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47121D48"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706706">
              <w:t>19</w:t>
            </w:r>
            <w:r w:rsidRPr="00931575">
              <w:t>.</w:t>
            </w:r>
            <w:bookmarkEnd w:id="4"/>
            <w:r w:rsidRPr="00931575">
              <w:t xml:space="preserve">0 </w:t>
            </w:r>
            <w:r w:rsidRPr="00931575">
              <w:rPr>
                <w:sz w:val="32"/>
              </w:rPr>
              <w:t>(</w:t>
            </w:r>
            <w:bookmarkStart w:id="5" w:name="issueDate"/>
            <w:r w:rsidR="00706706" w:rsidRPr="00931575">
              <w:rPr>
                <w:sz w:val="32"/>
              </w:rPr>
              <w:t>202</w:t>
            </w:r>
            <w:r w:rsidR="00706706">
              <w:rPr>
                <w:sz w:val="32"/>
              </w:rPr>
              <w:t>4</w:t>
            </w:r>
            <w:r w:rsidRPr="00931575">
              <w:rPr>
                <w:sz w:val="32"/>
              </w:rPr>
              <w:t>-</w:t>
            </w:r>
            <w:bookmarkEnd w:id="5"/>
            <w:r w:rsidR="00483BB5">
              <w:rPr>
                <w:sz w:val="32"/>
              </w:rPr>
              <w:t>12</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650 Route des Lucioles - Sophia Antipolis</w:t>
            </w:r>
          </w:p>
          <w:p w14:paraId="3DDB6CD8"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7BA497CA" w:rsidR="004B2340" w:rsidRPr="00133525" w:rsidRDefault="004B2340" w:rsidP="00CF6A84">
            <w:pPr>
              <w:pStyle w:val="FP"/>
              <w:jc w:val="center"/>
              <w:rPr>
                <w:noProof/>
                <w:sz w:val="18"/>
              </w:rPr>
            </w:pPr>
            <w:r w:rsidRPr="00972FED">
              <w:rPr>
                <w:noProof/>
                <w:sz w:val="18"/>
              </w:rPr>
              <w:t xml:space="preserve">© </w:t>
            </w:r>
            <w:r w:rsidR="00706706" w:rsidRPr="00972FED">
              <w:rPr>
                <w:noProof/>
                <w:sz w:val="18"/>
              </w:rPr>
              <w:t>202</w:t>
            </w:r>
            <w:r w:rsidR="00706706">
              <w:rPr>
                <w:noProof/>
                <w:sz w:val="18"/>
              </w:rPr>
              <w:t>4</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12EE87C7" w14:textId="42A2175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_Toc187256202 \h </w:instrText>
      </w:r>
      <w:r>
        <w:rPr>
          <w:noProof/>
        </w:rPr>
      </w:r>
      <w:r>
        <w:rPr>
          <w:noProof/>
        </w:rPr>
        <w:fldChar w:fldCharType="separate"/>
      </w:r>
      <w:r>
        <w:rPr>
          <w:noProof/>
        </w:rPr>
        <w:t>16</w:t>
      </w:r>
      <w:r>
        <w:rPr>
          <w:noProof/>
        </w:rPr>
        <w:fldChar w:fldCharType="end"/>
      </w:r>
    </w:p>
    <w:p w14:paraId="63DB9171" w14:textId="1B9FFD2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_Toc187256203 \h </w:instrText>
      </w:r>
      <w:r>
        <w:rPr>
          <w:noProof/>
        </w:rPr>
      </w:r>
      <w:r>
        <w:rPr>
          <w:noProof/>
        </w:rPr>
        <w:fldChar w:fldCharType="separate"/>
      </w:r>
      <w:r>
        <w:rPr>
          <w:noProof/>
        </w:rPr>
        <w:t>18</w:t>
      </w:r>
      <w:r>
        <w:rPr>
          <w:noProof/>
        </w:rPr>
        <w:fldChar w:fldCharType="end"/>
      </w:r>
    </w:p>
    <w:p w14:paraId="79678612" w14:textId="74209A4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_Toc187256204 \h </w:instrText>
      </w:r>
      <w:r>
        <w:rPr>
          <w:noProof/>
        </w:rPr>
      </w:r>
      <w:r>
        <w:rPr>
          <w:noProof/>
        </w:rPr>
        <w:fldChar w:fldCharType="separate"/>
      </w:r>
      <w:r>
        <w:rPr>
          <w:noProof/>
        </w:rPr>
        <w:t>18</w:t>
      </w:r>
      <w:r>
        <w:rPr>
          <w:noProof/>
        </w:rPr>
        <w:fldChar w:fldCharType="end"/>
      </w:r>
    </w:p>
    <w:p w14:paraId="138F6192" w14:textId="7476A1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_Toc187256205 \h </w:instrText>
      </w:r>
      <w:r>
        <w:rPr>
          <w:noProof/>
        </w:rPr>
      </w:r>
      <w:r>
        <w:rPr>
          <w:noProof/>
        </w:rPr>
        <w:fldChar w:fldCharType="separate"/>
      </w:r>
      <w:r>
        <w:rPr>
          <w:noProof/>
        </w:rPr>
        <w:t>20</w:t>
      </w:r>
      <w:r>
        <w:rPr>
          <w:noProof/>
        </w:rPr>
        <w:fldChar w:fldCharType="end"/>
      </w:r>
    </w:p>
    <w:p w14:paraId="7E9EC96B" w14:textId="4B89150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_Toc187256206 \h </w:instrText>
      </w:r>
      <w:r>
        <w:rPr>
          <w:noProof/>
        </w:rPr>
      </w:r>
      <w:r>
        <w:rPr>
          <w:noProof/>
        </w:rPr>
        <w:fldChar w:fldCharType="separate"/>
      </w:r>
      <w:r>
        <w:rPr>
          <w:noProof/>
        </w:rPr>
        <w:t>20</w:t>
      </w:r>
      <w:r>
        <w:rPr>
          <w:noProof/>
        </w:rPr>
        <w:fldChar w:fldCharType="end"/>
      </w:r>
    </w:p>
    <w:p w14:paraId="2CA21498" w14:textId="76A9323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_Toc187256207 \h </w:instrText>
      </w:r>
      <w:r>
        <w:rPr>
          <w:noProof/>
        </w:rPr>
      </w:r>
      <w:r>
        <w:rPr>
          <w:noProof/>
        </w:rPr>
        <w:fldChar w:fldCharType="separate"/>
      </w:r>
      <w:r>
        <w:rPr>
          <w:noProof/>
        </w:rPr>
        <w:t>23</w:t>
      </w:r>
      <w:r>
        <w:rPr>
          <w:noProof/>
        </w:rPr>
        <w:fldChar w:fldCharType="end"/>
      </w:r>
    </w:p>
    <w:p w14:paraId="60FCD579" w14:textId="2829BC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_Toc187256208 \h </w:instrText>
      </w:r>
      <w:r>
        <w:rPr>
          <w:noProof/>
        </w:rPr>
      </w:r>
      <w:r>
        <w:rPr>
          <w:noProof/>
        </w:rPr>
        <w:fldChar w:fldCharType="separate"/>
      </w:r>
      <w:r>
        <w:rPr>
          <w:noProof/>
        </w:rPr>
        <w:t>25</w:t>
      </w:r>
      <w:r>
        <w:rPr>
          <w:noProof/>
        </w:rPr>
        <w:fldChar w:fldCharType="end"/>
      </w:r>
    </w:p>
    <w:p w14:paraId="5E965D05" w14:textId="5DD0E7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_Toc187256209 \h </w:instrText>
      </w:r>
      <w:r>
        <w:rPr>
          <w:noProof/>
        </w:rPr>
      </w:r>
      <w:r>
        <w:rPr>
          <w:noProof/>
        </w:rPr>
        <w:fldChar w:fldCharType="separate"/>
      </w:r>
      <w:r>
        <w:rPr>
          <w:noProof/>
        </w:rPr>
        <w:t>27</w:t>
      </w:r>
      <w:r>
        <w:rPr>
          <w:noProof/>
        </w:rPr>
        <w:fldChar w:fldCharType="end"/>
      </w:r>
    </w:p>
    <w:p w14:paraId="497B6F65" w14:textId="0DA23E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_Toc187256210 \h </w:instrText>
      </w:r>
      <w:r>
        <w:rPr>
          <w:noProof/>
        </w:rPr>
      </w:r>
      <w:r>
        <w:rPr>
          <w:noProof/>
        </w:rPr>
        <w:fldChar w:fldCharType="separate"/>
      </w:r>
      <w:r>
        <w:rPr>
          <w:noProof/>
        </w:rPr>
        <w:t>27</w:t>
      </w:r>
      <w:r>
        <w:rPr>
          <w:noProof/>
        </w:rPr>
        <w:fldChar w:fldCharType="end"/>
      </w:r>
    </w:p>
    <w:p w14:paraId="1F6D42B8" w14:textId="3FB000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_Toc187256211 \h </w:instrText>
      </w:r>
      <w:r>
        <w:rPr>
          <w:noProof/>
        </w:rPr>
      </w:r>
      <w:r>
        <w:rPr>
          <w:noProof/>
        </w:rPr>
        <w:fldChar w:fldCharType="separate"/>
      </w:r>
      <w:r>
        <w:rPr>
          <w:noProof/>
        </w:rPr>
        <w:t>27</w:t>
      </w:r>
      <w:r>
        <w:rPr>
          <w:noProof/>
        </w:rPr>
        <w:fldChar w:fldCharType="end"/>
      </w:r>
    </w:p>
    <w:p w14:paraId="3DA55C31" w14:textId="13CA40A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_Toc187256212 \h </w:instrText>
      </w:r>
      <w:r>
        <w:rPr>
          <w:noProof/>
        </w:rPr>
      </w:r>
      <w:r>
        <w:rPr>
          <w:noProof/>
        </w:rPr>
        <w:fldChar w:fldCharType="separate"/>
      </w:r>
      <w:r>
        <w:rPr>
          <w:noProof/>
        </w:rPr>
        <w:t>29</w:t>
      </w:r>
      <w:r>
        <w:rPr>
          <w:noProof/>
        </w:rPr>
        <w:fldChar w:fldCharType="end"/>
      </w:r>
    </w:p>
    <w:p w14:paraId="0BCEAB5B" w14:textId="161049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_Toc187256213 \h </w:instrText>
      </w:r>
      <w:r>
        <w:rPr>
          <w:noProof/>
        </w:rPr>
      </w:r>
      <w:r>
        <w:rPr>
          <w:noProof/>
        </w:rPr>
        <w:fldChar w:fldCharType="separate"/>
      </w:r>
      <w:r>
        <w:rPr>
          <w:noProof/>
        </w:rPr>
        <w:t>29</w:t>
      </w:r>
      <w:r>
        <w:rPr>
          <w:noProof/>
        </w:rPr>
        <w:fldChar w:fldCharType="end"/>
      </w:r>
    </w:p>
    <w:p w14:paraId="12907696" w14:textId="7A30E2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_Toc187256214 \h </w:instrText>
      </w:r>
      <w:r>
        <w:rPr>
          <w:noProof/>
        </w:rPr>
      </w:r>
      <w:r>
        <w:rPr>
          <w:noProof/>
        </w:rPr>
        <w:fldChar w:fldCharType="separate"/>
      </w:r>
      <w:r>
        <w:rPr>
          <w:noProof/>
        </w:rPr>
        <w:t>30</w:t>
      </w:r>
      <w:r>
        <w:rPr>
          <w:noProof/>
        </w:rPr>
        <w:fldChar w:fldCharType="end"/>
      </w:r>
    </w:p>
    <w:p w14:paraId="4B2218A1" w14:textId="4CDD7F9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_Toc187256215 \h </w:instrText>
      </w:r>
      <w:r>
        <w:rPr>
          <w:noProof/>
        </w:rPr>
      </w:r>
      <w:r>
        <w:rPr>
          <w:noProof/>
        </w:rPr>
        <w:fldChar w:fldCharType="separate"/>
      </w:r>
      <w:r>
        <w:rPr>
          <w:noProof/>
        </w:rPr>
        <w:t>32</w:t>
      </w:r>
      <w:r>
        <w:rPr>
          <w:noProof/>
        </w:rPr>
        <w:fldChar w:fldCharType="end"/>
      </w:r>
    </w:p>
    <w:p w14:paraId="7617C4E8" w14:textId="1F130D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_Toc187256216 \h </w:instrText>
      </w:r>
      <w:r>
        <w:rPr>
          <w:noProof/>
        </w:rPr>
      </w:r>
      <w:r>
        <w:rPr>
          <w:noProof/>
        </w:rPr>
        <w:fldChar w:fldCharType="separate"/>
      </w:r>
      <w:r>
        <w:rPr>
          <w:noProof/>
        </w:rPr>
        <w:t>34</w:t>
      </w:r>
      <w:r>
        <w:rPr>
          <w:noProof/>
        </w:rPr>
        <w:fldChar w:fldCharType="end"/>
      </w:r>
    </w:p>
    <w:p w14:paraId="08E9F21E" w14:textId="5E93E74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_Toc187256217 \h </w:instrText>
      </w:r>
      <w:r>
        <w:rPr>
          <w:noProof/>
        </w:rPr>
      </w:r>
      <w:r>
        <w:rPr>
          <w:noProof/>
        </w:rPr>
        <w:fldChar w:fldCharType="separate"/>
      </w:r>
      <w:r>
        <w:rPr>
          <w:noProof/>
        </w:rPr>
        <w:t>35</w:t>
      </w:r>
      <w:r>
        <w:rPr>
          <w:noProof/>
        </w:rPr>
        <w:fldChar w:fldCharType="end"/>
      </w:r>
    </w:p>
    <w:p w14:paraId="11FA29DD" w14:textId="0D3E273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_Toc187256218 \h </w:instrText>
      </w:r>
      <w:r>
        <w:rPr>
          <w:noProof/>
        </w:rPr>
      </w:r>
      <w:r>
        <w:rPr>
          <w:noProof/>
        </w:rPr>
        <w:fldChar w:fldCharType="separate"/>
      </w:r>
      <w:r>
        <w:rPr>
          <w:noProof/>
        </w:rPr>
        <w:t>35</w:t>
      </w:r>
      <w:r>
        <w:rPr>
          <w:noProof/>
        </w:rPr>
        <w:fldChar w:fldCharType="end"/>
      </w:r>
    </w:p>
    <w:p w14:paraId="4524C945" w14:textId="0F9E873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_Toc187256219 \h </w:instrText>
      </w:r>
      <w:r>
        <w:rPr>
          <w:noProof/>
        </w:rPr>
      </w:r>
      <w:r>
        <w:rPr>
          <w:noProof/>
        </w:rPr>
        <w:fldChar w:fldCharType="separate"/>
      </w:r>
      <w:r>
        <w:rPr>
          <w:noProof/>
        </w:rPr>
        <w:t>37</w:t>
      </w:r>
      <w:r>
        <w:rPr>
          <w:noProof/>
        </w:rPr>
        <w:fldChar w:fldCharType="end"/>
      </w:r>
    </w:p>
    <w:p w14:paraId="2F4A2892" w14:textId="3A4DA79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_Toc187256220 \h </w:instrText>
      </w:r>
      <w:r>
        <w:rPr>
          <w:noProof/>
        </w:rPr>
      </w:r>
      <w:r>
        <w:rPr>
          <w:noProof/>
        </w:rPr>
        <w:fldChar w:fldCharType="separate"/>
      </w:r>
      <w:r>
        <w:rPr>
          <w:noProof/>
        </w:rPr>
        <w:t>37</w:t>
      </w:r>
      <w:r>
        <w:rPr>
          <w:noProof/>
        </w:rPr>
        <w:fldChar w:fldCharType="end"/>
      </w:r>
    </w:p>
    <w:p w14:paraId="4B032DF9" w14:textId="4675AB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BS configurations</w:t>
      </w:r>
      <w:r>
        <w:rPr>
          <w:noProof/>
        </w:rPr>
        <w:tab/>
      </w:r>
      <w:r>
        <w:rPr>
          <w:noProof/>
        </w:rPr>
        <w:fldChar w:fldCharType="begin"/>
      </w:r>
      <w:r>
        <w:rPr>
          <w:noProof/>
        </w:rPr>
        <w:instrText xml:space="preserve"> PAGEREF _Toc187256221 \h </w:instrText>
      </w:r>
      <w:r>
        <w:rPr>
          <w:noProof/>
        </w:rPr>
      </w:r>
      <w:r>
        <w:rPr>
          <w:noProof/>
        </w:rPr>
        <w:fldChar w:fldCharType="separate"/>
      </w:r>
      <w:r>
        <w:rPr>
          <w:noProof/>
        </w:rPr>
        <w:t>38</w:t>
      </w:r>
      <w:r>
        <w:rPr>
          <w:noProof/>
        </w:rPr>
        <w:fldChar w:fldCharType="end"/>
      </w:r>
    </w:p>
    <w:p w14:paraId="5407877E" w14:textId="6D8E47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_Toc187256222 \h </w:instrText>
      </w:r>
      <w:r>
        <w:rPr>
          <w:noProof/>
        </w:rPr>
      </w:r>
      <w:r>
        <w:rPr>
          <w:noProof/>
        </w:rPr>
        <w:fldChar w:fldCharType="separate"/>
      </w:r>
      <w:r>
        <w:rPr>
          <w:noProof/>
        </w:rPr>
        <w:t>38</w:t>
      </w:r>
      <w:r>
        <w:rPr>
          <w:noProof/>
        </w:rPr>
        <w:fldChar w:fldCharType="end"/>
      </w:r>
    </w:p>
    <w:p w14:paraId="3FE5C50A" w14:textId="6CCEE3B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_Toc187256223 \h </w:instrText>
      </w:r>
      <w:r>
        <w:rPr>
          <w:noProof/>
        </w:rPr>
      </w:r>
      <w:r>
        <w:rPr>
          <w:noProof/>
        </w:rPr>
        <w:fldChar w:fldCharType="separate"/>
      </w:r>
      <w:r>
        <w:rPr>
          <w:noProof/>
        </w:rPr>
        <w:t>39</w:t>
      </w:r>
      <w:r>
        <w:rPr>
          <w:noProof/>
        </w:rPr>
        <w:fldChar w:fldCharType="end"/>
      </w:r>
    </w:p>
    <w:p w14:paraId="6CC4E96C" w14:textId="67618A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_Toc187256224 \h </w:instrText>
      </w:r>
      <w:r>
        <w:rPr>
          <w:noProof/>
        </w:rPr>
      </w:r>
      <w:r>
        <w:rPr>
          <w:noProof/>
        </w:rPr>
        <w:fldChar w:fldCharType="separate"/>
      </w:r>
      <w:r>
        <w:rPr>
          <w:noProof/>
        </w:rPr>
        <w:t>40</w:t>
      </w:r>
      <w:r>
        <w:rPr>
          <w:noProof/>
        </w:rPr>
        <w:fldChar w:fldCharType="end"/>
      </w:r>
    </w:p>
    <w:p w14:paraId="593BB770" w14:textId="1C8B973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_Toc187256225 \h </w:instrText>
      </w:r>
      <w:r>
        <w:rPr>
          <w:noProof/>
        </w:rPr>
      </w:r>
      <w:r>
        <w:rPr>
          <w:noProof/>
        </w:rPr>
        <w:fldChar w:fldCharType="separate"/>
      </w:r>
      <w:r>
        <w:rPr>
          <w:noProof/>
        </w:rPr>
        <w:t>40</w:t>
      </w:r>
      <w:r>
        <w:rPr>
          <w:noProof/>
        </w:rPr>
        <w:fldChar w:fldCharType="end"/>
      </w:r>
    </w:p>
    <w:p w14:paraId="62F93068" w14:textId="3B61E5A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Manufacturer</w:t>
      </w:r>
      <w:r>
        <w:rPr>
          <w:noProof/>
          <w:lang w:eastAsia="zh-CN"/>
        </w:rPr>
        <w:t>'</w:t>
      </w:r>
      <w:r w:rsidRPr="00590342">
        <w:rPr>
          <w:rFonts w:cs="v4.2.0"/>
          <w:noProof/>
        </w:rPr>
        <w:t>s declarations</w:t>
      </w:r>
      <w:r>
        <w:rPr>
          <w:noProof/>
        </w:rPr>
        <w:tab/>
      </w:r>
      <w:r>
        <w:rPr>
          <w:noProof/>
        </w:rPr>
        <w:fldChar w:fldCharType="begin"/>
      </w:r>
      <w:r>
        <w:rPr>
          <w:noProof/>
        </w:rPr>
        <w:instrText xml:space="preserve"> PAGEREF _Toc187256226 \h </w:instrText>
      </w:r>
      <w:r>
        <w:rPr>
          <w:noProof/>
        </w:rPr>
      </w:r>
      <w:r>
        <w:rPr>
          <w:noProof/>
        </w:rPr>
        <w:fldChar w:fldCharType="separate"/>
      </w:r>
      <w:r>
        <w:rPr>
          <w:noProof/>
        </w:rPr>
        <w:t>40</w:t>
      </w:r>
      <w:r>
        <w:rPr>
          <w:noProof/>
        </w:rPr>
        <w:fldChar w:fldCharType="end"/>
      </w:r>
    </w:p>
    <w:p w14:paraId="0CC2F521" w14:textId="69BF088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_Toc187256227 \h </w:instrText>
      </w:r>
      <w:r>
        <w:rPr>
          <w:noProof/>
        </w:rPr>
      </w:r>
      <w:r>
        <w:rPr>
          <w:noProof/>
        </w:rPr>
        <w:fldChar w:fldCharType="separate"/>
      </w:r>
      <w:r>
        <w:rPr>
          <w:noProof/>
        </w:rPr>
        <w:t>50</w:t>
      </w:r>
      <w:r>
        <w:rPr>
          <w:noProof/>
        </w:rPr>
        <w:fldChar w:fldCharType="end"/>
      </w:r>
    </w:p>
    <w:p w14:paraId="2E42A352" w14:textId="49AD5C8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_Toc187256228 \h </w:instrText>
      </w:r>
      <w:r>
        <w:rPr>
          <w:noProof/>
        </w:rPr>
      </w:r>
      <w:r>
        <w:rPr>
          <w:noProof/>
        </w:rPr>
        <w:fldChar w:fldCharType="separate"/>
      </w:r>
      <w:r>
        <w:rPr>
          <w:noProof/>
        </w:rPr>
        <w:t>50</w:t>
      </w:r>
      <w:r>
        <w:rPr>
          <w:noProof/>
        </w:rPr>
        <w:fldChar w:fldCharType="end"/>
      </w:r>
    </w:p>
    <w:p w14:paraId="4D803A55" w14:textId="6D45C6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_Toc187256229 \h </w:instrText>
      </w:r>
      <w:r>
        <w:rPr>
          <w:noProof/>
        </w:rPr>
      </w:r>
      <w:r>
        <w:rPr>
          <w:noProof/>
        </w:rPr>
        <w:fldChar w:fldCharType="separate"/>
      </w:r>
      <w:r>
        <w:rPr>
          <w:noProof/>
        </w:rPr>
        <w:t>50</w:t>
      </w:r>
      <w:r>
        <w:rPr>
          <w:noProof/>
        </w:rPr>
        <w:fldChar w:fldCharType="end"/>
      </w:r>
    </w:p>
    <w:p w14:paraId="4B4ABBE6" w14:textId="6F2450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_Toc187256230 \h </w:instrText>
      </w:r>
      <w:r>
        <w:rPr>
          <w:noProof/>
        </w:rPr>
      </w:r>
      <w:r>
        <w:rPr>
          <w:noProof/>
        </w:rPr>
        <w:fldChar w:fldCharType="separate"/>
      </w:r>
      <w:r>
        <w:rPr>
          <w:noProof/>
        </w:rPr>
        <w:t>50</w:t>
      </w:r>
      <w:r>
        <w:rPr>
          <w:noProof/>
        </w:rPr>
        <w:fldChar w:fldCharType="end"/>
      </w:r>
    </w:p>
    <w:p w14:paraId="0D174B69" w14:textId="0B15DD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_Toc187256231 \h </w:instrText>
      </w:r>
      <w:r>
        <w:rPr>
          <w:noProof/>
        </w:rPr>
      </w:r>
      <w:r>
        <w:rPr>
          <w:noProof/>
        </w:rPr>
        <w:fldChar w:fldCharType="separate"/>
      </w:r>
      <w:r>
        <w:rPr>
          <w:noProof/>
        </w:rPr>
        <w:t>51</w:t>
      </w:r>
      <w:r>
        <w:rPr>
          <w:noProof/>
        </w:rPr>
        <w:fldChar w:fldCharType="end"/>
      </w:r>
    </w:p>
    <w:p w14:paraId="51B4C15A" w14:textId="0FA7B00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_Toc187256232 \h </w:instrText>
      </w:r>
      <w:r>
        <w:rPr>
          <w:noProof/>
        </w:rPr>
      </w:r>
      <w:r>
        <w:rPr>
          <w:noProof/>
        </w:rPr>
        <w:fldChar w:fldCharType="separate"/>
      </w:r>
      <w:r>
        <w:rPr>
          <w:noProof/>
        </w:rPr>
        <w:t>51</w:t>
      </w:r>
      <w:r>
        <w:rPr>
          <w:noProof/>
        </w:rPr>
        <w:fldChar w:fldCharType="end"/>
      </w:r>
    </w:p>
    <w:p w14:paraId="1E6A7B1B" w14:textId="5DA2CF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_Toc187256233 \h </w:instrText>
      </w:r>
      <w:r>
        <w:rPr>
          <w:noProof/>
        </w:rPr>
      </w:r>
      <w:r>
        <w:rPr>
          <w:noProof/>
        </w:rPr>
        <w:fldChar w:fldCharType="separate"/>
      </w:r>
      <w:r>
        <w:rPr>
          <w:noProof/>
        </w:rPr>
        <w:t>51</w:t>
      </w:r>
      <w:r>
        <w:rPr>
          <w:noProof/>
        </w:rPr>
        <w:fldChar w:fldCharType="end"/>
      </w:r>
    </w:p>
    <w:p w14:paraId="76017360" w14:textId="0318198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_Toc187256234 \h </w:instrText>
      </w:r>
      <w:r>
        <w:rPr>
          <w:noProof/>
        </w:rPr>
      </w:r>
      <w:r>
        <w:rPr>
          <w:noProof/>
        </w:rPr>
        <w:fldChar w:fldCharType="separate"/>
      </w:r>
      <w:r>
        <w:rPr>
          <w:noProof/>
        </w:rPr>
        <w:t>52</w:t>
      </w:r>
      <w:r>
        <w:rPr>
          <w:noProof/>
        </w:rPr>
        <w:fldChar w:fldCharType="end"/>
      </w:r>
    </w:p>
    <w:p w14:paraId="30B42F66" w14:textId="4C993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_Toc187256235 \h </w:instrText>
      </w:r>
      <w:r>
        <w:rPr>
          <w:noProof/>
        </w:rPr>
      </w:r>
      <w:r>
        <w:rPr>
          <w:noProof/>
        </w:rPr>
        <w:fldChar w:fldCharType="separate"/>
      </w:r>
      <w:r>
        <w:rPr>
          <w:noProof/>
        </w:rPr>
        <w:t>52</w:t>
      </w:r>
      <w:r>
        <w:rPr>
          <w:noProof/>
        </w:rPr>
        <w:fldChar w:fldCharType="end"/>
      </w:r>
    </w:p>
    <w:p w14:paraId="0B8B29E9" w14:textId="32EDAF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_Toc187256236 \h </w:instrText>
      </w:r>
      <w:r>
        <w:rPr>
          <w:noProof/>
        </w:rPr>
      </w:r>
      <w:r>
        <w:rPr>
          <w:noProof/>
        </w:rPr>
        <w:fldChar w:fldCharType="separate"/>
      </w:r>
      <w:r>
        <w:rPr>
          <w:noProof/>
        </w:rPr>
        <w:t>52</w:t>
      </w:r>
      <w:r>
        <w:rPr>
          <w:noProof/>
        </w:rPr>
        <w:fldChar w:fldCharType="end"/>
      </w:r>
    </w:p>
    <w:p w14:paraId="74D3788D" w14:textId="71FBF4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_Toc187256237 \h </w:instrText>
      </w:r>
      <w:r>
        <w:rPr>
          <w:noProof/>
        </w:rPr>
      </w:r>
      <w:r>
        <w:rPr>
          <w:noProof/>
        </w:rPr>
        <w:fldChar w:fldCharType="separate"/>
      </w:r>
      <w:r>
        <w:rPr>
          <w:noProof/>
        </w:rPr>
        <w:t>52</w:t>
      </w:r>
      <w:r>
        <w:rPr>
          <w:noProof/>
        </w:rPr>
        <w:fldChar w:fldCharType="end"/>
      </w:r>
    </w:p>
    <w:p w14:paraId="6FC4C02A" w14:textId="46F53FC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_Toc187256238 \h </w:instrText>
      </w:r>
      <w:r>
        <w:rPr>
          <w:noProof/>
        </w:rPr>
      </w:r>
      <w:r>
        <w:rPr>
          <w:noProof/>
        </w:rPr>
        <w:fldChar w:fldCharType="separate"/>
      </w:r>
      <w:r>
        <w:rPr>
          <w:noProof/>
        </w:rPr>
        <w:t>52</w:t>
      </w:r>
      <w:r>
        <w:rPr>
          <w:noProof/>
        </w:rPr>
        <w:fldChar w:fldCharType="end"/>
      </w:r>
    </w:p>
    <w:p w14:paraId="6A0D10B4" w14:textId="2D898DB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_Toc187256239 \h </w:instrText>
      </w:r>
      <w:r>
        <w:rPr>
          <w:noProof/>
        </w:rPr>
      </w:r>
      <w:r>
        <w:rPr>
          <w:noProof/>
        </w:rPr>
        <w:fldChar w:fldCharType="separate"/>
      </w:r>
      <w:r>
        <w:rPr>
          <w:noProof/>
        </w:rPr>
        <w:t>53</w:t>
      </w:r>
      <w:r>
        <w:rPr>
          <w:noProof/>
        </w:rPr>
        <w:fldChar w:fldCharType="end"/>
      </w:r>
    </w:p>
    <w:p w14:paraId="1246B690" w14:textId="2C78CD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_Toc187256240 \h </w:instrText>
      </w:r>
      <w:r>
        <w:rPr>
          <w:noProof/>
        </w:rPr>
      </w:r>
      <w:r>
        <w:rPr>
          <w:noProof/>
        </w:rPr>
        <w:fldChar w:fldCharType="separate"/>
      </w:r>
      <w:r>
        <w:rPr>
          <w:noProof/>
        </w:rPr>
        <w:t>53</w:t>
      </w:r>
      <w:r>
        <w:rPr>
          <w:noProof/>
        </w:rPr>
        <w:fldChar w:fldCharType="end"/>
      </w:r>
    </w:p>
    <w:p w14:paraId="3DD67EBD" w14:textId="69156B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_Toc187256241 \h </w:instrText>
      </w:r>
      <w:r>
        <w:rPr>
          <w:noProof/>
        </w:rPr>
      </w:r>
      <w:r>
        <w:rPr>
          <w:noProof/>
        </w:rPr>
        <w:fldChar w:fldCharType="separate"/>
      </w:r>
      <w:r>
        <w:rPr>
          <w:noProof/>
        </w:rPr>
        <w:t>53</w:t>
      </w:r>
      <w:r>
        <w:rPr>
          <w:noProof/>
        </w:rPr>
        <w:fldChar w:fldCharType="end"/>
      </w:r>
    </w:p>
    <w:p w14:paraId="68C8FCFD" w14:textId="6A9523E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_Toc187256242 \h </w:instrText>
      </w:r>
      <w:r>
        <w:rPr>
          <w:noProof/>
        </w:rPr>
      </w:r>
      <w:r>
        <w:rPr>
          <w:noProof/>
        </w:rPr>
        <w:fldChar w:fldCharType="separate"/>
      </w:r>
      <w:r>
        <w:rPr>
          <w:noProof/>
        </w:rPr>
        <w:t>54</w:t>
      </w:r>
      <w:r>
        <w:rPr>
          <w:noProof/>
        </w:rPr>
        <w:fldChar w:fldCharType="end"/>
      </w:r>
    </w:p>
    <w:p w14:paraId="019E5812" w14:textId="1852E4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_Toc187256243 \h </w:instrText>
      </w:r>
      <w:r>
        <w:rPr>
          <w:noProof/>
        </w:rPr>
      </w:r>
      <w:r>
        <w:rPr>
          <w:noProof/>
        </w:rPr>
        <w:fldChar w:fldCharType="separate"/>
      </w:r>
      <w:r>
        <w:rPr>
          <w:noProof/>
        </w:rPr>
        <w:t>54</w:t>
      </w:r>
      <w:r>
        <w:rPr>
          <w:noProof/>
        </w:rPr>
        <w:fldChar w:fldCharType="end"/>
      </w:r>
    </w:p>
    <w:p w14:paraId="32A55C11" w14:textId="786B581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_Toc187256244 \h </w:instrText>
      </w:r>
      <w:r>
        <w:rPr>
          <w:noProof/>
        </w:rPr>
      </w:r>
      <w:r>
        <w:rPr>
          <w:noProof/>
        </w:rPr>
        <w:fldChar w:fldCharType="separate"/>
      </w:r>
      <w:r>
        <w:rPr>
          <w:noProof/>
        </w:rPr>
        <w:t>54</w:t>
      </w:r>
      <w:r>
        <w:rPr>
          <w:noProof/>
        </w:rPr>
        <w:fldChar w:fldCharType="end"/>
      </w:r>
    </w:p>
    <w:p w14:paraId="0CC9D47E" w14:textId="7CBCF5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_Toc187256245 \h </w:instrText>
      </w:r>
      <w:r>
        <w:rPr>
          <w:noProof/>
        </w:rPr>
      </w:r>
      <w:r>
        <w:rPr>
          <w:noProof/>
        </w:rPr>
        <w:fldChar w:fldCharType="separate"/>
      </w:r>
      <w:r>
        <w:rPr>
          <w:noProof/>
        </w:rPr>
        <w:t>54</w:t>
      </w:r>
      <w:r>
        <w:rPr>
          <w:noProof/>
        </w:rPr>
        <w:fldChar w:fldCharType="end"/>
      </w:r>
    </w:p>
    <w:p w14:paraId="35E99C5C" w14:textId="7408C6A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Applicability of requirements</w:t>
      </w:r>
      <w:r>
        <w:rPr>
          <w:noProof/>
        </w:rPr>
        <w:tab/>
      </w:r>
      <w:r>
        <w:rPr>
          <w:noProof/>
        </w:rPr>
        <w:fldChar w:fldCharType="begin"/>
      </w:r>
      <w:r>
        <w:rPr>
          <w:noProof/>
        </w:rPr>
        <w:instrText xml:space="preserve"> PAGEREF _Toc187256246 \h </w:instrText>
      </w:r>
      <w:r>
        <w:rPr>
          <w:noProof/>
        </w:rPr>
      </w:r>
      <w:r>
        <w:rPr>
          <w:noProof/>
        </w:rPr>
        <w:fldChar w:fldCharType="separate"/>
      </w:r>
      <w:r>
        <w:rPr>
          <w:noProof/>
        </w:rPr>
        <w:t>55</w:t>
      </w:r>
      <w:r>
        <w:rPr>
          <w:noProof/>
        </w:rPr>
        <w:fldChar w:fldCharType="end"/>
      </w:r>
    </w:p>
    <w:p w14:paraId="5E20488E" w14:textId="4C4A39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_Toc187256247 \h </w:instrText>
      </w:r>
      <w:r>
        <w:rPr>
          <w:noProof/>
        </w:rPr>
      </w:r>
      <w:r>
        <w:rPr>
          <w:noProof/>
        </w:rPr>
        <w:fldChar w:fldCharType="separate"/>
      </w:r>
      <w:r>
        <w:rPr>
          <w:noProof/>
        </w:rPr>
        <w:t>55</w:t>
      </w:r>
      <w:r>
        <w:rPr>
          <w:noProof/>
        </w:rPr>
        <w:fldChar w:fldCharType="end"/>
      </w:r>
    </w:p>
    <w:p w14:paraId="178C4A8D" w14:textId="2FB024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single-band RIB</w:t>
      </w:r>
      <w:r>
        <w:rPr>
          <w:noProof/>
        </w:rPr>
        <w:tab/>
      </w:r>
      <w:r>
        <w:rPr>
          <w:noProof/>
        </w:rPr>
        <w:fldChar w:fldCharType="begin"/>
      </w:r>
      <w:r>
        <w:rPr>
          <w:noProof/>
        </w:rPr>
        <w:instrText xml:space="preserve"> PAGEREF _Toc187256248 \h </w:instrText>
      </w:r>
      <w:r>
        <w:rPr>
          <w:noProof/>
        </w:rPr>
      </w:r>
      <w:r>
        <w:rPr>
          <w:noProof/>
        </w:rPr>
        <w:fldChar w:fldCharType="separate"/>
      </w:r>
      <w:r>
        <w:rPr>
          <w:noProof/>
        </w:rPr>
        <w:t>55</w:t>
      </w:r>
      <w:r>
        <w:rPr>
          <w:noProof/>
        </w:rPr>
        <w:fldChar w:fldCharType="end"/>
      </w:r>
    </w:p>
    <w:p w14:paraId="7C14CA54" w14:textId="7869979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multi-band RIB</w:t>
      </w:r>
      <w:r>
        <w:rPr>
          <w:noProof/>
        </w:rPr>
        <w:tab/>
      </w:r>
      <w:r>
        <w:rPr>
          <w:noProof/>
        </w:rPr>
        <w:fldChar w:fldCharType="begin"/>
      </w:r>
      <w:r>
        <w:rPr>
          <w:noProof/>
        </w:rPr>
        <w:instrText xml:space="preserve"> PAGEREF _Toc187256249 \h </w:instrText>
      </w:r>
      <w:r>
        <w:rPr>
          <w:noProof/>
        </w:rPr>
      </w:r>
      <w:r>
        <w:rPr>
          <w:noProof/>
        </w:rPr>
        <w:fldChar w:fldCharType="separate"/>
      </w:r>
      <w:r>
        <w:rPr>
          <w:noProof/>
        </w:rPr>
        <w:t>56</w:t>
      </w:r>
      <w:r>
        <w:rPr>
          <w:noProof/>
        </w:rPr>
        <w:fldChar w:fldCharType="end"/>
      </w:r>
    </w:p>
    <w:p w14:paraId="44A2E0D1" w14:textId="32D7B6E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4.8</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Additional conformance</w:t>
      </w:r>
      <w:r>
        <w:rPr>
          <w:noProof/>
        </w:rPr>
        <w:tab/>
      </w:r>
      <w:r>
        <w:rPr>
          <w:noProof/>
        </w:rPr>
        <w:fldChar w:fldCharType="begin"/>
      </w:r>
      <w:r>
        <w:rPr>
          <w:noProof/>
        </w:rPr>
        <w:instrText xml:space="preserve"> PAGEREF _Toc187256250 \h </w:instrText>
      </w:r>
      <w:r>
        <w:rPr>
          <w:noProof/>
        </w:rPr>
      </w:r>
      <w:r>
        <w:rPr>
          <w:noProof/>
        </w:rPr>
        <w:fldChar w:fldCharType="separate"/>
      </w:r>
      <w:r>
        <w:rPr>
          <w:noProof/>
        </w:rPr>
        <w:t>57</w:t>
      </w:r>
      <w:r>
        <w:rPr>
          <w:noProof/>
        </w:rPr>
        <w:fldChar w:fldCharType="end"/>
      </w:r>
    </w:p>
    <w:p w14:paraId="379785C5" w14:textId="3D2D042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_Toc187256251 \h </w:instrText>
      </w:r>
      <w:r>
        <w:rPr>
          <w:noProof/>
        </w:rPr>
      </w:r>
      <w:r>
        <w:rPr>
          <w:noProof/>
        </w:rPr>
        <w:fldChar w:fldCharType="separate"/>
      </w:r>
      <w:r>
        <w:rPr>
          <w:noProof/>
        </w:rPr>
        <w:t>58</w:t>
      </w:r>
      <w:r>
        <w:rPr>
          <w:noProof/>
        </w:rPr>
        <w:fldChar w:fldCharType="end"/>
      </w:r>
    </w:p>
    <w:p w14:paraId="4AF3BA38" w14:textId="5DC20B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_Toc187256252 \h </w:instrText>
      </w:r>
      <w:r>
        <w:rPr>
          <w:noProof/>
        </w:rPr>
      </w:r>
      <w:r>
        <w:rPr>
          <w:noProof/>
        </w:rPr>
        <w:fldChar w:fldCharType="separate"/>
      </w:r>
      <w:r>
        <w:rPr>
          <w:noProof/>
        </w:rPr>
        <w:t>58</w:t>
      </w:r>
      <w:r>
        <w:rPr>
          <w:noProof/>
        </w:rPr>
        <w:fldChar w:fldCharType="end"/>
      </w:r>
    </w:p>
    <w:p w14:paraId="033BE684" w14:textId="473B194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_Toc187256253 \h </w:instrText>
      </w:r>
      <w:r>
        <w:rPr>
          <w:noProof/>
        </w:rPr>
      </w:r>
      <w:r>
        <w:rPr>
          <w:noProof/>
        </w:rPr>
        <w:fldChar w:fldCharType="separate"/>
      </w:r>
      <w:r>
        <w:rPr>
          <w:noProof/>
        </w:rPr>
        <w:t>59</w:t>
      </w:r>
      <w:r>
        <w:rPr>
          <w:noProof/>
        </w:rPr>
        <w:fldChar w:fldCharType="end"/>
      </w:r>
    </w:p>
    <w:p w14:paraId="2C070635" w14:textId="649CF9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_Toc187256254 \h </w:instrText>
      </w:r>
      <w:r>
        <w:rPr>
          <w:noProof/>
        </w:rPr>
      </w:r>
      <w:r>
        <w:rPr>
          <w:noProof/>
        </w:rPr>
        <w:fldChar w:fldCharType="separate"/>
      </w:r>
      <w:r>
        <w:rPr>
          <w:noProof/>
        </w:rPr>
        <w:t>59</w:t>
      </w:r>
      <w:r>
        <w:rPr>
          <w:noProof/>
        </w:rPr>
        <w:fldChar w:fldCharType="end"/>
      </w:r>
    </w:p>
    <w:p w14:paraId="2485F833" w14:textId="25A2F7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models</w:t>
      </w:r>
      <w:r>
        <w:rPr>
          <w:noProof/>
        </w:rPr>
        <w:tab/>
      </w:r>
      <w:r>
        <w:rPr>
          <w:noProof/>
        </w:rPr>
        <w:fldChar w:fldCharType="begin"/>
      </w:r>
      <w:r>
        <w:rPr>
          <w:noProof/>
        </w:rPr>
        <w:instrText xml:space="preserve"> PAGEREF _Toc187256255 \h </w:instrText>
      </w:r>
      <w:r>
        <w:rPr>
          <w:noProof/>
        </w:rPr>
      </w:r>
      <w:r>
        <w:rPr>
          <w:noProof/>
        </w:rPr>
        <w:fldChar w:fldCharType="separate"/>
      </w:r>
      <w:r>
        <w:rPr>
          <w:noProof/>
        </w:rPr>
        <w:t>59</w:t>
      </w:r>
      <w:r>
        <w:rPr>
          <w:noProof/>
        </w:rPr>
        <w:fldChar w:fldCharType="end"/>
      </w:r>
    </w:p>
    <w:p w14:paraId="428F77F2" w14:textId="2504C5A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 1.1 (NR-</w:t>
      </w:r>
      <w:r w:rsidRPr="00590342">
        <w:rPr>
          <w:noProof/>
          <w:lang w:val="en-US" w:eastAsia="zh-CN"/>
        </w:rPr>
        <w:t>FR2-</w:t>
      </w:r>
      <w:r>
        <w:rPr>
          <w:noProof/>
        </w:rPr>
        <w:t>TM1.1)</w:t>
      </w:r>
      <w:r>
        <w:rPr>
          <w:noProof/>
        </w:rPr>
        <w:tab/>
      </w:r>
      <w:r>
        <w:rPr>
          <w:noProof/>
        </w:rPr>
        <w:fldChar w:fldCharType="begin"/>
      </w:r>
      <w:r>
        <w:rPr>
          <w:noProof/>
        </w:rPr>
        <w:instrText xml:space="preserve"> PAGEREF _Toc187256256 \h </w:instrText>
      </w:r>
      <w:r>
        <w:rPr>
          <w:noProof/>
        </w:rPr>
      </w:r>
      <w:r>
        <w:rPr>
          <w:noProof/>
        </w:rPr>
        <w:fldChar w:fldCharType="separate"/>
      </w:r>
      <w:r>
        <w:rPr>
          <w:noProof/>
        </w:rPr>
        <w:t>60</w:t>
      </w:r>
      <w:r>
        <w:rPr>
          <w:noProof/>
        </w:rPr>
        <w:fldChar w:fldCharType="end"/>
      </w:r>
    </w:p>
    <w:p w14:paraId="14F95A54" w14:textId="50B49AE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590342">
        <w:rPr>
          <w:noProof/>
          <w:lang w:val="en-US" w:eastAsia="zh-CN"/>
        </w:rPr>
        <w:t>FR2-</w:t>
      </w:r>
      <w:r>
        <w:rPr>
          <w:noProof/>
        </w:rPr>
        <w:t>TM2)</w:t>
      </w:r>
      <w:r>
        <w:rPr>
          <w:noProof/>
        </w:rPr>
        <w:tab/>
      </w:r>
      <w:r>
        <w:rPr>
          <w:noProof/>
        </w:rPr>
        <w:fldChar w:fldCharType="begin"/>
      </w:r>
      <w:r>
        <w:rPr>
          <w:noProof/>
        </w:rPr>
        <w:instrText xml:space="preserve"> PAGEREF _Toc187256257 \h </w:instrText>
      </w:r>
      <w:r>
        <w:rPr>
          <w:noProof/>
        </w:rPr>
      </w:r>
      <w:r>
        <w:rPr>
          <w:noProof/>
        </w:rPr>
        <w:fldChar w:fldCharType="separate"/>
      </w:r>
      <w:r>
        <w:rPr>
          <w:noProof/>
        </w:rPr>
        <w:t>61</w:t>
      </w:r>
      <w:r>
        <w:rPr>
          <w:noProof/>
        </w:rPr>
        <w:fldChar w:fldCharType="end"/>
      </w:r>
    </w:p>
    <w:p w14:paraId="3D0B1312" w14:textId="085F33B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590342">
        <w:rPr>
          <w:noProof/>
          <w:lang w:val="en-US" w:eastAsia="zh-CN"/>
        </w:rPr>
        <w:t>FR2-</w:t>
      </w:r>
      <w:r>
        <w:rPr>
          <w:noProof/>
        </w:rPr>
        <w:t>TM2a)</w:t>
      </w:r>
      <w:r>
        <w:rPr>
          <w:noProof/>
        </w:rPr>
        <w:tab/>
      </w:r>
      <w:r>
        <w:rPr>
          <w:noProof/>
        </w:rPr>
        <w:fldChar w:fldCharType="begin"/>
      </w:r>
      <w:r>
        <w:rPr>
          <w:noProof/>
        </w:rPr>
        <w:instrText xml:space="preserve"> PAGEREF _Toc187256258 \h </w:instrText>
      </w:r>
      <w:r>
        <w:rPr>
          <w:noProof/>
        </w:rPr>
      </w:r>
      <w:r>
        <w:rPr>
          <w:noProof/>
        </w:rPr>
        <w:fldChar w:fldCharType="separate"/>
      </w:r>
      <w:r>
        <w:rPr>
          <w:noProof/>
        </w:rPr>
        <w:t>61</w:t>
      </w:r>
      <w:r>
        <w:rPr>
          <w:noProof/>
        </w:rPr>
        <w:fldChar w:fldCharType="end"/>
      </w:r>
    </w:p>
    <w:p w14:paraId="6CE7691C" w14:textId="26007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_Toc187256259 \h </w:instrText>
      </w:r>
      <w:r>
        <w:rPr>
          <w:noProof/>
        </w:rPr>
      </w:r>
      <w:r>
        <w:rPr>
          <w:noProof/>
        </w:rPr>
        <w:fldChar w:fldCharType="separate"/>
      </w:r>
      <w:r>
        <w:rPr>
          <w:noProof/>
        </w:rPr>
        <w:t>62</w:t>
      </w:r>
      <w:r>
        <w:rPr>
          <w:noProof/>
        </w:rPr>
        <w:fldChar w:fldCharType="end"/>
      </w:r>
    </w:p>
    <w:p w14:paraId="04B853A2" w14:textId="3953D94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_Toc187256260 \h </w:instrText>
      </w:r>
      <w:r>
        <w:rPr>
          <w:noProof/>
        </w:rPr>
      </w:r>
      <w:r>
        <w:rPr>
          <w:noProof/>
        </w:rPr>
        <w:fldChar w:fldCharType="separate"/>
      </w:r>
      <w:r>
        <w:rPr>
          <w:noProof/>
        </w:rPr>
        <w:t>62</w:t>
      </w:r>
      <w:r>
        <w:rPr>
          <w:noProof/>
        </w:rPr>
        <w:fldChar w:fldCharType="end"/>
      </w:r>
    </w:p>
    <w:p w14:paraId="2E6D1617" w14:textId="76DCB5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_Toc187256261 \h </w:instrText>
      </w:r>
      <w:r>
        <w:rPr>
          <w:noProof/>
        </w:rPr>
      </w:r>
      <w:r>
        <w:rPr>
          <w:noProof/>
        </w:rPr>
        <w:fldChar w:fldCharType="separate"/>
      </w:r>
      <w:r>
        <w:rPr>
          <w:noProof/>
        </w:rPr>
        <w:t>62</w:t>
      </w:r>
      <w:r>
        <w:rPr>
          <w:noProof/>
        </w:rPr>
        <w:fldChar w:fldCharType="end"/>
      </w:r>
    </w:p>
    <w:p w14:paraId="29F53897" w14:textId="55D4EE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_Toc187256262 \h </w:instrText>
      </w:r>
      <w:r>
        <w:rPr>
          <w:noProof/>
        </w:rPr>
      </w:r>
      <w:r>
        <w:rPr>
          <w:noProof/>
        </w:rPr>
        <w:fldChar w:fldCharType="separate"/>
      </w:r>
      <w:r>
        <w:rPr>
          <w:noProof/>
        </w:rPr>
        <w:t>63</w:t>
      </w:r>
      <w:r>
        <w:rPr>
          <w:noProof/>
        </w:rPr>
        <w:fldChar w:fldCharType="end"/>
      </w:r>
    </w:p>
    <w:p w14:paraId="3F88B03A" w14:textId="193912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_Toc187256263 \h </w:instrText>
      </w:r>
      <w:r>
        <w:rPr>
          <w:noProof/>
        </w:rPr>
      </w:r>
      <w:r>
        <w:rPr>
          <w:noProof/>
        </w:rPr>
        <w:fldChar w:fldCharType="separate"/>
      </w:r>
      <w:r>
        <w:rPr>
          <w:noProof/>
        </w:rPr>
        <w:t>63</w:t>
      </w:r>
      <w:r>
        <w:rPr>
          <w:noProof/>
        </w:rPr>
        <w:fldChar w:fldCharType="end"/>
      </w:r>
    </w:p>
    <w:p w14:paraId="79DD83D3" w14:textId="10367A8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_Toc187256264 \h </w:instrText>
      </w:r>
      <w:r>
        <w:rPr>
          <w:noProof/>
        </w:rPr>
      </w:r>
      <w:r>
        <w:rPr>
          <w:noProof/>
        </w:rPr>
        <w:fldChar w:fldCharType="separate"/>
      </w:r>
      <w:r>
        <w:rPr>
          <w:noProof/>
        </w:rPr>
        <w:t>64</w:t>
      </w:r>
      <w:r>
        <w:rPr>
          <w:noProof/>
        </w:rPr>
        <w:fldChar w:fldCharType="end"/>
      </w:r>
    </w:p>
    <w:p w14:paraId="42171EED" w14:textId="7F72A6B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_Toc187256265 \h </w:instrText>
      </w:r>
      <w:r>
        <w:rPr>
          <w:noProof/>
        </w:rPr>
      </w:r>
      <w:r>
        <w:rPr>
          <w:noProof/>
        </w:rPr>
        <w:fldChar w:fldCharType="separate"/>
      </w:r>
      <w:r>
        <w:rPr>
          <w:noProof/>
        </w:rPr>
        <w:t>64</w:t>
      </w:r>
      <w:r>
        <w:rPr>
          <w:noProof/>
        </w:rPr>
        <w:fldChar w:fldCharType="end"/>
      </w:r>
    </w:p>
    <w:p w14:paraId="0C0A4BE2" w14:textId="02EAA9A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_Toc187256266 \h </w:instrText>
      </w:r>
      <w:r>
        <w:rPr>
          <w:noProof/>
        </w:rPr>
      </w:r>
      <w:r>
        <w:rPr>
          <w:noProof/>
        </w:rPr>
        <w:fldChar w:fldCharType="separate"/>
      </w:r>
      <w:r>
        <w:rPr>
          <w:noProof/>
        </w:rPr>
        <w:t>65</w:t>
      </w:r>
      <w:r>
        <w:rPr>
          <w:noProof/>
        </w:rPr>
        <w:fldChar w:fldCharType="end"/>
      </w:r>
    </w:p>
    <w:p w14:paraId="020DD228" w14:textId="40CC6BD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_Toc187256267 \h </w:instrText>
      </w:r>
      <w:r>
        <w:rPr>
          <w:noProof/>
        </w:rPr>
      </w:r>
      <w:r>
        <w:rPr>
          <w:noProof/>
        </w:rPr>
        <w:fldChar w:fldCharType="separate"/>
      </w:r>
      <w:r>
        <w:rPr>
          <w:noProof/>
        </w:rPr>
        <w:t>65</w:t>
      </w:r>
      <w:r>
        <w:rPr>
          <w:noProof/>
        </w:rPr>
        <w:fldChar w:fldCharType="end"/>
      </w:r>
    </w:p>
    <w:p w14:paraId="6743ECB8" w14:textId="1DD0E1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_Toc187256268 \h </w:instrText>
      </w:r>
      <w:r>
        <w:rPr>
          <w:noProof/>
        </w:rPr>
      </w:r>
      <w:r>
        <w:rPr>
          <w:noProof/>
        </w:rPr>
        <w:fldChar w:fldCharType="separate"/>
      </w:r>
      <w:r>
        <w:rPr>
          <w:noProof/>
        </w:rPr>
        <w:t>65</w:t>
      </w:r>
      <w:r>
        <w:rPr>
          <w:noProof/>
        </w:rPr>
        <w:fldChar w:fldCharType="end"/>
      </w:r>
    </w:p>
    <w:p w14:paraId="33DD44C9" w14:textId="6F6688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_Toc187256269 \h </w:instrText>
      </w:r>
      <w:r>
        <w:rPr>
          <w:noProof/>
        </w:rPr>
      </w:r>
      <w:r>
        <w:rPr>
          <w:noProof/>
        </w:rPr>
        <w:fldChar w:fldCharType="separate"/>
      </w:r>
      <w:r>
        <w:rPr>
          <w:noProof/>
        </w:rPr>
        <w:t>65</w:t>
      </w:r>
      <w:r>
        <w:rPr>
          <w:noProof/>
        </w:rPr>
        <w:fldChar w:fldCharType="end"/>
      </w:r>
    </w:p>
    <w:p w14:paraId="4AA499C0" w14:textId="118A5A3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590342">
        <w:rPr>
          <w:noProof/>
          <w:lang w:val="en-US" w:eastAsia="zh-CN"/>
        </w:rPr>
        <w:t xml:space="preserve"> </w:t>
      </w:r>
      <w:r>
        <w:rPr>
          <w:noProof/>
          <w:lang w:eastAsia="zh-CN"/>
        </w:rPr>
        <w:t>test antenna</w:t>
      </w:r>
      <w:r w:rsidRPr="00590342">
        <w:rPr>
          <w:noProof/>
          <w:lang w:val="en-US" w:eastAsia="zh-CN"/>
        </w:rPr>
        <w:t xml:space="preserve"> characteristics</w:t>
      </w:r>
      <w:r>
        <w:rPr>
          <w:noProof/>
        </w:rPr>
        <w:tab/>
      </w:r>
      <w:r>
        <w:rPr>
          <w:noProof/>
        </w:rPr>
        <w:fldChar w:fldCharType="begin"/>
      </w:r>
      <w:r>
        <w:rPr>
          <w:noProof/>
        </w:rPr>
        <w:instrText xml:space="preserve"> PAGEREF _Toc187256270 \h </w:instrText>
      </w:r>
      <w:r>
        <w:rPr>
          <w:noProof/>
        </w:rPr>
      </w:r>
      <w:r>
        <w:rPr>
          <w:noProof/>
        </w:rPr>
        <w:fldChar w:fldCharType="separate"/>
      </w:r>
      <w:r>
        <w:rPr>
          <w:noProof/>
        </w:rPr>
        <w:t>65</w:t>
      </w:r>
      <w:r>
        <w:rPr>
          <w:noProof/>
        </w:rPr>
        <w:fldChar w:fldCharType="end"/>
      </w:r>
    </w:p>
    <w:p w14:paraId="27AB4693" w14:textId="38ACA00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w:t>
      </w:r>
      <w:r w:rsidRPr="0059034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590342">
        <w:rPr>
          <w:noProof/>
          <w:lang w:val="en-US" w:eastAsia="zh-CN"/>
        </w:rPr>
        <w:t xml:space="preserve"> alignment</w:t>
      </w:r>
      <w:r>
        <w:rPr>
          <w:noProof/>
        </w:rPr>
        <w:tab/>
      </w:r>
      <w:r>
        <w:rPr>
          <w:noProof/>
        </w:rPr>
        <w:fldChar w:fldCharType="begin"/>
      </w:r>
      <w:r>
        <w:rPr>
          <w:noProof/>
        </w:rPr>
        <w:instrText xml:space="preserve"> PAGEREF _Toc187256271 \h </w:instrText>
      </w:r>
      <w:r>
        <w:rPr>
          <w:noProof/>
        </w:rPr>
      </w:r>
      <w:r>
        <w:rPr>
          <w:noProof/>
        </w:rPr>
        <w:fldChar w:fldCharType="separate"/>
      </w:r>
      <w:r>
        <w:rPr>
          <w:noProof/>
        </w:rPr>
        <w:t>66</w:t>
      </w:r>
      <w:r>
        <w:rPr>
          <w:noProof/>
        </w:rPr>
        <w:fldChar w:fldCharType="end"/>
      </w:r>
    </w:p>
    <w:p w14:paraId="70BF377D" w14:textId="4DA705F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_Toc187256272 \h </w:instrText>
      </w:r>
      <w:r>
        <w:rPr>
          <w:noProof/>
        </w:rPr>
      </w:r>
      <w:r>
        <w:rPr>
          <w:noProof/>
        </w:rPr>
        <w:fldChar w:fldCharType="separate"/>
      </w:r>
      <w:r>
        <w:rPr>
          <w:noProof/>
        </w:rPr>
        <w:t>67</w:t>
      </w:r>
      <w:r>
        <w:rPr>
          <w:noProof/>
        </w:rPr>
        <w:fldChar w:fldCharType="end"/>
      </w:r>
    </w:p>
    <w:p w14:paraId="72C09830" w14:textId="0DC5CE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_Toc187256273 \h </w:instrText>
      </w:r>
      <w:r>
        <w:rPr>
          <w:noProof/>
        </w:rPr>
      </w:r>
      <w:r>
        <w:rPr>
          <w:noProof/>
        </w:rPr>
        <w:fldChar w:fldCharType="separate"/>
      </w:r>
      <w:r>
        <w:rPr>
          <w:noProof/>
        </w:rPr>
        <w:t>68</w:t>
      </w:r>
      <w:r>
        <w:rPr>
          <w:noProof/>
        </w:rPr>
        <w:fldChar w:fldCharType="end"/>
      </w:r>
    </w:p>
    <w:p w14:paraId="619B6B49" w14:textId="5AF3CEA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_Toc187256274 \h </w:instrText>
      </w:r>
      <w:r>
        <w:rPr>
          <w:noProof/>
        </w:rPr>
      </w:r>
      <w:r>
        <w:rPr>
          <w:noProof/>
        </w:rPr>
        <w:fldChar w:fldCharType="separate"/>
      </w:r>
      <w:r>
        <w:rPr>
          <w:noProof/>
        </w:rPr>
        <w:t>70</w:t>
      </w:r>
      <w:r>
        <w:rPr>
          <w:noProof/>
        </w:rPr>
        <w:fldChar w:fldCharType="end"/>
      </w:r>
    </w:p>
    <w:p w14:paraId="226FC77B" w14:textId="4231307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_Toc187256275 \h </w:instrText>
      </w:r>
      <w:r>
        <w:rPr>
          <w:noProof/>
        </w:rPr>
      </w:r>
      <w:r>
        <w:rPr>
          <w:noProof/>
        </w:rPr>
        <w:fldChar w:fldCharType="separate"/>
      </w:r>
      <w:r>
        <w:rPr>
          <w:noProof/>
        </w:rPr>
        <w:t>71</w:t>
      </w:r>
      <w:r>
        <w:rPr>
          <w:noProof/>
        </w:rPr>
        <w:fldChar w:fldCharType="end"/>
      </w:r>
    </w:p>
    <w:p w14:paraId="35448C1B" w14:textId="54A76A4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_Toc187256276 \h </w:instrText>
      </w:r>
      <w:r>
        <w:rPr>
          <w:noProof/>
        </w:rPr>
      </w:r>
      <w:r>
        <w:rPr>
          <w:noProof/>
        </w:rPr>
        <w:fldChar w:fldCharType="separate"/>
      </w:r>
      <w:r>
        <w:rPr>
          <w:noProof/>
        </w:rPr>
        <w:t>71</w:t>
      </w:r>
      <w:r>
        <w:rPr>
          <w:noProof/>
        </w:rPr>
        <w:fldChar w:fldCharType="end"/>
      </w:r>
    </w:p>
    <w:p w14:paraId="21BFBA28" w14:textId="3D0BDE0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_Toc187256277 \h </w:instrText>
      </w:r>
      <w:r>
        <w:rPr>
          <w:noProof/>
        </w:rPr>
      </w:r>
      <w:r>
        <w:rPr>
          <w:noProof/>
        </w:rPr>
        <w:fldChar w:fldCharType="separate"/>
      </w:r>
      <w:r>
        <w:rPr>
          <w:noProof/>
        </w:rPr>
        <w:t>71</w:t>
      </w:r>
      <w:r>
        <w:rPr>
          <w:noProof/>
        </w:rPr>
        <w:fldChar w:fldCharType="end"/>
      </w:r>
    </w:p>
    <w:p w14:paraId="53555BE9" w14:textId="40E3FF5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_Toc187256278 \h </w:instrText>
      </w:r>
      <w:r>
        <w:rPr>
          <w:noProof/>
        </w:rPr>
      </w:r>
      <w:r>
        <w:rPr>
          <w:noProof/>
        </w:rPr>
        <w:fldChar w:fldCharType="separate"/>
      </w:r>
      <w:r>
        <w:rPr>
          <w:noProof/>
        </w:rPr>
        <w:t>71</w:t>
      </w:r>
      <w:r>
        <w:rPr>
          <w:noProof/>
        </w:rPr>
        <w:fldChar w:fldCharType="end"/>
      </w:r>
    </w:p>
    <w:p w14:paraId="0CB3C926" w14:textId="5CA21F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_Toc187256279 \h </w:instrText>
      </w:r>
      <w:r>
        <w:rPr>
          <w:noProof/>
        </w:rPr>
      </w:r>
      <w:r>
        <w:rPr>
          <w:noProof/>
        </w:rPr>
        <w:fldChar w:fldCharType="separate"/>
      </w:r>
      <w:r>
        <w:rPr>
          <w:noProof/>
        </w:rPr>
        <w:t>72</w:t>
      </w:r>
      <w:r>
        <w:rPr>
          <w:noProof/>
        </w:rPr>
        <w:fldChar w:fldCharType="end"/>
      </w:r>
    </w:p>
    <w:p w14:paraId="68385F90" w14:textId="0B0D908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_Toc187256280 \h </w:instrText>
      </w:r>
      <w:r>
        <w:rPr>
          <w:noProof/>
        </w:rPr>
      </w:r>
      <w:r>
        <w:rPr>
          <w:noProof/>
        </w:rPr>
        <w:fldChar w:fldCharType="separate"/>
      </w:r>
      <w:r>
        <w:rPr>
          <w:noProof/>
        </w:rPr>
        <w:t>72</w:t>
      </w:r>
      <w:r>
        <w:rPr>
          <w:noProof/>
        </w:rPr>
        <w:fldChar w:fldCharType="end"/>
      </w:r>
    </w:p>
    <w:p w14:paraId="55B71052" w14:textId="082D6C2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_Toc187256281 \h </w:instrText>
      </w:r>
      <w:r>
        <w:rPr>
          <w:noProof/>
        </w:rPr>
      </w:r>
      <w:r>
        <w:rPr>
          <w:noProof/>
        </w:rPr>
        <w:fldChar w:fldCharType="separate"/>
      </w:r>
      <w:r>
        <w:rPr>
          <w:noProof/>
        </w:rPr>
        <w:t>72</w:t>
      </w:r>
      <w:r>
        <w:rPr>
          <w:noProof/>
        </w:rPr>
        <w:fldChar w:fldCharType="end"/>
      </w:r>
    </w:p>
    <w:p w14:paraId="6AFA010A" w14:textId="2DDA903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_Toc187256282 \h </w:instrText>
      </w:r>
      <w:r>
        <w:rPr>
          <w:noProof/>
        </w:rPr>
      </w:r>
      <w:r>
        <w:rPr>
          <w:noProof/>
        </w:rPr>
        <w:fldChar w:fldCharType="separate"/>
      </w:r>
      <w:r>
        <w:rPr>
          <w:noProof/>
        </w:rPr>
        <w:t>72</w:t>
      </w:r>
      <w:r>
        <w:rPr>
          <w:noProof/>
        </w:rPr>
        <w:fldChar w:fldCharType="end"/>
      </w:r>
    </w:p>
    <w:p w14:paraId="1406C204" w14:textId="2220A6B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_Toc187256283 \h </w:instrText>
      </w:r>
      <w:r>
        <w:rPr>
          <w:noProof/>
        </w:rPr>
      </w:r>
      <w:r>
        <w:rPr>
          <w:noProof/>
        </w:rPr>
        <w:fldChar w:fldCharType="separate"/>
      </w:r>
      <w:r>
        <w:rPr>
          <w:noProof/>
        </w:rPr>
        <w:t>72</w:t>
      </w:r>
      <w:r>
        <w:rPr>
          <w:noProof/>
        </w:rPr>
        <w:fldChar w:fldCharType="end"/>
      </w:r>
    </w:p>
    <w:p w14:paraId="624DBDC9" w14:textId="3210A1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_Toc187256284 \h </w:instrText>
      </w:r>
      <w:r>
        <w:rPr>
          <w:noProof/>
        </w:rPr>
      </w:r>
      <w:r>
        <w:rPr>
          <w:noProof/>
        </w:rPr>
        <w:fldChar w:fldCharType="separate"/>
      </w:r>
      <w:r>
        <w:rPr>
          <w:noProof/>
        </w:rPr>
        <w:t>73</w:t>
      </w:r>
      <w:r>
        <w:rPr>
          <w:noProof/>
        </w:rPr>
        <w:fldChar w:fldCharType="end"/>
      </w:r>
    </w:p>
    <w:p w14:paraId="5B76B9E9" w14:textId="6B225C1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_Toc187256285 \h </w:instrText>
      </w:r>
      <w:r>
        <w:rPr>
          <w:noProof/>
        </w:rPr>
      </w:r>
      <w:r>
        <w:rPr>
          <w:noProof/>
        </w:rPr>
        <w:fldChar w:fldCharType="separate"/>
      </w:r>
      <w:r>
        <w:rPr>
          <w:noProof/>
        </w:rPr>
        <w:t>73</w:t>
      </w:r>
      <w:r>
        <w:rPr>
          <w:noProof/>
        </w:rPr>
        <w:fldChar w:fldCharType="end"/>
      </w:r>
    </w:p>
    <w:p w14:paraId="74C6FD14" w14:textId="2719A40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_Toc187256286 \h </w:instrText>
      </w:r>
      <w:r>
        <w:rPr>
          <w:noProof/>
        </w:rPr>
      </w:r>
      <w:r>
        <w:rPr>
          <w:noProof/>
        </w:rPr>
        <w:fldChar w:fldCharType="separate"/>
      </w:r>
      <w:r>
        <w:rPr>
          <w:noProof/>
        </w:rPr>
        <w:t>73</w:t>
      </w:r>
      <w:r>
        <w:rPr>
          <w:noProof/>
        </w:rPr>
        <w:fldChar w:fldCharType="end"/>
      </w:r>
    </w:p>
    <w:p w14:paraId="10E7D584" w14:textId="2E0596B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_Toc187256287 \h </w:instrText>
      </w:r>
      <w:r>
        <w:rPr>
          <w:noProof/>
        </w:rPr>
      </w:r>
      <w:r>
        <w:rPr>
          <w:noProof/>
        </w:rPr>
        <w:fldChar w:fldCharType="separate"/>
      </w:r>
      <w:r>
        <w:rPr>
          <w:noProof/>
        </w:rPr>
        <w:t>74</w:t>
      </w:r>
      <w:r>
        <w:rPr>
          <w:noProof/>
        </w:rPr>
        <w:fldChar w:fldCharType="end"/>
      </w:r>
    </w:p>
    <w:p w14:paraId="28F6D623" w14:textId="6513B2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_Toc187256288 \h </w:instrText>
      </w:r>
      <w:r>
        <w:rPr>
          <w:noProof/>
        </w:rPr>
      </w:r>
      <w:r>
        <w:rPr>
          <w:noProof/>
        </w:rPr>
        <w:fldChar w:fldCharType="separate"/>
      </w:r>
      <w:r>
        <w:rPr>
          <w:noProof/>
        </w:rPr>
        <w:t>74</w:t>
      </w:r>
      <w:r>
        <w:rPr>
          <w:noProof/>
        </w:rPr>
        <w:fldChar w:fldCharType="end"/>
      </w:r>
    </w:p>
    <w:p w14:paraId="2081C480" w14:textId="4D0AB3A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_Toc187256289 \h </w:instrText>
      </w:r>
      <w:r>
        <w:rPr>
          <w:noProof/>
        </w:rPr>
      </w:r>
      <w:r>
        <w:rPr>
          <w:noProof/>
        </w:rPr>
        <w:fldChar w:fldCharType="separate"/>
      </w:r>
      <w:r>
        <w:rPr>
          <w:noProof/>
        </w:rPr>
        <w:t>74</w:t>
      </w:r>
      <w:r>
        <w:rPr>
          <w:noProof/>
        </w:rPr>
        <w:fldChar w:fldCharType="end"/>
      </w:r>
    </w:p>
    <w:p w14:paraId="2D5C166D" w14:textId="21972CF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_Toc187256290 \h </w:instrText>
      </w:r>
      <w:r>
        <w:rPr>
          <w:noProof/>
        </w:rPr>
      </w:r>
      <w:r>
        <w:rPr>
          <w:noProof/>
        </w:rPr>
        <w:fldChar w:fldCharType="separate"/>
      </w:r>
      <w:r>
        <w:rPr>
          <w:noProof/>
        </w:rPr>
        <w:t>74</w:t>
      </w:r>
      <w:r>
        <w:rPr>
          <w:noProof/>
        </w:rPr>
        <w:fldChar w:fldCharType="end"/>
      </w:r>
    </w:p>
    <w:p w14:paraId="40D528B7" w14:textId="73586B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_Toc187256291 \h </w:instrText>
      </w:r>
      <w:r>
        <w:rPr>
          <w:noProof/>
        </w:rPr>
      </w:r>
      <w:r>
        <w:rPr>
          <w:noProof/>
        </w:rPr>
        <w:fldChar w:fldCharType="separate"/>
      </w:r>
      <w:r>
        <w:rPr>
          <w:noProof/>
        </w:rPr>
        <w:t>74</w:t>
      </w:r>
      <w:r>
        <w:rPr>
          <w:noProof/>
        </w:rPr>
        <w:fldChar w:fldCharType="end"/>
      </w:r>
    </w:p>
    <w:p w14:paraId="4C87DB82" w14:textId="711F1E9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_Toc187256292 \h </w:instrText>
      </w:r>
      <w:r>
        <w:rPr>
          <w:noProof/>
        </w:rPr>
      </w:r>
      <w:r>
        <w:rPr>
          <w:noProof/>
        </w:rPr>
        <w:fldChar w:fldCharType="separate"/>
      </w:r>
      <w:r>
        <w:rPr>
          <w:noProof/>
        </w:rPr>
        <w:t>75</w:t>
      </w:r>
      <w:r>
        <w:rPr>
          <w:noProof/>
        </w:rPr>
        <w:fldChar w:fldCharType="end"/>
      </w:r>
    </w:p>
    <w:p w14:paraId="12FCDAB4" w14:textId="2DC090D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_Toc187256293 \h </w:instrText>
      </w:r>
      <w:r>
        <w:rPr>
          <w:noProof/>
        </w:rPr>
      </w:r>
      <w:r>
        <w:rPr>
          <w:noProof/>
        </w:rPr>
        <w:fldChar w:fldCharType="separate"/>
      </w:r>
      <w:r>
        <w:rPr>
          <w:noProof/>
        </w:rPr>
        <w:t>75</w:t>
      </w:r>
      <w:r>
        <w:rPr>
          <w:noProof/>
        </w:rPr>
        <w:fldChar w:fldCharType="end"/>
      </w:r>
    </w:p>
    <w:p w14:paraId="095EE204" w14:textId="00CDD7F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_Toc187256294 \h </w:instrText>
      </w:r>
      <w:r>
        <w:rPr>
          <w:noProof/>
        </w:rPr>
      </w:r>
      <w:r>
        <w:rPr>
          <w:noProof/>
        </w:rPr>
        <w:fldChar w:fldCharType="separate"/>
      </w:r>
      <w:r>
        <w:rPr>
          <w:noProof/>
        </w:rPr>
        <w:t>75</w:t>
      </w:r>
      <w:r>
        <w:rPr>
          <w:noProof/>
        </w:rPr>
        <w:fldChar w:fldCharType="end"/>
      </w:r>
    </w:p>
    <w:p w14:paraId="181176E4" w14:textId="48532A5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_Toc187256295 \h </w:instrText>
      </w:r>
      <w:r>
        <w:rPr>
          <w:noProof/>
        </w:rPr>
      </w:r>
      <w:r>
        <w:rPr>
          <w:noProof/>
        </w:rPr>
        <w:fldChar w:fldCharType="separate"/>
      </w:r>
      <w:r>
        <w:rPr>
          <w:noProof/>
        </w:rPr>
        <w:t>75</w:t>
      </w:r>
      <w:r>
        <w:rPr>
          <w:noProof/>
        </w:rPr>
        <w:fldChar w:fldCharType="end"/>
      </w:r>
    </w:p>
    <w:p w14:paraId="710ACE95" w14:textId="6BCD202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_Toc187256296 \h </w:instrText>
      </w:r>
      <w:r>
        <w:rPr>
          <w:noProof/>
        </w:rPr>
      </w:r>
      <w:r>
        <w:rPr>
          <w:noProof/>
        </w:rPr>
        <w:fldChar w:fldCharType="separate"/>
      </w:r>
      <w:r>
        <w:rPr>
          <w:noProof/>
        </w:rPr>
        <w:t>75</w:t>
      </w:r>
      <w:r>
        <w:rPr>
          <w:noProof/>
        </w:rPr>
        <w:fldChar w:fldCharType="end"/>
      </w:r>
    </w:p>
    <w:p w14:paraId="46A42E74" w14:textId="453A46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_Toc187256297 \h </w:instrText>
      </w:r>
      <w:r>
        <w:rPr>
          <w:noProof/>
        </w:rPr>
      </w:r>
      <w:r>
        <w:rPr>
          <w:noProof/>
        </w:rPr>
        <w:fldChar w:fldCharType="separate"/>
      </w:r>
      <w:r>
        <w:rPr>
          <w:noProof/>
        </w:rPr>
        <w:t>75</w:t>
      </w:r>
      <w:r>
        <w:rPr>
          <w:noProof/>
        </w:rPr>
        <w:fldChar w:fldCharType="end"/>
      </w:r>
    </w:p>
    <w:p w14:paraId="2396E997" w14:textId="1EF087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_Toc187256298 \h </w:instrText>
      </w:r>
      <w:r>
        <w:rPr>
          <w:noProof/>
        </w:rPr>
      </w:r>
      <w:r>
        <w:rPr>
          <w:noProof/>
        </w:rPr>
        <w:fldChar w:fldCharType="separate"/>
      </w:r>
      <w:r>
        <w:rPr>
          <w:noProof/>
        </w:rPr>
        <w:t>75</w:t>
      </w:r>
      <w:r>
        <w:rPr>
          <w:noProof/>
        </w:rPr>
        <w:fldChar w:fldCharType="end"/>
      </w:r>
    </w:p>
    <w:p w14:paraId="6F8C0A56" w14:textId="0EF06BD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_Toc187256299 \h </w:instrText>
      </w:r>
      <w:r>
        <w:rPr>
          <w:noProof/>
        </w:rPr>
      </w:r>
      <w:r>
        <w:rPr>
          <w:noProof/>
        </w:rPr>
        <w:fldChar w:fldCharType="separate"/>
      </w:r>
      <w:r>
        <w:rPr>
          <w:noProof/>
        </w:rPr>
        <w:t>75</w:t>
      </w:r>
      <w:r>
        <w:rPr>
          <w:noProof/>
        </w:rPr>
        <w:fldChar w:fldCharType="end"/>
      </w:r>
    </w:p>
    <w:p w14:paraId="6A758631" w14:textId="4A5A56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_Toc187256300 \h </w:instrText>
      </w:r>
      <w:r>
        <w:rPr>
          <w:noProof/>
        </w:rPr>
      </w:r>
      <w:r>
        <w:rPr>
          <w:noProof/>
        </w:rPr>
        <w:fldChar w:fldCharType="separate"/>
      </w:r>
      <w:r>
        <w:rPr>
          <w:noProof/>
        </w:rPr>
        <w:t>76</w:t>
      </w:r>
      <w:r>
        <w:rPr>
          <w:noProof/>
        </w:rPr>
        <w:fldChar w:fldCharType="end"/>
      </w:r>
    </w:p>
    <w:p w14:paraId="39A9F6DE" w14:textId="6F4ECC5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_Toc187256301 \h </w:instrText>
      </w:r>
      <w:r>
        <w:rPr>
          <w:noProof/>
        </w:rPr>
      </w:r>
      <w:r>
        <w:rPr>
          <w:noProof/>
        </w:rPr>
        <w:fldChar w:fldCharType="separate"/>
      </w:r>
      <w:r>
        <w:rPr>
          <w:noProof/>
        </w:rPr>
        <w:t>76</w:t>
      </w:r>
      <w:r>
        <w:rPr>
          <w:noProof/>
        </w:rPr>
        <w:fldChar w:fldCharType="end"/>
      </w:r>
    </w:p>
    <w:p w14:paraId="48708029" w14:textId="2E926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_Toc187256302 \h </w:instrText>
      </w:r>
      <w:r>
        <w:rPr>
          <w:noProof/>
        </w:rPr>
      </w:r>
      <w:r>
        <w:rPr>
          <w:noProof/>
        </w:rPr>
        <w:fldChar w:fldCharType="separate"/>
      </w:r>
      <w:r>
        <w:rPr>
          <w:noProof/>
        </w:rPr>
        <w:t>76</w:t>
      </w:r>
      <w:r>
        <w:rPr>
          <w:noProof/>
        </w:rPr>
        <w:fldChar w:fldCharType="end"/>
      </w:r>
    </w:p>
    <w:p w14:paraId="1EF172BF" w14:textId="2086B4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_Toc187256303 \h </w:instrText>
      </w:r>
      <w:r>
        <w:rPr>
          <w:noProof/>
        </w:rPr>
      </w:r>
      <w:r>
        <w:rPr>
          <w:noProof/>
        </w:rPr>
        <w:fldChar w:fldCharType="separate"/>
      </w:r>
      <w:r>
        <w:rPr>
          <w:noProof/>
        </w:rPr>
        <w:t>76</w:t>
      </w:r>
      <w:r>
        <w:rPr>
          <w:noProof/>
        </w:rPr>
        <w:fldChar w:fldCharType="end"/>
      </w:r>
    </w:p>
    <w:p w14:paraId="2FCBD8AA" w14:textId="1972B6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_Toc187256304 \h </w:instrText>
      </w:r>
      <w:r>
        <w:rPr>
          <w:noProof/>
        </w:rPr>
      </w:r>
      <w:r>
        <w:rPr>
          <w:noProof/>
        </w:rPr>
        <w:fldChar w:fldCharType="separate"/>
      </w:r>
      <w:r>
        <w:rPr>
          <w:noProof/>
        </w:rPr>
        <w:t>76</w:t>
      </w:r>
      <w:r>
        <w:rPr>
          <w:noProof/>
        </w:rPr>
        <w:fldChar w:fldCharType="end"/>
      </w:r>
    </w:p>
    <w:p w14:paraId="3A43ABFA" w14:textId="5ABC37F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_Toc187256305 \h </w:instrText>
      </w:r>
      <w:r>
        <w:rPr>
          <w:noProof/>
        </w:rPr>
      </w:r>
      <w:r>
        <w:rPr>
          <w:noProof/>
        </w:rPr>
        <w:fldChar w:fldCharType="separate"/>
      </w:r>
      <w:r>
        <w:rPr>
          <w:noProof/>
        </w:rPr>
        <w:t>76</w:t>
      </w:r>
      <w:r>
        <w:rPr>
          <w:noProof/>
        </w:rPr>
        <w:fldChar w:fldCharType="end"/>
      </w:r>
    </w:p>
    <w:p w14:paraId="512974D4" w14:textId="5879A06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_Toc187256306 \h </w:instrText>
      </w:r>
      <w:r>
        <w:rPr>
          <w:noProof/>
        </w:rPr>
      </w:r>
      <w:r>
        <w:rPr>
          <w:noProof/>
        </w:rPr>
        <w:fldChar w:fldCharType="separate"/>
      </w:r>
      <w:r>
        <w:rPr>
          <w:noProof/>
        </w:rPr>
        <w:t>76</w:t>
      </w:r>
      <w:r>
        <w:rPr>
          <w:noProof/>
        </w:rPr>
        <w:fldChar w:fldCharType="end"/>
      </w:r>
    </w:p>
    <w:p w14:paraId="3E73CF25" w14:textId="5CB75D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_Toc187256307 \h </w:instrText>
      </w:r>
      <w:r>
        <w:rPr>
          <w:noProof/>
        </w:rPr>
      </w:r>
      <w:r>
        <w:rPr>
          <w:noProof/>
        </w:rPr>
        <w:fldChar w:fldCharType="separate"/>
      </w:r>
      <w:r>
        <w:rPr>
          <w:noProof/>
        </w:rPr>
        <w:t>76</w:t>
      </w:r>
      <w:r>
        <w:rPr>
          <w:noProof/>
        </w:rPr>
        <w:fldChar w:fldCharType="end"/>
      </w:r>
    </w:p>
    <w:p w14:paraId="7BDE8805" w14:textId="660892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_Toc187256308 \h </w:instrText>
      </w:r>
      <w:r>
        <w:rPr>
          <w:noProof/>
        </w:rPr>
      </w:r>
      <w:r>
        <w:rPr>
          <w:noProof/>
        </w:rPr>
        <w:fldChar w:fldCharType="separate"/>
      </w:r>
      <w:r>
        <w:rPr>
          <w:noProof/>
        </w:rPr>
        <w:t>77</w:t>
      </w:r>
      <w:r>
        <w:rPr>
          <w:noProof/>
        </w:rPr>
        <w:fldChar w:fldCharType="end"/>
      </w:r>
    </w:p>
    <w:p w14:paraId="23150FE5" w14:textId="0588798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_Toc187256309 \h </w:instrText>
      </w:r>
      <w:r>
        <w:rPr>
          <w:noProof/>
        </w:rPr>
      </w:r>
      <w:r>
        <w:rPr>
          <w:noProof/>
        </w:rPr>
        <w:fldChar w:fldCharType="separate"/>
      </w:r>
      <w:r>
        <w:rPr>
          <w:noProof/>
        </w:rPr>
        <w:t>77</w:t>
      </w:r>
      <w:r>
        <w:rPr>
          <w:noProof/>
        </w:rPr>
        <w:fldChar w:fldCharType="end"/>
      </w:r>
    </w:p>
    <w:p w14:paraId="7A0F8334" w14:textId="722B0AC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_Toc187256310 \h </w:instrText>
      </w:r>
      <w:r>
        <w:rPr>
          <w:noProof/>
        </w:rPr>
      </w:r>
      <w:r>
        <w:rPr>
          <w:noProof/>
        </w:rPr>
        <w:fldChar w:fldCharType="separate"/>
      </w:r>
      <w:r>
        <w:rPr>
          <w:noProof/>
        </w:rPr>
        <w:t>78</w:t>
      </w:r>
      <w:r>
        <w:rPr>
          <w:noProof/>
        </w:rPr>
        <w:fldChar w:fldCharType="end"/>
      </w:r>
    </w:p>
    <w:p w14:paraId="402958E1" w14:textId="36BDA29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_Toc187256311 \h </w:instrText>
      </w:r>
      <w:r>
        <w:rPr>
          <w:noProof/>
        </w:rPr>
      </w:r>
      <w:r>
        <w:rPr>
          <w:noProof/>
        </w:rPr>
        <w:fldChar w:fldCharType="separate"/>
      </w:r>
      <w:r>
        <w:rPr>
          <w:noProof/>
        </w:rPr>
        <w:t>78</w:t>
      </w:r>
      <w:r>
        <w:rPr>
          <w:noProof/>
        </w:rPr>
        <w:fldChar w:fldCharType="end"/>
      </w:r>
    </w:p>
    <w:p w14:paraId="0D43744D" w14:textId="07E7086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_Toc187256312 \h </w:instrText>
      </w:r>
      <w:r>
        <w:rPr>
          <w:noProof/>
        </w:rPr>
      </w:r>
      <w:r>
        <w:rPr>
          <w:noProof/>
        </w:rPr>
        <w:fldChar w:fldCharType="separate"/>
      </w:r>
      <w:r>
        <w:rPr>
          <w:noProof/>
        </w:rPr>
        <w:t>78</w:t>
      </w:r>
      <w:r>
        <w:rPr>
          <w:noProof/>
        </w:rPr>
        <w:fldChar w:fldCharType="end"/>
      </w:r>
    </w:p>
    <w:p w14:paraId="6FD1692A" w14:textId="6F17278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_Toc187256313 \h </w:instrText>
      </w:r>
      <w:r>
        <w:rPr>
          <w:noProof/>
        </w:rPr>
      </w:r>
      <w:r>
        <w:rPr>
          <w:noProof/>
        </w:rPr>
        <w:fldChar w:fldCharType="separate"/>
      </w:r>
      <w:r>
        <w:rPr>
          <w:noProof/>
        </w:rPr>
        <w:t>78</w:t>
      </w:r>
      <w:r>
        <w:rPr>
          <w:noProof/>
        </w:rPr>
        <w:fldChar w:fldCharType="end"/>
      </w:r>
    </w:p>
    <w:p w14:paraId="4FBC5D21" w14:textId="40458D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_Toc187256314 \h </w:instrText>
      </w:r>
      <w:r>
        <w:rPr>
          <w:noProof/>
        </w:rPr>
      </w:r>
      <w:r>
        <w:rPr>
          <w:noProof/>
        </w:rPr>
        <w:fldChar w:fldCharType="separate"/>
      </w:r>
      <w:r>
        <w:rPr>
          <w:noProof/>
        </w:rPr>
        <w:t>79</w:t>
      </w:r>
      <w:r>
        <w:rPr>
          <w:noProof/>
        </w:rPr>
        <w:fldChar w:fldCharType="end"/>
      </w:r>
    </w:p>
    <w:p w14:paraId="084D91FC" w14:textId="211B23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_Toc187256315 \h </w:instrText>
      </w:r>
      <w:r>
        <w:rPr>
          <w:noProof/>
        </w:rPr>
      </w:r>
      <w:r>
        <w:rPr>
          <w:noProof/>
        </w:rPr>
        <w:fldChar w:fldCharType="separate"/>
      </w:r>
      <w:r>
        <w:rPr>
          <w:noProof/>
        </w:rPr>
        <w:t>79</w:t>
      </w:r>
      <w:r>
        <w:rPr>
          <w:noProof/>
        </w:rPr>
        <w:fldChar w:fldCharType="end"/>
      </w:r>
    </w:p>
    <w:p w14:paraId="22E61F9B" w14:textId="04861C4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_Toc187256316 \h </w:instrText>
      </w:r>
      <w:r>
        <w:rPr>
          <w:noProof/>
        </w:rPr>
      </w:r>
      <w:r>
        <w:rPr>
          <w:noProof/>
        </w:rPr>
        <w:fldChar w:fldCharType="separate"/>
      </w:r>
      <w:r>
        <w:rPr>
          <w:noProof/>
        </w:rPr>
        <w:t>79</w:t>
      </w:r>
      <w:r>
        <w:rPr>
          <w:noProof/>
        </w:rPr>
        <w:fldChar w:fldCharType="end"/>
      </w:r>
    </w:p>
    <w:p w14:paraId="7157337B" w14:textId="2DDFD09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_Toc187256317 \h </w:instrText>
      </w:r>
      <w:r>
        <w:rPr>
          <w:noProof/>
        </w:rPr>
      </w:r>
      <w:r>
        <w:rPr>
          <w:noProof/>
        </w:rPr>
        <w:fldChar w:fldCharType="separate"/>
      </w:r>
      <w:r>
        <w:rPr>
          <w:noProof/>
        </w:rPr>
        <w:t>79</w:t>
      </w:r>
      <w:r>
        <w:rPr>
          <w:noProof/>
        </w:rPr>
        <w:fldChar w:fldCharType="end"/>
      </w:r>
    </w:p>
    <w:p w14:paraId="395EDC09" w14:textId="1714B7E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_Toc187256318 \h </w:instrText>
      </w:r>
      <w:r>
        <w:rPr>
          <w:noProof/>
        </w:rPr>
      </w:r>
      <w:r>
        <w:rPr>
          <w:noProof/>
        </w:rPr>
        <w:fldChar w:fldCharType="separate"/>
      </w:r>
      <w:r>
        <w:rPr>
          <w:noProof/>
        </w:rPr>
        <w:t>79</w:t>
      </w:r>
      <w:r>
        <w:rPr>
          <w:noProof/>
        </w:rPr>
        <w:fldChar w:fldCharType="end"/>
      </w:r>
    </w:p>
    <w:p w14:paraId="072C23E8" w14:textId="5B6E13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_Toc187256319 \h </w:instrText>
      </w:r>
      <w:r>
        <w:rPr>
          <w:noProof/>
        </w:rPr>
      </w:r>
      <w:r>
        <w:rPr>
          <w:noProof/>
        </w:rPr>
        <w:fldChar w:fldCharType="separate"/>
      </w:r>
      <w:r>
        <w:rPr>
          <w:noProof/>
        </w:rPr>
        <w:t>79</w:t>
      </w:r>
      <w:r>
        <w:rPr>
          <w:noProof/>
        </w:rPr>
        <w:fldChar w:fldCharType="end"/>
      </w:r>
    </w:p>
    <w:p w14:paraId="436A3E91" w14:textId="4E4780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_Toc187256320 \h </w:instrText>
      </w:r>
      <w:r>
        <w:rPr>
          <w:noProof/>
        </w:rPr>
      </w:r>
      <w:r>
        <w:rPr>
          <w:noProof/>
        </w:rPr>
        <w:fldChar w:fldCharType="separate"/>
      </w:r>
      <w:r>
        <w:rPr>
          <w:noProof/>
        </w:rPr>
        <w:t>79</w:t>
      </w:r>
      <w:r>
        <w:rPr>
          <w:noProof/>
        </w:rPr>
        <w:fldChar w:fldCharType="end"/>
      </w:r>
    </w:p>
    <w:p w14:paraId="5DEF1EDC" w14:textId="7E0FF2D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_Toc187256321 \h </w:instrText>
      </w:r>
      <w:r>
        <w:rPr>
          <w:noProof/>
        </w:rPr>
      </w:r>
      <w:r>
        <w:rPr>
          <w:noProof/>
        </w:rPr>
        <w:fldChar w:fldCharType="separate"/>
      </w:r>
      <w:r>
        <w:rPr>
          <w:noProof/>
        </w:rPr>
        <w:t>80</w:t>
      </w:r>
      <w:r>
        <w:rPr>
          <w:noProof/>
        </w:rPr>
        <w:fldChar w:fldCharType="end"/>
      </w:r>
    </w:p>
    <w:p w14:paraId="397FC420" w14:textId="7A4D1E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_Toc187256322 \h </w:instrText>
      </w:r>
      <w:r>
        <w:rPr>
          <w:noProof/>
        </w:rPr>
      </w:r>
      <w:r>
        <w:rPr>
          <w:noProof/>
        </w:rPr>
        <w:fldChar w:fldCharType="separate"/>
      </w:r>
      <w:r>
        <w:rPr>
          <w:noProof/>
        </w:rPr>
        <w:t>80</w:t>
      </w:r>
      <w:r>
        <w:rPr>
          <w:noProof/>
        </w:rPr>
        <w:fldChar w:fldCharType="end"/>
      </w:r>
    </w:p>
    <w:p w14:paraId="7593D02C" w14:textId="21C8482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_Toc187256323 \h </w:instrText>
      </w:r>
      <w:r>
        <w:rPr>
          <w:noProof/>
        </w:rPr>
      </w:r>
      <w:r>
        <w:rPr>
          <w:noProof/>
        </w:rPr>
        <w:fldChar w:fldCharType="separate"/>
      </w:r>
      <w:r>
        <w:rPr>
          <w:noProof/>
        </w:rPr>
        <w:t>80</w:t>
      </w:r>
      <w:r>
        <w:rPr>
          <w:noProof/>
        </w:rPr>
        <w:fldChar w:fldCharType="end"/>
      </w:r>
    </w:p>
    <w:p w14:paraId="42A60BF0" w14:textId="6B2BCE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_Toc187256324 \h </w:instrText>
      </w:r>
      <w:r>
        <w:rPr>
          <w:noProof/>
        </w:rPr>
      </w:r>
      <w:r>
        <w:rPr>
          <w:noProof/>
        </w:rPr>
        <w:fldChar w:fldCharType="separate"/>
      </w:r>
      <w:r>
        <w:rPr>
          <w:noProof/>
        </w:rPr>
        <w:t>80</w:t>
      </w:r>
      <w:r>
        <w:rPr>
          <w:noProof/>
        </w:rPr>
        <w:fldChar w:fldCharType="end"/>
      </w:r>
    </w:p>
    <w:p w14:paraId="7724DC03" w14:textId="1B33ACC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_Toc187256325 \h </w:instrText>
      </w:r>
      <w:r>
        <w:rPr>
          <w:noProof/>
        </w:rPr>
      </w:r>
      <w:r>
        <w:rPr>
          <w:noProof/>
        </w:rPr>
        <w:fldChar w:fldCharType="separate"/>
      </w:r>
      <w:r>
        <w:rPr>
          <w:noProof/>
        </w:rPr>
        <w:t>81</w:t>
      </w:r>
      <w:r>
        <w:rPr>
          <w:noProof/>
        </w:rPr>
        <w:fldChar w:fldCharType="end"/>
      </w:r>
    </w:p>
    <w:p w14:paraId="5C195985" w14:textId="1A00012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_Toc187256326 \h </w:instrText>
      </w:r>
      <w:r>
        <w:rPr>
          <w:noProof/>
        </w:rPr>
      </w:r>
      <w:r>
        <w:rPr>
          <w:noProof/>
        </w:rPr>
        <w:fldChar w:fldCharType="separate"/>
      </w:r>
      <w:r>
        <w:rPr>
          <w:noProof/>
        </w:rPr>
        <w:t>81</w:t>
      </w:r>
      <w:r>
        <w:rPr>
          <w:noProof/>
        </w:rPr>
        <w:fldChar w:fldCharType="end"/>
      </w:r>
    </w:p>
    <w:p w14:paraId="538C3C06" w14:textId="3BBC3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_Toc187256327 \h </w:instrText>
      </w:r>
      <w:r>
        <w:rPr>
          <w:noProof/>
        </w:rPr>
      </w:r>
      <w:r>
        <w:rPr>
          <w:noProof/>
        </w:rPr>
        <w:fldChar w:fldCharType="separate"/>
      </w:r>
      <w:r>
        <w:rPr>
          <w:noProof/>
        </w:rPr>
        <w:t>81</w:t>
      </w:r>
      <w:r>
        <w:rPr>
          <w:noProof/>
        </w:rPr>
        <w:fldChar w:fldCharType="end"/>
      </w:r>
    </w:p>
    <w:p w14:paraId="45E7A3EC" w14:textId="794415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_Toc187256328 \h </w:instrText>
      </w:r>
      <w:r>
        <w:rPr>
          <w:noProof/>
        </w:rPr>
      </w:r>
      <w:r>
        <w:rPr>
          <w:noProof/>
        </w:rPr>
        <w:fldChar w:fldCharType="separate"/>
      </w:r>
      <w:r>
        <w:rPr>
          <w:noProof/>
        </w:rPr>
        <w:t>82</w:t>
      </w:r>
      <w:r>
        <w:rPr>
          <w:noProof/>
        </w:rPr>
        <w:fldChar w:fldCharType="end"/>
      </w:r>
    </w:p>
    <w:p w14:paraId="6288643B" w14:textId="2F21B6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_Toc187256329 \h </w:instrText>
      </w:r>
      <w:r>
        <w:rPr>
          <w:noProof/>
        </w:rPr>
      </w:r>
      <w:r>
        <w:rPr>
          <w:noProof/>
        </w:rPr>
        <w:fldChar w:fldCharType="separate"/>
      </w:r>
      <w:r>
        <w:rPr>
          <w:noProof/>
        </w:rPr>
        <w:t>82</w:t>
      </w:r>
      <w:r>
        <w:rPr>
          <w:noProof/>
        </w:rPr>
        <w:fldChar w:fldCharType="end"/>
      </w:r>
    </w:p>
    <w:p w14:paraId="257A20EC" w14:textId="6CAFB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_Toc187256330 \h </w:instrText>
      </w:r>
      <w:r>
        <w:rPr>
          <w:noProof/>
        </w:rPr>
      </w:r>
      <w:r>
        <w:rPr>
          <w:noProof/>
        </w:rPr>
        <w:fldChar w:fldCharType="separate"/>
      </w:r>
      <w:r>
        <w:rPr>
          <w:noProof/>
        </w:rPr>
        <w:t>82</w:t>
      </w:r>
      <w:r>
        <w:rPr>
          <w:noProof/>
        </w:rPr>
        <w:fldChar w:fldCharType="end"/>
      </w:r>
    </w:p>
    <w:p w14:paraId="594DD061" w14:textId="2125E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_Toc187256331 \h </w:instrText>
      </w:r>
      <w:r>
        <w:rPr>
          <w:noProof/>
        </w:rPr>
      </w:r>
      <w:r>
        <w:rPr>
          <w:noProof/>
        </w:rPr>
        <w:fldChar w:fldCharType="separate"/>
      </w:r>
      <w:r>
        <w:rPr>
          <w:noProof/>
        </w:rPr>
        <w:t>82</w:t>
      </w:r>
      <w:r>
        <w:rPr>
          <w:noProof/>
        </w:rPr>
        <w:fldChar w:fldCharType="end"/>
      </w:r>
    </w:p>
    <w:p w14:paraId="1940007E" w14:textId="7633424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_Toc187256332 \h </w:instrText>
      </w:r>
      <w:r>
        <w:rPr>
          <w:noProof/>
        </w:rPr>
      </w:r>
      <w:r>
        <w:rPr>
          <w:noProof/>
        </w:rPr>
        <w:fldChar w:fldCharType="separate"/>
      </w:r>
      <w:r>
        <w:rPr>
          <w:noProof/>
        </w:rPr>
        <w:t>82</w:t>
      </w:r>
      <w:r>
        <w:rPr>
          <w:noProof/>
        </w:rPr>
        <w:fldChar w:fldCharType="end"/>
      </w:r>
    </w:p>
    <w:p w14:paraId="475FA0CA" w14:textId="5D020C0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_Toc187256333 \h </w:instrText>
      </w:r>
      <w:r>
        <w:rPr>
          <w:noProof/>
        </w:rPr>
      </w:r>
      <w:r>
        <w:rPr>
          <w:noProof/>
        </w:rPr>
        <w:fldChar w:fldCharType="separate"/>
      </w:r>
      <w:r>
        <w:rPr>
          <w:noProof/>
        </w:rPr>
        <w:t>82</w:t>
      </w:r>
      <w:r>
        <w:rPr>
          <w:noProof/>
        </w:rPr>
        <w:fldChar w:fldCharType="end"/>
      </w:r>
    </w:p>
    <w:p w14:paraId="3AA83602" w14:textId="0155EC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_Toc187256334 \h </w:instrText>
      </w:r>
      <w:r>
        <w:rPr>
          <w:noProof/>
        </w:rPr>
      </w:r>
      <w:r>
        <w:rPr>
          <w:noProof/>
        </w:rPr>
        <w:fldChar w:fldCharType="separate"/>
      </w:r>
      <w:r>
        <w:rPr>
          <w:noProof/>
        </w:rPr>
        <w:t>82</w:t>
      </w:r>
      <w:r>
        <w:rPr>
          <w:noProof/>
        </w:rPr>
        <w:fldChar w:fldCharType="end"/>
      </w:r>
    </w:p>
    <w:p w14:paraId="622CAF49" w14:textId="4AABC5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_Toc187256335 \h </w:instrText>
      </w:r>
      <w:r>
        <w:rPr>
          <w:noProof/>
        </w:rPr>
      </w:r>
      <w:r>
        <w:rPr>
          <w:noProof/>
        </w:rPr>
        <w:fldChar w:fldCharType="separate"/>
      </w:r>
      <w:r>
        <w:rPr>
          <w:noProof/>
        </w:rPr>
        <w:t>82</w:t>
      </w:r>
      <w:r>
        <w:rPr>
          <w:noProof/>
        </w:rPr>
        <w:fldChar w:fldCharType="end"/>
      </w:r>
    </w:p>
    <w:p w14:paraId="674D6513" w14:textId="559F888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_Toc187256336 \h </w:instrText>
      </w:r>
      <w:r>
        <w:rPr>
          <w:noProof/>
        </w:rPr>
      </w:r>
      <w:r>
        <w:rPr>
          <w:noProof/>
        </w:rPr>
        <w:fldChar w:fldCharType="separate"/>
      </w:r>
      <w:r>
        <w:rPr>
          <w:noProof/>
        </w:rPr>
        <w:t>82</w:t>
      </w:r>
      <w:r>
        <w:rPr>
          <w:noProof/>
        </w:rPr>
        <w:fldChar w:fldCharType="end"/>
      </w:r>
    </w:p>
    <w:p w14:paraId="1F2B76C7" w14:textId="4728F87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_Toc187256337 \h </w:instrText>
      </w:r>
      <w:r>
        <w:rPr>
          <w:noProof/>
        </w:rPr>
      </w:r>
      <w:r>
        <w:rPr>
          <w:noProof/>
        </w:rPr>
        <w:fldChar w:fldCharType="separate"/>
      </w:r>
      <w:r>
        <w:rPr>
          <w:noProof/>
        </w:rPr>
        <w:t>82</w:t>
      </w:r>
      <w:r>
        <w:rPr>
          <w:noProof/>
        </w:rPr>
        <w:fldChar w:fldCharType="end"/>
      </w:r>
    </w:p>
    <w:p w14:paraId="617860D8" w14:textId="2FD0DD7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_Toc187256338 \h </w:instrText>
      </w:r>
      <w:r>
        <w:rPr>
          <w:noProof/>
        </w:rPr>
      </w:r>
      <w:r>
        <w:rPr>
          <w:noProof/>
        </w:rPr>
        <w:fldChar w:fldCharType="separate"/>
      </w:r>
      <w:r>
        <w:rPr>
          <w:noProof/>
        </w:rPr>
        <w:t>82</w:t>
      </w:r>
      <w:r>
        <w:rPr>
          <w:noProof/>
        </w:rPr>
        <w:fldChar w:fldCharType="end"/>
      </w:r>
    </w:p>
    <w:p w14:paraId="62283348" w14:textId="0C69367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_Toc187256339 \h </w:instrText>
      </w:r>
      <w:r>
        <w:rPr>
          <w:noProof/>
        </w:rPr>
      </w:r>
      <w:r>
        <w:rPr>
          <w:noProof/>
        </w:rPr>
        <w:fldChar w:fldCharType="separate"/>
      </w:r>
      <w:r>
        <w:rPr>
          <w:noProof/>
        </w:rPr>
        <w:t>83</w:t>
      </w:r>
      <w:r>
        <w:rPr>
          <w:noProof/>
        </w:rPr>
        <w:fldChar w:fldCharType="end"/>
      </w:r>
    </w:p>
    <w:p w14:paraId="3B4431D0" w14:textId="4D8EAE3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_Toc187256340 \h </w:instrText>
      </w:r>
      <w:r>
        <w:rPr>
          <w:noProof/>
        </w:rPr>
      </w:r>
      <w:r>
        <w:rPr>
          <w:noProof/>
        </w:rPr>
        <w:fldChar w:fldCharType="separate"/>
      </w:r>
      <w:r>
        <w:rPr>
          <w:noProof/>
        </w:rPr>
        <w:t>83</w:t>
      </w:r>
      <w:r>
        <w:rPr>
          <w:noProof/>
        </w:rPr>
        <w:fldChar w:fldCharType="end"/>
      </w:r>
    </w:p>
    <w:p w14:paraId="4237DE8A" w14:textId="3F68D0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_Toc187256341 \h </w:instrText>
      </w:r>
      <w:r>
        <w:rPr>
          <w:noProof/>
        </w:rPr>
      </w:r>
      <w:r>
        <w:rPr>
          <w:noProof/>
        </w:rPr>
        <w:fldChar w:fldCharType="separate"/>
      </w:r>
      <w:r>
        <w:rPr>
          <w:noProof/>
        </w:rPr>
        <w:t>83</w:t>
      </w:r>
      <w:r>
        <w:rPr>
          <w:noProof/>
        </w:rPr>
        <w:fldChar w:fldCharType="end"/>
      </w:r>
    </w:p>
    <w:p w14:paraId="74613623" w14:textId="7576E2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_Toc187256342 \h </w:instrText>
      </w:r>
      <w:r>
        <w:rPr>
          <w:noProof/>
        </w:rPr>
      </w:r>
      <w:r>
        <w:rPr>
          <w:noProof/>
        </w:rPr>
        <w:fldChar w:fldCharType="separate"/>
      </w:r>
      <w:r>
        <w:rPr>
          <w:noProof/>
        </w:rPr>
        <w:t>83</w:t>
      </w:r>
      <w:r>
        <w:rPr>
          <w:noProof/>
        </w:rPr>
        <w:fldChar w:fldCharType="end"/>
      </w:r>
    </w:p>
    <w:p w14:paraId="5066CD08" w14:textId="03BD78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_Toc187256343 \h </w:instrText>
      </w:r>
      <w:r>
        <w:rPr>
          <w:noProof/>
        </w:rPr>
      </w:r>
      <w:r>
        <w:rPr>
          <w:noProof/>
        </w:rPr>
        <w:fldChar w:fldCharType="separate"/>
      </w:r>
      <w:r>
        <w:rPr>
          <w:noProof/>
        </w:rPr>
        <w:t>83</w:t>
      </w:r>
      <w:r>
        <w:rPr>
          <w:noProof/>
        </w:rPr>
        <w:fldChar w:fldCharType="end"/>
      </w:r>
    </w:p>
    <w:p w14:paraId="12D4908A" w14:textId="73C04BE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_Toc187256344 \h </w:instrText>
      </w:r>
      <w:r>
        <w:rPr>
          <w:noProof/>
        </w:rPr>
      </w:r>
      <w:r>
        <w:rPr>
          <w:noProof/>
        </w:rPr>
        <w:fldChar w:fldCharType="separate"/>
      </w:r>
      <w:r>
        <w:rPr>
          <w:noProof/>
        </w:rPr>
        <w:t>85</w:t>
      </w:r>
      <w:r>
        <w:rPr>
          <w:noProof/>
        </w:rPr>
        <w:fldChar w:fldCharType="end"/>
      </w:r>
    </w:p>
    <w:p w14:paraId="7FB9AF6F" w14:textId="75644A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590342">
        <w:rPr>
          <w:i/>
          <w:iCs/>
          <w:noProof/>
          <w:lang w:val="en-US" w:eastAsia="zh-CN"/>
        </w:rPr>
        <w:t>BS type 1-O</w:t>
      </w:r>
      <w:r>
        <w:rPr>
          <w:noProof/>
        </w:rPr>
        <w:tab/>
      </w:r>
      <w:r>
        <w:rPr>
          <w:noProof/>
        </w:rPr>
        <w:fldChar w:fldCharType="begin"/>
      </w:r>
      <w:r>
        <w:rPr>
          <w:noProof/>
        </w:rPr>
        <w:instrText xml:space="preserve"> PAGEREF _Toc187256345 \h </w:instrText>
      </w:r>
      <w:r>
        <w:rPr>
          <w:noProof/>
        </w:rPr>
      </w:r>
      <w:r>
        <w:rPr>
          <w:noProof/>
        </w:rPr>
        <w:fldChar w:fldCharType="separate"/>
      </w:r>
      <w:r>
        <w:rPr>
          <w:noProof/>
        </w:rPr>
        <w:t>85</w:t>
      </w:r>
      <w:r>
        <w:rPr>
          <w:noProof/>
        </w:rPr>
        <w:fldChar w:fldCharType="end"/>
      </w:r>
    </w:p>
    <w:p w14:paraId="118C2319" w14:textId="1187CB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zh-CN"/>
        </w:rPr>
        <w:t>BS type 2-O</w:t>
      </w:r>
      <w:r>
        <w:rPr>
          <w:noProof/>
        </w:rPr>
        <w:tab/>
      </w:r>
      <w:r>
        <w:rPr>
          <w:noProof/>
        </w:rPr>
        <w:fldChar w:fldCharType="begin"/>
      </w:r>
      <w:r>
        <w:rPr>
          <w:noProof/>
        </w:rPr>
        <w:instrText xml:space="preserve"> PAGEREF _Toc187256346 \h </w:instrText>
      </w:r>
      <w:r>
        <w:rPr>
          <w:noProof/>
        </w:rPr>
      </w:r>
      <w:r>
        <w:rPr>
          <w:noProof/>
        </w:rPr>
        <w:fldChar w:fldCharType="separate"/>
      </w:r>
      <w:r>
        <w:rPr>
          <w:noProof/>
        </w:rPr>
        <w:t>86</w:t>
      </w:r>
      <w:r>
        <w:rPr>
          <w:noProof/>
        </w:rPr>
        <w:fldChar w:fldCharType="end"/>
      </w:r>
    </w:p>
    <w:p w14:paraId="482B2D9B" w14:textId="3F69DB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_Toc187256347 \h </w:instrText>
      </w:r>
      <w:r>
        <w:rPr>
          <w:noProof/>
        </w:rPr>
      </w:r>
      <w:r>
        <w:rPr>
          <w:noProof/>
        </w:rPr>
        <w:fldChar w:fldCharType="separate"/>
      </w:r>
      <w:r>
        <w:rPr>
          <w:noProof/>
        </w:rPr>
        <w:t>87</w:t>
      </w:r>
      <w:r>
        <w:rPr>
          <w:noProof/>
        </w:rPr>
        <w:fldChar w:fldCharType="end"/>
      </w:r>
    </w:p>
    <w:p w14:paraId="3B815DA3" w14:textId="35DF86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_Toc187256348 \h </w:instrText>
      </w:r>
      <w:r>
        <w:rPr>
          <w:noProof/>
        </w:rPr>
      </w:r>
      <w:r>
        <w:rPr>
          <w:noProof/>
        </w:rPr>
        <w:fldChar w:fldCharType="separate"/>
      </w:r>
      <w:r>
        <w:rPr>
          <w:noProof/>
        </w:rPr>
        <w:t>87</w:t>
      </w:r>
      <w:r>
        <w:rPr>
          <w:noProof/>
        </w:rPr>
        <w:fldChar w:fldCharType="end"/>
      </w:r>
    </w:p>
    <w:p w14:paraId="6CF2173F" w14:textId="406548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_Toc187256349 \h </w:instrText>
      </w:r>
      <w:r>
        <w:rPr>
          <w:noProof/>
        </w:rPr>
      </w:r>
      <w:r>
        <w:rPr>
          <w:noProof/>
        </w:rPr>
        <w:fldChar w:fldCharType="separate"/>
      </w:r>
      <w:r>
        <w:rPr>
          <w:noProof/>
        </w:rPr>
        <w:t>87</w:t>
      </w:r>
      <w:r>
        <w:rPr>
          <w:noProof/>
        </w:rPr>
        <w:fldChar w:fldCharType="end"/>
      </w:r>
    </w:p>
    <w:p w14:paraId="1E72AE58" w14:textId="5C6AB1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_Toc187256350 \h </w:instrText>
      </w:r>
      <w:r>
        <w:rPr>
          <w:noProof/>
        </w:rPr>
      </w:r>
      <w:r>
        <w:rPr>
          <w:noProof/>
        </w:rPr>
        <w:fldChar w:fldCharType="separate"/>
      </w:r>
      <w:r>
        <w:rPr>
          <w:noProof/>
        </w:rPr>
        <w:t>87</w:t>
      </w:r>
      <w:r>
        <w:rPr>
          <w:noProof/>
        </w:rPr>
        <w:fldChar w:fldCharType="end"/>
      </w:r>
    </w:p>
    <w:p w14:paraId="30973385" w14:textId="78002B8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_Toc187256351 \h </w:instrText>
      </w:r>
      <w:r>
        <w:rPr>
          <w:noProof/>
        </w:rPr>
      </w:r>
      <w:r>
        <w:rPr>
          <w:noProof/>
        </w:rPr>
        <w:fldChar w:fldCharType="separate"/>
      </w:r>
      <w:r>
        <w:rPr>
          <w:noProof/>
        </w:rPr>
        <w:t>87</w:t>
      </w:r>
      <w:r>
        <w:rPr>
          <w:noProof/>
        </w:rPr>
        <w:fldChar w:fldCharType="end"/>
      </w:r>
    </w:p>
    <w:p w14:paraId="33A04F15" w14:textId="4BC60A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_Toc187256352 \h </w:instrText>
      </w:r>
      <w:r>
        <w:rPr>
          <w:noProof/>
        </w:rPr>
      </w:r>
      <w:r>
        <w:rPr>
          <w:noProof/>
        </w:rPr>
        <w:fldChar w:fldCharType="separate"/>
      </w:r>
      <w:r>
        <w:rPr>
          <w:noProof/>
        </w:rPr>
        <w:t>87</w:t>
      </w:r>
      <w:r>
        <w:rPr>
          <w:noProof/>
        </w:rPr>
        <w:fldChar w:fldCharType="end"/>
      </w:r>
    </w:p>
    <w:p w14:paraId="2806A356" w14:textId="29A9961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_Toc187256353 \h </w:instrText>
      </w:r>
      <w:r>
        <w:rPr>
          <w:noProof/>
        </w:rPr>
      </w:r>
      <w:r>
        <w:rPr>
          <w:noProof/>
        </w:rPr>
        <w:fldChar w:fldCharType="separate"/>
      </w:r>
      <w:r>
        <w:rPr>
          <w:noProof/>
        </w:rPr>
        <w:t>87</w:t>
      </w:r>
      <w:r>
        <w:rPr>
          <w:noProof/>
        </w:rPr>
        <w:fldChar w:fldCharType="end"/>
      </w:r>
    </w:p>
    <w:p w14:paraId="21B4D164" w14:textId="55C2542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_Toc187256354 \h </w:instrText>
      </w:r>
      <w:r>
        <w:rPr>
          <w:noProof/>
        </w:rPr>
      </w:r>
      <w:r>
        <w:rPr>
          <w:noProof/>
        </w:rPr>
        <w:fldChar w:fldCharType="separate"/>
      </w:r>
      <w:r>
        <w:rPr>
          <w:noProof/>
        </w:rPr>
        <w:t>88</w:t>
      </w:r>
      <w:r>
        <w:rPr>
          <w:noProof/>
        </w:rPr>
        <w:fldChar w:fldCharType="end"/>
      </w:r>
    </w:p>
    <w:p w14:paraId="30D1B72E" w14:textId="0AAE75D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_Toc187256355 \h </w:instrText>
      </w:r>
      <w:r>
        <w:rPr>
          <w:noProof/>
        </w:rPr>
      </w:r>
      <w:r>
        <w:rPr>
          <w:noProof/>
        </w:rPr>
        <w:fldChar w:fldCharType="separate"/>
      </w:r>
      <w:r>
        <w:rPr>
          <w:noProof/>
        </w:rPr>
        <w:t>88</w:t>
      </w:r>
      <w:r>
        <w:rPr>
          <w:noProof/>
        </w:rPr>
        <w:fldChar w:fldCharType="end"/>
      </w:r>
    </w:p>
    <w:p w14:paraId="786D2EFB" w14:textId="6D19D61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_Toc187256356 \h </w:instrText>
      </w:r>
      <w:r>
        <w:rPr>
          <w:noProof/>
        </w:rPr>
      </w:r>
      <w:r>
        <w:rPr>
          <w:noProof/>
        </w:rPr>
        <w:fldChar w:fldCharType="separate"/>
      </w:r>
      <w:r>
        <w:rPr>
          <w:noProof/>
        </w:rPr>
        <w:t>88</w:t>
      </w:r>
      <w:r>
        <w:rPr>
          <w:noProof/>
        </w:rPr>
        <w:fldChar w:fldCharType="end"/>
      </w:r>
    </w:p>
    <w:p w14:paraId="0FB05A22" w14:textId="75512F4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_Toc187256357 \h </w:instrText>
      </w:r>
      <w:r>
        <w:rPr>
          <w:noProof/>
        </w:rPr>
      </w:r>
      <w:r>
        <w:rPr>
          <w:noProof/>
        </w:rPr>
        <w:fldChar w:fldCharType="separate"/>
      </w:r>
      <w:r>
        <w:rPr>
          <w:noProof/>
        </w:rPr>
        <w:t>89</w:t>
      </w:r>
      <w:r>
        <w:rPr>
          <w:noProof/>
        </w:rPr>
        <w:fldChar w:fldCharType="end"/>
      </w:r>
    </w:p>
    <w:p w14:paraId="7B7E8312" w14:textId="304F35D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_Toc187256358 \h </w:instrText>
      </w:r>
      <w:r>
        <w:rPr>
          <w:noProof/>
        </w:rPr>
      </w:r>
      <w:r>
        <w:rPr>
          <w:noProof/>
        </w:rPr>
        <w:fldChar w:fldCharType="separate"/>
      </w:r>
      <w:r>
        <w:rPr>
          <w:noProof/>
        </w:rPr>
        <w:t>89</w:t>
      </w:r>
      <w:r>
        <w:rPr>
          <w:noProof/>
        </w:rPr>
        <w:fldChar w:fldCharType="end"/>
      </w:r>
    </w:p>
    <w:p w14:paraId="3F7736A3" w14:textId="0AE528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_Toc187256359 \h </w:instrText>
      </w:r>
      <w:r>
        <w:rPr>
          <w:noProof/>
        </w:rPr>
      </w:r>
      <w:r>
        <w:rPr>
          <w:noProof/>
        </w:rPr>
        <w:fldChar w:fldCharType="separate"/>
      </w:r>
      <w:r>
        <w:rPr>
          <w:noProof/>
        </w:rPr>
        <w:t>89</w:t>
      </w:r>
      <w:r>
        <w:rPr>
          <w:noProof/>
        </w:rPr>
        <w:fldChar w:fldCharType="end"/>
      </w:r>
    </w:p>
    <w:p w14:paraId="5B77D0AC" w14:textId="5058A9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_Toc187256360 \h </w:instrText>
      </w:r>
      <w:r>
        <w:rPr>
          <w:noProof/>
        </w:rPr>
      </w:r>
      <w:r>
        <w:rPr>
          <w:noProof/>
        </w:rPr>
        <w:fldChar w:fldCharType="separate"/>
      </w:r>
      <w:r>
        <w:rPr>
          <w:noProof/>
        </w:rPr>
        <w:t>89</w:t>
      </w:r>
      <w:r>
        <w:rPr>
          <w:noProof/>
        </w:rPr>
        <w:fldChar w:fldCharType="end"/>
      </w:r>
    </w:p>
    <w:p w14:paraId="1E8D3EF0" w14:textId="404A6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_Toc187256361 \h </w:instrText>
      </w:r>
      <w:r>
        <w:rPr>
          <w:noProof/>
        </w:rPr>
      </w:r>
      <w:r>
        <w:rPr>
          <w:noProof/>
        </w:rPr>
        <w:fldChar w:fldCharType="separate"/>
      </w:r>
      <w:r>
        <w:rPr>
          <w:noProof/>
        </w:rPr>
        <w:t>89</w:t>
      </w:r>
      <w:r>
        <w:rPr>
          <w:noProof/>
        </w:rPr>
        <w:fldChar w:fldCharType="end"/>
      </w:r>
    </w:p>
    <w:p w14:paraId="2BB4389B" w14:textId="0D6DAEF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_Toc187256362 \h </w:instrText>
      </w:r>
      <w:r>
        <w:rPr>
          <w:noProof/>
        </w:rPr>
      </w:r>
      <w:r>
        <w:rPr>
          <w:noProof/>
        </w:rPr>
        <w:fldChar w:fldCharType="separate"/>
      </w:r>
      <w:r>
        <w:rPr>
          <w:noProof/>
        </w:rPr>
        <w:t>89</w:t>
      </w:r>
      <w:r>
        <w:rPr>
          <w:noProof/>
        </w:rPr>
        <w:fldChar w:fldCharType="end"/>
      </w:r>
    </w:p>
    <w:p w14:paraId="3BEC6DB9" w14:textId="57DAB8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_Toc187256363 \h </w:instrText>
      </w:r>
      <w:r>
        <w:rPr>
          <w:noProof/>
        </w:rPr>
      </w:r>
      <w:r>
        <w:rPr>
          <w:noProof/>
        </w:rPr>
        <w:fldChar w:fldCharType="separate"/>
      </w:r>
      <w:r>
        <w:rPr>
          <w:noProof/>
        </w:rPr>
        <w:t>90</w:t>
      </w:r>
      <w:r>
        <w:rPr>
          <w:noProof/>
        </w:rPr>
        <w:fldChar w:fldCharType="end"/>
      </w:r>
    </w:p>
    <w:p w14:paraId="783A1CC2" w14:textId="5750F0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_Toc187256364 \h </w:instrText>
      </w:r>
      <w:r>
        <w:rPr>
          <w:noProof/>
        </w:rPr>
      </w:r>
      <w:r>
        <w:rPr>
          <w:noProof/>
        </w:rPr>
        <w:fldChar w:fldCharType="separate"/>
      </w:r>
      <w:r>
        <w:rPr>
          <w:noProof/>
        </w:rPr>
        <w:t>90</w:t>
      </w:r>
      <w:r>
        <w:rPr>
          <w:noProof/>
        </w:rPr>
        <w:fldChar w:fldCharType="end"/>
      </w:r>
    </w:p>
    <w:p w14:paraId="686E3469" w14:textId="5DCC952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_Toc187256365 \h </w:instrText>
      </w:r>
      <w:r>
        <w:rPr>
          <w:noProof/>
        </w:rPr>
      </w:r>
      <w:r>
        <w:rPr>
          <w:noProof/>
        </w:rPr>
        <w:fldChar w:fldCharType="separate"/>
      </w:r>
      <w:r>
        <w:rPr>
          <w:noProof/>
        </w:rPr>
        <w:t>90</w:t>
      </w:r>
      <w:r>
        <w:rPr>
          <w:noProof/>
        </w:rPr>
        <w:fldChar w:fldCharType="end"/>
      </w:r>
    </w:p>
    <w:p w14:paraId="66DD9CC0" w14:textId="45F5A47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_Toc187256366 \h </w:instrText>
      </w:r>
      <w:r>
        <w:rPr>
          <w:noProof/>
        </w:rPr>
      </w:r>
      <w:r>
        <w:rPr>
          <w:noProof/>
        </w:rPr>
        <w:fldChar w:fldCharType="separate"/>
      </w:r>
      <w:r>
        <w:rPr>
          <w:noProof/>
        </w:rPr>
        <w:t>91</w:t>
      </w:r>
      <w:r>
        <w:rPr>
          <w:noProof/>
        </w:rPr>
        <w:fldChar w:fldCharType="end"/>
      </w:r>
    </w:p>
    <w:p w14:paraId="5ED34E36" w14:textId="79FBD0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_Toc187256367 \h </w:instrText>
      </w:r>
      <w:r>
        <w:rPr>
          <w:noProof/>
        </w:rPr>
      </w:r>
      <w:r>
        <w:rPr>
          <w:noProof/>
        </w:rPr>
        <w:fldChar w:fldCharType="separate"/>
      </w:r>
      <w:r>
        <w:rPr>
          <w:noProof/>
        </w:rPr>
        <w:t>91</w:t>
      </w:r>
      <w:r>
        <w:rPr>
          <w:noProof/>
        </w:rPr>
        <w:fldChar w:fldCharType="end"/>
      </w:r>
    </w:p>
    <w:p w14:paraId="6B6C4D00" w14:textId="79B5E89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_Toc187256368 \h </w:instrText>
      </w:r>
      <w:r>
        <w:rPr>
          <w:noProof/>
        </w:rPr>
      </w:r>
      <w:r>
        <w:rPr>
          <w:noProof/>
        </w:rPr>
        <w:fldChar w:fldCharType="separate"/>
      </w:r>
      <w:r>
        <w:rPr>
          <w:noProof/>
        </w:rPr>
        <w:t>91</w:t>
      </w:r>
      <w:r>
        <w:rPr>
          <w:noProof/>
        </w:rPr>
        <w:fldChar w:fldCharType="end"/>
      </w:r>
    </w:p>
    <w:p w14:paraId="34D2DB9B" w14:textId="21C37E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_Toc187256369 \h </w:instrText>
      </w:r>
      <w:r>
        <w:rPr>
          <w:noProof/>
        </w:rPr>
      </w:r>
      <w:r>
        <w:rPr>
          <w:noProof/>
        </w:rPr>
        <w:fldChar w:fldCharType="separate"/>
      </w:r>
      <w:r>
        <w:rPr>
          <w:noProof/>
        </w:rPr>
        <w:t>91</w:t>
      </w:r>
      <w:r>
        <w:rPr>
          <w:noProof/>
        </w:rPr>
        <w:fldChar w:fldCharType="end"/>
      </w:r>
    </w:p>
    <w:p w14:paraId="183FA4A6" w14:textId="458A6AB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_Toc187256370 \h </w:instrText>
      </w:r>
      <w:r>
        <w:rPr>
          <w:noProof/>
        </w:rPr>
      </w:r>
      <w:r>
        <w:rPr>
          <w:noProof/>
        </w:rPr>
        <w:fldChar w:fldCharType="separate"/>
      </w:r>
      <w:r>
        <w:rPr>
          <w:noProof/>
        </w:rPr>
        <w:t>91</w:t>
      </w:r>
      <w:r>
        <w:rPr>
          <w:noProof/>
        </w:rPr>
        <w:fldChar w:fldCharType="end"/>
      </w:r>
    </w:p>
    <w:p w14:paraId="5C9C37E3" w14:textId="0C249B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_Toc187256371 \h </w:instrText>
      </w:r>
      <w:r>
        <w:rPr>
          <w:noProof/>
        </w:rPr>
      </w:r>
      <w:r>
        <w:rPr>
          <w:noProof/>
        </w:rPr>
        <w:fldChar w:fldCharType="separate"/>
      </w:r>
      <w:r>
        <w:rPr>
          <w:noProof/>
        </w:rPr>
        <w:t>92</w:t>
      </w:r>
      <w:r>
        <w:rPr>
          <w:noProof/>
        </w:rPr>
        <w:fldChar w:fldCharType="end"/>
      </w:r>
    </w:p>
    <w:p w14:paraId="7018F985" w14:textId="100E1C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_Toc187256372 \h </w:instrText>
      </w:r>
      <w:r>
        <w:rPr>
          <w:noProof/>
        </w:rPr>
      </w:r>
      <w:r>
        <w:rPr>
          <w:noProof/>
        </w:rPr>
        <w:fldChar w:fldCharType="separate"/>
      </w:r>
      <w:r>
        <w:rPr>
          <w:noProof/>
        </w:rPr>
        <w:t>92</w:t>
      </w:r>
      <w:r>
        <w:rPr>
          <w:noProof/>
        </w:rPr>
        <w:fldChar w:fldCharType="end"/>
      </w:r>
    </w:p>
    <w:p w14:paraId="09295F67" w14:textId="5EF7E7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_Toc187256373 \h </w:instrText>
      </w:r>
      <w:r>
        <w:rPr>
          <w:noProof/>
        </w:rPr>
      </w:r>
      <w:r>
        <w:rPr>
          <w:noProof/>
        </w:rPr>
        <w:fldChar w:fldCharType="separate"/>
      </w:r>
      <w:r>
        <w:rPr>
          <w:noProof/>
        </w:rPr>
        <w:t>92</w:t>
      </w:r>
      <w:r>
        <w:rPr>
          <w:noProof/>
        </w:rPr>
        <w:fldChar w:fldCharType="end"/>
      </w:r>
    </w:p>
    <w:p w14:paraId="133D9E1B" w14:textId="75D20B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_Toc187256374 \h </w:instrText>
      </w:r>
      <w:r>
        <w:rPr>
          <w:noProof/>
        </w:rPr>
      </w:r>
      <w:r>
        <w:rPr>
          <w:noProof/>
        </w:rPr>
        <w:fldChar w:fldCharType="separate"/>
      </w:r>
      <w:r>
        <w:rPr>
          <w:noProof/>
        </w:rPr>
        <w:t>92</w:t>
      </w:r>
      <w:r>
        <w:rPr>
          <w:noProof/>
        </w:rPr>
        <w:fldChar w:fldCharType="end"/>
      </w:r>
    </w:p>
    <w:p w14:paraId="3DE72150" w14:textId="66DEA9D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_Toc187256375 \h </w:instrText>
      </w:r>
      <w:r>
        <w:rPr>
          <w:noProof/>
        </w:rPr>
      </w:r>
      <w:r>
        <w:rPr>
          <w:noProof/>
        </w:rPr>
        <w:fldChar w:fldCharType="separate"/>
      </w:r>
      <w:r>
        <w:rPr>
          <w:noProof/>
        </w:rPr>
        <w:t>92</w:t>
      </w:r>
      <w:r>
        <w:rPr>
          <w:noProof/>
        </w:rPr>
        <w:fldChar w:fldCharType="end"/>
      </w:r>
    </w:p>
    <w:p w14:paraId="66F5DA0B" w14:textId="4D7B617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_Toc187256376 \h </w:instrText>
      </w:r>
      <w:r>
        <w:rPr>
          <w:noProof/>
        </w:rPr>
      </w:r>
      <w:r>
        <w:rPr>
          <w:noProof/>
        </w:rPr>
        <w:fldChar w:fldCharType="separate"/>
      </w:r>
      <w:r>
        <w:rPr>
          <w:noProof/>
        </w:rPr>
        <w:t>93</w:t>
      </w:r>
      <w:r>
        <w:rPr>
          <w:noProof/>
        </w:rPr>
        <w:fldChar w:fldCharType="end"/>
      </w:r>
    </w:p>
    <w:p w14:paraId="00BACBFD" w14:textId="03854D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_Toc187256377 \h </w:instrText>
      </w:r>
      <w:r>
        <w:rPr>
          <w:noProof/>
        </w:rPr>
      </w:r>
      <w:r>
        <w:rPr>
          <w:noProof/>
        </w:rPr>
        <w:fldChar w:fldCharType="separate"/>
      </w:r>
      <w:r>
        <w:rPr>
          <w:noProof/>
        </w:rPr>
        <w:t>93</w:t>
      </w:r>
      <w:r>
        <w:rPr>
          <w:noProof/>
        </w:rPr>
        <w:fldChar w:fldCharType="end"/>
      </w:r>
    </w:p>
    <w:p w14:paraId="19306348" w14:textId="5B64378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_Toc187256378 \h </w:instrText>
      </w:r>
      <w:r>
        <w:rPr>
          <w:noProof/>
        </w:rPr>
      </w:r>
      <w:r>
        <w:rPr>
          <w:noProof/>
        </w:rPr>
        <w:fldChar w:fldCharType="separate"/>
      </w:r>
      <w:r>
        <w:rPr>
          <w:noProof/>
        </w:rPr>
        <w:t>96</w:t>
      </w:r>
      <w:r>
        <w:rPr>
          <w:noProof/>
        </w:rPr>
        <w:fldChar w:fldCharType="end"/>
      </w:r>
    </w:p>
    <w:p w14:paraId="705D87BD" w14:textId="2C116A9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_Toc187256379 \h </w:instrText>
      </w:r>
      <w:r>
        <w:rPr>
          <w:noProof/>
        </w:rPr>
      </w:r>
      <w:r>
        <w:rPr>
          <w:noProof/>
        </w:rPr>
        <w:fldChar w:fldCharType="separate"/>
      </w:r>
      <w:r>
        <w:rPr>
          <w:noProof/>
        </w:rPr>
        <w:t>99</w:t>
      </w:r>
      <w:r>
        <w:rPr>
          <w:noProof/>
        </w:rPr>
        <w:fldChar w:fldCharType="end"/>
      </w:r>
    </w:p>
    <w:p w14:paraId="4F2D470C" w14:textId="0733AAD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_Toc187256380 \h </w:instrText>
      </w:r>
      <w:r>
        <w:rPr>
          <w:noProof/>
        </w:rPr>
      </w:r>
      <w:r>
        <w:rPr>
          <w:noProof/>
        </w:rPr>
        <w:fldChar w:fldCharType="separate"/>
      </w:r>
      <w:r>
        <w:rPr>
          <w:noProof/>
        </w:rPr>
        <w:t>99</w:t>
      </w:r>
      <w:r>
        <w:rPr>
          <w:noProof/>
        </w:rPr>
        <w:fldChar w:fldCharType="end"/>
      </w:r>
    </w:p>
    <w:p w14:paraId="170B7074" w14:textId="3C0A6B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_Toc187256381 \h </w:instrText>
      </w:r>
      <w:r>
        <w:rPr>
          <w:noProof/>
        </w:rPr>
      </w:r>
      <w:r>
        <w:rPr>
          <w:noProof/>
        </w:rPr>
        <w:fldChar w:fldCharType="separate"/>
      </w:r>
      <w:r>
        <w:rPr>
          <w:noProof/>
        </w:rPr>
        <w:t>99</w:t>
      </w:r>
      <w:r>
        <w:rPr>
          <w:noProof/>
        </w:rPr>
        <w:fldChar w:fldCharType="end"/>
      </w:r>
    </w:p>
    <w:p w14:paraId="2CE5C47E" w14:textId="630F14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_Toc187256382 \h </w:instrText>
      </w:r>
      <w:r>
        <w:rPr>
          <w:noProof/>
        </w:rPr>
      </w:r>
      <w:r>
        <w:rPr>
          <w:noProof/>
        </w:rPr>
        <w:fldChar w:fldCharType="separate"/>
      </w:r>
      <w:r>
        <w:rPr>
          <w:noProof/>
        </w:rPr>
        <w:t>99</w:t>
      </w:r>
      <w:r>
        <w:rPr>
          <w:noProof/>
        </w:rPr>
        <w:fldChar w:fldCharType="end"/>
      </w:r>
    </w:p>
    <w:p w14:paraId="05AFF204" w14:textId="415CD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_Toc187256383 \h </w:instrText>
      </w:r>
      <w:r>
        <w:rPr>
          <w:noProof/>
        </w:rPr>
      </w:r>
      <w:r>
        <w:rPr>
          <w:noProof/>
        </w:rPr>
        <w:fldChar w:fldCharType="separate"/>
      </w:r>
      <w:r>
        <w:rPr>
          <w:noProof/>
        </w:rPr>
        <w:t>99</w:t>
      </w:r>
      <w:r>
        <w:rPr>
          <w:noProof/>
        </w:rPr>
        <w:fldChar w:fldCharType="end"/>
      </w:r>
    </w:p>
    <w:p w14:paraId="49E42791" w14:textId="61B986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_Toc187256384 \h </w:instrText>
      </w:r>
      <w:r>
        <w:rPr>
          <w:noProof/>
        </w:rPr>
      </w:r>
      <w:r>
        <w:rPr>
          <w:noProof/>
        </w:rPr>
        <w:fldChar w:fldCharType="separate"/>
      </w:r>
      <w:r>
        <w:rPr>
          <w:noProof/>
        </w:rPr>
        <w:t>99</w:t>
      </w:r>
      <w:r>
        <w:rPr>
          <w:noProof/>
        </w:rPr>
        <w:fldChar w:fldCharType="end"/>
      </w:r>
    </w:p>
    <w:p w14:paraId="50CED4A5" w14:textId="1808E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_Toc187256385 \h </w:instrText>
      </w:r>
      <w:r>
        <w:rPr>
          <w:noProof/>
        </w:rPr>
      </w:r>
      <w:r>
        <w:rPr>
          <w:noProof/>
        </w:rPr>
        <w:fldChar w:fldCharType="separate"/>
      </w:r>
      <w:r>
        <w:rPr>
          <w:noProof/>
        </w:rPr>
        <w:t>99</w:t>
      </w:r>
      <w:r>
        <w:rPr>
          <w:noProof/>
        </w:rPr>
        <w:fldChar w:fldCharType="end"/>
      </w:r>
    </w:p>
    <w:p w14:paraId="29C09828" w14:textId="5883D8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_Toc187256386 \h </w:instrText>
      </w:r>
      <w:r>
        <w:rPr>
          <w:noProof/>
        </w:rPr>
      </w:r>
      <w:r>
        <w:rPr>
          <w:noProof/>
        </w:rPr>
        <w:fldChar w:fldCharType="separate"/>
      </w:r>
      <w:r>
        <w:rPr>
          <w:noProof/>
        </w:rPr>
        <w:t>100</w:t>
      </w:r>
      <w:r>
        <w:rPr>
          <w:noProof/>
        </w:rPr>
        <w:fldChar w:fldCharType="end"/>
      </w:r>
    </w:p>
    <w:p w14:paraId="5C9A04AE" w14:textId="08B4138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_Toc187256387 \h </w:instrText>
      </w:r>
      <w:r>
        <w:rPr>
          <w:noProof/>
        </w:rPr>
      </w:r>
      <w:r>
        <w:rPr>
          <w:noProof/>
        </w:rPr>
        <w:fldChar w:fldCharType="separate"/>
      </w:r>
      <w:r>
        <w:rPr>
          <w:noProof/>
        </w:rPr>
        <w:t>100</w:t>
      </w:r>
      <w:r>
        <w:rPr>
          <w:noProof/>
        </w:rPr>
        <w:fldChar w:fldCharType="end"/>
      </w:r>
    </w:p>
    <w:p w14:paraId="1BB2725C" w14:textId="154A1B4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_Toc187256388 \h </w:instrText>
      </w:r>
      <w:r>
        <w:rPr>
          <w:noProof/>
        </w:rPr>
      </w:r>
      <w:r>
        <w:rPr>
          <w:noProof/>
        </w:rPr>
        <w:fldChar w:fldCharType="separate"/>
      </w:r>
      <w:r>
        <w:rPr>
          <w:noProof/>
        </w:rPr>
        <w:t>111</w:t>
      </w:r>
      <w:r>
        <w:rPr>
          <w:noProof/>
        </w:rPr>
        <w:fldChar w:fldCharType="end"/>
      </w:r>
    </w:p>
    <w:p w14:paraId="27DA0386" w14:textId="2CF7BD5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_Toc187256389 \h </w:instrText>
      </w:r>
      <w:r>
        <w:rPr>
          <w:noProof/>
        </w:rPr>
      </w:r>
      <w:r>
        <w:rPr>
          <w:noProof/>
        </w:rPr>
        <w:fldChar w:fldCharType="separate"/>
      </w:r>
      <w:r>
        <w:rPr>
          <w:noProof/>
        </w:rPr>
        <w:t>113</w:t>
      </w:r>
      <w:r>
        <w:rPr>
          <w:noProof/>
        </w:rPr>
        <w:fldChar w:fldCharType="end"/>
      </w:r>
    </w:p>
    <w:p w14:paraId="71C5E5D2" w14:textId="58BCEE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_Toc187256390 \h </w:instrText>
      </w:r>
      <w:r>
        <w:rPr>
          <w:noProof/>
        </w:rPr>
      </w:r>
      <w:r>
        <w:rPr>
          <w:noProof/>
        </w:rPr>
        <w:fldChar w:fldCharType="separate"/>
      </w:r>
      <w:r>
        <w:rPr>
          <w:noProof/>
        </w:rPr>
        <w:t>113</w:t>
      </w:r>
      <w:r>
        <w:rPr>
          <w:noProof/>
        </w:rPr>
        <w:fldChar w:fldCharType="end"/>
      </w:r>
    </w:p>
    <w:p w14:paraId="500EA7B1" w14:textId="41F495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_Toc187256391 \h </w:instrText>
      </w:r>
      <w:r>
        <w:rPr>
          <w:noProof/>
        </w:rPr>
      </w:r>
      <w:r>
        <w:rPr>
          <w:noProof/>
        </w:rPr>
        <w:fldChar w:fldCharType="separate"/>
      </w:r>
      <w:r>
        <w:rPr>
          <w:noProof/>
        </w:rPr>
        <w:t>113</w:t>
      </w:r>
      <w:r>
        <w:rPr>
          <w:noProof/>
        </w:rPr>
        <w:fldChar w:fldCharType="end"/>
      </w:r>
    </w:p>
    <w:p w14:paraId="5D441B9F" w14:textId="163994F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_Toc187256392 \h </w:instrText>
      </w:r>
      <w:r>
        <w:rPr>
          <w:noProof/>
        </w:rPr>
      </w:r>
      <w:r>
        <w:rPr>
          <w:noProof/>
        </w:rPr>
        <w:fldChar w:fldCharType="separate"/>
      </w:r>
      <w:r>
        <w:rPr>
          <w:noProof/>
        </w:rPr>
        <w:t>113</w:t>
      </w:r>
      <w:r>
        <w:rPr>
          <w:noProof/>
        </w:rPr>
        <w:fldChar w:fldCharType="end"/>
      </w:r>
    </w:p>
    <w:p w14:paraId="18E4994D" w14:textId="15F9F5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590342">
        <w:rPr>
          <w:noProof/>
          <w:lang w:val="en-US" w:eastAsia="sv-SE"/>
        </w:rPr>
        <w:t>r</w:t>
      </w:r>
      <w:r>
        <w:rPr>
          <w:noProof/>
          <w:lang w:eastAsia="sv-SE"/>
        </w:rPr>
        <w:t>equirement</w:t>
      </w:r>
      <w:r>
        <w:rPr>
          <w:noProof/>
        </w:rPr>
        <w:tab/>
      </w:r>
      <w:r>
        <w:rPr>
          <w:noProof/>
        </w:rPr>
        <w:fldChar w:fldCharType="begin"/>
      </w:r>
      <w:r>
        <w:rPr>
          <w:noProof/>
        </w:rPr>
        <w:instrText xml:space="preserve"> PAGEREF _Toc187256393 \h </w:instrText>
      </w:r>
      <w:r>
        <w:rPr>
          <w:noProof/>
        </w:rPr>
      </w:r>
      <w:r>
        <w:rPr>
          <w:noProof/>
        </w:rPr>
        <w:fldChar w:fldCharType="separate"/>
      </w:r>
      <w:r>
        <w:rPr>
          <w:noProof/>
        </w:rPr>
        <w:t>113</w:t>
      </w:r>
      <w:r>
        <w:rPr>
          <w:noProof/>
        </w:rPr>
        <w:fldChar w:fldCharType="end"/>
      </w:r>
    </w:p>
    <w:p w14:paraId="14D9E017" w14:textId="4734E26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_Toc187256394 \h </w:instrText>
      </w:r>
      <w:r>
        <w:rPr>
          <w:noProof/>
        </w:rPr>
      </w:r>
      <w:r>
        <w:rPr>
          <w:noProof/>
        </w:rPr>
        <w:fldChar w:fldCharType="separate"/>
      </w:r>
      <w:r>
        <w:rPr>
          <w:noProof/>
        </w:rPr>
        <w:t>113</w:t>
      </w:r>
      <w:r>
        <w:rPr>
          <w:noProof/>
        </w:rPr>
        <w:fldChar w:fldCharType="end"/>
      </w:r>
    </w:p>
    <w:p w14:paraId="05767FEA" w14:textId="7AFD4A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_Toc187256395 \h </w:instrText>
      </w:r>
      <w:r>
        <w:rPr>
          <w:noProof/>
        </w:rPr>
      </w:r>
      <w:r>
        <w:rPr>
          <w:noProof/>
        </w:rPr>
        <w:fldChar w:fldCharType="separate"/>
      </w:r>
      <w:r>
        <w:rPr>
          <w:noProof/>
        </w:rPr>
        <w:t>114</w:t>
      </w:r>
      <w:r>
        <w:rPr>
          <w:noProof/>
        </w:rPr>
        <w:fldChar w:fldCharType="end"/>
      </w:r>
    </w:p>
    <w:p w14:paraId="2E15F845" w14:textId="756D1E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_Toc187256396 \h </w:instrText>
      </w:r>
      <w:r>
        <w:rPr>
          <w:noProof/>
        </w:rPr>
      </w:r>
      <w:r>
        <w:rPr>
          <w:noProof/>
        </w:rPr>
        <w:fldChar w:fldCharType="separate"/>
      </w:r>
      <w:r>
        <w:rPr>
          <w:noProof/>
        </w:rPr>
        <w:t>115</w:t>
      </w:r>
      <w:r>
        <w:rPr>
          <w:noProof/>
        </w:rPr>
        <w:fldChar w:fldCharType="end"/>
      </w:r>
    </w:p>
    <w:p w14:paraId="1BE234C1" w14:textId="7DF23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_Toc187256397 \h </w:instrText>
      </w:r>
      <w:r>
        <w:rPr>
          <w:noProof/>
        </w:rPr>
      </w:r>
      <w:r>
        <w:rPr>
          <w:noProof/>
        </w:rPr>
        <w:fldChar w:fldCharType="separate"/>
      </w:r>
      <w:r>
        <w:rPr>
          <w:noProof/>
        </w:rPr>
        <w:t>117</w:t>
      </w:r>
      <w:r>
        <w:rPr>
          <w:noProof/>
        </w:rPr>
        <w:fldChar w:fldCharType="end"/>
      </w:r>
    </w:p>
    <w:p w14:paraId="500E80BE" w14:textId="58E85DA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_Toc187256398 \h </w:instrText>
      </w:r>
      <w:r>
        <w:rPr>
          <w:noProof/>
        </w:rPr>
      </w:r>
      <w:r>
        <w:rPr>
          <w:noProof/>
        </w:rPr>
        <w:fldChar w:fldCharType="separate"/>
      </w:r>
      <w:r>
        <w:rPr>
          <w:noProof/>
        </w:rPr>
        <w:t>117</w:t>
      </w:r>
      <w:r>
        <w:rPr>
          <w:noProof/>
        </w:rPr>
        <w:fldChar w:fldCharType="end"/>
      </w:r>
    </w:p>
    <w:p w14:paraId="576DCE71" w14:textId="23C3AC1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_Toc187256399 \h </w:instrText>
      </w:r>
      <w:r>
        <w:rPr>
          <w:noProof/>
        </w:rPr>
      </w:r>
      <w:r>
        <w:rPr>
          <w:noProof/>
        </w:rPr>
        <w:fldChar w:fldCharType="separate"/>
      </w:r>
      <w:r>
        <w:rPr>
          <w:noProof/>
        </w:rPr>
        <w:t>117</w:t>
      </w:r>
      <w:r>
        <w:rPr>
          <w:noProof/>
        </w:rPr>
        <w:fldChar w:fldCharType="end"/>
      </w:r>
    </w:p>
    <w:p w14:paraId="2A95A197" w14:textId="5B23681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_Toc187256400 \h </w:instrText>
      </w:r>
      <w:r>
        <w:rPr>
          <w:noProof/>
        </w:rPr>
      </w:r>
      <w:r>
        <w:rPr>
          <w:noProof/>
        </w:rPr>
        <w:fldChar w:fldCharType="separate"/>
      </w:r>
      <w:r>
        <w:rPr>
          <w:noProof/>
        </w:rPr>
        <w:t>117</w:t>
      </w:r>
      <w:r>
        <w:rPr>
          <w:noProof/>
        </w:rPr>
        <w:fldChar w:fldCharType="end"/>
      </w:r>
    </w:p>
    <w:p w14:paraId="4964DDD8" w14:textId="6336B67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_Toc187256401 \h </w:instrText>
      </w:r>
      <w:r>
        <w:rPr>
          <w:noProof/>
        </w:rPr>
      </w:r>
      <w:r>
        <w:rPr>
          <w:noProof/>
        </w:rPr>
        <w:fldChar w:fldCharType="separate"/>
      </w:r>
      <w:r>
        <w:rPr>
          <w:noProof/>
        </w:rPr>
        <w:t>117</w:t>
      </w:r>
      <w:r>
        <w:rPr>
          <w:noProof/>
        </w:rPr>
        <w:fldChar w:fldCharType="end"/>
      </w:r>
    </w:p>
    <w:p w14:paraId="3D9F85F4" w14:textId="0D618B2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590342">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_Toc187256402 \h </w:instrText>
      </w:r>
      <w:r>
        <w:rPr>
          <w:noProof/>
        </w:rPr>
      </w:r>
      <w:r>
        <w:rPr>
          <w:noProof/>
        </w:rPr>
        <w:fldChar w:fldCharType="separate"/>
      </w:r>
      <w:r>
        <w:rPr>
          <w:noProof/>
        </w:rPr>
        <w:t>118</w:t>
      </w:r>
      <w:r>
        <w:rPr>
          <w:noProof/>
        </w:rPr>
        <w:fldChar w:fldCharType="end"/>
      </w:r>
    </w:p>
    <w:p w14:paraId="2BE2BD5B" w14:textId="02FAD15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_Toc187256403 \h </w:instrText>
      </w:r>
      <w:r>
        <w:rPr>
          <w:noProof/>
        </w:rPr>
      </w:r>
      <w:r>
        <w:rPr>
          <w:noProof/>
        </w:rPr>
        <w:fldChar w:fldCharType="separate"/>
      </w:r>
      <w:r>
        <w:rPr>
          <w:noProof/>
        </w:rPr>
        <w:t>119</w:t>
      </w:r>
      <w:r>
        <w:rPr>
          <w:noProof/>
        </w:rPr>
        <w:fldChar w:fldCharType="end"/>
      </w:r>
    </w:p>
    <w:p w14:paraId="34870C20" w14:textId="196FA1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_Toc187256404 \h </w:instrText>
      </w:r>
      <w:r>
        <w:rPr>
          <w:noProof/>
        </w:rPr>
      </w:r>
      <w:r>
        <w:rPr>
          <w:noProof/>
        </w:rPr>
        <w:fldChar w:fldCharType="separate"/>
      </w:r>
      <w:r>
        <w:rPr>
          <w:noProof/>
        </w:rPr>
        <w:t>119</w:t>
      </w:r>
      <w:r>
        <w:rPr>
          <w:noProof/>
        </w:rPr>
        <w:fldChar w:fldCharType="end"/>
      </w:r>
    </w:p>
    <w:p w14:paraId="3BE8E6B7" w14:textId="776C59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_Toc187256405 \h </w:instrText>
      </w:r>
      <w:r>
        <w:rPr>
          <w:noProof/>
        </w:rPr>
      </w:r>
      <w:r>
        <w:rPr>
          <w:noProof/>
        </w:rPr>
        <w:fldChar w:fldCharType="separate"/>
      </w:r>
      <w:r>
        <w:rPr>
          <w:noProof/>
        </w:rPr>
        <w:t>119</w:t>
      </w:r>
      <w:r>
        <w:rPr>
          <w:noProof/>
        </w:rPr>
        <w:fldChar w:fldCharType="end"/>
      </w:r>
    </w:p>
    <w:p w14:paraId="70E7D212" w14:textId="664BCBD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_Toc187256406 \h </w:instrText>
      </w:r>
      <w:r>
        <w:rPr>
          <w:noProof/>
        </w:rPr>
      </w:r>
      <w:r>
        <w:rPr>
          <w:noProof/>
        </w:rPr>
        <w:fldChar w:fldCharType="separate"/>
      </w:r>
      <w:r>
        <w:rPr>
          <w:noProof/>
        </w:rPr>
        <w:t>119</w:t>
      </w:r>
      <w:r>
        <w:rPr>
          <w:noProof/>
        </w:rPr>
        <w:fldChar w:fldCharType="end"/>
      </w:r>
    </w:p>
    <w:p w14:paraId="0872E358" w14:textId="1BABA94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_Toc187256407 \h </w:instrText>
      </w:r>
      <w:r>
        <w:rPr>
          <w:noProof/>
        </w:rPr>
      </w:r>
      <w:r>
        <w:rPr>
          <w:noProof/>
        </w:rPr>
        <w:fldChar w:fldCharType="separate"/>
      </w:r>
      <w:r>
        <w:rPr>
          <w:noProof/>
        </w:rPr>
        <w:t>119</w:t>
      </w:r>
      <w:r>
        <w:rPr>
          <w:noProof/>
        </w:rPr>
        <w:fldChar w:fldCharType="end"/>
      </w:r>
    </w:p>
    <w:p w14:paraId="3A88628A" w14:textId="103DC9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_Toc187256408 \h </w:instrText>
      </w:r>
      <w:r>
        <w:rPr>
          <w:noProof/>
        </w:rPr>
      </w:r>
      <w:r>
        <w:rPr>
          <w:noProof/>
        </w:rPr>
        <w:fldChar w:fldCharType="separate"/>
      </w:r>
      <w:r>
        <w:rPr>
          <w:noProof/>
        </w:rPr>
        <w:t>121</w:t>
      </w:r>
      <w:r>
        <w:rPr>
          <w:noProof/>
        </w:rPr>
        <w:fldChar w:fldCharType="end"/>
      </w:r>
    </w:p>
    <w:p w14:paraId="1D390B1F" w14:textId="5A580A7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Co-location requirements</w:t>
      </w:r>
      <w:r>
        <w:rPr>
          <w:noProof/>
        </w:rPr>
        <w:tab/>
      </w:r>
      <w:r>
        <w:rPr>
          <w:noProof/>
        </w:rPr>
        <w:fldChar w:fldCharType="begin"/>
      </w:r>
      <w:r>
        <w:rPr>
          <w:noProof/>
        </w:rPr>
        <w:instrText xml:space="preserve"> PAGEREF _Toc187256409 \h </w:instrText>
      </w:r>
      <w:r>
        <w:rPr>
          <w:noProof/>
        </w:rPr>
      </w:r>
      <w:r>
        <w:rPr>
          <w:noProof/>
        </w:rPr>
        <w:fldChar w:fldCharType="separate"/>
      </w:r>
      <w:r>
        <w:rPr>
          <w:noProof/>
        </w:rPr>
        <w:t>130</w:t>
      </w:r>
      <w:r>
        <w:rPr>
          <w:noProof/>
        </w:rPr>
        <w:fldChar w:fldCharType="end"/>
      </w:r>
    </w:p>
    <w:p w14:paraId="306C6693" w14:textId="3FE190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_Toc187256410 \h </w:instrText>
      </w:r>
      <w:r>
        <w:rPr>
          <w:noProof/>
        </w:rPr>
      </w:r>
      <w:r>
        <w:rPr>
          <w:noProof/>
        </w:rPr>
        <w:fldChar w:fldCharType="separate"/>
      </w:r>
      <w:r>
        <w:rPr>
          <w:noProof/>
        </w:rPr>
        <w:t>130</w:t>
      </w:r>
      <w:r>
        <w:rPr>
          <w:noProof/>
        </w:rPr>
        <w:fldChar w:fldCharType="end"/>
      </w:r>
    </w:p>
    <w:p w14:paraId="49A7E5BA" w14:textId="24E55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_Toc187256411 \h </w:instrText>
      </w:r>
      <w:r>
        <w:rPr>
          <w:noProof/>
        </w:rPr>
      </w:r>
      <w:r>
        <w:rPr>
          <w:noProof/>
        </w:rPr>
        <w:fldChar w:fldCharType="separate"/>
      </w:r>
      <w:r>
        <w:rPr>
          <w:noProof/>
        </w:rPr>
        <w:t>130</w:t>
      </w:r>
      <w:r>
        <w:rPr>
          <w:noProof/>
        </w:rPr>
        <w:fldChar w:fldCharType="end"/>
      </w:r>
    </w:p>
    <w:p w14:paraId="4924DF9F" w14:textId="62F5DF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_Toc187256412 \h </w:instrText>
      </w:r>
      <w:r>
        <w:rPr>
          <w:noProof/>
        </w:rPr>
      </w:r>
      <w:r>
        <w:rPr>
          <w:noProof/>
        </w:rPr>
        <w:fldChar w:fldCharType="separate"/>
      </w:r>
      <w:r>
        <w:rPr>
          <w:noProof/>
        </w:rPr>
        <w:t>131</w:t>
      </w:r>
      <w:r>
        <w:rPr>
          <w:noProof/>
        </w:rPr>
        <w:fldChar w:fldCharType="end"/>
      </w:r>
    </w:p>
    <w:p w14:paraId="26A3A271" w14:textId="2E59B03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_Toc187256413 \h </w:instrText>
      </w:r>
      <w:r>
        <w:rPr>
          <w:noProof/>
        </w:rPr>
      </w:r>
      <w:r>
        <w:rPr>
          <w:noProof/>
        </w:rPr>
        <w:fldChar w:fldCharType="separate"/>
      </w:r>
      <w:r>
        <w:rPr>
          <w:noProof/>
        </w:rPr>
        <w:t>131</w:t>
      </w:r>
      <w:r>
        <w:rPr>
          <w:noProof/>
        </w:rPr>
        <w:fldChar w:fldCharType="end"/>
      </w:r>
    </w:p>
    <w:p w14:paraId="6E9B8E0F" w14:textId="263A0BE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_Toc187256414 \h </w:instrText>
      </w:r>
      <w:r>
        <w:rPr>
          <w:noProof/>
        </w:rPr>
      </w:r>
      <w:r>
        <w:rPr>
          <w:noProof/>
        </w:rPr>
        <w:fldChar w:fldCharType="separate"/>
      </w:r>
      <w:r>
        <w:rPr>
          <w:noProof/>
        </w:rPr>
        <w:t>132</w:t>
      </w:r>
      <w:r>
        <w:rPr>
          <w:noProof/>
        </w:rPr>
        <w:fldChar w:fldCharType="end"/>
      </w:r>
    </w:p>
    <w:p w14:paraId="60A5BA73" w14:textId="712F559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_Toc187256415 \h </w:instrText>
      </w:r>
      <w:r>
        <w:rPr>
          <w:noProof/>
        </w:rPr>
      </w:r>
      <w:r>
        <w:rPr>
          <w:noProof/>
        </w:rPr>
        <w:fldChar w:fldCharType="separate"/>
      </w:r>
      <w:r>
        <w:rPr>
          <w:noProof/>
        </w:rPr>
        <w:t>137</w:t>
      </w:r>
      <w:r>
        <w:rPr>
          <w:noProof/>
        </w:rPr>
        <w:fldChar w:fldCharType="end"/>
      </w:r>
    </w:p>
    <w:p w14:paraId="50EEC849" w14:textId="4793C29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590342">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_Toc187256416 \h </w:instrText>
      </w:r>
      <w:r>
        <w:rPr>
          <w:noProof/>
        </w:rPr>
      </w:r>
      <w:r>
        <w:rPr>
          <w:noProof/>
        </w:rPr>
        <w:fldChar w:fldCharType="separate"/>
      </w:r>
      <w:r>
        <w:rPr>
          <w:noProof/>
        </w:rPr>
        <w:t>137</w:t>
      </w:r>
      <w:r>
        <w:rPr>
          <w:noProof/>
        </w:rPr>
        <w:fldChar w:fldCharType="end"/>
      </w:r>
    </w:p>
    <w:p w14:paraId="738671AE" w14:textId="390BA34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_Toc187256417 \h </w:instrText>
      </w:r>
      <w:r>
        <w:rPr>
          <w:noProof/>
        </w:rPr>
      </w:r>
      <w:r>
        <w:rPr>
          <w:noProof/>
        </w:rPr>
        <w:fldChar w:fldCharType="separate"/>
      </w:r>
      <w:r>
        <w:rPr>
          <w:noProof/>
        </w:rPr>
        <w:t>137</w:t>
      </w:r>
      <w:r>
        <w:rPr>
          <w:noProof/>
        </w:rPr>
        <w:fldChar w:fldCharType="end"/>
      </w:r>
    </w:p>
    <w:p w14:paraId="07C42643" w14:textId="202A87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_Toc187256418 \h </w:instrText>
      </w:r>
      <w:r>
        <w:rPr>
          <w:noProof/>
        </w:rPr>
      </w:r>
      <w:r>
        <w:rPr>
          <w:noProof/>
        </w:rPr>
        <w:fldChar w:fldCharType="separate"/>
      </w:r>
      <w:r>
        <w:rPr>
          <w:noProof/>
        </w:rPr>
        <w:t>137</w:t>
      </w:r>
      <w:r>
        <w:rPr>
          <w:noProof/>
        </w:rPr>
        <w:fldChar w:fldCharType="end"/>
      </w:r>
    </w:p>
    <w:p w14:paraId="0AFC8A2C" w14:textId="2D4FEB1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_Toc187256419 \h </w:instrText>
      </w:r>
      <w:r>
        <w:rPr>
          <w:noProof/>
        </w:rPr>
      </w:r>
      <w:r>
        <w:rPr>
          <w:noProof/>
        </w:rPr>
        <w:fldChar w:fldCharType="separate"/>
      </w:r>
      <w:r>
        <w:rPr>
          <w:noProof/>
        </w:rPr>
        <w:t>137</w:t>
      </w:r>
      <w:r>
        <w:rPr>
          <w:noProof/>
        </w:rPr>
        <w:fldChar w:fldCharType="end"/>
      </w:r>
    </w:p>
    <w:p w14:paraId="154D6572" w14:textId="10E92BE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_Toc187256420 \h </w:instrText>
      </w:r>
      <w:r>
        <w:rPr>
          <w:noProof/>
        </w:rPr>
      </w:r>
      <w:r>
        <w:rPr>
          <w:noProof/>
        </w:rPr>
        <w:fldChar w:fldCharType="separate"/>
      </w:r>
      <w:r>
        <w:rPr>
          <w:noProof/>
        </w:rPr>
        <w:t>137</w:t>
      </w:r>
      <w:r>
        <w:rPr>
          <w:noProof/>
        </w:rPr>
        <w:fldChar w:fldCharType="end"/>
      </w:r>
    </w:p>
    <w:p w14:paraId="55398760" w14:textId="429DB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_Toc187256421 \h </w:instrText>
      </w:r>
      <w:r>
        <w:rPr>
          <w:noProof/>
        </w:rPr>
      </w:r>
      <w:r>
        <w:rPr>
          <w:noProof/>
        </w:rPr>
        <w:fldChar w:fldCharType="separate"/>
      </w:r>
      <w:r>
        <w:rPr>
          <w:noProof/>
        </w:rPr>
        <w:t>138</w:t>
      </w:r>
      <w:r>
        <w:rPr>
          <w:noProof/>
        </w:rPr>
        <w:fldChar w:fldCharType="end"/>
      </w:r>
    </w:p>
    <w:p w14:paraId="1B0B5A39" w14:textId="1F2CFB8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590342">
        <w:rPr>
          <w:noProof/>
          <w:lang w:val="en-US"/>
        </w:rPr>
        <w:t>s</w:t>
      </w:r>
      <w:r>
        <w:rPr>
          <w:noProof/>
        </w:rPr>
        <w:tab/>
      </w:r>
      <w:r>
        <w:rPr>
          <w:noProof/>
        </w:rPr>
        <w:fldChar w:fldCharType="begin"/>
      </w:r>
      <w:r>
        <w:rPr>
          <w:noProof/>
        </w:rPr>
        <w:instrText xml:space="preserve"> PAGEREF _Toc187256422 \h </w:instrText>
      </w:r>
      <w:r>
        <w:rPr>
          <w:noProof/>
        </w:rPr>
      </w:r>
      <w:r>
        <w:rPr>
          <w:noProof/>
        </w:rPr>
        <w:fldChar w:fldCharType="separate"/>
      </w:r>
      <w:r>
        <w:rPr>
          <w:noProof/>
        </w:rPr>
        <w:t>139</w:t>
      </w:r>
      <w:r>
        <w:rPr>
          <w:noProof/>
        </w:rPr>
        <w:fldChar w:fldCharType="end"/>
      </w:r>
    </w:p>
    <w:p w14:paraId="1D910936" w14:textId="214A7E7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_Toc187256423 \h </w:instrText>
      </w:r>
      <w:r>
        <w:rPr>
          <w:noProof/>
        </w:rPr>
      </w:r>
      <w:r>
        <w:rPr>
          <w:noProof/>
        </w:rPr>
        <w:fldChar w:fldCharType="separate"/>
      </w:r>
      <w:r>
        <w:rPr>
          <w:noProof/>
        </w:rPr>
        <w:t>139</w:t>
      </w:r>
      <w:r>
        <w:rPr>
          <w:noProof/>
        </w:rPr>
        <w:fldChar w:fldCharType="end"/>
      </w:r>
    </w:p>
    <w:p w14:paraId="601B218D" w14:textId="11325464"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_Toc187256424 \h </w:instrText>
      </w:r>
      <w:r>
        <w:rPr>
          <w:noProof/>
        </w:rPr>
      </w:r>
      <w:r>
        <w:rPr>
          <w:noProof/>
        </w:rPr>
        <w:fldChar w:fldCharType="separate"/>
      </w:r>
      <w:r>
        <w:rPr>
          <w:noProof/>
        </w:rPr>
        <w:t>140</w:t>
      </w:r>
      <w:r>
        <w:rPr>
          <w:noProof/>
        </w:rPr>
        <w:fldChar w:fldCharType="end"/>
      </w:r>
    </w:p>
    <w:p w14:paraId="0BE2FC43" w14:textId="0018064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_Toc187256425 \h </w:instrText>
      </w:r>
      <w:r>
        <w:rPr>
          <w:noProof/>
        </w:rPr>
      </w:r>
      <w:r>
        <w:rPr>
          <w:noProof/>
        </w:rPr>
        <w:fldChar w:fldCharType="separate"/>
      </w:r>
      <w:r>
        <w:rPr>
          <w:noProof/>
        </w:rPr>
        <w:t>140</w:t>
      </w:r>
      <w:r>
        <w:rPr>
          <w:noProof/>
        </w:rPr>
        <w:fldChar w:fldCharType="end"/>
      </w:r>
    </w:p>
    <w:p w14:paraId="1DF4483F" w14:textId="400AC31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_Toc187256426 \h </w:instrText>
      </w:r>
      <w:r>
        <w:rPr>
          <w:noProof/>
        </w:rPr>
      </w:r>
      <w:r>
        <w:rPr>
          <w:noProof/>
        </w:rPr>
        <w:fldChar w:fldCharType="separate"/>
      </w:r>
      <w:r>
        <w:rPr>
          <w:noProof/>
        </w:rPr>
        <w:t>141</w:t>
      </w:r>
      <w:r>
        <w:rPr>
          <w:noProof/>
        </w:rPr>
        <w:fldChar w:fldCharType="end"/>
      </w:r>
    </w:p>
    <w:p w14:paraId="3F844B50" w14:textId="036C526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_Toc187256427 \h </w:instrText>
      </w:r>
      <w:r>
        <w:rPr>
          <w:noProof/>
        </w:rPr>
      </w:r>
      <w:r>
        <w:rPr>
          <w:noProof/>
        </w:rPr>
        <w:fldChar w:fldCharType="separate"/>
      </w:r>
      <w:r>
        <w:rPr>
          <w:noProof/>
        </w:rPr>
        <w:t>141</w:t>
      </w:r>
      <w:r>
        <w:rPr>
          <w:noProof/>
        </w:rPr>
        <w:fldChar w:fldCharType="end"/>
      </w:r>
    </w:p>
    <w:p w14:paraId="514A1F44" w14:textId="792FAE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_Toc187256428 \h </w:instrText>
      </w:r>
      <w:r>
        <w:rPr>
          <w:noProof/>
        </w:rPr>
      </w:r>
      <w:r>
        <w:rPr>
          <w:noProof/>
        </w:rPr>
        <w:fldChar w:fldCharType="separate"/>
      </w:r>
      <w:r>
        <w:rPr>
          <w:noProof/>
        </w:rPr>
        <w:t>141</w:t>
      </w:r>
      <w:r>
        <w:rPr>
          <w:noProof/>
        </w:rPr>
        <w:fldChar w:fldCharType="end"/>
      </w:r>
    </w:p>
    <w:p w14:paraId="239E606D" w14:textId="1B3FCAD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_Toc187256429 \h </w:instrText>
      </w:r>
      <w:r>
        <w:rPr>
          <w:noProof/>
        </w:rPr>
      </w:r>
      <w:r>
        <w:rPr>
          <w:noProof/>
        </w:rPr>
        <w:fldChar w:fldCharType="separate"/>
      </w:r>
      <w:r>
        <w:rPr>
          <w:noProof/>
        </w:rPr>
        <w:t>141</w:t>
      </w:r>
      <w:r>
        <w:rPr>
          <w:noProof/>
        </w:rPr>
        <w:fldChar w:fldCharType="end"/>
      </w:r>
    </w:p>
    <w:p w14:paraId="0DE5FE95" w14:textId="74BE946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_Toc187256430 \h </w:instrText>
      </w:r>
      <w:r>
        <w:rPr>
          <w:noProof/>
        </w:rPr>
      </w:r>
      <w:r>
        <w:rPr>
          <w:noProof/>
        </w:rPr>
        <w:fldChar w:fldCharType="separate"/>
      </w:r>
      <w:r>
        <w:rPr>
          <w:noProof/>
        </w:rPr>
        <w:t>141</w:t>
      </w:r>
      <w:r>
        <w:rPr>
          <w:noProof/>
        </w:rPr>
        <w:fldChar w:fldCharType="end"/>
      </w:r>
    </w:p>
    <w:p w14:paraId="4B644A75" w14:textId="47E3B0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_Toc187256431 \h </w:instrText>
      </w:r>
      <w:r>
        <w:rPr>
          <w:noProof/>
        </w:rPr>
      </w:r>
      <w:r>
        <w:rPr>
          <w:noProof/>
        </w:rPr>
        <w:fldChar w:fldCharType="separate"/>
      </w:r>
      <w:r>
        <w:rPr>
          <w:noProof/>
        </w:rPr>
        <w:t>141</w:t>
      </w:r>
      <w:r>
        <w:rPr>
          <w:noProof/>
        </w:rPr>
        <w:fldChar w:fldCharType="end"/>
      </w:r>
    </w:p>
    <w:p w14:paraId="61894A69" w14:textId="61CCCDC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_Toc187256432 \h </w:instrText>
      </w:r>
      <w:r>
        <w:rPr>
          <w:noProof/>
        </w:rPr>
      </w:r>
      <w:r>
        <w:rPr>
          <w:noProof/>
        </w:rPr>
        <w:fldChar w:fldCharType="separate"/>
      </w:r>
      <w:r>
        <w:rPr>
          <w:noProof/>
        </w:rPr>
        <w:t>142</w:t>
      </w:r>
      <w:r>
        <w:rPr>
          <w:noProof/>
        </w:rPr>
        <w:fldChar w:fldCharType="end"/>
      </w:r>
    </w:p>
    <w:p w14:paraId="6AF88B2A" w14:textId="65505C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_Toc187256433 \h </w:instrText>
      </w:r>
      <w:r>
        <w:rPr>
          <w:noProof/>
        </w:rPr>
      </w:r>
      <w:r>
        <w:rPr>
          <w:noProof/>
        </w:rPr>
        <w:fldChar w:fldCharType="separate"/>
      </w:r>
      <w:r>
        <w:rPr>
          <w:noProof/>
        </w:rPr>
        <w:t>142</w:t>
      </w:r>
      <w:r>
        <w:rPr>
          <w:noProof/>
        </w:rPr>
        <w:fldChar w:fldCharType="end"/>
      </w:r>
    </w:p>
    <w:p w14:paraId="5BFFAF1C" w14:textId="35E3B5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_Toc187256434 \h </w:instrText>
      </w:r>
      <w:r>
        <w:rPr>
          <w:noProof/>
        </w:rPr>
      </w:r>
      <w:r>
        <w:rPr>
          <w:noProof/>
        </w:rPr>
        <w:fldChar w:fldCharType="separate"/>
      </w:r>
      <w:r>
        <w:rPr>
          <w:noProof/>
        </w:rPr>
        <w:t>142</w:t>
      </w:r>
      <w:r>
        <w:rPr>
          <w:noProof/>
        </w:rPr>
        <w:fldChar w:fldCharType="end"/>
      </w:r>
    </w:p>
    <w:p w14:paraId="7AEDB1E4" w14:textId="42CE68D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1-H</w:t>
      </w:r>
      <w:r>
        <w:rPr>
          <w:noProof/>
        </w:rPr>
        <w:t xml:space="preserve"> and </w:t>
      </w:r>
      <w:r w:rsidRPr="00590342">
        <w:rPr>
          <w:i/>
          <w:noProof/>
        </w:rPr>
        <w:t>BS type 1-O</w:t>
      </w:r>
      <w:r>
        <w:rPr>
          <w:noProof/>
        </w:rPr>
        <w:tab/>
      </w:r>
      <w:r>
        <w:rPr>
          <w:noProof/>
        </w:rPr>
        <w:fldChar w:fldCharType="begin"/>
      </w:r>
      <w:r>
        <w:rPr>
          <w:noProof/>
        </w:rPr>
        <w:instrText xml:space="preserve"> PAGEREF _Toc187256435 \h </w:instrText>
      </w:r>
      <w:r>
        <w:rPr>
          <w:noProof/>
        </w:rPr>
      </w:r>
      <w:r>
        <w:rPr>
          <w:noProof/>
        </w:rPr>
        <w:fldChar w:fldCharType="separate"/>
      </w:r>
      <w:r>
        <w:rPr>
          <w:noProof/>
        </w:rPr>
        <w:t>142</w:t>
      </w:r>
      <w:r>
        <w:rPr>
          <w:noProof/>
        </w:rPr>
        <w:fldChar w:fldCharType="end"/>
      </w:r>
    </w:p>
    <w:p w14:paraId="0BCE672D" w14:textId="1B33187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_Toc187256436 \h </w:instrText>
      </w:r>
      <w:r>
        <w:rPr>
          <w:noProof/>
        </w:rPr>
      </w:r>
      <w:r>
        <w:rPr>
          <w:noProof/>
        </w:rPr>
        <w:fldChar w:fldCharType="separate"/>
      </w:r>
      <w:r>
        <w:rPr>
          <w:noProof/>
        </w:rPr>
        <w:t>143</w:t>
      </w:r>
      <w:r>
        <w:rPr>
          <w:noProof/>
        </w:rPr>
        <w:fldChar w:fldCharType="end"/>
      </w:r>
    </w:p>
    <w:p w14:paraId="0858D9D4" w14:textId="2F988B2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_Toc187256437 \h </w:instrText>
      </w:r>
      <w:r>
        <w:rPr>
          <w:noProof/>
        </w:rPr>
      </w:r>
      <w:r>
        <w:rPr>
          <w:noProof/>
        </w:rPr>
        <w:fldChar w:fldCharType="separate"/>
      </w:r>
      <w:r>
        <w:rPr>
          <w:noProof/>
        </w:rPr>
        <w:t>144</w:t>
      </w:r>
      <w:r>
        <w:rPr>
          <w:noProof/>
        </w:rPr>
        <w:fldChar w:fldCharType="end"/>
      </w:r>
    </w:p>
    <w:p w14:paraId="53A9617F" w14:textId="7A4F53B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_Toc187256438 \h </w:instrText>
      </w:r>
      <w:r>
        <w:rPr>
          <w:noProof/>
        </w:rPr>
      </w:r>
      <w:r>
        <w:rPr>
          <w:noProof/>
        </w:rPr>
        <w:fldChar w:fldCharType="separate"/>
      </w:r>
      <w:r>
        <w:rPr>
          <w:noProof/>
        </w:rPr>
        <w:t>144</w:t>
      </w:r>
      <w:r>
        <w:rPr>
          <w:noProof/>
        </w:rPr>
        <w:fldChar w:fldCharType="end"/>
      </w:r>
    </w:p>
    <w:p w14:paraId="240E29EB" w14:textId="6F75839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_Toc187256439 \h </w:instrText>
      </w:r>
      <w:r>
        <w:rPr>
          <w:noProof/>
        </w:rPr>
      </w:r>
      <w:r>
        <w:rPr>
          <w:noProof/>
        </w:rPr>
        <w:fldChar w:fldCharType="separate"/>
      </w:r>
      <w:r>
        <w:rPr>
          <w:noProof/>
        </w:rPr>
        <w:t>144</w:t>
      </w:r>
      <w:r>
        <w:rPr>
          <w:noProof/>
        </w:rPr>
        <w:fldChar w:fldCharType="end"/>
      </w:r>
    </w:p>
    <w:p w14:paraId="4E6ADB9C" w14:textId="1D254A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_Toc187256440 \h </w:instrText>
      </w:r>
      <w:r>
        <w:rPr>
          <w:noProof/>
        </w:rPr>
      </w:r>
      <w:r>
        <w:rPr>
          <w:noProof/>
        </w:rPr>
        <w:fldChar w:fldCharType="separate"/>
      </w:r>
      <w:r>
        <w:rPr>
          <w:noProof/>
        </w:rPr>
        <w:t>144</w:t>
      </w:r>
      <w:r>
        <w:rPr>
          <w:noProof/>
        </w:rPr>
        <w:fldChar w:fldCharType="end"/>
      </w:r>
    </w:p>
    <w:p w14:paraId="7477D532" w14:textId="16F4B84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_Toc187256441 \h </w:instrText>
      </w:r>
      <w:r>
        <w:rPr>
          <w:noProof/>
        </w:rPr>
      </w:r>
      <w:r>
        <w:rPr>
          <w:noProof/>
        </w:rPr>
        <w:fldChar w:fldCharType="separate"/>
      </w:r>
      <w:r>
        <w:rPr>
          <w:noProof/>
        </w:rPr>
        <w:t>144</w:t>
      </w:r>
      <w:r>
        <w:rPr>
          <w:noProof/>
        </w:rPr>
        <w:fldChar w:fldCharType="end"/>
      </w:r>
    </w:p>
    <w:p w14:paraId="343AE417" w14:textId="7E474B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_Toc187256442 \h </w:instrText>
      </w:r>
      <w:r>
        <w:rPr>
          <w:noProof/>
        </w:rPr>
      </w:r>
      <w:r>
        <w:rPr>
          <w:noProof/>
        </w:rPr>
        <w:fldChar w:fldCharType="separate"/>
      </w:r>
      <w:r>
        <w:rPr>
          <w:noProof/>
        </w:rPr>
        <w:t>144</w:t>
      </w:r>
      <w:r>
        <w:rPr>
          <w:noProof/>
        </w:rPr>
        <w:fldChar w:fldCharType="end"/>
      </w:r>
    </w:p>
    <w:p w14:paraId="524D02D2" w14:textId="48B4C57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_Toc187256443 \h </w:instrText>
      </w:r>
      <w:r>
        <w:rPr>
          <w:noProof/>
        </w:rPr>
      </w:r>
      <w:r>
        <w:rPr>
          <w:noProof/>
        </w:rPr>
        <w:fldChar w:fldCharType="separate"/>
      </w:r>
      <w:r>
        <w:rPr>
          <w:noProof/>
        </w:rPr>
        <w:t>144</w:t>
      </w:r>
      <w:r>
        <w:rPr>
          <w:noProof/>
        </w:rPr>
        <w:fldChar w:fldCharType="end"/>
      </w:r>
    </w:p>
    <w:p w14:paraId="6F722287" w14:textId="4DA98BC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_Toc187256444 \h </w:instrText>
      </w:r>
      <w:r>
        <w:rPr>
          <w:noProof/>
        </w:rPr>
      </w:r>
      <w:r>
        <w:rPr>
          <w:noProof/>
        </w:rPr>
        <w:fldChar w:fldCharType="separate"/>
      </w:r>
      <w:r>
        <w:rPr>
          <w:noProof/>
        </w:rPr>
        <w:t>145</w:t>
      </w:r>
      <w:r>
        <w:rPr>
          <w:noProof/>
        </w:rPr>
        <w:fldChar w:fldCharType="end"/>
      </w:r>
    </w:p>
    <w:p w14:paraId="08A398FF" w14:textId="2E8B6B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_Toc187256445 \h </w:instrText>
      </w:r>
      <w:r>
        <w:rPr>
          <w:noProof/>
        </w:rPr>
      </w:r>
      <w:r>
        <w:rPr>
          <w:noProof/>
        </w:rPr>
        <w:fldChar w:fldCharType="separate"/>
      </w:r>
      <w:r>
        <w:rPr>
          <w:noProof/>
        </w:rPr>
        <w:t>145</w:t>
      </w:r>
      <w:r>
        <w:rPr>
          <w:noProof/>
        </w:rPr>
        <w:fldChar w:fldCharType="end"/>
      </w:r>
    </w:p>
    <w:p w14:paraId="07311D2C" w14:textId="110B203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_Toc187256446 \h </w:instrText>
      </w:r>
      <w:r>
        <w:rPr>
          <w:noProof/>
        </w:rPr>
      </w:r>
      <w:r>
        <w:rPr>
          <w:noProof/>
        </w:rPr>
        <w:fldChar w:fldCharType="separate"/>
      </w:r>
      <w:r>
        <w:rPr>
          <w:noProof/>
        </w:rPr>
        <w:t>145</w:t>
      </w:r>
      <w:r>
        <w:rPr>
          <w:noProof/>
        </w:rPr>
        <w:fldChar w:fldCharType="end"/>
      </w:r>
    </w:p>
    <w:p w14:paraId="0238CCBF" w14:textId="3398F93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_Toc187256447 \h </w:instrText>
      </w:r>
      <w:r>
        <w:rPr>
          <w:noProof/>
        </w:rPr>
      </w:r>
      <w:r>
        <w:rPr>
          <w:noProof/>
        </w:rPr>
        <w:fldChar w:fldCharType="separate"/>
      </w:r>
      <w:r>
        <w:rPr>
          <w:noProof/>
        </w:rPr>
        <w:t>146</w:t>
      </w:r>
      <w:r>
        <w:rPr>
          <w:noProof/>
        </w:rPr>
        <w:fldChar w:fldCharType="end"/>
      </w:r>
    </w:p>
    <w:p w14:paraId="581371DC" w14:textId="36A7F43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_Toc187256448 \h </w:instrText>
      </w:r>
      <w:r>
        <w:rPr>
          <w:noProof/>
        </w:rPr>
      </w:r>
      <w:r>
        <w:rPr>
          <w:noProof/>
        </w:rPr>
        <w:fldChar w:fldCharType="separate"/>
      </w:r>
      <w:r>
        <w:rPr>
          <w:noProof/>
        </w:rPr>
        <w:t>147</w:t>
      </w:r>
      <w:r>
        <w:rPr>
          <w:noProof/>
        </w:rPr>
        <w:fldChar w:fldCharType="end"/>
      </w:r>
    </w:p>
    <w:p w14:paraId="7D03E0C8" w14:textId="36F4877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_Toc187256449 \h </w:instrText>
      </w:r>
      <w:r>
        <w:rPr>
          <w:noProof/>
        </w:rPr>
      </w:r>
      <w:r>
        <w:rPr>
          <w:noProof/>
        </w:rPr>
        <w:fldChar w:fldCharType="separate"/>
      </w:r>
      <w:r>
        <w:rPr>
          <w:noProof/>
        </w:rPr>
        <w:t>147</w:t>
      </w:r>
      <w:r>
        <w:rPr>
          <w:noProof/>
        </w:rPr>
        <w:fldChar w:fldCharType="end"/>
      </w:r>
    </w:p>
    <w:p w14:paraId="18D36407" w14:textId="4FD266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_Toc187256450 \h </w:instrText>
      </w:r>
      <w:r>
        <w:rPr>
          <w:noProof/>
        </w:rPr>
      </w:r>
      <w:r>
        <w:rPr>
          <w:noProof/>
        </w:rPr>
        <w:fldChar w:fldCharType="separate"/>
      </w:r>
      <w:r>
        <w:rPr>
          <w:noProof/>
        </w:rPr>
        <w:t>147</w:t>
      </w:r>
      <w:r>
        <w:rPr>
          <w:noProof/>
        </w:rPr>
        <w:fldChar w:fldCharType="end"/>
      </w:r>
    </w:p>
    <w:p w14:paraId="00B10E54" w14:textId="39B3D6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_Toc187256451 \h </w:instrText>
      </w:r>
      <w:r>
        <w:rPr>
          <w:noProof/>
        </w:rPr>
      </w:r>
      <w:r>
        <w:rPr>
          <w:noProof/>
        </w:rPr>
        <w:fldChar w:fldCharType="separate"/>
      </w:r>
      <w:r>
        <w:rPr>
          <w:noProof/>
        </w:rPr>
        <w:t>147</w:t>
      </w:r>
      <w:r>
        <w:rPr>
          <w:noProof/>
        </w:rPr>
        <w:fldChar w:fldCharType="end"/>
      </w:r>
    </w:p>
    <w:p w14:paraId="237F5F52" w14:textId="0B4D1C6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_Toc187256452 \h </w:instrText>
      </w:r>
      <w:r>
        <w:rPr>
          <w:noProof/>
        </w:rPr>
      </w:r>
      <w:r>
        <w:rPr>
          <w:noProof/>
        </w:rPr>
        <w:fldChar w:fldCharType="separate"/>
      </w:r>
      <w:r>
        <w:rPr>
          <w:noProof/>
        </w:rPr>
        <w:t>147</w:t>
      </w:r>
      <w:r>
        <w:rPr>
          <w:noProof/>
        </w:rPr>
        <w:fldChar w:fldCharType="end"/>
      </w:r>
    </w:p>
    <w:p w14:paraId="6878861C" w14:textId="3B041E6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_Toc187256453 \h </w:instrText>
      </w:r>
      <w:r>
        <w:rPr>
          <w:noProof/>
        </w:rPr>
      </w:r>
      <w:r>
        <w:rPr>
          <w:noProof/>
        </w:rPr>
        <w:fldChar w:fldCharType="separate"/>
      </w:r>
      <w:r>
        <w:rPr>
          <w:noProof/>
        </w:rPr>
        <w:t>147</w:t>
      </w:r>
      <w:r>
        <w:rPr>
          <w:noProof/>
        </w:rPr>
        <w:fldChar w:fldCharType="end"/>
      </w:r>
    </w:p>
    <w:p w14:paraId="72BDC3C9" w14:textId="0D62ACA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_Toc187256454 \h </w:instrText>
      </w:r>
      <w:r>
        <w:rPr>
          <w:noProof/>
        </w:rPr>
      </w:r>
      <w:r>
        <w:rPr>
          <w:noProof/>
        </w:rPr>
        <w:fldChar w:fldCharType="separate"/>
      </w:r>
      <w:r>
        <w:rPr>
          <w:noProof/>
        </w:rPr>
        <w:t>147</w:t>
      </w:r>
      <w:r>
        <w:rPr>
          <w:noProof/>
        </w:rPr>
        <w:fldChar w:fldCharType="end"/>
      </w:r>
    </w:p>
    <w:p w14:paraId="750CF5D8" w14:textId="15961AC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_Toc187256455 \h </w:instrText>
      </w:r>
      <w:r>
        <w:rPr>
          <w:noProof/>
        </w:rPr>
      </w:r>
      <w:r>
        <w:rPr>
          <w:noProof/>
        </w:rPr>
        <w:fldChar w:fldCharType="separate"/>
      </w:r>
      <w:r>
        <w:rPr>
          <w:noProof/>
        </w:rPr>
        <w:t>148</w:t>
      </w:r>
      <w:r>
        <w:rPr>
          <w:noProof/>
        </w:rPr>
        <w:fldChar w:fldCharType="end"/>
      </w:r>
    </w:p>
    <w:p w14:paraId="0D405B2E" w14:textId="39E724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_Toc187256456 \h </w:instrText>
      </w:r>
      <w:r>
        <w:rPr>
          <w:noProof/>
        </w:rPr>
      </w:r>
      <w:r>
        <w:rPr>
          <w:noProof/>
        </w:rPr>
        <w:fldChar w:fldCharType="separate"/>
      </w:r>
      <w:r>
        <w:rPr>
          <w:noProof/>
        </w:rPr>
        <w:t>148</w:t>
      </w:r>
      <w:r>
        <w:rPr>
          <w:noProof/>
        </w:rPr>
        <w:fldChar w:fldCharType="end"/>
      </w:r>
    </w:p>
    <w:p w14:paraId="78F6A2FD" w14:textId="58C0E1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_Toc187256457 \h </w:instrText>
      </w:r>
      <w:r>
        <w:rPr>
          <w:noProof/>
        </w:rPr>
      </w:r>
      <w:r>
        <w:rPr>
          <w:noProof/>
        </w:rPr>
        <w:fldChar w:fldCharType="separate"/>
      </w:r>
      <w:r>
        <w:rPr>
          <w:noProof/>
        </w:rPr>
        <w:t>148</w:t>
      </w:r>
      <w:r>
        <w:rPr>
          <w:noProof/>
        </w:rPr>
        <w:fldChar w:fldCharType="end"/>
      </w:r>
    </w:p>
    <w:p w14:paraId="28D7B55A" w14:textId="692E46D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_Toc187256458 \h </w:instrText>
      </w:r>
      <w:r>
        <w:rPr>
          <w:noProof/>
        </w:rPr>
      </w:r>
      <w:r>
        <w:rPr>
          <w:noProof/>
        </w:rPr>
        <w:fldChar w:fldCharType="separate"/>
      </w:r>
      <w:r>
        <w:rPr>
          <w:noProof/>
        </w:rPr>
        <w:t>157</w:t>
      </w:r>
      <w:r>
        <w:rPr>
          <w:noProof/>
        </w:rPr>
        <w:fldChar w:fldCharType="end"/>
      </w:r>
    </w:p>
    <w:p w14:paraId="765517D5" w14:textId="2E40F62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_Toc187256459 \h </w:instrText>
      </w:r>
      <w:r>
        <w:rPr>
          <w:noProof/>
        </w:rPr>
      </w:r>
      <w:r>
        <w:rPr>
          <w:noProof/>
        </w:rPr>
        <w:fldChar w:fldCharType="separate"/>
      </w:r>
      <w:r>
        <w:rPr>
          <w:noProof/>
        </w:rPr>
        <w:t>157</w:t>
      </w:r>
      <w:r>
        <w:rPr>
          <w:noProof/>
        </w:rPr>
        <w:fldChar w:fldCharType="end"/>
      </w:r>
    </w:p>
    <w:p w14:paraId="398033ED" w14:textId="395106B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_Toc187256460 \h </w:instrText>
      </w:r>
      <w:r>
        <w:rPr>
          <w:noProof/>
        </w:rPr>
      </w:r>
      <w:r>
        <w:rPr>
          <w:noProof/>
        </w:rPr>
        <w:fldChar w:fldCharType="separate"/>
      </w:r>
      <w:r>
        <w:rPr>
          <w:noProof/>
        </w:rPr>
        <w:t>157</w:t>
      </w:r>
      <w:r>
        <w:rPr>
          <w:noProof/>
        </w:rPr>
        <w:fldChar w:fldCharType="end"/>
      </w:r>
    </w:p>
    <w:p w14:paraId="0654D428" w14:textId="0B512D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_Toc187256461 \h </w:instrText>
      </w:r>
      <w:r>
        <w:rPr>
          <w:noProof/>
        </w:rPr>
      </w:r>
      <w:r>
        <w:rPr>
          <w:noProof/>
        </w:rPr>
        <w:fldChar w:fldCharType="separate"/>
      </w:r>
      <w:r>
        <w:rPr>
          <w:noProof/>
        </w:rPr>
        <w:t>157</w:t>
      </w:r>
      <w:r>
        <w:rPr>
          <w:noProof/>
        </w:rPr>
        <w:fldChar w:fldCharType="end"/>
      </w:r>
    </w:p>
    <w:p w14:paraId="7F5BB9D3" w14:textId="42BE301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_Toc187256462 \h </w:instrText>
      </w:r>
      <w:r>
        <w:rPr>
          <w:noProof/>
        </w:rPr>
      </w:r>
      <w:r>
        <w:rPr>
          <w:noProof/>
        </w:rPr>
        <w:fldChar w:fldCharType="separate"/>
      </w:r>
      <w:r>
        <w:rPr>
          <w:noProof/>
        </w:rPr>
        <w:t>157</w:t>
      </w:r>
      <w:r>
        <w:rPr>
          <w:noProof/>
        </w:rPr>
        <w:fldChar w:fldCharType="end"/>
      </w:r>
    </w:p>
    <w:p w14:paraId="7CF4D5CD" w14:textId="03EE2C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_Toc187256463 \h </w:instrText>
      </w:r>
      <w:r>
        <w:rPr>
          <w:noProof/>
        </w:rPr>
      </w:r>
      <w:r>
        <w:rPr>
          <w:noProof/>
        </w:rPr>
        <w:fldChar w:fldCharType="separate"/>
      </w:r>
      <w:r>
        <w:rPr>
          <w:noProof/>
        </w:rPr>
        <w:t>157</w:t>
      </w:r>
      <w:r>
        <w:rPr>
          <w:noProof/>
        </w:rPr>
        <w:fldChar w:fldCharType="end"/>
      </w:r>
    </w:p>
    <w:p w14:paraId="57BB06F1" w14:textId="47E0E4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_Toc187256464 \h </w:instrText>
      </w:r>
      <w:r>
        <w:rPr>
          <w:noProof/>
        </w:rPr>
      </w:r>
      <w:r>
        <w:rPr>
          <w:noProof/>
        </w:rPr>
        <w:fldChar w:fldCharType="separate"/>
      </w:r>
      <w:r>
        <w:rPr>
          <w:noProof/>
        </w:rPr>
        <w:t>157</w:t>
      </w:r>
      <w:r>
        <w:rPr>
          <w:noProof/>
        </w:rPr>
        <w:fldChar w:fldCharType="end"/>
      </w:r>
    </w:p>
    <w:p w14:paraId="3D0633ED" w14:textId="7344F9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_Toc187256465 \h </w:instrText>
      </w:r>
      <w:r>
        <w:rPr>
          <w:noProof/>
        </w:rPr>
      </w:r>
      <w:r>
        <w:rPr>
          <w:noProof/>
        </w:rPr>
        <w:fldChar w:fldCharType="separate"/>
      </w:r>
      <w:r>
        <w:rPr>
          <w:noProof/>
        </w:rPr>
        <w:t>157</w:t>
      </w:r>
      <w:r>
        <w:rPr>
          <w:noProof/>
        </w:rPr>
        <w:fldChar w:fldCharType="end"/>
      </w:r>
    </w:p>
    <w:p w14:paraId="3202E5E9" w14:textId="077AC9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_Toc187256466 \h </w:instrText>
      </w:r>
      <w:r>
        <w:rPr>
          <w:noProof/>
        </w:rPr>
      </w:r>
      <w:r>
        <w:rPr>
          <w:noProof/>
        </w:rPr>
        <w:fldChar w:fldCharType="separate"/>
      </w:r>
      <w:r>
        <w:rPr>
          <w:noProof/>
        </w:rPr>
        <w:t>158</w:t>
      </w:r>
      <w:r>
        <w:rPr>
          <w:noProof/>
        </w:rPr>
        <w:fldChar w:fldCharType="end"/>
      </w:r>
    </w:p>
    <w:p w14:paraId="343AFB2E" w14:textId="2845C7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_Toc187256467 \h </w:instrText>
      </w:r>
      <w:r>
        <w:rPr>
          <w:noProof/>
        </w:rPr>
      </w:r>
      <w:r>
        <w:rPr>
          <w:noProof/>
        </w:rPr>
        <w:fldChar w:fldCharType="separate"/>
      </w:r>
      <w:r>
        <w:rPr>
          <w:noProof/>
        </w:rPr>
        <w:t>158</w:t>
      </w:r>
      <w:r>
        <w:rPr>
          <w:noProof/>
        </w:rPr>
        <w:fldChar w:fldCharType="end"/>
      </w:r>
    </w:p>
    <w:p w14:paraId="55C2DDE4" w14:textId="394DEA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_Toc187256468 \h </w:instrText>
      </w:r>
      <w:r>
        <w:rPr>
          <w:noProof/>
        </w:rPr>
      </w:r>
      <w:r>
        <w:rPr>
          <w:noProof/>
        </w:rPr>
        <w:fldChar w:fldCharType="separate"/>
      </w:r>
      <w:r>
        <w:rPr>
          <w:noProof/>
        </w:rPr>
        <w:t>158</w:t>
      </w:r>
      <w:r>
        <w:rPr>
          <w:noProof/>
        </w:rPr>
        <w:fldChar w:fldCharType="end"/>
      </w:r>
    </w:p>
    <w:p w14:paraId="2FC746ED" w14:textId="631514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_Toc187256469 \h </w:instrText>
      </w:r>
      <w:r>
        <w:rPr>
          <w:noProof/>
        </w:rPr>
      </w:r>
      <w:r>
        <w:rPr>
          <w:noProof/>
        </w:rPr>
        <w:fldChar w:fldCharType="separate"/>
      </w:r>
      <w:r>
        <w:rPr>
          <w:noProof/>
        </w:rPr>
        <w:t>159</w:t>
      </w:r>
      <w:r>
        <w:rPr>
          <w:noProof/>
        </w:rPr>
        <w:fldChar w:fldCharType="end"/>
      </w:r>
    </w:p>
    <w:p w14:paraId="0AF8B670" w14:textId="66C2EF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_Toc187256470 \h </w:instrText>
      </w:r>
      <w:r>
        <w:rPr>
          <w:noProof/>
        </w:rPr>
      </w:r>
      <w:r>
        <w:rPr>
          <w:noProof/>
        </w:rPr>
        <w:fldChar w:fldCharType="separate"/>
      </w:r>
      <w:r>
        <w:rPr>
          <w:noProof/>
        </w:rPr>
        <w:t>160</w:t>
      </w:r>
      <w:r>
        <w:rPr>
          <w:noProof/>
        </w:rPr>
        <w:fldChar w:fldCharType="end"/>
      </w:r>
    </w:p>
    <w:p w14:paraId="027B8CFB" w14:textId="2691B3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_Toc187256471 \h </w:instrText>
      </w:r>
      <w:r>
        <w:rPr>
          <w:noProof/>
        </w:rPr>
      </w:r>
      <w:r>
        <w:rPr>
          <w:noProof/>
        </w:rPr>
        <w:fldChar w:fldCharType="separate"/>
      </w:r>
      <w:r>
        <w:rPr>
          <w:noProof/>
        </w:rPr>
        <w:t>160</w:t>
      </w:r>
      <w:r>
        <w:rPr>
          <w:noProof/>
        </w:rPr>
        <w:fldChar w:fldCharType="end"/>
      </w:r>
    </w:p>
    <w:p w14:paraId="58DC25B1" w14:textId="3E4663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_Toc187256472 \h </w:instrText>
      </w:r>
      <w:r>
        <w:rPr>
          <w:noProof/>
        </w:rPr>
      </w:r>
      <w:r>
        <w:rPr>
          <w:noProof/>
        </w:rPr>
        <w:fldChar w:fldCharType="separate"/>
      </w:r>
      <w:r>
        <w:rPr>
          <w:noProof/>
        </w:rPr>
        <w:t>160</w:t>
      </w:r>
      <w:r>
        <w:rPr>
          <w:noProof/>
        </w:rPr>
        <w:fldChar w:fldCharType="end"/>
      </w:r>
    </w:p>
    <w:p w14:paraId="109ECD19" w14:textId="512CB29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_Toc187256473 \h </w:instrText>
      </w:r>
      <w:r>
        <w:rPr>
          <w:noProof/>
        </w:rPr>
      </w:r>
      <w:r>
        <w:rPr>
          <w:noProof/>
        </w:rPr>
        <w:fldChar w:fldCharType="separate"/>
      </w:r>
      <w:r>
        <w:rPr>
          <w:noProof/>
        </w:rPr>
        <w:t>160</w:t>
      </w:r>
      <w:r>
        <w:rPr>
          <w:noProof/>
        </w:rPr>
        <w:fldChar w:fldCharType="end"/>
      </w:r>
    </w:p>
    <w:p w14:paraId="372F01BD" w14:textId="2DB203A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_Toc187256474 \h </w:instrText>
      </w:r>
      <w:r>
        <w:rPr>
          <w:noProof/>
        </w:rPr>
      </w:r>
      <w:r>
        <w:rPr>
          <w:noProof/>
        </w:rPr>
        <w:fldChar w:fldCharType="separate"/>
      </w:r>
      <w:r>
        <w:rPr>
          <w:noProof/>
        </w:rPr>
        <w:t>160</w:t>
      </w:r>
      <w:r>
        <w:rPr>
          <w:noProof/>
        </w:rPr>
        <w:fldChar w:fldCharType="end"/>
      </w:r>
    </w:p>
    <w:p w14:paraId="21627858" w14:textId="384208A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_Toc187256475 \h </w:instrText>
      </w:r>
      <w:r>
        <w:rPr>
          <w:noProof/>
        </w:rPr>
      </w:r>
      <w:r>
        <w:rPr>
          <w:noProof/>
        </w:rPr>
        <w:fldChar w:fldCharType="separate"/>
      </w:r>
      <w:r>
        <w:rPr>
          <w:noProof/>
        </w:rPr>
        <w:t>160</w:t>
      </w:r>
      <w:r>
        <w:rPr>
          <w:noProof/>
        </w:rPr>
        <w:fldChar w:fldCharType="end"/>
      </w:r>
    </w:p>
    <w:p w14:paraId="59AF82C9" w14:textId="248BEEA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_Toc187256476 \h </w:instrText>
      </w:r>
      <w:r>
        <w:rPr>
          <w:noProof/>
        </w:rPr>
      </w:r>
      <w:r>
        <w:rPr>
          <w:noProof/>
        </w:rPr>
        <w:fldChar w:fldCharType="separate"/>
      </w:r>
      <w:r>
        <w:rPr>
          <w:noProof/>
        </w:rPr>
        <w:t>161</w:t>
      </w:r>
      <w:r>
        <w:rPr>
          <w:noProof/>
        </w:rPr>
        <w:fldChar w:fldCharType="end"/>
      </w:r>
    </w:p>
    <w:p w14:paraId="3D39496A" w14:textId="5EC78F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_Toc187256477 \h </w:instrText>
      </w:r>
      <w:r>
        <w:rPr>
          <w:noProof/>
        </w:rPr>
      </w:r>
      <w:r>
        <w:rPr>
          <w:noProof/>
        </w:rPr>
        <w:fldChar w:fldCharType="separate"/>
      </w:r>
      <w:r>
        <w:rPr>
          <w:noProof/>
        </w:rPr>
        <w:t>162</w:t>
      </w:r>
      <w:r>
        <w:rPr>
          <w:noProof/>
        </w:rPr>
        <w:fldChar w:fldCharType="end"/>
      </w:r>
    </w:p>
    <w:p w14:paraId="59C22CAA" w14:textId="37F1FDB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_Toc187256478 \h </w:instrText>
      </w:r>
      <w:r>
        <w:rPr>
          <w:noProof/>
        </w:rPr>
      </w:r>
      <w:r>
        <w:rPr>
          <w:noProof/>
        </w:rPr>
        <w:fldChar w:fldCharType="separate"/>
      </w:r>
      <w:r>
        <w:rPr>
          <w:noProof/>
        </w:rPr>
        <w:t>162</w:t>
      </w:r>
      <w:r>
        <w:rPr>
          <w:noProof/>
        </w:rPr>
        <w:fldChar w:fldCharType="end"/>
      </w:r>
    </w:p>
    <w:p w14:paraId="093868B4" w14:textId="470BC02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_Toc187256479 \h </w:instrText>
      </w:r>
      <w:r>
        <w:rPr>
          <w:noProof/>
        </w:rPr>
      </w:r>
      <w:r>
        <w:rPr>
          <w:noProof/>
        </w:rPr>
        <w:fldChar w:fldCharType="separate"/>
      </w:r>
      <w:r>
        <w:rPr>
          <w:noProof/>
        </w:rPr>
        <w:t>162</w:t>
      </w:r>
      <w:r>
        <w:rPr>
          <w:noProof/>
        </w:rPr>
        <w:fldChar w:fldCharType="end"/>
      </w:r>
    </w:p>
    <w:p w14:paraId="541566EE" w14:textId="123D2F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_Toc187256480 \h </w:instrText>
      </w:r>
      <w:r>
        <w:rPr>
          <w:noProof/>
        </w:rPr>
      </w:r>
      <w:r>
        <w:rPr>
          <w:noProof/>
        </w:rPr>
        <w:fldChar w:fldCharType="separate"/>
      </w:r>
      <w:r>
        <w:rPr>
          <w:noProof/>
        </w:rPr>
        <w:t>165</w:t>
      </w:r>
      <w:r>
        <w:rPr>
          <w:noProof/>
        </w:rPr>
        <w:fldChar w:fldCharType="end"/>
      </w:r>
    </w:p>
    <w:p w14:paraId="541A9260" w14:textId="0295153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_Toc187256481 \h </w:instrText>
      </w:r>
      <w:r>
        <w:rPr>
          <w:noProof/>
        </w:rPr>
      </w:r>
      <w:r>
        <w:rPr>
          <w:noProof/>
        </w:rPr>
        <w:fldChar w:fldCharType="separate"/>
      </w:r>
      <w:r>
        <w:rPr>
          <w:noProof/>
        </w:rPr>
        <w:t>166</w:t>
      </w:r>
      <w:r>
        <w:rPr>
          <w:noProof/>
        </w:rPr>
        <w:fldChar w:fldCharType="end"/>
      </w:r>
    </w:p>
    <w:p w14:paraId="1A6E4585" w14:textId="44D39B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_Toc187256482 \h </w:instrText>
      </w:r>
      <w:r>
        <w:rPr>
          <w:noProof/>
        </w:rPr>
      </w:r>
      <w:r>
        <w:rPr>
          <w:noProof/>
        </w:rPr>
        <w:fldChar w:fldCharType="separate"/>
      </w:r>
      <w:r>
        <w:rPr>
          <w:noProof/>
        </w:rPr>
        <w:t>166</w:t>
      </w:r>
      <w:r>
        <w:rPr>
          <w:noProof/>
        </w:rPr>
        <w:fldChar w:fldCharType="end"/>
      </w:r>
    </w:p>
    <w:p w14:paraId="136DAE39" w14:textId="741D3EC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590342">
        <w:rPr>
          <w:noProof/>
          <w:lang w:val="en-US"/>
        </w:rPr>
        <w:t>r</w:t>
      </w:r>
      <w:r>
        <w:rPr>
          <w:noProof/>
        </w:rPr>
        <w:t>equirement</w:t>
      </w:r>
      <w:r>
        <w:rPr>
          <w:noProof/>
        </w:rPr>
        <w:tab/>
      </w:r>
      <w:r>
        <w:rPr>
          <w:noProof/>
        </w:rPr>
        <w:fldChar w:fldCharType="begin"/>
      </w:r>
      <w:r>
        <w:rPr>
          <w:noProof/>
        </w:rPr>
        <w:instrText xml:space="preserve"> PAGEREF _Toc187256483 \h </w:instrText>
      </w:r>
      <w:r>
        <w:rPr>
          <w:noProof/>
        </w:rPr>
      </w:r>
      <w:r>
        <w:rPr>
          <w:noProof/>
        </w:rPr>
        <w:fldChar w:fldCharType="separate"/>
      </w:r>
      <w:r>
        <w:rPr>
          <w:noProof/>
        </w:rPr>
        <w:t>166</w:t>
      </w:r>
      <w:r>
        <w:rPr>
          <w:noProof/>
        </w:rPr>
        <w:fldChar w:fldCharType="end"/>
      </w:r>
    </w:p>
    <w:p w14:paraId="71C18F4E" w14:textId="2AB215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_Toc187256484 \h </w:instrText>
      </w:r>
      <w:r>
        <w:rPr>
          <w:noProof/>
        </w:rPr>
      </w:r>
      <w:r>
        <w:rPr>
          <w:noProof/>
        </w:rPr>
        <w:fldChar w:fldCharType="separate"/>
      </w:r>
      <w:r>
        <w:rPr>
          <w:noProof/>
        </w:rPr>
        <w:t>166</w:t>
      </w:r>
      <w:r>
        <w:rPr>
          <w:noProof/>
        </w:rPr>
        <w:fldChar w:fldCharType="end"/>
      </w:r>
    </w:p>
    <w:p w14:paraId="29A391EF" w14:textId="1BA7DE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_Toc187256485 \h </w:instrText>
      </w:r>
      <w:r>
        <w:rPr>
          <w:noProof/>
        </w:rPr>
      </w:r>
      <w:r>
        <w:rPr>
          <w:noProof/>
        </w:rPr>
        <w:fldChar w:fldCharType="separate"/>
      </w:r>
      <w:r>
        <w:rPr>
          <w:noProof/>
        </w:rPr>
        <w:t>166</w:t>
      </w:r>
      <w:r>
        <w:rPr>
          <w:noProof/>
        </w:rPr>
        <w:fldChar w:fldCharType="end"/>
      </w:r>
    </w:p>
    <w:p w14:paraId="03223533" w14:textId="166D76C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_Toc187256486 \h </w:instrText>
      </w:r>
      <w:r>
        <w:rPr>
          <w:noProof/>
        </w:rPr>
      </w:r>
      <w:r>
        <w:rPr>
          <w:noProof/>
        </w:rPr>
        <w:fldChar w:fldCharType="separate"/>
      </w:r>
      <w:r>
        <w:rPr>
          <w:noProof/>
        </w:rPr>
        <w:t>166</w:t>
      </w:r>
      <w:r>
        <w:rPr>
          <w:noProof/>
        </w:rPr>
        <w:fldChar w:fldCharType="end"/>
      </w:r>
    </w:p>
    <w:p w14:paraId="525FA1EB" w14:textId="04315E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_Toc187256487 \h </w:instrText>
      </w:r>
      <w:r>
        <w:rPr>
          <w:noProof/>
        </w:rPr>
      </w:r>
      <w:r>
        <w:rPr>
          <w:noProof/>
        </w:rPr>
        <w:fldChar w:fldCharType="separate"/>
      </w:r>
      <w:r>
        <w:rPr>
          <w:noProof/>
        </w:rPr>
        <w:t>167</w:t>
      </w:r>
      <w:r>
        <w:rPr>
          <w:noProof/>
        </w:rPr>
        <w:fldChar w:fldCharType="end"/>
      </w:r>
    </w:p>
    <w:p w14:paraId="39D39DA6" w14:textId="47E0F4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out-of-band blocking</w:t>
      </w:r>
      <w:r>
        <w:rPr>
          <w:noProof/>
        </w:rPr>
        <w:tab/>
      </w:r>
      <w:r>
        <w:rPr>
          <w:noProof/>
        </w:rPr>
        <w:fldChar w:fldCharType="begin"/>
      </w:r>
      <w:r>
        <w:rPr>
          <w:noProof/>
        </w:rPr>
        <w:instrText xml:space="preserve"> PAGEREF _Toc187256488 \h </w:instrText>
      </w:r>
      <w:r>
        <w:rPr>
          <w:noProof/>
        </w:rPr>
      </w:r>
      <w:r>
        <w:rPr>
          <w:noProof/>
        </w:rPr>
        <w:fldChar w:fldCharType="separate"/>
      </w:r>
      <w:r>
        <w:rPr>
          <w:noProof/>
        </w:rPr>
        <w:t>167</w:t>
      </w:r>
      <w:r>
        <w:rPr>
          <w:noProof/>
        </w:rPr>
        <w:fldChar w:fldCharType="end"/>
      </w:r>
    </w:p>
    <w:p w14:paraId="0653BBA8" w14:textId="04A343E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co-location blocking</w:t>
      </w:r>
      <w:r>
        <w:rPr>
          <w:noProof/>
        </w:rPr>
        <w:tab/>
      </w:r>
      <w:r>
        <w:rPr>
          <w:noProof/>
        </w:rPr>
        <w:fldChar w:fldCharType="begin"/>
      </w:r>
      <w:r>
        <w:rPr>
          <w:noProof/>
        </w:rPr>
        <w:instrText xml:space="preserve"> PAGEREF _Toc187256489 \h </w:instrText>
      </w:r>
      <w:r>
        <w:rPr>
          <w:noProof/>
        </w:rPr>
      </w:r>
      <w:r>
        <w:rPr>
          <w:noProof/>
        </w:rPr>
        <w:fldChar w:fldCharType="separate"/>
      </w:r>
      <w:r>
        <w:rPr>
          <w:noProof/>
        </w:rPr>
        <w:t>167</w:t>
      </w:r>
      <w:r>
        <w:rPr>
          <w:noProof/>
        </w:rPr>
        <w:fldChar w:fldCharType="end"/>
      </w:r>
    </w:p>
    <w:p w14:paraId="5552C10B" w14:textId="30B710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w:t>
      </w:r>
      <w:r w:rsidRPr="00590342">
        <w:rPr>
          <w:noProof/>
          <w:lang w:val="en-US"/>
        </w:rPr>
        <w:t>4</w:t>
      </w:r>
      <w:r>
        <w:rPr>
          <w:noProof/>
        </w:rPr>
        <w:t>.</w:t>
      </w:r>
      <w:r w:rsidRPr="00590342">
        <w:rPr>
          <w:noProof/>
          <w:lang w:val="en-US"/>
        </w:rPr>
        <w:t>2</w:t>
      </w:r>
      <w:r>
        <w:rPr>
          <w:noProof/>
        </w:rPr>
        <w:t>.</w:t>
      </w:r>
      <w:r w:rsidRPr="00590342">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 xml:space="preserve"> procedure for out-of-band blocking</w:t>
      </w:r>
      <w:r>
        <w:rPr>
          <w:noProof/>
        </w:rPr>
        <w:tab/>
      </w:r>
      <w:r>
        <w:rPr>
          <w:noProof/>
        </w:rPr>
        <w:fldChar w:fldCharType="begin"/>
      </w:r>
      <w:r>
        <w:rPr>
          <w:noProof/>
        </w:rPr>
        <w:instrText xml:space="preserve"> PAGEREF _Toc187256490 \h </w:instrText>
      </w:r>
      <w:r>
        <w:rPr>
          <w:noProof/>
        </w:rPr>
      </w:r>
      <w:r>
        <w:rPr>
          <w:noProof/>
        </w:rPr>
        <w:fldChar w:fldCharType="separate"/>
      </w:r>
      <w:r>
        <w:rPr>
          <w:noProof/>
        </w:rPr>
        <w:t>168</w:t>
      </w:r>
      <w:r>
        <w:rPr>
          <w:noProof/>
        </w:rPr>
        <w:fldChar w:fldCharType="end"/>
      </w:r>
    </w:p>
    <w:p w14:paraId="62C4B8DB" w14:textId="3DD1457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_Toc187256491 \h </w:instrText>
      </w:r>
      <w:r>
        <w:rPr>
          <w:noProof/>
        </w:rPr>
      </w:r>
      <w:r>
        <w:rPr>
          <w:noProof/>
        </w:rPr>
        <w:fldChar w:fldCharType="separate"/>
      </w:r>
      <w:r>
        <w:rPr>
          <w:noProof/>
        </w:rPr>
        <w:t>169</w:t>
      </w:r>
      <w:r>
        <w:rPr>
          <w:noProof/>
        </w:rPr>
        <w:fldChar w:fldCharType="end"/>
      </w:r>
    </w:p>
    <w:p w14:paraId="2FF49F0C" w14:textId="628132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1-O</w:t>
      </w:r>
      <w:r>
        <w:rPr>
          <w:noProof/>
        </w:rPr>
        <w:tab/>
      </w:r>
      <w:r>
        <w:rPr>
          <w:noProof/>
        </w:rPr>
        <w:fldChar w:fldCharType="begin"/>
      </w:r>
      <w:r>
        <w:rPr>
          <w:noProof/>
        </w:rPr>
        <w:instrText xml:space="preserve"> PAGEREF _Toc187256492 \h </w:instrText>
      </w:r>
      <w:r>
        <w:rPr>
          <w:noProof/>
        </w:rPr>
      </w:r>
      <w:r>
        <w:rPr>
          <w:noProof/>
        </w:rPr>
        <w:fldChar w:fldCharType="separate"/>
      </w:r>
      <w:r>
        <w:rPr>
          <w:noProof/>
        </w:rPr>
        <w:t>169</w:t>
      </w:r>
      <w:r>
        <w:rPr>
          <w:noProof/>
        </w:rPr>
        <w:fldChar w:fldCharType="end"/>
      </w:r>
    </w:p>
    <w:p w14:paraId="56866201" w14:textId="69A6E3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_Toc187256493 \h </w:instrText>
      </w:r>
      <w:r>
        <w:rPr>
          <w:noProof/>
        </w:rPr>
      </w:r>
      <w:r>
        <w:rPr>
          <w:noProof/>
        </w:rPr>
        <w:fldChar w:fldCharType="separate"/>
      </w:r>
      <w:r>
        <w:rPr>
          <w:noProof/>
        </w:rPr>
        <w:t>169</w:t>
      </w:r>
      <w:r>
        <w:rPr>
          <w:noProof/>
        </w:rPr>
        <w:fldChar w:fldCharType="end"/>
      </w:r>
    </w:p>
    <w:p w14:paraId="7C6AA79C" w14:textId="401DCC4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_Toc187256494 \h </w:instrText>
      </w:r>
      <w:r>
        <w:rPr>
          <w:noProof/>
        </w:rPr>
      </w:r>
      <w:r>
        <w:rPr>
          <w:noProof/>
        </w:rPr>
        <w:fldChar w:fldCharType="separate"/>
      </w:r>
      <w:r>
        <w:rPr>
          <w:noProof/>
        </w:rPr>
        <w:t>169</w:t>
      </w:r>
      <w:r>
        <w:rPr>
          <w:noProof/>
        </w:rPr>
        <w:fldChar w:fldCharType="end"/>
      </w:r>
    </w:p>
    <w:p w14:paraId="22AD176A" w14:textId="7BF138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2-O</w:t>
      </w:r>
      <w:r>
        <w:rPr>
          <w:noProof/>
        </w:rPr>
        <w:tab/>
      </w:r>
      <w:r>
        <w:rPr>
          <w:noProof/>
        </w:rPr>
        <w:fldChar w:fldCharType="begin"/>
      </w:r>
      <w:r>
        <w:rPr>
          <w:noProof/>
        </w:rPr>
        <w:instrText xml:space="preserve"> PAGEREF _Toc187256495 \h </w:instrText>
      </w:r>
      <w:r>
        <w:rPr>
          <w:noProof/>
        </w:rPr>
      </w:r>
      <w:r>
        <w:rPr>
          <w:noProof/>
        </w:rPr>
        <w:fldChar w:fldCharType="separate"/>
      </w:r>
      <w:r>
        <w:rPr>
          <w:noProof/>
        </w:rPr>
        <w:t>170</w:t>
      </w:r>
      <w:r>
        <w:rPr>
          <w:noProof/>
        </w:rPr>
        <w:fldChar w:fldCharType="end"/>
      </w:r>
    </w:p>
    <w:p w14:paraId="65680E34" w14:textId="62EB95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sidRPr="00590342">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590342">
        <w:rPr>
          <w:noProof/>
          <w:lang w:val="en-US"/>
        </w:rPr>
        <w:t>equirement</w:t>
      </w:r>
      <w:r>
        <w:rPr>
          <w:noProof/>
        </w:rPr>
        <w:tab/>
      </w:r>
      <w:r>
        <w:rPr>
          <w:noProof/>
        </w:rPr>
        <w:fldChar w:fldCharType="begin"/>
      </w:r>
      <w:r>
        <w:rPr>
          <w:noProof/>
        </w:rPr>
        <w:instrText xml:space="preserve"> PAGEREF _Toc187256496 \h </w:instrText>
      </w:r>
      <w:r>
        <w:rPr>
          <w:noProof/>
        </w:rPr>
      </w:r>
      <w:r>
        <w:rPr>
          <w:noProof/>
        </w:rPr>
        <w:fldChar w:fldCharType="separate"/>
      </w:r>
      <w:r>
        <w:rPr>
          <w:noProof/>
        </w:rPr>
        <w:t>170</w:t>
      </w:r>
      <w:r>
        <w:rPr>
          <w:noProof/>
        </w:rPr>
        <w:fldChar w:fldCharType="end"/>
      </w:r>
    </w:p>
    <w:p w14:paraId="63F5D2C8" w14:textId="5DE804E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_Toc187256497 \h </w:instrText>
      </w:r>
      <w:r>
        <w:rPr>
          <w:noProof/>
        </w:rPr>
      </w:r>
      <w:r>
        <w:rPr>
          <w:noProof/>
        </w:rPr>
        <w:fldChar w:fldCharType="separate"/>
      </w:r>
      <w:r>
        <w:rPr>
          <w:noProof/>
        </w:rPr>
        <w:t>170</w:t>
      </w:r>
      <w:r>
        <w:rPr>
          <w:noProof/>
        </w:rPr>
        <w:fldChar w:fldCharType="end"/>
      </w:r>
    </w:p>
    <w:p w14:paraId="68A42017" w14:textId="5B5FD1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_Toc187256498 \h </w:instrText>
      </w:r>
      <w:r>
        <w:rPr>
          <w:noProof/>
        </w:rPr>
      </w:r>
      <w:r>
        <w:rPr>
          <w:noProof/>
        </w:rPr>
        <w:fldChar w:fldCharType="separate"/>
      </w:r>
      <w:r>
        <w:rPr>
          <w:noProof/>
        </w:rPr>
        <w:t>170</w:t>
      </w:r>
      <w:r>
        <w:rPr>
          <w:noProof/>
        </w:rPr>
        <w:fldChar w:fldCharType="end"/>
      </w:r>
    </w:p>
    <w:p w14:paraId="7B6FFF99" w14:textId="56B069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_Toc187256499 \h </w:instrText>
      </w:r>
      <w:r>
        <w:rPr>
          <w:noProof/>
        </w:rPr>
      </w:r>
      <w:r>
        <w:rPr>
          <w:noProof/>
        </w:rPr>
        <w:fldChar w:fldCharType="separate"/>
      </w:r>
      <w:r>
        <w:rPr>
          <w:noProof/>
        </w:rPr>
        <w:t>171</w:t>
      </w:r>
      <w:r>
        <w:rPr>
          <w:noProof/>
        </w:rPr>
        <w:fldChar w:fldCharType="end"/>
      </w:r>
    </w:p>
    <w:p w14:paraId="12AD8A58" w14:textId="658F7B2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_Toc187256500 \h </w:instrText>
      </w:r>
      <w:r>
        <w:rPr>
          <w:noProof/>
        </w:rPr>
      </w:r>
      <w:r>
        <w:rPr>
          <w:noProof/>
        </w:rPr>
        <w:fldChar w:fldCharType="separate"/>
      </w:r>
      <w:r>
        <w:rPr>
          <w:noProof/>
        </w:rPr>
        <w:t>171</w:t>
      </w:r>
      <w:r>
        <w:rPr>
          <w:noProof/>
        </w:rPr>
        <w:fldChar w:fldCharType="end"/>
      </w:r>
    </w:p>
    <w:p w14:paraId="26A10BE4" w14:textId="4083FC9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_Toc187256501 \h </w:instrText>
      </w:r>
      <w:r>
        <w:rPr>
          <w:noProof/>
        </w:rPr>
      </w:r>
      <w:r>
        <w:rPr>
          <w:noProof/>
        </w:rPr>
        <w:fldChar w:fldCharType="separate"/>
      </w:r>
      <w:r>
        <w:rPr>
          <w:noProof/>
        </w:rPr>
        <w:t>171</w:t>
      </w:r>
      <w:r>
        <w:rPr>
          <w:noProof/>
        </w:rPr>
        <w:fldChar w:fldCharType="end"/>
      </w:r>
    </w:p>
    <w:p w14:paraId="0B51ECF8" w14:textId="2CD76C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_Toc187256502 \h </w:instrText>
      </w:r>
      <w:r>
        <w:rPr>
          <w:noProof/>
        </w:rPr>
      </w:r>
      <w:r>
        <w:rPr>
          <w:noProof/>
        </w:rPr>
        <w:fldChar w:fldCharType="separate"/>
      </w:r>
      <w:r>
        <w:rPr>
          <w:noProof/>
        </w:rPr>
        <w:t>171</w:t>
      </w:r>
      <w:r>
        <w:rPr>
          <w:noProof/>
        </w:rPr>
        <w:fldChar w:fldCharType="end"/>
      </w:r>
    </w:p>
    <w:p w14:paraId="60FC8FFA" w14:textId="5404C21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lastRenderedPageBreak/>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_Toc187256503 \h </w:instrText>
      </w:r>
      <w:r>
        <w:rPr>
          <w:noProof/>
        </w:rPr>
      </w:r>
      <w:r>
        <w:rPr>
          <w:noProof/>
        </w:rPr>
        <w:fldChar w:fldCharType="separate"/>
      </w:r>
      <w:r>
        <w:rPr>
          <w:noProof/>
        </w:rPr>
        <w:t>172</w:t>
      </w:r>
      <w:r>
        <w:rPr>
          <w:noProof/>
        </w:rPr>
        <w:fldChar w:fldCharType="end"/>
      </w:r>
    </w:p>
    <w:p w14:paraId="542C5844" w14:textId="419E59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_Toc187256504 \h </w:instrText>
      </w:r>
      <w:r>
        <w:rPr>
          <w:noProof/>
        </w:rPr>
      </w:r>
      <w:r>
        <w:rPr>
          <w:noProof/>
        </w:rPr>
        <w:fldChar w:fldCharType="separate"/>
      </w:r>
      <w:r>
        <w:rPr>
          <w:noProof/>
        </w:rPr>
        <w:t>172</w:t>
      </w:r>
      <w:r>
        <w:rPr>
          <w:noProof/>
        </w:rPr>
        <w:fldChar w:fldCharType="end"/>
      </w:r>
    </w:p>
    <w:p w14:paraId="4442F880" w14:textId="3DA055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_Toc187256505 \h </w:instrText>
      </w:r>
      <w:r>
        <w:rPr>
          <w:noProof/>
        </w:rPr>
      </w:r>
      <w:r>
        <w:rPr>
          <w:noProof/>
        </w:rPr>
        <w:fldChar w:fldCharType="separate"/>
      </w:r>
      <w:r>
        <w:rPr>
          <w:noProof/>
        </w:rPr>
        <w:t>172</w:t>
      </w:r>
      <w:r>
        <w:rPr>
          <w:noProof/>
        </w:rPr>
        <w:fldChar w:fldCharType="end"/>
      </w:r>
    </w:p>
    <w:p w14:paraId="5844317F" w14:textId="427988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_Toc187256506 \h </w:instrText>
      </w:r>
      <w:r>
        <w:rPr>
          <w:noProof/>
        </w:rPr>
      </w:r>
      <w:r>
        <w:rPr>
          <w:noProof/>
        </w:rPr>
        <w:fldChar w:fldCharType="separate"/>
      </w:r>
      <w:r>
        <w:rPr>
          <w:noProof/>
        </w:rPr>
        <w:t>173</w:t>
      </w:r>
      <w:r>
        <w:rPr>
          <w:noProof/>
        </w:rPr>
        <w:fldChar w:fldCharType="end"/>
      </w:r>
    </w:p>
    <w:p w14:paraId="4B2BBDA9" w14:textId="15B12C7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_Toc187256507 \h </w:instrText>
      </w:r>
      <w:r>
        <w:rPr>
          <w:noProof/>
        </w:rPr>
      </w:r>
      <w:r>
        <w:rPr>
          <w:noProof/>
        </w:rPr>
        <w:fldChar w:fldCharType="separate"/>
      </w:r>
      <w:r>
        <w:rPr>
          <w:noProof/>
        </w:rPr>
        <w:t>174</w:t>
      </w:r>
      <w:r>
        <w:rPr>
          <w:noProof/>
        </w:rPr>
        <w:fldChar w:fldCharType="end"/>
      </w:r>
    </w:p>
    <w:p w14:paraId="6817E524" w14:textId="29582B0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_Toc187256508 \h </w:instrText>
      </w:r>
      <w:r>
        <w:rPr>
          <w:noProof/>
        </w:rPr>
      </w:r>
      <w:r>
        <w:rPr>
          <w:noProof/>
        </w:rPr>
        <w:fldChar w:fldCharType="separate"/>
      </w:r>
      <w:r>
        <w:rPr>
          <w:noProof/>
        </w:rPr>
        <w:t>174</w:t>
      </w:r>
      <w:r>
        <w:rPr>
          <w:noProof/>
        </w:rPr>
        <w:fldChar w:fldCharType="end"/>
      </w:r>
    </w:p>
    <w:p w14:paraId="77BE93BB" w14:textId="79E16B1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_Toc187256509 \h </w:instrText>
      </w:r>
      <w:r>
        <w:rPr>
          <w:noProof/>
        </w:rPr>
      </w:r>
      <w:r>
        <w:rPr>
          <w:noProof/>
        </w:rPr>
        <w:fldChar w:fldCharType="separate"/>
      </w:r>
      <w:r>
        <w:rPr>
          <w:noProof/>
        </w:rPr>
        <w:t>174</w:t>
      </w:r>
      <w:r>
        <w:rPr>
          <w:noProof/>
        </w:rPr>
        <w:fldChar w:fldCharType="end"/>
      </w:r>
    </w:p>
    <w:p w14:paraId="65365E39" w14:textId="55E7901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_Toc187256510 \h </w:instrText>
      </w:r>
      <w:r>
        <w:rPr>
          <w:noProof/>
        </w:rPr>
      </w:r>
      <w:r>
        <w:rPr>
          <w:noProof/>
        </w:rPr>
        <w:fldChar w:fldCharType="separate"/>
      </w:r>
      <w:r>
        <w:rPr>
          <w:noProof/>
        </w:rPr>
        <w:t>174</w:t>
      </w:r>
      <w:r>
        <w:rPr>
          <w:noProof/>
        </w:rPr>
        <w:fldChar w:fldCharType="end"/>
      </w:r>
    </w:p>
    <w:p w14:paraId="71C9A31F" w14:textId="060B18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_Toc187256511 \h </w:instrText>
      </w:r>
      <w:r>
        <w:rPr>
          <w:noProof/>
        </w:rPr>
      </w:r>
      <w:r>
        <w:rPr>
          <w:noProof/>
        </w:rPr>
        <w:fldChar w:fldCharType="separate"/>
      </w:r>
      <w:r>
        <w:rPr>
          <w:noProof/>
        </w:rPr>
        <w:t>174</w:t>
      </w:r>
      <w:r>
        <w:rPr>
          <w:noProof/>
        </w:rPr>
        <w:fldChar w:fldCharType="end"/>
      </w:r>
    </w:p>
    <w:p w14:paraId="5F83C41C" w14:textId="705C75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_Toc187256512 \h </w:instrText>
      </w:r>
      <w:r>
        <w:rPr>
          <w:noProof/>
        </w:rPr>
      </w:r>
      <w:r>
        <w:rPr>
          <w:noProof/>
        </w:rPr>
        <w:fldChar w:fldCharType="separate"/>
      </w:r>
      <w:r>
        <w:rPr>
          <w:noProof/>
        </w:rPr>
        <w:t>174</w:t>
      </w:r>
      <w:r>
        <w:rPr>
          <w:noProof/>
        </w:rPr>
        <w:fldChar w:fldCharType="end"/>
      </w:r>
    </w:p>
    <w:p w14:paraId="5D075D15" w14:textId="0889BD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_Toc187256513 \h </w:instrText>
      </w:r>
      <w:r>
        <w:rPr>
          <w:noProof/>
        </w:rPr>
      </w:r>
      <w:r>
        <w:rPr>
          <w:noProof/>
        </w:rPr>
        <w:fldChar w:fldCharType="separate"/>
      </w:r>
      <w:r>
        <w:rPr>
          <w:noProof/>
        </w:rPr>
        <w:t>175</w:t>
      </w:r>
      <w:r>
        <w:rPr>
          <w:noProof/>
        </w:rPr>
        <w:fldChar w:fldCharType="end"/>
      </w:r>
    </w:p>
    <w:p w14:paraId="7E8AD294" w14:textId="0A03D72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_Toc187256514 \h </w:instrText>
      </w:r>
      <w:r>
        <w:rPr>
          <w:noProof/>
        </w:rPr>
      </w:r>
      <w:r>
        <w:rPr>
          <w:noProof/>
        </w:rPr>
        <w:fldChar w:fldCharType="separate"/>
      </w:r>
      <w:r>
        <w:rPr>
          <w:noProof/>
        </w:rPr>
        <w:t>175</w:t>
      </w:r>
      <w:r>
        <w:rPr>
          <w:noProof/>
        </w:rPr>
        <w:fldChar w:fldCharType="end"/>
      </w:r>
    </w:p>
    <w:p w14:paraId="2EBD83CF" w14:textId="474C6D7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_Toc187256515 \h </w:instrText>
      </w:r>
      <w:r>
        <w:rPr>
          <w:noProof/>
        </w:rPr>
      </w:r>
      <w:r>
        <w:rPr>
          <w:noProof/>
        </w:rPr>
        <w:fldChar w:fldCharType="separate"/>
      </w:r>
      <w:r>
        <w:rPr>
          <w:noProof/>
        </w:rPr>
        <w:t>175</w:t>
      </w:r>
      <w:r>
        <w:rPr>
          <w:noProof/>
        </w:rPr>
        <w:fldChar w:fldCharType="end"/>
      </w:r>
    </w:p>
    <w:p w14:paraId="37766268" w14:textId="22E318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_Toc187256516 \h </w:instrText>
      </w:r>
      <w:r>
        <w:rPr>
          <w:noProof/>
        </w:rPr>
      </w:r>
      <w:r>
        <w:rPr>
          <w:noProof/>
        </w:rPr>
        <w:fldChar w:fldCharType="separate"/>
      </w:r>
      <w:r>
        <w:rPr>
          <w:noProof/>
        </w:rPr>
        <w:t>180</w:t>
      </w:r>
      <w:r>
        <w:rPr>
          <w:noProof/>
        </w:rPr>
        <w:fldChar w:fldCharType="end"/>
      </w:r>
    </w:p>
    <w:p w14:paraId="53AA1130" w14:textId="20CBB6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_Toc187256517 \h </w:instrText>
      </w:r>
      <w:r>
        <w:rPr>
          <w:noProof/>
        </w:rPr>
      </w:r>
      <w:r>
        <w:rPr>
          <w:noProof/>
        </w:rPr>
        <w:fldChar w:fldCharType="separate"/>
      </w:r>
      <w:r>
        <w:rPr>
          <w:noProof/>
        </w:rPr>
        <w:t>180</w:t>
      </w:r>
      <w:r>
        <w:rPr>
          <w:noProof/>
        </w:rPr>
        <w:fldChar w:fldCharType="end"/>
      </w:r>
    </w:p>
    <w:p w14:paraId="3E623D5F" w14:textId="55BA53F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_Toc187256518 \h </w:instrText>
      </w:r>
      <w:r>
        <w:rPr>
          <w:noProof/>
        </w:rPr>
      </w:r>
      <w:r>
        <w:rPr>
          <w:noProof/>
        </w:rPr>
        <w:fldChar w:fldCharType="separate"/>
      </w:r>
      <w:r>
        <w:rPr>
          <w:noProof/>
        </w:rPr>
        <w:t>180</w:t>
      </w:r>
      <w:r>
        <w:rPr>
          <w:noProof/>
        </w:rPr>
        <w:fldChar w:fldCharType="end"/>
      </w:r>
    </w:p>
    <w:p w14:paraId="59D944AB" w14:textId="7620B13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_Toc187256519 \h </w:instrText>
      </w:r>
      <w:r>
        <w:rPr>
          <w:noProof/>
        </w:rPr>
      </w:r>
      <w:r>
        <w:rPr>
          <w:noProof/>
        </w:rPr>
        <w:fldChar w:fldCharType="separate"/>
      </w:r>
      <w:r>
        <w:rPr>
          <w:noProof/>
        </w:rPr>
        <w:t>180</w:t>
      </w:r>
      <w:r>
        <w:rPr>
          <w:noProof/>
        </w:rPr>
        <w:fldChar w:fldCharType="end"/>
      </w:r>
    </w:p>
    <w:p w14:paraId="7F2C482E" w14:textId="49CD0D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_Toc187256520 \h </w:instrText>
      </w:r>
      <w:r>
        <w:rPr>
          <w:noProof/>
        </w:rPr>
      </w:r>
      <w:r>
        <w:rPr>
          <w:noProof/>
        </w:rPr>
        <w:fldChar w:fldCharType="separate"/>
      </w:r>
      <w:r>
        <w:rPr>
          <w:noProof/>
        </w:rPr>
        <w:t>181</w:t>
      </w:r>
      <w:r>
        <w:rPr>
          <w:noProof/>
        </w:rPr>
        <w:fldChar w:fldCharType="end"/>
      </w:r>
    </w:p>
    <w:p w14:paraId="60DA1AC6" w14:textId="546C2C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_Toc187256521 \h </w:instrText>
      </w:r>
      <w:r>
        <w:rPr>
          <w:noProof/>
        </w:rPr>
      </w:r>
      <w:r>
        <w:rPr>
          <w:noProof/>
        </w:rPr>
        <w:fldChar w:fldCharType="separate"/>
      </w:r>
      <w:r>
        <w:rPr>
          <w:noProof/>
        </w:rPr>
        <w:t>181</w:t>
      </w:r>
      <w:r>
        <w:rPr>
          <w:noProof/>
        </w:rPr>
        <w:fldChar w:fldCharType="end"/>
      </w:r>
    </w:p>
    <w:p w14:paraId="2A4206C2" w14:textId="2F3B81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_Toc187256522 \h </w:instrText>
      </w:r>
      <w:r>
        <w:rPr>
          <w:noProof/>
        </w:rPr>
      </w:r>
      <w:r>
        <w:rPr>
          <w:noProof/>
        </w:rPr>
        <w:fldChar w:fldCharType="separate"/>
      </w:r>
      <w:r>
        <w:rPr>
          <w:noProof/>
        </w:rPr>
        <w:t>181</w:t>
      </w:r>
      <w:r>
        <w:rPr>
          <w:noProof/>
        </w:rPr>
        <w:fldChar w:fldCharType="end"/>
      </w:r>
    </w:p>
    <w:p w14:paraId="4209F860" w14:textId="60EC63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_Toc187256523 \h </w:instrText>
      </w:r>
      <w:r>
        <w:rPr>
          <w:noProof/>
        </w:rPr>
      </w:r>
      <w:r>
        <w:rPr>
          <w:noProof/>
        </w:rPr>
        <w:fldChar w:fldCharType="separate"/>
      </w:r>
      <w:r>
        <w:rPr>
          <w:noProof/>
        </w:rPr>
        <w:t>181</w:t>
      </w:r>
      <w:r>
        <w:rPr>
          <w:noProof/>
        </w:rPr>
        <w:fldChar w:fldCharType="end"/>
      </w:r>
    </w:p>
    <w:p w14:paraId="138A41AF" w14:textId="043E1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_Toc187256524 \h </w:instrText>
      </w:r>
      <w:r>
        <w:rPr>
          <w:noProof/>
        </w:rPr>
      </w:r>
      <w:r>
        <w:rPr>
          <w:noProof/>
        </w:rPr>
        <w:fldChar w:fldCharType="separate"/>
      </w:r>
      <w:r>
        <w:rPr>
          <w:noProof/>
        </w:rPr>
        <w:t>182</w:t>
      </w:r>
      <w:r>
        <w:rPr>
          <w:noProof/>
        </w:rPr>
        <w:fldChar w:fldCharType="end"/>
      </w:r>
    </w:p>
    <w:p w14:paraId="3A06A300" w14:textId="73FEAF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_Toc187256525 \h </w:instrText>
      </w:r>
      <w:r>
        <w:rPr>
          <w:noProof/>
        </w:rPr>
      </w:r>
      <w:r>
        <w:rPr>
          <w:noProof/>
        </w:rPr>
        <w:fldChar w:fldCharType="separate"/>
      </w:r>
      <w:r>
        <w:rPr>
          <w:noProof/>
        </w:rPr>
        <w:t>182</w:t>
      </w:r>
      <w:r>
        <w:rPr>
          <w:noProof/>
        </w:rPr>
        <w:fldChar w:fldCharType="end"/>
      </w:r>
    </w:p>
    <w:p w14:paraId="2BA81B55" w14:textId="4FB3D6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_Toc187256526 \h </w:instrText>
      </w:r>
      <w:r>
        <w:rPr>
          <w:noProof/>
        </w:rPr>
      </w:r>
      <w:r>
        <w:rPr>
          <w:noProof/>
        </w:rPr>
        <w:fldChar w:fldCharType="separate"/>
      </w:r>
      <w:r>
        <w:rPr>
          <w:noProof/>
        </w:rPr>
        <w:t>184</w:t>
      </w:r>
      <w:r>
        <w:rPr>
          <w:noProof/>
        </w:rPr>
        <w:fldChar w:fldCharType="end"/>
      </w:r>
    </w:p>
    <w:p w14:paraId="6B2D47AB" w14:textId="4BCE8F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_Toc187256527 \h </w:instrText>
      </w:r>
      <w:r>
        <w:rPr>
          <w:noProof/>
        </w:rPr>
      </w:r>
      <w:r>
        <w:rPr>
          <w:noProof/>
        </w:rPr>
        <w:fldChar w:fldCharType="separate"/>
      </w:r>
      <w:r>
        <w:rPr>
          <w:noProof/>
        </w:rPr>
        <w:t>186</w:t>
      </w:r>
      <w:r>
        <w:rPr>
          <w:noProof/>
        </w:rPr>
        <w:fldChar w:fldCharType="end"/>
      </w:r>
    </w:p>
    <w:p w14:paraId="43236960" w14:textId="2953781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_Toc187256528 \h </w:instrText>
      </w:r>
      <w:r>
        <w:rPr>
          <w:noProof/>
        </w:rPr>
      </w:r>
      <w:r>
        <w:rPr>
          <w:noProof/>
        </w:rPr>
        <w:fldChar w:fldCharType="separate"/>
      </w:r>
      <w:r>
        <w:rPr>
          <w:noProof/>
        </w:rPr>
        <w:t>186</w:t>
      </w:r>
      <w:r>
        <w:rPr>
          <w:noProof/>
        </w:rPr>
        <w:fldChar w:fldCharType="end"/>
      </w:r>
    </w:p>
    <w:p w14:paraId="408E6443" w14:textId="4E3122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Malgun Gothic"/>
          <w:noProof/>
        </w:rPr>
        <w:t>8.</w:t>
      </w:r>
      <w:r w:rsidRPr="00590342">
        <w:rPr>
          <w:rFonts w:eastAsia="DengXian"/>
          <w:noProof/>
          <w:lang w:eastAsia="zh-CN"/>
        </w:rPr>
        <w:t>1.</w:t>
      </w:r>
      <w:r w:rsidRPr="00590342">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590342">
        <w:rPr>
          <w:rFonts w:eastAsia="Malgun Gothic"/>
          <w:noProof/>
        </w:rPr>
        <w:t>Scope and definitions</w:t>
      </w:r>
      <w:r>
        <w:rPr>
          <w:noProof/>
        </w:rPr>
        <w:tab/>
      </w:r>
      <w:r>
        <w:rPr>
          <w:noProof/>
        </w:rPr>
        <w:fldChar w:fldCharType="begin"/>
      </w:r>
      <w:r>
        <w:rPr>
          <w:noProof/>
        </w:rPr>
        <w:instrText xml:space="preserve"> PAGEREF _Toc187256529 \h </w:instrText>
      </w:r>
      <w:r>
        <w:rPr>
          <w:noProof/>
        </w:rPr>
      </w:r>
      <w:r>
        <w:rPr>
          <w:noProof/>
        </w:rPr>
        <w:fldChar w:fldCharType="separate"/>
      </w:r>
      <w:r>
        <w:rPr>
          <w:noProof/>
        </w:rPr>
        <w:t>186</w:t>
      </w:r>
      <w:r>
        <w:rPr>
          <w:noProof/>
        </w:rPr>
        <w:fldChar w:fldCharType="end"/>
      </w:r>
    </w:p>
    <w:p w14:paraId="31A936C2" w14:textId="05BB31D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_Toc187256530 \h </w:instrText>
      </w:r>
      <w:r>
        <w:rPr>
          <w:noProof/>
        </w:rPr>
      </w:r>
      <w:r>
        <w:rPr>
          <w:noProof/>
        </w:rPr>
        <w:fldChar w:fldCharType="separate"/>
      </w:r>
      <w:r>
        <w:rPr>
          <w:noProof/>
        </w:rPr>
        <w:t>186</w:t>
      </w:r>
      <w:r>
        <w:rPr>
          <w:noProof/>
        </w:rPr>
        <w:fldChar w:fldCharType="end"/>
      </w:r>
    </w:p>
    <w:p w14:paraId="43A670D7" w14:textId="2059233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_Toc187256531 \h </w:instrText>
      </w:r>
      <w:r>
        <w:rPr>
          <w:noProof/>
        </w:rPr>
      </w:r>
      <w:r>
        <w:rPr>
          <w:noProof/>
        </w:rPr>
        <w:fldChar w:fldCharType="separate"/>
      </w:r>
      <w:r>
        <w:rPr>
          <w:noProof/>
        </w:rPr>
        <w:t>187</w:t>
      </w:r>
      <w:r>
        <w:rPr>
          <w:noProof/>
        </w:rPr>
        <w:fldChar w:fldCharType="end"/>
      </w:r>
    </w:p>
    <w:p w14:paraId="6343C311" w14:textId="31F36F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_Toc187256532 \h </w:instrText>
      </w:r>
      <w:r>
        <w:rPr>
          <w:noProof/>
        </w:rPr>
      </w:r>
      <w:r>
        <w:rPr>
          <w:noProof/>
        </w:rPr>
        <w:fldChar w:fldCharType="separate"/>
      </w:r>
      <w:r>
        <w:rPr>
          <w:noProof/>
        </w:rPr>
        <w:t>187</w:t>
      </w:r>
      <w:r>
        <w:rPr>
          <w:noProof/>
        </w:rPr>
        <w:fldChar w:fldCharType="end"/>
      </w:r>
    </w:p>
    <w:p w14:paraId="399F50A6" w14:textId="0B71006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590342">
        <w:rPr>
          <w:noProof/>
          <w:snapToGrid w:val="0"/>
          <w:lang w:eastAsia="zh-CN"/>
        </w:rPr>
        <w:t>requirements</w:t>
      </w:r>
      <w:r>
        <w:rPr>
          <w:noProof/>
        </w:rPr>
        <w:tab/>
      </w:r>
      <w:r>
        <w:rPr>
          <w:noProof/>
        </w:rPr>
        <w:fldChar w:fldCharType="begin"/>
      </w:r>
      <w:r>
        <w:rPr>
          <w:noProof/>
        </w:rPr>
        <w:instrText xml:space="preserve"> PAGEREF _Toc187256533 \h </w:instrText>
      </w:r>
      <w:r>
        <w:rPr>
          <w:noProof/>
        </w:rPr>
      </w:r>
      <w:r>
        <w:rPr>
          <w:noProof/>
        </w:rPr>
        <w:fldChar w:fldCharType="separate"/>
      </w:r>
      <w:r>
        <w:rPr>
          <w:noProof/>
        </w:rPr>
        <w:t>187</w:t>
      </w:r>
      <w:r>
        <w:rPr>
          <w:noProof/>
        </w:rPr>
        <w:fldChar w:fldCharType="end"/>
      </w:r>
    </w:p>
    <w:p w14:paraId="2FE5B23E" w14:textId="3BD4CF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_Toc187256534 \h </w:instrText>
      </w:r>
      <w:r>
        <w:rPr>
          <w:noProof/>
        </w:rPr>
      </w:r>
      <w:r>
        <w:rPr>
          <w:noProof/>
        </w:rPr>
        <w:fldChar w:fldCharType="separate"/>
      </w:r>
      <w:r>
        <w:rPr>
          <w:noProof/>
        </w:rPr>
        <w:t>187</w:t>
      </w:r>
      <w:r>
        <w:rPr>
          <w:noProof/>
        </w:rPr>
        <w:fldChar w:fldCharType="end"/>
      </w:r>
    </w:p>
    <w:p w14:paraId="19F3C85F" w14:textId="773BE5D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_Toc187256535 \h </w:instrText>
      </w:r>
      <w:r>
        <w:rPr>
          <w:noProof/>
        </w:rPr>
      </w:r>
      <w:r>
        <w:rPr>
          <w:noProof/>
        </w:rPr>
        <w:fldChar w:fldCharType="separate"/>
      </w:r>
      <w:r>
        <w:rPr>
          <w:noProof/>
        </w:rPr>
        <w:t>187</w:t>
      </w:r>
      <w:r>
        <w:rPr>
          <w:noProof/>
        </w:rPr>
        <w:fldChar w:fldCharType="end"/>
      </w:r>
    </w:p>
    <w:p w14:paraId="385AA1CE" w14:textId="01EDC1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_Toc187256536 \h </w:instrText>
      </w:r>
      <w:r>
        <w:rPr>
          <w:noProof/>
        </w:rPr>
      </w:r>
      <w:r>
        <w:rPr>
          <w:noProof/>
        </w:rPr>
        <w:fldChar w:fldCharType="separate"/>
      </w:r>
      <w:r>
        <w:rPr>
          <w:noProof/>
        </w:rPr>
        <w:t>187</w:t>
      </w:r>
      <w:r>
        <w:rPr>
          <w:noProof/>
        </w:rPr>
        <w:fldChar w:fldCharType="end"/>
      </w:r>
    </w:p>
    <w:p w14:paraId="07FE25A5" w14:textId="09A4A1B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w:t>
      </w:r>
      <w:r w:rsidRPr="00590342">
        <w:rPr>
          <w:rFonts w:eastAsia="SimSun"/>
          <w:noProof/>
          <w:lang w:eastAsia="zh-CN"/>
        </w:rPr>
        <w:t xml:space="preserve"> uplink</w:t>
      </w:r>
      <w:r w:rsidRPr="00590342">
        <w:rPr>
          <w:rFonts w:eastAsia="SimSun"/>
          <w:noProof/>
        </w:rPr>
        <w:t xml:space="preserve"> </w:t>
      </w:r>
      <w:r w:rsidRPr="00590342">
        <w:rPr>
          <w:rFonts w:eastAsia="SimSun"/>
          <w:noProof/>
          <w:lang w:eastAsia="zh-CN"/>
        </w:rPr>
        <w:t>carrier aggregation</w:t>
      </w:r>
      <w:r>
        <w:rPr>
          <w:noProof/>
        </w:rPr>
        <w:tab/>
      </w:r>
      <w:r>
        <w:rPr>
          <w:noProof/>
        </w:rPr>
        <w:fldChar w:fldCharType="begin"/>
      </w:r>
      <w:r>
        <w:rPr>
          <w:noProof/>
        </w:rPr>
        <w:instrText xml:space="preserve"> PAGEREF _Toc187256537 \h </w:instrText>
      </w:r>
      <w:r>
        <w:rPr>
          <w:noProof/>
        </w:rPr>
      </w:r>
      <w:r>
        <w:rPr>
          <w:noProof/>
        </w:rPr>
        <w:fldChar w:fldCharType="separate"/>
      </w:r>
      <w:r>
        <w:rPr>
          <w:noProof/>
        </w:rPr>
        <w:t>187</w:t>
      </w:r>
      <w:r>
        <w:rPr>
          <w:noProof/>
        </w:rPr>
        <w:fldChar w:fldCharType="end"/>
      </w:r>
    </w:p>
    <w:p w14:paraId="3BF6DB32" w14:textId="163BC3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 TDD with different UL-DL patterns</w:t>
      </w:r>
      <w:r>
        <w:rPr>
          <w:noProof/>
        </w:rPr>
        <w:tab/>
      </w:r>
      <w:r>
        <w:rPr>
          <w:noProof/>
        </w:rPr>
        <w:fldChar w:fldCharType="begin"/>
      </w:r>
      <w:r>
        <w:rPr>
          <w:noProof/>
        </w:rPr>
        <w:instrText xml:space="preserve"> PAGEREF _Toc187256538 \h </w:instrText>
      </w:r>
      <w:r>
        <w:rPr>
          <w:noProof/>
        </w:rPr>
      </w:r>
      <w:r>
        <w:rPr>
          <w:noProof/>
        </w:rPr>
        <w:fldChar w:fldCharType="separate"/>
      </w:r>
      <w:r>
        <w:rPr>
          <w:noProof/>
        </w:rPr>
        <w:t>187</w:t>
      </w:r>
      <w:r>
        <w:rPr>
          <w:noProof/>
        </w:rPr>
        <w:fldChar w:fldCharType="end"/>
      </w:r>
    </w:p>
    <w:p w14:paraId="0843E61C" w14:textId="508871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UL timing adjustment requirements for different scenarios</w:t>
      </w:r>
      <w:r>
        <w:rPr>
          <w:noProof/>
        </w:rPr>
        <w:tab/>
      </w:r>
      <w:r>
        <w:rPr>
          <w:noProof/>
        </w:rPr>
        <w:fldChar w:fldCharType="begin"/>
      </w:r>
      <w:r>
        <w:rPr>
          <w:noProof/>
        </w:rPr>
        <w:instrText xml:space="preserve"> PAGEREF _Toc187256539 \h </w:instrText>
      </w:r>
      <w:r>
        <w:rPr>
          <w:noProof/>
        </w:rPr>
      </w:r>
      <w:r>
        <w:rPr>
          <w:noProof/>
        </w:rPr>
        <w:fldChar w:fldCharType="separate"/>
      </w:r>
      <w:r>
        <w:rPr>
          <w:noProof/>
        </w:rPr>
        <w:t>188</w:t>
      </w:r>
      <w:r>
        <w:rPr>
          <w:noProof/>
        </w:rPr>
        <w:fldChar w:fldCharType="end"/>
      </w:r>
    </w:p>
    <w:p w14:paraId="2FDF6497" w14:textId="0CE07F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2-step RA type requirements for different subcarrier spacings</w:t>
      </w:r>
      <w:r>
        <w:rPr>
          <w:noProof/>
        </w:rPr>
        <w:tab/>
      </w:r>
      <w:r>
        <w:rPr>
          <w:noProof/>
        </w:rPr>
        <w:fldChar w:fldCharType="begin"/>
      </w:r>
      <w:r>
        <w:rPr>
          <w:noProof/>
        </w:rPr>
        <w:instrText xml:space="preserve"> PAGEREF _Toc187256540 \h </w:instrText>
      </w:r>
      <w:r>
        <w:rPr>
          <w:noProof/>
        </w:rPr>
      </w:r>
      <w:r>
        <w:rPr>
          <w:noProof/>
        </w:rPr>
        <w:fldChar w:fldCharType="separate"/>
      </w:r>
      <w:r>
        <w:rPr>
          <w:noProof/>
        </w:rPr>
        <w:t>188</w:t>
      </w:r>
      <w:r>
        <w:rPr>
          <w:noProof/>
        </w:rPr>
        <w:fldChar w:fldCharType="end"/>
      </w:r>
    </w:p>
    <w:p w14:paraId="2822B2F9" w14:textId="1C5E395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_Toc187256541 \h </w:instrText>
      </w:r>
      <w:r>
        <w:rPr>
          <w:noProof/>
        </w:rPr>
      </w:r>
      <w:r>
        <w:rPr>
          <w:noProof/>
        </w:rPr>
        <w:fldChar w:fldCharType="separate"/>
      </w:r>
      <w:r>
        <w:rPr>
          <w:noProof/>
        </w:rPr>
        <w:t>188</w:t>
      </w:r>
      <w:r>
        <w:rPr>
          <w:noProof/>
        </w:rPr>
        <w:fldChar w:fldCharType="end"/>
      </w:r>
    </w:p>
    <w:p w14:paraId="5638C42F" w14:textId="1760BE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_Toc187256542 \h </w:instrText>
      </w:r>
      <w:r>
        <w:rPr>
          <w:noProof/>
        </w:rPr>
      </w:r>
      <w:r>
        <w:rPr>
          <w:noProof/>
        </w:rPr>
        <w:fldChar w:fldCharType="separate"/>
      </w:r>
      <w:r>
        <w:rPr>
          <w:noProof/>
        </w:rPr>
        <w:t>188</w:t>
      </w:r>
      <w:r>
        <w:rPr>
          <w:noProof/>
        </w:rPr>
        <w:fldChar w:fldCharType="end"/>
      </w:r>
    </w:p>
    <w:p w14:paraId="5ACB3516" w14:textId="26AFEA6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590342">
        <w:rPr>
          <w:noProof/>
          <w:snapToGrid w:val="0"/>
          <w:lang w:eastAsia="zh-CN"/>
        </w:rPr>
        <w:t>requirements</w:t>
      </w:r>
      <w:r>
        <w:rPr>
          <w:noProof/>
        </w:rPr>
        <w:tab/>
      </w:r>
      <w:r>
        <w:rPr>
          <w:noProof/>
        </w:rPr>
        <w:fldChar w:fldCharType="begin"/>
      </w:r>
      <w:r>
        <w:rPr>
          <w:noProof/>
        </w:rPr>
        <w:instrText xml:space="preserve"> PAGEREF _Toc187256543 \h </w:instrText>
      </w:r>
      <w:r>
        <w:rPr>
          <w:noProof/>
        </w:rPr>
      </w:r>
      <w:r>
        <w:rPr>
          <w:noProof/>
        </w:rPr>
        <w:fldChar w:fldCharType="separate"/>
      </w:r>
      <w:r>
        <w:rPr>
          <w:noProof/>
        </w:rPr>
        <w:t>188</w:t>
      </w:r>
      <w:r>
        <w:rPr>
          <w:noProof/>
        </w:rPr>
        <w:fldChar w:fldCharType="end"/>
      </w:r>
    </w:p>
    <w:p w14:paraId="40C06A0E" w14:textId="258CFE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_Toc187256544 \h </w:instrText>
      </w:r>
      <w:r>
        <w:rPr>
          <w:noProof/>
        </w:rPr>
      </w:r>
      <w:r>
        <w:rPr>
          <w:noProof/>
        </w:rPr>
        <w:fldChar w:fldCharType="separate"/>
      </w:r>
      <w:r>
        <w:rPr>
          <w:noProof/>
        </w:rPr>
        <w:t>188</w:t>
      </w:r>
      <w:r>
        <w:rPr>
          <w:noProof/>
        </w:rPr>
        <w:fldChar w:fldCharType="end"/>
      </w:r>
    </w:p>
    <w:p w14:paraId="30B1657E" w14:textId="662009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_Toc187256545 \h </w:instrText>
      </w:r>
      <w:r>
        <w:rPr>
          <w:noProof/>
        </w:rPr>
      </w:r>
      <w:r>
        <w:rPr>
          <w:noProof/>
        </w:rPr>
        <w:fldChar w:fldCharType="separate"/>
      </w:r>
      <w:r>
        <w:rPr>
          <w:noProof/>
        </w:rPr>
        <w:t>188</w:t>
      </w:r>
      <w:r>
        <w:rPr>
          <w:noProof/>
        </w:rPr>
        <w:fldChar w:fldCharType="end"/>
      </w:r>
    </w:p>
    <w:p w14:paraId="208F546A" w14:textId="0CBEDCE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_Toc187256546 \h </w:instrText>
      </w:r>
      <w:r>
        <w:rPr>
          <w:noProof/>
        </w:rPr>
      </w:r>
      <w:r>
        <w:rPr>
          <w:noProof/>
        </w:rPr>
        <w:fldChar w:fldCharType="separate"/>
      </w:r>
      <w:r>
        <w:rPr>
          <w:noProof/>
        </w:rPr>
        <w:t>188</w:t>
      </w:r>
      <w:r>
        <w:rPr>
          <w:noProof/>
        </w:rPr>
        <w:fldChar w:fldCharType="end"/>
      </w:r>
    </w:p>
    <w:p w14:paraId="35A61E7B" w14:textId="05F1F6C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_Toc187256547 \h </w:instrText>
      </w:r>
      <w:r>
        <w:rPr>
          <w:noProof/>
        </w:rPr>
      </w:r>
      <w:r>
        <w:rPr>
          <w:noProof/>
        </w:rPr>
        <w:fldChar w:fldCharType="separate"/>
      </w:r>
      <w:r>
        <w:rPr>
          <w:noProof/>
        </w:rPr>
        <w:t>188</w:t>
      </w:r>
      <w:r>
        <w:rPr>
          <w:noProof/>
        </w:rPr>
        <w:fldChar w:fldCharType="end"/>
      </w:r>
    </w:p>
    <w:p w14:paraId="40EC2276" w14:textId="6A84C5D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590342">
        <w:rPr>
          <w:rFonts w:eastAsiaTheme="minorEastAsia"/>
          <w:noProof/>
          <w:lang w:eastAsia="zh-CN"/>
        </w:rPr>
        <w:t>2</w:t>
      </w:r>
      <w:r>
        <w:rPr>
          <w:noProof/>
        </w:rPr>
        <w:t>.</w:t>
      </w:r>
      <w:r w:rsidRPr="0059034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 xml:space="preserve">requirements for </w:t>
      </w:r>
      <w:r w:rsidRPr="00590342">
        <w:rPr>
          <w:rFonts w:eastAsiaTheme="minorEastAsia"/>
          <w:noProof/>
          <w:snapToGrid w:val="0"/>
          <w:lang w:eastAsia="zh-CN"/>
        </w:rPr>
        <w:t>multi-slot PUCCH</w:t>
      </w:r>
      <w:r>
        <w:rPr>
          <w:noProof/>
        </w:rPr>
        <w:tab/>
      </w:r>
      <w:r>
        <w:rPr>
          <w:noProof/>
        </w:rPr>
        <w:fldChar w:fldCharType="begin"/>
      </w:r>
      <w:r>
        <w:rPr>
          <w:noProof/>
        </w:rPr>
        <w:instrText xml:space="preserve"> PAGEREF _Toc187256548 \h </w:instrText>
      </w:r>
      <w:r>
        <w:rPr>
          <w:noProof/>
        </w:rPr>
      </w:r>
      <w:r>
        <w:rPr>
          <w:noProof/>
        </w:rPr>
        <w:fldChar w:fldCharType="separate"/>
      </w:r>
      <w:r>
        <w:rPr>
          <w:noProof/>
        </w:rPr>
        <w:t>188</w:t>
      </w:r>
      <w:r>
        <w:rPr>
          <w:noProof/>
        </w:rPr>
        <w:fldChar w:fldCharType="end"/>
      </w:r>
    </w:p>
    <w:p w14:paraId="3DF2D12C" w14:textId="451775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590342">
        <w:rPr>
          <w:noProof/>
          <w:snapToGrid w:val="0"/>
          <w:lang w:eastAsia="zh-CN"/>
        </w:rPr>
        <w:t>requirements</w:t>
      </w:r>
      <w:r>
        <w:rPr>
          <w:noProof/>
        </w:rPr>
        <w:tab/>
      </w:r>
      <w:r>
        <w:rPr>
          <w:noProof/>
        </w:rPr>
        <w:fldChar w:fldCharType="begin"/>
      </w:r>
      <w:r>
        <w:rPr>
          <w:noProof/>
        </w:rPr>
        <w:instrText xml:space="preserve"> PAGEREF _Toc187256549 \h </w:instrText>
      </w:r>
      <w:r>
        <w:rPr>
          <w:noProof/>
        </w:rPr>
      </w:r>
      <w:r>
        <w:rPr>
          <w:noProof/>
        </w:rPr>
        <w:fldChar w:fldCharType="separate"/>
      </w:r>
      <w:r>
        <w:rPr>
          <w:noProof/>
        </w:rPr>
        <w:t>189</w:t>
      </w:r>
      <w:r>
        <w:rPr>
          <w:noProof/>
        </w:rPr>
        <w:fldChar w:fldCharType="end"/>
      </w:r>
    </w:p>
    <w:p w14:paraId="274F69B1" w14:textId="2211B44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_Toc187256550 \h </w:instrText>
      </w:r>
      <w:r>
        <w:rPr>
          <w:noProof/>
        </w:rPr>
      </w:r>
      <w:r>
        <w:rPr>
          <w:noProof/>
        </w:rPr>
        <w:fldChar w:fldCharType="separate"/>
      </w:r>
      <w:r>
        <w:rPr>
          <w:noProof/>
        </w:rPr>
        <w:t>189</w:t>
      </w:r>
      <w:r>
        <w:rPr>
          <w:noProof/>
        </w:rPr>
        <w:fldChar w:fldCharType="end"/>
      </w:r>
    </w:p>
    <w:p w14:paraId="2C966393" w14:textId="100389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_Toc187256551 \h </w:instrText>
      </w:r>
      <w:r>
        <w:rPr>
          <w:noProof/>
        </w:rPr>
      </w:r>
      <w:r>
        <w:rPr>
          <w:noProof/>
        </w:rPr>
        <w:fldChar w:fldCharType="separate"/>
      </w:r>
      <w:r>
        <w:rPr>
          <w:noProof/>
        </w:rPr>
        <w:t>189</w:t>
      </w:r>
      <w:r>
        <w:rPr>
          <w:noProof/>
        </w:rPr>
        <w:fldChar w:fldCharType="end"/>
      </w:r>
    </w:p>
    <w:p w14:paraId="2076C1B1" w14:textId="5DC144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_Toc187256552 \h </w:instrText>
      </w:r>
      <w:r>
        <w:rPr>
          <w:noProof/>
        </w:rPr>
      </w:r>
      <w:r>
        <w:rPr>
          <w:noProof/>
        </w:rPr>
        <w:fldChar w:fldCharType="separate"/>
      </w:r>
      <w:r>
        <w:rPr>
          <w:noProof/>
        </w:rPr>
        <w:t>189</w:t>
      </w:r>
      <w:r>
        <w:rPr>
          <w:noProof/>
        </w:rPr>
        <w:fldChar w:fldCharType="end"/>
      </w:r>
    </w:p>
    <w:p w14:paraId="06F15B20" w14:textId="67CEB0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_Toc187256553 \h </w:instrText>
      </w:r>
      <w:r>
        <w:rPr>
          <w:noProof/>
        </w:rPr>
      </w:r>
      <w:r>
        <w:rPr>
          <w:noProof/>
        </w:rPr>
        <w:fldChar w:fldCharType="separate"/>
      </w:r>
      <w:r>
        <w:rPr>
          <w:noProof/>
        </w:rPr>
        <w:t>189</w:t>
      </w:r>
      <w:r>
        <w:rPr>
          <w:noProof/>
        </w:rPr>
        <w:fldChar w:fldCharType="end"/>
      </w:r>
    </w:p>
    <w:p w14:paraId="74419A76" w14:textId="2F70E2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_Toc187256554 \h </w:instrText>
      </w:r>
      <w:r>
        <w:rPr>
          <w:noProof/>
        </w:rPr>
      </w:r>
      <w:r>
        <w:rPr>
          <w:noProof/>
        </w:rPr>
        <w:fldChar w:fldCharType="separate"/>
      </w:r>
      <w:r>
        <w:rPr>
          <w:noProof/>
        </w:rPr>
        <w:t>189</w:t>
      </w:r>
      <w:r>
        <w:rPr>
          <w:noProof/>
        </w:rPr>
        <w:fldChar w:fldCharType="end"/>
      </w:r>
    </w:p>
    <w:p w14:paraId="13CF97C8" w14:textId="400808E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_Toc187256555 \h </w:instrText>
      </w:r>
      <w:r>
        <w:rPr>
          <w:noProof/>
        </w:rPr>
      </w:r>
      <w:r>
        <w:rPr>
          <w:noProof/>
        </w:rPr>
        <w:fldChar w:fldCharType="separate"/>
      </w:r>
      <w:r>
        <w:rPr>
          <w:noProof/>
        </w:rPr>
        <w:t>189</w:t>
      </w:r>
      <w:r>
        <w:rPr>
          <w:noProof/>
        </w:rPr>
        <w:fldChar w:fldCharType="end"/>
      </w:r>
    </w:p>
    <w:p w14:paraId="1DFE9153" w14:textId="6A8BF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_Toc187256556 \h </w:instrText>
      </w:r>
      <w:r>
        <w:rPr>
          <w:noProof/>
        </w:rPr>
      </w:r>
      <w:r>
        <w:rPr>
          <w:noProof/>
        </w:rPr>
        <w:fldChar w:fldCharType="separate"/>
      </w:r>
      <w:r>
        <w:rPr>
          <w:noProof/>
        </w:rPr>
        <w:t>189</w:t>
      </w:r>
      <w:r>
        <w:rPr>
          <w:noProof/>
        </w:rPr>
        <w:fldChar w:fldCharType="end"/>
      </w:r>
    </w:p>
    <w:p w14:paraId="4A19E36F" w14:textId="59F865E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590342">
        <w:rPr>
          <w:noProof/>
          <w:snapToGrid w:val="0"/>
          <w:lang w:eastAsia="zh-CN"/>
        </w:rPr>
        <w:t>requirements</w:t>
      </w:r>
      <w:r>
        <w:rPr>
          <w:noProof/>
        </w:rPr>
        <w:tab/>
      </w:r>
      <w:r>
        <w:rPr>
          <w:noProof/>
        </w:rPr>
        <w:fldChar w:fldCharType="begin"/>
      </w:r>
      <w:r>
        <w:rPr>
          <w:noProof/>
        </w:rPr>
        <w:instrText xml:space="preserve"> PAGEREF _Toc187256557 \h </w:instrText>
      </w:r>
      <w:r>
        <w:rPr>
          <w:noProof/>
        </w:rPr>
      </w:r>
      <w:r>
        <w:rPr>
          <w:noProof/>
        </w:rPr>
        <w:fldChar w:fldCharType="separate"/>
      </w:r>
      <w:r>
        <w:rPr>
          <w:noProof/>
        </w:rPr>
        <w:t>189</w:t>
      </w:r>
      <w:r>
        <w:rPr>
          <w:noProof/>
        </w:rPr>
        <w:fldChar w:fldCharType="end"/>
      </w:r>
    </w:p>
    <w:p w14:paraId="5E3701B3" w14:textId="3F7BD6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_Toc187256558 \h </w:instrText>
      </w:r>
      <w:r>
        <w:rPr>
          <w:noProof/>
        </w:rPr>
      </w:r>
      <w:r>
        <w:rPr>
          <w:noProof/>
        </w:rPr>
        <w:fldChar w:fldCharType="separate"/>
      </w:r>
      <w:r>
        <w:rPr>
          <w:noProof/>
        </w:rPr>
        <w:t>189</w:t>
      </w:r>
      <w:r>
        <w:rPr>
          <w:noProof/>
        </w:rPr>
        <w:fldChar w:fldCharType="end"/>
      </w:r>
    </w:p>
    <w:p w14:paraId="7F490AD6" w14:textId="70447D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_Toc187256559 \h </w:instrText>
      </w:r>
      <w:r>
        <w:rPr>
          <w:noProof/>
        </w:rPr>
      </w:r>
      <w:r>
        <w:rPr>
          <w:noProof/>
        </w:rPr>
        <w:fldChar w:fldCharType="separate"/>
      </w:r>
      <w:r>
        <w:rPr>
          <w:noProof/>
        </w:rPr>
        <w:t>189</w:t>
      </w:r>
      <w:r>
        <w:rPr>
          <w:noProof/>
        </w:rPr>
        <w:fldChar w:fldCharType="end"/>
      </w:r>
    </w:p>
    <w:p w14:paraId="3031B9A4" w14:textId="433974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_Toc187256560 \h </w:instrText>
      </w:r>
      <w:r>
        <w:rPr>
          <w:noProof/>
        </w:rPr>
      </w:r>
      <w:r>
        <w:rPr>
          <w:noProof/>
        </w:rPr>
        <w:fldChar w:fldCharType="separate"/>
      </w:r>
      <w:r>
        <w:rPr>
          <w:noProof/>
        </w:rPr>
        <w:t>190</w:t>
      </w:r>
      <w:r>
        <w:rPr>
          <w:noProof/>
        </w:rPr>
        <w:fldChar w:fldCharType="end"/>
      </w:r>
    </w:p>
    <w:p w14:paraId="7EAB92D4" w14:textId="3051FE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_Toc187256561 \h </w:instrText>
      </w:r>
      <w:r>
        <w:rPr>
          <w:noProof/>
        </w:rPr>
      </w:r>
      <w:r>
        <w:rPr>
          <w:noProof/>
        </w:rPr>
        <w:fldChar w:fldCharType="separate"/>
      </w:r>
      <w:r>
        <w:rPr>
          <w:noProof/>
        </w:rPr>
        <w:t>190</w:t>
      </w:r>
      <w:r>
        <w:rPr>
          <w:noProof/>
        </w:rPr>
        <w:fldChar w:fldCharType="end"/>
      </w:r>
    </w:p>
    <w:p w14:paraId="172CCF72" w14:textId="45ECD8E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_Toc187256562 \h </w:instrText>
      </w:r>
      <w:r>
        <w:rPr>
          <w:noProof/>
        </w:rPr>
      </w:r>
      <w:r>
        <w:rPr>
          <w:noProof/>
        </w:rPr>
        <w:fldChar w:fldCharType="separate"/>
      </w:r>
      <w:r>
        <w:rPr>
          <w:noProof/>
        </w:rPr>
        <w:t>190</w:t>
      </w:r>
      <w:r>
        <w:rPr>
          <w:noProof/>
        </w:rPr>
        <w:fldChar w:fldCharType="end"/>
      </w:r>
    </w:p>
    <w:p w14:paraId="2D1F08C7" w14:textId="2CEA9D5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590342">
        <w:rPr>
          <w:noProof/>
          <w:snapToGrid w:val="0"/>
          <w:lang w:eastAsia="zh-CN"/>
        </w:rPr>
        <w:t>requirements</w:t>
      </w:r>
      <w:r>
        <w:rPr>
          <w:noProof/>
        </w:rPr>
        <w:tab/>
      </w:r>
      <w:r>
        <w:rPr>
          <w:noProof/>
        </w:rPr>
        <w:fldChar w:fldCharType="begin"/>
      </w:r>
      <w:r>
        <w:rPr>
          <w:noProof/>
        </w:rPr>
        <w:instrText xml:space="preserve"> PAGEREF _Toc187256563 \h </w:instrText>
      </w:r>
      <w:r>
        <w:rPr>
          <w:noProof/>
        </w:rPr>
      </w:r>
      <w:r>
        <w:rPr>
          <w:noProof/>
        </w:rPr>
        <w:fldChar w:fldCharType="separate"/>
      </w:r>
      <w:r>
        <w:rPr>
          <w:noProof/>
        </w:rPr>
        <w:t>190</w:t>
      </w:r>
      <w:r>
        <w:rPr>
          <w:noProof/>
        </w:rPr>
        <w:fldChar w:fldCharType="end"/>
      </w:r>
    </w:p>
    <w:p w14:paraId="1AA09542" w14:textId="21AC748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_Toc187256564 \h </w:instrText>
      </w:r>
      <w:r>
        <w:rPr>
          <w:noProof/>
        </w:rPr>
      </w:r>
      <w:r>
        <w:rPr>
          <w:noProof/>
        </w:rPr>
        <w:fldChar w:fldCharType="separate"/>
      </w:r>
      <w:r>
        <w:rPr>
          <w:noProof/>
        </w:rPr>
        <w:t>190</w:t>
      </w:r>
      <w:r>
        <w:rPr>
          <w:noProof/>
        </w:rPr>
        <w:fldChar w:fldCharType="end"/>
      </w:r>
    </w:p>
    <w:p w14:paraId="1D8ACC16" w14:textId="7E4C050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_Toc187256565 \h </w:instrText>
      </w:r>
      <w:r>
        <w:rPr>
          <w:noProof/>
        </w:rPr>
      </w:r>
      <w:r>
        <w:rPr>
          <w:noProof/>
        </w:rPr>
        <w:fldChar w:fldCharType="separate"/>
      </w:r>
      <w:r>
        <w:rPr>
          <w:noProof/>
        </w:rPr>
        <w:t>190</w:t>
      </w:r>
      <w:r>
        <w:rPr>
          <w:noProof/>
        </w:rPr>
        <w:fldChar w:fldCharType="end"/>
      </w:r>
    </w:p>
    <w:p w14:paraId="70C429ED" w14:textId="1FD0540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_Toc187256566 \h </w:instrText>
      </w:r>
      <w:r>
        <w:rPr>
          <w:noProof/>
        </w:rPr>
      </w:r>
      <w:r>
        <w:rPr>
          <w:noProof/>
        </w:rPr>
        <w:fldChar w:fldCharType="separate"/>
      </w:r>
      <w:r>
        <w:rPr>
          <w:noProof/>
        </w:rPr>
        <w:t>190</w:t>
      </w:r>
      <w:r>
        <w:rPr>
          <w:noProof/>
        </w:rPr>
        <w:fldChar w:fldCharType="end"/>
      </w:r>
    </w:p>
    <w:p w14:paraId="3089634F" w14:textId="46AD2F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_Toc187256567 \h </w:instrText>
      </w:r>
      <w:r>
        <w:rPr>
          <w:noProof/>
        </w:rPr>
      </w:r>
      <w:r>
        <w:rPr>
          <w:noProof/>
        </w:rPr>
        <w:fldChar w:fldCharType="separate"/>
      </w:r>
      <w:r>
        <w:rPr>
          <w:noProof/>
        </w:rPr>
        <w:t>190</w:t>
      </w:r>
      <w:r>
        <w:rPr>
          <w:noProof/>
        </w:rPr>
        <w:fldChar w:fldCharType="end"/>
      </w:r>
    </w:p>
    <w:p w14:paraId="21B38B11" w14:textId="46323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590342">
        <w:rPr>
          <w:noProof/>
          <w:snapToGrid w:val="0"/>
          <w:lang w:eastAsia="zh-CN"/>
        </w:rPr>
        <w:t xml:space="preserve">requirements for PRACH </w:t>
      </w:r>
      <w:r>
        <w:rPr>
          <w:noProof/>
        </w:rPr>
        <w:t>with L</w:t>
      </w:r>
      <w:r w:rsidRPr="00590342">
        <w:rPr>
          <w:noProof/>
          <w:vertAlign w:val="subscript"/>
        </w:rPr>
        <w:t>RA</w:t>
      </w:r>
      <w:r>
        <w:rPr>
          <w:noProof/>
        </w:rPr>
        <w:t xml:space="preserve"> =1151 and L</w:t>
      </w:r>
      <w:r w:rsidRPr="00590342">
        <w:rPr>
          <w:noProof/>
          <w:vertAlign w:val="subscript"/>
        </w:rPr>
        <w:t>RA</w:t>
      </w:r>
      <w:r>
        <w:rPr>
          <w:noProof/>
        </w:rPr>
        <w:t xml:space="preserve"> =571</w:t>
      </w:r>
      <w:r>
        <w:rPr>
          <w:noProof/>
        </w:rPr>
        <w:tab/>
      </w:r>
      <w:r>
        <w:rPr>
          <w:noProof/>
        </w:rPr>
        <w:fldChar w:fldCharType="begin"/>
      </w:r>
      <w:r>
        <w:rPr>
          <w:noProof/>
        </w:rPr>
        <w:instrText xml:space="preserve"> PAGEREF _Toc187256568 \h </w:instrText>
      </w:r>
      <w:r>
        <w:rPr>
          <w:noProof/>
        </w:rPr>
      </w:r>
      <w:r>
        <w:rPr>
          <w:noProof/>
        </w:rPr>
        <w:fldChar w:fldCharType="separate"/>
      </w:r>
      <w:r>
        <w:rPr>
          <w:noProof/>
        </w:rPr>
        <w:t>191</w:t>
      </w:r>
      <w:r>
        <w:rPr>
          <w:noProof/>
        </w:rPr>
        <w:fldChar w:fldCharType="end"/>
      </w:r>
    </w:p>
    <w:p w14:paraId="7FEADBF2" w14:textId="173B2FC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_Toc187256569 \h </w:instrText>
      </w:r>
      <w:r>
        <w:rPr>
          <w:noProof/>
        </w:rPr>
      </w:r>
      <w:r>
        <w:rPr>
          <w:noProof/>
        </w:rPr>
        <w:fldChar w:fldCharType="separate"/>
      </w:r>
      <w:r>
        <w:rPr>
          <w:noProof/>
        </w:rPr>
        <w:t>191</w:t>
      </w:r>
      <w:r>
        <w:rPr>
          <w:noProof/>
        </w:rPr>
        <w:fldChar w:fldCharType="end"/>
      </w:r>
    </w:p>
    <w:p w14:paraId="7004CBC5" w14:textId="2FEE09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_Toc187256570 \h </w:instrText>
      </w:r>
      <w:r>
        <w:rPr>
          <w:noProof/>
        </w:rPr>
      </w:r>
      <w:r>
        <w:rPr>
          <w:noProof/>
        </w:rPr>
        <w:fldChar w:fldCharType="separate"/>
      </w:r>
      <w:r>
        <w:rPr>
          <w:noProof/>
        </w:rPr>
        <w:t>191</w:t>
      </w:r>
      <w:r>
        <w:rPr>
          <w:noProof/>
        </w:rPr>
        <w:fldChar w:fldCharType="end"/>
      </w:r>
    </w:p>
    <w:p w14:paraId="030A4453" w14:textId="0D23CC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_Toc187256571 \h </w:instrText>
      </w:r>
      <w:r>
        <w:rPr>
          <w:noProof/>
        </w:rPr>
      </w:r>
      <w:r>
        <w:rPr>
          <w:noProof/>
        </w:rPr>
        <w:fldChar w:fldCharType="separate"/>
      </w:r>
      <w:r>
        <w:rPr>
          <w:noProof/>
        </w:rPr>
        <w:t>191</w:t>
      </w:r>
      <w:r>
        <w:rPr>
          <w:noProof/>
        </w:rPr>
        <w:fldChar w:fldCharType="end"/>
      </w:r>
    </w:p>
    <w:p w14:paraId="3BEBCC17" w14:textId="5943BDF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_Toc187256572 \h </w:instrText>
      </w:r>
      <w:r>
        <w:rPr>
          <w:noProof/>
        </w:rPr>
      </w:r>
      <w:r>
        <w:rPr>
          <w:noProof/>
        </w:rPr>
        <w:fldChar w:fldCharType="separate"/>
      </w:r>
      <w:r>
        <w:rPr>
          <w:noProof/>
        </w:rPr>
        <w:t>191</w:t>
      </w:r>
      <w:r>
        <w:rPr>
          <w:noProof/>
        </w:rPr>
        <w:fldChar w:fldCharType="end"/>
      </w:r>
    </w:p>
    <w:p w14:paraId="60016114" w14:textId="02FDA4E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_Toc187256573 \h </w:instrText>
      </w:r>
      <w:r>
        <w:rPr>
          <w:noProof/>
        </w:rPr>
      </w:r>
      <w:r>
        <w:rPr>
          <w:noProof/>
        </w:rPr>
        <w:fldChar w:fldCharType="separate"/>
      </w:r>
      <w:r>
        <w:rPr>
          <w:noProof/>
        </w:rPr>
        <w:t>191</w:t>
      </w:r>
      <w:r>
        <w:rPr>
          <w:noProof/>
        </w:rPr>
        <w:fldChar w:fldCharType="end"/>
      </w:r>
    </w:p>
    <w:p w14:paraId="2FF61B20" w14:textId="160CF90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_Toc187256574 \h </w:instrText>
      </w:r>
      <w:r>
        <w:rPr>
          <w:noProof/>
        </w:rPr>
      </w:r>
      <w:r>
        <w:rPr>
          <w:noProof/>
        </w:rPr>
        <w:fldChar w:fldCharType="separate"/>
      </w:r>
      <w:r>
        <w:rPr>
          <w:noProof/>
        </w:rPr>
        <w:t>191</w:t>
      </w:r>
      <w:r>
        <w:rPr>
          <w:noProof/>
        </w:rPr>
        <w:fldChar w:fldCharType="end"/>
      </w:r>
    </w:p>
    <w:p w14:paraId="0F7B72D2" w14:textId="52513C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_Toc187256575 \h </w:instrText>
      </w:r>
      <w:r>
        <w:rPr>
          <w:noProof/>
        </w:rPr>
      </w:r>
      <w:r>
        <w:rPr>
          <w:noProof/>
        </w:rPr>
        <w:fldChar w:fldCharType="separate"/>
      </w:r>
      <w:r>
        <w:rPr>
          <w:noProof/>
        </w:rPr>
        <w:t>191</w:t>
      </w:r>
      <w:r>
        <w:rPr>
          <w:noProof/>
        </w:rPr>
        <w:fldChar w:fldCharType="end"/>
      </w:r>
    </w:p>
    <w:p w14:paraId="0DF08DC0" w14:textId="61FADD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_Toc187256576 \h </w:instrText>
      </w:r>
      <w:r>
        <w:rPr>
          <w:noProof/>
        </w:rPr>
      </w:r>
      <w:r>
        <w:rPr>
          <w:noProof/>
        </w:rPr>
        <w:fldChar w:fldCharType="separate"/>
      </w:r>
      <w:r>
        <w:rPr>
          <w:noProof/>
        </w:rPr>
        <w:t>191</w:t>
      </w:r>
      <w:r>
        <w:rPr>
          <w:noProof/>
        </w:rPr>
        <w:fldChar w:fldCharType="end"/>
      </w:r>
    </w:p>
    <w:p w14:paraId="607ABFB6" w14:textId="35CA10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_Toc187256577 \h </w:instrText>
      </w:r>
      <w:r>
        <w:rPr>
          <w:noProof/>
        </w:rPr>
      </w:r>
      <w:r>
        <w:rPr>
          <w:noProof/>
        </w:rPr>
        <w:fldChar w:fldCharType="separate"/>
      </w:r>
      <w:r>
        <w:rPr>
          <w:noProof/>
        </w:rPr>
        <w:t>191</w:t>
      </w:r>
      <w:r>
        <w:rPr>
          <w:noProof/>
        </w:rPr>
        <w:fldChar w:fldCharType="end"/>
      </w:r>
    </w:p>
    <w:p w14:paraId="60199576" w14:textId="012867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_Toc187256578 \h </w:instrText>
      </w:r>
      <w:r>
        <w:rPr>
          <w:noProof/>
        </w:rPr>
      </w:r>
      <w:r>
        <w:rPr>
          <w:noProof/>
        </w:rPr>
        <w:fldChar w:fldCharType="separate"/>
      </w:r>
      <w:r>
        <w:rPr>
          <w:noProof/>
        </w:rPr>
        <w:t>191</w:t>
      </w:r>
      <w:r>
        <w:rPr>
          <w:noProof/>
        </w:rPr>
        <w:fldChar w:fldCharType="end"/>
      </w:r>
    </w:p>
    <w:p w14:paraId="5087C2BB" w14:textId="6EE339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_Toc187256579 \h </w:instrText>
      </w:r>
      <w:r>
        <w:rPr>
          <w:noProof/>
        </w:rPr>
      </w:r>
      <w:r>
        <w:rPr>
          <w:noProof/>
        </w:rPr>
        <w:fldChar w:fldCharType="separate"/>
      </w:r>
      <w:r>
        <w:rPr>
          <w:noProof/>
        </w:rPr>
        <w:t>192</w:t>
      </w:r>
      <w:r>
        <w:rPr>
          <w:noProof/>
        </w:rPr>
        <w:fldChar w:fldCharType="end"/>
      </w:r>
    </w:p>
    <w:p w14:paraId="03466B3C" w14:textId="7A34E0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_Toc187256580 \h </w:instrText>
      </w:r>
      <w:r>
        <w:rPr>
          <w:noProof/>
        </w:rPr>
      </w:r>
      <w:r>
        <w:rPr>
          <w:noProof/>
        </w:rPr>
        <w:fldChar w:fldCharType="separate"/>
      </w:r>
      <w:r>
        <w:rPr>
          <w:noProof/>
        </w:rPr>
        <w:t>193</w:t>
      </w:r>
      <w:r>
        <w:rPr>
          <w:noProof/>
        </w:rPr>
        <w:fldChar w:fldCharType="end"/>
      </w:r>
    </w:p>
    <w:p w14:paraId="3F8C9478" w14:textId="5F9EAD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_Toc187256581 \h </w:instrText>
      </w:r>
      <w:r>
        <w:rPr>
          <w:noProof/>
        </w:rPr>
      </w:r>
      <w:r>
        <w:rPr>
          <w:noProof/>
        </w:rPr>
        <w:fldChar w:fldCharType="separate"/>
      </w:r>
      <w:r>
        <w:rPr>
          <w:noProof/>
        </w:rPr>
        <w:t>193</w:t>
      </w:r>
      <w:r>
        <w:rPr>
          <w:noProof/>
        </w:rPr>
        <w:fldChar w:fldCharType="end"/>
      </w:r>
    </w:p>
    <w:p w14:paraId="0F2897DD" w14:textId="3A6AC76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_Toc187256582 \h </w:instrText>
      </w:r>
      <w:r>
        <w:rPr>
          <w:noProof/>
        </w:rPr>
      </w:r>
      <w:r>
        <w:rPr>
          <w:noProof/>
        </w:rPr>
        <w:fldChar w:fldCharType="separate"/>
      </w:r>
      <w:r>
        <w:rPr>
          <w:noProof/>
        </w:rPr>
        <w:t>198</w:t>
      </w:r>
      <w:r>
        <w:rPr>
          <w:noProof/>
        </w:rPr>
        <w:fldChar w:fldCharType="end"/>
      </w:r>
    </w:p>
    <w:p w14:paraId="2356C2B8" w14:textId="0A1278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590342">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_Toc187256583 \h </w:instrText>
      </w:r>
      <w:r>
        <w:rPr>
          <w:noProof/>
        </w:rPr>
      </w:r>
      <w:r>
        <w:rPr>
          <w:noProof/>
        </w:rPr>
        <w:fldChar w:fldCharType="separate"/>
      </w:r>
      <w:r>
        <w:rPr>
          <w:noProof/>
        </w:rPr>
        <w:t>201</w:t>
      </w:r>
      <w:r>
        <w:rPr>
          <w:noProof/>
        </w:rPr>
        <w:fldChar w:fldCharType="end"/>
      </w:r>
    </w:p>
    <w:p w14:paraId="5278C09E" w14:textId="054873D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_Toc187256584 \h </w:instrText>
      </w:r>
      <w:r>
        <w:rPr>
          <w:noProof/>
        </w:rPr>
      </w:r>
      <w:r>
        <w:rPr>
          <w:noProof/>
        </w:rPr>
        <w:fldChar w:fldCharType="separate"/>
      </w:r>
      <w:r>
        <w:rPr>
          <w:noProof/>
        </w:rPr>
        <w:t>201</w:t>
      </w:r>
      <w:r>
        <w:rPr>
          <w:noProof/>
        </w:rPr>
        <w:fldChar w:fldCharType="end"/>
      </w:r>
    </w:p>
    <w:p w14:paraId="7D825AF1" w14:textId="42A23D9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_Toc187256585 \h </w:instrText>
      </w:r>
      <w:r>
        <w:rPr>
          <w:noProof/>
        </w:rPr>
      </w:r>
      <w:r>
        <w:rPr>
          <w:noProof/>
        </w:rPr>
        <w:fldChar w:fldCharType="separate"/>
      </w:r>
      <w:r>
        <w:rPr>
          <w:noProof/>
        </w:rPr>
        <w:t>201</w:t>
      </w:r>
      <w:r>
        <w:rPr>
          <w:noProof/>
        </w:rPr>
        <w:fldChar w:fldCharType="end"/>
      </w:r>
    </w:p>
    <w:p w14:paraId="0CE7BED3" w14:textId="3F72327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_Toc187256586 \h </w:instrText>
      </w:r>
      <w:r>
        <w:rPr>
          <w:noProof/>
        </w:rPr>
      </w:r>
      <w:r>
        <w:rPr>
          <w:noProof/>
        </w:rPr>
        <w:fldChar w:fldCharType="separate"/>
      </w:r>
      <w:r>
        <w:rPr>
          <w:noProof/>
        </w:rPr>
        <w:t>201</w:t>
      </w:r>
      <w:r>
        <w:rPr>
          <w:noProof/>
        </w:rPr>
        <w:fldChar w:fldCharType="end"/>
      </w:r>
    </w:p>
    <w:p w14:paraId="31904E17" w14:textId="59E4B2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_Toc187256587 \h </w:instrText>
      </w:r>
      <w:r>
        <w:rPr>
          <w:noProof/>
        </w:rPr>
      </w:r>
      <w:r>
        <w:rPr>
          <w:noProof/>
        </w:rPr>
        <w:fldChar w:fldCharType="separate"/>
      </w:r>
      <w:r>
        <w:rPr>
          <w:noProof/>
        </w:rPr>
        <w:t>201</w:t>
      </w:r>
      <w:r>
        <w:rPr>
          <w:noProof/>
        </w:rPr>
        <w:fldChar w:fldCharType="end"/>
      </w:r>
    </w:p>
    <w:p w14:paraId="08108CFE" w14:textId="0A7121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_Toc187256588 \h </w:instrText>
      </w:r>
      <w:r>
        <w:rPr>
          <w:noProof/>
        </w:rPr>
      </w:r>
      <w:r>
        <w:rPr>
          <w:noProof/>
        </w:rPr>
        <w:fldChar w:fldCharType="separate"/>
      </w:r>
      <w:r>
        <w:rPr>
          <w:noProof/>
        </w:rPr>
        <w:t>201</w:t>
      </w:r>
      <w:r>
        <w:rPr>
          <w:noProof/>
        </w:rPr>
        <w:fldChar w:fldCharType="end"/>
      </w:r>
    </w:p>
    <w:p w14:paraId="7DFDAE6F" w14:textId="58648BE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_Toc187256589 \h </w:instrText>
      </w:r>
      <w:r>
        <w:rPr>
          <w:noProof/>
        </w:rPr>
      </w:r>
      <w:r>
        <w:rPr>
          <w:noProof/>
        </w:rPr>
        <w:fldChar w:fldCharType="separate"/>
      </w:r>
      <w:r>
        <w:rPr>
          <w:noProof/>
        </w:rPr>
        <w:t>201</w:t>
      </w:r>
      <w:r>
        <w:rPr>
          <w:noProof/>
        </w:rPr>
        <w:fldChar w:fldCharType="end"/>
      </w:r>
    </w:p>
    <w:p w14:paraId="0819C114" w14:textId="4DB278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_Toc187256590 \h </w:instrText>
      </w:r>
      <w:r>
        <w:rPr>
          <w:noProof/>
        </w:rPr>
      </w:r>
      <w:r>
        <w:rPr>
          <w:noProof/>
        </w:rPr>
        <w:fldChar w:fldCharType="separate"/>
      </w:r>
      <w:r>
        <w:rPr>
          <w:noProof/>
        </w:rPr>
        <w:t>203</w:t>
      </w:r>
      <w:r>
        <w:rPr>
          <w:noProof/>
        </w:rPr>
        <w:fldChar w:fldCharType="end"/>
      </w:r>
    </w:p>
    <w:p w14:paraId="5F10CD58" w14:textId="36CB0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_Toc187256591 \h </w:instrText>
      </w:r>
      <w:r>
        <w:rPr>
          <w:noProof/>
        </w:rPr>
      </w:r>
      <w:r>
        <w:rPr>
          <w:noProof/>
        </w:rPr>
        <w:fldChar w:fldCharType="separate"/>
      </w:r>
      <w:r>
        <w:rPr>
          <w:noProof/>
        </w:rPr>
        <w:t>203</w:t>
      </w:r>
      <w:r>
        <w:rPr>
          <w:noProof/>
        </w:rPr>
        <w:fldChar w:fldCharType="end"/>
      </w:r>
    </w:p>
    <w:p w14:paraId="22A281D6" w14:textId="08FC0B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_Toc187256592 \h </w:instrText>
      </w:r>
      <w:r>
        <w:rPr>
          <w:noProof/>
        </w:rPr>
      </w:r>
      <w:r>
        <w:rPr>
          <w:noProof/>
        </w:rPr>
        <w:fldChar w:fldCharType="separate"/>
      </w:r>
      <w:r>
        <w:rPr>
          <w:noProof/>
        </w:rPr>
        <w:t>204</w:t>
      </w:r>
      <w:r>
        <w:rPr>
          <w:noProof/>
        </w:rPr>
        <w:fldChar w:fldCharType="end"/>
      </w:r>
    </w:p>
    <w:p w14:paraId="4F5BB28D" w14:textId="026E19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UCI multiplexed on PUSCH</w:t>
      </w:r>
      <w:r>
        <w:rPr>
          <w:noProof/>
        </w:rPr>
        <w:tab/>
      </w:r>
      <w:r>
        <w:rPr>
          <w:noProof/>
        </w:rPr>
        <w:fldChar w:fldCharType="begin"/>
      </w:r>
      <w:r>
        <w:rPr>
          <w:noProof/>
        </w:rPr>
        <w:instrText xml:space="preserve"> PAGEREF _Toc187256593 \h </w:instrText>
      </w:r>
      <w:r>
        <w:rPr>
          <w:noProof/>
        </w:rPr>
      </w:r>
      <w:r>
        <w:rPr>
          <w:noProof/>
        </w:rPr>
        <w:fldChar w:fldCharType="separate"/>
      </w:r>
      <w:r>
        <w:rPr>
          <w:noProof/>
        </w:rPr>
        <w:t>204</w:t>
      </w:r>
      <w:r>
        <w:rPr>
          <w:noProof/>
        </w:rPr>
        <w:fldChar w:fldCharType="end"/>
      </w:r>
    </w:p>
    <w:p w14:paraId="0BDDB3D3" w14:textId="29C2FCC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_Toc187256594 \h </w:instrText>
      </w:r>
      <w:r>
        <w:rPr>
          <w:noProof/>
        </w:rPr>
      </w:r>
      <w:r>
        <w:rPr>
          <w:noProof/>
        </w:rPr>
        <w:fldChar w:fldCharType="separate"/>
      </w:r>
      <w:r>
        <w:rPr>
          <w:noProof/>
        </w:rPr>
        <w:t>204</w:t>
      </w:r>
      <w:r>
        <w:rPr>
          <w:noProof/>
        </w:rPr>
        <w:fldChar w:fldCharType="end"/>
      </w:r>
    </w:p>
    <w:p w14:paraId="53486F02" w14:textId="7AC166A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_Toc187256595 \h </w:instrText>
      </w:r>
      <w:r>
        <w:rPr>
          <w:noProof/>
        </w:rPr>
      </w:r>
      <w:r>
        <w:rPr>
          <w:noProof/>
        </w:rPr>
        <w:fldChar w:fldCharType="separate"/>
      </w:r>
      <w:r>
        <w:rPr>
          <w:noProof/>
        </w:rPr>
        <w:t>205</w:t>
      </w:r>
      <w:r>
        <w:rPr>
          <w:noProof/>
        </w:rPr>
        <w:fldChar w:fldCharType="end"/>
      </w:r>
    </w:p>
    <w:p w14:paraId="1CD772E6" w14:textId="5725E70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_Toc187256596 \h </w:instrText>
      </w:r>
      <w:r>
        <w:rPr>
          <w:noProof/>
        </w:rPr>
      </w:r>
      <w:r>
        <w:rPr>
          <w:noProof/>
        </w:rPr>
        <w:fldChar w:fldCharType="separate"/>
      </w:r>
      <w:r>
        <w:rPr>
          <w:noProof/>
        </w:rPr>
        <w:t>205</w:t>
      </w:r>
      <w:r>
        <w:rPr>
          <w:noProof/>
        </w:rPr>
        <w:fldChar w:fldCharType="end"/>
      </w:r>
    </w:p>
    <w:p w14:paraId="105FACDC" w14:textId="333BEC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_Toc187256597 \h </w:instrText>
      </w:r>
      <w:r>
        <w:rPr>
          <w:noProof/>
        </w:rPr>
      </w:r>
      <w:r>
        <w:rPr>
          <w:noProof/>
        </w:rPr>
        <w:fldChar w:fldCharType="separate"/>
      </w:r>
      <w:r>
        <w:rPr>
          <w:noProof/>
        </w:rPr>
        <w:t>205</w:t>
      </w:r>
      <w:r>
        <w:rPr>
          <w:noProof/>
        </w:rPr>
        <w:fldChar w:fldCharType="end"/>
      </w:r>
    </w:p>
    <w:p w14:paraId="41773C74" w14:textId="6E5344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_Toc187256598 \h </w:instrText>
      </w:r>
      <w:r>
        <w:rPr>
          <w:noProof/>
        </w:rPr>
      </w:r>
      <w:r>
        <w:rPr>
          <w:noProof/>
        </w:rPr>
        <w:fldChar w:fldCharType="separate"/>
      </w:r>
      <w:r>
        <w:rPr>
          <w:noProof/>
        </w:rPr>
        <w:t>205</w:t>
      </w:r>
      <w:r>
        <w:rPr>
          <w:noProof/>
        </w:rPr>
        <w:fldChar w:fldCharType="end"/>
      </w:r>
    </w:p>
    <w:p w14:paraId="16570164" w14:textId="2CD89E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_Toc187256599 \h </w:instrText>
      </w:r>
      <w:r>
        <w:rPr>
          <w:noProof/>
        </w:rPr>
      </w:r>
      <w:r>
        <w:rPr>
          <w:noProof/>
        </w:rPr>
        <w:fldChar w:fldCharType="separate"/>
      </w:r>
      <w:r>
        <w:rPr>
          <w:noProof/>
        </w:rPr>
        <w:t>205</w:t>
      </w:r>
      <w:r>
        <w:rPr>
          <w:noProof/>
        </w:rPr>
        <w:fldChar w:fldCharType="end"/>
      </w:r>
    </w:p>
    <w:p w14:paraId="22DD053D" w14:textId="1905F0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_Toc187256600 \h </w:instrText>
      </w:r>
      <w:r>
        <w:rPr>
          <w:noProof/>
        </w:rPr>
      </w:r>
      <w:r>
        <w:rPr>
          <w:noProof/>
        </w:rPr>
        <w:fldChar w:fldCharType="separate"/>
      </w:r>
      <w:r>
        <w:rPr>
          <w:noProof/>
        </w:rPr>
        <w:t>207</w:t>
      </w:r>
      <w:r>
        <w:rPr>
          <w:noProof/>
        </w:rPr>
        <w:fldChar w:fldCharType="end"/>
      </w:r>
    </w:p>
    <w:p w14:paraId="141EB993" w14:textId="440705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_Toc187256601 \h </w:instrText>
      </w:r>
      <w:r>
        <w:rPr>
          <w:noProof/>
        </w:rPr>
      </w:r>
      <w:r>
        <w:rPr>
          <w:noProof/>
        </w:rPr>
        <w:fldChar w:fldCharType="separate"/>
      </w:r>
      <w:r>
        <w:rPr>
          <w:noProof/>
        </w:rPr>
        <w:t>207</w:t>
      </w:r>
      <w:r>
        <w:rPr>
          <w:noProof/>
        </w:rPr>
        <w:fldChar w:fldCharType="end"/>
      </w:r>
    </w:p>
    <w:p w14:paraId="79C1E9A8" w14:textId="7472737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_Toc187256602 \h </w:instrText>
      </w:r>
      <w:r>
        <w:rPr>
          <w:noProof/>
        </w:rPr>
      </w:r>
      <w:r>
        <w:rPr>
          <w:noProof/>
        </w:rPr>
        <w:fldChar w:fldCharType="separate"/>
      </w:r>
      <w:r>
        <w:rPr>
          <w:noProof/>
        </w:rPr>
        <w:t>208</w:t>
      </w:r>
      <w:r>
        <w:rPr>
          <w:noProof/>
        </w:rPr>
        <w:fldChar w:fldCharType="end"/>
      </w:r>
    </w:p>
    <w:p w14:paraId="1F2DC726" w14:textId="088DCB0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_Toc187256603 \h </w:instrText>
      </w:r>
      <w:r>
        <w:rPr>
          <w:noProof/>
        </w:rPr>
      </w:r>
      <w:r>
        <w:rPr>
          <w:noProof/>
        </w:rPr>
        <w:fldChar w:fldCharType="separate"/>
      </w:r>
      <w:r>
        <w:rPr>
          <w:noProof/>
        </w:rPr>
        <w:t>209</w:t>
      </w:r>
      <w:r>
        <w:rPr>
          <w:noProof/>
        </w:rPr>
        <w:fldChar w:fldCharType="end"/>
      </w:r>
    </w:p>
    <w:p w14:paraId="3A3DACAF" w14:textId="1F361B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_Toc187256604 \h </w:instrText>
      </w:r>
      <w:r>
        <w:rPr>
          <w:noProof/>
        </w:rPr>
      </w:r>
      <w:r>
        <w:rPr>
          <w:noProof/>
        </w:rPr>
        <w:fldChar w:fldCharType="separate"/>
      </w:r>
      <w:r>
        <w:rPr>
          <w:noProof/>
        </w:rPr>
        <w:t>209</w:t>
      </w:r>
      <w:r>
        <w:rPr>
          <w:noProof/>
        </w:rPr>
        <w:fldChar w:fldCharType="end"/>
      </w:r>
    </w:p>
    <w:p w14:paraId="6B169209" w14:textId="3084D6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_Toc187256605 \h </w:instrText>
      </w:r>
      <w:r>
        <w:rPr>
          <w:noProof/>
        </w:rPr>
      </w:r>
      <w:r>
        <w:rPr>
          <w:noProof/>
        </w:rPr>
        <w:fldChar w:fldCharType="separate"/>
      </w:r>
      <w:r>
        <w:rPr>
          <w:noProof/>
        </w:rPr>
        <w:t>209</w:t>
      </w:r>
      <w:r>
        <w:rPr>
          <w:noProof/>
        </w:rPr>
        <w:fldChar w:fldCharType="end"/>
      </w:r>
    </w:p>
    <w:p w14:paraId="5BED42A7" w14:textId="567831C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_Toc187256606 \h </w:instrText>
      </w:r>
      <w:r>
        <w:rPr>
          <w:noProof/>
        </w:rPr>
      </w:r>
      <w:r>
        <w:rPr>
          <w:noProof/>
        </w:rPr>
        <w:fldChar w:fldCharType="separate"/>
      </w:r>
      <w:r>
        <w:rPr>
          <w:noProof/>
        </w:rPr>
        <w:t>209</w:t>
      </w:r>
      <w:r>
        <w:rPr>
          <w:noProof/>
        </w:rPr>
        <w:fldChar w:fldCharType="end"/>
      </w:r>
    </w:p>
    <w:p w14:paraId="3822E359" w14:textId="0C75380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_Toc187256607 \h </w:instrText>
      </w:r>
      <w:r>
        <w:rPr>
          <w:noProof/>
        </w:rPr>
      </w:r>
      <w:r>
        <w:rPr>
          <w:noProof/>
        </w:rPr>
        <w:fldChar w:fldCharType="separate"/>
      </w:r>
      <w:r>
        <w:rPr>
          <w:noProof/>
        </w:rPr>
        <w:t>209</w:t>
      </w:r>
      <w:r>
        <w:rPr>
          <w:noProof/>
        </w:rPr>
        <w:fldChar w:fldCharType="end"/>
      </w:r>
    </w:p>
    <w:p w14:paraId="2D78AFA4" w14:textId="799424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_Toc187256608 \h </w:instrText>
      </w:r>
      <w:r>
        <w:rPr>
          <w:noProof/>
        </w:rPr>
      </w:r>
      <w:r>
        <w:rPr>
          <w:noProof/>
        </w:rPr>
        <w:fldChar w:fldCharType="separate"/>
      </w:r>
      <w:r>
        <w:rPr>
          <w:noProof/>
        </w:rPr>
        <w:t>209</w:t>
      </w:r>
      <w:r>
        <w:rPr>
          <w:noProof/>
        </w:rPr>
        <w:fldChar w:fldCharType="end"/>
      </w:r>
    </w:p>
    <w:p w14:paraId="09F6E60C" w14:textId="4878EC2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_Toc187256609 \h </w:instrText>
      </w:r>
      <w:r>
        <w:rPr>
          <w:noProof/>
        </w:rPr>
      </w:r>
      <w:r>
        <w:rPr>
          <w:noProof/>
        </w:rPr>
        <w:fldChar w:fldCharType="separate"/>
      </w:r>
      <w:r>
        <w:rPr>
          <w:noProof/>
        </w:rPr>
        <w:t>210</w:t>
      </w:r>
      <w:r>
        <w:rPr>
          <w:noProof/>
        </w:rPr>
        <w:fldChar w:fldCharType="end"/>
      </w:r>
    </w:p>
    <w:p w14:paraId="5FE40810" w14:textId="7F6818A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_Toc187256610 \h </w:instrText>
      </w:r>
      <w:r>
        <w:rPr>
          <w:noProof/>
        </w:rPr>
      </w:r>
      <w:r>
        <w:rPr>
          <w:noProof/>
        </w:rPr>
        <w:fldChar w:fldCharType="separate"/>
      </w:r>
      <w:r>
        <w:rPr>
          <w:noProof/>
        </w:rPr>
        <w:t>211</w:t>
      </w:r>
      <w:r>
        <w:rPr>
          <w:noProof/>
        </w:rPr>
        <w:fldChar w:fldCharType="end"/>
      </w:r>
    </w:p>
    <w:p w14:paraId="4A16465F" w14:textId="611D86A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_Toc187256611 \h </w:instrText>
      </w:r>
      <w:r>
        <w:rPr>
          <w:noProof/>
        </w:rPr>
      </w:r>
      <w:r>
        <w:rPr>
          <w:noProof/>
        </w:rPr>
        <w:fldChar w:fldCharType="separate"/>
      </w:r>
      <w:r>
        <w:rPr>
          <w:noProof/>
        </w:rPr>
        <w:t>213</w:t>
      </w:r>
      <w:r>
        <w:rPr>
          <w:noProof/>
        </w:rPr>
        <w:fldChar w:fldCharType="end"/>
      </w:r>
    </w:p>
    <w:p w14:paraId="53968E51" w14:textId="758901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_Toc187256612 \h </w:instrText>
      </w:r>
      <w:r>
        <w:rPr>
          <w:noProof/>
        </w:rPr>
      </w:r>
      <w:r>
        <w:rPr>
          <w:noProof/>
        </w:rPr>
        <w:fldChar w:fldCharType="separate"/>
      </w:r>
      <w:r>
        <w:rPr>
          <w:noProof/>
        </w:rPr>
        <w:t>213</w:t>
      </w:r>
      <w:r>
        <w:rPr>
          <w:noProof/>
        </w:rPr>
        <w:fldChar w:fldCharType="end"/>
      </w:r>
    </w:p>
    <w:p w14:paraId="51DE912B" w14:textId="734F396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_Toc187256613 \h </w:instrText>
      </w:r>
      <w:r>
        <w:rPr>
          <w:noProof/>
        </w:rPr>
      </w:r>
      <w:r>
        <w:rPr>
          <w:noProof/>
        </w:rPr>
        <w:fldChar w:fldCharType="separate"/>
      </w:r>
      <w:r>
        <w:rPr>
          <w:noProof/>
        </w:rPr>
        <w:t>213</w:t>
      </w:r>
      <w:r>
        <w:rPr>
          <w:noProof/>
        </w:rPr>
        <w:fldChar w:fldCharType="end"/>
      </w:r>
    </w:p>
    <w:p w14:paraId="6273ECFF" w14:textId="6268380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_Toc187256614 \h </w:instrText>
      </w:r>
      <w:r>
        <w:rPr>
          <w:noProof/>
        </w:rPr>
      </w:r>
      <w:r>
        <w:rPr>
          <w:noProof/>
        </w:rPr>
        <w:fldChar w:fldCharType="separate"/>
      </w:r>
      <w:r>
        <w:rPr>
          <w:noProof/>
        </w:rPr>
        <w:t>213</w:t>
      </w:r>
      <w:r>
        <w:rPr>
          <w:noProof/>
        </w:rPr>
        <w:fldChar w:fldCharType="end"/>
      </w:r>
    </w:p>
    <w:p w14:paraId="1457CC54" w14:textId="6BC382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_Toc187256615 \h </w:instrText>
      </w:r>
      <w:r>
        <w:rPr>
          <w:noProof/>
        </w:rPr>
      </w:r>
      <w:r>
        <w:rPr>
          <w:noProof/>
        </w:rPr>
        <w:fldChar w:fldCharType="separate"/>
      </w:r>
      <w:r>
        <w:rPr>
          <w:noProof/>
        </w:rPr>
        <w:t>213</w:t>
      </w:r>
      <w:r>
        <w:rPr>
          <w:noProof/>
        </w:rPr>
        <w:fldChar w:fldCharType="end"/>
      </w:r>
    </w:p>
    <w:p w14:paraId="07467641" w14:textId="1F1CEF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_Toc187256616 \h </w:instrText>
      </w:r>
      <w:r>
        <w:rPr>
          <w:noProof/>
        </w:rPr>
      </w:r>
      <w:r>
        <w:rPr>
          <w:noProof/>
        </w:rPr>
        <w:fldChar w:fldCharType="separate"/>
      </w:r>
      <w:r>
        <w:rPr>
          <w:noProof/>
        </w:rPr>
        <w:t>213</w:t>
      </w:r>
      <w:r>
        <w:rPr>
          <w:noProof/>
        </w:rPr>
        <w:fldChar w:fldCharType="end"/>
      </w:r>
    </w:p>
    <w:p w14:paraId="353356E2" w14:textId="71C7DF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_Toc187256617 \h </w:instrText>
      </w:r>
      <w:r>
        <w:rPr>
          <w:noProof/>
        </w:rPr>
      </w:r>
      <w:r>
        <w:rPr>
          <w:noProof/>
        </w:rPr>
        <w:fldChar w:fldCharType="separate"/>
      </w:r>
      <w:r>
        <w:rPr>
          <w:noProof/>
        </w:rPr>
        <w:t>214</w:t>
      </w:r>
      <w:r>
        <w:rPr>
          <w:noProof/>
        </w:rPr>
        <w:fldChar w:fldCharType="end"/>
      </w:r>
    </w:p>
    <w:p w14:paraId="0D98E995" w14:textId="313532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w:t>
      </w:r>
      <w:r>
        <w:rPr>
          <w:noProof/>
        </w:rPr>
        <w:tab/>
      </w:r>
      <w:r>
        <w:rPr>
          <w:noProof/>
        </w:rPr>
        <w:fldChar w:fldCharType="begin"/>
      </w:r>
      <w:r>
        <w:rPr>
          <w:noProof/>
        </w:rPr>
        <w:instrText xml:space="preserve"> PAGEREF _Toc187256618 \h </w:instrText>
      </w:r>
      <w:r>
        <w:rPr>
          <w:noProof/>
        </w:rPr>
      </w:r>
      <w:r>
        <w:rPr>
          <w:noProof/>
        </w:rPr>
        <w:fldChar w:fldCharType="separate"/>
      </w:r>
      <w:r>
        <w:rPr>
          <w:noProof/>
        </w:rPr>
        <w:t>216</w:t>
      </w:r>
      <w:r>
        <w:rPr>
          <w:noProof/>
        </w:rPr>
        <w:fldChar w:fldCharType="end"/>
      </w:r>
    </w:p>
    <w:p w14:paraId="3E45A590" w14:textId="2AB193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_Toc187256619 \h </w:instrText>
      </w:r>
      <w:r>
        <w:rPr>
          <w:noProof/>
        </w:rPr>
      </w:r>
      <w:r>
        <w:rPr>
          <w:noProof/>
        </w:rPr>
        <w:fldChar w:fldCharType="separate"/>
      </w:r>
      <w:r>
        <w:rPr>
          <w:noProof/>
        </w:rPr>
        <w:t>216</w:t>
      </w:r>
      <w:r>
        <w:rPr>
          <w:noProof/>
        </w:rPr>
        <w:fldChar w:fldCharType="end"/>
      </w:r>
    </w:p>
    <w:p w14:paraId="10ED5424" w14:textId="2E6B6AB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_Toc187256620 \h </w:instrText>
      </w:r>
      <w:r>
        <w:rPr>
          <w:noProof/>
        </w:rPr>
      </w:r>
      <w:r>
        <w:rPr>
          <w:noProof/>
        </w:rPr>
        <w:fldChar w:fldCharType="separate"/>
      </w:r>
      <w:r>
        <w:rPr>
          <w:noProof/>
        </w:rPr>
        <w:t>217</w:t>
      </w:r>
      <w:r>
        <w:rPr>
          <w:noProof/>
        </w:rPr>
        <w:fldChar w:fldCharType="end"/>
      </w:r>
    </w:p>
    <w:p w14:paraId="7BC19FD9" w14:textId="5B8C46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_Toc187256621 \h </w:instrText>
      </w:r>
      <w:r>
        <w:rPr>
          <w:noProof/>
        </w:rPr>
      </w:r>
      <w:r>
        <w:rPr>
          <w:noProof/>
        </w:rPr>
        <w:fldChar w:fldCharType="separate"/>
      </w:r>
      <w:r>
        <w:rPr>
          <w:noProof/>
        </w:rPr>
        <w:t>217</w:t>
      </w:r>
      <w:r>
        <w:rPr>
          <w:noProof/>
        </w:rPr>
        <w:fldChar w:fldCharType="end"/>
      </w:r>
    </w:p>
    <w:p w14:paraId="4E1E3F91" w14:textId="561246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_Toc187256622 \h </w:instrText>
      </w:r>
      <w:r>
        <w:rPr>
          <w:noProof/>
        </w:rPr>
      </w:r>
      <w:r>
        <w:rPr>
          <w:noProof/>
        </w:rPr>
        <w:fldChar w:fldCharType="separate"/>
      </w:r>
      <w:r>
        <w:rPr>
          <w:noProof/>
        </w:rPr>
        <w:t>217</w:t>
      </w:r>
      <w:r>
        <w:rPr>
          <w:noProof/>
        </w:rPr>
        <w:fldChar w:fldCharType="end"/>
      </w:r>
    </w:p>
    <w:p w14:paraId="797981B4" w14:textId="616DFB8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_Toc187256623 \h </w:instrText>
      </w:r>
      <w:r>
        <w:rPr>
          <w:noProof/>
        </w:rPr>
      </w:r>
      <w:r>
        <w:rPr>
          <w:noProof/>
        </w:rPr>
        <w:fldChar w:fldCharType="separate"/>
      </w:r>
      <w:r>
        <w:rPr>
          <w:noProof/>
        </w:rPr>
        <w:t>217</w:t>
      </w:r>
      <w:r>
        <w:rPr>
          <w:noProof/>
        </w:rPr>
        <w:fldChar w:fldCharType="end"/>
      </w:r>
    </w:p>
    <w:p w14:paraId="4571C309" w14:textId="10969C0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_Toc187256624 \h </w:instrText>
      </w:r>
      <w:r>
        <w:rPr>
          <w:noProof/>
        </w:rPr>
      </w:r>
      <w:r>
        <w:rPr>
          <w:noProof/>
        </w:rPr>
        <w:fldChar w:fldCharType="separate"/>
      </w:r>
      <w:r>
        <w:rPr>
          <w:noProof/>
        </w:rPr>
        <w:t>217</w:t>
      </w:r>
      <w:r>
        <w:rPr>
          <w:noProof/>
        </w:rPr>
        <w:fldChar w:fldCharType="end"/>
      </w:r>
    </w:p>
    <w:p w14:paraId="385418CC" w14:textId="38885C3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_Toc187256625 \h </w:instrText>
      </w:r>
      <w:r>
        <w:rPr>
          <w:noProof/>
        </w:rPr>
      </w:r>
      <w:r>
        <w:rPr>
          <w:noProof/>
        </w:rPr>
        <w:fldChar w:fldCharType="separate"/>
      </w:r>
      <w:r>
        <w:rPr>
          <w:noProof/>
        </w:rPr>
        <w:t>217</w:t>
      </w:r>
      <w:r>
        <w:rPr>
          <w:noProof/>
        </w:rPr>
        <w:fldChar w:fldCharType="end"/>
      </w:r>
    </w:p>
    <w:p w14:paraId="0D480C80" w14:textId="46DF217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_Toc187256626 \h </w:instrText>
      </w:r>
      <w:r>
        <w:rPr>
          <w:noProof/>
        </w:rPr>
      </w:r>
      <w:r>
        <w:rPr>
          <w:noProof/>
        </w:rPr>
        <w:fldChar w:fldCharType="separate"/>
      </w:r>
      <w:r>
        <w:rPr>
          <w:noProof/>
        </w:rPr>
        <w:t>217</w:t>
      </w:r>
      <w:r>
        <w:rPr>
          <w:noProof/>
        </w:rPr>
        <w:fldChar w:fldCharType="end"/>
      </w:r>
    </w:p>
    <w:p w14:paraId="20143B6E" w14:textId="144781B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_Toc187256627 \h </w:instrText>
      </w:r>
      <w:r>
        <w:rPr>
          <w:noProof/>
        </w:rPr>
      </w:r>
      <w:r>
        <w:rPr>
          <w:noProof/>
        </w:rPr>
        <w:fldChar w:fldCharType="separate"/>
      </w:r>
      <w:r>
        <w:rPr>
          <w:noProof/>
        </w:rPr>
        <w:t>219</w:t>
      </w:r>
      <w:r>
        <w:rPr>
          <w:noProof/>
        </w:rPr>
        <w:fldChar w:fldCharType="end"/>
      </w:r>
    </w:p>
    <w:p w14:paraId="4338B5E4" w14:textId="4C4729F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_Toc187256628 \h </w:instrText>
      </w:r>
      <w:r>
        <w:rPr>
          <w:noProof/>
        </w:rPr>
      </w:r>
      <w:r>
        <w:rPr>
          <w:noProof/>
        </w:rPr>
        <w:fldChar w:fldCharType="separate"/>
      </w:r>
      <w:r>
        <w:rPr>
          <w:noProof/>
        </w:rPr>
        <w:t>219</w:t>
      </w:r>
      <w:r>
        <w:rPr>
          <w:noProof/>
        </w:rPr>
        <w:fldChar w:fldCharType="end"/>
      </w:r>
    </w:p>
    <w:p w14:paraId="71A6B7E1" w14:textId="00AB4CB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_Toc187256629 \h </w:instrText>
      </w:r>
      <w:r>
        <w:rPr>
          <w:noProof/>
        </w:rPr>
      </w:r>
      <w:r>
        <w:rPr>
          <w:noProof/>
        </w:rPr>
        <w:fldChar w:fldCharType="separate"/>
      </w:r>
      <w:r>
        <w:rPr>
          <w:noProof/>
        </w:rPr>
        <w:t>220</w:t>
      </w:r>
      <w:r>
        <w:rPr>
          <w:noProof/>
        </w:rPr>
        <w:fldChar w:fldCharType="end"/>
      </w:r>
    </w:p>
    <w:p w14:paraId="23E91A97" w14:textId="511BE5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_Toc187256630 \h </w:instrText>
      </w:r>
      <w:r>
        <w:rPr>
          <w:noProof/>
        </w:rPr>
      </w:r>
      <w:r>
        <w:rPr>
          <w:noProof/>
        </w:rPr>
        <w:fldChar w:fldCharType="separate"/>
      </w:r>
      <w:r>
        <w:rPr>
          <w:noProof/>
        </w:rPr>
        <w:t>220</w:t>
      </w:r>
      <w:r>
        <w:rPr>
          <w:noProof/>
        </w:rPr>
        <w:fldChar w:fldCharType="end"/>
      </w:r>
    </w:p>
    <w:p w14:paraId="40ADE367" w14:textId="4BCF05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_Toc187256631 \h </w:instrText>
      </w:r>
      <w:r>
        <w:rPr>
          <w:noProof/>
        </w:rPr>
      </w:r>
      <w:r>
        <w:rPr>
          <w:noProof/>
        </w:rPr>
        <w:fldChar w:fldCharType="separate"/>
      </w:r>
      <w:r>
        <w:rPr>
          <w:noProof/>
        </w:rPr>
        <w:t>220</w:t>
      </w:r>
      <w:r>
        <w:rPr>
          <w:noProof/>
        </w:rPr>
        <w:fldChar w:fldCharType="end"/>
      </w:r>
    </w:p>
    <w:p w14:paraId="69F9CA5F" w14:textId="06E22B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_Toc187256632 \h </w:instrText>
      </w:r>
      <w:r>
        <w:rPr>
          <w:noProof/>
        </w:rPr>
      </w:r>
      <w:r>
        <w:rPr>
          <w:noProof/>
        </w:rPr>
        <w:fldChar w:fldCharType="separate"/>
      </w:r>
      <w:r>
        <w:rPr>
          <w:noProof/>
        </w:rPr>
        <w:t>220</w:t>
      </w:r>
      <w:r>
        <w:rPr>
          <w:noProof/>
        </w:rPr>
        <w:fldChar w:fldCharType="end"/>
      </w:r>
    </w:p>
    <w:p w14:paraId="2ED58431" w14:textId="353A1E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_Toc187256633 \h </w:instrText>
      </w:r>
      <w:r>
        <w:rPr>
          <w:noProof/>
        </w:rPr>
      </w:r>
      <w:r>
        <w:rPr>
          <w:noProof/>
        </w:rPr>
        <w:fldChar w:fldCharType="separate"/>
      </w:r>
      <w:r>
        <w:rPr>
          <w:noProof/>
        </w:rPr>
        <w:t>220</w:t>
      </w:r>
      <w:r>
        <w:rPr>
          <w:noProof/>
        </w:rPr>
        <w:fldChar w:fldCharType="end"/>
      </w:r>
    </w:p>
    <w:p w14:paraId="503D11EF" w14:textId="143C10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_Toc187256634 \h </w:instrText>
      </w:r>
      <w:r>
        <w:rPr>
          <w:noProof/>
        </w:rPr>
      </w:r>
      <w:r>
        <w:rPr>
          <w:noProof/>
        </w:rPr>
        <w:fldChar w:fldCharType="separate"/>
      </w:r>
      <w:r>
        <w:rPr>
          <w:noProof/>
        </w:rPr>
        <w:t>220</w:t>
      </w:r>
      <w:r>
        <w:rPr>
          <w:noProof/>
        </w:rPr>
        <w:fldChar w:fldCharType="end"/>
      </w:r>
    </w:p>
    <w:p w14:paraId="51E5D843" w14:textId="2AEE567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_Toc187256635 \h </w:instrText>
      </w:r>
      <w:r>
        <w:rPr>
          <w:noProof/>
        </w:rPr>
      </w:r>
      <w:r>
        <w:rPr>
          <w:noProof/>
        </w:rPr>
        <w:fldChar w:fldCharType="separate"/>
      </w:r>
      <w:r>
        <w:rPr>
          <w:noProof/>
        </w:rPr>
        <w:t>220</w:t>
      </w:r>
      <w:r>
        <w:rPr>
          <w:noProof/>
        </w:rPr>
        <w:fldChar w:fldCharType="end"/>
      </w:r>
    </w:p>
    <w:p w14:paraId="79A66564" w14:textId="0FC092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_Toc187256636 \h </w:instrText>
      </w:r>
      <w:r>
        <w:rPr>
          <w:noProof/>
        </w:rPr>
      </w:r>
      <w:r>
        <w:rPr>
          <w:noProof/>
        </w:rPr>
        <w:fldChar w:fldCharType="separate"/>
      </w:r>
      <w:r>
        <w:rPr>
          <w:noProof/>
        </w:rPr>
        <w:t>222</w:t>
      </w:r>
      <w:r>
        <w:rPr>
          <w:noProof/>
        </w:rPr>
        <w:fldChar w:fldCharType="end"/>
      </w:r>
    </w:p>
    <w:p w14:paraId="7F8CB279" w14:textId="0ECAB97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_Toc187256637 \h </w:instrText>
      </w:r>
      <w:r>
        <w:rPr>
          <w:noProof/>
        </w:rPr>
      </w:r>
      <w:r>
        <w:rPr>
          <w:noProof/>
        </w:rPr>
        <w:fldChar w:fldCharType="separate"/>
      </w:r>
      <w:r>
        <w:rPr>
          <w:noProof/>
        </w:rPr>
        <w:t>222</w:t>
      </w:r>
      <w:r>
        <w:rPr>
          <w:noProof/>
        </w:rPr>
        <w:fldChar w:fldCharType="end"/>
      </w:r>
    </w:p>
    <w:p w14:paraId="53A7C39E" w14:textId="4A90C56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_Toc187256638 \h </w:instrText>
      </w:r>
      <w:r>
        <w:rPr>
          <w:noProof/>
        </w:rPr>
      </w:r>
      <w:r>
        <w:rPr>
          <w:noProof/>
        </w:rPr>
        <w:fldChar w:fldCharType="separate"/>
      </w:r>
      <w:r>
        <w:rPr>
          <w:noProof/>
        </w:rPr>
        <w:t>224</w:t>
      </w:r>
      <w:r>
        <w:rPr>
          <w:noProof/>
        </w:rPr>
        <w:fldChar w:fldCharType="end"/>
      </w:r>
    </w:p>
    <w:p w14:paraId="66086162" w14:textId="5CB807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_Toc187256639 \h </w:instrText>
      </w:r>
      <w:r>
        <w:rPr>
          <w:noProof/>
        </w:rPr>
      </w:r>
      <w:r>
        <w:rPr>
          <w:noProof/>
        </w:rPr>
        <w:fldChar w:fldCharType="separate"/>
      </w:r>
      <w:r>
        <w:rPr>
          <w:noProof/>
        </w:rPr>
        <w:t>224</w:t>
      </w:r>
      <w:r>
        <w:rPr>
          <w:noProof/>
        </w:rPr>
        <w:fldChar w:fldCharType="end"/>
      </w:r>
    </w:p>
    <w:p w14:paraId="6A8CD666" w14:textId="1E6780D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_Toc187256640 \h </w:instrText>
      </w:r>
      <w:r>
        <w:rPr>
          <w:noProof/>
        </w:rPr>
      </w:r>
      <w:r>
        <w:rPr>
          <w:noProof/>
        </w:rPr>
        <w:fldChar w:fldCharType="separate"/>
      </w:r>
      <w:r>
        <w:rPr>
          <w:noProof/>
        </w:rPr>
        <w:t>225</w:t>
      </w:r>
      <w:r>
        <w:rPr>
          <w:noProof/>
        </w:rPr>
        <w:fldChar w:fldCharType="end"/>
      </w:r>
    </w:p>
    <w:p w14:paraId="3809F32D" w14:textId="6FDB5BA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_Toc187256641 \h </w:instrText>
      </w:r>
      <w:r>
        <w:rPr>
          <w:noProof/>
        </w:rPr>
      </w:r>
      <w:r>
        <w:rPr>
          <w:noProof/>
        </w:rPr>
        <w:fldChar w:fldCharType="separate"/>
      </w:r>
      <w:r>
        <w:rPr>
          <w:noProof/>
        </w:rPr>
        <w:t>225</w:t>
      </w:r>
      <w:r>
        <w:rPr>
          <w:noProof/>
        </w:rPr>
        <w:fldChar w:fldCharType="end"/>
      </w:r>
    </w:p>
    <w:p w14:paraId="70C2E34E" w14:textId="0267946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_Toc187256642 \h </w:instrText>
      </w:r>
      <w:r>
        <w:rPr>
          <w:noProof/>
        </w:rPr>
      </w:r>
      <w:r>
        <w:rPr>
          <w:noProof/>
        </w:rPr>
        <w:fldChar w:fldCharType="separate"/>
      </w:r>
      <w:r>
        <w:rPr>
          <w:noProof/>
        </w:rPr>
        <w:t>225</w:t>
      </w:r>
      <w:r>
        <w:rPr>
          <w:noProof/>
        </w:rPr>
        <w:fldChar w:fldCharType="end"/>
      </w:r>
    </w:p>
    <w:p w14:paraId="7F971EFE" w14:textId="19CEDC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_Toc187256643 \h </w:instrText>
      </w:r>
      <w:r>
        <w:rPr>
          <w:noProof/>
        </w:rPr>
      </w:r>
      <w:r>
        <w:rPr>
          <w:noProof/>
        </w:rPr>
        <w:fldChar w:fldCharType="separate"/>
      </w:r>
      <w:r>
        <w:rPr>
          <w:noProof/>
        </w:rPr>
        <w:t>225</w:t>
      </w:r>
      <w:r>
        <w:rPr>
          <w:noProof/>
        </w:rPr>
        <w:fldChar w:fldCharType="end"/>
      </w:r>
    </w:p>
    <w:p w14:paraId="638CF99F" w14:textId="7EE0FA9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_Toc187256644 \h </w:instrText>
      </w:r>
      <w:r>
        <w:rPr>
          <w:noProof/>
        </w:rPr>
      </w:r>
      <w:r>
        <w:rPr>
          <w:noProof/>
        </w:rPr>
        <w:fldChar w:fldCharType="separate"/>
      </w:r>
      <w:r>
        <w:rPr>
          <w:noProof/>
        </w:rPr>
        <w:t>225</w:t>
      </w:r>
      <w:r>
        <w:rPr>
          <w:noProof/>
        </w:rPr>
        <w:fldChar w:fldCharType="end"/>
      </w:r>
    </w:p>
    <w:p w14:paraId="325132A3" w14:textId="755918E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_Toc187256645 \h </w:instrText>
      </w:r>
      <w:r>
        <w:rPr>
          <w:noProof/>
        </w:rPr>
      </w:r>
      <w:r>
        <w:rPr>
          <w:noProof/>
        </w:rPr>
        <w:fldChar w:fldCharType="separate"/>
      </w:r>
      <w:r>
        <w:rPr>
          <w:noProof/>
        </w:rPr>
        <w:t>227</w:t>
      </w:r>
      <w:r>
        <w:rPr>
          <w:noProof/>
        </w:rPr>
        <w:fldChar w:fldCharType="end"/>
      </w:r>
    </w:p>
    <w:p w14:paraId="701063F0" w14:textId="1240452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_Toc187256646 \h </w:instrText>
      </w:r>
      <w:r>
        <w:rPr>
          <w:noProof/>
        </w:rPr>
      </w:r>
      <w:r>
        <w:rPr>
          <w:noProof/>
        </w:rPr>
        <w:fldChar w:fldCharType="separate"/>
      </w:r>
      <w:r>
        <w:rPr>
          <w:noProof/>
        </w:rPr>
        <w:t>227</w:t>
      </w:r>
      <w:r>
        <w:rPr>
          <w:noProof/>
        </w:rPr>
        <w:fldChar w:fldCharType="end"/>
      </w:r>
    </w:p>
    <w:p w14:paraId="3FD6EE64" w14:textId="7B3CC1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_Toc187256647 \h </w:instrText>
      </w:r>
      <w:r>
        <w:rPr>
          <w:noProof/>
        </w:rPr>
      </w:r>
      <w:r>
        <w:rPr>
          <w:noProof/>
        </w:rPr>
        <w:fldChar w:fldCharType="separate"/>
      </w:r>
      <w:r>
        <w:rPr>
          <w:noProof/>
        </w:rPr>
        <w:t>228</w:t>
      </w:r>
      <w:r>
        <w:rPr>
          <w:noProof/>
        </w:rPr>
        <w:fldChar w:fldCharType="end"/>
      </w:r>
    </w:p>
    <w:p w14:paraId="33844413" w14:textId="1557239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_Toc187256648 \h </w:instrText>
      </w:r>
      <w:r>
        <w:rPr>
          <w:noProof/>
        </w:rPr>
      </w:r>
      <w:r>
        <w:rPr>
          <w:noProof/>
        </w:rPr>
        <w:fldChar w:fldCharType="separate"/>
      </w:r>
      <w:r>
        <w:rPr>
          <w:noProof/>
        </w:rPr>
        <w:t>229</w:t>
      </w:r>
      <w:r>
        <w:rPr>
          <w:noProof/>
        </w:rPr>
        <w:fldChar w:fldCharType="end"/>
      </w:r>
    </w:p>
    <w:p w14:paraId="74346D42" w14:textId="27272A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_Toc187256649 \h </w:instrText>
      </w:r>
      <w:r>
        <w:rPr>
          <w:noProof/>
        </w:rPr>
      </w:r>
      <w:r>
        <w:rPr>
          <w:noProof/>
        </w:rPr>
        <w:fldChar w:fldCharType="separate"/>
      </w:r>
      <w:r>
        <w:rPr>
          <w:noProof/>
        </w:rPr>
        <w:t>229</w:t>
      </w:r>
      <w:r>
        <w:rPr>
          <w:noProof/>
        </w:rPr>
        <w:fldChar w:fldCharType="end"/>
      </w:r>
    </w:p>
    <w:p w14:paraId="1A506D72" w14:textId="5130E8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_Toc187256650 \h </w:instrText>
      </w:r>
      <w:r>
        <w:rPr>
          <w:noProof/>
        </w:rPr>
      </w:r>
      <w:r>
        <w:rPr>
          <w:noProof/>
        </w:rPr>
        <w:fldChar w:fldCharType="separate"/>
      </w:r>
      <w:r>
        <w:rPr>
          <w:noProof/>
        </w:rPr>
        <w:t>229</w:t>
      </w:r>
      <w:r>
        <w:rPr>
          <w:noProof/>
        </w:rPr>
        <w:fldChar w:fldCharType="end"/>
      </w:r>
    </w:p>
    <w:p w14:paraId="1A837A9E" w14:textId="725FF6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_Toc187256651 \h </w:instrText>
      </w:r>
      <w:r>
        <w:rPr>
          <w:noProof/>
        </w:rPr>
      </w:r>
      <w:r>
        <w:rPr>
          <w:noProof/>
        </w:rPr>
        <w:fldChar w:fldCharType="separate"/>
      </w:r>
      <w:r>
        <w:rPr>
          <w:noProof/>
        </w:rPr>
        <w:t>229</w:t>
      </w:r>
      <w:r>
        <w:rPr>
          <w:noProof/>
        </w:rPr>
        <w:fldChar w:fldCharType="end"/>
      </w:r>
    </w:p>
    <w:p w14:paraId="4103CED3" w14:textId="7FB9FAF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_Toc187256652 \h </w:instrText>
      </w:r>
      <w:r>
        <w:rPr>
          <w:noProof/>
        </w:rPr>
      </w:r>
      <w:r>
        <w:rPr>
          <w:noProof/>
        </w:rPr>
        <w:fldChar w:fldCharType="separate"/>
      </w:r>
      <w:r>
        <w:rPr>
          <w:noProof/>
        </w:rPr>
        <w:t>229</w:t>
      </w:r>
      <w:r>
        <w:rPr>
          <w:noProof/>
        </w:rPr>
        <w:fldChar w:fldCharType="end"/>
      </w:r>
    </w:p>
    <w:p w14:paraId="4A223CCF" w14:textId="051F90B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_Toc187256653 \h </w:instrText>
      </w:r>
      <w:r>
        <w:rPr>
          <w:noProof/>
        </w:rPr>
      </w:r>
      <w:r>
        <w:rPr>
          <w:noProof/>
        </w:rPr>
        <w:fldChar w:fldCharType="separate"/>
      </w:r>
      <w:r>
        <w:rPr>
          <w:noProof/>
        </w:rPr>
        <w:t>229</w:t>
      </w:r>
      <w:r>
        <w:rPr>
          <w:noProof/>
        </w:rPr>
        <w:fldChar w:fldCharType="end"/>
      </w:r>
    </w:p>
    <w:p w14:paraId="1E83A7F8" w14:textId="6629D2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_Toc187256654 \h </w:instrText>
      </w:r>
      <w:r>
        <w:rPr>
          <w:noProof/>
        </w:rPr>
      </w:r>
      <w:r>
        <w:rPr>
          <w:noProof/>
        </w:rPr>
        <w:fldChar w:fldCharType="separate"/>
      </w:r>
      <w:r>
        <w:rPr>
          <w:noProof/>
        </w:rPr>
        <w:t>229</w:t>
      </w:r>
      <w:r>
        <w:rPr>
          <w:noProof/>
        </w:rPr>
        <w:fldChar w:fldCharType="end"/>
      </w:r>
    </w:p>
    <w:p w14:paraId="3BCF959C" w14:textId="0D7F69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_Toc187256655 \h </w:instrText>
      </w:r>
      <w:r>
        <w:rPr>
          <w:noProof/>
        </w:rPr>
      </w:r>
      <w:r>
        <w:rPr>
          <w:noProof/>
        </w:rPr>
        <w:fldChar w:fldCharType="separate"/>
      </w:r>
      <w:r>
        <w:rPr>
          <w:noProof/>
        </w:rPr>
        <w:t>232</w:t>
      </w:r>
      <w:r>
        <w:rPr>
          <w:noProof/>
        </w:rPr>
        <w:fldChar w:fldCharType="end"/>
      </w:r>
    </w:p>
    <w:p w14:paraId="25AB4436" w14:textId="5F3441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_Toc187256656 \h </w:instrText>
      </w:r>
      <w:r>
        <w:rPr>
          <w:noProof/>
        </w:rPr>
      </w:r>
      <w:r>
        <w:rPr>
          <w:noProof/>
        </w:rPr>
        <w:fldChar w:fldCharType="separate"/>
      </w:r>
      <w:r>
        <w:rPr>
          <w:noProof/>
        </w:rPr>
        <w:t>232</w:t>
      </w:r>
      <w:r>
        <w:rPr>
          <w:noProof/>
        </w:rPr>
        <w:fldChar w:fldCharType="end"/>
      </w:r>
    </w:p>
    <w:p w14:paraId="36648A7C" w14:textId="62A3B3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_Toc187256657 \h </w:instrText>
      </w:r>
      <w:r>
        <w:rPr>
          <w:noProof/>
        </w:rPr>
      </w:r>
      <w:r>
        <w:rPr>
          <w:noProof/>
        </w:rPr>
        <w:fldChar w:fldCharType="separate"/>
      </w:r>
      <w:r>
        <w:rPr>
          <w:noProof/>
        </w:rPr>
        <w:t>234</w:t>
      </w:r>
      <w:r>
        <w:rPr>
          <w:noProof/>
        </w:rPr>
        <w:fldChar w:fldCharType="end"/>
      </w:r>
    </w:p>
    <w:p w14:paraId="4A2179BC" w14:textId="3E04AE6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_Toc187256658 \h </w:instrText>
      </w:r>
      <w:r>
        <w:rPr>
          <w:noProof/>
        </w:rPr>
      </w:r>
      <w:r>
        <w:rPr>
          <w:noProof/>
        </w:rPr>
        <w:fldChar w:fldCharType="separate"/>
      </w:r>
      <w:r>
        <w:rPr>
          <w:noProof/>
        </w:rPr>
        <w:t>234</w:t>
      </w:r>
      <w:r>
        <w:rPr>
          <w:noProof/>
        </w:rPr>
        <w:fldChar w:fldCharType="end"/>
      </w:r>
    </w:p>
    <w:p w14:paraId="0147EE1A" w14:textId="1671BA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_Toc187256659 \h </w:instrText>
      </w:r>
      <w:r>
        <w:rPr>
          <w:noProof/>
        </w:rPr>
      </w:r>
      <w:r>
        <w:rPr>
          <w:noProof/>
        </w:rPr>
        <w:fldChar w:fldCharType="separate"/>
      </w:r>
      <w:r>
        <w:rPr>
          <w:noProof/>
        </w:rPr>
        <w:t>234</w:t>
      </w:r>
      <w:r>
        <w:rPr>
          <w:noProof/>
        </w:rPr>
        <w:fldChar w:fldCharType="end"/>
      </w:r>
    </w:p>
    <w:p w14:paraId="3F8615E4" w14:textId="013AD54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_Toc187256660 \h </w:instrText>
      </w:r>
      <w:r>
        <w:rPr>
          <w:noProof/>
        </w:rPr>
      </w:r>
      <w:r>
        <w:rPr>
          <w:noProof/>
        </w:rPr>
        <w:fldChar w:fldCharType="separate"/>
      </w:r>
      <w:r>
        <w:rPr>
          <w:noProof/>
        </w:rPr>
        <w:t>235</w:t>
      </w:r>
      <w:r>
        <w:rPr>
          <w:noProof/>
        </w:rPr>
        <w:fldChar w:fldCharType="end"/>
      </w:r>
    </w:p>
    <w:p w14:paraId="16029962" w14:textId="2A6B5C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_Toc187256661 \h </w:instrText>
      </w:r>
      <w:r>
        <w:rPr>
          <w:noProof/>
        </w:rPr>
      </w:r>
      <w:r>
        <w:rPr>
          <w:noProof/>
        </w:rPr>
        <w:fldChar w:fldCharType="separate"/>
      </w:r>
      <w:r>
        <w:rPr>
          <w:noProof/>
        </w:rPr>
        <w:t>235</w:t>
      </w:r>
      <w:r>
        <w:rPr>
          <w:noProof/>
        </w:rPr>
        <w:fldChar w:fldCharType="end"/>
      </w:r>
    </w:p>
    <w:p w14:paraId="7CC30377" w14:textId="66329C6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_Toc187256662 \h </w:instrText>
      </w:r>
      <w:r>
        <w:rPr>
          <w:noProof/>
        </w:rPr>
      </w:r>
      <w:r>
        <w:rPr>
          <w:noProof/>
        </w:rPr>
        <w:fldChar w:fldCharType="separate"/>
      </w:r>
      <w:r>
        <w:rPr>
          <w:noProof/>
        </w:rPr>
        <w:t>235</w:t>
      </w:r>
      <w:r>
        <w:rPr>
          <w:noProof/>
        </w:rPr>
        <w:fldChar w:fldCharType="end"/>
      </w:r>
    </w:p>
    <w:p w14:paraId="6068D547" w14:textId="36CC0B0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_Toc187256663 \h </w:instrText>
      </w:r>
      <w:r>
        <w:rPr>
          <w:noProof/>
        </w:rPr>
      </w:r>
      <w:r>
        <w:rPr>
          <w:noProof/>
        </w:rPr>
        <w:fldChar w:fldCharType="separate"/>
      </w:r>
      <w:r>
        <w:rPr>
          <w:noProof/>
        </w:rPr>
        <w:t>235</w:t>
      </w:r>
      <w:r>
        <w:rPr>
          <w:noProof/>
        </w:rPr>
        <w:fldChar w:fldCharType="end"/>
      </w:r>
    </w:p>
    <w:p w14:paraId="30CAF81C" w14:textId="38D47CB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_Toc187256664 \h </w:instrText>
      </w:r>
      <w:r>
        <w:rPr>
          <w:noProof/>
        </w:rPr>
      </w:r>
      <w:r>
        <w:rPr>
          <w:noProof/>
        </w:rPr>
        <w:fldChar w:fldCharType="separate"/>
      </w:r>
      <w:r>
        <w:rPr>
          <w:noProof/>
        </w:rPr>
        <w:t>235</w:t>
      </w:r>
      <w:r>
        <w:rPr>
          <w:noProof/>
        </w:rPr>
        <w:fldChar w:fldCharType="end"/>
      </w:r>
    </w:p>
    <w:p w14:paraId="759D128D" w14:textId="32F093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_Toc187256665 \h </w:instrText>
      </w:r>
      <w:r>
        <w:rPr>
          <w:noProof/>
        </w:rPr>
      </w:r>
      <w:r>
        <w:rPr>
          <w:noProof/>
        </w:rPr>
        <w:fldChar w:fldCharType="separate"/>
      </w:r>
      <w:r>
        <w:rPr>
          <w:noProof/>
        </w:rPr>
        <w:t>236</w:t>
      </w:r>
      <w:r>
        <w:rPr>
          <w:noProof/>
        </w:rPr>
        <w:fldChar w:fldCharType="end"/>
      </w:r>
    </w:p>
    <w:p w14:paraId="25DD96E6" w14:textId="7206E64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_Toc187256666 \h </w:instrText>
      </w:r>
      <w:r>
        <w:rPr>
          <w:noProof/>
        </w:rPr>
      </w:r>
      <w:r>
        <w:rPr>
          <w:noProof/>
        </w:rPr>
        <w:fldChar w:fldCharType="separate"/>
      </w:r>
      <w:r>
        <w:rPr>
          <w:noProof/>
        </w:rPr>
        <w:t>236</w:t>
      </w:r>
      <w:r>
        <w:rPr>
          <w:noProof/>
        </w:rPr>
        <w:fldChar w:fldCharType="end"/>
      </w:r>
    </w:p>
    <w:p w14:paraId="40F2A9C8" w14:textId="4AB171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CG-UCI multiplexed on interlaced PUSCH</w:t>
      </w:r>
      <w:r>
        <w:rPr>
          <w:noProof/>
        </w:rPr>
        <w:tab/>
      </w:r>
      <w:r>
        <w:rPr>
          <w:noProof/>
        </w:rPr>
        <w:fldChar w:fldCharType="begin"/>
      </w:r>
      <w:r>
        <w:rPr>
          <w:noProof/>
        </w:rPr>
        <w:instrText xml:space="preserve"> PAGEREF _Toc187256667 \h </w:instrText>
      </w:r>
      <w:r>
        <w:rPr>
          <w:noProof/>
        </w:rPr>
      </w:r>
      <w:r>
        <w:rPr>
          <w:noProof/>
        </w:rPr>
        <w:fldChar w:fldCharType="separate"/>
      </w:r>
      <w:r>
        <w:rPr>
          <w:noProof/>
        </w:rPr>
        <w:t>237</w:t>
      </w:r>
      <w:r>
        <w:rPr>
          <w:noProof/>
        </w:rPr>
        <w:fldChar w:fldCharType="end"/>
      </w:r>
    </w:p>
    <w:p w14:paraId="38682849" w14:textId="344F1E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_Toc187256668 \h </w:instrText>
      </w:r>
      <w:r>
        <w:rPr>
          <w:noProof/>
        </w:rPr>
      </w:r>
      <w:r>
        <w:rPr>
          <w:noProof/>
        </w:rPr>
        <w:fldChar w:fldCharType="separate"/>
      </w:r>
      <w:r>
        <w:rPr>
          <w:noProof/>
        </w:rPr>
        <w:t>237</w:t>
      </w:r>
      <w:r>
        <w:rPr>
          <w:noProof/>
        </w:rPr>
        <w:fldChar w:fldCharType="end"/>
      </w:r>
    </w:p>
    <w:p w14:paraId="0EDE4F11" w14:textId="5B80F5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_Toc187256669 \h </w:instrText>
      </w:r>
      <w:r>
        <w:rPr>
          <w:noProof/>
        </w:rPr>
      </w:r>
      <w:r>
        <w:rPr>
          <w:noProof/>
        </w:rPr>
        <w:fldChar w:fldCharType="separate"/>
      </w:r>
      <w:r>
        <w:rPr>
          <w:noProof/>
        </w:rPr>
        <w:t>238</w:t>
      </w:r>
      <w:r>
        <w:rPr>
          <w:noProof/>
        </w:rPr>
        <w:fldChar w:fldCharType="end"/>
      </w:r>
    </w:p>
    <w:p w14:paraId="018BEACA" w14:textId="0F0602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_Toc187256670 \h </w:instrText>
      </w:r>
      <w:r>
        <w:rPr>
          <w:noProof/>
        </w:rPr>
      </w:r>
      <w:r>
        <w:rPr>
          <w:noProof/>
        </w:rPr>
        <w:fldChar w:fldCharType="separate"/>
      </w:r>
      <w:r>
        <w:rPr>
          <w:noProof/>
        </w:rPr>
        <w:t>238</w:t>
      </w:r>
      <w:r>
        <w:rPr>
          <w:noProof/>
        </w:rPr>
        <w:fldChar w:fldCharType="end"/>
      </w:r>
    </w:p>
    <w:p w14:paraId="6FBAEFEB" w14:textId="4735B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_Toc187256671 \h </w:instrText>
      </w:r>
      <w:r>
        <w:rPr>
          <w:noProof/>
        </w:rPr>
      </w:r>
      <w:r>
        <w:rPr>
          <w:noProof/>
        </w:rPr>
        <w:fldChar w:fldCharType="separate"/>
      </w:r>
      <w:r>
        <w:rPr>
          <w:noProof/>
        </w:rPr>
        <w:t>238</w:t>
      </w:r>
      <w:r>
        <w:rPr>
          <w:noProof/>
        </w:rPr>
        <w:fldChar w:fldCharType="end"/>
      </w:r>
    </w:p>
    <w:p w14:paraId="7192EE79" w14:textId="31A86B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_Toc187256672 \h </w:instrText>
      </w:r>
      <w:r>
        <w:rPr>
          <w:noProof/>
        </w:rPr>
      </w:r>
      <w:r>
        <w:rPr>
          <w:noProof/>
        </w:rPr>
        <w:fldChar w:fldCharType="separate"/>
      </w:r>
      <w:r>
        <w:rPr>
          <w:noProof/>
        </w:rPr>
        <w:t>238</w:t>
      </w:r>
      <w:r>
        <w:rPr>
          <w:noProof/>
        </w:rPr>
        <w:fldChar w:fldCharType="end"/>
      </w:r>
    </w:p>
    <w:p w14:paraId="2CD3971D" w14:textId="3EFAB0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_Toc187256673 \h </w:instrText>
      </w:r>
      <w:r>
        <w:rPr>
          <w:noProof/>
        </w:rPr>
      </w:r>
      <w:r>
        <w:rPr>
          <w:noProof/>
        </w:rPr>
        <w:fldChar w:fldCharType="separate"/>
      </w:r>
      <w:r>
        <w:rPr>
          <w:noProof/>
        </w:rPr>
        <w:t>238</w:t>
      </w:r>
      <w:r>
        <w:rPr>
          <w:noProof/>
        </w:rPr>
        <w:fldChar w:fldCharType="end"/>
      </w:r>
    </w:p>
    <w:p w14:paraId="4C58F074" w14:textId="5130121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_Toc187256674 \h </w:instrText>
      </w:r>
      <w:r>
        <w:rPr>
          <w:noProof/>
        </w:rPr>
      </w:r>
      <w:r>
        <w:rPr>
          <w:noProof/>
        </w:rPr>
        <w:fldChar w:fldCharType="separate"/>
      </w:r>
      <w:r>
        <w:rPr>
          <w:noProof/>
        </w:rPr>
        <w:t>239</w:t>
      </w:r>
      <w:r>
        <w:rPr>
          <w:noProof/>
        </w:rPr>
        <w:fldChar w:fldCharType="end"/>
      </w:r>
    </w:p>
    <w:p w14:paraId="0B0D5F78" w14:textId="719D53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_Toc187256675 \h </w:instrText>
      </w:r>
      <w:r>
        <w:rPr>
          <w:noProof/>
        </w:rPr>
      </w:r>
      <w:r>
        <w:rPr>
          <w:noProof/>
        </w:rPr>
        <w:fldChar w:fldCharType="separate"/>
      </w:r>
      <w:r>
        <w:rPr>
          <w:noProof/>
        </w:rPr>
        <w:t>239</w:t>
      </w:r>
      <w:r>
        <w:rPr>
          <w:noProof/>
        </w:rPr>
        <w:fldChar w:fldCharType="end"/>
      </w:r>
    </w:p>
    <w:p w14:paraId="1B144375" w14:textId="7C8ECE9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_Toc187256676 \h </w:instrText>
      </w:r>
      <w:r>
        <w:rPr>
          <w:noProof/>
        </w:rPr>
      </w:r>
      <w:r>
        <w:rPr>
          <w:noProof/>
        </w:rPr>
        <w:fldChar w:fldCharType="separate"/>
      </w:r>
      <w:r>
        <w:rPr>
          <w:noProof/>
        </w:rPr>
        <w:t>240</w:t>
      </w:r>
      <w:r>
        <w:rPr>
          <w:noProof/>
        </w:rPr>
        <w:fldChar w:fldCharType="end"/>
      </w:r>
    </w:p>
    <w:p w14:paraId="736C9034" w14:textId="683980A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_Toc187256677 \h </w:instrText>
      </w:r>
      <w:r>
        <w:rPr>
          <w:noProof/>
        </w:rPr>
      </w:r>
      <w:r>
        <w:rPr>
          <w:noProof/>
        </w:rPr>
        <w:fldChar w:fldCharType="separate"/>
      </w:r>
      <w:r>
        <w:rPr>
          <w:noProof/>
        </w:rPr>
        <w:t>240</w:t>
      </w:r>
      <w:r>
        <w:rPr>
          <w:noProof/>
        </w:rPr>
        <w:fldChar w:fldCharType="end"/>
      </w:r>
    </w:p>
    <w:p w14:paraId="26E51DA4" w14:textId="114B45E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_Toc187256678 \h </w:instrText>
      </w:r>
      <w:r>
        <w:rPr>
          <w:noProof/>
        </w:rPr>
      </w:r>
      <w:r>
        <w:rPr>
          <w:noProof/>
        </w:rPr>
        <w:fldChar w:fldCharType="separate"/>
      </w:r>
      <w:r>
        <w:rPr>
          <w:noProof/>
        </w:rPr>
        <w:t>240</w:t>
      </w:r>
      <w:r>
        <w:rPr>
          <w:noProof/>
        </w:rPr>
        <w:fldChar w:fldCharType="end"/>
      </w:r>
    </w:p>
    <w:p w14:paraId="3EAEF512" w14:textId="6DDC88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_Toc187256679 \h </w:instrText>
      </w:r>
      <w:r>
        <w:rPr>
          <w:noProof/>
        </w:rPr>
      </w:r>
      <w:r>
        <w:rPr>
          <w:noProof/>
        </w:rPr>
        <w:fldChar w:fldCharType="separate"/>
      </w:r>
      <w:r>
        <w:rPr>
          <w:noProof/>
        </w:rPr>
        <w:t>241</w:t>
      </w:r>
      <w:r>
        <w:rPr>
          <w:noProof/>
        </w:rPr>
        <w:fldChar w:fldCharType="end"/>
      </w:r>
    </w:p>
    <w:p w14:paraId="58FC7ADF" w14:textId="1DD253B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_Toc187256680 \h </w:instrText>
      </w:r>
      <w:r>
        <w:rPr>
          <w:noProof/>
        </w:rPr>
      </w:r>
      <w:r>
        <w:rPr>
          <w:noProof/>
        </w:rPr>
        <w:fldChar w:fldCharType="separate"/>
      </w:r>
      <w:r>
        <w:rPr>
          <w:noProof/>
        </w:rPr>
        <w:t>241</w:t>
      </w:r>
      <w:r>
        <w:rPr>
          <w:noProof/>
        </w:rPr>
        <w:fldChar w:fldCharType="end"/>
      </w:r>
    </w:p>
    <w:p w14:paraId="690293DA" w14:textId="567968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_Toc187256681 \h </w:instrText>
      </w:r>
      <w:r>
        <w:rPr>
          <w:noProof/>
        </w:rPr>
      </w:r>
      <w:r>
        <w:rPr>
          <w:noProof/>
        </w:rPr>
        <w:fldChar w:fldCharType="separate"/>
      </w:r>
      <w:r>
        <w:rPr>
          <w:noProof/>
        </w:rPr>
        <w:t>241</w:t>
      </w:r>
      <w:r>
        <w:rPr>
          <w:noProof/>
        </w:rPr>
        <w:fldChar w:fldCharType="end"/>
      </w:r>
    </w:p>
    <w:p w14:paraId="22EF000B" w14:textId="7974E5F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_Toc187256682 \h </w:instrText>
      </w:r>
      <w:r>
        <w:rPr>
          <w:noProof/>
        </w:rPr>
      </w:r>
      <w:r>
        <w:rPr>
          <w:noProof/>
        </w:rPr>
        <w:fldChar w:fldCharType="separate"/>
      </w:r>
      <w:r>
        <w:rPr>
          <w:noProof/>
        </w:rPr>
        <w:t>241</w:t>
      </w:r>
      <w:r>
        <w:rPr>
          <w:noProof/>
        </w:rPr>
        <w:fldChar w:fldCharType="end"/>
      </w:r>
    </w:p>
    <w:p w14:paraId="45E16469" w14:textId="6D421DD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_Toc187256683 \h </w:instrText>
      </w:r>
      <w:r>
        <w:rPr>
          <w:noProof/>
        </w:rPr>
      </w:r>
      <w:r>
        <w:rPr>
          <w:noProof/>
        </w:rPr>
        <w:fldChar w:fldCharType="separate"/>
      </w:r>
      <w:r>
        <w:rPr>
          <w:noProof/>
        </w:rPr>
        <w:t>241</w:t>
      </w:r>
      <w:r>
        <w:rPr>
          <w:noProof/>
        </w:rPr>
        <w:fldChar w:fldCharType="end"/>
      </w:r>
    </w:p>
    <w:p w14:paraId="72D5F5BF" w14:textId="6BEC88C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_Toc187256684 \h </w:instrText>
      </w:r>
      <w:r>
        <w:rPr>
          <w:noProof/>
        </w:rPr>
      </w:r>
      <w:r>
        <w:rPr>
          <w:noProof/>
        </w:rPr>
        <w:fldChar w:fldCharType="separate"/>
      </w:r>
      <w:r>
        <w:rPr>
          <w:noProof/>
        </w:rPr>
        <w:t>242</w:t>
      </w:r>
      <w:r>
        <w:rPr>
          <w:noProof/>
        </w:rPr>
        <w:fldChar w:fldCharType="end"/>
      </w:r>
    </w:p>
    <w:p w14:paraId="154185EB" w14:textId="730B7A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_Toc187256685 \h </w:instrText>
      </w:r>
      <w:r>
        <w:rPr>
          <w:noProof/>
        </w:rPr>
      </w:r>
      <w:r>
        <w:rPr>
          <w:noProof/>
        </w:rPr>
        <w:fldChar w:fldCharType="separate"/>
      </w:r>
      <w:r>
        <w:rPr>
          <w:noProof/>
        </w:rPr>
        <w:t>242</w:t>
      </w:r>
      <w:r>
        <w:rPr>
          <w:noProof/>
        </w:rPr>
        <w:fldChar w:fldCharType="end"/>
      </w:r>
    </w:p>
    <w:p w14:paraId="0DBB40A5" w14:textId="59EC683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2-O</w:t>
      </w:r>
      <w:r>
        <w:rPr>
          <w:noProof/>
        </w:rPr>
        <w:tab/>
      </w:r>
      <w:r>
        <w:rPr>
          <w:noProof/>
        </w:rPr>
        <w:fldChar w:fldCharType="begin"/>
      </w:r>
      <w:r>
        <w:rPr>
          <w:noProof/>
        </w:rPr>
        <w:instrText xml:space="preserve"> PAGEREF _Toc187256686 \h </w:instrText>
      </w:r>
      <w:r>
        <w:rPr>
          <w:noProof/>
        </w:rPr>
      </w:r>
      <w:r>
        <w:rPr>
          <w:noProof/>
        </w:rPr>
        <w:fldChar w:fldCharType="separate"/>
      </w:r>
      <w:r>
        <w:rPr>
          <w:noProof/>
        </w:rPr>
        <w:t>243</w:t>
      </w:r>
      <w:r>
        <w:rPr>
          <w:noProof/>
        </w:rPr>
        <w:fldChar w:fldCharType="end"/>
      </w:r>
    </w:p>
    <w:p w14:paraId="63ABBD3A" w14:textId="46FF83F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PUCCH format 1</w:t>
      </w:r>
      <w:r>
        <w:rPr>
          <w:noProof/>
        </w:rPr>
        <w:tab/>
      </w:r>
      <w:r>
        <w:rPr>
          <w:noProof/>
        </w:rPr>
        <w:fldChar w:fldCharType="begin"/>
      </w:r>
      <w:r>
        <w:rPr>
          <w:noProof/>
        </w:rPr>
        <w:instrText xml:space="preserve"> PAGEREF _Toc187256687 \h </w:instrText>
      </w:r>
      <w:r>
        <w:rPr>
          <w:noProof/>
        </w:rPr>
      </w:r>
      <w:r>
        <w:rPr>
          <w:noProof/>
        </w:rPr>
        <w:fldChar w:fldCharType="separate"/>
      </w:r>
      <w:r>
        <w:rPr>
          <w:noProof/>
        </w:rPr>
        <w:t>243</w:t>
      </w:r>
      <w:r>
        <w:rPr>
          <w:noProof/>
        </w:rPr>
        <w:fldChar w:fldCharType="end"/>
      </w:r>
    </w:p>
    <w:p w14:paraId="4E873841" w14:textId="26478EF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lastRenderedPageBreak/>
        <w:t>8.3.2.1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_Toc187256688 \h </w:instrText>
      </w:r>
      <w:r>
        <w:rPr>
          <w:noProof/>
        </w:rPr>
      </w:r>
      <w:r>
        <w:rPr>
          <w:noProof/>
        </w:rPr>
        <w:fldChar w:fldCharType="separate"/>
      </w:r>
      <w:r>
        <w:rPr>
          <w:noProof/>
        </w:rPr>
        <w:t>243</w:t>
      </w:r>
      <w:r>
        <w:rPr>
          <w:noProof/>
        </w:rPr>
        <w:fldChar w:fldCharType="end"/>
      </w:r>
    </w:p>
    <w:p w14:paraId="3485FBD1" w14:textId="5CC5E63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_Toc187256689 \h </w:instrText>
      </w:r>
      <w:r>
        <w:rPr>
          <w:noProof/>
        </w:rPr>
      </w:r>
      <w:r>
        <w:rPr>
          <w:noProof/>
        </w:rPr>
        <w:fldChar w:fldCharType="separate"/>
      </w:r>
      <w:r>
        <w:rPr>
          <w:noProof/>
        </w:rPr>
        <w:t>243</w:t>
      </w:r>
      <w:r>
        <w:rPr>
          <w:noProof/>
        </w:rPr>
        <w:fldChar w:fldCharType="end"/>
      </w:r>
    </w:p>
    <w:p w14:paraId="131A517A" w14:textId="5B665C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_Toc187256690 \h </w:instrText>
      </w:r>
      <w:r>
        <w:rPr>
          <w:noProof/>
        </w:rPr>
      </w:r>
      <w:r>
        <w:rPr>
          <w:noProof/>
        </w:rPr>
        <w:fldChar w:fldCharType="separate"/>
      </w:r>
      <w:r>
        <w:rPr>
          <w:noProof/>
        </w:rPr>
        <w:t>243</w:t>
      </w:r>
      <w:r>
        <w:rPr>
          <w:noProof/>
        </w:rPr>
        <w:fldChar w:fldCharType="end"/>
      </w:r>
    </w:p>
    <w:p w14:paraId="73B472E9" w14:textId="1EF715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_Toc187256691 \h </w:instrText>
      </w:r>
      <w:r>
        <w:rPr>
          <w:noProof/>
        </w:rPr>
      </w:r>
      <w:r>
        <w:rPr>
          <w:noProof/>
        </w:rPr>
        <w:fldChar w:fldCharType="separate"/>
      </w:r>
      <w:r>
        <w:rPr>
          <w:noProof/>
        </w:rPr>
        <w:t>244</w:t>
      </w:r>
      <w:r>
        <w:rPr>
          <w:noProof/>
        </w:rPr>
        <w:fldChar w:fldCharType="end"/>
      </w:r>
    </w:p>
    <w:p w14:paraId="6CA93A52" w14:textId="1C7371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_Toc187256692 \h </w:instrText>
      </w:r>
      <w:r>
        <w:rPr>
          <w:noProof/>
        </w:rPr>
      </w:r>
      <w:r>
        <w:rPr>
          <w:noProof/>
        </w:rPr>
        <w:fldChar w:fldCharType="separate"/>
      </w:r>
      <w:r>
        <w:rPr>
          <w:noProof/>
        </w:rPr>
        <w:t>244</w:t>
      </w:r>
      <w:r>
        <w:rPr>
          <w:noProof/>
        </w:rPr>
        <w:fldChar w:fldCharType="end"/>
      </w:r>
    </w:p>
    <w:p w14:paraId="332F485C" w14:textId="1F040F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_Toc187256693 \h </w:instrText>
      </w:r>
      <w:r>
        <w:rPr>
          <w:noProof/>
        </w:rPr>
      </w:r>
      <w:r>
        <w:rPr>
          <w:noProof/>
        </w:rPr>
        <w:fldChar w:fldCharType="separate"/>
      </w:r>
      <w:r>
        <w:rPr>
          <w:noProof/>
        </w:rPr>
        <w:t>245</w:t>
      </w:r>
      <w:r>
        <w:rPr>
          <w:noProof/>
        </w:rPr>
        <w:fldChar w:fldCharType="end"/>
      </w:r>
    </w:p>
    <w:p w14:paraId="37F7D2E8" w14:textId="448DC4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_Toc187256694 \h </w:instrText>
      </w:r>
      <w:r>
        <w:rPr>
          <w:noProof/>
        </w:rPr>
      </w:r>
      <w:r>
        <w:rPr>
          <w:noProof/>
        </w:rPr>
        <w:fldChar w:fldCharType="separate"/>
      </w:r>
      <w:r>
        <w:rPr>
          <w:noProof/>
        </w:rPr>
        <w:t>246</w:t>
      </w:r>
      <w:r>
        <w:rPr>
          <w:noProof/>
        </w:rPr>
        <w:fldChar w:fldCharType="end"/>
      </w:r>
    </w:p>
    <w:p w14:paraId="3962CDD2" w14:textId="516CFA2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_Toc187256695 \h </w:instrText>
      </w:r>
      <w:r>
        <w:rPr>
          <w:noProof/>
        </w:rPr>
      </w:r>
      <w:r>
        <w:rPr>
          <w:noProof/>
        </w:rPr>
        <w:fldChar w:fldCharType="separate"/>
      </w:r>
      <w:r>
        <w:rPr>
          <w:noProof/>
        </w:rPr>
        <w:t>246</w:t>
      </w:r>
      <w:r>
        <w:rPr>
          <w:noProof/>
        </w:rPr>
        <w:fldChar w:fldCharType="end"/>
      </w:r>
    </w:p>
    <w:p w14:paraId="1E7ECC54" w14:textId="7872BE3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_Toc187256696 \h </w:instrText>
      </w:r>
      <w:r>
        <w:rPr>
          <w:noProof/>
        </w:rPr>
      </w:r>
      <w:r>
        <w:rPr>
          <w:noProof/>
        </w:rPr>
        <w:fldChar w:fldCharType="separate"/>
      </w:r>
      <w:r>
        <w:rPr>
          <w:noProof/>
        </w:rPr>
        <w:t>246</w:t>
      </w:r>
      <w:r>
        <w:rPr>
          <w:noProof/>
        </w:rPr>
        <w:fldChar w:fldCharType="end"/>
      </w:r>
    </w:p>
    <w:p w14:paraId="01718098" w14:textId="3D0653C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_Toc187256697 \h </w:instrText>
      </w:r>
      <w:r>
        <w:rPr>
          <w:noProof/>
        </w:rPr>
      </w:r>
      <w:r>
        <w:rPr>
          <w:noProof/>
        </w:rPr>
        <w:fldChar w:fldCharType="separate"/>
      </w:r>
      <w:r>
        <w:rPr>
          <w:noProof/>
        </w:rPr>
        <w:t>246</w:t>
      </w:r>
      <w:r>
        <w:rPr>
          <w:noProof/>
        </w:rPr>
        <w:fldChar w:fldCharType="end"/>
      </w:r>
    </w:p>
    <w:p w14:paraId="7A5F0508" w14:textId="44F8A6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_Toc187256698 \h </w:instrText>
      </w:r>
      <w:r>
        <w:rPr>
          <w:noProof/>
        </w:rPr>
      </w:r>
      <w:r>
        <w:rPr>
          <w:noProof/>
        </w:rPr>
        <w:fldChar w:fldCharType="separate"/>
      </w:r>
      <w:r>
        <w:rPr>
          <w:noProof/>
        </w:rPr>
        <w:t>247</w:t>
      </w:r>
      <w:r>
        <w:rPr>
          <w:noProof/>
        </w:rPr>
        <w:fldChar w:fldCharType="end"/>
      </w:r>
    </w:p>
    <w:p w14:paraId="2A50FE7E" w14:textId="7FBF6A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_Toc187256699 \h </w:instrText>
      </w:r>
      <w:r>
        <w:rPr>
          <w:noProof/>
        </w:rPr>
      </w:r>
      <w:r>
        <w:rPr>
          <w:noProof/>
        </w:rPr>
        <w:fldChar w:fldCharType="separate"/>
      </w:r>
      <w:r>
        <w:rPr>
          <w:noProof/>
        </w:rPr>
        <w:t>248</w:t>
      </w:r>
      <w:r>
        <w:rPr>
          <w:noProof/>
        </w:rPr>
        <w:fldChar w:fldCharType="end"/>
      </w:r>
    </w:p>
    <w:p w14:paraId="003FED16" w14:textId="1A7973F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_Toc187256700 \h </w:instrText>
      </w:r>
      <w:r>
        <w:rPr>
          <w:noProof/>
        </w:rPr>
      </w:r>
      <w:r>
        <w:rPr>
          <w:noProof/>
        </w:rPr>
        <w:fldChar w:fldCharType="separate"/>
      </w:r>
      <w:r>
        <w:rPr>
          <w:noProof/>
        </w:rPr>
        <w:t>249</w:t>
      </w:r>
      <w:r>
        <w:rPr>
          <w:noProof/>
        </w:rPr>
        <w:fldChar w:fldCharType="end"/>
      </w:r>
    </w:p>
    <w:p w14:paraId="2F771925" w14:textId="633655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_Toc187256701 \h </w:instrText>
      </w:r>
      <w:r>
        <w:rPr>
          <w:noProof/>
        </w:rPr>
      </w:r>
      <w:r>
        <w:rPr>
          <w:noProof/>
        </w:rPr>
        <w:fldChar w:fldCharType="separate"/>
      </w:r>
      <w:r>
        <w:rPr>
          <w:noProof/>
        </w:rPr>
        <w:t>249</w:t>
      </w:r>
      <w:r>
        <w:rPr>
          <w:noProof/>
        </w:rPr>
        <w:fldChar w:fldCharType="end"/>
      </w:r>
    </w:p>
    <w:p w14:paraId="070C641B" w14:textId="46293C6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_Toc187256702 \h </w:instrText>
      </w:r>
      <w:r>
        <w:rPr>
          <w:noProof/>
        </w:rPr>
      </w:r>
      <w:r>
        <w:rPr>
          <w:noProof/>
        </w:rPr>
        <w:fldChar w:fldCharType="separate"/>
      </w:r>
      <w:r>
        <w:rPr>
          <w:noProof/>
        </w:rPr>
        <w:t>249</w:t>
      </w:r>
      <w:r>
        <w:rPr>
          <w:noProof/>
        </w:rPr>
        <w:fldChar w:fldCharType="end"/>
      </w:r>
    </w:p>
    <w:p w14:paraId="01692280" w14:textId="1F14B4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_Toc187256703 \h </w:instrText>
      </w:r>
      <w:r>
        <w:rPr>
          <w:noProof/>
        </w:rPr>
      </w:r>
      <w:r>
        <w:rPr>
          <w:noProof/>
        </w:rPr>
        <w:fldChar w:fldCharType="separate"/>
      </w:r>
      <w:r>
        <w:rPr>
          <w:noProof/>
        </w:rPr>
        <w:t>249</w:t>
      </w:r>
      <w:r>
        <w:rPr>
          <w:noProof/>
        </w:rPr>
        <w:fldChar w:fldCharType="end"/>
      </w:r>
    </w:p>
    <w:p w14:paraId="395D2EF0" w14:textId="7737A30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_Toc187256704 \h </w:instrText>
      </w:r>
      <w:r>
        <w:rPr>
          <w:noProof/>
        </w:rPr>
      </w:r>
      <w:r>
        <w:rPr>
          <w:noProof/>
        </w:rPr>
        <w:fldChar w:fldCharType="separate"/>
      </w:r>
      <w:r>
        <w:rPr>
          <w:noProof/>
        </w:rPr>
        <w:t>249</w:t>
      </w:r>
      <w:r>
        <w:rPr>
          <w:noProof/>
        </w:rPr>
        <w:fldChar w:fldCharType="end"/>
      </w:r>
    </w:p>
    <w:p w14:paraId="46DE8DFF" w14:textId="1339F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_Toc187256705 \h </w:instrText>
      </w:r>
      <w:r>
        <w:rPr>
          <w:noProof/>
        </w:rPr>
      </w:r>
      <w:r>
        <w:rPr>
          <w:noProof/>
        </w:rPr>
        <w:fldChar w:fldCharType="separate"/>
      </w:r>
      <w:r>
        <w:rPr>
          <w:noProof/>
        </w:rPr>
        <w:t>250</w:t>
      </w:r>
      <w:r>
        <w:rPr>
          <w:noProof/>
        </w:rPr>
        <w:fldChar w:fldCharType="end"/>
      </w:r>
    </w:p>
    <w:p w14:paraId="62FA48A6" w14:textId="055998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_Toc187256706 \h </w:instrText>
      </w:r>
      <w:r>
        <w:rPr>
          <w:noProof/>
        </w:rPr>
      </w:r>
      <w:r>
        <w:rPr>
          <w:noProof/>
        </w:rPr>
        <w:fldChar w:fldCharType="separate"/>
      </w:r>
      <w:r>
        <w:rPr>
          <w:noProof/>
        </w:rPr>
        <w:t>251</w:t>
      </w:r>
      <w:r>
        <w:rPr>
          <w:noProof/>
        </w:rPr>
        <w:fldChar w:fldCharType="end"/>
      </w:r>
    </w:p>
    <w:p w14:paraId="36C2006A" w14:textId="0165FA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_Toc187256707 \h </w:instrText>
      </w:r>
      <w:r>
        <w:rPr>
          <w:noProof/>
        </w:rPr>
      </w:r>
      <w:r>
        <w:rPr>
          <w:noProof/>
        </w:rPr>
        <w:fldChar w:fldCharType="separate"/>
      </w:r>
      <w:r>
        <w:rPr>
          <w:noProof/>
        </w:rPr>
        <w:t>252</w:t>
      </w:r>
      <w:r>
        <w:rPr>
          <w:noProof/>
        </w:rPr>
        <w:fldChar w:fldCharType="end"/>
      </w:r>
    </w:p>
    <w:p w14:paraId="4B96C2DD" w14:textId="2E08A9F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_Toc187256708 \h </w:instrText>
      </w:r>
      <w:r>
        <w:rPr>
          <w:noProof/>
        </w:rPr>
      </w:r>
      <w:r>
        <w:rPr>
          <w:noProof/>
        </w:rPr>
        <w:fldChar w:fldCharType="separate"/>
      </w:r>
      <w:r>
        <w:rPr>
          <w:noProof/>
        </w:rPr>
        <w:t>252</w:t>
      </w:r>
      <w:r>
        <w:rPr>
          <w:noProof/>
        </w:rPr>
        <w:fldChar w:fldCharType="end"/>
      </w:r>
    </w:p>
    <w:p w14:paraId="71BE88C0" w14:textId="078A566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_Toc187256709 \h </w:instrText>
      </w:r>
      <w:r>
        <w:rPr>
          <w:noProof/>
        </w:rPr>
      </w:r>
      <w:r>
        <w:rPr>
          <w:noProof/>
        </w:rPr>
        <w:fldChar w:fldCharType="separate"/>
      </w:r>
      <w:r>
        <w:rPr>
          <w:noProof/>
        </w:rPr>
        <w:t>252</w:t>
      </w:r>
      <w:r>
        <w:rPr>
          <w:noProof/>
        </w:rPr>
        <w:fldChar w:fldCharType="end"/>
      </w:r>
    </w:p>
    <w:p w14:paraId="3591203E" w14:textId="2B311B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_Toc187256710 \h </w:instrText>
      </w:r>
      <w:r>
        <w:rPr>
          <w:noProof/>
        </w:rPr>
      </w:r>
      <w:r>
        <w:rPr>
          <w:noProof/>
        </w:rPr>
        <w:fldChar w:fldCharType="separate"/>
      </w:r>
      <w:r>
        <w:rPr>
          <w:noProof/>
        </w:rPr>
        <w:t>252</w:t>
      </w:r>
      <w:r>
        <w:rPr>
          <w:noProof/>
        </w:rPr>
        <w:fldChar w:fldCharType="end"/>
      </w:r>
    </w:p>
    <w:p w14:paraId="1B8EB2FB" w14:textId="5D9598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_Toc187256711 \h </w:instrText>
      </w:r>
      <w:r>
        <w:rPr>
          <w:noProof/>
        </w:rPr>
      </w:r>
      <w:r>
        <w:rPr>
          <w:noProof/>
        </w:rPr>
        <w:fldChar w:fldCharType="separate"/>
      </w:r>
      <w:r>
        <w:rPr>
          <w:noProof/>
        </w:rPr>
        <w:t>252</w:t>
      </w:r>
      <w:r>
        <w:rPr>
          <w:noProof/>
        </w:rPr>
        <w:fldChar w:fldCharType="end"/>
      </w:r>
    </w:p>
    <w:p w14:paraId="4C751376" w14:textId="40EE56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_Toc187256712 \h </w:instrText>
      </w:r>
      <w:r>
        <w:rPr>
          <w:noProof/>
        </w:rPr>
      </w:r>
      <w:r>
        <w:rPr>
          <w:noProof/>
        </w:rPr>
        <w:fldChar w:fldCharType="separate"/>
      </w:r>
      <w:r>
        <w:rPr>
          <w:noProof/>
        </w:rPr>
        <w:t>254</w:t>
      </w:r>
      <w:r>
        <w:rPr>
          <w:noProof/>
        </w:rPr>
        <w:fldChar w:fldCharType="end"/>
      </w:r>
    </w:p>
    <w:p w14:paraId="42786C42" w14:textId="191F32F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_Toc187256713 \h </w:instrText>
      </w:r>
      <w:r>
        <w:rPr>
          <w:noProof/>
        </w:rPr>
      </w:r>
      <w:r>
        <w:rPr>
          <w:noProof/>
        </w:rPr>
        <w:fldChar w:fldCharType="separate"/>
      </w:r>
      <w:r>
        <w:rPr>
          <w:noProof/>
        </w:rPr>
        <w:t>255</w:t>
      </w:r>
      <w:r>
        <w:rPr>
          <w:noProof/>
        </w:rPr>
        <w:fldChar w:fldCharType="end"/>
      </w:r>
    </w:p>
    <w:p w14:paraId="20DE0A61" w14:textId="290D59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_Toc187256714 \h </w:instrText>
      </w:r>
      <w:r>
        <w:rPr>
          <w:noProof/>
        </w:rPr>
      </w:r>
      <w:r>
        <w:rPr>
          <w:noProof/>
        </w:rPr>
        <w:fldChar w:fldCharType="separate"/>
      </w:r>
      <w:r>
        <w:rPr>
          <w:noProof/>
        </w:rPr>
        <w:t>255</w:t>
      </w:r>
      <w:r>
        <w:rPr>
          <w:noProof/>
        </w:rPr>
        <w:fldChar w:fldCharType="end"/>
      </w:r>
    </w:p>
    <w:p w14:paraId="0140DC05" w14:textId="1992D0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_Toc187256715 \h </w:instrText>
      </w:r>
      <w:r>
        <w:rPr>
          <w:noProof/>
        </w:rPr>
      </w:r>
      <w:r>
        <w:rPr>
          <w:noProof/>
        </w:rPr>
        <w:fldChar w:fldCharType="separate"/>
      </w:r>
      <w:r>
        <w:rPr>
          <w:noProof/>
        </w:rPr>
        <w:t>255</w:t>
      </w:r>
      <w:r>
        <w:rPr>
          <w:noProof/>
        </w:rPr>
        <w:fldChar w:fldCharType="end"/>
      </w:r>
    </w:p>
    <w:p w14:paraId="304568CF" w14:textId="62812F5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_Toc187256716 \h </w:instrText>
      </w:r>
      <w:r>
        <w:rPr>
          <w:noProof/>
        </w:rPr>
      </w:r>
      <w:r>
        <w:rPr>
          <w:noProof/>
        </w:rPr>
        <w:fldChar w:fldCharType="separate"/>
      </w:r>
      <w:r>
        <w:rPr>
          <w:noProof/>
        </w:rPr>
        <w:t>255</w:t>
      </w:r>
      <w:r>
        <w:rPr>
          <w:noProof/>
        </w:rPr>
        <w:fldChar w:fldCharType="end"/>
      </w:r>
    </w:p>
    <w:p w14:paraId="71D2A17E" w14:textId="0B243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_Toc187256717 \h </w:instrText>
      </w:r>
      <w:r>
        <w:rPr>
          <w:noProof/>
        </w:rPr>
      </w:r>
      <w:r>
        <w:rPr>
          <w:noProof/>
        </w:rPr>
        <w:fldChar w:fldCharType="separate"/>
      </w:r>
      <w:r>
        <w:rPr>
          <w:noProof/>
        </w:rPr>
        <w:t>255</w:t>
      </w:r>
      <w:r>
        <w:rPr>
          <w:noProof/>
        </w:rPr>
        <w:fldChar w:fldCharType="end"/>
      </w:r>
    </w:p>
    <w:p w14:paraId="388A5161" w14:textId="54F27F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_Toc187256718 \h </w:instrText>
      </w:r>
      <w:r>
        <w:rPr>
          <w:noProof/>
        </w:rPr>
      </w:r>
      <w:r>
        <w:rPr>
          <w:noProof/>
        </w:rPr>
        <w:fldChar w:fldCharType="separate"/>
      </w:r>
      <w:r>
        <w:rPr>
          <w:noProof/>
        </w:rPr>
        <w:t>255</w:t>
      </w:r>
      <w:r>
        <w:rPr>
          <w:noProof/>
        </w:rPr>
        <w:fldChar w:fldCharType="end"/>
      </w:r>
    </w:p>
    <w:p w14:paraId="2D60B601" w14:textId="6537C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_Toc187256719 \h </w:instrText>
      </w:r>
      <w:r>
        <w:rPr>
          <w:noProof/>
        </w:rPr>
      </w:r>
      <w:r>
        <w:rPr>
          <w:noProof/>
        </w:rPr>
        <w:fldChar w:fldCharType="separate"/>
      </w:r>
      <w:r>
        <w:rPr>
          <w:noProof/>
        </w:rPr>
        <w:t>256</w:t>
      </w:r>
      <w:r>
        <w:rPr>
          <w:noProof/>
        </w:rPr>
        <w:fldChar w:fldCharType="end"/>
      </w:r>
    </w:p>
    <w:p w14:paraId="72330DF1" w14:textId="4E355E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_Toc187256720 \h </w:instrText>
      </w:r>
      <w:r>
        <w:rPr>
          <w:noProof/>
        </w:rPr>
      </w:r>
      <w:r>
        <w:rPr>
          <w:noProof/>
        </w:rPr>
        <w:fldChar w:fldCharType="separate"/>
      </w:r>
      <w:r>
        <w:rPr>
          <w:noProof/>
        </w:rPr>
        <w:t>257</w:t>
      </w:r>
      <w:r>
        <w:rPr>
          <w:noProof/>
        </w:rPr>
        <w:fldChar w:fldCharType="end"/>
      </w:r>
    </w:p>
    <w:p w14:paraId="2BAABEA1" w14:textId="25CE9A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_Toc187256721 \h </w:instrText>
      </w:r>
      <w:r>
        <w:rPr>
          <w:noProof/>
        </w:rPr>
      </w:r>
      <w:r>
        <w:rPr>
          <w:noProof/>
        </w:rPr>
        <w:fldChar w:fldCharType="separate"/>
      </w:r>
      <w:r>
        <w:rPr>
          <w:noProof/>
        </w:rPr>
        <w:t>257</w:t>
      </w:r>
      <w:r>
        <w:rPr>
          <w:noProof/>
        </w:rPr>
        <w:fldChar w:fldCharType="end"/>
      </w:r>
    </w:p>
    <w:p w14:paraId="505FE581" w14:textId="39FCCD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_Toc187256722 \h </w:instrText>
      </w:r>
      <w:r>
        <w:rPr>
          <w:noProof/>
        </w:rPr>
      </w:r>
      <w:r>
        <w:rPr>
          <w:noProof/>
        </w:rPr>
        <w:fldChar w:fldCharType="separate"/>
      </w:r>
      <w:r>
        <w:rPr>
          <w:noProof/>
        </w:rPr>
        <w:t>258</w:t>
      </w:r>
      <w:r>
        <w:rPr>
          <w:noProof/>
        </w:rPr>
        <w:fldChar w:fldCharType="end"/>
      </w:r>
    </w:p>
    <w:p w14:paraId="09F4567D" w14:textId="56103B7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_Toc187256723 \h </w:instrText>
      </w:r>
      <w:r>
        <w:rPr>
          <w:noProof/>
        </w:rPr>
      </w:r>
      <w:r>
        <w:rPr>
          <w:noProof/>
        </w:rPr>
        <w:fldChar w:fldCharType="separate"/>
      </w:r>
      <w:r>
        <w:rPr>
          <w:noProof/>
        </w:rPr>
        <w:t>258</w:t>
      </w:r>
      <w:r>
        <w:rPr>
          <w:noProof/>
        </w:rPr>
        <w:fldChar w:fldCharType="end"/>
      </w:r>
    </w:p>
    <w:p w14:paraId="7DA6BDF7" w14:textId="7D1000F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_Toc187256724 \h </w:instrText>
      </w:r>
      <w:r>
        <w:rPr>
          <w:noProof/>
        </w:rPr>
      </w:r>
      <w:r>
        <w:rPr>
          <w:noProof/>
        </w:rPr>
        <w:fldChar w:fldCharType="separate"/>
      </w:r>
      <w:r>
        <w:rPr>
          <w:noProof/>
        </w:rPr>
        <w:t>258</w:t>
      </w:r>
      <w:r>
        <w:rPr>
          <w:noProof/>
        </w:rPr>
        <w:fldChar w:fldCharType="end"/>
      </w:r>
    </w:p>
    <w:p w14:paraId="00D2B4A8" w14:textId="38EC0F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_Toc187256725 \h </w:instrText>
      </w:r>
      <w:r>
        <w:rPr>
          <w:noProof/>
        </w:rPr>
      </w:r>
      <w:r>
        <w:rPr>
          <w:noProof/>
        </w:rPr>
        <w:fldChar w:fldCharType="separate"/>
      </w:r>
      <w:r>
        <w:rPr>
          <w:noProof/>
        </w:rPr>
        <w:t>259</w:t>
      </w:r>
      <w:r>
        <w:rPr>
          <w:noProof/>
        </w:rPr>
        <w:fldChar w:fldCharType="end"/>
      </w:r>
    </w:p>
    <w:p w14:paraId="2E693154" w14:textId="108B37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_Toc187256726 \h </w:instrText>
      </w:r>
      <w:r>
        <w:rPr>
          <w:noProof/>
        </w:rPr>
      </w:r>
      <w:r>
        <w:rPr>
          <w:noProof/>
        </w:rPr>
        <w:fldChar w:fldCharType="separate"/>
      </w:r>
      <w:r>
        <w:rPr>
          <w:noProof/>
        </w:rPr>
        <w:t>259</w:t>
      </w:r>
      <w:r>
        <w:rPr>
          <w:noProof/>
        </w:rPr>
        <w:fldChar w:fldCharType="end"/>
      </w:r>
    </w:p>
    <w:p w14:paraId="14962203" w14:textId="655309E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_Toc187256727 \h </w:instrText>
      </w:r>
      <w:r>
        <w:rPr>
          <w:noProof/>
        </w:rPr>
      </w:r>
      <w:r>
        <w:rPr>
          <w:noProof/>
        </w:rPr>
        <w:fldChar w:fldCharType="separate"/>
      </w:r>
      <w:r>
        <w:rPr>
          <w:noProof/>
        </w:rPr>
        <w:t>259</w:t>
      </w:r>
      <w:r>
        <w:rPr>
          <w:noProof/>
        </w:rPr>
        <w:fldChar w:fldCharType="end"/>
      </w:r>
    </w:p>
    <w:p w14:paraId="5EA3786F" w14:textId="6358E1A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_Toc187256728 \h </w:instrText>
      </w:r>
      <w:r>
        <w:rPr>
          <w:noProof/>
        </w:rPr>
      </w:r>
      <w:r>
        <w:rPr>
          <w:noProof/>
        </w:rPr>
        <w:fldChar w:fldCharType="separate"/>
      </w:r>
      <w:r>
        <w:rPr>
          <w:noProof/>
        </w:rPr>
        <w:t>259</w:t>
      </w:r>
      <w:r>
        <w:rPr>
          <w:noProof/>
        </w:rPr>
        <w:fldChar w:fldCharType="end"/>
      </w:r>
    </w:p>
    <w:p w14:paraId="40502A61" w14:textId="24DCED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_Toc187256729 \h </w:instrText>
      </w:r>
      <w:r>
        <w:rPr>
          <w:noProof/>
        </w:rPr>
      </w:r>
      <w:r>
        <w:rPr>
          <w:noProof/>
        </w:rPr>
        <w:fldChar w:fldCharType="separate"/>
      </w:r>
      <w:r>
        <w:rPr>
          <w:noProof/>
        </w:rPr>
        <w:t>259</w:t>
      </w:r>
      <w:r>
        <w:rPr>
          <w:noProof/>
        </w:rPr>
        <w:fldChar w:fldCharType="end"/>
      </w:r>
    </w:p>
    <w:p w14:paraId="5E76AA8C" w14:textId="1674EF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_Toc187256730 \h </w:instrText>
      </w:r>
      <w:r>
        <w:rPr>
          <w:noProof/>
        </w:rPr>
      </w:r>
      <w:r>
        <w:rPr>
          <w:noProof/>
        </w:rPr>
        <w:fldChar w:fldCharType="separate"/>
      </w:r>
      <w:r>
        <w:rPr>
          <w:noProof/>
        </w:rPr>
        <w:t>260</w:t>
      </w:r>
      <w:r>
        <w:rPr>
          <w:noProof/>
        </w:rPr>
        <w:fldChar w:fldCharType="end"/>
      </w:r>
    </w:p>
    <w:p w14:paraId="09799880" w14:textId="3A8802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_Toc187256731 \h </w:instrText>
      </w:r>
      <w:r>
        <w:rPr>
          <w:noProof/>
        </w:rPr>
      </w:r>
      <w:r>
        <w:rPr>
          <w:noProof/>
        </w:rPr>
        <w:fldChar w:fldCharType="separate"/>
      </w:r>
      <w:r>
        <w:rPr>
          <w:noProof/>
        </w:rPr>
        <w:t>260</w:t>
      </w:r>
      <w:r>
        <w:rPr>
          <w:noProof/>
        </w:rPr>
        <w:fldChar w:fldCharType="end"/>
      </w:r>
    </w:p>
    <w:p w14:paraId="18DC1F99" w14:textId="46972E6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_Toc187256732 \h </w:instrText>
      </w:r>
      <w:r>
        <w:rPr>
          <w:noProof/>
        </w:rPr>
      </w:r>
      <w:r>
        <w:rPr>
          <w:noProof/>
        </w:rPr>
        <w:fldChar w:fldCharType="separate"/>
      </w:r>
      <w:r>
        <w:rPr>
          <w:noProof/>
        </w:rPr>
        <w:t>261</w:t>
      </w:r>
      <w:r>
        <w:rPr>
          <w:noProof/>
        </w:rPr>
        <w:fldChar w:fldCharType="end"/>
      </w:r>
    </w:p>
    <w:p w14:paraId="4FB4F3CB" w14:textId="7E1D22E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w:t>
      </w:r>
      <w:r>
        <w:rPr>
          <w:noProof/>
        </w:rPr>
        <w:tab/>
      </w:r>
      <w:r>
        <w:rPr>
          <w:noProof/>
        </w:rPr>
        <w:fldChar w:fldCharType="begin"/>
      </w:r>
      <w:r>
        <w:rPr>
          <w:noProof/>
        </w:rPr>
        <w:instrText xml:space="preserve"> PAGEREF _Toc187256733 \h </w:instrText>
      </w:r>
      <w:r>
        <w:rPr>
          <w:noProof/>
        </w:rPr>
      </w:r>
      <w:r>
        <w:rPr>
          <w:noProof/>
        </w:rPr>
        <w:fldChar w:fldCharType="separate"/>
      </w:r>
      <w:r>
        <w:rPr>
          <w:noProof/>
        </w:rPr>
        <w:t>261</w:t>
      </w:r>
      <w:r>
        <w:rPr>
          <w:noProof/>
        </w:rPr>
        <w:fldChar w:fldCharType="end"/>
      </w:r>
    </w:p>
    <w:p w14:paraId="6BF989F6" w14:textId="64D7E91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 1</w:t>
      </w:r>
      <w:r>
        <w:rPr>
          <w:noProof/>
        </w:rPr>
        <w:tab/>
      </w:r>
      <w:r>
        <w:rPr>
          <w:noProof/>
        </w:rPr>
        <w:fldChar w:fldCharType="begin"/>
      </w:r>
      <w:r>
        <w:rPr>
          <w:noProof/>
        </w:rPr>
        <w:instrText xml:space="preserve"> PAGEREF _Toc187256734 \h </w:instrText>
      </w:r>
      <w:r>
        <w:rPr>
          <w:noProof/>
        </w:rPr>
      </w:r>
      <w:r>
        <w:rPr>
          <w:noProof/>
        </w:rPr>
        <w:fldChar w:fldCharType="separate"/>
      </w:r>
      <w:r>
        <w:rPr>
          <w:noProof/>
        </w:rPr>
        <w:t>261</w:t>
      </w:r>
      <w:r>
        <w:rPr>
          <w:noProof/>
        </w:rPr>
        <w:fldChar w:fldCharType="end"/>
      </w:r>
    </w:p>
    <w:p w14:paraId="5F2E8CB0" w14:textId="64661F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_Toc187256735 \h </w:instrText>
      </w:r>
      <w:r>
        <w:rPr>
          <w:noProof/>
        </w:rPr>
      </w:r>
      <w:r>
        <w:rPr>
          <w:noProof/>
        </w:rPr>
        <w:fldChar w:fldCharType="separate"/>
      </w:r>
      <w:r>
        <w:rPr>
          <w:noProof/>
        </w:rPr>
        <w:t>261</w:t>
      </w:r>
      <w:r>
        <w:rPr>
          <w:noProof/>
        </w:rPr>
        <w:fldChar w:fldCharType="end"/>
      </w:r>
    </w:p>
    <w:p w14:paraId="17D8328D" w14:textId="6C708D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_Toc187256736 \h </w:instrText>
      </w:r>
      <w:r>
        <w:rPr>
          <w:noProof/>
        </w:rPr>
      </w:r>
      <w:r>
        <w:rPr>
          <w:noProof/>
        </w:rPr>
        <w:fldChar w:fldCharType="separate"/>
      </w:r>
      <w:r>
        <w:rPr>
          <w:noProof/>
        </w:rPr>
        <w:t>263</w:t>
      </w:r>
      <w:r>
        <w:rPr>
          <w:noProof/>
        </w:rPr>
        <w:fldChar w:fldCharType="end"/>
      </w:r>
    </w:p>
    <w:p w14:paraId="5C18134D" w14:textId="451E07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_Toc187256737 \h </w:instrText>
      </w:r>
      <w:r>
        <w:rPr>
          <w:noProof/>
        </w:rPr>
      </w:r>
      <w:r>
        <w:rPr>
          <w:noProof/>
        </w:rPr>
        <w:fldChar w:fldCharType="separate"/>
      </w:r>
      <w:r>
        <w:rPr>
          <w:noProof/>
        </w:rPr>
        <w:t>265</w:t>
      </w:r>
      <w:r>
        <w:rPr>
          <w:noProof/>
        </w:rPr>
        <w:fldChar w:fldCharType="end"/>
      </w:r>
    </w:p>
    <w:p w14:paraId="22A96723" w14:textId="301D5E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_Toc187256738 \h </w:instrText>
      </w:r>
      <w:r>
        <w:rPr>
          <w:noProof/>
        </w:rPr>
      </w:r>
      <w:r>
        <w:rPr>
          <w:noProof/>
        </w:rPr>
        <w:fldChar w:fldCharType="separate"/>
      </w:r>
      <w:r>
        <w:rPr>
          <w:noProof/>
        </w:rPr>
        <w:t>265</w:t>
      </w:r>
      <w:r>
        <w:rPr>
          <w:noProof/>
        </w:rPr>
        <w:fldChar w:fldCharType="end"/>
      </w:r>
    </w:p>
    <w:p w14:paraId="57E66E59" w14:textId="225D81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_Toc187256739 \h </w:instrText>
      </w:r>
      <w:r>
        <w:rPr>
          <w:noProof/>
        </w:rPr>
      </w:r>
      <w:r>
        <w:rPr>
          <w:noProof/>
        </w:rPr>
        <w:fldChar w:fldCharType="separate"/>
      </w:r>
      <w:r>
        <w:rPr>
          <w:noProof/>
        </w:rPr>
        <w:t>266</w:t>
      </w:r>
      <w:r>
        <w:rPr>
          <w:noProof/>
        </w:rPr>
        <w:fldChar w:fldCharType="end"/>
      </w:r>
    </w:p>
    <w:p w14:paraId="3E2434DC" w14:textId="50D7595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_Toc187256740 \h </w:instrText>
      </w:r>
      <w:r>
        <w:rPr>
          <w:noProof/>
        </w:rPr>
      </w:r>
      <w:r>
        <w:rPr>
          <w:noProof/>
        </w:rPr>
        <w:fldChar w:fldCharType="separate"/>
      </w:r>
      <w:r>
        <w:rPr>
          <w:noProof/>
        </w:rPr>
        <w:t>266</w:t>
      </w:r>
      <w:r>
        <w:rPr>
          <w:noProof/>
        </w:rPr>
        <w:fldChar w:fldCharType="end"/>
      </w:r>
    </w:p>
    <w:p w14:paraId="0E0C9E50" w14:textId="0E7A259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_Toc187256741 \h </w:instrText>
      </w:r>
      <w:r>
        <w:rPr>
          <w:noProof/>
        </w:rPr>
      </w:r>
      <w:r>
        <w:rPr>
          <w:noProof/>
        </w:rPr>
        <w:fldChar w:fldCharType="separate"/>
      </w:r>
      <w:r>
        <w:rPr>
          <w:noProof/>
        </w:rPr>
        <w:t>266</w:t>
      </w:r>
      <w:r>
        <w:rPr>
          <w:noProof/>
        </w:rPr>
        <w:fldChar w:fldCharType="end"/>
      </w:r>
    </w:p>
    <w:p w14:paraId="152213FE" w14:textId="04A2C27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_Toc187256742 \h </w:instrText>
      </w:r>
      <w:r>
        <w:rPr>
          <w:noProof/>
        </w:rPr>
      </w:r>
      <w:r>
        <w:rPr>
          <w:noProof/>
        </w:rPr>
        <w:fldChar w:fldCharType="separate"/>
      </w:r>
      <w:r>
        <w:rPr>
          <w:noProof/>
        </w:rPr>
        <w:t>266</w:t>
      </w:r>
      <w:r>
        <w:rPr>
          <w:noProof/>
        </w:rPr>
        <w:fldChar w:fldCharType="end"/>
      </w:r>
    </w:p>
    <w:p w14:paraId="5765C233" w14:textId="79D0B02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_Toc187256743 \h </w:instrText>
      </w:r>
      <w:r>
        <w:rPr>
          <w:noProof/>
        </w:rPr>
      </w:r>
      <w:r>
        <w:rPr>
          <w:noProof/>
        </w:rPr>
        <w:fldChar w:fldCharType="separate"/>
      </w:r>
      <w:r>
        <w:rPr>
          <w:noProof/>
        </w:rPr>
        <w:t>266</w:t>
      </w:r>
      <w:r>
        <w:rPr>
          <w:noProof/>
        </w:rPr>
        <w:fldChar w:fldCharType="end"/>
      </w:r>
    </w:p>
    <w:p w14:paraId="75D810F1" w14:textId="501967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_Toc187256744 \h </w:instrText>
      </w:r>
      <w:r>
        <w:rPr>
          <w:noProof/>
        </w:rPr>
      </w:r>
      <w:r>
        <w:rPr>
          <w:noProof/>
        </w:rPr>
        <w:fldChar w:fldCharType="separate"/>
      </w:r>
      <w:r>
        <w:rPr>
          <w:noProof/>
        </w:rPr>
        <w:t>267</w:t>
      </w:r>
      <w:r>
        <w:rPr>
          <w:noProof/>
        </w:rPr>
        <w:fldChar w:fldCharType="end"/>
      </w:r>
    </w:p>
    <w:p w14:paraId="7D0ED566" w14:textId="2E6FC8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_Toc187256745 \h </w:instrText>
      </w:r>
      <w:r>
        <w:rPr>
          <w:noProof/>
        </w:rPr>
      </w:r>
      <w:r>
        <w:rPr>
          <w:noProof/>
        </w:rPr>
        <w:fldChar w:fldCharType="separate"/>
      </w:r>
      <w:r>
        <w:rPr>
          <w:noProof/>
        </w:rPr>
        <w:t>267</w:t>
      </w:r>
      <w:r>
        <w:rPr>
          <w:noProof/>
        </w:rPr>
        <w:fldChar w:fldCharType="end"/>
      </w:r>
    </w:p>
    <w:p w14:paraId="3D1DA0F7" w14:textId="2A02D2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interlaced PUCCH format 1</w:t>
      </w:r>
      <w:r>
        <w:rPr>
          <w:noProof/>
        </w:rPr>
        <w:tab/>
      </w:r>
      <w:r>
        <w:rPr>
          <w:noProof/>
        </w:rPr>
        <w:fldChar w:fldCharType="begin"/>
      </w:r>
      <w:r>
        <w:rPr>
          <w:noProof/>
        </w:rPr>
        <w:instrText xml:space="preserve"> PAGEREF _Toc187256746 \h </w:instrText>
      </w:r>
      <w:r>
        <w:rPr>
          <w:noProof/>
        </w:rPr>
      </w:r>
      <w:r>
        <w:rPr>
          <w:noProof/>
        </w:rPr>
        <w:fldChar w:fldCharType="separate"/>
      </w:r>
      <w:r>
        <w:rPr>
          <w:noProof/>
        </w:rPr>
        <w:t>267</w:t>
      </w:r>
      <w:r>
        <w:rPr>
          <w:noProof/>
        </w:rPr>
        <w:fldChar w:fldCharType="end"/>
      </w:r>
    </w:p>
    <w:p w14:paraId="34B507C3" w14:textId="06D35E9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_Toc187256747 \h </w:instrText>
      </w:r>
      <w:r>
        <w:rPr>
          <w:noProof/>
        </w:rPr>
      </w:r>
      <w:r>
        <w:rPr>
          <w:noProof/>
        </w:rPr>
        <w:fldChar w:fldCharType="separate"/>
      </w:r>
      <w:r>
        <w:rPr>
          <w:noProof/>
        </w:rPr>
        <w:t>267</w:t>
      </w:r>
      <w:r>
        <w:rPr>
          <w:noProof/>
        </w:rPr>
        <w:fldChar w:fldCharType="end"/>
      </w:r>
    </w:p>
    <w:p w14:paraId="1FF78A20" w14:textId="7824F2D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_Toc187256748 \h </w:instrText>
      </w:r>
      <w:r>
        <w:rPr>
          <w:noProof/>
        </w:rPr>
      </w:r>
      <w:r>
        <w:rPr>
          <w:noProof/>
        </w:rPr>
        <w:fldChar w:fldCharType="separate"/>
      </w:r>
      <w:r>
        <w:rPr>
          <w:noProof/>
        </w:rPr>
        <w:t>267</w:t>
      </w:r>
      <w:r>
        <w:rPr>
          <w:noProof/>
        </w:rPr>
        <w:fldChar w:fldCharType="end"/>
      </w:r>
    </w:p>
    <w:p w14:paraId="767AAFA2" w14:textId="7DF1C33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_Toc187256749 \h </w:instrText>
      </w:r>
      <w:r>
        <w:rPr>
          <w:noProof/>
        </w:rPr>
      </w:r>
      <w:r>
        <w:rPr>
          <w:noProof/>
        </w:rPr>
        <w:fldChar w:fldCharType="separate"/>
      </w:r>
      <w:r>
        <w:rPr>
          <w:noProof/>
        </w:rPr>
        <w:t>268</w:t>
      </w:r>
      <w:r>
        <w:rPr>
          <w:noProof/>
        </w:rPr>
        <w:fldChar w:fldCharType="end"/>
      </w:r>
    </w:p>
    <w:p w14:paraId="5BB0DB07" w14:textId="40A501F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lastRenderedPageBreak/>
        <w:t>8.3.8.1.3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_Toc187256750 \h </w:instrText>
      </w:r>
      <w:r>
        <w:rPr>
          <w:noProof/>
        </w:rPr>
      </w:r>
      <w:r>
        <w:rPr>
          <w:noProof/>
        </w:rPr>
        <w:fldChar w:fldCharType="separate"/>
      </w:r>
      <w:r>
        <w:rPr>
          <w:noProof/>
        </w:rPr>
        <w:t>268</w:t>
      </w:r>
      <w:r>
        <w:rPr>
          <w:noProof/>
        </w:rPr>
        <w:fldChar w:fldCharType="end"/>
      </w:r>
    </w:p>
    <w:p w14:paraId="2ACF7B14" w14:textId="09D9EF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_Toc187256751 \h </w:instrText>
      </w:r>
      <w:r>
        <w:rPr>
          <w:noProof/>
        </w:rPr>
      </w:r>
      <w:r>
        <w:rPr>
          <w:noProof/>
        </w:rPr>
        <w:fldChar w:fldCharType="separate"/>
      </w:r>
      <w:r>
        <w:rPr>
          <w:noProof/>
        </w:rPr>
        <w:t>268</w:t>
      </w:r>
      <w:r>
        <w:rPr>
          <w:noProof/>
        </w:rPr>
        <w:fldChar w:fldCharType="end"/>
      </w:r>
    </w:p>
    <w:p w14:paraId="74B17871" w14:textId="27F5BD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_Toc187256752 \h </w:instrText>
      </w:r>
      <w:r>
        <w:rPr>
          <w:noProof/>
        </w:rPr>
      </w:r>
      <w:r>
        <w:rPr>
          <w:noProof/>
        </w:rPr>
        <w:fldChar w:fldCharType="separate"/>
      </w:r>
      <w:r>
        <w:rPr>
          <w:noProof/>
        </w:rPr>
        <w:t>269</w:t>
      </w:r>
      <w:r>
        <w:rPr>
          <w:noProof/>
        </w:rPr>
        <w:fldChar w:fldCharType="end"/>
      </w:r>
    </w:p>
    <w:p w14:paraId="57668082" w14:textId="3020374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_Toc187256753 \h </w:instrText>
      </w:r>
      <w:r>
        <w:rPr>
          <w:noProof/>
        </w:rPr>
      </w:r>
      <w:r>
        <w:rPr>
          <w:noProof/>
        </w:rPr>
        <w:fldChar w:fldCharType="separate"/>
      </w:r>
      <w:r>
        <w:rPr>
          <w:noProof/>
        </w:rPr>
        <w:t>269</w:t>
      </w:r>
      <w:r>
        <w:rPr>
          <w:noProof/>
        </w:rPr>
        <w:fldChar w:fldCharType="end"/>
      </w:r>
    </w:p>
    <w:p w14:paraId="125CE601" w14:textId="2C5001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_Toc187256754 \h </w:instrText>
      </w:r>
      <w:r>
        <w:rPr>
          <w:noProof/>
        </w:rPr>
      </w:r>
      <w:r>
        <w:rPr>
          <w:noProof/>
        </w:rPr>
        <w:fldChar w:fldCharType="separate"/>
      </w:r>
      <w:r>
        <w:rPr>
          <w:noProof/>
        </w:rPr>
        <w:t>269</w:t>
      </w:r>
      <w:r>
        <w:rPr>
          <w:noProof/>
        </w:rPr>
        <w:fldChar w:fldCharType="end"/>
      </w:r>
    </w:p>
    <w:p w14:paraId="10F061A0" w14:textId="2B3EA16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_Toc187256755 \h </w:instrText>
      </w:r>
      <w:r>
        <w:rPr>
          <w:noProof/>
        </w:rPr>
      </w:r>
      <w:r>
        <w:rPr>
          <w:noProof/>
        </w:rPr>
        <w:fldChar w:fldCharType="separate"/>
      </w:r>
      <w:r>
        <w:rPr>
          <w:noProof/>
        </w:rPr>
        <w:t>270</w:t>
      </w:r>
      <w:r>
        <w:rPr>
          <w:noProof/>
        </w:rPr>
        <w:fldChar w:fldCharType="end"/>
      </w:r>
    </w:p>
    <w:p w14:paraId="70DDDF82" w14:textId="42F7323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_Toc187256756 \h </w:instrText>
      </w:r>
      <w:r>
        <w:rPr>
          <w:noProof/>
        </w:rPr>
      </w:r>
      <w:r>
        <w:rPr>
          <w:noProof/>
        </w:rPr>
        <w:fldChar w:fldCharType="separate"/>
      </w:r>
      <w:r>
        <w:rPr>
          <w:noProof/>
        </w:rPr>
        <w:t>270</w:t>
      </w:r>
      <w:r>
        <w:rPr>
          <w:noProof/>
        </w:rPr>
        <w:fldChar w:fldCharType="end"/>
      </w:r>
    </w:p>
    <w:p w14:paraId="0AD47AC3" w14:textId="5B34E6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_Toc187256757 \h </w:instrText>
      </w:r>
      <w:r>
        <w:rPr>
          <w:noProof/>
        </w:rPr>
      </w:r>
      <w:r>
        <w:rPr>
          <w:noProof/>
        </w:rPr>
        <w:fldChar w:fldCharType="separate"/>
      </w:r>
      <w:r>
        <w:rPr>
          <w:noProof/>
        </w:rPr>
        <w:t>270</w:t>
      </w:r>
      <w:r>
        <w:rPr>
          <w:noProof/>
        </w:rPr>
        <w:fldChar w:fldCharType="end"/>
      </w:r>
    </w:p>
    <w:p w14:paraId="14763A1F" w14:textId="1343F1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_Toc187256758 \h </w:instrText>
      </w:r>
      <w:r>
        <w:rPr>
          <w:noProof/>
        </w:rPr>
      </w:r>
      <w:r>
        <w:rPr>
          <w:noProof/>
        </w:rPr>
        <w:fldChar w:fldCharType="separate"/>
      </w:r>
      <w:r>
        <w:rPr>
          <w:noProof/>
        </w:rPr>
        <w:t>271</w:t>
      </w:r>
      <w:r>
        <w:rPr>
          <w:noProof/>
        </w:rPr>
        <w:fldChar w:fldCharType="end"/>
      </w:r>
    </w:p>
    <w:p w14:paraId="16A08258" w14:textId="0CBD2A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_Toc187256759 \h </w:instrText>
      </w:r>
      <w:r>
        <w:rPr>
          <w:noProof/>
        </w:rPr>
      </w:r>
      <w:r>
        <w:rPr>
          <w:noProof/>
        </w:rPr>
        <w:fldChar w:fldCharType="separate"/>
      </w:r>
      <w:r>
        <w:rPr>
          <w:noProof/>
        </w:rPr>
        <w:t>272</w:t>
      </w:r>
      <w:r>
        <w:rPr>
          <w:noProof/>
        </w:rPr>
        <w:fldChar w:fldCharType="end"/>
      </w:r>
    </w:p>
    <w:p w14:paraId="26B51D99" w14:textId="07D651D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_Toc187256760 \h </w:instrText>
      </w:r>
      <w:r>
        <w:rPr>
          <w:noProof/>
        </w:rPr>
      </w:r>
      <w:r>
        <w:rPr>
          <w:noProof/>
        </w:rPr>
        <w:fldChar w:fldCharType="separate"/>
      </w:r>
      <w:r>
        <w:rPr>
          <w:noProof/>
        </w:rPr>
        <w:t>272</w:t>
      </w:r>
      <w:r>
        <w:rPr>
          <w:noProof/>
        </w:rPr>
        <w:fldChar w:fldCharType="end"/>
      </w:r>
    </w:p>
    <w:p w14:paraId="0D3D2FD5" w14:textId="37DE02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_Toc187256761 \h </w:instrText>
      </w:r>
      <w:r>
        <w:rPr>
          <w:noProof/>
        </w:rPr>
      </w:r>
      <w:r>
        <w:rPr>
          <w:noProof/>
        </w:rPr>
        <w:fldChar w:fldCharType="separate"/>
      </w:r>
      <w:r>
        <w:rPr>
          <w:noProof/>
        </w:rPr>
        <w:t>272</w:t>
      </w:r>
      <w:r>
        <w:rPr>
          <w:noProof/>
        </w:rPr>
        <w:fldChar w:fldCharType="end"/>
      </w:r>
    </w:p>
    <w:p w14:paraId="7F60A929" w14:textId="3FDD6FF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_Toc187256762 \h </w:instrText>
      </w:r>
      <w:r>
        <w:rPr>
          <w:noProof/>
        </w:rPr>
      </w:r>
      <w:r>
        <w:rPr>
          <w:noProof/>
        </w:rPr>
        <w:fldChar w:fldCharType="separate"/>
      </w:r>
      <w:r>
        <w:rPr>
          <w:noProof/>
        </w:rPr>
        <w:t>272</w:t>
      </w:r>
      <w:r>
        <w:rPr>
          <w:noProof/>
        </w:rPr>
        <w:fldChar w:fldCharType="end"/>
      </w:r>
    </w:p>
    <w:p w14:paraId="3A467F3C" w14:textId="6C9611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_Toc187256763 \h </w:instrText>
      </w:r>
      <w:r>
        <w:rPr>
          <w:noProof/>
        </w:rPr>
      </w:r>
      <w:r>
        <w:rPr>
          <w:noProof/>
        </w:rPr>
        <w:fldChar w:fldCharType="separate"/>
      </w:r>
      <w:r>
        <w:rPr>
          <w:noProof/>
        </w:rPr>
        <w:t>272</w:t>
      </w:r>
      <w:r>
        <w:rPr>
          <w:noProof/>
        </w:rPr>
        <w:fldChar w:fldCharType="end"/>
      </w:r>
    </w:p>
    <w:p w14:paraId="3D8BE5A8" w14:textId="745996A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_Toc187256764 \h </w:instrText>
      </w:r>
      <w:r>
        <w:rPr>
          <w:noProof/>
        </w:rPr>
      </w:r>
      <w:r>
        <w:rPr>
          <w:noProof/>
        </w:rPr>
        <w:fldChar w:fldCharType="separate"/>
      </w:r>
      <w:r>
        <w:rPr>
          <w:noProof/>
        </w:rPr>
        <w:t>272</w:t>
      </w:r>
      <w:r>
        <w:rPr>
          <w:noProof/>
        </w:rPr>
        <w:fldChar w:fldCharType="end"/>
      </w:r>
    </w:p>
    <w:p w14:paraId="3AF63519" w14:textId="4457ED0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_Toc187256765 \h </w:instrText>
      </w:r>
      <w:r>
        <w:rPr>
          <w:noProof/>
        </w:rPr>
      </w:r>
      <w:r>
        <w:rPr>
          <w:noProof/>
        </w:rPr>
        <w:fldChar w:fldCharType="separate"/>
      </w:r>
      <w:r>
        <w:rPr>
          <w:noProof/>
        </w:rPr>
        <w:t>272</w:t>
      </w:r>
      <w:r>
        <w:rPr>
          <w:noProof/>
        </w:rPr>
        <w:fldChar w:fldCharType="end"/>
      </w:r>
    </w:p>
    <w:p w14:paraId="125FDC79" w14:textId="539AB9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_Toc187256766 \h </w:instrText>
      </w:r>
      <w:r>
        <w:rPr>
          <w:noProof/>
        </w:rPr>
      </w:r>
      <w:r>
        <w:rPr>
          <w:noProof/>
        </w:rPr>
        <w:fldChar w:fldCharType="separate"/>
      </w:r>
      <w:r>
        <w:rPr>
          <w:noProof/>
        </w:rPr>
        <w:t>273</w:t>
      </w:r>
      <w:r>
        <w:rPr>
          <w:noProof/>
        </w:rPr>
        <w:fldChar w:fldCharType="end"/>
      </w:r>
    </w:p>
    <w:p w14:paraId="0299C003" w14:textId="1467F85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_Toc187256767 \h </w:instrText>
      </w:r>
      <w:r>
        <w:rPr>
          <w:noProof/>
        </w:rPr>
      </w:r>
      <w:r>
        <w:rPr>
          <w:noProof/>
        </w:rPr>
        <w:fldChar w:fldCharType="separate"/>
      </w:r>
      <w:r>
        <w:rPr>
          <w:noProof/>
        </w:rPr>
        <w:t>274</w:t>
      </w:r>
      <w:r>
        <w:rPr>
          <w:noProof/>
        </w:rPr>
        <w:fldChar w:fldCharType="end"/>
      </w:r>
    </w:p>
    <w:p w14:paraId="5F67F374" w14:textId="3BCA03C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_Toc187256768 \h </w:instrText>
      </w:r>
      <w:r>
        <w:rPr>
          <w:noProof/>
        </w:rPr>
      </w:r>
      <w:r>
        <w:rPr>
          <w:noProof/>
        </w:rPr>
        <w:fldChar w:fldCharType="separate"/>
      </w:r>
      <w:r>
        <w:rPr>
          <w:noProof/>
        </w:rPr>
        <w:t>274</w:t>
      </w:r>
      <w:r>
        <w:rPr>
          <w:noProof/>
        </w:rPr>
        <w:fldChar w:fldCharType="end"/>
      </w:r>
    </w:p>
    <w:p w14:paraId="31F3841B" w14:textId="7C72E8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_Toc187256769 \h </w:instrText>
      </w:r>
      <w:r>
        <w:rPr>
          <w:noProof/>
        </w:rPr>
      </w:r>
      <w:r>
        <w:rPr>
          <w:noProof/>
        </w:rPr>
        <w:fldChar w:fldCharType="separate"/>
      </w:r>
      <w:r>
        <w:rPr>
          <w:noProof/>
        </w:rPr>
        <w:t>274</w:t>
      </w:r>
      <w:r>
        <w:rPr>
          <w:noProof/>
        </w:rPr>
        <w:fldChar w:fldCharType="end"/>
      </w:r>
    </w:p>
    <w:p w14:paraId="661FDDEB" w14:textId="7AF10E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_Toc187256770 \h </w:instrText>
      </w:r>
      <w:r>
        <w:rPr>
          <w:noProof/>
        </w:rPr>
      </w:r>
      <w:r>
        <w:rPr>
          <w:noProof/>
        </w:rPr>
        <w:fldChar w:fldCharType="separate"/>
      </w:r>
      <w:r>
        <w:rPr>
          <w:noProof/>
        </w:rPr>
        <w:t>274</w:t>
      </w:r>
      <w:r>
        <w:rPr>
          <w:noProof/>
        </w:rPr>
        <w:fldChar w:fldCharType="end"/>
      </w:r>
    </w:p>
    <w:p w14:paraId="6F915F9A" w14:textId="08935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_Toc187256771 \h </w:instrText>
      </w:r>
      <w:r>
        <w:rPr>
          <w:noProof/>
        </w:rPr>
      </w:r>
      <w:r>
        <w:rPr>
          <w:noProof/>
        </w:rPr>
        <w:fldChar w:fldCharType="separate"/>
      </w:r>
      <w:r>
        <w:rPr>
          <w:noProof/>
        </w:rPr>
        <w:t>274</w:t>
      </w:r>
      <w:r>
        <w:rPr>
          <w:noProof/>
        </w:rPr>
        <w:fldChar w:fldCharType="end"/>
      </w:r>
    </w:p>
    <w:p w14:paraId="370D91FA" w14:textId="7210AF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_Toc187256772 \h </w:instrText>
      </w:r>
      <w:r>
        <w:rPr>
          <w:noProof/>
        </w:rPr>
      </w:r>
      <w:r>
        <w:rPr>
          <w:noProof/>
        </w:rPr>
        <w:fldChar w:fldCharType="separate"/>
      </w:r>
      <w:r>
        <w:rPr>
          <w:noProof/>
        </w:rPr>
        <w:t>274</w:t>
      </w:r>
      <w:r>
        <w:rPr>
          <w:noProof/>
        </w:rPr>
        <w:fldChar w:fldCharType="end"/>
      </w:r>
    </w:p>
    <w:p w14:paraId="1EA6078D" w14:textId="0503854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_Toc187256773 \h </w:instrText>
      </w:r>
      <w:r>
        <w:rPr>
          <w:noProof/>
        </w:rPr>
      </w:r>
      <w:r>
        <w:rPr>
          <w:noProof/>
        </w:rPr>
        <w:fldChar w:fldCharType="separate"/>
      </w:r>
      <w:r>
        <w:rPr>
          <w:noProof/>
        </w:rPr>
        <w:t>274</w:t>
      </w:r>
      <w:r>
        <w:rPr>
          <w:noProof/>
        </w:rPr>
        <w:fldChar w:fldCharType="end"/>
      </w:r>
    </w:p>
    <w:p w14:paraId="627C7CFE" w14:textId="4432FAF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_Toc187256774 \h </w:instrText>
      </w:r>
      <w:r>
        <w:rPr>
          <w:noProof/>
        </w:rPr>
      </w:r>
      <w:r>
        <w:rPr>
          <w:noProof/>
        </w:rPr>
        <w:fldChar w:fldCharType="separate"/>
      </w:r>
      <w:r>
        <w:rPr>
          <w:noProof/>
        </w:rPr>
        <w:t>275</w:t>
      </w:r>
      <w:r>
        <w:rPr>
          <w:noProof/>
        </w:rPr>
        <w:fldChar w:fldCharType="end"/>
      </w:r>
    </w:p>
    <w:p w14:paraId="5CD41522" w14:textId="3610DDC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_Toc187256775 \h </w:instrText>
      </w:r>
      <w:r>
        <w:rPr>
          <w:noProof/>
        </w:rPr>
      </w:r>
      <w:r>
        <w:rPr>
          <w:noProof/>
        </w:rPr>
        <w:fldChar w:fldCharType="separate"/>
      </w:r>
      <w:r>
        <w:rPr>
          <w:noProof/>
        </w:rPr>
        <w:t>276</w:t>
      </w:r>
      <w:r>
        <w:rPr>
          <w:noProof/>
        </w:rPr>
        <w:fldChar w:fldCharType="end"/>
      </w:r>
    </w:p>
    <w:p w14:paraId="4F3B92AA" w14:textId="4D132B3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_Toc187256776 \h </w:instrText>
      </w:r>
      <w:r>
        <w:rPr>
          <w:noProof/>
        </w:rPr>
      </w:r>
      <w:r>
        <w:rPr>
          <w:noProof/>
        </w:rPr>
        <w:fldChar w:fldCharType="separate"/>
      </w:r>
      <w:r>
        <w:rPr>
          <w:noProof/>
        </w:rPr>
        <w:t>276</w:t>
      </w:r>
      <w:r>
        <w:rPr>
          <w:noProof/>
        </w:rPr>
        <w:fldChar w:fldCharType="end"/>
      </w:r>
    </w:p>
    <w:p w14:paraId="3B767161" w14:textId="6FB07B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_Toc187256777 \h </w:instrText>
      </w:r>
      <w:r>
        <w:rPr>
          <w:noProof/>
        </w:rPr>
      </w:r>
      <w:r>
        <w:rPr>
          <w:noProof/>
        </w:rPr>
        <w:fldChar w:fldCharType="separate"/>
      </w:r>
      <w:r>
        <w:rPr>
          <w:noProof/>
        </w:rPr>
        <w:t>276</w:t>
      </w:r>
      <w:r>
        <w:rPr>
          <w:noProof/>
        </w:rPr>
        <w:fldChar w:fldCharType="end"/>
      </w:r>
    </w:p>
    <w:p w14:paraId="49E8661D" w14:textId="75407D2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_Toc187256778 \h </w:instrText>
      </w:r>
      <w:r>
        <w:rPr>
          <w:noProof/>
        </w:rPr>
      </w:r>
      <w:r>
        <w:rPr>
          <w:noProof/>
        </w:rPr>
        <w:fldChar w:fldCharType="separate"/>
      </w:r>
      <w:r>
        <w:rPr>
          <w:noProof/>
        </w:rPr>
        <w:t>277</w:t>
      </w:r>
      <w:r>
        <w:rPr>
          <w:noProof/>
        </w:rPr>
        <w:fldChar w:fldCharType="end"/>
      </w:r>
    </w:p>
    <w:p w14:paraId="73A23223" w14:textId="5C2F146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_Toc187256779 \h </w:instrText>
      </w:r>
      <w:r>
        <w:rPr>
          <w:noProof/>
        </w:rPr>
      </w:r>
      <w:r>
        <w:rPr>
          <w:noProof/>
        </w:rPr>
        <w:fldChar w:fldCharType="separate"/>
      </w:r>
      <w:r>
        <w:rPr>
          <w:noProof/>
        </w:rPr>
        <w:t>277</w:t>
      </w:r>
      <w:r>
        <w:rPr>
          <w:noProof/>
        </w:rPr>
        <w:fldChar w:fldCharType="end"/>
      </w:r>
    </w:p>
    <w:p w14:paraId="306A4D1F" w14:textId="3DFBC0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_Toc187256780 \h </w:instrText>
      </w:r>
      <w:r>
        <w:rPr>
          <w:noProof/>
        </w:rPr>
      </w:r>
      <w:r>
        <w:rPr>
          <w:noProof/>
        </w:rPr>
        <w:fldChar w:fldCharType="separate"/>
      </w:r>
      <w:r>
        <w:rPr>
          <w:noProof/>
        </w:rPr>
        <w:t>277</w:t>
      </w:r>
      <w:r>
        <w:rPr>
          <w:noProof/>
        </w:rPr>
        <w:fldChar w:fldCharType="end"/>
      </w:r>
    </w:p>
    <w:p w14:paraId="791D6105" w14:textId="7FEE577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_Toc187256781 \h </w:instrText>
      </w:r>
      <w:r>
        <w:rPr>
          <w:noProof/>
        </w:rPr>
      </w:r>
      <w:r>
        <w:rPr>
          <w:noProof/>
        </w:rPr>
        <w:fldChar w:fldCharType="separate"/>
      </w:r>
      <w:r>
        <w:rPr>
          <w:noProof/>
        </w:rPr>
        <w:t>277</w:t>
      </w:r>
      <w:r>
        <w:rPr>
          <w:noProof/>
        </w:rPr>
        <w:fldChar w:fldCharType="end"/>
      </w:r>
    </w:p>
    <w:p w14:paraId="771FF6F2" w14:textId="09862B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_Toc187256782 \h </w:instrText>
      </w:r>
      <w:r>
        <w:rPr>
          <w:noProof/>
        </w:rPr>
      </w:r>
      <w:r>
        <w:rPr>
          <w:noProof/>
        </w:rPr>
        <w:fldChar w:fldCharType="separate"/>
      </w:r>
      <w:r>
        <w:rPr>
          <w:noProof/>
        </w:rPr>
        <w:t>277</w:t>
      </w:r>
      <w:r>
        <w:rPr>
          <w:noProof/>
        </w:rPr>
        <w:fldChar w:fldCharType="end"/>
      </w:r>
    </w:p>
    <w:p w14:paraId="2051A51E" w14:textId="7BCADB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_Toc187256783 \h </w:instrText>
      </w:r>
      <w:r>
        <w:rPr>
          <w:noProof/>
        </w:rPr>
      </w:r>
      <w:r>
        <w:rPr>
          <w:noProof/>
        </w:rPr>
        <w:fldChar w:fldCharType="separate"/>
      </w:r>
      <w:r>
        <w:rPr>
          <w:noProof/>
        </w:rPr>
        <w:t>279</w:t>
      </w:r>
      <w:r>
        <w:rPr>
          <w:noProof/>
        </w:rPr>
        <w:fldChar w:fldCharType="end"/>
      </w:r>
    </w:p>
    <w:p w14:paraId="77382578" w14:textId="4BD3DB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_Toc187256784 \h </w:instrText>
      </w:r>
      <w:r>
        <w:rPr>
          <w:noProof/>
        </w:rPr>
      </w:r>
      <w:r>
        <w:rPr>
          <w:noProof/>
        </w:rPr>
        <w:fldChar w:fldCharType="separate"/>
      </w:r>
      <w:r>
        <w:rPr>
          <w:noProof/>
        </w:rPr>
        <w:t>279</w:t>
      </w:r>
      <w:r>
        <w:rPr>
          <w:noProof/>
        </w:rPr>
        <w:fldChar w:fldCharType="end"/>
      </w:r>
    </w:p>
    <w:p w14:paraId="400267ED" w14:textId="0D1C1A5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_Toc187256785 \h </w:instrText>
      </w:r>
      <w:r>
        <w:rPr>
          <w:noProof/>
        </w:rPr>
      </w:r>
      <w:r>
        <w:rPr>
          <w:noProof/>
        </w:rPr>
        <w:fldChar w:fldCharType="separate"/>
      </w:r>
      <w:r>
        <w:rPr>
          <w:noProof/>
        </w:rPr>
        <w:t>280</w:t>
      </w:r>
      <w:r>
        <w:rPr>
          <w:noProof/>
        </w:rPr>
        <w:fldChar w:fldCharType="end"/>
      </w:r>
    </w:p>
    <w:p w14:paraId="3759C857" w14:textId="7DA2AEC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_Toc187256786 \h </w:instrText>
      </w:r>
      <w:r>
        <w:rPr>
          <w:noProof/>
        </w:rPr>
      </w:r>
      <w:r>
        <w:rPr>
          <w:noProof/>
        </w:rPr>
        <w:fldChar w:fldCharType="separate"/>
      </w:r>
      <w:r>
        <w:rPr>
          <w:noProof/>
        </w:rPr>
        <w:t>281</w:t>
      </w:r>
      <w:r>
        <w:rPr>
          <w:noProof/>
        </w:rPr>
        <w:fldChar w:fldCharType="end"/>
      </w:r>
    </w:p>
    <w:p w14:paraId="0A6771E6" w14:textId="6AC2D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_Toc187256787 \h </w:instrText>
      </w:r>
      <w:r>
        <w:rPr>
          <w:noProof/>
        </w:rPr>
      </w:r>
      <w:r>
        <w:rPr>
          <w:noProof/>
        </w:rPr>
        <w:fldChar w:fldCharType="separate"/>
      </w:r>
      <w:r>
        <w:rPr>
          <w:noProof/>
        </w:rPr>
        <w:t>281</w:t>
      </w:r>
      <w:r>
        <w:rPr>
          <w:noProof/>
        </w:rPr>
        <w:fldChar w:fldCharType="end"/>
      </w:r>
    </w:p>
    <w:p w14:paraId="3D893230" w14:textId="25FC61B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rFonts w:eastAsia="Malgun Gothic"/>
          <w:noProof/>
        </w:rPr>
        <w:t>PRACH with L</w:t>
      </w:r>
      <w:r w:rsidRPr="00590342">
        <w:rPr>
          <w:rFonts w:eastAsia="Malgun Gothic"/>
          <w:noProof/>
          <w:vertAlign w:val="subscript"/>
        </w:rPr>
        <w:t>RA</w:t>
      </w:r>
      <w:r w:rsidRPr="00590342">
        <w:rPr>
          <w:rFonts w:eastAsia="Malgun Gothic"/>
          <w:noProof/>
        </w:rPr>
        <w:t>=1151 and L</w:t>
      </w:r>
      <w:r w:rsidRPr="00590342">
        <w:rPr>
          <w:rFonts w:eastAsia="Malgun Gothic"/>
          <w:noProof/>
          <w:vertAlign w:val="subscript"/>
        </w:rPr>
        <w:t>RA</w:t>
      </w:r>
      <w:r w:rsidRPr="00590342">
        <w:rPr>
          <w:rFonts w:eastAsia="Malgun Gothic"/>
          <w:noProof/>
        </w:rPr>
        <w:t>=571</w:t>
      </w:r>
      <w:r>
        <w:rPr>
          <w:noProof/>
        </w:rPr>
        <w:tab/>
      </w:r>
      <w:r>
        <w:rPr>
          <w:noProof/>
        </w:rPr>
        <w:fldChar w:fldCharType="begin"/>
      </w:r>
      <w:r>
        <w:rPr>
          <w:noProof/>
        </w:rPr>
        <w:instrText xml:space="preserve"> PAGEREF _Toc187256788 \h </w:instrText>
      </w:r>
      <w:r>
        <w:rPr>
          <w:noProof/>
        </w:rPr>
      </w:r>
      <w:r>
        <w:rPr>
          <w:noProof/>
        </w:rPr>
        <w:fldChar w:fldCharType="separate"/>
      </w:r>
      <w:r>
        <w:rPr>
          <w:noProof/>
        </w:rPr>
        <w:t>281</w:t>
      </w:r>
      <w:r>
        <w:rPr>
          <w:noProof/>
        </w:rPr>
        <w:fldChar w:fldCharType="end"/>
      </w:r>
    </w:p>
    <w:p w14:paraId="535726AA" w14:textId="085202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_Toc187256789 \h </w:instrText>
      </w:r>
      <w:r>
        <w:rPr>
          <w:noProof/>
        </w:rPr>
      </w:r>
      <w:r>
        <w:rPr>
          <w:noProof/>
        </w:rPr>
        <w:fldChar w:fldCharType="separate"/>
      </w:r>
      <w:r>
        <w:rPr>
          <w:noProof/>
        </w:rPr>
        <w:t>281</w:t>
      </w:r>
      <w:r>
        <w:rPr>
          <w:noProof/>
        </w:rPr>
        <w:fldChar w:fldCharType="end"/>
      </w:r>
    </w:p>
    <w:p w14:paraId="51732FAF" w14:textId="0F327E84"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_Toc187256790 \h </w:instrText>
      </w:r>
      <w:r>
        <w:rPr>
          <w:noProof/>
        </w:rPr>
      </w:r>
      <w:r>
        <w:rPr>
          <w:noProof/>
        </w:rPr>
        <w:fldChar w:fldCharType="separate"/>
      </w:r>
      <w:r>
        <w:rPr>
          <w:noProof/>
        </w:rPr>
        <w:t>282</w:t>
      </w:r>
      <w:r>
        <w:rPr>
          <w:noProof/>
        </w:rPr>
        <w:fldChar w:fldCharType="end"/>
      </w:r>
    </w:p>
    <w:p w14:paraId="4AF923F1" w14:textId="362BCF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_Toc187256791 \h </w:instrText>
      </w:r>
      <w:r>
        <w:rPr>
          <w:noProof/>
        </w:rPr>
      </w:r>
      <w:r>
        <w:rPr>
          <w:noProof/>
        </w:rPr>
        <w:fldChar w:fldCharType="separate"/>
      </w:r>
      <w:r>
        <w:rPr>
          <w:noProof/>
        </w:rPr>
        <w:t>282</w:t>
      </w:r>
      <w:r>
        <w:rPr>
          <w:noProof/>
        </w:rPr>
        <w:fldChar w:fldCharType="end"/>
      </w:r>
    </w:p>
    <w:p w14:paraId="52E4A672" w14:textId="3FD2760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_Toc187256792 \h </w:instrText>
      </w:r>
      <w:r>
        <w:rPr>
          <w:noProof/>
        </w:rPr>
      </w:r>
      <w:r>
        <w:rPr>
          <w:noProof/>
        </w:rPr>
        <w:fldChar w:fldCharType="separate"/>
      </w:r>
      <w:r>
        <w:rPr>
          <w:noProof/>
        </w:rPr>
        <w:t>285</w:t>
      </w:r>
      <w:r>
        <w:rPr>
          <w:noProof/>
        </w:rPr>
        <w:fldChar w:fldCharType="end"/>
      </w:r>
    </w:p>
    <w:p w14:paraId="28D251B6" w14:textId="746E92F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_Toc187256793 \h </w:instrText>
      </w:r>
      <w:r>
        <w:rPr>
          <w:noProof/>
        </w:rPr>
      </w:r>
      <w:r>
        <w:rPr>
          <w:noProof/>
        </w:rPr>
        <w:fldChar w:fldCharType="separate"/>
      </w:r>
      <w:r>
        <w:rPr>
          <w:noProof/>
        </w:rPr>
        <w:t>285</w:t>
      </w:r>
      <w:r>
        <w:rPr>
          <w:noProof/>
        </w:rPr>
        <w:fldChar w:fldCharType="end"/>
      </w:r>
    </w:p>
    <w:p w14:paraId="279574FB" w14:textId="7A838B2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A.3</w:t>
      </w:r>
      <w:r w:rsidRPr="00590342">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R=99/</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_Toc187256794 \h </w:instrText>
      </w:r>
      <w:r>
        <w:rPr>
          <w:noProof/>
        </w:rPr>
      </w:r>
      <w:r>
        <w:rPr>
          <w:noProof/>
        </w:rPr>
        <w:fldChar w:fldCharType="separate"/>
      </w:r>
      <w:r>
        <w:rPr>
          <w:noProof/>
        </w:rPr>
        <w:t>291</w:t>
      </w:r>
      <w:r>
        <w:rPr>
          <w:noProof/>
        </w:rPr>
        <w:fldChar w:fldCharType="end"/>
      </w:r>
    </w:p>
    <w:p w14:paraId="2BB58E10" w14:textId="43035A0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w:t>
      </w:r>
      <w:r w:rsidRPr="00590342">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R=308/</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_Toc187256795 \h </w:instrText>
      </w:r>
      <w:r>
        <w:rPr>
          <w:noProof/>
        </w:rPr>
      </w:r>
      <w:r>
        <w:rPr>
          <w:noProof/>
        </w:rPr>
        <w:fldChar w:fldCharType="separate"/>
      </w:r>
      <w:r>
        <w:rPr>
          <w:noProof/>
        </w:rPr>
        <w:t>293</w:t>
      </w:r>
      <w:r>
        <w:rPr>
          <w:noProof/>
        </w:rPr>
        <w:fldChar w:fldCharType="end"/>
      </w:r>
    </w:p>
    <w:p w14:paraId="6F17BD39" w14:textId="0A129A2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_Toc187256796 \h </w:instrText>
      </w:r>
      <w:r>
        <w:rPr>
          <w:noProof/>
        </w:rPr>
      </w:r>
      <w:r>
        <w:rPr>
          <w:noProof/>
        </w:rPr>
        <w:fldChar w:fldCharType="separate"/>
      </w:r>
      <w:r>
        <w:rPr>
          <w:noProof/>
        </w:rPr>
        <w:t>293</w:t>
      </w:r>
      <w:r>
        <w:rPr>
          <w:noProof/>
        </w:rPr>
        <w:fldChar w:fldCharType="end"/>
      </w:r>
    </w:p>
    <w:p w14:paraId="7CC3237F" w14:textId="116B2E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_Toc187256797 \h </w:instrText>
      </w:r>
      <w:r>
        <w:rPr>
          <w:noProof/>
        </w:rPr>
      </w:r>
      <w:r>
        <w:rPr>
          <w:noProof/>
        </w:rPr>
        <w:fldChar w:fldCharType="separate"/>
      </w:r>
      <w:r>
        <w:rPr>
          <w:noProof/>
        </w:rPr>
        <w:t>298</w:t>
      </w:r>
      <w:r>
        <w:rPr>
          <w:noProof/>
        </w:rPr>
        <w:fldChar w:fldCharType="end"/>
      </w:r>
    </w:p>
    <w:p w14:paraId="6535BFA3" w14:textId="3EB0F62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_Toc187256798 \h </w:instrText>
      </w:r>
      <w:r>
        <w:rPr>
          <w:noProof/>
        </w:rPr>
      </w:r>
      <w:r>
        <w:rPr>
          <w:noProof/>
        </w:rPr>
        <w:fldChar w:fldCharType="separate"/>
      </w:r>
      <w:r>
        <w:rPr>
          <w:noProof/>
        </w:rPr>
        <w:t>301</w:t>
      </w:r>
      <w:r>
        <w:rPr>
          <w:noProof/>
        </w:rPr>
        <w:fldChar w:fldCharType="end"/>
      </w:r>
    </w:p>
    <w:p w14:paraId="5A05BDD5" w14:textId="150E68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_Toc187256799 \h </w:instrText>
      </w:r>
      <w:r>
        <w:rPr>
          <w:noProof/>
        </w:rPr>
      </w:r>
      <w:r>
        <w:rPr>
          <w:noProof/>
        </w:rPr>
        <w:fldChar w:fldCharType="separate"/>
      </w:r>
      <w:r>
        <w:rPr>
          <w:noProof/>
        </w:rPr>
        <w:t>301</w:t>
      </w:r>
      <w:r>
        <w:rPr>
          <w:noProof/>
        </w:rPr>
        <w:fldChar w:fldCharType="end"/>
      </w:r>
    </w:p>
    <w:p w14:paraId="29508A9E" w14:textId="405700F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_Toc187256800 \h </w:instrText>
      </w:r>
      <w:r>
        <w:rPr>
          <w:noProof/>
        </w:rPr>
      </w:r>
      <w:r>
        <w:rPr>
          <w:noProof/>
        </w:rPr>
        <w:fldChar w:fldCharType="separate"/>
      </w:r>
      <w:r>
        <w:rPr>
          <w:noProof/>
        </w:rPr>
        <w:t>302</w:t>
      </w:r>
      <w:r>
        <w:rPr>
          <w:noProof/>
        </w:rPr>
        <w:fldChar w:fldCharType="end"/>
      </w:r>
    </w:p>
    <w:p w14:paraId="11E29B01" w14:textId="0449E537"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_Toc187256801 \h </w:instrText>
      </w:r>
      <w:r>
        <w:rPr>
          <w:noProof/>
        </w:rPr>
      </w:r>
      <w:r>
        <w:rPr>
          <w:noProof/>
        </w:rPr>
        <w:fldChar w:fldCharType="separate"/>
      </w:r>
      <w:r>
        <w:rPr>
          <w:noProof/>
        </w:rPr>
        <w:t>304</w:t>
      </w:r>
      <w:r>
        <w:rPr>
          <w:noProof/>
        </w:rPr>
        <w:fldChar w:fldCharType="end"/>
      </w:r>
    </w:p>
    <w:p w14:paraId="3D613368" w14:textId="1DE190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_Toc187256802 \h </w:instrText>
      </w:r>
      <w:r>
        <w:rPr>
          <w:noProof/>
        </w:rPr>
      </w:r>
      <w:r>
        <w:rPr>
          <w:noProof/>
        </w:rPr>
        <w:fldChar w:fldCharType="separate"/>
      </w:r>
      <w:r>
        <w:rPr>
          <w:noProof/>
        </w:rPr>
        <w:t>304</w:t>
      </w:r>
      <w:r>
        <w:rPr>
          <w:noProof/>
        </w:rPr>
        <w:fldChar w:fldCharType="end"/>
      </w:r>
    </w:p>
    <w:p w14:paraId="54FDDF8B" w14:textId="7D0E18C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Normal test environment</w:t>
      </w:r>
      <w:r>
        <w:rPr>
          <w:noProof/>
        </w:rPr>
        <w:tab/>
      </w:r>
      <w:r>
        <w:rPr>
          <w:noProof/>
        </w:rPr>
        <w:fldChar w:fldCharType="begin"/>
      </w:r>
      <w:r>
        <w:rPr>
          <w:noProof/>
        </w:rPr>
        <w:instrText xml:space="preserve"> PAGEREF _Toc187256803 \h </w:instrText>
      </w:r>
      <w:r>
        <w:rPr>
          <w:noProof/>
        </w:rPr>
      </w:r>
      <w:r>
        <w:rPr>
          <w:noProof/>
        </w:rPr>
        <w:fldChar w:fldCharType="separate"/>
      </w:r>
      <w:r>
        <w:rPr>
          <w:noProof/>
        </w:rPr>
        <w:t>304</w:t>
      </w:r>
      <w:r>
        <w:rPr>
          <w:noProof/>
        </w:rPr>
        <w:fldChar w:fldCharType="end"/>
      </w:r>
    </w:p>
    <w:p w14:paraId="2A75AB44" w14:textId="7B265A4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Extreme test environment</w:t>
      </w:r>
      <w:r>
        <w:rPr>
          <w:noProof/>
        </w:rPr>
        <w:tab/>
      </w:r>
      <w:r>
        <w:rPr>
          <w:noProof/>
        </w:rPr>
        <w:fldChar w:fldCharType="begin"/>
      </w:r>
      <w:r>
        <w:rPr>
          <w:noProof/>
        </w:rPr>
        <w:instrText xml:space="preserve"> PAGEREF _Toc187256804 \h </w:instrText>
      </w:r>
      <w:r>
        <w:rPr>
          <w:noProof/>
        </w:rPr>
      </w:r>
      <w:r>
        <w:rPr>
          <w:noProof/>
        </w:rPr>
        <w:fldChar w:fldCharType="separate"/>
      </w:r>
      <w:r>
        <w:rPr>
          <w:noProof/>
        </w:rPr>
        <w:t>304</w:t>
      </w:r>
      <w:r>
        <w:rPr>
          <w:noProof/>
        </w:rPr>
        <w:fldChar w:fldCharType="end"/>
      </w:r>
    </w:p>
    <w:p w14:paraId="7F382C63" w14:textId="6BCD60E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_Toc187256805 \h </w:instrText>
      </w:r>
      <w:r>
        <w:rPr>
          <w:noProof/>
        </w:rPr>
      </w:r>
      <w:r>
        <w:rPr>
          <w:noProof/>
        </w:rPr>
        <w:fldChar w:fldCharType="separate"/>
      </w:r>
      <w:r>
        <w:rPr>
          <w:noProof/>
        </w:rPr>
        <w:t>304</w:t>
      </w:r>
      <w:r>
        <w:rPr>
          <w:noProof/>
        </w:rPr>
        <w:fldChar w:fldCharType="end"/>
      </w:r>
    </w:p>
    <w:p w14:paraId="290BC641" w14:textId="041D849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Vibration</w:t>
      </w:r>
      <w:r>
        <w:rPr>
          <w:noProof/>
        </w:rPr>
        <w:tab/>
      </w:r>
      <w:r>
        <w:rPr>
          <w:noProof/>
        </w:rPr>
        <w:fldChar w:fldCharType="begin"/>
      </w:r>
      <w:r>
        <w:rPr>
          <w:noProof/>
        </w:rPr>
        <w:instrText xml:space="preserve"> PAGEREF _Toc187256806 \h </w:instrText>
      </w:r>
      <w:r>
        <w:rPr>
          <w:noProof/>
        </w:rPr>
      </w:r>
      <w:r>
        <w:rPr>
          <w:noProof/>
        </w:rPr>
        <w:fldChar w:fldCharType="separate"/>
      </w:r>
      <w:r>
        <w:rPr>
          <w:noProof/>
        </w:rPr>
        <w:t>305</w:t>
      </w:r>
      <w:r>
        <w:rPr>
          <w:noProof/>
        </w:rPr>
        <w:fldChar w:fldCharType="end"/>
      </w:r>
    </w:p>
    <w:p w14:paraId="43C181DB" w14:textId="40C7F80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Power supply</w:t>
      </w:r>
      <w:r>
        <w:rPr>
          <w:noProof/>
        </w:rPr>
        <w:tab/>
      </w:r>
      <w:r>
        <w:rPr>
          <w:noProof/>
        </w:rPr>
        <w:fldChar w:fldCharType="begin"/>
      </w:r>
      <w:r>
        <w:rPr>
          <w:noProof/>
        </w:rPr>
        <w:instrText xml:space="preserve"> PAGEREF _Toc187256807 \h </w:instrText>
      </w:r>
      <w:r>
        <w:rPr>
          <w:noProof/>
        </w:rPr>
      </w:r>
      <w:r>
        <w:rPr>
          <w:noProof/>
        </w:rPr>
        <w:fldChar w:fldCharType="separate"/>
      </w:r>
      <w:r>
        <w:rPr>
          <w:noProof/>
        </w:rPr>
        <w:t>305</w:t>
      </w:r>
      <w:r>
        <w:rPr>
          <w:noProof/>
        </w:rPr>
        <w:fldChar w:fldCharType="end"/>
      </w:r>
    </w:p>
    <w:p w14:paraId="719F8B04" w14:textId="3EFAB0B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_Toc187256808 \h </w:instrText>
      </w:r>
      <w:r>
        <w:rPr>
          <w:noProof/>
        </w:rPr>
      </w:r>
      <w:r>
        <w:rPr>
          <w:noProof/>
        </w:rPr>
        <w:fldChar w:fldCharType="separate"/>
      </w:r>
      <w:r>
        <w:rPr>
          <w:noProof/>
        </w:rPr>
        <w:t>305</w:t>
      </w:r>
      <w:r>
        <w:rPr>
          <w:noProof/>
        </w:rPr>
        <w:fldChar w:fldCharType="end"/>
      </w:r>
    </w:p>
    <w:p w14:paraId="10A51E34" w14:textId="6CBDE28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_Toc187256809 \h </w:instrText>
      </w:r>
      <w:r>
        <w:rPr>
          <w:noProof/>
        </w:rPr>
      </w:r>
      <w:r>
        <w:rPr>
          <w:noProof/>
        </w:rPr>
        <w:fldChar w:fldCharType="separate"/>
      </w:r>
      <w:r>
        <w:rPr>
          <w:noProof/>
        </w:rPr>
        <w:t>306</w:t>
      </w:r>
      <w:r>
        <w:rPr>
          <w:noProof/>
        </w:rPr>
        <w:fldChar w:fldCharType="end"/>
      </w:r>
    </w:p>
    <w:p w14:paraId="29846D36" w14:textId="6553EB6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_Toc187256810 \h </w:instrText>
      </w:r>
      <w:r>
        <w:rPr>
          <w:noProof/>
        </w:rPr>
      </w:r>
      <w:r>
        <w:rPr>
          <w:noProof/>
        </w:rPr>
        <w:fldChar w:fldCharType="separate"/>
      </w:r>
      <w:r>
        <w:rPr>
          <w:noProof/>
        </w:rPr>
        <w:t>306</w:t>
      </w:r>
      <w:r>
        <w:rPr>
          <w:noProof/>
        </w:rPr>
        <w:fldChar w:fldCharType="end"/>
      </w:r>
    </w:p>
    <w:p w14:paraId="585E6C8F" w14:textId="523FDB7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_Toc187256811 \h </w:instrText>
      </w:r>
      <w:r>
        <w:rPr>
          <w:noProof/>
        </w:rPr>
      </w:r>
      <w:r>
        <w:rPr>
          <w:noProof/>
        </w:rPr>
        <w:fldChar w:fldCharType="separate"/>
      </w:r>
      <w:r>
        <w:rPr>
          <w:noProof/>
        </w:rPr>
        <w:t>306</w:t>
      </w:r>
      <w:r>
        <w:rPr>
          <w:noProof/>
        </w:rPr>
        <w:fldChar w:fldCharType="end"/>
      </w:r>
    </w:p>
    <w:p w14:paraId="39778FC7" w14:textId="6D6CE9DC"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_Toc187256812 \h </w:instrText>
      </w:r>
      <w:r>
        <w:rPr>
          <w:noProof/>
        </w:rPr>
      </w:r>
      <w:r>
        <w:rPr>
          <w:noProof/>
        </w:rPr>
        <w:fldChar w:fldCharType="separate"/>
      </w:r>
      <w:r>
        <w:rPr>
          <w:noProof/>
        </w:rPr>
        <w:t>308</w:t>
      </w:r>
      <w:r>
        <w:rPr>
          <w:noProof/>
        </w:rPr>
        <w:fldChar w:fldCharType="end"/>
      </w:r>
    </w:p>
    <w:p w14:paraId="3AD3995D" w14:textId="4EF9B70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_Toc187256813 \h </w:instrText>
      </w:r>
      <w:r>
        <w:rPr>
          <w:noProof/>
        </w:rPr>
      </w:r>
      <w:r>
        <w:rPr>
          <w:noProof/>
        </w:rPr>
        <w:fldChar w:fldCharType="separate"/>
      </w:r>
      <w:r>
        <w:rPr>
          <w:noProof/>
        </w:rPr>
        <w:t>309</w:t>
      </w:r>
      <w:r>
        <w:rPr>
          <w:noProof/>
        </w:rPr>
        <w:fldChar w:fldCharType="end"/>
      </w:r>
    </w:p>
    <w:p w14:paraId="62AF56FB" w14:textId="5BFD091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_Toc187256814 \h </w:instrText>
      </w:r>
      <w:r>
        <w:rPr>
          <w:noProof/>
        </w:rPr>
      </w:r>
      <w:r>
        <w:rPr>
          <w:noProof/>
        </w:rPr>
        <w:fldChar w:fldCharType="separate"/>
      </w:r>
      <w:r>
        <w:rPr>
          <w:noProof/>
        </w:rPr>
        <w:t>314</w:t>
      </w:r>
      <w:r>
        <w:rPr>
          <w:noProof/>
        </w:rPr>
        <w:fldChar w:fldCharType="end"/>
      </w:r>
    </w:p>
    <w:p w14:paraId="7BA8BEFC" w14:textId="185BCF3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_Toc187256815 \h </w:instrText>
      </w:r>
      <w:r>
        <w:rPr>
          <w:noProof/>
        </w:rPr>
      </w:r>
      <w:r>
        <w:rPr>
          <w:noProof/>
        </w:rPr>
        <w:fldChar w:fldCharType="separate"/>
      </w:r>
      <w:r>
        <w:rPr>
          <w:noProof/>
        </w:rPr>
        <w:t>315</w:t>
      </w:r>
      <w:r>
        <w:rPr>
          <w:noProof/>
        </w:rPr>
        <w:fldChar w:fldCharType="end"/>
      </w:r>
    </w:p>
    <w:p w14:paraId="13B3C7A7" w14:textId="47BBFD7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_Toc187256816 \h </w:instrText>
      </w:r>
      <w:r>
        <w:rPr>
          <w:noProof/>
        </w:rPr>
      </w:r>
      <w:r>
        <w:rPr>
          <w:noProof/>
        </w:rPr>
        <w:fldChar w:fldCharType="separate"/>
      </w:r>
      <w:r>
        <w:rPr>
          <w:noProof/>
        </w:rPr>
        <w:t>318</w:t>
      </w:r>
      <w:r>
        <w:rPr>
          <w:noProof/>
        </w:rPr>
        <w:fldChar w:fldCharType="end"/>
      </w:r>
    </w:p>
    <w:p w14:paraId="72FF201D" w14:textId="6E38FEC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_Toc187256817 \h </w:instrText>
      </w:r>
      <w:r>
        <w:rPr>
          <w:noProof/>
        </w:rPr>
      </w:r>
      <w:r>
        <w:rPr>
          <w:noProof/>
        </w:rPr>
        <w:fldChar w:fldCharType="separate"/>
      </w:r>
      <w:r>
        <w:rPr>
          <w:noProof/>
        </w:rPr>
        <w:t>319</w:t>
      </w:r>
      <w:r>
        <w:rPr>
          <w:noProof/>
        </w:rPr>
        <w:fldChar w:fldCharType="end"/>
      </w:r>
    </w:p>
    <w:p w14:paraId="407FFF8E" w14:textId="73A8DAC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_Toc187256818 \h </w:instrText>
      </w:r>
      <w:r>
        <w:rPr>
          <w:noProof/>
        </w:rPr>
      </w:r>
      <w:r>
        <w:rPr>
          <w:noProof/>
        </w:rPr>
        <w:fldChar w:fldCharType="separate"/>
      </w:r>
      <w:r>
        <w:rPr>
          <w:noProof/>
        </w:rPr>
        <w:t>319</w:t>
      </w:r>
      <w:r>
        <w:rPr>
          <w:noProof/>
        </w:rPr>
        <w:fldChar w:fldCharType="end"/>
      </w:r>
    </w:p>
    <w:p w14:paraId="097BD0B8" w14:textId="5C02F6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590342">
        <w:rPr>
          <w:i/>
          <w:noProof/>
        </w:rPr>
        <w:t>BS type 2-O</w:t>
      </w:r>
      <w:r>
        <w:rPr>
          <w:noProof/>
        </w:rPr>
        <w:t>)</w:t>
      </w:r>
      <w:r>
        <w:rPr>
          <w:noProof/>
        </w:rPr>
        <w:tab/>
      </w:r>
      <w:r>
        <w:rPr>
          <w:noProof/>
        </w:rPr>
        <w:fldChar w:fldCharType="begin"/>
      </w:r>
      <w:r>
        <w:rPr>
          <w:noProof/>
        </w:rPr>
        <w:instrText xml:space="preserve"> PAGEREF _Toc187256819 \h </w:instrText>
      </w:r>
      <w:r>
        <w:rPr>
          <w:noProof/>
        </w:rPr>
      </w:r>
      <w:r>
        <w:rPr>
          <w:noProof/>
        </w:rPr>
        <w:fldChar w:fldCharType="separate"/>
      </w:r>
      <w:r>
        <w:rPr>
          <w:noProof/>
        </w:rPr>
        <w:t>319</w:t>
      </w:r>
      <w:r>
        <w:rPr>
          <w:noProof/>
        </w:rPr>
        <w:fldChar w:fldCharType="end"/>
      </w:r>
    </w:p>
    <w:p w14:paraId="6E02C60F" w14:textId="637A7207"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_Toc187256820 \h </w:instrText>
      </w:r>
      <w:r>
        <w:rPr>
          <w:noProof/>
        </w:rPr>
      </w:r>
      <w:r>
        <w:rPr>
          <w:noProof/>
        </w:rPr>
        <w:fldChar w:fldCharType="separate"/>
      </w:r>
      <w:r>
        <w:rPr>
          <w:noProof/>
        </w:rPr>
        <w:t>320</w:t>
      </w:r>
      <w:r>
        <w:rPr>
          <w:noProof/>
        </w:rPr>
        <w:fldChar w:fldCharType="end"/>
      </w:r>
    </w:p>
    <w:p w14:paraId="7B751585" w14:textId="06D5D1D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_Toc187256821 \h </w:instrText>
      </w:r>
      <w:r>
        <w:rPr>
          <w:noProof/>
        </w:rPr>
      </w:r>
      <w:r>
        <w:rPr>
          <w:noProof/>
        </w:rPr>
        <w:fldChar w:fldCharType="separate"/>
      </w:r>
      <w:r>
        <w:rPr>
          <w:noProof/>
        </w:rPr>
        <w:t>320</w:t>
      </w:r>
      <w:r>
        <w:rPr>
          <w:noProof/>
        </w:rPr>
        <w:fldChar w:fldCharType="end"/>
      </w:r>
    </w:p>
    <w:p w14:paraId="55C79B0F" w14:textId="1AA013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590342">
        <w:rPr>
          <w:i/>
          <w:noProof/>
        </w:rPr>
        <w:t>BS type 1-O</w:t>
      </w:r>
      <w:r>
        <w:rPr>
          <w:noProof/>
        </w:rPr>
        <w:t>)</w:t>
      </w:r>
      <w:r>
        <w:rPr>
          <w:noProof/>
        </w:rPr>
        <w:tab/>
      </w:r>
      <w:r>
        <w:rPr>
          <w:noProof/>
        </w:rPr>
        <w:fldChar w:fldCharType="begin"/>
      </w:r>
      <w:r>
        <w:rPr>
          <w:noProof/>
        </w:rPr>
        <w:instrText xml:space="preserve"> PAGEREF _Toc187256822 \h </w:instrText>
      </w:r>
      <w:r>
        <w:rPr>
          <w:noProof/>
        </w:rPr>
      </w:r>
      <w:r>
        <w:rPr>
          <w:noProof/>
        </w:rPr>
        <w:fldChar w:fldCharType="separate"/>
      </w:r>
      <w:r>
        <w:rPr>
          <w:noProof/>
        </w:rPr>
        <w:t>321</w:t>
      </w:r>
      <w:r>
        <w:rPr>
          <w:noProof/>
        </w:rPr>
        <w:fldChar w:fldCharType="end"/>
      </w:r>
    </w:p>
    <w:p w14:paraId="65945F25" w14:textId="4723B67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_Toc187256823 \h </w:instrText>
      </w:r>
      <w:r>
        <w:rPr>
          <w:noProof/>
        </w:rPr>
      </w:r>
      <w:r>
        <w:rPr>
          <w:noProof/>
        </w:rPr>
        <w:fldChar w:fldCharType="separate"/>
      </w:r>
      <w:r>
        <w:rPr>
          <w:noProof/>
        </w:rPr>
        <w:t>322</w:t>
      </w:r>
      <w:r>
        <w:rPr>
          <w:noProof/>
        </w:rPr>
        <w:fldChar w:fldCharType="end"/>
      </w:r>
    </w:p>
    <w:p w14:paraId="08130056" w14:textId="4E9AD5A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_Toc187256824 \h </w:instrText>
      </w:r>
      <w:r>
        <w:rPr>
          <w:noProof/>
        </w:rPr>
      </w:r>
      <w:r>
        <w:rPr>
          <w:noProof/>
        </w:rPr>
        <w:fldChar w:fldCharType="separate"/>
      </w:r>
      <w:r>
        <w:rPr>
          <w:noProof/>
        </w:rPr>
        <w:t>323</w:t>
      </w:r>
      <w:r>
        <w:rPr>
          <w:noProof/>
        </w:rPr>
        <w:fldChar w:fldCharType="end"/>
      </w:r>
    </w:p>
    <w:p w14:paraId="5C009A50" w14:textId="2EC6BA3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_Toc187256825 \h </w:instrText>
      </w:r>
      <w:r>
        <w:rPr>
          <w:noProof/>
        </w:rPr>
      </w:r>
      <w:r>
        <w:rPr>
          <w:noProof/>
        </w:rPr>
        <w:fldChar w:fldCharType="separate"/>
      </w:r>
      <w:r>
        <w:rPr>
          <w:noProof/>
        </w:rPr>
        <w:t>323</w:t>
      </w:r>
      <w:r>
        <w:rPr>
          <w:noProof/>
        </w:rPr>
        <w:fldChar w:fldCharType="end"/>
      </w:r>
    </w:p>
    <w:p w14:paraId="1E2CDC4F" w14:textId="72B9BD8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_Toc187256826 \h </w:instrText>
      </w:r>
      <w:r>
        <w:rPr>
          <w:noProof/>
        </w:rPr>
      </w:r>
      <w:r>
        <w:rPr>
          <w:noProof/>
        </w:rPr>
        <w:fldChar w:fldCharType="separate"/>
      </w:r>
      <w:r>
        <w:rPr>
          <w:noProof/>
        </w:rPr>
        <w:t>323</w:t>
      </w:r>
      <w:r>
        <w:rPr>
          <w:noProof/>
        </w:rPr>
        <w:fldChar w:fldCharType="end"/>
      </w:r>
    </w:p>
    <w:p w14:paraId="3A0C9618" w14:textId="4F480C3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_Toc187256827 \h </w:instrText>
      </w:r>
      <w:r>
        <w:rPr>
          <w:noProof/>
        </w:rPr>
      </w:r>
      <w:r>
        <w:rPr>
          <w:noProof/>
        </w:rPr>
        <w:fldChar w:fldCharType="separate"/>
      </w:r>
      <w:r>
        <w:rPr>
          <w:noProof/>
        </w:rPr>
        <w:t>324</w:t>
      </w:r>
      <w:r>
        <w:rPr>
          <w:noProof/>
        </w:rPr>
        <w:fldChar w:fldCharType="end"/>
      </w:r>
    </w:p>
    <w:p w14:paraId="0FE6F6EE" w14:textId="5E05F16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_Toc187256828 \h </w:instrText>
      </w:r>
      <w:r>
        <w:rPr>
          <w:noProof/>
        </w:rPr>
      </w:r>
      <w:r>
        <w:rPr>
          <w:noProof/>
        </w:rPr>
        <w:fldChar w:fldCharType="separate"/>
      </w:r>
      <w:r>
        <w:rPr>
          <w:noProof/>
        </w:rPr>
        <w:t>325</w:t>
      </w:r>
      <w:r>
        <w:rPr>
          <w:noProof/>
        </w:rPr>
        <w:fldChar w:fldCharType="end"/>
      </w:r>
    </w:p>
    <w:p w14:paraId="2A9BC4A1" w14:textId="2553A1E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 xml:space="preserve">General </w:t>
      </w:r>
      <w:r>
        <w:rPr>
          <w:noProof/>
        </w:rPr>
        <w:t>OTA</w:t>
      </w:r>
      <w:r w:rsidRPr="00590342">
        <w:rPr>
          <w:noProof/>
          <w:lang w:val="en-US"/>
        </w:rPr>
        <w:t xml:space="preserve"> out-of-band blocking</w:t>
      </w:r>
      <w:r>
        <w:rPr>
          <w:noProof/>
        </w:rPr>
        <w:tab/>
      </w:r>
      <w:r>
        <w:rPr>
          <w:noProof/>
        </w:rPr>
        <w:fldChar w:fldCharType="begin"/>
      </w:r>
      <w:r>
        <w:rPr>
          <w:noProof/>
        </w:rPr>
        <w:instrText xml:space="preserve"> PAGEREF _Toc187256829 \h </w:instrText>
      </w:r>
      <w:r>
        <w:rPr>
          <w:noProof/>
        </w:rPr>
      </w:r>
      <w:r>
        <w:rPr>
          <w:noProof/>
        </w:rPr>
        <w:fldChar w:fldCharType="separate"/>
      </w:r>
      <w:r>
        <w:rPr>
          <w:noProof/>
        </w:rPr>
        <w:t>325</w:t>
      </w:r>
      <w:r>
        <w:rPr>
          <w:noProof/>
        </w:rPr>
        <w:fldChar w:fldCharType="end"/>
      </w:r>
    </w:p>
    <w:p w14:paraId="34D328DC" w14:textId="1D3094B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590342">
        <w:rPr>
          <w:noProof/>
          <w:lang w:val="en-US"/>
        </w:rPr>
        <w:t>co-location blocking</w:t>
      </w:r>
      <w:r>
        <w:rPr>
          <w:noProof/>
        </w:rPr>
        <w:tab/>
      </w:r>
      <w:r>
        <w:rPr>
          <w:noProof/>
        </w:rPr>
        <w:fldChar w:fldCharType="begin"/>
      </w:r>
      <w:r>
        <w:rPr>
          <w:noProof/>
        </w:rPr>
        <w:instrText xml:space="preserve"> PAGEREF _Toc187256830 \h </w:instrText>
      </w:r>
      <w:r>
        <w:rPr>
          <w:noProof/>
        </w:rPr>
      </w:r>
      <w:r>
        <w:rPr>
          <w:noProof/>
        </w:rPr>
        <w:fldChar w:fldCharType="separate"/>
      </w:r>
      <w:r>
        <w:rPr>
          <w:noProof/>
        </w:rPr>
        <w:t>325</w:t>
      </w:r>
      <w:r>
        <w:rPr>
          <w:noProof/>
        </w:rPr>
        <w:fldChar w:fldCharType="end"/>
      </w:r>
    </w:p>
    <w:p w14:paraId="23D347A1" w14:textId="144073E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_Toc187256831 \h </w:instrText>
      </w:r>
      <w:r>
        <w:rPr>
          <w:noProof/>
        </w:rPr>
      </w:r>
      <w:r>
        <w:rPr>
          <w:noProof/>
        </w:rPr>
        <w:fldChar w:fldCharType="separate"/>
      </w:r>
      <w:r>
        <w:rPr>
          <w:noProof/>
        </w:rPr>
        <w:t>326</w:t>
      </w:r>
      <w:r>
        <w:rPr>
          <w:noProof/>
        </w:rPr>
        <w:fldChar w:fldCharType="end"/>
      </w:r>
    </w:p>
    <w:p w14:paraId="7B6FBECE" w14:textId="3E6294E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_Toc187256832 \h </w:instrText>
      </w:r>
      <w:r>
        <w:rPr>
          <w:noProof/>
        </w:rPr>
      </w:r>
      <w:r>
        <w:rPr>
          <w:noProof/>
        </w:rPr>
        <w:fldChar w:fldCharType="separate"/>
      </w:r>
      <w:r>
        <w:rPr>
          <w:noProof/>
        </w:rPr>
        <w:t>326</w:t>
      </w:r>
      <w:r>
        <w:rPr>
          <w:noProof/>
        </w:rPr>
        <w:fldChar w:fldCharType="end"/>
      </w:r>
    </w:p>
    <w:p w14:paraId="08F7E471" w14:textId="4C9EB30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_Toc187256833 \h </w:instrText>
      </w:r>
      <w:r>
        <w:rPr>
          <w:noProof/>
        </w:rPr>
      </w:r>
      <w:r>
        <w:rPr>
          <w:noProof/>
        </w:rPr>
        <w:fldChar w:fldCharType="separate"/>
      </w:r>
      <w:r>
        <w:rPr>
          <w:noProof/>
        </w:rPr>
        <w:t>327</w:t>
      </w:r>
      <w:r>
        <w:rPr>
          <w:noProof/>
        </w:rPr>
        <w:fldChar w:fldCharType="end"/>
      </w:r>
    </w:p>
    <w:p w14:paraId="2903836A" w14:textId="21E4C90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_Toc187256834 \h </w:instrText>
      </w:r>
      <w:r>
        <w:rPr>
          <w:noProof/>
        </w:rPr>
      </w:r>
      <w:r>
        <w:rPr>
          <w:noProof/>
        </w:rPr>
        <w:fldChar w:fldCharType="separate"/>
      </w:r>
      <w:r>
        <w:rPr>
          <w:noProof/>
        </w:rPr>
        <w:t>327</w:t>
      </w:r>
      <w:r>
        <w:rPr>
          <w:noProof/>
        </w:rPr>
        <w:fldChar w:fldCharType="end"/>
      </w:r>
    </w:p>
    <w:p w14:paraId="06D55479" w14:textId="1459A148"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_Toc187256835 \h </w:instrText>
      </w:r>
      <w:r>
        <w:rPr>
          <w:noProof/>
        </w:rPr>
      </w:r>
      <w:r>
        <w:rPr>
          <w:noProof/>
        </w:rPr>
        <w:fldChar w:fldCharType="separate"/>
      </w:r>
      <w:r>
        <w:rPr>
          <w:noProof/>
        </w:rPr>
        <w:t>328</w:t>
      </w:r>
      <w:r>
        <w:rPr>
          <w:noProof/>
        </w:rPr>
        <w:fldChar w:fldCharType="end"/>
      </w:r>
    </w:p>
    <w:p w14:paraId="41166D10" w14:textId="34545F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_Toc187256836 \h </w:instrText>
      </w:r>
      <w:r>
        <w:rPr>
          <w:noProof/>
        </w:rPr>
      </w:r>
      <w:r>
        <w:rPr>
          <w:noProof/>
        </w:rPr>
        <w:fldChar w:fldCharType="separate"/>
      </w:r>
      <w:r>
        <w:rPr>
          <w:noProof/>
        </w:rPr>
        <w:t>329</w:t>
      </w:r>
      <w:r>
        <w:rPr>
          <w:noProof/>
        </w:rPr>
        <w:fldChar w:fldCharType="end"/>
      </w:r>
    </w:p>
    <w:p w14:paraId="1462E71E" w14:textId="2B66D1D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_Toc187256837 \h </w:instrText>
      </w:r>
      <w:r>
        <w:rPr>
          <w:noProof/>
        </w:rPr>
      </w:r>
      <w:r>
        <w:rPr>
          <w:noProof/>
        </w:rPr>
        <w:fldChar w:fldCharType="separate"/>
      </w:r>
      <w:r>
        <w:rPr>
          <w:noProof/>
        </w:rPr>
        <w:t>329</w:t>
      </w:r>
      <w:r>
        <w:rPr>
          <w:noProof/>
        </w:rPr>
        <w:fldChar w:fldCharType="end"/>
      </w:r>
    </w:p>
    <w:p w14:paraId="31491762" w14:textId="7FA020B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_Toc187256838 \h </w:instrText>
      </w:r>
      <w:r>
        <w:rPr>
          <w:noProof/>
        </w:rPr>
      </w:r>
      <w:r>
        <w:rPr>
          <w:noProof/>
        </w:rPr>
        <w:fldChar w:fldCharType="separate"/>
      </w:r>
      <w:r>
        <w:rPr>
          <w:noProof/>
        </w:rPr>
        <w:t>330</w:t>
      </w:r>
      <w:r>
        <w:rPr>
          <w:noProof/>
        </w:rPr>
        <w:fldChar w:fldCharType="end"/>
      </w:r>
    </w:p>
    <w:p w14:paraId="5C12C7E4" w14:textId="4F029CB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_Toc187256839 \h </w:instrText>
      </w:r>
      <w:r>
        <w:rPr>
          <w:noProof/>
        </w:rPr>
      </w:r>
      <w:r>
        <w:rPr>
          <w:noProof/>
        </w:rPr>
        <w:fldChar w:fldCharType="separate"/>
      </w:r>
      <w:r>
        <w:rPr>
          <w:noProof/>
        </w:rPr>
        <w:t>331</w:t>
      </w:r>
      <w:r>
        <w:rPr>
          <w:noProof/>
        </w:rPr>
        <w:fldChar w:fldCharType="end"/>
      </w:r>
    </w:p>
    <w:p w14:paraId="578B65FF" w14:textId="6B736109"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_Toc187256840 \h </w:instrText>
      </w:r>
      <w:r>
        <w:rPr>
          <w:noProof/>
        </w:rPr>
      </w:r>
      <w:r>
        <w:rPr>
          <w:noProof/>
        </w:rPr>
        <w:fldChar w:fldCharType="separate"/>
      </w:r>
      <w:r>
        <w:rPr>
          <w:noProof/>
        </w:rPr>
        <w:t>332</w:t>
      </w:r>
      <w:r>
        <w:rPr>
          <w:noProof/>
        </w:rPr>
        <w:fldChar w:fldCharType="end"/>
      </w:r>
    </w:p>
    <w:p w14:paraId="19D4BE42" w14:textId="5135D1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_Toc187256841 \h </w:instrText>
      </w:r>
      <w:r>
        <w:rPr>
          <w:noProof/>
        </w:rPr>
      </w:r>
      <w:r>
        <w:rPr>
          <w:noProof/>
        </w:rPr>
        <w:fldChar w:fldCharType="separate"/>
      </w:r>
      <w:r>
        <w:rPr>
          <w:noProof/>
        </w:rPr>
        <w:t>332</w:t>
      </w:r>
      <w:r>
        <w:rPr>
          <w:noProof/>
        </w:rPr>
        <w:fldChar w:fldCharType="end"/>
      </w:r>
    </w:p>
    <w:p w14:paraId="11939C8E" w14:textId="7019EA6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_Toc187256842 \h </w:instrText>
      </w:r>
      <w:r>
        <w:rPr>
          <w:noProof/>
        </w:rPr>
      </w:r>
      <w:r>
        <w:rPr>
          <w:noProof/>
        </w:rPr>
        <w:fldChar w:fldCharType="separate"/>
      </w:r>
      <w:r>
        <w:rPr>
          <w:noProof/>
        </w:rPr>
        <w:t>332</w:t>
      </w:r>
      <w:r>
        <w:rPr>
          <w:noProof/>
        </w:rPr>
        <w:fldChar w:fldCharType="end"/>
      </w:r>
    </w:p>
    <w:p w14:paraId="66E9BE5D" w14:textId="7399907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_Toc187256843 \h </w:instrText>
      </w:r>
      <w:r>
        <w:rPr>
          <w:noProof/>
        </w:rPr>
      </w:r>
      <w:r>
        <w:rPr>
          <w:noProof/>
        </w:rPr>
        <w:fldChar w:fldCharType="separate"/>
      </w:r>
      <w:r>
        <w:rPr>
          <w:noProof/>
        </w:rPr>
        <w:t>332</w:t>
      </w:r>
      <w:r>
        <w:rPr>
          <w:noProof/>
        </w:rPr>
        <w:fldChar w:fldCharType="end"/>
      </w:r>
    </w:p>
    <w:p w14:paraId="3038DA44" w14:textId="72B315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_Toc187256844 \h </w:instrText>
      </w:r>
      <w:r>
        <w:rPr>
          <w:noProof/>
        </w:rPr>
      </w:r>
      <w:r>
        <w:rPr>
          <w:noProof/>
        </w:rPr>
        <w:fldChar w:fldCharType="separate"/>
      </w:r>
      <w:r>
        <w:rPr>
          <w:noProof/>
        </w:rPr>
        <w:t>332</w:t>
      </w:r>
      <w:r>
        <w:rPr>
          <w:noProof/>
        </w:rPr>
        <w:fldChar w:fldCharType="end"/>
      </w:r>
    </w:p>
    <w:p w14:paraId="101A2C70" w14:textId="57A246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_Toc187256845 \h </w:instrText>
      </w:r>
      <w:r>
        <w:rPr>
          <w:noProof/>
        </w:rPr>
      </w:r>
      <w:r>
        <w:rPr>
          <w:noProof/>
        </w:rPr>
        <w:fldChar w:fldCharType="separate"/>
      </w:r>
      <w:r>
        <w:rPr>
          <w:noProof/>
        </w:rPr>
        <w:t>334</w:t>
      </w:r>
      <w:r>
        <w:rPr>
          <w:noProof/>
        </w:rPr>
        <w:fldChar w:fldCharType="end"/>
      </w:r>
    </w:p>
    <w:p w14:paraId="57276DF9" w14:textId="73F8152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_Toc187256846 \h </w:instrText>
      </w:r>
      <w:r>
        <w:rPr>
          <w:noProof/>
        </w:rPr>
      </w:r>
      <w:r>
        <w:rPr>
          <w:noProof/>
        </w:rPr>
        <w:fldChar w:fldCharType="separate"/>
      </w:r>
      <w:r>
        <w:rPr>
          <w:noProof/>
        </w:rPr>
        <w:t>335</w:t>
      </w:r>
      <w:r>
        <w:rPr>
          <w:noProof/>
        </w:rPr>
        <w:fldChar w:fldCharType="end"/>
      </w:r>
    </w:p>
    <w:p w14:paraId="1EB2C685" w14:textId="59F1CF0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_Toc187256847 \h </w:instrText>
      </w:r>
      <w:r>
        <w:rPr>
          <w:noProof/>
        </w:rPr>
      </w:r>
      <w:r>
        <w:rPr>
          <w:noProof/>
        </w:rPr>
        <w:fldChar w:fldCharType="separate"/>
      </w:r>
      <w:r>
        <w:rPr>
          <w:noProof/>
        </w:rPr>
        <w:t>335</w:t>
      </w:r>
      <w:r>
        <w:rPr>
          <w:noProof/>
        </w:rPr>
        <w:fldChar w:fldCharType="end"/>
      </w:r>
    </w:p>
    <w:p w14:paraId="4B76A6B8" w14:textId="51A5EAA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_Toc187256848 \h </w:instrText>
      </w:r>
      <w:r>
        <w:rPr>
          <w:noProof/>
        </w:rPr>
      </w:r>
      <w:r>
        <w:rPr>
          <w:noProof/>
        </w:rPr>
        <w:fldChar w:fldCharType="separate"/>
      </w:r>
      <w:r>
        <w:rPr>
          <w:noProof/>
        </w:rPr>
        <w:t>335</w:t>
      </w:r>
      <w:r>
        <w:rPr>
          <w:noProof/>
        </w:rPr>
        <w:fldChar w:fldCharType="end"/>
      </w:r>
    </w:p>
    <w:p w14:paraId="21E6C8D9" w14:textId="224071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Operating band unwanted emissions</w:t>
      </w:r>
      <w:r>
        <w:rPr>
          <w:noProof/>
        </w:rPr>
        <w:tab/>
      </w:r>
      <w:r>
        <w:rPr>
          <w:noProof/>
        </w:rPr>
        <w:fldChar w:fldCharType="begin"/>
      </w:r>
      <w:r>
        <w:rPr>
          <w:noProof/>
        </w:rPr>
        <w:instrText xml:space="preserve"> PAGEREF _Toc187256849 \h </w:instrText>
      </w:r>
      <w:r>
        <w:rPr>
          <w:noProof/>
        </w:rPr>
      </w:r>
      <w:r>
        <w:rPr>
          <w:noProof/>
        </w:rPr>
        <w:fldChar w:fldCharType="separate"/>
      </w:r>
      <w:r>
        <w:rPr>
          <w:noProof/>
        </w:rPr>
        <w:t>336</w:t>
      </w:r>
      <w:r>
        <w:rPr>
          <w:noProof/>
        </w:rPr>
        <w:fldChar w:fldCharType="end"/>
      </w:r>
    </w:p>
    <w:p w14:paraId="2DB3E4CE" w14:textId="42845A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Spurious unwanted emissions</w:t>
      </w:r>
      <w:r>
        <w:rPr>
          <w:noProof/>
        </w:rPr>
        <w:tab/>
      </w:r>
      <w:r>
        <w:rPr>
          <w:noProof/>
        </w:rPr>
        <w:fldChar w:fldCharType="begin"/>
      </w:r>
      <w:r>
        <w:rPr>
          <w:noProof/>
        </w:rPr>
        <w:instrText xml:space="preserve"> PAGEREF _Toc187256850 \h </w:instrText>
      </w:r>
      <w:r>
        <w:rPr>
          <w:noProof/>
        </w:rPr>
      </w:r>
      <w:r>
        <w:rPr>
          <w:noProof/>
        </w:rPr>
        <w:fldChar w:fldCharType="separate"/>
      </w:r>
      <w:r>
        <w:rPr>
          <w:noProof/>
        </w:rPr>
        <w:t>336</w:t>
      </w:r>
      <w:r>
        <w:rPr>
          <w:noProof/>
        </w:rPr>
        <w:fldChar w:fldCharType="end"/>
      </w:r>
    </w:p>
    <w:p w14:paraId="695D809C" w14:textId="77E4E18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_Toc187256851 \h </w:instrText>
      </w:r>
      <w:r>
        <w:rPr>
          <w:noProof/>
        </w:rPr>
      </w:r>
      <w:r>
        <w:rPr>
          <w:noProof/>
        </w:rPr>
        <w:fldChar w:fldCharType="separate"/>
      </w:r>
      <w:r>
        <w:rPr>
          <w:noProof/>
        </w:rPr>
        <w:t>337</w:t>
      </w:r>
      <w:r>
        <w:rPr>
          <w:noProof/>
        </w:rPr>
        <w:fldChar w:fldCharType="end"/>
      </w:r>
    </w:p>
    <w:p w14:paraId="431BCF57" w14:textId="4B64DE7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_Toc187256852 \h </w:instrText>
      </w:r>
      <w:r>
        <w:rPr>
          <w:noProof/>
        </w:rPr>
      </w:r>
      <w:r>
        <w:rPr>
          <w:noProof/>
        </w:rPr>
        <w:fldChar w:fldCharType="separate"/>
      </w:r>
      <w:r>
        <w:rPr>
          <w:noProof/>
        </w:rPr>
        <w:t>337</w:t>
      </w:r>
      <w:r>
        <w:rPr>
          <w:noProof/>
        </w:rPr>
        <w:fldChar w:fldCharType="end"/>
      </w:r>
    </w:p>
    <w:p w14:paraId="1CEE2150" w14:textId="093817F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_Toc187256853 \h </w:instrText>
      </w:r>
      <w:r>
        <w:rPr>
          <w:noProof/>
        </w:rPr>
      </w:r>
      <w:r>
        <w:rPr>
          <w:noProof/>
        </w:rPr>
        <w:fldChar w:fldCharType="separate"/>
      </w:r>
      <w:r>
        <w:rPr>
          <w:noProof/>
        </w:rPr>
        <w:t>337</w:t>
      </w:r>
      <w:r>
        <w:rPr>
          <w:noProof/>
        </w:rPr>
        <w:fldChar w:fldCharType="end"/>
      </w:r>
    </w:p>
    <w:p w14:paraId="7680B255" w14:textId="7E40B39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_Toc187256854 \h </w:instrText>
      </w:r>
      <w:r>
        <w:rPr>
          <w:noProof/>
        </w:rPr>
      </w:r>
      <w:r>
        <w:rPr>
          <w:noProof/>
        </w:rPr>
        <w:fldChar w:fldCharType="separate"/>
      </w:r>
      <w:r>
        <w:rPr>
          <w:noProof/>
        </w:rPr>
        <w:t>337</w:t>
      </w:r>
      <w:r>
        <w:rPr>
          <w:noProof/>
        </w:rPr>
        <w:fldChar w:fldCharType="end"/>
      </w:r>
    </w:p>
    <w:p w14:paraId="42465087" w14:textId="3BE380C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_Toc187256855 \h </w:instrText>
      </w:r>
      <w:r>
        <w:rPr>
          <w:noProof/>
        </w:rPr>
      </w:r>
      <w:r>
        <w:rPr>
          <w:noProof/>
        </w:rPr>
        <w:fldChar w:fldCharType="separate"/>
      </w:r>
      <w:r>
        <w:rPr>
          <w:noProof/>
        </w:rPr>
        <w:t>338</w:t>
      </w:r>
      <w:r>
        <w:rPr>
          <w:noProof/>
        </w:rPr>
        <w:fldChar w:fldCharType="end"/>
      </w:r>
    </w:p>
    <w:p w14:paraId="1E8C2961" w14:textId="1AC4F2D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_Toc187256856 \h </w:instrText>
      </w:r>
      <w:r>
        <w:rPr>
          <w:noProof/>
        </w:rPr>
      </w:r>
      <w:r>
        <w:rPr>
          <w:noProof/>
        </w:rPr>
        <w:fldChar w:fldCharType="separate"/>
      </w:r>
      <w:r>
        <w:rPr>
          <w:noProof/>
        </w:rPr>
        <w:t>338</w:t>
      </w:r>
      <w:r>
        <w:rPr>
          <w:noProof/>
        </w:rPr>
        <w:fldChar w:fldCharType="end"/>
      </w:r>
    </w:p>
    <w:p w14:paraId="021C3C05" w14:textId="7D7C7D4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_Toc187256857 \h </w:instrText>
      </w:r>
      <w:r>
        <w:rPr>
          <w:noProof/>
        </w:rPr>
      </w:r>
      <w:r>
        <w:rPr>
          <w:noProof/>
        </w:rPr>
        <w:fldChar w:fldCharType="separate"/>
      </w:r>
      <w:r>
        <w:rPr>
          <w:noProof/>
        </w:rPr>
        <w:t>338</w:t>
      </w:r>
      <w:r>
        <w:rPr>
          <w:noProof/>
        </w:rPr>
        <w:fldChar w:fldCharType="end"/>
      </w:r>
    </w:p>
    <w:p w14:paraId="10372DC3" w14:textId="43B241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_Toc187256858 \h </w:instrText>
      </w:r>
      <w:r>
        <w:rPr>
          <w:noProof/>
        </w:rPr>
      </w:r>
      <w:r>
        <w:rPr>
          <w:noProof/>
        </w:rPr>
        <w:fldChar w:fldCharType="separate"/>
      </w:r>
      <w:r>
        <w:rPr>
          <w:noProof/>
        </w:rPr>
        <w:t>339</w:t>
      </w:r>
      <w:r>
        <w:rPr>
          <w:noProof/>
        </w:rPr>
        <w:fldChar w:fldCharType="end"/>
      </w:r>
    </w:p>
    <w:p w14:paraId="2FE3502F" w14:textId="449AC181"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sidRPr="00590342">
        <w:rPr>
          <w:noProof/>
          <w:lang w:val="fr-FR"/>
        </w:rPr>
        <w:t>Annex J (normative): Propagation conditions</w:t>
      </w:r>
      <w:r>
        <w:rPr>
          <w:noProof/>
        </w:rPr>
        <w:tab/>
      </w:r>
      <w:r>
        <w:rPr>
          <w:noProof/>
        </w:rPr>
        <w:fldChar w:fldCharType="begin"/>
      </w:r>
      <w:r>
        <w:rPr>
          <w:noProof/>
        </w:rPr>
        <w:instrText xml:space="preserve"> PAGEREF _Toc187256859 \h </w:instrText>
      </w:r>
      <w:r>
        <w:rPr>
          <w:noProof/>
        </w:rPr>
      </w:r>
      <w:r>
        <w:rPr>
          <w:noProof/>
        </w:rPr>
        <w:fldChar w:fldCharType="separate"/>
      </w:r>
      <w:r>
        <w:rPr>
          <w:noProof/>
        </w:rPr>
        <w:t>340</w:t>
      </w:r>
      <w:r>
        <w:rPr>
          <w:noProof/>
        </w:rPr>
        <w:fldChar w:fldCharType="end"/>
      </w:r>
    </w:p>
    <w:p w14:paraId="3E87EA59" w14:textId="1F1D3AD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590342">
        <w:rPr>
          <w:noProof/>
          <w:lang w:val="fr-FR"/>
        </w:rPr>
        <w:t>Static propagation condition</w:t>
      </w:r>
      <w:r>
        <w:rPr>
          <w:noProof/>
        </w:rPr>
        <w:tab/>
      </w:r>
      <w:r>
        <w:rPr>
          <w:noProof/>
        </w:rPr>
        <w:fldChar w:fldCharType="begin"/>
      </w:r>
      <w:r>
        <w:rPr>
          <w:noProof/>
        </w:rPr>
        <w:instrText xml:space="preserve"> PAGEREF _Toc187256860 \h </w:instrText>
      </w:r>
      <w:r>
        <w:rPr>
          <w:noProof/>
        </w:rPr>
      </w:r>
      <w:r>
        <w:rPr>
          <w:noProof/>
        </w:rPr>
        <w:fldChar w:fldCharType="separate"/>
      </w:r>
      <w:r>
        <w:rPr>
          <w:noProof/>
        </w:rPr>
        <w:t>340</w:t>
      </w:r>
      <w:r>
        <w:rPr>
          <w:noProof/>
        </w:rPr>
        <w:fldChar w:fldCharType="end"/>
      </w:r>
    </w:p>
    <w:p w14:paraId="7F3638E9" w14:textId="29B76A5B"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_Toc187256861 \h </w:instrText>
      </w:r>
      <w:r>
        <w:rPr>
          <w:noProof/>
        </w:rPr>
      </w:r>
      <w:r>
        <w:rPr>
          <w:noProof/>
        </w:rPr>
        <w:fldChar w:fldCharType="separate"/>
      </w:r>
      <w:r>
        <w:rPr>
          <w:noProof/>
        </w:rPr>
        <w:t>340</w:t>
      </w:r>
      <w:r>
        <w:rPr>
          <w:noProof/>
        </w:rPr>
        <w:fldChar w:fldCharType="end"/>
      </w:r>
    </w:p>
    <w:p w14:paraId="5E324804" w14:textId="615CDCF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_Toc187256862 \h </w:instrText>
      </w:r>
      <w:r>
        <w:rPr>
          <w:noProof/>
        </w:rPr>
      </w:r>
      <w:r>
        <w:rPr>
          <w:noProof/>
        </w:rPr>
        <w:fldChar w:fldCharType="separate"/>
      </w:r>
      <w:r>
        <w:rPr>
          <w:noProof/>
        </w:rPr>
        <w:t>340</w:t>
      </w:r>
      <w:r>
        <w:rPr>
          <w:noProof/>
        </w:rPr>
        <w:fldChar w:fldCharType="end"/>
      </w:r>
    </w:p>
    <w:p w14:paraId="4A01A795" w14:textId="4EFBD3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_Toc187256863 \h </w:instrText>
      </w:r>
      <w:r>
        <w:rPr>
          <w:noProof/>
        </w:rPr>
      </w:r>
      <w:r>
        <w:rPr>
          <w:noProof/>
        </w:rPr>
        <w:fldChar w:fldCharType="separate"/>
      </w:r>
      <w:r>
        <w:rPr>
          <w:noProof/>
        </w:rPr>
        <w:t>341</w:t>
      </w:r>
      <w:r>
        <w:rPr>
          <w:noProof/>
        </w:rPr>
        <w:fldChar w:fldCharType="end"/>
      </w:r>
    </w:p>
    <w:p w14:paraId="3C86C8B6" w14:textId="0C1CDF8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_Toc187256864 \h </w:instrText>
      </w:r>
      <w:r>
        <w:rPr>
          <w:noProof/>
        </w:rPr>
      </w:r>
      <w:r>
        <w:rPr>
          <w:noProof/>
        </w:rPr>
        <w:fldChar w:fldCharType="separate"/>
      </w:r>
      <w:r>
        <w:rPr>
          <w:noProof/>
        </w:rPr>
        <w:t>342</w:t>
      </w:r>
      <w:r>
        <w:rPr>
          <w:noProof/>
        </w:rPr>
        <w:fldChar w:fldCharType="end"/>
      </w:r>
    </w:p>
    <w:p w14:paraId="19CEAFD5" w14:textId="6443705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_Toc187256865 \h </w:instrText>
      </w:r>
      <w:r>
        <w:rPr>
          <w:noProof/>
        </w:rPr>
      </w:r>
      <w:r>
        <w:rPr>
          <w:noProof/>
        </w:rPr>
        <w:fldChar w:fldCharType="separate"/>
      </w:r>
      <w:r>
        <w:rPr>
          <w:noProof/>
        </w:rPr>
        <w:t>343</w:t>
      </w:r>
      <w:r>
        <w:rPr>
          <w:noProof/>
        </w:rPr>
        <w:fldChar w:fldCharType="end"/>
      </w:r>
    </w:p>
    <w:p w14:paraId="293C3D52" w14:textId="3575830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_Toc187256866 \h </w:instrText>
      </w:r>
      <w:r>
        <w:rPr>
          <w:noProof/>
        </w:rPr>
      </w:r>
      <w:r>
        <w:rPr>
          <w:noProof/>
        </w:rPr>
        <w:fldChar w:fldCharType="separate"/>
      </w:r>
      <w:r>
        <w:rPr>
          <w:noProof/>
        </w:rPr>
        <w:t>343</w:t>
      </w:r>
      <w:r>
        <w:rPr>
          <w:noProof/>
        </w:rPr>
        <w:fldChar w:fldCharType="end"/>
      </w:r>
    </w:p>
    <w:p w14:paraId="07093C73" w14:textId="2A3B3A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_Toc187256867 \h </w:instrText>
      </w:r>
      <w:r>
        <w:rPr>
          <w:noProof/>
        </w:rPr>
      </w:r>
      <w:r>
        <w:rPr>
          <w:noProof/>
        </w:rPr>
        <w:fldChar w:fldCharType="separate"/>
      </w:r>
      <w:r>
        <w:rPr>
          <w:noProof/>
        </w:rPr>
        <w:t>343</w:t>
      </w:r>
      <w:r>
        <w:rPr>
          <w:noProof/>
        </w:rPr>
        <w:fldChar w:fldCharType="end"/>
      </w:r>
    </w:p>
    <w:p w14:paraId="0860AA19" w14:textId="27467FC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_Toc187256868 \h </w:instrText>
      </w:r>
      <w:r>
        <w:rPr>
          <w:noProof/>
        </w:rPr>
      </w:r>
      <w:r>
        <w:rPr>
          <w:noProof/>
        </w:rPr>
        <w:fldChar w:fldCharType="separate"/>
      </w:r>
      <w:r>
        <w:rPr>
          <w:noProof/>
        </w:rPr>
        <w:t>343</w:t>
      </w:r>
      <w:r>
        <w:rPr>
          <w:noProof/>
        </w:rPr>
        <w:fldChar w:fldCharType="end"/>
      </w:r>
    </w:p>
    <w:p w14:paraId="7F6A3BE6" w14:textId="15C5BF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_Toc187256869 \h </w:instrText>
      </w:r>
      <w:r>
        <w:rPr>
          <w:noProof/>
        </w:rPr>
      </w:r>
      <w:r>
        <w:rPr>
          <w:noProof/>
        </w:rPr>
        <w:fldChar w:fldCharType="separate"/>
      </w:r>
      <w:r>
        <w:rPr>
          <w:noProof/>
        </w:rPr>
        <w:t>345</w:t>
      </w:r>
      <w:r>
        <w:rPr>
          <w:noProof/>
        </w:rPr>
        <w:fldChar w:fldCharType="end"/>
      </w:r>
    </w:p>
    <w:p w14:paraId="2988D6F3" w14:textId="05DB9A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_Toc187256870 \h </w:instrText>
      </w:r>
      <w:r>
        <w:rPr>
          <w:noProof/>
        </w:rPr>
      </w:r>
      <w:r>
        <w:rPr>
          <w:noProof/>
        </w:rPr>
        <w:fldChar w:fldCharType="separate"/>
      </w:r>
      <w:r>
        <w:rPr>
          <w:noProof/>
        </w:rPr>
        <w:t>347</w:t>
      </w:r>
      <w:r>
        <w:rPr>
          <w:noProof/>
        </w:rPr>
        <w:fldChar w:fldCharType="end"/>
      </w:r>
    </w:p>
    <w:p w14:paraId="01AAED71" w14:textId="375C7AD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_Toc187256871 \h </w:instrText>
      </w:r>
      <w:r>
        <w:rPr>
          <w:noProof/>
        </w:rPr>
      </w:r>
      <w:r>
        <w:rPr>
          <w:noProof/>
        </w:rPr>
        <w:fldChar w:fldCharType="separate"/>
      </w:r>
      <w:r>
        <w:rPr>
          <w:noProof/>
        </w:rPr>
        <w:t>347</w:t>
      </w:r>
      <w:r>
        <w:rPr>
          <w:noProof/>
        </w:rPr>
        <w:fldChar w:fldCharType="end"/>
      </w:r>
    </w:p>
    <w:p w14:paraId="1563AE44" w14:textId="70A510D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_Toc187256872 \h </w:instrText>
      </w:r>
      <w:r>
        <w:rPr>
          <w:noProof/>
        </w:rPr>
      </w:r>
      <w:r>
        <w:rPr>
          <w:noProof/>
        </w:rPr>
        <w:fldChar w:fldCharType="separate"/>
      </w:r>
      <w:r>
        <w:rPr>
          <w:noProof/>
        </w:rPr>
        <w:t>348</w:t>
      </w:r>
      <w:r>
        <w:rPr>
          <w:noProof/>
        </w:rPr>
        <w:fldChar w:fldCharType="end"/>
      </w:r>
    </w:p>
    <w:p w14:paraId="2C21329C" w14:textId="1221AD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_Toc187256873 \h </w:instrText>
      </w:r>
      <w:r>
        <w:rPr>
          <w:noProof/>
        </w:rPr>
      </w:r>
      <w:r>
        <w:rPr>
          <w:noProof/>
        </w:rPr>
        <w:fldChar w:fldCharType="separate"/>
      </w:r>
      <w:r>
        <w:rPr>
          <w:noProof/>
        </w:rPr>
        <w:t>348</w:t>
      </w:r>
      <w:r>
        <w:rPr>
          <w:noProof/>
        </w:rPr>
        <w:fldChar w:fldCharType="end"/>
      </w:r>
    </w:p>
    <w:p w14:paraId="109F553B" w14:textId="6C4E04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_Toc187256874 \h </w:instrText>
      </w:r>
      <w:r>
        <w:rPr>
          <w:noProof/>
        </w:rPr>
      </w:r>
      <w:r>
        <w:rPr>
          <w:noProof/>
        </w:rPr>
        <w:fldChar w:fldCharType="separate"/>
      </w:r>
      <w:r>
        <w:rPr>
          <w:noProof/>
        </w:rPr>
        <w:t>348</w:t>
      </w:r>
      <w:r>
        <w:rPr>
          <w:noProof/>
        </w:rPr>
        <w:fldChar w:fldCharType="end"/>
      </w:r>
    </w:p>
    <w:p w14:paraId="4B9561A5" w14:textId="1E4A17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_Toc187256875 \h </w:instrText>
      </w:r>
      <w:r>
        <w:rPr>
          <w:noProof/>
        </w:rPr>
      </w:r>
      <w:r>
        <w:rPr>
          <w:noProof/>
        </w:rPr>
        <w:fldChar w:fldCharType="separate"/>
      </w:r>
      <w:r>
        <w:rPr>
          <w:noProof/>
        </w:rPr>
        <w:t>348</w:t>
      </w:r>
      <w:r>
        <w:rPr>
          <w:noProof/>
        </w:rPr>
        <w:fldChar w:fldCharType="end"/>
      </w:r>
    </w:p>
    <w:p w14:paraId="3CCFCD09" w14:textId="11DA5C0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_Toc187256876 \h </w:instrText>
      </w:r>
      <w:r>
        <w:rPr>
          <w:noProof/>
        </w:rPr>
      </w:r>
      <w:r>
        <w:rPr>
          <w:noProof/>
        </w:rPr>
        <w:fldChar w:fldCharType="separate"/>
      </w:r>
      <w:r>
        <w:rPr>
          <w:noProof/>
        </w:rPr>
        <w:t>349</w:t>
      </w:r>
      <w:r>
        <w:rPr>
          <w:noProof/>
        </w:rPr>
        <w:fldChar w:fldCharType="end"/>
      </w:r>
    </w:p>
    <w:p w14:paraId="0AF9A0CC" w14:textId="63255B3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_Toc187256877 \h </w:instrText>
      </w:r>
      <w:r>
        <w:rPr>
          <w:noProof/>
        </w:rPr>
      </w:r>
      <w:r>
        <w:rPr>
          <w:noProof/>
        </w:rPr>
        <w:fldChar w:fldCharType="separate"/>
      </w:r>
      <w:r>
        <w:rPr>
          <w:noProof/>
        </w:rPr>
        <w:t>353</w:t>
      </w:r>
      <w:r>
        <w:rPr>
          <w:noProof/>
        </w:rPr>
        <w:fldChar w:fldCharType="end"/>
      </w:r>
    </w:p>
    <w:p w14:paraId="259A7360" w14:textId="257B91E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_Toc187256878 \h </w:instrText>
      </w:r>
      <w:r>
        <w:rPr>
          <w:noProof/>
        </w:rPr>
      </w:r>
      <w:r>
        <w:rPr>
          <w:noProof/>
        </w:rPr>
        <w:fldChar w:fldCharType="separate"/>
      </w:r>
      <w:r>
        <w:rPr>
          <w:noProof/>
        </w:rPr>
        <w:t>354</w:t>
      </w:r>
      <w:r>
        <w:rPr>
          <w:noProof/>
        </w:rPr>
        <w:fldChar w:fldCharType="end"/>
      </w:r>
    </w:p>
    <w:p w14:paraId="3148E55F" w14:textId="4DCABD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_Toc187256879 \h </w:instrText>
      </w:r>
      <w:r>
        <w:rPr>
          <w:noProof/>
        </w:rPr>
      </w:r>
      <w:r>
        <w:rPr>
          <w:noProof/>
        </w:rPr>
        <w:fldChar w:fldCharType="separate"/>
      </w:r>
      <w:r>
        <w:rPr>
          <w:noProof/>
        </w:rPr>
        <w:t>355</w:t>
      </w:r>
      <w:r>
        <w:rPr>
          <w:noProof/>
        </w:rPr>
        <w:fldChar w:fldCharType="end"/>
      </w:r>
    </w:p>
    <w:p w14:paraId="54942987" w14:textId="3AEC3F1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_Toc187256880 \h </w:instrText>
      </w:r>
      <w:r>
        <w:rPr>
          <w:noProof/>
        </w:rPr>
      </w:r>
      <w:r>
        <w:rPr>
          <w:noProof/>
        </w:rPr>
        <w:fldChar w:fldCharType="separate"/>
      </w:r>
      <w:r>
        <w:rPr>
          <w:noProof/>
        </w:rPr>
        <w:t>355</w:t>
      </w:r>
      <w:r>
        <w:rPr>
          <w:noProof/>
        </w:rPr>
        <w:fldChar w:fldCharType="end"/>
      </w:r>
    </w:p>
    <w:p w14:paraId="530A0CD7" w14:textId="075C5C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_Toc187256881 \h </w:instrText>
      </w:r>
      <w:r>
        <w:rPr>
          <w:noProof/>
        </w:rPr>
      </w:r>
      <w:r>
        <w:rPr>
          <w:noProof/>
        </w:rPr>
        <w:fldChar w:fldCharType="separate"/>
      </w:r>
      <w:r>
        <w:rPr>
          <w:noProof/>
        </w:rPr>
        <w:t>355</w:t>
      </w:r>
      <w:r>
        <w:rPr>
          <w:noProof/>
        </w:rPr>
        <w:fldChar w:fldCharType="end"/>
      </w:r>
    </w:p>
    <w:p w14:paraId="439B640E" w14:textId="4715091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_Toc187256882 \h </w:instrText>
      </w:r>
      <w:r>
        <w:rPr>
          <w:noProof/>
        </w:rPr>
      </w:r>
      <w:r>
        <w:rPr>
          <w:noProof/>
        </w:rPr>
        <w:fldChar w:fldCharType="separate"/>
      </w:r>
      <w:r>
        <w:rPr>
          <w:noProof/>
        </w:rPr>
        <w:t>355</w:t>
      </w:r>
      <w:r>
        <w:rPr>
          <w:noProof/>
        </w:rPr>
        <w:fldChar w:fldCharType="end"/>
      </w:r>
    </w:p>
    <w:p w14:paraId="3B5A3FA8" w14:textId="55D4D20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_Toc187256883 \h </w:instrText>
      </w:r>
      <w:r>
        <w:rPr>
          <w:noProof/>
        </w:rPr>
      </w:r>
      <w:r>
        <w:rPr>
          <w:noProof/>
        </w:rPr>
        <w:fldChar w:fldCharType="separate"/>
      </w:r>
      <w:r>
        <w:rPr>
          <w:noProof/>
        </w:rPr>
        <w:t>355</w:t>
      </w:r>
      <w:r>
        <w:rPr>
          <w:noProof/>
        </w:rPr>
        <w:fldChar w:fldCharType="end"/>
      </w:r>
    </w:p>
    <w:p w14:paraId="1048F051" w14:textId="3605442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_Toc187256884 \h </w:instrText>
      </w:r>
      <w:r>
        <w:rPr>
          <w:noProof/>
        </w:rPr>
      </w:r>
      <w:r>
        <w:rPr>
          <w:noProof/>
        </w:rPr>
        <w:fldChar w:fldCharType="separate"/>
      </w:r>
      <w:r>
        <w:rPr>
          <w:noProof/>
        </w:rPr>
        <w:t>356</w:t>
      </w:r>
      <w:r>
        <w:rPr>
          <w:noProof/>
        </w:rPr>
        <w:fldChar w:fldCharType="end"/>
      </w:r>
    </w:p>
    <w:p w14:paraId="5938168F" w14:textId="283C3BB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_Toc187256885 \h </w:instrText>
      </w:r>
      <w:r>
        <w:rPr>
          <w:noProof/>
        </w:rPr>
      </w:r>
      <w:r>
        <w:rPr>
          <w:noProof/>
        </w:rPr>
        <w:fldChar w:fldCharType="separate"/>
      </w:r>
      <w:r>
        <w:rPr>
          <w:noProof/>
        </w:rPr>
        <w:t>356</w:t>
      </w:r>
      <w:r>
        <w:rPr>
          <w:noProof/>
        </w:rPr>
        <w:fldChar w:fldCharType="end"/>
      </w:r>
    </w:p>
    <w:p w14:paraId="57C6628F" w14:textId="3E595E1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_Toc187256886 \h </w:instrText>
      </w:r>
      <w:r>
        <w:rPr>
          <w:noProof/>
        </w:rPr>
      </w:r>
      <w:r>
        <w:rPr>
          <w:noProof/>
        </w:rPr>
        <w:fldChar w:fldCharType="separate"/>
      </w:r>
      <w:r>
        <w:rPr>
          <w:noProof/>
        </w:rPr>
        <w:t>357</w:t>
      </w:r>
      <w:r>
        <w:rPr>
          <w:noProof/>
        </w:rPr>
        <w:fldChar w:fldCharType="end"/>
      </w:r>
    </w:p>
    <w:p w14:paraId="70BFF664" w14:textId="1C2E0C8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_Toc187256887 \h </w:instrText>
      </w:r>
      <w:r>
        <w:rPr>
          <w:noProof/>
        </w:rPr>
      </w:r>
      <w:r>
        <w:rPr>
          <w:noProof/>
        </w:rPr>
        <w:fldChar w:fldCharType="separate"/>
      </w:r>
      <w:r>
        <w:rPr>
          <w:noProof/>
        </w:rPr>
        <w:t>358</w:t>
      </w:r>
      <w:r>
        <w:rPr>
          <w:noProof/>
        </w:rPr>
        <w:fldChar w:fldCharType="end"/>
      </w:r>
    </w:p>
    <w:p w14:paraId="0F5C507E" w14:textId="1FEEA08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_Toc187256888 \h </w:instrText>
      </w:r>
      <w:r>
        <w:rPr>
          <w:noProof/>
        </w:rPr>
      </w:r>
      <w:r>
        <w:rPr>
          <w:noProof/>
        </w:rPr>
        <w:fldChar w:fldCharType="separate"/>
      </w:r>
      <w:r>
        <w:rPr>
          <w:noProof/>
        </w:rPr>
        <w:t>359</w:t>
      </w:r>
      <w:r>
        <w:rPr>
          <w:noProof/>
        </w:rPr>
        <w:fldChar w:fldCharType="end"/>
      </w:r>
    </w:p>
    <w:p w14:paraId="6388B67B" w14:textId="4CAED43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_Toc187256889 \h </w:instrText>
      </w:r>
      <w:r>
        <w:rPr>
          <w:noProof/>
        </w:rPr>
      </w:r>
      <w:r>
        <w:rPr>
          <w:noProof/>
        </w:rPr>
        <w:fldChar w:fldCharType="separate"/>
      </w:r>
      <w:r>
        <w:rPr>
          <w:noProof/>
        </w:rPr>
        <w:t>359</w:t>
      </w:r>
      <w:r>
        <w:rPr>
          <w:noProof/>
        </w:rPr>
        <w:fldChar w:fldCharType="end"/>
      </w:r>
    </w:p>
    <w:p w14:paraId="0ECD7C2E" w14:textId="585EF06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_Toc187256890 \h </w:instrText>
      </w:r>
      <w:r>
        <w:rPr>
          <w:noProof/>
        </w:rPr>
      </w:r>
      <w:r>
        <w:rPr>
          <w:noProof/>
        </w:rPr>
        <w:fldChar w:fldCharType="separate"/>
      </w:r>
      <w:r>
        <w:rPr>
          <w:noProof/>
        </w:rPr>
        <w:t>361</w:t>
      </w:r>
      <w:r>
        <w:rPr>
          <w:noProof/>
        </w:rPr>
        <w:fldChar w:fldCharType="end"/>
      </w:r>
    </w:p>
    <w:p w14:paraId="7C21AEF9" w14:textId="6B6A72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590342">
        <w:rPr>
          <w:rFonts w:eastAsia="Osaka"/>
          <w:noProof/>
        </w:rPr>
        <w:t>General</w:t>
      </w:r>
      <w:r>
        <w:rPr>
          <w:noProof/>
        </w:rPr>
        <w:tab/>
      </w:r>
      <w:r>
        <w:rPr>
          <w:noProof/>
        </w:rPr>
        <w:fldChar w:fldCharType="begin"/>
      </w:r>
      <w:r>
        <w:rPr>
          <w:noProof/>
        </w:rPr>
        <w:instrText xml:space="preserve"> PAGEREF _Toc187256891 \h </w:instrText>
      </w:r>
      <w:r>
        <w:rPr>
          <w:noProof/>
        </w:rPr>
      </w:r>
      <w:r>
        <w:rPr>
          <w:noProof/>
        </w:rPr>
        <w:fldChar w:fldCharType="separate"/>
      </w:r>
      <w:r>
        <w:rPr>
          <w:noProof/>
        </w:rPr>
        <w:t>361</w:t>
      </w:r>
      <w:r>
        <w:rPr>
          <w:noProof/>
        </w:rPr>
        <w:fldChar w:fldCharType="end"/>
      </w:r>
    </w:p>
    <w:p w14:paraId="3342847D" w14:textId="2B5757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_Toc187256892 \h </w:instrText>
      </w:r>
      <w:r>
        <w:rPr>
          <w:noProof/>
        </w:rPr>
      </w:r>
      <w:r>
        <w:rPr>
          <w:noProof/>
        </w:rPr>
        <w:fldChar w:fldCharType="separate"/>
      </w:r>
      <w:r>
        <w:rPr>
          <w:noProof/>
        </w:rPr>
        <w:t>361</w:t>
      </w:r>
      <w:r>
        <w:rPr>
          <w:noProof/>
        </w:rPr>
        <w:fldChar w:fldCharType="end"/>
      </w:r>
    </w:p>
    <w:p w14:paraId="19E176F8" w14:textId="5C97750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w:t>
      </w:r>
      <w:r>
        <w:rPr>
          <w:noProof/>
        </w:rPr>
        <w:tab/>
      </w:r>
      <w:r>
        <w:rPr>
          <w:noProof/>
        </w:rPr>
        <w:fldChar w:fldCharType="begin"/>
      </w:r>
      <w:r>
        <w:rPr>
          <w:noProof/>
        </w:rPr>
        <w:instrText xml:space="preserve"> PAGEREF _Toc187256893 \h </w:instrText>
      </w:r>
      <w:r>
        <w:rPr>
          <w:noProof/>
        </w:rPr>
      </w:r>
      <w:r>
        <w:rPr>
          <w:noProof/>
        </w:rPr>
        <w:fldChar w:fldCharType="separate"/>
      </w:r>
      <w:r>
        <w:rPr>
          <w:noProof/>
        </w:rPr>
        <w:t>362</w:t>
      </w:r>
      <w:r>
        <w:rPr>
          <w:noProof/>
        </w:rPr>
        <w:fldChar w:fldCharType="end"/>
      </w:r>
    </w:p>
    <w:p w14:paraId="799DCD79" w14:textId="04E0BFAA"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_Toc187256894 \h </w:instrText>
      </w:r>
      <w:r>
        <w:rPr>
          <w:noProof/>
        </w:rPr>
      </w:r>
      <w:r>
        <w:rPr>
          <w:noProof/>
        </w:rPr>
        <w:fldChar w:fldCharType="separate"/>
      </w:r>
      <w:r>
        <w:rPr>
          <w:noProof/>
        </w:rPr>
        <w:t>363</w:t>
      </w:r>
      <w:r>
        <w:rPr>
          <w:noProof/>
        </w:rPr>
        <w:fldChar w:fldCharType="end"/>
      </w:r>
    </w:p>
    <w:p w14:paraId="35E0A2CE" w14:textId="6672E3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_Toc187256895 \h </w:instrText>
      </w:r>
      <w:r>
        <w:rPr>
          <w:noProof/>
        </w:rPr>
      </w:r>
      <w:r>
        <w:rPr>
          <w:noProof/>
        </w:rPr>
        <w:fldChar w:fldCharType="separate"/>
      </w:r>
      <w:r>
        <w:rPr>
          <w:noProof/>
        </w:rPr>
        <w:t>363</w:t>
      </w:r>
      <w:r>
        <w:rPr>
          <w:noProof/>
        </w:rPr>
        <w:fldChar w:fldCharType="end"/>
      </w:r>
    </w:p>
    <w:p w14:paraId="05D27874" w14:textId="15D8A0F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_Toc187256896 \h </w:instrText>
      </w:r>
      <w:r>
        <w:rPr>
          <w:noProof/>
        </w:rPr>
      </w:r>
      <w:r>
        <w:rPr>
          <w:noProof/>
        </w:rPr>
        <w:fldChar w:fldCharType="separate"/>
      </w:r>
      <w:r>
        <w:rPr>
          <w:noProof/>
        </w:rPr>
        <w:t>363</w:t>
      </w:r>
      <w:r>
        <w:rPr>
          <w:noProof/>
        </w:rPr>
        <w:fldChar w:fldCharType="end"/>
      </w:r>
    </w:p>
    <w:p w14:paraId="7663B5C8" w14:textId="0FC7A33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_Toc187256897 \h </w:instrText>
      </w:r>
      <w:r>
        <w:rPr>
          <w:noProof/>
        </w:rPr>
      </w:r>
      <w:r>
        <w:rPr>
          <w:noProof/>
        </w:rPr>
        <w:fldChar w:fldCharType="separate"/>
      </w:r>
      <w:r>
        <w:rPr>
          <w:noProof/>
        </w:rPr>
        <w:t>364</w:t>
      </w:r>
      <w:r>
        <w:rPr>
          <w:noProof/>
        </w:rPr>
        <w:fldChar w:fldCharType="end"/>
      </w:r>
    </w:p>
    <w:p w14:paraId="6A41A9F9" w14:textId="0755DC6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_Toc187256898 \h </w:instrText>
      </w:r>
      <w:r>
        <w:rPr>
          <w:noProof/>
        </w:rPr>
      </w:r>
      <w:r>
        <w:rPr>
          <w:noProof/>
        </w:rPr>
        <w:fldChar w:fldCharType="separate"/>
      </w:r>
      <w:r>
        <w:rPr>
          <w:noProof/>
        </w:rPr>
        <w:t>365</w:t>
      </w:r>
      <w:r>
        <w:rPr>
          <w:noProof/>
        </w:rPr>
        <w:fldChar w:fldCharType="end"/>
      </w:r>
    </w:p>
    <w:p w14:paraId="74229A15" w14:textId="4FEB9F7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_Toc187256899 \h </w:instrText>
      </w:r>
      <w:r>
        <w:rPr>
          <w:noProof/>
        </w:rPr>
      </w:r>
      <w:r>
        <w:rPr>
          <w:noProof/>
        </w:rPr>
        <w:fldChar w:fldCharType="separate"/>
      </w:r>
      <w:r>
        <w:rPr>
          <w:noProof/>
        </w:rPr>
        <w:t>365</w:t>
      </w:r>
      <w:r>
        <w:rPr>
          <w:noProof/>
        </w:rPr>
        <w:fldChar w:fldCharType="end"/>
      </w:r>
    </w:p>
    <w:p w14:paraId="6E7E15A8" w14:textId="4B12B4F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_Toc187256900 \h </w:instrText>
      </w:r>
      <w:r>
        <w:rPr>
          <w:noProof/>
        </w:rPr>
      </w:r>
      <w:r>
        <w:rPr>
          <w:noProof/>
        </w:rPr>
        <w:fldChar w:fldCharType="separate"/>
      </w:r>
      <w:r>
        <w:rPr>
          <w:noProof/>
        </w:rPr>
        <w:t>365</w:t>
      </w:r>
      <w:r>
        <w:rPr>
          <w:noProof/>
        </w:rPr>
        <w:fldChar w:fldCharType="end"/>
      </w:r>
    </w:p>
    <w:p w14:paraId="7611BBF3" w14:textId="59E763A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_Toc187256901 \h </w:instrText>
      </w:r>
      <w:r>
        <w:rPr>
          <w:noProof/>
        </w:rPr>
      </w:r>
      <w:r>
        <w:rPr>
          <w:noProof/>
        </w:rPr>
        <w:fldChar w:fldCharType="separate"/>
      </w:r>
      <w:r>
        <w:rPr>
          <w:noProof/>
        </w:rPr>
        <w:t>367</w:t>
      </w:r>
      <w:r>
        <w:rPr>
          <w:noProof/>
        </w:rPr>
        <w:fldChar w:fldCharType="end"/>
      </w:r>
    </w:p>
    <w:p w14:paraId="4D2233CE" w14:textId="2164451A" w:rsidR="00080512" w:rsidRPr="00931575" w:rsidRDefault="001A24E1" w:rsidP="00782299">
      <w:r>
        <w:rPr>
          <w:sz w:val="22"/>
          <w:lang w:val="en-US"/>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46961837"/>
      <w:bookmarkStart w:id="35" w:name="_Toc187256202"/>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654E4F0" w14:textId="77777777" w:rsidR="00080512" w:rsidRPr="00931575" w:rsidRDefault="00080512" w:rsidP="00782299">
      <w:r w:rsidRPr="00931575">
        <w:t xml:space="preserve">This Technical </w:t>
      </w:r>
      <w:bookmarkStart w:id="36" w:name="spectype3"/>
      <w:r w:rsidRPr="00931575">
        <w:t>Specification</w:t>
      </w:r>
      <w:bookmarkEnd w:id="36"/>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0"/>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7" w:name="_Toc21099796"/>
      <w:bookmarkStart w:id="38" w:name="_Toc29809594"/>
      <w:r w:rsidRPr="00931575">
        <w:br w:type="page"/>
      </w:r>
      <w:bookmarkStart w:id="39" w:name="_Toc21102561"/>
      <w:bookmarkStart w:id="40" w:name="_Toc29810410"/>
      <w:bookmarkStart w:id="41" w:name="_Toc36635762"/>
      <w:bookmarkStart w:id="42" w:name="_Toc37272708"/>
      <w:bookmarkStart w:id="43" w:name="_Toc45885783"/>
      <w:bookmarkStart w:id="44" w:name="_Toc53182892"/>
      <w:bookmarkStart w:id="45" w:name="_Toc58915559"/>
      <w:bookmarkStart w:id="46" w:name="_Toc66700706"/>
      <w:bookmarkStart w:id="47" w:name="_Toc68696861"/>
      <w:bookmarkStart w:id="48" w:name="_Toc74927783"/>
      <w:bookmarkStart w:id="49" w:name="_Toc76114882"/>
      <w:bookmarkStart w:id="50" w:name="_Toc76544289"/>
      <w:bookmarkStart w:id="51" w:name="_Toc82541106"/>
      <w:bookmarkStart w:id="52" w:name="_Toc89951753"/>
      <w:bookmarkStart w:id="53" w:name="_Toc98766849"/>
      <w:bookmarkStart w:id="54" w:name="_Toc106202897"/>
      <w:bookmarkStart w:id="55" w:name="_Toc115187196"/>
      <w:bookmarkStart w:id="56" w:name="_Toc121993750"/>
      <w:bookmarkStart w:id="57" w:name="_Toc124152758"/>
      <w:bookmarkStart w:id="58" w:name="_Toc131538060"/>
      <w:bookmarkStart w:id="59" w:name="_Toc137391180"/>
      <w:bookmarkStart w:id="60" w:name="_Toc146961838"/>
      <w:bookmarkStart w:id="61" w:name="_Toc187256203"/>
      <w:bookmarkEnd w:id="37"/>
      <w:bookmarkEnd w:id="38"/>
      <w:r w:rsidR="00C45907" w:rsidRPr="00931575">
        <w:lastRenderedPageBreak/>
        <w:t>1</w:t>
      </w:r>
      <w:r w:rsidR="00C45907" w:rsidRPr="00931575">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66700707"/>
      <w:bookmarkStart w:id="70" w:name="_Toc68696862"/>
      <w:bookmarkStart w:id="71" w:name="_Toc74927784"/>
      <w:bookmarkStart w:id="72" w:name="_Toc76114883"/>
      <w:bookmarkStart w:id="73" w:name="_Toc76544290"/>
      <w:bookmarkStart w:id="74" w:name="_Toc82541107"/>
      <w:bookmarkStart w:id="75" w:name="_Toc89951754"/>
      <w:bookmarkStart w:id="76" w:name="_Toc98766850"/>
      <w:bookmarkStart w:id="77" w:name="_Toc106202898"/>
      <w:bookmarkStart w:id="78" w:name="_Toc115187197"/>
      <w:bookmarkStart w:id="79" w:name="_Toc121993751"/>
      <w:bookmarkStart w:id="80" w:name="_Toc124152759"/>
      <w:bookmarkStart w:id="81" w:name="_Toc131538061"/>
      <w:bookmarkStart w:id="82" w:name="_Toc137391181"/>
      <w:bookmarkStart w:id="83" w:name="_Toc146961839"/>
      <w:bookmarkStart w:id="84" w:name="_Toc187256204"/>
      <w:r w:rsidRPr="00931575">
        <w:t>2</w:t>
      </w:r>
      <w:r w:rsidRPr="00931575">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5" w:name="OLE_LINK1"/>
      <w:bookmarkStart w:id="86" w:name="OLE_LINK2"/>
      <w:bookmarkStart w:id="87" w:name="OLE_LINK3"/>
      <w:bookmarkStart w:id="8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5"/>
    <w:bookmarkEnd w:id="86"/>
    <w:bookmarkEnd w:id="87"/>
    <w:bookmarkEnd w:id="88"/>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2E30B71C" w:rsidR="00C45907" w:rsidRDefault="00710105" w:rsidP="00710105">
      <w:pPr>
        <w:pStyle w:val="EX"/>
        <w:rPr>
          <w:rFonts w:ascii="Roboto" w:hAnsi="Roboto"/>
          <w:b/>
          <w:bCs/>
          <w:color w:val="333333"/>
          <w:sz w:val="21"/>
          <w:szCs w:val="21"/>
          <w:shd w:val="clear" w:color="auto" w:fill="FFFFFF"/>
        </w:rPr>
      </w:pPr>
      <w:r>
        <w:t>[31]</w:t>
      </w:r>
      <w:r>
        <w:tab/>
      </w:r>
      <w:r w:rsidRPr="00B3294A">
        <w:rPr>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2CA146D2" w14:textId="77777777" w:rsidR="00710105" w:rsidRPr="00931575" w:rsidRDefault="00710105" w:rsidP="00710105">
      <w:pPr>
        <w:pStyle w:val="EX"/>
      </w:pPr>
    </w:p>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9" w:name="_Toc21102563"/>
      <w:bookmarkStart w:id="90" w:name="_Toc29810412"/>
      <w:bookmarkStart w:id="91" w:name="_Toc36635764"/>
      <w:bookmarkStart w:id="92" w:name="_Toc37272710"/>
      <w:bookmarkStart w:id="93" w:name="_Toc45885785"/>
      <w:bookmarkStart w:id="94" w:name="_Toc53182894"/>
      <w:bookmarkStart w:id="95" w:name="_Toc58915561"/>
      <w:bookmarkStart w:id="96" w:name="_Toc66700708"/>
      <w:bookmarkStart w:id="97" w:name="_Toc68696863"/>
      <w:bookmarkStart w:id="98" w:name="_Toc74927785"/>
      <w:bookmarkStart w:id="99" w:name="_Toc76114884"/>
      <w:bookmarkStart w:id="100" w:name="_Toc76544291"/>
      <w:bookmarkStart w:id="101" w:name="_Toc82541108"/>
      <w:bookmarkStart w:id="102" w:name="_Toc89951755"/>
      <w:bookmarkStart w:id="103" w:name="_Toc98766851"/>
      <w:bookmarkStart w:id="104" w:name="_Toc106202899"/>
      <w:bookmarkStart w:id="105" w:name="_Toc115187198"/>
      <w:bookmarkStart w:id="106" w:name="_Toc121993752"/>
      <w:bookmarkStart w:id="107" w:name="_Toc124152760"/>
      <w:bookmarkStart w:id="108" w:name="_Toc131538062"/>
      <w:bookmarkStart w:id="109" w:name="_Toc137391182"/>
      <w:bookmarkStart w:id="110" w:name="_Toc146961840"/>
      <w:bookmarkStart w:id="111" w:name="_Toc187256205"/>
      <w:r w:rsidRPr="00931575">
        <w:lastRenderedPageBreak/>
        <w:t>3</w:t>
      </w:r>
      <w:r w:rsidRPr="00931575">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59C2E2" w14:textId="77777777" w:rsidR="00C45907" w:rsidRPr="00931575" w:rsidRDefault="00C45907" w:rsidP="00C45907">
      <w:pPr>
        <w:pStyle w:val="Heading2"/>
      </w:pPr>
      <w:bookmarkStart w:id="112" w:name="_Toc21102564"/>
      <w:bookmarkStart w:id="113" w:name="_Toc29810413"/>
      <w:bookmarkStart w:id="114" w:name="_Toc36635765"/>
      <w:bookmarkStart w:id="115" w:name="_Toc37272711"/>
      <w:bookmarkStart w:id="116" w:name="_Toc45885786"/>
      <w:bookmarkStart w:id="117" w:name="_Toc53182895"/>
      <w:bookmarkStart w:id="118" w:name="_Toc58915562"/>
      <w:bookmarkStart w:id="119" w:name="_Toc66700709"/>
      <w:bookmarkStart w:id="120" w:name="_Toc68696864"/>
      <w:bookmarkStart w:id="121" w:name="_Toc74927786"/>
      <w:bookmarkStart w:id="122" w:name="_Toc76114885"/>
      <w:bookmarkStart w:id="123" w:name="_Toc76544292"/>
      <w:bookmarkStart w:id="124" w:name="_Toc82541109"/>
      <w:bookmarkStart w:id="125" w:name="_Toc89951756"/>
      <w:bookmarkStart w:id="126" w:name="_Toc98766852"/>
      <w:bookmarkStart w:id="127" w:name="_Toc106202900"/>
      <w:bookmarkStart w:id="128" w:name="_Toc115187199"/>
      <w:bookmarkStart w:id="129" w:name="_Toc121993753"/>
      <w:bookmarkStart w:id="130" w:name="_Toc124152761"/>
      <w:bookmarkStart w:id="131" w:name="_Toc131538063"/>
      <w:bookmarkStart w:id="132" w:name="_Toc137391183"/>
      <w:bookmarkStart w:id="133" w:name="_Toc146961841"/>
      <w:bookmarkStart w:id="134" w:name="_Toc187256206"/>
      <w:r w:rsidRPr="00931575">
        <w:t>3.1</w:t>
      </w:r>
      <w:r w:rsidRPr="00931575">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3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5"/>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3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6"/>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37" w:name="_Toc21102565"/>
      <w:bookmarkStart w:id="138" w:name="_Toc29810414"/>
      <w:bookmarkStart w:id="139" w:name="_Toc36635766"/>
      <w:bookmarkStart w:id="140" w:name="_Toc37272712"/>
      <w:bookmarkStart w:id="141" w:name="_Toc45885787"/>
      <w:bookmarkStart w:id="142" w:name="_Toc53182896"/>
      <w:bookmarkStart w:id="143" w:name="_Toc58915563"/>
      <w:bookmarkStart w:id="144" w:name="_Toc66700710"/>
      <w:bookmarkStart w:id="145" w:name="_Toc68696865"/>
      <w:bookmarkStart w:id="146" w:name="_Toc74927787"/>
      <w:bookmarkStart w:id="147" w:name="_Toc76114886"/>
      <w:bookmarkStart w:id="148" w:name="_Toc76544293"/>
      <w:bookmarkStart w:id="149" w:name="_Toc82541110"/>
      <w:bookmarkStart w:id="150" w:name="_Toc89951757"/>
      <w:bookmarkStart w:id="151" w:name="_Toc98766853"/>
      <w:bookmarkStart w:id="152" w:name="_Toc106202901"/>
      <w:bookmarkStart w:id="153" w:name="_Toc115187200"/>
      <w:bookmarkStart w:id="154" w:name="_Toc121993754"/>
      <w:bookmarkStart w:id="155" w:name="_Toc124152762"/>
      <w:bookmarkStart w:id="156" w:name="_Toc131538064"/>
      <w:bookmarkStart w:id="157" w:name="_Toc137391184"/>
      <w:bookmarkStart w:id="158" w:name="_Toc146961842"/>
      <w:bookmarkStart w:id="159" w:name="_Toc187256207"/>
      <w:r w:rsidRPr="00931575">
        <w:t>3.2</w:t>
      </w:r>
      <w:r w:rsidRPr="00931575">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60" w:name="_Toc21102566"/>
      <w:bookmarkStart w:id="161" w:name="_Toc29810415"/>
      <w:bookmarkStart w:id="162" w:name="_Toc36635767"/>
      <w:bookmarkStart w:id="163" w:name="_Toc37272713"/>
      <w:bookmarkStart w:id="164" w:name="_Toc45885788"/>
      <w:bookmarkStart w:id="165" w:name="_Toc53182897"/>
      <w:bookmarkStart w:id="166" w:name="_Toc58915564"/>
      <w:bookmarkStart w:id="167" w:name="_Toc66700711"/>
      <w:bookmarkStart w:id="168" w:name="_Toc68696866"/>
      <w:bookmarkStart w:id="169" w:name="_Toc74927788"/>
      <w:bookmarkStart w:id="170" w:name="_Toc76114887"/>
      <w:bookmarkStart w:id="171" w:name="_Toc76544294"/>
      <w:bookmarkStart w:id="172" w:name="_Toc82541111"/>
      <w:bookmarkStart w:id="173" w:name="_Toc89951758"/>
      <w:bookmarkStart w:id="174" w:name="_Toc98766854"/>
      <w:bookmarkStart w:id="175" w:name="_Toc106202902"/>
      <w:bookmarkStart w:id="176" w:name="_Toc115187201"/>
      <w:bookmarkStart w:id="177" w:name="_Toc121993755"/>
      <w:bookmarkStart w:id="178" w:name="_Toc124152763"/>
      <w:bookmarkStart w:id="179" w:name="_Toc131538065"/>
      <w:bookmarkStart w:id="180" w:name="_Toc137391185"/>
      <w:bookmarkStart w:id="181" w:name="_Toc146961843"/>
      <w:bookmarkStart w:id="182" w:name="_Toc187256208"/>
      <w:r w:rsidRPr="00931575">
        <w:t>3.3</w:t>
      </w:r>
      <w:r w:rsidRPr="00931575">
        <w:tab/>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83" w:name="OLE_LINK20"/>
      <w:r w:rsidRPr="00931575">
        <w:t>CP-OFDM</w:t>
      </w:r>
      <w:r w:rsidRPr="00931575">
        <w:tab/>
        <w:t>Cyclic Prefix-OFD</w:t>
      </w:r>
      <w:bookmarkEnd w:id="183"/>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84"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84"/>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85"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85"/>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86" w:name="OLE_LINK9"/>
      <w:r w:rsidRPr="00931575">
        <w:t>R</w:t>
      </w:r>
      <w:r w:rsidRPr="00931575">
        <w:rPr>
          <w:rFonts w:hint="eastAsia"/>
        </w:rPr>
        <w:t>V</w:t>
      </w:r>
      <w:r w:rsidRPr="00931575">
        <w:tab/>
        <w:t>R</w:t>
      </w:r>
      <w:r w:rsidRPr="00931575">
        <w:rPr>
          <w:rFonts w:hint="eastAsia"/>
        </w:rPr>
        <w:t>edundancy Version</w:t>
      </w:r>
    </w:p>
    <w:bookmarkEnd w:id="186"/>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87" w:name="OLE_LINK28"/>
      <w:bookmarkStart w:id="188"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87"/>
      <w:r w:rsidRPr="00931575">
        <w:rPr>
          <w:rFonts w:eastAsia="SimSun" w:hint="eastAsia"/>
        </w:rPr>
        <w:t>e</w:t>
      </w:r>
    </w:p>
    <w:bookmarkEnd w:id="188"/>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89"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89"/>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90" w:name="_Toc21102567"/>
      <w:bookmarkStart w:id="191" w:name="_Toc29810416"/>
      <w:bookmarkStart w:id="192" w:name="_Toc36635768"/>
      <w:bookmarkStart w:id="193" w:name="_Toc37272714"/>
      <w:bookmarkStart w:id="194" w:name="_Toc45885789"/>
      <w:bookmarkStart w:id="195" w:name="_Toc53182898"/>
      <w:bookmarkStart w:id="196" w:name="_Toc58915565"/>
      <w:bookmarkStart w:id="197" w:name="_Toc66700712"/>
      <w:bookmarkStart w:id="198" w:name="_Toc68696867"/>
      <w:bookmarkStart w:id="199" w:name="_Toc74927789"/>
      <w:bookmarkStart w:id="200" w:name="_Toc76114888"/>
      <w:bookmarkStart w:id="201" w:name="_Toc76544295"/>
      <w:bookmarkStart w:id="202" w:name="_Toc82541112"/>
      <w:bookmarkStart w:id="203" w:name="_Toc89951759"/>
      <w:bookmarkStart w:id="204" w:name="_Toc98766855"/>
      <w:bookmarkStart w:id="205" w:name="_Toc106202903"/>
      <w:bookmarkStart w:id="206" w:name="_Toc115187202"/>
      <w:bookmarkStart w:id="207" w:name="_Toc121993756"/>
      <w:bookmarkStart w:id="208" w:name="_Toc124152764"/>
      <w:bookmarkStart w:id="209" w:name="_Toc131538066"/>
      <w:bookmarkStart w:id="210" w:name="_Toc137391186"/>
      <w:bookmarkStart w:id="211" w:name="_Toc146961844"/>
      <w:bookmarkStart w:id="212" w:name="_Toc187256209"/>
      <w:r w:rsidRPr="00931575">
        <w:lastRenderedPageBreak/>
        <w:t>4</w:t>
      </w:r>
      <w:r w:rsidRPr="00931575">
        <w:tab/>
        <w:t>General radiated test conditions and declarations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B674BDB" w14:textId="77777777" w:rsidR="00C45907" w:rsidRPr="00931575" w:rsidRDefault="00C45907" w:rsidP="00C45907">
      <w:pPr>
        <w:pStyle w:val="Heading2"/>
      </w:pPr>
      <w:bookmarkStart w:id="213" w:name="_Toc21102568"/>
      <w:bookmarkStart w:id="214" w:name="_Toc29810417"/>
      <w:bookmarkStart w:id="215" w:name="_Toc36635769"/>
      <w:bookmarkStart w:id="216" w:name="_Toc37272715"/>
      <w:bookmarkStart w:id="217" w:name="_Toc45885790"/>
      <w:bookmarkStart w:id="218" w:name="_Toc53182899"/>
      <w:bookmarkStart w:id="219" w:name="_Toc58915566"/>
      <w:bookmarkStart w:id="220" w:name="_Toc66700713"/>
      <w:bookmarkStart w:id="221" w:name="_Toc68696868"/>
      <w:bookmarkStart w:id="222" w:name="_Toc74927790"/>
      <w:bookmarkStart w:id="223" w:name="_Toc76114889"/>
      <w:bookmarkStart w:id="224" w:name="_Toc76544296"/>
      <w:bookmarkStart w:id="225" w:name="_Toc82541113"/>
      <w:bookmarkStart w:id="226" w:name="_Toc89951760"/>
      <w:bookmarkStart w:id="227" w:name="_Toc98766856"/>
      <w:bookmarkStart w:id="228" w:name="_Toc106202904"/>
      <w:bookmarkStart w:id="229" w:name="_Toc115187203"/>
      <w:bookmarkStart w:id="230" w:name="_Toc121993757"/>
      <w:bookmarkStart w:id="231" w:name="_Toc124152765"/>
      <w:bookmarkStart w:id="232" w:name="_Toc131538067"/>
      <w:bookmarkStart w:id="233" w:name="_Toc137391187"/>
      <w:bookmarkStart w:id="234" w:name="_Toc146961845"/>
      <w:bookmarkStart w:id="235" w:name="_Toc187256210"/>
      <w:r w:rsidRPr="00931575">
        <w:t>4.1</w:t>
      </w:r>
      <w:r w:rsidRPr="00931575">
        <w:tab/>
        <w:t>Measurement uncertainties and test requirements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4D5F4E2" w14:textId="77777777" w:rsidR="00C45907" w:rsidRPr="00931575" w:rsidRDefault="00C45907" w:rsidP="00C45907">
      <w:pPr>
        <w:pStyle w:val="Heading3"/>
      </w:pPr>
      <w:bookmarkStart w:id="236" w:name="_Toc21102569"/>
      <w:bookmarkStart w:id="237" w:name="_Toc29810418"/>
      <w:bookmarkStart w:id="238" w:name="_Toc36635770"/>
      <w:bookmarkStart w:id="239" w:name="_Toc37272716"/>
      <w:bookmarkStart w:id="240" w:name="_Toc45885791"/>
      <w:bookmarkStart w:id="241" w:name="_Toc53182900"/>
      <w:bookmarkStart w:id="242" w:name="_Toc58915567"/>
      <w:bookmarkStart w:id="243" w:name="_Toc66700714"/>
      <w:bookmarkStart w:id="244" w:name="_Toc68696869"/>
      <w:bookmarkStart w:id="245" w:name="_Toc74927791"/>
      <w:bookmarkStart w:id="246" w:name="_Toc76114890"/>
      <w:bookmarkStart w:id="247" w:name="_Toc76544297"/>
      <w:bookmarkStart w:id="248" w:name="_Toc82541114"/>
      <w:bookmarkStart w:id="249" w:name="_Toc89951761"/>
      <w:bookmarkStart w:id="250" w:name="_Toc98766857"/>
      <w:bookmarkStart w:id="251" w:name="_Toc106202905"/>
      <w:bookmarkStart w:id="252" w:name="_Toc115187204"/>
      <w:bookmarkStart w:id="253" w:name="_Toc121993758"/>
      <w:bookmarkStart w:id="254" w:name="_Toc124152766"/>
      <w:bookmarkStart w:id="255" w:name="_Toc131538068"/>
      <w:bookmarkStart w:id="256" w:name="_Toc137391188"/>
      <w:bookmarkStart w:id="257" w:name="_Toc146961846"/>
      <w:bookmarkStart w:id="258" w:name="_Toc187256211"/>
      <w:r w:rsidRPr="00931575">
        <w:t>4.1.1</w:t>
      </w:r>
      <w:r w:rsidRPr="00931575">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59" w:name="_Toc21102570"/>
      <w:bookmarkStart w:id="260" w:name="_Toc29810419"/>
      <w:bookmarkStart w:id="261" w:name="_Toc36635771"/>
      <w:bookmarkStart w:id="262" w:name="_Toc37272717"/>
      <w:bookmarkStart w:id="263" w:name="_Toc45885792"/>
      <w:bookmarkStart w:id="264" w:name="_Toc53182901"/>
      <w:bookmarkStart w:id="265" w:name="_Toc58915568"/>
      <w:bookmarkStart w:id="266" w:name="_Toc66700715"/>
      <w:bookmarkStart w:id="267" w:name="_Toc68696870"/>
      <w:bookmarkStart w:id="268" w:name="_Toc74927792"/>
      <w:bookmarkStart w:id="269" w:name="_Toc76114891"/>
      <w:bookmarkStart w:id="270" w:name="_Toc76544298"/>
      <w:bookmarkStart w:id="271" w:name="_Toc82541115"/>
      <w:bookmarkStart w:id="272" w:name="_Toc89951762"/>
      <w:bookmarkStart w:id="273" w:name="_Toc98766858"/>
      <w:bookmarkStart w:id="274" w:name="_Toc106202906"/>
      <w:bookmarkStart w:id="275" w:name="_Toc115187205"/>
      <w:bookmarkStart w:id="276" w:name="_Toc121993759"/>
      <w:bookmarkStart w:id="277" w:name="_Toc124152767"/>
      <w:bookmarkStart w:id="278" w:name="_Toc131538069"/>
      <w:bookmarkStart w:id="279" w:name="_Toc137391189"/>
      <w:bookmarkStart w:id="280" w:name="_Toc146961847"/>
      <w:bookmarkStart w:id="281" w:name="_Toc187256212"/>
      <w:r w:rsidRPr="00931575">
        <w:t>4.1.2</w:t>
      </w:r>
      <w:r w:rsidRPr="00931575">
        <w:tab/>
        <w:t>Acceptable uncertainty of OTA Test System</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0B4A3ED" w14:textId="77777777" w:rsidR="00C45907" w:rsidRPr="00931575" w:rsidRDefault="00C45907" w:rsidP="00C45907">
      <w:pPr>
        <w:pStyle w:val="Heading4"/>
      </w:pPr>
      <w:bookmarkStart w:id="282" w:name="_Toc21102571"/>
      <w:bookmarkStart w:id="283" w:name="_Toc29810420"/>
      <w:bookmarkStart w:id="284" w:name="_Toc36635772"/>
      <w:bookmarkStart w:id="285" w:name="_Toc37272718"/>
      <w:bookmarkStart w:id="286" w:name="_Toc45885793"/>
      <w:bookmarkStart w:id="287" w:name="_Toc53182902"/>
      <w:bookmarkStart w:id="288" w:name="_Toc58915569"/>
      <w:bookmarkStart w:id="289" w:name="_Toc66700716"/>
      <w:bookmarkStart w:id="290" w:name="_Toc68696871"/>
      <w:bookmarkStart w:id="291" w:name="_Toc74927793"/>
      <w:bookmarkStart w:id="292" w:name="_Toc76114892"/>
      <w:bookmarkStart w:id="293" w:name="_Toc76544299"/>
      <w:bookmarkStart w:id="294" w:name="_Toc82541116"/>
      <w:bookmarkStart w:id="295" w:name="_Toc89951763"/>
      <w:bookmarkStart w:id="296" w:name="_Toc98766859"/>
      <w:bookmarkStart w:id="297" w:name="_Toc106202907"/>
      <w:bookmarkStart w:id="298" w:name="_Toc115187206"/>
      <w:bookmarkStart w:id="299" w:name="_Toc121993760"/>
      <w:bookmarkStart w:id="300" w:name="_Toc124152768"/>
      <w:bookmarkStart w:id="301" w:name="_Toc131538070"/>
      <w:bookmarkStart w:id="302" w:name="_Toc137391190"/>
      <w:bookmarkStart w:id="303" w:name="_Toc146961848"/>
      <w:bookmarkStart w:id="304" w:name="_Toc187256213"/>
      <w:r w:rsidRPr="00931575">
        <w:t>4.1.2.1</w:t>
      </w:r>
      <w:r w:rsidRPr="00931575">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05" w:name="_Toc21102572"/>
      <w:bookmarkStart w:id="306" w:name="_Toc29810421"/>
      <w:bookmarkStart w:id="307" w:name="_Toc36635773"/>
      <w:bookmarkStart w:id="308" w:name="_Toc37272719"/>
      <w:bookmarkStart w:id="309" w:name="_Toc45885794"/>
      <w:bookmarkStart w:id="310" w:name="_Toc53182903"/>
      <w:bookmarkStart w:id="311" w:name="_Toc58915570"/>
      <w:bookmarkStart w:id="312" w:name="_Toc66700717"/>
      <w:bookmarkStart w:id="313" w:name="_Toc68696872"/>
      <w:bookmarkStart w:id="314" w:name="_Toc74927794"/>
      <w:bookmarkStart w:id="315" w:name="_Toc76114893"/>
      <w:bookmarkStart w:id="316" w:name="_Toc76544300"/>
      <w:bookmarkStart w:id="317" w:name="_Toc82541117"/>
      <w:bookmarkStart w:id="318" w:name="_Toc89951764"/>
      <w:bookmarkStart w:id="319" w:name="_Toc98766860"/>
      <w:bookmarkStart w:id="320" w:name="_Toc106202908"/>
      <w:bookmarkStart w:id="321" w:name="_Toc115187207"/>
      <w:bookmarkStart w:id="322" w:name="_Toc121993761"/>
      <w:bookmarkStart w:id="323" w:name="_Toc124152769"/>
      <w:bookmarkStart w:id="324" w:name="_Toc131538071"/>
      <w:bookmarkStart w:id="325" w:name="_Toc137391191"/>
      <w:bookmarkStart w:id="326" w:name="_Toc146961849"/>
      <w:bookmarkStart w:id="327" w:name="_Toc187256214"/>
      <w:r w:rsidRPr="00931575">
        <w:rPr>
          <w:lang w:eastAsia="sv-SE"/>
        </w:rPr>
        <w:lastRenderedPageBreak/>
        <w:t>4.1.2.2</w:t>
      </w:r>
      <w:r w:rsidRPr="00931575">
        <w:rPr>
          <w:lang w:eastAsia="sv-SE"/>
        </w:rPr>
        <w:tab/>
        <w:t>Measurement of transmitter</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28" w:name="_Toc21102573"/>
      <w:bookmarkStart w:id="329" w:name="_Toc29810422"/>
      <w:bookmarkStart w:id="330" w:name="_Toc36635774"/>
      <w:bookmarkStart w:id="331" w:name="_Toc37272720"/>
      <w:bookmarkStart w:id="332" w:name="_Toc45885795"/>
      <w:bookmarkStart w:id="333"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180819"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34" w:name="_Toc58915571"/>
      <w:bookmarkStart w:id="335" w:name="_Toc66700718"/>
      <w:bookmarkStart w:id="336" w:name="_Toc68696873"/>
      <w:bookmarkStart w:id="337" w:name="_Toc74927795"/>
      <w:bookmarkStart w:id="338" w:name="_Toc76114894"/>
      <w:bookmarkStart w:id="339" w:name="_Toc76544301"/>
      <w:bookmarkStart w:id="340" w:name="_Toc82541118"/>
      <w:bookmarkStart w:id="341" w:name="_Toc89951765"/>
      <w:bookmarkStart w:id="342" w:name="_Toc98766861"/>
      <w:bookmarkStart w:id="343" w:name="_Toc106202909"/>
      <w:bookmarkStart w:id="344" w:name="_Toc115187208"/>
      <w:bookmarkStart w:id="345" w:name="_Toc121993762"/>
      <w:bookmarkStart w:id="346" w:name="_Toc124152770"/>
      <w:bookmarkStart w:id="347" w:name="_Toc131538072"/>
      <w:bookmarkStart w:id="348" w:name="_Toc137391192"/>
      <w:bookmarkStart w:id="349" w:name="_Toc146961850"/>
      <w:bookmarkStart w:id="350" w:name="_Toc187256215"/>
      <w:r w:rsidRPr="00931575">
        <w:rPr>
          <w:lang w:eastAsia="sv-SE"/>
        </w:rPr>
        <w:t>4.1.</w:t>
      </w:r>
      <w:r w:rsidRPr="00931575">
        <w:t>2.3</w:t>
      </w:r>
      <w:r w:rsidRPr="00931575">
        <w:rPr>
          <w:lang w:eastAsia="sv-SE"/>
        </w:rPr>
        <w:tab/>
        <w:t xml:space="preserve">Measurement of </w:t>
      </w:r>
      <w:r w:rsidRPr="00931575">
        <w:t>receiver</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180819"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51" w:name="_Toc21102574"/>
      <w:bookmarkStart w:id="352" w:name="_Toc29810423"/>
      <w:bookmarkStart w:id="353" w:name="_Toc36635775"/>
      <w:bookmarkStart w:id="354" w:name="_Toc37272721"/>
      <w:bookmarkStart w:id="355" w:name="_Toc45885796"/>
      <w:bookmarkStart w:id="356" w:name="_Toc53182905"/>
      <w:r w:rsidRPr="00931575">
        <w:lastRenderedPageBreak/>
        <w:t xml:space="preserve">Table 4.1.2.3-2: </w:t>
      </w:r>
      <w:bookmarkStart w:id="35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57"/>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58" w:name="_Toc58915572"/>
      <w:bookmarkStart w:id="359" w:name="_Toc66700719"/>
      <w:bookmarkStart w:id="360" w:name="_Toc68696874"/>
      <w:bookmarkStart w:id="361" w:name="_Toc74927796"/>
      <w:bookmarkStart w:id="362" w:name="_Toc76114895"/>
      <w:bookmarkStart w:id="363" w:name="_Toc76544302"/>
      <w:bookmarkStart w:id="364" w:name="_Toc82541119"/>
      <w:bookmarkStart w:id="365" w:name="_Toc89951766"/>
      <w:bookmarkStart w:id="366" w:name="_Toc98766862"/>
      <w:bookmarkStart w:id="367" w:name="_Toc106202910"/>
      <w:bookmarkStart w:id="368" w:name="_Toc115187209"/>
      <w:bookmarkStart w:id="369" w:name="_Toc121993763"/>
      <w:bookmarkStart w:id="370" w:name="_Toc124152771"/>
      <w:bookmarkStart w:id="371" w:name="_Toc131538073"/>
      <w:bookmarkStart w:id="372" w:name="_Toc137391193"/>
      <w:bookmarkStart w:id="373" w:name="_Toc146961851"/>
      <w:bookmarkStart w:id="374" w:name="_Toc187256216"/>
      <w:r w:rsidRPr="00931575">
        <w:rPr>
          <w:lang w:eastAsia="sv-SE"/>
        </w:rPr>
        <w:t>4.1.</w:t>
      </w:r>
      <w:r w:rsidRPr="00931575">
        <w:t>2.4</w:t>
      </w:r>
      <w:r w:rsidRPr="00931575">
        <w:rPr>
          <w:lang w:eastAsia="sv-SE"/>
        </w:rPr>
        <w:tab/>
        <w:t xml:space="preserve">Measurement of </w:t>
      </w:r>
      <w:r w:rsidRPr="00931575">
        <w:t>performance requirement</w:t>
      </w:r>
      <w:bookmarkEnd w:id="351"/>
      <w:bookmarkEnd w:id="352"/>
      <w:bookmarkEnd w:id="353"/>
      <w:bookmarkEnd w:id="354"/>
      <w:bookmarkEnd w:id="355"/>
      <w:bookmarkEnd w:id="35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75" w:name="_Toc21102575"/>
      <w:bookmarkStart w:id="376" w:name="_Toc29810424"/>
      <w:bookmarkStart w:id="377" w:name="_Toc36635776"/>
      <w:bookmarkStart w:id="378" w:name="_Toc37272722"/>
      <w:bookmarkStart w:id="379" w:name="_Toc45885797"/>
      <w:bookmarkStart w:id="380" w:name="_Toc53182906"/>
      <w:bookmarkStart w:id="381" w:name="_Toc58915573"/>
      <w:bookmarkStart w:id="382" w:name="_Toc66700720"/>
      <w:bookmarkStart w:id="383" w:name="_Toc68696875"/>
      <w:bookmarkStart w:id="384" w:name="_Toc74927797"/>
      <w:bookmarkStart w:id="385" w:name="_Toc76114896"/>
      <w:bookmarkStart w:id="386" w:name="_Toc76544303"/>
      <w:bookmarkStart w:id="387" w:name="_Toc82541120"/>
      <w:bookmarkStart w:id="388" w:name="_Toc89951767"/>
      <w:bookmarkStart w:id="389" w:name="_Toc98766863"/>
      <w:bookmarkStart w:id="390" w:name="_Toc106202911"/>
      <w:bookmarkStart w:id="391" w:name="_Toc115187210"/>
      <w:bookmarkStart w:id="392" w:name="_Toc121993764"/>
      <w:bookmarkStart w:id="393" w:name="_Toc124152772"/>
      <w:bookmarkStart w:id="394" w:name="_Toc131538074"/>
      <w:bookmarkStart w:id="395" w:name="_Toc137391194"/>
      <w:bookmarkStart w:id="396" w:name="_Toc146961852"/>
      <w:bookmarkStart w:id="397" w:name="_Toc187256217"/>
      <w:r w:rsidRPr="00931575">
        <w:rPr>
          <w:lang w:eastAsia="sv-SE"/>
        </w:rPr>
        <w:t>4.1.</w:t>
      </w:r>
      <w:r w:rsidRPr="00931575">
        <w:t>3</w:t>
      </w:r>
      <w:r w:rsidRPr="00931575">
        <w:rPr>
          <w:lang w:eastAsia="sv-SE"/>
        </w:rPr>
        <w:tab/>
        <w:t>Interpretation of measurement results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98" w:name="_Toc21102576"/>
      <w:bookmarkStart w:id="399" w:name="_Toc29810425"/>
      <w:bookmarkStart w:id="400" w:name="_Toc36635777"/>
      <w:bookmarkStart w:id="401" w:name="_Toc37272723"/>
      <w:bookmarkStart w:id="402" w:name="_Toc45885798"/>
      <w:bookmarkStart w:id="403" w:name="_Toc53182907"/>
      <w:bookmarkStart w:id="404" w:name="_Toc58915574"/>
      <w:bookmarkStart w:id="405" w:name="_Toc66700721"/>
      <w:bookmarkStart w:id="406" w:name="_Toc68696876"/>
      <w:bookmarkStart w:id="407" w:name="_Toc74927798"/>
      <w:bookmarkStart w:id="408" w:name="_Toc76114897"/>
      <w:bookmarkStart w:id="409" w:name="_Toc76544304"/>
      <w:bookmarkStart w:id="410" w:name="_Toc82541121"/>
      <w:bookmarkStart w:id="411" w:name="_Toc89951768"/>
      <w:bookmarkStart w:id="412" w:name="_Toc98766864"/>
      <w:bookmarkStart w:id="413" w:name="_Toc106202912"/>
      <w:bookmarkStart w:id="414" w:name="_Toc115187211"/>
      <w:bookmarkStart w:id="415" w:name="_Toc121993765"/>
      <w:bookmarkStart w:id="416" w:name="_Toc124152773"/>
      <w:bookmarkStart w:id="417" w:name="_Toc131538075"/>
      <w:bookmarkStart w:id="418" w:name="_Toc137391195"/>
      <w:bookmarkStart w:id="419" w:name="_Toc146961853"/>
      <w:bookmarkStart w:id="420" w:name="_Toc187256218"/>
      <w:r w:rsidRPr="00931575">
        <w:t>4.2</w:t>
      </w:r>
      <w:r w:rsidRPr="00931575">
        <w:tab/>
        <w:t>Radiated requirement reference points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21" w:name="_Toc21102577"/>
      <w:bookmarkStart w:id="422" w:name="_Toc29810426"/>
      <w:bookmarkStart w:id="423" w:name="_Toc36635778"/>
      <w:bookmarkStart w:id="424" w:name="_Toc37272724"/>
      <w:bookmarkStart w:id="425" w:name="_Toc45885799"/>
      <w:bookmarkStart w:id="426" w:name="_Toc53182908"/>
      <w:bookmarkStart w:id="427" w:name="_Toc58915575"/>
      <w:bookmarkStart w:id="428" w:name="_Toc66700722"/>
      <w:bookmarkStart w:id="429" w:name="_Toc68696877"/>
      <w:bookmarkStart w:id="430" w:name="_Toc74927799"/>
      <w:bookmarkStart w:id="431" w:name="_Toc76114898"/>
      <w:bookmarkStart w:id="432" w:name="_Toc76544305"/>
      <w:bookmarkStart w:id="433" w:name="_Toc82541122"/>
      <w:bookmarkStart w:id="434" w:name="_Toc89951769"/>
      <w:bookmarkStart w:id="435" w:name="_Toc98766865"/>
      <w:bookmarkStart w:id="436" w:name="_Toc106202913"/>
      <w:bookmarkStart w:id="437" w:name="_Toc115187212"/>
      <w:bookmarkStart w:id="438" w:name="_Toc121993766"/>
      <w:bookmarkStart w:id="439" w:name="_Toc124152774"/>
      <w:bookmarkStart w:id="440" w:name="_Toc131538076"/>
      <w:bookmarkStart w:id="441" w:name="_Toc137391196"/>
      <w:bookmarkStart w:id="442" w:name="_Toc146961854"/>
      <w:bookmarkStart w:id="443" w:name="_Toc187256219"/>
      <w:r w:rsidRPr="00931575">
        <w:rPr>
          <w:snapToGrid w:val="0"/>
        </w:rPr>
        <w:lastRenderedPageBreak/>
        <w:t>4.3</w:t>
      </w:r>
      <w:r w:rsidRPr="00931575">
        <w:rPr>
          <w:snapToGrid w:val="0"/>
        </w:rPr>
        <w:tab/>
      </w:r>
      <w:r w:rsidRPr="00931575">
        <w:rPr>
          <w:rFonts w:hint="eastAsia"/>
          <w:lang w:eastAsia="zh-CN"/>
        </w:rPr>
        <w:t>Base station classes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44" w:name="_Toc21102578"/>
      <w:bookmarkStart w:id="445" w:name="_Toc29810427"/>
      <w:bookmarkStart w:id="446" w:name="_Toc36635779"/>
      <w:bookmarkStart w:id="447" w:name="_Toc37272725"/>
      <w:bookmarkStart w:id="448" w:name="_Toc45885800"/>
      <w:bookmarkStart w:id="449" w:name="_Toc53182909"/>
      <w:bookmarkStart w:id="450" w:name="_Toc58915576"/>
      <w:bookmarkStart w:id="451" w:name="_Toc66700723"/>
      <w:bookmarkStart w:id="452" w:name="_Toc68696878"/>
      <w:bookmarkStart w:id="453" w:name="_Toc74927800"/>
      <w:bookmarkStart w:id="454" w:name="_Toc76114899"/>
      <w:bookmarkStart w:id="455" w:name="_Toc76544306"/>
      <w:bookmarkStart w:id="456" w:name="_Toc82541123"/>
      <w:bookmarkStart w:id="457" w:name="_Toc89951770"/>
      <w:bookmarkStart w:id="458" w:name="_Toc98766866"/>
      <w:bookmarkStart w:id="459" w:name="_Toc106202914"/>
      <w:bookmarkStart w:id="460" w:name="_Toc115187213"/>
      <w:bookmarkStart w:id="461" w:name="_Toc121993767"/>
      <w:bookmarkStart w:id="462" w:name="_Toc124152775"/>
      <w:bookmarkStart w:id="463" w:name="_Toc131538077"/>
      <w:bookmarkStart w:id="464" w:name="_Toc137391197"/>
      <w:bookmarkStart w:id="465" w:name="_Toc146961855"/>
      <w:bookmarkStart w:id="466" w:name="_Toc187256220"/>
      <w:r w:rsidRPr="00931575">
        <w:rPr>
          <w:lang w:eastAsia="zh-CN"/>
        </w:rPr>
        <w:t>4.4</w:t>
      </w:r>
      <w:r w:rsidRPr="00931575">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67" w:name="_Toc21102579"/>
      <w:bookmarkStart w:id="468" w:name="_Toc29810428"/>
      <w:bookmarkStart w:id="469" w:name="_Toc36635780"/>
      <w:bookmarkStart w:id="470" w:name="_Toc37272726"/>
      <w:bookmarkStart w:id="471" w:name="_Toc45885801"/>
      <w:bookmarkStart w:id="472" w:name="_Toc53182910"/>
      <w:bookmarkStart w:id="473" w:name="_Toc58915577"/>
      <w:bookmarkStart w:id="474" w:name="_Toc66700724"/>
      <w:bookmarkStart w:id="475" w:name="_Toc68696879"/>
      <w:bookmarkStart w:id="476" w:name="_Toc74927801"/>
      <w:bookmarkStart w:id="477" w:name="_Toc76114900"/>
      <w:bookmarkStart w:id="478" w:name="_Toc76544307"/>
      <w:bookmarkStart w:id="479" w:name="_Toc82541124"/>
      <w:bookmarkStart w:id="480" w:name="_Toc89951771"/>
      <w:bookmarkStart w:id="481" w:name="_Toc98766867"/>
      <w:bookmarkStart w:id="482" w:name="_Toc106202915"/>
      <w:bookmarkStart w:id="483" w:name="_Toc115187214"/>
      <w:bookmarkStart w:id="484" w:name="_Toc121993768"/>
      <w:bookmarkStart w:id="485" w:name="_Toc124152776"/>
      <w:bookmarkStart w:id="486" w:name="_Toc131538078"/>
      <w:bookmarkStart w:id="487" w:name="_Toc137391198"/>
      <w:bookmarkStart w:id="488" w:name="_Toc146961856"/>
      <w:bookmarkStart w:id="489" w:name="_Toc187256221"/>
      <w:r w:rsidRPr="00931575">
        <w:rPr>
          <w:rFonts w:cs="v4.2.0"/>
        </w:rPr>
        <w:t>4.5</w:t>
      </w:r>
      <w:r w:rsidRPr="00931575">
        <w:rPr>
          <w:rFonts w:cs="v4.2.0"/>
        </w:rPr>
        <w:tab/>
        <w:t>BS configurations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55B35D4" w14:textId="77777777" w:rsidR="00C45907" w:rsidRPr="00931575" w:rsidRDefault="00C45907" w:rsidP="00C45907">
      <w:pPr>
        <w:pStyle w:val="Heading3"/>
      </w:pPr>
      <w:bookmarkStart w:id="490" w:name="_Toc21102580"/>
      <w:bookmarkStart w:id="491" w:name="_Toc29810429"/>
      <w:bookmarkStart w:id="492" w:name="_Toc36635781"/>
      <w:bookmarkStart w:id="493" w:name="_Toc37272727"/>
      <w:bookmarkStart w:id="494" w:name="_Toc45885802"/>
      <w:bookmarkStart w:id="495" w:name="_Toc53182911"/>
      <w:bookmarkStart w:id="496" w:name="_Toc58915578"/>
      <w:bookmarkStart w:id="497" w:name="_Toc66700725"/>
      <w:bookmarkStart w:id="498" w:name="_Toc68696880"/>
      <w:bookmarkStart w:id="499" w:name="_Toc74927802"/>
      <w:bookmarkStart w:id="500" w:name="_Toc76114901"/>
      <w:bookmarkStart w:id="501" w:name="_Toc76544308"/>
      <w:bookmarkStart w:id="502" w:name="_Toc82541125"/>
      <w:bookmarkStart w:id="503" w:name="_Toc89951772"/>
      <w:bookmarkStart w:id="504" w:name="_Toc98766868"/>
      <w:bookmarkStart w:id="505" w:name="_Toc106202916"/>
      <w:bookmarkStart w:id="506" w:name="_Toc115187215"/>
      <w:bookmarkStart w:id="507" w:name="_Toc121993769"/>
      <w:bookmarkStart w:id="508" w:name="_Toc124152777"/>
      <w:bookmarkStart w:id="509" w:name="_Toc131538079"/>
      <w:bookmarkStart w:id="510" w:name="_Toc137391199"/>
      <w:bookmarkStart w:id="511" w:name="_Toc146961857"/>
      <w:bookmarkStart w:id="512" w:name="_Toc187256222"/>
      <w:r w:rsidRPr="00931575">
        <w:t>4.5.1</w:t>
      </w:r>
      <w:r w:rsidRPr="00931575">
        <w:tab/>
        <w:t>Transmit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513" w:name="_Toc21102581"/>
      <w:bookmarkStart w:id="514" w:name="_Toc29810430"/>
      <w:bookmarkStart w:id="515" w:name="_Toc36635782"/>
      <w:bookmarkStart w:id="516" w:name="_Toc37272728"/>
      <w:bookmarkStart w:id="517" w:name="_Toc45885803"/>
      <w:bookmarkStart w:id="518" w:name="_Toc53182912"/>
      <w:bookmarkStart w:id="519" w:name="_Toc58915579"/>
      <w:bookmarkStart w:id="520" w:name="_Toc66700726"/>
      <w:bookmarkStart w:id="521" w:name="_Toc68696881"/>
      <w:bookmarkStart w:id="522" w:name="_Toc74927803"/>
      <w:bookmarkStart w:id="523" w:name="_Toc76114902"/>
      <w:bookmarkStart w:id="524" w:name="_Toc76544309"/>
      <w:bookmarkStart w:id="525" w:name="_Toc82541126"/>
      <w:bookmarkStart w:id="526" w:name="_Toc89951773"/>
      <w:bookmarkStart w:id="527" w:name="_Toc98766869"/>
      <w:bookmarkStart w:id="528" w:name="_Toc106202917"/>
      <w:bookmarkStart w:id="529" w:name="_Toc115187216"/>
      <w:bookmarkStart w:id="530" w:name="_Toc121993770"/>
      <w:bookmarkStart w:id="531" w:name="_Toc124152778"/>
      <w:bookmarkStart w:id="532" w:name="_Toc131538080"/>
      <w:bookmarkStart w:id="533" w:name="_Toc137391200"/>
      <w:bookmarkStart w:id="534" w:name="_Toc146961858"/>
      <w:bookmarkStart w:id="535" w:name="_Toc187256223"/>
      <w:r w:rsidRPr="00931575">
        <w:t>4.5.2</w:t>
      </w:r>
      <w:r w:rsidRPr="00931575">
        <w:tab/>
        <w:t>Receive configurations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536" w:name="_Toc21102582"/>
      <w:bookmarkStart w:id="537" w:name="_Toc29810431"/>
      <w:bookmarkStart w:id="538" w:name="_Toc36635783"/>
      <w:bookmarkStart w:id="539" w:name="_Toc37272729"/>
      <w:bookmarkStart w:id="540" w:name="_Toc45885804"/>
      <w:bookmarkStart w:id="541" w:name="_Toc53182913"/>
      <w:bookmarkStart w:id="542" w:name="_Toc58915580"/>
      <w:bookmarkStart w:id="543" w:name="_Toc66700727"/>
      <w:bookmarkStart w:id="544" w:name="_Toc68696882"/>
      <w:bookmarkStart w:id="545" w:name="_Toc74927804"/>
      <w:bookmarkStart w:id="546" w:name="_Toc76114903"/>
      <w:bookmarkStart w:id="547" w:name="_Toc76544310"/>
      <w:bookmarkStart w:id="548" w:name="_Toc82541127"/>
      <w:bookmarkStart w:id="549" w:name="_Toc89951774"/>
      <w:bookmarkStart w:id="550" w:name="_Toc98766870"/>
      <w:bookmarkStart w:id="551" w:name="_Toc106202918"/>
      <w:bookmarkStart w:id="552" w:name="_Toc115187217"/>
      <w:bookmarkStart w:id="553" w:name="_Toc121993771"/>
      <w:bookmarkStart w:id="554" w:name="_Toc124152779"/>
      <w:bookmarkStart w:id="555" w:name="_Toc131538081"/>
      <w:bookmarkStart w:id="556" w:name="_Toc137391201"/>
      <w:bookmarkStart w:id="557" w:name="_Toc146961859"/>
      <w:bookmarkStart w:id="558" w:name="_Toc187256224"/>
      <w:r w:rsidRPr="00931575">
        <w:t>4.5.3</w:t>
      </w:r>
      <w:r w:rsidRPr="00931575">
        <w:tab/>
        <w:t>Power supply options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559" w:name="_Toc21102583"/>
      <w:bookmarkStart w:id="560" w:name="_Toc29810432"/>
      <w:bookmarkStart w:id="561" w:name="_Toc36635784"/>
      <w:bookmarkStart w:id="562" w:name="_Toc37272730"/>
      <w:bookmarkStart w:id="563" w:name="_Toc45885805"/>
      <w:bookmarkStart w:id="564" w:name="_Toc53182914"/>
      <w:bookmarkStart w:id="565" w:name="_Toc58915581"/>
      <w:bookmarkStart w:id="566" w:name="_Toc66700728"/>
      <w:bookmarkStart w:id="567" w:name="_Toc68696883"/>
      <w:bookmarkStart w:id="568" w:name="_Toc74927805"/>
      <w:bookmarkStart w:id="569" w:name="_Toc76114904"/>
      <w:bookmarkStart w:id="570" w:name="_Toc76544311"/>
      <w:bookmarkStart w:id="571" w:name="_Toc82541128"/>
      <w:bookmarkStart w:id="572" w:name="_Toc89951775"/>
      <w:bookmarkStart w:id="573" w:name="_Toc98766871"/>
      <w:bookmarkStart w:id="574" w:name="_Toc106202919"/>
      <w:bookmarkStart w:id="575" w:name="_Toc115187218"/>
      <w:bookmarkStart w:id="576" w:name="_Toc121993772"/>
      <w:bookmarkStart w:id="577" w:name="_Toc124152780"/>
      <w:bookmarkStart w:id="578" w:name="_Toc131538082"/>
      <w:bookmarkStart w:id="579" w:name="_Toc137391202"/>
      <w:bookmarkStart w:id="580" w:name="_Toc146961860"/>
      <w:bookmarkStart w:id="581" w:name="_Toc187256225"/>
      <w:r w:rsidRPr="00931575">
        <w:t>4.5.4</w:t>
      </w:r>
      <w:r w:rsidRPr="00931575">
        <w:tab/>
        <w:t>BS with integrated Iuant BS modem</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82" w:name="_Toc21102584"/>
      <w:bookmarkStart w:id="583" w:name="_Toc29810433"/>
      <w:bookmarkStart w:id="584" w:name="_Toc36635785"/>
      <w:bookmarkStart w:id="585" w:name="_Toc37272731"/>
      <w:bookmarkStart w:id="586" w:name="_Toc45885806"/>
      <w:bookmarkStart w:id="587" w:name="_Toc53182915"/>
      <w:bookmarkStart w:id="588" w:name="_Toc58915582"/>
      <w:bookmarkStart w:id="589" w:name="_Toc66700729"/>
      <w:bookmarkStart w:id="590" w:name="_Toc68696884"/>
      <w:bookmarkStart w:id="591" w:name="_Toc74927806"/>
      <w:bookmarkStart w:id="592" w:name="_Toc76114905"/>
      <w:bookmarkStart w:id="593" w:name="_Toc76544312"/>
      <w:bookmarkStart w:id="594" w:name="_Toc82541129"/>
      <w:bookmarkStart w:id="595" w:name="_Toc89951776"/>
      <w:bookmarkStart w:id="596" w:name="_Toc98766872"/>
      <w:bookmarkStart w:id="597" w:name="_Toc106202920"/>
      <w:bookmarkStart w:id="598" w:name="_Toc115187219"/>
      <w:bookmarkStart w:id="599" w:name="_Toc121993773"/>
      <w:bookmarkStart w:id="600" w:name="_Toc124152781"/>
      <w:bookmarkStart w:id="601" w:name="_Toc131538083"/>
      <w:bookmarkStart w:id="602" w:name="_Toc137391203"/>
      <w:bookmarkStart w:id="603" w:name="_Toc146961861"/>
      <w:bookmarkStart w:id="604" w:name="_Toc1872562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EF4386" w:rsidRPr="00931575" w14:paraId="19652DF5"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63A04517" w14:textId="28287302" w:rsidR="00EF4386" w:rsidRDefault="00EF4386" w:rsidP="00EF4386">
            <w:pPr>
              <w:pStyle w:val="TAL"/>
              <w:rPr>
                <w:lang w:eastAsia="zh-CN"/>
              </w:rPr>
            </w:pPr>
            <w:r>
              <w:rPr>
                <w:rFonts w:cs="Arial"/>
                <w:szCs w:val="18"/>
                <w:lang w:val="fr-FR" w:eastAsia="zh-CN"/>
              </w:rPr>
              <w:t>D.116</w:t>
            </w:r>
          </w:p>
        </w:tc>
        <w:tc>
          <w:tcPr>
            <w:tcW w:w="1842" w:type="dxa"/>
            <w:tcBorders>
              <w:top w:val="single" w:sz="4" w:space="0" w:color="auto"/>
              <w:left w:val="single" w:sz="4" w:space="0" w:color="auto"/>
              <w:bottom w:val="single" w:sz="4" w:space="0" w:color="auto"/>
              <w:right w:val="single" w:sz="4" w:space="0" w:color="auto"/>
            </w:tcBorders>
          </w:tcPr>
          <w:p w14:paraId="16876BE2" w14:textId="32D0D823" w:rsidR="00EF4386" w:rsidRDefault="00EF4386" w:rsidP="00EF4386">
            <w:pPr>
              <w:pStyle w:val="TAL"/>
              <w:rPr>
                <w:lang w:eastAsia="fr-FR"/>
              </w:rPr>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64427F7C" w14:textId="11008A57" w:rsidR="00EF4386" w:rsidRDefault="00EF4386" w:rsidP="00EF4386">
            <w:pPr>
              <w:pStyle w:val="TAL"/>
              <w:rPr>
                <w:lang w:val="en-US" w:eastAsia="fr-FR"/>
              </w:rPr>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6621B5B3" w14:textId="5CC7D3FE"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448552" w14:textId="791C8D70"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7DBB66D6" w14:textId="576AFD8B" w:rsidR="00EF4386" w:rsidRDefault="00EF4386" w:rsidP="00EF4386">
            <w:pPr>
              <w:pStyle w:val="TAL"/>
              <w:rPr>
                <w:lang w:eastAsia="fr-FR"/>
              </w:rPr>
            </w:pPr>
            <w:r>
              <w:rPr>
                <w:lang w:eastAsia="fr-FR"/>
              </w:rPr>
              <w:t>n/a</w:t>
            </w:r>
          </w:p>
        </w:tc>
      </w:tr>
      <w:tr w:rsidR="00EF4386" w:rsidRPr="00931575" w14:paraId="315BFE1B"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09918CE" w14:textId="3E8DA114" w:rsidR="00EF4386" w:rsidRDefault="00EF4386" w:rsidP="00EF4386">
            <w:pPr>
              <w:pStyle w:val="TAL"/>
              <w:rPr>
                <w:lang w:eastAsia="zh-CN"/>
              </w:rPr>
            </w:pPr>
            <w:r>
              <w:rPr>
                <w:rFonts w:cs="Arial"/>
                <w:szCs w:val="18"/>
                <w:lang w:val="fr-FR" w:eastAsia="zh-CN"/>
              </w:rPr>
              <w:t>D.117</w:t>
            </w:r>
          </w:p>
        </w:tc>
        <w:tc>
          <w:tcPr>
            <w:tcW w:w="1842" w:type="dxa"/>
            <w:tcBorders>
              <w:top w:val="single" w:sz="4" w:space="0" w:color="auto"/>
              <w:left w:val="single" w:sz="4" w:space="0" w:color="auto"/>
              <w:bottom w:val="single" w:sz="4" w:space="0" w:color="auto"/>
              <w:right w:val="single" w:sz="4" w:space="0" w:color="auto"/>
            </w:tcBorders>
          </w:tcPr>
          <w:p w14:paraId="5C594BE2" w14:textId="5A693F1A" w:rsidR="00EF4386" w:rsidRDefault="00EF4386" w:rsidP="00EF4386">
            <w:pPr>
              <w:pStyle w:val="TAL"/>
              <w:rPr>
                <w:lang w:eastAsia="fr-FR"/>
              </w:rPr>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C10E04" w14:textId="12A6A330" w:rsidR="00EF4386" w:rsidRDefault="00EF4386" w:rsidP="00EF4386">
            <w:pPr>
              <w:pStyle w:val="TAL"/>
              <w:rPr>
                <w:lang w:val="en-US" w:eastAsia="fr-FR"/>
              </w:rPr>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143A564" w14:textId="1DCF1AA4"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2B2CC36C" w14:textId="2D3DD3E1"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6F51D4C2" w14:textId="37F63176" w:rsidR="00EF4386" w:rsidRDefault="00EF4386" w:rsidP="00EF4386">
            <w:pPr>
              <w:pStyle w:val="TAL"/>
              <w:rPr>
                <w:lang w:eastAsia="fr-FR"/>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605" w:name="_Toc21102585"/>
      <w:bookmarkStart w:id="606" w:name="_Toc29810434"/>
      <w:bookmarkStart w:id="607" w:name="_Toc36635786"/>
      <w:bookmarkStart w:id="608" w:name="_Toc37272732"/>
      <w:bookmarkStart w:id="609" w:name="_Toc45885807"/>
      <w:bookmarkStart w:id="610" w:name="_Toc53182916"/>
      <w:bookmarkStart w:id="611" w:name="_Toc58915583"/>
      <w:bookmarkStart w:id="612" w:name="_Toc66700730"/>
      <w:bookmarkStart w:id="613" w:name="_Toc68696885"/>
      <w:bookmarkStart w:id="614" w:name="_Toc74927807"/>
      <w:bookmarkStart w:id="615" w:name="_Toc76114906"/>
      <w:bookmarkStart w:id="616" w:name="_Toc76544313"/>
      <w:bookmarkStart w:id="617" w:name="_Toc82541130"/>
      <w:bookmarkStart w:id="618" w:name="_Toc89951777"/>
      <w:bookmarkStart w:id="619" w:name="_Toc98766873"/>
      <w:bookmarkStart w:id="620" w:name="_Toc106202921"/>
      <w:bookmarkStart w:id="621" w:name="_Toc115187220"/>
      <w:bookmarkStart w:id="622" w:name="_Toc121993774"/>
      <w:bookmarkStart w:id="623" w:name="_Toc124152782"/>
      <w:bookmarkStart w:id="624" w:name="_Toc131538084"/>
      <w:bookmarkStart w:id="625" w:name="_Toc137391204"/>
      <w:bookmarkStart w:id="626" w:name="_Toc146961862"/>
      <w:bookmarkStart w:id="627" w:name="_Toc187256227"/>
      <w:r w:rsidRPr="00931575">
        <w:t>4.7</w:t>
      </w:r>
      <w:r w:rsidRPr="00931575">
        <w:tab/>
        <w:t>Test configurations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AD26579" w14:textId="77777777" w:rsidR="00C45907" w:rsidRPr="00931575" w:rsidRDefault="00C45907" w:rsidP="00C45907">
      <w:pPr>
        <w:pStyle w:val="Heading3"/>
        <w:rPr>
          <w:lang w:eastAsia="zh-CN"/>
        </w:rPr>
      </w:pPr>
      <w:bookmarkStart w:id="628" w:name="_Toc21102586"/>
      <w:bookmarkStart w:id="629" w:name="_Toc29810435"/>
      <w:bookmarkStart w:id="630" w:name="_Toc36635787"/>
      <w:bookmarkStart w:id="631" w:name="_Toc37272733"/>
      <w:bookmarkStart w:id="632" w:name="_Toc45885808"/>
      <w:bookmarkStart w:id="633" w:name="_Toc53182917"/>
      <w:bookmarkStart w:id="634" w:name="_Toc58915584"/>
      <w:bookmarkStart w:id="635" w:name="_Toc66700731"/>
      <w:bookmarkStart w:id="636" w:name="_Toc68696886"/>
      <w:bookmarkStart w:id="637" w:name="_Toc74927808"/>
      <w:bookmarkStart w:id="638" w:name="_Toc76114907"/>
      <w:bookmarkStart w:id="639" w:name="_Toc76544314"/>
      <w:bookmarkStart w:id="640" w:name="_Toc82541131"/>
      <w:bookmarkStart w:id="641" w:name="_Toc89951778"/>
      <w:bookmarkStart w:id="642" w:name="_Toc98766874"/>
      <w:bookmarkStart w:id="643" w:name="_Toc106202922"/>
      <w:bookmarkStart w:id="644" w:name="_Toc115187221"/>
      <w:bookmarkStart w:id="645" w:name="_Toc121993775"/>
      <w:bookmarkStart w:id="646" w:name="_Toc124152783"/>
      <w:bookmarkStart w:id="647" w:name="_Toc131538085"/>
      <w:bookmarkStart w:id="648" w:name="_Toc137391205"/>
      <w:bookmarkStart w:id="649" w:name="_Toc146961863"/>
      <w:bookmarkStart w:id="650" w:name="_Toc187256228"/>
      <w:r w:rsidRPr="00931575">
        <w:rPr>
          <w:lang w:eastAsia="zh-CN"/>
        </w:rPr>
        <w:t>4.7.1</w:t>
      </w:r>
      <w:r w:rsidRPr="00931575">
        <w:rPr>
          <w:lang w:eastAsia="zh-CN"/>
        </w:rPr>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651" w:name="_Toc21102587"/>
      <w:bookmarkStart w:id="652" w:name="_Toc29810436"/>
      <w:bookmarkStart w:id="653" w:name="_Toc36635788"/>
      <w:bookmarkStart w:id="654" w:name="_Toc37272734"/>
      <w:bookmarkStart w:id="655" w:name="_Toc45885809"/>
      <w:bookmarkStart w:id="656" w:name="_Toc53182918"/>
      <w:bookmarkStart w:id="657" w:name="_Toc58915585"/>
      <w:bookmarkStart w:id="658" w:name="_Toc66700732"/>
      <w:bookmarkStart w:id="659" w:name="_Toc68696887"/>
      <w:bookmarkStart w:id="660" w:name="_Toc74927809"/>
      <w:bookmarkStart w:id="661" w:name="_Toc76114908"/>
      <w:bookmarkStart w:id="662" w:name="_Toc76544315"/>
      <w:bookmarkStart w:id="663" w:name="_Toc82541132"/>
      <w:bookmarkStart w:id="664" w:name="_Toc89951779"/>
      <w:bookmarkStart w:id="665" w:name="_Toc98766875"/>
      <w:bookmarkStart w:id="666" w:name="_Toc106202923"/>
      <w:bookmarkStart w:id="667" w:name="_Toc115187222"/>
      <w:bookmarkStart w:id="668" w:name="_Toc121993776"/>
      <w:bookmarkStart w:id="669" w:name="_Toc124152784"/>
      <w:bookmarkStart w:id="670" w:name="_Toc131538086"/>
      <w:bookmarkStart w:id="671" w:name="_Toc137391206"/>
      <w:bookmarkStart w:id="672" w:name="_Toc146961864"/>
      <w:bookmarkStart w:id="673" w:name="_Toc187256229"/>
      <w:r w:rsidRPr="00931575">
        <w:rPr>
          <w:lang w:eastAsia="zh-CN"/>
        </w:rPr>
        <w:t>4.7.2</w:t>
      </w:r>
      <w:r w:rsidRPr="00931575">
        <w:rPr>
          <w:lang w:eastAsia="zh-CN"/>
        </w:rPr>
        <w:tab/>
        <w:t>Test signal configurations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3784CFE" w14:textId="77777777" w:rsidR="00C45907" w:rsidRPr="00931575" w:rsidRDefault="00C45907" w:rsidP="00C45907">
      <w:pPr>
        <w:pStyle w:val="Heading4"/>
      </w:pPr>
      <w:bookmarkStart w:id="674" w:name="_Toc21102588"/>
      <w:bookmarkStart w:id="675" w:name="_Toc29810437"/>
      <w:bookmarkStart w:id="676" w:name="_Toc36635789"/>
      <w:bookmarkStart w:id="677" w:name="_Toc37272735"/>
      <w:bookmarkStart w:id="678" w:name="_Toc45885810"/>
      <w:bookmarkStart w:id="679" w:name="_Toc53182919"/>
      <w:bookmarkStart w:id="680" w:name="_Toc58915586"/>
      <w:bookmarkStart w:id="681" w:name="_Toc66700733"/>
      <w:bookmarkStart w:id="682" w:name="_Toc68696888"/>
      <w:bookmarkStart w:id="683" w:name="_Toc74927810"/>
      <w:bookmarkStart w:id="684" w:name="_Toc76114909"/>
      <w:bookmarkStart w:id="685" w:name="_Toc76544316"/>
      <w:bookmarkStart w:id="686" w:name="_Toc82541133"/>
      <w:bookmarkStart w:id="687" w:name="_Toc89951780"/>
      <w:bookmarkStart w:id="688" w:name="_Toc98766876"/>
      <w:bookmarkStart w:id="689" w:name="_Toc106202924"/>
      <w:bookmarkStart w:id="690" w:name="_Toc115187223"/>
      <w:bookmarkStart w:id="691" w:name="_Toc121993777"/>
      <w:bookmarkStart w:id="692" w:name="_Toc124152785"/>
      <w:bookmarkStart w:id="693" w:name="_Toc131538087"/>
      <w:bookmarkStart w:id="694" w:name="_Toc137391207"/>
      <w:bookmarkStart w:id="695" w:name="_Toc146961865"/>
      <w:bookmarkStart w:id="696" w:name="_Toc187256230"/>
      <w:r w:rsidRPr="00931575">
        <w:t>4.7.2.1</w:t>
      </w:r>
      <w:r w:rsidRPr="00931575">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97" w:name="_Ref516750404"/>
      <w:r w:rsidRPr="00931575">
        <w:lastRenderedPageBreak/>
        <w:t>Table</w:t>
      </w:r>
      <w:bookmarkEnd w:id="69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98" w:name="_Toc21102589"/>
      <w:bookmarkStart w:id="699" w:name="_Toc29810438"/>
      <w:bookmarkStart w:id="700" w:name="_Toc36635790"/>
      <w:bookmarkStart w:id="701" w:name="_Toc37272736"/>
      <w:bookmarkStart w:id="702" w:name="_Toc45885811"/>
      <w:bookmarkStart w:id="703" w:name="_Toc53182920"/>
      <w:bookmarkStart w:id="704" w:name="_Toc58915587"/>
      <w:bookmarkStart w:id="705" w:name="_Toc66700734"/>
      <w:bookmarkStart w:id="706" w:name="_Toc68696889"/>
      <w:bookmarkStart w:id="707" w:name="_Toc74927811"/>
      <w:bookmarkStart w:id="708" w:name="_Toc76114910"/>
      <w:bookmarkStart w:id="709" w:name="_Toc76544317"/>
      <w:bookmarkStart w:id="710" w:name="_Toc82541134"/>
      <w:bookmarkStart w:id="711" w:name="_Toc89951781"/>
      <w:bookmarkStart w:id="712" w:name="_Toc98766877"/>
      <w:bookmarkStart w:id="713" w:name="_Toc106202925"/>
      <w:bookmarkStart w:id="714" w:name="_Toc115187224"/>
      <w:bookmarkStart w:id="715" w:name="_Toc121993778"/>
      <w:bookmarkStart w:id="716" w:name="_Toc124152786"/>
      <w:bookmarkStart w:id="717" w:name="_Toc131538088"/>
      <w:bookmarkStart w:id="718" w:name="_Toc137391208"/>
      <w:bookmarkStart w:id="719" w:name="_Toc146961866"/>
      <w:bookmarkStart w:id="720" w:name="_Toc187256231"/>
      <w:r w:rsidRPr="00931575">
        <w:rPr>
          <w:lang w:eastAsia="zh-CN"/>
        </w:rPr>
        <w:t>4</w:t>
      </w:r>
      <w:bookmarkStart w:id="721" w:name="_Hlk517255432"/>
      <w:r w:rsidRPr="00931575">
        <w:rPr>
          <w:lang w:eastAsia="zh-CN"/>
        </w:rPr>
        <w:t>.7.2</w:t>
      </w:r>
      <w:bookmarkEnd w:id="721"/>
      <w:r w:rsidRPr="00931575">
        <w:rPr>
          <w:lang w:eastAsia="zh-CN"/>
        </w:rPr>
        <w:t>.2</w:t>
      </w:r>
      <w:r w:rsidRPr="00931575">
        <w:rPr>
          <w:lang w:eastAsia="zh-CN"/>
        </w:rPr>
        <w:tab/>
        <w:t>NRTC1: Contiguous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722" w:name="_Toc21102590"/>
      <w:bookmarkStart w:id="723" w:name="_Toc29810439"/>
      <w:bookmarkStart w:id="724" w:name="_Toc36635791"/>
      <w:bookmarkStart w:id="725" w:name="_Toc37272737"/>
      <w:bookmarkStart w:id="726" w:name="_Toc45885812"/>
      <w:bookmarkStart w:id="727" w:name="_Toc53182921"/>
      <w:bookmarkStart w:id="728" w:name="_Toc58915588"/>
      <w:bookmarkStart w:id="729" w:name="_Toc66700735"/>
      <w:bookmarkStart w:id="730" w:name="_Toc68696890"/>
      <w:bookmarkStart w:id="731" w:name="_Toc74927812"/>
      <w:bookmarkStart w:id="732" w:name="_Toc76114911"/>
      <w:bookmarkStart w:id="733" w:name="_Toc76544318"/>
      <w:bookmarkStart w:id="734" w:name="_Toc82541135"/>
      <w:bookmarkStart w:id="735" w:name="_Toc89951782"/>
      <w:bookmarkStart w:id="736" w:name="_Toc98766878"/>
      <w:bookmarkStart w:id="737" w:name="_Toc106202926"/>
      <w:bookmarkStart w:id="738" w:name="_Toc115187225"/>
      <w:bookmarkStart w:id="739" w:name="_Toc121993779"/>
      <w:bookmarkStart w:id="740" w:name="_Toc124152787"/>
      <w:bookmarkStart w:id="741" w:name="_Toc131538089"/>
      <w:bookmarkStart w:id="742" w:name="_Toc137391209"/>
      <w:bookmarkStart w:id="743" w:name="_Toc146961867"/>
      <w:bookmarkStart w:id="744" w:name="_Toc187256232"/>
      <w:r w:rsidRPr="00931575">
        <w:t>4</w:t>
      </w:r>
      <w:r w:rsidRPr="00931575">
        <w:rPr>
          <w:lang w:eastAsia="zh-CN"/>
        </w:rPr>
        <w:t>.7.2</w:t>
      </w:r>
      <w:r w:rsidRPr="00931575">
        <w:t>.2</w:t>
      </w:r>
      <w:r w:rsidRPr="00931575">
        <w:rPr>
          <w:lang w:eastAsia="zh-CN"/>
        </w:rPr>
        <w:t>.1</w:t>
      </w:r>
      <w:r w:rsidRPr="00931575">
        <w:tab/>
        <w:t>NRTC1 generation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745" w:name="_Toc21102591"/>
      <w:bookmarkStart w:id="74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747" w:name="_Toc36635792"/>
      <w:bookmarkStart w:id="748" w:name="_Toc37272738"/>
      <w:bookmarkStart w:id="749" w:name="_Toc45885813"/>
      <w:bookmarkStart w:id="750" w:name="_Toc53182922"/>
      <w:bookmarkStart w:id="751" w:name="_Toc58915589"/>
      <w:bookmarkStart w:id="752" w:name="_Toc66700736"/>
      <w:bookmarkStart w:id="753" w:name="_Toc68696891"/>
      <w:bookmarkStart w:id="754" w:name="_Toc74927813"/>
      <w:bookmarkStart w:id="755" w:name="_Toc76114912"/>
      <w:bookmarkStart w:id="756" w:name="_Toc76544319"/>
      <w:bookmarkStart w:id="757" w:name="_Toc82541136"/>
      <w:bookmarkStart w:id="758" w:name="_Toc89951783"/>
      <w:bookmarkStart w:id="759" w:name="_Toc98766879"/>
      <w:bookmarkStart w:id="760" w:name="_Toc106202927"/>
      <w:bookmarkStart w:id="761" w:name="_Toc115187226"/>
      <w:bookmarkStart w:id="762" w:name="_Toc121993780"/>
      <w:bookmarkStart w:id="763" w:name="_Toc124152788"/>
      <w:bookmarkStart w:id="764" w:name="_Toc131538090"/>
      <w:bookmarkStart w:id="765" w:name="_Toc137391210"/>
      <w:bookmarkStart w:id="766" w:name="_Toc146961868"/>
      <w:bookmarkStart w:id="767" w:name="_Toc187256233"/>
      <w:r w:rsidRPr="00931575">
        <w:t>4</w:t>
      </w:r>
      <w:r w:rsidRPr="00931575">
        <w:rPr>
          <w:lang w:eastAsia="zh-CN"/>
        </w:rPr>
        <w:t>.7.2</w:t>
      </w:r>
      <w:r w:rsidRPr="00931575">
        <w:t>.2.</w:t>
      </w:r>
      <w:r w:rsidRPr="00931575">
        <w:rPr>
          <w:lang w:eastAsia="zh-CN"/>
        </w:rPr>
        <w:t>2</w:t>
      </w:r>
      <w:r w:rsidRPr="00931575">
        <w:tab/>
        <w:t>NRTC1 power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768" w:name="_Toc21102592"/>
      <w:bookmarkStart w:id="769" w:name="_Toc29810441"/>
      <w:bookmarkStart w:id="770" w:name="_Toc36635793"/>
      <w:bookmarkStart w:id="771" w:name="_Toc37272739"/>
      <w:bookmarkStart w:id="772" w:name="_Toc45885814"/>
      <w:bookmarkStart w:id="773" w:name="_Toc53182923"/>
      <w:bookmarkStart w:id="774" w:name="_Toc58915590"/>
      <w:bookmarkStart w:id="775" w:name="_Toc66700737"/>
      <w:bookmarkStart w:id="776" w:name="_Toc68696892"/>
      <w:bookmarkStart w:id="777" w:name="_Toc74927814"/>
      <w:bookmarkStart w:id="778" w:name="_Toc76114913"/>
      <w:bookmarkStart w:id="779" w:name="_Toc76544320"/>
      <w:bookmarkStart w:id="780" w:name="_Toc82541137"/>
      <w:bookmarkStart w:id="781" w:name="_Toc89951784"/>
      <w:bookmarkStart w:id="782" w:name="_Toc98766880"/>
      <w:bookmarkStart w:id="783" w:name="_Toc106202928"/>
      <w:bookmarkStart w:id="784" w:name="_Toc115187227"/>
      <w:bookmarkStart w:id="785" w:name="_Toc121993781"/>
      <w:bookmarkStart w:id="786" w:name="_Toc124152789"/>
      <w:bookmarkStart w:id="787" w:name="_Toc131538091"/>
      <w:bookmarkStart w:id="788" w:name="_Toc137391211"/>
      <w:bookmarkStart w:id="789" w:name="_Toc146961869"/>
      <w:bookmarkStart w:id="790" w:name="_Toc187256234"/>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791" w:name="_Toc21102593"/>
      <w:bookmarkStart w:id="792" w:name="_Toc29810442"/>
      <w:bookmarkStart w:id="793" w:name="_Toc36635794"/>
      <w:bookmarkStart w:id="794" w:name="_Toc37272740"/>
      <w:bookmarkStart w:id="795" w:name="_Toc45885815"/>
      <w:bookmarkStart w:id="796" w:name="_Toc53182924"/>
      <w:bookmarkStart w:id="797" w:name="_Toc58915591"/>
      <w:bookmarkStart w:id="798" w:name="_Toc66700738"/>
      <w:bookmarkStart w:id="799" w:name="_Toc68696893"/>
      <w:bookmarkStart w:id="800" w:name="_Toc74927815"/>
      <w:bookmarkStart w:id="801" w:name="_Toc76114914"/>
      <w:bookmarkStart w:id="802" w:name="_Toc76544321"/>
      <w:bookmarkStart w:id="803" w:name="_Toc82541138"/>
      <w:bookmarkStart w:id="804" w:name="_Toc89951785"/>
      <w:bookmarkStart w:id="805" w:name="_Toc98766881"/>
      <w:bookmarkStart w:id="806" w:name="_Toc106202929"/>
      <w:bookmarkStart w:id="807" w:name="_Toc115187228"/>
      <w:bookmarkStart w:id="808" w:name="_Toc121993782"/>
      <w:bookmarkStart w:id="809" w:name="_Toc124152790"/>
      <w:bookmarkStart w:id="810" w:name="_Toc131538092"/>
      <w:bookmarkStart w:id="811" w:name="_Toc137391212"/>
      <w:bookmarkStart w:id="812" w:name="_Toc146961870"/>
      <w:bookmarkStart w:id="813" w:name="_Toc187256235"/>
      <w:r w:rsidRPr="00931575">
        <w:rPr>
          <w:lang w:eastAsia="zh-CN"/>
        </w:rPr>
        <w:t>4.7.2.3.1</w:t>
      </w:r>
      <w:r w:rsidRPr="00931575">
        <w:rPr>
          <w:lang w:eastAsia="zh-CN"/>
        </w:rPr>
        <w:tab/>
        <w:t>NRTC2 generation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814" w:name="OLE_LINK18"/>
      <w:r w:rsidRPr="004A59EB">
        <w:t xml:space="preserve">Of all </w:t>
      </w:r>
      <w:r w:rsidRPr="004A59EB">
        <w:rPr>
          <w:lang w:eastAsia="zh-CN"/>
        </w:rPr>
        <w:t>component carrier</w:t>
      </w:r>
      <w:bookmarkEnd w:id="814"/>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815" w:name="_Toc21102594"/>
      <w:bookmarkStart w:id="816" w:name="_Toc29810443"/>
      <w:bookmarkStart w:id="817" w:name="_Toc36635795"/>
      <w:bookmarkStart w:id="818" w:name="_Toc37272741"/>
      <w:bookmarkStart w:id="819" w:name="_Toc45885816"/>
      <w:bookmarkStart w:id="820" w:name="_Toc53182925"/>
      <w:bookmarkStart w:id="821" w:name="_Toc58915592"/>
      <w:bookmarkStart w:id="822" w:name="_Toc66700739"/>
      <w:bookmarkStart w:id="823" w:name="_Toc68696894"/>
      <w:bookmarkStart w:id="824" w:name="_Toc74927816"/>
      <w:bookmarkStart w:id="825" w:name="_Toc76114915"/>
      <w:bookmarkStart w:id="826" w:name="_Toc76544322"/>
      <w:bookmarkStart w:id="827" w:name="_Toc82541139"/>
      <w:bookmarkStart w:id="828" w:name="_Toc89951786"/>
      <w:bookmarkStart w:id="829" w:name="_Toc98766882"/>
      <w:bookmarkStart w:id="830" w:name="_Toc106202930"/>
      <w:bookmarkStart w:id="831" w:name="_Toc115187229"/>
      <w:bookmarkStart w:id="832" w:name="_Toc121993783"/>
      <w:bookmarkStart w:id="833" w:name="_Toc124152791"/>
      <w:bookmarkStart w:id="834" w:name="_Toc131538093"/>
      <w:bookmarkStart w:id="835" w:name="_Toc137391213"/>
      <w:bookmarkStart w:id="836" w:name="_Toc146961871"/>
      <w:bookmarkStart w:id="837" w:name="_Toc1872562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838" w:name="_Toc21102595"/>
      <w:bookmarkStart w:id="83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840" w:name="_Toc36635796"/>
      <w:bookmarkStart w:id="841" w:name="_Toc37272742"/>
      <w:bookmarkStart w:id="842" w:name="_Toc45885817"/>
      <w:bookmarkStart w:id="843" w:name="_Toc53182926"/>
      <w:bookmarkStart w:id="844" w:name="_Toc58915593"/>
      <w:bookmarkStart w:id="845" w:name="_Toc66700740"/>
      <w:bookmarkStart w:id="846" w:name="_Toc68696895"/>
      <w:bookmarkStart w:id="847" w:name="_Toc74927817"/>
      <w:bookmarkStart w:id="848" w:name="_Toc76114916"/>
      <w:bookmarkStart w:id="849" w:name="_Toc76544323"/>
      <w:bookmarkStart w:id="850" w:name="_Toc82541140"/>
      <w:bookmarkStart w:id="851" w:name="_Toc89951787"/>
      <w:bookmarkStart w:id="852" w:name="_Toc98766883"/>
      <w:bookmarkStart w:id="853" w:name="_Toc106202931"/>
      <w:bookmarkStart w:id="854" w:name="_Toc115187230"/>
      <w:bookmarkStart w:id="855" w:name="_Toc121993784"/>
      <w:bookmarkStart w:id="856" w:name="_Toc124152792"/>
      <w:bookmarkStart w:id="857" w:name="_Toc131538094"/>
      <w:bookmarkStart w:id="858" w:name="_Toc137391214"/>
      <w:bookmarkStart w:id="859" w:name="_Toc146961872"/>
      <w:bookmarkStart w:id="860" w:name="_Toc1872562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861" w:name="_Toc21102596"/>
      <w:bookmarkStart w:id="862" w:name="_Toc29810445"/>
      <w:bookmarkStart w:id="863" w:name="_Toc36635797"/>
      <w:bookmarkStart w:id="864" w:name="_Toc37272743"/>
      <w:bookmarkStart w:id="865" w:name="_Toc45885818"/>
      <w:bookmarkStart w:id="866" w:name="_Toc53182927"/>
      <w:bookmarkStart w:id="867" w:name="_Toc58915594"/>
      <w:bookmarkStart w:id="868" w:name="_Toc66700741"/>
      <w:bookmarkStart w:id="869" w:name="_Toc68696896"/>
      <w:bookmarkStart w:id="870" w:name="_Toc74927818"/>
      <w:bookmarkStart w:id="871" w:name="_Toc76114917"/>
      <w:bookmarkStart w:id="872" w:name="_Toc76544324"/>
      <w:bookmarkStart w:id="873" w:name="_Toc82541141"/>
      <w:bookmarkStart w:id="874" w:name="_Toc89951788"/>
      <w:bookmarkStart w:id="875" w:name="_Toc98766884"/>
      <w:bookmarkStart w:id="876" w:name="_Toc106202932"/>
      <w:bookmarkStart w:id="877" w:name="_Toc115187231"/>
      <w:bookmarkStart w:id="878" w:name="_Toc121993785"/>
      <w:bookmarkStart w:id="879" w:name="_Toc124152793"/>
      <w:bookmarkStart w:id="880" w:name="_Toc131538095"/>
      <w:bookmarkStart w:id="881" w:name="_Toc137391215"/>
      <w:bookmarkStart w:id="882" w:name="_Toc146961873"/>
      <w:bookmarkStart w:id="883" w:name="_Toc187256238"/>
      <w:r w:rsidRPr="00931575">
        <w:t>4.</w:t>
      </w:r>
      <w:r w:rsidRPr="00931575">
        <w:rPr>
          <w:lang w:eastAsia="zh-CN"/>
        </w:rPr>
        <w:t>7.2</w:t>
      </w:r>
      <w:r w:rsidRPr="00931575">
        <w:t>.4.1</w:t>
      </w:r>
      <w:r w:rsidRPr="00931575">
        <w:tab/>
        <w:t>NRTC3 generation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884" w:name="_Toc21102597"/>
      <w:bookmarkStart w:id="885" w:name="_Toc29810446"/>
      <w:bookmarkStart w:id="886" w:name="_Toc36635798"/>
      <w:bookmarkStart w:id="887" w:name="_Toc37272744"/>
      <w:bookmarkStart w:id="888" w:name="_Toc45885819"/>
      <w:bookmarkStart w:id="889" w:name="_Toc53182928"/>
      <w:bookmarkStart w:id="890" w:name="_Toc58915595"/>
      <w:bookmarkStart w:id="891" w:name="_Toc66700742"/>
      <w:bookmarkStart w:id="892" w:name="_Toc68696897"/>
      <w:bookmarkStart w:id="893" w:name="_Toc74927819"/>
      <w:bookmarkStart w:id="894" w:name="_Toc76114918"/>
      <w:bookmarkStart w:id="895" w:name="_Toc76544325"/>
      <w:bookmarkStart w:id="896" w:name="_Toc82541142"/>
      <w:bookmarkStart w:id="897" w:name="_Toc89951789"/>
      <w:bookmarkStart w:id="898" w:name="_Toc98766885"/>
      <w:bookmarkStart w:id="899" w:name="_Toc106202933"/>
      <w:bookmarkStart w:id="900" w:name="_Toc115187232"/>
      <w:bookmarkStart w:id="901" w:name="_Toc121993786"/>
      <w:bookmarkStart w:id="902" w:name="_Toc124152794"/>
      <w:bookmarkStart w:id="903" w:name="_Toc131538096"/>
      <w:bookmarkStart w:id="904" w:name="_Toc137391216"/>
      <w:bookmarkStart w:id="905" w:name="_Toc146961874"/>
      <w:bookmarkStart w:id="906" w:name="_Toc187256239"/>
      <w:r w:rsidRPr="00931575">
        <w:rPr>
          <w:lang w:eastAsia="zh-CN"/>
        </w:rPr>
        <w:t>4.7.2.4.2</w:t>
      </w:r>
      <w:r w:rsidRPr="00931575">
        <w:rPr>
          <w:lang w:eastAsia="zh-CN"/>
        </w:rPr>
        <w:tab/>
      </w:r>
      <w:r w:rsidRPr="00931575">
        <w:t xml:space="preserve">NRTC3 </w:t>
      </w:r>
      <w:r w:rsidRPr="00931575">
        <w:rPr>
          <w:lang w:eastAsia="zh-CN"/>
        </w:rPr>
        <w:t>power allocation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907" w:name="_Toc21102598"/>
      <w:bookmarkStart w:id="908"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909" w:name="_Toc36635799"/>
      <w:bookmarkStart w:id="910" w:name="_Toc37272745"/>
      <w:bookmarkStart w:id="911" w:name="_Toc45885820"/>
      <w:bookmarkStart w:id="912" w:name="_Toc53182929"/>
      <w:bookmarkStart w:id="913" w:name="_Toc58915596"/>
      <w:bookmarkStart w:id="914" w:name="_Toc66700743"/>
      <w:bookmarkStart w:id="915" w:name="_Toc68696898"/>
      <w:bookmarkStart w:id="916" w:name="_Toc74927820"/>
      <w:bookmarkStart w:id="917" w:name="_Toc76114919"/>
      <w:bookmarkStart w:id="918" w:name="_Toc76544326"/>
      <w:bookmarkStart w:id="919" w:name="_Toc82541143"/>
      <w:bookmarkStart w:id="920" w:name="_Toc89951790"/>
      <w:bookmarkStart w:id="921" w:name="_Toc98766886"/>
      <w:bookmarkStart w:id="922" w:name="_Toc106202934"/>
      <w:bookmarkStart w:id="923" w:name="_Toc115187233"/>
      <w:bookmarkStart w:id="924" w:name="_Toc121993787"/>
      <w:bookmarkStart w:id="925" w:name="_Toc124152795"/>
      <w:bookmarkStart w:id="926" w:name="_Toc131538097"/>
      <w:bookmarkStart w:id="927" w:name="_Toc137391217"/>
      <w:bookmarkStart w:id="928" w:name="_Toc146961875"/>
      <w:bookmarkStart w:id="929" w:name="_Toc187256240"/>
      <w:r w:rsidRPr="00931575">
        <w:rPr>
          <w:lang w:eastAsia="zh-CN"/>
        </w:rPr>
        <w:t>4.7.2.5</w:t>
      </w:r>
      <w:r w:rsidRPr="00931575">
        <w:tab/>
        <w:t xml:space="preserve">NRTC4: Multi-band </w:t>
      </w:r>
      <w:r w:rsidRPr="00931575">
        <w:rPr>
          <w:lang w:eastAsia="zh-CN"/>
        </w:rPr>
        <w:t>test configuration for full carrier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7A4D8BF" w14:textId="77777777" w:rsidR="00C45907" w:rsidRPr="00931575" w:rsidRDefault="00C45907" w:rsidP="00782299">
      <w:bookmarkStart w:id="930" w:name="_Toc21102599"/>
      <w:bookmarkStart w:id="93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932" w:name="_Toc36635800"/>
      <w:bookmarkStart w:id="933" w:name="_Toc37272746"/>
      <w:bookmarkStart w:id="934" w:name="_Toc45885821"/>
      <w:bookmarkStart w:id="935" w:name="_Toc53182930"/>
      <w:bookmarkStart w:id="936" w:name="_Toc58915597"/>
      <w:bookmarkStart w:id="937" w:name="_Toc66700744"/>
      <w:bookmarkStart w:id="938" w:name="_Toc68696899"/>
      <w:bookmarkStart w:id="939" w:name="_Toc74927821"/>
      <w:bookmarkStart w:id="940" w:name="_Toc76114920"/>
      <w:bookmarkStart w:id="941" w:name="_Toc76544327"/>
      <w:bookmarkStart w:id="942" w:name="_Toc82541144"/>
      <w:bookmarkStart w:id="943" w:name="_Toc89951791"/>
      <w:bookmarkStart w:id="944" w:name="_Toc98766887"/>
      <w:bookmarkStart w:id="945" w:name="_Toc106202935"/>
      <w:bookmarkStart w:id="946" w:name="_Toc115187234"/>
      <w:bookmarkStart w:id="947" w:name="_Toc121993788"/>
      <w:bookmarkStart w:id="948" w:name="_Toc124152796"/>
      <w:bookmarkStart w:id="949" w:name="_Toc131538098"/>
      <w:bookmarkStart w:id="950" w:name="_Toc137391218"/>
      <w:bookmarkStart w:id="951" w:name="_Toc146961876"/>
      <w:bookmarkStart w:id="952" w:name="_Toc187256241"/>
      <w:r w:rsidRPr="00931575">
        <w:rPr>
          <w:lang w:eastAsia="zh-CN"/>
        </w:rPr>
        <w:t>4.7.2.5</w:t>
      </w:r>
      <w:r w:rsidRPr="00931575">
        <w:t>.1</w:t>
      </w:r>
      <w:r w:rsidRPr="00931575">
        <w:tab/>
        <w:t>NRTC4 generation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953" w:name="_Toc21102600"/>
      <w:bookmarkStart w:id="954" w:name="_Toc29810449"/>
      <w:bookmarkStart w:id="955" w:name="_Toc36635801"/>
      <w:bookmarkStart w:id="956" w:name="_Toc37272747"/>
      <w:bookmarkStart w:id="957" w:name="_Toc45885822"/>
      <w:bookmarkStart w:id="958" w:name="_Toc53182931"/>
      <w:bookmarkStart w:id="959" w:name="_Toc58915598"/>
      <w:bookmarkStart w:id="960" w:name="_Toc66700745"/>
      <w:bookmarkStart w:id="961" w:name="_Toc68696900"/>
      <w:bookmarkStart w:id="962" w:name="_Toc74927822"/>
      <w:bookmarkStart w:id="963" w:name="_Toc76114921"/>
      <w:bookmarkStart w:id="964" w:name="_Toc76544328"/>
      <w:bookmarkStart w:id="965" w:name="_Toc82541145"/>
      <w:bookmarkStart w:id="966" w:name="_Toc89951792"/>
      <w:bookmarkStart w:id="967" w:name="_Toc98766888"/>
      <w:bookmarkStart w:id="968" w:name="_Toc106202936"/>
      <w:bookmarkStart w:id="969" w:name="_Toc115187235"/>
      <w:bookmarkStart w:id="970" w:name="_Toc121993789"/>
      <w:bookmarkStart w:id="971" w:name="_Toc124152797"/>
      <w:bookmarkStart w:id="972" w:name="_Toc131538099"/>
      <w:bookmarkStart w:id="973" w:name="_Toc137391219"/>
      <w:bookmarkStart w:id="974" w:name="_Toc146961877"/>
      <w:bookmarkStart w:id="975" w:name="_Toc187256242"/>
      <w:r w:rsidRPr="00931575">
        <w:rPr>
          <w:lang w:eastAsia="zh-CN"/>
        </w:rPr>
        <w:lastRenderedPageBreak/>
        <w:t>4.7.2.5</w:t>
      </w:r>
      <w:r w:rsidRPr="00931575">
        <w:t>.2</w:t>
      </w:r>
      <w:r w:rsidRPr="00931575">
        <w:tab/>
        <w:t>NRTC4 power allocation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976" w:name="_Toc21102601"/>
      <w:bookmarkStart w:id="977" w:name="_Toc29810450"/>
      <w:bookmarkStart w:id="978" w:name="_Toc36635802"/>
      <w:bookmarkStart w:id="979" w:name="_Toc37272748"/>
      <w:bookmarkStart w:id="980" w:name="_Toc45885823"/>
      <w:bookmarkStart w:id="981" w:name="_Toc53182932"/>
      <w:bookmarkStart w:id="982" w:name="_Toc58915599"/>
      <w:bookmarkStart w:id="983" w:name="_Toc66700746"/>
      <w:bookmarkStart w:id="984" w:name="_Toc68696901"/>
      <w:bookmarkStart w:id="985" w:name="_Toc74927823"/>
      <w:bookmarkStart w:id="986" w:name="_Toc76114922"/>
      <w:bookmarkStart w:id="987" w:name="_Toc76544329"/>
      <w:bookmarkStart w:id="988" w:name="_Toc82541146"/>
      <w:bookmarkStart w:id="989" w:name="_Toc89951793"/>
      <w:bookmarkStart w:id="990" w:name="_Toc98766889"/>
      <w:bookmarkStart w:id="991" w:name="_Toc106202937"/>
      <w:bookmarkStart w:id="992" w:name="_Toc115187236"/>
      <w:bookmarkStart w:id="993" w:name="_Toc121993790"/>
      <w:bookmarkStart w:id="994" w:name="_Toc124152798"/>
      <w:bookmarkStart w:id="995" w:name="_Toc131538100"/>
      <w:bookmarkStart w:id="996" w:name="_Toc137391220"/>
      <w:bookmarkStart w:id="997" w:name="_Toc146961878"/>
      <w:bookmarkStart w:id="998" w:name="_Toc187256243"/>
      <w:r w:rsidRPr="00931575">
        <w:rPr>
          <w:lang w:eastAsia="zh-CN"/>
        </w:rPr>
        <w:t>4.7.2.6</w:t>
      </w:r>
      <w:r w:rsidRPr="00931575">
        <w:tab/>
        <w:t xml:space="preserve">NRTC5: Multi-band </w:t>
      </w:r>
      <w:r w:rsidRPr="00931575">
        <w:rPr>
          <w:lang w:eastAsia="zh-CN"/>
        </w:rPr>
        <w:t>test configuration with high PSD per carrier</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999" w:name="_Toc21102602"/>
      <w:bookmarkStart w:id="1000" w:name="_Toc29810451"/>
      <w:bookmarkStart w:id="1001" w:name="_Toc36635803"/>
      <w:bookmarkStart w:id="1002" w:name="_Toc37272749"/>
      <w:bookmarkStart w:id="1003" w:name="_Toc45885824"/>
      <w:bookmarkStart w:id="1004" w:name="_Toc53182933"/>
      <w:bookmarkStart w:id="1005" w:name="_Toc58915600"/>
      <w:bookmarkStart w:id="1006" w:name="_Toc66700747"/>
      <w:bookmarkStart w:id="1007" w:name="_Toc68696902"/>
      <w:bookmarkStart w:id="1008" w:name="_Toc74927824"/>
      <w:bookmarkStart w:id="1009" w:name="_Toc76114923"/>
      <w:bookmarkStart w:id="1010" w:name="_Toc76544330"/>
      <w:bookmarkStart w:id="1011" w:name="_Toc82541147"/>
      <w:bookmarkStart w:id="1012" w:name="_Toc89951794"/>
      <w:bookmarkStart w:id="1013" w:name="_Toc98766890"/>
      <w:bookmarkStart w:id="1014" w:name="_Toc106202938"/>
      <w:bookmarkStart w:id="1015" w:name="_Toc115187237"/>
      <w:bookmarkStart w:id="1016" w:name="_Toc121993791"/>
      <w:bookmarkStart w:id="1017" w:name="_Toc124152799"/>
      <w:bookmarkStart w:id="1018" w:name="_Toc131538101"/>
      <w:bookmarkStart w:id="1019" w:name="_Toc137391221"/>
      <w:bookmarkStart w:id="1020" w:name="_Toc146961879"/>
      <w:bookmarkStart w:id="1021" w:name="_Toc187256244"/>
      <w:r w:rsidRPr="00931575">
        <w:rPr>
          <w:lang w:eastAsia="zh-CN"/>
        </w:rPr>
        <w:t>4.7.2.6</w:t>
      </w:r>
      <w:r w:rsidRPr="00931575">
        <w:t>.1</w:t>
      </w:r>
      <w:r w:rsidRPr="00931575">
        <w:tab/>
        <w:t>NRTC5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1022" w:name="_Toc21102603"/>
      <w:bookmarkStart w:id="1023" w:name="_Toc29810452"/>
      <w:bookmarkStart w:id="1024" w:name="_Toc36635804"/>
      <w:bookmarkStart w:id="1025" w:name="_Toc37272750"/>
      <w:bookmarkStart w:id="1026" w:name="_Toc45885825"/>
      <w:bookmarkStart w:id="1027" w:name="_Toc53182934"/>
      <w:bookmarkStart w:id="1028" w:name="_Toc58915601"/>
      <w:bookmarkStart w:id="1029" w:name="_Toc66700748"/>
      <w:bookmarkStart w:id="1030" w:name="_Toc68696903"/>
      <w:bookmarkStart w:id="1031" w:name="_Toc74927825"/>
      <w:bookmarkStart w:id="1032" w:name="_Toc76114924"/>
      <w:bookmarkStart w:id="1033" w:name="_Toc76544331"/>
      <w:bookmarkStart w:id="1034" w:name="_Toc82541148"/>
      <w:bookmarkStart w:id="1035" w:name="_Toc89951795"/>
      <w:bookmarkStart w:id="1036" w:name="_Toc98766891"/>
      <w:bookmarkStart w:id="1037" w:name="_Toc106202939"/>
      <w:bookmarkStart w:id="1038" w:name="_Toc115187238"/>
      <w:bookmarkStart w:id="1039" w:name="_Toc121993792"/>
      <w:bookmarkStart w:id="1040" w:name="_Toc124152800"/>
      <w:bookmarkStart w:id="1041" w:name="_Toc131538102"/>
      <w:bookmarkStart w:id="1042" w:name="_Toc137391222"/>
      <w:bookmarkStart w:id="1043" w:name="_Toc146961880"/>
      <w:bookmarkStart w:id="1044" w:name="_Toc187256245"/>
      <w:r w:rsidRPr="00931575">
        <w:rPr>
          <w:lang w:eastAsia="zh-CN"/>
        </w:rPr>
        <w:t>4.7.2.6</w:t>
      </w:r>
      <w:r w:rsidRPr="00931575">
        <w:t>.2</w:t>
      </w:r>
      <w:r w:rsidRPr="00931575">
        <w:tab/>
        <w:t>NRTC5 power allocation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1045" w:name="_Toc21102604"/>
      <w:bookmarkStart w:id="1046"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1047" w:name="_Toc36635805"/>
      <w:bookmarkStart w:id="1048" w:name="_Toc37272751"/>
      <w:bookmarkStart w:id="1049" w:name="_Toc45885826"/>
      <w:bookmarkStart w:id="1050" w:name="_Toc53182935"/>
      <w:bookmarkStart w:id="1051" w:name="_Toc58915602"/>
      <w:bookmarkStart w:id="1052" w:name="_Toc66700749"/>
      <w:bookmarkStart w:id="1053" w:name="_Toc68696904"/>
      <w:bookmarkStart w:id="1054" w:name="_Toc74927826"/>
      <w:bookmarkStart w:id="1055" w:name="_Toc76114925"/>
      <w:bookmarkStart w:id="1056" w:name="_Toc76544332"/>
      <w:bookmarkStart w:id="1057" w:name="_Toc82541149"/>
      <w:bookmarkStart w:id="1058" w:name="_Toc89951796"/>
      <w:bookmarkStart w:id="1059" w:name="_Toc98766892"/>
      <w:bookmarkStart w:id="1060" w:name="_Toc106202940"/>
      <w:bookmarkStart w:id="1061" w:name="_Toc115187239"/>
      <w:bookmarkStart w:id="1062" w:name="_Toc121993793"/>
      <w:bookmarkStart w:id="1063" w:name="_Toc124152801"/>
      <w:bookmarkStart w:id="1064" w:name="_Toc131538103"/>
      <w:bookmarkStart w:id="1065" w:name="_Toc137391223"/>
      <w:bookmarkStart w:id="1066" w:name="_Toc146961881"/>
      <w:bookmarkStart w:id="1067" w:name="_Toc187256246"/>
      <w:r w:rsidRPr="00931575">
        <w:rPr>
          <w:rFonts w:cs="v4.2.0"/>
        </w:rPr>
        <w:lastRenderedPageBreak/>
        <w:t>4.8</w:t>
      </w:r>
      <w:r w:rsidRPr="00931575">
        <w:rPr>
          <w:rFonts w:cs="v4.2.0"/>
        </w:rPr>
        <w:tab/>
        <w:t>Applicability of requirements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BCE8E02" w14:textId="77777777" w:rsidR="00C45907" w:rsidRPr="00931575" w:rsidRDefault="00C45907" w:rsidP="00C45907">
      <w:pPr>
        <w:pStyle w:val="Heading3"/>
        <w:rPr>
          <w:lang w:eastAsia="zh-CN"/>
        </w:rPr>
      </w:pPr>
      <w:bookmarkStart w:id="1068" w:name="_Toc21102605"/>
      <w:bookmarkStart w:id="1069" w:name="_Toc29810454"/>
      <w:bookmarkStart w:id="1070" w:name="_Toc36635806"/>
      <w:bookmarkStart w:id="1071" w:name="_Toc37272752"/>
      <w:bookmarkStart w:id="1072" w:name="_Toc45885827"/>
      <w:bookmarkStart w:id="1073" w:name="_Toc53182936"/>
      <w:bookmarkStart w:id="1074" w:name="_Toc58915603"/>
      <w:bookmarkStart w:id="1075" w:name="_Toc66700750"/>
      <w:bookmarkStart w:id="1076" w:name="_Toc68696905"/>
      <w:bookmarkStart w:id="1077" w:name="_Toc74927827"/>
      <w:bookmarkStart w:id="1078" w:name="_Toc76114926"/>
      <w:bookmarkStart w:id="1079" w:name="_Toc76544333"/>
      <w:bookmarkStart w:id="1080" w:name="_Toc82541150"/>
      <w:bookmarkStart w:id="1081" w:name="_Toc89951797"/>
      <w:bookmarkStart w:id="1082" w:name="_Toc98766893"/>
      <w:bookmarkStart w:id="1083" w:name="_Toc106202941"/>
      <w:bookmarkStart w:id="1084" w:name="_Toc115187240"/>
      <w:bookmarkStart w:id="1085" w:name="_Toc121993794"/>
      <w:bookmarkStart w:id="1086" w:name="_Toc124152802"/>
      <w:bookmarkStart w:id="1087" w:name="_Toc131538104"/>
      <w:bookmarkStart w:id="1088" w:name="_Toc137391224"/>
      <w:bookmarkStart w:id="1089" w:name="_Toc146961882"/>
      <w:bookmarkStart w:id="1090" w:name="_Toc187256247"/>
      <w:r w:rsidRPr="00931575">
        <w:rPr>
          <w:lang w:eastAsia="zh-CN"/>
        </w:rPr>
        <w:t>4.8.1</w:t>
      </w:r>
      <w:r w:rsidRPr="00931575">
        <w:rPr>
          <w:lang w:eastAsia="zh-CN"/>
        </w:rPr>
        <w:tab/>
        <w:t>Requirement set applicability</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1091" w:name="_Toc21102606"/>
      <w:bookmarkStart w:id="1092" w:name="_Toc29810455"/>
      <w:bookmarkStart w:id="1093" w:name="_Toc36635807"/>
      <w:bookmarkStart w:id="1094" w:name="_Toc37272753"/>
      <w:bookmarkStart w:id="1095" w:name="_Toc45885828"/>
      <w:bookmarkStart w:id="1096" w:name="_Toc53182937"/>
      <w:bookmarkStart w:id="1097" w:name="_Toc58915604"/>
      <w:bookmarkStart w:id="1098" w:name="_Toc66700751"/>
      <w:bookmarkStart w:id="1099" w:name="_Toc68696906"/>
      <w:bookmarkStart w:id="1100" w:name="_Toc74927828"/>
      <w:bookmarkStart w:id="1101" w:name="_Toc76114927"/>
      <w:bookmarkStart w:id="1102" w:name="_Toc76544334"/>
      <w:bookmarkStart w:id="1103" w:name="_Toc82541151"/>
      <w:bookmarkStart w:id="1104" w:name="_Toc89951798"/>
      <w:bookmarkStart w:id="1105" w:name="_Toc98766894"/>
      <w:bookmarkStart w:id="1106" w:name="_Toc106202942"/>
      <w:bookmarkStart w:id="1107" w:name="_Toc115187241"/>
      <w:bookmarkStart w:id="1108" w:name="_Toc121993795"/>
      <w:bookmarkStart w:id="1109" w:name="_Toc124152803"/>
      <w:bookmarkStart w:id="1110" w:name="_Toc131538105"/>
      <w:bookmarkStart w:id="1111" w:name="_Toc137391225"/>
      <w:bookmarkStart w:id="1112" w:name="_Toc146961883"/>
      <w:bookmarkStart w:id="1113" w:name="_Toc1872562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1114" w:name="_Toc21102607"/>
      <w:bookmarkStart w:id="1115" w:name="_Toc29810456"/>
      <w:bookmarkStart w:id="1116" w:name="_Toc36635808"/>
      <w:bookmarkStart w:id="1117" w:name="_Toc37272754"/>
      <w:bookmarkStart w:id="1118" w:name="_Toc45885829"/>
      <w:bookmarkStart w:id="1119" w:name="_Toc53182938"/>
      <w:bookmarkStart w:id="1120" w:name="_Toc58915605"/>
      <w:bookmarkStart w:id="1121" w:name="_Toc66700752"/>
      <w:bookmarkStart w:id="1122" w:name="_Toc68696907"/>
      <w:bookmarkStart w:id="1123" w:name="_Toc74927829"/>
      <w:bookmarkStart w:id="1124" w:name="_Toc76114928"/>
      <w:bookmarkStart w:id="1125" w:name="_Toc76544335"/>
      <w:bookmarkStart w:id="1126" w:name="_Toc82541152"/>
      <w:bookmarkStart w:id="1127" w:name="_Toc89951799"/>
      <w:bookmarkStart w:id="1128" w:name="_Toc98766895"/>
      <w:bookmarkStart w:id="1129" w:name="_Toc106202943"/>
      <w:bookmarkStart w:id="1130" w:name="_Toc115187242"/>
      <w:bookmarkStart w:id="1131" w:name="_Toc121993796"/>
      <w:bookmarkStart w:id="1132" w:name="_Toc124152804"/>
      <w:bookmarkStart w:id="1133" w:name="_Toc131538106"/>
      <w:bookmarkStart w:id="1134" w:name="_Toc137391226"/>
      <w:bookmarkStart w:id="1135" w:name="_Toc146961884"/>
      <w:bookmarkStart w:id="1136" w:name="_Toc1872562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1137" w:name="_Toc121993797"/>
      <w:bookmarkStart w:id="1138" w:name="_Toc124152805"/>
      <w:bookmarkStart w:id="1139" w:name="_Toc131538107"/>
      <w:bookmarkStart w:id="1140" w:name="_Toc137391227"/>
      <w:bookmarkStart w:id="1141" w:name="_Toc146961885"/>
      <w:bookmarkStart w:id="1142" w:name="_Toc187256250"/>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1137"/>
      <w:bookmarkEnd w:id="1138"/>
      <w:bookmarkEnd w:id="1139"/>
      <w:bookmarkEnd w:id="1140"/>
      <w:bookmarkEnd w:id="1141"/>
      <w:bookmarkEnd w:id="1142"/>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lastRenderedPageBreak/>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1143" w:name="_Toc21102608"/>
      <w:bookmarkStart w:id="1144" w:name="_Toc29810457"/>
      <w:bookmarkStart w:id="1145" w:name="_Toc36635809"/>
      <w:bookmarkStart w:id="1146" w:name="_Toc37272755"/>
      <w:bookmarkStart w:id="1147" w:name="_Toc45885830"/>
      <w:bookmarkStart w:id="1148" w:name="_Toc53182939"/>
      <w:bookmarkStart w:id="1149" w:name="_Toc58915606"/>
      <w:bookmarkStart w:id="1150" w:name="_Toc66700753"/>
      <w:bookmarkStart w:id="1151" w:name="_Toc68696908"/>
      <w:bookmarkStart w:id="1152" w:name="_Toc74927830"/>
      <w:bookmarkStart w:id="1153" w:name="_Toc76114929"/>
      <w:bookmarkStart w:id="1154" w:name="_Toc76544336"/>
      <w:bookmarkStart w:id="1155" w:name="_Toc82541153"/>
      <w:bookmarkStart w:id="1156" w:name="_Toc89951800"/>
      <w:bookmarkStart w:id="1157" w:name="_Toc98766896"/>
      <w:bookmarkStart w:id="1158" w:name="_Toc106202944"/>
      <w:bookmarkStart w:id="1159" w:name="_Toc115187243"/>
      <w:bookmarkStart w:id="1160" w:name="_Toc121993798"/>
      <w:bookmarkStart w:id="1161" w:name="_Toc124152806"/>
      <w:bookmarkStart w:id="1162" w:name="_Toc131538108"/>
      <w:bookmarkStart w:id="1163" w:name="_Toc137391228"/>
      <w:bookmarkStart w:id="1164" w:name="_Toc146961886"/>
      <w:bookmarkStart w:id="1165" w:name="_Toc187256251"/>
      <w:r w:rsidRPr="00931575">
        <w:t>4.9</w:t>
      </w:r>
      <w:r w:rsidRPr="00931575">
        <w:tab/>
        <w:t>RF channels and 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A055829" w14:textId="77777777" w:rsidR="00C45907" w:rsidRPr="00931575" w:rsidRDefault="00C45907" w:rsidP="00C45907">
      <w:pPr>
        <w:pStyle w:val="Heading3"/>
      </w:pPr>
      <w:bookmarkStart w:id="1166" w:name="_Toc21102609"/>
      <w:bookmarkStart w:id="1167" w:name="_Toc29810458"/>
      <w:bookmarkStart w:id="1168" w:name="_Toc36635810"/>
      <w:bookmarkStart w:id="1169" w:name="_Toc37272756"/>
      <w:bookmarkStart w:id="1170" w:name="_Toc45885831"/>
      <w:bookmarkStart w:id="1171" w:name="_Toc53182940"/>
      <w:bookmarkStart w:id="1172" w:name="_Toc58915607"/>
      <w:bookmarkStart w:id="1173" w:name="_Toc66700754"/>
      <w:bookmarkStart w:id="1174" w:name="_Toc68696909"/>
      <w:bookmarkStart w:id="1175" w:name="_Toc74927831"/>
      <w:bookmarkStart w:id="1176" w:name="_Toc76114930"/>
      <w:bookmarkStart w:id="1177" w:name="_Toc76544337"/>
      <w:bookmarkStart w:id="1178" w:name="_Toc82541154"/>
      <w:bookmarkStart w:id="1179" w:name="_Toc89951801"/>
      <w:bookmarkStart w:id="1180" w:name="_Toc98766897"/>
      <w:bookmarkStart w:id="1181" w:name="_Toc106202945"/>
      <w:bookmarkStart w:id="1182" w:name="_Toc115187244"/>
      <w:bookmarkStart w:id="1183" w:name="_Toc121993799"/>
      <w:bookmarkStart w:id="1184" w:name="_Toc124152807"/>
      <w:bookmarkStart w:id="1185" w:name="_Toc131538109"/>
      <w:bookmarkStart w:id="1186" w:name="_Toc137391229"/>
      <w:bookmarkStart w:id="1187" w:name="_Toc146961887"/>
      <w:bookmarkStart w:id="1188" w:name="_Toc187256252"/>
      <w:r w:rsidRPr="00931575">
        <w:t>4.9.1</w:t>
      </w:r>
      <w:r w:rsidRPr="00931575">
        <w:tab/>
        <w:t>RF channels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89" w:name="OLE_LINK42"/>
      <w:bookmarkStart w:id="1190" w:name="OLE_LINK43"/>
      <w:r w:rsidRPr="00931575">
        <w:rPr>
          <w:lang w:eastAsia="zh-CN"/>
        </w:rPr>
        <w:t xml:space="preserve">for </w:t>
      </w:r>
      <w:bookmarkStart w:id="1191" w:name="OLE_LINK63"/>
      <w:bookmarkStart w:id="1192" w:name="OLE_LINK35"/>
      <w:bookmarkStart w:id="1193" w:name="OLE_LINK34"/>
      <w:r w:rsidRPr="00931575">
        <w:rPr>
          <w:lang w:eastAsia="zh-CN"/>
        </w:rPr>
        <w:t>contiguous spectrum operation</w:t>
      </w:r>
      <w:bookmarkEnd w:id="1189"/>
      <w:bookmarkEnd w:id="1190"/>
      <w:bookmarkEnd w:id="1191"/>
      <w:bookmarkEnd w:id="1192"/>
      <w:bookmarkEnd w:id="1193"/>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194" w:name="_Toc21102610"/>
      <w:bookmarkStart w:id="1195" w:name="_Toc29810459"/>
      <w:bookmarkStart w:id="1196" w:name="_Toc36635811"/>
      <w:bookmarkStart w:id="1197" w:name="_Toc37272757"/>
      <w:bookmarkStart w:id="1198" w:name="_Toc45885832"/>
      <w:bookmarkStart w:id="1199" w:name="_Toc53182941"/>
      <w:bookmarkStart w:id="1200" w:name="_Toc58915608"/>
      <w:bookmarkStart w:id="1201" w:name="_Toc66700755"/>
      <w:bookmarkStart w:id="1202" w:name="_Toc68696910"/>
      <w:bookmarkStart w:id="1203" w:name="_Toc74927832"/>
      <w:bookmarkStart w:id="1204" w:name="_Toc76114931"/>
      <w:bookmarkStart w:id="1205" w:name="_Toc76544338"/>
      <w:bookmarkStart w:id="1206" w:name="_Toc82541155"/>
      <w:bookmarkStart w:id="1207" w:name="_Toc89951802"/>
      <w:bookmarkStart w:id="1208" w:name="_Toc98766898"/>
      <w:bookmarkStart w:id="1209" w:name="_Toc106202946"/>
      <w:bookmarkStart w:id="1210" w:name="_Toc115187245"/>
      <w:bookmarkStart w:id="1211" w:name="_Toc121993800"/>
      <w:bookmarkStart w:id="1212" w:name="_Toc124152808"/>
      <w:bookmarkStart w:id="1213" w:name="_Toc131538110"/>
      <w:bookmarkStart w:id="1214" w:name="_Toc137391230"/>
      <w:bookmarkStart w:id="1215" w:name="_Toc146961888"/>
      <w:bookmarkStart w:id="1216" w:name="_Toc187256253"/>
      <w:r w:rsidRPr="00931575">
        <w:t>4.9.2</w:t>
      </w:r>
      <w:r w:rsidRPr="00931575">
        <w:tab/>
        <w:t>Test models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C788D19" w14:textId="77777777" w:rsidR="00C45907" w:rsidRPr="00931575" w:rsidRDefault="00C45907" w:rsidP="00C45907">
      <w:pPr>
        <w:pStyle w:val="Heading4"/>
      </w:pPr>
      <w:bookmarkStart w:id="1217" w:name="_Toc21102611"/>
      <w:bookmarkStart w:id="1218" w:name="_Toc29810460"/>
      <w:bookmarkStart w:id="1219" w:name="_Toc36635812"/>
      <w:bookmarkStart w:id="1220" w:name="_Toc37272758"/>
      <w:bookmarkStart w:id="1221" w:name="_Toc45885833"/>
      <w:bookmarkStart w:id="1222" w:name="_Toc53182942"/>
      <w:bookmarkStart w:id="1223" w:name="_Toc58915609"/>
      <w:bookmarkStart w:id="1224" w:name="_Toc66700756"/>
      <w:bookmarkStart w:id="1225" w:name="_Toc68696911"/>
      <w:bookmarkStart w:id="1226" w:name="_Toc74927833"/>
      <w:bookmarkStart w:id="1227" w:name="_Toc76114932"/>
      <w:bookmarkStart w:id="1228" w:name="_Toc76544339"/>
      <w:bookmarkStart w:id="1229" w:name="_Toc82541156"/>
      <w:bookmarkStart w:id="1230" w:name="_Toc89951803"/>
      <w:bookmarkStart w:id="1231" w:name="_Toc98766899"/>
      <w:bookmarkStart w:id="1232" w:name="_Toc106202947"/>
      <w:bookmarkStart w:id="1233" w:name="_Toc115187246"/>
      <w:bookmarkStart w:id="1234" w:name="_Toc121993801"/>
      <w:bookmarkStart w:id="1235" w:name="_Toc124152809"/>
      <w:bookmarkStart w:id="1236" w:name="_Toc131538111"/>
      <w:bookmarkStart w:id="1237" w:name="_Toc137391231"/>
      <w:bookmarkStart w:id="1238" w:name="_Toc146961889"/>
      <w:bookmarkStart w:id="1239" w:name="_Toc187256254"/>
      <w:r w:rsidRPr="00931575">
        <w:t>4.</w:t>
      </w:r>
      <w:r w:rsidRPr="00931575">
        <w:rPr>
          <w:lang w:eastAsia="zh-CN"/>
        </w:rPr>
        <w:t>9.2</w:t>
      </w:r>
      <w:r w:rsidRPr="00931575">
        <w:t>.1</w:t>
      </w:r>
      <w:r w:rsidRPr="00931575">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240" w:name="_Toc21102612"/>
      <w:bookmarkStart w:id="1241" w:name="_Toc29810461"/>
      <w:bookmarkStart w:id="1242" w:name="_Toc36635813"/>
      <w:bookmarkStart w:id="1243" w:name="_Toc37272759"/>
      <w:bookmarkStart w:id="1244" w:name="_Toc45885834"/>
      <w:bookmarkStart w:id="1245" w:name="_Toc53182943"/>
      <w:bookmarkStart w:id="1246" w:name="_Toc58915610"/>
      <w:bookmarkStart w:id="1247" w:name="_Toc66700757"/>
      <w:bookmarkStart w:id="1248" w:name="_Toc68696912"/>
      <w:bookmarkStart w:id="1249" w:name="_Toc74927834"/>
      <w:bookmarkStart w:id="1250" w:name="_Toc76114933"/>
      <w:bookmarkStart w:id="1251" w:name="_Toc76544340"/>
      <w:bookmarkStart w:id="1252" w:name="_Toc82541157"/>
      <w:bookmarkStart w:id="1253" w:name="_Toc89951804"/>
      <w:bookmarkStart w:id="1254" w:name="_Toc98766900"/>
      <w:bookmarkStart w:id="1255" w:name="_Toc106202948"/>
      <w:bookmarkStart w:id="1256" w:name="_Toc115187247"/>
      <w:bookmarkStart w:id="1257" w:name="_Toc121993802"/>
      <w:bookmarkStart w:id="1258" w:name="_Toc124152810"/>
      <w:bookmarkStart w:id="1259" w:name="_Toc131538112"/>
      <w:bookmarkStart w:id="1260" w:name="_Toc137391232"/>
      <w:bookmarkStart w:id="1261" w:name="_Toc146961890"/>
      <w:bookmarkStart w:id="1262" w:name="_Toc1872562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263" w:name="_Toc21102613"/>
      <w:bookmarkStart w:id="1264" w:name="_Toc29810462"/>
      <w:bookmarkStart w:id="1265" w:name="_Toc36635814"/>
      <w:bookmarkStart w:id="1266" w:name="_Toc37272760"/>
      <w:bookmarkStart w:id="1267" w:name="_Toc45885835"/>
      <w:bookmarkStart w:id="1268" w:name="_Toc53182944"/>
      <w:bookmarkStart w:id="1269" w:name="_Toc58915611"/>
      <w:bookmarkStart w:id="1270" w:name="_Toc66700758"/>
      <w:bookmarkStart w:id="1271" w:name="_Toc68696913"/>
      <w:bookmarkStart w:id="1272" w:name="_Toc74927835"/>
      <w:bookmarkStart w:id="1273" w:name="_Toc76114934"/>
      <w:bookmarkStart w:id="1274" w:name="_Toc76544341"/>
      <w:bookmarkStart w:id="1275" w:name="_Toc82541158"/>
      <w:bookmarkStart w:id="1276" w:name="_Toc89951805"/>
      <w:bookmarkStart w:id="1277" w:name="_Toc98766901"/>
      <w:bookmarkStart w:id="1278" w:name="_Toc106202949"/>
      <w:bookmarkStart w:id="1279" w:name="_Toc115187248"/>
      <w:bookmarkStart w:id="1280" w:name="_Toc121993803"/>
      <w:bookmarkStart w:id="1281" w:name="_Toc124152811"/>
      <w:bookmarkStart w:id="1282" w:name="_Toc131538113"/>
      <w:bookmarkStart w:id="1283" w:name="_Toc137391233"/>
      <w:bookmarkStart w:id="1284" w:name="_Toc146961891"/>
      <w:bookmarkStart w:id="1285" w:name="_Toc1872562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0"/>
      </w:pPr>
      <w:r w:rsidRPr="00931575">
        <w:t>-</w:t>
      </w:r>
      <w:r w:rsidRPr="00931575">
        <w:tab/>
        <w:t>Occupied bandwidth</w:t>
      </w:r>
    </w:p>
    <w:p w14:paraId="506BE5AE" w14:textId="77777777" w:rsidR="00C45907" w:rsidRPr="00931575" w:rsidRDefault="00C45907" w:rsidP="00782299">
      <w:pPr>
        <w:pStyle w:val="B20"/>
      </w:pPr>
      <w:r w:rsidRPr="00931575">
        <w:t>-</w:t>
      </w:r>
      <w:r w:rsidRPr="00931575">
        <w:tab/>
        <w:t>ACLR</w:t>
      </w:r>
    </w:p>
    <w:p w14:paraId="56572757" w14:textId="77777777" w:rsidR="00C45907" w:rsidRPr="00931575" w:rsidRDefault="00C45907" w:rsidP="00782299">
      <w:pPr>
        <w:pStyle w:val="B20"/>
      </w:pPr>
      <w:r w:rsidRPr="00931575">
        <w:lastRenderedPageBreak/>
        <w:t>-</w:t>
      </w:r>
      <w:r w:rsidRPr="00931575">
        <w:tab/>
        <w:t>Operating band unwanted emissions</w:t>
      </w:r>
    </w:p>
    <w:p w14:paraId="688D1A5B" w14:textId="77777777" w:rsidR="00C45907" w:rsidRPr="00931575" w:rsidRDefault="00C45907" w:rsidP="00782299">
      <w:pPr>
        <w:pStyle w:val="B20"/>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28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287" w:name="_Toc21102614"/>
      <w:bookmarkStart w:id="1288" w:name="_Toc29810463"/>
      <w:bookmarkStart w:id="1289" w:name="_Toc36635815"/>
      <w:bookmarkStart w:id="1290" w:name="_Toc37272761"/>
      <w:bookmarkStart w:id="1291" w:name="_Toc45885836"/>
      <w:bookmarkStart w:id="1292" w:name="_Toc53182945"/>
      <w:bookmarkStart w:id="1293" w:name="_Toc58915612"/>
      <w:bookmarkStart w:id="1294" w:name="_Toc66700759"/>
      <w:bookmarkStart w:id="1295" w:name="_Toc68696914"/>
      <w:bookmarkStart w:id="1296" w:name="_Toc74927836"/>
      <w:bookmarkStart w:id="1297" w:name="_Toc76114935"/>
      <w:bookmarkStart w:id="1298" w:name="_Toc76544342"/>
      <w:bookmarkStart w:id="1299" w:name="_Toc82541159"/>
      <w:bookmarkStart w:id="1300" w:name="_Toc89951806"/>
      <w:bookmarkStart w:id="1301" w:name="_Toc98766902"/>
      <w:bookmarkStart w:id="1302" w:name="_Toc106202950"/>
      <w:bookmarkStart w:id="1303" w:name="_Toc115187249"/>
      <w:bookmarkStart w:id="1304" w:name="_Toc121993804"/>
      <w:bookmarkStart w:id="1305" w:name="_Toc124152812"/>
      <w:bookmarkStart w:id="1306" w:name="_Toc131538114"/>
      <w:bookmarkStart w:id="1307" w:name="_Toc137391234"/>
      <w:bookmarkStart w:id="1308" w:name="_Toc146961892"/>
      <w:bookmarkStart w:id="1309" w:name="_Toc187256257"/>
      <w:bookmarkEnd w:id="1286"/>
      <w:r w:rsidRPr="00931575">
        <w:t>4.9.2.2.2</w:t>
      </w:r>
      <w:r w:rsidRPr="00931575">
        <w:tab/>
        <w:t>NR FR2 test model 2 (NR-</w:t>
      </w:r>
      <w:r w:rsidRPr="00931575">
        <w:rPr>
          <w:rFonts w:hint="eastAsia"/>
          <w:lang w:val="en-US" w:eastAsia="zh-CN"/>
        </w:rPr>
        <w:t>FR2-</w:t>
      </w:r>
      <w:r w:rsidRPr="00931575">
        <w:t>TM2)</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0"/>
      </w:pPr>
      <w:r w:rsidRPr="00931575">
        <w:t>-</w:t>
      </w:r>
      <w:r w:rsidRPr="00931575">
        <w:tab/>
        <w:t>EVM of single  PRB allocation (at min power)</w:t>
      </w:r>
    </w:p>
    <w:p w14:paraId="2F033B7E" w14:textId="77777777" w:rsidR="00C45907" w:rsidRPr="00931575" w:rsidRDefault="00C45907" w:rsidP="00782299">
      <w:pPr>
        <w:pStyle w:val="B20"/>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310" w:name="_Toc45885837"/>
      <w:bookmarkStart w:id="1311" w:name="_Toc53182946"/>
      <w:bookmarkStart w:id="1312" w:name="_Toc58915613"/>
    </w:p>
    <w:p w14:paraId="54645F57" w14:textId="1730F0D9" w:rsidR="0082707E" w:rsidRPr="00931575" w:rsidRDefault="0082707E" w:rsidP="0082707E">
      <w:pPr>
        <w:pStyle w:val="Heading5"/>
      </w:pPr>
      <w:bookmarkStart w:id="1313" w:name="_Toc66700760"/>
      <w:bookmarkStart w:id="1314" w:name="_Toc68696915"/>
      <w:bookmarkStart w:id="1315" w:name="_Toc74927837"/>
      <w:bookmarkStart w:id="1316" w:name="_Toc76114936"/>
      <w:bookmarkStart w:id="1317" w:name="_Toc76544343"/>
      <w:bookmarkStart w:id="1318" w:name="_Toc82541160"/>
      <w:bookmarkStart w:id="1319" w:name="_Toc89951807"/>
      <w:bookmarkStart w:id="1320" w:name="_Toc98766903"/>
      <w:bookmarkStart w:id="1321" w:name="_Toc106202951"/>
      <w:bookmarkStart w:id="1322" w:name="_Toc115187250"/>
      <w:bookmarkStart w:id="1323" w:name="_Toc121993805"/>
      <w:bookmarkStart w:id="1324" w:name="_Toc124152813"/>
      <w:bookmarkStart w:id="1325" w:name="_Toc131538115"/>
      <w:bookmarkStart w:id="1326" w:name="_Toc137391235"/>
      <w:bookmarkStart w:id="1327" w:name="_Toc146961893"/>
      <w:bookmarkStart w:id="1328" w:name="_Toc187256258"/>
      <w:r w:rsidRPr="00931575">
        <w:t>4.9.2.2.2a</w:t>
      </w:r>
      <w:r w:rsidRPr="00931575">
        <w:tab/>
        <w:t>NR FR2 test model 2a (NR-</w:t>
      </w:r>
      <w:r w:rsidRPr="00931575">
        <w:rPr>
          <w:lang w:val="en-US" w:eastAsia="zh-CN"/>
        </w:rPr>
        <w:t>FR2-</w:t>
      </w:r>
      <w:r w:rsidRPr="00931575">
        <w:t>TM2a)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0"/>
      </w:pPr>
      <w:r w:rsidRPr="00931575">
        <w:t>-</w:t>
      </w:r>
      <w:r w:rsidRPr="00931575">
        <w:tab/>
        <w:t>EVM of single 256QAM PRB allocation (at min power)</w:t>
      </w:r>
    </w:p>
    <w:p w14:paraId="7FE36288" w14:textId="77777777" w:rsidR="0082707E" w:rsidRPr="00931575" w:rsidRDefault="0082707E" w:rsidP="00782299">
      <w:pPr>
        <w:pStyle w:val="B20"/>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329" w:name="_Toc21102615"/>
      <w:bookmarkStart w:id="1330" w:name="_Toc29810464"/>
      <w:bookmarkStart w:id="1331" w:name="_Toc36635816"/>
      <w:bookmarkStart w:id="1332" w:name="_Toc37272762"/>
      <w:bookmarkStart w:id="1333" w:name="_Toc45885838"/>
      <w:bookmarkStart w:id="1334" w:name="_Toc53182947"/>
      <w:bookmarkStart w:id="1335" w:name="_Toc58915614"/>
      <w:bookmarkStart w:id="1336" w:name="_Toc66700761"/>
      <w:bookmarkStart w:id="1337" w:name="_Toc68696916"/>
      <w:bookmarkStart w:id="1338" w:name="_Toc74927838"/>
      <w:bookmarkStart w:id="1339" w:name="_Toc76114937"/>
      <w:bookmarkStart w:id="1340" w:name="_Toc76544344"/>
      <w:bookmarkStart w:id="1341" w:name="_Toc82541161"/>
      <w:bookmarkStart w:id="1342" w:name="_Toc89951808"/>
      <w:bookmarkStart w:id="1343" w:name="_Toc98766904"/>
      <w:bookmarkStart w:id="1344" w:name="_Toc106202952"/>
      <w:bookmarkStart w:id="1345" w:name="_Toc115187251"/>
      <w:bookmarkStart w:id="1346" w:name="_Toc121993806"/>
      <w:bookmarkStart w:id="1347" w:name="_Toc124152814"/>
      <w:bookmarkStart w:id="1348" w:name="_Toc131538116"/>
      <w:bookmarkStart w:id="1349" w:name="_Toc137391236"/>
      <w:bookmarkStart w:id="1350" w:name="_Toc146961894"/>
      <w:bookmarkStart w:id="1351" w:name="_Toc187256259"/>
      <w:r w:rsidRPr="00931575">
        <w:lastRenderedPageBreak/>
        <w:t>4.9.2.2.3</w:t>
      </w:r>
      <w:r w:rsidRPr="00931575">
        <w:tab/>
        <w:t>NR FR2 test model 3.1 (NR-FR2-TM3.1)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0"/>
      </w:pPr>
      <w:r w:rsidRPr="00931575">
        <w:t>-</w:t>
      </w:r>
      <w:r w:rsidRPr="00931575">
        <w:tab/>
        <w:t>Frequency error</w:t>
      </w:r>
    </w:p>
    <w:p w14:paraId="4A70153B" w14:textId="4B3539F2" w:rsidR="00C45907" w:rsidRPr="00931575" w:rsidRDefault="00C45907" w:rsidP="00782299">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352" w:name="_Toc45885839"/>
      <w:bookmarkStart w:id="1353" w:name="_Toc53182948"/>
      <w:bookmarkStart w:id="1354" w:name="_Toc58915615"/>
      <w:bookmarkStart w:id="1355" w:name="_Toc66700762"/>
      <w:bookmarkStart w:id="1356" w:name="_Toc68696917"/>
      <w:bookmarkStart w:id="1357" w:name="_Toc74927839"/>
      <w:bookmarkStart w:id="1358" w:name="_Toc76114938"/>
      <w:bookmarkStart w:id="1359" w:name="_Toc76544345"/>
      <w:bookmarkStart w:id="1360" w:name="_Toc82541162"/>
      <w:bookmarkStart w:id="1361" w:name="_Toc89951809"/>
      <w:bookmarkStart w:id="1362" w:name="_Toc98766905"/>
      <w:bookmarkStart w:id="1363" w:name="_Toc106202953"/>
      <w:bookmarkStart w:id="1364" w:name="_Toc115187252"/>
      <w:bookmarkStart w:id="1365" w:name="_Toc121993807"/>
      <w:bookmarkStart w:id="1366" w:name="_Toc124152815"/>
      <w:bookmarkStart w:id="1367" w:name="_Toc131538117"/>
      <w:bookmarkStart w:id="1368" w:name="_Toc137391237"/>
      <w:bookmarkStart w:id="1369" w:name="_Toc146961895"/>
      <w:bookmarkStart w:id="1370" w:name="_Toc187256260"/>
      <w:r w:rsidRPr="00931575">
        <w:t>4.9.2.2.4</w:t>
      </w:r>
      <w:r w:rsidRPr="00931575">
        <w:tab/>
        <w:t>NR FR2 test model 3.1a (NR-FR2-TM3.1a)</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0"/>
      </w:pPr>
      <w:r w:rsidRPr="00931575">
        <w:t>-</w:t>
      </w:r>
      <w:r w:rsidRPr="00931575">
        <w:tab/>
        <w:t>Frequency error</w:t>
      </w:r>
    </w:p>
    <w:p w14:paraId="4186C9C9" w14:textId="77777777" w:rsidR="00DB07F5" w:rsidRPr="00931575" w:rsidRDefault="00DB07F5" w:rsidP="00782299">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371" w:name="_Toc21102616"/>
      <w:bookmarkStart w:id="1372" w:name="_Toc29810465"/>
      <w:bookmarkStart w:id="1373" w:name="_Toc36635817"/>
      <w:bookmarkStart w:id="1374" w:name="_Toc37272763"/>
      <w:bookmarkStart w:id="1375" w:name="_Toc45885840"/>
      <w:bookmarkStart w:id="1376" w:name="_Toc53182949"/>
      <w:bookmarkStart w:id="1377" w:name="_Toc58915616"/>
      <w:bookmarkStart w:id="1378" w:name="_Toc66700763"/>
      <w:bookmarkStart w:id="1379" w:name="_Toc68696918"/>
      <w:bookmarkStart w:id="1380" w:name="_Toc74927840"/>
      <w:bookmarkStart w:id="1381" w:name="_Toc76114939"/>
      <w:bookmarkStart w:id="1382" w:name="_Toc76544346"/>
      <w:bookmarkStart w:id="1383" w:name="_Toc82541163"/>
      <w:bookmarkStart w:id="1384" w:name="_Toc89951810"/>
      <w:bookmarkStart w:id="1385" w:name="_Toc98766906"/>
      <w:bookmarkStart w:id="1386" w:name="_Toc106202954"/>
      <w:bookmarkStart w:id="1387" w:name="_Toc115187253"/>
      <w:bookmarkStart w:id="1388" w:name="_Toc121993808"/>
      <w:bookmarkStart w:id="1389" w:name="_Toc124152816"/>
      <w:bookmarkStart w:id="1390" w:name="_Toc131538118"/>
      <w:bookmarkStart w:id="1391" w:name="_Toc137391238"/>
      <w:bookmarkStart w:id="1392" w:name="_Toc146961896"/>
      <w:bookmarkStart w:id="1393" w:name="_Toc187256261"/>
      <w:r w:rsidRPr="00931575">
        <w:t>4.9.2.3</w:t>
      </w:r>
      <w:r w:rsidRPr="00931575">
        <w:tab/>
        <w:t>Data content of physical channels and signals for NR-FR2-TM</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39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lastRenderedPageBreak/>
        <w:t>-</w:t>
      </w:r>
      <w:r w:rsidRPr="00931575">
        <w:rPr>
          <w:noProof/>
        </w:rPr>
        <w:tab/>
        <w:t>Antenna port starting with 1000 for PDSCH</w:t>
      </w:r>
    </w:p>
    <w:p w14:paraId="288C63B1" w14:textId="77777777" w:rsidR="00C45907" w:rsidRPr="00931575" w:rsidRDefault="00C45907" w:rsidP="00C45907">
      <w:pPr>
        <w:pStyle w:val="Heading5"/>
      </w:pPr>
      <w:bookmarkStart w:id="1395" w:name="_Toc29810466"/>
      <w:bookmarkStart w:id="1396" w:name="_Toc36635818"/>
      <w:bookmarkStart w:id="1397" w:name="_Toc37272764"/>
      <w:bookmarkStart w:id="1398" w:name="_Toc45885841"/>
      <w:bookmarkStart w:id="1399" w:name="_Toc53182950"/>
      <w:bookmarkStart w:id="1400" w:name="_Toc58915617"/>
      <w:bookmarkStart w:id="1401" w:name="_Toc66700764"/>
      <w:bookmarkStart w:id="1402" w:name="_Toc68696919"/>
      <w:bookmarkStart w:id="1403" w:name="_Toc74927841"/>
      <w:bookmarkStart w:id="1404" w:name="_Toc76114940"/>
      <w:bookmarkStart w:id="1405" w:name="_Toc76544347"/>
      <w:bookmarkStart w:id="1406" w:name="_Toc82541164"/>
      <w:bookmarkStart w:id="1407" w:name="_Toc89951811"/>
      <w:bookmarkStart w:id="1408" w:name="_Toc98766907"/>
      <w:bookmarkStart w:id="1409" w:name="_Toc106202955"/>
      <w:bookmarkStart w:id="1410" w:name="_Toc115187254"/>
      <w:bookmarkStart w:id="1411" w:name="_Toc121993809"/>
      <w:bookmarkStart w:id="1412" w:name="_Toc124152817"/>
      <w:bookmarkStart w:id="1413" w:name="_Toc131538119"/>
      <w:bookmarkStart w:id="1414" w:name="_Toc137391239"/>
      <w:bookmarkStart w:id="1415" w:name="_Toc146961897"/>
      <w:bookmarkStart w:id="1416" w:name="_Toc187256262"/>
      <w:r w:rsidRPr="00931575">
        <w:t>4.9.2.3.1</w:t>
      </w:r>
      <w:r w:rsidRPr="00931575">
        <w:tab/>
        <w:t>PDCCH</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417" w:name="_Toc21102618"/>
      <w:bookmarkStart w:id="1418" w:name="_Toc29810467"/>
      <w:bookmarkStart w:id="1419" w:name="_Toc36635819"/>
      <w:bookmarkStart w:id="1420" w:name="_Toc37272765"/>
      <w:bookmarkStart w:id="1421" w:name="_Toc45885842"/>
      <w:bookmarkStart w:id="1422" w:name="_Toc53182951"/>
      <w:bookmarkStart w:id="1423" w:name="_Toc58915618"/>
      <w:bookmarkStart w:id="1424" w:name="_Toc66700765"/>
      <w:bookmarkStart w:id="1425" w:name="_Toc68696920"/>
      <w:bookmarkStart w:id="1426" w:name="_Toc74927842"/>
      <w:bookmarkStart w:id="1427" w:name="_Toc76114941"/>
      <w:bookmarkStart w:id="1428" w:name="_Toc76544348"/>
      <w:bookmarkStart w:id="1429" w:name="_Toc82541165"/>
      <w:bookmarkStart w:id="1430" w:name="_Toc89951812"/>
      <w:bookmarkStart w:id="1431" w:name="_Toc98766908"/>
      <w:bookmarkStart w:id="1432" w:name="_Toc106202956"/>
      <w:bookmarkStart w:id="1433" w:name="_Toc115187255"/>
      <w:bookmarkStart w:id="1434" w:name="_Toc121993810"/>
      <w:bookmarkStart w:id="1435" w:name="_Toc124152818"/>
      <w:bookmarkStart w:id="1436" w:name="_Toc131538120"/>
      <w:bookmarkStart w:id="1437" w:name="_Toc137391240"/>
      <w:bookmarkStart w:id="1438" w:name="_Toc146961898"/>
      <w:bookmarkStart w:id="1439" w:name="_Toc187256263"/>
      <w:r w:rsidRPr="00931575">
        <w:t>4.9.2.3.2</w:t>
      </w:r>
      <w:r w:rsidRPr="00931575">
        <w:tab/>
        <w:t>PDSCH</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97869100"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9786910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9pt;height:20.5pt" o:ole="">
            <v:imagedata r:id="rId22" o:title=""/>
          </v:shape>
          <o:OLEObject Type="Embed" ProgID="Equation.3" ShapeID="_x0000_i1027" DrawAspect="Content" ObjectID="_1797869102" r:id="rId23"/>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97869103"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9786910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440" w:name="_Toc21102619"/>
      <w:bookmarkStart w:id="1441" w:name="_Toc29810468"/>
      <w:bookmarkStart w:id="1442" w:name="_Toc36635820"/>
      <w:bookmarkStart w:id="1443" w:name="_Toc37272766"/>
      <w:bookmarkStart w:id="1444" w:name="_Toc45885843"/>
      <w:bookmarkStart w:id="1445" w:name="_Toc53182952"/>
      <w:bookmarkStart w:id="1446" w:name="_Toc58915619"/>
      <w:bookmarkStart w:id="1447" w:name="_Toc66700766"/>
      <w:bookmarkStart w:id="1448" w:name="_Toc68696921"/>
      <w:bookmarkStart w:id="1449" w:name="_Toc74927843"/>
      <w:bookmarkStart w:id="1450" w:name="_Toc76114942"/>
      <w:bookmarkStart w:id="1451" w:name="_Toc76544349"/>
      <w:bookmarkStart w:id="1452" w:name="_Toc82541166"/>
      <w:bookmarkStart w:id="1453" w:name="_Toc89951813"/>
      <w:bookmarkStart w:id="1454" w:name="_Toc98766909"/>
      <w:bookmarkStart w:id="1455" w:name="_Toc106202957"/>
      <w:bookmarkStart w:id="1456" w:name="_Toc115187256"/>
      <w:bookmarkStart w:id="1457" w:name="_Toc121993811"/>
      <w:bookmarkStart w:id="1458" w:name="_Toc124152819"/>
      <w:bookmarkStart w:id="1459" w:name="_Toc131538121"/>
      <w:bookmarkStart w:id="1460" w:name="_Toc137391241"/>
      <w:bookmarkStart w:id="1461" w:name="_Toc146961899"/>
      <w:bookmarkStart w:id="1462" w:name="_Toc187256264"/>
      <w:r w:rsidRPr="00931575">
        <w:t>4.10</w:t>
      </w:r>
      <w:r w:rsidRPr="00931575">
        <w:tab/>
        <w:t>Requirements for contiguous and non-contiguous spectrum</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463" w:name="_Toc21102620"/>
      <w:bookmarkStart w:id="1464" w:name="_Toc29810469"/>
      <w:bookmarkStart w:id="1465" w:name="_Toc36635821"/>
      <w:bookmarkStart w:id="1466" w:name="_Toc37272767"/>
      <w:bookmarkStart w:id="1467" w:name="_Toc45885844"/>
      <w:bookmarkStart w:id="1468" w:name="_Toc53182953"/>
      <w:bookmarkStart w:id="1469" w:name="_Toc58915620"/>
      <w:bookmarkStart w:id="1470" w:name="_Toc66700767"/>
      <w:bookmarkStart w:id="1471" w:name="_Toc68696922"/>
      <w:bookmarkStart w:id="1472" w:name="_Toc74927844"/>
      <w:bookmarkStart w:id="1473" w:name="_Toc76114943"/>
      <w:bookmarkStart w:id="1474" w:name="_Toc76544350"/>
      <w:bookmarkStart w:id="1475" w:name="_Toc82541167"/>
      <w:bookmarkStart w:id="1476" w:name="_Toc89951814"/>
      <w:bookmarkStart w:id="1477" w:name="_Toc98766910"/>
      <w:bookmarkStart w:id="1478" w:name="_Toc106202958"/>
      <w:bookmarkStart w:id="1479" w:name="_Toc115187257"/>
      <w:bookmarkStart w:id="1480" w:name="_Toc121993812"/>
      <w:bookmarkStart w:id="1481" w:name="_Toc124152820"/>
      <w:bookmarkStart w:id="1482" w:name="_Toc131538122"/>
      <w:bookmarkStart w:id="1483" w:name="_Toc137391242"/>
      <w:bookmarkStart w:id="1484" w:name="_Toc146961900"/>
      <w:bookmarkStart w:id="1485" w:name="_Toc187256265"/>
      <w:r w:rsidRPr="00931575">
        <w:t>4.11</w:t>
      </w:r>
      <w:r w:rsidRPr="00931575">
        <w:tab/>
        <w:t>Requirements for BS capable of multi-band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48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487" w:name="_Toc29810470"/>
      <w:bookmarkStart w:id="1488" w:name="_Toc36635822"/>
      <w:bookmarkStart w:id="1489" w:name="_Toc37272768"/>
      <w:bookmarkStart w:id="1490" w:name="_Toc45885845"/>
      <w:bookmarkStart w:id="1491" w:name="_Toc53182954"/>
      <w:bookmarkStart w:id="1492" w:name="_Toc58915621"/>
      <w:bookmarkStart w:id="1493" w:name="_Toc66700768"/>
      <w:bookmarkStart w:id="1494" w:name="_Toc68696923"/>
      <w:bookmarkStart w:id="1495" w:name="_Toc74927845"/>
      <w:bookmarkStart w:id="1496" w:name="_Toc76114944"/>
      <w:bookmarkStart w:id="1497" w:name="_Toc76544351"/>
      <w:bookmarkStart w:id="1498" w:name="_Toc82541168"/>
      <w:bookmarkStart w:id="1499" w:name="_Toc89951815"/>
      <w:bookmarkStart w:id="1500" w:name="_Toc98766911"/>
      <w:bookmarkStart w:id="1501" w:name="_Toc106202959"/>
      <w:bookmarkStart w:id="1502" w:name="_Toc115187258"/>
      <w:bookmarkStart w:id="1503" w:name="_Toc121993813"/>
      <w:bookmarkStart w:id="1504" w:name="_Toc124152821"/>
      <w:bookmarkStart w:id="1505" w:name="_Toc131538123"/>
      <w:bookmarkStart w:id="1506" w:name="_Toc137391243"/>
      <w:bookmarkStart w:id="1507" w:name="_Toc146961901"/>
      <w:bookmarkStart w:id="1508" w:name="_Toc187256266"/>
      <w:r w:rsidRPr="00931575">
        <w:lastRenderedPageBreak/>
        <w:t>4.12</w:t>
      </w:r>
      <w:r w:rsidRPr="00931575">
        <w:tab/>
        <w:t>Co-location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25AD4EC8" w14:textId="77777777" w:rsidR="00C45907" w:rsidRPr="00931575" w:rsidRDefault="00C45907" w:rsidP="00C45907">
      <w:pPr>
        <w:pStyle w:val="Heading3"/>
      </w:pPr>
      <w:bookmarkStart w:id="1509" w:name="_Toc21102622"/>
      <w:bookmarkStart w:id="1510" w:name="_Toc29810471"/>
      <w:bookmarkStart w:id="1511" w:name="_Toc36635823"/>
      <w:bookmarkStart w:id="1512" w:name="_Toc37272769"/>
      <w:bookmarkStart w:id="1513" w:name="_Toc45885846"/>
      <w:bookmarkStart w:id="1514" w:name="_Toc53182955"/>
      <w:bookmarkStart w:id="1515" w:name="_Toc58915622"/>
      <w:bookmarkStart w:id="1516" w:name="_Toc66700769"/>
      <w:bookmarkStart w:id="1517" w:name="_Toc68696924"/>
      <w:bookmarkStart w:id="1518" w:name="_Toc74927846"/>
      <w:bookmarkStart w:id="1519" w:name="_Toc76114945"/>
      <w:bookmarkStart w:id="1520" w:name="_Toc76544352"/>
      <w:bookmarkStart w:id="1521" w:name="_Toc82541169"/>
      <w:bookmarkStart w:id="1522" w:name="_Toc89951816"/>
      <w:bookmarkStart w:id="1523" w:name="_Toc98766912"/>
      <w:bookmarkStart w:id="1524" w:name="_Toc106202960"/>
      <w:bookmarkStart w:id="1525" w:name="_Toc115187259"/>
      <w:bookmarkStart w:id="1526" w:name="_Toc121993814"/>
      <w:bookmarkStart w:id="1527" w:name="_Toc124152822"/>
      <w:bookmarkStart w:id="1528" w:name="_Toc131538124"/>
      <w:bookmarkStart w:id="1529" w:name="_Toc137391244"/>
      <w:bookmarkStart w:id="1530" w:name="_Toc146961902"/>
      <w:bookmarkStart w:id="1531" w:name="_Toc187256267"/>
      <w:r w:rsidRPr="00931575">
        <w:rPr>
          <w:lang w:eastAsia="zh-CN"/>
        </w:rPr>
        <w:t>4.1</w:t>
      </w:r>
      <w:r w:rsidRPr="00931575">
        <w:rPr>
          <w:lang w:val="en-US" w:eastAsia="zh-CN"/>
        </w:rPr>
        <w:t>2</w:t>
      </w:r>
      <w:r w:rsidRPr="00931575">
        <w:rPr>
          <w:lang w:eastAsia="zh-CN"/>
        </w:rPr>
        <w:t>.1</w:t>
      </w:r>
      <w:r w:rsidRPr="00931575">
        <w:rPr>
          <w:lang w:eastAsia="zh-CN"/>
        </w:rPr>
        <w:tab/>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532" w:name="_Toc21102623"/>
      <w:bookmarkStart w:id="1533" w:name="_Toc29810472"/>
      <w:bookmarkStart w:id="1534" w:name="_Toc36635824"/>
      <w:bookmarkStart w:id="1535" w:name="_Toc37272770"/>
      <w:bookmarkStart w:id="1536" w:name="_Toc45885847"/>
      <w:bookmarkStart w:id="1537" w:name="_Toc53182956"/>
      <w:bookmarkStart w:id="1538" w:name="_Toc58915623"/>
      <w:bookmarkStart w:id="1539" w:name="_Toc66700770"/>
      <w:bookmarkStart w:id="1540" w:name="_Toc68696925"/>
      <w:bookmarkStart w:id="1541" w:name="_Toc74927847"/>
      <w:bookmarkStart w:id="1542" w:name="_Toc76114946"/>
      <w:bookmarkStart w:id="1543" w:name="_Toc76544353"/>
      <w:bookmarkStart w:id="1544" w:name="_Toc82541170"/>
      <w:bookmarkStart w:id="1545" w:name="_Toc89951817"/>
      <w:bookmarkStart w:id="1546" w:name="_Toc98766913"/>
      <w:bookmarkStart w:id="1547" w:name="_Toc106202961"/>
      <w:bookmarkStart w:id="1548" w:name="_Toc115187260"/>
      <w:bookmarkStart w:id="1549" w:name="_Toc121993815"/>
      <w:bookmarkStart w:id="1550" w:name="_Toc124152823"/>
      <w:bookmarkStart w:id="1551" w:name="_Toc131538125"/>
      <w:bookmarkStart w:id="1552" w:name="_Toc137391245"/>
      <w:bookmarkStart w:id="1553" w:name="_Toc146961903"/>
      <w:bookmarkStart w:id="1554" w:name="_Toc187256268"/>
      <w:r w:rsidRPr="00931575">
        <w:rPr>
          <w:lang w:eastAsia="zh-CN"/>
        </w:rPr>
        <w:t>4.12.2</w:t>
      </w:r>
      <w:r w:rsidRPr="00931575">
        <w:rPr>
          <w:lang w:eastAsia="zh-CN"/>
        </w:rPr>
        <w:tab/>
        <w:t>Co-location test antenna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929552E" w14:textId="77777777" w:rsidR="00C45907" w:rsidRPr="00931575" w:rsidRDefault="00C45907" w:rsidP="00C45907">
      <w:pPr>
        <w:pStyle w:val="Heading4"/>
        <w:rPr>
          <w:lang w:eastAsia="zh-CN"/>
        </w:rPr>
      </w:pPr>
      <w:bookmarkStart w:id="1555" w:name="_Toc21102624"/>
      <w:bookmarkStart w:id="1556" w:name="_Toc29810473"/>
      <w:bookmarkStart w:id="1557" w:name="_Toc36635825"/>
      <w:bookmarkStart w:id="1558" w:name="_Toc37272771"/>
      <w:bookmarkStart w:id="1559" w:name="_Toc45885848"/>
      <w:bookmarkStart w:id="1560" w:name="_Toc53182957"/>
      <w:bookmarkStart w:id="1561" w:name="_Toc58915624"/>
      <w:bookmarkStart w:id="1562" w:name="_Toc66700771"/>
      <w:bookmarkStart w:id="1563" w:name="_Toc68696926"/>
      <w:bookmarkStart w:id="1564" w:name="_Toc74927848"/>
      <w:bookmarkStart w:id="1565" w:name="_Toc76114947"/>
      <w:bookmarkStart w:id="1566" w:name="_Toc76544354"/>
      <w:bookmarkStart w:id="1567" w:name="_Toc82541171"/>
      <w:bookmarkStart w:id="1568" w:name="_Toc89951818"/>
      <w:bookmarkStart w:id="1569" w:name="_Toc98766914"/>
      <w:bookmarkStart w:id="1570" w:name="_Toc106202962"/>
      <w:bookmarkStart w:id="1571" w:name="_Toc115187261"/>
      <w:bookmarkStart w:id="1572" w:name="_Toc121993816"/>
      <w:bookmarkStart w:id="1573" w:name="_Toc124152824"/>
      <w:bookmarkStart w:id="1574" w:name="_Toc131538126"/>
      <w:bookmarkStart w:id="1575" w:name="_Toc137391246"/>
      <w:bookmarkStart w:id="1576" w:name="_Toc146961904"/>
      <w:bookmarkStart w:id="1577" w:name="_Toc187256269"/>
      <w:r w:rsidRPr="00931575">
        <w:rPr>
          <w:lang w:eastAsia="zh-CN"/>
        </w:rPr>
        <w:t>4.12.2.1</w:t>
      </w:r>
      <w:r w:rsidRPr="00931575">
        <w:rPr>
          <w:lang w:eastAsia="zh-CN"/>
        </w:rPr>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578" w:name="_Toc21102625"/>
      <w:bookmarkStart w:id="1579" w:name="_Toc29810474"/>
      <w:bookmarkStart w:id="1580" w:name="_Toc36635826"/>
      <w:bookmarkStart w:id="1581" w:name="_Toc37272772"/>
      <w:bookmarkStart w:id="1582" w:name="_Toc45885849"/>
      <w:bookmarkStart w:id="1583" w:name="_Toc53182958"/>
      <w:bookmarkStart w:id="1584" w:name="_Toc58915625"/>
      <w:bookmarkStart w:id="1585" w:name="_Toc66700772"/>
      <w:bookmarkStart w:id="1586" w:name="_Toc68696927"/>
      <w:bookmarkStart w:id="1587" w:name="_Toc74927849"/>
      <w:bookmarkStart w:id="1588" w:name="_Toc76114948"/>
      <w:bookmarkStart w:id="1589" w:name="_Toc76544355"/>
      <w:bookmarkStart w:id="1590" w:name="_Toc82541172"/>
      <w:bookmarkStart w:id="1591" w:name="_Toc89951819"/>
      <w:bookmarkStart w:id="1592" w:name="_Toc98766915"/>
      <w:bookmarkStart w:id="1593" w:name="_Toc106202963"/>
      <w:bookmarkStart w:id="1594" w:name="_Toc115187262"/>
      <w:bookmarkStart w:id="1595" w:name="_Toc121993817"/>
      <w:bookmarkStart w:id="1596" w:name="_Toc124152825"/>
      <w:bookmarkStart w:id="1597" w:name="_Toc131538127"/>
      <w:bookmarkStart w:id="1598" w:name="_Toc137391247"/>
      <w:bookmarkStart w:id="1599" w:name="_Toc146961905"/>
      <w:bookmarkStart w:id="1600" w:name="_Toc1872562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rPr>
              <w:t>N</w:t>
            </w:r>
            <w:r>
              <w:rPr>
                <w:rFonts w:eastAsia="Malgun Gothic"/>
              </w:rPr>
              <w:t xml:space="preserve">OTE </w:t>
            </w:r>
            <w:r>
              <w:rPr>
                <w:rFonts w:hint="eastAsia"/>
                <w:lang w:eastAsia="zh-CN"/>
              </w:rPr>
              <w:t>2</w:t>
            </w:r>
            <w:r w:rsidRPr="00252F9C">
              <w:rPr>
                <w:rFonts w:eastAsia="Malgun Gothic"/>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601" w:name="_Toc21102626"/>
      <w:bookmarkStart w:id="1602" w:name="_Toc29810475"/>
      <w:bookmarkStart w:id="1603" w:name="_Toc36635827"/>
      <w:bookmarkStart w:id="1604" w:name="_Toc37272773"/>
      <w:bookmarkStart w:id="1605" w:name="_Toc45885850"/>
      <w:bookmarkStart w:id="1606" w:name="_Toc53182959"/>
      <w:bookmarkStart w:id="1607" w:name="_Toc58915626"/>
      <w:bookmarkStart w:id="1608" w:name="_Toc66700773"/>
      <w:bookmarkStart w:id="1609" w:name="_Toc68696928"/>
      <w:bookmarkStart w:id="1610" w:name="_Toc74927850"/>
      <w:bookmarkStart w:id="1611" w:name="_Toc76114949"/>
      <w:bookmarkStart w:id="1612" w:name="_Toc76544356"/>
      <w:bookmarkStart w:id="1613" w:name="_Toc82541173"/>
      <w:bookmarkStart w:id="1614" w:name="_Toc89951820"/>
      <w:bookmarkStart w:id="1615" w:name="_Toc98766916"/>
      <w:bookmarkStart w:id="1616" w:name="_Toc106202964"/>
      <w:bookmarkStart w:id="1617" w:name="_Toc115187263"/>
      <w:bookmarkStart w:id="1618" w:name="_Toc121993818"/>
      <w:bookmarkStart w:id="1619" w:name="_Toc124152826"/>
      <w:bookmarkStart w:id="1620" w:name="_Toc131538128"/>
      <w:bookmarkStart w:id="1621" w:name="_Toc137391248"/>
      <w:bookmarkStart w:id="1622" w:name="_Toc146961906"/>
      <w:bookmarkStart w:id="1623" w:name="_Toc1872562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624" w:name="_Toc21102627"/>
      <w:bookmarkStart w:id="1625" w:name="_Toc29810476"/>
      <w:bookmarkStart w:id="1626" w:name="_Toc36635828"/>
      <w:bookmarkStart w:id="1627" w:name="_Toc37272774"/>
      <w:bookmarkStart w:id="1628" w:name="_Toc45885851"/>
      <w:bookmarkStart w:id="1629" w:name="_Toc53182960"/>
      <w:bookmarkStart w:id="1630" w:name="_Toc58915627"/>
      <w:bookmarkStart w:id="1631" w:name="_Toc66700774"/>
      <w:bookmarkStart w:id="1632" w:name="_Toc68696929"/>
      <w:bookmarkStart w:id="1633" w:name="_Toc74927851"/>
      <w:bookmarkStart w:id="1634" w:name="_Toc76114950"/>
      <w:bookmarkStart w:id="1635" w:name="_Toc76544357"/>
      <w:bookmarkStart w:id="1636" w:name="_Toc82541174"/>
      <w:bookmarkStart w:id="1637" w:name="_Toc89951821"/>
      <w:bookmarkStart w:id="1638" w:name="_Toc98766917"/>
      <w:bookmarkStart w:id="1639" w:name="_Toc106202965"/>
      <w:bookmarkStart w:id="1640" w:name="_Toc115187264"/>
      <w:bookmarkStart w:id="1641" w:name="_Toc121993819"/>
      <w:bookmarkStart w:id="1642" w:name="_Toc124152827"/>
      <w:bookmarkStart w:id="1643" w:name="_Toc131538129"/>
      <w:bookmarkStart w:id="1644" w:name="_Toc137391249"/>
      <w:bookmarkStart w:id="1645" w:name="_Toc146961907"/>
      <w:bookmarkStart w:id="1646" w:name="_Toc187256272"/>
      <w:r w:rsidRPr="00931575">
        <w:t>4.13</w:t>
      </w:r>
      <w:r w:rsidRPr="00931575">
        <w:tab/>
        <w:t>Format and interpretation of tests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lastRenderedPageBreak/>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647" w:name="_Toc21102628"/>
      <w:bookmarkStart w:id="1648" w:name="_Toc29810477"/>
      <w:bookmarkStart w:id="1649" w:name="_Toc36635829"/>
      <w:bookmarkStart w:id="1650" w:name="_Toc37272775"/>
      <w:bookmarkStart w:id="1651" w:name="_Toc45885852"/>
      <w:bookmarkStart w:id="1652" w:name="_Toc53182961"/>
      <w:bookmarkStart w:id="1653" w:name="_Toc58915628"/>
      <w:bookmarkStart w:id="1654" w:name="_Toc66700775"/>
      <w:bookmarkStart w:id="1655" w:name="_Toc68696930"/>
      <w:bookmarkStart w:id="1656" w:name="_Toc74927852"/>
      <w:bookmarkStart w:id="1657" w:name="_Toc76114951"/>
      <w:bookmarkStart w:id="1658" w:name="_Toc76544358"/>
      <w:bookmarkStart w:id="1659" w:name="_Toc82541175"/>
      <w:bookmarkStart w:id="1660" w:name="_Toc89951822"/>
      <w:bookmarkStart w:id="1661" w:name="_Toc98766918"/>
      <w:bookmarkStart w:id="1662" w:name="_Toc106202966"/>
      <w:bookmarkStart w:id="1663" w:name="_Toc115187265"/>
      <w:bookmarkStart w:id="1664" w:name="_Toc121993820"/>
      <w:bookmarkStart w:id="1665" w:name="_Toc124152828"/>
      <w:bookmarkStart w:id="1666" w:name="_Toc131538130"/>
      <w:bookmarkStart w:id="1667" w:name="_Toc137391250"/>
      <w:bookmarkStart w:id="1668" w:name="_Toc146961908"/>
      <w:bookmarkStart w:id="1669" w:name="_Toc1872562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670" w:name="_Toc21102629"/>
      <w:bookmarkStart w:id="1671" w:name="_Toc29810478"/>
      <w:bookmarkStart w:id="1672" w:name="_Toc36635830"/>
      <w:bookmarkStart w:id="1673" w:name="_Toc37272776"/>
      <w:bookmarkStart w:id="1674" w:name="_Toc45885853"/>
      <w:bookmarkStart w:id="1675" w:name="_Toc53182962"/>
      <w:bookmarkStart w:id="1676" w:name="_Toc58915629"/>
      <w:bookmarkStart w:id="1677" w:name="_Toc66700776"/>
      <w:bookmarkStart w:id="1678" w:name="_Toc68696931"/>
      <w:bookmarkStart w:id="1679" w:name="_Toc74927853"/>
      <w:bookmarkStart w:id="1680" w:name="_Toc76114952"/>
      <w:bookmarkStart w:id="1681" w:name="_Toc76544359"/>
      <w:bookmarkStart w:id="1682" w:name="_Toc82541176"/>
      <w:bookmarkStart w:id="1683" w:name="_Toc89951823"/>
      <w:bookmarkStart w:id="1684" w:name="_Toc98766919"/>
      <w:bookmarkStart w:id="1685" w:name="_Toc106202967"/>
      <w:bookmarkStart w:id="1686" w:name="_Toc115187266"/>
      <w:bookmarkStart w:id="1687" w:name="_Toc121993821"/>
      <w:bookmarkStart w:id="1688" w:name="_Toc124152829"/>
      <w:bookmarkStart w:id="1689" w:name="_Toc131538131"/>
      <w:bookmarkStart w:id="1690" w:name="_Toc137391251"/>
      <w:bookmarkStart w:id="1691" w:name="_Toc146961909"/>
      <w:bookmarkStart w:id="1692" w:name="_Toc187256274"/>
      <w:r w:rsidRPr="00931575">
        <w:rPr>
          <w:rFonts w:hint="eastAsia"/>
          <w:lang w:eastAsia="zh-CN"/>
        </w:rPr>
        <w:lastRenderedPageBreak/>
        <w:t>5</w:t>
      </w:r>
      <w:r w:rsidRPr="00931575">
        <w:rPr>
          <w:lang w:eastAsia="zh-CN"/>
        </w:rPr>
        <w:tab/>
        <w:t>Operating bands and channel arrangement</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693" w:name="historyclause"/>
      <w:r w:rsidRPr="00931575">
        <w:br w:type="page"/>
      </w:r>
    </w:p>
    <w:p w14:paraId="7751B2AE" w14:textId="77777777" w:rsidR="00C45907" w:rsidRPr="00931575" w:rsidRDefault="00C45907" w:rsidP="00C45907">
      <w:pPr>
        <w:pStyle w:val="Heading1"/>
      </w:pPr>
      <w:bookmarkStart w:id="1694" w:name="_Toc21102630"/>
      <w:bookmarkStart w:id="1695" w:name="_Toc29810479"/>
      <w:bookmarkStart w:id="1696" w:name="_Toc36635831"/>
      <w:bookmarkStart w:id="1697" w:name="_Toc37272777"/>
      <w:bookmarkStart w:id="1698" w:name="_Toc45885854"/>
      <w:bookmarkStart w:id="1699" w:name="_Toc53182963"/>
      <w:bookmarkStart w:id="1700" w:name="_Toc58915630"/>
      <w:bookmarkStart w:id="1701" w:name="_Toc66700777"/>
      <w:bookmarkStart w:id="1702" w:name="_Toc68696932"/>
      <w:bookmarkStart w:id="1703" w:name="_Toc74927854"/>
      <w:bookmarkStart w:id="1704" w:name="_Toc76114953"/>
      <w:bookmarkStart w:id="1705" w:name="_Toc76544360"/>
      <w:bookmarkStart w:id="1706" w:name="_Toc82541177"/>
      <w:bookmarkStart w:id="1707" w:name="_Toc89951824"/>
      <w:bookmarkStart w:id="1708" w:name="_Toc98766920"/>
      <w:bookmarkStart w:id="1709" w:name="_Toc106202968"/>
      <w:bookmarkStart w:id="1710" w:name="_Toc115187267"/>
      <w:bookmarkStart w:id="1711" w:name="_Toc121993822"/>
      <w:bookmarkStart w:id="1712" w:name="_Toc124152830"/>
      <w:bookmarkStart w:id="1713" w:name="_Toc131538132"/>
      <w:bookmarkStart w:id="1714" w:name="_Toc137391252"/>
      <w:bookmarkStart w:id="1715" w:name="_Toc146961910"/>
      <w:bookmarkStart w:id="1716" w:name="_Toc187256275"/>
      <w:r w:rsidRPr="00931575">
        <w:lastRenderedPageBreak/>
        <w:t>6</w:t>
      </w:r>
      <w:r w:rsidRPr="00931575">
        <w:tab/>
        <w:t>Radiated transmitter characteristics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440A2AB" w14:textId="77777777" w:rsidR="00C45907" w:rsidRPr="00931575" w:rsidRDefault="00C45907" w:rsidP="00C45907">
      <w:pPr>
        <w:pStyle w:val="Heading2"/>
      </w:pPr>
      <w:bookmarkStart w:id="1717" w:name="_Toc21102631"/>
      <w:bookmarkStart w:id="1718" w:name="_Toc29810480"/>
      <w:bookmarkStart w:id="1719" w:name="_Toc36635832"/>
      <w:bookmarkStart w:id="1720" w:name="_Toc37272778"/>
      <w:bookmarkStart w:id="1721" w:name="_Toc45885855"/>
      <w:bookmarkStart w:id="1722" w:name="_Toc53182964"/>
      <w:bookmarkStart w:id="1723" w:name="_Toc58915631"/>
      <w:bookmarkStart w:id="1724" w:name="_Toc66700778"/>
      <w:bookmarkStart w:id="1725" w:name="_Toc68696933"/>
      <w:bookmarkStart w:id="1726" w:name="_Toc74927855"/>
      <w:bookmarkStart w:id="1727" w:name="_Toc76114954"/>
      <w:bookmarkStart w:id="1728" w:name="_Toc76544361"/>
      <w:bookmarkStart w:id="1729" w:name="_Toc82541178"/>
      <w:bookmarkStart w:id="1730" w:name="_Toc89951825"/>
      <w:bookmarkStart w:id="1731" w:name="_Toc98766921"/>
      <w:bookmarkStart w:id="1732" w:name="_Toc106202969"/>
      <w:bookmarkStart w:id="1733" w:name="_Toc115187268"/>
      <w:bookmarkStart w:id="1734" w:name="_Toc121993823"/>
      <w:bookmarkStart w:id="1735" w:name="_Toc124152831"/>
      <w:bookmarkStart w:id="1736" w:name="_Toc131538133"/>
      <w:bookmarkStart w:id="1737" w:name="_Toc137391253"/>
      <w:bookmarkStart w:id="1738" w:name="_Toc146961911"/>
      <w:bookmarkStart w:id="1739" w:name="_Toc187256276"/>
      <w:r w:rsidRPr="00931575">
        <w:t>6.1</w:t>
      </w:r>
      <w:r w:rsidRPr="00931575">
        <w:tab/>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740" w:name="_Toc21102632"/>
      <w:bookmarkStart w:id="1741" w:name="_Toc29810481"/>
      <w:bookmarkStart w:id="1742" w:name="_Toc36635833"/>
      <w:bookmarkStart w:id="1743" w:name="_Toc37272779"/>
      <w:bookmarkStart w:id="1744" w:name="_Toc45885856"/>
      <w:bookmarkStart w:id="1745" w:name="_Toc53182965"/>
      <w:bookmarkStart w:id="1746" w:name="_Toc58915632"/>
      <w:bookmarkStart w:id="1747" w:name="_Toc66700779"/>
      <w:bookmarkStart w:id="1748" w:name="_Toc68696934"/>
      <w:bookmarkStart w:id="1749" w:name="_Toc74927856"/>
      <w:bookmarkStart w:id="1750" w:name="_Toc76114955"/>
      <w:bookmarkStart w:id="1751" w:name="_Toc76544362"/>
      <w:bookmarkStart w:id="1752" w:name="_Toc82541179"/>
      <w:bookmarkStart w:id="1753" w:name="_Toc89951826"/>
      <w:bookmarkStart w:id="1754" w:name="_Toc98766922"/>
      <w:bookmarkStart w:id="1755" w:name="_Toc106202970"/>
      <w:bookmarkStart w:id="1756" w:name="_Toc115187269"/>
      <w:bookmarkStart w:id="1757" w:name="_Toc121993824"/>
      <w:bookmarkStart w:id="1758" w:name="_Toc124152832"/>
      <w:bookmarkStart w:id="1759" w:name="_Toc131538134"/>
      <w:bookmarkStart w:id="1760" w:name="_Toc137391254"/>
      <w:bookmarkStart w:id="1761" w:name="_Toc146961912"/>
      <w:bookmarkStart w:id="1762" w:name="_Toc187256277"/>
      <w:r w:rsidRPr="00931575">
        <w:t>6.2</w:t>
      </w:r>
      <w:r w:rsidRPr="00931575">
        <w:tab/>
        <w:t>Radiated transmit power</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FF0E1E9" w14:textId="77777777" w:rsidR="00C45907" w:rsidRPr="00931575" w:rsidRDefault="00C45907" w:rsidP="00C45907">
      <w:pPr>
        <w:pStyle w:val="Heading3"/>
        <w:rPr>
          <w:lang w:eastAsia="sv-SE"/>
        </w:rPr>
      </w:pPr>
      <w:bookmarkStart w:id="1763" w:name="_Toc21102633"/>
      <w:bookmarkStart w:id="1764" w:name="_Toc29810482"/>
      <w:bookmarkStart w:id="1765" w:name="_Toc36635834"/>
      <w:bookmarkStart w:id="1766" w:name="_Toc37272780"/>
      <w:bookmarkStart w:id="1767" w:name="_Toc45885857"/>
      <w:bookmarkStart w:id="1768" w:name="_Toc53182966"/>
      <w:bookmarkStart w:id="1769" w:name="_Toc58915633"/>
      <w:bookmarkStart w:id="1770" w:name="_Toc66700780"/>
      <w:bookmarkStart w:id="1771" w:name="_Toc68696935"/>
      <w:bookmarkStart w:id="1772" w:name="_Toc74927857"/>
      <w:bookmarkStart w:id="1773" w:name="_Toc76114956"/>
      <w:bookmarkStart w:id="1774" w:name="_Toc76544363"/>
      <w:bookmarkStart w:id="1775" w:name="_Toc82541180"/>
      <w:bookmarkStart w:id="1776" w:name="_Toc89951827"/>
      <w:bookmarkStart w:id="1777" w:name="_Toc98766923"/>
      <w:bookmarkStart w:id="1778" w:name="_Toc106202971"/>
      <w:bookmarkStart w:id="1779" w:name="_Toc115187270"/>
      <w:bookmarkStart w:id="1780" w:name="_Toc121993825"/>
      <w:bookmarkStart w:id="1781" w:name="_Toc124152833"/>
      <w:bookmarkStart w:id="1782" w:name="_Toc131538135"/>
      <w:bookmarkStart w:id="1783" w:name="_Toc137391255"/>
      <w:bookmarkStart w:id="1784" w:name="_Toc146961913"/>
      <w:bookmarkStart w:id="1785" w:name="_Toc187256278"/>
      <w:r w:rsidRPr="00931575">
        <w:rPr>
          <w:lang w:eastAsia="sv-SE"/>
        </w:rPr>
        <w:t>6.2.1</w:t>
      </w:r>
      <w:r w:rsidRPr="00931575">
        <w:rPr>
          <w:lang w:eastAsia="sv-SE"/>
        </w:rPr>
        <w:tab/>
        <w:t>Definition and applicability</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lastRenderedPageBreak/>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786" w:name="_Toc21102634"/>
      <w:bookmarkStart w:id="1787" w:name="_Toc29810483"/>
      <w:bookmarkStart w:id="1788" w:name="_Toc36635835"/>
      <w:bookmarkStart w:id="1789" w:name="_Toc37272781"/>
      <w:bookmarkStart w:id="1790" w:name="_Toc45885858"/>
      <w:bookmarkStart w:id="1791" w:name="_Toc53182967"/>
      <w:bookmarkStart w:id="1792" w:name="_Toc58915634"/>
      <w:bookmarkStart w:id="1793" w:name="_Toc66700781"/>
      <w:bookmarkStart w:id="1794" w:name="_Toc68696936"/>
      <w:bookmarkStart w:id="1795" w:name="_Toc74927858"/>
      <w:bookmarkStart w:id="1796" w:name="_Toc76114957"/>
      <w:bookmarkStart w:id="1797" w:name="_Toc76544364"/>
      <w:bookmarkStart w:id="1798" w:name="_Toc82541181"/>
      <w:bookmarkStart w:id="1799" w:name="_Toc89951828"/>
      <w:bookmarkStart w:id="1800" w:name="_Toc98766924"/>
      <w:bookmarkStart w:id="1801" w:name="_Toc106202972"/>
      <w:bookmarkStart w:id="1802" w:name="_Toc115187271"/>
      <w:bookmarkStart w:id="1803" w:name="_Toc121993826"/>
      <w:bookmarkStart w:id="1804" w:name="_Toc124152834"/>
      <w:bookmarkStart w:id="1805" w:name="_Toc131538136"/>
      <w:bookmarkStart w:id="1806" w:name="_Toc137391256"/>
      <w:bookmarkStart w:id="1807" w:name="_Toc146961914"/>
      <w:bookmarkStart w:id="1808" w:name="_Toc187256279"/>
      <w:r w:rsidRPr="00931575">
        <w:rPr>
          <w:lang w:eastAsia="sv-SE"/>
        </w:rPr>
        <w:t>6.2.2</w:t>
      </w:r>
      <w:r w:rsidRPr="00931575">
        <w:rPr>
          <w:lang w:eastAsia="sv-SE"/>
        </w:rPr>
        <w:tab/>
        <w:t>Minimum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09" w:name="_Toc21102635"/>
      <w:bookmarkStart w:id="1810" w:name="_Toc29810484"/>
      <w:bookmarkStart w:id="1811" w:name="_Toc36635836"/>
      <w:bookmarkStart w:id="1812" w:name="_Toc37272782"/>
      <w:bookmarkStart w:id="1813" w:name="_Toc45885859"/>
      <w:bookmarkStart w:id="1814" w:name="_Toc53182968"/>
      <w:bookmarkStart w:id="1815" w:name="_Toc58915635"/>
      <w:bookmarkStart w:id="1816" w:name="_Toc66700782"/>
      <w:bookmarkStart w:id="1817" w:name="_Toc68696937"/>
      <w:bookmarkStart w:id="1818" w:name="_Toc74927859"/>
      <w:bookmarkStart w:id="1819" w:name="_Toc76114958"/>
      <w:bookmarkStart w:id="1820" w:name="_Toc76544365"/>
      <w:bookmarkStart w:id="1821" w:name="_Toc82541182"/>
      <w:bookmarkStart w:id="1822" w:name="_Toc89951829"/>
      <w:bookmarkStart w:id="1823" w:name="_Toc98766925"/>
      <w:bookmarkStart w:id="1824" w:name="_Toc106202973"/>
      <w:bookmarkStart w:id="1825" w:name="_Toc115187272"/>
      <w:bookmarkStart w:id="1826" w:name="_Toc121993827"/>
      <w:bookmarkStart w:id="1827" w:name="_Toc124152835"/>
      <w:bookmarkStart w:id="1828" w:name="_Toc131538137"/>
      <w:bookmarkStart w:id="1829" w:name="_Toc137391257"/>
      <w:bookmarkStart w:id="1830" w:name="_Toc146961915"/>
      <w:bookmarkStart w:id="1831" w:name="_Toc187256280"/>
      <w:r w:rsidRPr="00931575">
        <w:rPr>
          <w:lang w:eastAsia="sv-SE"/>
        </w:rPr>
        <w:t>6.2.3</w:t>
      </w:r>
      <w:r w:rsidRPr="00931575">
        <w:rPr>
          <w:lang w:eastAsia="sv-SE"/>
        </w:rPr>
        <w:tab/>
        <w:t>Test purpose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832" w:name="_Toc21102636"/>
      <w:bookmarkStart w:id="1833" w:name="_Toc29810485"/>
      <w:bookmarkStart w:id="1834" w:name="_Toc36635837"/>
      <w:bookmarkStart w:id="1835" w:name="_Toc37272783"/>
      <w:bookmarkStart w:id="1836" w:name="_Toc45885860"/>
      <w:bookmarkStart w:id="1837" w:name="_Toc53182969"/>
      <w:bookmarkStart w:id="1838" w:name="_Toc58915636"/>
      <w:bookmarkStart w:id="1839" w:name="_Toc66700783"/>
      <w:bookmarkStart w:id="1840" w:name="_Toc68696938"/>
      <w:bookmarkStart w:id="1841" w:name="_Toc74927860"/>
      <w:bookmarkStart w:id="1842" w:name="_Toc76114959"/>
      <w:bookmarkStart w:id="1843" w:name="_Toc76544366"/>
      <w:bookmarkStart w:id="1844" w:name="_Toc82541183"/>
      <w:bookmarkStart w:id="1845" w:name="_Toc89951830"/>
      <w:bookmarkStart w:id="1846" w:name="_Toc98766926"/>
      <w:bookmarkStart w:id="1847" w:name="_Toc106202974"/>
      <w:bookmarkStart w:id="1848" w:name="_Toc115187273"/>
      <w:bookmarkStart w:id="1849" w:name="_Toc121993828"/>
      <w:bookmarkStart w:id="1850" w:name="_Toc124152836"/>
      <w:bookmarkStart w:id="1851" w:name="_Toc131538138"/>
      <w:bookmarkStart w:id="1852" w:name="_Toc137391258"/>
      <w:bookmarkStart w:id="1853" w:name="_Toc146961916"/>
      <w:bookmarkStart w:id="1854" w:name="_Toc187256281"/>
      <w:r w:rsidRPr="00931575">
        <w:rPr>
          <w:lang w:eastAsia="sv-SE"/>
        </w:rPr>
        <w:t>6.</w:t>
      </w:r>
      <w:r w:rsidRPr="00931575">
        <w:rPr>
          <w:lang w:eastAsia="zh-CN"/>
        </w:rPr>
        <w:t>2</w:t>
      </w:r>
      <w:r w:rsidRPr="00931575">
        <w:rPr>
          <w:lang w:eastAsia="sv-SE"/>
        </w:rPr>
        <w:t>.4</w:t>
      </w:r>
      <w:r w:rsidRPr="00931575">
        <w:rPr>
          <w:lang w:eastAsia="sv-SE"/>
        </w:rPr>
        <w:tab/>
        <w:t>Method of test</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6882FAE3" w14:textId="77777777" w:rsidR="00C45907" w:rsidRPr="00931575" w:rsidRDefault="00C45907" w:rsidP="00C45907">
      <w:pPr>
        <w:pStyle w:val="Heading4"/>
        <w:rPr>
          <w:lang w:eastAsia="sv-SE"/>
        </w:rPr>
      </w:pPr>
      <w:bookmarkStart w:id="1855" w:name="_Toc21102637"/>
      <w:bookmarkStart w:id="1856" w:name="_Toc29810486"/>
      <w:bookmarkStart w:id="1857" w:name="_Toc36635838"/>
      <w:bookmarkStart w:id="1858" w:name="_Toc37272784"/>
      <w:bookmarkStart w:id="1859" w:name="_Toc45885861"/>
      <w:bookmarkStart w:id="1860" w:name="_Toc53182970"/>
      <w:bookmarkStart w:id="1861" w:name="_Toc58915637"/>
      <w:bookmarkStart w:id="1862" w:name="_Toc66700784"/>
      <w:bookmarkStart w:id="1863" w:name="_Toc68696939"/>
      <w:bookmarkStart w:id="1864" w:name="_Toc74927861"/>
      <w:bookmarkStart w:id="1865" w:name="_Toc76114960"/>
      <w:bookmarkStart w:id="1866" w:name="_Toc76544367"/>
      <w:bookmarkStart w:id="1867" w:name="_Toc82541184"/>
      <w:bookmarkStart w:id="1868" w:name="_Toc89951831"/>
      <w:bookmarkStart w:id="1869" w:name="_Toc98766927"/>
      <w:bookmarkStart w:id="1870" w:name="_Toc106202975"/>
      <w:bookmarkStart w:id="1871" w:name="_Toc115187274"/>
      <w:bookmarkStart w:id="1872" w:name="_Toc121993829"/>
      <w:bookmarkStart w:id="1873" w:name="_Toc124152837"/>
      <w:bookmarkStart w:id="1874" w:name="_Toc131538139"/>
      <w:bookmarkStart w:id="1875" w:name="_Toc137391259"/>
      <w:bookmarkStart w:id="1876" w:name="_Toc146961917"/>
      <w:bookmarkStart w:id="1877" w:name="_Toc187256282"/>
      <w:r w:rsidRPr="00931575">
        <w:rPr>
          <w:lang w:eastAsia="sv-SE"/>
        </w:rPr>
        <w:t>6.2.4.1</w:t>
      </w:r>
      <w:r w:rsidRPr="00931575">
        <w:rPr>
          <w:lang w:eastAsia="sv-SE"/>
        </w:rPr>
        <w:tab/>
        <w:t>Initial conditions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64BCFA8" w14:textId="1910D859" w:rsidR="005217BE" w:rsidRDefault="00C45907" w:rsidP="005217BE">
      <w:r w:rsidRPr="00931575">
        <w:t>Beams to be tested:</w:t>
      </w:r>
      <w:r w:rsidRPr="00931575">
        <w:tab/>
      </w:r>
    </w:p>
    <w:p w14:paraId="756A2410" w14:textId="77777777" w:rsidR="005217BE" w:rsidRDefault="005217BE" w:rsidP="005217BE">
      <w:pPr>
        <w:pStyle w:val="B2"/>
      </w:pPr>
      <w:r>
        <w:t xml:space="preserve">The </w:t>
      </w:r>
      <w:r w:rsidRPr="000739F8">
        <w:rPr>
          <w:i/>
          <w:iCs/>
        </w:rPr>
        <w:t>beam</w:t>
      </w:r>
      <w:r>
        <w:t xml:space="preserve"> with the highest </w:t>
      </w:r>
      <w:r w:rsidRPr="00596C2E">
        <w:rPr>
          <w:i/>
          <w:iCs/>
        </w:rPr>
        <w:t>rated beam EIRP</w:t>
      </w:r>
      <w:r>
        <w:t xml:space="preserve"> (D.11), or</w:t>
      </w:r>
    </w:p>
    <w:p w14:paraId="177671E6" w14:textId="03F67752" w:rsidR="00C45907" w:rsidRPr="00931575" w:rsidRDefault="005217BE" w:rsidP="005217BE">
      <w:pPr>
        <w:pStyle w:val="B2"/>
      </w:pPr>
      <w:r>
        <w:t>The beams with highest rated beam EIRP, P</w:t>
      </w:r>
      <w:r w:rsidRPr="005217BE">
        <w:t xml:space="preserve">rated,c,FBWlow </w:t>
      </w:r>
      <w:r>
        <w:t>(D.57) and P</w:t>
      </w:r>
      <w:r w:rsidRPr="005217BE">
        <w:t xml:space="preserve">rated,c,FBWhigh </w:t>
      </w:r>
      <w:r>
        <w:t>(D.58), if these are provided.</w:t>
      </w:r>
    </w:p>
    <w:p w14:paraId="623499A4" w14:textId="77777777" w:rsidR="006B37F6" w:rsidRPr="00931575" w:rsidRDefault="006B37F6" w:rsidP="00782299">
      <w:bookmarkStart w:id="1878" w:name="_Toc21102638"/>
      <w:bookmarkStart w:id="1879" w:name="_Toc29810487"/>
      <w:bookmarkStart w:id="1880" w:name="_Toc36635839"/>
      <w:bookmarkStart w:id="188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82" w:name="_Toc45885862"/>
      <w:bookmarkStart w:id="1883" w:name="_Toc53182971"/>
      <w:bookmarkStart w:id="1884" w:name="_Toc58915638"/>
      <w:bookmarkStart w:id="1885" w:name="_Toc66700785"/>
      <w:bookmarkStart w:id="1886" w:name="_Toc68696940"/>
      <w:bookmarkStart w:id="1887" w:name="_Toc74927862"/>
      <w:bookmarkStart w:id="1888" w:name="_Toc76114961"/>
      <w:bookmarkStart w:id="1889" w:name="_Toc76544368"/>
      <w:bookmarkStart w:id="1890" w:name="_Toc82541185"/>
      <w:bookmarkStart w:id="1891" w:name="_Toc89951832"/>
      <w:bookmarkStart w:id="1892" w:name="_Toc98766928"/>
      <w:bookmarkStart w:id="1893" w:name="_Toc106202976"/>
      <w:bookmarkStart w:id="1894" w:name="_Toc115187275"/>
      <w:bookmarkStart w:id="1895" w:name="_Toc121993830"/>
      <w:bookmarkStart w:id="1896" w:name="_Toc124152838"/>
      <w:bookmarkStart w:id="1897" w:name="_Toc131538140"/>
      <w:bookmarkStart w:id="1898" w:name="_Toc137391260"/>
      <w:bookmarkStart w:id="1899" w:name="_Toc146961918"/>
      <w:bookmarkStart w:id="1900" w:name="_Toc187256283"/>
      <w:r w:rsidRPr="00931575">
        <w:rPr>
          <w:lang w:eastAsia="sv-SE"/>
        </w:rPr>
        <w:t>6.2.4.2</w:t>
      </w:r>
      <w:r w:rsidRPr="00931575">
        <w:rPr>
          <w:lang w:eastAsia="sv-SE"/>
        </w:rPr>
        <w:tab/>
        <w:t>Procedure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lastRenderedPageBreak/>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01" w:name="_Toc21102639"/>
      <w:bookmarkStart w:id="1902" w:name="_Toc29810488"/>
      <w:bookmarkStart w:id="1903" w:name="_Toc36635840"/>
      <w:bookmarkStart w:id="1904" w:name="_Toc37272786"/>
      <w:bookmarkStart w:id="1905" w:name="_Toc45885863"/>
      <w:bookmarkStart w:id="1906" w:name="_Toc53182972"/>
      <w:bookmarkStart w:id="1907" w:name="_Toc58915639"/>
      <w:bookmarkStart w:id="1908" w:name="_Toc66700786"/>
      <w:bookmarkStart w:id="1909" w:name="_Toc68696941"/>
      <w:bookmarkStart w:id="1910" w:name="_Toc74927863"/>
      <w:bookmarkStart w:id="1911" w:name="_Toc76114962"/>
      <w:bookmarkStart w:id="1912" w:name="_Toc76544369"/>
      <w:bookmarkStart w:id="1913" w:name="_Toc82541186"/>
      <w:bookmarkStart w:id="1914" w:name="_Toc89951833"/>
      <w:bookmarkStart w:id="1915" w:name="_Toc98766929"/>
      <w:bookmarkStart w:id="1916" w:name="_Toc106202977"/>
      <w:bookmarkStart w:id="1917" w:name="_Toc115187276"/>
      <w:bookmarkStart w:id="1918" w:name="_Toc121993831"/>
      <w:bookmarkStart w:id="1919" w:name="_Toc124152839"/>
      <w:bookmarkStart w:id="1920" w:name="_Toc131538141"/>
      <w:bookmarkStart w:id="1921" w:name="_Toc137391261"/>
      <w:bookmarkStart w:id="1922" w:name="_Toc146961919"/>
      <w:bookmarkStart w:id="1923" w:name="_Toc187256284"/>
      <w:r w:rsidRPr="00931575">
        <w:rPr>
          <w:lang w:eastAsia="sv-SE"/>
        </w:rPr>
        <w:t>6.</w:t>
      </w:r>
      <w:r w:rsidRPr="00931575">
        <w:rPr>
          <w:lang w:eastAsia="zh-CN"/>
        </w:rPr>
        <w:t>2</w:t>
      </w:r>
      <w:r w:rsidRPr="00931575">
        <w:rPr>
          <w:lang w:eastAsia="sv-SE"/>
        </w:rPr>
        <w:t>.5</w:t>
      </w:r>
      <w:r w:rsidRPr="00931575">
        <w:rPr>
          <w:lang w:eastAsia="sv-SE"/>
        </w:rPr>
        <w:tab/>
        <w:t>Test requirement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924" w:name="_Toc21102640"/>
      <w:bookmarkStart w:id="1925" w:name="_Toc29810489"/>
      <w:bookmarkStart w:id="1926" w:name="_Toc36635841"/>
      <w:bookmarkStart w:id="1927" w:name="_Toc37272787"/>
      <w:bookmarkStart w:id="1928" w:name="_Toc45885864"/>
      <w:bookmarkStart w:id="1929" w:name="_Toc53182973"/>
      <w:bookmarkStart w:id="1930" w:name="_Toc58915640"/>
      <w:bookmarkStart w:id="1931" w:name="_Toc66700787"/>
      <w:bookmarkStart w:id="1932" w:name="_Toc68696942"/>
      <w:bookmarkStart w:id="1933" w:name="_Toc74927864"/>
      <w:bookmarkStart w:id="1934" w:name="_Toc76114963"/>
      <w:bookmarkStart w:id="1935" w:name="_Toc76544370"/>
      <w:bookmarkStart w:id="1936" w:name="_Toc82541187"/>
      <w:bookmarkStart w:id="1937" w:name="_Toc89951834"/>
      <w:bookmarkStart w:id="1938" w:name="_Toc98766930"/>
      <w:bookmarkStart w:id="1939" w:name="_Toc106202978"/>
      <w:bookmarkStart w:id="1940" w:name="_Toc115187277"/>
      <w:bookmarkStart w:id="1941" w:name="_Toc121993832"/>
      <w:bookmarkStart w:id="1942" w:name="_Toc124152840"/>
      <w:bookmarkStart w:id="1943" w:name="_Toc131538142"/>
      <w:bookmarkStart w:id="1944" w:name="_Toc137391262"/>
      <w:bookmarkStart w:id="1945" w:name="_Toc146961920"/>
      <w:bookmarkStart w:id="1946" w:name="_Toc187256285"/>
      <w:r w:rsidRPr="00931575">
        <w:t>6.3</w:t>
      </w:r>
      <w:r w:rsidRPr="00931575">
        <w:tab/>
        <w:t>OTA base station output power</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6BA5DC88" w14:textId="77777777" w:rsidR="00C45907" w:rsidRPr="00931575" w:rsidRDefault="00C45907" w:rsidP="00C45907">
      <w:pPr>
        <w:pStyle w:val="Heading3"/>
        <w:rPr>
          <w:lang w:eastAsia="sv-SE"/>
        </w:rPr>
      </w:pPr>
      <w:bookmarkStart w:id="1947" w:name="_Toc21102641"/>
      <w:bookmarkStart w:id="1948" w:name="_Toc29810490"/>
      <w:bookmarkStart w:id="1949" w:name="_Toc36635842"/>
      <w:bookmarkStart w:id="1950" w:name="_Toc37272788"/>
      <w:bookmarkStart w:id="1951" w:name="_Toc45885865"/>
      <w:bookmarkStart w:id="1952" w:name="_Toc53182974"/>
      <w:bookmarkStart w:id="1953" w:name="_Toc58915641"/>
      <w:bookmarkStart w:id="1954" w:name="_Toc66700788"/>
      <w:bookmarkStart w:id="1955" w:name="_Toc68696943"/>
      <w:bookmarkStart w:id="1956" w:name="_Toc74927865"/>
      <w:bookmarkStart w:id="1957" w:name="_Toc76114964"/>
      <w:bookmarkStart w:id="1958" w:name="_Toc76544371"/>
      <w:bookmarkStart w:id="1959" w:name="_Toc82541188"/>
      <w:bookmarkStart w:id="1960" w:name="_Toc89951835"/>
      <w:bookmarkStart w:id="1961" w:name="_Toc98766931"/>
      <w:bookmarkStart w:id="1962" w:name="_Toc106202979"/>
      <w:bookmarkStart w:id="1963" w:name="_Toc115187278"/>
      <w:bookmarkStart w:id="1964" w:name="_Toc121993833"/>
      <w:bookmarkStart w:id="1965" w:name="_Toc124152841"/>
      <w:bookmarkStart w:id="1966" w:name="_Toc131538143"/>
      <w:bookmarkStart w:id="1967" w:name="_Toc137391263"/>
      <w:bookmarkStart w:id="1968" w:name="_Toc146961921"/>
      <w:bookmarkStart w:id="1969" w:name="_Toc187256286"/>
      <w:r w:rsidRPr="00931575">
        <w:rPr>
          <w:lang w:eastAsia="sv-SE"/>
        </w:rPr>
        <w:t>6.3.1</w:t>
      </w:r>
      <w:r w:rsidRPr="00931575">
        <w:rPr>
          <w:lang w:eastAsia="sv-SE"/>
        </w:rPr>
        <w:tab/>
        <w:t>Definition and applicability</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lastRenderedPageBreak/>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970" w:name="_Toc21102642"/>
      <w:bookmarkStart w:id="1971" w:name="_Toc29810491"/>
      <w:bookmarkStart w:id="1972" w:name="_Toc36635843"/>
      <w:bookmarkStart w:id="1973" w:name="_Toc37272789"/>
      <w:bookmarkStart w:id="1974" w:name="_Toc45885866"/>
      <w:bookmarkStart w:id="1975" w:name="_Toc53182975"/>
      <w:bookmarkStart w:id="1976" w:name="_Toc58915642"/>
      <w:bookmarkStart w:id="1977" w:name="_Toc66700789"/>
      <w:bookmarkStart w:id="1978" w:name="_Toc68696944"/>
      <w:bookmarkStart w:id="1979" w:name="_Toc74927866"/>
      <w:bookmarkStart w:id="1980" w:name="_Toc76114965"/>
      <w:bookmarkStart w:id="1981" w:name="_Toc76544372"/>
      <w:bookmarkStart w:id="1982" w:name="_Toc82541189"/>
      <w:bookmarkStart w:id="1983" w:name="_Toc89951836"/>
      <w:bookmarkStart w:id="1984" w:name="_Toc98766932"/>
      <w:bookmarkStart w:id="1985" w:name="_Toc106202980"/>
      <w:bookmarkStart w:id="1986" w:name="_Toc115187279"/>
      <w:bookmarkStart w:id="1987" w:name="_Toc121993834"/>
      <w:bookmarkStart w:id="1988" w:name="_Toc124152842"/>
      <w:bookmarkStart w:id="1989" w:name="_Toc131538144"/>
      <w:bookmarkStart w:id="1990" w:name="_Toc137391264"/>
      <w:bookmarkStart w:id="1991" w:name="_Toc146961922"/>
      <w:bookmarkStart w:id="1992" w:name="_Toc187256287"/>
      <w:r w:rsidRPr="00931575">
        <w:rPr>
          <w:lang w:eastAsia="sv-SE"/>
        </w:rPr>
        <w:t>6.3.2</w:t>
      </w:r>
      <w:r w:rsidRPr="00931575">
        <w:rPr>
          <w:lang w:eastAsia="sv-SE"/>
        </w:rPr>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93" w:name="_Toc21102643"/>
      <w:bookmarkStart w:id="1994" w:name="_Toc29810492"/>
      <w:bookmarkStart w:id="1995" w:name="_Toc36635844"/>
      <w:bookmarkStart w:id="1996" w:name="_Toc37272790"/>
      <w:bookmarkStart w:id="1997" w:name="_Toc45885867"/>
      <w:bookmarkStart w:id="1998" w:name="_Toc53182976"/>
      <w:bookmarkStart w:id="1999" w:name="_Toc58915643"/>
      <w:bookmarkStart w:id="2000" w:name="_Toc66700790"/>
      <w:bookmarkStart w:id="2001" w:name="_Toc68696945"/>
      <w:bookmarkStart w:id="2002" w:name="_Toc74927867"/>
      <w:bookmarkStart w:id="2003" w:name="_Toc76114966"/>
      <w:bookmarkStart w:id="2004" w:name="_Toc76544373"/>
      <w:bookmarkStart w:id="2005" w:name="_Toc82541190"/>
      <w:bookmarkStart w:id="2006" w:name="_Toc89951837"/>
      <w:bookmarkStart w:id="2007" w:name="_Toc98766933"/>
      <w:bookmarkStart w:id="2008" w:name="_Toc106202981"/>
      <w:bookmarkStart w:id="2009" w:name="_Toc115187280"/>
      <w:bookmarkStart w:id="2010" w:name="_Toc121993835"/>
      <w:bookmarkStart w:id="2011" w:name="_Toc124152843"/>
      <w:bookmarkStart w:id="2012" w:name="_Toc131538145"/>
      <w:bookmarkStart w:id="2013" w:name="_Toc137391265"/>
      <w:bookmarkStart w:id="2014" w:name="_Toc146961923"/>
      <w:bookmarkStart w:id="2015" w:name="_Toc187256288"/>
      <w:r w:rsidRPr="00931575">
        <w:rPr>
          <w:lang w:eastAsia="sv-SE"/>
        </w:rPr>
        <w:t>6.3.3</w:t>
      </w:r>
      <w:r w:rsidRPr="00931575">
        <w:rPr>
          <w:lang w:eastAsia="sv-SE"/>
        </w:rPr>
        <w:tab/>
        <w:t>Test purpose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016" w:name="_Toc21102644"/>
      <w:bookmarkStart w:id="2017" w:name="_Toc29810493"/>
      <w:bookmarkStart w:id="2018" w:name="_Toc36635845"/>
      <w:bookmarkStart w:id="2019" w:name="_Toc37272791"/>
      <w:bookmarkStart w:id="2020" w:name="_Toc45885868"/>
      <w:bookmarkStart w:id="2021" w:name="_Toc53182977"/>
      <w:bookmarkStart w:id="2022" w:name="_Toc58915644"/>
      <w:bookmarkStart w:id="2023" w:name="_Toc66700791"/>
      <w:bookmarkStart w:id="2024" w:name="_Toc68696946"/>
      <w:bookmarkStart w:id="2025" w:name="_Toc74927868"/>
      <w:bookmarkStart w:id="2026" w:name="_Toc76114967"/>
      <w:bookmarkStart w:id="2027" w:name="_Toc76544374"/>
      <w:bookmarkStart w:id="2028" w:name="_Toc82541191"/>
      <w:bookmarkStart w:id="2029" w:name="_Toc89951838"/>
      <w:bookmarkStart w:id="2030" w:name="_Toc98766934"/>
      <w:bookmarkStart w:id="2031" w:name="_Toc106202982"/>
      <w:bookmarkStart w:id="2032" w:name="_Toc115187281"/>
      <w:bookmarkStart w:id="2033" w:name="_Toc121993836"/>
      <w:bookmarkStart w:id="2034" w:name="_Toc124152844"/>
      <w:bookmarkStart w:id="2035" w:name="_Toc131538146"/>
      <w:bookmarkStart w:id="2036" w:name="_Toc137391266"/>
      <w:bookmarkStart w:id="2037" w:name="_Toc146961924"/>
      <w:bookmarkStart w:id="2038" w:name="_Toc187256289"/>
      <w:r w:rsidRPr="00931575">
        <w:rPr>
          <w:lang w:eastAsia="sv-SE"/>
        </w:rPr>
        <w:t>6</w:t>
      </w:r>
      <w:r w:rsidRPr="00931575">
        <w:rPr>
          <w:lang w:eastAsia="zh-CN"/>
        </w:rPr>
        <w:t>.3.</w:t>
      </w:r>
      <w:r w:rsidRPr="00931575">
        <w:rPr>
          <w:lang w:eastAsia="sv-SE"/>
        </w:rPr>
        <w:t>4</w:t>
      </w:r>
      <w:r w:rsidRPr="00931575">
        <w:rPr>
          <w:lang w:eastAsia="sv-SE"/>
        </w:rPr>
        <w:tab/>
        <w:t>Method of test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FBC60C8" w14:textId="77777777" w:rsidR="00C45907" w:rsidRPr="00931575" w:rsidRDefault="00C45907" w:rsidP="00C45907">
      <w:pPr>
        <w:pStyle w:val="Heading4"/>
        <w:rPr>
          <w:lang w:eastAsia="sv-SE"/>
        </w:rPr>
      </w:pPr>
      <w:bookmarkStart w:id="2039" w:name="_Toc21102645"/>
      <w:bookmarkStart w:id="2040" w:name="_Toc29810494"/>
      <w:bookmarkStart w:id="2041" w:name="_Toc36635846"/>
      <w:bookmarkStart w:id="2042" w:name="_Toc37272792"/>
      <w:bookmarkStart w:id="2043" w:name="_Toc45885869"/>
      <w:bookmarkStart w:id="2044" w:name="_Toc53182978"/>
      <w:bookmarkStart w:id="2045" w:name="_Toc58915645"/>
      <w:bookmarkStart w:id="2046" w:name="_Toc66700792"/>
      <w:bookmarkStart w:id="2047" w:name="_Toc68696947"/>
      <w:bookmarkStart w:id="2048" w:name="_Toc74927869"/>
      <w:bookmarkStart w:id="2049" w:name="_Toc76114968"/>
      <w:bookmarkStart w:id="2050" w:name="_Toc76544375"/>
      <w:bookmarkStart w:id="2051" w:name="_Toc82541192"/>
      <w:bookmarkStart w:id="2052" w:name="_Toc89951839"/>
      <w:bookmarkStart w:id="2053" w:name="_Toc98766935"/>
      <w:bookmarkStart w:id="2054" w:name="_Toc106202983"/>
      <w:bookmarkStart w:id="2055" w:name="_Toc115187282"/>
      <w:bookmarkStart w:id="2056" w:name="_Toc121993837"/>
      <w:bookmarkStart w:id="2057" w:name="_Toc124152845"/>
      <w:bookmarkStart w:id="2058" w:name="_Toc131538147"/>
      <w:bookmarkStart w:id="2059" w:name="_Toc137391267"/>
      <w:bookmarkStart w:id="2060" w:name="_Toc146961925"/>
      <w:bookmarkStart w:id="2061" w:name="_Toc187256290"/>
      <w:r w:rsidRPr="00931575">
        <w:rPr>
          <w:lang w:eastAsia="sv-SE"/>
        </w:rPr>
        <w:t>6.3.4.1</w:t>
      </w:r>
      <w:r w:rsidRPr="00931575">
        <w:rPr>
          <w:lang w:eastAsia="sv-SE"/>
        </w:rPr>
        <w:tab/>
        <w:t>Initial conditions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36489A03" w:rsidR="00C45907" w:rsidRPr="00931575" w:rsidRDefault="00C45907" w:rsidP="00782299">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062" w:name="_Toc21102646"/>
      <w:bookmarkStart w:id="2063" w:name="_Toc29810495"/>
      <w:bookmarkStart w:id="2064" w:name="_Toc36635847"/>
      <w:bookmarkStart w:id="2065" w:name="_Toc37272793"/>
      <w:bookmarkStart w:id="2066" w:name="_Toc45885870"/>
      <w:bookmarkStart w:id="2067" w:name="_Toc53182979"/>
      <w:bookmarkStart w:id="2068" w:name="_Toc58915646"/>
      <w:bookmarkStart w:id="2069" w:name="_Toc66700793"/>
      <w:bookmarkStart w:id="2070" w:name="_Toc68696948"/>
      <w:bookmarkStart w:id="2071" w:name="_Toc74927870"/>
      <w:bookmarkStart w:id="2072" w:name="_Toc76114969"/>
      <w:bookmarkStart w:id="2073" w:name="_Toc76544376"/>
      <w:bookmarkStart w:id="2074" w:name="_Toc82541193"/>
      <w:bookmarkStart w:id="2075" w:name="_Toc89951840"/>
      <w:bookmarkStart w:id="2076" w:name="_Toc98766936"/>
      <w:bookmarkStart w:id="2077" w:name="_Toc106202984"/>
      <w:bookmarkStart w:id="2078" w:name="_Toc115187283"/>
      <w:bookmarkStart w:id="2079" w:name="_Toc121993838"/>
      <w:bookmarkStart w:id="2080" w:name="_Toc124152846"/>
      <w:bookmarkStart w:id="2081" w:name="_Toc131538148"/>
      <w:bookmarkStart w:id="2082" w:name="_Toc137391268"/>
      <w:bookmarkStart w:id="2083" w:name="_Toc146961926"/>
      <w:bookmarkStart w:id="2084" w:name="_Toc187256291"/>
      <w:r w:rsidRPr="00931575">
        <w:rPr>
          <w:lang w:eastAsia="sv-SE"/>
        </w:rPr>
        <w:t>6.3.4.2</w:t>
      </w:r>
      <w:r w:rsidRPr="00931575">
        <w:rPr>
          <w:lang w:eastAsia="sv-SE"/>
        </w:rPr>
        <w:tab/>
        <w:t>Procedure</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D0652BF" w14:textId="1A492A1A"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0C67EE">
        <w:rPr>
          <w:lang w:eastAsia="sv-SE"/>
        </w:rPr>
        <w:t>.</w:t>
      </w:r>
      <w:r w:rsidRPr="00931575">
        <w:rPr>
          <w:lang w:eastAsia="sv-SE"/>
        </w:rPr>
        <w:t xml:space="preserve"> </w:t>
      </w:r>
      <w:r w:rsidR="000C67EE">
        <w:rPr>
          <w:lang w:eastAsia="sv-SE"/>
        </w:rPr>
        <w:t>I</w:t>
      </w:r>
      <w:r w:rsidRPr="00931575">
        <w:rPr>
          <w:lang w:eastAsia="sv-SE"/>
        </w:rPr>
        <w:t>f so</w:t>
      </w:r>
      <w:r w:rsidR="00D35B6F">
        <w:rPr>
          <w:lang w:eastAsia="sv-SE"/>
        </w:rPr>
        <w:t>,</w:t>
      </w:r>
      <w:r w:rsidRPr="00931575">
        <w:rPr>
          <w:lang w:eastAsia="sv-SE"/>
        </w:rPr>
        <w:t xml:space="preserve"> follow steps 1, 3, 5, and 7.</w:t>
      </w:r>
      <w:r w:rsidR="0021201D" w:rsidRPr="00926C32">
        <w:rPr>
          <w:lang w:eastAsia="zh-CN"/>
        </w:rPr>
        <w:t xml:space="preserve"> </w:t>
      </w:r>
      <w:r w:rsidR="0021201D">
        <w:rPr>
          <w:lang w:eastAsia="zh-CN"/>
        </w:rPr>
        <w:t>W</w:t>
      </w:r>
      <w:r w:rsidR="0021201D" w:rsidRPr="00841057">
        <w:rPr>
          <w:lang w:eastAsia="zh-CN"/>
        </w:rPr>
        <w:t xml:space="preserve">hen calibrated and operated within the guidance of </w:t>
      </w:r>
      <w:r w:rsidR="0021201D">
        <w:rPr>
          <w:lang w:eastAsia="zh-CN"/>
        </w:rPr>
        <w:t xml:space="preserve">3GPP </w:t>
      </w:r>
      <w:r w:rsidR="0021201D" w:rsidRPr="00841057">
        <w:rPr>
          <w:lang w:eastAsia="zh-CN"/>
        </w:rPr>
        <w:t>TR 37</w:t>
      </w:r>
      <w:r w:rsidR="0021201D">
        <w:rPr>
          <w:lang w:eastAsia="zh-CN"/>
        </w:rPr>
        <w:t>.</w:t>
      </w:r>
      <w:r w:rsidR="0021201D" w:rsidRPr="00841057">
        <w:rPr>
          <w:lang w:eastAsia="zh-CN"/>
        </w:rPr>
        <w:t>941 [</w:t>
      </w:r>
      <w:r w:rsidR="0021201D">
        <w:rPr>
          <w:lang w:eastAsia="zh-CN"/>
        </w:rPr>
        <w:t>29</w:t>
      </w:r>
      <w:r w:rsidR="0021201D" w:rsidRPr="00841057">
        <w:rPr>
          <w:lang w:eastAsia="zh-CN"/>
        </w:rPr>
        <w:t xml:space="preserve">] the </w:t>
      </w:r>
      <w:r w:rsidR="0021201D">
        <w:rPr>
          <w:lang w:eastAsia="zh-CN"/>
        </w:rPr>
        <w:t xml:space="preserve">measurement </w:t>
      </w:r>
      <w:r w:rsidR="0021201D" w:rsidRPr="00841057">
        <w:rPr>
          <w:lang w:eastAsia="zh-CN"/>
        </w:rPr>
        <w:t xml:space="preserve">methods are applicable and selected </w:t>
      </w:r>
      <w:r w:rsidR="0021201D">
        <w:rPr>
          <w:lang w:eastAsia="zh-CN"/>
        </w:rPr>
        <w:t>depending on</w:t>
      </w:r>
      <w:r w:rsidR="0021201D" w:rsidRPr="00841057">
        <w:rPr>
          <w:lang w:eastAsia="zh-CN"/>
        </w:rPr>
        <w:t xml:space="preserve"> </w:t>
      </w:r>
      <w:r w:rsidR="0021201D">
        <w:rPr>
          <w:lang w:eastAsia="zh-CN"/>
        </w:rPr>
        <w:t>availability at the test facility.</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lastRenderedPageBreak/>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085" w:name="_Toc21102647"/>
      <w:bookmarkStart w:id="2086" w:name="_Toc29810496"/>
      <w:bookmarkStart w:id="2087" w:name="_Toc36635848"/>
      <w:bookmarkStart w:id="2088" w:name="_Toc37272794"/>
      <w:bookmarkStart w:id="2089" w:name="_Toc45885871"/>
      <w:bookmarkStart w:id="2090" w:name="_Toc53182980"/>
      <w:bookmarkStart w:id="2091" w:name="_Toc58915647"/>
      <w:bookmarkStart w:id="2092" w:name="_Toc66700794"/>
      <w:bookmarkStart w:id="2093" w:name="_Toc68696949"/>
      <w:bookmarkStart w:id="2094" w:name="_Toc74927871"/>
      <w:bookmarkStart w:id="2095" w:name="_Toc76114970"/>
      <w:bookmarkStart w:id="2096" w:name="_Toc76544377"/>
      <w:bookmarkStart w:id="2097" w:name="_Toc82541194"/>
      <w:bookmarkStart w:id="2098" w:name="_Toc89951841"/>
      <w:bookmarkStart w:id="2099" w:name="_Toc98766937"/>
      <w:bookmarkStart w:id="2100" w:name="_Toc106202985"/>
      <w:bookmarkStart w:id="2101" w:name="_Toc115187284"/>
      <w:bookmarkStart w:id="2102" w:name="_Toc121993839"/>
      <w:bookmarkStart w:id="2103" w:name="_Toc124152847"/>
      <w:bookmarkStart w:id="2104" w:name="_Toc131538149"/>
      <w:bookmarkStart w:id="2105" w:name="_Toc137391269"/>
      <w:bookmarkStart w:id="2106" w:name="_Toc146961927"/>
      <w:bookmarkStart w:id="2107" w:name="_Toc187256292"/>
      <w:r w:rsidRPr="00931575">
        <w:rPr>
          <w:lang w:eastAsia="sv-SE"/>
        </w:rPr>
        <w:t>6</w:t>
      </w:r>
      <w:r w:rsidRPr="00931575">
        <w:rPr>
          <w:lang w:eastAsia="zh-CN"/>
        </w:rPr>
        <w:t>.3.</w:t>
      </w:r>
      <w:r w:rsidRPr="00931575">
        <w:rPr>
          <w:lang w:eastAsia="sv-SE"/>
        </w:rPr>
        <w:t>5</w:t>
      </w:r>
      <w:r w:rsidRPr="00931575">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6E32103" w14:textId="77777777" w:rsidR="00C45907" w:rsidRPr="00931575" w:rsidRDefault="00C45907" w:rsidP="00C45907">
      <w:pPr>
        <w:pStyle w:val="Heading4"/>
        <w:rPr>
          <w:lang w:eastAsia="sv-SE"/>
        </w:rPr>
      </w:pPr>
      <w:bookmarkStart w:id="2108" w:name="_Toc13081940"/>
      <w:bookmarkStart w:id="2109" w:name="_Toc29810497"/>
      <w:bookmarkStart w:id="2110" w:name="_Toc36635849"/>
      <w:bookmarkStart w:id="2111" w:name="_Toc37272795"/>
      <w:bookmarkStart w:id="2112" w:name="_Toc45885872"/>
      <w:bookmarkStart w:id="2113" w:name="_Toc53182981"/>
      <w:bookmarkStart w:id="2114" w:name="_Toc58915648"/>
      <w:bookmarkStart w:id="2115" w:name="_Toc66700795"/>
      <w:bookmarkStart w:id="2116" w:name="_Toc68696950"/>
      <w:bookmarkStart w:id="2117" w:name="_Toc74927872"/>
      <w:bookmarkStart w:id="2118" w:name="_Toc76114971"/>
      <w:bookmarkStart w:id="2119" w:name="_Toc76544378"/>
      <w:bookmarkStart w:id="2120" w:name="_Toc82541195"/>
      <w:bookmarkStart w:id="2121" w:name="_Toc89951842"/>
      <w:bookmarkStart w:id="2122" w:name="_Toc98766938"/>
      <w:bookmarkStart w:id="2123" w:name="_Toc106202986"/>
      <w:bookmarkStart w:id="2124" w:name="_Toc115187285"/>
      <w:bookmarkStart w:id="2125" w:name="_Toc121993840"/>
      <w:bookmarkStart w:id="2126" w:name="_Toc124152848"/>
      <w:bookmarkStart w:id="2127" w:name="_Toc131538150"/>
      <w:bookmarkStart w:id="2128" w:name="_Toc137391270"/>
      <w:bookmarkStart w:id="2129" w:name="_Toc146961928"/>
      <w:bookmarkStart w:id="2130" w:name="_Toc21102649"/>
      <w:bookmarkStart w:id="2131" w:name="_Toc187256293"/>
      <w:r w:rsidRPr="00931575">
        <w:rPr>
          <w:lang w:eastAsia="sv-SE"/>
        </w:rPr>
        <w:t>6.3.5.1</w:t>
      </w:r>
      <w:r w:rsidRPr="00931575">
        <w:rPr>
          <w:lang w:eastAsia="sv-SE"/>
        </w:rPr>
        <w:tab/>
      </w:r>
      <w:r w:rsidRPr="00931575">
        <w:rPr>
          <w:i/>
          <w:lang w:eastAsia="sv-SE"/>
        </w:rPr>
        <w:t>BS type 1-O</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1"/>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2132" w:name="_Toc29810498"/>
      <w:bookmarkStart w:id="2133" w:name="_Toc36635850"/>
      <w:bookmarkStart w:id="2134" w:name="_Toc37272796"/>
      <w:bookmarkStart w:id="2135" w:name="_Toc45885873"/>
      <w:bookmarkStart w:id="2136" w:name="_Toc53182982"/>
      <w:bookmarkStart w:id="2137" w:name="_Toc58915649"/>
      <w:bookmarkStart w:id="2138" w:name="_Toc66700796"/>
      <w:bookmarkStart w:id="2139" w:name="_Toc68696951"/>
      <w:bookmarkStart w:id="2140" w:name="_Toc74927873"/>
      <w:bookmarkStart w:id="2141" w:name="_Toc76114972"/>
      <w:bookmarkStart w:id="2142" w:name="_Toc76544379"/>
      <w:bookmarkStart w:id="2143" w:name="_Toc82541196"/>
      <w:bookmarkStart w:id="2144" w:name="_Toc89951843"/>
      <w:bookmarkStart w:id="2145" w:name="_Toc98766939"/>
      <w:bookmarkStart w:id="2146" w:name="_Toc106202987"/>
      <w:bookmarkStart w:id="2147" w:name="_Toc115187286"/>
      <w:bookmarkStart w:id="2148" w:name="_Toc121993841"/>
      <w:bookmarkStart w:id="2149" w:name="_Toc124152849"/>
      <w:bookmarkStart w:id="2150" w:name="_Toc131538151"/>
      <w:bookmarkStart w:id="2151" w:name="_Toc137391271"/>
      <w:bookmarkStart w:id="2152" w:name="_Toc146961929"/>
      <w:bookmarkStart w:id="2153" w:name="_Toc187256294"/>
      <w:r w:rsidRPr="00931575">
        <w:rPr>
          <w:lang w:eastAsia="sv-SE"/>
        </w:rPr>
        <w:t>6.3.5.2</w:t>
      </w:r>
      <w:r w:rsidRPr="00931575">
        <w:rPr>
          <w:lang w:eastAsia="sv-SE"/>
        </w:rPr>
        <w:tab/>
      </w:r>
      <w:r w:rsidRPr="00931575">
        <w:rPr>
          <w:i/>
          <w:lang w:eastAsia="sv-SE"/>
        </w:rPr>
        <w:t>BS type 2-O</w:t>
      </w:r>
      <w:bookmarkEnd w:id="2130"/>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2154" w:name="_Toc21102650"/>
      <w:bookmarkStart w:id="2155" w:name="_Toc29810499"/>
      <w:bookmarkStart w:id="2156" w:name="_Toc36635851"/>
      <w:bookmarkStart w:id="2157" w:name="_Toc37272797"/>
      <w:bookmarkStart w:id="2158" w:name="_Toc45885874"/>
      <w:bookmarkStart w:id="2159" w:name="_Toc53182983"/>
      <w:bookmarkStart w:id="2160" w:name="_Toc58915650"/>
      <w:bookmarkStart w:id="2161" w:name="_Toc66700797"/>
      <w:bookmarkStart w:id="2162" w:name="_Toc68696952"/>
      <w:bookmarkStart w:id="2163" w:name="_Toc74927874"/>
      <w:bookmarkStart w:id="2164" w:name="_Toc76114973"/>
      <w:bookmarkStart w:id="2165" w:name="_Toc76544380"/>
      <w:bookmarkStart w:id="2166" w:name="_Toc82541197"/>
      <w:bookmarkStart w:id="2167" w:name="_Toc89951844"/>
      <w:bookmarkStart w:id="2168" w:name="_Toc98766940"/>
      <w:bookmarkStart w:id="2169" w:name="_Toc106202988"/>
      <w:bookmarkStart w:id="2170" w:name="_Toc115187287"/>
      <w:bookmarkStart w:id="2171" w:name="_Toc121993842"/>
      <w:bookmarkStart w:id="2172" w:name="_Toc124152850"/>
      <w:bookmarkStart w:id="2173" w:name="_Toc131538152"/>
      <w:bookmarkStart w:id="2174" w:name="_Toc137391272"/>
      <w:bookmarkStart w:id="2175" w:name="_Toc146961930"/>
      <w:bookmarkStart w:id="2176" w:name="_Toc187256295"/>
      <w:r w:rsidRPr="00931575">
        <w:t>6.4</w:t>
      </w:r>
      <w:r w:rsidRPr="00931575">
        <w:tab/>
        <w:t>OTA output power dynamics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053B2DC" w14:textId="77777777" w:rsidR="00C45907" w:rsidRPr="00931575" w:rsidRDefault="00C45907" w:rsidP="00C45907">
      <w:pPr>
        <w:pStyle w:val="Heading3"/>
      </w:pPr>
      <w:bookmarkStart w:id="2177" w:name="_Toc21102651"/>
      <w:bookmarkStart w:id="2178" w:name="_Toc29810500"/>
      <w:bookmarkStart w:id="2179" w:name="_Toc36635852"/>
      <w:bookmarkStart w:id="2180" w:name="_Toc37272798"/>
      <w:bookmarkStart w:id="2181" w:name="_Toc45885875"/>
      <w:bookmarkStart w:id="2182" w:name="_Toc53182984"/>
      <w:bookmarkStart w:id="2183" w:name="_Toc58915651"/>
      <w:bookmarkStart w:id="2184" w:name="_Toc66700798"/>
      <w:bookmarkStart w:id="2185" w:name="_Toc68696953"/>
      <w:bookmarkStart w:id="2186" w:name="_Toc74927875"/>
      <w:bookmarkStart w:id="2187" w:name="_Toc76114974"/>
      <w:bookmarkStart w:id="2188" w:name="_Toc76544381"/>
      <w:bookmarkStart w:id="2189" w:name="_Toc82541198"/>
      <w:bookmarkStart w:id="2190" w:name="_Toc89951845"/>
      <w:bookmarkStart w:id="2191" w:name="_Toc98766941"/>
      <w:bookmarkStart w:id="2192" w:name="_Toc106202989"/>
      <w:bookmarkStart w:id="2193" w:name="_Toc115187288"/>
      <w:bookmarkStart w:id="2194" w:name="_Toc121993843"/>
      <w:bookmarkStart w:id="2195" w:name="_Toc124152851"/>
      <w:bookmarkStart w:id="2196" w:name="_Toc131538153"/>
      <w:bookmarkStart w:id="2197" w:name="_Toc137391273"/>
      <w:bookmarkStart w:id="2198" w:name="_Toc146961931"/>
      <w:bookmarkStart w:id="2199" w:name="_Toc187256296"/>
      <w:r w:rsidRPr="00931575">
        <w:t>6.4.1</w:t>
      </w:r>
      <w:r w:rsidRPr="00931575">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00" w:name="_Toc21102652"/>
      <w:bookmarkStart w:id="2201" w:name="_Toc29810501"/>
      <w:bookmarkStart w:id="2202" w:name="_Toc36635853"/>
      <w:bookmarkStart w:id="2203" w:name="_Toc37272799"/>
      <w:bookmarkStart w:id="2204" w:name="_Toc45885876"/>
      <w:bookmarkStart w:id="2205" w:name="_Toc53182985"/>
      <w:bookmarkStart w:id="2206" w:name="_Toc58915652"/>
      <w:bookmarkStart w:id="2207" w:name="_Toc66700799"/>
      <w:bookmarkStart w:id="2208" w:name="_Toc68696954"/>
      <w:bookmarkStart w:id="2209" w:name="_Toc74927876"/>
      <w:bookmarkStart w:id="2210" w:name="_Toc76114975"/>
      <w:bookmarkStart w:id="2211" w:name="_Toc76544382"/>
      <w:bookmarkStart w:id="2212" w:name="_Toc82541199"/>
      <w:bookmarkStart w:id="2213" w:name="_Toc89951846"/>
      <w:bookmarkStart w:id="2214" w:name="_Toc98766942"/>
      <w:bookmarkStart w:id="2215" w:name="_Toc106202990"/>
      <w:bookmarkStart w:id="2216" w:name="_Toc115187289"/>
      <w:bookmarkStart w:id="2217" w:name="_Toc121993844"/>
      <w:bookmarkStart w:id="2218" w:name="_Toc124152852"/>
      <w:bookmarkStart w:id="2219" w:name="_Toc131538154"/>
      <w:bookmarkStart w:id="2220" w:name="_Toc137391274"/>
      <w:bookmarkStart w:id="2221" w:name="_Toc146961932"/>
      <w:bookmarkStart w:id="2222" w:name="_Toc187256297"/>
      <w:r w:rsidRPr="00931575">
        <w:t>6.4.2</w:t>
      </w:r>
      <w:r w:rsidRPr="00931575">
        <w:tab/>
        <w:t>OTA RE power control dynamic range</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0F599E9" w14:textId="77777777" w:rsidR="00C45907" w:rsidRPr="00931575" w:rsidRDefault="00C45907" w:rsidP="00C45907">
      <w:pPr>
        <w:pStyle w:val="Heading4"/>
        <w:rPr>
          <w:lang w:eastAsia="sv-SE"/>
        </w:rPr>
      </w:pPr>
      <w:bookmarkStart w:id="2223" w:name="_Toc21102653"/>
      <w:bookmarkStart w:id="2224" w:name="_Toc29810502"/>
      <w:bookmarkStart w:id="2225" w:name="_Toc36635854"/>
      <w:bookmarkStart w:id="2226" w:name="_Toc37272800"/>
      <w:bookmarkStart w:id="2227" w:name="_Toc45885877"/>
      <w:bookmarkStart w:id="2228" w:name="_Toc53182986"/>
      <w:bookmarkStart w:id="2229" w:name="_Toc58915653"/>
      <w:bookmarkStart w:id="2230" w:name="_Toc66700800"/>
      <w:bookmarkStart w:id="2231" w:name="_Toc68696955"/>
      <w:bookmarkStart w:id="2232" w:name="_Toc74927877"/>
      <w:bookmarkStart w:id="2233" w:name="_Toc76114976"/>
      <w:bookmarkStart w:id="2234" w:name="_Toc76544383"/>
      <w:bookmarkStart w:id="2235" w:name="_Toc82541200"/>
      <w:bookmarkStart w:id="2236" w:name="_Toc89951847"/>
      <w:bookmarkStart w:id="2237" w:name="_Toc98766943"/>
      <w:bookmarkStart w:id="2238" w:name="_Toc106202991"/>
      <w:bookmarkStart w:id="2239" w:name="_Toc115187290"/>
      <w:bookmarkStart w:id="2240" w:name="_Toc121993845"/>
      <w:bookmarkStart w:id="2241" w:name="_Toc124152853"/>
      <w:bookmarkStart w:id="2242" w:name="_Toc131538155"/>
      <w:bookmarkStart w:id="2243" w:name="_Toc137391275"/>
      <w:bookmarkStart w:id="2244" w:name="_Toc146961933"/>
      <w:bookmarkStart w:id="2245" w:name="_Toc187256298"/>
      <w:r w:rsidRPr="00931575">
        <w:rPr>
          <w:lang w:eastAsia="sv-SE"/>
        </w:rPr>
        <w:t>6.4.2.1</w:t>
      </w:r>
      <w:r w:rsidRPr="00931575">
        <w:rPr>
          <w:lang w:eastAsia="sv-SE"/>
        </w:rPr>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246" w:name="_Toc21102654"/>
      <w:bookmarkStart w:id="2247" w:name="_Toc29810503"/>
      <w:bookmarkStart w:id="2248" w:name="_Toc36635855"/>
      <w:bookmarkStart w:id="2249" w:name="_Toc37272801"/>
      <w:bookmarkStart w:id="2250" w:name="_Toc45885878"/>
      <w:bookmarkStart w:id="2251" w:name="_Toc53182987"/>
      <w:bookmarkStart w:id="2252" w:name="_Toc58915654"/>
      <w:bookmarkStart w:id="2253" w:name="_Toc66700801"/>
      <w:bookmarkStart w:id="2254" w:name="_Toc68696956"/>
      <w:bookmarkStart w:id="2255" w:name="_Toc74927878"/>
      <w:bookmarkStart w:id="2256" w:name="_Toc76114977"/>
      <w:bookmarkStart w:id="2257" w:name="_Toc76544384"/>
      <w:bookmarkStart w:id="2258" w:name="_Toc82541201"/>
      <w:bookmarkStart w:id="2259" w:name="_Toc89951848"/>
      <w:bookmarkStart w:id="2260" w:name="_Toc98766944"/>
      <w:bookmarkStart w:id="2261" w:name="_Toc106202992"/>
      <w:bookmarkStart w:id="2262" w:name="_Toc115187291"/>
      <w:bookmarkStart w:id="2263" w:name="_Toc121993846"/>
      <w:bookmarkStart w:id="2264" w:name="_Toc124152854"/>
      <w:bookmarkStart w:id="2265" w:name="_Toc131538156"/>
      <w:bookmarkStart w:id="2266" w:name="_Toc137391276"/>
      <w:bookmarkStart w:id="2267" w:name="_Toc146961934"/>
      <w:bookmarkStart w:id="2268" w:name="_Toc187256299"/>
      <w:r w:rsidRPr="00931575">
        <w:rPr>
          <w:lang w:eastAsia="sv-SE"/>
        </w:rPr>
        <w:t>6.4.2.2</w:t>
      </w:r>
      <w:r w:rsidRPr="00931575">
        <w:rPr>
          <w:lang w:eastAsia="sv-SE"/>
        </w:rPr>
        <w:tab/>
        <w:t>Minimum requirement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269" w:name="_Toc21102655"/>
      <w:bookmarkStart w:id="2270" w:name="_Toc29810504"/>
      <w:bookmarkStart w:id="2271" w:name="_Toc36635856"/>
      <w:bookmarkStart w:id="2272" w:name="_Toc37272802"/>
      <w:bookmarkStart w:id="2273" w:name="_Toc45885879"/>
      <w:bookmarkStart w:id="2274" w:name="_Toc53182988"/>
      <w:bookmarkStart w:id="2275" w:name="_Toc58915655"/>
      <w:bookmarkStart w:id="2276" w:name="_Toc66700802"/>
      <w:bookmarkStart w:id="2277" w:name="_Toc68696957"/>
      <w:bookmarkStart w:id="2278" w:name="_Toc74927879"/>
      <w:bookmarkStart w:id="2279" w:name="_Toc76114978"/>
      <w:bookmarkStart w:id="2280" w:name="_Toc76544385"/>
      <w:bookmarkStart w:id="2281" w:name="_Toc82541202"/>
      <w:bookmarkStart w:id="2282" w:name="_Toc89951849"/>
      <w:bookmarkStart w:id="2283" w:name="_Toc98766945"/>
      <w:bookmarkStart w:id="2284" w:name="_Toc106202993"/>
      <w:bookmarkStart w:id="2285" w:name="_Toc115187292"/>
      <w:bookmarkStart w:id="2286" w:name="_Toc121993847"/>
      <w:bookmarkStart w:id="2287" w:name="_Toc124152855"/>
      <w:bookmarkStart w:id="2288" w:name="_Toc131538157"/>
      <w:bookmarkStart w:id="2289" w:name="_Toc137391277"/>
      <w:bookmarkStart w:id="2290" w:name="_Toc146961935"/>
      <w:bookmarkStart w:id="2291" w:name="_Toc187256300"/>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292" w:name="_Toc21102656"/>
      <w:bookmarkStart w:id="2293" w:name="_Toc29810505"/>
      <w:bookmarkStart w:id="2294" w:name="_Toc36635857"/>
      <w:bookmarkStart w:id="2295" w:name="_Toc37272803"/>
      <w:bookmarkStart w:id="2296" w:name="_Toc45885880"/>
      <w:bookmarkStart w:id="2297" w:name="_Toc53182989"/>
      <w:bookmarkStart w:id="2298" w:name="_Toc58915656"/>
      <w:bookmarkStart w:id="2299" w:name="_Toc66700803"/>
      <w:bookmarkStart w:id="2300" w:name="_Toc68696958"/>
      <w:bookmarkStart w:id="2301" w:name="_Toc74927880"/>
      <w:bookmarkStart w:id="2302" w:name="_Toc76114979"/>
      <w:bookmarkStart w:id="2303" w:name="_Toc76544386"/>
      <w:bookmarkStart w:id="2304" w:name="_Toc82541203"/>
      <w:bookmarkStart w:id="2305" w:name="_Toc89951850"/>
      <w:bookmarkStart w:id="2306" w:name="_Toc98766946"/>
      <w:bookmarkStart w:id="2307" w:name="_Toc106202994"/>
      <w:bookmarkStart w:id="2308" w:name="_Toc115187293"/>
      <w:bookmarkStart w:id="2309" w:name="_Toc121993848"/>
      <w:bookmarkStart w:id="2310" w:name="_Toc124152856"/>
      <w:bookmarkStart w:id="2311" w:name="_Toc131538158"/>
      <w:bookmarkStart w:id="2312" w:name="_Toc137391278"/>
      <w:bookmarkStart w:id="2313" w:name="_Toc146961936"/>
      <w:bookmarkStart w:id="2314" w:name="_Toc187256301"/>
      <w:r w:rsidRPr="00931575">
        <w:t>6.4.3</w:t>
      </w:r>
      <w:r w:rsidRPr="00931575">
        <w:tab/>
        <w:t>OTA total power dynamic range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422160FB" w14:textId="77777777" w:rsidR="00C45907" w:rsidRPr="00931575" w:rsidRDefault="00C45907" w:rsidP="00C45907">
      <w:pPr>
        <w:pStyle w:val="Heading4"/>
        <w:rPr>
          <w:lang w:eastAsia="sv-SE"/>
        </w:rPr>
      </w:pPr>
      <w:bookmarkStart w:id="2315" w:name="_Toc21102657"/>
      <w:bookmarkStart w:id="2316" w:name="_Toc29810506"/>
      <w:bookmarkStart w:id="2317" w:name="_Toc36635858"/>
      <w:bookmarkStart w:id="2318" w:name="_Toc37272804"/>
      <w:bookmarkStart w:id="2319" w:name="_Toc45885881"/>
      <w:bookmarkStart w:id="2320" w:name="_Toc53182990"/>
      <w:bookmarkStart w:id="2321" w:name="_Toc58915657"/>
      <w:bookmarkStart w:id="2322" w:name="_Toc66700804"/>
      <w:bookmarkStart w:id="2323" w:name="_Toc68696959"/>
      <w:bookmarkStart w:id="2324" w:name="_Toc74927881"/>
      <w:bookmarkStart w:id="2325" w:name="_Toc76114980"/>
      <w:bookmarkStart w:id="2326" w:name="_Toc76544387"/>
      <w:bookmarkStart w:id="2327" w:name="_Toc82541204"/>
      <w:bookmarkStart w:id="2328" w:name="_Toc89951851"/>
      <w:bookmarkStart w:id="2329" w:name="_Toc98766947"/>
      <w:bookmarkStart w:id="2330" w:name="_Toc106202995"/>
      <w:bookmarkStart w:id="2331" w:name="_Toc115187294"/>
      <w:bookmarkStart w:id="2332" w:name="_Toc121993849"/>
      <w:bookmarkStart w:id="2333" w:name="_Toc124152857"/>
      <w:bookmarkStart w:id="2334" w:name="_Toc131538159"/>
      <w:bookmarkStart w:id="2335" w:name="_Toc137391279"/>
      <w:bookmarkStart w:id="2336" w:name="_Toc146961937"/>
      <w:bookmarkStart w:id="2337" w:name="_Toc187256302"/>
      <w:r w:rsidRPr="00931575">
        <w:rPr>
          <w:lang w:eastAsia="sv-SE"/>
        </w:rPr>
        <w:t>6.4.3.1</w:t>
      </w:r>
      <w:r w:rsidRPr="00931575">
        <w:rPr>
          <w:lang w:eastAsia="sv-SE"/>
        </w:rPr>
        <w:tab/>
        <w:t>Definition and applicability</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338" w:name="_Toc21102658"/>
      <w:bookmarkStart w:id="233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340" w:name="_Toc36635859"/>
      <w:bookmarkStart w:id="2341" w:name="_Toc37272805"/>
      <w:bookmarkStart w:id="2342" w:name="_Toc45885882"/>
      <w:bookmarkStart w:id="2343" w:name="_Toc53182991"/>
      <w:bookmarkStart w:id="2344" w:name="_Toc58915658"/>
      <w:bookmarkStart w:id="2345" w:name="_Toc66700805"/>
      <w:bookmarkStart w:id="2346" w:name="_Toc68696960"/>
      <w:bookmarkStart w:id="2347" w:name="_Toc74927882"/>
      <w:bookmarkStart w:id="2348" w:name="_Toc76114981"/>
      <w:bookmarkStart w:id="2349" w:name="_Toc76544388"/>
      <w:bookmarkStart w:id="2350" w:name="_Toc82541205"/>
      <w:bookmarkStart w:id="2351" w:name="_Toc89951852"/>
      <w:bookmarkStart w:id="2352" w:name="_Toc98766948"/>
      <w:bookmarkStart w:id="2353" w:name="_Toc106202996"/>
      <w:bookmarkStart w:id="2354" w:name="_Toc115187295"/>
      <w:bookmarkStart w:id="2355" w:name="_Toc121993850"/>
      <w:bookmarkStart w:id="2356" w:name="_Toc124152858"/>
      <w:bookmarkStart w:id="2357" w:name="_Toc131538160"/>
      <w:bookmarkStart w:id="2358" w:name="_Toc137391280"/>
      <w:bookmarkStart w:id="2359" w:name="_Toc146961938"/>
      <w:bookmarkStart w:id="2360" w:name="_Toc187256303"/>
      <w:r w:rsidRPr="00931575">
        <w:rPr>
          <w:lang w:eastAsia="sv-SE"/>
        </w:rPr>
        <w:t>6.4.3.2</w:t>
      </w:r>
      <w:r w:rsidRPr="00931575">
        <w:rPr>
          <w:lang w:eastAsia="sv-SE"/>
        </w:rPr>
        <w:tab/>
        <w:t>Minimum requirement</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361" w:name="_Toc21102659"/>
      <w:bookmarkStart w:id="2362" w:name="_Toc29810508"/>
      <w:bookmarkStart w:id="2363" w:name="_Toc36635860"/>
      <w:bookmarkStart w:id="2364" w:name="_Toc37272806"/>
      <w:bookmarkStart w:id="2365" w:name="_Toc45885883"/>
      <w:bookmarkStart w:id="2366" w:name="_Toc53182992"/>
      <w:bookmarkStart w:id="2367" w:name="_Toc58915659"/>
      <w:bookmarkStart w:id="2368" w:name="_Toc66700806"/>
      <w:bookmarkStart w:id="2369" w:name="_Toc68696961"/>
      <w:bookmarkStart w:id="2370" w:name="_Toc74927883"/>
      <w:bookmarkStart w:id="2371" w:name="_Toc76114982"/>
      <w:bookmarkStart w:id="2372" w:name="_Toc76544389"/>
      <w:bookmarkStart w:id="2373" w:name="_Toc82541206"/>
      <w:bookmarkStart w:id="2374" w:name="_Toc89951853"/>
      <w:bookmarkStart w:id="2375" w:name="_Toc98766949"/>
      <w:bookmarkStart w:id="2376" w:name="_Toc106202997"/>
      <w:bookmarkStart w:id="2377" w:name="_Toc115187296"/>
      <w:bookmarkStart w:id="2378" w:name="_Toc121993851"/>
      <w:bookmarkStart w:id="2379" w:name="_Toc124152859"/>
      <w:bookmarkStart w:id="2380" w:name="_Toc131538161"/>
      <w:bookmarkStart w:id="2381" w:name="_Toc137391281"/>
      <w:bookmarkStart w:id="2382" w:name="_Toc146961939"/>
      <w:bookmarkStart w:id="2383" w:name="_Toc187256304"/>
      <w:r w:rsidRPr="00931575">
        <w:rPr>
          <w:lang w:eastAsia="sv-SE"/>
        </w:rPr>
        <w:t>6.4.3.3</w:t>
      </w:r>
      <w:r w:rsidRPr="00931575">
        <w:rPr>
          <w:lang w:eastAsia="sv-SE"/>
        </w:rPr>
        <w:tab/>
        <w:t>Test purpose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384" w:name="_Toc21102660"/>
      <w:bookmarkStart w:id="2385" w:name="_Toc29810509"/>
      <w:bookmarkStart w:id="2386" w:name="_Toc36635861"/>
      <w:bookmarkStart w:id="2387" w:name="_Toc37272807"/>
      <w:bookmarkStart w:id="2388" w:name="_Toc45885884"/>
      <w:bookmarkStart w:id="2389" w:name="_Toc53182993"/>
      <w:bookmarkStart w:id="2390" w:name="_Toc58915660"/>
      <w:bookmarkStart w:id="2391" w:name="_Toc66700807"/>
      <w:bookmarkStart w:id="2392" w:name="_Toc68696962"/>
      <w:bookmarkStart w:id="2393" w:name="_Toc74927884"/>
      <w:bookmarkStart w:id="2394" w:name="_Toc76114983"/>
      <w:bookmarkStart w:id="2395" w:name="_Toc76544390"/>
      <w:bookmarkStart w:id="2396" w:name="_Toc82541207"/>
      <w:bookmarkStart w:id="2397" w:name="_Toc89951854"/>
      <w:bookmarkStart w:id="2398" w:name="_Toc98766950"/>
      <w:bookmarkStart w:id="2399" w:name="_Toc106202998"/>
      <w:bookmarkStart w:id="2400" w:name="_Toc115187297"/>
      <w:bookmarkStart w:id="2401" w:name="_Toc121993852"/>
      <w:bookmarkStart w:id="2402" w:name="_Toc124152860"/>
      <w:bookmarkStart w:id="2403" w:name="_Toc131538162"/>
      <w:bookmarkStart w:id="2404" w:name="_Toc137391282"/>
      <w:bookmarkStart w:id="2405" w:name="_Toc146961940"/>
      <w:bookmarkStart w:id="2406" w:name="_Toc187256305"/>
      <w:r w:rsidRPr="00931575">
        <w:rPr>
          <w:lang w:eastAsia="sv-SE"/>
        </w:rPr>
        <w:t>6.</w:t>
      </w:r>
      <w:r w:rsidRPr="00931575">
        <w:rPr>
          <w:lang w:eastAsia="zh-CN"/>
        </w:rPr>
        <w:t>4.3.</w:t>
      </w:r>
      <w:r w:rsidRPr="00931575">
        <w:rPr>
          <w:lang w:eastAsia="sv-SE"/>
        </w:rPr>
        <w:t>4</w:t>
      </w:r>
      <w:r w:rsidRPr="00931575">
        <w:rPr>
          <w:lang w:eastAsia="sv-SE"/>
        </w:rPr>
        <w:tab/>
        <w:t>Method of test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7B2A6C6" w14:textId="77777777" w:rsidR="00C45907" w:rsidRPr="00931575" w:rsidRDefault="00C45907" w:rsidP="00C45907">
      <w:pPr>
        <w:pStyle w:val="Heading5"/>
        <w:rPr>
          <w:lang w:eastAsia="sv-SE"/>
        </w:rPr>
      </w:pPr>
      <w:bookmarkStart w:id="2407" w:name="_Toc21102661"/>
      <w:bookmarkStart w:id="2408" w:name="_Toc29810510"/>
      <w:bookmarkStart w:id="2409" w:name="_Toc36635862"/>
      <w:bookmarkStart w:id="2410" w:name="_Toc37272808"/>
      <w:bookmarkStart w:id="2411" w:name="_Toc45885885"/>
      <w:bookmarkStart w:id="2412" w:name="_Toc53182994"/>
      <w:bookmarkStart w:id="2413" w:name="_Toc58915661"/>
      <w:bookmarkStart w:id="2414" w:name="_Toc66700808"/>
      <w:bookmarkStart w:id="2415" w:name="_Toc68696963"/>
      <w:bookmarkStart w:id="2416" w:name="_Toc74927885"/>
      <w:bookmarkStart w:id="2417" w:name="_Toc76114984"/>
      <w:bookmarkStart w:id="2418" w:name="_Toc76544391"/>
      <w:bookmarkStart w:id="2419" w:name="_Toc82541208"/>
      <w:bookmarkStart w:id="2420" w:name="_Toc89951855"/>
      <w:bookmarkStart w:id="2421" w:name="_Toc98766951"/>
      <w:bookmarkStart w:id="2422" w:name="_Toc106202999"/>
      <w:bookmarkStart w:id="2423" w:name="_Toc115187298"/>
      <w:bookmarkStart w:id="2424" w:name="_Toc121993853"/>
      <w:bookmarkStart w:id="2425" w:name="_Toc124152861"/>
      <w:bookmarkStart w:id="2426" w:name="_Toc131538163"/>
      <w:bookmarkStart w:id="2427" w:name="_Toc137391283"/>
      <w:bookmarkStart w:id="2428" w:name="_Toc146961941"/>
      <w:bookmarkStart w:id="2429" w:name="_Toc187256306"/>
      <w:r w:rsidRPr="00931575">
        <w:rPr>
          <w:lang w:eastAsia="sv-SE"/>
        </w:rPr>
        <w:t>6.4.3.4.1</w:t>
      </w:r>
      <w:r w:rsidRPr="00931575">
        <w:rPr>
          <w:lang w:eastAsia="sv-SE"/>
        </w:rPr>
        <w:tab/>
        <w:t>Initial conditions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430" w:name="_Toc21102662"/>
      <w:bookmarkStart w:id="2431" w:name="_Toc29810511"/>
      <w:bookmarkStart w:id="2432" w:name="_Toc36635863"/>
      <w:bookmarkStart w:id="2433" w:name="_Toc37272809"/>
      <w:bookmarkStart w:id="2434" w:name="_Toc45885886"/>
      <w:bookmarkStart w:id="2435" w:name="_Toc53182995"/>
      <w:bookmarkStart w:id="2436" w:name="_Toc58915662"/>
      <w:bookmarkStart w:id="2437" w:name="_Toc66700809"/>
      <w:bookmarkStart w:id="2438" w:name="_Toc68696964"/>
      <w:bookmarkStart w:id="2439" w:name="_Toc74927886"/>
      <w:bookmarkStart w:id="2440" w:name="_Toc76114985"/>
      <w:bookmarkStart w:id="2441" w:name="_Toc76544392"/>
      <w:bookmarkStart w:id="2442" w:name="_Toc82541209"/>
      <w:bookmarkStart w:id="2443" w:name="_Toc89951856"/>
      <w:bookmarkStart w:id="2444" w:name="_Toc98766952"/>
      <w:bookmarkStart w:id="2445" w:name="_Toc106203000"/>
      <w:bookmarkStart w:id="2446" w:name="_Toc115187299"/>
      <w:bookmarkStart w:id="2447" w:name="_Toc121993854"/>
      <w:bookmarkStart w:id="2448" w:name="_Toc124152862"/>
      <w:bookmarkStart w:id="2449" w:name="_Toc131538164"/>
      <w:bookmarkStart w:id="2450" w:name="_Toc137391284"/>
      <w:bookmarkStart w:id="2451" w:name="_Toc146961942"/>
      <w:bookmarkStart w:id="2452" w:name="_Toc187256307"/>
      <w:r w:rsidRPr="00931575">
        <w:rPr>
          <w:lang w:eastAsia="sv-SE"/>
        </w:rPr>
        <w:t>6.4.3.4.2</w:t>
      </w:r>
      <w:r w:rsidRPr="00931575">
        <w:rPr>
          <w:lang w:eastAsia="sv-SE"/>
        </w:rPr>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lastRenderedPageBreak/>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0"/>
      </w:pPr>
      <w:r w:rsidRPr="00931575">
        <w:t>-</w:t>
      </w:r>
      <w:r w:rsidRPr="00931575">
        <w:tab/>
        <w:t>NR-FR2-TM3.1a if 256QAM is supported by BS without power back off, or</w:t>
      </w:r>
    </w:p>
    <w:p w14:paraId="3C9C1085" w14:textId="57F40F83" w:rsidR="00DB51F3" w:rsidRPr="00931575" w:rsidRDefault="00DB51F3" w:rsidP="00782299">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453" w:name="_Toc21102663"/>
      <w:bookmarkStart w:id="2454" w:name="_Toc29810512"/>
      <w:bookmarkStart w:id="2455" w:name="_Toc36635864"/>
      <w:bookmarkStart w:id="2456" w:name="_Toc37272810"/>
      <w:bookmarkStart w:id="2457" w:name="_Toc45885887"/>
      <w:bookmarkStart w:id="2458" w:name="_Toc53182996"/>
      <w:bookmarkStart w:id="2459" w:name="_Toc58915663"/>
      <w:bookmarkStart w:id="2460" w:name="_Toc66700810"/>
      <w:bookmarkStart w:id="2461" w:name="_Toc68696965"/>
      <w:bookmarkStart w:id="2462" w:name="_Toc74927887"/>
      <w:bookmarkStart w:id="2463" w:name="_Toc76114986"/>
      <w:bookmarkStart w:id="2464" w:name="_Toc76544393"/>
      <w:bookmarkStart w:id="2465" w:name="_Toc82541210"/>
      <w:bookmarkStart w:id="2466" w:name="_Toc89951857"/>
      <w:bookmarkStart w:id="2467" w:name="_Toc98766953"/>
      <w:bookmarkStart w:id="2468" w:name="_Toc106203001"/>
      <w:bookmarkStart w:id="2469" w:name="_Toc115187300"/>
      <w:bookmarkStart w:id="2470" w:name="_Toc121993855"/>
      <w:bookmarkStart w:id="2471" w:name="_Toc124152863"/>
      <w:bookmarkStart w:id="2472" w:name="_Toc131538165"/>
      <w:bookmarkStart w:id="2473" w:name="_Toc137391285"/>
      <w:bookmarkStart w:id="2474" w:name="_Toc146961943"/>
      <w:bookmarkStart w:id="2475" w:name="_Toc187256308"/>
      <w:r w:rsidRPr="00931575">
        <w:rPr>
          <w:lang w:eastAsia="sv-SE"/>
        </w:rPr>
        <w:t>6.</w:t>
      </w:r>
      <w:r w:rsidRPr="00931575">
        <w:rPr>
          <w:lang w:eastAsia="zh-CN"/>
        </w:rPr>
        <w:t>4.3.</w:t>
      </w:r>
      <w:r w:rsidRPr="00931575">
        <w:rPr>
          <w:lang w:eastAsia="sv-SE"/>
        </w:rPr>
        <w:t>5</w:t>
      </w:r>
      <w:r w:rsidRPr="00931575">
        <w:rPr>
          <w:lang w:eastAsia="sv-SE"/>
        </w:rPr>
        <w:tab/>
        <w:t>Test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488B320" w14:textId="77777777" w:rsidR="00C45907" w:rsidRPr="00931575" w:rsidRDefault="00C45907" w:rsidP="00C45907">
      <w:pPr>
        <w:pStyle w:val="Heading5"/>
        <w:rPr>
          <w:lang w:eastAsia="sv-SE"/>
        </w:rPr>
      </w:pPr>
      <w:bookmarkStart w:id="2476" w:name="_Toc21102664"/>
      <w:bookmarkStart w:id="2477" w:name="_Toc29810513"/>
      <w:bookmarkStart w:id="2478" w:name="_Toc36635865"/>
      <w:bookmarkStart w:id="2479" w:name="_Toc37272811"/>
      <w:bookmarkStart w:id="2480" w:name="_Toc45885888"/>
      <w:bookmarkStart w:id="2481" w:name="_Toc53182997"/>
      <w:bookmarkStart w:id="2482" w:name="_Toc58915664"/>
      <w:bookmarkStart w:id="2483" w:name="_Toc66700811"/>
      <w:bookmarkStart w:id="2484" w:name="_Toc68696966"/>
      <w:bookmarkStart w:id="2485" w:name="_Toc74927888"/>
      <w:bookmarkStart w:id="2486" w:name="_Toc76114987"/>
      <w:bookmarkStart w:id="2487" w:name="_Toc76544394"/>
      <w:bookmarkStart w:id="2488" w:name="_Toc82541211"/>
      <w:bookmarkStart w:id="2489" w:name="_Toc89951858"/>
      <w:bookmarkStart w:id="2490" w:name="_Toc98766954"/>
      <w:bookmarkStart w:id="2491" w:name="_Toc106203002"/>
      <w:bookmarkStart w:id="2492" w:name="_Toc115187301"/>
      <w:bookmarkStart w:id="2493" w:name="_Toc121993856"/>
      <w:bookmarkStart w:id="2494" w:name="_Toc124152864"/>
      <w:bookmarkStart w:id="2495" w:name="_Toc131538166"/>
      <w:bookmarkStart w:id="2496" w:name="_Toc137391286"/>
      <w:bookmarkStart w:id="2497" w:name="_Toc146961944"/>
      <w:bookmarkStart w:id="2498" w:name="_Toc187256309"/>
      <w:r w:rsidRPr="00931575">
        <w:rPr>
          <w:lang w:eastAsia="sv-SE"/>
        </w:rPr>
        <w:t>6.4.3.5.1</w:t>
      </w:r>
      <w:r w:rsidRPr="00931575">
        <w:rPr>
          <w:lang w:eastAsia="sv-SE"/>
        </w:rPr>
        <w:tab/>
      </w:r>
      <w:r w:rsidRPr="00931575">
        <w:rPr>
          <w:i/>
          <w:lang w:eastAsia="sv-SE"/>
        </w:rPr>
        <w:t>BS type 1-O</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499" w:name="_Toc21102665"/>
      <w:bookmarkStart w:id="2500" w:name="_Toc29810514"/>
      <w:bookmarkStart w:id="2501" w:name="_Toc36635866"/>
      <w:bookmarkStart w:id="2502" w:name="_Toc37272812"/>
      <w:bookmarkStart w:id="2503" w:name="_Toc45885889"/>
      <w:bookmarkStart w:id="2504" w:name="_Toc53182998"/>
      <w:bookmarkStart w:id="2505" w:name="_Toc58915665"/>
      <w:bookmarkStart w:id="2506" w:name="_Toc66700812"/>
      <w:bookmarkStart w:id="2507" w:name="_Toc68696967"/>
      <w:bookmarkStart w:id="2508" w:name="_Toc74927889"/>
      <w:bookmarkStart w:id="2509" w:name="_Toc76114988"/>
      <w:bookmarkStart w:id="2510" w:name="_Toc76544395"/>
      <w:bookmarkStart w:id="2511" w:name="_Toc82541212"/>
      <w:bookmarkStart w:id="2512" w:name="_Toc89951859"/>
      <w:bookmarkStart w:id="2513" w:name="_Toc98766955"/>
      <w:bookmarkStart w:id="2514" w:name="_Toc106203003"/>
      <w:bookmarkStart w:id="2515" w:name="_Toc115187302"/>
      <w:bookmarkStart w:id="2516" w:name="_Toc121993857"/>
      <w:bookmarkStart w:id="2517" w:name="_Toc124152865"/>
      <w:bookmarkStart w:id="2518" w:name="_Toc131538167"/>
      <w:bookmarkStart w:id="2519" w:name="_Toc137391287"/>
      <w:bookmarkStart w:id="2520" w:name="_Toc146961945"/>
      <w:bookmarkStart w:id="2521" w:name="_Toc187256310"/>
      <w:r w:rsidRPr="00931575">
        <w:rPr>
          <w:lang w:eastAsia="sv-SE"/>
        </w:rPr>
        <w:t>6.4.3.5.2</w:t>
      </w:r>
      <w:r w:rsidRPr="00931575">
        <w:rPr>
          <w:lang w:eastAsia="sv-SE"/>
        </w:rPr>
        <w:tab/>
      </w:r>
      <w:r w:rsidRPr="00931575">
        <w:rPr>
          <w:i/>
          <w:lang w:eastAsia="sv-SE"/>
        </w:rPr>
        <w:t>BS type 2-O</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522" w:name="_Toc21102666"/>
      <w:bookmarkStart w:id="2523" w:name="_Toc29810515"/>
      <w:bookmarkStart w:id="2524" w:name="_Toc36635867"/>
      <w:bookmarkStart w:id="2525" w:name="_Toc37272813"/>
      <w:bookmarkStart w:id="2526" w:name="_Toc45885890"/>
      <w:bookmarkStart w:id="2527" w:name="_Toc53182999"/>
      <w:bookmarkStart w:id="2528" w:name="_Toc58915666"/>
      <w:bookmarkStart w:id="2529" w:name="_Toc66700813"/>
      <w:bookmarkStart w:id="2530" w:name="_Toc68696968"/>
      <w:bookmarkStart w:id="2531" w:name="_Toc74927890"/>
      <w:bookmarkStart w:id="2532" w:name="_Toc76114989"/>
      <w:bookmarkStart w:id="2533" w:name="_Toc76544396"/>
      <w:bookmarkStart w:id="2534" w:name="_Toc82541213"/>
      <w:bookmarkStart w:id="2535" w:name="_Toc89951860"/>
      <w:bookmarkStart w:id="2536" w:name="_Toc98766956"/>
      <w:bookmarkStart w:id="2537" w:name="_Toc106203004"/>
      <w:bookmarkStart w:id="2538" w:name="_Toc115187303"/>
      <w:bookmarkStart w:id="2539" w:name="_Toc121993858"/>
      <w:bookmarkStart w:id="2540" w:name="_Toc124152866"/>
      <w:bookmarkStart w:id="2541" w:name="_Toc131538168"/>
      <w:bookmarkStart w:id="2542" w:name="_Toc137391288"/>
      <w:bookmarkStart w:id="2543" w:name="_Toc146961946"/>
      <w:bookmarkStart w:id="2544" w:name="_Toc187256311"/>
      <w:r w:rsidRPr="00931575">
        <w:t>6.5</w:t>
      </w:r>
      <w:r w:rsidRPr="00931575">
        <w:tab/>
        <w:t>OTA transmit ON/OFF power</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99B73E8" w14:textId="77777777" w:rsidR="00C45907" w:rsidRPr="00931575" w:rsidRDefault="00C45907" w:rsidP="00C45907">
      <w:pPr>
        <w:pStyle w:val="Heading3"/>
      </w:pPr>
      <w:bookmarkStart w:id="2545" w:name="_Toc21102667"/>
      <w:bookmarkStart w:id="2546" w:name="_Toc29810516"/>
      <w:bookmarkStart w:id="2547" w:name="_Toc36635868"/>
      <w:bookmarkStart w:id="2548" w:name="_Toc37272814"/>
      <w:bookmarkStart w:id="2549" w:name="_Toc45885891"/>
      <w:bookmarkStart w:id="2550" w:name="_Toc53183000"/>
      <w:bookmarkStart w:id="2551" w:name="_Toc58915667"/>
      <w:bookmarkStart w:id="2552" w:name="_Toc66700814"/>
      <w:bookmarkStart w:id="2553" w:name="_Toc68696969"/>
      <w:bookmarkStart w:id="2554" w:name="_Toc74927891"/>
      <w:bookmarkStart w:id="2555" w:name="_Toc76114990"/>
      <w:bookmarkStart w:id="2556" w:name="_Toc76544397"/>
      <w:bookmarkStart w:id="2557" w:name="_Toc82541214"/>
      <w:bookmarkStart w:id="2558" w:name="_Toc89951861"/>
      <w:bookmarkStart w:id="2559" w:name="_Toc98766957"/>
      <w:bookmarkStart w:id="2560" w:name="_Toc106203005"/>
      <w:bookmarkStart w:id="2561" w:name="_Toc115187304"/>
      <w:bookmarkStart w:id="2562" w:name="_Toc121993859"/>
      <w:bookmarkStart w:id="2563" w:name="_Toc124152867"/>
      <w:bookmarkStart w:id="2564" w:name="_Toc131538169"/>
      <w:bookmarkStart w:id="2565" w:name="_Toc137391289"/>
      <w:bookmarkStart w:id="2566" w:name="_Toc146961947"/>
      <w:bookmarkStart w:id="2567" w:name="_Toc187256312"/>
      <w:r w:rsidRPr="00931575">
        <w:t>6.5.1</w:t>
      </w:r>
      <w:r w:rsidRPr="00931575">
        <w:tab/>
        <w:t>OTA transmitter OFF power</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BBA5696" w14:textId="77777777" w:rsidR="00C45907" w:rsidRPr="00931575" w:rsidRDefault="00C45907" w:rsidP="00C45907">
      <w:pPr>
        <w:pStyle w:val="Heading4"/>
      </w:pPr>
      <w:bookmarkStart w:id="2568" w:name="_Toc21102668"/>
      <w:bookmarkStart w:id="2569" w:name="_Toc29810517"/>
      <w:bookmarkStart w:id="2570" w:name="_Toc36635869"/>
      <w:bookmarkStart w:id="2571" w:name="_Toc37272815"/>
      <w:bookmarkStart w:id="2572" w:name="_Toc45885892"/>
      <w:bookmarkStart w:id="2573" w:name="_Toc53183001"/>
      <w:bookmarkStart w:id="2574" w:name="_Toc58915668"/>
      <w:bookmarkStart w:id="2575" w:name="_Toc66700815"/>
      <w:bookmarkStart w:id="2576" w:name="_Toc68696970"/>
      <w:bookmarkStart w:id="2577" w:name="_Toc74927892"/>
      <w:bookmarkStart w:id="2578" w:name="_Toc76114991"/>
      <w:bookmarkStart w:id="2579" w:name="_Toc76544398"/>
      <w:bookmarkStart w:id="2580" w:name="_Toc82541215"/>
      <w:bookmarkStart w:id="2581" w:name="_Toc89951862"/>
      <w:bookmarkStart w:id="2582" w:name="_Toc98766958"/>
      <w:bookmarkStart w:id="2583" w:name="_Toc106203006"/>
      <w:bookmarkStart w:id="2584" w:name="_Toc115187305"/>
      <w:bookmarkStart w:id="2585" w:name="_Toc121993860"/>
      <w:bookmarkStart w:id="2586" w:name="_Toc124152868"/>
      <w:bookmarkStart w:id="2587" w:name="_Toc131538170"/>
      <w:bookmarkStart w:id="2588" w:name="_Toc137391290"/>
      <w:bookmarkStart w:id="2589" w:name="_Toc146961948"/>
      <w:bookmarkStart w:id="2590" w:name="_Toc187256313"/>
      <w:r w:rsidRPr="00931575">
        <w:t>6.5.1.1</w:t>
      </w:r>
      <w:r w:rsidRPr="00931575">
        <w:tab/>
        <w:t>Definition and applicability</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591" w:name="_Toc21102669"/>
      <w:bookmarkStart w:id="2592" w:name="_Toc29810518"/>
      <w:bookmarkStart w:id="2593" w:name="_Toc36635870"/>
      <w:bookmarkStart w:id="2594" w:name="_Toc37272816"/>
      <w:bookmarkStart w:id="2595" w:name="_Toc45885893"/>
      <w:bookmarkStart w:id="2596" w:name="_Toc53183002"/>
      <w:bookmarkStart w:id="2597" w:name="_Toc58915669"/>
      <w:bookmarkStart w:id="2598" w:name="_Toc66700816"/>
      <w:bookmarkStart w:id="2599" w:name="_Toc68696971"/>
      <w:bookmarkStart w:id="2600" w:name="_Toc74927893"/>
      <w:bookmarkStart w:id="2601" w:name="_Toc76114992"/>
      <w:bookmarkStart w:id="2602" w:name="_Toc76544399"/>
      <w:bookmarkStart w:id="2603" w:name="_Toc82541216"/>
      <w:bookmarkStart w:id="2604" w:name="_Toc89951863"/>
      <w:bookmarkStart w:id="2605" w:name="_Toc98766959"/>
      <w:bookmarkStart w:id="2606" w:name="_Toc106203007"/>
      <w:bookmarkStart w:id="2607" w:name="_Toc115187306"/>
      <w:bookmarkStart w:id="2608" w:name="_Toc121993861"/>
      <w:bookmarkStart w:id="2609" w:name="_Toc124152869"/>
      <w:bookmarkStart w:id="2610" w:name="_Toc131538171"/>
      <w:bookmarkStart w:id="2611" w:name="_Toc137391291"/>
      <w:bookmarkStart w:id="2612" w:name="_Toc146961949"/>
      <w:bookmarkStart w:id="2613" w:name="_Toc187256314"/>
      <w:r w:rsidRPr="00931575">
        <w:lastRenderedPageBreak/>
        <w:t>6.5.1.2</w:t>
      </w:r>
      <w:r w:rsidRPr="00931575">
        <w:tab/>
        <w:t>Minimum requirement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614" w:name="_Toc21102670"/>
      <w:bookmarkStart w:id="2615" w:name="_Toc29810519"/>
      <w:bookmarkStart w:id="2616" w:name="_Toc36635871"/>
      <w:bookmarkStart w:id="2617" w:name="_Toc37272817"/>
      <w:bookmarkStart w:id="2618" w:name="_Toc45885894"/>
      <w:bookmarkStart w:id="2619" w:name="_Toc53183003"/>
      <w:bookmarkStart w:id="2620" w:name="_Toc58915670"/>
      <w:bookmarkStart w:id="2621" w:name="_Toc66700817"/>
      <w:bookmarkStart w:id="2622" w:name="_Toc68696972"/>
      <w:bookmarkStart w:id="2623" w:name="_Toc74927894"/>
      <w:bookmarkStart w:id="2624" w:name="_Toc76114993"/>
      <w:bookmarkStart w:id="2625" w:name="_Toc76544400"/>
      <w:bookmarkStart w:id="2626" w:name="_Toc82541217"/>
      <w:bookmarkStart w:id="2627" w:name="_Toc89951864"/>
      <w:bookmarkStart w:id="2628" w:name="_Toc98766960"/>
      <w:bookmarkStart w:id="2629" w:name="_Toc106203008"/>
      <w:bookmarkStart w:id="2630" w:name="_Toc115187307"/>
      <w:bookmarkStart w:id="2631" w:name="_Toc121993862"/>
      <w:bookmarkStart w:id="2632" w:name="_Toc124152870"/>
      <w:bookmarkStart w:id="2633" w:name="_Toc131538172"/>
      <w:bookmarkStart w:id="2634" w:name="_Toc137391292"/>
      <w:bookmarkStart w:id="2635" w:name="_Toc146961950"/>
      <w:bookmarkStart w:id="2636" w:name="_Toc187256315"/>
      <w:r w:rsidRPr="00931575">
        <w:t>6.5.1.3</w:t>
      </w:r>
      <w:r w:rsidRPr="00931575">
        <w:tab/>
        <w:t>Test purpose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637" w:name="_Toc21102671"/>
      <w:bookmarkStart w:id="2638" w:name="_Toc29810520"/>
      <w:bookmarkStart w:id="2639" w:name="_Toc36635872"/>
      <w:bookmarkStart w:id="2640" w:name="_Toc37272818"/>
      <w:bookmarkStart w:id="2641" w:name="_Toc45885895"/>
      <w:bookmarkStart w:id="2642" w:name="_Toc53183004"/>
      <w:bookmarkStart w:id="2643" w:name="_Toc58915671"/>
      <w:bookmarkStart w:id="2644" w:name="_Toc66700818"/>
      <w:bookmarkStart w:id="2645" w:name="_Toc68696973"/>
      <w:bookmarkStart w:id="2646" w:name="_Toc74927895"/>
      <w:bookmarkStart w:id="2647" w:name="_Toc76114994"/>
      <w:bookmarkStart w:id="2648" w:name="_Toc76544401"/>
      <w:bookmarkStart w:id="2649" w:name="_Toc82541218"/>
      <w:bookmarkStart w:id="2650" w:name="_Toc89951865"/>
      <w:bookmarkStart w:id="2651" w:name="_Toc98766961"/>
      <w:bookmarkStart w:id="2652" w:name="_Toc106203009"/>
      <w:bookmarkStart w:id="2653" w:name="_Toc115187308"/>
      <w:bookmarkStart w:id="2654" w:name="_Toc121993863"/>
      <w:bookmarkStart w:id="2655" w:name="_Toc124152871"/>
      <w:bookmarkStart w:id="2656" w:name="_Toc131538173"/>
      <w:bookmarkStart w:id="2657" w:name="_Toc137391293"/>
      <w:bookmarkStart w:id="2658" w:name="_Toc146961951"/>
      <w:bookmarkStart w:id="2659" w:name="_Toc187256316"/>
      <w:r w:rsidRPr="00931575">
        <w:t>6.5.1.4</w:t>
      </w:r>
      <w:r w:rsidRPr="00931575">
        <w:tab/>
        <w:t>Method of test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660" w:name="_Toc21102672"/>
      <w:bookmarkStart w:id="2661" w:name="_Toc29810521"/>
      <w:bookmarkStart w:id="2662" w:name="_Toc36635873"/>
      <w:bookmarkStart w:id="2663" w:name="_Toc37272819"/>
      <w:bookmarkStart w:id="2664" w:name="_Toc45885896"/>
      <w:bookmarkStart w:id="2665" w:name="_Toc53183005"/>
      <w:bookmarkStart w:id="2666" w:name="_Toc58915672"/>
      <w:bookmarkStart w:id="2667" w:name="_Toc66700819"/>
      <w:bookmarkStart w:id="2668" w:name="_Toc68696974"/>
      <w:bookmarkStart w:id="2669" w:name="_Toc74927896"/>
      <w:bookmarkStart w:id="2670" w:name="_Toc76114995"/>
      <w:bookmarkStart w:id="2671" w:name="_Toc76544402"/>
      <w:bookmarkStart w:id="2672" w:name="_Toc82541219"/>
      <w:bookmarkStart w:id="2673" w:name="_Toc89951866"/>
      <w:bookmarkStart w:id="2674" w:name="_Toc98766962"/>
      <w:bookmarkStart w:id="2675" w:name="_Toc106203010"/>
      <w:bookmarkStart w:id="2676" w:name="_Toc115187309"/>
      <w:bookmarkStart w:id="2677" w:name="_Toc121993864"/>
      <w:bookmarkStart w:id="2678" w:name="_Toc124152872"/>
      <w:bookmarkStart w:id="2679" w:name="_Toc131538174"/>
      <w:bookmarkStart w:id="2680" w:name="_Toc137391294"/>
      <w:bookmarkStart w:id="2681" w:name="_Toc146961952"/>
      <w:bookmarkStart w:id="2682" w:name="_Toc187256317"/>
      <w:r w:rsidRPr="00931575">
        <w:t>6.5.1.5</w:t>
      </w:r>
      <w:r w:rsidRPr="00931575">
        <w:tab/>
        <w:t>Test requirements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683" w:name="_Toc21102673"/>
      <w:bookmarkStart w:id="2684" w:name="_Toc29810522"/>
      <w:bookmarkStart w:id="2685" w:name="_Toc36635874"/>
      <w:bookmarkStart w:id="2686" w:name="_Toc37272820"/>
      <w:bookmarkStart w:id="2687" w:name="_Toc45885897"/>
      <w:bookmarkStart w:id="2688" w:name="_Toc53183006"/>
      <w:bookmarkStart w:id="2689" w:name="_Toc58915673"/>
      <w:bookmarkStart w:id="2690" w:name="_Toc66700820"/>
      <w:bookmarkStart w:id="2691" w:name="_Toc68696975"/>
      <w:bookmarkStart w:id="2692" w:name="_Toc74927897"/>
      <w:bookmarkStart w:id="2693" w:name="_Toc76114996"/>
      <w:bookmarkStart w:id="2694" w:name="_Toc76544403"/>
      <w:bookmarkStart w:id="2695" w:name="_Toc82541220"/>
      <w:bookmarkStart w:id="2696" w:name="_Toc89951867"/>
      <w:bookmarkStart w:id="2697" w:name="_Toc98766963"/>
      <w:bookmarkStart w:id="2698" w:name="_Toc106203011"/>
      <w:bookmarkStart w:id="2699" w:name="_Toc115187310"/>
      <w:bookmarkStart w:id="2700" w:name="_Toc121993865"/>
      <w:bookmarkStart w:id="2701" w:name="_Toc124152873"/>
      <w:bookmarkStart w:id="2702" w:name="_Toc131538175"/>
      <w:bookmarkStart w:id="2703" w:name="_Toc137391295"/>
      <w:bookmarkStart w:id="2704" w:name="_Toc146961953"/>
      <w:bookmarkStart w:id="2705" w:name="_Toc187256318"/>
      <w:r w:rsidRPr="00931575">
        <w:t>6.5.2</w:t>
      </w:r>
      <w:r w:rsidRPr="00931575">
        <w:tab/>
        <w:t>OTA transmitter transient period</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C1FAEF8" w14:textId="77777777" w:rsidR="00C45907" w:rsidRPr="00931575" w:rsidRDefault="00C45907" w:rsidP="00C45907">
      <w:pPr>
        <w:pStyle w:val="Heading4"/>
      </w:pPr>
      <w:bookmarkStart w:id="2706" w:name="_Toc21102674"/>
      <w:bookmarkStart w:id="2707" w:name="_Toc29810523"/>
      <w:bookmarkStart w:id="2708" w:name="_Toc36635875"/>
      <w:bookmarkStart w:id="2709" w:name="_Toc37272821"/>
      <w:bookmarkStart w:id="2710" w:name="_Toc45885898"/>
      <w:bookmarkStart w:id="2711" w:name="_Toc53183007"/>
      <w:bookmarkStart w:id="2712" w:name="_Toc58915674"/>
      <w:bookmarkStart w:id="2713" w:name="_Toc66700821"/>
      <w:bookmarkStart w:id="2714" w:name="_Toc68696976"/>
      <w:bookmarkStart w:id="2715" w:name="_Toc74927898"/>
      <w:bookmarkStart w:id="2716" w:name="_Toc76114997"/>
      <w:bookmarkStart w:id="2717" w:name="_Toc76544404"/>
      <w:bookmarkStart w:id="2718" w:name="_Toc82541221"/>
      <w:bookmarkStart w:id="2719" w:name="_Toc89951868"/>
      <w:bookmarkStart w:id="2720" w:name="_Toc98766964"/>
      <w:bookmarkStart w:id="2721" w:name="_Toc106203012"/>
      <w:bookmarkStart w:id="2722" w:name="_Toc115187311"/>
      <w:bookmarkStart w:id="2723" w:name="_Toc121993866"/>
      <w:bookmarkStart w:id="2724" w:name="_Toc124152874"/>
      <w:bookmarkStart w:id="2725" w:name="_Toc131538176"/>
      <w:bookmarkStart w:id="2726" w:name="_Toc137391296"/>
      <w:bookmarkStart w:id="2727" w:name="_Toc146961954"/>
      <w:bookmarkStart w:id="2728" w:name="_Toc187256319"/>
      <w:r w:rsidRPr="00931575">
        <w:t>6.5.2.1</w:t>
      </w:r>
      <w:r w:rsidRPr="00931575">
        <w:tab/>
        <w:t>Definition and applicability</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97869105"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729" w:name="_Toc21102675"/>
      <w:bookmarkStart w:id="2730" w:name="_Toc29810524"/>
      <w:bookmarkStart w:id="2731" w:name="_Toc36635876"/>
      <w:bookmarkStart w:id="2732" w:name="_Toc37272822"/>
      <w:bookmarkStart w:id="2733" w:name="_Toc45885899"/>
      <w:bookmarkStart w:id="2734" w:name="_Toc53183008"/>
      <w:bookmarkStart w:id="2735" w:name="_Toc58915675"/>
      <w:bookmarkStart w:id="2736" w:name="_Toc66700822"/>
      <w:bookmarkStart w:id="2737" w:name="_Toc68696977"/>
      <w:bookmarkStart w:id="2738" w:name="_Toc74927899"/>
      <w:bookmarkStart w:id="2739" w:name="_Toc76114998"/>
      <w:bookmarkStart w:id="2740" w:name="_Toc76544405"/>
      <w:bookmarkStart w:id="2741" w:name="_Toc82541222"/>
      <w:bookmarkStart w:id="2742" w:name="_Toc89951869"/>
      <w:bookmarkStart w:id="2743" w:name="_Toc98766965"/>
      <w:bookmarkStart w:id="2744" w:name="_Toc106203013"/>
      <w:bookmarkStart w:id="2745" w:name="_Toc115187312"/>
      <w:bookmarkStart w:id="2746" w:name="_Toc121993867"/>
      <w:bookmarkStart w:id="2747" w:name="_Toc124152875"/>
      <w:bookmarkStart w:id="2748" w:name="_Toc131538177"/>
      <w:bookmarkStart w:id="2749" w:name="_Toc137391297"/>
      <w:bookmarkStart w:id="2750" w:name="_Toc146961955"/>
      <w:bookmarkStart w:id="2751" w:name="_Toc187256320"/>
      <w:r w:rsidRPr="00931575">
        <w:t>6.5.2.2</w:t>
      </w:r>
      <w:r w:rsidRPr="00931575">
        <w:tab/>
        <w:t>Minimum requirement</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752" w:name="_Toc21102676"/>
      <w:bookmarkStart w:id="2753" w:name="_Toc29810525"/>
      <w:bookmarkStart w:id="2754" w:name="_Toc36635877"/>
      <w:bookmarkStart w:id="2755" w:name="_Toc37272823"/>
      <w:bookmarkStart w:id="2756" w:name="_Toc45885900"/>
      <w:bookmarkStart w:id="2757" w:name="_Toc53183009"/>
      <w:bookmarkStart w:id="2758" w:name="_Toc58915676"/>
      <w:bookmarkStart w:id="2759" w:name="_Toc66700823"/>
      <w:bookmarkStart w:id="2760" w:name="_Toc68696978"/>
      <w:bookmarkStart w:id="2761" w:name="_Toc74927900"/>
      <w:bookmarkStart w:id="2762" w:name="_Toc76114999"/>
      <w:bookmarkStart w:id="2763" w:name="_Toc76544406"/>
      <w:bookmarkStart w:id="2764" w:name="_Toc82541223"/>
      <w:bookmarkStart w:id="2765" w:name="_Toc89951870"/>
      <w:bookmarkStart w:id="2766" w:name="_Toc98766966"/>
      <w:bookmarkStart w:id="2767" w:name="_Toc106203014"/>
      <w:bookmarkStart w:id="2768" w:name="_Toc115187313"/>
      <w:bookmarkStart w:id="2769" w:name="_Toc121993868"/>
      <w:bookmarkStart w:id="2770" w:name="_Toc124152876"/>
      <w:bookmarkStart w:id="2771" w:name="_Toc131538178"/>
      <w:bookmarkStart w:id="2772" w:name="_Toc137391298"/>
      <w:bookmarkStart w:id="2773" w:name="_Toc146961956"/>
      <w:bookmarkStart w:id="2774" w:name="_Toc187256321"/>
      <w:r w:rsidRPr="00931575">
        <w:t>6.5.2.3</w:t>
      </w:r>
      <w:r w:rsidRPr="00931575">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775" w:name="_Toc21102677"/>
      <w:bookmarkStart w:id="2776" w:name="_Toc29810526"/>
      <w:bookmarkStart w:id="2777" w:name="_Toc36635878"/>
      <w:bookmarkStart w:id="2778" w:name="_Toc37272824"/>
      <w:bookmarkStart w:id="2779" w:name="_Toc45885901"/>
      <w:bookmarkStart w:id="2780" w:name="_Toc53183010"/>
      <w:bookmarkStart w:id="2781" w:name="_Toc58915677"/>
      <w:bookmarkStart w:id="2782" w:name="_Toc66700824"/>
      <w:bookmarkStart w:id="2783" w:name="_Toc68696979"/>
      <w:bookmarkStart w:id="2784" w:name="_Toc74927901"/>
      <w:bookmarkStart w:id="2785" w:name="_Toc76115000"/>
      <w:bookmarkStart w:id="2786" w:name="_Toc76544407"/>
      <w:bookmarkStart w:id="2787" w:name="_Toc82541224"/>
      <w:bookmarkStart w:id="2788" w:name="_Toc89951871"/>
      <w:bookmarkStart w:id="2789" w:name="_Toc98766967"/>
      <w:bookmarkStart w:id="2790" w:name="_Toc106203015"/>
      <w:bookmarkStart w:id="2791" w:name="_Toc115187314"/>
      <w:bookmarkStart w:id="2792" w:name="_Toc121993869"/>
      <w:bookmarkStart w:id="2793" w:name="_Toc124152877"/>
      <w:bookmarkStart w:id="2794" w:name="_Toc131538179"/>
      <w:bookmarkStart w:id="2795" w:name="_Toc137391299"/>
      <w:bookmarkStart w:id="2796" w:name="_Toc146961957"/>
      <w:bookmarkStart w:id="2797" w:name="_Toc187256322"/>
      <w:r w:rsidRPr="00931575">
        <w:t>6.5.2.4</w:t>
      </w:r>
      <w:r w:rsidRPr="00931575">
        <w:tab/>
        <w:t>Method of test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D39DD08" w14:textId="77777777" w:rsidR="00C45907" w:rsidRPr="00931575" w:rsidRDefault="00C45907" w:rsidP="00C45907">
      <w:pPr>
        <w:pStyle w:val="Heading5"/>
      </w:pPr>
      <w:bookmarkStart w:id="2798" w:name="_Toc21102678"/>
      <w:bookmarkStart w:id="2799" w:name="_Toc29810527"/>
      <w:bookmarkStart w:id="2800" w:name="_Toc36635879"/>
      <w:bookmarkStart w:id="2801" w:name="_Toc37272825"/>
      <w:bookmarkStart w:id="2802" w:name="_Toc45885902"/>
      <w:bookmarkStart w:id="2803" w:name="_Toc53183011"/>
      <w:bookmarkStart w:id="2804" w:name="_Toc58915678"/>
      <w:bookmarkStart w:id="2805" w:name="_Toc66700825"/>
      <w:bookmarkStart w:id="2806" w:name="_Toc68696980"/>
      <w:bookmarkStart w:id="2807" w:name="_Toc74927902"/>
      <w:bookmarkStart w:id="2808" w:name="_Toc76115001"/>
      <w:bookmarkStart w:id="2809" w:name="_Toc76544408"/>
      <w:bookmarkStart w:id="2810" w:name="_Toc82541225"/>
      <w:bookmarkStart w:id="2811" w:name="_Toc89951872"/>
      <w:bookmarkStart w:id="2812" w:name="_Toc98766968"/>
      <w:bookmarkStart w:id="2813" w:name="_Toc106203016"/>
      <w:bookmarkStart w:id="2814" w:name="_Toc115187315"/>
      <w:bookmarkStart w:id="2815" w:name="_Toc121993870"/>
      <w:bookmarkStart w:id="2816" w:name="_Toc124152878"/>
      <w:bookmarkStart w:id="2817" w:name="_Toc131538180"/>
      <w:bookmarkStart w:id="2818" w:name="_Toc137391300"/>
      <w:bookmarkStart w:id="2819" w:name="_Toc146961958"/>
      <w:bookmarkStart w:id="2820" w:name="_Toc187256323"/>
      <w:r w:rsidRPr="00931575">
        <w:t>6.5.2.4.1</w:t>
      </w:r>
      <w:r w:rsidRPr="00931575">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821" w:name="_Toc21102679"/>
      <w:bookmarkStart w:id="2822" w:name="_Toc29810528"/>
      <w:bookmarkStart w:id="2823" w:name="_Toc36635880"/>
      <w:bookmarkStart w:id="2824" w:name="_Toc37272826"/>
      <w:bookmarkStart w:id="2825" w:name="_Toc45885903"/>
      <w:bookmarkStart w:id="2826" w:name="_Toc53183012"/>
      <w:bookmarkStart w:id="2827" w:name="_Toc58915679"/>
      <w:bookmarkStart w:id="2828" w:name="_Toc66700826"/>
      <w:bookmarkStart w:id="2829" w:name="_Toc68696981"/>
      <w:bookmarkStart w:id="2830" w:name="_Toc74927903"/>
      <w:bookmarkStart w:id="2831" w:name="_Toc76115002"/>
      <w:bookmarkStart w:id="2832" w:name="_Toc76544409"/>
      <w:bookmarkStart w:id="2833" w:name="_Toc82541226"/>
      <w:bookmarkStart w:id="2834" w:name="_Toc89951873"/>
      <w:bookmarkStart w:id="2835" w:name="_Toc98766969"/>
      <w:bookmarkStart w:id="2836" w:name="_Toc106203017"/>
      <w:bookmarkStart w:id="2837" w:name="_Toc115187316"/>
      <w:bookmarkStart w:id="2838" w:name="_Toc121993871"/>
      <w:bookmarkStart w:id="2839" w:name="_Toc124152879"/>
      <w:bookmarkStart w:id="2840" w:name="_Toc131538181"/>
      <w:bookmarkStart w:id="2841" w:name="_Toc137391301"/>
      <w:bookmarkStart w:id="2842" w:name="_Toc146961959"/>
      <w:bookmarkStart w:id="2843" w:name="_Toc187256324"/>
      <w:r w:rsidRPr="00931575">
        <w:t>6.5.2.4.2</w:t>
      </w:r>
      <w:r w:rsidRPr="00931575">
        <w:tab/>
        <w:t>Procedure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B4CA2C7" w14:textId="77777777" w:rsidR="00C45907" w:rsidRPr="00931575" w:rsidRDefault="00C45907" w:rsidP="005624C7">
      <w:pPr>
        <w:pStyle w:val="H6"/>
      </w:pPr>
      <w:bookmarkStart w:id="2844" w:name="_Toc21102680"/>
      <w:bookmarkStart w:id="2845" w:name="_Toc29810529"/>
      <w:bookmarkStart w:id="2846" w:name="_Toc36635881"/>
      <w:bookmarkStart w:id="2847" w:name="_Toc37272827"/>
      <w:bookmarkStart w:id="2848" w:name="_Toc45885904"/>
      <w:r w:rsidRPr="00931575">
        <w:t>6.5.2.4.2.1</w:t>
      </w:r>
      <w:r w:rsidRPr="00931575">
        <w:tab/>
        <w:t>General procedure</w:t>
      </w:r>
      <w:bookmarkEnd w:id="2844"/>
      <w:bookmarkEnd w:id="2845"/>
      <w:bookmarkEnd w:id="2846"/>
      <w:bookmarkEnd w:id="2847"/>
      <w:bookmarkEnd w:id="2848"/>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849" w:name="_Toc21102681"/>
      <w:bookmarkStart w:id="2850" w:name="_Toc29810530"/>
      <w:bookmarkStart w:id="2851" w:name="_Toc36635882"/>
      <w:bookmarkStart w:id="2852" w:name="_Toc37272828"/>
      <w:bookmarkStart w:id="2853" w:name="_Toc45885905"/>
      <w:r w:rsidRPr="00931575">
        <w:t>6.5.2.4.2.2</w:t>
      </w:r>
      <w:r w:rsidRPr="00931575">
        <w:tab/>
      </w:r>
      <w:r w:rsidRPr="00931575">
        <w:rPr>
          <w:i/>
        </w:rPr>
        <w:t>BS type 1-O</w:t>
      </w:r>
      <w:bookmarkEnd w:id="2849"/>
      <w:bookmarkEnd w:id="2850"/>
      <w:bookmarkEnd w:id="2851"/>
      <w:bookmarkEnd w:id="2852"/>
      <w:bookmarkEnd w:id="2853"/>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w:t>
      </w:r>
      <w:r w:rsidRPr="00931575">
        <w:rPr>
          <w:snapToGrid w:val="0"/>
        </w:rPr>
        <w:lastRenderedPageBreak/>
        <w:t xml:space="preserve">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854" w:name="_Toc21102682"/>
      <w:bookmarkStart w:id="2855" w:name="_Toc29810531"/>
      <w:bookmarkStart w:id="2856" w:name="_Toc36635883"/>
      <w:bookmarkStart w:id="2857" w:name="_Toc37272829"/>
      <w:bookmarkStart w:id="2858" w:name="_Toc45885906"/>
      <w:r w:rsidRPr="00931575">
        <w:t>6.5.2.4.2.3</w:t>
      </w:r>
      <w:r w:rsidRPr="00931575">
        <w:tab/>
      </w:r>
      <w:r w:rsidRPr="00931575">
        <w:rPr>
          <w:i/>
        </w:rPr>
        <w:t>BS type 2-O</w:t>
      </w:r>
      <w:bookmarkEnd w:id="2854"/>
      <w:bookmarkEnd w:id="2855"/>
      <w:bookmarkEnd w:id="2856"/>
      <w:bookmarkEnd w:id="2857"/>
      <w:bookmarkEnd w:id="2858"/>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859" w:name="_Toc21102683"/>
      <w:bookmarkStart w:id="2860" w:name="_Toc29810532"/>
      <w:bookmarkStart w:id="2861" w:name="_Toc36635884"/>
      <w:bookmarkStart w:id="2862" w:name="_Toc37272830"/>
      <w:bookmarkStart w:id="2863" w:name="_Toc45885907"/>
      <w:bookmarkStart w:id="2864" w:name="_Toc53183013"/>
      <w:bookmarkStart w:id="2865" w:name="_Toc58915680"/>
      <w:bookmarkStart w:id="2866" w:name="_Toc66700827"/>
      <w:bookmarkStart w:id="2867" w:name="_Toc68696982"/>
      <w:bookmarkStart w:id="2868" w:name="_Toc74927904"/>
      <w:bookmarkStart w:id="2869" w:name="_Toc76115003"/>
      <w:bookmarkStart w:id="2870" w:name="_Toc76544410"/>
      <w:bookmarkStart w:id="2871" w:name="_Toc82541227"/>
      <w:bookmarkStart w:id="2872" w:name="_Toc89951874"/>
      <w:bookmarkStart w:id="2873" w:name="_Toc98766970"/>
      <w:bookmarkStart w:id="2874" w:name="_Toc106203018"/>
      <w:bookmarkStart w:id="2875" w:name="_Toc115187317"/>
      <w:bookmarkStart w:id="2876" w:name="_Toc121993872"/>
      <w:bookmarkStart w:id="2877" w:name="_Toc124152880"/>
      <w:bookmarkStart w:id="2878" w:name="_Toc131538182"/>
      <w:bookmarkStart w:id="2879" w:name="_Toc137391302"/>
      <w:bookmarkStart w:id="2880" w:name="_Toc146961960"/>
      <w:bookmarkStart w:id="2881" w:name="_Toc187256325"/>
      <w:r w:rsidRPr="00931575">
        <w:t>6.5.2.5</w:t>
      </w:r>
      <w:r w:rsidRPr="00931575">
        <w:tab/>
        <w:t>Test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86D70E6" w14:textId="77777777" w:rsidR="00C45907" w:rsidRPr="00931575" w:rsidRDefault="00C45907" w:rsidP="00C45907">
      <w:pPr>
        <w:pStyle w:val="Heading5"/>
      </w:pPr>
      <w:bookmarkStart w:id="2882" w:name="_Toc21102684"/>
      <w:bookmarkStart w:id="2883" w:name="_Toc29810533"/>
      <w:bookmarkStart w:id="2884" w:name="_Toc36635885"/>
      <w:bookmarkStart w:id="2885" w:name="_Toc37272831"/>
      <w:bookmarkStart w:id="2886" w:name="_Toc45885908"/>
      <w:bookmarkStart w:id="2887" w:name="_Toc53183014"/>
      <w:bookmarkStart w:id="2888" w:name="_Toc58915681"/>
      <w:bookmarkStart w:id="2889" w:name="_Toc66700828"/>
      <w:bookmarkStart w:id="2890" w:name="_Toc68696983"/>
      <w:bookmarkStart w:id="2891" w:name="_Toc74927905"/>
      <w:bookmarkStart w:id="2892" w:name="_Toc76115004"/>
      <w:bookmarkStart w:id="2893" w:name="_Toc76544411"/>
      <w:bookmarkStart w:id="2894" w:name="_Toc82541228"/>
      <w:bookmarkStart w:id="2895" w:name="_Toc89951875"/>
      <w:bookmarkStart w:id="2896" w:name="_Toc98766971"/>
      <w:bookmarkStart w:id="2897" w:name="_Toc106203019"/>
      <w:bookmarkStart w:id="2898" w:name="_Toc115187318"/>
      <w:bookmarkStart w:id="2899" w:name="_Toc121993873"/>
      <w:bookmarkStart w:id="2900" w:name="_Toc124152881"/>
      <w:bookmarkStart w:id="2901" w:name="_Toc131538183"/>
      <w:bookmarkStart w:id="2902" w:name="_Toc137391303"/>
      <w:bookmarkStart w:id="2903" w:name="_Toc146961961"/>
      <w:bookmarkStart w:id="2904" w:name="_Toc187256326"/>
      <w:r w:rsidRPr="00931575">
        <w:t>6.5.2.5.1</w:t>
      </w:r>
      <w:r w:rsidRPr="00931575">
        <w:tab/>
      </w:r>
      <w:r w:rsidRPr="00931575">
        <w:rPr>
          <w:i/>
        </w:rPr>
        <w:t>BS type 1-O</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905" w:name="_Toc21102685"/>
      <w:bookmarkStart w:id="2906" w:name="_Toc29810534"/>
      <w:bookmarkStart w:id="2907" w:name="_Toc36635886"/>
      <w:bookmarkStart w:id="2908" w:name="_Toc37272832"/>
      <w:bookmarkStart w:id="2909" w:name="_Toc45885909"/>
      <w:bookmarkStart w:id="2910" w:name="_Toc53183015"/>
      <w:bookmarkStart w:id="2911" w:name="_Toc58915682"/>
      <w:bookmarkStart w:id="2912" w:name="_Toc66700829"/>
      <w:bookmarkStart w:id="2913" w:name="_Toc68696984"/>
      <w:bookmarkStart w:id="2914" w:name="_Toc74927906"/>
      <w:bookmarkStart w:id="2915" w:name="_Toc76115005"/>
      <w:bookmarkStart w:id="2916" w:name="_Toc76544412"/>
      <w:bookmarkStart w:id="2917" w:name="_Toc82541229"/>
      <w:bookmarkStart w:id="2918" w:name="_Toc89951876"/>
      <w:bookmarkStart w:id="2919" w:name="_Toc98766972"/>
      <w:bookmarkStart w:id="2920" w:name="_Toc106203020"/>
      <w:bookmarkStart w:id="2921" w:name="_Toc115187319"/>
      <w:bookmarkStart w:id="2922" w:name="_Toc121993874"/>
      <w:bookmarkStart w:id="2923" w:name="_Toc124152882"/>
      <w:bookmarkStart w:id="2924" w:name="_Toc131538184"/>
      <w:bookmarkStart w:id="2925" w:name="_Toc137391304"/>
      <w:bookmarkStart w:id="2926" w:name="_Toc146961962"/>
      <w:bookmarkStart w:id="2927" w:name="_Toc187256327"/>
      <w:r w:rsidRPr="00931575">
        <w:t>6.5.2.5.2</w:t>
      </w:r>
      <w:r w:rsidRPr="00931575">
        <w:tab/>
      </w:r>
      <w:r w:rsidRPr="00931575">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928" w:name="_Toc21102686"/>
      <w:bookmarkStart w:id="2929" w:name="_Toc29810535"/>
      <w:bookmarkStart w:id="2930" w:name="_Toc36635887"/>
      <w:bookmarkStart w:id="2931" w:name="_Toc37272833"/>
      <w:bookmarkStart w:id="2932" w:name="_Toc45885910"/>
      <w:bookmarkStart w:id="2933" w:name="_Toc53183016"/>
      <w:bookmarkStart w:id="2934" w:name="_Toc58915683"/>
      <w:bookmarkStart w:id="2935" w:name="_Toc66700830"/>
      <w:bookmarkStart w:id="2936" w:name="_Toc68696985"/>
      <w:bookmarkStart w:id="2937" w:name="_Toc74927907"/>
      <w:bookmarkStart w:id="2938" w:name="_Toc76115006"/>
      <w:bookmarkStart w:id="2939" w:name="_Toc76544413"/>
      <w:bookmarkStart w:id="2940" w:name="_Toc82541230"/>
      <w:bookmarkStart w:id="2941" w:name="_Toc89951877"/>
      <w:bookmarkStart w:id="2942" w:name="_Toc98766973"/>
      <w:bookmarkStart w:id="2943" w:name="_Toc106203021"/>
      <w:bookmarkStart w:id="2944" w:name="_Toc115187320"/>
      <w:bookmarkStart w:id="2945" w:name="_Toc121993875"/>
      <w:bookmarkStart w:id="2946" w:name="_Toc124152883"/>
      <w:bookmarkStart w:id="2947" w:name="_Toc131538185"/>
      <w:bookmarkStart w:id="2948" w:name="_Toc137391305"/>
      <w:bookmarkStart w:id="2949" w:name="_Toc146961963"/>
      <w:bookmarkStart w:id="2950" w:name="_Toc187256328"/>
      <w:r w:rsidRPr="00931575">
        <w:lastRenderedPageBreak/>
        <w:t>6.6</w:t>
      </w:r>
      <w:r w:rsidRPr="00931575">
        <w:tab/>
        <w:t>OTA transmitted signal quality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39D3838A" w14:textId="77777777" w:rsidR="00C45907" w:rsidRPr="00931575" w:rsidRDefault="00C45907" w:rsidP="00C45907">
      <w:pPr>
        <w:pStyle w:val="Heading3"/>
      </w:pPr>
      <w:bookmarkStart w:id="2951" w:name="_Toc21102687"/>
      <w:bookmarkStart w:id="2952" w:name="_Toc29810536"/>
      <w:bookmarkStart w:id="2953" w:name="_Toc36635888"/>
      <w:bookmarkStart w:id="2954" w:name="_Toc37272834"/>
      <w:bookmarkStart w:id="2955" w:name="_Toc45885911"/>
      <w:bookmarkStart w:id="2956" w:name="_Toc53183017"/>
      <w:bookmarkStart w:id="2957" w:name="_Toc58915684"/>
      <w:bookmarkStart w:id="2958" w:name="_Toc66700831"/>
      <w:bookmarkStart w:id="2959" w:name="_Toc68696986"/>
      <w:bookmarkStart w:id="2960" w:name="_Toc74927908"/>
      <w:bookmarkStart w:id="2961" w:name="_Toc76115007"/>
      <w:bookmarkStart w:id="2962" w:name="_Toc76544414"/>
      <w:bookmarkStart w:id="2963" w:name="_Toc82541231"/>
      <w:bookmarkStart w:id="2964" w:name="_Toc89951878"/>
      <w:bookmarkStart w:id="2965" w:name="_Toc98766974"/>
      <w:bookmarkStart w:id="2966" w:name="_Toc106203022"/>
      <w:bookmarkStart w:id="2967" w:name="_Toc115187321"/>
      <w:bookmarkStart w:id="2968" w:name="_Toc121993876"/>
      <w:bookmarkStart w:id="2969" w:name="_Toc124152884"/>
      <w:bookmarkStart w:id="2970" w:name="_Toc131538186"/>
      <w:bookmarkStart w:id="2971" w:name="_Toc137391306"/>
      <w:bookmarkStart w:id="2972" w:name="_Toc146961964"/>
      <w:bookmarkStart w:id="2973" w:name="_Toc187256329"/>
      <w:r w:rsidRPr="00931575">
        <w:t>6.6.1</w:t>
      </w:r>
      <w:r w:rsidRPr="00931575">
        <w:tab/>
        <w:t>General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974" w:name="_Toc21102688"/>
      <w:bookmarkStart w:id="2975" w:name="_Toc29810537"/>
      <w:bookmarkStart w:id="2976" w:name="_Toc36635889"/>
      <w:bookmarkStart w:id="2977" w:name="_Toc37272835"/>
      <w:bookmarkStart w:id="2978" w:name="_Toc45885912"/>
      <w:bookmarkStart w:id="2979" w:name="_Toc53183018"/>
      <w:bookmarkStart w:id="2980" w:name="_Toc58915685"/>
      <w:bookmarkStart w:id="2981" w:name="_Toc66700832"/>
      <w:bookmarkStart w:id="2982" w:name="_Toc68696987"/>
      <w:bookmarkStart w:id="2983" w:name="_Toc74927909"/>
      <w:bookmarkStart w:id="2984" w:name="_Toc76115008"/>
      <w:bookmarkStart w:id="2985" w:name="_Toc76544415"/>
      <w:bookmarkStart w:id="2986" w:name="_Toc82541232"/>
      <w:bookmarkStart w:id="2987" w:name="_Toc89951879"/>
      <w:bookmarkStart w:id="2988" w:name="_Toc98766975"/>
      <w:bookmarkStart w:id="2989" w:name="_Toc106203023"/>
      <w:bookmarkStart w:id="2990" w:name="_Toc115187322"/>
      <w:bookmarkStart w:id="2991" w:name="_Toc121993877"/>
      <w:bookmarkStart w:id="2992" w:name="_Toc124152885"/>
      <w:bookmarkStart w:id="2993" w:name="_Toc131538187"/>
      <w:bookmarkStart w:id="2994" w:name="_Toc137391307"/>
      <w:bookmarkStart w:id="2995" w:name="_Toc146961965"/>
      <w:bookmarkStart w:id="2996" w:name="_Toc187256330"/>
      <w:r w:rsidRPr="00931575">
        <w:t>6.6.2</w:t>
      </w:r>
      <w:r w:rsidRPr="00931575">
        <w:tab/>
        <w:t>OTA frequency error</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7BE0E28" w14:textId="77777777" w:rsidR="00C45907" w:rsidRPr="00931575" w:rsidRDefault="00C45907" w:rsidP="00C45907">
      <w:pPr>
        <w:pStyle w:val="Heading4"/>
      </w:pPr>
      <w:bookmarkStart w:id="2997" w:name="_Toc21102689"/>
      <w:bookmarkStart w:id="2998" w:name="_Toc29810538"/>
      <w:bookmarkStart w:id="2999" w:name="_Toc36635890"/>
      <w:bookmarkStart w:id="3000" w:name="_Toc37272836"/>
      <w:bookmarkStart w:id="3001" w:name="_Toc45885913"/>
      <w:bookmarkStart w:id="3002" w:name="_Toc53183019"/>
      <w:bookmarkStart w:id="3003" w:name="_Toc58915686"/>
      <w:bookmarkStart w:id="3004" w:name="_Toc66700833"/>
      <w:bookmarkStart w:id="3005" w:name="_Toc68696988"/>
      <w:bookmarkStart w:id="3006" w:name="_Toc74927910"/>
      <w:bookmarkStart w:id="3007" w:name="_Toc76115009"/>
      <w:bookmarkStart w:id="3008" w:name="_Toc76544416"/>
      <w:bookmarkStart w:id="3009" w:name="_Toc82541233"/>
      <w:bookmarkStart w:id="3010" w:name="_Toc89951880"/>
      <w:bookmarkStart w:id="3011" w:name="_Toc98766976"/>
      <w:bookmarkStart w:id="3012" w:name="_Toc106203024"/>
      <w:bookmarkStart w:id="3013" w:name="_Toc115187323"/>
      <w:bookmarkStart w:id="3014" w:name="_Toc121993878"/>
      <w:bookmarkStart w:id="3015" w:name="_Toc124152886"/>
      <w:bookmarkStart w:id="3016" w:name="_Toc131538188"/>
      <w:bookmarkStart w:id="3017" w:name="_Toc137391308"/>
      <w:bookmarkStart w:id="3018" w:name="_Toc146961966"/>
      <w:bookmarkStart w:id="3019" w:name="_Toc187256331"/>
      <w:r w:rsidRPr="00931575">
        <w:t>6.6.2.1</w:t>
      </w:r>
      <w:r w:rsidRPr="00931575">
        <w:tab/>
        <w:t>Definition and applicability</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020" w:name="_Toc21102690"/>
      <w:bookmarkStart w:id="3021" w:name="_Toc29810539"/>
      <w:bookmarkStart w:id="3022" w:name="_Toc36635891"/>
      <w:bookmarkStart w:id="3023" w:name="_Toc37272837"/>
      <w:bookmarkStart w:id="3024" w:name="_Toc45885914"/>
      <w:bookmarkStart w:id="3025" w:name="_Toc53183020"/>
      <w:bookmarkStart w:id="3026" w:name="_Toc58915687"/>
      <w:bookmarkStart w:id="3027" w:name="_Toc66700834"/>
      <w:bookmarkStart w:id="3028" w:name="_Toc68696989"/>
      <w:bookmarkStart w:id="3029" w:name="_Toc74927911"/>
      <w:bookmarkStart w:id="3030" w:name="_Toc76115010"/>
      <w:bookmarkStart w:id="3031" w:name="_Toc76544417"/>
      <w:bookmarkStart w:id="3032" w:name="_Toc82541234"/>
      <w:bookmarkStart w:id="3033" w:name="_Toc89951881"/>
      <w:bookmarkStart w:id="3034" w:name="_Toc98766977"/>
      <w:bookmarkStart w:id="3035" w:name="_Toc106203025"/>
      <w:bookmarkStart w:id="3036" w:name="_Toc115187324"/>
      <w:bookmarkStart w:id="3037" w:name="_Toc121993879"/>
      <w:bookmarkStart w:id="3038" w:name="_Toc124152887"/>
      <w:bookmarkStart w:id="3039" w:name="_Toc131538189"/>
      <w:bookmarkStart w:id="3040" w:name="_Toc137391309"/>
      <w:bookmarkStart w:id="3041" w:name="_Toc146961967"/>
      <w:bookmarkStart w:id="3042" w:name="_Toc187256332"/>
      <w:r w:rsidRPr="00931575">
        <w:t>6.6.2.2</w:t>
      </w:r>
      <w:r w:rsidRPr="00931575">
        <w:tab/>
        <w:t>Minimum Requirement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043" w:name="_Toc21102691"/>
      <w:bookmarkStart w:id="3044" w:name="_Toc29810540"/>
      <w:bookmarkStart w:id="3045" w:name="_Toc36635892"/>
      <w:bookmarkStart w:id="3046" w:name="_Toc37272838"/>
      <w:bookmarkStart w:id="3047" w:name="_Toc45885915"/>
      <w:bookmarkStart w:id="3048" w:name="_Toc53183021"/>
      <w:bookmarkStart w:id="3049" w:name="_Toc58915688"/>
      <w:bookmarkStart w:id="3050" w:name="_Toc66700835"/>
      <w:bookmarkStart w:id="3051" w:name="_Toc68696990"/>
      <w:bookmarkStart w:id="3052" w:name="_Toc74927912"/>
      <w:bookmarkStart w:id="3053" w:name="_Toc76115011"/>
      <w:bookmarkStart w:id="3054" w:name="_Toc76544418"/>
      <w:bookmarkStart w:id="3055" w:name="_Toc82541235"/>
      <w:bookmarkStart w:id="3056" w:name="_Toc89951882"/>
      <w:bookmarkStart w:id="3057" w:name="_Toc98766978"/>
      <w:bookmarkStart w:id="3058" w:name="_Toc106203026"/>
      <w:bookmarkStart w:id="3059" w:name="_Toc115187325"/>
      <w:bookmarkStart w:id="3060" w:name="_Toc121993880"/>
      <w:bookmarkStart w:id="3061" w:name="_Toc124152888"/>
      <w:bookmarkStart w:id="3062" w:name="_Toc131538190"/>
      <w:bookmarkStart w:id="3063" w:name="_Toc137391310"/>
      <w:bookmarkStart w:id="3064" w:name="_Toc146961968"/>
      <w:bookmarkStart w:id="3065" w:name="_Toc187256333"/>
      <w:r w:rsidRPr="00931575">
        <w:t>6.6.2.3</w:t>
      </w:r>
      <w:r w:rsidRPr="00931575">
        <w:tab/>
        <w:t>Test purpose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066" w:name="_Toc21102692"/>
      <w:bookmarkStart w:id="3067" w:name="_Toc29810541"/>
      <w:bookmarkStart w:id="3068" w:name="_Toc36635893"/>
      <w:bookmarkStart w:id="3069" w:name="_Toc37272839"/>
      <w:bookmarkStart w:id="3070" w:name="_Toc45885916"/>
      <w:bookmarkStart w:id="3071" w:name="_Toc53183022"/>
      <w:bookmarkStart w:id="3072" w:name="_Toc58915689"/>
      <w:bookmarkStart w:id="3073" w:name="_Toc66700836"/>
      <w:bookmarkStart w:id="3074" w:name="_Toc68696991"/>
      <w:bookmarkStart w:id="3075" w:name="_Toc74927913"/>
      <w:bookmarkStart w:id="3076" w:name="_Toc76115012"/>
      <w:bookmarkStart w:id="3077" w:name="_Toc76544419"/>
      <w:bookmarkStart w:id="3078" w:name="_Toc82541236"/>
      <w:bookmarkStart w:id="3079" w:name="_Toc89951883"/>
      <w:bookmarkStart w:id="3080" w:name="_Toc98766979"/>
      <w:bookmarkStart w:id="3081" w:name="_Toc106203027"/>
      <w:bookmarkStart w:id="3082" w:name="_Toc115187326"/>
      <w:bookmarkStart w:id="3083" w:name="_Toc121993881"/>
      <w:bookmarkStart w:id="3084" w:name="_Toc124152889"/>
      <w:bookmarkStart w:id="3085" w:name="_Toc131538191"/>
      <w:bookmarkStart w:id="3086" w:name="_Toc137391311"/>
      <w:bookmarkStart w:id="3087" w:name="_Toc146961969"/>
      <w:bookmarkStart w:id="3088" w:name="_Toc187256334"/>
      <w:r w:rsidRPr="00931575">
        <w:t>6.6.2.4</w:t>
      </w:r>
      <w:r w:rsidRPr="00931575">
        <w:tab/>
        <w:t>Method of test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089" w:name="_Toc21102693"/>
      <w:bookmarkStart w:id="3090" w:name="_Toc29810542"/>
      <w:bookmarkStart w:id="3091" w:name="_Toc36635894"/>
      <w:bookmarkStart w:id="3092" w:name="_Toc37272840"/>
      <w:bookmarkStart w:id="3093" w:name="_Toc45885917"/>
      <w:bookmarkStart w:id="3094" w:name="_Toc53183023"/>
      <w:bookmarkStart w:id="3095" w:name="_Toc58915690"/>
      <w:bookmarkStart w:id="3096" w:name="_Toc66700837"/>
      <w:bookmarkStart w:id="3097" w:name="_Toc68696992"/>
      <w:bookmarkStart w:id="3098" w:name="_Toc74927914"/>
      <w:bookmarkStart w:id="3099" w:name="_Toc76115013"/>
      <w:bookmarkStart w:id="3100" w:name="_Toc76544420"/>
      <w:bookmarkStart w:id="3101" w:name="_Toc82541237"/>
      <w:bookmarkStart w:id="3102" w:name="_Toc89951884"/>
      <w:bookmarkStart w:id="3103" w:name="_Toc98766980"/>
      <w:bookmarkStart w:id="3104" w:name="_Toc106203028"/>
      <w:bookmarkStart w:id="3105" w:name="_Toc115187327"/>
      <w:bookmarkStart w:id="3106" w:name="_Toc121993882"/>
      <w:bookmarkStart w:id="3107" w:name="_Toc124152890"/>
      <w:bookmarkStart w:id="3108" w:name="_Toc131538192"/>
      <w:bookmarkStart w:id="3109" w:name="_Toc137391312"/>
      <w:bookmarkStart w:id="3110" w:name="_Toc146961970"/>
      <w:bookmarkStart w:id="3111" w:name="_Toc187256335"/>
      <w:r w:rsidRPr="00931575">
        <w:t>6.6.2.4.1</w:t>
      </w:r>
      <w:r w:rsidRPr="00931575">
        <w:tab/>
        <w:t>Initial conditions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3112" w:name="_Toc21102694"/>
      <w:bookmarkStart w:id="3113" w:name="_Toc29810543"/>
      <w:bookmarkStart w:id="3114" w:name="_Toc36635895"/>
      <w:bookmarkStart w:id="3115" w:name="_Toc37272841"/>
      <w:bookmarkStart w:id="3116" w:name="_Toc45885918"/>
      <w:bookmarkStart w:id="3117" w:name="_Toc53183024"/>
      <w:bookmarkStart w:id="3118" w:name="_Toc58915691"/>
      <w:bookmarkStart w:id="3119" w:name="_Toc66700838"/>
      <w:bookmarkStart w:id="3120" w:name="_Toc68696993"/>
      <w:bookmarkStart w:id="3121" w:name="_Toc74927915"/>
      <w:bookmarkStart w:id="3122" w:name="_Toc76115014"/>
      <w:bookmarkStart w:id="3123" w:name="_Toc76544421"/>
      <w:bookmarkStart w:id="3124" w:name="_Toc82541238"/>
      <w:bookmarkStart w:id="3125" w:name="_Toc89951885"/>
      <w:bookmarkStart w:id="3126" w:name="_Toc98766981"/>
      <w:bookmarkStart w:id="3127" w:name="_Toc106203029"/>
      <w:bookmarkStart w:id="3128" w:name="_Toc115187328"/>
      <w:bookmarkStart w:id="3129" w:name="_Toc121993883"/>
      <w:bookmarkStart w:id="3130" w:name="_Toc124152891"/>
      <w:bookmarkStart w:id="3131" w:name="_Toc131538193"/>
      <w:bookmarkStart w:id="3132" w:name="_Toc137391313"/>
      <w:bookmarkStart w:id="3133" w:name="_Toc146961971"/>
      <w:bookmarkStart w:id="3134" w:name="_Toc187256336"/>
      <w:r w:rsidRPr="00931575">
        <w:t>6.6.2.5</w:t>
      </w:r>
      <w:r w:rsidRPr="00931575">
        <w:tab/>
        <w:t>Test Requirements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3135" w:name="_Toc21102695"/>
      <w:bookmarkStart w:id="3136" w:name="_Toc29810544"/>
      <w:bookmarkStart w:id="3137" w:name="_Toc36635896"/>
      <w:bookmarkStart w:id="3138" w:name="_Toc37272842"/>
      <w:bookmarkStart w:id="3139" w:name="_Toc45885919"/>
      <w:bookmarkStart w:id="3140" w:name="_Toc53183025"/>
      <w:bookmarkStart w:id="3141" w:name="_Toc58915692"/>
      <w:bookmarkStart w:id="3142" w:name="_Toc66700839"/>
      <w:bookmarkStart w:id="3143" w:name="_Toc68696994"/>
      <w:bookmarkStart w:id="3144" w:name="_Toc74927916"/>
      <w:bookmarkStart w:id="3145" w:name="_Toc76115015"/>
      <w:bookmarkStart w:id="3146" w:name="_Toc76544422"/>
      <w:bookmarkStart w:id="3147" w:name="_Toc82541239"/>
      <w:bookmarkStart w:id="3148" w:name="_Toc89951886"/>
      <w:bookmarkStart w:id="3149" w:name="_Toc98766982"/>
      <w:bookmarkStart w:id="3150" w:name="_Toc106203030"/>
      <w:bookmarkStart w:id="3151" w:name="_Toc115187329"/>
      <w:bookmarkStart w:id="3152" w:name="_Toc121993884"/>
      <w:bookmarkStart w:id="3153" w:name="_Toc124152892"/>
      <w:bookmarkStart w:id="3154" w:name="_Toc131538194"/>
      <w:bookmarkStart w:id="3155" w:name="_Toc137391314"/>
      <w:bookmarkStart w:id="3156" w:name="_Toc146961972"/>
      <w:bookmarkStart w:id="3157" w:name="_Toc187256337"/>
      <w:r w:rsidRPr="00931575">
        <w:t>6.6.3</w:t>
      </w:r>
      <w:r w:rsidRPr="00931575">
        <w:tab/>
        <w:t>OTA modulation quality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E9DFA92" w14:textId="77777777" w:rsidR="00C45907" w:rsidRPr="00931575" w:rsidRDefault="00C45907" w:rsidP="00C45907">
      <w:pPr>
        <w:pStyle w:val="Heading4"/>
      </w:pPr>
      <w:bookmarkStart w:id="3158" w:name="_Toc21102696"/>
      <w:bookmarkStart w:id="3159" w:name="_Toc29810545"/>
      <w:bookmarkStart w:id="3160" w:name="_Toc36635897"/>
      <w:bookmarkStart w:id="3161" w:name="_Toc37272843"/>
      <w:bookmarkStart w:id="3162" w:name="_Toc45885920"/>
      <w:bookmarkStart w:id="3163" w:name="_Toc53183026"/>
      <w:bookmarkStart w:id="3164" w:name="_Toc58915693"/>
      <w:bookmarkStart w:id="3165" w:name="_Toc66700840"/>
      <w:bookmarkStart w:id="3166" w:name="_Toc68696995"/>
      <w:bookmarkStart w:id="3167" w:name="_Toc74927917"/>
      <w:bookmarkStart w:id="3168" w:name="_Toc76115016"/>
      <w:bookmarkStart w:id="3169" w:name="_Toc76544423"/>
      <w:bookmarkStart w:id="3170" w:name="_Toc82541240"/>
      <w:bookmarkStart w:id="3171" w:name="_Toc89951887"/>
      <w:bookmarkStart w:id="3172" w:name="_Toc98766983"/>
      <w:bookmarkStart w:id="3173" w:name="_Toc106203031"/>
      <w:bookmarkStart w:id="3174" w:name="_Toc115187330"/>
      <w:bookmarkStart w:id="3175" w:name="_Toc121993885"/>
      <w:bookmarkStart w:id="3176" w:name="_Toc124152893"/>
      <w:bookmarkStart w:id="3177" w:name="_Toc131538195"/>
      <w:bookmarkStart w:id="3178" w:name="_Toc137391315"/>
      <w:bookmarkStart w:id="3179" w:name="_Toc146961973"/>
      <w:bookmarkStart w:id="3180" w:name="_Toc187256338"/>
      <w:r w:rsidRPr="00931575">
        <w:t>6.6.3.1</w:t>
      </w:r>
      <w:r w:rsidRPr="00931575">
        <w:tab/>
        <w:t>Definition and applicability</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181" w:name="_Toc21102697"/>
      <w:bookmarkStart w:id="3182" w:name="_Toc29810546"/>
      <w:bookmarkStart w:id="3183" w:name="_Toc36635898"/>
      <w:bookmarkStart w:id="3184" w:name="_Toc37272844"/>
      <w:bookmarkStart w:id="3185" w:name="_Toc45885921"/>
      <w:bookmarkStart w:id="3186" w:name="_Toc53183027"/>
      <w:bookmarkStart w:id="3187" w:name="_Toc58915694"/>
      <w:bookmarkStart w:id="3188" w:name="_Toc66700841"/>
      <w:bookmarkStart w:id="3189" w:name="_Toc68696996"/>
      <w:bookmarkStart w:id="3190" w:name="_Toc74927918"/>
      <w:bookmarkStart w:id="3191" w:name="_Toc76115017"/>
      <w:bookmarkStart w:id="3192" w:name="_Toc76544424"/>
      <w:bookmarkStart w:id="3193" w:name="_Toc82541241"/>
      <w:bookmarkStart w:id="3194" w:name="_Toc89951888"/>
      <w:bookmarkStart w:id="3195" w:name="_Toc98766984"/>
      <w:bookmarkStart w:id="3196" w:name="_Toc106203032"/>
      <w:bookmarkStart w:id="3197" w:name="_Toc115187331"/>
      <w:bookmarkStart w:id="3198" w:name="_Toc121993886"/>
      <w:bookmarkStart w:id="3199" w:name="_Toc124152894"/>
      <w:bookmarkStart w:id="3200" w:name="_Toc131538196"/>
      <w:bookmarkStart w:id="3201" w:name="_Toc137391316"/>
      <w:bookmarkStart w:id="3202" w:name="_Toc146961974"/>
      <w:bookmarkStart w:id="3203" w:name="_Toc187256339"/>
      <w:r w:rsidRPr="00931575">
        <w:lastRenderedPageBreak/>
        <w:t>6.6.3.2</w:t>
      </w:r>
      <w:r w:rsidRPr="00931575">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204" w:name="_Toc21102698"/>
      <w:bookmarkStart w:id="3205" w:name="_Toc29810547"/>
      <w:bookmarkStart w:id="3206" w:name="_Toc36635899"/>
      <w:bookmarkStart w:id="3207" w:name="_Toc37272845"/>
      <w:bookmarkStart w:id="3208" w:name="_Toc45885922"/>
      <w:bookmarkStart w:id="3209" w:name="_Toc53183028"/>
      <w:bookmarkStart w:id="3210" w:name="_Toc58915695"/>
      <w:bookmarkStart w:id="3211" w:name="_Toc66700842"/>
      <w:bookmarkStart w:id="3212" w:name="_Toc68696997"/>
      <w:bookmarkStart w:id="3213" w:name="_Toc74927919"/>
      <w:bookmarkStart w:id="3214" w:name="_Toc76115018"/>
      <w:bookmarkStart w:id="3215" w:name="_Toc76544425"/>
      <w:bookmarkStart w:id="3216" w:name="_Toc82541242"/>
      <w:bookmarkStart w:id="3217" w:name="_Toc89951889"/>
      <w:bookmarkStart w:id="3218" w:name="_Toc98766985"/>
      <w:bookmarkStart w:id="3219" w:name="_Toc106203033"/>
      <w:bookmarkStart w:id="3220" w:name="_Toc115187332"/>
      <w:bookmarkStart w:id="3221" w:name="_Toc121993887"/>
      <w:bookmarkStart w:id="3222" w:name="_Toc124152895"/>
      <w:bookmarkStart w:id="3223" w:name="_Toc131538197"/>
      <w:bookmarkStart w:id="3224" w:name="_Toc137391317"/>
      <w:bookmarkStart w:id="3225" w:name="_Toc146961975"/>
      <w:bookmarkStart w:id="3226" w:name="_Toc187256340"/>
      <w:r w:rsidRPr="00931575">
        <w:t>6.6.3.3</w:t>
      </w:r>
      <w:r w:rsidRPr="00931575">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227" w:name="_Toc21102699"/>
      <w:bookmarkStart w:id="3228" w:name="_Toc29810548"/>
      <w:bookmarkStart w:id="3229" w:name="_Toc36635900"/>
      <w:bookmarkStart w:id="3230" w:name="_Toc37272846"/>
      <w:bookmarkStart w:id="3231" w:name="_Toc45885923"/>
      <w:bookmarkStart w:id="3232" w:name="_Toc53183029"/>
      <w:bookmarkStart w:id="3233" w:name="_Toc58915696"/>
      <w:bookmarkStart w:id="3234" w:name="_Toc66700843"/>
      <w:bookmarkStart w:id="3235" w:name="_Toc68696998"/>
      <w:bookmarkStart w:id="3236" w:name="_Toc74927920"/>
      <w:bookmarkStart w:id="3237" w:name="_Toc76115019"/>
      <w:bookmarkStart w:id="3238" w:name="_Toc76544426"/>
      <w:bookmarkStart w:id="3239" w:name="_Toc82541243"/>
      <w:bookmarkStart w:id="3240" w:name="_Toc89951890"/>
      <w:bookmarkStart w:id="3241" w:name="_Toc98766986"/>
      <w:bookmarkStart w:id="3242" w:name="_Toc106203034"/>
      <w:bookmarkStart w:id="3243" w:name="_Toc115187333"/>
      <w:bookmarkStart w:id="3244" w:name="_Toc121993888"/>
      <w:bookmarkStart w:id="3245" w:name="_Toc124152896"/>
      <w:bookmarkStart w:id="3246" w:name="_Toc131538198"/>
      <w:bookmarkStart w:id="3247" w:name="_Toc137391318"/>
      <w:bookmarkStart w:id="3248" w:name="_Toc146961976"/>
      <w:bookmarkStart w:id="3249" w:name="_Toc187256341"/>
      <w:r w:rsidRPr="00931575">
        <w:t>6.6.3.4</w:t>
      </w:r>
      <w:r w:rsidRPr="00931575">
        <w:tab/>
        <w:t>Method of test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661CF4C" w14:textId="77777777" w:rsidR="00C45907" w:rsidRPr="00931575" w:rsidRDefault="00C45907" w:rsidP="00C45907">
      <w:pPr>
        <w:pStyle w:val="Heading5"/>
      </w:pPr>
      <w:bookmarkStart w:id="3250" w:name="_Toc21102700"/>
      <w:bookmarkStart w:id="3251" w:name="_Toc29810549"/>
      <w:bookmarkStart w:id="3252" w:name="_Toc36635901"/>
      <w:bookmarkStart w:id="3253" w:name="_Toc37272847"/>
      <w:bookmarkStart w:id="3254" w:name="_Toc45885924"/>
      <w:bookmarkStart w:id="3255" w:name="_Toc53183030"/>
      <w:bookmarkStart w:id="3256" w:name="_Toc58915697"/>
      <w:bookmarkStart w:id="3257" w:name="_Toc66700844"/>
      <w:bookmarkStart w:id="3258" w:name="_Toc68696999"/>
      <w:bookmarkStart w:id="3259" w:name="_Toc74927921"/>
      <w:bookmarkStart w:id="3260" w:name="_Toc76115020"/>
      <w:bookmarkStart w:id="3261" w:name="_Toc76544427"/>
      <w:bookmarkStart w:id="3262" w:name="_Toc82541244"/>
      <w:bookmarkStart w:id="3263" w:name="_Toc89951891"/>
      <w:bookmarkStart w:id="3264" w:name="_Toc98766987"/>
      <w:bookmarkStart w:id="3265" w:name="_Toc106203035"/>
      <w:bookmarkStart w:id="3266" w:name="_Toc115187334"/>
      <w:bookmarkStart w:id="3267" w:name="_Toc121993889"/>
      <w:bookmarkStart w:id="3268" w:name="_Toc124152897"/>
      <w:bookmarkStart w:id="3269" w:name="_Toc131538199"/>
      <w:bookmarkStart w:id="3270" w:name="_Toc137391319"/>
      <w:bookmarkStart w:id="3271" w:name="_Toc146961977"/>
      <w:bookmarkStart w:id="3272" w:name="_Toc187256342"/>
      <w:r w:rsidRPr="00931575">
        <w:t>6.6.3.4.1</w:t>
      </w:r>
      <w:r w:rsidRPr="00931575">
        <w:tab/>
        <w:t>Initial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273" w:name="_Toc21102701"/>
      <w:bookmarkStart w:id="3274" w:name="_Toc29810550"/>
      <w:bookmarkStart w:id="3275" w:name="_Toc36635902"/>
      <w:bookmarkStart w:id="3276" w:name="_Toc37272848"/>
      <w:bookmarkStart w:id="3277" w:name="_Toc45885925"/>
      <w:bookmarkStart w:id="3278" w:name="_Toc53183031"/>
      <w:bookmarkStart w:id="3279" w:name="_Toc58915698"/>
      <w:bookmarkStart w:id="3280" w:name="_Toc66700845"/>
      <w:bookmarkStart w:id="3281" w:name="_Toc68697000"/>
      <w:bookmarkStart w:id="3282" w:name="_Toc74927922"/>
      <w:bookmarkStart w:id="3283" w:name="_Toc76115021"/>
      <w:bookmarkStart w:id="3284" w:name="_Toc76544428"/>
      <w:bookmarkStart w:id="3285" w:name="_Toc82541245"/>
      <w:bookmarkStart w:id="3286" w:name="_Toc89951892"/>
      <w:bookmarkStart w:id="3287" w:name="_Toc98766988"/>
      <w:bookmarkStart w:id="3288" w:name="_Toc106203036"/>
      <w:bookmarkStart w:id="3289" w:name="_Toc115187335"/>
      <w:bookmarkStart w:id="3290" w:name="_Toc121993890"/>
      <w:bookmarkStart w:id="3291" w:name="_Toc124152898"/>
      <w:bookmarkStart w:id="3292" w:name="_Toc131538200"/>
      <w:bookmarkStart w:id="3293" w:name="_Toc137391320"/>
      <w:bookmarkStart w:id="3294" w:name="_Toc146961978"/>
      <w:bookmarkStart w:id="3295" w:name="_Toc187256343"/>
      <w:r w:rsidRPr="00931575">
        <w:t>6.6.3.4.2</w:t>
      </w:r>
      <w:r w:rsidRPr="00931575">
        <w:tab/>
        <w:t>Procedure</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0"/>
        <w:rPr>
          <w:lang w:val="en-US" w:eastAsia="zh-CN"/>
        </w:rPr>
      </w:pPr>
      <w:bookmarkStart w:id="3296"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bookmarkEnd w:id="3296"/>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0"/>
        <w:rPr>
          <w:lang w:val="en-US" w:eastAsia="zh-CN"/>
        </w:rPr>
      </w:pPr>
      <w:r w:rsidRPr="00931575">
        <w:lastRenderedPageBreak/>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0"/>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0"/>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0"/>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297" w:name="_Toc21102702"/>
      <w:bookmarkStart w:id="3298" w:name="_Toc29810551"/>
      <w:bookmarkStart w:id="3299" w:name="_Toc36635903"/>
      <w:bookmarkStart w:id="3300" w:name="_Toc37272849"/>
      <w:bookmarkStart w:id="3301" w:name="_Toc45885926"/>
      <w:bookmarkStart w:id="3302" w:name="_Toc53183032"/>
      <w:bookmarkStart w:id="3303" w:name="_Toc58915699"/>
      <w:bookmarkStart w:id="3304" w:name="_Toc66700846"/>
      <w:bookmarkStart w:id="3305" w:name="_Toc68697001"/>
      <w:bookmarkStart w:id="3306" w:name="_Toc74927923"/>
      <w:bookmarkStart w:id="3307" w:name="_Toc76115022"/>
      <w:bookmarkStart w:id="3308" w:name="_Toc76544429"/>
      <w:bookmarkStart w:id="3309" w:name="_Toc82541246"/>
      <w:bookmarkStart w:id="3310" w:name="_Toc89951893"/>
      <w:bookmarkStart w:id="3311" w:name="_Toc98766989"/>
      <w:bookmarkStart w:id="3312" w:name="_Toc106203037"/>
      <w:bookmarkStart w:id="3313" w:name="_Toc115187336"/>
      <w:bookmarkStart w:id="3314" w:name="_Toc121993891"/>
      <w:bookmarkStart w:id="3315" w:name="_Toc124152899"/>
      <w:bookmarkStart w:id="3316" w:name="_Toc131538201"/>
      <w:bookmarkStart w:id="3317" w:name="_Toc137391321"/>
      <w:bookmarkStart w:id="3318" w:name="_Toc146961979"/>
      <w:bookmarkStart w:id="3319" w:name="_Toc187256344"/>
      <w:r w:rsidRPr="00931575">
        <w:lastRenderedPageBreak/>
        <w:t>6.6.3.5</w:t>
      </w:r>
      <w:r w:rsidRPr="00931575">
        <w:tab/>
        <w:t>Test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43F7AAF" w14:textId="77777777" w:rsidR="00C45907" w:rsidRPr="00931575" w:rsidRDefault="00C45907" w:rsidP="00C45907">
      <w:pPr>
        <w:pStyle w:val="Heading5"/>
      </w:pPr>
      <w:bookmarkStart w:id="3320" w:name="_Toc21102703"/>
      <w:bookmarkStart w:id="3321" w:name="_Toc29810552"/>
      <w:bookmarkStart w:id="3322" w:name="_Toc36635904"/>
      <w:bookmarkStart w:id="3323" w:name="_Toc37272850"/>
      <w:bookmarkStart w:id="3324" w:name="_Toc45885927"/>
      <w:bookmarkStart w:id="3325" w:name="_Toc53183033"/>
      <w:bookmarkStart w:id="3326" w:name="_Toc58915700"/>
      <w:bookmarkStart w:id="3327" w:name="_Toc66700847"/>
      <w:bookmarkStart w:id="3328" w:name="_Toc68697002"/>
      <w:bookmarkStart w:id="3329" w:name="_Toc74927924"/>
      <w:bookmarkStart w:id="3330" w:name="_Toc76115023"/>
      <w:bookmarkStart w:id="3331" w:name="_Toc76544430"/>
      <w:bookmarkStart w:id="3332" w:name="_Toc82541247"/>
      <w:bookmarkStart w:id="3333" w:name="_Toc89951894"/>
      <w:bookmarkStart w:id="3334" w:name="_Toc98766990"/>
      <w:bookmarkStart w:id="3335" w:name="_Toc106203038"/>
      <w:bookmarkStart w:id="3336" w:name="_Toc115187337"/>
      <w:bookmarkStart w:id="3337" w:name="_Toc121993892"/>
      <w:bookmarkStart w:id="3338" w:name="_Toc124152900"/>
      <w:bookmarkStart w:id="3339" w:name="_Toc131538202"/>
      <w:bookmarkStart w:id="3340" w:name="_Toc137391322"/>
      <w:bookmarkStart w:id="3341" w:name="_Toc146961980"/>
      <w:bookmarkStart w:id="3342" w:name="_Toc187256345"/>
      <w:r w:rsidRPr="00931575">
        <w:t>6.6.3.5.1</w:t>
      </w:r>
      <w:r w:rsidRPr="00931575">
        <w:tab/>
      </w:r>
      <w:r w:rsidRPr="00931575">
        <w:rPr>
          <w:rFonts w:hint="eastAsia"/>
          <w:i/>
          <w:iCs/>
          <w:lang w:val="en-US" w:eastAsia="zh-CN"/>
        </w:rPr>
        <w:t>BS type 1-O</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3343" w:name="_Toc21102704"/>
      <w:bookmarkStart w:id="3344" w:name="_Toc29810553"/>
      <w:bookmarkStart w:id="3345" w:name="_Toc36635905"/>
      <w:bookmarkStart w:id="3346" w:name="_Toc37272851"/>
      <w:bookmarkStart w:id="3347" w:name="_Toc45885928"/>
      <w:bookmarkStart w:id="3348" w:name="_Toc53183034"/>
      <w:bookmarkStart w:id="3349" w:name="_Toc58915701"/>
      <w:bookmarkStart w:id="3350" w:name="_Toc66700848"/>
      <w:bookmarkStart w:id="3351" w:name="_Toc68697003"/>
      <w:bookmarkStart w:id="3352" w:name="_Toc74927925"/>
      <w:bookmarkStart w:id="3353" w:name="_Toc76115024"/>
      <w:bookmarkStart w:id="3354" w:name="_Toc76544431"/>
      <w:bookmarkStart w:id="3355" w:name="_Toc82541248"/>
      <w:bookmarkStart w:id="3356" w:name="_Toc89951895"/>
      <w:bookmarkStart w:id="3357" w:name="_Toc98766991"/>
      <w:bookmarkStart w:id="3358" w:name="_Toc106203039"/>
      <w:bookmarkStart w:id="3359" w:name="_Toc115187338"/>
      <w:bookmarkStart w:id="3360" w:name="_Toc121993893"/>
      <w:bookmarkStart w:id="3361" w:name="_Toc124152901"/>
      <w:bookmarkStart w:id="3362" w:name="_Toc131538203"/>
      <w:bookmarkStart w:id="3363" w:name="_Toc137391323"/>
      <w:bookmarkStart w:id="3364" w:name="_Toc146961981"/>
      <w:bookmarkStart w:id="3365" w:name="_Toc187256346"/>
      <w:r w:rsidRPr="00931575">
        <w:t>6.6.3.5.2</w:t>
      </w:r>
      <w:r w:rsidRPr="00931575">
        <w:tab/>
      </w:r>
      <w:r w:rsidRPr="00931575">
        <w:rPr>
          <w:i/>
          <w:lang w:val="en-US" w:eastAsia="zh-CN"/>
        </w:rPr>
        <w:t>BS type 2-O</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lastRenderedPageBreak/>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3366" w:name="_Toc21102705"/>
      <w:bookmarkStart w:id="3367" w:name="_Toc29810554"/>
      <w:bookmarkStart w:id="3368" w:name="_Toc36635906"/>
      <w:bookmarkStart w:id="3369" w:name="_Toc37272852"/>
      <w:bookmarkStart w:id="3370" w:name="_Toc45885929"/>
      <w:bookmarkStart w:id="3371" w:name="_Toc53183035"/>
      <w:bookmarkStart w:id="3372" w:name="_Toc58915702"/>
      <w:bookmarkStart w:id="3373" w:name="_Toc66700849"/>
      <w:bookmarkStart w:id="3374" w:name="_Toc68697004"/>
      <w:bookmarkStart w:id="3375" w:name="_Toc74927926"/>
      <w:bookmarkStart w:id="3376" w:name="_Toc76115025"/>
      <w:bookmarkStart w:id="3377" w:name="_Toc76544432"/>
      <w:bookmarkStart w:id="3378" w:name="_Toc82541249"/>
      <w:bookmarkStart w:id="3379" w:name="_Toc89951896"/>
      <w:bookmarkStart w:id="3380" w:name="_Toc98766992"/>
      <w:bookmarkStart w:id="3381" w:name="_Toc106203040"/>
      <w:bookmarkStart w:id="3382" w:name="_Toc115187339"/>
      <w:bookmarkStart w:id="3383" w:name="_Toc121993894"/>
      <w:bookmarkStart w:id="3384" w:name="_Toc124152902"/>
      <w:bookmarkStart w:id="3385" w:name="_Toc131538204"/>
      <w:bookmarkStart w:id="3386" w:name="_Toc137391324"/>
      <w:bookmarkStart w:id="3387" w:name="_Toc146961982"/>
      <w:bookmarkStart w:id="3388" w:name="_Toc187256347"/>
      <w:r w:rsidRPr="00931575">
        <w:t>6.6.4</w:t>
      </w:r>
      <w:r w:rsidRPr="00931575">
        <w:tab/>
        <w:t>OTA time alignment error</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7EC82F8" w14:textId="77777777" w:rsidR="00C45907" w:rsidRPr="00931575" w:rsidRDefault="00C45907" w:rsidP="00C45907">
      <w:pPr>
        <w:pStyle w:val="Heading4"/>
      </w:pPr>
      <w:bookmarkStart w:id="3389" w:name="_Toc21102706"/>
      <w:bookmarkStart w:id="3390" w:name="_Toc29810555"/>
      <w:bookmarkStart w:id="3391" w:name="_Toc36635907"/>
      <w:bookmarkStart w:id="3392" w:name="_Toc37272853"/>
      <w:bookmarkStart w:id="3393" w:name="_Toc45885930"/>
      <w:bookmarkStart w:id="3394" w:name="_Toc53183036"/>
      <w:bookmarkStart w:id="3395" w:name="_Toc58915703"/>
      <w:bookmarkStart w:id="3396" w:name="_Toc66700850"/>
      <w:bookmarkStart w:id="3397" w:name="_Toc68697005"/>
      <w:bookmarkStart w:id="3398" w:name="_Toc74927927"/>
      <w:bookmarkStart w:id="3399" w:name="_Toc76115026"/>
      <w:bookmarkStart w:id="3400" w:name="_Toc76544433"/>
      <w:bookmarkStart w:id="3401" w:name="_Toc82541250"/>
      <w:bookmarkStart w:id="3402" w:name="_Toc89951897"/>
      <w:bookmarkStart w:id="3403" w:name="_Toc98766993"/>
      <w:bookmarkStart w:id="3404" w:name="_Toc106203041"/>
      <w:bookmarkStart w:id="3405" w:name="_Toc115187340"/>
      <w:bookmarkStart w:id="3406" w:name="_Toc121993895"/>
      <w:bookmarkStart w:id="3407" w:name="_Toc124152903"/>
      <w:bookmarkStart w:id="3408" w:name="_Toc131538205"/>
      <w:bookmarkStart w:id="3409" w:name="_Toc137391325"/>
      <w:bookmarkStart w:id="3410" w:name="_Toc146961983"/>
      <w:bookmarkStart w:id="3411" w:name="_Toc187256348"/>
      <w:r w:rsidRPr="00931575">
        <w:t>6.6.4.1</w:t>
      </w:r>
      <w:r w:rsidRPr="00931575">
        <w:tab/>
        <w:t>Definition and applicability</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412" w:name="_Toc21102707"/>
      <w:bookmarkStart w:id="3413" w:name="_Toc29810556"/>
      <w:bookmarkStart w:id="3414" w:name="_Toc36635908"/>
      <w:bookmarkStart w:id="3415" w:name="_Toc37272854"/>
      <w:bookmarkStart w:id="3416" w:name="_Toc45885931"/>
      <w:bookmarkStart w:id="3417" w:name="_Toc53183037"/>
      <w:bookmarkStart w:id="3418" w:name="_Toc58915704"/>
      <w:bookmarkStart w:id="3419" w:name="_Toc66700851"/>
      <w:bookmarkStart w:id="3420" w:name="_Toc68697006"/>
      <w:bookmarkStart w:id="3421" w:name="_Toc74927928"/>
      <w:bookmarkStart w:id="3422" w:name="_Toc76115027"/>
      <w:bookmarkStart w:id="3423" w:name="_Toc76544434"/>
      <w:bookmarkStart w:id="3424" w:name="_Toc82541251"/>
      <w:bookmarkStart w:id="3425" w:name="_Toc89951898"/>
      <w:bookmarkStart w:id="3426" w:name="_Toc98766994"/>
      <w:bookmarkStart w:id="3427" w:name="_Toc106203042"/>
      <w:bookmarkStart w:id="3428" w:name="_Toc115187341"/>
      <w:bookmarkStart w:id="3429" w:name="_Toc121993896"/>
      <w:bookmarkStart w:id="3430" w:name="_Toc124152904"/>
      <w:bookmarkStart w:id="3431" w:name="_Toc131538206"/>
      <w:bookmarkStart w:id="3432" w:name="_Toc137391326"/>
      <w:bookmarkStart w:id="3433" w:name="_Toc146961984"/>
      <w:bookmarkStart w:id="3434" w:name="_Toc187256349"/>
      <w:r w:rsidRPr="00931575">
        <w:t>6.6.4.2</w:t>
      </w:r>
      <w:r w:rsidRPr="00931575">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435" w:name="_Toc21102708"/>
      <w:bookmarkStart w:id="3436" w:name="_Toc29810557"/>
      <w:bookmarkStart w:id="3437" w:name="_Toc36635909"/>
      <w:bookmarkStart w:id="3438" w:name="_Toc37272855"/>
      <w:bookmarkStart w:id="3439" w:name="_Toc45885932"/>
      <w:bookmarkStart w:id="3440" w:name="_Toc53183038"/>
      <w:bookmarkStart w:id="3441" w:name="_Toc58915705"/>
      <w:bookmarkStart w:id="3442" w:name="_Toc66700852"/>
      <w:bookmarkStart w:id="3443" w:name="_Toc68697007"/>
      <w:bookmarkStart w:id="3444" w:name="_Toc74927929"/>
      <w:bookmarkStart w:id="3445" w:name="_Toc76115028"/>
      <w:bookmarkStart w:id="3446" w:name="_Toc76544435"/>
      <w:bookmarkStart w:id="3447" w:name="_Toc82541252"/>
      <w:bookmarkStart w:id="3448" w:name="_Toc89951899"/>
      <w:bookmarkStart w:id="3449" w:name="_Toc98766995"/>
      <w:bookmarkStart w:id="3450" w:name="_Toc106203043"/>
      <w:bookmarkStart w:id="3451" w:name="_Toc115187342"/>
      <w:bookmarkStart w:id="3452" w:name="_Toc121993897"/>
      <w:bookmarkStart w:id="3453" w:name="_Toc124152905"/>
      <w:bookmarkStart w:id="3454" w:name="_Toc131538207"/>
      <w:bookmarkStart w:id="3455" w:name="_Toc137391327"/>
      <w:bookmarkStart w:id="3456" w:name="_Toc146961985"/>
      <w:bookmarkStart w:id="3457" w:name="_Toc187256350"/>
      <w:r w:rsidRPr="00931575">
        <w:t>6.6.4.3</w:t>
      </w:r>
      <w:r w:rsidRPr="00931575">
        <w:tab/>
        <w:t>Test purpose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458" w:name="_Toc21102709"/>
      <w:bookmarkStart w:id="3459" w:name="_Toc29810558"/>
      <w:bookmarkStart w:id="3460" w:name="_Toc36635910"/>
      <w:bookmarkStart w:id="3461" w:name="_Toc37272856"/>
      <w:bookmarkStart w:id="3462" w:name="_Toc45885933"/>
      <w:bookmarkStart w:id="3463" w:name="_Toc53183039"/>
      <w:bookmarkStart w:id="3464" w:name="_Toc58915706"/>
      <w:bookmarkStart w:id="3465" w:name="_Toc66700853"/>
      <w:bookmarkStart w:id="3466" w:name="_Toc68697008"/>
      <w:bookmarkStart w:id="3467" w:name="_Toc74927930"/>
      <w:bookmarkStart w:id="3468" w:name="_Toc76115029"/>
      <w:bookmarkStart w:id="3469" w:name="_Toc76544436"/>
      <w:bookmarkStart w:id="3470" w:name="_Toc82541253"/>
      <w:bookmarkStart w:id="3471" w:name="_Toc89951900"/>
      <w:bookmarkStart w:id="3472" w:name="_Toc98766996"/>
      <w:bookmarkStart w:id="3473" w:name="_Toc106203044"/>
      <w:bookmarkStart w:id="3474" w:name="_Toc115187343"/>
      <w:bookmarkStart w:id="3475" w:name="_Toc121993898"/>
      <w:bookmarkStart w:id="3476" w:name="_Toc124152906"/>
      <w:bookmarkStart w:id="3477" w:name="_Toc131538208"/>
      <w:bookmarkStart w:id="3478" w:name="_Toc137391328"/>
      <w:bookmarkStart w:id="3479" w:name="_Toc146961986"/>
      <w:bookmarkStart w:id="3480" w:name="_Toc187256351"/>
      <w:r w:rsidRPr="00931575">
        <w:rPr>
          <w:lang w:eastAsia="sv-SE"/>
        </w:rPr>
        <w:t>6.</w:t>
      </w:r>
      <w:r w:rsidRPr="00931575">
        <w:rPr>
          <w:lang w:eastAsia="zh-CN"/>
        </w:rPr>
        <w:t>6.4.</w:t>
      </w:r>
      <w:r w:rsidRPr="00931575">
        <w:rPr>
          <w:lang w:eastAsia="sv-SE"/>
        </w:rPr>
        <w:t>4</w:t>
      </w:r>
      <w:r w:rsidRPr="00931575">
        <w:rPr>
          <w:lang w:eastAsia="sv-SE"/>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31C513B9" w14:textId="77777777" w:rsidR="00C45907" w:rsidRPr="00931575" w:rsidRDefault="00C45907" w:rsidP="00C45907">
      <w:pPr>
        <w:pStyle w:val="Heading5"/>
        <w:rPr>
          <w:lang w:eastAsia="sv-SE"/>
        </w:rPr>
      </w:pPr>
      <w:bookmarkStart w:id="3481" w:name="_Toc21102710"/>
      <w:bookmarkStart w:id="3482" w:name="_Toc29810559"/>
      <w:bookmarkStart w:id="3483" w:name="_Toc36635911"/>
      <w:bookmarkStart w:id="3484" w:name="_Toc37272857"/>
      <w:bookmarkStart w:id="3485" w:name="_Toc45885934"/>
      <w:bookmarkStart w:id="3486" w:name="_Toc53183040"/>
      <w:bookmarkStart w:id="3487" w:name="_Toc58915707"/>
      <w:bookmarkStart w:id="3488" w:name="_Toc66700854"/>
      <w:bookmarkStart w:id="3489" w:name="_Toc68697009"/>
      <w:bookmarkStart w:id="3490" w:name="_Toc74927931"/>
      <w:bookmarkStart w:id="3491" w:name="_Toc76115030"/>
      <w:bookmarkStart w:id="3492" w:name="_Toc76544437"/>
      <w:bookmarkStart w:id="3493" w:name="_Toc82541254"/>
      <w:bookmarkStart w:id="3494" w:name="_Toc89951901"/>
      <w:bookmarkStart w:id="3495" w:name="_Toc98766997"/>
      <w:bookmarkStart w:id="3496" w:name="_Toc106203045"/>
      <w:bookmarkStart w:id="3497" w:name="_Toc115187344"/>
      <w:bookmarkStart w:id="3498" w:name="_Toc121993899"/>
      <w:bookmarkStart w:id="3499" w:name="_Toc124152907"/>
      <w:bookmarkStart w:id="3500" w:name="_Toc131538209"/>
      <w:bookmarkStart w:id="3501" w:name="_Toc137391329"/>
      <w:bookmarkStart w:id="3502" w:name="_Toc146961987"/>
      <w:bookmarkStart w:id="3503" w:name="_Toc187256352"/>
      <w:r w:rsidRPr="00931575">
        <w:rPr>
          <w:lang w:eastAsia="sv-SE"/>
        </w:rPr>
        <w:t>6.6.4.4.1</w:t>
      </w:r>
      <w:r w:rsidRPr="00931575">
        <w:rPr>
          <w:lang w:eastAsia="sv-SE"/>
        </w:rPr>
        <w:tab/>
        <w:t>Initial 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504" w:name="_Toc21102711"/>
      <w:bookmarkStart w:id="3505" w:name="_Toc29810560"/>
      <w:bookmarkStart w:id="3506" w:name="_Toc36635912"/>
      <w:bookmarkStart w:id="3507" w:name="_Toc37272858"/>
      <w:bookmarkStart w:id="3508" w:name="_Toc45885935"/>
      <w:bookmarkStart w:id="3509" w:name="_Toc53183041"/>
      <w:bookmarkStart w:id="3510" w:name="_Toc58915708"/>
      <w:bookmarkStart w:id="3511" w:name="_Toc66700855"/>
      <w:bookmarkStart w:id="3512" w:name="_Toc68697010"/>
      <w:bookmarkStart w:id="3513" w:name="_Toc74927932"/>
      <w:bookmarkStart w:id="3514" w:name="_Toc76115031"/>
      <w:bookmarkStart w:id="3515" w:name="_Toc76544438"/>
      <w:bookmarkStart w:id="3516" w:name="_Toc82541255"/>
      <w:bookmarkStart w:id="3517" w:name="_Toc89951902"/>
      <w:bookmarkStart w:id="3518" w:name="_Toc98766998"/>
      <w:bookmarkStart w:id="3519" w:name="_Toc106203046"/>
      <w:bookmarkStart w:id="3520" w:name="_Toc115187345"/>
      <w:bookmarkStart w:id="3521" w:name="_Toc121993900"/>
      <w:bookmarkStart w:id="3522" w:name="_Toc124152908"/>
      <w:bookmarkStart w:id="3523" w:name="_Toc131538210"/>
      <w:bookmarkStart w:id="3524" w:name="_Toc137391330"/>
      <w:bookmarkStart w:id="3525" w:name="_Toc146961988"/>
      <w:bookmarkStart w:id="3526" w:name="_Toc187256353"/>
      <w:r w:rsidRPr="00931575">
        <w:rPr>
          <w:lang w:eastAsia="sv-SE"/>
        </w:rPr>
        <w:t>6.6.4.4.2</w:t>
      </w:r>
      <w:r w:rsidRPr="00931575">
        <w:rPr>
          <w:lang w:eastAsia="sv-SE"/>
        </w:rP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527" w:name="_Toc21102712"/>
      <w:bookmarkStart w:id="3528" w:name="_Toc29810561"/>
      <w:bookmarkStart w:id="3529" w:name="_Toc36635913"/>
      <w:bookmarkStart w:id="3530" w:name="_Toc37272859"/>
      <w:bookmarkStart w:id="3531" w:name="_Toc45885936"/>
      <w:bookmarkStart w:id="3532" w:name="_Toc53183042"/>
      <w:bookmarkStart w:id="3533" w:name="_Toc58915709"/>
      <w:bookmarkStart w:id="3534" w:name="_Toc66700856"/>
      <w:bookmarkStart w:id="3535" w:name="_Toc68697011"/>
      <w:bookmarkStart w:id="3536" w:name="_Toc74927933"/>
      <w:bookmarkStart w:id="3537" w:name="_Toc76115032"/>
      <w:bookmarkStart w:id="3538" w:name="_Toc76544439"/>
      <w:bookmarkStart w:id="3539" w:name="_Toc82541256"/>
      <w:bookmarkStart w:id="3540" w:name="_Toc89951903"/>
      <w:bookmarkStart w:id="3541" w:name="_Toc98766999"/>
      <w:bookmarkStart w:id="3542" w:name="_Toc106203047"/>
      <w:bookmarkStart w:id="3543" w:name="_Toc115187346"/>
      <w:bookmarkStart w:id="3544" w:name="_Toc121993901"/>
      <w:bookmarkStart w:id="3545" w:name="_Toc124152909"/>
      <w:bookmarkStart w:id="3546" w:name="_Toc131538211"/>
      <w:bookmarkStart w:id="3547" w:name="_Toc137391331"/>
      <w:bookmarkStart w:id="3548" w:name="_Toc146961989"/>
      <w:bookmarkStart w:id="3549" w:name="_Toc187256354"/>
      <w:r w:rsidRPr="00931575">
        <w:rPr>
          <w:lang w:eastAsia="sv-SE"/>
        </w:rPr>
        <w:t>6.</w:t>
      </w:r>
      <w:r w:rsidRPr="00931575">
        <w:rPr>
          <w:lang w:eastAsia="zh-CN"/>
        </w:rPr>
        <w:t>6.4.</w:t>
      </w:r>
      <w:r w:rsidRPr="00931575">
        <w:rPr>
          <w:lang w:eastAsia="sv-SE"/>
        </w:rPr>
        <w:t>5</w:t>
      </w:r>
      <w:r w:rsidRPr="00931575">
        <w:rPr>
          <w:lang w:eastAsia="sv-SE"/>
        </w:rPr>
        <w:tab/>
        <w:t>Test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AEF2FBA" w14:textId="77777777" w:rsidR="00C45907" w:rsidRPr="00931575" w:rsidRDefault="00C45907" w:rsidP="00C45907">
      <w:pPr>
        <w:pStyle w:val="Heading5"/>
      </w:pPr>
      <w:bookmarkStart w:id="3550" w:name="_Toc21102713"/>
      <w:bookmarkStart w:id="3551" w:name="_Toc29810562"/>
      <w:bookmarkStart w:id="3552" w:name="_Toc36635914"/>
      <w:bookmarkStart w:id="3553" w:name="_Toc37272860"/>
      <w:bookmarkStart w:id="3554" w:name="_Toc45885937"/>
      <w:bookmarkStart w:id="3555" w:name="_Toc53183043"/>
      <w:bookmarkStart w:id="3556" w:name="_Toc58915710"/>
      <w:bookmarkStart w:id="3557" w:name="_Toc66700857"/>
      <w:bookmarkStart w:id="3558" w:name="_Toc68697012"/>
      <w:bookmarkStart w:id="3559" w:name="_Toc74927934"/>
      <w:bookmarkStart w:id="3560" w:name="_Toc76115033"/>
      <w:bookmarkStart w:id="3561" w:name="_Toc76544440"/>
      <w:bookmarkStart w:id="3562" w:name="_Toc82541257"/>
      <w:bookmarkStart w:id="3563" w:name="_Toc89951904"/>
      <w:bookmarkStart w:id="3564" w:name="_Toc98767000"/>
      <w:bookmarkStart w:id="3565" w:name="_Toc106203048"/>
      <w:bookmarkStart w:id="3566" w:name="_Toc115187347"/>
      <w:bookmarkStart w:id="3567" w:name="_Toc121993902"/>
      <w:bookmarkStart w:id="3568" w:name="_Toc124152910"/>
      <w:bookmarkStart w:id="3569" w:name="_Toc131538212"/>
      <w:bookmarkStart w:id="3570" w:name="_Toc137391332"/>
      <w:bookmarkStart w:id="3571" w:name="_Toc146961990"/>
      <w:bookmarkStart w:id="3572" w:name="_Toc187256355"/>
      <w:r w:rsidRPr="00931575">
        <w:t>6.6.4.5.1</w:t>
      </w:r>
      <w:r w:rsidRPr="00931575">
        <w:tab/>
      </w:r>
      <w:r w:rsidRPr="00931575">
        <w:rPr>
          <w:i/>
        </w:rPr>
        <w:t>BS type 1-O</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573" w:name="_Toc21102714"/>
      <w:bookmarkStart w:id="3574" w:name="_Toc29810563"/>
      <w:bookmarkStart w:id="3575" w:name="_Toc36635915"/>
      <w:bookmarkStart w:id="3576" w:name="_Toc37272861"/>
      <w:bookmarkStart w:id="3577" w:name="_Toc45885938"/>
      <w:bookmarkStart w:id="3578" w:name="_Toc53183044"/>
      <w:bookmarkStart w:id="3579" w:name="_Toc58915711"/>
      <w:bookmarkStart w:id="3580" w:name="_Toc66700858"/>
      <w:bookmarkStart w:id="3581" w:name="_Toc68697013"/>
      <w:bookmarkStart w:id="3582" w:name="_Toc74927935"/>
      <w:bookmarkStart w:id="3583" w:name="_Toc76115034"/>
      <w:bookmarkStart w:id="3584" w:name="_Toc76544441"/>
      <w:bookmarkStart w:id="3585" w:name="_Toc82541258"/>
      <w:bookmarkStart w:id="3586" w:name="_Toc89951905"/>
      <w:bookmarkStart w:id="3587" w:name="_Toc98767001"/>
      <w:bookmarkStart w:id="3588" w:name="_Toc106203049"/>
      <w:bookmarkStart w:id="3589" w:name="_Toc115187348"/>
      <w:bookmarkStart w:id="3590" w:name="_Toc121993903"/>
      <w:bookmarkStart w:id="3591" w:name="_Toc124152911"/>
      <w:bookmarkStart w:id="3592" w:name="_Toc131538213"/>
      <w:bookmarkStart w:id="3593" w:name="_Toc137391333"/>
      <w:bookmarkStart w:id="3594" w:name="_Toc146961991"/>
      <w:bookmarkStart w:id="3595" w:name="_Toc187256356"/>
      <w:r w:rsidRPr="00931575">
        <w:t>6.6.4.5.2</w:t>
      </w:r>
      <w:r w:rsidRPr="00931575">
        <w:tab/>
      </w:r>
      <w:r w:rsidRPr="00931575">
        <w:rPr>
          <w:i/>
        </w:rPr>
        <w:t>BS type 2-O</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596" w:name="_Toc21102715"/>
      <w:bookmarkStart w:id="3597" w:name="_Toc29810564"/>
      <w:bookmarkStart w:id="3598" w:name="_Toc36635916"/>
      <w:bookmarkStart w:id="3599" w:name="_Toc37272862"/>
      <w:bookmarkStart w:id="3600" w:name="_Toc45885939"/>
      <w:bookmarkStart w:id="3601" w:name="_Toc53183045"/>
      <w:bookmarkStart w:id="3602" w:name="_Toc58915712"/>
      <w:bookmarkStart w:id="3603" w:name="_Toc66700859"/>
      <w:bookmarkStart w:id="3604" w:name="_Toc68697014"/>
      <w:bookmarkStart w:id="3605" w:name="_Toc74927936"/>
      <w:bookmarkStart w:id="3606" w:name="_Toc76115035"/>
      <w:bookmarkStart w:id="3607" w:name="_Toc76544442"/>
      <w:bookmarkStart w:id="3608" w:name="_Toc82541259"/>
      <w:bookmarkStart w:id="3609" w:name="_Toc89951906"/>
      <w:bookmarkStart w:id="3610" w:name="_Toc98767002"/>
      <w:bookmarkStart w:id="3611" w:name="_Toc106203050"/>
      <w:bookmarkStart w:id="3612" w:name="_Toc115187349"/>
      <w:bookmarkStart w:id="3613" w:name="_Toc121993904"/>
      <w:bookmarkStart w:id="3614" w:name="_Toc124152912"/>
      <w:bookmarkStart w:id="3615" w:name="_Toc131538214"/>
      <w:bookmarkStart w:id="3616" w:name="_Toc137391334"/>
      <w:bookmarkStart w:id="3617" w:name="_Toc146961992"/>
      <w:bookmarkStart w:id="3618" w:name="_Toc187256357"/>
      <w:r w:rsidRPr="00931575">
        <w:lastRenderedPageBreak/>
        <w:t>6.7</w:t>
      </w:r>
      <w:r w:rsidRPr="00931575">
        <w:tab/>
        <w:t>OTA unwanted emissions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B6CBB26" w14:textId="77777777" w:rsidR="00C45907" w:rsidRPr="00931575" w:rsidRDefault="00C45907" w:rsidP="00C45907">
      <w:pPr>
        <w:pStyle w:val="Heading3"/>
      </w:pPr>
      <w:bookmarkStart w:id="3619" w:name="_Toc21102716"/>
      <w:bookmarkStart w:id="3620" w:name="_Toc29810565"/>
      <w:bookmarkStart w:id="3621" w:name="_Toc36635917"/>
      <w:bookmarkStart w:id="3622" w:name="_Toc37272863"/>
      <w:bookmarkStart w:id="3623" w:name="_Toc45885940"/>
      <w:bookmarkStart w:id="3624" w:name="_Toc53183046"/>
      <w:bookmarkStart w:id="3625" w:name="_Toc58915713"/>
      <w:bookmarkStart w:id="3626" w:name="_Toc66700860"/>
      <w:bookmarkStart w:id="3627" w:name="_Toc68697015"/>
      <w:bookmarkStart w:id="3628" w:name="_Toc74927937"/>
      <w:bookmarkStart w:id="3629" w:name="_Toc76115036"/>
      <w:bookmarkStart w:id="3630" w:name="_Toc76544443"/>
      <w:bookmarkStart w:id="3631" w:name="_Toc82541260"/>
      <w:bookmarkStart w:id="3632" w:name="_Toc89951907"/>
      <w:bookmarkStart w:id="3633" w:name="_Toc98767003"/>
      <w:bookmarkStart w:id="3634" w:name="_Toc106203051"/>
      <w:bookmarkStart w:id="3635" w:name="_Toc115187350"/>
      <w:bookmarkStart w:id="3636" w:name="_Toc121993905"/>
      <w:bookmarkStart w:id="3637" w:name="_Toc124152913"/>
      <w:bookmarkStart w:id="3638" w:name="_Toc131538215"/>
      <w:bookmarkStart w:id="3639" w:name="_Toc137391335"/>
      <w:bookmarkStart w:id="3640" w:name="_Toc146961993"/>
      <w:bookmarkStart w:id="3641" w:name="_Toc187256358"/>
      <w:r w:rsidRPr="00931575">
        <w:t>6.7.1</w:t>
      </w:r>
      <w:r w:rsidRPr="00931575">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5546DE8" w14:textId="1546B034" w:rsidR="00C45907" w:rsidRPr="00931575" w:rsidRDefault="00C45907" w:rsidP="00782299">
      <w:bookmarkStart w:id="3642"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642"/>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643" w:name="_Toc21102717"/>
      <w:bookmarkStart w:id="3644" w:name="_Toc29810566"/>
      <w:bookmarkStart w:id="3645" w:name="_Toc36635918"/>
      <w:bookmarkStart w:id="3646" w:name="_Toc37272864"/>
      <w:bookmarkStart w:id="3647" w:name="_Toc45885941"/>
      <w:bookmarkStart w:id="3648" w:name="_Toc53183047"/>
      <w:bookmarkStart w:id="3649" w:name="_Toc58915714"/>
      <w:bookmarkStart w:id="3650" w:name="_Toc66700861"/>
      <w:bookmarkStart w:id="3651" w:name="_Toc68697016"/>
      <w:bookmarkStart w:id="3652" w:name="_Toc74927938"/>
      <w:bookmarkStart w:id="3653" w:name="_Toc76115037"/>
      <w:bookmarkStart w:id="3654" w:name="_Toc76544444"/>
      <w:bookmarkStart w:id="3655" w:name="_Toc82541261"/>
      <w:bookmarkStart w:id="3656" w:name="_Toc89951908"/>
      <w:bookmarkStart w:id="3657" w:name="_Toc98767004"/>
      <w:bookmarkStart w:id="3658" w:name="_Toc106203052"/>
      <w:bookmarkStart w:id="3659" w:name="_Toc115187351"/>
      <w:bookmarkStart w:id="3660" w:name="_Toc121993906"/>
      <w:bookmarkStart w:id="3661" w:name="_Toc124152914"/>
      <w:bookmarkStart w:id="3662" w:name="_Toc131538216"/>
      <w:bookmarkStart w:id="3663" w:name="_Toc137391336"/>
      <w:bookmarkStart w:id="3664" w:name="_Toc146961994"/>
      <w:bookmarkStart w:id="3665" w:name="_Toc187256359"/>
      <w:r w:rsidRPr="00931575">
        <w:t>6.7.2</w:t>
      </w:r>
      <w:r w:rsidRPr="00931575">
        <w:tab/>
        <w:t>OTA occupied bandwidth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6EAC2B23" w14:textId="77777777" w:rsidR="00C45907" w:rsidRPr="00931575" w:rsidRDefault="00C45907" w:rsidP="00C45907">
      <w:pPr>
        <w:pStyle w:val="Heading4"/>
        <w:rPr>
          <w:lang w:eastAsia="sv-SE"/>
        </w:rPr>
      </w:pPr>
      <w:bookmarkStart w:id="3666" w:name="_Toc21102718"/>
      <w:bookmarkStart w:id="3667" w:name="_Toc29810567"/>
      <w:bookmarkStart w:id="3668" w:name="_Toc36635919"/>
      <w:bookmarkStart w:id="3669" w:name="_Toc37272865"/>
      <w:bookmarkStart w:id="3670" w:name="_Toc45885942"/>
      <w:bookmarkStart w:id="3671" w:name="_Toc53183048"/>
      <w:bookmarkStart w:id="3672" w:name="_Toc58915715"/>
      <w:bookmarkStart w:id="3673" w:name="_Toc66700862"/>
      <w:bookmarkStart w:id="3674" w:name="_Toc68697017"/>
      <w:bookmarkStart w:id="3675" w:name="_Toc74927939"/>
      <w:bookmarkStart w:id="3676" w:name="_Toc76115038"/>
      <w:bookmarkStart w:id="3677" w:name="_Toc76544445"/>
      <w:bookmarkStart w:id="3678" w:name="_Toc82541262"/>
      <w:bookmarkStart w:id="3679" w:name="_Toc89951909"/>
      <w:bookmarkStart w:id="3680" w:name="_Toc98767005"/>
      <w:bookmarkStart w:id="3681" w:name="_Toc106203053"/>
      <w:bookmarkStart w:id="3682" w:name="_Toc115187352"/>
      <w:bookmarkStart w:id="3683" w:name="_Toc121993907"/>
      <w:bookmarkStart w:id="3684" w:name="_Toc124152915"/>
      <w:bookmarkStart w:id="3685" w:name="_Toc131538217"/>
      <w:bookmarkStart w:id="3686" w:name="_Toc137391337"/>
      <w:bookmarkStart w:id="3687" w:name="_Toc146961995"/>
      <w:bookmarkStart w:id="3688" w:name="_Toc187256360"/>
      <w:r w:rsidRPr="00931575">
        <w:rPr>
          <w:lang w:eastAsia="sv-SE"/>
        </w:rPr>
        <w:t>6.7.2.1</w:t>
      </w:r>
      <w:r w:rsidRPr="00931575">
        <w:rPr>
          <w:lang w:eastAsia="sv-SE"/>
        </w:rPr>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689" w:name="_Toc21102719"/>
      <w:bookmarkStart w:id="3690" w:name="_Toc29810568"/>
      <w:bookmarkStart w:id="3691" w:name="_Toc36635920"/>
      <w:bookmarkStart w:id="3692" w:name="_Toc37272866"/>
      <w:bookmarkStart w:id="3693" w:name="_Toc45885943"/>
      <w:bookmarkStart w:id="3694" w:name="_Toc53183049"/>
      <w:bookmarkStart w:id="3695" w:name="_Toc58915716"/>
      <w:bookmarkStart w:id="3696" w:name="_Toc66700863"/>
      <w:bookmarkStart w:id="3697" w:name="_Toc68697018"/>
      <w:bookmarkStart w:id="3698" w:name="_Toc74927940"/>
      <w:bookmarkStart w:id="3699" w:name="_Toc76115039"/>
      <w:bookmarkStart w:id="3700" w:name="_Toc76544446"/>
      <w:bookmarkStart w:id="3701" w:name="_Toc82541263"/>
      <w:bookmarkStart w:id="3702" w:name="_Toc89951910"/>
      <w:bookmarkStart w:id="3703" w:name="_Toc98767006"/>
      <w:bookmarkStart w:id="3704" w:name="_Toc106203054"/>
      <w:bookmarkStart w:id="3705" w:name="_Toc115187353"/>
      <w:bookmarkStart w:id="3706" w:name="_Toc121993908"/>
      <w:bookmarkStart w:id="3707" w:name="_Toc124152916"/>
      <w:bookmarkStart w:id="3708" w:name="_Toc131538218"/>
      <w:bookmarkStart w:id="3709" w:name="_Toc137391338"/>
      <w:bookmarkStart w:id="3710" w:name="_Toc146961996"/>
      <w:bookmarkStart w:id="3711" w:name="_Toc187256361"/>
      <w:r w:rsidRPr="00931575">
        <w:rPr>
          <w:lang w:eastAsia="sv-SE"/>
        </w:rPr>
        <w:t>6.7.2.2</w:t>
      </w:r>
      <w:r w:rsidRPr="00931575">
        <w:rPr>
          <w:lang w:eastAsia="sv-SE"/>
        </w:rPr>
        <w:tab/>
        <w:t>Minimum requirement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712" w:name="_Toc21102720"/>
      <w:bookmarkStart w:id="3713" w:name="_Toc29810569"/>
      <w:bookmarkStart w:id="3714" w:name="_Toc36635921"/>
      <w:bookmarkStart w:id="3715" w:name="_Toc37272867"/>
      <w:bookmarkStart w:id="3716" w:name="_Toc45885944"/>
      <w:bookmarkStart w:id="3717" w:name="_Toc53183050"/>
      <w:bookmarkStart w:id="3718" w:name="_Toc58915717"/>
      <w:bookmarkStart w:id="3719" w:name="_Toc66700864"/>
      <w:bookmarkStart w:id="3720" w:name="_Toc68697019"/>
      <w:bookmarkStart w:id="3721" w:name="_Toc74927941"/>
      <w:bookmarkStart w:id="3722" w:name="_Toc76115040"/>
      <w:bookmarkStart w:id="3723" w:name="_Toc76544447"/>
      <w:bookmarkStart w:id="3724" w:name="_Toc82541264"/>
      <w:bookmarkStart w:id="3725" w:name="_Toc89951911"/>
      <w:bookmarkStart w:id="3726" w:name="_Toc98767007"/>
      <w:bookmarkStart w:id="3727" w:name="_Toc106203055"/>
      <w:bookmarkStart w:id="3728" w:name="_Toc115187354"/>
      <w:bookmarkStart w:id="3729" w:name="_Toc121993909"/>
      <w:bookmarkStart w:id="3730" w:name="_Toc124152917"/>
      <w:bookmarkStart w:id="3731" w:name="_Toc131538219"/>
      <w:bookmarkStart w:id="3732" w:name="_Toc137391339"/>
      <w:bookmarkStart w:id="3733" w:name="_Toc146961997"/>
      <w:bookmarkStart w:id="3734" w:name="_Toc187256362"/>
      <w:r w:rsidRPr="00931575">
        <w:rPr>
          <w:lang w:eastAsia="sv-SE"/>
        </w:rPr>
        <w:t>6.7.2.3</w:t>
      </w:r>
      <w:r w:rsidRPr="00931575">
        <w:rPr>
          <w:lang w:eastAsia="sv-SE"/>
        </w:rPr>
        <w:tab/>
        <w:t>Test purpose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735" w:name="_Toc21102721"/>
      <w:bookmarkStart w:id="3736" w:name="_Toc29810570"/>
      <w:bookmarkStart w:id="3737" w:name="_Toc36635922"/>
      <w:bookmarkStart w:id="3738" w:name="_Toc37272868"/>
      <w:bookmarkStart w:id="3739" w:name="_Toc45885945"/>
      <w:bookmarkStart w:id="3740" w:name="_Toc53183051"/>
      <w:bookmarkStart w:id="3741" w:name="_Toc58915718"/>
      <w:bookmarkStart w:id="3742" w:name="_Toc66700865"/>
      <w:bookmarkStart w:id="3743" w:name="_Toc68697020"/>
      <w:bookmarkStart w:id="3744" w:name="_Toc74927942"/>
      <w:bookmarkStart w:id="3745" w:name="_Toc76115041"/>
      <w:bookmarkStart w:id="3746" w:name="_Toc76544448"/>
      <w:bookmarkStart w:id="3747" w:name="_Toc82541265"/>
      <w:bookmarkStart w:id="3748" w:name="_Toc89951912"/>
      <w:bookmarkStart w:id="3749" w:name="_Toc98767008"/>
      <w:bookmarkStart w:id="3750" w:name="_Toc106203056"/>
      <w:bookmarkStart w:id="3751" w:name="_Toc115187355"/>
      <w:bookmarkStart w:id="3752" w:name="_Toc121993910"/>
      <w:bookmarkStart w:id="3753" w:name="_Toc124152918"/>
      <w:bookmarkStart w:id="3754" w:name="_Toc131538220"/>
      <w:bookmarkStart w:id="3755" w:name="_Toc137391340"/>
      <w:bookmarkStart w:id="3756" w:name="_Toc146961998"/>
      <w:bookmarkStart w:id="3757" w:name="_Toc187256363"/>
      <w:r w:rsidRPr="00931575">
        <w:rPr>
          <w:lang w:eastAsia="sv-SE"/>
        </w:rPr>
        <w:lastRenderedPageBreak/>
        <w:t>6.</w:t>
      </w:r>
      <w:r w:rsidRPr="00931575">
        <w:rPr>
          <w:lang w:eastAsia="zh-CN"/>
        </w:rPr>
        <w:t>7.2.</w:t>
      </w:r>
      <w:r w:rsidRPr="00931575">
        <w:rPr>
          <w:lang w:eastAsia="sv-SE"/>
        </w:rPr>
        <w:t>4</w:t>
      </w:r>
      <w:r w:rsidRPr="00931575">
        <w:rPr>
          <w:lang w:eastAsia="sv-SE"/>
        </w:rPr>
        <w:tab/>
        <w:t>Method of test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730B4038" w14:textId="77777777" w:rsidR="00C45907" w:rsidRPr="00931575" w:rsidRDefault="00C45907" w:rsidP="00C45907">
      <w:pPr>
        <w:pStyle w:val="Heading5"/>
        <w:rPr>
          <w:lang w:eastAsia="sv-SE"/>
        </w:rPr>
      </w:pPr>
      <w:bookmarkStart w:id="3758" w:name="_Toc21102722"/>
      <w:bookmarkStart w:id="3759" w:name="_Toc29810571"/>
      <w:bookmarkStart w:id="3760" w:name="_Toc36635923"/>
      <w:bookmarkStart w:id="3761" w:name="_Toc37272869"/>
      <w:bookmarkStart w:id="3762" w:name="_Toc45885946"/>
      <w:bookmarkStart w:id="3763" w:name="_Toc53183052"/>
      <w:bookmarkStart w:id="3764" w:name="_Toc58915719"/>
      <w:bookmarkStart w:id="3765" w:name="_Toc66700866"/>
      <w:bookmarkStart w:id="3766" w:name="_Toc68697021"/>
      <w:bookmarkStart w:id="3767" w:name="_Toc74927943"/>
      <w:bookmarkStart w:id="3768" w:name="_Toc76115042"/>
      <w:bookmarkStart w:id="3769" w:name="_Toc76544449"/>
      <w:bookmarkStart w:id="3770" w:name="_Toc82541266"/>
      <w:bookmarkStart w:id="3771" w:name="_Toc89951913"/>
      <w:bookmarkStart w:id="3772" w:name="_Toc98767009"/>
      <w:bookmarkStart w:id="3773" w:name="_Toc106203057"/>
      <w:bookmarkStart w:id="3774" w:name="_Toc115187356"/>
      <w:bookmarkStart w:id="3775" w:name="_Toc121993911"/>
      <w:bookmarkStart w:id="3776" w:name="_Toc124152919"/>
      <w:bookmarkStart w:id="3777" w:name="_Toc131538221"/>
      <w:bookmarkStart w:id="3778" w:name="_Toc137391341"/>
      <w:bookmarkStart w:id="3779" w:name="_Toc146961999"/>
      <w:bookmarkStart w:id="3780" w:name="_Toc187256364"/>
      <w:r w:rsidRPr="00931575">
        <w:rPr>
          <w:lang w:eastAsia="sv-SE"/>
        </w:rPr>
        <w:t>6.7.2.4.1</w:t>
      </w:r>
      <w:r w:rsidRPr="00931575">
        <w:rPr>
          <w:lang w:eastAsia="sv-SE"/>
        </w:rPr>
        <w:tab/>
        <w:t>Initial conditions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781" w:name="_Toc21102723"/>
      <w:bookmarkStart w:id="3782" w:name="_Toc29810572"/>
      <w:bookmarkStart w:id="3783" w:name="_Toc36635924"/>
      <w:bookmarkStart w:id="3784" w:name="_Toc37272870"/>
      <w:bookmarkStart w:id="3785" w:name="_Toc45885947"/>
      <w:bookmarkStart w:id="3786" w:name="_Toc53183053"/>
      <w:bookmarkStart w:id="3787" w:name="_Toc58915720"/>
      <w:bookmarkStart w:id="3788" w:name="_Toc66700867"/>
      <w:bookmarkStart w:id="3789" w:name="_Toc68697022"/>
      <w:bookmarkStart w:id="3790" w:name="_Toc74927944"/>
      <w:bookmarkStart w:id="3791" w:name="_Toc76115043"/>
      <w:bookmarkStart w:id="3792" w:name="_Toc76544450"/>
      <w:bookmarkStart w:id="3793" w:name="_Toc82541267"/>
      <w:bookmarkStart w:id="3794" w:name="_Toc89951914"/>
      <w:bookmarkStart w:id="3795" w:name="_Toc98767010"/>
      <w:bookmarkStart w:id="3796" w:name="_Toc106203058"/>
      <w:bookmarkStart w:id="3797" w:name="_Toc115187357"/>
      <w:bookmarkStart w:id="3798" w:name="_Toc121993912"/>
      <w:bookmarkStart w:id="3799" w:name="_Toc124152920"/>
      <w:bookmarkStart w:id="3800" w:name="_Toc131538222"/>
      <w:bookmarkStart w:id="3801" w:name="_Toc137391342"/>
      <w:bookmarkStart w:id="3802" w:name="_Toc146962000"/>
      <w:bookmarkStart w:id="3803" w:name="_Toc187256365"/>
      <w:r w:rsidRPr="00931575">
        <w:rPr>
          <w:lang w:eastAsia="sv-SE"/>
        </w:rPr>
        <w:t>6.7.2.4.2</w:t>
      </w:r>
      <w:r w:rsidRPr="00931575">
        <w:rPr>
          <w:lang w:eastAsia="sv-SE"/>
        </w:rPr>
        <w:tab/>
        <w:t>Procedure</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lastRenderedPageBreak/>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97869106"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97869107"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9pt;height:41.5pt" o:ole="">
                  <v:imagedata r:id="rId38" o:title=""/>
                </v:shape>
                <o:OLEObject Type="Embed" ProgID="Equation.3" ShapeID="_x0000_i1033" DrawAspect="Content" ObjectID="_1797869108"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804" w:name="_Toc21102724"/>
      <w:bookmarkStart w:id="3805" w:name="_Toc29810573"/>
      <w:bookmarkStart w:id="3806" w:name="_Toc36635925"/>
      <w:bookmarkStart w:id="3807" w:name="_Toc37272871"/>
      <w:bookmarkStart w:id="3808" w:name="_Toc45885948"/>
      <w:bookmarkStart w:id="3809" w:name="_Toc53183054"/>
      <w:bookmarkStart w:id="3810" w:name="_Toc58915721"/>
      <w:bookmarkStart w:id="3811" w:name="_Toc66700868"/>
      <w:bookmarkStart w:id="3812" w:name="_Toc68697023"/>
      <w:bookmarkStart w:id="3813" w:name="_Toc74927945"/>
      <w:bookmarkStart w:id="3814" w:name="_Toc76115044"/>
      <w:bookmarkStart w:id="3815" w:name="_Toc76544451"/>
      <w:bookmarkStart w:id="3816" w:name="_Toc82541268"/>
      <w:bookmarkStart w:id="3817" w:name="_Toc89951915"/>
      <w:bookmarkStart w:id="3818" w:name="_Toc98767011"/>
      <w:bookmarkStart w:id="3819" w:name="_Toc106203059"/>
      <w:bookmarkStart w:id="3820" w:name="_Toc115187358"/>
      <w:bookmarkStart w:id="3821" w:name="_Toc121993913"/>
      <w:bookmarkStart w:id="3822" w:name="_Toc124152921"/>
      <w:bookmarkStart w:id="3823" w:name="_Toc131538223"/>
      <w:bookmarkStart w:id="3824" w:name="_Toc137391343"/>
      <w:bookmarkStart w:id="3825" w:name="_Toc146962001"/>
      <w:bookmarkStart w:id="3826" w:name="_Toc187256366"/>
      <w:r w:rsidRPr="00931575">
        <w:rPr>
          <w:lang w:eastAsia="sv-SE"/>
        </w:rPr>
        <w:t>6.</w:t>
      </w:r>
      <w:r w:rsidRPr="00931575">
        <w:rPr>
          <w:lang w:eastAsia="zh-CN"/>
        </w:rPr>
        <w:t>7.2.</w:t>
      </w:r>
      <w:r w:rsidRPr="00931575">
        <w:rPr>
          <w:lang w:eastAsia="sv-SE"/>
        </w:rPr>
        <w:t>5</w:t>
      </w:r>
      <w:r w:rsidRPr="00931575">
        <w:rPr>
          <w:lang w:eastAsia="sv-SE"/>
        </w:rPr>
        <w:tab/>
        <w:t>Test requirement</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3B0478E" w14:textId="77777777" w:rsidR="00C45907" w:rsidRPr="00931575" w:rsidRDefault="00C45907" w:rsidP="00C45907">
      <w:pPr>
        <w:pStyle w:val="Heading5"/>
      </w:pPr>
      <w:bookmarkStart w:id="3827" w:name="_Toc21102725"/>
      <w:bookmarkStart w:id="3828" w:name="_Toc29810574"/>
      <w:bookmarkStart w:id="3829" w:name="_Toc36635926"/>
      <w:bookmarkStart w:id="3830" w:name="_Toc37272872"/>
      <w:bookmarkStart w:id="3831" w:name="_Toc45885949"/>
      <w:bookmarkStart w:id="3832" w:name="_Toc53183055"/>
      <w:bookmarkStart w:id="3833" w:name="_Toc58915722"/>
      <w:bookmarkStart w:id="3834" w:name="_Toc66700869"/>
      <w:bookmarkStart w:id="3835" w:name="_Toc68697024"/>
      <w:bookmarkStart w:id="3836" w:name="_Toc74927946"/>
      <w:bookmarkStart w:id="3837" w:name="_Toc76115045"/>
      <w:bookmarkStart w:id="3838" w:name="_Toc76544452"/>
      <w:bookmarkStart w:id="3839" w:name="_Toc82541269"/>
      <w:bookmarkStart w:id="3840" w:name="_Toc89951916"/>
      <w:bookmarkStart w:id="3841" w:name="_Toc98767012"/>
      <w:bookmarkStart w:id="3842" w:name="_Toc106203060"/>
      <w:bookmarkStart w:id="3843" w:name="_Toc115187359"/>
      <w:bookmarkStart w:id="3844" w:name="_Toc121993914"/>
      <w:bookmarkStart w:id="3845" w:name="_Toc124152922"/>
      <w:bookmarkStart w:id="3846" w:name="_Toc131538224"/>
      <w:bookmarkStart w:id="3847" w:name="_Toc137391344"/>
      <w:bookmarkStart w:id="3848" w:name="_Toc146962002"/>
      <w:bookmarkStart w:id="3849" w:name="_Toc187256367"/>
      <w:r w:rsidRPr="00931575">
        <w:t>6.7.2.5.1</w:t>
      </w:r>
      <w:r w:rsidRPr="00931575">
        <w:tab/>
      </w:r>
      <w:r w:rsidRPr="00931575">
        <w:rPr>
          <w:i/>
        </w:rPr>
        <w:t>BS type 1-O</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850" w:name="_Toc21102726"/>
      <w:bookmarkStart w:id="3851" w:name="_Toc29810575"/>
      <w:bookmarkStart w:id="3852" w:name="_Toc36635927"/>
      <w:bookmarkStart w:id="3853" w:name="_Toc37272873"/>
      <w:bookmarkStart w:id="3854" w:name="_Toc45885950"/>
      <w:bookmarkStart w:id="3855" w:name="_Toc53183056"/>
      <w:bookmarkStart w:id="3856" w:name="_Toc58915723"/>
      <w:bookmarkStart w:id="3857" w:name="_Toc66700870"/>
      <w:bookmarkStart w:id="3858" w:name="_Toc68697025"/>
      <w:bookmarkStart w:id="3859" w:name="_Toc74927947"/>
      <w:bookmarkStart w:id="3860" w:name="_Toc76115046"/>
      <w:bookmarkStart w:id="3861" w:name="_Toc76544453"/>
      <w:bookmarkStart w:id="3862" w:name="_Toc82541270"/>
      <w:bookmarkStart w:id="3863" w:name="_Toc89951917"/>
      <w:bookmarkStart w:id="3864" w:name="_Toc98767013"/>
      <w:bookmarkStart w:id="3865" w:name="_Toc106203061"/>
      <w:bookmarkStart w:id="3866" w:name="_Toc115187360"/>
      <w:bookmarkStart w:id="3867" w:name="_Toc121993915"/>
      <w:bookmarkStart w:id="3868" w:name="_Toc124152923"/>
      <w:bookmarkStart w:id="3869" w:name="_Toc131538225"/>
      <w:bookmarkStart w:id="3870" w:name="_Toc137391345"/>
      <w:bookmarkStart w:id="3871" w:name="_Toc146962003"/>
      <w:bookmarkStart w:id="3872" w:name="_Toc187256368"/>
      <w:r w:rsidRPr="00931575">
        <w:t>6.7.2.5.</w:t>
      </w:r>
      <w:r w:rsidRPr="00931575">
        <w:rPr>
          <w:rFonts w:hint="eastAsia"/>
        </w:rPr>
        <w:t>2</w:t>
      </w:r>
      <w:r w:rsidRPr="00931575">
        <w:tab/>
      </w:r>
      <w:r w:rsidRPr="00931575">
        <w:rPr>
          <w:i/>
        </w:rPr>
        <w:t>BS type 2-O</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873" w:name="_Toc21102727"/>
      <w:bookmarkStart w:id="3874" w:name="_Toc29810576"/>
      <w:bookmarkStart w:id="3875" w:name="_Toc36635928"/>
      <w:bookmarkStart w:id="3876" w:name="_Toc37272874"/>
      <w:bookmarkStart w:id="3877" w:name="_Toc45885951"/>
      <w:bookmarkStart w:id="3878" w:name="_Toc53183057"/>
      <w:bookmarkStart w:id="3879" w:name="_Toc58915724"/>
      <w:bookmarkStart w:id="3880" w:name="_Toc66700871"/>
      <w:bookmarkStart w:id="3881" w:name="_Toc68697026"/>
      <w:bookmarkStart w:id="3882" w:name="_Toc74927948"/>
      <w:bookmarkStart w:id="3883" w:name="_Toc76115047"/>
      <w:bookmarkStart w:id="3884" w:name="_Toc76544454"/>
      <w:bookmarkStart w:id="3885" w:name="_Toc82541271"/>
      <w:bookmarkStart w:id="3886" w:name="_Toc89951918"/>
      <w:bookmarkStart w:id="3887" w:name="_Toc98767014"/>
      <w:bookmarkStart w:id="3888" w:name="_Toc106203062"/>
      <w:bookmarkStart w:id="3889" w:name="_Toc115187361"/>
      <w:bookmarkStart w:id="3890" w:name="_Toc121993916"/>
      <w:bookmarkStart w:id="3891" w:name="_Toc124152924"/>
      <w:bookmarkStart w:id="3892" w:name="_Toc131538226"/>
      <w:bookmarkStart w:id="3893" w:name="_Toc137391346"/>
      <w:bookmarkStart w:id="3894" w:name="_Toc146962004"/>
      <w:bookmarkStart w:id="3895" w:name="_Toc187256369"/>
      <w:r w:rsidRPr="00931575">
        <w:t>6.7.3</w:t>
      </w:r>
      <w:r w:rsidRPr="00931575">
        <w:tab/>
        <w:t>OTA Adjacent Channel Leakage Power Ratio (ACLR)</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142533E6" w14:textId="77777777" w:rsidR="00C45907" w:rsidRPr="00931575" w:rsidRDefault="00C45907" w:rsidP="00C45907">
      <w:pPr>
        <w:pStyle w:val="Heading4"/>
        <w:rPr>
          <w:lang w:eastAsia="zh-CN"/>
        </w:rPr>
      </w:pPr>
      <w:bookmarkStart w:id="3896" w:name="_Toc21102728"/>
      <w:bookmarkStart w:id="3897" w:name="_Toc29810577"/>
      <w:bookmarkStart w:id="3898" w:name="_Toc36635929"/>
      <w:bookmarkStart w:id="3899" w:name="_Toc37272875"/>
      <w:bookmarkStart w:id="3900" w:name="_Toc45885952"/>
      <w:bookmarkStart w:id="3901" w:name="_Toc53183058"/>
      <w:bookmarkStart w:id="3902" w:name="_Toc58915725"/>
      <w:bookmarkStart w:id="3903" w:name="_Toc66700872"/>
      <w:bookmarkStart w:id="3904" w:name="_Toc68697027"/>
      <w:bookmarkStart w:id="3905" w:name="_Toc74927949"/>
      <w:bookmarkStart w:id="3906" w:name="_Toc76115048"/>
      <w:bookmarkStart w:id="3907" w:name="_Toc76544455"/>
      <w:bookmarkStart w:id="3908" w:name="_Toc82541272"/>
      <w:bookmarkStart w:id="3909" w:name="_Toc89951919"/>
      <w:bookmarkStart w:id="3910" w:name="_Toc98767015"/>
      <w:bookmarkStart w:id="3911" w:name="_Toc106203063"/>
      <w:bookmarkStart w:id="3912" w:name="_Toc115187362"/>
      <w:bookmarkStart w:id="3913" w:name="_Toc121993917"/>
      <w:bookmarkStart w:id="3914" w:name="_Toc124152925"/>
      <w:bookmarkStart w:id="3915" w:name="_Toc131538227"/>
      <w:bookmarkStart w:id="3916" w:name="_Toc137391347"/>
      <w:bookmarkStart w:id="3917" w:name="_Toc146962005"/>
      <w:bookmarkStart w:id="3918" w:name="_Toc187256370"/>
      <w:r w:rsidRPr="00931575">
        <w:rPr>
          <w:lang w:eastAsia="zh-CN"/>
        </w:rPr>
        <w:t>6.7.3.1</w:t>
      </w:r>
      <w:r w:rsidRPr="00931575">
        <w:rPr>
          <w:lang w:eastAsia="zh-CN"/>
        </w:rPr>
        <w:tab/>
        <w:t>Definition and applicability</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lastRenderedPageBreak/>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919" w:name="_Toc21102729"/>
      <w:bookmarkStart w:id="3920" w:name="_Toc29810578"/>
      <w:bookmarkStart w:id="3921" w:name="_Toc36635930"/>
      <w:bookmarkStart w:id="3922" w:name="_Toc37272876"/>
      <w:bookmarkStart w:id="3923" w:name="_Toc45885953"/>
      <w:bookmarkStart w:id="3924" w:name="_Toc53183059"/>
      <w:bookmarkStart w:id="3925" w:name="_Toc58915726"/>
      <w:bookmarkStart w:id="3926" w:name="_Toc66700873"/>
      <w:bookmarkStart w:id="3927" w:name="_Toc68697028"/>
      <w:bookmarkStart w:id="3928" w:name="_Toc74927950"/>
      <w:bookmarkStart w:id="3929" w:name="_Toc76115049"/>
      <w:bookmarkStart w:id="3930" w:name="_Toc76544456"/>
      <w:bookmarkStart w:id="3931" w:name="_Toc82541273"/>
      <w:bookmarkStart w:id="3932" w:name="_Toc89951920"/>
      <w:bookmarkStart w:id="3933" w:name="_Toc98767016"/>
      <w:bookmarkStart w:id="3934" w:name="_Toc106203064"/>
      <w:bookmarkStart w:id="3935" w:name="_Toc115187363"/>
      <w:bookmarkStart w:id="3936" w:name="_Toc121993918"/>
      <w:bookmarkStart w:id="3937" w:name="_Toc124152926"/>
      <w:bookmarkStart w:id="3938" w:name="_Toc131538228"/>
      <w:bookmarkStart w:id="3939" w:name="_Toc137391348"/>
      <w:bookmarkStart w:id="3940" w:name="_Toc146962006"/>
      <w:bookmarkStart w:id="3941" w:name="_Toc187256371"/>
      <w:r w:rsidRPr="00931575">
        <w:rPr>
          <w:lang w:eastAsia="zh-CN"/>
        </w:rPr>
        <w:t>6.7.3.2</w:t>
      </w:r>
      <w:r w:rsidRPr="00931575">
        <w:rPr>
          <w:lang w:eastAsia="zh-CN"/>
        </w:rPr>
        <w:tab/>
        <w:t>Minimum requirement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942" w:name="_Toc21102730"/>
      <w:bookmarkStart w:id="3943" w:name="_Toc29810579"/>
      <w:bookmarkStart w:id="3944" w:name="_Toc36635931"/>
      <w:bookmarkStart w:id="3945" w:name="_Toc37272877"/>
      <w:bookmarkStart w:id="3946" w:name="_Toc45885954"/>
      <w:bookmarkStart w:id="3947" w:name="_Toc53183060"/>
      <w:bookmarkStart w:id="3948" w:name="_Toc58915727"/>
      <w:bookmarkStart w:id="3949" w:name="_Toc66700874"/>
      <w:bookmarkStart w:id="3950" w:name="_Toc68697029"/>
      <w:bookmarkStart w:id="3951" w:name="_Toc74927951"/>
      <w:bookmarkStart w:id="3952" w:name="_Toc76115050"/>
      <w:bookmarkStart w:id="3953" w:name="_Toc76544457"/>
      <w:bookmarkStart w:id="3954" w:name="_Toc82541274"/>
      <w:bookmarkStart w:id="3955" w:name="_Toc89951921"/>
      <w:bookmarkStart w:id="3956" w:name="_Toc98767017"/>
      <w:bookmarkStart w:id="3957" w:name="_Toc106203065"/>
      <w:bookmarkStart w:id="3958" w:name="_Toc115187364"/>
      <w:bookmarkStart w:id="3959" w:name="_Toc121993919"/>
      <w:bookmarkStart w:id="3960" w:name="_Toc124152927"/>
      <w:bookmarkStart w:id="3961" w:name="_Toc131538229"/>
      <w:bookmarkStart w:id="3962" w:name="_Toc137391349"/>
      <w:bookmarkStart w:id="3963" w:name="_Toc146962007"/>
      <w:bookmarkStart w:id="3964" w:name="_Toc187256372"/>
      <w:r w:rsidRPr="00931575">
        <w:rPr>
          <w:lang w:eastAsia="zh-CN"/>
        </w:rPr>
        <w:t>6.7.3.3</w:t>
      </w:r>
      <w:r w:rsidRPr="00931575">
        <w:rPr>
          <w:lang w:eastAsia="zh-CN"/>
        </w:rPr>
        <w:tab/>
        <w:t>Test purpose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965" w:name="_Toc21102731"/>
      <w:bookmarkStart w:id="3966" w:name="_Toc29810580"/>
      <w:bookmarkStart w:id="3967" w:name="_Toc36635932"/>
      <w:bookmarkStart w:id="3968" w:name="_Toc37272878"/>
      <w:bookmarkStart w:id="3969" w:name="_Toc45885955"/>
      <w:bookmarkStart w:id="3970" w:name="_Toc53183061"/>
      <w:bookmarkStart w:id="3971" w:name="_Toc58915728"/>
      <w:bookmarkStart w:id="3972" w:name="_Toc66700875"/>
      <w:bookmarkStart w:id="3973" w:name="_Toc68697030"/>
      <w:bookmarkStart w:id="3974" w:name="_Toc74927952"/>
      <w:bookmarkStart w:id="3975" w:name="_Toc76115051"/>
      <w:bookmarkStart w:id="3976" w:name="_Toc76544458"/>
      <w:bookmarkStart w:id="3977" w:name="_Toc82541275"/>
      <w:bookmarkStart w:id="3978" w:name="_Toc89951922"/>
      <w:bookmarkStart w:id="3979" w:name="_Toc98767018"/>
      <w:bookmarkStart w:id="3980" w:name="_Toc106203066"/>
      <w:bookmarkStart w:id="3981" w:name="_Toc115187365"/>
      <w:bookmarkStart w:id="3982" w:name="_Toc121993920"/>
      <w:bookmarkStart w:id="3983" w:name="_Toc124152928"/>
      <w:bookmarkStart w:id="3984" w:name="_Toc131538230"/>
      <w:bookmarkStart w:id="3985" w:name="_Toc137391350"/>
      <w:bookmarkStart w:id="3986" w:name="_Toc146962008"/>
      <w:bookmarkStart w:id="3987" w:name="_Toc187256373"/>
      <w:r w:rsidRPr="00931575">
        <w:rPr>
          <w:lang w:eastAsia="zh-CN"/>
        </w:rPr>
        <w:t>6.7.3.4</w:t>
      </w:r>
      <w:r w:rsidRPr="00931575">
        <w:rPr>
          <w:lang w:eastAsia="zh-CN"/>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35EC18A" w14:textId="77777777" w:rsidR="00C45907" w:rsidRPr="00931575" w:rsidRDefault="00C45907" w:rsidP="00C45907">
      <w:pPr>
        <w:pStyle w:val="Heading5"/>
        <w:rPr>
          <w:lang w:eastAsia="zh-CN"/>
        </w:rPr>
      </w:pPr>
      <w:bookmarkStart w:id="3988" w:name="_Toc21102732"/>
      <w:bookmarkStart w:id="3989" w:name="_Toc29810581"/>
      <w:bookmarkStart w:id="3990" w:name="_Toc36635933"/>
      <w:bookmarkStart w:id="3991" w:name="_Toc37272879"/>
      <w:bookmarkStart w:id="3992" w:name="_Toc45885956"/>
      <w:bookmarkStart w:id="3993" w:name="_Toc53183062"/>
      <w:bookmarkStart w:id="3994" w:name="_Toc58915729"/>
      <w:bookmarkStart w:id="3995" w:name="_Toc66700876"/>
      <w:bookmarkStart w:id="3996" w:name="_Toc68697031"/>
      <w:bookmarkStart w:id="3997" w:name="_Toc74927953"/>
      <w:bookmarkStart w:id="3998" w:name="_Toc76115052"/>
      <w:bookmarkStart w:id="3999" w:name="_Toc76544459"/>
      <w:bookmarkStart w:id="4000" w:name="_Toc82541276"/>
      <w:bookmarkStart w:id="4001" w:name="_Toc89951923"/>
      <w:bookmarkStart w:id="4002" w:name="_Toc98767019"/>
      <w:bookmarkStart w:id="4003" w:name="_Toc106203067"/>
      <w:bookmarkStart w:id="4004" w:name="_Toc115187366"/>
      <w:bookmarkStart w:id="4005" w:name="_Toc121993921"/>
      <w:bookmarkStart w:id="4006" w:name="_Toc124152929"/>
      <w:bookmarkStart w:id="4007" w:name="_Toc131538231"/>
      <w:bookmarkStart w:id="4008" w:name="_Toc137391351"/>
      <w:bookmarkStart w:id="4009" w:name="_Toc146962009"/>
      <w:bookmarkStart w:id="4010" w:name="_Toc187256374"/>
      <w:r w:rsidRPr="00931575">
        <w:rPr>
          <w:lang w:eastAsia="zh-CN"/>
        </w:rPr>
        <w:t>6.7.3.4.1</w:t>
      </w:r>
      <w:r w:rsidRPr="00931575">
        <w:rPr>
          <w:lang w:eastAsia="zh-CN"/>
        </w:rPr>
        <w:tab/>
        <w:t>Initial conditions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03E0E617"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011" w:name="_Toc21102733"/>
      <w:bookmarkStart w:id="4012" w:name="_Toc29810582"/>
      <w:bookmarkStart w:id="4013" w:name="_Toc36635934"/>
      <w:bookmarkStart w:id="4014" w:name="_Toc37272880"/>
      <w:bookmarkStart w:id="4015" w:name="_Toc45885957"/>
      <w:bookmarkStart w:id="4016" w:name="_Toc53183063"/>
      <w:bookmarkStart w:id="4017" w:name="_Toc58915730"/>
      <w:bookmarkStart w:id="4018" w:name="_Toc66700877"/>
      <w:bookmarkStart w:id="4019" w:name="_Toc68697032"/>
      <w:bookmarkStart w:id="4020" w:name="_Toc74927954"/>
      <w:bookmarkStart w:id="4021" w:name="_Toc76115053"/>
      <w:bookmarkStart w:id="4022" w:name="_Toc76544460"/>
      <w:bookmarkStart w:id="4023" w:name="_Toc82541277"/>
      <w:bookmarkStart w:id="4024" w:name="_Toc89951924"/>
      <w:bookmarkStart w:id="4025" w:name="_Toc98767020"/>
      <w:bookmarkStart w:id="4026" w:name="_Toc106203068"/>
      <w:bookmarkStart w:id="4027" w:name="_Toc115187367"/>
      <w:bookmarkStart w:id="4028" w:name="_Toc121993922"/>
      <w:bookmarkStart w:id="4029" w:name="_Toc124152930"/>
      <w:bookmarkStart w:id="4030" w:name="_Toc131538232"/>
      <w:bookmarkStart w:id="4031" w:name="_Toc137391352"/>
      <w:bookmarkStart w:id="4032" w:name="_Toc146962010"/>
      <w:bookmarkStart w:id="4033" w:name="_Toc187256375"/>
      <w:r w:rsidRPr="00931575">
        <w:rPr>
          <w:lang w:eastAsia="zh-CN"/>
        </w:rPr>
        <w:t>6.7.3.4.2</w:t>
      </w:r>
      <w:r w:rsidRPr="00931575">
        <w:rPr>
          <w:lang w:eastAsia="zh-CN"/>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C254E8C" w14:textId="65E7AE22" w:rsidR="00C45907" w:rsidRPr="00931575" w:rsidRDefault="00C45907" w:rsidP="00782299">
      <w:pPr>
        <w:rPr>
          <w:lang w:eastAsia="zh-CN"/>
        </w:rPr>
      </w:pPr>
      <w:bookmarkStart w:id="403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43166">
        <w:rPr>
          <w:lang w:eastAsia="zh-CN"/>
        </w:rPr>
        <w:t>.</w:t>
      </w:r>
      <w:r w:rsidRPr="00931575">
        <w:rPr>
          <w:lang w:eastAsia="zh-CN"/>
        </w:rPr>
        <w:t xml:space="preserve"> </w:t>
      </w:r>
      <w:r w:rsidR="00343166">
        <w:rPr>
          <w:lang w:eastAsia="zh-CN"/>
        </w:rPr>
        <w:t>I</w:t>
      </w:r>
      <w:r w:rsidRPr="00931575">
        <w:rPr>
          <w:lang w:eastAsia="zh-CN"/>
        </w:rPr>
        <w:t>f so</w:t>
      </w:r>
      <w:r w:rsidR="00343166">
        <w:rPr>
          <w:lang w:eastAsia="zh-CN"/>
        </w:rPr>
        <w:t>,</w:t>
      </w:r>
      <w:r w:rsidRPr="00931575">
        <w:rPr>
          <w:lang w:eastAsia="zh-CN"/>
        </w:rPr>
        <w:t xml:space="preserve"> follow steps 1, 3, 4, 6, 8, 9, 10, 11, 12 and 13.</w:t>
      </w:r>
      <w:r w:rsidR="00314A69">
        <w:rPr>
          <w:lang w:eastAsia="zh-CN"/>
        </w:rPr>
        <w:t xml:space="preserve"> W</w:t>
      </w:r>
      <w:r w:rsidR="00314A69" w:rsidRPr="00841057">
        <w:rPr>
          <w:lang w:eastAsia="zh-CN"/>
        </w:rPr>
        <w:t xml:space="preserve">hen calibrated and operated within the guidance of </w:t>
      </w:r>
      <w:r w:rsidR="00314A69">
        <w:rPr>
          <w:lang w:eastAsia="zh-CN"/>
        </w:rPr>
        <w:t xml:space="preserve">3GPP </w:t>
      </w:r>
      <w:r w:rsidR="00314A69" w:rsidRPr="00841057">
        <w:rPr>
          <w:lang w:eastAsia="zh-CN"/>
        </w:rPr>
        <w:t>TR 37</w:t>
      </w:r>
      <w:r w:rsidR="00314A69">
        <w:rPr>
          <w:lang w:eastAsia="zh-CN"/>
        </w:rPr>
        <w:t>.</w:t>
      </w:r>
      <w:r w:rsidR="00314A69" w:rsidRPr="00841057">
        <w:rPr>
          <w:lang w:eastAsia="zh-CN"/>
        </w:rPr>
        <w:t>941 [</w:t>
      </w:r>
      <w:r w:rsidR="00314A69">
        <w:rPr>
          <w:lang w:eastAsia="zh-CN"/>
        </w:rPr>
        <w:t>29</w:t>
      </w:r>
      <w:r w:rsidR="00314A69" w:rsidRPr="00841057">
        <w:rPr>
          <w:lang w:eastAsia="zh-CN"/>
        </w:rPr>
        <w:t xml:space="preserve">] the </w:t>
      </w:r>
      <w:r w:rsidR="00314A69">
        <w:rPr>
          <w:lang w:eastAsia="zh-CN"/>
        </w:rPr>
        <w:t xml:space="preserve">measurement </w:t>
      </w:r>
      <w:r w:rsidR="00314A69" w:rsidRPr="00841057">
        <w:rPr>
          <w:lang w:eastAsia="zh-CN"/>
        </w:rPr>
        <w:t xml:space="preserve">methods are applicable and selected </w:t>
      </w:r>
      <w:r w:rsidR="00314A69">
        <w:rPr>
          <w:lang w:eastAsia="zh-CN"/>
        </w:rPr>
        <w:t>depending on</w:t>
      </w:r>
      <w:r w:rsidR="00314A69" w:rsidRPr="00841057">
        <w:rPr>
          <w:lang w:eastAsia="zh-CN"/>
        </w:rPr>
        <w:t xml:space="preserve"> </w:t>
      </w:r>
      <w:r w:rsidR="00314A69">
        <w:rPr>
          <w:lang w:eastAsia="zh-CN"/>
        </w:rPr>
        <w:t>availability at the test facility.</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lastRenderedPageBreak/>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034"/>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035" w:name="_Toc21102734"/>
      <w:bookmarkStart w:id="4036" w:name="_Toc29810583"/>
      <w:bookmarkStart w:id="4037" w:name="_Toc36635935"/>
      <w:bookmarkStart w:id="4038" w:name="_Toc37272881"/>
      <w:bookmarkStart w:id="4039" w:name="_Toc45885958"/>
      <w:bookmarkStart w:id="4040" w:name="_Toc53183064"/>
      <w:bookmarkStart w:id="4041" w:name="_Toc58915731"/>
      <w:bookmarkStart w:id="4042" w:name="_Toc66700878"/>
      <w:bookmarkStart w:id="4043" w:name="_Toc68697033"/>
      <w:bookmarkStart w:id="4044" w:name="_Toc74927955"/>
      <w:bookmarkStart w:id="4045" w:name="_Toc76115054"/>
      <w:bookmarkStart w:id="4046" w:name="_Toc76544461"/>
      <w:bookmarkStart w:id="4047" w:name="_Toc82541278"/>
      <w:bookmarkStart w:id="4048" w:name="_Toc89951925"/>
      <w:bookmarkStart w:id="4049" w:name="_Toc98767021"/>
      <w:bookmarkStart w:id="4050" w:name="_Toc106203069"/>
      <w:bookmarkStart w:id="4051" w:name="_Toc115187368"/>
      <w:bookmarkStart w:id="4052" w:name="_Toc121993923"/>
      <w:bookmarkStart w:id="4053" w:name="_Toc124152931"/>
      <w:bookmarkStart w:id="4054" w:name="_Toc131538233"/>
      <w:bookmarkStart w:id="4055" w:name="_Toc137391353"/>
      <w:bookmarkStart w:id="4056" w:name="_Toc146962011"/>
      <w:bookmarkStart w:id="4057" w:name="_Toc187256376"/>
      <w:r w:rsidRPr="00931575">
        <w:rPr>
          <w:lang w:eastAsia="zh-CN"/>
        </w:rPr>
        <w:t>6.7.3.5</w:t>
      </w:r>
      <w:r w:rsidRPr="00931575">
        <w:rPr>
          <w:lang w:eastAsia="zh-CN"/>
        </w:rPr>
        <w:tab/>
        <w:t>Test requirements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7E58FA0" w14:textId="77777777" w:rsidR="00C45907" w:rsidRPr="00931575" w:rsidRDefault="00C45907" w:rsidP="00C45907">
      <w:pPr>
        <w:pStyle w:val="Heading5"/>
      </w:pPr>
      <w:bookmarkStart w:id="4058" w:name="_Toc21102735"/>
      <w:bookmarkStart w:id="4059" w:name="_Toc29810584"/>
      <w:bookmarkStart w:id="4060" w:name="_Toc36635936"/>
      <w:bookmarkStart w:id="4061" w:name="_Toc37272882"/>
      <w:bookmarkStart w:id="4062" w:name="_Toc45885959"/>
      <w:bookmarkStart w:id="4063" w:name="_Toc53183065"/>
      <w:bookmarkStart w:id="4064" w:name="_Toc58915732"/>
      <w:bookmarkStart w:id="4065" w:name="_Toc66700879"/>
      <w:bookmarkStart w:id="4066" w:name="_Toc68697034"/>
      <w:bookmarkStart w:id="4067" w:name="_Toc74927956"/>
      <w:bookmarkStart w:id="4068" w:name="_Toc76115055"/>
      <w:bookmarkStart w:id="4069" w:name="_Toc76544462"/>
      <w:bookmarkStart w:id="4070" w:name="_Toc82541279"/>
      <w:bookmarkStart w:id="4071" w:name="_Toc89951926"/>
      <w:bookmarkStart w:id="4072" w:name="_Toc98767022"/>
      <w:bookmarkStart w:id="4073" w:name="_Toc106203070"/>
      <w:bookmarkStart w:id="4074" w:name="_Toc115187369"/>
      <w:bookmarkStart w:id="4075" w:name="_Toc121993924"/>
      <w:bookmarkStart w:id="4076" w:name="_Toc124152932"/>
      <w:bookmarkStart w:id="4077" w:name="_Toc131538234"/>
      <w:bookmarkStart w:id="4078" w:name="_Toc137391354"/>
      <w:bookmarkStart w:id="4079" w:name="_Toc146962012"/>
      <w:bookmarkStart w:id="4080" w:name="_Toc187256377"/>
      <w:r w:rsidRPr="00931575">
        <w:t>6.7.3.5.1</w:t>
      </w:r>
      <w:r w:rsidRPr="00931575">
        <w:tab/>
      </w:r>
      <w:r w:rsidRPr="00931575">
        <w:rPr>
          <w:i/>
        </w:rPr>
        <w:t>BS type 1-O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4081" w:name="_Toc21102736"/>
      <w:bookmarkStart w:id="4082" w:name="_Toc29810585"/>
      <w:bookmarkStart w:id="4083" w:name="_Toc36635937"/>
      <w:bookmarkStart w:id="4084" w:name="_Toc37272883"/>
      <w:bookmarkStart w:id="4085" w:name="_Toc45885960"/>
      <w:bookmarkStart w:id="4086" w:name="_Toc53183066"/>
      <w:bookmarkStart w:id="4087" w:name="_Toc58915733"/>
      <w:bookmarkStart w:id="4088" w:name="_Toc66700880"/>
      <w:bookmarkStart w:id="4089" w:name="_Toc68697035"/>
      <w:bookmarkStart w:id="4090" w:name="_Toc74927957"/>
      <w:bookmarkStart w:id="4091" w:name="_Toc76115056"/>
      <w:bookmarkStart w:id="4092" w:name="_Toc76544463"/>
      <w:bookmarkStart w:id="4093" w:name="_Toc82541280"/>
      <w:bookmarkStart w:id="4094" w:name="_Toc89951927"/>
      <w:bookmarkStart w:id="4095" w:name="_Toc98767023"/>
      <w:bookmarkStart w:id="4096" w:name="_Toc106203071"/>
      <w:bookmarkStart w:id="4097" w:name="_Toc115187370"/>
      <w:bookmarkStart w:id="4098" w:name="_Toc121993925"/>
      <w:bookmarkStart w:id="4099" w:name="_Toc124152933"/>
      <w:bookmarkStart w:id="4100" w:name="_Toc131538235"/>
      <w:bookmarkStart w:id="4101" w:name="_Toc137391355"/>
      <w:bookmarkStart w:id="4102" w:name="_Toc146962013"/>
      <w:bookmarkStart w:id="4103" w:name="_Toc187256378"/>
      <w:r w:rsidRPr="00931575">
        <w:t>6.7.3.5.2</w:t>
      </w:r>
      <w:r w:rsidRPr="00931575">
        <w:tab/>
      </w:r>
      <w:r w:rsidRPr="00931575">
        <w:rPr>
          <w:i/>
        </w:rPr>
        <w:t>BS type 2-O</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lastRenderedPageBreak/>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w:t>
            </w:r>
            <w:r>
              <w:rPr>
                <w:lang w:eastAsia="zh-CN"/>
              </w:rPr>
              <w:t xml:space="preserve"> adjacent to </w:t>
            </w:r>
            <w:r>
              <w:t>s</w:t>
            </w:r>
            <w:r w:rsidRPr="00C6449B">
              <w:rPr>
                <w:i/>
              </w:rPr>
              <w:t>ub-block gap</w:t>
            </w:r>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4104" w:name="_Toc21102737"/>
      <w:bookmarkStart w:id="4105" w:name="_Toc29810586"/>
      <w:bookmarkStart w:id="4106" w:name="_Toc36635938"/>
      <w:bookmarkStart w:id="4107" w:name="_Toc37272884"/>
      <w:bookmarkStart w:id="4108" w:name="_Toc45885961"/>
      <w:bookmarkStart w:id="4109" w:name="_Toc53183067"/>
      <w:bookmarkStart w:id="4110" w:name="_Toc58915734"/>
      <w:bookmarkStart w:id="4111" w:name="_Toc66700881"/>
      <w:bookmarkStart w:id="4112" w:name="_Toc68697036"/>
      <w:bookmarkStart w:id="4113" w:name="_Toc74927958"/>
      <w:bookmarkStart w:id="4114" w:name="_Toc76115057"/>
      <w:bookmarkStart w:id="4115" w:name="_Toc76544464"/>
      <w:bookmarkStart w:id="4116" w:name="_Toc82541281"/>
      <w:bookmarkStart w:id="4117" w:name="_Toc89951928"/>
      <w:bookmarkStart w:id="4118" w:name="_Toc98767024"/>
      <w:bookmarkStart w:id="4119" w:name="_Toc106203072"/>
      <w:bookmarkStart w:id="4120" w:name="_Toc115187371"/>
      <w:bookmarkStart w:id="4121" w:name="_Toc121993926"/>
      <w:bookmarkStart w:id="4122" w:name="_Toc124152934"/>
      <w:bookmarkStart w:id="4123" w:name="_Toc131538236"/>
      <w:bookmarkStart w:id="4124" w:name="_Toc137391356"/>
      <w:bookmarkStart w:id="4125" w:name="_Toc146962014"/>
      <w:bookmarkStart w:id="4126" w:name="_Toc187256379"/>
      <w:r w:rsidRPr="00931575">
        <w:t>6.7.4</w:t>
      </w:r>
      <w:r w:rsidRPr="00931575">
        <w:tab/>
        <w:t>OTA operating band unwanted emissions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r w:rsidRPr="00931575">
        <w:tab/>
      </w:r>
    </w:p>
    <w:p w14:paraId="60907F6F" w14:textId="77777777" w:rsidR="00C45907" w:rsidRPr="00931575" w:rsidRDefault="00C45907" w:rsidP="00C45907">
      <w:pPr>
        <w:pStyle w:val="Heading4"/>
        <w:rPr>
          <w:lang w:eastAsia="zh-CN"/>
        </w:rPr>
      </w:pPr>
      <w:bookmarkStart w:id="4127" w:name="_Toc21102738"/>
      <w:bookmarkStart w:id="4128" w:name="_Toc29810587"/>
      <w:bookmarkStart w:id="4129" w:name="_Toc36635939"/>
      <w:bookmarkStart w:id="4130" w:name="_Toc37272885"/>
      <w:bookmarkStart w:id="4131" w:name="_Toc45885962"/>
      <w:bookmarkStart w:id="4132" w:name="_Toc53183068"/>
      <w:bookmarkStart w:id="4133" w:name="_Toc58915735"/>
      <w:bookmarkStart w:id="4134" w:name="_Toc66700882"/>
      <w:bookmarkStart w:id="4135" w:name="_Toc68697037"/>
      <w:bookmarkStart w:id="4136" w:name="_Toc74927959"/>
      <w:bookmarkStart w:id="4137" w:name="_Toc76115058"/>
      <w:bookmarkStart w:id="4138" w:name="_Toc76544465"/>
      <w:bookmarkStart w:id="4139" w:name="_Toc82541282"/>
      <w:bookmarkStart w:id="4140" w:name="_Toc89951929"/>
      <w:bookmarkStart w:id="4141" w:name="_Toc98767025"/>
      <w:bookmarkStart w:id="4142" w:name="_Toc106203073"/>
      <w:bookmarkStart w:id="4143" w:name="_Toc115187372"/>
      <w:bookmarkStart w:id="4144" w:name="_Toc121993927"/>
      <w:bookmarkStart w:id="4145" w:name="_Toc124152935"/>
      <w:bookmarkStart w:id="4146" w:name="_Toc131538237"/>
      <w:bookmarkStart w:id="4147" w:name="_Toc137391357"/>
      <w:bookmarkStart w:id="4148" w:name="_Toc146962015"/>
      <w:bookmarkStart w:id="4149" w:name="_Toc187256380"/>
      <w:r w:rsidRPr="00931575">
        <w:rPr>
          <w:lang w:eastAsia="zh-CN"/>
        </w:rPr>
        <w:t>6.7.4.1</w:t>
      </w:r>
      <w:r w:rsidRPr="00931575">
        <w:rPr>
          <w:lang w:eastAsia="zh-CN"/>
        </w:rPr>
        <w:tab/>
        <w:t>Definition and applicability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150" w:name="_Toc21102739"/>
      <w:bookmarkStart w:id="4151" w:name="_Toc29810588"/>
      <w:bookmarkStart w:id="4152" w:name="_Toc36635940"/>
      <w:bookmarkStart w:id="4153" w:name="_Toc37272886"/>
      <w:bookmarkStart w:id="4154" w:name="_Toc45885963"/>
      <w:bookmarkStart w:id="4155" w:name="_Toc53183069"/>
      <w:bookmarkStart w:id="4156" w:name="_Toc58915736"/>
      <w:bookmarkStart w:id="4157" w:name="_Toc66700883"/>
      <w:bookmarkStart w:id="4158" w:name="_Toc68697038"/>
      <w:bookmarkStart w:id="4159" w:name="_Toc74927960"/>
      <w:bookmarkStart w:id="4160" w:name="_Toc76115059"/>
      <w:bookmarkStart w:id="4161" w:name="_Toc76544466"/>
      <w:bookmarkStart w:id="4162" w:name="_Toc82541283"/>
      <w:bookmarkStart w:id="4163" w:name="_Toc89951930"/>
      <w:bookmarkStart w:id="4164" w:name="_Toc98767026"/>
      <w:bookmarkStart w:id="4165" w:name="_Toc106203074"/>
      <w:bookmarkStart w:id="4166" w:name="_Toc115187373"/>
      <w:bookmarkStart w:id="4167" w:name="_Toc121993928"/>
      <w:bookmarkStart w:id="4168" w:name="_Toc124152936"/>
      <w:bookmarkStart w:id="4169" w:name="_Toc131538238"/>
      <w:bookmarkStart w:id="4170" w:name="_Toc137391358"/>
      <w:bookmarkStart w:id="4171" w:name="_Toc146962016"/>
      <w:bookmarkStart w:id="4172" w:name="_Toc187256381"/>
      <w:r w:rsidRPr="00931575">
        <w:rPr>
          <w:lang w:eastAsia="zh-CN"/>
        </w:rPr>
        <w:t>6.7.4.2</w:t>
      </w:r>
      <w:r w:rsidRPr="00931575">
        <w:rPr>
          <w:lang w:eastAsia="zh-CN"/>
        </w:rPr>
        <w:tab/>
        <w:t>Minimum requirement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173" w:name="_Toc21102740"/>
      <w:bookmarkStart w:id="4174" w:name="_Toc29810589"/>
      <w:bookmarkStart w:id="4175" w:name="_Toc36635941"/>
      <w:bookmarkStart w:id="4176" w:name="_Toc37272887"/>
      <w:bookmarkStart w:id="4177" w:name="_Toc45885964"/>
      <w:bookmarkStart w:id="4178" w:name="_Toc53183070"/>
      <w:bookmarkStart w:id="4179" w:name="_Toc58915737"/>
      <w:bookmarkStart w:id="4180" w:name="_Toc66700884"/>
      <w:bookmarkStart w:id="4181" w:name="_Toc68697039"/>
      <w:bookmarkStart w:id="4182" w:name="_Toc74927961"/>
      <w:bookmarkStart w:id="4183" w:name="_Toc76115060"/>
      <w:bookmarkStart w:id="4184" w:name="_Toc76544467"/>
      <w:bookmarkStart w:id="4185" w:name="_Toc82541284"/>
      <w:bookmarkStart w:id="4186" w:name="_Toc89951931"/>
      <w:bookmarkStart w:id="4187" w:name="_Toc98767027"/>
      <w:bookmarkStart w:id="4188" w:name="_Toc106203075"/>
      <w:bookmarkStart w:id="4189" w:name="_Toc115187374"/>
      <w:bookmarkStart w:id="4190" w:name="_Toc121993929"/>
      <w:bookmarkStart w:id="4191" w:name="_Toc124152937"/>
      <w:bookmarkStart w:id="4192" w:name="_Toc131538239"/>
      <w:bookmarkStart w:id="4193" w:name="_Toc137391359"/>
      <w:bookmarkStart w:id="4194" w:name="_Toc146962017"/>
      <w:bookmarkStart w:id="4195" w:name="_Toc187256382"/>
      <w:r w:rsidRPr="00931575">
        <w:rPr>
          <w:lang w:eastAsia="zh-CN"/>
        </w:rPr>
        <w:t>6.7.4.3</w:t>
      </w:r>
      <w:r w:rsidRPr="00931575">
        <w:rPr>
          <w:lang w:eastAsia="zh-CN"/>
        </w:rPr>
        <w:tab/>
        <w:t>Test purpose</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196" w:name="_Toc21102741"/>
      <w:bookmarkStart w:id="4197" w:name="_Toc29810590"/>
      <w:bookmarkStart w:id="4198" w:name="_Toc36635942"/>
      <w:bookmarkStart w:id="4199" w:name="_Toc37272888"/>
      <w:bookmarkStart w:id="4200" w:name="_Toc45885965"/>
      <w:bookmarkStart w:id="4201" w:name="_Toc53183071"/>
      <w:bookmarkStart w:id="4202" w:name="_Toc58915738"/>
      <w:bookmarkStart w:id="4203" w:name="_Toc66700885"/>
      <w:bookmarkStart w:id="4204" w:name="_Toc68697040"/>
      <w:bookmarkStart w:id="4205" w:name="_Toc74927962"/>
      <w:bookmarkStart w:id="4206" w:name="_Toc76115061"/>
      <w:bookmarkStart w:id="4207" w:name="_Toc76544468"/>
      <w:bookmarkStart w:id="4208" w:name="_Toc82541285"/>
      <w:bookmarkStart w:id="4209" w:name="_Toc89951932"/>
      <w:bookmarkStart w:id="4210" w:name="_Toc98767028"/>
      <w:bookmarkStart w:id="4211" w:name="_Toc106203076"/>
      <w:bookmarkStart w:id="4212" w:name="_Toc115187375"/>
      <w:bookmarkStart w:id="4213" w:name="_Toc121993930"/>
      <w:bookmarkStart w:id="4214" w:name="_Toc124152938"/>
      <w:bookmarkStart w:id="4215" w:name="_Toc131538240"/>
      <w:bookmarkStart w:id="4216" w:name="_Toc137391360"/>
      <w:bookmarkStart w:id="4217" w:name="_Toc146962018"/>
      <w:bookmarkStart w:id="4218" w:name="_Toc187256383"/>
      <w:r w:rsidRPr="00931575">
        <w:rPr>
          <w:lang w:eastAsia="zh-CN"/>
        </w:rPr>
        <w:t>6.7.4.4</w:t>
      </w:r>
      <w:r w:rsidRPr="00931575">
        <w:rPr>
          <w:lang w:eastAsia="zh-CN"/>
        </w:rPr>
        <w:tab/>
        <w:t>Method of test</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27C21CA" w14:textId="77777777" w:rsidR="00C45907" w:rsidRPr="00931575" w:rsidRDefault="00C45907" w:rsidP="00C45907">
      <w:pPr>
        <w:pStyle w:val="Heading5"/>
        <w:rPr>
          <w:lang w:eastAsia="zh-CN"/>
        </w:rPr>
      </w:pPr>
      <w:bookmarkStart w:id="4219" w:name="_Toc21102742"/>
      <w:bookmarkStart w:id="4220" w:name="_Toc29810591"/>
      <w:bookmarkStart w:id="4221" w:name="_Toc36635943"/>
      <w:bookmarkStart w:id="4222" w:name="_Toc37272889"/>
      <w:bookmarkStart w:id="4223" w:name="_Toc45885966"/>
      <w:bookmarkStart w:id="4224" w:name="_Toc53183072"/>
      <w:bookmarkStart w:id="4225" w:name="_Toc58915739"/>
      <w:bookmarkStart w:id="4226" w:name="_Toc66700886"/>
      <w:bookmarkStart w:id="4227" w:name="_Toc68697041"/>
      <w:bookmarkStart w:id="4228" w:name="_Toc74927963"/>
      <w:bookmarkStart w:id="4229" w:name="_Toc76115062"/>
      <w:bookmarkStart w:id="4230" w:name="_Toc76544469"/>
      <w:bookmarkStart w:id="4231" w:name="_Toc82541286"/>
      <w:bookmarkStart w:id="4232" w:name="_Toc89951933"/>
      <w:bookmarkStart w:id="4233" w:name="_Toc98767029"/>
      <w:bookmarkStart w:id="4234" w:name="_Toc106203077"/>
      <w:bookmarkStart w:id="4235" w:name="_Toc115187376"/>
      <w:bookmarkStart w:id="4236" w:name="_Toc121993931"/>
      <w:bookmarkStart w:id="4237" w:name="_Toc124152939"/>
      <w:bookmarkStart w:id="4238" w:name="_Toc131538241"/>
      <w:bookmarkStart w:id="4239" w:name="_Toc137391361"/>
      <w:bookmarkStart w:id="4240" w:name="_Toc146962019"/>
      <w:bookmarkStart w:id="4241" w:name="_Toc187256384"/>
      <w:r w:rsidRPr="00931575">
        <w:rPr>
          <w:lang w:eastAsia="zh-CN"/>
        </w:rPr>
        <w:t>6.7.4.4.1</w:t>
      </w:r>
      <w:r w:rsidRPr="00931575">
        <w:rPr>
          <w:lang w:eastAsia="zh-CN"/>
        </w:rPr>
        <w:tab/>
        <w:t>Initial conditions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04104DE2"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242" w:name="_Toc21102743"/>
      <w:bookmarkStart w:id="4243" w:name="_Toc29810592"/>
      <w:bookmarkStart w:id="4244" w:name="_Toc36635944"/>
      <w:bookmarkStart w:id="4245" w:name="_Toc37272890"/>
      <w:bookmarkStart w:id="4246" w:name="_Toc45885967"/>
      <w:bookmarkStart w:id="4247" w:name="_Toc53183073"/>
      <w:bookmarkStart w:id="4248" w:name="_Toc58915740"/>
      <w:bookmarkStart w:id="4249" w:name="_Toc66700887"/>
      <w:bookmarkStart w:id="4250" w:name="_Toc68697042"/>
      <w:bookmarkStart w:id="4251" w:name="_Toc74927964"/>
      <w:bookmarkStart w:id="4252" w:name="_Toc76115063"/>
      <w:bookmarkStart w:id="4253" w:name="_Toc76544470"/>
      <w:bookmarkStart w:id="4254" w:name="_Toc82541287"/>
      <w:bookmarkStart w:id="4255" w:name="_Toc89951934"/>
      <w:bookmarkStart w:id="4256" w:name="_Toc98767030"/>
      <w:bookmarkStart w:id="4257" w:name="_Toc106203078"/>
      <w:bookmarkStart w:id="4258" w:name="_Toc115187377"/>
      <w:bookmarkStart w:id="4259" w:name="_Toc121993932"/>
      <w:bookmarkStart w:id="4260" w:name="_Toc124152940"/>
      <w:bookmarkStart w:id="4261" w:name="_Toc131538242"/>
      <w:bookmarkStart w:id="4262" w:name="_Toc137391362"/>
      <w:bookmarkStart w:id="4263" w:name="_Toc146962020"/>
      <w:bookmarkStart w:id="4264" w:name="_Toc187256385"/>
      <w:r w:rsidRPr="00931575">
        <w:rPr>
          <w:lang w:eastAsia="zh-CN"/>
        </w:rPr>
        <w:t>6.7.4.4.2</w:t>
      </w:r>
      <w:r w:rsidRPr="00931575">
        <w:rPr>
          <w:lang w:eastAsia="zh-CN"/>
        </w:rPr>
        <w:tab/>
        <w:t>Procedure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C5B8679" w14:textId="0088906D"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9256AD">
        <w:rPr>
          <w:lang w:eastAsia="zh-CN"/>
        </w:rPr>
        <w:t>.</w:t>
      </w:r>
      <w:r w:rsidRPr="00931575">
        <w:rPr>
          <w:lang w:eastAsia="zh-CN"/>
        </w:rPr>
        <w:t xml:space="preserve"> </w:t>
      </w:r>
      <w:r w:rsidR="009256AD">
        <w:rPr>
          <w:lang w:eastAsia="zh-CN"/>
        </w:rPr>
        <w:t>I</w:t>
      </w:r>
      <w:r w:rsidRPr="00931575">
        <w:rPr>
          <w:lang w:eastAsia="zh-CN"/>
        </w:rPr>
        <w:t>f so</w:t>
      </w:r>
      <w:r w:rsidR="009256AD">
        <w:rPr>
          <w:lang w:eastAsia="zh-CN"/>
        </w:rPr>
        <w:t>,</w:t>
      </w:r>
      <w:r w:rsidRPr="00931575">
        <w:rPr>
          <w:lang w:eastAsia="zh-CN"/>
        </w:rPr>
        <w:t xml:space="preserve"> follow steps 1, 3, 4, 6 and 9.</w:t>
      </w:r>
      <w:r w:rsidR="00A84805" w:rsidRPr="00142077">
        <w:rPr>
          <w:lang w:eastAsia="zh-CN"/>
        </w:rPr>
        <w:t xml:space="preserve"> </w:t>
      </w:r>
      <w:r w:rsidR="00A84805">
        <w:rPr>
          <w:lang w:eastAsia="zh-CN"/>
        </w:rPr>
        <w:t>W</w:t>
      </w:r>
      <w:r w:rsidR="00A84805" w:rsidRPr="00841057">
        <w:rPr>
          <w:lang w:eastAsia="zh-CN"/>
        </w:rPr>
        <w:t xml:space="preserve">hen calibrated and operated within the guidance of </w:t>
      </w:r>
      <w:r w:rsidR="00A84805">
        <w:rPr>
          <w:lang w:eastAsia="zh-CN"/>
        </w:rPr>
        <w:t xml:space="preserve">3GPP </w:t>
      </w:r>
      <w:r w:rsidR="00A84805" w:rsidRPr="00841057">
        <w:rPr>
          <w:lang w:eastAsia="zh-CN"/>
        </w:rPr>
        <w:t>TR 37</w:t>
      </w:r>
      <w:r w:rsidR="00A84805">
        <w:rPr>
          <w:lang w:eastAsia="zh-CN"/>
        </w:rPr>
        <w:t>.</w:t>
      </w:r>
      <w:r w:rsidR="00A84805" w:rsidRPr="00841057">
        <w:rPr>
          <w:lang w:eastAsia="zh-CN"/>
        </w:rPr>
        <w:t>941 [</w:t>
      </w:r>
      <w:r w:rsidR="00A84805">
        <w:rPr>
          <w:lang w:eastAsia="zh-CN"/>
        </w:rPr>
        <w:t>29</w:t>
      </w:r>
      <w:r w:rsidR="00A84805" w:rsidRPr="00841057">
        <w:rPr>
          <w:lang w:eastAsia="zh-CN"/>
        </w:rPr>
        <w:t xml:space="preserve">] the </w:t>
      </w:r>
      <w:r w:rsidR="00A84805">
        <w:rPr>
          <w:lang w:eastAsia="zh-CN"/>
        </w:rPr>
        <w:t xml:space="preserve">measurement </w:t>
      </w:r>
      <w:r w:rsidR="00A84805" w:rsidRPr="00841057">
        <w:rPr>
          <w:lang w:eastAsia="zh-CN"/>
        </w:rPr>
        <w:t xml:space="preserve">methods are applicable and selected </w:t>
      </w:r>
      <w:r w:rsidR="00A84805">
        <w:rPr>
          <w:lang w:eastAsia="zh-CN"/>
        </w:rPr>
        <w:t>depending on</w:t>
      </w:r>
      <w:r w:rsidR="00A84805" w:rsidRPr="00841057">
        <w:rPr>
          <w:lang w:eastAsia="zh-CN"/>
        </w:rPr>
        <w:t xml:space="preserve"> </w:t>
      </w:r>
      <w:r w:rsidR="00A84805">
        <w:rPr>
          <w:lang w:eastAsia="zh-CN"/>
        </w:rPr>
        <w:t>availability at the test facility.</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rPr>
      </w:pPr>
      <w:r>
        <w:lastRenderedPageBreak/>
        <w:t>3)</w:t>
      </w:r>
      <w:r>
        <w:tab/>
      </w:r>
      <w:r>
        <w:rPr>
          <w:lang w:val="en-US"/>
        </w:rPr>
        <w:t>The measurement devices characteristics shall be:</w:t>
      </w:r>
    </w:p>
    <w:p w14:paraId="606EEAB6" w14:textId="77777777" w:rsidR="00467F20" w:rsidRDefault="00467F20" w:rsidP="00782299">
      <w:pPr>
        <w:pStyle w:val="B20"/>
        <w:rPr>
          <w:lang w:val="en-US"/>
        </w:rPr>
      </w:pPr>
      <w:r>
        <w:rPr>
          <w:lang w:val="en-US"/>
        </w:rPr>
        <w:t>-</w:t>
      </w:r>
      <w:r>
        <w:rPr>
          <w:lang w:val="en-US"/>
        </w:rPr>
        <w:tab/>
        <w:t>measurement filter bandwidth: defined in clause 6.7.4.5.</w:t>
      </w:r>
    </w:p>
    <w:p w14:paraId="1A2F2987" w14:textId="77777777" w:rsidR="00467F20" w:rsidRDefault="00467F20" w:rsidP="00782299">
      <w:pPr>
        <w:pStyle w:val="B20"/>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265" w:name="_Toc21102744"/>
      <w:bookmarkStart w:id="4266" w:name="_Toc29810593"/>
      <w:bookmarkStart w:id="4267" w:name="_Toc36635945"/>
      <w:bookmarkStart w:id="4268" w:name="_Toc37272891"/>
      <w:bookmarkStart w:id="4269" w:name="_Toc45885968"/>
      <w:bookmarkStart w:id="4270" w:name="_Toc53183074"/>
      <w:bookmarkStart w:id="4271" w:name="_Toc58915741"/>
      <w:bookmarkStart w:id="4272" w:name="_Toc66700888"/>
      <w:bookmarkStart w:id="4273" w:name="_Toc68697043"/>
      <w:bookmarkStart w:id="4274" w:name="_Toc74927965"/>
      <w:bookmarkStart w:id="4275" w:name="_Toc76115064"/>
      <w:bookmarkStart w:id="4276" w:name="_Toc76544471"/>
      <w:bookmarkStart w:id="4277" w:name="_Toc82541288"/>
      <w:bookmarkStart w:id="4278" w:name="_Toc89951935"/>
      <w:bookmarkStart w:id="4279" w:name="_Toc98767031"/>
      <w:bookmarkStart w:id="4280" w:name="_Toc106203079"/>
      <w:bookmarkStart w:id="4281" w:name="_Toc115187378"/>
      <w:bookmarkStart w:id="4282" w:name="_Toc121993933"/>
      <w:bookmarkStart w:id="4283" w:name="_Toc124152941"/>
      <w:bookmarkStart w:id="4284" w:name="_Toc131538243"/>
      <w:bookmarkStart w:id="4285" w:name="_Toc137391363"/>
      <w:bookmarkStart w:id="4286" w:name="_Toc146962021"/>
      <w:bookmarkStart w:id="4287" w:name="_Toc187256386"/>
      <w:r w:rsidRPr="00931575">
        <w:rPr>
          <w:lang w:eastAsia="zh-CN"/>
        </w:rPr>
        <w:t>6.7.4.5</w:t>
      </w:r>
      <w:r w:rsidRPr="00931575">
        <w:rPr>
          <w:lang w:eastAsia="zh-CN"/>
        </w:rPr>
        <w:tab/>
        <w:t>Test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4D22AE0" w14:textId="77777777" w:rsidR="00C45907" w:rsidRPr="00931575" w:rsidRDefault="00C45907" w:rsidP="00C45907">
      <w:pPr>
        <w:pStyle w:val="Heading5"/>
      </w:pPr>
      <w:bookmarkStart w:id="4288" w:name="_Toc21102745"/>
      <w:bookmarkStart w:id="4289" w:name="_Toc29810594"/>
      <w:bookmarkStart w:id="4290" w:name="_Toc36635946"/>
      <w:bookmarkStart w:id="4291" w:name="_Toc37272892"/>
      <w:bookmarkStart w:id="4292" w:name="_Toc45885969"/>
      <w:bookmarkStart w:id="4293" w:name="_Toc53183075"/>
      <w:bookmarkStart w:id="4294" w:name="_Toc58915742"/>
      <w:bookmarkStart w:id="4295" w:name="_Toc66700889"/>
      <w:bookmarkStart w:id="4296" w:name="_Toc68697044"/>
      <w:bookmarkStart w:id="4297" w:name="_Toc74927966"/>
      <w:bookmarkStart w:id="4298" w:name="_Toc76115065"/>
      <w:bookmarkStart w:id="4299" w:name="_Toc76544472"/>
      <w:bookmarkStart w:id="4300" w:name="_Toc82541289"/>
      <w:bookmarkStart w:id="4301" w:name="_Toc89951936"/>
      <w:bookmarkStart w:id="4302" w:name="_Toc98767032"/>
      <w:bookmarkStart w:id="4303" w:name="_Toc106203080"/>
      <w:bookmarkStart w:id="4304" w:name="_Toc115187379"/>
      <w:bookmarkStart w:id="4305" w:name="_Toc121993934"/>
      <w:bookmarkStart w:id="4306" w:name="_Toc124152942"/>
      <w:bookmarkStart w:id="4307" w:name="_Toc131538244"/>
      <w:bookmarkStart w:id="4308" w:name="_Toc137391364"/>
      <w:bookmarkStart w:id="4309" w:name="_Toc146962022"/>
      <w:bookmarkStart w:id="4310" w:name="_Toc187256387"/>
      <w:r w:rsidRPr="00931575">
        <w:t>6.7.4.5.1</w:t>
      </w:r>
      <w:r w:rsidRPr="00931575">
        <w:tab/>
      </w:r>
      <w:r w:rsidRPr="00931575">
        <w:rPr>
          <w:i/>
        </w:rPr>
        <w:t>BS type 1-O</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lastRenderedPageBreak/>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311" w:name="_Toc21102746"/>
      <w:bookmarkStart w:id="4312" w:name="_Toc29810595"/>
      <w:bookmarkStart w:id="4313" w:name="_Toc36635947"/>
      <w:bookmarkStart w:id="4314" w:name="_Toc37272893"/>
      <w:bookmarkStart w:id="431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311"/>
      <w:bookmarkEnd w:id="4312"/>
      <w:bookmarkEnd w:id="4313"/>
      <w:bookmarkEnd w:id="4314"/>
      <w:bookmarkEnd w:id="4315"/>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4316"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316"/>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4317" w:name="_Toc21102747"/>
      <w:bookmarkStart w:id="4318" w:name="_Toc29810596"/>
      <w:bookmarkStart w:id="4319" w:name="_Toc36635948"/>
      <w:bookmarkStart w:id="4320" w:name="_Toc37272894"/>
      <w:bookmarkStart w:id="432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317"/>
      <w:bookmarkEnd w:id="4318"/>
      <w:bookmarkEnd w:id="4319"/>
      <w:bookmarkEnd w:id="4320"/>
      <w:bookmarkEnd w:id="4321"/>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4322" w:name="_Toc21102748"/>
      <w:bookmarkStart w:id="4323" w:name="_Toc29810597"/>
      <w:bookmarkStart w:id="4324" w:name="_Toc36635949"/>
      <w:bookmarkStart w:id="4325" w:name="_Toc37272895"/>
      <w:bookmarkStart w:id="432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322"/>
      <w:bookmarkEnd w:id="4323"/>
      <w:bookmarkEnd w:id="4324"/>
      <w:bookmarkEnd w:id="4325"/>
      <w:bookmarkEnd w:id="4326"/>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97869109"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4327" w:name="_Toc21102749"/>
      <w:bookmarkStart w:id="4328" w:name="_Toc29810598"/>
      <w:bookmarkStart w:id="4329" w:name="_Toc36635950"/>
      <w:bookmarkStart w:id="4330" w:name="_Toc37272896"/>
      <w:bookmarkStart w:id="433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27"/>
      <w:bookmarkEnd w:id="4328"/>
      <w:bookmarkEnd w:id="4329"/>
      <w:bookmarkEnd w:id="4330"/>
      <w:bookmarkEnd w:id="4331"/>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9786911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1pt;height:20.5pt" o:ole="">
                  <v:imagedata r:id="rId44" o:title=""/>
                </v:shape>
                <o:OLEObject Type="Embed" ProgID="Equation.3" ShapeID="_x0000_i1036" DrawAspect="Content" ObjectID="_1797869111"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9786911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9786911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9786911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9786911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4332" w:name="_Toc21102750"/>
      <w:bookmarkStart w:id="4333" w:name="_Toc29810599"/>
      <w:bookmarkStart w:id="4334" w:name="_Toc36635951"/>
      <w:bookmarkStart w:id="4335" w:name="_Toc37272897"/>
      <w:bookmarkStart w:id="433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32"/>
      <w:bookmarkEnd w:id="4333"/>
      <w:bookmarkEnd w:id="4334"/>
      <w:bookmarkEnd w:id="4335"/>
      <w:bookmarkEnd w:id="4336"/>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97869116"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97869117"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97869118"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4337" w:name="_Toc21102751"/>
      <w:bookmarkStart w:id="4338" w:name="_Toc29810600"/>
      <w:bookmarkStart w:id="4339" w:name="_Toc36635952"/>
      <w:bookmarkStart w:id="4340" w:name="_Toc37272898"/>
      <w:bookmarkStart w:id="4341" w:name="_Toc45885975"/>
      <w:r w:rsidRPr="00931575">
        <w:rPr>
          <w:rFonts w:hint="eastAsia"/>
          <w:lang w:val="en-US" w:eastAsia="zh-CN"/>
        </w:rPr>
        <w:t>6.7.4.5.1.6</w:t>
      </w:r>
      <w:r w:rsidRPr="00931575">
        <w:tab/>
        <w:t>Additional requirements</w:t>
      </w:r>
      <w:bookmarkEnd w:id="4337"/>
      <w:bookmarkEnd w:id="4338"/>
      <w:bookmarkEnd w:id="4339"/>
      <w:bookmarkEnd w:id="4340"/>
      <w:bookmarkEnd w:id="4341"/>
    </w:p>
    <w:p w14:paraId="2B6A66B6" w14:textId="77777777" w:rsidR="00C45907" w:rsidRPr="00931575" w:rsidRDefault="00C45907" w:rsidP="005624C7">
      <w:pPr>
        <w:pStyle w:val="H6"/>
      </w:pPr>
      <w:bookmarkStart w:id="4342" w:name="_Toc21102752"/>
      <w:bookmarkStart w:id="4343" w:name="_Toc29810601"/>
      <w:bookmarkStart w:id="4344" w:name="_Toc36635953"/>
      <w:bookmarkStart w:id="4345" w:name="_Toc37272899"/>
      <w:bookmarkStart w:id="4346" w:name="_Toc45885976"/>
      <w:r w:rsidRPr="00931575">
        <w:rPr>
          <w:rFonts w:hint="eastAsia"/>
        </w:rPr>
        <w:t>6.7.4.5.1.6</w:t>
      </w:r>
      <w:r w:rsidRPr="00931575">
        <w:t>.</w:t>
      </w:r>
      <w:r w:rsidRPr="00931575">
        <w:rPr>
          <w:rFonts w:hint="eastAsia"/>
        </w:rPr>
        <w:t>1</w:t>
      </w:r>
      <w:r w:rsidRPr="00931575">
        <w:tab/>
        <w:t>Limits in FCC Title 47</w:t>
      </w:r>
      <w:bookmarkEnd w:id="4342"/>
      <w:bookmarkEnd w:id="4343"/>
      <w:bookmarkEnd w:id="4344"/>
      <w:bookmarkEnd w:id="4345"/>
      <w:bookmarkEnd w:id="4346"/>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347" w:name="_Toc21102753"/>
      <w:bookmarkStart w:id="4348" w:name="_Toc29810602"/>
      <w:bookmarkStart w:id="4349" w:name="_Toc36635954"/>
      <w:bookmarkStart w:id="4350" w:name="_Toc37272900"/>
      <w:bookmarkStart w:id="435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347"/>
      <w:bookmarkEnd w:id="4348"/>
      <w:bookmarkEnd w:id="4349"/>
      <w:bookmarkEnd w:id="4350"/>
      <w:bookmarkEnd w:id="4351"/>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435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352"/>
          </w:p>
        </w:tc>
      </w:tr>
    </w:tbl>
    <w:p w14:paraId="38C7CDEE" w14:textId="497878CD" w:rsidR="00C45907" w:rsidRDefault="00C45907" w:rsidP="00782299"/>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4353" w:name="_Toc21102754"/>
      <w:bookmarkStart w:id="4354" w:name="_Toc29810603"/>
      <w:bookmarkStart w:id="4355" w:name="_Toc36635955"/>
      <w:bookmarkStart w:id="4356" w:name="_Toc37272901"/>
      <w:bookmarkStart w:id="4357" w:name="_Toc45885978"/>
      <w:bookmarkStart w:id="4358" w:name="_Toc53183076"/>
      <w:bookmarkStart w:id="4359" w:name="_Toc58915743"/>
      <w:bookmarkStart w:id="4360" w:name="_Toc66700890"/>
      <w:bookmarkStart w:id="4361" w:name="_Toc68697045"/>
      <w:bookmarkStart w:id="4362" w:name="_Toc74927967"/>
      <w:bookmarkStart w:id="4363" w:name="_Toc76115066"/>
      <w:bookmarkStart w:id="4364" w:name="_Toc76544473"/>
      <w:bookmarkStart w:id="4365" w:name="_Toc82541290"/>
      <w:bookmarkStart w:id="4366" w:name="_Toc89951937"/>
      <w:bookmarkStart w:id="4367" w:name="_Toc98767033"/>
      <w:bookmarkStart w:id="4368" w:name="_Toc106203081"/>
      <w:bookmarkStart w:id="4369" w:name="_Toc115187380"/>
      <w:bookmarkStart w:id="4370" w:name="_Toc121993935"/>
      <w:bookmarkStart w:id="4371" w:name="_Toc124152943"/>
      <w:bookmarkStart w:id="4372" w:name="_Toc131538245"/>
      <w:bookmarkStart w:id="4373" w:name="_Toc137391365"/>
      <w:bookmarkStart w:id="4374" w:name="_Toc146962023"/>
      <w:bookmarkStart w:id="4375" w:name="_Toc187256388"/>
      <w:r w:rsidRPr="00931575">
        <w:t>6.7.4.5.2</w:t>
      </w:r>
      <w:r w:rsidRPr="00931575">
        <w:tab/>
      </w:r>
      <w:r w:rsidRPr="00931575">
        <w:rPr>
          <w:i/>
        </w:rPr>
        <w:t>BS type 2-O</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35F72DC5" w14:textId="77777777" w:rsidR="00C45907" w:rsidRPr="00931575" w:rsidRDefault="00C45907" w:rsidP="005624C7">
      <w:pPr>
        <w:pStyle w:val="H6"/>
      </w:pPr>
      <w:bookmarkStart w:id="4376" w:name="_Toc21102755"/>
      <w:bookmarkStart w:id="4377" w:name="_Toc29810604"/>
      <w:bookmarkStart w:id="4378" w:name="_Toc36635956"/>
      <w:bookmarkStart w:id="4379" w:name="_Toc37272902"/>
      <w:bookmarkStart w:id="4380" w:name="_Toc45885979"/>
      <w:r w:rsidRPr="00931575">
        <w:t>6.7.4.5.2.1</w:t>
      </w:r>
      <w:r w:rsidRPr="00931575">
        <w:tab/>
        <w:t>General</w:t>
      </w:r>
      <w:bookmarkEnd w:id="4376"/>
      <w:bookmarkEnd w:id="4377"/>
      <w:bookmarkEnd w:id="4378"/>
      <w:bookmarkEnd w:id="4379"/>
      <w:bookmarkEnd w:id="4380"/>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381" w:name="_Toc21102756"/>
      <w:bookmarkStart w:id="4382" w:name="_Toc29810605"/>
      <w:bookmarkStart w:id="4383" w:name="_Toc36635957"/>
      <w:bookmarkStart w:id="4384" w:name="_Toc37272903"/>
      <w:bookmarkStart w:id="4385" w:name="_Toc45885980"/>
      <w:r w:rsidRPr="00931575">
        <w:t>6.7.4.5.2.2</w:t>
      </w:r>
      <w:r w:rsidRPr="00931575">
        <w:tab/>
        <w:t xml:space="preserve">OTA </w:t>
      </w:r>
      <w:r w:rsidRPr="00931575">
        <w:rPr>
          <w:rFonts w:eastAsia="Malgun Gothic"/>
        </w:rPr>
        <w:t>operating band unwanted emission limits (Category A)</w:t>
      </w:r>
      <w:bookmarkEnd w:id="4381"/>
      <w:bookmarkEnd w:id="4382"/>
      <w:bookmarkEnd w:id="4383"/>
      <w:bookmarkEnd w:id="4384"/>
      <w:bookmarkEnd w:id="4385"/>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4386" w:name="_Toc21102757"/>
      <w:bookmarkStart w:id="4387" w:name="_Toc29810606"/>
      <w:bookmarkStart w:id="4388" w:name="_Toc36635958"/>
      <w:bookmarkStart w:id="4389" w:name="_Toc37272904"/>
      <w:bookmarkStart w:id="4390" w:name="_Toc45885981"/>
      <w:r w:rsidRPr="00931575">
        <w:t>6.7.4.5.2.3</w:t>
      </w:r>
      <w:r w:rsidRPr="00931575">
        <w:tab/>
        <w:t xml:space="preserve">OTA </w:t>
      </w:r>
      <w:r w:rsidRPr="00931575">
        <w:rPr>
          <w:rFonts w:eastAsia="Malgun Gothic"/>
        </w:rPr>
        <w:t>operating band unwanted emission limits (Category B)</w:t>
      </w:r>
      <w:bookmarkEnd w:id="4386"/>
      <w:bookmarkEnd w:id="4387"/>
      <w:bookmarkEnd w:id="4388"/>
      <w:bookmarkEnd w:id="4389"/>
      <w:bookmarkEnd w:id="4390"/>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4391" w:name="_Toc45885982"/>
      <w:r w:rsidRPr="00931575">
        <w:t>6.7.4.5.2.4</w:t>
      </w:r>
      <w:r w:rsidRPr="00931575">
        <w:tab/>
        <w:t>Additional OTA operating band unwanted emission limits</w:t>
      </w:r>
      <w:bookmarkEnd w:id="4391"/>
    </w:p>
    <w:p w14:paraId="68AC643F" w14:textId="77777777" w:rsidR="007E5354" w:rsidRPr="00931575" w:rsidRDefault="007E5354" w:rsidP="005624C7">
      <w:pPr>
        <w:pStyle w:val="H6"/>
        <w:rPr>
          <w:rFonts w:eastAsiaTheme="minorEastAsia"/>
        </w:rPr>
      </w:pPr>
      <w:bookmarkStart w:id="4392" w:name="_Toc45885983"/>
      <w:r w:rsidRPr="00931575">
        <w:t>6.7.4.5.2.4.1</w:t>
      </w:r>
      <w:r w:rsidRPr="00931575">
        <w:rPr>
          <w:rFonts w:eastAsiaTheme="minorEastAsia"/>
        </w:rPr>
        <w:tab/>
        <w:t>Protection of Earth Exploration Satellite Service</w:t>
      </w:r>
      <w:bookmarkEnd w:id="4392"/>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AF9501C" w14:textId="3ACF18B7" w:rsidR="00710105" w:rsidRPr="006A2226" w:rsidRDefault="00710105" w:rsidP="00710105">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337296C5" w:rsidR="007E5354" w:rsidRPr="00931575" w:rsidRDefault="00710105" w:rsidP="00710105">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4393" w:name="_Toc21102758"/>
      <w:bookmarkStart w:id="4394" w:name="_Toc29810607"/>
      <w:bookmarkStart w:id="4395" w:name="_Toc36635959"/>
      <w:bookmarkStart w:id="4396" w:name="_Toc37272905"/>
      <w:bookmarkStart w:id="4397" w:name="_Toc45885984"/>
      <w:bookmarkStart w:id="4398" w:name="_Toc53183077"/>
      <w:bookmarkStart w:id="4399" w:name="_Toc58915744"/>
      <w:bookmarkStart w:id="4400" w:name="_Toc66700891"/>
      <w:bookmarkStart w:id="4401" w:name="_Toc68697046"/>
      <w:bookmarkStart w:id="4402" w:name="_Toc74927968"/>
      <w:bookmarkStart w:id="4403" w:name="_Toc76115067"/>
      <w:bookmarkStart w:id="4404" w:name="_Toc76544474"/>
      <w:bookmarkStart w:id="4405" w:name="_Toc82541291"/>
      <w:bookmarkStart w:id="4406" w:name="_Toc89951938"/>
      <w:bookmarkStart w:id="4407" w:name="_Toc98767034"/>
      <w:bookmarkStart w:id="4408" w:name="_Toc106203082"/>
      <w:bookmarkStart w:id="4409" w:name="_Toc115187381"/>
      <w:bookmarkStart w:id="4410" w:name="_Toc121993936"/>
      <w:bookmarkStart w:id="4411" w:name="_Toc124152944"/>
      <w:bookmarkStart w:id="4412" w:name="_Toc131538246"/>
      <w:bookmarkStart w:id="4413" w:name="_Toc137391366"/>
      <w:bookmarkStart w:id="4414" w:name="_Toc146962024"/>
      <w:bookmarkStart w:id="4415" w:name="_Hlk76115579"/>
      <w:bookmarkStart w:id="4416" w:name="_Toc187256389"/>
      <w:r w:rsidRPr="00931575">
        <w:t>6.7.5</w:t>
      </w:r>
      <w:r w:rsidRPr="00931575">
        <w:tab/>
        <w:t>OTA transmitter spurious emissions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6"/>
    </w:p>
    <w:p w14:paraId="2E658D87" w14:textId="77777777" w:rsidR="00C45907" w:rsidRPr="00931575" w:rsidRDefault="00C45907" w:rsidP="00C45907">
      <w:pPr>
        <w:pStyle w:val="Heading4"/>
      </w:pPr>
      <w:bookmarkStart w:id="4417" w:name="_Toc21102759"/>
      <w:bookmarkStart w:id="4418" w:name="_Toc29810608"/>
      <w:bookmarkStart w:id="4419" w:name="_Toc36635960"/>
      <w:bookmarkStart w:id="4420" w:name="_Toc37272906"/>
      <w:bookmarkStart w:id="4421" w:name="_Toc45885985"/>
      <w:bookmarkStart w:id="4422" w:name="_Toc53183078"/>
      <w:bookmarkStart w:id="4423" w:name="_Toc58915745"/>
      <w:bookmarkStart w:id="4424" w:name="_Toc66700892"/>
      <w:bookmarkStart w:id="4425" w:name="_Toc68697047"/>
      <w:bookmarkStart w:id="4426" w:name="_Toc74927969"/>
      <w:bookmarkStart w:id="4427" w:name="_Toc76115068"/>
      <w:bookmarkStart w:id="4428" w:name="_Toc76544475"/>
      <w:bookmarkStart w:id="4429" w:name="_Toc82541292"/>
      <w:bookmarkStart w:id="4430" w:name="_Toc89951939"/>
      <w:bookmarkStart w:id="4431" w:name="_Toc98767035"/>
      <w:bookmarkStart w:id="4432" w:name="_Toc106203083"/>
      <w:bookmarkStart w:id="4433" w:name="_Toc115187382"/>
      <w:bookmarkStart w:id="4434" w:name="_Toc121993937"/>
      <w:bookmarkStart w:id="4435" w:name="_Toc124152945"/>
      <w:bookmarkStart w:id="4436" w:name="_Toc131538247"/>
      <w:bookmarkStart w:id="4437" w:name="_Toc137391367"/>
      <w:bookmarkStart w:id="4438" w:name="_Toc146962025"/>
      <w:bookmarkStart w:id="4439" w:name="_Toc187256390"/>
      <w:r w:rsidRPr="00931575">
        <w:t>6.7.5.1</w:t>
      </w:r>
      <w:r w:rsidRPr="00931575">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4415"/>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440" w:name="_Toc21102760"/>
      <w:bookmarkStart w:id="4441" w:name="_Toc29810609"/>
      <w:bookmarkStart w:id="4442" w:name="_Toc36635961"/>
      <w:bookmarkStart w:id="4443" w:name="_Toc37272907"/>
      <w:bookmarkStart w:id="4444" w:name="_Toc45885986"/>
      <w:bookmarkStart w:id="4445" w:name="_Toc53183079"/>
      <w:bookmarkStart w:id="4446" w:name="_Toc58915746"/>
      <w:bookmarkStart w:id="4447" w:name="_Toc66700893"/>
      <w:bookmarkStart w:id="4448" w:name="_Toc68697048"/>
      <w:bookmarkStart w:id="4449" w:name="_Toc74927970"/>
      <w:bookmarkStart w:id="4450" w:name="_Toc76115069"/>
      <w:bookmarkStart w:id="4451" w:name="_Toc76544476"/>
      <w:bookmarkStart w:id="4452" w:name="_Toc82541293"/>
      <w:bookmarkStart w:id="4453" w:name="_Toc89951940"/>
      <w:bookmarkStart w:id="4454" w:name="_Toc98767036"/>
      <w:bookmarkStart w:id="4455" w:name="_Toc106203084"/>
      <w:bookmarkStart w:id="4456" w:name="_Toc115187383"/>
      <w:bookmarkStart w:id="4457" w:name="_Toc121993938"/>
      <w:bookmarkStart w:id="4458" w:name="_Toc124152946"/>
      <w:bookmarkStart w:id="4459" w:name="_Toc131538248"/>
      <w:bookmarkStart w:id="4460" w:name="_Toc137391368"/>
      <w:bookmarkStart w:id="4461" w:name="_Toc146962026"/>
      <w:bookmarkStart w:id="4462" w:name="_Toc187256391"/>
      <w:r w:rsidRPr="00931575">
        <w:t>6.7.5.2</w:t>
      </w:r>
      <w:r w:rsidRPr="00931575">
        <w:tab/>
        <w:t>General OTA transmitter spurious emissions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576D80FE" w14:textId="77777777" w:rsidR="00C45907" w:rsidRPr="00931575" w:rsidRDefault="00C45907" w:rsidP="00C45907">
      <w:pPr>
        <w:pStyle w:val="Heading5"/>
        <w:rPr>
          <w:lang w:eastAsia="sv-SE"/>
        </w:rPr>
      </w:pPr>
      <w:bookmarkStart w:id="4463" w:name="_Toc21102761"/>
      <w:bookmarkStart w:id="4464" w:name="_Toc29810610"/>
      <w:bookmarkStart w:id="4465" w:name="_Toc36635962"/>
      <w:bookmarkStart w:id="4466" w:name="_Toc37272908"/>
      <w:bookmarkStart w:id="4467" w:name="_Toc45885987"/>
      <w:bookmarkStart w:id="4468" w:name="_Toc53183080"/>
      <w:bookmarkStart w:id="4469" w:name="_Toc58915747"/>
      <w:bookmarkStart w:id="4470" w:name="_Toc66700894"/>
      <w:bookmarkStart w:id="4471" w:name="_Toc68697049"/>
      <w:bookmarkStart w:id="4472" w:name="_Toc74927971"/>
      <w:bookmarkStart w:id="4473" w:name="_Toc76115070"/>
      <w:bookmarkStart w:id="4474" w:name="_Toc76544477"/>
      <w:bookmarkStart w:id="4475" w:name="_Toc82541294"/>
      <w:bookmarkStart w:id="4476" w:name="_Toc89951941"/>
      <w:bookmarkStart w:id="4477" w:name="_Toc98767037"/>
      <w:bookmarkStart w:id="4478" w:name="_Toc106203085"/>
      <w:bookmarkStart w:id="4479" w:name="_Toc115187384"/>
      <w:bookmarkStart w:id="4480" w:name="_Toc121993939"/>
      <w:bookmarkStart w:id="4481" w:name="_Toc124152947"/>
      <w:bookmarkStart w:id="4482" w:name="_Toc131538249"/>
      <w:bookmarkStart w:id="4483" w:name="_Toc137391369"/>
      <w:bookmarkStart w:id="4484" w:name="_Toc146962027"/>
      <w:bookmarkStart w:id="4485" w:name="_Toc187256392"/>
      <w:r w:rsidRPr="00931575">
        <w:rPr>
          <w:lang w:eastAsia="sv-SE"/>
        </w:rPr>
        <w:t>6.7.5.2.1</w:t>
      </w:r>
      <w:r w:rsidRPr="00931575">
        <w:rPr>
          <w:lang w:eastAsia="sv-SE"/>
        </w:rPr>
        <w:tab/>
        <w:t>Definition and applicability</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486" w:name="_Toc21102762"/>
      <w:bookmarkStart w:id="4487" w:name="_Toc29810611"/>
      <w:bookmarkStart w:id="4488" w:name="_Toc36635963"/>
      <w:bookmarkStart w:id="4489" w:name="_Toc37272909"/>
      <w:bookmarkStart w:id="4490" w:name="_Toc45885988"/>
      <w:bookmarkStart w:id="4491" w:name="_Toc53183081"/>
      <w:bookmarkStart w:id="4492" w:name="_Toc58915748"/>
      <w:bookmarkStart w:id="4493" w:name="_Toc66700895"/>
      <w:bookmarkStart w:id="4494" w:name="_Toc68697050"/>
      <w:bookmarkStart w:id="4495" w:name="_Toc74927972"/>
      <w:bookmarkStart w:id="4496" w:name="_Toc76115071"/>
      <w:bookmarkStart w:id="4497" w:name="_Toc76544478"/>
      <w:bookmarkStart w:id="4498" w:name="_Toc82541295"/>
      <w:bookmarkStart w:id="4499" w:name="_Toc89951942"/>
      <w:bookmarkStart w:id="4500" w:name="_Toc98767038"/>
      <w:bookmarkStart w:id="4501" w:name="_Toc106203086"/>
      <w:bookmarkStart w:id="4502" w:name="_Toc115187385"/>
      <w:bookmarkStart w:id="4503" w:name="_Toc121993940"/>
      <w:bookmarkStart w:id="4504" w:name="_Toc124152948"/>
      <w:bookmarkStart w:id="4505" w:name="_Toc131538250"/>
      <w:bookmarkStart w:id="4506" w:name="_Toc137391370"/>
      <w:bookmarkStart w:id="4507" w:name="_Toc146962028"/>
      <w:bookmarkStart w:id="4508" w:name="_Toc1872563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509" w:name="_Toc21102763"/>
      <w:bookmarkStart w:id="4510" w:name="_Toc29810612"/>
      <w:bookmarkStart w:id="4511" w:name="_Toc36635964"/>
      <w:bookmarkStart w:id="4512" w:name="_Toc37272910"/>
      <w:bookmarkStart w:id="4513" w:name="_Toc45885989"/>
      <w:bookmarkStart w:id="4514" w:name="_Toc53183082"/>
      <w:bookmarkStart w:id="4515" w:name="_Toc58915749"/>
      <w:bookmarkStart w:id="4516" w:name="_Toc66700896"/>
      <w:bookmarkStart w:id="4517" w:name="_Toc68697051"/>
      <w:bookmarkStart w:id="4518" w:name="_Toc74927973"/>
      <w:bookmarkStart w:id="4519" w:name="_Toc76115072"/>
      <w:bookmarkStart w:id="4520" w:name="_Toc76544479"/>
      <w:bookmarkStart w:id="4521" w:name="_Toc82541296"/>
      <w:bookmarkStart w:id="4522" w:name="_Toc89951943"/>
      <w:bookmarkStart w:id="4523" w:name="_Toc98767039"/>
      <w:bookmarkStart w:id="4524" w:name="_Toc106203087"/>
      <w:bookmarkStart w:id="4525" w:name="_Toc115187386"/>
      <w:bookmarkStart w:id="4526" w:name="_Toc121993941"/>
      <w:bookmarkStart w:id="4527" w:name="_Toc124152949"/>
      <w:bookmarkStart w:id="4528" w:name="_Toc131538251"/>
      <w:bookmarkStart w:id="4529" w:name="_Toc137391371"/>
      <w:bookmarkStart w:id="4530" w:name="_Toc146962029"/>
      <w:bookmarkStart w:id="4531" w:name="_Toc187256394"/>
      <w:r w:rsidRPr="00931575">
        <w:rPr>
          <w:lang w:eastAsia="sv-SE"/>
        </w:rPr>
        <w:t>6.7.5.2.3</w:t>
      </w:r>
      <w:r w:rsidRPr="00931575">
        <w:rPr>
          <w:lang w:eastAsia="sv-SE"/>
        </w:rPr>
        <w:tab/>
        <w:t>Test purpose</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532" w:name="_Toc21102764"/>
      <w:bookmarkStart w:id="4533" w:name="_Toc29810613"/>
      <w:bookmarkStart w:id="4534" w:name="_Toc36635965"/>
      <w:bookmarkStart w:id="4535" w:name="_Toc37272911"/>
      <w:bookmarkStart w:id="4536" w:name="_Toc45885990"/>
      <w:bookmarkStart w:id="4537" w:name="_Toc53183083"/>
      <w:bookmarkStart w:id="4538" w:name="_Toc58915750"/>
      <w:bookmarkStart w:id="4539" w:name="_Toc66700897"/>
      <w:bookmarkStart w:id="4540" w:name="_Toc68697052"/>
      <w:bookmarkStart w:id="4541" w:name="_Toc74927974"/>
      <w:bookmarkStart w:id="4542" w:name="_Toc76115073"/>
      <w:bookmarkStart w:id="4543" w:name="_Toc76544480"/>
      <w:bookmarkStart w:id="4544" w:name="_Toc82541297"/>
      <w:bookmarkStart w:id="4545" w:name="_Toc89951944"/>
      <w:bookmarkStart w:id="4546" w:name="_Toc98767040"/>
      <w:bookmarkStart w:id="4547" w:name="_Toc106203088"/>
      <w:bookmarkStart w:id="4548" w:name="_Toc115187387"/>
      <w:bookmarkStart w:id="4549" w:name="_Toc121993942"/>
      <w:bookmarkStart w:id="4550" w:name="_Toc124152950"/>
      <w:bookmarkStart w:id="4551" w:name="_Toc131538252"/>
      <w:bookmarkStart w:id="4552" w:name="_Toc137391372"/>
      <w:bookmarkStart w:id="4553" w:name="_Toc146962030"/>
      <w:bookmarkStart w:id="4554" w:name="_Toc187256395"/>
      <w:r w:rsidRPr="00931575">
        <w:rPr>
          <w:lang w:eastAsia="sv-SE"/>
        </w:rPr>
        <w:lastRenderedPageBreak/>
        <w:t>6.7.5</w:t>
      </w:r>
      <w:r w:rsidRPr="00931575">
        <w:rPr>
          <w:lang w:eastAsia="zh-CN"/>
        </w:rPr>
        <w:t>.2.4</w:t>
      </w:r>
      <w:r w:rsidRPr="00931575">
        <w:rPr>
          <w:lang w:eastAsia="sv-SE"/>
        </w:rPr>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C2305C3" w14:textId="77777777" w:rsidR="00C45907" w:rsidRPr="00931575" w:rsidRDefault="00C45907" w:rsidP="005624C7">
      <w:pPr>
        <w:pStyle w:val="H6"/>
        <w:rPr>
          <w:lang w:eastAsia="sv-SE"/>
        </w:rPr>
      </w:pPr>
      <w:bookmarkStart w:id="4555" w:name="_Toc21102765"/>
      <w:bookmarkStart w:id="4556" w:name="_Toc29810614"/>
      <w:bookmarkStart w:id="4557" w:name="_Toc36635966"/>
      <w:bookmarkStart w:id="4558" w:name="_Toc37272912"/>
      <w:bookmarkStart w:id="4559" w:name="_Toc45885991"/>
      <w:r w:rsidRPr="00931575">
        <w:rPr>
          <w:lang w:eastAsia="sv-SE"/>
        </w:rPr>
        <w:t>6.7.5.2.4.1</w:t>
      </w:r>
      <w:r w:rsidRPr="00931575">
        <w:rPr>
          <w:lang w:eastAsia="sv-SE"/>
        </w:rPr>
        <w:tab/>
        <w:t>Initial conditions</w:t>
      </w:r>
      <w:bookmarkEnd w:id="4555"/>
      <w:bookmarkEnd w:id="4556"/>
      <w:bookmarkEnd w:id="4557"/>
      <w:bookmarkEnd w:id="4558"/>
      <w:bookmarkEnd w:id="4559"/>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1219575A" w:rsidR="00C45907" w:rsidRPr="00931575" w:rsidRDefault="00C45907" w:rsidP="00782299">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560" w:name="_Toc21102766"/>
      <w:bookmarkStart w:id="4561" w:name="_Toc29810615"/>
      <w:bookmarkStart w:id="4562" w:name="_Toc36635967"/>
      <w:bookmarkStart w:id="4563" w:name="_Toc37272913"/>
      <w:bookmarkStart w:id="4564" w:name="_Toc45885992"/>
      <w:r w:rsidRPr="00931575">
        <w:rPr>
          <w:lang w:eastAsia="sv-SE"/>
        </w:rPr>
        <w:t>6.7.5.2.4.2</w:t>
      </w:r>
      <w:r w:rsidRPr="00931575">
        <w:rPr>
          <w:lang w:eastAsia="sv-SE"/>
        </w:rPr>
        <w:tab/>
        <w:t>Procedure</w:t>
      </w:r>
      <w:bookmarkEnd w:id="4560"/>
      <w:bookmarkEnd w:id="4561"/>
      <w:bookmarkEnd w:id="4562"/>
      <w:bookmarkEnd w:id="4563"/>
      <w:bookmarkEnd w:id="4564"/>
    </w:p>
    <w:p w14:paraId="4CCC16A7" w14:textId="7138E28C"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BB50E4">
        <w:t>.</w:t>
      </w:r>
      <w:r w:rsidRPr="00931575">
        <w:rPr>
          <w:lang w:eastAsia="sv-SE"/>
        </w:rPr>
        <w:t xml:space="preserve"> </w:t>
      </w:r>
      <w:r w:rsidR="00BB50E4">
        <w:rPr>
          <w:lang w:eastAsia="sv-SE"/>
        </w:rPr>
        <w:t>I</w:t>
      </w:r>
      <w:r w:rsidRPr="00931575">
        <w:rPr>
          <w:lang w:eastAsia="sv-SE"/>
        </w:rPr>
        <w:t>f so</w:t>
      </w:r>
      <w:r w:rsidR="00BB50E4">
        <w:rPr>
          <w:lang w:eastAsia="sv-SE"/>
        </w:rPr>
        <w:t>,</w:t>
      </w:r>
      <w:r w:rsidRPr="00931575">
        <w:rPr>
          <w:lang w:eastAsia="sv-SE"/>
        </w:rPr>
        <w:t xml:space="preserve"> follow steps 1, 3, 4, 5, 7 and 10.</w:t>
      </w:r>
      <w:r w:rsidR="00046AAF" w:rsidRPr="007B4796">
        <w:rPr>
          <w:lang w:eastAsia="zh-CN"/>
        </w:rPr>
        <w:t xml:space="preserve"> </w:t>
      </w:r>
      <w:r w:rsidR="00046AAF">
        <w:rPr>
          <w:lang w:eastAsia="zh-CN"/>
        </w:rPr>
        <w:t>W</w:t>
      </w:r>
      <w:r w:rsidR="00046AAF" w:rsidRPr="00841057">
        <w:rPr>
          <w:lang w:eastAsia="zh-CN"/>
        </w:rPr>
        <w:t xml:space="preserve">hen calibrated and operated within the guidance of </w:t>
      </w:r>
      <w:r w:rsidR="00046AAF">
        <w:rPr>
          <w:lang w:eastAsia="zh-CN"/>
        </w:rPr>
        <w:t xml:space="preserve">3GPP </w:t>
      </w:r>
      <w:r w:rsidR="00046AAF" w:rsidRPr="00841057">
        <w:rPr>
          <w:lang w:eastAsia="zh-CN"/>
        </w:rPr>
        <w:t>TR 37</w:t>
      </w:r>
      <w:r w:rsidR="00046AAF">
        <w:rPr>
          <w:lang w:eastAsia="zh-CN"/>
        </w:rPr>
        <w:t>.</w:t>
      </w:r>
      <w:r w:rsidR="00046AAF" w:rsidRPr="00841057">
        <w:rPr>
          <w:lang w:eastAsia="zh-CN"/>
        </w:rPr>
        <w:t>941 [</w:t>
      </w:r>
      <w:r w:rsidR="00046AAF">
        <w:rPr>
          <w:lang w:eastAsia="zh-CN"/>
        </w:rPr>
        <w:t>29</w:t>
      </w:r>
      <w:r w:rsidR="00046AAF" w:rsidRPr="00841057">
        <w:rPr>
          <w:lang w:eastAsia="zh-CN"/>
        </w:rPr>
        <w:t xml:space="preserve">] the </w:t>
      </w:r>
      <w:r w:rsidR="00046AAF">
        <w:rPr>
          <w:lang w:eastAsia="zh-CN"/>
        </w:rPr>
        <w:t xml:space="preserve">measurement </w:t>
      </w:r>
      <w:r w:rsidR="00046AAF" w:rsidRPr="00841057">
        <w:rPr>
          <w:lang w:eastAsia="zh-CN"/>
        </w:rPr>
        <w:t xml:space="preserve">methods are applicable and selected </w:t>
      </w:r>
      <w:r w:rsidR="00046AAF">
        <w:rPr>
          <w:lang w:eastAsia="zh-CN"/>
        </w:rPr>
        <w:t>depending on</w:t>
      </w:r>
      <w:r w:rsidR="00046AAF" w:rsidRPr="00841057">
        <w:rPr>
          <w:lang w:eastAsia="zh-CN"/>
        </w:rPr>
        <w:t xml:space="preserve"> </w:t>
      </w:r>
      <w:r w:rsidR="00046AAF">
        <w:rPr>
          <w:lang w:eastAsia="zh-CN"/>
        </w:rPr>
        <w:t>availability at the test facility.</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pPr>
      <w:r>
        <w:t>4)</w:t>
      </w:r>
      <w:r>
        <w:tab/>
        <w:t>The measurement device characteristics shall be:</w:t>
      </w:r>
    </w:p>
    <w:p w14:paraId="4E189FFC" w14:textId="77777777" w:rsidR="00467F20" w:rsidRDefault="00467F20" w:rsidP="00782299">
      <w:pPr>
        <w:pStyle w:val="B20"/>
      </w:pPr>
      <w:r>
        <w:t>-</w:t>
      </w:r>
      <w:r>
        <w:tab/>
        <w:t>Detection mode: True RMS.</w:t>
      </w:r>
    </w:p>
    <w:p w14:paraId="770A0604" w14:textId="79F5FF69"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lastRenderedPageBreak/>
        <w:t>5)</w:t>
      </w:r>
      <w:r w:rsidRPr="00931575">
        <w:tab/>
        <w:t>Set the BS to transmit</w:t>
      </w:r>
      <w:r w:rsidR="005624C7" w:rsidRPr="00931575">
        <w:t>:</w:t>
      </w:r>
    </w:p>
    <w:p w14:paraId="4FD91981" w14:textId="14A37752"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565" w:name="_Toc21102767"/>
      <w:bookmarkStart w:id="4566" w:name="_Toc29810616"/>
      <w:bookmarkStart w:id="4567" w:name="_Toc36635968"/>
      <w:bookmarkStart w:id="4568" w:name="_Toc37272914"/>
      <w:bookmarkStart w:id="4569" w:name="_Toc45885993"/>
      <w:bookmarkStart w:id="4570" w:name="_Toc53183084"/>
      <w:bookmarkStart w:id="4571" w:name="_Toc58915751"/>
      <w:bookmarkStart w:id="4572" w:name="_Toc66700898"/>
      <w:bookmarkStart w:id="4573" w:name="_Toc68697053"/>
      <w:bookmarkStart w:id="4574" w:name="_Toc74927975"/>
      <w:bookmarkStart w:id="4575" w:name="_Toc76115074"/>
      <w:bookmarkStart w:id="4576" w:name="_Toc76544481"/>
      <w:bookmarkStart w:id="4577" w:name="_Toc82541298"/>
      <w:bookmarkStart w:id="4578" w:name="_Toc89951945"/>
      <w:bookmarkStart w:id="4579" w:name="_Toc98767041"/>
      <w:bookmarkStart w:id="4580" w:name="_Toc106203089"/>
      <w:bookmarkStart w:id="4581" w:name="_Toc115187388"/>
      <w:bookmarkStart w:id="4582" w:name="_Toc121993943"/>
      <w:bookmarkStart w:id="4583" w:name="_Toc124152951"/>
      <w:bookmarkStart w:id="4584" w:name="_Toc131538253"/>
      <w:bookmarkStart w:id="4585" w:name="_Toc137391373"/>
      <w:bookmarkStart w:id="4586" w:name="_Toc146962031"/>
      <w:bookmarkStart w:id="4587" w:name="_Toc187256396"/>
      <w:r w:rsidRPr="00931575">
        <w:t>6.7.5.2.5</w:t>
      </w:r>
      <w:r w:rsidRPr="00931575">
        <w:tab/>
        <w:t>Test requirement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7B3F7B1" w14:textId="77777777" w:rsidR="00C45907" w:rsidRPr="00931575" w:rsidRDefault="00C45907" w:rsidP="005624C7">
      <w:pPr>
        <w:pStyle w:val="H6"/>
      </w:pPr>
      <w:bookmarkStart w:id="4588" w:name="_Toc21102768"/>
      <w:bookmarkStart w:id="4589" w:name="_Toc29810617"/>
      <w:bookmarkStart w:id="4590" w:name="_Toc36635969"/>
      <w:bookmarkStart w:id="4591" w:name="_Toc37272915"/>
      <w:bookmarkStart w:id="4592" w:name="_Toc45885994"/>
      <w:r w:rsidRPr="00931575">
        <w:t>6.7.5.2.5.1</w:t>
      </w:r>
      <w:r w:rsidRPr="00931575">
        <w:tab/>
        <w:t xml:space="preserve">Test requirement for </w:t>
      </w:r>
      <w:r w:rsidRPr="00931575">
        <w:rPr>
          <w:i/>
        </w:rPr>
        <w:t>BS type 1-O</w:t>
      </w:r>
      <w:bookmarkEnd w:id="4588"/>
      <w:bookmarkEnd w:id="4589"/>
      <w:bookmarkEnd w:id="4590"/>
      <w:bookmarkEnd w:id="4591"/>
      <w:bookmarkEnd w:id="4592"/>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593" w:name="_Toc21102769"/>
      <w:bookmarkStart w:id="4594" w:name="_Toc29810618"/>
      <w:bookmarkStart w:id="4595" w:name="_Toc36635970"/>
      <w:bookmarkStart w:id="4596" w:name="_Toc37272916"/>
      <w:bookmarkStart w:id="4597" w:name="_Toc45885995"/>
      <w:r w:rsidRPr="00931575">
        <w:t>6.7.5.2.5.2</w:t>
      </w:r>
      <w:r w:rsidRPr="00931575">
        <w:tab/>
        <w:t xml:space="preserve">Test requirement for </w:t>
      </w:r>
      <w:r w:rsidRPr="00931575">
        <w:rPr>
          <w:i/>
        </w:rPr>
        <w:t>BS type 2-O</w:t>
      </w:r>
      <w:bookmarkEnd w:id="4593"/>
      <w:bookmarkEnd w:id="4594"/>
      <w:bookmarkEnd w:id="4595"/>
      <w:bookmarkEnd w:id="4596"/>
      <w:bookmarkEnd w:id="4597"/>
    </w:p>
    <w:p w14:paraId="1FCD3AC8" w14:textId="77777777" w:rsidR="00C45907" w:rsidRPr="00931575" w:rsidRDefault="00C45907" w:rsidP="005624C7">
      <w:pPr>
        <w:pStyle w:val="H6"/>
      </w:pPr>
      <w:bookmarkStart w:id="4598" w:name="_Toc21102770"/>
      <w:bookmarkStart w:id="4599" w:name="_Toc29810619"/>
      <w:bookmarkStart w:id="4600" w:name="_Toc36635971"/>
      <w:bookmarkStart w:id="4601" w:name="_Toc37272917"/>
      <w:bookmarkStart w:id="4602" w:name="_Toc45885996"/>
      <w:r w:rsidRPr="00931575">
        <w:t>6.7.5.2.5.2.1</w:t>
      </w:r>
      <w:r w:rsidRPr="00931575">
        <w:tab/>
        <w:t>General</w:t>
      </w:r>
      <w:bookmarkEnd w:id="4598"/>
      <w:bookmarkEnd w:id="4599"/>
      <w:bookmarkEnd w:id="4600"/>
      <w:bookmarkEnd w:id="4601"/>
      <w:bookmarkEnd w:id="4602"/>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603" w:name="_Toc21102771"/>
      <w:bookmarkStart w:id="4604" w:name="_Toc29810620"/>
      <w:bookmarkStart w:id="4605" w:name="_Toc36635972"/>
      <w:bookmarkStart w:id="4606" w:name="_Toc37272918"/>
      <w:bookmarkStart w:id="4607" w:name="_Toc45885997"/>
      <w:r w:rsidRPr="00931575">
        <w:t>6.7.5.2.5.2.2</w:t>
      </w:r>
      <w:r w:rsidRPr="00931575">
        <w:tab/>
        <w:t>OTA transmitter spurious emissions (Category A)</w:t>
      </w:r>
      <w:bookmarkEnd w:id="4603"/>
      <w:bookmarkEnd w:id="4604"/>
      <w:bookmarkEnd w:id="4605"/>
      <w:bookmarkEnd w:id="4606"/>
      <w:bookmarkEnd w:id="4607"/>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608" w:name="_Toc21102772"/>
      <w:bookmarkStart w:id="4609" w:name="_Toc29810621"/>
      <w:bookmarkStart w:id="4610" w:name="_Toc36635973"/>
      <w:bookmarkStart w:id="4611" w:name="_Toc37272919"/>
      <w:bookmarkStart w:id="4612" w:name="_Toc45885998"/>
      <w:r w:rsidRPr="00931575">
        <w:t>6.7.5.2.5.2.3</w:t>
      </w:r>
      <w:r w:rsidRPr="00931575">
        <w:tab/>
        <w:t>OTA transmitter spurious emissions (Category B)</w:t>
      </w:r>
      <w:bookmarkEnd w:id="4608"/>
      <w:bookmarkEnd w:id="4609"/>
      <w:bookmarkEnd w:id="4610"/>
      <w:bookmarkEnd w:id="4611"/>
      <w:bookmarkEnd w:id="4612"/>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613" w:name="_Toc21102773"/>
      <w:bookmarkStart w:id="4614" w:name="_Toc29810622"/>
      <w:bookmarkStart w:id="4615" w:name="_Toc36635974"/>
      <w:bookmarkStart w:id="4616" w:name="_Toc37272920"/>
      <w:bookmarkStart w:id="4617" w:name="_Toc45885999"/>
      <w:bookmarkStart w:id="4618" w:name="_Toc53183085"/>
      <w:bookmarkStart w:id="4619" w:name="_Toc58915752"/>
      <w:bookmarkStart w:id="4620" w:name="_Toc66700899"/>
      <w:bookmarkStart w:id="4621" w:name="_Toc68697054"/>
      <w:bookmarkStart w:id="4622" w:name="_Toc74927976"/>
      <w:bookmarkStart w:id="4623" w:name="_Toc76115075"/>
      <w:bookmarkStart w:id="4624" w:name="_Toc76544482"/>
      <w:bookmarkStart w:id="4625" w:name="_Toc82541299"/>
      <w:bookmarkStart w:id="4626" w:name="_Toc89951946"/>
      <w:bookmarkStart w:id="4627" w:name="_Toc98767042"/>
      <w:bookmarkStart w:id="4628" w:name="_Toc106203090"/>
      <w:bookmarkStart w:id="4629" w:name="_Toc115187389"/>
      <w:bookmarkStart w:id="4630" w:name="_Toc121993944"/>
      <w:bookmarkStart w:id="4631" w:name="_Toc124152952"/>
      <w:bookmarkStart w:id="4632" w:name="_Toc131538254"/>
      <w:bookmarkStart w:id="4633" w:name="_Toc137391374"/>
      <w:bookmarkStart w:id="4634" w:name="_Toc146962032"/>
      <w:bookmarkStart w:id="4635" w:name="_Toc187256397"/>
      <w:r w:rsidRPr="00931575">
        <w:t>6.7.5.3</w:t>
      </w:r>
      <w:r w:rsidRPr="00931575">
        <w:tab/>
        <w:t>Protection of the BS receiver of own or different BS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AD55EA9" w14:textId="77777777" w:rsidR="00C45907" w:rsidRPr="00931575" w:rsidRDefault="00C45907" w:rsidP="00C45907">
      <w:pPr>
        <w:pStyle w:val="Heading5"/>
        <w:rPr>
          <w:lang w:eastAsia="sv-SE"/>
        </w:rPr>
      </w:pPr>
      <w:bookmarkStart w:id="4636" w:name="_Toc21102774"/>
      <w:bookmarkStart w:id="4637" w:name="_Toc29810623"/>
      <w:bookmarkStart w:id="4638" w:name="_Toc36635975"/>
      <w:bookmarkStart w:id="4639" w:name="_Toc37272921"/>
      <w:bookmarkStart w:id="4640" w:name="_Toc45886000"/>
      <w:bookmarkStart w:id="4641" w:name="_Toc53183086"/>
      <w:bookmarkStart w:id="4642" w:name="_Toc58915753"/>
      <w:bookmarkStart w:id="4643" w:name="_Toc66700900"/>
      <w:bookmarkStart w:id="4644" w:name="_Toc68697055"/>
      <w:bookmarkStart w:id="4645" w:name="_Toc74927977"/>
      <w:bookmarkStart w:id="4646" w:name="_Toc76115076"/>
      <w:bookmarkStart w:id="4647" w:name="_Toc76544483"/>
      <w:bookmarkStart w:id="4648" w:name="_Toc82541300"/>
      <w:bookmarkStart w:id="4649" w:name="_Toc89951947"/>
      <w:bookmarkStart w:id="4650" w:name="_Toc98767043"/>
      <w:bookmarkStart w:id="4651" w:name="_Toc106203091"/>
      <w:bookmarkStart w:id="4652" w:name="_Toc115187390"/>
      <w:bookmarkStart w:id="4653" w:name="_Toc121993945"/>
      <w:bookmarkStart w:id="4654" w:name="_Toc124152953"/>
      <w:bookmarkStart w:id="4655" w:name="_Toc131538255"/>
      <w:bookmarkStart w:id="4656" w:name="_Toc137391375"/>
      <w:bookmarkStart w:id="4657" w:name="_Toc146962033"/>
      <w:bookmarkStart w:id="4658" w:name="_Toc187256398"/>
      <w:r w:rsidRPr="00931575">
        <w:rPr>
          <w:lang w:eastAsia="sv-SE"/>
        </w:rPr>
        <w:t>6.7.5.3.1</w:t>
      </w:r>
      <w:r w:rsidRPr="00931575">
        <w:rPr>
          <w:lang w:eastAsia="sv-SE"/>
        </w:rPr>
        <w:tab/>
        <w:t>Definition and applicability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659" w:name="_Toc21102775"/>
      <w:bookmarkStart w:id="4660" w:name="_Toc29810624"/>
      <w:bookmarkStart w:id="4661" w:name="_Toc36635976"/>
      <w:bookmarkStart w:id="4662" w:name="_Toc37272922"/>
      <w:bookmarkStart w:id="4663" w:name="_Toc45886001"/>
      <w:bookmarkStart w:id="4664" w:name="_Toc53183087"/>
      <w:bookmarkStart w:id="4665" w:name="_Toc58915754"/>
      <w:bookmarkStart w:id="4666" w:name="_Toc66700901"/>
      <w:bookmarkStart w:id="4667" w:name="_Toc68697056"/>
      <w:bookmarkStart w:id="4668" w:name="_Toc74927978"/>
      <w:bookmarkStart w:id="4669" w:name="_Toc76115077"/>
      <w:bookmarkStart w:id="4670" w:name="_Toc76544484"/>
      <w:bookmarkStart w:id="4671" w:name="_Toc82541301"/>
      <w:bookmarkStart w:id="4672" w:name="_Toc89951948"/>
      <w:bookmarkStart w:id="4673" w:name="_Toc98767044"/>
      <w:bookmarkStart w:id="4674" w:name="_Toc106203092"/>
      <w:bookmarkStart w:id="4675" w:name="_Toc115187391"/>
      <w:bookmarkStart w:id="4676" w:name="_Toc121993946"/>
      <w:bookmarkStart w:id="4677" w:name="_Toc124152954"/>
      <w:bookmarkStart w:id="4678" w:name="_Toc131538256"/>
      <w:bookmarkStart w:id="4679" w:name="_Toc137391376"/>
      <w:bookmarkStart w:id="4680" w:name="_Toc146962034"/>
      <w:bookmarkStart w:id="4681" w:name="_Toc187256399"/>
      <w:r w:rsidRPr="00931575">
        <w:rPr>
          <w:lang w:eastAsia="sv-SE"/>
        </w:rPr>
        <w:t>6.7.5.3.2</w:t>
      </w:r>
      <w:r w:rsidRPr="00931575">
        <w:rPr>
          <w:lang w:eastAsia="sv-SE"/>
        </w:rPr>
        <w:tab/>
      </w:r>
      <w:r w:rsidRPr="00931575">
        <w:rPr>
          <w:lang w:val="en-US" w:eastAsia="sv-SE"/>
        </w:rPr>
        <w:t>Minimum requirements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682" w:name="_Toc21102776"/>
      <w:bookmarkStart w:id="4683" w:name="_Toc29810625"/>
      <w:bookmarkStart w:id="4684" w:name="_Toc36635977"/>
      <w:bookmarkStart w:id="4685" w:name="_Toc37272923"/>
      <w:bookmarkStart w:id="4686" w:name="_Toc45886002"/>
      <w:bookmarkStart w:id="4687" w:name="_Toc53183088"/>
      <w:bookmarkStart w:id="4688" w:name="_Toc58915755"/>
      <w:bookmarkStart w:id="4689" w:name="_Toc66700902"/>
      <w:bookmarkStart w:id="4690" w:name="_Toc68697057"/>
      <w:bookmarkStart w:id="4691" w:name="_Toc74927979"/>
      <w:bookmarkStart w:id="4692" w:name="_Toc76115078"/>
      <w:bookmarkStart w:id="4693" w:name="_Toc76544485"/>
      <w:bookmarkStart w:id="4694" w:name="_Toc82541302"/>
      <w:bookmarkStart w:id="4695" w:name="_Toc89951949"/>
      <w:bookmarkStart w:id="4696" w:name="_Toc98767045"/>
      <w:bookmarkStart w:id="4697" w:name="_Toc106203093"/>
      <w:bookmarkStart w:id="4698" w:name="_Toc115187392"/>
      <w:bookmarkStart w:id="4699" w:name="_Toc121993947"/>
      <w:bookmarkStart w:id="4700" w:name="_Toc124152955"/>
      <w:bookmarkStart w:id="4701" w:name="_Toc131538257"/>
      <w:bookmarkStart w:id="4702" w:name="_Toc137391377"/>
      <w:bookmarkStart w:id="4703" w:name="_Toc146962035"/>
      <w:bookmarkStart w:id="4704" w:name="_Toc187256400"/>
      <w:r w:rsidRPr="00931575">
        <w:rPr>
          <w:lang w:eastAsia="sv-SE"/>
        </w:rPr>
        <w:t>6.7.5.3.3</w:t>
      </w:r>
      <w:r w:rsidRPr="00931575">
        <w:rPr>
          <w:lang w:eastAsia="sv-SE"/>
        </w:rPr>
        <w:tab/>
      </w:r>
      <w:r w:rsidRPr="00931575">
        <w:rPr>
          <w:lang w:val="en-US" w:eastAsia="sv-SE"/>
        </w:rPr>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705" w:name="_Toc21102777"/>
      <w:bookmarkStart w:id="4706" w:name="_Toc29810626"/>
      <w:bookmarkStart w:id="4707" w:name="_Toc36635978"/>
      <w:bookmarkStart w:id="4708" w:name="_Toc37272924"/>
      <w:bookmarkStart w:id="4709" w:name="_Toc45886003"/>
      <w:bookmarkStart w:id="4710" w:name="_Toc53183089"/>
      <w:bookmarkStart w:id="4711" w:name="_Toc58915756"/>
      <w:bookmarkStart w:id="4712" w:name="_Toc66700903"/>
      <w:bookmarkStart w:id="4713" w:name="_Toc68697058"/>
      <w:bookmarkStart w:id="4714" w:name="_Toc74927980"/>
      <w:bookmarkStart w:id="4715" w:name="_Toc76115079"/>
      <w:bookmarkStart w:id="4716" w:name="_Toc76544486"/>
      <w:bookmarkStart w:id="4717" w:name="_Toc82541303"/>
      <w:bookmarkStart w:id="4718" w:name="_Toc89951950"/>
      <w:bookmarkStart w:id="4719" w:name="_Toc98767046"/>
      <w:bookmarkStart w:id="4720" w:name="_Toc106203094"/>
      <w:bookmarkStart w:id="4721" w:name="_Toc115187393"/>
      <w:bookmarkStart w:id="4722" w:name="_Toc121993948"/>
      <w:bookmarkStart w:id="4723" w:name="_Toc124152956"/>
      <w:bookmarkStart w:id="4724" w:name="_Toc131538258"/>
      <w:bookmarkStart w:id="4725" w:name="_Toc137391378"/>
      <w:bookmarkStart w:id="4726" w:name="_Toc146962036"/>
      <w:bookmarkStart w:id="4727" w:name="_Toc187256401"/>
      <w:r w:rsidRPr="00931575">
        <w:rPr>
          <w:lang w:eastAsia="sv-SE"/>
        </w:rPr>
        <w:t>6.7.5.3.4</w:t>
      </w:r>
      <w:r w:rsidRPr="00931575">
        <w:rPr>
          <w:lang w:eastAsia="sv-SE"/>
        </w:rPr>
        <w:tab/>
      </w:r>
      <w:r w:rsidRPr="00931575">
        <w:rPr>
          <w:lang w:val="en-US" w:eastAsia="sv-SE"/>
        </w:rPr>
        <w:t>Method of test</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6CAB766" w14:textId="77777777" w:rsidR="00C45907" w:rsidRPr="00931575" w:rsidRDefault="00C45907" w:rsidP="005624C7">
      <w:pPr>
        <w:pStyle w:val="H6"/>
      </w:pPr>
      <w:bookmarkStart w:id="4728" w:name="_Toc21102778"/>
      <w:bookmarkStart w:id="4729" w:name="_Toc29810627"/>
      <w:bookmarkStart w:id="4730" w:name="_Toc36635979"/>
      <w:bookmarkStart w:id="4731" w:name="_Toc37272925"/>
      <w:bookmarkStart w:id="4732" w:name="_Toc45886004"/>
      <w:r w:rsidRPr="00931575">
        <w:t>6.7.5.3.4.1</w:t>
      </w:r>
      <w:r w:rsidRPr="00931575">
        <w:tab/>
        <w:t>Initial conditions</w:t>
      </w:r>
      <w:bookmarkEnd w:id="4728"/>
      <w:bookmarkEnd w:id="4729"/>
      <w:bookmarkEnd w:id="4730"/>
      <w:bookmarkEnd w:id="4731"/>
      <w:bookmarkEnd w:id="47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733" w:name="_Toc21102779"/>
      <w:bookmarkStart w:id="4734" w:name="_Toc29810628"/>
      <w:bookmarkStart w:id="4735" w:name="_Toc36635980"/>
      <w:bookmarkStart w:id="4736" w:name="_Toc37272926"/>
      <w:bookmarkStart w:id="4737" w:name="_Toc45886005"/>
      <w:r w:rsidRPr="00931575">
        <w:t>6.7.5.3.4.2</w:t>
      </w:r>
      <w:r w:rsidRPr="00931575">
        <w:tab/>
        <w:t>Procedure</w:t>
      </w:r>
      <w:bookmarkEnd w:id="4733"/>
      <w:bookmarkEnd w:id="4734"/>
      <w:bookmarkEnd w:id="4735"/>
      <w:bookmarkEnd w:id="4736"/>
      <w:bookmarkEnd w:id="47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738" w:name="_Hlk508280732"/>
      <w:r w:rsidRPr="00931575">
        <w:t>depicted in annex E.1.3.</w:t>
      </w:r>
    </w:p>
    <w:bookmarkEnd w:id="47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0"/>
      </w:pPr>
      <w:r>
        <w:rPr>
          <w:lang w:val="en-US"/>
        </w:rPr>
        <w:t>-</w:t>
      </w:r>
      <w:r>
        <w:rPr>
          <w:lang w:val="en-US"/>
        </w:rPr>
        <w:tab/>
      </w:r>
      <w:r>
        <w:t>Detection mode: True RMS.</w:t>
      </w:r>
    </w:p>
    <w:p w14:paraId="4A5D9A29"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739" w:name="_Toc21102780"/>
      <w:bookmarkStart w:id="4740" w:name="_Toc29810629"/>
      <w:bookmarkStart w:id="4741" w:name="_Toc36635981"/>
      <w:bookmarkStart w:id="4742" w:name="_Toc37272927"/>
      <w:bookmarkStart w:id="4743" w:name="_Toc45886006"/>
      <w:bookmarkStart w:id="4744" w:name="_Toc53183090"/>
      <w:bookmarkStart w:id="4745" w:name="_Toc58915757"/>
      <w:bookmarkStart w:id="4746" w:name="_Toc66700904"/>
      <w:bookmarkStart w:id="4747" w:name="_Toc68697059"/>
      <w:bookmarkStart w:id="4748" w:name="_Toc74927981"/>
      <w:bookmarkStart w:id="4749" w:name="_Toc76115080"/>
      <w:bookmarkStart w:id="4750" w:name="_Toc76544487"/>
      <w:bookmarkStart w:id="4751" w:name="_Toc82541304"/>
      <w:bookmarkStart w:id="4752" w:name="_Toc89951951"/>
      <w:bookmarkStart w:id="4753" w:name="_Toc98767047"/>
      <w:bookmarkStart w:id="4754" w:name="_Toc106203095"/>
      <w:bookmarkStart w:id="4755" w:name="_Toc115187394"/>
      <w:bookmarkStart w:id="4756" w:name="_Toc121993949"/>
      <w:bookmarkStart w:id="4757" w:name="_Toc124152957"/>
      <w:bookmarkStart w:id="4758" w:name="_Toc131538259"/>
      <w:bookmarkStart w:id="4759" w:name="_Toc137391379"/>
      <w:bookmarkStart w:id="4760" w:name="_Toc146962037"/>
      <w:bookmarkStart w:id="4761" w:name="_Toc1872564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B26CBC8" w14:textId="77777777" w:rsidR="00C45907" w:rsidRPr="00931575" w:rsidRDefault="00C45907" w:rsidP="005624C7">
      <w:pPr>
        <w:pStyle w:val="H6"/>
      </w:pPr>
      <w:bookmarkStart w:id="4762" w:name="_Toc21102781"/>
      <w:bookmarkStart w:id="4763" w:name="_Toc29810630"/>
      <w:bookmarkStart w:id="4764" w:name="_Toc36635982"/>
      <w:bookmarkStart w:id="4765" w:name="_Toc37272928"/>
      <w:bookmarkStart w:id="4766" w:name="_Toc45886007"/>
      <w:r w:rsidRPr="00931575">
        <w:t>6.7.5.3.5.1</w:t>
      </w:r>
      <w:r w:rsidRPr="00931575">
        <w:tab/>
        <w:t xml:space="preserve">Test requirement for </w:t>
      </w:r>
      <w:r w:rsidRPr="00931575">
        <w:rPr>
          <w:i/>
        </w:rPr>
        <w:t>BS type 1-O</w:t>
      </w:r>
      <w:bookmarkEnd w:id="4762"/>
      <w:bookmarkEnd w:id="4763"/>
      <w:bookmarkEnd w:id="4764"/>
      <w:bookmarkEnd w:id="4765"/>
      <w:bookmarkEnd w:id="4766"/>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lastRenderedPageBreak/>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767" w:name="_Toc21102782"/>
      <w:bookmarkStart w:id="4768" w:name="_Toc29810631"/>
      <w:bookmarkStart w:id="4769" w:name="_Toc36635983"/>
      <w:bookmarkStart w:id="4770" w:name="_Toc37272929"/>
      <w:bookmarkStart w:id="4771" w:name="_Toc45886008"/>
      <w:bookmarkStart w:id="4772" w:name="_Toc53183091"/>
      <w:bookmarkStart w:id="4773" w:name="_Toc58915758"/>
      <w:bookmarkStart w:id="4774" w:name="_Toc66700905"/>
      <w:bookmarkStart w:id="4775" w:name="_Toc68697060"/>
      <w:bookmarkStart w:id="4776" w:name="_Toc74927982"/>
      <w:bookmarkStart w:id="4777" w:name="_Toc76115081"/>
      <w:bookmarkStart w:id="4778" w:name="_Toc76544488"/>
      <w:bookmarkStart w:id="4779" w:name="_Toc82541305"/>
      <w:bookmarkStart w:id="4780" w:name="_Toc89951952"/>
      <w:bookmarkStart w:id="4781" w:name="_Toc98767048"/>
      <w:bookmarkStart w:id="4782" w:name="_Toc106203096"/>
      <w:bookmarkStart w:id="4783" w:name="_Toc115187395"/>
      <w:bookmarkStart w:id="4784" w:name="_Toc121993950"/>
      <w:bookmarkStart w:id="4785" w:name="_Toc124152958"/>
      <w:bookmarkStart w:id="4786" w:name="_Toc131538260"/>
      <w:bookmarkStart w:id="4787" w:name="_Toc137391380"/>
      <w:bookmarkStart w:id="4788" w:name="_Toc146962038"/>
      <w:bookmarkStart w:id="4789" w:name="_Toc187256403"/>
      <w:r w:rsidRPr="00931575">
        <w:t>6.7.5.4</w:t>
      </w:r>
      <w:r w:rsidRPr="00931575">
        <w:tab/>
        <w:t>Additional spurious emissions requirements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2D8F839" w14:textId="77777777" w:rsidR="00C45907" w:rsidRPr="00931575" w:rsidRDefault="00C45907" w:rsidP="00C45907">
      <w:pPr>
        <w:pStyle w:val="Heading5"/>
        <w:rPr>
          <w:lang w:eastAsia="sv-SE"/>
        </w:rPr>
      </w:pPr>
      <w:bookmarkStart w:id="4790" w:name="_Toc21102783"/>
      <w:bookmarkStart w:id="4791" w:name="_Toc29810632"/>
      <w:bookmarkStart w:id="4792" w:name="_Toc36635984"/>
      <w:bookmarkStart w:id="4793" w:name="_Toc37272930"/>
      <w:bookmarkStart w:id="4794" w:name="_Toc45886009"/>
      <w:bookmarkStart w:id="4795" w:name="_Toc53183092"/>
      <w:bookmarkStart w:id="4796" w:name="_Toc58915759"/>
      <w:bookmarkStart w:id="4797" w:name="_Toc66700906"/>
      <w:bookmarkStart w:id="4798" w:name="_Toc68697061"/>
      <w:bookmarkStart w:id="4799" w:name="_Toc74927983"/>
      <w:bookmarkStart w:id="4800" w:name="_Toc76115082"/>
      <w:bookmarkStart w:id="4801" w:name="_Toc76544489"/>
      <w:bookmarkStart w:id="4802" w:name="_Toc82541306"/>
      <w:bookmarkStart w:id="4803" w:name="_Toc89951953"/>
      <w:bookmarkStart w:id="4804" w:name="_Toc98767049"/>
      <w:bookmarkStart w:id="4805" w:name="_Toc106203097"/>
      <w:bookmarkStart w:id="4806" w:name="_Toc115187396"/>
      <w:bookmarkStart w:id="4807" w:name="_Toc121993951"/>
      <w:bookmarkStart w:id="4808" w:name="_Toc124152959"/>
      <w:bookmarkStart w:id="4809" w:name="_Toc131538261"/>
      <w:bookmarkStart w:id="4810" w:name="_Toc137391381"/>
      <w:bookmarkStart w:id="4811" w:name="_Toc146962039"/>
      <w:bookmarkStart w:id="4812" w:name="_Toc187256404"/>
      <w:r w:rsidRPr="00931575">
        <w:rPr>
          <w:lang w:eastAsia="sv-SE"/>
        </w:rPr>
        <w:t>6.7.5.4.1</w:t>
      </w:r>
      <w:r w:rsidRPr="00931575">
        <w:rPr>
          <w:lang w:eastAsia="sv-SE"/>
        </w:rPr>
        <w:tab/>
        <w:t>Definition and applicability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813" w:name="_Toc21102784"/>
      <w:bookmarkStart w:id="4814" w:name="_Toc29810633"/>
      <w:bookmarkStart w:id="4815" w:name="_Toc36635985"/>
      <w:bookmarkStart w:id="4816" w:name="_Toc37272931"/>
      <w:bookmarkStart w:id="4817" w:name="_Toc45886010"/>
      <w:bookmarkStart w:id="4818" w:name="_Toc53183093"/>
      <w:bookmarkStart w:id="4819" w:name="_Toc58915760"/>
      <w:bookmarkStart w:id="4820" w:name="_Toc66700907"/>
      <w:bookmarkStart w:id="4821" w:name="_Toc68697062"/>
      <w:bookmarkStart w:id="4822" w:name="_Toc74927984"/>
      <w:bookmarkStart w:id="4823" w:name="_Toc76115083"/>
      <w:bookmarkStart w:id="4824" w:name="_Toc76544490"/>
      <w:bookmarkStart w:id="4825" w:name="_Toc82541307"/>
      <w:bookmarkStart w:id="4826" w:name="_Toc89951954"/>
      <w:bookmarkStart w:id="4827" w:name="_Toc98767050"/>
      <w:bookmarkStart w:id="4828" w:name="_Toc106203098"/>
      <w:bookmarkStart w:id="4829" w:name="_Toc115187397"/>
      <w:bookmarkStart w:id="4830" w:name="_Toc121993952"/>
      <w:bookmarkStart w:id="4831" w:name="_Toc124152960"/>
      <w:bookmarkStart w:id="4832" w:name="_Toc131538262"/>
      <w:bookmarkStart w:id="4833" w:name="_Toc137391382"/>
      <w:bookmarkStart w:id="4834" w:name="_Toc146962040"/>
      <w:bookmarkStart w:id="4835" w:name="_Toc187256405"/>
      <w:r w:rsidRPr="00931575">
        <w:rPr>
          <w:lang w:eastAsia="sv-SE"/>
        </w:rPr>
        <w:t>6.7.5.4.2</w:t>
      </w:r>
      <w:r w:rsidRPr="00931575">
        <w:rPr>
          <w:lang w:eastAsia="sv-SE"/>
        </w:rPr>
        <w:tab/>
        <w:t>Minimum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836" w:name="_Toc21102785"/>
      <w:bookmarkStart w:id="4837" w:name="_Toc29810634"/>
      <w:bookmarkStart w:id="4838" w:name="_Toc36635986"/>
      <w:bookmarkStart w:id="483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840" w:name="_Toc45886011"/>
      <w:bookmarkStart w:id="4841" w:name="_Toc53183094"/>
      <w:bookmarkStart w:id="4842" w:name="_Toc58915761"/>
      <w:bookmarkStart w:id="4843" w:name="_Toc66700908"/>
      <w:bookmarkStart w:id="4844" w:name="_Toc68697063"/>
      <w:bookmarkStart w:id="4845" w:name="_Toc74927985"/>
      <w:bookmarkStart w:id="4846" w:name="_Toc76115084"/>
      <w:bookmarkStart w:id="4847" w:name="_Toc76544491"/>
      <w:bookmarkStart w:id="4848" w:name="_Toc82541308"/>
      <w:bookmarkStart w:id="4849" w:name="_Toc89951955"/>
      <w:bookmarkStart w:id="4850" w:name="_Toc98767051"/>
      <w:bookmarkStart w:id="4851" w:name="_Toc106203099"/>
      <w:bookmarkStart w:id="4852" w:name="_Toc115187398"/>
      <w:bookmarkStart w:id="4853" w:name="_Toc121993953"/>
      <w:bookmarkStart w:id="4854" w:name="_Toc124152961"/>
      <w:bookmarkStart w:id="4855" w:name="_Toc131538263"/>
      <w:bookmarkStart w:id="4856" w:name="_Toc137391383"/>
      <w:bookmarkStart w:id="4857" w:name="_Toc146962041"/>
      <w:bookmarkStart w:id="4858" w:name="_Toc187256406"/>
      <w:r w:rsidRPr="00931575">
        <w:rPr>
          <w:lang w:eastAsia="sv-SE"/>
        </w:rPr>
        <w:t>6.7.5.4.3</w:t>
      </w:r>
      <w:r w:rsidRPr="00931575">
        <w:rPr>
          <w:lang w:eastAsia="sv-SE"/>
        </w:rPr>
        <w:tab/>
        <w:t>Test purpose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859" w:name="_Toc21102786"/>
      <w:bookmarkStart w:id="4860" w:name="_Toc29810635"/>
      <w:bookmarkStart w:id="4861" w:name="_Toc36635987"/>
      <w:bookmarkStart w:id="4862" w:name="_Toc37272933"/>
      <w:bookmarkStart w:id="4863" w:name="_Toc45886012"/>
      <w:bookmarkStart w:id="4864" w:name="_Toc53183095"/>
      <w:bookmarkStart w:id="4865" w:name="_Toc58915762"/>
      <w:bookmarkStart w:id="4866" w:name="_Toc66700909"/>
      <w:bookmarkStart w:id="4867" w:name="_Toc68697064"/>
      <w:bookmarkStart w:id="4868" w:name="_Toc74927986"/>
      <w:bookmarkStart w:id="4869" w:name="_Toc76115085"/>
      <w:bookmarkStart w:id="4870" w:name="_Toc76544492"/>
      <w:bookmarkStart w:id="4871" w:name="_Toc82541309"/>
      <w:bookmarkStart w:id="4872" w:name="_Toc89951956"/>
      <w:bookmarkStart w:id="4873" w:name="_Toc98767052"/>
      <w:bookmarkStart w:id="4874" w:name="_Toc106203100"/>
      <w:bookmarkStart w:id="4875" w:name="_Toc115187399"/>
      <w:bookmarkStart w:id="4876" w:name="_Toc121993954"/>
      <w:bookmarkStart w:id="4877" w:name="_Toc124152962"/>
      <w:bookmarkStart w:id="4878" w:name="_Toc131538264"/>
      <w:bookmarkStart w:id="4879" w:name="_Toc137391384"/>
      <w:bookmarkStart w:id="4880" w:name="_Toc146962042"/>
      <w:bookmarkStart w:id="4881" w:name="_Toc187256407"/>
      <w:r w:rsidRPr="00931575">
        <w:rPr>
          <w:lang w:eastAsia="sv-SE"/>
        </w:rPr>
        <w:t>6.7.5</w:t>
      </w:r>
      <w:r w:rsidRPr="00931575">
        <w:rPr>
          <w:lang w:eastAsia="zh-CN"/>
        </w:rPr>
        <w:t>.4.4</w:t>
      </w:r>
      <w:r w:rsidRPr="00931575">
        <w:rPr>
          <w:lang w:eastAsia="sv-SE"/>
        </w:rPr>
        <w:tab/>
        <w:t>Method of test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F5E1E66" w14:textId="77777777" w:rsidR="00C45907" w:rsidRPr="00931575" w:rsidRDefault="00C45907" w:rsidP="005624C7">
      <w:pPr>
        <w:pStyle w:val="H6"/>
        <w:rPr>
          <w:lang w:eastAsia="sv-SE"/>
        </w:rPr>
      </w:pPr>
      <w:bookmarkStart w:id="4882" w:name="_Toc21102787"/>
      <w:bookmarkStart w:id="4883" w:name="_Toc29810636"/>
      <w:bookmarkStart w:id="4884" w:name="_Toc36635988"/>
      <w:bookmarkStart w:id="4885" w:name="_Toc37272934"/>
      <w:bookmarkStart w:id="4886" w:name="_Toc45886013"/>
      <w:r w:rsidRPr="00931575">
        <w:rPr>
          <w:lang w:eastAsia="sv-SE"/>
        </w:rPr>
        <w:t>6.7.5.4.4.1</w:t>
      </w:r>
      <w:r w:rsidRPr="00931575">
        <w:rPr>
          <w:lang w:eastAsia="sv-SE"/>
        </w:rPr>
        <w:tab/>
        <w:t>Initial conditions</w:t>
      </w:r>
      <w:bookmarkEnd w:id="4882"/>
      <w:bookmarkEnd w:id="4883"/>
      <w:bookmarkEnd w:id="4884"/>
      <w:bookmarkEnd w:id="4885"/>
      <w:bookmarkEnd w:id="4886"/>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0"/>
        <w:rPr>
          <w:lang w:eastAsia="ko-KR"/>
        </w:rPr>
      </w:pPr>
      <w:r w:rsidRPr="00931575">
        <w:rPr>
          <w:lang w:eastAsia="ko-KR"/>
        </w:rPr>
        <w:lastRenderedPageBreak/>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E580BCF"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887" w:name="_Toc21102788"/>
      <w:bookmarkStart w:id="4888" w:name="_Toc29810637"/>
      <w:bookmarkStart w:id="4889" w:name="_Toc36635989"/>
      <w:bookmarkStart w:id="4890" w:name="_Toc37272935"/>
      <w:bookmarkStart w:id="4891" w:name="_Toc45886014"/>
      <w:r w:rsidRPr="00931575">
        <w:rPr>
          <w:lang w:eastAsia="sv-SE"/>
        </w:rPr>
        <w:t>6.7.5.4.4.2</w:t>
      </w:r>
      <w:r w:rsidRPr="00931575">
        <w:rPr>
          <w:lang w:eastAsia="sv-SE"/>
        </w:rPr>
        <w:tab/>
        <w:t>Procedure</w:t>
      </w:r>
      <w:bookmarkEnd w:id="4887"/>
      <w:bookmarkEnd w:id="4888"/>
      <w:bookmarkEnd w:id="4889"/>
      <w:bookmarkEnd w:id="4890"/>
      <w:bookmarkEnd w:id="4891"/>
    </w:p>
    <w:p w14:paraId="4FD117ED" w14:textId="02C9D87F"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A90D4D">
        <w:rPr>
          <w:lang w:eastAsia="sv-SE"/>
        </w:rPr>
        <w:t>.</w:t>
      </w:r>
      <w:r w:rsidRPr="00931575">
        <w:rPr>
          <w:lang w:eastAsia="sv-SE"/>
        </w:rPr>
        <w:t xml:space="preserve"> </w:t>
      </w:r>
      <w:r w:rsidR="00A90D4D">
        <w:rPr>
          <w:lang w:eastAsia="sv-SE"/>
        </w:rPr>
        <w:t>I</w:t>
      </w:r>
      <w:r w:rsidRPr="00931575">
        <w:rPr>
          <w:lang w:eastAsia="sv-SE"/>
        </w:rPr>
        <w:t>f so</w:t>
      </w:r>
      <w:r w:rsidR="00A90D4D">
        <w:rPr>
          <w:lang w:eastAsia="sv-SE"/>
        </w:rPr>
        <w:t>,</w:t>
      </w:r>
      <w:r w:rsidRPr="00931575">
        <w:rPr>
          <w:lang w:eastAsia="sv-SE"/>
        </w:rPr>
        <w:t xml:space="preserve"> follow steps 1, 3, 4, 5, 7 and 10.</w:t>
      </w:r>
      <w:r w:rsidR="0063373B" w:rsidRPr="002A7DF1">
        <w:rPr>
          <w:lang w:eastAsia="zh-CN"/>
        </w:rPr>
        <w:t xml:space="preserve"> </w:t>
      </w:r>
      <w:r w:rsidR="0063373B">
        <w:rPr>
          <w:lang w:eastAsia="zh-CN"/>
        </w:rPr>
        <w:t>W</w:t>
      </w:r>
      <w:r w:rsidR="0063373B" w:rsidRPr="00841057">
        <w:rPr>
          <w:lang w:eastAsia="zh-CN"/>
        </w:rPr>
        <w:t xml:space="preserve">hen calibrated and operated within the guidance of </w:t>
      </w:r>
      <w:r w:rsidR="0063373B">
        <w:rPr>
          <w:lang w:eastAsia="zh-CN"/>
        </w:rPr>
        <w:t xml:space="preserve">3GPP </w:t>
      </w:r>
      <w:r w:rsidR="0063373B" w:rsidRPr="00841057">
        <w:rPr>
          <w:lang w:eastAsia="zh-CN"/>
        </w:rPr>
        <w:t>TR 37</w:t>
      </w:r>
      <w:r w:rsidR="0063373B">
        <w:rPr>
          <w:lang w:eastAsia="zh-CN"/>
        </w:rPr>
        <w:t>.</w:t>
      </w:r>
      <w:r w:rsidR="0063373B" w:rsidRPr="00841057">
        <w:rPr>
          <w:lang w:eastAsia="zh-CN"/>
        </w:rPr>
        <w:t>941 [</w:t>
      </w:r>
      <w:r w:rsidR="0063373B">
        <w:rPr>
          <w:lang w:eastAsia="zh-CN"/>
        </w:rPr>
        <w:t>29</w:t>
      </w:r>
      <w:r w:rsidR="0063373B" w:rsidRPr="00841057">
        <w:rPr>
          <w:lang w:eastAsia="zh-CN"/>
        </w:rPr>
        <w:t xml:space="preserve">] the </w:t>
      </w:r>
      <w:r w:rsidR="0063373B">
        <w:rPr>
          <w:lang w:eastAsia="zh-CN"/>
        </w:rPr>
        <w:t xml:space="preserve">measurement </w:t>
      </w:r>
      <w:r w:rsidR="0063373B" w:rsidRPr="00841057">
        <w:rPr>
          <w:lang w:eastAsia="zh-CN"/>
        </w:rPr>
        <w:t xml:space="preserve">methods are applicable and selected </w:t>
      </w:r>
      <w:r w:rsidR="0063373B">
        <w:rPr>
          <w:lang w:eastAsia="zh-CN"/>
        </w:rPr>
        <w:t>depending on</w:t>
      </w:r>
      <w:r w:rsidR="0063373B" w:rsidRPr="00841057">
        <w:rPr>
          <w:lang w:eastAsia="zh-CN"/>
        </w:rPr>
        <w:t xml:space="preserve"> </w:t>
      </w:r>
      <w:r w:rsidR="0063373B">
        <w:rPr>
          <w:lang w:eastAsia="zh-CN"/>
        </w:rPr>
        <w:t>availability at the test facility.</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pPr>
      <w:r>
        <w:t>4)</w:t>
      </w:r>
      <w:r>
        <w:tab/>
        <w:t>The measurement device characteristics shall be:</w:t>
      </w:r>
    </w:p>
    <w:p w14:paraId="0AE7E80C" w14:textId="77777777" w:rsidR="00467F20" w:rsidRDefault="00467F20" w:rsidP="00782299">
      <w:pPr>
        <w:pStyle w:val="B20"/>
      </w:pPr>
      <w:r>
        <w:t>-</w:t>
      </w:r>
      <w:r>
        <w:tab/>
        <w:t>Detection mode: True RMS.</w:t>
      </w:r>
    </w:p>
    <w:p w14:paraId="4C1AB938" w14:textId="636A3F30"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lastRenderedPageBreak/>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892" w:name="_Toc21102789"/>
      <w:bookmarkStart w:id="4893" w:name="_Toc29810638"/>
      <w:bookmarkStart w:id="4894" w:name="_Toc36635990"/>
      <w:bookmarkStart w:id="4895" w:name="_Toc37272936"/>
      <w:bookmarkStart w:id="4896" w:name="_Toc45886015"/>
      <w:bookmarkStart w:id="4897" w:name="_Toc53183096"/>
      <w:bookmarkStart w:id="4898" w:name="_Toc58915763"/>
      <w:bookmarkStart w:id="4899" w:name="_Toc66700910"/>
      <w:bookmarkStart w:id="4900" w:name="_Toc68697065"/>
      <w:bookmarkStart w:id="4901" w:name="_Toc74927987"/>
      <w:bookmarkStart w:id="4902" w:name="_Toc76115086"/>
      <w:bookmarkStart w:id="4903" w:name="_Toc76544493"/>
      <w:bookmarkStart w:id="4904" w:name="_Toc82541310"/>
      <w:bookmarkStart w:id="4905" w:name="_Toc89951957"/>
      <w:bookmarkStart w:id="4906" w:name="_Toc98767053"/>
      <w:bookmarkStart w:id="4907" w:name="_Toc106203101"/>
      <w:bookmarkStart w:id="4908" w:name="_Toc115187400"/>
      <w:bookmarkStart w:id="4909" w:name="_Toc121993955"/>
      <w:bookmarkStart w:id="4910" w:name="_Toc124152963"/>
      <w:bookmarkStart w:id="4911" w:name="_Toc131538265"/>
      <w:bookmarkStart w:id="4912" w:name="_Toc137391385"/>
      <w:bookmarkStart w:id="4913" w:name="_Toc146962043"/>
      <w:bookmarkStart w:id="4914" w:name="_Toc187256408"/>
      <w:r w:rsidRPr="00931575">
        <w:t>6.7.5.4.5</w:t>
      </w:r>
      <w:r w:rsidRPr="00931575">
        <w:tab/>
        <w:t>Test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0B234DB" w14:textId="77777777" w:rsidR="00C45907" w:rsidRPr="00931575" w:rsidRDefault="00C45907" w:rsidP="005624C7">
      <w:pPr>
        <w:pStyle w:val="H6"/>
        <w:rPr>
          <w:lang w:eastAsia="sv-SE"/>
        </w:rPr>
      </w:pPr>
      <w:bookmarkStart w:id="4915" w:name="_Toc21102790"/>
      <w:bookmarkStart w:id="4916" w:name="_Toc29810639"/>
      <w:bookmarkStart w:id="4917" w:name="_Toc36635991"/>
      <w:bookmarkStart w:id="4918" w:name="_Toc37272937"/>
      <w:bookmarkStart w:id="4919" w:name="_Toc45886016"/>
      <w:r w:rsidRPr="00931575">
        <w:t>6.7.5.4.5.1</w:t>
      </w:r>
      <w:r w:rsidRPr="00931575">
        <w:tab/>
        <w:t xml:space="preserve">Test requirement for </w:t>
      </w:r>
      <w:r w:rsidRPr="00931575">
        <w:rPr>
          <w:i/>
        </w:rPr>
        <w:t>BS type 1-O</w:t>
      </w:r>
      <w:bookmarkEnd w:id="4915"/>
      <w:bookmarkEnd w:id="4916"/>
      <w:bookmarkEnd w:id="4917"/>
      <w:bookmarkEnd w:id="4918"/>
      <w:bookmarkEnd w:id="4919"/>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A300F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A300FD" w:rsidRPr="00931575" w:rsidRDefault="00A300FD" w:rsidP="00A300F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A300FD" w:rsidRPr="00931575" w:rsidRDefault="00A300FD" w:rsidP="00A300F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A300FD" w:rsidRPr="00931575" w:rsidRDefault="00A300FD" w:rsidP="00A300F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62235735" w:rsidR="00A300FD" w:rsidRPr="00931575" w:rsidRDefault="00A300FD" w:rsidP="00A300FD">
            <w:pPr>
              <w:pStyle w:val="TAL"/>
            </w:pPr>
            <w:r w:rsidRPr="00A9729C">
              <w:t>This requirement does not apply to BS operating in band n</w:t>
            </w:r>
            <w:r>
              <w:t>18</w:t>
            </w:r>
            <w:r w:rsidRPr="00A9729C">
              <w:t>.</w:t>
            </w:r>
          </w:p>
        </w:tc>
      </w:tr>
      <w:tr w:rsidR="00A300F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A300FD" w:rsidRPr="00931575" w:rsidRDefault="00A300FD" w:rsidP="00A300F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A300FD" w:rsidRPr="00931575" w:rsidRDefault="00A300FD" w:rsidP="00A300F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A300FD" w:rsidRPr="00931575" w:rsidRDefault="00A300FD" w:rsidP="00A300F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00D56E44" w:rsidR="00A300FD" w:rsidRPr="00931575" w:rsidRDefault="00A300FD" w:rsidP="00A300FD">
            <w:pPr>
              <w:pStyle w:val="TAL"/>
            </w:pPr>
            <w:r w:rsidRPr="00A9729C">
              <w:t>This requirement does not apply to BS operating in band n</w:t>
            </w:r>
            <w:r>
              <w:t>18</w:t>
            </w:r>
            <w:r w:rsidRPr="00A9729C">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B7067AE" w:rsidR="00136C94" w:rsidRPr="00931575" w:rsidRDefault="00C62088" w:rsidP="00782299">
            <w:pPr>
              <w:pStyle w:val="TAC"/>
            </w:pPr>
            <w:r w:rsidRPr="00931575">
              <w:t>19</w:t>
            </w:r>
            <w:r w:rsidR="002D5FFF" w:rsidRPr="00A9729C">
              <w:t xml:space="preserve"> or NR Band n</w:t>
            </w:r>
            <w:r w:rsidR="002D5FFF">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076C76" w:rsidRPr="00931575" w14:paraId="5156F704"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39B3677" w14:textId="2F821A8E" w:rsidR="00076C76" w:rsidRDefault="00076C76" w:rsidP="00076C76">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34855995" w14:textId="2D4183FE" w:rsidR="00076C76" w:rsidRDefault="00076C76" w:rsidP="00076C76">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ACA879C" w14:textId="457168E9"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46C16DBF" w14:textId="2AD290FB"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059C1ED1" w14:textId="77777777" w:rsidR="00076C76" w:rsidRDefault="00076C76" w:rsidP="00076C76">
            <w:pPr>
              <w:pStyle w:val="TAL"/>
              <w:rPr>
                <w:lang w:eastAsia="ko-KR"/>
              </w:rPr>
            </w:pPr>
          </w:p>
        </w:tc>
      </w:tr>
      <w:tr w:rsidR="00076C76" w:rsidRPr="00931575" w14:paraId="5861D078" w14:textId="77777777" w:rsidTr="007A3007">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5497A771"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8FF73D0" w14:textId="6B10BAF5" w:rsidR="00076C76" w:rsidRDefault="00076C76" w:rsidP="00076C76">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B0AE3A1" w14:textId="7BE137AB"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BCB7500" w14:textId="0A21A644"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7544ED9" w14:textId="77777777" w:rsidR="00076C76" w:rsidRDefault="00076C76" w:rsidP="00076C76">
            <w:pPr>
              <w:pStyle w:val="TAL"/>
              <w:rPr>
                <w:lang w:eastAsia="ko-KR"/>
              </w:rPr>
            </w:pPr>
          </w:p>
        </w:tc>
      </w:tr>
      <w:tr w:rsidR="00076C76" w:rsidRPr="00931575" w14:paraId="650ABFE6"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D2BA85C" w14:textId="47F43E04" w:rsidR="00076C76" w:rsidRDefault="00076C76" w:rsidP="00076C76">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EE6A81E" w14:textId="7FFC0BF2" w:rsidR="00076C76" w:rsidRDefault="00076C76" w:rsidP="00076C76">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1CC4072" w14:textId="036343B8"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3D11C12" w14:textId="1229A69D"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682EC364" w14:textId="77777777" w:rsidR="00076C76" w:rsidRDefault="00076C76" w:rsidP="00076C76">
            <w:pPr>
              <w:pStyle w:val="TAL"/>
              <w:rPr>
                <w:lang w:eastAsia="ko-KR"/>
              </w:rPr>
            </w:pPr>
          </w:p>
        </w:tc>
      </w:tr>
      <w:tr w:rsidR="00076C76" w:rsidRPr="00931575" w14:paraId="1C84AE40" w14:textId="77777777" w:rsidTr="007A3007">
        <w:trPr>
          <w:cantSplit/>
          <w:jc w:val="center"/>
        </w:trPr>
        <w:tc>
          <w:tcPr>
            <w:tcW w:w="1303" w:type="dxa"/>
            <w:tcBorders>
              <w:top w:val="single" w:sz="2" w:space="0" w:color="FFFFFF" w:themeColor="background1"/>
              <w:left w:val="single" w:sz="2" w:space="0" w:color="auto"/>
              <w:right w:val="single" w:sz="2" w:space="0" w:color="auto"/>
            </w:tcBorders>
            <w:vAlign w:val="center"/>
          </w:tcPr>
          <w:p w14:paraId="0EA148C0"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C709888" w14:textId="62E9946C" w:rsidR="00076C76" w:rsidRDefault="00076C76" w:rsidP="00076C76">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66988EBE" w14:textId="35EFE6B3"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A8FA1A" w14:textId="4F723758"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3E8F5A36" w14:textId="77777777" w:rsidR="00076C76" w:rsidRDefault="00076C76" w:rsidP="00076C76">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lastRenderedPageBreak/>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lastRenderedPageBreak/>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920" w:name="_Toc45886017"/>
      <w:bookmarkStart w:id="4921" w:name="_Hlk40357176"/>
      <w:bookmarkStart w:id="4922" w:name="_Toc21102791"/>
      <w:bookmarkStart w:id="4923" w:name="_Toc29810640"/>
      <w:bookmarkStart w:id="4924" w:name="_Toc36635992"/>
      <w:bookmarkStart w:id="4925" w:name="_Toc37272938"/>
      <w:r w:rsidRPr="00931575">
        <w:t>6.7.5.4.5.2</w:t>
      </w:r>
      <w:r w:rsidRPr="00931575">
        <w:tab/>
        <w:t xml:space="preserve">Test requirement for </w:t>
      </w:r>
      <w:r w:rsidRPr="00931575">
        <w:rPr>
          <w:i/>
        </w:rPr>
        <w:t>BS type 2-O</w:t>
      </w:r>
      <w:bookmarkEnd w:id="4920"/>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444D43A8" w14:textId="77777777" w:rsidR="00710105" w:rsidRPr="006A2226" w:rsidRDefault="00710105" w:rsidP="00710105">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632959F9" w:rsidR="003F0955" w:rsidRPr="00931575" w:rsidRDefault="00710105" w:rsidP="00710105">
            <w:pPr>
              <w:pStyle w:val="TAN"/>
              <w:rPr>
                <w:rFonts w:cs="Arial"/>
              </w:rPr>
            </w:pPr>
            <w:r w:rsidRPr="006A2226">
              <w:rPr>
                <w:lang w:val="en-US"/>
              </w:rPr>
              <w:t>NOTE 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926" w:name="_Toc45886018"/>
      <w:bookmarkStart w:id="4927" w:name="_Toc53183097"/>
      <w:bookmarkStart w:id="4928" w:name="_Toc58915764"/>
      <w:bookmarkStart w:id="4929" w:name="_Toc66700911"/>
      <w:bookmarkStart w:id="4930" w:name="_Toc68697066"/>
      <w:bookmarkStart w:id="4931" w:name="_Toc74927988"/>
      <w:bookmarkStart w:id="4932" w:name="_Toc76115087"/>
      <w:bookmarkStart w:id="4933" w:name="_Toc76544494"/>
      <w:bookmarkStart w:id="4934" w:name="_Toc82541311"/>
      <w:bookmarkStart w:id="4935" w:name="_Toc89951958"/>
      <w:bookmarkStart w:id="4936" w:name="_Toc98767054"/>
      <w:bookmarkStart w:id="4937" w:name="_Toc106203102"/>
      <w:bookmarkStart w:id="4938" w:name="_Toc115187401"/>
      <w:bookmarkStart w:id="4939" w:name="_Toc121993956"/>
      <w:bookmarkStart w:id="4940" w:name="_Toc124152964"/>
      <w:bookmarkStart w:id="4941" w:name="_Toc131538266"/>
      <w:bookmarkStart w:id="4942" w:name="_Toc137391386"/>
      <w:bookmarkStart w:id="4943" w:name="_Toc146962044"/>
      <w:bookmarkStart w:id="4944" w:name="_Toc187256409"/>
      <w:bookmarkEnd w:id="4921"/>
      <w:r w:rsidRPr="00931575">
        <w:t>6.7.5.5</w:t>
      </w:r>
      <w:r w:rsidRPr="00931575">
        <w:tab/>
      </w:r>
      <w:r w:rsidRPr="00931575">
        <w:rPr>
          <w:lang w:val="en-US"/>
        </w:rPr>
        <w:t>Co-location requirements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06AEC06" w14:textId="77777777" w:rsidR="00C45907" w:rsidRPr="00931575" w:rsidRDefault="00C45907" w:rsidP="00C45907">
      <w:pPr>
        <w:pStyle w:val="Heading5"/>
        <w:rPr>
          <w:lang w:eastAsia="sv-SE"/>
        </w:rPr>
      </w:pPr>
      <w:bookmarkStart w:id="4945" w:name="_Toc21102792"/>
      <w:bookmarkStart w:id="4946" w:name="_Toc29810641"/>
      <w:bookmarkStart w:id="4947" w:name="_Toc36635993"/>
      <w:bookmarkStart w:id="4948" w:name="_Toc37272939"/>
      <w:bookmarkStart w:id="4949" w:name="_Toc45886019"/>
      <w:bookmarkStart w:id="4950" w:name="_Toc53183098"/>
      <w:bookmarkStart w:id="4951" w:name="_Toc58915765"/>
      <w:bookmarkStart w:id="4952" w:name="_Toc66700912"/>
      <w:bookmarkStart w:id="4953" w:name="_Toc68697067"/>
      <w:bookmarkStart w:id="4954" w:name="_Toc74927989"/>
      <w:bookmarkStart w:id="4955" w:name="_Toc76115088"/>
      <w:bookmarkStart w:id="4956" w:name="_Toc76544495"/>
      <w:bookmarkStart w:id="4957" w:name="_Toc82541312"/>
      <w:bookmarkStart w:id="4958" w:name="_Toc89951959"/>
      <w:bookmarkStart w:id="4959" w:name="_Toc98767055"/>
      <w:bookmarkStart w:id="4960" w:name="_Toc106203103"/>
      <w:bookmarkStart w:id="4961" w:name="_Toc115187402"/>
      <w:bookmarkStart w:id="4962" w:name="_Toc121993957"/>
      <w:bookmarkStart w:id="4963" w:name="_Toc124152965"/>
      <w:bookmarkStart w:id="4964" w:name="_Toc131538267"/>
      <w:bookmarkStart w:id="4965" w:name="_Toc137391387"/>
      <w:bookmarkStart w:id="4966" w:name="_Toc146962045"/>
      <w:bookmarkStart w:id="4967" w:name="_Toc187256410"/>
      <w:r w:rsidRPr="00931575">
        <w:rPr>
          <w:lang w:eastAsia="sv-SE"/>
        </w:rPr>
        <w:t>6.7.5.5.1</w:t>
      </w:r>
      <w:r w:rsidRPr="00931575">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968" w:name="_Toc21102793"/>
      <w:bookmarkStart w:id="4969" w:name="_Toc29810642"/>
      <w:bookmarkStart w:id="4970" w:name="_Toc36635994"/>
      <w:bookmarkStart w:id="4971" w:name="_Toc37272940"/>
      <w:bookmarkStart w:id="4972" w:name="_Toc45886020"/>
      <w:bookmarkStart w:id="4973" w:name="_Toc53183099"/>
      <w:bookmarkStart w:id="4974" w:name="_Toc58915766"/>
      <w:bookmarkStart w:id="4975" w:name="_Toc66700913"/>
      <w:bookmarkStart w:id="4976" w:name="_Toc68697068"/>
      <w:bookmarkStart w:id="4977" w:name="_Toc74927990"/>
      <w:bookmarkStart w:id="4978" w:name="_Toc76115089"/>
      <w:bookmarkStart w:id="4979" w:name="_Toc76544496"/>
      <w:bookmarkStart w:id="4980" w:name="_Toc82541313"/>
      <w:bookmarkStart w:id="4981" w:name="_Toc89951960"/>
      <w:bookmarkStart w:id="4982" w:name="_Toc98767056"/>
      <w:bookmarkStart w:id="4983" w:name="_Toc106203104"/>
      <w:bookmarkStart w:id="4984" w:name="_Toc115187403"/>
      <w:bookmarkStart w:id="4985" w:name="_Toc121993958"/>
      <w:bookmarkStart w:id="4986" w:name="_Toc124152966"/>
      <w:bookmarkStart w:id="4987" w:name="_Toc131538268"/>
      <w:bookmarkStart w:id="4988" w:name="_Toc137391388"/>
      <w:bookmarkStart w:id="4989" w:name="_Toc146962046"/>
      <w:bookmarkStart w:id="4990" w:name="_Toc187256411"/>
      <w:r w:rsidRPr="00931575">
        <w:rPr>
          <w:lang w:eastAsia="sv-SE"/>
        </w:rPr>
        <w:t>6.7.5.5.2</w:t>
      </w:r>
      <w:r w:rsidRPr="00931575">
        <w:rPr>
          <w:lang w:eastAsia="sv-SE"/>
        </w:rPr>
        <w:tab/>
      </w:r>
      <w:r w:rsidRPr="00931575">
        <w:rPr>
          <w:lang w:val="en-US" w:eastAsia="sv-SE"/>
        </w:rPr>
        <w:t>Minimum requirements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991" w:name="_Toc21102794"/>
      <w:bookmarkStart w:id="4992" w:name="_Toc29810643"/>
      <w:bookmarkStart w:id="4993" w:name="_Toc36635995"/>
      <w:bookmarkStart w:id="4994" w:name="_Toc37272941"/>
      <w:bookmarkStart w:id="4995" w:name="_Toc45886021"/>
      <w:bookmarkStart w:id="4996" w:name="_Toc53183100"/>
      <w:bookmarkStart w:id="4997" w:name="_Toc58915767"/>
      <w:bookmarkStart w:id="4998" w:name="_Toc66700914"/>
      <w:bookmarkStart w:id="4999" w:name="_Toc68697069"/>
      <w:bookmarkStart w:id="5000" w:name="_Toc74927991"/>
      <w:bookmarkStart w:id="5001" w:name="_Toc76115090"/>
      <w:bookmarkStart w:id="5002" w:name="_Toc76544497"/>
      <w:bookmarkStart w:id="5003" w:name="_Toc82541314"/>
      <w:bookmarkStart w:id="5004" w:name="_Toc89951961"/>
      <w:bookmarkStart w:id="5005" w:name="_Toc98767057"/>
      <w:bookmarkStart w:id="5006" w:name="_Toc106203105"/>
      <w:bookmarkStart w:id="5007" w:name="_Toc115187404"/>
      <w:bookmarkStart w:id="5008" w:name="_Toc121993959"/>
      <w:bookmarkStart w:id="5009" w:name="_Toc124152967"/>
      <w:bookmarkStart w:id="5010" w:name="_Toc131538269"/>
      <w:bookmarkStart w:id="5011" w:name="_Toc137391389"/>
      <w:bookmarkStart w:id="5012" w:name="_Toc146962047"/>
      <w:bookmarkStart w:id="5013" w:name="_Toc187256412"/>
      <w:r w:rsidRPr="00931575">
        <w:rPr>
          <w:lang w:eastAsia="sv-SE"/>
        </w:rPr>
        <w:lastRenderedPageBreak/>
        <w:t>6.7.5.5.3</w:t>
      </w:r>
      <w:r w:rsidRPr="00931575">
        <w:rPr>
          <w:lang w:eastAsia="sv-SE"/>
        </w:rPr>
        <w:tab/>
      </w:r>
      <w:r w:rsidRPr="00931575">
        <w:rPr>
          <w:lang w:val="en-US" w:eastAsia="sv-SE"/>
        </w:rPr>
        <w:t>Test purpose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014" w:name="_Toc21102795"/>
      <w:bookmarkStart w:id="5015" w:name="_Toc29810644"/>
      <w:bookmarkStart w:id="5016" w:name="_Toc36635996"/>
      <w:bookmarkStart w:id="5017" w:name="_Toc37272942"/>
      <w:bookmarkStart w:id="5018" w:name="_Toc45886022"/>
      <w:bookmarkStart w:id="5019" w:name="_Toc53183101"/>
      <w:bookmarkStart w:id="5020" w:name="_Toc58915768"/>
      <w:bookmarkStart w:id="5021" w:name="_Toc66700915"/>
      <w:bookmarkStart w:id="5022" w:name="_Toc68697070"/>
      <w:bookmarkStart w:id="5023" w:name="_Toc74927992"/>
      <w:bookmarkStart w:id="5024" w:name="_Toc76115091"/>
      <w:bookmarkStart w:id="5025" w:name="_Toc76544498"/>
      <w:bookmarkStart w:id="5026" w:name="_Toc82541315"/>
      <w:bookmarkStart w:id="5027" w:name="_Toc89951962"/>
      <w:bookmarkStart w:id="5028" w:name="_Toc98767058"/>
      <w:bookmarkStart w:id="5029" w:name="_Toc106203106"/>
      <w:bookmarkStart w:id="5030" w:name="_Toc115187405"/>
      <w:bookmarkStart w:id="5031" w:name="_Toc121993960"/>
      <w:bookmarkStart w:id="5032" w:name="_Toc124152968"/>
      <w:bookmarkStart w:id="5033" w:name="_Toc131538270"/>
      <w:bookmarkStart w:id="5034" w:name="_Toc137391390"/>
      <w:bookmarkStart w:id="5035" w:name="_Toc146962048"/>
      <w:bookmarkStart w:id="5036" w:name="_Toc187256413"/>
      <w:r w:rsidRPr="00931575">
        <w:rPr>
          <w:lang w:eastAsia="sv-SE"/>
        </w:rPr>
        <w:t>6.7.5.5.4</w:t>
      </w:r>
      <w:r w:rsidRPr="00931575">
        <w:rPr>
          <w:lang w:eastAsia="sv-SE"/>
        </w:rPr>
        <w:tab/>
      </w:r>
      <w:r w:rsidRPr="00931575">
        <w:rPr>
          <w:lang w:val="en-US" w:eastAsia="sv-SE"/>
        </w:rPr>
        <w:t>Method of test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BF5FB70" w14:textId="77777777" w:rsidR="00C45907" w:rsidRPr="00931575" w:rsidRDefault="00C45907" w:rsidP="005624C7">
      <w:pPr>
        <w:pStyle w:val="H6"/>
      </w:pPr>
      <w:bookmarkStart w:id="5037" w:name="_Toc21102796"/>
      <w:bookmarkStart w:id="5038" w:name="_Toc29810645"/>
      <w:bookmarkStart w:id="5039" w:name="_Toc36635997"/>
      <w:bookmarkStart w:id="5040" w:name="_Toc37272943"/>
      <w:bookmarkStart w:id="5041" w:name="_Toc45886023"/>
      <w:r w:rsidRPr="00931575">
        <w:t>6.7.5.5.4.1</w:t>
      </w:r>
      <w:r w:rsidRPr="00931575">
        <w:tab/>
        <w:t>Initial conditions</w:t>
      </w:r>
      <w:bookmarkEnd w:id="5037"/>
      <w:bookmarkEnd w:id="5038"/>
      <w:bookmarkEnd w:id="5039"/>
      <w:bookmarkEnd w:id="5040"/>
      <w:bookmarkEnd w:id="5041"/>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042" w:name="_Toc21102797"/>
      <w:bookmarkStart w:id="5043" w:name="_Toc29810646"/>
      <w:bookmarkStart w:id="5044" w:name="_Toc36635998"/>
      <w:bookmarkStart w:id="5045" w:name="_Toc37272944"/>
      <w:bookmarkStart w:id="5046" w:name="_Toc45886024"/>
      <w:r w:rsidRPr="00931575">
        <w:t>6.7.5.5.4.2</w:t>
      </w:r>
      <w:r w:rsidRPr="00931575">
        <w:tab/>
        <w:t>Procedure</w:t>
      </w:r>
      <w:bookmarkEnd w:id="5042"/>
      <w:bookmarkEnd w:id="5043"/>
      <w:bookmarkEnd w:id="5044"/>
      <w:bookmarkEnd w:id="5045"/>
      <w:bookmarkEnd w:id="5046"/>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0"/>
      </w:pPr>
      <w:r>
        <w:rPr>
          <w:lang w:val="en-US"/>
        </w:rPr>
        <w:t>-</w:t>
      </w:r>
      <w:r>
        <w:rPr>
          <w:lang w:val="en-US"/>
        </w:rPr>
        <w:tab/>
      </w:r>
      <w:r>
        <w:t>Detection mode: True RMS.</w:t>
      </w:r>
    </w:p>
    <w:p w14:paraId="12B7ADD5"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lastRenderedPageBreak/>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047" w:name="_Toc21102798"/>
      <w:bookmarkStart w:id="5048" w:name="_Toc29810647"/>
      <w:bookmarkStart w:id="5049" w:name="_Toc36635999"/>
      <w:bookmarkStart w:id="5050" w:name="_Toc37272945"/>
      <w:bookmarkStart w:id="5051" w:name="_Toc45886025"/>
      <w:bookmarkStart w:id="5052" w:name="_Toc53183102"/>
      <w:bookmarkStart w:id="5053" w:name="_Toc58915769"/>
      <w:bookmarkStart w:id="5054" w:name="_Toc66700916"/>
      <w:bookmarkStart w:id="5055" w:name="_Toc68697071"/>
      <w:bookmarkStart w:id="5056" w:name="_Toc74927993"/>
      <w:bookmarkStart w:id="5057" w:name="_Toc76115092"/>
      <w:bookmarkStart w:id="5058" w:name="_Toc76544499"/>
      <w:bookmarkStart w:id="5059" w:name="_Toc82541316"/>
      <w:bookmarkStart w:id="5060" w:name="_Toc89951963"/>
      <w:bookmarkStart w:id="5061" w:name="_Toc98767059"/>
      <w:bookmarkStart w:id="5062" w:name="_Toc106203107"/>
      <w:bookmarkStart w:id="5063" w:name="_Toc115187406"/>
      <w:bookmarkStart w:id="5064" w:name="_Toc121993961"/>
      <w:bookmarkStart w:id="5065" w:name="_Toc124152969"/>
      <w:bookmarkStart w:id="5066" w:name="_Toc131538271"/>
      <w:bookmarkStart w:id="5067" w:name="_Toc137391391"/>
      <w:bookmarkStart w:id="5068" w:name="_Toc146962049"/>
      <w:bookmarkStart w:id="5069" w:name="_Toc187256414"/>
      <w:r w:rsidRPr="00931575">
        <w:rPr>
          <w:lang w:eastAsia="sv-SE"/>
        </w:rPr>
        <w:t>6.7.5.5.5</w:t>
      </w:r>
      <w:r w:rsidRPr="00931575">
        <w:rPr>
          <w:lang w:eastAsia="sv-SE"/>
        </w:rPr>
        <w:tab/>
        <w:t>Test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1F2ECAD8" w14:textId="77777777" w:rsidR="00C45907" w:rsidRPr="00931575" w:rsidRDefault="00C45907" w:rsidP="005624C7">
      <w:pPr>
        <w:pStyle w:val="H6"/>
      </w:pPr>
      <w:bookmarkStart w:id="5070" w:name="_Toc21102799"/>
      <w:bookmarkStart w:id="5071" w:name="_Toc29810648"/>
      <w:bookmarkStart w:id="5072" w:name="_Toc36636000"/>
      <w:bookmarkStart w:id="5073" w:name="_Toc37272946"/>
      <w:bookmarkStart w:id="5074" w:name="_Toc45886026"/>
      <w:r w:rsidRPr="00931575">
        <w:t>6.7.5.5.5.1</w:t>
      </w:r>
      <w:r w:rsidRPr="00931575">
        <w:tab/>
        <w:t xml:space="preserve">Test requirement for </w:t>
      </w:r>
      <w:r w:rsidRPr="00931575">
        <w:rPr>
          <w:i/>
        </w:rPr>
        <w:t>BS type 1-O</w:t>
      </w:r>
      <w:bookmarkEnd w:id="5070"/>
      <w:bookmarkEnd w:id="5071"/>
      <w:bookmarkEnd w:id="5072"/>
      <w:bookmarkEnd w:id="5073"/>
      <w:bookmarkEnd w:id="5074"/>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lastRenderedPageBreak/>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076C76" w:rsidRPr="00931575" w14:paraId="535E6E9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5DB04B58" w14:textId="7085AE7B" w:rsidR="00076C76" w:rsidRPr="00931575" w:rsidRDefault="00076C76" w:rsidP="00076C76">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4F47559F" w14:textId="538391EE" w:rsidR="00076C76" w:rsidRPr="00931575" w:rsidRDefault="00076C76" w:rsidP="00076C7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EAC88C1" w14:textId="79822B01"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3C0745B5" w14:textId="11B8B383"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7E09F250" w14:textId="75CB5CA9"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5EA1E4CA" w14:textId="15AEC8D1"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3D311CC" w14:textId="77777777" w:rsidR="00076C76" w:rsidRPr="00931575" w:rsidRDefault="00076C76" w:rsidP="00076C76">
            <w:pPr>
              <w:pStyle w:val="TAC"/>
            </w:pPr>
          </w:p>
        </w:tc>
      </w:tr>
      <w:tr w:rsidR="00076C76" w:rsidRPr="00931575" w14:paraId="206C8BE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0503B5D" w14:textId="6D5AB27F" w:rsidR="00076C76" w:rsidRPr="00931575" w:rsidRDefault="00076C76" w:rsidP="00076C76">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510252EC" w14:textId="4B7E914C" w:rsidR="00076C76" w:rsidRPr="00931575" w:rsidRDefault="00076C76" w:rsidP="00076C7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134168D" w14:textId="5198DE76"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265211DD" w14:textId="709B2424"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358421AE" w14:textId="0AC659AA"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90CD43F" w14:textId="766A877A"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C374C07" w14:textId="77777777" w:rsidR="00076C76" w:rsidRPr="00931575" w:rsidRDefault="00076C76" w:rsidP="00076C76">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lastRenderedPageBreak/>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075" w:name="_Toc21102800"/>
      <w:bookmarkStart w:id="5076" w:name="_Toc29810649"/>
      <w:bookmarkStart w:id="5077" w:name="_Toc36636001"/>
      <w:bookmarkStart w:id="5078" w:name="_Toc37272947"/>
      <w:bookmarkStart w:id="5079" w:name="_Toc45886027"/>
      <w:bookmarkStart w:id="5080" w:name="_Toc53183103"/>
      <w:bookmarkStart w:id="5081" w:name="_Toc58915770"/>
      <w:bookmarkStart w:id="5082" w:name="_Toc66700917"/>
      <w:bookmarkStart w:id="5083" w:name="_Toc68697072"/>
      <w:bookmarkStart w:id="5084" w:name="_Toc74927994"/>
      <w:bookmarkStart w:id="5085" w:name="_Toc76115093"/>
      <w:bookmarkStart w:id="5086" w:name="_Toc76544500"/>
      <w:bookmarkStart w:id="5087" w:name="_Toc82541317"/>
      <w:bookmarkStart w:id="5088" w:name="_Toc89951964"/>
      <w:bookmarkStart w:id="5089" w:name="_Toc98767060"/>
      <w:bookmarkStart w:id="5090" w:name="_Toc106203108"/>
      <w:bookmarkStart w:id="5091" w:name="_Toc115187407"/>
      <w:bookmarkStart w:id="5092" w:name="_Toc121993962"/>
      <w:bookmarkStart w:id="5093" w:name="_Toc124152970"/>
      <w:bookmarkStart w:id="5094" w:name="_Toc131538272"/>
      <w:bookmarkStart w:id="5095" w:name="_Toc137391392"/>
      <w:bookmarkStart w:id="5096" w:name="_Toc146962050"/>
      <w:bookmarkStart w:id="5097" w:name="_Toc187256415"/>
      <w:r w:rsidRPr="00931575">
        <w:t>6.8</w:t>
      </w:r>
      <w:r w:rsidRPr="00931575">
        <w:tab/>
        <w:t>OTA transmitter intermodulation</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D833E5A" w14:textId="77777777" w:rsidR="00C45907" w:rsidRPr="00931575" w:rsidRDefault="00C45907" w:rsidP="00C45907">
      <w:pPr>
        <w:pStyle w:val="Heading3"/>
      </w:pPr>
      <w:bookmarkStart w:id="5098" w:name="_Toc21102801"/>
      <w:bookmarkStart w:id="5099" w:name="_Toc29810650"/>
      <w:bookmarkStart w:id="5100" w:name="_Toc36636002"/>
      <w:bookmarkStart w:id="5101" w:name="_Toc37272948"/>
      <w:bookmarkStart w:id="5102" w:name="_Toc45886028"/>
      <w:bookmarkStart w:id="5103" w:name="_Toc53183104"/>
      <w:bookmarkStart w:id="5104" w:name="_Toc58915771"/>
      <w:bookmarkStart w:id="5105" w:name="_Toc66700918"/>
      <w:bookmarkStart w:id="5106" w:name="_Toc68697073"/>
      <w:bookmarkStart w:id="5107" w:name="_Toc74927995"/>
      <w:bookmarkStart w:id="5108" w:name="_Toc76115094"/>
      <w:bookmarkStart w:id="5109" w:name="_Toc76544501"/>
      <w:bookmarkStart w:id="5110" w:name="_Toc82541318"/>
      <w:bookmarkStart w:id="5111" w:name="_Toc89951965"/>
      <w:bookmarkStart w:id="5112" w:name="_Toc98767061"/>
      <w:bookmarkStart w:id="5113" w:name="_Toc106203109"/>
      <w:bookmarkStart w:id="5114" w:name="_Toc115187408"/>
      <w:bookmarkStart w:id="5115" w:name="_Toc121993963"/>
      <w:bookmarkStart w:id="5116" w:name="_Toc124152971"/>
      <w:bookmarkStart w:id="5117" w:name="_Toc131538273"/>
      <w:bookmarkStart w:id="5118" w:name="_Toc137391393"/>
      <w:bookmarkStart w:id="5119" w:name="_Toc146962051"/>
      <w:bookmarkStart w:id="5120" w:name="_Toc187256416"/>
      <w:r w:rsidRPr="00931575">
        <w:t>6.</w:t>
      </w:r>
      <w:r w:rsidRPr="00931575">
        <w:rPr>
          <w:lang w:val="en-US"/>
        </w:rPr>
        <w:t>8</w:t>
      </w:r>
      <w:r w:rsidRPr="00931575">
        <w:t>.1</w:t>
      </w:r>
      <w:r w:rsidRPr="00931575">
        <w:tab/>
        <w:t>Definition and applicability</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121" w:name="_Toc21102802"/>
      <w:bookmarkStart w:id="5122" w:name="_Toc29810651"/>
      <w:bookmarkStart w:id="5123" w:name="_Toc36636003"/>
      <w:bookmarkStart w:id="5124" w:name="_Toc37272949"/>
      <w:bookmarkStart w:id="5125" w:name="_Toc45886029"/>
      <w:bookmarkStart w:id="5126" w:name="_Toc53183105"/>
      <w:bookmarkStart w:id="5127" w:name="_Toc58915772"/>
      <w:bookmarkStart w:id="5128" w:name="_Toc66700919"/>
      <w:bookmarkStart w:id="5129" w:name="_Toc68697074"/>
      <w:bookmarkStart w:id="5130" w:name="_Toc74927996"/>
      <w:bookmarkStart w:id="5131" w:name="_Toc76115095"/>
      <w:bookmarkStart w:id="5132" w:name="_Toc76544502"/>
      <w:bookmarkStart w:id="5133" w:name="_Toc82541319"/>
      <w:bookmarkStart w:id="5134" w:name="_Toc89951966"/>
      <w:bookmarkStart w:id="5135" w:name="_Toc98767062"/>
      <w:bookmarkStart w:id="5136" w:name="_Toc106203110"/>
      <w:bookmarkStart w:id="5137" w:name="_Toc115187409"/>
      <w:bookmarkStart w:id="5138" w:name="_Toc121993964"/>
      <w:bookmarkStart w:id="5139" w:name="_Toc124152972"/>
      <w:bookmarkStart w:id="5140" w:name="_Toc131538274"/>
      <w:bookmarkStart w:id="5141" w:name="_Toc137391394"/>
      <w:bookmarkStart w:id="5142" w:name="_Toc146962052"/>
      <w:bookmarkStart w:id="5143" w:name="_Toc187256417"/>
      <w:r w:rsidRPr="00931575">
        <w:t>6.8.2</w:t>
      </w:r>
      <w:r w:rsidRPr="00931575">
        <w:tab/>
        <w:t>Minimum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144" w:name="_Toc21102803"/>
      <w:bookmarkStart w:id="5145" w:name="_Toc29810652"/>
      <w:bookmarkStart w:id="5146" w:name="_Toc36636004"/>
      <w:bookmarkStart w:id="5147" w:name="_Toc37272950"/>
      <w:bookmarkStart w:id="5148" w:name="_Toc45886030"/>
      <w:bookmarkStart w:id="5149" w:name="_Toc53183106"/>
      <w:bookmarkStart w:id="5150" w:name="_Toc58915773"/>
      <w:bookmarkStart w:id="5151" w:name="_Toc66700920"/>
      <w:bookmarkStart w:id="5152" w:name="_Toc68697075"/>
      <w:bookmarkStart w:id="5153" w:name="_Toc74927997"/>
      <w:bookmarkStart w:id="5154" w:name="_Toc76115096"/>
      <w:bookmarkStart w:id="5155" w:name="_Toc76544503"/>
      <w:bookmarkStart w:id="5156" w:name="_Toc82541320"/>
      <w:bookmarkStart w:id="5157" w:name="_Toc89951967"/>
      <w:bookmarkStart w:id="5158" w:name="_Toc98767063"/>
      <w:bookmarkStart w:id="5159" w:name="_Toc106203111"/>
      <w:bookmarkStart w:id="5160" w:name="_Toc115187410"/>
      <w:bookmarkStart w:id="5161" w:name="_Toc121993965"/>
      <w:bookmarkStart w:id="5162" w:name="_Toc124152973"/>
      <w:bookmarkStart w:id="5163" w:name="_Toc131538275"/>
      <w:bookmarkStart w:id="5164" w:name="_Toc137391395"/>
      <w:bookmarkStart w:id="5165" w:name="_Toc146962053"/>
      <w:bookmarkStart w:id="5166" w:name="_Toc187256418"/>
      <w:r w:rsidRPr="00931575">
        <w:t>6.8.3</w:t>
      </w:r>
      <w:r w:rsidRPr="00931575">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167" w:name="_Toc21102804"/>
      <w:bookmarkStart w:id="5168" w:name="_Toc29810653"/>
      <w:bookmarkStart w:id="5169" w:name="_Toc36636005"/>
      <w:bookmarkStart w:id="5170" w:name="_Toc37272951"/>
      <w:bookmarkStart w:id="5171" w:name="_Toc45886031"/>
      <w:bookmarkStart w:id="5172" w:name="_Toc53183107"/>
      <w:bookmarkStart w:id="5173" w:name="_Toc58915774"/>
      <w:bookmarkStart w:id="5174" w:name="_Toc66700921"/>
      <w:bookmarkStart w:id="5175" w:name="_Toc68697076"/>
      <w:bookmarkStart w:id="5176" w:name="_Toc74927998"/>
      <w:bookmarkStart w:id="5177" w:name="_Toc76115097"/>
      <w:bookmarkStart w:id="5178" w:name="_Toc76544504"/>
      <w:bookmarkStart w:id="5179" w:name="_Toc82541321"/>
      <w:bookmarkStart w:id="5180" w:name="_Toc89951968"/>
      <w:bookmarkStart w:id="5181" w:name="_Toc98767064"/>
      <w:bookmarkStart w:id="5182" w:name="_Toc106203112"/>
      <w:bookmarkStart w:id="5183" w:name="_Toc115187411"/>
      <w:bookmarkStart w:id="5184" w:name="_Toc121993966"/>
      <w:bookmarkStart w:id="5185" w:name="_Toc124152974"/>
      <w:bookmarkStart w:id="5186" w:name="_Toc131538276"/>
      <w:bookmarkStart w:id="5187" w:name="_Toc137391396"/>
      <w:bookmarkStart w:id="5188" w:name="_Toc146962054"/>
      <w:bookmarkStart w:id="5189" w:name="_Toc187256419"/>
      <w:r w:rsidRPr="00931575">
        <w:t>6.8.4</w:t>
      </w:r>
      <w:r w:rsidRPr="00931575">
        <w:tab/>
        <w:t>Method of test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93869A7" w14:textId="77777777" w:rsidR="00C45907" w:rsidRPr="00931575" w:rsidRDefault="00C45907" w:rsidP="00C45907">
      <w:pPr>
        <w:pStyle w:val="Heading4"/>
      </w:pPr>
      <w:bookmarkStart w:id="5190" w:name="_Toc21102805"/>
      <w:bookmarkStart w:id="5191" w:name="_Toc29810654"/>
      <w:bookmarkStart w:id="5192" w:name="_Toc36636006"/>
      <w:bookmarkStart w:id="5193" w:name="_Toc37272952"/>
      <w:bookmarkStart w:id="5194" w:name="_Toc45886032"/>
      <w:bookmarkStart w:id="5195" w:name="_Toc53183108"/>
      <w:bookmarkStart w:id="5196" w:name="_Toc58915775"/>
      <w:bookmarkStart w:id="5197" w:name="_Toc66700922"/>
      <w:bookmarkStart w:id="5198" w:name="_Toc68697077"/>
      <w:bookmarkStart w:id="5199" w:name="_Toc74927999"/>
      <w:bookmarkStart w:id="5200" w:name="_Toc76115098"/>
      <w:bookmarkStart w:id="5201" w:name="_Toc76544505"/>
      <w:bookmarkStart w:id="5202" w:name="_Toc82541322"/>
      <w:bookmarkStart w:id="5203" w:name="_Toc89951969"/>
      <w:bookmarkStart w:id="5204" w:name="_Toc98767065"/>
      <w:bookmarkStart w:id="5205" w:name="_Toc106203113"/>
      <w:bookmarkStart w:id="5206" w:name="_Toc115187412"/>
      <w:bookmarkStart w:id="5207" w:name="_Toc121993967"/>
      <w:bookmarkStart w:id="5208" w:name="_Toc124152975"/>
      <w:bookmarkStart w:id="5209" w:name="_Toc131538277"/>
      <w:bookmarkStart w:id="5210" w:name="_Toc137391397"/>
      <w:bookmarkStart w:id="5211" w:name="_Toc146962055"/>
      <w:bookmarkStart w:id="5212" w:name="_Toc187256420"/>
      <w:r w:rsidRPr="00931575">
        <w:t>6.8.4.1</w:t>
      </w:r>
      <w:r w:rsidRPr="00931575">
        <w:tab/>
        <w:t>Initial conditions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lastRenderedPageBreak/>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213" w:name="_Toc21102806"/>
      <w:bookmarkStart w:id="5214" w:name="_Toc29810655"/>
      <w:bookmarkStart w:id="5215" w:name="_Toc36636007"/>
      <w:bookmarkStart w:id="5216" w:name="_Toc37272953"/>
      <w:bookmarkStart w:id="5217" w:name="_Toc45886033"/>
      <w:bookmarkStart w:id="5218" w:name="_Toc53183109"/>
      <w:bookmarkStart w:id="5219" w:name="_Toc58915776"/>
      <w:bookmarkStart w:id="5220" w:name="_Toc66700923"/>
      <w:bookmarkStart w:id="5221" w:name="_Toc68697078"/>
      <w:bookmarkStart w:id="5222" w:name="_Toc74928000"/>
      <w:bookmarkStart w:id="5223" w:name="_Toc76115099"/>
      <w:bookmarkStart w:id="5224" w:name="_Toc76544506"/>
      <w:bookmarkStart w:id="5225" w:name="_Toc82541323"/>
      <w:bookmarkStart w:id="5226" w:name="_Toc89951970"/>
      <w:bookmarkStart w:id="5227" w:name="_Toc98767066"/>
      <w:bookmarkStart w:id="5228" w:name="_Toc106203114"/>
      <w:bookmarkStart w:id="5229" w:name="_Toc115187413"/>
      <w:bookmarkStart w:id="5230" w:name="_Toc121993968"/>
      <w:bookmarkStart w:id="5231" w:name="_Toc124152976"/>
      <w:bookmarkStart w:id="5232" w:name="_Toc131538278"/>
      <w:bookmarkStart w:id="5233" w:name="_Toc137391398"/>
      <w:bookmarkStart w:id="5234" w:name="_Toc146962056"/>
      <w:bookmarkStart w:id="5235" w:name="_Toc187256421"/>
      <w:r w:rsidRPr="00931575">
        <w:t>6.8.4.2</w:t>
      </w:r>
      <w:r w:rsidRPr="00931575">
        <w:tab/>
        <w:t>Procedure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pPr>
      <w:r>
        <w:t>8)</w:t>
      </w:r>
      <w:r>
        <w:tab/>
        <w:t>The measurement device (signal analyzer) characteristics shall be:</w:t>
      </w:r>
    </w:p>
    <w:p w14:paraId="085E2F62" w14:textId="77777777" w:rsidR="00467F20" w:rsidRDefault="00467F20" w:rsidP="00782299">
      <w:pPr>
        <w:pStyle w:val="B20"/>
      </w:pPr>
      <w:r>
        <w:rPr>
          <w:lang w:val="en-US"/>
        </w:rPr>
        <w:t>-</w:t>
      </w:r>
      <w:r>
        <w:tab/>
        <w:t>Detection mode: True RMS.</w:t>
      </w:r>
    </w:p>
    <w:p w14:paraId="204C8404"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lastRenderedPageBreak/>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236" w:name="_Toc21102807"/>
      <w:bookmarkStart w:id="5237" w:name="_Toc29810656"/>
      <w:bookmarkStart w:id="5238" w:name="_Toc36636008"/>
      <w:bookmarkStart w:id="5239" w:name="_Toc37272954"/>
      <w:bookmarkStart w:id="5240" w:name="_Toc45886034"/>
      <w:bookmarkStart w:id="5241" w:name="_Toc53183110"/>
      <w:bookmarkStart w:id="5242" w:name="_Toc58915777"/>
      <w:bookmarkStart w:id="5243" w:name="_Toc66700924"/>
      <w:bookmarkStart w:id="5244" w:name="_Toc68697079"/>
      <w:bookmarkStart w:id="5245" w:name="_Toc74928001"/>
      <w:bookmarkStart w:id="5246" w:name="_Toc76115100"/>
      <w:bookmarkStart w:id="5247" w:name="_Toc76544507"/>
      <w:bookmarkStart w:id="5248" w:name="_Toc82541324"/>
      <w:bookmarkStart w:id="5249" w:name="_Toc89951971"/>
      <w:bookmarkStart w:id="5250" w:name="_Toc98767067"/>
      <w:bookmarkStart w:id="5251" w:name="_Toc106203115"/>
      <w:bookmarkStart w:id="5252" w:name="_Toc115187414"/>
      <w:bookmarkStart w:id="5253" w:name="_Toc121993969"/>
      <w:bookmarkStart w:id="5254" w:name="_Toc124152977"/>
      <w:bookmarkStart w:id="5255" w:name="_Toc131538279"/>
      <w:bookmarkStart w:id="5256" w:name="_Toc137391399"/>
      <w:bookmarkStart w:id="5257" w:name="_Toc146962057"/>
      <w:bookmarkStart w:id="5258" w:name="_Toc187256422"/>
      <w:r w:rsidRPr="00931575">
        <w:t>6.8.5</w:t>
      </w:r>
      <w:r w:rsidRPr="00931575">
        <w:tab/>
        <w:t>Test requirement</w:t>
      </w:r>
      <w:r w:rsidRPr="00931575">
        <w:rPr>
          <w:lang w:val="en-US"/>
        </w:rPr>
        <w:t>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32C4F7F" w14:textId="77777777" w:rsidR="00C45907" w:rsidRPr="00931575" w:rsidRDefault="00C45907" w:rsidP="00C45907">
      <w:pPr>
        <w:pStyle w:val="Heading4"/>
      </w:pPr>
      <w:bookmarkStart w:id="5259" w:name="_Toc21102808"/>
      <w:bookmarkStart w:id="5260" w:name="_Toc29810657"/>
      <w:bookmarkStart w:id="5261" w:name="_Toc36636009"/>
      <w:bookmarkStart w:id="5262" w:name="_Toc37272955"/>
      <w:bookmarkStart w:id="5263" w:name="_Toc45886035"/>
      <w:bookmarkStart w:id="5264" w:name="_Toc53183111"/>
      <w:bookmarkStart w:id="5265" w:name="_Toc58915778"/>
      <w:bookmarkStart w:id="5266" w:name="_Toc66700925"/>
      <w:bookmarkStart w:id="5267" w:name="_Toc68697080"/>
      <w:bookmarkStart w:id="5268" w:name="_Toc74928002"/>
      <w:bookmarkStart w:id="5269" w:name="_Toc76115101"/>
      <w:bookmarkStart w:id="5270" w:name="_Toc76544508"/>
      <w:bookmarkStart w:id="5271" w:name="_Toc82541325"/>
      <w:bookmarkStart w:id="5272" w:name="_Toc89951972"/>
      <w:bookmarkStart w:id="5273" w:name="_Toc98767068"/>
      <w:bookmarkStart w:id="5274" w:name="_Toc106203116"/>
      <w:bookmarkStart w:id="5275" w:name="_Toc115187415"/>
      <w:bookmarkStart w:id="5276" w:name="_Toc121993970"/>
      <w:bookmarkStart w:id="5277" w:name="_Toc124152978"/>
      <w:bookmarkStart w:id="5278" w:name="_Toc131538280"/>
      <w:bookmarkStart w:id="5279" w:name="_Toc137391400"/>
      <w:bookmarkStart w:id="5280" w:name="_Toc146962058"/>
      <w:bookmarkStart w:id="5281" w:name="_Toc187256423"/>
      <w:r w:rsidRPr="00931575">
        <w:t>6.8.5.1</w:t>
      </w:r>
      <w:r w:rsidRPr="00931575">
        <w:tab/>
        <w:t>Requirement for BS type 1-O</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97869119"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5282" w:name="_Toc21102809"/>
      <w:bookmarkStart w:id="5283" w:name="_Toc29810658"/>
      <w:bookmarkStart w:id="5284" w:name="_Toc36636010"/>
      <w:bookmarkStart w:id="5285" w:name="_Toc37272956"/>
      <w:bookmarkStart w:id="5286" w:name="_Toc45886036"/>
      <w:bookmarkStart w:id="5287" w:name="_Toc53183112"/>
      <w:bookmarkStart w:id="5288" w:name="_Toc58915779"/>
      <w:bookmarkStart w:id="5289" w:name="_Toc66700926"/>
      <w:bookmarkStart w:id="5290" w:name="_Toc68697081"/>
      <w:bookmarkStart w:id="5291" w:name="_Toc74928003"/>
      <w:bookmarkStart w:id="5292" w:name="_Toc76115102"/>
      <w:bookmarkStart w:id="5293" w:name="_Toc76544509"/>
      <w:bookmarkStart w:id="5294" w:name="_Toc82541326"/>
      <w:bookmarkStart w:id="5295" w:name="_Toc89951973"/>
      <w:bookmarkStart w:id="5296" w:name="_Toc98767069"/>
      <w:bookmarkStart w:id="5297" w:name="_Toc106203117"/>
      <w:bookmarkStart w:id="5298" w:name="_Toc115187416"/>
      <w:bookmarkStart w:id="5299" w:name="_Toc121993971"/>
      <w:bookmarkStart w:id="5300" w:name="_Toc124152979"/>
      <w:bookmarkStart w:id="5301" w:name="_Toc131538281"/>
      <w:bookmarkStart w:id="5302" w:name="_Toc137391401"/>
      <w:bookmarkStart w:id="5303" w:name="_Toc146962059"/>
      <w:bookmarkStart w:id="5304" w:name="_Toc187256424"/>
      <w:r w:rsidRPr="00931575">
        <w:lastRenderedPageBreak/>
        <w:t>7</w:t>
      </w:r>
      <w:r w:rsidRPr="00931575">
        <w:tab/>
        <w:t>Radiated receiver characteristics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799A314" w14:textId="77777777" w:rsidR="00C45907" w:rsidRPr="00931575" w:rsidRDefault="00C45907" w:rsidP="00C45907">
      <w:pPr>
        <w:pStyle w:val="Heading2"/>
      </w:pPr>
      <w:bookmarkStart w:id="5305" w:name="_Toc21102810"/>
      <w:bookmarkStart w:id="5306" w:name="_Toc29810659"/>
      <w:bookmarkStart w:id="5307" w:name="_Toc36636011"/>
      <w:bookmarkStart w:id="5308" w:name="_Toc37272957"/>
      <w:bookmarkStart w:id="5309" w:name="_Toc45886037"/>
      <w:bookmarkStart w:id="5310" w:name="_Toc53183113"/>
      <w:bookmarkStart w:id="5311" w:name="_Toc58915780"/>
      <w:bookmarkStart w:id="5312" w:name="_Toc66700927"/>
      <w:bookmarkStart w:id="5313" w:name="_Toc68697082"/>
      <w:bookmarkStart w:id="5314" w:name="_Toc74928004"/>
      <w:bookmarkStart w:id="5315" w:name="_Toc76115103"/>
      <w:bookmarkStart w:id="5316" w:name="_Toc76544510"/>
      <w:bookmarkStart w:id="5317" w:name="_Toc82541327"/>
      <w:bookmarkStart w:id="5318" w:name="_Toc89951974"/>
      <w:bookmarkStart w:id="5319" w:name="_Toc98767070"/>
      <w:bookmarkStart w:id="5320" w:name="_Toc106203118"/>
      <w:bookmarkStart w:id="5321" w:name="_Toc115187417"/>
      <w:bookmarkStart w:id="5322" w:name="_Toc121993972"/>
      <w:bookmarkStart w:id="5323" w:name="_Toc124152980"/>
      <w:bookmarkStart w:id="5324" w:name="_Toc131538282"/>
      <w:bookmarkStart w:id="5325" w:name="_Toc137391402"/>
      <w:bookmarkStart w:id="5326" w:name="_Toc146962060"/>
      <w:bookmarkStart w:id="5327" w:name="_Toc187256425"/>
      <w:r w:rsidRPr="00931575">
        <w:t>7.1</w:t>
      </w:r>
      <w:r w:rsidRPr="00931575">
        <w:tab/>
        <w:t>General</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5328" w:name="_Toc21102811"/>
      <w:bookmarkStart w:id="5329" w:name="_Toc29810660"/>
      <w:bookmarkStart w:id="5330" w:name="_Toc36636012"/>
      <w:bookmarkStart w:id="5331" w:name="_Toc37272958"/>
      <w:bookmarkStart w:id="5332" w:name="_Toc45886038"/>
      <w:bookmarkStart w:id="5333" w:name="_Toc53183114"/>
      <w:bookmarkStart w:id="5334" w:name="_Toc58915781"/>
      <w:bookmarkStart w:id="5335" w:name="_Toc66700928"/>
      <w:bookmarkStart w:id="5336" w:name="_Toc68697083"/>
      <w:bookmarkStart w:id="5337" w:name="_Toc74928005"/>
      <w:bookmarkStart w:id="5338" w:name="_Toc76115104"/>
      <w:bookmarkStart w:id="5339" w:name="_Toc76544511"/>
      <w:bookmarkStart w:id="5340" w:name="_Toc82541328"/>
      <w:bookmarkStart w:id="5341" w:name="_Toc89951975"/>
      <w:bookmarkStart w:id="5342" w:name="_Toc98767071"/>
      <w:bookmarkStart w:id="5343" w:name="_Toc106203119"/>
      <w:bookmarkStart w:id="5344" w:name="_Toc115187418"/>
      <w:bookmarkStart w:id="5345" w:name="_Toc121993973"/>
      <w:bookmarkStart w:id="5346" w:name="_Toc124152981"/>
      <w:bookmarkStart w:id="5347" w:name="_Toc131538283"/>
      <w:bookmarkStart w:id="5348" w:name="_Toc137391403"/>
      <w:bookmarkStart w:id="5349" w:name="_Toc146962061"/>
      <w:bookmarkStart w:id="5350" w:name="_Toc187256426"/>
      <w:r w:rsidRPr="00931575">
        <w:lastRenderedPageBreak/>
        <w:t>7.2</w:t>
      </w:r>
      <w:r w:rsidRPr="00931575">
        <w:tab/>
        <w:t>OTA sensitivity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D13F15E" w14:textId="77777777" w:rsidR="00C45907" w:rsidRPr="00931575" w:rsidRDefault="00C45907" w:rsidP="00C45907">
      <w:pPr>
        <w:pStyle w:val="Heading3"/>
      </w:pPr>
      <w:bookmarkStart w:id="5351" w:name="_Toc21102812"/>
      <w:bookmarkStart w:id="5352" w:name="_Toc29810661"/>
      <w:bookmarkStart w:id="5353" w:name="_Toc36636013"/>
      <w:bookmarkStart w:id="5354" w:name="_Toc37272959"/>
      <w:bookmarkStart w:id="5355" w:name="_Toc45886039"/>
      <w:bookmarkStart w:id="5356" w:name="_Toc53183115"/>
      <w:bookmarkStart w:id="5357" w:name="_Toc58915782"/>
      <w:bookmarkStart w:id="5358" w:name="_Toc66700929"/>
      <w:bookmarkStart w:id="5359" w:name="_Toc68697084"/>
      <w:bookmarkStart w:id="5360" w:name="_Toc74928006"/>
      <w:bookmarkStart w:id="5361" w:name="_Toc76115105"/>
      <w:bookmarkStart w:id="5362" w:name="_Toc76544512"/>
      <w:bookmarkStart w:id="5363" w:name="_Toc82541329"/>
      <w:bookmarkStart w:id="5364" w:name="_Toc89951976"/>
      <w:bookmarkStart w:id="5365" w:name="_Toc98767072"/>
      <w:bookmarkStart w:id="5366" w:name="_Toc106203120"/>
      <w:bookmarkStart w:id="5367" w:name="_Toc115187419"/>
      <w:bookmarkStart w:id="5368" w:name="_Toc121993974"/>
      <w:bookmarkStart w:id="5369" w:name="_Toc124152982"/>
      <w:bookmarkStart w:id="5370" w:name="_Toc131538284"/>
      <w:bookmarkStart w:id="5371" w:name="_Toc137391404"/>
      <w:bookmarkStart w:id="5372" w:name="_Toc146962062"/>
      <w:bookmarkStart w:id="5373" w:name="_Toc187256427"/>
      <w:r w:rsidRPr="00931575">
        <w:t>7.2.1</w:t>
      </w:r>
      <w:r w:rsidRPr="00931575">
        <w:tab/>
        <w:t>Definition and applicability</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374" w:name="_Toc21102813"/>
      <w:bookmarkStart w:id="5375" w:name="_Toc29810662"/>
      <w:bookmarkStart w:id="5376" w:name="_Toc36636014"/>
      <w:bookmarkStart w:id="5377" w:name="_Toc37272960"/>
      <w:bookmarkStart w:id="5378" w:name="_Toc45886040"/>
      <w:bookmarkStart w:id="5379" w:name="_Toc53183116"/>
      <w:bookmarkStart w:id="5380" w:name="_Toc58915783"/>
      <w:bookmarkStart w:id="5381" w:name="_Toc66700930"/>
      <w:bookmarkStart w:id="5382" w:name="_Toc68697085"/>
      <w:bookmarkStart w:id="5383" w:name="_Toc74928007"/>
      <w:bookmarkStart w:id="5384" w:name="_Toc76115106"/>
      <w:bookmarkStart w:id="5385" w:name="_Toc76544513"/>
      <w:bookmarkStart w:id="5386" w:name="_Toc82541330"/>
      <w:bookmarkStart w:id="5387" w:name="_Toc89951977"/>
      <w:bookmarkStart w:id="5388" w:name="_Toc98767073"/>
      <w:bookmarkStart w:id="5389" w:name="_Toc106203121"/>
      <w:bookmarkStart w:id="5390" w:name="_Toc115187420"/>
      <w:bookmarkStart w:id="5391" w:name="_Toc121993975"/>
      <w:bookmarkStart w:id="5392" w:name="_Toc124152983"/>
      <w:bookmarkStart w:id="5393" w:name="_Toc131538285"/>
      <w:bookmarkStart w:id="5394" w:name="_Toc137391405"/>
      <w:bookmarkStart w:id="5395" w:name="_Toc146962063"/>
      <w:bookmarkStart w:id="5396" w:name="_Toc187256428"/>
      <w:r w:rsidRPr="00931575">
        <w:t>7.2.2</w:t>
      </w:r>
      <w:r w:rsidRPr="00931575">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397" w:name="_Toc21102814"/>
      <w:bookmarkStart w:id="5398" w:name="_Toc29810663"/>
      <w:bookmarkStart w:id="5399" w:name="_Toc36636015"/>
      <w:bookmarkStart w:id="5400" w:name="_Toc37272961"/>
      <w:bookmarkStart w:id="5401" w:name="_Toc45886041"/>
      <w:bookmarkStart w:id="5402" w:name="_Toc53183117"/>
      <w:bookmarkStart w:id="5403" w:name="_Toc58915784"/>
      <w:bookmarkStart w:id="5404" w:name="_Toc66700931"/>
      <w:bookmarkStart w:id="5405" w:name="_Toc68697086"/>
      <w:bookmarkStart w:id="5406" w:name="_Toc74928008"/>
      <w:bookmarkStart w:id="5407" w:name="_Toc76115107"/>
      <w:bookmarkStart w:id="5408" w:name="_Toc76544514"/>
      <w:bookmarkStart w:id="5409" w:name="_Toc82541331"/>
      <w:bookmarkStart w:id="5410" w:name="_Toc89951978"/>
      <w:bookmarkStart w:id="5411" w:name="_Toc98767074"/>
      <w:bookmarkStart w:id="5412" w:name="_Toc106203122"/>
      <w:bookmarkStart w:id="5413" w:name="_Toc115187421"/>
      <w:bookmarkStart w:id="5414" w:name="_Toc121993976"/>
      <w:bookmarkStart w:id="5415" w:name="_Toc124152984"/>
      <w:bookmarkStart w:id="5416" w:name="_Toc131538286"/>
      <w:bookmarkStart w:id="5417" w:name="_Toc137391406"/>
      <w:bookmarkStart w:id="5418" w:name="_Toc146962064"/>
      <w:bookmarkStart w:id="5419" w:name="_Toc187256429"/>
      <w:r w:rsidRPr="00931575">
        <w:t>7.2.3</w:t>
      </w:r>
      <w:r w:rsidRPr="00931575">
        <w:tab/>
        <w:t>Test Purpose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420" w:name="_Toc21102815"/>
      <w:bookmarkStart w:id="5421" w:name="_Toc29810664"/>
      <w:bookmarkStart w:id="5422" w:name="_Toc36636016"/>
      <w:bookmarkStart w:id="5423" w:name="_Toc37272962"/>
      <w:bookmarkStart w:id="5424" w:name="_Toc45886042"/>
      <w:bookmarkStart w:id="5425" w:name="_Toc53183118"/>
      <w:bookmarkStart w:id="5426" w:name="_Toc58915785"/>
      <w:bookmarkStart w:id="5427" w:name="_Toc66700932"/>
      <w:bookmarkStart w:id="5428" w:name="_Toc68697087"/>
      <w:bookmarkStart w:id="5429" w:name="_Toc74928009"/>
      <w:bookmarkStart w:id="5430" w:name="_Toc76115108"/>
      <w:bookmarkStart w:id="5431" w:name="_Toc76544515"/>
      <w:bookmarkStart w:id="5432" w:name="_Toc82541332"/>
      <w:bookmarkStart w:id="5433" w:name="_Toc89951979"/>
      <w:bookmarkStart w:id="5434" w:name="_Toc98767075"/>
      <w:bookmarkStart w:id="5435" w:name="_Toc106203123"/>
      <w:bookmarkStart w:id="5436" w:name="_Toc115187422"/>
      <w:bookmarkStart w:id="5437" w:name="_Toc121993977"/>
      <w:bookmarkStart w:id="5438" w:name="_Toc124152985"/>
      <w:bookmarkStart w:id="5439" w:name="_Toc131538287"/>
      <w:bookmarkStart w:id="5440" w:name="_Toc137391407"/>
      <w:bookmarkStart w:id="5441" w:name="_Toc146962065"/>
      <w:bookmarkStart w:id="5442" w:name="_Toc187256430"/>
      <w:r w:rsidRPr="00931575">
        <w:t>7.2.4</w:t>
      </w:r>
      <w:r w:rsidRPr="00931575">
        <w:tab/>
        <w:t>Method of test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812E7E4" w14:textId="77777777" w:rsidR="00C45907" w:rsidRPr="00931575" w:rsidRDefault="00C45907" w:rsidP="00C45907">
      <w:pPr>
        <w:pStyle w:val="Heading4"/>
      </w:pPr>
      <w:bookmarkStart w:id="5443" w:name="_Toc21102816"/>
      <w:bookmarkStart w:id="5444" w:name="_Toc29810665"/>
      <w:bookmarkStart w:id="5445" w:name="_Toc36636017"/>
      <w:bookmarkStart w:id="5446" w:name="_Toc37272963"/>
      <w:bookmarkStart w:id="5447" w:name="_Toc45886043"/>
      <w:bookmarkStart w:id="5448" w:name="_Toc53183119"/>
      <w:bookmarkStart w:id="5449" w:name="_Toc58915786"/>
      <w:bookmarkStart w:id="5450" w:name="_Toc66700933"/>
      <w:bookmarkStart w:id="5451" w:name="_Toc68697088"/>
      <w:bookmarkStart w:id="5452" w:name="_Toc74928010"/>
      <w:bookmarkStart w:id="5453" w:name="_Toc76115109"/>
      <w:bookmarkStart w:id="5454" w:name="_Toc76544516"/>
      <w:bookmarkStart w:id="5455" w:name="_Toc82541333"/>
      <w:bookmarkStart w:id="5456" w:name="_Toc89951980"/>
      <w:bookmarkStart w:id="5457" w:name="_Toc98767076"/>
      <w:bookmarkStart w:id="5458" w:name="_Toc106203124"/>
      <w:bookmarkStart w:id="5459" w:name="_Toc115187423"/>
      <w:bookmarkStart w:id="5460" w:name="_Toc121993978"/>
      <w:bookmarkStart w:id="5461" w:name="_Toc124152986"/>
      <w:bookmarkStart w:id="5462" w:name="_Toc131538288"/>
      <w:bookmarkStart w:id="5463" w:name="_Toc137391408"/>
      <w:bookmarkStart w:id="5464" w:name="_Toc146962066"/>
      <w:bookmarkStart w:id="5465" w:name="_Toc187256431"/>
      <w:r w:rsidRPr="00931575">
        <w:t>7.2.4.1</w:t>
      </w:r>
      <w:r w:rsidRPr="00931575">
        <w:tab/>
        <w:t>Initial conditions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466" w:name="_Toc21102817"/>
      <w:bookmarkStart w:id="5467" w:name="_Toc29810666"/>
      <w:bookmarkStart w:id="5468" w:name="_Toc36636018"/>
      <w:bookmarkStart w:id="5469" w:name="_Toc37272964"/>
      <w:bookmarkStart w:id="5470" w:name="_Toc45886044"/>
      <w:bookmarkStart w:id="5471" w:name="_Toc53183120"/>
      <w:bookmarkStart w:id="5472" w:name="_Toc58915787"/>
      <w:bookmarkStart w:id="5473" w:name="_Toc66700934"/>
      <w:bookmarkStart w:id="5474" w:name="_Toc68697089"/>
      <w:bookmarkStart w:id="5475" w:name="_Toc74928011"/>
      <w:bookmarkStart w:id="5476" w:name="_Toc76115110"/>
      <w:bookmarkStart w:id="5477" w:name="_Toc76544517"/>
      <w:bookmarkStart w:id="5478" w:name="_Toc82541334"/>
      <w:bookmarkStart w:id="5479" w:name="_Toc89951981"/>
      <w:bookmarkStart w:id="5480" w:name="_Toc98767077"/>
      <w:bookmarkStart w:id="5481" w:name="_Toc106203125"/>
      <w:bookmarkStart w:id="5482" w:name="_Toc115187424"/>
      <w:bookmarkStart w:id="5483" w:name="_Toc121993979"/>
      <w:bookmarkStart w:id="5484" w:name="_Toc124152987"/>
      <w:bookmarkStart w:id="5485" w:name="_Toc131538289"/>
      <w:bookmarkStart w:id="5486" w:name="_Toc137391409"/>
      <w:bookmarkStart w:id="5487" w:name="_Toc146962067"/>
      <w:bookmarkStart w:id="5488" w:name="_Toc187256432"/>
      <w:r w:rsidRPr="00931575">
        <w:t>7.2.4.2</w:t>
      </w:r>
      <w:r w:rsidRPr="00931575">
        <w:tab/>
        <w:t>Procedure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489" w:name="_Toc21102818"/>
      <w:bookmarkStart w:id="5490" w:name="_Toc29810667"/>
      <w:bookmarkStart w:id="5491" w:name="_Toc36636019"/>
      <w:bookmarkStart w:id="5492" w:name="_Toc37272965"/>
      <w:bookmarkStart w:id="5493" w:name="_Toc45886045"/>
      <w:bookmarkStart w:id="5494" w:name="_Toc53183121"/>
      <w:bookmarkStart w:id="5495" w:name="_Toc58915788"/>
      <w:bookmarkStart w:id="5496" w:name="_Toc66700935"/>
      <w:bookmarkStart w:id="5497" w:name="_Toc68697090"/>
      <w:bookmarkStart w:id="5498" w:name="_Toc74928012"/>
      <w:bookmarkStart w:id="5499" w:name="_Toc76115111"/>
      <w:bookmarkStart w:id="5500" w:name="_Toc76544518"/>
      <w:bookmarkStart w:id="5501" w:name="_Toc82541335"/>
      <w:bookmarkStart w:id="5502" w:name="_Toc89951982"/>
      <w:bookmarkStart w:id="5503" w:name="_Toc98767078"/>
      <w:bookmarkStart w:id="5504" w:name="_Toc106203126"/>
      <w:bookmarkStart w:id="5505" w:name="_Toc115187425"/>
      <w:bookmarkStart w:id="5506" w:name="_Toc121993980"/>
      <w:bookmarkStart w:id="5507" w:name="_Toc124152988"/>
      <w:bookmarkStart w:id="5508" w:name="_Toc131538290"/>
      <w:bookmarkStart w:id="5509" w:name="_Toc137391410"/>
      <w:bookmarkStart w:id="5510" w:name="_Toc146962068"/>
      <w:bookmarkStart w:id="5511" w:name="_Toc187256433"/>
      <w:r w:rsidRPr="00931575">
        <w:t>7.2.5</w:t>
      </w:r>
      <w:r w:rsidRPr="00931575">
        <w:tab/>
        <w:t>Test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83E3873" w14:textId="77777777" w:rsidR="00C45907" w:rsidRPr="00931575" w:rsidRDefault="00C45907" w:rsidP="00C45907">
      <w:pPr>
        <w:pStyle w:val="Heading4"/>
      </w:pPr>
      <w:bookmarkStart w:id="5512" w:name="_Toc21102819"/>
      <w:bookmarkStart w:id="5513" w:name="_Toc29810668"/>
      <w:bookmarkStart w:id="5514" w:name="_Toc36636020"/>
      <w:bookmarkStart w:id="5515" w:name="_Toc37272966"/>
      <w:bookmarkStart w:id="5516" w:name="_Toc45886046"/>
      <w:bookmarkStart w:id="5517" w:name="_Toc53183122"/>
      <w:bookmarkStart w:id="5518" w:name="_Toc58915789"/>
      <w:bookmarkStart w:id="5519" w:name="_Toc66700936"/>
      <w:bookmarkStart w:id="5520" w:name="_Toc68697091"/>
      <w:bookmarkStart w:id="5521" w:name="_Toc74928013"/>
      <w:bookmarkStart w:id="5522" w:name="_Toc76115112"/>
      <w:bookmarkStart w:id="5523" w:name="_Toc76544519"/>
      <w:bookmarkStart w:id="5524" w:name="_Toc82541336"/>
      <w:bookmarkStart w:id="5525" w:name="_Toc89951983"/>
      <w:bookmarkStart w:id="5526" w:name="_Toc98767079"/>
      <w:bookmarkStart w:id="5527" w:name="_Toc106203127"/>
      <w:bookmarkStart w:id="5528" w:name="_Toc115187426"/>
      <w:bookmarkStart w:id="5529" w:name="_Toc121993981"/>
      <w:bookmarkStart w:id="5530" w:name="_Toc124152989"/>
      <w:bookmarkStart w:id="5531" w:name="_Toc131538291"/>
      <w:bookmarkStart w:id="5532" w:name="_Toc137391411"/>
      <w:bookmarkStart w:id="5533" w:name="_Toc146962069"/>
      <w:bookmarkStart w:id="5534" w:name="_Toc187256434"/>
      <w:r w:rsidRPr="00931575">
        <w:t>7.2.5.1</w:t>
      </w:r>
      <w:r w:rsidRPr="00931575">
        <w:tab/>
        <w:t>General</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535" w:name="_Toc21102820"/>
      <w:bookmarkStart w:id="5536" w:name="_Toc29810669"/>
      <w:bookmarkStart w:id="5537" w:name="_Toc36636021"/>
      <w:bookmarkStart w:id="5538" w:name="_Toc37272967"/>
      <w:bookmarkStart w:id="5539" w:name="_Toc45886047"/>
      <w:bookmarkStart w:id="5540" w:name="_Toc53183123"/>
      <w:bookmarkStart w:id="5541" w:name="_Toc58915790"/>
      <w:bookmarkStart w:id="5542" w:name="_Toc66700937"/>
      <w:bookmarkStart w:id="5543" w:name="_Toc68697092"/>
      <w:bookmarkStart w:id="5544" w:name="_Toc74928014"/>
      <w:bookmarkStart w:id="5545" w:name="_Toc76115113"/>
      <w:bookmarkStart w:id="5546" w:name="_Toc76544520"/>
      <w:bookmarkStart w:id="5547" w:name="_Toc82541337"/>
      <w:bookmarkStart w:id="5548" w:name="_Toc89951984"/>
      <w:bookmarkStart w:id="5549" w:name="_Toc98767080"/>
      <w:bookmarkStart w:id="5550" w:name="_Toc106203128"/>
      <w:bookmarkStart w:id="5551" w:name="_Toc115187427"/>
      <w:bookmarkStart w:id="5552" w:name="_Toc121993982"/>
      <w:bookmarkStart w:id="5553" w:name="_Toc124152990"/>
      <w:bookmarkStart w:id="5554" w:name="_Toc131538292"/>
      <w:bookmarkStart w:id="5555" w:name="_Toc137391412"/>
      <w:bookmarkStart w:id="5556" w:name="_Toc146962070"/>
      <w:bookmarkStart w:id="5557" w:name="_Toc187256435"/>
      <w:r w:rsidRPr="00931575">
        <w:t>7.2.5.2</w:t>
      </w:r>
      <w:r w:rsidRPr="00931575">
        <w:tab/>
        <w:t xml:space="preserve">Test requirements for </w:t>
      </w:r>
      <w:r w:rsidRPr="00931575">
        <w:rPr>
          <w:i/>
        </w:rPr>
        <w:t>BS type 1-H</w:t>
      </w:r>
      <w:r w:rsidRPr="00931575">
        <w:t xml:space="preserve"> and </w:t>
      </w:r>
      <w:r w:rsidRPr="00931575">
        <w:rPr>
          <w:i/>
        </w:rPr>
        <w:t>BS type 1-O</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t xml:space="preserve">Table 7.2.5-2: </w:t>
      </w:r>
      <w:r w:rsidR="0048187C" w:rsidRPr="00421FF5">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5558" w:name="_Toc21102821"/>
      <w:bookmarkStart w:id="5559" w:name="_Toc29810670"/>
      <w:bookmarkStart w:id="5560" w:name="_Toc36636022"/>
      <w:bookmarkStart w:id="5561" w:name="_Toc37272968"/>
      <w:bookmarkStart w:id="5562" w:name="_Toc45886048"/>
      <w:bookmarkStart w:id="5563" w:name="_Toc53183124"/>
      <w:bookmarkStart w:id="5564" w:name="_Toc58915791"/>
      <w:bookmarkStart w:id="5565" w:name="_Toc66700938"/>
      <w:bookmarkStart w:id="5566" w:name="_Toc68697093"/>
      <w:bookmarkStart w:id="5567" w:name="_Toc74928015"/>
      <w:bookmarkStart w:id="5568" w:name="_Toc76115114"/>
      <w:bookmarkStart w:id="5569" w:name="_Toc76544521"/>
      <w:bookmarkStart w:id="5570" w:name="_Toc82541338"/>
      <w:bookmarkStart w:id="5571" w:name="_Toc89951985"/>
      <w:bookmarkStart w:id="5572" w:name="_Toc98767081"/>
      <w:bookmarkStart w:id="5573" w:name="_Toc106203129"/>
      <w:bookmarkStart w:id="5574" w:name="_Toc115187428"/>
      <w:bookmarkStart w:id="5575" w:name="_Toc121993983"/>
      <w:bookmarkStart w:id="5576" w:name="_Toc124152991"/>
      <w:bookmarkStart w:id="5577" w:name="_Toc131538293"/>
      <w:bookmarkStart w:id="5578" w:name="_Toc137391413"/>
      <w:bookmarkStart w:id="5579" w:name="_Toc146962071"/>
      <w:bookmarkStart w:id="5580" w:name="_Toc187256436"/>
      <w:r w:rsidRPr="00931575">
        <w:t>7.2.5.3</w:t>
      </w:r>
      <w:r w:rsidRPr="00931575">
        <w:tab/>
        <w:t xml:space="preserve">Test requirements for </w:t>
      </w:r>
      <w:r w:rsidRPr="00931575">
        <w:rPr>
          <w:i/>
        </w:rPr>
        <w:t>BS type 2-O</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581" w:name="_Toc21102822"/>
      <w:bookmarkStart w:id="5582" w:name="_Toc29810671"/>
      <w:bookmarkStart w:id="5583" w:name="_Toc36636023"/>
      <w:bookmarkStart w:id="5584" w:name="_Toc37272969"/>
      <w:bookmarkStart w:id="5585" w:name="_Toc45886049"/>
      <w:bookmarkStart w:id="5586" w:name="_Toc53183125"/>
      <w:bookmarkStart w:id="5587" w:name="_Toc58915792"/>
      <w:bookmarkStart w:id="5588" w:name="_Toc66700939"/>
      <w:bookmarkStart w:id="5589" w:name="_Toc68697094"/>
      <w:bookmarkStart w:id="5590" w:name="_Toc74928016"/>
      <w:bookmarkStart w:id="5591" w:name="_Toc76115115"/>
      <w:bookmarkStart w:id="5592" w:name="_Toc76544522"/>
      <w:bookmarkStart w:id="5593" w:name="_Toc82541339"/>
      <w:bookmarkStart w:id="5594" w:name="_Toc89951986"/>
      <w:bookmarkStart w:id="5595" w:name="_Toc98767082"/>
      <w:bookmarkStart w:id="5596" w:name="_Toc106203130"/>
      <w:bookmarkStart w:id="5597" w:name="_Toc115187429"/>
      <w:bookmarkStart w:id="5598" w:name="_Toc121993984"/>
      <w:bookmarkStart w:id="5599" w:name="_Toc124152992"/>
      <w:bookmarkStart w:id="5600" w:name="_Toc131538294"/>
      <w:bookmarkStart w:id="5601" w:name="_Toc137391414"/>
      <w:bookmarkStart w:id="5602" w:name="_Toc146962072"/>
      <w:bookmarkStart w:id="5603" w:name="_Toc187256437"/>
      <w:r w:rsidRPr="00931575">
        <w:lastRenderedPageBreak/>
        <w:t>7.3</w:t>
      </w:r>
      <w:r w:rsidRPr="00931575">
        <w:tab/>
        <w:t>OTA reference sensitivity level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56FED3A" w14:textId="77777777" w:rsidR="00C45907" w:rsidRPr="00931575" w:rsidRDefault="00C45907" w:rsidP="00C45907">
      <w:pPr>
        <w:pStyle w:val="Heading3"/>
      </w:pPr>
      <w:bookmarkStart w:id="5604" w:name="_Toc21102823"/>
      <w:bookmarkStart w:id="5605" w:name="_Toc29810672"/>
      <w:bookmarkStart w:id="5606" w:name="_Toc36636024"/>
      <w:bookmarkStart w:id="5607" w:name="_Toc37272970"/>
      <w:bookmarkStart w:id="5608" w:name="_Toc45886050"/>
      <w:bookmarkStart w:id="5609" w:name="_Toc53183126"/>
      <w:bookmarkStart w:id="5610" w:name="_Toc58915793"/>
      <w:bookmarkStart w:id="5611" w:name="_Toc66700940"/>
      <w:bookmarkStart w:id="5612" w:name="_Toc68697095"/>
      <w:bookmarkStart w:id="5613" w:name="_Toc74928017"/>
      <w:bookmarkStart w:id="5614" w:name="_Toc76115116"/>
      <w:bookmarkStart w:id="5615" w:name="_Toc76544523"/>
      <w:bookmarkStart w:id="5616" w:name="_Toc82541340"/>
      <w:bookmarkStart w:id="5617" w:name="_Toc89951987"/>
      <w:bookmarkStart w:id="5618" w:name="_Toc98767083"/>
      <w:bookmarkStart w:id="5619" w:name="_Toc106203131"/>
      <w:bookmarkStart w:id="5620" w:name="_Toc115187430"/>
      <w:bookmarkStart w:id="5621" w:name="_Toc121993985"/>
      <w:bookmarkStart w:id="5622" w:name="_Toc124152993"/>
      <w:bookmarkStart w:id="5623" w:name="_Toc131538295"/>
      <w:bookmarkStart w:id="5624" w:name="_Toc137391415"/>
      <w:bookmarkStart w:id="5625" w:name="_Toc146962073"/>
      <w:bookmarkStart w:id="5626" w:name="_Toc187256438"/>
      <w:r w:rsidRPr="00931575">
        <w:t>7.3.1</w:t>
      </w:r>
      <w:r w:rsidRPr="00931575">
        <w:tab/>
        <w:t>Definition and applicability</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627" w:name="_Toc21102824"/>
      <w:bookmarkStart w:id="5628" w:name="_Toc29810673"/>
      <w:bookmarkStart w:id="5629" w:name="_Toc36636025"/>
      <w:bookmarkStart w:id="5630" w:name="_Toc37272971"/>
      <w:bookmarkStart w:id="5631" w:name="_Toc45886051"/>
      <w:bookmarkStart w:id="5632" w:name="_Toc53183127"/>
      <w:bookmarkStart w:id="5633" w:name="_Toc58915794"/>
      <w:bookmarkStart w:id="5634" w:name="_Toc66700941"/>
      <w:bookmarkStart w:id="5635" w:name="_Toc68697096"/>
      <w:bookmarkStart w:id="5636" w:name="_Toc74928018"/>
      <w:bookmarkStart w:id="5637" w:name="_Toc76115117"/>
      <w:bookmarkStart w:id="5638" w:name="_Toc76544524"/>
      <w:bookmarkStart w:id="5639" w:name="_Toc82541341"/>
      <w:bookmarkStart w:id="5640" w:name="_Toc89951988"/>
      <w:bookmarkStart w:id="5641" w:name="_Toc98767084"/>
      <w:bookmarkStart w:id="5642" w:name="_Toc106203132"/>
      <w:bookmarkStart w:id="5643" w:name="_Toc115187431"/>
      <w:bookmarkStart w:id="5644" w:name="_Toc121993986"/>
      <w:bookmarkStart w:id="5645" w:name="_Toc124152994"/>
      <w:bookmarkStart w:id="5646" w:name="_Toc131538296"/>
      <w:bookmarkStart w:id="5647" w:name="_Toc137391416"/>
      <w:bookmarkStart w:id="5648" w:name="_Toc146962074"/>
      <w:bookmarkStart w:id="5649" w:name="_Toc187256439"/>
      <w:r w:rsidRPr="00931575">
        <w:t>7.3.2</w:t>
      </w:r>
      <w:r w:rsidRPr="00931575">
        <w:tab/>
        <w:t>Minimum requirement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650" w:name="_Toc21102825"/>
      <w:bookmarkStart w:id="5651" w:name="_Toc29810674"/>
      <w:bookmarkStart w:id="5652" w:name="_Toc36636026"/>
      <w:bookmarkStart w:id="5653" w:name="_Toc37272972"/>
      <w:bookmarkStart w:id="5654" w:name="_Toc45886052"/>
      <w:bookmarkStart w:id="5655" w:name="_Toc53183128"/>
      <w:bookmarkStart w:id="5656" w:name="_Toc58915795"/>
      <w:bookmarkStart w:id="5657" w:name="_Toc66700942"/>
      <w:bookmarkStart w:id="5658" w:name="_Toc68697097"/>
      <w:bookmarkStart w:id="5659" w:name="_Toc74928019"/>
      <w:bookmarkStart w:id="5660" w:name="_Toc76115118"/>
      <w:bookmarkStart w:id="5661" w:name="_Toc76544525"/>
      <w:bookmarkStart w:id="5662" w:name="_Toc82541342"/>
      <w:bookmarkStart w:id="5663" w:name="_Toc89951989"/>
      <w:bookmarkStart w:id="5664" w:name="_Toc98767085"/>
      <w:bookmarkStart w:id="5665" w:name="_Toc106203133"/>
      <w:bookmarkStart w:id="5666" w:name="_Toc115187432"/>
      <w:bookmarkStart w:id="5667" w:name="_Toc121993987"/>
      <w:bookmarkStart w:id="5668" w:name="_Toc124152995"/>
      <w:bookmarkStart w:id="5669" w:name="_Toc131538297"/>
      <w:bookmarkStart w:id="5670" w:name="_Toc137391417"/>
      <w:bookmarkStart w:id="5671" w:name="_Toc146962075"/>
      <w:bookmarkStart w:id="5672" w:name="_Toc187256440"/>
      <w:r w:rsidRPr="00931575">
        <w:t>7.3.3</w:t>
      </w:r>
      <w:r w:rsidRPr="00931575">
        <w:tab/>
        <w:t>Test Purpose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673" w:name="_Toc21102826"/>
      <w:bookmarkStart w:id="5674" w:name="_Toc29810675"/>
      <w:bookmarkStart w:id="5675" w:name="_Toc36636027"/>
      <w:bookmarkStart w:id="5676" w:name="_Toc37272973"/>
      <w:bookmarkStart w:id="5677" w:name="_Toc45886053"/>
      <w:bookmarkStart w:id="5678" w:name="_Toc53183129"/>
      <w:bookmarkStart w:id="5679" w:name="_Toc58915796"/>
      <w:bookmarkStart w:id="5680" w:name="_Toc66700943"/>
      <w:bookmarkStart w:id="5681" w:name="_Toc68697098"/>
      <w:bookmarkStart w:id="5682" w:name="_Toc74928020"/>
      <w:bookmarkStart w:id="5683" w:name="_Toc76115119"/>
      <w:bookmarkStart w:id="5684" w:name="_Toc76544526"/>
      <w:bookmarkStart w:id="5685" w:name="_Toc82541343"/>
      <w:bookmarkStart w:id="5686" w:name="_Toc89951990"/>
      <w:bookmarkStart w:id="5687" w:name="_Toc98767086"/>
      <w:bookmarkStart w:id="5688" w:name="_Toc106203134"/>
      <w:bookmarkStart w:id="5689" w:name="_Toc115187433"/>
      <w:bookmarkStart w:id="5690" w:name="_Toc121993988"/>
      <w:bookmarkStart w:id="5691" w:name="_Toc124152996"/>
      <w:bookmarkStart w:id="5692" w:name="_Toc131538298"/>
      <w:bookmarkStart w:id="5693" w:name="_Toc137391418"/>
      <w:bookmarkStart w:id="5694" w:name="_Toc146962076"/>
      <w:bookmarkStart w:id="5695" w:name="_Toc187256441"/>
      <w:r w:rsidRPr="00931575">
        <w:t>7.3.4</w:t>
      </w:r>
      <w:r w:rsidRPr="00931575">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C1901C8" w14:textId="77777777" w:rsidR="00C45907" w:rsidRPr="00931575" w:rsidRDefault="00C45907" w:rsidP="00C45907">
      <w:pPr>
        <w:pStyle w:val="Heading4"/>
      </w:pPr>
      <w:bookmarkStart w:id="5696" w:name="_Toc21102827"/>
      <w:bookmarkStart w:id="5697" w:name="_Toc29810676"/>
      <w:bookmarkStart w:id="5698" w:name="_Toc36636028"/>
      <w:bookmarkStart w:id="5699" w:name="_Toc37272974"/>
      <w:bookmarkStart w:id="5700" w:name="_Toc45886054"/>
      <w:bookmarkStart w:id="5701" w:name="_Toc53183130"/>
      <w:bookmarkStart w:id="5702" w:name="_Toc58915797"/>
      <w:bookmarkStart w:id="5703" w:name="_Toc66700944"/>
      <w:bookmarkStart w:id="5704" w:name="_Toc68697099"/>
      <w:bookmarkStart w:id="5705" w:name="_Toc74928021"/>
      <w:bookmarkStart w:id="5706" w:name="_Toc76115120"/>
      <w:bookmarkStart w:id="5707" w:name="_Toc76544527"/>
      <w:bookmarkStart w:id="5708" w:name="_Toc82541344"/>
      <w:bookmarkStart w:id="5709" w:name="_Toc89951991"/>
      <w:bookmarkStart w:id="5710" w:name="_Toc98767087"/>
      <w:bookmarkStart w:id="5711" w:name="_Toc106203135"/>
      <w:bookmarkStart w:id="5712" w:name="_Toc115187434"/>
      <w:bookmarkStart w:id="5713" w:name="_Toc121993989"/>
      <w:bookmarkStart w:id="5714" w:name="_Toc124152997"/>
      <w:bookmarkStart w:id="5715" w:name="_Toc131538299"/>
      <w:bookmarkStart w:id="5716" w:name="_Toc137391419"/>
      <w:bookmarkStart w:id="5717" w:name="_Toc146962077"/>
      <w:bookmarkStart w:id="5718" w:name="_Toc187256442"/>
      <w:r w:rsidRPr="00931575">
        <w:t>7.3.4.1</w:t>
      </w:r>
      <w:r w:rsidRPr="00931575">
        <w:tab/>
        <w:t>Initial conditions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719" w:name="_Toc21102828"/>
      <w:bookmarkStart w:id="5720" w:name="_Toc29810677"/>
      <w:bookmarkStart w:id="5721" w:name="_Toc36636029"/>
      <w:bookmarkStart w:id="5722" w:name="_Toc37272975"/>
      <w:bookmarkStart w:id="5723" w:name="_Toc45886055"/>
      <w:bookmarkStart w:id="5724" w:name="_Toc53183131"/>
      <w:bookmarkStart w:id="5725" w:name="_Toc58915798"/>
      <w:bookmarkStart w:id="5726" w:name="_Toc66700945"/>
      <w:bookmarkStart w:id="5727" w:name="_Toc68697100"/>
      <w:bookmarkStart w:id="5728" w:name="_Toc74928022"/>
      <w:bookmarkStart w:id="5729" w:name="_Toc76115121"/>
      <w:bookmarkStart w:id="5730" w:name="_Toc76544528"/>
      <w:bookmarkStart w:id="5731" w:name="_Toc82541345"/>
      <w:bookmarkStart w:id="5732" w:name="_Toc89951992"/>
      <w:bookmarkStart w:id="5733" w:name="_Toc98767088"/>
      <w:bookmarkStart w:id="5734" w:name="_Toc106203136"/>
      <w:bookmarkStart w:id="5735" w:name="_Toc115187435"/>
      <w:bookmarkStart w:id="5736" w:name="_Toc121993990"/>
      <w:bookmarkStart w:id="5737" w:name="_Toc124152998"/>
      <w:bookmarkStart w:id="5738" w:name="_Toc131538300"/>
      <w:bookmarkStart w:id="5739" w:name="_Toc137391420"/>
      <w:bookmarkStart w:id="5740" w:name="_Toc146962078"/>
      <w:bookmarkStart w:id="5741" w:name="_Toc187256443"/>
      <w:r w:rsidRPr="00931575">
        <w:t>7.3.4.2</w:t>
      </w:r>
      <w:r w:rsidRPr="00931575">
        <w:tab/>
        <w:t>Procedure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742" w:name="_Toc21102829"/>
      <w:bookmarkStart w:id="5743" w:name="_Toc29810678"/>
      <w:bookmarkStart w:id="5744" w:name="_Toc36636030"/>
      <w:bookmarkStart w:id="5745" w:name="_Toc37272976"/>
      <w:bookmarkStart w:id="5746" w:name="_Toc45886056"/>
      <w:bookmarkStart w:id="5747" w:name="_Toc53183132"/>
      <w:bookmarkStart w:id="5748" w:name="_Toc58915799"/>
      <w:bookmarkStart w:id="5749" w:name="_Toc66700946"/>
      <w:bookmarkStart w:id="5750" w:name="_Toc68697101"/>
      <w:bookmarkStart w:id="5751" w:name="_Toc74928023"/>
      <w:bookmarkStart w:id="5752" w:name="_Toc76115122"/>
      <w:bookmarkStart w:id="5753" w:name="_Toc76544529"/>
      <w:bookmarkStart w:id="5754" w:name="_Toc82541346"/>
      <w:bookmarkStart w:id="5755" w:name="_Toc89951993"/>
      <w:bookmarkStart w:id="5756" w:name="_Toc98767089"/>
      <w:bookmarkStart w:id="5757" w:name="_Toc106203137"/>
      <w:bookmarkStart w:id="5758" w:name="_Toc115187436"/>
      <w:bookmarkStart w:id="5759" w:name="_Toc121993991"/>
      <w:bookmarkStart w:id="5760" w:name="_Toc124152999"/>
      <w:bookmarkStart w:id="5761" w:name="_Toc131538301"/>
      <w:bookmarkStart w:id="5762" w:name="_Toc137391421"/>
      <w:bookmarkStart w:id="5763" w:name="_Toc146962079"/>
      <w:bookmarkStart w:id="5764" w:name="_Toc187256444"/>
      <w:r w:rsidRPr="00931575">
        <w:t>7.3.5</w:t>
      </w:r>
      <w:r w:rsidRPr="00931575">
        <w:tab/>
        <w:t>Test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5CD544E" w14:textId="77777777" w:rsidR="00C45907" w:rsidRPr="00931575" w:rsidRDefault="00C45907" w:rsidP="00C45907">
      <w:pPr>
        <w:pStyle w:val="Heading4"/>
      </w:pPr>
      <w:bookmarkStart w:id="5765" w:name="_Toc21102830"/>
      <w:bookmarkStart w:id="5766" w:name="_Toc29810679"/>
      <w:bookmarkStart w:id="5767" w:name="_Toc36636031"/>
      <w:bookmarkStart w:id="5768" w:name="_Toc37272977"/>
      <w:bookmarkStart w:id="5769" w:name="_Toc45886057"/>
      <w:bookmarkStart w:id="5770" w:name="_Toc53183133"/>
      <w:bookmarkStart w:id="5771" w:name="_Toc58915800"/>
      <w:bookmarkStart w:id="5772" w:name="_Toc66700947"/>
      <w:bookmarkStart w:id="5773" w:name="_Toc68697102"/>
      <w:bookmarkStart w:id="5774" w:name="_Toc74928024"/>
      <w:bookmarkStart w:id="5775" w:name="_Toc76115123"/>
      <w:bookmarkStart w:id="5776" w:name="_Toc76544530"/>
      <w:bookmarkStart w:id="5777" w:name="_Toc82541347"/>
      <w:bookmarkStart w:id="5778" w:name="_Toc89951994"/>
      <w:bookmarkStart w:id="5779" w:name="_Toc98767090"/>
      <w:bookmarkStart w:id="5780" w:name="_Toc106203138"/>
      <w:bookmarkStart w:id="5781" w:name="_Toc115187437"/>
      <w:bookmarkStart w:id="5782" w:name="_Toc121993992"/>
      <w:bookmarkStart w:id="5783" w:name="_Toc124153000"/>
      <w:bookmarkStart w:id="5784" w:name="_Toc131538302"/>
      <w:bookmarkStart w:id="5785" w:name="_Toc137391422"/>
      <w:bookmarkStart w:id="5786" w:name="_Toc146962080"/>
      <w:bookmarkStart w:id="5787" w:name="_Toc187256445"/>
      <w:r w:rsidRPr="00931575">
        <w:t>7.3.5.1</w:t>
      </w:r>
      <w:r w:rsidRPr="00931575">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788" w:name="_Toc21102831"/>
      <w:bookmarkStart w:id="5789" w:name="_Toc29810680"/>
      <w:bookmarkStart w:id="5790" w:name="_Toc36636032"/>
      <w:bookmarkStart w:id="5791" w:name="_Toc37272978"/>
      <w:bookmarkStart w:id="5792" w:name="_Toc45886058"/>
      <w:bookmarkStart w:id="5793" w:name="_Toc53183134"/>
      <w:bookmarkStart w:id="5794" w:name="_Toc58915801"/>
      <w:bookmarkStart w:id="5795" w:name="_Toc66700948"/>
      <w:bookmarkStart w:id="5796" w:name="_Toc68697103"/>
      <w:bookmarkStart w:id="5797" w:name="_Toc74928025"/>
      <w:bookmarkStart w:id="5798" w:name="_Toc76115124"/>
      <w:bookmarkStart w:id="5799" w:name="_Toc76544531"/>
      <w:bookmarkStart w:id="5800" w:name="_Toc82541348"/>
      <w:bookmarkStart w:id="5801" w:name="_Toc89951995"/>
      <w:bookmarkStart w:id="5802" w:name="_Toc98767091"/>
      <w:bookmarkStart w:id="5803" w:name="_Toc106203139"/>
      <w:bookmarkStart w:id="5804" w:name="_Toc115187438"/>
      <w:bookmarkStart w:id="5805" w:name="_Toc121993993"/>
      <w:bookmarkStart w:id="5806" w:name="_Toc124153001"/>
      <w:bookmarkStart w:id="5807" w:name="_Toc131538303"/>
      <w:bookmarkStart w:id="5808" w:name="_Toc137391423"/>
      <w:bookmarkStart w:id="5809" w:name="_Toc146962081"/>
      <w:bookmarkStart w:id="5810" w:name="_Toc187256446"/>
      <w:r w:rsidRPr="00931575">
        <w:t>7.3.5.2</w:t>
      </w:r>
      <w:r w:rsidRPr="00931575">
        <w:tab/>
        <w:t xml:space="preserve">Test requirements for </w:t>
      </w:r>
      <w:r w:rsidRPr="00931575">
        <w:rPr>
          <w:i/>
        </w:rPr>
        <w:t>BS type 1-O</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811" w:name="_Toc21102832"/>
      <w:bookmarkStart w:id="5812" w:name="_Toc29810681"/>
      <w:bookmarkStart w:id="5813" w:name="_Toc36636033"/>
      <w:bookmarkStart w:id="5814" w:name="_Toc37272979"/>
      <w:bookmarkStart w:id="5815" w:name="_Toc45886059"/>
      <w:bookmarkStart w:id="5816" w:name="_Toc53183135"/>
      <w:bookmarkStart w:id="5817" w:name="_Toc58915802"/>
      <w:bookmarkStart w:id="5818" w:name="_Toc66700949"/>
      <w:bookmarkStart w:id="5819" w:name="_Toc68697104"/>
      <w:bookmarkStart w:id="5820" w:name="_Toc74928026"/>
      <w:bookmarkStart w:id="5821" w:name="_Toc76115125"/>
      <w:bookmarkStart w:id="5822" w:name="_Toc76544532"/>
      <w:bookmarkStart w:id="5823" w:name="_Toc82541349"/>
      <w:bookmarkStart w:id="5824" w:name="_Toc89951996"/>
      <w:bookmarkStart w:id="5825" w:name="_Toc98767092"/>
      <w:bookmarkStart w:id="5826" w:name="_Toc106203140"/>
      <w:bookmarkStart w:id="5827" w:name="_Toc115187439"/>
      <w:bookmarkStart w:id="5828" w:name="_Toc121993994"/>
      <w:bookmarkStart w:id="5829" w:name="_Toc124153002"/>
      <w:bookmarkStart w:id="5830" w:name="_Toc131538304"/>
      <w:bookmarkStart w:id="5831" w:name="_Toc137391424"/>
      <w:bookmarkStart w:id="5832" w:name="_Toc146962082"/>
      <w:bookmarkStart w:id="5833" w:name="_Toc187256447"/>
      <w:r w:rsidRPr="00931575">
        <w:t>7.3.5.3</w:t>
      </w:r>
      <w:r w:rsidRPr="00931575">
        <w:tab/>
        <w:t xml:space="preserve">Test requirements for </w:t>
      </w:r>
      <w:r w:rsidRPr="00931575">
        <w:rPr>
          <w:i/>
        </w:rPr>
        <w:t>BS type 2-O</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834" w:name="_Toc21102833"/>
      <w:bookmarkStart w:id="5835" w:name="_Toc29810682"/>
      <w:bookmarkStart w:id="5836" w:name="_Toc36636034"/>
      <w:bookmarkStart w:id="5837" w:name="_Toc37272980"/>
      <w:bookmarkStart w:id="5838" w:name="_Toc45886060"/>
      <w:bookmarkStart w:id="5839" w:name="_Toc53183136"/>
      <w:bookmarkStart w:id="5840" w:name="_Toc58915803"/>
      <w:bookmarkStart w:id="5841" w:name="_Toc66700950"/>
      <w:bookmarkStart w:id="5842" w:name="_Toc68697105"/>
      <w:bookmarkStart w:id="5843" w:name="_Toc74928027"/>
      <w:bookmarkStart w:id="5844" w:name="_Toc76115126"/>
      <w:bookmarkStart w:id="5845" w:name="_Toc76544533"/>
      <w:bookmarkStart w:id="5846" w:name="_Toc82541350"/>
      <w:bookmarkStart w:id="5847" w:name="_Toc89951997"/>
      <w:bookmarkStart w:id="5848" w:name="_Toc98767093"/>
      <w:bookmarkStart w:id="5849" w:name="_Toc106203141"/>
      <w:bookmarkStart w:id="5850" w:name="_Toc115187440"/>
      <w:bookmarkStart w:id="5851" w:name="_Toc121993995"/>
      <w:bookmarkStart w:id="5852" w:name="_Toc124153003"/>
      <w:bookmarkStart w:id="5853" w:name="_Toc131538305"/>
      <w:bookmarkStart w:id="5854" w:name="_Toc137391425"/>
      <w:bookmarkStart w:id="5855" w:name="_Toc146962083"/>
      <w:bookmarkStart w:id="5856" w:name="_Toc187256448"/>
      <w:r w:rsidRPr="00931575">
        <w:t>7.4</w:t>
      </w:r>
      <w:r w:rsidRPr="00931575">
        <w:tab/>
        <w:t>OTA dynamic range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A601A1A" w14:textId="77777777" w:rsidR="00C45907" w:rsidRPr="00931575" w:rsidRDefault="00C45907" w:rsidP="00C45907">
      <w:pPr>
        <w:pStyle w:val="Heading3"/>
        <w:rPr>
          <w:lang w:eastAsia="sv-SE"/>
        </w:rPr>
      </w:pPr>
      <w:bookmarkStart w:id="5857" w:name="_Toc21102834"/>
      <w:bookmarkStart w:id="5858" w:name="_Toc29810683"/>
      <w:bookmarkStart w:id="5859" w:name="_Toc36636035"/>
      <w:bookmarkStart w:id="5860" w:name="_Toc37272981"/>
      <w:bookmarkStart w:id="5861" w:name="_Toc45886061"/>
      <w:bookmarkStart w:id="5862" w:name="_Toc53183137"/>
      <w:bookmarkStart w:id="5863" w:name="_Toc58915804"/>
      <w:bookmarkStart w:id="5864" w:name="_Toc66700951"/>
      <w:bookmarkStart w:id="5865" w:name="_Toc68697106"/>
      <w:bookmarkStart w:id="5866" w:name="_Toc74928028"/>
      <w:bookmarkStart w:id="5867" w:name="_Toc76115127"/>
      <w:bookmarkStart w:id="5868" w:name="_Toc76544534"/>
      <w:bookmarkStart w:id="5869" w:name="_Toc82541351"/>
      <w:bookmarkStart w:id="5870" w:name="_Toc89951998"/>
      <w:bookmarkStart w:id="5871" w:name="_Toc98767094"/>
      <w:bookmarkStart w:id="5872" w:name="_Toc106203142"/>
      <w:bookmarkStart w:id="5873" w:name="_Toc115187441"/>
      <w:bookmarkStart w:id="5874" w:name="_Toc121993996"/>
      <w:bookmarkStart w:id="5875" w:name="_Toc124153004"/>
      <w:bookmarkStart w:id="5876" w:name="_Toc131538306"/>
      <w:bookmarkStart w:id="5877" w:name="_Toc137391426"/>
      <w:bookmarkStart w:id="5878" w:name="_Toc146962084"/>
      <w:bookmarkStart w:id="5879" w:name="_Toc187256449"/>
      <w:r w:rsidRPr="00931575">
        <w:rPr>
          <w:lang w:eastAsia="sv-SE"/>
        </w:rPr>
        <w:t>7.4.1</w:t>
      </w:r>
      <w:r w:rsidRPr="00931575">
        <w:rPr>
          <w:lang w:eastAsia="sv-SE"/>
        </w:rPr>
        <w:tab/>
        <w:t>Definition and applicability</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880" w:name="_Toc21102835"/>
      <w:bookmarkStart w:id="5881" w:name="_Toc29810684"/>
      <w:bookmarkStart w:id="5882" w:name="_Toc36636036"/>
      <w:bookmarkStart w:id="5883" w:name="_Toc37272982"/>
      <w:bookmarkStart w:id="5884" w:name="_Toc45886062"/>
      <w:bookmarkStart w:id="5885" w:name="_Toc53183138"/>
      <w:bookmarkStart w:id="5886" w:name="_Toc58915805"/>
      <w:bookmarkStart w:id="5887" w:name="_Toc66700952"/>
      <w:bookmarkStart w:id="5888" w:name="_Toc68697107"/>
      <w:bookmarkStart w:id="5889" w:name="_Toc74928029"/>
      <w:bookmarkStart w:id="5890" w:name="_Toc76115128"/>
      <w:bookmarkStart w:id="5891" w:name="_Toc76544535"/>
      <w:bookmarkStart w:id="5892" w:name="_Toc82541352"/>
      <w:bookmarkStart w:id="5893" w:name="_Toc89951999"/>
      <w:bookmarkStart w:id="5894" w:name="_Toc98767095"/>
      <w:bookmarkStart w:id="5895" w:name="_Toc106203143"/>
      <w:bookmarkStart w:id="5896" w:name="_Toc115187442"/>
      <w:bookmarkStart w:id="5897" w:name="_Toc121993997"/>
      <w:bookmarkStart w:id="5898" w:name="_Toc124153005"/>
      <w:bookmarkStart w:id="5899" w:name="_Toc131538307"/>
      <w:bookmarkStart w:id="5900" w:name="_Toc137391427"/>
      <w:bookmarkStart w:id="5901" w:name="_Toc146962085"/>
      <w:bookmarkStart w:id="5902" w:name="_Toc187256450"/>
      <w:r w:rsidRPr="00931575">
        <w:rPr>
          <w:lang w:eastAsia="sv-SE"/>
        </w:rPr>
        <w:t>7.4.2</w:t>
      </w:r>
      <w:r w:rsidRPr="00931575">
        <w:rPr>
          <w:lang w:eastAsia="sv-SE"/>
        </w:rPr>
        <w:tab/>
        <w:t>Minimum requirement</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903" w:name="_Toc21102836"/>
      <w:bookmarkStart w:id="5904" w:name="_Toc29810685"/>
      <w:bookmarkStart w:id="5905" w:name="_Toc36636037"/>
      <w:bookmarkStart w:id="5906" w:name="_Toc37272983"/>
      <w:bookmarkStart w:id="5907" w:name="_Toc45886063"/>
      <w:bookmarkStart w:id="5908" w:name="_Toc53183139"/>
      <w:bookmarkStart w:id="5909" w:name="_Toc58915806"/>
      <w:bookmarkStart w:id="5910" w:name="_Toc66700953"/>
      <w:bookmarkStart w:id="5911" w:name="_Toc68697108"/>
      <w:bookmarkStart w:id="5912" w:name="_Toc74928030"/>
      <w:bookmarkStart w:id="5913" w:name="_Toc76115129"/>
      <w:bookmarkStart w:id="5914" w:name="_Toc76544536"/>
      <w:bookmarkStart w:id="5915" w:name="_Toc82541353"/>
      <w:bookmarkStart w:id="5916" w:name="_Toc89952000"/>
      <w:bookmarkStart w:id="5917" w:name="_Toc98767096"/>
      <w:bookmarkStart w:id="5918" w:name="_Toc106203144"/>
      <w:bookmarkStart w:id="5919" w:name="_Toc115187443"/>
      <w:bookmarkStart w:id="5920" w:name="_Toc121993998"/>
      <w:bookmarkStart w:id="5921" w:name="_Toc124153006"/>
      <w:bookmarkStart w:id="5922" w:name="_Toc131538308"/>
      <w:bookmarkStart w:id="5923" w:name="_Toc137391428"/>
      <w:bookmarkStart w:id="5924" w:name="_Toc146962086"/>
      <w:bookmarkStart w:id="5925" w:name="_Toc187256451"/>
      <w:r w:rsidRPr="00931575">
        <w:rPr>
          <w:lang w:eastAsia="sv-SE"/>
        </w:rPr>
        <w:t>7.4.3</w:t>
      </w:r>
      <w:r w:rsidRPr="00931575">
        <w:rPr>
          <w:lang w:eastAsia="sv-SE"/>
        </w:rPr>
        <w:tab/>
        <w:t>Test purpose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926" w:name="_Toc21102837"/>
      <w:bookmarkStart w:id="5927" w:name="_Toc29810686"/>
      <w:bookmarkStart w:id="5928" w:name="_Toc36636038"/>
      <w:bookmarkStart w:id="5929" w:name="_Toc37272984"/>
      <w:bookmarkStart w:id="5930" w:name="_Toc45886064"/>
      <w:bookmarkStart w:id="5931" w:name="_Toc53183140"/>
      <w:bookmarkStart w:id="5932" w:name="_Toc58915807"/>
      <w:bookmarkStart w:id="5933" w:name="_Toc66700954"/>
      <w:bookmarkStart w:id="5934" w:name="_Toc68697109"/>
      <w:bookmarkStart w:id="5935" w:name="_Toc74928031"/>
      <w:bookmarkStart w:id="5936" w:name="_Toc76115130"/>
      <w:bookmarkStart w:id="5937" w:name="_Toc76544537"/>
      <w:bookmarkStart w:id="5938" w:name="_Toc82541354"/>
      <w:bookmarkStart w:id="5939" w:name="_Toc89952001"/>
      <w:bookmarkStart w:id="5940" w:name="_Toc98767097"/>
      <w:bookmarkStart w:id="5941" w:name="_Toc106203145"/>
      <w:bookmarkStart w:id="5942" w:name="_Toc115187444"/>
      <w:bookmarkStart w:id="5943" w:name="_Toc121993999"/>
      <w:bookmarkStart w:id="5944" w:name="_Toc124153007"/>
      <w:bookmarkStart w:id="5945" w:name="_Toc131538309"/>
      <w:bookmarkStart w:id="5946" w:name="_Toc137391429"/>
      <w:bookmarkStart w:id="5947" w:name="_Toc146962087"/>
      <w:bookmarkStart w:id="5948" w:name="_Toc187256452"/>
      <w:r w:rsidRPr="00931575">
        <w:rPr>
          <w:lang w:eastAsia="sv-SE"/>
        </w:rPr>
        <w:t>7.4</w:t>
      </w:r>
      <w:r w:rsidRPr="00931575">
        <w:rPr>
          <w:lang w:eastAsia="zh-CN"/>
        </w:rPr>
        <w:t>.</w:t>
      </w:r>
      <w:r w:rsidRPr="00931575">
        <w:rPr>
          <w:lang w:eastAsia="sv-SE"/>
        </w:rPr>
        <w:t>4</w:t>
      </w:r>
      <w:r w:rsidRPr="00931575">
        <w:rPr>
          <w:lang w:eastAsia="sv-SE"/>
        </w:rPr>
        <w:tab/>
        <w:t>Method of test</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DE4EB49" w14:textId="77777777" w:rsidR="00C45907" w:rsidRPr="00931575" w:rsidRDefault="00C45907" w:rsidP="00C45907">
      <w:pPr>
        <w:pStyle w:val="Heading4"/>
        <w:rPr>
          <w:lang w:eastAsia="sv-SE"/>
        </w:rPr>
      </w:pPr>
      <w:bookmarkStart w:id="5949" w:name="_Toc21102838"/>
      <w:bookmarkStart w:id="5950" w:name="_Toc29810687"/>
      <w:bookmarkStart w:id="5951" w:name="_Toc36636039"/>
      <w:bookmarkStart w:id="5952" w:name="_Toc37272985"/>
      <w:bookmarkStart w:id="5953" w:name="_Toc45886065"/>
      <w:bookmarkStart w:id="5954" w:name="_Toc53183141"/>
      <w:bookmarkStart w:id="5955" w:name="_Toc58915808"/>
      <w:bookmarkStart w:id="5956" w:name="_Toc66700955"/>
      <w:bookmarkStart w:id="5957" w:name="_Toc68697110"/>
      <w:bookmarkStart w:id="5958" w:name="_Toc74928032"/>
      <w:bookmarkStart w:id="5959" w:name="_Toc76115131"/>
      <w:bookmarkStart w:id="5960" w:name="_Toc76544538"/>
      <w:bookmarkStart w:id="5961" w:name="_Toc82541355"/>
      <w:bookmarkStart w:id="5962" w:name="_Toc89952002"/>
      <w:bookmarkStart w:id="5963" w:name="_Toc98767098"/>
      <w:bookmarkStart w:id="5964" w:name="_Toc106203146"/>
      <w:bookmarkStart w:id="5965" w:name="_Toc115187445"/>
      <w:bookmarkStart w:id="5966" w:name="_Toc121994000"/>
      <w:bookmarkStart w:id="5967" w:name="_Toc124153008"/>
      <w:bookmarkStart w:id="5968" w:name="_Toc131538310"/>
      <w:bookmarkStart w:id="5969" w:name="_Toc137391430"/>
      <w:bookmarkStart w:id="5970" w:name="_Toc146962088"/>
      <w:bookmarkStart w:id="5971" w:name="_Toc187256453"/>
      <w:r w:rsidRPr="00931575">
        <w:rPr>
          <w:lang w:eastAsia="sv-SE"/>
        </w:rPr>
        <w:t>7.4.4.1</w:t>
      </w:r>
      <w:r w:rsidRPr="00931575">
        <w:rPr>
          <w:lang w:eastAsia="sv-SE"/>
        </w:rPr>
        <w:tab/>
        <w:t>Initial conditions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972" w:name="_Toc21102839"/>
      <w:bookmarkStart w:id="5973" w:name="_Toc29810688"/>
      <w:bookmarkStart w:id="5974" w:name="_Toc36636040"/>
      <w:bookmarkStart w:id="5975" w:name="_Toc37272986"/>
      <w:bookmarkStart w:id="5976" w:name="_Toc45886066"/>
      <w:bookmarkStart w:id="5977" w:name="_Toc53183142"/>
      <w:bookmarkStart w:id="5978" w:name="_Toc58915809"/>
      <w:bookmarkStart w:id="5979" w:name="_Toc66700956"/>
      <w:bookmarkStart w:id="5980" w:name="_Toc68697111"/>
      <w:bookmarkStart w:id="5981" w:name="_Toc74928033"/>
      <w:bookmarkStart w:id="5982" w:name="_Toc76115132"/>
      <w:bookmarkStart w:id="5983" w:name="_Toc76544539"/>
      <w:bookmarkStart w:id="5984" w:name="_Toc82541356"/>
      <w:bookmarkStart w:id="5985" w:name="_Toc89952003"/>
      <w:bookmarkStart w:id="5986" w:name="_Toc98767099"/>
      <w:bookmarkStart w:id="5987" w:name="_Toc106203147"/>
      <w:bookmarkStart w:id="5988" w:name="_Toc115187446"/>
      <w:bookmarkStart w:id="5989" w:name="_Toc121994001"/>
      <w:bookmarkStart w:id="5990" w:name="_Toc124153009"/>
      <w:bookmarkStart w:id="5991" w:name="_Toc131538311"/>
      <w:bookmarkStart w:id="5992" w:name="_Toc137391431"/>
      <w:bookmarkStart w:id="5993" w:name="_Toc146962089"/>
      <w:bookmarkStart w:id="5994" w:name="_Toc187256454"/>
      <w:r w:rsidRPr="00931575">
        <w:rPr>
          <w:lang w:eastAsia="sv-SE"/>
        </w:rPr>
        <w:t>7.4.4.2</w:t>
      </w:r>
      <w:r w:rsidRPr="00931575">
        <w:rPr>
          <w:lang w:eastAsia="sv-SE"/>
        </w:rPr>
        <w:tab/>
        <w:t>Procedure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995" w:name="_Toc21102840"/>
      <w:bookmarkStart w:id="5996" w:name="_Toc29810689"/>
      <w:bookmarkStart w:id="5997" w:name="_Toc36636041"/>
      <w:bookmarkStart w:id="5998" w:name="_Toc37272987"/>
      <w:bookmarkStart w:id="5999" w:name="_Toc45886067"/>
      <w:bookmarkStart w:id="6000" w:name="_Toc53183143"/>
      <w:bookmarkStart w:id="6001" w:name="_Toc58915810"/>
      <w:bookmarkStart w:id="6002" w:name="_Toc66700957"/>
      <w:bookmarkStart w:id="6003" w:name="_Toc68697112"/>
      <w:bookmarkStart w:id="6004" w:name="_Toc74928034"/>
      <w:bookmarkStart w:id="6005" w:name="_Toc76115133"/>
      <w:bookmarkStart w:id="6006" w:name="_Toc76544540"/>
      <w:bookmarkStart w:id="6007" w:name="_Toc82541357"/>
      <w:bookmarkStart w:id="6008" w:name="_Toc89952004"/>
      <w:bookmarkStart w:id="6009" w:name="_Toc98767100"/>
      <w:bookmarkStart w:id="6010" w:name="_Toc106203148"/>
      <w:bookmarkStart w:id="6011" w:name="_Toc115187447"/>
      <w:bookmarkStart w:id="6012" w:name="_Toc121994002"/>
      <w:bookmarkStart w:id="6013" w:name="_Toc124153010"/>
      <w:bookmarkStart w:id="6014" w:name="_Toc131538312"/>
      <w:bookmarkStart w:id="6015" w:name="_Toc137391432"/>
      <w:bookmarkStart w:id="6016" w:name="_Toc146962090"/>
      <w:bookmarkStart w:id="6017" w:name="_Toc187256455"/>
      <w:r w:rsidRPr="00931575">
        <w:rPr>
          <w:lang w:eastAsia="sv-SE"/>
        </w:rPr>
        <w:t>7.4.5</w:t>
      </w:r>
      <w:r w:rsidRPr="00931575">
        <w:rPr>
          <w:lang w:eastAsia="sv-SE"/>
        </w:rPr>
        <w:tab/>
        <w:t>Test 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BA376F" w14:textId="77777777" w:rsidR="00C45907" w:rsidRPr="00931575" w:rsidRDefault="00C45907" w:rsidP="00C45907">
      <w:pPr>
        <w:pStyle w:val="Heading4"/>
      </w:pPr>
      <w:bookmarkStart w:id="6018" w:name="_Toc21102841"/>
      <w:bookmarkStart w:id="6019" w:name="_Toc29810690"/>
      <w:bookmarkStart w:id="6020" w:name="_Toc36636042"/>
      <w:bookmarkStart w:id="6021" w:name="_Toc37272988"/>
      <w:bookmarkStart w:id="6022" w:name="_Toc45886068"/>
      <w:bookmarkStart w:id="6023" w:name="_Toc53183144"/>
      <w:bookmarkStart w:id="6024" w:name="_Toc58915811"/>
      <w:bookmarkStart w:id="6025" w:name="_Toc66700958"/>
      <w:bookmarkStart w:id="6026" w:name="_Toc68697113"/>
      <w:bookmarkStart w:id="6027" w:name="_Toc74928035"/>
      <w:bookmarkStart w:id="6028" w:name="_Toc76115134"/>
      <w:bookmarkStart w:id="6029" w:name="_Toc76544541"/>
      <w:bookmarkStart w:id="6030" w:name="_Toc82541358"/>
      <w:bookmarkStart w:id="6031" w:name="_Toc89952005"/>
      <w:bookmarkStart w:id="6032" w:name="_Toc98767101"/>
      <w:bookmarkStart w:id="6033" w:name="_Toc106203149"/>
      <w:bookmarkStart w:id="6034" w:name="_Toc115187448"/>
      <w:bookmarkStart w:id="6035" w:name="_Toc121994003"/>
      <w:bookmarkStart w:id="6036" w:name="_Toc124153011"/>
      <w:bookmarkStart w:id="6037" w:name="_Toc131538313"/>
      <w:bookmarkStart w:id="6038" w:name="_Toc137391433"/>
      <w:bookmarkStart w:id="6039" w:name="_Toc146962091"/>
      <w:bookmarkStart w:id="6040" w:name="_Toc187256456"/>
      <w:r w:rsidRPr="00931575">
        <w:t>7.4.5.1</w:t>
      </w:r>
      <w:r w:rsidRPr="00931575">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041" w:name="_Toc21102842"/>
      <w:bookmarkStart w:id="6042" w:name="_Toc29810691"/>
      <w:bookmarkStart w:id="6043" w:name="_Toc36636043"/>
      <w:bookmarkStart w:id="6044" w:name="_Toc37272989"/>
      <w:bookmarkStart w:id="6045" w:name="_Toc45886069"/>
      <w:bookmarkStart w:id="6046" w:name="_Toc53183145"/>
      <w:bookmarkStart w:id="6047" w:name="_Toc58915812"/>
      <w:bookmarkStart w:id="6048" w:name="_Toc66700959"/>
      <w:bookmarkStart w:id="6049" w:name="_Toc68697114"/>
      <w:bookmarkStart w:id="6050" w:name="_Toc74928036"/>
      <w:bookmarkStart w:id="6051" w:name="_Toc76115135"/>
      <w:bookmarkStart w:id="6052" w:name="_Toc76544542"/>
      <w:bookmarkStart w:id="6053" w:name="_Toc82541359"/>
      <w:bookmarkStart w:id="6054" w:name="_Toc89952006"/>
      <w:bookmarkStart w:id="6055" w:name="_Toc98767102"/>
      <w:bookmarkStart w:id="6056" w:name="_Toc106203150"/>
      <w:bookmarkStart w:id="6057" w:name="_Toc115187449"/>
      <w:bookmarkStart w:id="6058" w:name="_Toc121994004"/>
      <w:bookmarkStart w:id="6059" w:name="_Toc124153012"/>
      <w:bookmarkStart w:id="6060" w:name="_Toc131538314"/>
      <w:bookmarkStart w:id="6061" w:name="_Toc137391434"/>
      <w:bookmarkStart w:id="6062" w:name="_Toc146962092"/>
      <w:bookmarkStart w:id="6063" w:name="_Toc187256457"/>
      <w:r w:rsidRPr="00931575">
        <w:t>7.4.5.2</w:t>
      </w:r>
      <w:r w:rsidRPr="00931575">
        <w:tab/>
        <w:t xml:space="preserve">Test requirements for </w:t>
      </w:r>
      <w:r w:rsidRPr="00931575">
        <w:rPr>
          <w:i/>
        </w:rPr>
        <w:t>BS type 1-O</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6064" w:name="_Toc21102843"/>
      <w:bookmarkStart w:id="6065" w:name="_Toc29810692"/>
      <w:bookmarkStart w:id="6066" w:name="_Toc36636044"/>
      <w:bookmarkStart w:id="6067" w:name="_Toc37272990"/>
      <w:bookmarkStart w:id="6068" w:name="_Toc45886070"/>
      <w:bookmarkStart w:id="6069" w:name="_Toc53183146"/>
      <w:bookmarkStart w:id="6070" w:name="_Toc58915813"/>
      <w:bookmarkStart w:id="6071" w:name="_Toc66700960"/>
      <w:bookmarkStart w:id="6072" w:name="_Toc68697115"/>
      <w:bookmarkStart w:id="6073" w:name="_Toc74928037"/>
      <w:bookmarkStart w:id="6074" w:name="_Toc76115136"/>
      <w:bookmarkStart w:id="6075" w:name="_Toc76544543"/>
      <w:bookmarkStart w:id="6076" w:name="_Toc82541360"/>
      <w:bookmarkStart w:id="6077" w:name="_Toc89952007"/>
      <w:bookmarkStart w:id="6078" w:name="_Toc98767103"/>
      <w:bookmarkStart w:id="6079" w:name="_Toc106203151"/>
      <w:bookmarkStart w:id="6080" w:name="_Toc115187450"/>
      <w:bookmarkStart w:id="6081" w:name="_Toc121994005"/>
      <w:bookmarkStart w:id="6082" w:name="_Toc124153013"/>
      <w:bookmarkStart w:id="6083" w:name="_Toc131538315"/>
      <w:bookmarkStart w:id="6084" w:name="_Toc137391435"/>
      <w:bookmarkStart w:id="6085" w:name="_Toc146962093"/>
      <w:bookmarkStart w:id="6086" w:name="_Toc187256458"/>
      <w:r w:rsidRPr="00931575">
        <w:t>7.5</w:t>
      </w:r>
      <w:r w:rsidRPr="00931575">
        <w:tab/>
        <w:t>OTA in-band selectivity and blocking</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07E17C4" w14:textId="77777777" w:rsidR="00C45907" w:rsidRPr="00931575" w:rsidRDefault="00C45907" w:rsidP="00C45907">
      <w:pPr>
        <w:pStyle w:val="Heading3"/>
        <w:rPr>
          <w:lang w:eastAsia="sv-SE"/>
        </w:rPr>
      </w:pPr>
      <w:bookmarkStart w:id="6087" w:name="_Toc21102844"/>
      <w:bookmarkStart w:id="6088" w:name="_Toc29810693"/>
      <w:bookmarkStart w:id="6089" w:name="_Toc36636045"/>
      <w:bookmarkStart w:id="6090" w:name="_Toc37272991"/>
      <w:bookmarkStart w:id="6091" w:name="_Toc45886071"/>
      <w:bookmarkStart w:id="6092" w:name="_Toc53183147"/>
      <w:bookmarkStart w:id="6093" w:name="_Toc58915814"/>
      <w:bookmarkStart w:id="6094" w:name="_Toc66700961"/>
      <w:bookmarkStart w:id="6095" w:name="_Toc68697116"/>
      <w:bookmarkStart w:id="6096" w:name="_Toc74928038"/>
      <w:bookmarkStart w:id="6097" w:name="_Toc76115137"/>
      <w:bookmarkStart w:id="6098" w:name="_Toc76544544"/>
      <w:bookmarkStart w:id="6099" w:name="_Toc82541361"/>
      <w:bookmarkStart w:id="6100" w:name="_Toc89952008"/>
      <w:bookmarkStart w:id="6101" w:name="_Toc98767104"/>
      <w:bookmarkStart w:id="6102" w:name="_Toc106203152"/>
      <w:bookmarkStart w:id="6103" w:name="_Toc115187451"/>
      <w:bookmarkStart w:id="6104" w:name="_Toc121994006"/>
      <w:bookmarkStart w:id="6105" w:name="_Toc124153014"/>
      <w:bookmarkStart w:id="6106" w:name="_Toc131538316"/>
      <w:bookmarkStart w:id="6107" w:name="_Toc137391436"/>
      <w:bookmarkStart w:id="6108" w:name="_Toc146962094"/>
      <w:bookmarkStart w:id="6109" w:name="_Toc18725645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062607F" w14:textId="77777777" w:rsidR="00C45907" w:rsidRPr="00931575" w:rsidRDefault="00C45907" w:rsidP="00C45907">
      <w:pPr>
        <w:pStyle w:val="Heading4"/>
        <w:rPr>
          <w:lang w:eastAsia="sv-SE"/>
        </w:rPr>
      </w:pPr>
      <w:bookmarkStart w:id="6110" w:name="_Toc21102845"/>
      <w:bookmarkStart w:id="6111" w:name="_Toc29810694"/>
      <w:bookmarkStart w:id="6112" w:name="_Toc36636046"/>
      <w:bookmarkStart w:id="6113" w:name="_Toc37272992"/>
      <w:bookmarkStart w:id="6114" w:name="_Toc45886072"/>
      <w:bookmarkStart w:id="6115" w:name="_Toc53183148"/>
      <w:bookmarkStart w:id="6116" w:name="_Toc58915815"/>
      <w:bookmarkStart w:id="6117" w:name="_Toc66700962"/>
      <w:bookmarkStart w:id="6118" w:name="_Toc68697117"/>
      <w:bookmarkStart w:id="6119" w:name="_Toc74928039"/>
      <w:bookmarkStart w:id="6120" w:name="_Toc76115138"/>
      <w:bookmarkStart w:id="6121" w:name="_Toc76544545"/>
      <w:bookmarkStart w:id="6122" w:name="_Toc82541362"/>
      <w:bookmarkStart w:id="6123" w:name="_Toc89952009"/>
      <w:bookmarkStart w:id="6124" w:name="_Toc98767105"/>
      <w:bookmarkStart w:id="6125" w:name="_Toc106203153"/>
      <w:bookmarkStart w:id="6126" w:name="_Toc115187452"/>
      <w:bookmarkStart w:id="6127" w:name="_Toc121994007"/>
      <w:bookmarkStart w:id="6128" w:name="_Toc124153015"/>
      <w:bookmarkStart w:id="6129" w:name="_Toc131538317"/>
      <w:bookmarkStart w:id="6130" w:name="_Toc137391437"/>
      <w:bookmarkStart w:id="6131" w:name="_Toc146962095"/>
      <w:bookmarkStart w:id="6132" w:name="_Toc187256460"/>
      <w:r w:rsidRPr="00931575">
        <w:rPr>
          <w:lang w:eastAsia="sv-SE"/>
        </w:rPr>
        <w:t>7.5.1.1</w:t>
      </w:r>
      <w:r w:rsidRPr="00931575">
        <w:rPr>
          <w:lang w:eastAsia="sv-SE"/>
        </w:rPr>
        <w:tab/>
        <w:t>Definition and applicability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133" w:name="_Toc21102846"/>
      <w:bookmarkStart w:id="6134" w:name="_Toc29810695"/>
      <w:bookmarkStart w:id="6135" w:name="_Toc36636047"/>
      <w:bookmarkStart w:id="6136" w:name="_Toc37272993"/>
      <w:bookmarkStart w:id="6137" w:name="_Toc45886073"/>
      <w:bookmarkStart w:id="6138" w:name="_Toc53183149"/>
      <w:bookmarkStart w:id="6139" w:name="_Toc58915816"/>
      <w:bookmarkStart w:id="6140" w:name="_Toc66700963"/>
      <w:bookmarkStart w:id="6141" w:name="_Toc68697118"/>
      <w:bookmarkStart w:id="6142" w:name="_Toc74928040"/>
      <w:bookmarkStart w:id="6143" w:name="_Toc76115139"/>
      <w:bookmarkStart w:id="6144" w:name="_Toc76544546"/>
      <w:bookmarkStart w:id="6145" w:name="_Toc82541363"/>
      <w:bookmarkStart w:id="6146" w:name="_Toc89952010"/>
      <w:bookmarkStart w:id="6147" w:name="_Toc98767106"/>
      <w:bookmarkStart w:id="6148" w:name="_Toc106203154"/>
      <w:bookmarkStart w:id="6149" w:name="_Toc115187453"/>
      <w:bookmarkStart w:id="6150" w:name="_Toc121994008"/>
      <w:bookmarkStart w:id="6151" w:name="_Toc124153016"/>
      <w:bookmarkStart w:id="6152" w:name="_Toc131538318"/>
      <w:bookmarkStart w:id="6153" w:name="_Toc137391438"/>
      <w:bookmarkStart w:id="6154" w:name="_Toc146962096"/>
      <w:bookmarkStart w:id="6155" w:name="_Toc187256461"/>
      <w:r w:rsidRPr="00931575">
        <w:rPr>
          <w:lang w:eastAsia="sv-SE"/>
        </w:rPr>
        <w:t>7.5.1.2</w:t>
      </w:r>
      <w:r w:rsidRPr="00931575">
        <w:rPr>
          <w:lang w:eastAsia="sv-SE"/>
        </w:rPr>
        <w:tab/>
        <w:t>Minimum requirement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156" w:name="_Toc21102847"/>
      <w:bookmarkStart w:id="6157" w:name="_Toc29810696"/>
      <w:bookmarkStart w:id="6158" w:name="_Toc36636048"/>
      <w:bookmarkStart w:id="6159" w:name="_Toc37272994"/>
      <w:bookmarkStart w:id="6160" w:name="_Toc45886074"/>
      <w:bookmarkStart w:id="6161" w:name="_Toc53183150"/>
      <w:bookmarkStart w:id="6162" w:name="_Toc58915817"/>
      <w:bookmarkStart w:id="6163" w:name="_Toc66700964"/>
      <w:bookmarkStart w:id="6164" w:name="_Toc68697119"/>
      <w:bookmarkStart w:id="6165" w:name="_Toc74928041"/>
      <w:bookmarkStart w:id="6166" w:name="_Toc76115140"/>
      <w:bookmarkStart w:id="6167" w:name="_Toc76544547"/>
      <w:bookmarkStart w:id="6168" w:name="_Toc82541364"/>
      <w:bookmarkStart w:id="6169" w:name="_Toc89952011"/>
      <w:bookmarkStart w:id="6170" w:name="_Toc98767107"/>
      <w:bookmarkStart w:id="6171" w:name="_Toc106203155"/>
      <w:bookmarkStart w:id="6172" w:name="_Toc115187454"/>
      <w:bookmarkStart w:id="6173" w:name="_Toc121994009"/>
      <w:bookmarkStart w:id="6174" w:name="_Toc124153017"/>
      <w:bookmarkStart w:id="6175" w:name="_Toc131538319"/>
      <w:bookmarkStart w:id="6176" w:name="_Toc137391439"/>
      <w:bookmarkStart w:id="6177" w:name="_Toc146962097"/>
      <w:bookmarkStart w:id="6178" w:name="_Toc187256462"/>
      <w:r w:rsidRPr="00931575">
        <w:rPr>
          <w:lang w:eastAsia="sv-SE"/>
        </w:rPr>
        <w:t>7.5.1.3</w:t>
      </w:r>
      <w:r w:rsidRPr="00931575">
        <w:rPr>
          <w:lang w:eastAsia="sv-SE"/>
        </w:rPr>
        <w:tab/>
        <w:t>Test purpose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179" w:name="_Toc21102848"/>
      <w:bookmarkStart w:id="6180" w:name="_Toc29810697"/>
      <w:bookmarkStart w:id="6181" w:name="_Toc36636049"/>
      <w:bookmarkStart w:id="6182" w:name="_Toc37272995"/>
      <w:bookmarkStart w:id="6183" w:name="_Toc45886075"/>
      <w:bookmarkStart w:id="6184" w:name="_Toc53183151"/>
      <w:bookmarkStart w:id="6185" w:name="_Toc58915818"/>
      <w:bookmarkStart w:id="6186" w:name="_Toc66700965"/>
      <w:bookmarkStart w:id="6187" w:name="_Toc68697120"/>
      <w:bookmarkStart w:id="6188" w:name="_Toc74928042"/>
      <w:bookmarkStart w:id="6189" w:name="_Toc76115141"/>
      <w:bookmarkStart w:id="6190" w:name="_Toc76544548"/>
      <w:bookmarkStart w:id="6191" w:name="_Toc82541365"/>
      <w:bookmarkStart w:id="6192" w:name="_Toc89952012"/>
      <w:bookmarkStart w:id="6193" w:name="_Toc98767108"/>
      <w:bookmarkStart w:id="6194" w:name="_Toc106203156"/>
      <w:bookmarkStart w:id="6195" w:name="_Toc115187455"/>
      <w:bookmarkStart w:id="6196" w:name="_Toc121994010"/>
      <w:bookmarkStart w:id="6197" w:name="_Toc124153018"/>
      <w:bookmarkStart w:id="6198" w:name="_Toc131538320"/>
      <w:bookmarkStart w:id="6199" w:name="_Toc137391440"/>
      <w:bookmarkStart w:id="6200" w:name="_Toc146962098"/>
      <w:bookmarkStart w:id="6201" w:name="_Toc187256463"/>
      <w:r w:rsidRPr="00931575">
        <w:rPr>
          <w:lang w:eastAsia="sv-SE"/>
        </w:rPr>
        <w:t>7.5.1</w:t>
      </w:r>
      <w:r w:rsidRPr="00931575">
        <w:rPr>
          <w:lang w:eastAsia="zh-CN"/>
        </w:rPr>
        <w:t>.</w:t>
      </w:r>
      <w:r w:rsidRPr="00931575">
        <w:rPr>
          <w:lang w:eastAsia="sv-SE"/>
        </w:rPr>
        <w:t>4</w:t>
      </w:r>
      <w:r w:rsidRPr="00931575">
        <w:rPr>
          <w:lang w:eastAsia="sv-SE"/>
        </w:rPr>
        <w:tab/>
        <w:t>Method of test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81307A7" w14:textId="77777777" w:rsidR="00C45907" w:rsidRPr="00931575" w:rsidRDefault="00C45907" w:rsidP="00C45907">
      <w:pPr>
        <w:pStyle w:val="Heading5"/>
        <w:rPr>
          <w:lang w:eastAsia="sv-SE"/>
        </w:rPr>
      </w:pPr>
      <w:bookmarkStart w:id="6202" w:name="_Toc21102849"/>
      <w:bookmarkStart w:id="6203" w:name="_Toc29810698"/>
      <w:bookmarkStart w:id="6204" w:name="_Toc36636050"/>
      <w:bookmarkStart w:id="6205" w:name="_Toc37272996"/>
      <w:bookmarkStart w:id="6206" w:name="_Toc45886076"/>
      <w:bookmarkStart w:id="6207" w:name="_Toc53183152"/>
      <w:bookmarkStart w:id="6208" w:name="_Toc58915819"/>
      <w:bookmarkStart w:id="6209" w:name="_Toc66700966"/>
      <w:bookmarkStart w:id="6210" w:name="_Toc68697121"/>
      <w:bookmarkStart w:id="6211" w:name="_Toc74928043"/>
      <w:bookmarkStart w:id="6212" w:name="_Toc76115142"/>
      <w:bookmarkStart w:id="6213" w:name="_Toc76544549"/>
      <w:bookmarkStart w:id="6214" w:name="_Toc82541366"/>
      <w:bookmarkStart w:id="6215" w:name="_Toc89952013"/>
      <w:bookmarkStart w:id="6216" w:name="_Toc98767109"/>
      <w:bookmarkStart w:id="6217" w:name="_Toc106203157"/>
      <w:bookmarkStart w:id="6218" w:name="_Toc115187456"/>
      <w:bookmarkStart w:id="6219" w:name="_Toc121994011"/>
      <w:bookmarkStart w:id="6220" w:name="_Toc124153019"/>
      <w:bookmarkStart w:id="6221" w:name="_Toc131538321"/>
      <w:bookmarkStart w:id="6222" w:name="_Toc137391441"/>
      <w:bookmarkStart w:id="6223" w:name="_Toc146962099"/>
      <w:bookmarkStart w:id="6224" w:name="_Toc187256464"/>
      <w:r w:rsidRPr="00931575">
        <w:rPr>
          <w:lang w:eastAsia="sv-SE"/>
        </w:rPr>
        <w:t>7.5.1.4.1</w:t>
      </w:r>
      <w:r w:rsidRPr="00931575">
        <w:rPr>
          <w:lang w:eastAsia="sv-SE"/>
        </w:rPr>
        <w:tab/>
        <w:t>Initial conditions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225" w:name="_Toc21102850"/>
      <w:bookmarkStart w:id="6226" w:name="_Toc29810699"/>
      <w:bookmarkStart w:id="6227" w:name="_Toc36636051"/>
      <w:bookmarkStart w:id="6228" w:name="_Toc37272997"/>
      <w:bookmarkStart w:id="6229" w:name="_Toc45886077"/>
      <w:bookmarkStart w:id="6230" w:name="_Toc53183153"/>
      <w:bookmarkStart w:id="6231" w:name="_Toc58915820"/>
      <w:bookmarkStart w:id="6232" w:name="_Toc66700967"/>
      <w:bookmarkStart w:id="6233" w:name="_Toc68697122"/>
      <w:bookmarkStart w:id="6234" w:name="_Toc74928044"/>
      <w:bookmarkStart w:id="6235" w:name="_Toc76115143"/>
      <w:bookmarkStart w:id="6236" w:name="_Toc76544550"/>
      <w:bookmarkStart w:id="6237" w:name="_Toc82541367"/>
      <w:bookmarkStart w:id="6238" w:name="_Toc89952014"/>
      <w:bookmarkStart w:id="6239" w:name="_Toc98767110"/>
      <w:bookmarkStart w:id="6240" w:name="_Toc106203158"/>
      <w:bookmarkStart w:id="6241" w:name="_Toc115187457"/>
      <w:bookmarkStart w:id="6242" w:name="_Toc121994012"/>
      <w:bookmarkStart w:id="6243" w:name="_Toc124153020"/>
      <w:bookmarkStart w:id="6244" w:name="_Toc131538322"/>
      <w:bookmarkStart w:id="6245" w:name="_Toc137391442"/>
      <w:bookmarkStart w:id="6246" w:name="_Toc146962100"/>
      <w:bookmarkStart w:id="6247" w:name="_Toc187256465"/>
      <w:r w:rsidRPr="00931575">
        <w:rPr>
          <w:lang w:eastAsia="sv-SE"/>
        </w:rPr>
        <w:t>7.5.1.4.2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248" w:name="_Toc21102851"/>
      <w:bookmarkStart w:id="6249" w:name="_Toc29810700"/>
      <w:bookmarkStart w:id="6250" w:name="_Toc36636052"/>
      <w:bookmarkStart w:id="6251" w:name="_Toc37272998"/>
      <w:bookmarkStart w:id="6252" w:name="_Toc45886078"/>
      <w:bookmarkStart w:id="6253" w:name="_Toc53183154"/>
      <w:bookmarkStart w:id="6254" w:name="_Toc58915821"/>
      <w:bookmarkStart w:id="6255" w:name="_Toc66700968"/>
      <w:bookmarkStart w:id="6256" w:name="_Toc68697123"/>
      <w:bookmarkStart w:id="6257" w:name="_Toc74928045"/>
      <w:bookmarkStart w:id="6258" w:name="_Toc76115144"/>
      <w:bookmarkStart w:id="6259" w:name="_Toc76544551"/>
      <w:bookmarkStart w:id="6260" w:name="_Toc82541368"/>
      <w:bookmarkStart w:id="6261" w:name="_Toc89952015"/>
      <w:bookmarkStart w:id="6262" w:name="_Toc98767111"/>
      <w:bookmarkStart w:id="6263" w:name="_Toc106203159"/>
      <w:bookmarkStart w:id="6264" w:name="_Toc115187458"/>
      <w:bookmarkStart w:id="6265" w:name="_Toc121994013"/>
      <w:bookmarkStart w:id="6266" w:name="_Toc124153021"/>
      <w:bookmarkStart w:id="6267" w:name="_Toc131538323"/>
      <w:bookmarkStart w:id="6268" w:name="_Toc137391443"/>
      <w:bookmarkStart w:id="6269" w:name="_Toc146962101"/>
      <w:bookmarkStart w:id="6270" w:name="_Toc187256466"/>
      <w:r w:rsidRPr="00931575">
        <w:rPr>
          <w:lang w:eastAsia="sv-SE"/>
        </w:rPr>
        <w:t>7.5.1</w:t>
      </w:r>
      <w:r w:rsidRPr="00931575">
        <w:rPr>
          <w:lang w:eastAsia="zh-CN"/>
        </w:rPr>
        <w:t>.</w:t>
      </w:r>
      <w:r w:rsidRPr="00931575">
        <w:rPr>
          <w:lang w:eastAsia="sv-SE"/>
        </w:rPr>
        <w:t>5</w:t>
      </w:r>
      <w:r w:rsidRPr="00931575">
        <w:rPr>
          <w:lang w:eastAsia="sv-SE"/>
        </w:rPr>
        <w:tab/>
      </w:r>
      <w:bookmarkStart w:id="6271" w:name="_Hlk513649853"/>
      <w:r w:rsidRPr="00931575">
        <w:rPr>
          <w:lang w:eastAsia="sv-SE"/>
        </w:rPr>
        <w:t xml:space="preserve">Test </w:t>
      </w:r>
      <w:bookmarkEnd w:id="6271"/>
      <w:r w:rsidRPr="00931575">
        <w:rPr>
          <w:lang w:eastAsia="sv-SE"/>
        </w:rPr>
        <w:t>requirement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8A8526D" w14:textId="77777777" w:rsidR="00C45907" w:rsidRPr="00931575" w:rsidRDefault="00C45907" w:rsidP="00C45907">
      <w:pPr>
        <w:pStyle w:val="Heading5"/>
        <w:rPr>
          <w:lang w:eastAsia="sv-SE"/>
        </w:rPr>
      </w:pPr>
      <w:bookmarkStart w:id="6272" w:name="_Toc21102852"/>
      <w:bookmarkStart w:id="6273" w:name="_Toc29810701"/>
      <w:bookmarkStart w:id="6274" w:name="_Toc36636053"/>
      <w:bookmarkStart w:id="6275" w:name="_Toc37272999"/>
      <w:bookmarkStart w:id="6276" w:name="_Toc45886079"/>
      <w:bookmarkStart w:id="6277" w:name="_Toc53183155"/>
      <w:bookmarkStart w:id="6278" w:name="_Toc58915822"/>
      <w:bookmarkStart w:id="6279" w:name="_Toc66700969"/>
      <w:bookmarkStart w:id="6280" w:name="_Toc68697124"/>
      <w:bookmarkStart w:id="6281" w:name="_Toc74928046"/>
      <w:bookmarkStart w:id="6282" w:name="_Toc76115145"/>
      <w:bookmarkStart w:id="6283" w:name="_Toc76544552"/>
      <w:bookmarkStart w:id="6284" w:name="_Toc82541369"/>
      <w:bookmarkStart w:id="6285" w:name="_Toc89952016"/>
      <w:bookmarkStart w:id="6286" w:name="_Toc98767112"/>
      <w:bookmarkStart w:id="6287" w:name="_Toc106203160"/>
      <w:bookmarkStart w:id="6288" w:name="_Toc115187459"/>
      <w:bookmarkStart w:id="6289" w:name="_Toc121994014"/>
      <w:bookmarkStart w:id="6290" w:name="_Toc124153022"/>
      <w:bookmarkStart w:id="6291" w:name="_Toc131538324"/>
      <w:bookmarkStart w:id="6292" w:name="_Toc137391444"/>
      <w:bookmarkStart w:id="6293" w:name="_Toc146962102"/>
      <w:bookmarkStart w:id="6294" w:name="_Toc187256467"/>
      <w:r w:rsidRPr="00931575">
        <w:rPr>
          <w:lang w:eastAsia="sv-SE"/>
        </w:rPr>
        <w:t>7.5.1.5.1</w:t>
      </w:r>
      <w:r w:rsidRPr="00931575">
        <w:rPr>
          <w:lang w:eastAsia="sv-SE"/>
        </w:rPr>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295" w:name="_Toc21102853"/>
      <w:bookmarkStart w:id="6296" w:name="_Toc29810702"/>
      <w:bookmarkStart w:id="6297" w:name="_Toc36636054"/>
      <w:bookmarkStart w:id="6298" w:name="_Toc37273000"/>
      <w:bookmarkStart w:id="6299" w:name="_Toc45886080"/>
      <w:bookmarkStart w:id="6300" w:name="_Toc53183156"/>
      <w:bookmarkStart w:id="6301" w:name="_Toc58915823"/>
      <w:bookmarkStart w:id="6302" w:name="_Toc66700970"/>
      <w:bookmarkStart w:id="6303" w:name="_Toc68697125"/>
      <w:bookmarkStart w:id="6304" w:name="_Toc74928047"/>
      <w:bookmarkStart w:id="6305" w:name="_Toc76115146"/>
      <w:bookmarkStart w:id="6306" w:name="_Toc76544553"/>
      <w:bookmarkStart w:id="6307" w:name="_Toc82541370"/>
      <w:bookmarkStart w:id="6308" w:name="_Toc89952017"/>
      <w:bookmarkStart w:id="6309" w:name="_Toc98767113"/>
      <w:bookmarkStart w:id="6310" w:name="_Toc106203161"/>
      <w:bookmarkStart w:id="6311" w:name="_Toc115187460"/>
      <w:bookmarkStart w:id="6312" w:name="_Toc121994015"/>
      <w:bookmarkStart w:id="6313" w:name="_Toc124153023"/>
      <w:bookmarkStart w:id="6314" w:name="_Toc131538325"/>
      <w:bookmarkStart w:id="6315" w:name="_Toc137391445"/>
      <w:bookmarkStart w:id="6316" w:name="_Toc146962103"/>
      <w:bookmarkStart w:id="6317" w:name="_Toc187256468"/>
      <w:r w:rsidRPr="00931575">
        <w:rPr>
          <w:lang w:eastAsia="sv-SE"/>
        </w:rPr>
        <w:t>7.5.1.5.2</w:t>
      </w:r>
      <w:r w:rsidRPr="00931575">
        <w:rPr>
          <w:lang w:eastAsia="sv-SE"/>
        </w:rPr>
        <w:tab/>
        <w:t xml:space="preserve">Test requirements for </w:t>
      </w:r>
      <w:r w:rsidRPr="00931575">
        <w:rPr>
          <w:i/>
          <w:lang w:eastAsia="sv-SE"/>
        </w:rPr>
        <w:t>BS type 1-O</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6318" w:name="_Toc21102854"/>
      <w:bookmarkStart w:id="6319" w:name="_Toc29810703"/>
      <w:bookmarkStart w:id="6320" w:name="_Toc36636055"/>
      <w:bookmarkStart w:id="6321" w:name="_Toc37273001"/>
      <w:bookmarkStart w:id="6322" w:name="_Toc45886081"/>
      <w:bookmarkStart w:id="6323" w:name="_Toc53183157"/>
      <w:bookmarkStart w:id="6324" w:name="_Toc58915824"/>
      <w:bookmarkStart w:id="6325" w:name="_Toc66700971"/>
      <w:bookmarkStart w:id="6326" w:name="_Toc68697126"/>
      <w:bookmarkStart w:id="6327" w:name="_Toc74928048"/>
      <w:bookmarkStart w:id="6328" w:name="_Toc76115147"/>
      <w:bookmarkStart w:id="6329" w:name="_Toc76544554"/>
      <w:bookmarkStart w:id="6330" w:name="_Toc82541371"/>
      <w:bookmarkStart w:id="6331" w:name="_Toc89952018"/>
      <w:bookmarkStart w:id="6332" w:name="_Toc98767114"/>
      <w:bookmarkStart w:id="6333" w:name="_Toc106203162"/>
      <w:bookmarkStart w:id="6334" w:name="_Toc115187461"/>
      <w:bookmarkStart w:id="6335" w:name="_Toc121994016"/>
      <w:bookmarkStart w:id="6336" w:name="_Toc124153024"/>
      <w:bookmarkStart w:id="6337" w:name="_Toc131538326"/>
      <w:bookmarkStart w:id="6338" w:name="_Toc137391446"/>
      <w:bookmarkStart w:id="6339" w:name="_Toc146962104"/>
      <w:bookmarkStart w:id="6340" w:name="_Toc187256469"/>
      <w:r w:rsidRPr="00931575">
        <w:rPr>
          <w:lang w:eastAsia="sv-SE"/>
        </w:rPr>
        <w:t>7.5.1.5.3</w:t>
      </w:r>
      <w:r w:rsidRPr="00931575">
        <w:rPr>
          <w:lang w:eastAsia="sv-SE"/>
        </w:rPr>
        <w:tab/>
        <w:t xml:space="preserve">Test requirements for </w:t>
      </w:r>
      <w:r w:rsidRPr="00931575">
        <w:rPr>
          <w:i/>
          <w:lang w:eastAsia="sv-SE"/>
        </w:rPr>
        <w:t>BS type 2-O</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6341" w:name="_Toc21102855"/>
      <w:bookmarkStart w:id="6342" w:name="_Toc29810704"/>
      <w:bookmarkStart w:id="6343" w:name="_Toc36636056"/>
      <w:bookmarkStart w:id="6344" w:name="_Toc37273002"/>
      <w:bookmarkStart w:id="6345" w:name="_Toc45886082"/>
      <w:bookmarkStart w:id="6346" w:name="_Toc53183158"/>
      <w:bookmarkStart w:id="6347" w:name="_Toc58915825"/>
      <w:bookmarkStart w:id="6348" w:name="_Toc66700972"/>
      <w:bookmarkStart w:id="6349" w:name="_Toc68697127"/>
      <w:bookmarkStart w:id="6350" w:name="_Toc74928049"/>
      <w:bookmarkStart w:id="6351" w:name="_Toc76115148"/>
      <w:bookmarkStart w:id="6352" w:name="_Toc76544555"/>
      <w:bookmarkStart w:id="6353" w:name="_Toc82541372"/>
      <w:bookmarkStart w:id="6354" w:name="_Toc89952019"/>
      <w:bookmarkStart w:id="6355" w:name="_Toc98767115"/>
      <w:bookmarkStart w:id="6356" w:name="_Toc106203163"/>
      <w:bookmarkStart w:id="6357" w:name="_Toc115187462"/>
      <w:bookmarkStart w:id="6358" w:name="_Toc121994017"/>
      <w:bookmarkStart w:id="6359" w:name="_Toc124153025"/>
      <w:bookmarkStart w:id="6360" w:name="_Toc131538327"/>
      <w:bookmarkStart w:id="6361" w:name="_Toc137391447"/>
      <w:bookmarkStart w:id="6362" w:name="_Toc146962105"/>
      <w:bookmarkStart w:id="6363" w:name="_Toc18725647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9BE35E6" w14:textId="77777777" w:rsidR="00C45907" w:rsidRPr="00931575" w:rsidRDefault="00C45907" w:rsidP="00C45907">
      <w:pPr>
        <w:pStyle w:val="Heading4"/>
        <w:rPr>
          <w:lang w:eastAsia="sv-SE"/>
        </w:rPr>
      </w:pPr>
      <w:bookmarkStart w:id="6364" w:name="_Toc21102856"/>
      <w:bookmarkStart w:id="6365" w:name="_Toc29810705"/>
      <w:bookmarkStart w:id="6366" w:name="_Toc36636057"/>
      <w:bookmarkStart w:id="6367" w:name="_Toc37273003"/>
      <w:bookmarkStart w:id="6368" w:name="_Toc45886083"/>
      <w:bookmarkStart w:id="6369" w:name="_Toc53183159"/>
      <w:bookmarkStart w:id="6370" w:name="_Toc58915826"/>
      <w:bookmarkStart w:id="6371" w:name="_Toc66700973"/>
      <w:bookmarkStart w:id="6372" w:name="_Toc68697128"/>
      <w:bookmarkStart w:id="6373" w:name="_Toc74928050"/>
      <w:bookmarkStart w:id="6374" w:name="_Toc76115149"/>
      <w:bookmarkStart w:id="6375" w:name="_Toc76544556"/>
      <w:bookmarkStart w:id="6376" w:name="_Toc82541373"/>
      <w:bookmarkStart w:id="6377" w:name="_Toc89952020"/>
      <w:bookmarkStart w:id="6378" w:name="_Toc98767116"/>
      <w:bookmarkStart w:id="6379" w:name="_Toc106203164"/>
      <w:bookmarkStart w:id="6380" w:name="_Toc115187463"/>
      <w:bookmarkStart w:id="6381" w:name="_Toc121994018"/>
      <w:bookmarkStart w:id="6382" w:name="_Toc124153026"/>
      <w:bookmarkStart w:id="6383" w:name="_Toc131538328"/>
      <w:bookmarkStart w:id="6384" w:name="_Toc137391448"/>
      <w:bookmarkStart w:id="6385" w:name="_Toc146962106"/>
      <w:bookmarkStart w:id="6386" w:name="_Toc187256471"/>
      <w:r w:rsidRPr="00931575">
        <w:rPr>
          <w:lang w:eastAsia="sv-SE"/>
        </w:rPr>
        <w:t>7.5.2.1</w:t>
      </w:r>
      <w:r w:rsidRPr="00931575">
        <w:rPr>
          <w:lang w:eastAsia="sv-SE"/>
        </w:rPr>
        <w:tab/>
        <w:t>Definition and applicability</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387" w:name="_Toc21102857"/>
      <w:bookmarkStart w:id="6388" w:name="_Toc29810706"/>
      <w:bookmarkStart w:id="6389" w:name="_Toc36636058"/>
      <w:bookmarkStart w:id="6390" w:name="_Toc37273004"/>
      <w:bookmarkStart w:id="6391" w:name="_Toc45886084"/>
      <w:bookmarkStart w:id="6392" w:name="_Toc53183160"/>
      <w:bookmarkStart w:id="6393" w:name="_Toc58915827"/>
      <w:bookmarkStart w:id="6394" w:name="_Toc66700974"/>
      <w:bookmarkStart w:id="6395" w:name="_Toc68697129"/>
      <w:bookmarkStart w:id="6396" w:name="_Toc74928051"/>
      <w:bookmarkStart w:id="6397" w:name="_Toc76115150"/>
      <w:bookmarkStart w:id="6398" w:name="_Toc76544557"/>
      <w:bookmarkStart w:id="6399" w:name="_Toc82541374"/>
      <w:bookmarkStart w:id="6400" w:name="_Toc89952021"/>
      <w:bookmarkStart w:id="6401" w:name="_Toc98767117"/>
      <w:bookmarkStart w:id="6402" w:name="_Toc106203165"/>
      <w:bookmarkStart w:id="6403" w:name="_Toc115187464"/>
      <w:bookmarkStart w:id="6404" w:name="_Toc121994019"/>
      <w:bookmarkStart w:id="6405" w:name="_Toc124153027"/>
      <w:bookmarkStart w:id="6406" w:name="_Toc131538329"/>
      <w:bookmarkStart w:id="6407" w:name="_Toc137391449"/>
      <w:bookmarkStart w:id="6408" w:name="_Toc146962107"/>
      <w:bookmarkStart w:id="6409" w:name="_Toc187256472"/>
      <w:r w:rsidRPr="00931575">
        <w:rPr>
          <w:lang w:eastAsia="sv-SE"/>
        </w:rPr>
        <w:t>7.5.2.2</w:t>
      </w:r>
      <w:r w:rsidRPr="00931575">
        <w:rPr>
          <w:lang w:eastAsia="sv-SE"/>
        </w:rPr>
        <w:tab/>
        <w:t>Minimum requirement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410" w:name="_Toc21102858"/>
      <w:bookmarkStart w:id="6411" w:name="_Toc29810707"/>
      <w:bookmarkStart w:id="6412" w:name="_Toc36636059"/>
      <w:bookmarkStart w:id="6413" w:name="_Toc37273005"/>
      <w:bookmarkStart w:id="6414" w:name="_Toc45886085"/>
      <w:bookmarkStart w:id="6415" w:name="_Toc53183161"/>
      <w:bookmarkStart w:id="6416" w:name="_Toc58915828"/>
      <w:bookmarkStart w:id="6417" w:name="_Toc66700975"/>
      <w:bookmarkStart w:id="6418" w:name="_Toc68697130"/>
      <w:bookmarkStart w:id="6419" w:name="_Toc74928052"/>
      <w:bookmarkStart w:id="6420" w:name="_Toc76115151"/>
      <w:bookmarkStart w:id="6421" w:name="_Toc76544558"/>
      <w:bookmarkStart w:id="6422" w:name="_Toc82541375"/>
      <w:bookmarkStart w:id="6423" w:name="_Toc89952022"/>
      <w:bookmarkStart w:id="6424" w:name="_Toc98767118"/>
      <w:bookmarkStart w:id="6425" w:name="_Toc106203166"/>
      <w:bookmarkStart w:id="6426" w:name="_Toc115187465"/>
      <w:bookmarkStart w:id="6427" w:name="_Toc121994020"/>
      <w:bookmarkStart w:id="6428" w:name="_Toc124153028"/>
      <w:bookmarkStart w:id="6429" w:name="_Toc131538330"/>
      <w:bookmarkStart w:id="6430" w:name="_Toc137391450"/>
      <w:bookmarkStart w:id="6431" w:name="_Toc146962108"/>
      <w:bookmarkStart w:id="6432" w:name="_Toc187256473"/>
      <w:r w:rsidRPr="00931575">
        <w:rPr>
          <w:lang w:eastAsia="sv-SE"/>
        </w:rPr>
        <w:t>7.5.2.3</w:t>
      </w:r>
      <w:r w:rsidRPr="00931575">
        <w:rPr>
          <w:lang w:eastAsia="sv-SE"/>
        </w:rPr>
        <w:tab/>
        <w:t>Test purpose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433" w:name="_Toc21102859"/>
      <w:bookmarkStart w:id="6434" w:name="_Toc29810708"/>
      <w:bookmarkStart w:id="6435" w:name="_Toc36636060"/>
      <w:bookmarkStart w:id="6436" w:name="_Toc37273006"/>
      <w:bookmarkStart w:id="6437" w:name="_Toc45886086"/>
      <w:bookmarkStart w:id="6438" w:name="_Toc53183162"/>
      <w:bookmarkStart w:id="6439" w:name="_Toc58915829"/>
      <w:bookmarkStart w:id="6440" w:name="_Toc66700976"/>
      <w:bookmarkStart w:id="6441" w:name="_Toc68697131"/>
      <w:bookmarkStart w:id="6442" w:name="_Toc74928053"/>
      <w:bookmarkStart w:id="6443" w:name="_Toc76115152"/>
      <w:bookmarkStart w:id="6444" w:name="_Toc76544559"/>
      <w:bookmarkStart w:id="6445" w:name="_Toc82541376"/>
      <w:bookmarkStart w:id="6446" w:name="_Toc89952023"/>
      <w:bookmarkStart w:id="6447" w:name="_Toc98767119"/>
      <w:bookmarkStart w:id="6448" w:name="_Toc106203167"/>
      <w:bookmarkStart w:id="6449" w:name="_Toc115187466"/>
      <w:bookmarkStart w:id="6450" w:name="_Toc121994021"/>
      <w:bookmarkStart w:id="6451" w:name="_Toc124153029"/>
      <w:bookmarkStart w:id="6452" w:name="_Toc131538331"/>
      <w:bookmarkStart w:id="6453" w:name="_Toc137391451"/>
      <w:bookmarkStart w:id="6454" w:name="_Toc146962109"/>
      <w:bookmarkStart w:id="6455" w:name="_Toc187256474"/>
      <w:r w:rsidRPr="00931575">
        <w:rPr>
          <w:lang w:eastAsia="sv-SE"/>
        </w:rPr>
        <w:t>7.5.2</w:t>
      </w:r>
      <w:r w:rsidRPr="00931575">
        <w:rPr>
          <w:lang w:eastAsia="zh-CN"/>
        </w:rPr>
        <w:t>.</w:t>
      </w:r>
      <w:r w:rsidRPr="00931575">
        <w:rPr>
          <w:lang w:eastAsia="sv-SE"/>
        </w:rPr>
        <w:t>4</w:t>
      </w:r>
      <w:r w:rsidRPr="00931575">
        <w:rPr>
          <w:lang w:eastAsia="sv-SE"/>
        </w:rPr>
        <w:tab/>
        <w:t>Method of test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B1A5525" w14:textId="77777777" w:rsidR="00C45907" w:rsidRPr="00931575" w:rsidRDefault="00C45907" w:rsidP="00C45907">
      <w:pPr>
        <w:pStyle w:val="Heading5"/>
        <w:rPr>
          <w:lang w:eastAsia="sv-SE"/>
        </w:rPr>
      </w:pPr>
      <w:bookmarkStart w:id="6456" w:name="_Toc21102860"/>
      <w:bookmarkStart w:id="6457" w:name="_Toc29810709"/>
      <w:bookmarkStart w:id="6458" w:name="_Toc36636061"/>
      <w:bookmarkStart w:id="6459" w:name="_Toc37273007"/>
      <w:bookmarkStart w:id="6460" w:name="_Toc45886087"/>
      <w:bookmarkStart w:id="6461" w:name="_Toc53183163"/>
      <w:bookmarkStart w:id="6462" w:name="_Toc58915830"/>
      <w:bookmarkStart w:id="6463" w:name="_Toc66700977"/>
      <w:bookmarkStart w:id="6464" w:name="_Toc68697132"/>
      <w:bookmarkStart w:id="6465" w:name="_Toc74928054"/>
      <w:bookmarkStart w:id="6466" w:name="_Toc76115153"/>
      <w:bookmarkStart w:id="6467" w:name="_Toc76544560"/>
      <w:bookmarkStart w:id="6468" w:name="_Toc82541377"/>
      <w:bookmarkStart w:id="6469" w:name="_Toc89952024"/>
      <w:bookmarkStart w:id="6470" w:name="_Toc98767120"/>
      <w:bookmarkStart w:id="6471" w:name="_Toc106203168"/>
      <w:bookmarkStart w:id="6472" w:name="_Toc115187467"/>
      <w:bookmarkStart w:id="6473" w:name="_Toc121994022"/>
      <w:bookmarkStart w:id="6474" w:name="_Toc124153030"/>
      <w:bookmarkStart w:id="6475" w:name="_Toc131538332"/>
      <w:bookmarkStart w:id="6476" w:name="_Toc137391452"/>
      <w:bookmarkStart w:id="6477" w:name="_Toc146962110"/>
      <w:bookmarkStart w:id="6478" w:name="_Toc187256475"/>
      <w:r w:rsidRPr="00931575">
        <w:rPr>
          <w:lang w:eastAsia="sv-SE"/>
        </w:rPr>
        <w:t>7.5.2.4.1</w:t>
      </w:r>
      <w:r w:rsidRPr="00931575">
        <w:rPr>
          <w:lang w:eastAsia="sv-SE"/>
        </w:rPr>
        <w:tab/>
        <w:t>Initial conditions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479" w:name="_Toc21102861"/>
      <w:bookmarkStart w:id="6480" w:name="_Toc29810710"/>
      <w:bookmarkStart w:id="6481" w:name="_Toc36636062"/>
      <w:bookmarkStart w:id="6482" w:name="_Toc37273008"/>
      <w:bookmarkStart w:id="6483" w:name="_Toc45886088"/>
      <w:bookmarkStart w:id="6484" w:name="_Toc53183164"/>
      <w:bookmarkStart w:id="6485" w:name="_Toc58915831"/>
      <w:bookmarkStart w:id="6486" w:name="_Toc66700978"/>
      <w:bookmarkStart w:id="6487" w:name="_Toc68697133"/>
      <w:bookmarkStart w:id="6488" w:name="_Toc74928055"/>
      <w:bookmarkStart w:id="6489" w:name="_Toc76115154"/>
      <w:bookmarkStart w:id="6490" w:name="_Toc76544561"/>
      <w:bookmarkStart w:id="6491" w:name="_Toc82541378"/>
      <w:bookmarkStart w:id="6492" w:name="_Toc89952025"/>
      <w:bookmarkStart w:id="6493" w:name="_Toc98767121"/>
      <w:bookmarkStart w:id="6494" w:name="_Toc106203169"/>
      <w:bookmarkStart w:id="6495" w:name="_Toc115187468"/>
      <w:bookmarkStart w:id="6496" w:name="_Toc121994023"/>
      <w:bookmarkStart w:id="6497" w:name="_Toc124153031"/>
      <w:bookmarkStart w:id="6498" w:name="_Toc131538333"/>
      <w:bookmarkStart w:id="6499" w:name="_Toc137391453"/>
      <w:bookmarkStart w:id="6500" w:name="_Toc146962111"/>
      <w:bookmarkStart w:id="6501" w:name="_Toc187256476"/>
      <w:r w:rsidRPr="00931575">
        <w:rPr>
          <w:lang w:eastAsia="sv-SE"/>
        </w:rPr>
        <w:t>7.5.2.4.2</w:t>
      </w:r>
      <w:r w:rsidRPr="00931575">
        <w:rPr>
          <w:lang w:eastAsia="sv-SE"/>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502" w:name="_Toc21102862"/>
      <w:bookmarkStart w:id="6503" w:name="_Toc29810711"/>
      <w:bookmarkStart w:id="6504" w:name="_Toc36636063"/>
      <w:bookmarkStart w:id="6505" w:name="_Toc37273009"/>
      <w:bookmarkStart w:id="6506" w:name="_Toc45886089"/>
      <w:bookmarkStart w:id="6507" w:name="_Toc53183165"/>
      <w:bookmarkStart w:id="6508" w:name="_Toc58915832"/>
      <w:bookmarkStart w:id="6509" w:name="_Toc66700979"/>
      <w:bookmarkStart w:id="6510" w:name="_Toc68697134"/>
      <w:bookmarkStart w:id="6511" w:name="_Toc74928056"/>
      <w:bookmarkStart w:id="6512" w:name="_Toc76115155"/>
      <w:bookmarkStart w:id="6513" w:name="_Toc76544562"/>
      <w:bookmarkStart w:id="6514" w:name="_Toc82541379"/>
      <w:bookmarkStart w:id="6515" w:name="_Toc89952026"/>
      <w:bookmarkStart w:id="6516" w:name="_Toc98767122"/>
      <w:bookmarkStart w:id="6517" w:name="_Toc106203170"/>
      <w:bookmarkStart w:id="6518" w:name="_Toc115187469"/>
      <w:bookmarkStart w:id="6519" w:name="_Toc121994024"/>
      <w:bookmarkStart w:id="6520" w:name="_Toc124153032"/>
      <w:bookmarkStart w:id="6521" w:name="_Toc131538334"/>
      <w:bookmarkStart w:id="6522" w:name="_Toc137391454"/>
      <w:bookmarkStart w:id="6523" w:name="_Toc146962112"/>
      <w:bookmarkStart w:id="6524" w:name="_Toc187256477"/>
      <w:r w:rsidRPr="00931575">
        <w:rPr>
          <w:lang w:eastAsia="sv-SE"/>
        </w:rPr>
        <w:t>7.5.2</w:t>
      </w:r>
      <w:r w:rsidRPr="00931575">
        <w:rPr>
          <w:lang w:eastAsia="zh-CN"/>
        </w:rPr>
        <w:t>.</w:t>
      </w:r>
      <w:r w:rsidRPr="00931575">
        <w:rPr>
          <w:lang w:eastAsia="sv-SE"/>
        </w:rPr>
        <w:t>5</w:t>
      </w:r>
      <w:r w:rsidRPr="00931575">
        <w:rPr>
          <w:lang w:eastAsia="sv-SE"/>
        </w:rPr>
        <w:tab/>
        <w:t>Test requirement</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1B77D2BF" w14:textId="77777777" w:rsidR="00C45907" w:rsidRPr="00931575" w:rsidRDefault="00C45907" w:rsidP="00C45907">
      <w:pPr>
        <w:pStyle w:val="Heading5"/>
        <w:rPr>
          <w:lang w:eastAsia="sv-SE"/>
        </w:rPr>
      </w:pPr>
      <w:bookmarkStart w:id="6525" w:name="_Toc21102863"/>
      <w:bookmarkStart w:id="6526" w:name="_Toc29810712"/>
      <w:bookmarkStart w:id="6527" w:name="_Toc36636064"/>
      <w:bookmarkStart w:id="6528" w:name="_Toc37273010"/>
      <w:bookmarkStart w:id="6529" w:name="_Toc45886090"/>
      <w:bookmarkStart w:id="6530" w:name="_Toc53183166"/>
      <w:bookmarkStart w:id="6531" w:name="_Toc58915833"/>
      <w:bookmarkStart w:id="6532" w:name="_Toc66700980"/>
      <w:bookmarkStart w:id="6533" w:name="_Toc68697135"/>
      <w:bookmarkStart w:id="6534" w:name="_Toc74928057"/>
      <w:bookmarkStart w:id="6535" w:name="_Toc76115156"/>
      <w:bookmarkStart w:id="6536" w:name="_Toc76544563"/>
      <w:bookmarkStart w:id="6537" w:name="_Toc82541380"/>
      <w:bookmarkStart w:id="6538" w:name="_Toc89952027"/>
      <w:bookmarkStart w:id="6539" w:name="_Toc98767123"/>
      <w:bookmarkStart w:id="6540" w:name="_Toc106203171"/>
      <w:bookmarkStart w:id="6541" w:name="_Toc115187470"/>
      <w:bookmarkStart w:id="6542" w:name="_Toc121994025"/>
      <w:bookmarkStart w:id="6543" w:name="_Toc124153033"/>
      <w:bookmarkStart w:id="6544" w:name="_Toc131538335"/>
      <w:bookmarkStart w:id="6545" w:name="_Toc137391455"/>
      <w:bookmarkStart w:id="6546" w:name="_Toc146962113"/>
      <w:bookmarkStart w:id="6547" w:name="_Toc187256478"/>
      <w:r w:rsidRPr="00931575">
        <w:rPr>
          <w:lang w:eastAsia="sv-SE"/>
        </w:rPr>
        <w:t>7.5.2.5.1</w:t>
      </w:r>
      <w:r w:rsidRPr="00931575">
        <w:rPr>
          <w:lang w:eastAsia="sv-SE"/>
        </w:rP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548" w:name="_Toc21102864"/>
      <w:bookmarkStart w:id="6549" w:name="_Toc29810713"/>
      <w:bookmarkStart w:id="6550" w:name="_Toc36636065"/>
      <w:bookmarkStart w:id="6551" w:name="_Toc37273011"/>
      <w:bookmarkStart w:id="6552" w:name="_Toc45886091"/>
      <w:bookmarkStart w:id="6553" w:name="_Toc53183167"/>
      <w:bookmarkStart w:id="6554" w:name="_Toc58915834"/>
      <w:bookmarkStart w:id="6555" w:name="_Toc66700981"/>
      <w:bookmarkStart w:id="6556" w:name="_Toc68697136"/>
      <w:bookmarkStart w:id="6557" w:name="_Toc74928058"/>
      <w:bookmarkStart w:id="6558" w:name="_Toc76115157"/>
      <w:bookmarkStart w:id="6559" w:name="_Toc76544564"/>
      <w:bookmarkStart w:id="6560" w:name="_Toc82541381"/>
      <w:bookmarkStart w:id="6561" w:name="_Toc89952028"/>
      <w:bookmarkStart w:id="6562" w:name="_Toc98767124"/>
      <w:bookmarkStart w:id="6563" w:name="_Toc106203172"/>
      <w:bookmarkStart w:id="6564" w:name="_Toc115187471"/>
      <w:bookmarkStart w:id="6565" w:name="_Toc121994026"/>
      <w:bookmarkStart w:id="6566" w:name="_Toc124153034"/>
      <w:bookmarkStart w:id="6567" w:name="_Toc131538336"/>
      <w:bookmarkStart w:id="6568" w:name="_Toc137391456"/>
      <w:bookmarkStart w:id="6569" w:name="_Toc146962114"/>
      <w:bookmarkStart w:id="6570" w:name="_Toc187256479"/>
      <w:r w:rsidRPr="00931575">
        <w:rPr>
          <w:lang w:eastAsia="sv-SE"/>
        </w:rPr>
        <w:t>7.5.2.5.2</w:t>
      </w:r>
      <w:r w:rsidRPr="00931575">
        <w:rPr>
          <w:lang w:eastAsia="sv-SE"/>
        </w:rPr>
        <w:tab/>
        <w:t xml:space="preserve">Test requirements for </w:t>
      </w:r>
      <w:r w:rsidRPr="00931575">
        <w:rPr>
          <w:i/>
          <w:lang w:eastAsia="sv-SE"/>
        </w:rPr>
        <w:t>BS type 1-O</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6571" w:name="_Toc21102865"/>
      <w:bookmarkStart w:id="6572" w:name="_Toc29810714"/>
      <w:bookmarkStart w:id="6573" w:name="_Toc36636066"/>
      <w:bookmarkStart w:id="6574" w:name="_Toc37273012"/>
      <w:bookmarkStart w:id="6575" w:name="_Toc45886092"/>
      <w:bookmarkStart w:id="6576" w:name="_Toc53183168"/>
      <w:bookmarkStart w:id="6577" w:name="_Toc58915835"/>
      <w:bookmarkStart w:id="6578" w:name="_Toc66700982"/>
      <w:bookmarkStart w:id="6579" w:name="_Toc68697137"/>
      <w:bookmarkStart w:id="6580" w:name="_Toc74928059"/>
      <w:bookmarkStart w:id="6581" w:name="_Toc76115158"/>
      <w:bookmarkStart w:id="6582" w:name="_Toc76544565"/>
      <w:bookmarkStart w:id="6583" w:name="_Toc82541382"/>
      <w:bookmarkStart w:id="6584" w:name="_Toc89952029"/>
      <w:bookmarkStart w:id="6585" w:name="_Toc98767125"/>
      <w:bookmarkStart w:id="6586" w:name="_Toc106203173"/>
      <w:bookmarkStart w:id="6587" w:name="_Toc115187472"/>
      <w:bookmarkStart w:id="6588" w:name="_Toc121994027"/>
      <w:bookmarkStart w:id="6589" w:name="_Toc124153035"/>
      <w:bookmarkStart w:id="6590" w:name="_Toc131538337"/>
      <w:bookmarkStart w:id="6591" w:name="_Toc137391457"/>
      <w:bookmarkStart w:id="6592" w:name="_Toc146962115"/>
      <w:bookmarkStart w:id="6593" w:name="_Toc187256480"/>
      <w:r w:rsidRPr="00931575">
        <w:rPr>
          <w:lang w:eastAsia="sv-SE"/>
        </w:rPr>
        <w:t>7.5.2.5.3</w:t>
      </w:r>
      <w:r w:rsidRPr="00931575">
        <w:rPr>
          <w:lang w:eastAsia="sv-SE"/>
        </w:rPr>
        <w:tab/>
        <w:t xml:space="preserve">Test requirements for </w:t>
      </w:r>
      <w:r w:rsidRPr="00931575">
        <w:rPr>
          <w:i/>
          <w:lang w:eastAsia="sv-SE"/>
        </w:rPr>
        <w:t>BS type 2-O</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6594" w:name="_Toc21102866"/>
      <w:bookmarkStart w:id="6595" w:name="_Toc29810715"/>
      <w:bookmarkStart w:id="6596" w:name="_Toc36636067"/>
      <w:bookmarkStart w:id="6597" w:name="_Toc37273013"/>
      <w:bookmarkStart w:id="6598" w:name="_Toc45886093"/>
      <w:bookmarkStart w:id="6599" w:name="_Toc53183169"/>
      <w:bookmarkStart w:id="6600" w:name="_Toc58915836"/>
      <w:bookmarkStart w:id="6601" w:name="_Toc66700983"/>
      <w:bookmarkStart w:id="6602" w:name="_Toc68697138"/>
      <w:bookmarkStart w:id="6603" w:name="_Toc74928060"/>
      <w:bookmarkStart w:id="6604" w:name="_Toc76115159"/>
      <w:bookmarkStart w:id="6605" w:name="_Toc76544566"/>
      <w:bookmarkStart w:id="6606" w:name="_Toc82541383"/>
      <w:bookmarkStart w:id="6607" w:name="_Toc89952030"/>
      <w:bookmarkStart w:id="6608" w:name="_Toc98767126"/>
      <w:bookmarkStart w:id="6609" w:name="_Toc106203174"/>
      <w:bookmarkStart w:id="6610" w:name="_Toc115187473"/>
      <w:bookmarkStart w:id="6611" w:name="_Toc121994028"/>
      <w:bookmarkStart w:id="6612" w:name="_Toc124153036"/>
      <w:bookmarkStart w:id="6613" w:name="_Toc131538338"/>
      <w:bookmarkStart w:id="6614" w:name="_Toc137391458"/>
      <w:bookmarkStart w:id="6615" w:name="_Toc146962116"/>
      <w:bookmarkStart w:id="6616" w:name="_Toc187256481"/>
      <w:r w:rsidRPr="00931575">
        <w:t>7.6</w:t>
      </w:r>
      <w:r w:rsidRPr="00931575">
        <w:tab/>
        <w:t>OTA out-of-band blocking</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931575">
        <w:tab/>
      </w:r>
    </w:p>
    <w:p w14:paraId="4D83FC56" w14:textId="77777777" w:rsidR="00C45907" w:rsidRPr="00931575" w:rsidRDefault="00C45907" w:rsidP="00C45907">
      <w:pPr>
        <w:pStyle w:val="Heading3"/>
      </w:pPr>
      <w:bookmarkStart w:id="6617" w:name="_Toc21102867"/>
      <w:bookmarkStart w:id="6618" w:name="_Toc29810716"/>
      <w:bookmarkStart w:id="6619" w:name="_Toc36636068"/>
      <w:bookmarkStart w:id="6620" w:name="_Toc37273014"/>
      <w:bookmarkStart w:id="6621" w:name="_Toc45886094"/>
      <w:bookmarkStart w:id="6622" w:name="_Toc53183170"/>
      <w:bookmarkStart w:id="6623" w:name="_Toc58915837"/>
      <w:bookmarkStart w:id="6624" w:name="_Toc66700984"/>
      <w:bookmarkStart w:id="6625" w:name="_Toc68697139"/>
      <w:bookmarkStart w:id="6626" w:name="_Toc74928061"/>
      <w:bookmarkStart w:id="6627" w:name="_Toc76115160"/>
      <w:bookmarkStart w:id="6628" w:name="_Toc76544567"/>
      <w:bookmarkStart w:id="6629" w:name="_Toc82541384"/>
      <w:bookmarkStart w:id="6630" w:name="_Toc89952031"/>
      <w:bookmarkStart w:id="6631" w:name="_Toc98767127"/>
      <w:bookmarkStart w:id="6632" w:name="_Toc106203175"/>
      <w:bookmarkStart w:id="6633" w:name="_Toc115187474"/>
      <w:bookmarkStart w:id="6634" w:name="_Toc121994029"/>
      <w:bookmarkStart w:id="6635" w:name="_Toc124153037"/>
      <w:bookmarkStart w:id="6636" w:name="_Toc131538339"/>
      <w:bookmarkStart w:id="6637" w:name="_Toc137391459"/>
      <w:bookmarkStart w:id="6638" w:name="_Toc146962117"/>
      <w:bookmarkStart w:id="6639" w:name="_Toc187256482"/>
      <w:r w:rsidRPr="00931575">
        <w:t>7.6.1</w:t>
      </w:r>
      <w:r w:rsidRPr="00931575">
        <w:tab/>
        <w:t>Definition and applicability</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640" w:name="_Toc21102868"/>
      <w:bookmarkStart w:id="6641" w:name="_Toc29810717"/>
      <w:bookmarkStart w:id="6642" w:name="_Toc36636069"/>
      <w:bookmarkStart w:id="6643" w:name="_Toc37273015"/>
      <w:bookmarkStart w:id="6644" w:name="_Toc45886095"/>
      <w:bookmarkStart w:id="6645" w:name="_Toc53183171"/>
      <w:bookmarkStart w:id="6646" w:name="_Toc58915838"/>
      <w:bookmarkStart w:id="6647" w:name="_Toc66700985"/>
      <w:bookmarkStart w:id="6648" w:name="_Toc68697140"/>
      <w:bookmarkStart w:id="6649" w:name="_Toc74928062"/>
      <w:bookmarkStart w:id="6650" w:name="_Toc76115161"/>
      <w:bookmarkStart w:id="6651" w:name="_Toc76544568"/>
      <w:bookmarkStart w:id="6652" w:name="_Toc82541385"/>
      <w:bookmarkStart w:id="6653" w:name="_Toc89952032"/>
      <w:bookmarkStart w:id="6654" w:name="_Toc98767128"/>
      <w:bookmarkStart w:id="6655" w:name="_Toc106203176"/>
      <w:bookmarkStart w:id="6656" w:name="_Toc115187475"/>
      <w:bookmarkStart w:id="6657" w:name="_Toc121994030"/>
      <w:bookmarkStart w:id="6658" w:name="_Toc124153038"/>
      <w:bookmarkStart w:id="6659" w:name="_Toc131538340"/>
      <w:bookmarkStart w:id="6660" w:name="_Toc137391460"/>
      <w:bookmarkStart w:id="6661" w:name="_Toc146962118"/>
      <w:bookmarkStart w:id="6662" w:name="_Toc187256483"/>
      <w:r w:rsidRPr="00931575">
        <w:t>7.6.2</w:t>
      </w:r>
      <w:r w:rsidRPr="00931575">
        <w:tab/>
        <w:t xml:space="preserve">Minimum </w:t>
      </w:r>
      <w:r w:rsidRPr="00931575">
        <w:rPr>
          <w:lang w:val="en-US"/>
        </w:rPr>
        <w:t>r</w:t>
      </w:r>
      <w:r w:rsidRPr="00931575">
        <w:t>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663" w:name="_Toc21102869"/>
      <w:bookmarkStart w:id="6664" w:name="_Toc29810718"/>
      <w:bookmarkStart w:id="6665" w:name="_Toc36636070"/>
      <w:bookmarkStart w:id="6666" w:name="_Toc37273016"/>
      <w:bookmarkStart w:id="6667" w:name="_Toc45886096"/>
      <w:bookmarkStart w:id="6668" w:name="_Toc53183172"/>
      <w:bookmarkStart w:id="6669" w:name="_Toc58915839"/>
      <w:bookmarkStart w:id="6670" w:name="_Toc66700986"/>
      <w:bookmarkStart w:id="6671" w:name="_Toc68697141"/>
      <w:bookmarkStart w:id="6672" w:name="_Toc74928063"/>
      <w:bookmarkStart w:id="6673" w:name="_Toc76115162"/>
      <w:bookmarkStart w:id="6674" w:name="_Toc76544569"/>
      <w:bookmarkStart w:id="6675" w:name="_Toc82541386"/>
      <w:bookmarkStart w:id="6676" w:name="_Toc89952033"/>
      <w:bookmarkStart w:id="6677" w:name="_Toc98767129"/>
      <w:bookmarkStart w:id="6678" w:name="_Toc106203177"/>
      <w:bookmarkStart w:id="6679" w:name="_Toc115187476"/>
      <w:bookmarkStart w:id="6680" w:name="_Toc121994031"/>
      <w:bookmarkStart w:id="6681" w:name="_Toc124153039"/>
      <w:bookmarkStart w:id="6682" w:name="_Toc131538341"/>
      <w:bookmarkStart w:id="6683" w:name="_Toc137391461"/>
      <w:bookmarkStart w:id="6684" w:name="_Toc146962119"/>
      <w:bookmarkStart w:id="6685" w:name="_Toc187256484"/>
      <w:r w:rsidRPr="00931575">
        <w:t>7.6.3</w:t>
      </w:r>
      <w:r w:rsidRPr="00931575">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686" w:name="_Toc21102870"/>
      <w:bookmarkStart w:id="6687" w:name="_Toc29810719"/>
      <w:bookmarkStart w:id="6688" w:name="_Toc36636071"/>
      <w:bookmarkStart w:id="6689" w:name="_Toc37273017"/>
      <w:bookmarkStart w:id="6690" w:name="_Toc45886097"/>
      <w:bookmarkStart w:id="6691" w:name="_Toc53183173"/>
      <w:bookmarkStart w:id="6692" w:name="_Toc58915840"/>
      <w:bookmarkStart w:id="6693" w:name="_Toc66700987"/>
      <w:bookmarkStart w:id="6694" w:name="_Toc68697142"/>
      <w:bookmarkStart w:id="6695" w:name="_Toc74928064"/>
      <w:bookmarkStart w:id="6696" w:name="_Toc76115163"/>
      <w:bookmarkStart w:id="6697" w:name="_Toc76544570"/>
      <w:bookmarkStart w:id="6698" w:name="_Toc82541387"/>
      <w:bookmarkStart w:id="6699" w:name="_Toc89952034"/>
      <w:bookmarkStart w:id="6700" w:name="_Toc98767130"/>
      <w:bookmarkStart w:id="6701" w:name="_Toc106203178"/>
      <w:bookmarkStart w:id="6702" w:name="_Toc115187477"/>
      <w:bookmarkStart w:id="6703" w:name="_Toc121994032"/>
      <w:bookmarkStart w:id="6704" w:name="_Toc124153040"/>
      <w:bookmarkStart w:id="6705" w:name="_Toc131538342"/>
      <w:bookmarkStart w:id="6706" w:name="_Toc137391462"/>
      <w:bookmarkStart w:id="6707" w:name="_Toc146962120"/>
      <w:bookmarkStart w:id="6708" w:name="_Toc187256485"/>
      <w:r w:rsidRPr="00931575">
        <w:t>7.6.4</w:t>
      </w:r>
      <w:r w:rsidRPr="00931575">
        <w:tab/>
        <w:t>Method of test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B90D079" w14:textId="77777777" w:rsidR="00C45907" w:rsidRPr="00931575" w:rsidRDefault="00C45907" w:rsidP="00C45907">
      <w:pPr>
        <w:pStyle w:val="Heading4"/>
        <w:rPr>
          <w:lang w:eastAsia="sv-SE"/>
        </w:rPr>
      </w:pPr>
      <w:bookmarkStart w:id="6709" w:name="_Toc21102871"/>
      <w:bookmarkStart w:id="6710" w:name="_Toc29810720"/>
      <w:bookmarkStart w:id="6711" w:name="_Toc36636072"/>
      <w:bookmarkStart w:id="6712" w:name="_Toc37273018"/>
      <w:bookmarkStart w:id="6713" w:name="_Toc45886098"/>
      <w:bookmarkStart w:id="6714" w:name="_Toc53183174"/>
      <w:bookmarkStart w:id="6715" w:name="_Toc58915841"/>
      <w:bookmarkStart w:id="6716" w:name="_Toc66700988"/>
      <w:bookmarkStart w:id="6717" w:name="_Toc68697143"/>
      <w:bookmarkStart w:id="6718" w:name="_Toc74928065"/>
      <w:bookmarkStart w:id="6719" w:name="_Toc76115164"/>
      <w:bookmarkStart w:id="6720" w:name="_Toc76544571"/>
      <w:bookmarkStart w:id="6721" w:name="_Toc82541388"/>
      <w:bookmarkStart w:id="6722" w:name="_Toc89952035"/>
      <w:bookmarkStart w:id="6723" w:name="_Toc98767131"/>
      <w:bookmarkStart w:id="6724" w:name="_Toc106203179"/>
      <w:bookmarkStart w:id="6725" w:name="_Toc115187478"/>
      <w:bookmarkStart w:id="6726" w:name="_Toc121994033"/>
      <w:bookmarkStart w:id="6727" w:name="_Toc124153041"/>
      <w:bookmarkStart w:id="6728" w:name="_Toc131538343"/>
      <w:bookmarkStart w:id="6729" w:name="_Toc137391463"/>
      <w:bookmarkStart w:id="6730" w:name="_Toc146962121"/>
      <w:bookmarkStart w:id="6731" w:name="_Toc187256486"/>
      <w:r w:rsidRPr="00931575">
        <w:rPr>
          <w:lang w:eastAsia="sv-SE"/>
        </w:rPr>
        <w:t>7.6.4.1</w:t>
      </w:r>
      <w:r w:rsidRPr="00931575">
        <w:rPr>
          <w:lang w:eastAsia="sv-SE"/>
        </w:rPr>
        <w:tab/>
        <w:t>Initial conditions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732" w:name="_Toc21102872"/>
      <w:bookmarkStart w:id="6733" w:name="_Toc29810721"/>
      <w:bookmarkStart w:id="6734" w:name="_Toc36636073"/>
      <w:bookmarkStart w:id="6735" w:name="_Toc37273019"/>
      <w:bookmarkStart w:id="6736" w:name="_Toc45886099"/>
      <w:bookmarkStart w:id="6737" w:name="_Toc53183175"/>
      <w:bookmarkStart w:id="6738" w:name="_Toc58915842"/>
      <w:bookmarkStart w:id="6739" w:name="_Toc66700989"/>
      <w:bookmarkStart w:id="6740" w:name="_Toc68697144"/>
      <w:bookmarkStart w:id="6741" w:name="_Toc74928066"/>
      <w:bookmarkStart w:id="6742" w:name="_Toc76115165"/>
      <w:bookmarkStart w:id="6743" w:name="_Toc76544572"/>
      <w:bookmarkStart w:id="6744" w:name="_Toc82541389"/>
      <w:bookmarkStart w:id="6745" w:name="_Toc89952036"/>
      <w:bookmarkStart w:id="6746" w:name="_Toc98767132"/>
      <w:bookmarkStart w:id="6747" w:name="_Toc106203180"/>
      <w:bookmarkStart w:id="6748" w:name="_Toc115187479"/>
      <w:bookmarkStart w:id="6749" w:name="_Toc121994034"/>
      <w:bookmarkStart w:id="6750" w:name="_Toc124153042"/>
      <w:bookmarkStart w:id="6751" w:name="_Toc131538344"/>
      <w:bookmarkStart w:id="6752" w:name="_Toc137391464"/>
      <w:bookmarkStart w:id="6753" w:name="_Toc146962122"/>
      <w:bookmarkStart w:id="6754" w:name="_Toc187256487"/>
      <w:r w:rsidRPr="00931575">
        <w:rPr>
          <w:lang w:eastAsia="sv-SE"/>
        </w:rPr>
        <w:t>7.6.4.2</w:t>
      </w:r>
      <w:r w:rsidRPr="00931575">
        <w:rPr>
          <w:lang w:eastAsia="sv-SE"/>
        </w:rPr>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6218287" w14:textId="77777777" w:rsidR="00C45907" w:rsidRPr="00931575" w:rsidRDefault="00C45907" w:rsidP="00C45907">
      <w:pPr>
        <w:pStyle w:val="Heading5"/>
        <w:rPr>
          <w:lang w:eastAsia="sv-SE"/>
        </w:rPr>
      </w:pPr>
      <w:bookmarkStart w:id="6755" w:name="_Toc21102873"/>
      <w:bookmarkStart w:id="6756" w:name="_Toc29810722"/>
      <w:bookmarkStart w:id="6757" w:name="_Toc36636074"/>
      <w:bookmarkStart w:id="6758" w:name="_Toc37273020"/>
      <w:bookmarkStart w:id="6759" w:name="_Toc45886100"/>
      <w:bookmarkStart w:id="6760" w:name="_Toc53183176"/>
      <w:bookmarkStart w:id="6761" w:name="_Toc58915843"/>
      <w:bookmarkStart w:id="6762" w:name="_Toc66700990"/>
      <w:bookmarkStart w:id="6763" w:name="_Toc68697145"/>
      <w:bookmarkStart w:id="6764" w:name="_Toc74928067"/>
      <w:bookmarkStart w:id="6765" w:name="_Toc76115166"/>
      <w:bookmarkStart w:id="6766" w:name="_Toc76544573"/>
      <w:bookmarkStart w:id="6767" w:name="_Toc82541390"/>
      <w:bookmarkStart w:id="6768" w:name="_Toc89952037"/>
      <w:bookmarkStart w:id="6769" w:name="_Toc98767133"/>
      <w:bookmarkStart w:id="6770" w:name="_Toc106203181"/>
      <w:bookmarkStart w:id="6771" w:name="_Toc115187480"/>
      <w:bookmarkStart w:id="6772" w:name="_Toc121994035"/>
      <w:bookmarkStart w:id="6773" w:name="_Toc124153043"/>
      <w:bookmarkStart w:id="6774" w:name="_Toc131538345"/>
      <w:bookmarkStart w:id="6775" w:name="_Toc137391465"/>
      <w:bookmarkStart w:id="6776" w:name="_Toc146962123"/>
      <w:bookmarkStart w:id="6777" w:name="_Toc18725648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778" w:name="_Toc21102874"/>
      <w:bookmarkStart w:id="6779" w:name="_Toc29810723"/>
      <w:bookmarkStart w:id="6780" w:name="_Toc36636075"/>
      <w:bookmarkStart w:id="6781" w:name="_Toc37273021"/>
      <w:bookmarkStart w:id="6782" w:name="_Toc45886101"/>
      <w:bookmarkStart w:id="6783" w:name="_Toc53183177"/>
      <w:bookmarkStart w:id="6784" w:name="_Toc58915844"/>
      <w:bookmarkStart w:id="6785" w:name="_Toc66700991"/>
      <w:bookmarkStart w:id="6786" w:name="_Toc68697146"/>
      <w:bookmarkStart w:id="6787" w:name="_Toc74928068"/>
      <w:bookmarkStart w:id="6788" w:name="_Toc76115167"/>
      <w:bookmarkStart w:id="6789" w:name="_Toc76544574"/>
      <w:bookmarkStart w:id="6790" w:name="_Toc82541391"/>
      <w:bookmarkStart w:id="6791" w:name="_Toc89952038"/>
      <w:bookmarkStart w:id="6792" w:name="_Toc98767134"/>
      <w:bookmarkStart w:id="6793" w:name="_Toc106203182"/>
      <w:bookmarkStart w:id="6794" w:name="_Toc115187481"/>
      <w:bookmarkStart w:id="6795" w:name="_Toc121994036"/>
      <w:bookmarkStart w:id="6796" w:name="_Toc124153044"/>
      <w:bookmarkStart w:id="6797" w:name="_Toc131538346"/>
      <w:bookmarkStart w:id="6798" w:name="_Toc137391466"/>
      <w:bookmarkStart w:id="6799" w:name="_Toc146962124"/>
      <w:bookmarkStart w:id="6800" w:name="_Toc1872564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801" w:name="_Toc21102875"/>
      <w:bookmarkStart w:id="6802" w:name="_Toc29810724"/>
      <w:bookmarkStart w:id="6803" w:name="_Toc36636076"/>
      <w:bookmarkStart w:id="6804" w:name="_Toc37273022"/>
      <w:bookmarkStart w:id="6805" w:name="_Toc45886102"/>
      <w:bookmarkStart w:id="6806" w:name="_Toc53183178"/>
      <w:bookmarkStart w:id="6807" w:name="_Toc58915845"/>
      <w:bookmarkStart w:id="6808" w:name="_Toc66700992"/>
      <w:bookmarkStart w:id="6809" w:name="_Toc68697147"/>
      <w:bookmarkStart w:id="6810" w:name="_Toc74928069"/>
      <w:bookmarkStart w:id="6811" w:name="_Toc76115168"/>
      <w:bookmarkStart w:id="6812" w:name="_Toc76544575"/>
      <w:bookmarkStart w:id="6813" w:name="_Toc82541392"/>
      <w:bookmarkStart w:id="6814" w:name="_Toc89952039"/>
      <w:bookmarkStart w:id="6815" w:name="_Toc98767135"/>
      <w:bookmarkStart w:id="6816" w:name="_Toc106203183"/>
      <w:bookmarkStart w:id="6817" w:name="_Toc115187482"/>
      <w:bookmarkStart w:id="6818" w:name="_Toc121994037"/>
      <w:bookmarkStart w:id="6819" w:name="_Toc124153045"/>
      <w:bookmarkStart w:id="6820" w:name="_Toc131538347"/>
      <w:bookmarkStart w:id="6821" w:name="_Toc137391467"/>
      <w:bookmarkStart w:id="6822" w:name="_Toc146962125"/>
      <w:bookmarkStart w:id="6823" w:name="_Toc18725649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6824" w:name="_Toc21102876"/>
      <w:bookmarkStart w:id="6825" w:name="_Toc29810725"/>
      <w:bookmarkStart w:id="6826" w:name="_Toc36636077"/>
      <w:bookmarkStart w:id="6827" w:name="_Toc37273023"/>
      <w:bookmarkStart w:id="6828" w:name="_Toc45886103"/>
      <w:bookmarkStart w:id="6829" w:name="_Toc53183179"/>
      <w:bookmarkStart w:id="6830"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831" w:name="_Toc66700993"/>
      <w:bookmarkStart w:id="6832" w:name="_Toc68697148"/>
      <w:bookmarkStart w:id="6833" w:name="_Toc74928070"/>
      <w:bookmarkStart w:id="6834" w:name="_Toc76115169"/>
      <w:bookmarkStart w:id="6835" w:name="_Toc76544576"/>
      <w:bookmarkStart w:id="6836" w:name="_Toc82541393"/>
      <w:bookmarkStart w:id="6837" w:name="_Toc89952040"/>
      <w:bookmarkStart w:id="6838" w:name="_Toc98767136"/>
      <w:bookmarkStart w:id="6839" w:name="_Toc106203184"/>
      <w:bookmarkStart w:id="6840" w:name="_Toc115187483"/>
      <w:bookmarkStart w:id="6841" w:name="_Toc121994038"/>
      <w:bookmarkStart w:id="6842" w:name="_Toc124153046"/>
      <w:bookmarkStart w:id="6843" w:name="_Toc131538348"/>
      <w:bookmarkStart w:id="6844" w:name="_Toc137391468"/>
      <w:bookmarkStart w:id="6845" w:name="_Toc146962126"/>
      <w:bookmarkStart w:id="6846" w:name="_Toc187256491"/>
      <w:r w:rsidRPr="00931575">
        <w:t>7.</w:t>
      </w:r>
      <w:r w:rsidRPr="00931575">
        <w:rPr>
          <w:lang w:val="en-US"/>
        </w:rPr>
        <w:t>6</w:t>
      </w:r>
      <w:r w:rsidRPr="00931575">
        <w:t>.5</w:t>
      </w:r>
      <w:r w:rsidRPr="00931575">
        <w:tab/>
        <w:t>Test requirements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0F06165" w14:textId="77777777" w:rsidR="00C45907" w:rsidRPr="00931575" w:rsidRDefault="00C45907" w:rsidP="00C45907">
      <w:pPr>
        <w:pStyle w:val="Heading4"/>
        <w:rPr>
          <w:i/>
        </w:rPr>
      </w:pPr>
      <w:bookmarkStart w:id="6847" w:name="_Toc21102877"/>
      <w:bookmarkStart w:id="6848" w:name="_Toc29810726"/>
      <w:bookmarkStart w:id="6849" w:name="_Toc36636078"/>
      <w:bookmarkStart w:id="6850" w:name="_Toc37273024"/>
      <w:bookmarkStart w:id="6851" w:name="_Toc45886104"/>
      <w:bookmarkStart w:id="6852" w:name="_Toc53183180"/>
      <w:bookmarkStart w:id="6853" w:name="_Toc58915847"/>
      <w:bookmarkStart w:id="6854" w:name="_Toc66700994"/>
      <w:bookmarkStart w:id="6855" w:name="_Toc68697149"/>
      <w:bookmarkStart w:id="6856" w:name="_Toc74928071"/>
      <w:bookmarkStart w:id="6857" w:name="_Toc76115170"/>
      <w:bookmarkStart w:id="6858" w:name="_Toc76544577"/>
      <w:bookmarkStart w:id="6859" w:name="_Toc82541394"/>
      <w:bookmarkStart w:id="6860" w:name="_Toc89952041"/>
      <w:bookmarkStart w:id="6861" w:name="_Toc98767137"/>
      <w:bookmarkStart w:id="6862" w:name="_Toc106203185"/>
      <w:bookmarkStart w:id="6863" w:name="_Toc115187484"/>
      <w:bookmarkStart w:id="6864" w:name="_Toc121994039"/>
      <w:bookmarkStart w:id="6865" w:name="_Toc124153047"/>
      <w:bookmarkStart w:id="6866" w:name="_Toc131538349"/>
      <w:bookmarkStart w:id="6867" w:name="_Toc137391469"/>
      <w:bookmarkStart w:id="6868" w:name="_Toc146962127"/>
      <w:bookmarkStart w:id="6869" w:name="_Toc187256492"/>
      <w:r w:rsidRPr="00931575">
        <w:t>7.</w:t>
      </w:r>
      <w:r w:rsidRPr="00931575">
        <w:rPr>
          <w:lang w:val="en-US"/>
        </w:rPr>
        <w:t>6</w:t>
      </w:r>
      <w:r w:rsidRPr="00931575">
        <w:t>.5.1</w:t>
      </w:r>
      <w:r w:rsidRPr="00931575">
        <w:tab/>
        <w:t xml:space="preserve">Requirement for </w:t>
      </w:r>
      <w:r w:rsidRPr="00931575">
        <w:rPr>
          <w:i/>
        </w:rPr>
        <w:t>BS type 1-O</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6870" w:name="_Toc21102878"/>
      <w:bookmarkStart w:id="6871" w:name="_Toc29810727"/>
      <w:bookmarkStart w:id="6872" w:name="_Toc36636079"/>
      <w:bookmarkStart w:id="6873" w:name="_Toc37273025"/>
      <w:bookmarkStart w:id="6874" w:name="_Toc45886105"/>
      <w:bookmarkStart w:id="6875" w:name="_Toc53183181"/>
      <w:bookmarkStart w:id="6876" w:name="_Toc58915848"/>
      <w:bookmarkStart w:id="6877" w:name="_Toc66700995"/>
      <w:bookmarkStart w:id="6878" w:name="_Toc68697150"/>
      <w:bookmarkStart w:id="6879" w:name="_Toc74928072"/>
      <w:bookmarkStart w:id="6880" w:name="_Toc76115171"/>
      <w:bookmarkStart w:id="6881" w:name="_Toc76544578"/>
      <w:bookmarkStart w:id="6882" w:name="_Toc82541395"/>
      <w:bookmarkStart w:id="6883" w:name="_Toc89952042"/>
      <w:bookmarkStart w:id="6884" w:name="_Toc98767138"/>
      <w:bookmarkStart w:id="6885" w:name="_Toc106203186"/>
      <w:bookmarkStart w:id="6886" w:name="_Toc115187485"/>
      <w:bookmarkStart w:id="6887" w:name="_Toc121994040"/>
      <w:bookmarkStart w:id="6888" w:name="_Toc124153048"/>
      <w:bookmarkStart w:id="6889" w:name="_Toc131538350"/>
      <w:bookmarkStart w:id="6890" w:name="_Toc137391470"/>
      <w:bookmarkStart w:id="6891" w:name="_Toc146962128"/>
      <w:bookmarkStart w:id="6892" w:name="_Toc187256493"/>
      <w:r w:rsidRPr="00931575">
        <w:t>7.</w:t>
      </w:r>
      <w:r w:rsidRPr="00931575">
        <w:rPr>
          <w:lang w:val="en-US"/>
        </w:rPr>
        <w:t>6</w:t>
      </w:r>
      <w:r w:rsidRPr="00931575">
        <w:t>.5.1.1</w:t>
      </w:r>
      <w:r w:rsidRPr="00931575">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893" w:name="_Toc21102879"/>
      <w:bookmarkStart w:id="6894" w:name="_Toc29810728"/>
      <w:bookmarkStart w:id="6895" w:name="_Toc36636080"/>
      <w:bookmarkStart w:id="6896" w:name="_Toc37273026"/>
      <w:bookmarkStart w:id="6897" w:name="_Toc45886106"/>
      <w:bookmarkStart w:id="6898" w:name="_Toc53183182"/>
      <w:bookmarkStart w:id="6899" w:name="_Toc58915849"/>
      <w:bookmarkStart w:id="6900" w:name="_Toc66700996"/>
      <w:bookmarkStart w:id="6901" w:name="_Toc68697151"/>
      <w:bookmarkStart w:id="6902" w:name="_Toc74928073"/>
      <w:bookmarkStart w:id="6903" w:name="_Toc76115172"/>
      <w:bookmarkStart w:id="6904" w:name="_Toc76544579"/>
      <w:bookmarkStart w:id="6905" w:name="_Toc82541396"/>
      <w:bookmarkStart w:id="6906" w:name="_Toc89952043"/>
      <w:bookmarkStart w:id="6907" w:name="_Toc98767139"/>
      <w:bookmarkStart w:id="6908" w:name="_Toc106203187"/>
      <w:bookmarkStart w:id="6909" w:name="_Toc115187486"/>
      <w:bookmarkStart w:id="6910" w:name="_Toc121994041"/>
      <w:bookmarkStart w:id="6911" w:name="_Toc124153049"/>
      <w:bookmarkStart w:id="6912" w:name="_Toc131538351"/>
      <w:bookmarkStart w:id="6913" w:name="_Toc137391471"/>
      <w:bookmarkStart w:id="6914" w:name="_Toc146962129"/>
      <w:bookmarkStart w:id="6915" w:name="_Toc187256494"/>
      <w:r w:rsidRPr="00931575">
        <w:t>7.</w:t>
      </w:r>
      <w:r w:rsidRPr="00931575">
        <w:rPr>
          <w:lang w:val="en-US"/>
        </w:rPr>
        <w:t>6</w:t>
      </w:r>
      <w:r w:rsidRPr="00931575">
        <w:t>.5.1.2</w:t>
      </w:r>
      <w:r w:rsidRPr="00931575">
        <w:tab/>
        <w:t>Co-location requirement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916" w:name="_Toc21102880"/>
      <w:bookmarkStart w:id="6917" w:name="_Toc29810729"/>
      <w:bookmarkStart w:id="6918" w:name="_Toc36636081"/>
      <w:bookmarkStart w:id="6919" w:name="_Toc37273027"/>
      <w:bookmarkStart w:id="6920" w:name="_Toc45886107"/>
      <w:bookmarkStart w:id="6921" w:name="_Toc53183183"/>
      <w:bookmarkStart w:id="6922" w:name="_Toc58915850"/>
      <w:bookmarkStart w:id="6923" w:name="_Toc66700997"/>
      <w:bookmarkStart w:id="6924" w:name="_Toc68697152"/>
      <w:bookmarkStart w:id="6925" w:name="_Toc74928074"/>
      <w:bookmarkStart w:id="6926" w:name="_Toc76115173"/>
      <w:bookmarkStart w:id="6927" w:name="_Toc76544580"/>
      <w:bookmarkStart w:id="6928" w:name="_Toc82541397"/>
      <w:bookmarkStart w:id="6929" w:name="_Toc89952044"/>
      <w:bookmarkStart w:id="6930" w:name="_Toc98767140"/>
      <w:bookmarkStart w:id="6931" w:name="_Toc106203188"/>
      <w:bookmarkStart w:id="6932" w:name="_Toc115187487"/>
      <w:bookmarkStart w:id="6933" w:name="_Toc121994042"/>
      <w:bookmarkStart w:id="6934" w:name="_Toc124153050"/>
      <w:bookmarkStart w:id="6935" w:name="_Toc131538352"/>
      <w:bookmarkStart w:id="6936" w:name="_Toc137391472"/>
      <w:bookmarkStart w:id="6937" w:name="_Toc146962130"/>
      <w:bookmarkStart w:id="6938" w:name="_Toc187256495"/>
      <w:r w:rsidRPr="00931575">
        <w:t>7.</w:t>
      </w:r>
      <w:r w:rsidRPr="00931575">
        <w:rPr>
          <w:lang w:val="en-US"/>
        </w:rPr>
        <w:t>6</w:t>
      </w:r>
      <w:r w:rsidRPr="00931575">
        <w:t>.5.2</w:t>
      </w:r>
      <w:r w:rsidRPr="00931575">
        <w:tab/>
        <w:t xml:space="preserve">Requirement for </w:t>
      </w:r>
      <w:r w:rsidRPr="00931575">
        <w:rPr>
          <w:i/>
        </w:rPr>
        <w:t>BS type 2-O</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939" w:name="_Toc21102881"/>
      <w:bookmarkStart w:id="6940" w:name="_Toc29810730"/>
      <w:bookmarkStart w:id="6941" w:name="_Toc36636082"/>
      <w:bookmarkStart w:id="6942" w:name="_Toc37273028"/>
      <w:bookmarkStart w:id="6943" w:name="_Toc45886108"/>
      <w:bookmarkStart w:id="6944" w:name="_Toc53183184"/>
      <w:bookmarkStart w:id="6945" w:name="_Toc58915851"/>
      <w:bookmarkStart w:id="6946" w:name="_Toc66700998"/>
      <w:bookmarkStart w:id="6947" w:name="_Toc68697153"/>
      <w:bookmarkStart w:id="6948" w:name="_Toc74928075"/>
      <w:bookmarkStart w:id="6949" w:name="_Toc76115174"/>
      <w:bookmarkStart w:id="6950" w:name="_Toc76544581"/>
      <w:bookmarkStart w:id="6951" w:name="_Toc82541398"/>
      <w:bookmarkStart w:id="6952" w:name="_Toc89952045"/>
      <w:bookmarkStart w:id="6953" w:name="_Toc98767141"/>
      <w:bookmarkStart w:id="6954" w:name="_Toc106203189"/>
      <w:bookmarkStart w:id="6955" w:name="_Toc115187488"/>
      <w:bookmarkStart w:id="6956" w:name="_Toc121994043"/>
      <w:bookmarkStart w:id="6957" w:name="_Toc124153051"/>
      <w:bookmarkStart w:id="6958" w:name="_Toc131538353"/>
      <w:bookmarkStart w:id="6959" w:name="_Toc137391473"/>
      <w:bookmarkStart w:id="6960" w:name="_Toc146962131"/>
      <w:bookmarkStart w:id="6961" w:name="_Toc18725649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962" w:name="_Toc21102882"/>
      <w:bookmarkStart w:id="6963" w:name="_Toc29810731"/>
      <w:bookmarkStart w:id="6964" w:name="_Toc36636083"/>
      <w:bookmarkStart w:id="6965" w:name="_Toc37273029"/>
      <w:bookmarkStart w:id="6966" w:name="_Toc45886109"/>
      <w:bookmarkStart w:id="6967" w:name="_Toc53183185"/>
      <w:bookmarkStart w:id="6968" w:name="_Toc58915852"/>
      <w:bookmarkStart w:id="6969" w:name="_Toc66700999"/>
      <w:bookmarkStart w:id="6970" w:name="_Toc68697154"/>
      <w:bookmarkStart w:id="6971" w:name="_Toc74928076"/>
      <w:bookmarkStart w:id="6972" w:name="_Toc76115175"/>
      <w:bookmarkStart w:id="6973" w:name="_Toc76544582"/>
      <w:bookmarkStart w:id="6974" w:name="_Toc82541399"/>
      <w:bookmarkStart w:id="6975" w:name="_Toc89952046"/>
      <w:bookmarkStart w:id="6976" w:name="_Toc98767142"/>
      <w:bookmarkStart w:id="6977" w:name="_Toc106203190"/>
      <w:bookmarkStart w:id="6978" w:name="_Toc115187489"/>
      <w:bookmarkStart w:id="6979" w:name="_Toc121994044"/>
      <w:bookmarkStart w:id="6980" w:name="_Toc124153052"/>
      <w:bookmarkStart w:id="6981" w:name="_Toc131538354"/>
      <w:bookmarkStart w:id="6982" w:name="_Toc137391474"/>
      <w:bookmarkStart w:id="6983" w:name="_Toc146962132"/>
      <w:bookmarkStart w:id="6984" w:name="_Toc187256497"/>
      <w:r w:rsidRPr="00931575">
        <w:t>7.7</w:t>
      </w:r>
      <w:r w:rsidRPr="00931575">
        <w:tab/>
        <w:t>OTA receiver spurious emissions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1FFCBD0" w14:textId="77777777" w:rsidR="00C45907" w:rsidRPr="00931575" w:rsidRDefault="00C45907" w:rsidP="00C45907">
      <w:pPr>
        <w:pStyle w:val="Heading3"/>
        <w:rPr>
          <w:lang w:eastAsia="sv-SE"/>
        </w:rPr>
      </w:pPr>
      <w:bookmarkStart w:id="6985" w:name="_Toc21102883"/>
      <w:bookmarkStart w:id="6986" w:name="_Toc29810732"/>
      <w:bookmarkStart w:id="6987" w:name="_Toc36636084"/>
      <w:bookmarkStart w:id="6988" w:name="_Toc37273030"/>
      <w:bookmarkStart w:id="6989" w:name="_Toc45886110"/>
      <w:bookmarkStart w:id="6990" w:name="_Toc53183186"/>
      <w:bookmarkStart w:id="6991" w:name="_Toc58915853"/>
      <w:bookmarkStart w:id="6992" w:name="_Toc66701000"/>
      <w:bookmarkStart w:id="6993" w:name="_Toc68697155"/>
      <w:bookmarkStart w:id="6994" w:name="_Toc74928077"/>
      <w:bookmarkStart w:id="6995" w:name="_Toc76115176"/>
      <w:bookmarkStart w:id="6996" w:name="_Toc76544583"/>
      <w:bookmarkStart w:id="6997" w:name="_Toc82541400"/>
      <w:bookmarkStart w:id="6998" w:name="_Toc89952047"/>
      <w:bookmarkStart w:id="6999" w:name="_Toc98767143"/>
      <w:bookmarkStart w:id="7000" w:name="_Toc106203191"/>
      <w:bookmarkStart w:id="7001" w:name="_Toc115187490"/>
      <w:bookmarkStart w:id="7002" w:name="_Toc121994045"/>
      <w:bookmarkStart w:id="7003" w:name="_Toc124153053"/>
      <w:bookmarkStart w:id="7004" w:name="_Toc131538355"/>
      <w:bookmarkStart w:id="7005" w:name="_Toc137391475"/>
      <w:bookmarkStart w:id="7006" w:name="_Toc146962133"/>
      <w:bookmarkStart w:id="7007" w:name="_Toc187256498"/>
      <w:r w:rsidRPr="00931575">
        <w:rPr>
          <w:lang w:eastAsia="sv-SE"/>
        </w:rPr>
        <w:t>7.7.1</w:t>
      </w:r>
      <w:r w:rsidRPr="00931575">
        <w:rPr>
          <w:lang w:eastAsia="sv-SE"/>
        </w:rPr>
        <w:tab/>
        <w:t>Definition and applicability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D3ACEBF" w14:textId="77777777" w:rsidR="00C45907" w:rsidRPr="00931575" w:rsidRDefault="00C45907" w:rsidP="00782299">
      <w:pPr>
        <w:rPr>
          <w:lang w:val="en-US" w:eastAsia="zh-CN"/>
        </w:rPr>
      </w:pPr>
      <w:bookmarkStart w:id="700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008"/>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009" w:name="_Toc21102884"/>
      <w:bookmarkStart w:id="7010" w:name="_Toc29810733"/>
      <w:bookmarkStart w:id="7011" w:name="_Toc36636085"/>
      <w:bookmarkStart w:id="7012" w:name="_Toc37273031"/>
      <w:bookmarkStart w:id="7013" w:name="_Toc45886111"/>
      <w:bookmarkStart w:id="7014" w:name="_Toc53183187"/>
      <w:bookmarkStart w:id="7015" w:name="_Toc58915854"/>
      <w:bookmarkStart w:id="7016" w:name="_Toc66701001"/>
      <w:bookmarkStart w:id="7017" w:name="_Toc68697156"/>
      <w:bookmarkStart w:id="7018" w:name="_Toc74928078"/>
      <w:bookmarkStart w:id="7019" w:name="_Toc76115177"/>
      <w:bookmarkStart w:id="7020" w:name="_Toc76544584"/>
      <w:bookmarkStart w:id="7021" w:name="_Toc82541401"/>
      <w:bookmarkStart w:id="7022" w:name="_Toc89952048"/>
      <w:bookmarkStart w:id="7023" w:name="_Toc98767144"/>
      <w:bookmarkStart w:id="7024" w:name="_Toc106203192"/>
      <w:bookmarkStart w:id="7025" w:name="_Toc115187491"/>
      <w:bookmarkStart w:id="7026" w:name="_Toc121994046"/>
      <w:bookmarkStart w:id="7027" w:name="_Toc124153054"/>
      <w:bookmarkStart w:id="7028" w:name="_Toc131538356"/>
      <w:bookmarkStart w:id="7029" w:name="_Toc137391476"/>
      <w:bookmarkStart w:id="7030" w:name="_Toc146962134"/>
      <w:bookmarkStart w:id="7031" w:name="_Toc187256499"/>
      <w:r w:rsidRPr="00931575">
        <w:rPr>
          <w:lang w:eastAsia="sv-SE"/>
        </w:rPr>
        <w:t>7.7.2</w:t>
      </w:r>
      <w:r w:rsidRPr="00931575">
        <w:rPr>
          <w:lang w:eastAsia="sv-SE"/>
        </w:rPr>
        <w:tab/>
        <w:t>Minimum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032" w:name="_Toc21102885"/>
      <w:bookmarkStart w:id="7033" w:name="_Toc29810734"/>
      <w:bookmarkStart w:id="7034" w:name="_Toc36636086"/>
      <w:bookmarkStart w:id="7035" w:name="_Toc37273032"/>
      <w:bookmarkStart w:id="7036" w:name="_Toc45886112"/>
      <w:bookmarkStart w:id="7037" w:name="_Toc53183188"/>
      <w:bookmarkStart w:id="7038" w:name="_Toc58915855"/>
      <w:bookmarkStart w:id="7039" w:name="_Toc66701002"/>
      <w:bookmarkStart w:id="7040" w:name="_Toc68697157"/>
      <w:bookmarkStart w:id="7041" w:name="_Toc74928079"/>
      <w:bookmarkStart w:id="7042" w:name="_Toc76115178"/>
      <w:bookmarkStart w:id="7043" w:name="_Toc76544585"/>
      <w:bookmarkStart w:id="7044" w:name="_Toc82541402"/>
      <w:bookmarkStart w:id="7045" w:name="_Toc89952049"/>
      <w:bookmarkStart w:id="7046" w:name="_Toc98767145"/>
      <w:bookmarkStart w:id="7047" w:name="_Toc106203193"/>
      <w:bookmarkStart w:id="7048" w:name="_Toc115187492"/>
      <w:bookmarkStart w:id="7049" w:name="_Toc121994047"/>
      <w:bookmarkStart w:id="7050" w:name="_Toc124153055"/>
      <w:bookmarkStart w:id="7051" w:name="_Toc131538357"/>
      <w:bookmarkStart w:id="7052" w:name="_Toc137391477"/>
      <w:bookmarkStart w:id="7053" w:name="_Toc146962135"/>
      <w:bookmarkStart w:id="7054" w:name="_Toc187256500"/>
      <w:r w:rsidRPr="00931575">
        <w:rPr>
          <w:lang w:eastAsia="sv-SE"/>
        </w:rPr>
        <w:t>7.7.3</w:t>
      </w:r>
      <w:r w:rsidRPr="00931575">
        <w:rPr>
          <w:lang w:eastAsia="sv-SE"/>
        </w:rPr>
        <w:tab/>
        <w:t>Test purpose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055" w:name="_Toc21102886"/>
      <w:bookmarkStart w:id="7056" w:name="_Toc29810735"/>
      <w:bookmarkStart w:id="7057" w:name="_Toc36636087"/>
      <w:bookmarkStart w:id="7058" w:name="_Toc37273033"/>
      <w:bookmarkStart w:id="7059" w:name="_Toc45886113"/>
      <w:bookmarkStart w:id="7060" w:name="_Toc53183189"/>
      <w:bookmarkStart w:id="7061" w:name="_Toc58915856"/>
      <w:bookmarkStart w:id="7062" w:name="_Toc66701003"/>
      <w:bookmarkStart w:id="7063" w:name="_Toc68697158"/>
      <w:bookmarkStart w:id="7064" w:name="_Toc74928080"/>
      <w:bookmarkStart w:id="7065" w:name="_Toc76115179"/>
      <w:bookmarkStart w:id="7066" w:name="_Toc76544586"/>
      <w:bookmarkStart w:id="7067" w:name="_Toc82541403"/>
      <w:bookmarkStart w:id="7068" w:name="_Toc89952050"/>
      <w:bookmarkStart w:id="7069" w:name="_Toc98767146"/>
      <w:bookmarkStart w:id="7070" w:name="_Toc106203194"/>
      <w:bookmarkStart w:id="7071" w:name="_Toc115187493"/>
      <w:bookmarkStart w:id="7072" w:name="_Toc121994048"/>
      <w:bookmarkStart w:id="7073" w:name="_Toc124153056"/>
      <w:bookmarkStart w:id="7074" w:name="_Toc131538358"/>
      <w:bookmarkStart w:id="7075" w:name="_Toc137391478"/>
      <w:bookmarkStart w:id="7076" w:name="_Toc146962136"/>
      <w:bookmarkStart w:id="7077" w:name="_Toc187256501"/>
      <w:r w:rsidRPr="00931575">
        <w:rPr>
          <w:lang w:eastAsia="sv-SE"/>
        </w:rPr>
        <w:t>7.7.4</w:t>
      </w:r>
      <w:r w:rsidRPr="00931575">
        <w:rPr>
          <w:lang w:eastAsia="sv-SE"/>
        </w:rPr>
        <w:tab/>
        <w:t>Method of test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180B9A5B" w14:textId="77777777" w:rsidR="00C45907" w:rsidRPr="00931575" w:rsidRDefault="00C45907" w:rsidP="00C45907">
      <w:pPr>
        <w:pStyle w:val="Heading4"/>
        <w:rPr>
          <w:lang w:eastAsia="sv-SE"/>
        </w:rPr>
      </w:pPr>
      <w:bookmarkStart w:id="7078" w:name="_Toc21102887"/>
      <w:bookmarkStart w:id="7079" w:name="_Toc29810736"/>
      <w:bookmarkStart w:id="7080" w:name="_Toc36636088"/>
      <w:bookmarkStart w:id="7081" w:name="_Toc37273034"/>
      <w:bookmarkStart w:id="7082" w:name="_Toc45886114"/>
      <w:bookmarkStart w:id="7083" w:name="_Toc53183190"/>
      <w:bookmarkStart w:id="7084" w:name="_Toc58915857"/>
      <w:bookmarkStart w:id="7085" w:name="_Toc66701004"/>
      <w:bookmarkStart w:id="7086" w:name="_Toc68697159"/>
      <w:bookmarkStart w:id="7087" w:name="_Toc74928081"/>
      <w:bookmarkStart w:id="7088" w:name="_Toc76115180"/>
      <w:bookmarkStart w:id="7089" w:name="_Toc76544587"/>
      <w:bookmarkStart w:id="7090" w:name="_Toc82541404"/>
      <w:bookmarkStart w:id="7091" w:name="_Toc89952051"/>
      <w:bookmarkStart w:id="7092" w:name="_Toc98767147"/>
      <w:bookmarkStart w:id="7093" w:name="_Toc106203195"/>
      <w:bookmarkStart w:id="7094" w:name="_Toc115187494"/>
      <w:bookmarkStart w:id="7095" w:name="_Toc121994049"/>
      <w:bookmarkStart w:id="7096" w:name="_Toc124153057"/>
      <w:bookmarkStart w:id="7097" w:name="_Toc131538359"/>
      <w:bookmarkStart w:id="7098" w:name="_Toc137391479"/>
      <w:bookmarkStart w:id="7099" w:name="_Toc146962137"/>
      <w:bookmarkStart w:id="7100" w:name="_Toc187256502"/>
      <w:r w:rsidRPr="00931575">
        <w:rPr>
          <w:lang w:eastAsia="sv-SE"/>
        </w:rPr>
        <w:t>7.7.4.1</w:t>
      </w:r>
      <w:r w:rsidRPr="00931575">
        <w:rPr>
          <w:lang w:eastAsia="sv-SE"/>
        </w:rPr>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0"/>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0"/>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48340E1"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101" w:name="_Toc21102888"/>
      <w:bookmarkStart w:id="7102" w:name="_Toc29810737"/>
      <w:bookmarkStart w:id="7103" w:name="_Toc36636089"/>
      <w:bookmarkStart w:id="7104" w:name="_Toc37273035"/>
      <w:bookmarkStart w:id="7105" w:name="_Toc45886115"/>
      <w:bookmarkStart w:id="7106" w:name="_Toc53183191"/>
      <w:bookmarkStart w:id="7107" w:name="_Toc58915858"/>
      <w:bookmarkStart w:id="7108" w:name="_Toc66701005"/>
      <w:bookmarkStart w:id="7109" w:name="_Toc68697160"/>
      <w:bookmarkStart w:id="7110" w:name="_Toc74928082"/>
      <w:bookmarkStart w:id="7111" w:name="_Toc76115181"/>
      <w:bookmarkStart w:id="7112" w:name="_Toc76544588"/>
      <w:bookmarkStart w:id="7113" w:name="_Toc82541405"/>
      <w:bookmarkStart w:id="7114" w:name="_Toc89952052"/>
      <w:bookmarkStart w:id="7115" w:name="_Toc98767148"/>
      <w:bookmarkStart w:id="7116" w:name="_Toc106203196"/>
      <w:bookmarkStart w:id="7117" w:name="_Toc115187495"/>
      <w:bookmarkStart w:id="7118" w:name="_Toc121994050"/>
      <w:bookmarkStart w:id="7119" w:name="_Toc124153058"/>
      <w:bookmarkStart w:id="7120" w:name="_Toc131538360"/>
      <w:bookmarkStart w:id="7121" w:name="_Toc137391480"/>
      <w:bookmarkStart w:id="7122" w:name="_Toc146962138"/>
      <w:bookmarkStart w:id="7123" w:name="_Toc187256503"/>
      <w:r w:rsidRPr="00931575">
        <w:rPr>
          <w:lang w:eastAsia="sv-SE"/>
        </w:rPr>
        <w:t>7.7.4.2</w:t>
      </w:r>
      <w:r w:rsidRPr="00931575">
        <w:rPr>
          <w:lang w:eastAsia="sv-SE"/>
        </w:rPr>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08E3D66" w14:textId="0A5CA8D2"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B163E7">
        <w:rPr>
          <w:lang w:eastAsia="sv-SE"/>
        </w:rPr>
        <w:t>.</w:t>
      </w:r>
      <w:r w:rsidRPr="00931575">
        <w:rPr>
          <w:lang w:eastAsia="sv-SE"/>
        </w:rPr>
        <w:t xml:space="preserve"> </w:t>
      </w:r>
      <w:r w:rsidR="00B163E7">
        <w:rPr>
          <w:lang w:eastAsia="sv-SE"/>
        </w:rPr>
        <w:t>I</w:t>
      </w:r>
      <w:r w:rsidRPr="00931575">
        <w:rPr>
          <w:lang w:eastAsia="sv-SE"/>
        </w:rPr>
        <w:t>f so</w:t>
      </w:r>
      <w:r w:rsidR="00B163E7">
        <w:rPr>
          <w:lang w:eastAsia="sv-SE"/>
        </w:rPr>
        <w:t>,</w:t>
      </w:r>
      <w:r w:rsidRPr="00931575">
        <w:rPr>
          <w:lang w:eastAsia="sv-SE"/>
        </w:rPr>
        <w:t xml:space="preserve"> follow steps 1, 3, 4, 5, 7 and 10.</w:t>
      </w:r>
      <w:r w:rsidR="00B163E7" w:rsidRPr="00881E04">
        <w:rPr>
          <w:lang w:eastAsia="zh-CN"/>
        </w:rPr>
        <w:t xml:space="preserve"> </w:t>
      </w:r>
      <w:r w:rsidR="00B163E7">
        <w:rPr>
          <w:lang w:eastAsia="zh-CN"/>
        </w:rPr>
        <w:t>W</w:t>
      </w:r>
      <w:r w:rsidR="00B163E7" w:rsidRPr="00841057">
        <w:rPr>
          <w:lang w:eastAsia="zh-CN"/>
        </w:rPr>
        <w:t xml:space="preserve">hen calibrated and operated within the guidance of </w:t>
      </w:r>
      <w:r w:rsidR="00B163E7">
        <w:rPr>
          <w:lang w:eastAsia="zh-CN"/>
        </w:rPr>
        <w:t xml:space="preserve">3GPP </w:t>
      </w:r>
      <w:r w:rsidR="00B163E7" w:rsidRPr="00841057">
        <w:rPr>
          <w:lang w:eastAsia="zh-CN"/>
        </w:rPr>
        <w:t>TR 37</w:t>
      </w:r>
      <w:r w:rsidR="00B163E7">
        <w:rPr>
          <w:lang w:eastAsia="zh-CN"/>
        </w:rPr>
        <w:t>.</w:t>
      </w:r>
      <w:r w:rsidR="00B163E7" w:rsidRPr="00841057">
        <w:rPr>
          <w:lang w:eastAsia="zh-CN"/>
        </w:rPr>
        <w:t>941 [</w:t>
      </w:r>
      <w:r w:rsidR="00B163E7">
        <w:rPr>
          <w:lang w:eastAsia="zh-CN"/>
        </w:rPr>
        <w:t>29</w:t>
      </w:r>
      <w:r w:rsidR="00B163E7" w:rsidRPr="00841057">
        <w:rPr>
          <w:lang w:eastAsia="zh-CN"/>
        </w:rPr>
        <w:t xml:space="preserve">] the </w:t>
      </w:r>
      <w:r w:rsidR="00B163E7">
        <w:rPr>
          <w:lang w:eastAsia="zh-CN"/>
        </w:rPr>
        <w:t xml:space="preserve">measurement </w:t>
      </w:r>
      <w:r w:rsidR="00B163E7" w:rsidRPr="00841057">
        <w:rPr>
          <w:lang w:eastAsia="zh-CN"/>
        </w:rPr>
        <w:t xml:space="preserve">methods are applicable and selected </w:t>
      </w:r>
      <w:r w:rsidR="00B163E7">
        <w:rPr>
          <w:lang w:eastAsia="zh-CN"/>
        </w:rPr>
        <w:t>depending on</w:t>
      </w:r>
      <w:r w:rsidR="00B163E7" w:rsidRPr="00841057">
        <w:rPr>
          <w:lang w:eastAsia="zh-CN"/>
        </w:rPr>
        <w:t xml:space="preserve"> </w:t>
      </w:r>
      <w:r w:rsidR="00B163E7">
        <w:rPr>
          <w:lang w:eastAsia="zh-CN"/>
        </w:rPr>
        <w:t>availability at the test facility.</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pPr>
      <w:r>
        <w:t>4)</w:t>
      </w:r>
      <w:r>
        <w:tab/>
        <w:t>The measurement device characteristics shall be:</w:t>
      </w:r>
    </w:p>
    <w:p w14:paraId="6A5B43AF" w14:textId="77777777" w:rsidR="00467F20" w:rsidRDefault="00467F20" w:rsidP="00782299">
      <w:pPr>
        <w:pStyle w:val="B20"/>
      </w:pPr>
      <w:r>
        <w:t>-</w:t>
      </w:r>
      <w:r>
        <w:tab/>
        <w:t>Detection mode: True RMS.</w:t>
      </w:r>
    </w:p>
    <w:p w14:paraId="056ADA6E" w14:textId="6D991C64" w:rsidR="00AF63D4" w:rsidRDefault="00AF63D4" w:rsidP="00782299">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124" w:name="_Toc21102889"/>
      <w:bookmarkStart w:id="7125" w:name="_Toc29810738"/>
      <w:bookmarkStart w:id="7126" w:name="_Toc36636090"/>
      <w:bookmarkStart w:id="7127" w:name="_Toc37273036"/>
      <w:bookmarkStart w:id="7128" w:name="_Toc45886116"/>
      <w:bookmarkStart w:id="7129" w:name="_Toc53183192"/>
      <w:bookmarkStart w:id="7130" w:name="_Toc58915859"/>
      <w:bookmarkStart w:id="7131" w:name="_Toc66701006"/>
      <w:bookmarkStart w:id="7132" w:name="_Toc68697161"/>
      <w:bookmarkStart w:id="7133" w:name="_Toc74928083"/>
      <w:bookmarkStart w:id="7134" w:name="_Toc76115182"/>
      <w:bookmarkStart w:id="7135" w:name="_Toc76544589"/>
      <w:bookmarkStart w:id="7136" w:name="_Toc82541406"/>
      <w:bookmarkStart w:id="7137" w:name="_Toc89952053"/>
      <w:bookmarkStart w:id="7138" w:name="_Toc98767149"/>
      <w:bookmarkStart w:id="7139" w:name="_Toc106203197"/>
      <w:bookmarkStart w:id="7140" w:name="_Toc115187496"/>
      <w:bookmarkStart w:id="7141" w:name="_Toc121994051"/>
      <w:bookmarkStart w:id="7142" w:name="_Toc124153059"/>
      <w:bookmarkStart w:id="7143" w:name="_Toc131538361"/>
      <w:bookmarkStart w:id="7144" w:name="_Toc137391481"/>
      <w:bookmarkStart w:id="7145" w:name="_Toc146962139"/>
      <w:bookmarkStart w:id="7146" w:name="_Toc187256504"/>
      <w:r w:rsidRPr="00931575">
        <w:rPr>
          <w:lang w:eastAsia="sv-SE"/>
        </w:rPr>
        <w:t>7.7.5</w:t>
      </w:r>
      <w:r w:rsidRPr="00931575">
        <w:rPr>
          <w:lang w:eastAsia="sv-SE"/>
        </w:rPr>
        <w:tab/>
        <w:t>Test requirement</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16FFC9B" w14:textId="77777777" w:rsidR="00C45907" w:rsidRPr="00931575" w:rsidRDefault="00C45907" w:rsidP="00C45907">
      <w:pPr>
        <w:pStyle w:val="Heading4"/>
      </w:pPr>
      <w:bookmarkStart w:id="7147" w:name="_Toc21102890"/>
      <w:bookmarkStart w:id="7148" w:name="_Toc29810739"/>
      <w:bookmarkStart w:id="7149" w:name="_Toc36636091"/>
      <w:bookmarkStart w:id="7150" w:name="_Toc37273037"/>
      <w:bookmarkStart w:id="7151" w:name="_Toc45886117"/>
      <w:bookmarkStart w:id="7152" w:name="_Toc53183193"/>
      <w:bookmarkStart w:id="7153" w:name="_Toc58915860"/>
      <w:bookmarkStart w:id="7154" w:name="_Toc66701007"/>
      <w:bookmarkStart w:id="7155" w:name="_Toc68697162"/>
      <w:bookmarkStart w:id="7156" w:name="_Toc74928084"/>
      <w:bookmarkStart w:id="7157" w:name="_Toc76115183"/>
      <w:bookmarkStart w:id="7158" w:name="_Toc76544590"/>
      <w:bookmarkStart w:id="7159" w:name="_Toc82541407"/>
      <w:bookmarkStart w:id="7160" w:name="_Toc89952054"/>
      <w:bookmarkStart w:id="7161" w:name="_Toc98767150"/>
      <w:bookmarkStart w:id="7162" w:name="_Toc106203198"/>
      <w:bookmarkStart w:id="7163" w:name="_Toc115187497"/>
      <w:bookmarkStart w:id="7164" w:name="_Toc121994052"/>
      <w:bookmarkStart w:id="7165" w:name="_Toc124153060"/>
      <w:bookmarkStart w:id="7166" w:name="_Toc131538362"/>
      <w:bookmarkStart w:id="7167" w:name="_Toc137391482"/>
      <w:bookmarkStart w:id="7168" w:name="_Toc146962140"/>
      <w:bookmarkStart w:id="7169" w:name="_Toc187256505"/>
      <w:r w:rsidRPr="00931575">
        <w:t>7.7.5.1</w:t>
      </w:r>
      <w:r w:rsidRPr="00931575">
        <w:tab/>
        <w:t xml:space="preserve">Test requirement for </w:t>
      </w:r>
      <w:r w:rsidRPr="00931575">
        <w:rPr>
          <w:i/>
        </w:rPr>
        <w:t>BS type 1-O</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lastRenderedPageBreak/>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7170" w:name="_Toc21102891"/>
      <w:bookmarkStart w:id="7171" w:name="_Toc29810740"/>
      <w:bookmarkStart w:id="7172" w:name="_Toc36636092"/>
      <w:bookmarkStart w:id="7173" w:name="_Toc37273038"/>
      <w:bookmarkStart w:id="7174" w:name="_Toc45886118"/>
      <w:bookmarkStart w:id="7175" w:name="_Toc53183194"/>
      <w:bookmarkStart w:id="7176" w:name="_Toc58915861"/>
      <w:bookmarkStart w:id="7177" w:name="_Toc66701008"/>
      <w:bookmarkStart w:id="7178" w:name="_Toc68697163"/>
      <w:bookmarkStart w:id="7179" w:name="_Toc74928085"/>
      <w:bookmarkStart w:id="7180" w:name="_Toc76115184"/>
      <w:bookmarkStart w:id="7181" w:name="_Toc76544591"/>
      <w:bookmarkStart w:id="7182" w:name="_Toc82541408"/>
      <w:bookmarkStart w:id="7183" w:name="_Toc89952055"/>
      <w:bookmarkStart w:id="7184" w:name="_Toc98767151"/>
      <w:bookmarkStart w:id="7185" w:name="_Toc106203199"/>
      <w:bookmarkStart w:id="7186" w:name="_Toc115187498"/>
      <w:bookmarkStart w:id="7187" w:name="_Toc121994053"/>
      <w:bookmarkStart w:id="7188" w:name="_Toc124153061"/>
      <w:bookmarkStart w:id="7189" w:name="_Toc131538363"/>
      <w:bookmarkStart w:id="7190" w:name="_Toc137391483"/>
      <w:bookmarkStart w:id="7191" w:name="_Toc146962141"/>
      <w:bookmarkStart w:id="7192" w:name="_Toc187256506"/>
      <w:r w:rsidRPr="00931575">
        <w:t>7.7.5.2</w:t>
      </w:r>
      <w:r w:rsidRPr="00931575">
        <w:tab/>
        <w:t xml:space="preserve">Test requirement for </w:t>
      </w:r>
      <w:r w:rsidRPr="00931575">
        <w:rPr>
          <w:i/>
        </w:rPr>
        <w:t>BS type 2-O</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7193" w:name="_Toc21102892"/>
      <w:bookmarkStart w:id="7194" w:name="_Toc29810741"/>
      <w:bookmarkStart w:id="7195" w:name="_Toc36636093"/>
      <w:bookmarkStart w:id="719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7197" w:name="_Hlk41916936"/>
      <w:r w:rsidRPr="00931575">
        <w:t>Limits for protection of Earth Exploration Satellite Service</w:t>
      </w:r>
      <w:bookmarkEnd w:id="719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476689DB" w14:textId="16435DA6" w:rsidR="00710105" w:rsidRDefault="00710105" w:rsidP="00710105">
            <w:pPr>
              <w:pStyle w:val="TAN"/>
              <w:rPr>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rsidRPr="006A47BC">
              <w:rPr>
                <w:lang w:val="en-US"/>
              </w:rPr>
              <w:t xml:space="preserve"> in countries not adopting EU Decision 2020/590 [31]</w:t>
            </w:r>
            <w:r w:rsidRPr="006A2226">
              <w:rPr>
                <w:lang w:val="en-US"/>
              </w:rPr>
              <w:t>.</w:t>
            </w:r>
          </w:p>
          <w:p w14:paraId="0C9F7D9E" w14:textId="07F45594" w:rsidR="008D66B5" w:rsidRPr="00931575" w:rsidRDefault="00710105" w:rsidP="00710105">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rsidRPr="006A47BC">
              <w:rPr>
                <w:szCs w:val="18"/>
              </w:rPr>
              <w:t xml:space="preserve"> or to BS in countries adopting EU Decision 2020/590 [31]</w:t>
            </w:r>
            <w:r w:rsidRPr="006A2226">
              <w:rPr>
                <w:lang w:val="fr-FR" w:eastAsia="zh-CN"/>
              </w:rPr>
              <w:t>.</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7198" w:name="_Toc45886119"/>
      <w:bookmarkStart w:id="7199" w:name="_Toc53183195"/>
      <w:bookmarkStart w:id="7200" w:name="_Toc58915862"/>
      <w:bookmarkStart w:id="7201" w:name="_Toc66701009"/>
      <w:bookmarkStart w:id="7202" w:name="_Toc68697164"/>
      <w:bookmarkStart w:id="7203" w:name="_Toc74928086"/>
      <w:bookmarkStart w:id="7204" w:name="_Toc76115185"/>
      <w:bookmarkStart w:id="7205" w:name="_Toc76544592"/>
      <w:bookmarkStart w:id="7206" w:name="_Toc82541409"/>
      <w:bookmarkStart w:id="7207" w:name="_Toc89952056"/>
      <w:bookmarkStart w:id="7208" w:name="_Toc98767152"/>
      <w:bookmarkStart w:id="7209" w:name="_Toc106203200"/>
      <w:bookmarkStart w:id="7210" w:name="_Toc115187499"/>
      <w:bookmarkStart w:id="7211" w:name="_Toc121994054"/>
      <w:bookmarkStart w:id="7212" w:name="_Toc124153062"/>
      <w:bookmarkStart w:id="7213" w:name="_Toc131538364"/>
      <w:bookmarkStart w:id="7214" w:name="_Toc137391484"/>
      <w:bookmarkStart w:id="7215" w:name="_Toc146962142"/>
      <w:bookmarkStart w:id="7216" w:name="_Toc187256507"/>
      <w:r w:rsidRPr="00931575">
        <w:t>7.8</w:t>
      </w:r>
      <w:r w:rsidRPr="00931575">
        <w:tab/>
        <w:t>OTA receiver intermodulation</w:t>
      </w:r>
      <w:bookmarkEnd w:id="7193"/>
      <w:bookmarkEnd w:id="7194"/>
      <w:bookmarkEnd w:id="7195"/>
      <w:bookmarkEnd w:id="7196"/>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F9BBD3" w14:textId="77777777" w:rsidR="00C45907" w:rsidRPr="00931575" w:rsidRDefault="00C45907" w:rsidP="00C45907">
      <w:pPr>
        <w:pStyle w:val="Heading3"/>
        <w:rPr>
          <w:lang w:eastAsia="sv-SE"/>
        </w:rPr>
      </w:pPr>
      <w:bookmarkStart w:id="7217" w:name="_Toc21102893"/>
      <w:bookmarkStart w:id="7218" w:name="_Toc29810742"/>
      <w:bookmarkStart w:id="7219" w:name="_Toc36636094"/>
      <w:bookmarkStart w:id="7220" w:name="_Toc37273040"/>
      <w:bookmarkStart w:id="7221" w:name="_Toc45886120"/>
      <w:bookmarkStart w:id="7222" w:name="_Toc53183196"/>
      <w:bookmarkStart w:id="7223" w:name="_Toc58915863"/>
      <w:bookmarkStart w:id="7224" w:name="_Toc66701010"/>
      <w:bookmarkStart w:id="7225" w:name="_Toc68697165"/>
      <w:bookmarkStart w:id="7226" w:name="_Toc74928087"/>
      <w:bookmarkStart w:id="7227" w:name="_Toc76115186"/>
      <w:bookmarkStart w:id="7228" w:name="_Toc76544593"/>
      <w:bookmarkStart w:id="7229" w:name="_Toc82541410"/>
      <w:bookmarkStart w:id="7230" w:name="_Toc89952057"/>
      <w:bookmarkStart w:id="7231" w:name="_Toc98767153"/>
      <w:bookmarkStart w:id="7232" w:name="_Toc106203201"/>
      <w:bookmarkStart w:id="7233" w:name="_Toc115187500"/>
      <w:bookmarkStart w:id="7234" w:name="_Toc121994055"/>
      <w:bookmarkStart w:id="7235" w:name="_Toc124153063"/>
      <w:bookmarkStart w:id="7236" w:name="_Toc131538365"/>
      <w:bookmarkStart w:id="7237" w:name="_Toc137391485"/>
      <w:bookmarkStart w:id="7238" w:name="_Toc146962143"/>
      <w:bookmarkStart w:id="7239" w:name="_Toc187256508"/>
      <w:r w:rsidRPr="00931575">
        <w:rPr>
          <w:lang w:eastAsia="sv-SE"/>
        </w:rPr>
        <w:t>7.8.1</w:t>
      </w:r>
      <w:r w:rsidRPr="00931575">
        <w:rPr>
          <w:lang w:eastAsia="sv-SE"/>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240" w:name="_Toc21102894"/>
      <w:bookmarkStart w:id="7241" w:name="_Toc29810743"/>
      <w:bookmarkStart w:id="7242" w:name="_Toc36636095"/>
      <w:bookmarkStart w:id="7243" w:name="_Toc37273041"/>
      <w:bookmarkStart w:id="7244" w:name="_Toc45886121"/>
      <w:bookmarkStart w:id="7245" w:name="_Toc53183197"/>
      <w:bookmarkStart w:id="7246" w:name="_Toc58915864"/>
      <w:bookmarkStart w:id="7247" w:name="_Toc66701011"/>
      <w:bookmarkStart w:id="7248" w:name="_Toc68697166"/>
      <w:bookmarkStart w:id="7249" w:name="_Toc74928088"/>
      <w:bookmarkStart w:id="7250" w:name="_Toc76115187"/>
      <w:bookmarkStart w:id="7251" w:name="_Toc76544594"/>
      <w:bookmarkStart w:id="7252" w:name="_Toc82541411"/>
      <w:bookmarkStart w:id="7253" w:name="_Toc89952058"/>
      <w:bookmarkStart w:id="7254" w:name="_Toc98767154"/>
      <w:bookmarkStart w:id="7255" w:name="_Toc106203202"/>
      <w:bookmarkStart w:id="7256" w:name="_Toc115187501"/>
      <w:bookmarkStart w:id="7257" w:name="_Toc121994056"/>
      <w:bookmarkStart w:id="7258" w:name="_Toc124153064"/>
      <w:bookmarkStart w:id="7259" w:name="_Toc131538366"/>
      <w:bookmarkStart w:id="7260" w:name="_Toc137391486"/>
      <w:bookmarkStart w:id="7261" w:name="_Toc146962144"/>
      <w:bookmarkStart w:id="7262" w:name="_Toc187256509"/>
      <w:r w:rsidRPr="00931575">
        <w:rPr>
          <w:lang w:eastAsia="sv-SE"/>
        </w:rPr>
        <w:t>7.8.2</w:t>
      </w:r>
      <w:r w:rsidRPr="00931575">
        <w:rPr>
          <w:lang w:eastAsia="sv-SE"/>
        </w:rPr>
        <w:tab/>
        <w:t>Minimum requirement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263" w:name="_Toc21102895"/>
      <w:bookmarkStart w:id="7264" w:name="_Toc29810744"/>
      <w:bookmarkStart w:id="7265" w:name="_Toc36636096"/>
      <w:bookmarkStart w:id="7266" w:name="_Toc37273042"/>
      <w:bookmarkStart w:id="7267" w:name="_Toc45886122"/>
      <w:bookmarkStart w:id="7268" w:name="_Toc53183198"/>
      <w:bookmarkStart w:id="7269" w:name="_Toc58915865"/>
      <w:bookmarkStart w:id="7270" w:name="_Toc66701012"/>
      <w:bookmarkStart w:id="7271" w:name="_Toc68697167"/>
      <w:bookmarkStart w:id="7272" w:name="_Toc74928089"/>
      <w:bookmarkStart w:id="7273" w:name="_Toc76115188"/>
      <w:bookmarkStart w:id="7274" w:name="_Toc76544595"/>
      <w:bookmarkStart w:id="7275" w:name="_Toc82541412"/>
      <w:bookmarkStart w:id="7276" w:name="_Toc89952059"/>
      <w:bookmarkStart w:id="7277" w:name="_Toc98767155"/>
      <w:bookmarkStart w:id="7278" w:name="_Toc106203203"/>
      <w:bookmarkStart w:id="7279" w:name="_Toc115187502"/>
      <w:bookmarkStart w:id="7280" w:name="_Toc121994057"/>
      <w:bookmarkStart w:id="7281" w:name="_Toc124153065"/>
      <w:bookmarkStart w:id="7282" w:name="_Toc131538367"/>
      <w:bookmarkStart w:id="7283" w:name="_Toc137391487"/>
      <w:bookmarkStart w:id="7284" w:name="_Toc146962145"/>
      <w:bookmarkStart w:id="7285" w:name="_Toc187256510"/>
      <w:r w:rsidRPr="00931575">
        <w:rPr>
          <w:lang w:eastAsia="sv-SE"/>
        </w:rPr>
        <w:t>7.8.3</w:t>
      </w:r>
      <w:r w:rsidRPr="00931575">
        <w:rPr>
          <w:lang w:eastAsia="sv-SE"/>
        </w:rPr>
        <w:tab/>
        <w:t>Test purpose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F278B5" w14:textId="77777777" w:rsidR="00370061" w:rsidRDefault="00370061" w:rsidP="00782299">
      <w:bookmarkStart w:id="7286" w:name="_Toc21102896"/>
      <w:bookmarkStart w:id="7287" w:name="_Toc29810745"/>
      <w:bookmarkStart w:id="7288" w:name="_Toc36636097"/>
      <w:bookmarkStart w:id="7289" w:name="_Toc37273043"/>
      <w:bookmarkStart w:id="7290" w:name="_Toc45886123"/>
      <w:bookmarkStart w:id="7291" w:name="_Toc53183199"/>
      <w:bookmarkStart w:id="7292" w:name="_Toc58915866"/>
      <w:bookmarkStart w:id="7293" w:name="_Toc66701013"/>
      <w:bookmarkStart w:id="7294"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295" w:name="_Toc74928090"/>
      <w:bookmarkStart w:id="7296" w:name="_Toc76115189"/>
      <w:bookmarkStart w:id="7297" w:name="_Toc76544596"/>
      <w:bookmarkStart w:id="7298" w:name="_Toc82541413"/>
      <w:bookmarkStart w:id="7299" w:name="_Toc89952060"/>
      <w:bookmarkStart w:id="7300" w:name="_Toc98767156"/>
      <w:bookmarkStart w:id="7301" w:name="_Toc106203204"/>
      <w:bookmarkStart w:id="7302" w:name="_Toc115187503"/>
      <w:bookmarkStart w:id="7303" w:name="_Toc121994058"/>
      <w:bookmarkStart w:id="7304" w:name="_Toc124153066"/>
      <w:bookmarkStart w:id="7305" w:name="_Toc131538368"/>
      <w:bookmarkStart w:id="7306" w:name="_Toc137391488"/>
      <w:bookmarkStart w:id="7307" w:name="_Toc146962146"/>
      <w:bookmarkStart w:id="7308" w:name="_Toc187256511"/>
      <w:r w:rsidRPr="00931575">
        <w:rPr>
          <w:lang w:eastAsia="sv-SE"/>
        </w:rPr>
        <w:t>7.8</w:t>
      </w:r>
      <w:r w:rsidRPr="00931575">
        <w:rPr>
          <w:lang w:eastAsia="zh-CN"/>
        </w:rPr>
        <w:t>.</w:t>
      </w:r>
      <w:r w:rsidRPr="00931575">
        <w:rPr>
          <w:lang w:eastAsia="sv-SE"/>
        </w:rPr>
        <w:t>4</w:t>
      </w:r>
      <w:r w:rsidRPr="00931575">
        <w:rPr>
          <w:lang w:eastAsia="sv-SE"/>
        </w:rPr>
        <w:tab/>
        <w:t>Method of test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CF2153D" w14:textId="77777777" w:rsidR="00C45907" w:rsidRPr="00931575" w:rsidRDefault="00C45907" w:rsidP="00C45907">
      <w:pPr>
        <w:pStyle w:val="Heading4"/>
        <w:rPr>
          <w:lang w:eastAsia="sv-SE"/>
        </w:rPr>
      </w:pPr>
      <w:bookmarkStart w:id="7309" w:name="_Toc21102897"/>
      <w:bookmarkStart w:id="7310" w:name="_Toc29810746"/>
      <w:bookmarkStart w:id="7311" w:name="_Toc36636098"/>
      <w:bookmarkStart w:id="7312" w:name="_Toc37273044"/>
      <w:bookmarkStart w:id="7313" w:name="_Toc45886124"/>
      <w:bookmarkStart w:id="7314" w:name="_Toc53183200"/>
      <w:bookmarkStart w:id="7315" w:name="_Toc58915867"/>
      <w:bookmarkStart w:id="7316" w:name="_Toc66701014"/>
      <w:bookmarkStart w:id="7317" w:name="_Toc68697169"/>
      <w:bookmarkStart w:id="7318" w:name="_Toc74928091"/>
      <w:bookmarkStart w:id="7319" w:name="_Toc76115190"/>
      <w:bookmarkStart w:id="7320" w:name="_Toc76544597"/>
      <w:bookmarkStart w:id="7321" w:name="_Toc82541414"/>
      <w:bookmarkStart w:id="7322" w:name="_Toc89952061"/>
      <w:bookmarkStart w:id="7323" w:name="_Toc98767157"/>
      <w:bookmarkStart w:id="7324" w:name="_Toc106203205"/>
      <w:bookmarkStart w:id="7325" w:name="_Toc115187504"/>
      <w:bookmarkStart w:id="7326" w:name="_Toc121994059"/>
      <w:bookmarkStart w:id="7327" w:name="_Toc124153067"/>
      <w:bookmarkStart w:id="7328" w:name="_Toc131538369"/>
      <w:bookmarkStart w:id="7329" w:name="_Toc137391489"/>
      <w:bookmarkStart w:id="7330" w:name="_Toc146962147"/>
      <w:bookmarkStart w:id="7331" w:name="_Toc187256512"/>
      <w:r w:rsidRPr="00931575">
        <w:rPr>
          <w:lang w:eastAsia="sv-SE"/>
        </w:rPr>
        <w:t>7.8.4.1</w:t>
      </w:r>
      <w:r w:rsidRPr="00931575">
        <w:rPr>
          <w:lang w:eastAsia="sv-SE"/>
        </w:rPr>
        <w:tab/>
        <w:t>Initial conditions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332" w:name="_Toc21102898"/>
      <w:bookmarkStart w:id="7333" w:name="_Toc29810747"/>
      <w:bookmarkStart w:id="7334" w:name="_Toc36636099"/>
      <w:bookmarkStart w:id="7335" w:name="_Toc37273045"/>
      <w:bookmarkStart w:id="7336" w:name="_Toc45886125"/>
      <w:bookmarkStart w:id="7337" w:name="_Toc53183201"/>
      <w:bookmarkStart w:id="7338" w:name="_Toc58915868"/>
      <w:bookmarkStart w:id="7339" w:name="_Toc66701015"/>
      <w:bookmarkStart w:id="7340" w:name="_Toc68697170"/>
      <w:bookmarkStart w:id="7341" w:name="_Toc74928092"/>
      <w:bookmarkStart w:id="7342" w:name="_Toc76115191"/>
      <w:bookmarkStart w:id="7343" w:name="_Toc76544598"/>
      <w:bookmarkStart w:id="7344" w:name="_Toc82541415"/>
      <w:bookmarkStart w:id="7345" w:name="_Toc89952062"/>
      <w:bookmarkStart w:id="7346" w:name="_Toc98767158"/>
      <w:bookmarkStart w:id="7347" w:name="_Toc106203206"/>
      <w:bookmarkStart w:id="7348" w:name="_Toc115187505"/>
      <w:bookmarkStart w:id="7349" w:name="_Toc121994060"/>
      <w:bookmarkStart w:id="7350" w:name="_Toc124153068"/>
      <w:bookmarkStart w:id="7351" w:name="_Toc131538370"/>
      <w:bookmarkStart w:id="7352" w:name="_Toc137391490"/>
      <w:bookmarkStart w:id="7353" w:name="_Toc146962148"/>
      <w:bookmarkStart w:id="7354" w:name="_Toc187256513"/>
      <w:r w:rsidRPr="00931575">
        <w:rPr>
          <w:lang w:eastAsia="sv-SE"/>
        </w:rPr>
        <w:t>7.8.4.2</w:t>
      </w:r>
      <w:r w:rsidRPr="00931575">
        <w:rPr>
          <w:lang w:eastAsia="sv-SE"/>
        </w:rPr>
        <w:tab/>
        <w:t>Procedure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355" w:name="_Toc21102899"/>
      <w:bookmarkStart w:id="7356" w:name="_Toc29810748"/>
      <w:bookmarkStart w:id="7357" w:name="_Toc36636100"/>
      <w:bookmarkStart w:id="7358" w:name="_Toc37273046"/>
      <w:bookmarkStart w:id="7359" w:name="_Toc45886126"/>
      <w:bookmarkStart w:id="7360" w:name="_Toc53183202"/>
      <w:bookmarkStart w:id="7361" w:name="_Toc58915869"/>
      <w:bookmarkStart w:id="7362" w:name="_Toc66701016"/>
      <w:bookmarkStart w:id="7363" w:name="_Toc68697171"/>
      <w:bookmarkStart w:id="7364" w:name="_Toc74928093"/>
      <w:bookmarkStart w:id="7365" w:name="_Toc76115192"/>
      <w:bookmarkStart w:id="7366" w:name="_Toc76544599"/>
      <w:bookmarkStart w:id="7367" w:name="_Toc82541416"/>
      <w:bookmarkStart w:id="7368" w:name="_Toc89952063"/>
      <w:bookmarkStart w:id="7369" w:name="_Toc98767159"/>
      <w:bookmarkStart w:id="7370" w:name="_Toc106203207"/>
      <w:bookmarkStart w:id="7371" w:name="_Toc115187506"/>
      <w:bookmarkStart w:id="7372" w:name="_Toc121994061"/>
      <w:bookmarkStart w:id="7373" w:name="_Toc124153069"/>
      <w:bookmarkStart w:id="7374" w:name="_Toc131538371"/>
      <w:bookmarkStart w:id="7375" w:name="_Toc137391491"/>
      <w:bookmarkStart w:id="7376" w:name="_Toc146962149"/>
      <w:bookmarkStart w:id="7377" w:name="_Toc187256514"/>
      <w:r w:rsidRPr="00931575">
        <w:rPr>
          <w:lang w:eastAsia="sv-SE"/>
        </w:rPr>
        <w:t>7.8</w:t>
      </w:r>
      <w:r w:rsidRPr="00931575">
        <w:rPr>
          <w:lang w:eastAsia="zh-CN"/>
        </w:rPr>
        <w:t>.</w:t>
      </w:r>
      <w:r w:rsidRPr="00931575">
        <w:rPr>
          <w:lang w:eastAsia="sv-SE"/>
        </w:rPr>
        <w:t>5</w:t>
      </w:r>
      <w:r w:rsidRPr="00931575">
        <w:rPr>
          <w:lang w:eastAsia="sv-SE"/>
        </w:rPr>
        <w:tab/>
        <w:t>Test requirement</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348C81" w14:textId="77777777" w:rsidR="00C45907" w:rsidRPr="00931575" w:rsidRDefault="00C45907" w:rsidP="00C45907">
      <w:pPr>
        <w:pStyle w:val="Heading4"/>
        <w:rPr>
          <w:lang w:eastAsia="sv-SE"/>
        </w:rPr>
      </w:pPr>
      <w:bookmarkStart w:id="7378" w:name="_Toc21102900"/>
      <w:bookmarkStart w:id="7379" w:name="_Toc29810749"/>
      <w:bookmarkStart w:id="7380" w:name="_Toc36636101"/>
      <w:bookmarkStart w:id="7381" w:name="_Toc37273047"/>
      <w:bookmarkStart w:id="7382" w:name="_Toc45886127"/>
      <w:bookmarkStart w:id="7383" w:name="_Toc53183203"/>
      <w:bookmarkStart w:id="7384" w:name="_Toc58915870"/>
      <w:bookmarkStart w:id="7385" w:name="_Toc66701017"/>
      <w:bookmarkStart w:id="7386" w:name="_Toc68697172"/>
      <w:bookmarkStart w:id="7387" w:name="_Toc74928094"/>
      <w:bookmarkStart w:id="7388" w:name="_Toc76115193"/>
      <w:bookmarkStart w:id="7389" w:name="_Toc76544600"/>
      <w:bookmarkStart w:id="7390" w:name="_Toc82541417"/>
      <w:bookmarkStart w:id="7391" w:name="_Toc89952064"/>
      <w:bookmarkStart w:id="7392" w:name="_Toc98767160"/>
      <w:bookmarkStart w:id="7393" w:name="_Toc106203208"/>
      <w:bookmarkStart w:id="7394" w:name="_Toc115187507"/>
      <w:bookmarkStart w:id="7395" w:name="_Toc121994062"/>
      <w:bookmarkStart w:id="7396" w:name="_Toc124153070"/>
      <w:bookmarkStart w:id="7397" w:name="_Toc131538372"/>
      <w:bookmarkStart w:id="7398" w:name="_Toc137391492"/>
      <w:bookmarkStart w:id="7399" w:name="_Toc146962150"/>
      <w:bookmarkStart w:id="7400" w:name="_Toc187256515"/>
      <w:r w:rsidRPr="00931575">
        <w:rPr>
          <w:lang w:eastAsia="sv-SE"/>
        </w:rPr>
        <w:t>7.8.5.1</w:t>
      </w:r>
      <w:r w:rsidRPr="00931575">
        <w:rPr>
          <w:lang w:eastAsia="sv-SE"/>
        </w:rPr>
        <w:tab/>
      </w:r>
      <w:r w:rsidRPr="00931575">
        <w:rPr>
          <w:i/>
          <w:lang w:eastAsia="sv-SE"/>
        </w:rPr>
        <w:t>BS type 1-O</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740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7402" w:name="_Hlk499831507"/>
            <w:r w:rsidRPr="00931575">
              <w:t>±7.465</w:t>
            </w:r>
            <w:bookmarkEnd w:id="7402"/>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401"/>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7403" w:name="_Toc21102901"/>
      <w:bookmarkStart w:id="7404" w:name="_Toc29810750"/>
      <w:bookmarkStart w:id="7405" w:name="_Toc36636102"/>
      <w:bookmarkStart w:id="7406" w:name="_Toc37273048"/>
      <w:bookmarkStart w:id="7407" w:name="_Toc45886128"/>
      <w:bookmarkStart w:id="7408" w:name="_Toc53183204"/>
      <w:bookmarkStart w:id="7409" w:name="_Toc58915871"/>
      <w:bookmarkStart w:id="7410" w:name="_Toc66701018"/>
      <w:bookmarkStart w:id="7411" w:name="_Toc68697173"/>
      <w:bookmarkStart w:id="7412" w:name="_Toc74928095"/>
      <w:bookmarkStart w:id="7413" w:name="_Toc76115194"/>
      <w:bookmarkStart w:id="7414" w:name="_Toc76544601"/>
      <w:bookmarkStart w:id="7415" w:name="_Toc82541418"/>
      <w:bookmarkStart w:id="7416" w:name="_Toc89952065"/>
      <w:bookmarkStart w:id="7417" w:name="_Toc98767161"/>
      <w:bookmarkStart w:id="7418" w:name="_Toc106203209"/>
      <w:bookmarkStart w:id="7419" w:name="_Toc115187508"/>
      <w:bookmarkStart w:id="7420" w:name="_Toc121994063"/>
      <w:bookmarkStart w:id="7421" w:name="_Toc124153071"/>
      <w:bookmarkStart w:id="7422" w:name="_Toc131538373"/>
      <w:bookmarkStart w:id="7423" w:name="_Toc137391493"/>
      <w:bookmarkStart w:id="7424" w:name="_Toc146962151"/>
      <w:bookmarkStart w:id="7425" w:name="_Toc187256516"/>
      <w:r w:rsidRPr="00931575">
        <w:rPr>
          <w:lang w:eastAsia="sv-SE"/>
        </w:rPr>
        <w:lastRenderedPageBreak/>
        <w:t>7.8.5.2</w:t>
      </w:r>
      <w:r w:rsidRPr="00931575">
        <w:rPr>
          <w:lang w:eastAsia="sv-SE"/>
        </w:rPr>
        <w:tab/>
      </w:r>
      <w:r w:rsidRPr="00931575">
        <w:rPr>
          <w:i/>
          <w:lang w:eastAsia="sv-SE"/>
        </w:rPr>
        <w:t>BS type 2-O</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7426" w:name="_Toc21102902"/>
      <w:bookmarkStart w:id="7427" w:name="_Toc29810751"/>
      <w:bookmarkStart w:id="7428" w:name="_Toc36636103"/>
      <w:bookmarkStart w:id="7429" w:name="_Toc37273049"/>
      <w:bookmarkStart w:id="7430" w:name="_Toc45886129"/>
      <w:bookmarkStart w:id="7431" w:name="_Toc53183205"/>
      <w:bookmarkStart w:id="7432" w:name="_Toc58915872"/>
      <w:bookmarkStart w:id="7433" w:name="_Toc66701019"/>
      <w:bookmarkStart w:id="7434" w:name="_Toc68697174"/>
      <w:bookmarkStart w:id="7435" w:name="_Toc74928096"/>
      <w:bookmarkStart w:id="7436" w:name="_Toc76115195"/>
      <w:bookmarkStart w:id="7437" w:name="_Toc76544602"/>
      <w:bookmarkStart w:id="7438" w:name="_Toc82541419"/>
      <w:bookmarkStart w:id="7439" w:name="_Toc89952066"/>
      <w:bookmarkStart w:id="7440" w:name="_Toc98767162"/>
      <w:bookmarkStart w:id="7441" w:name="_Toc106203210"/>
      <w:bookmarkStart w:id="7442" w:name="_Toc115187509"/>
      <w:bookmarkStart w:id="7443" w:name="_Toc121994064"/>
      <w:bookmarkStart w:id="7444" w:name="_Toc124153072"/>
      <w:bookmarkStart w:id="7445" w:name="_Toc131538374"/>
      <w:bookmarkStart w:id="7446" w:name="_Toc137391494"/>
      <w:bookmarkStart w:id="7447" w:name="_Toc146962152"/>
      <w:bookmarkStart w:id="7448" w:name="_Toc187256517"/>
      <w:r w:rsidRPr="00931575">
        <w:t>7.9</w:t>
      </w:r>
      <w:r w:rsidRPr="00931575">
        <w:tab/>
        <w:t>OTA in-channel selectivity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10E5484" w14:textId="77777777" w:rsidR="00C45907" w:rsidRPr="00931575" w:rsidRDefault="00C45907" w:rsidP="00C45907">
      <w:pPr>
        <w:pStyle w:val="Heading3"/>
        <w:rPr>
          <w:lang w:eastAsia="sv-SE"/>
        </w:rPr>
      </w:pPr>
      <w:bookmarkStart w:id="7449" w:name="_Toc21102903"/>
      <w:bookmarkStart w:id="7450" w:name="_Toc29810752"/>
      <w:bookmarkStart w:id="7451" w:name="_Toc36636104"/>
      <w:bookmarkStart w:id="7452" w:name="_Toc37273050"/>
      <w:bookmarkStart w:id="7453" w:name="_Toc45886130"/>
      <w:bookmarkStart w:id="7454" w:name="_Toc53183206"/>
      <w:bookmarkStart w:id="7455" w:name="_Toc58915873"/>
      <w:bookmarkStart w:id="7456" w:name="_Toc66701020"/>
      <w:bookmarkStart w:id="7457" w:name="_Toc68697175"/>
      <w:bookmarkStart w:id="7458" w:name="_Toc74928097"/>
      <w:bookmarkStart w:id="7459" w:name="_Toc76115196"/>
      <w:bookmarkStart w:id="7460" w:name="_Toc76544603"/>
      <w:bookmarkStart w:id="7461" w:name="_Toc82541420"/>
      <w:bookmarkStart w:id="7462" w:name="_Toc89952067"/>
      <w:bookmarkStart w:id="7463" w:name="_Toc98767163"/>
      <w:bookmarkStart w:id="7464" w:name="_Toc106203211"/>
      <w:bookmarkStart w:id="7465" w:name="_Toc115187510"/>
      <w:bookmarkStart w:id="7466" w:name="_Toc121994065"/>
      <w:bookmarkStart w:id="7467" w:name="_Toc124153073"/>
      <w:bookmarkStart w:id="7468" w:name="_Toc131538375"/>
      <w:bookmarkStart w:id="7469" w:name="_Toc137391495"/>
      <w:bookmarkStart w:id="7470" w:name="_Toc146962153"/>
      <w:bookmarkStart w:id="7471" w:name="_Toc187256518"/>
      <w:r w:rsidRPr="00931575">
        <w:rPr>
          <w:lang w:eastAsia="sv-SE"/>
        </w:rPr>
        <w:t>7.9.1</w:t>
      </w:r>
      <w:r w:rsidRPr="00931575">
        <w:rPr>
          <w:lang w:eastAsia="sv-SE"/>
        </w:rPr>
        <w:tab/>
        <w:t>Definition and applicability</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472" w:name="_Toc21102904"/>
      <w:bookmarkStart w:id="7473" w:name="_Toc29810753"/>
      <w:bookmarkStart w:id="7474" w:name="_Toc36636105"/>
      <w:bookmarkStart w:id="7475" w:name="_Toc37273051"/>
      <w:bookmarkStart w:id="7476" w:name="_Toc45886131"/>
      <w:bookmarkStart w:id="7477" w:name="_Toc53183207"/>
      <w:bookmarkStart w:id="7478" w:name="_Toc58915874"/>
      <w:bookmarkStart w:id="7479" w:name="_Toc66701021"/>
      <w:bookmarkStart w:id="7480" w:name="_Toc68697176"/>
      <w:bookmarkStart w:id="7481" w:name="_Toc74928098"/>
      <w:bookmarkStart w:id="7482" w:name="_Toc76115197"/>
      <w:bookmarkStart w:id="7483" w:name="_Toc76544604"/>
      <w:bookmarkStart w:id="7484" w:name="_Toc82541421"/>
      <w:bookmarkStart w:id="7485" w:name="_Toc89952068"/>
      <w:bookmarkStart w:id="7486" w:name="_Toc98767164"/>
      <w:bookmarkStart w:id="7487" w:name="_Toc106203212"/>
      <w:bookmarkStart w:id="7488" w:name="_Toc115187511"/>
      <w:bookmarkStart w:id="7489" w:name="_Toc121994066"/>
      <w:bookmarkStart w:id="7490" w:name="_Toc124153074"/>
      <w:bookmarkStart w:id="7491" w:name="_Toc131538376"/>
      <w:bookmarkStart w:id="7492" w:name="_Toc137391496"/>
      <w:bookmarkStart w:id="7493" w:name="_Toc146962154"/>
      <w:bookmarkStart w:id="7494" w:name="_Toc187256519"/>
      <w:r w:rsidRPr="00931575">
        <w:rPr>
          <w:lang w:eastAsia="sv-SE"/>
        </w:rPr>
        <w:t>7.9.2</w:t>
      </w:r>
      <w:r w:rsidRPr="00931575">
        <w:rPr>
          <w:lang w:eastAsia="sv-SE"/>
        </w:rPr>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495" w:name="_Toc21102905"/>
      <w:bookmarkStart w:id="7496" w:name="_Toc29810754"/>
      <w:bookmarkStart w:id="7497" w:name="_Toc36636106"/>
      <w:bookmarkStart w:id="7498" w:name="_Toc37273052"/>
      <w:bookmarkStart w:id="7499" w:name="_Toc45886132"/>
      <w:bookmarkStart w:id="7500" w:name="_Toc53183208"/>
      <w:bookmarkStart w:id="7501" w:name="_Toc58915875"/>
      <w:bookmarkStart w:id="7502" w:name="_Toc66701022"/>
      <w:bookmarkStart w:id="7503" w:name="_Toc68697177"/>
      <w:bookmarkStart w:id="7504" w:name="_Toc74928099"/>
      <w:bookmarkStart w:id="7505" w:name="_Toc76115198"/>
      <w:bookmarkStart w:id="7506" w:name="_Toc76544605"/>
      <w:bookmarkStart w:id="7507" w:name="_Toc82541422"/>
      <w:bookmarkStart w:id="7508" w:name="_Toc89952069"/>
      <w:bookmarkStart w:id="7509" w:name="_Toc98767165"/>
      <w:bookmarkStart w:id="7510" w:name="_Toc106203213"/>
      <w:bookmarkStart w:id="7511" w:name="_Toc115187512"/>
      <w:bookmarkStart w:id="7512" w:name="_Toc121994067"/>
      <w:bookmarkStart w:id="7513" w:name="_Toc124153075"/>
      <w:bookmarkStart w:id="7514" w:name="_Toc131538377"/>
      <w:bookmarkStart w:id="7515" w:name="_Toc137391497"/>
      <w:bookmarkStart w:id="7516" w:name="_Toc146962155"/>
      <w:bookmarkStart w:id="7517" w:name="_Toc187256520"/>
      <w:r w:rsidRPr="00931575">
        <w:rPr>
          <w:lang w:eastAsia="sv-SE"/>
        </w:rPr>
        <w:lastRenderedPageBreak/>
        <w:t>7.9.3</w:t>
      </w:r>
      <w:r w:rsidRPr="00931575">
        <w:rPr>
          <w:lang w:eastAsia="sv-SE"/>
        </w:rPr>
        <w:tab/>
        <w:t>Test purpose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518" w:name="_Toc21102906"/>
      <w:bookmarkStart w:id="7519" w:name="_Toc29810755"/>
      <w:bookmarkStart w:id="7520" w:name="_Toc36636107"/>
      <w:bookmarkStart w:id="7521" w:name="_Toc37273053"/>
      <w:bookmarkStart w:id="7522" w:name="_Toc45886133"/>
      <w:bookmarkStart w:id="7523" w:name="_Toc53183209"/>
      <w:bookmarkStart w:id="7524" w:name="_Toc58915876"/>
      <w:bookmarkStart w:id="7525" w:name="_Toc66701023"/>
      <w:bookmarkStart w:id="7526" w:name="_Toc68697178"/>
      <w:bookmarkStart w:id="7527" w:name="_Toc74928100"/>
      <w:bookmarkStart w:id="7528" w:name="_Toc76115199"/>
      <w:bookmarkStart w:id="7529" w:name="_Toc76544606"/>
      <w:bookmarkStart w:id="7530" w:name="_Toc82541423"/>
      <w:bookmarkStart w:id="7531" w:name="_Toc89952070"/>
      <w:bookmarkStart w:id="7532" w:name="_Toc98767166"/>
      <w:bookmarkStart w:id="7533" w:name="_Toc106203214"/>
      <w:bookmarkStart w:id="7534" w:name="_Toc115187513"/>
      <w:bookmarkStart w:id="7535" w:name="_Toc121994068"/>
      <w:bookmarkStart w:id="7536" w:name="_Toc124153076"/>
      <w:bookmarkStart w:id="7537" w:name="_Toc131538378"/>
      <w:bookmarkStart w:id="7538" w:name="_Toc137391498"/>
      <w:bookmarkStart w:id="7539" w:name="_Toc146962156"/>
      <w:bookmarkStart w:id="7540" w:name="_Toc187256521"/>
      <w:r w:rsidRPr="00931575">
        <w:rPr>
          <w:lang w:eastAsia="sv-SE"/>
        </w:rPr>
        <w:t>7.9</w:t>
      </w:r>
      <w:r w:rsidRPr="00931575">
        <w:rPr>
          <w:lang w:eastAsia="zh-CN"/>
        </w:rPr>
        <w:t>.</w:t>
      </w:r>
      <w:r w:rsidRPr="00931575">
        <w:rPr>
          <w:lang w:eastAsia="sv-SE"/>
        </w:rPr>
        <w:t>4</w:t>
      </w:r>
      <w:r w:rsidRPr="00931575">
        <w:rPr>
          <w:lang w:eastAsia="sv-SE"/>
        </w:rPr>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4C4ADE9" w14:textId="77777777" w:rsidR="00C45907" w:rsidRPr="00931575" w:rsidRDefault="00C45907" w:rsidP="00C45907">
      <w:pPr>
        <w:pStyle w:val="Heading4"/>
        <w:rPr>
          <w:lang w:eastAsia="sv-SE"/>
        </w:rPr>
      </w:pPr>
      <w:bookmarkStart w:id="7541" w:name="_Toc21102907"/>
      <w:bookmarkStart w:id="7542" w:name="_Toc29810756"/>
      <w:bookmarkStart w:id="7543" w:name="_Toc36636108"/>
      <w:bookmarkStart w:id="7544" w:name="_Toc37273054"/>
      <w:bookmarkStart w:id="7545" w:name="_Toc45886134"/>
      <w:bookmarkStart w:id="7546" w:name="_Toc53183210"/>
      <w:bookmarkStart w:id="7547" w:name="_Toc58915877"/>
      <w:bookmarkStart w:id="7548" w:name="_Toc66701024"/>
      <w:bookmarkStart w:id="7549" w:name="_Toc68697179"/>
      <w:bookmarkStart w:id="7550" w:name="_Toc74928101"/>
      <w:bookmarkStart w:id="7551" w:name="_Toc76115200"/>
      <w:bookmarkStart w:id="7552" w:name="_Toc76544607"/>
      <w:bookmarkStart w:id="7553" w:name="_Toc82541424"/>
      <w:bookmarkStart w:id="7554" w:name="_Toc89952071"/>
      <w:bookmarkStart w:id="7555" w:name="_Toc98767167"/>
      <w:bookmarkStart w:id="7556" w:name="_Toc106203215"/>
      <w:bookmarkStart w:id="7557" w:name="_Toc115187514"/>
      <w:bookmarkStart w:id="7558" w:name="_Toc121994069"/>
      <w:bookmarkStart w:id="7559" w:name="_Toc124153077"/>
      <w:bookmarkStart w:id="7560" w:name="_Toc131538379"/>
      <w:bookmarkStart w:id="7561" w:name="_Toc137391499"/>
      <w:bookmarkStart w:id="7562" w:name="_Toc146962157"/>
      <w:bookmarkStart w:id="7563" w:name="_Toc187256522"/>
      <w:r w:rsidRPr="00931575">
        <w:rPr>
          <w:lang w:eastAsia="sv-SE"/>
        </w:rPr>
        <w:t>7.9.4.1</w:t>
      </w:r>
      <w:r w:rsidRPr="00931575">
        <w:rPr>
          <w:lang w:eastAsia="sv-SE"/>
        </w:rPr>
        <w:tab/>
        <w:t>Initial conditions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564" w:name="_Toc21102908"/>
      <w:bookmarkStart w:id="7565" w:name="_Toc29810757"/>
      <w:bookmarkStart w:id="7566" w:name="_Toc36636109"/>
      <w:bookmarkStart w:id="7567" w:name="_Toc37273055"/>
      <w:bookmarkStart w:id="7568" w:name="_Toc45886135"/>
      <w:bookmarkStart w:id="7569" w:name="_Toc53183211"/>
      <w:bookmarkStart w:id="7570" w:name="_Toc58915878"/>
      <w:bookmarkStart w:id="7571" w:name="_Toc66701025"/>
      <w:bookmarkStart w:id="7572" w:name="_Toc68697180"/>
      <w:bookmarkStart w:id="7573" w:name="_Toc74928102"/>
      <w:bookmarkStart w:id="7574" w:name="_Toc76115201"/>
      <w:bookmarkStart w:id="7575" w:name="_Toc76544608"/>
      <w:bookmarkStart w:id="7576" w:name="_Toc82541425"/>
      <w:bookmarkStart w:id="7577" w:name="_Toc89952072"/>
      <w:bookmarkStart w:id="7578" w:name="_Toc98767168"/>
      <w:bookmarkStart w:id="7579" w:name="_Toc106203216"/>
      <w:bookmarkStart w:id="7580" w:name="_Toc115187515"/>
      <w:bookmarkStart w:id="7581" w:name="_Toc121994070"/>
      <w:bookmarkStart w:id="7582" w:name="_Toc124153078"/>
      <w:bookmarkStart w:id="7583" w:name="_Toc131538380"/>
      <w:bookmarkStart w:id="7584" w:name="_Toc137391500"/>
      <w:bookmarkStart w:id="7585" w:name="_Toc146962158"/>
      <w:bookmarkStart w:id="7586" w:name="_Toc187256523"/>
      <w:r w:rsidRPr="00931575">
        <w:rPr>
          <w:lang w:eastAsia="sv-SE"/>
        </w:rPr>
        <w:t>7.9.4.2</w:t>
      </w:r>
      <w:r w:rsidRPr="00931575">
        <w:rPr>
          <w:lang w:eastAsia="sv-SE"/>
        </w:rPr>
        <w:tab/>
        <w:t>Procedure</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0"/>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0"/>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587" w:name="_Toc21102909"/>
      <w:bookmarkStart w:id="7588" w:name="_Toc29810758"/>
      <w:bookmarkStart w:id="7589" w:name="_Toc36636110"/>
      <w:bookmarkStart w:id="7590" w:name="_Toc37273056"/>
      <w:bookmarkStart w:id="7591" w:name="_Toc45886136"/>
      <w:bookmarkStart w:id="7592" w:name="_Toc53183212"/>
      <w:bookmarkStart w:id="7593" w:name="_Toc58915879"/>
      <w:bookmarkStart w:id="7594" w:name="_Toc66701026"/>
      <w:bookmarkStart w:id="7595" w:name="_Toc68697181"/>
      <w:bookmarkStart w:id="7596" w:name="_Toc74928103"/>
      <w:bookmarkStart w:id="7597" w:name="_Toc76115202"/>
      <w:bookmarkStart w:id="7598" w:name="_Toc76544609"/>
      <w:bookmarkStart w:id="7599" w:name="_Toc82541426"/>
      <w:bookmarkStart w:id="7600" w:name="_Toc89952073"/>
      <w:bookmarkStart w:id="7601" w:name="_Toc98767169"/>
      <w:bookmarkStart w:id="7602" w:name="_Toc106203217"/>
      <w:bookmarkStart w:id="7603" w:name="_Toc115187516"/>
      <w:bookmarkStart w:id="7604" w:name="_Toc121994071"/>
      <w:bookmarkStart w:id="7605" w:name="_Toc124153079"/>
      <w:bookmarkStart w:id="7606" w:name="_Toc131538381"/>
      <w:bookmarkStart w:id="7607" w:name="_Toc137391501"/>
      <w:bookmarkStart w:id="7608" w:name="_Toc146962159"/>
      <w:bookmarkStart w:id="7609" w:name="_Toc187256524"/>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79898A1E" w14:textId="77777777" w:rsidR="00C45907" w:rsidRPr="00931575" w:rsidRDefault="00C45907" w:rsidP="00C45907">
      <w:pPr>
        <w:pStyle w:val="Heading4"/>
        <w:rPr>
          <w:lang w:eastAsia="sv-SE"/>
        </w:rPr>
      </w:pPr>
      <w:bookmarkStart w:id="7610" w:name="_Toc21102910"/>
      <w:bookmarkStart w:id="7611" w:name="_Toc29810759"/>
      <w:bookmarkStart w:id="7612" w:name="_Toc36636111"/>
      <w:bookmarkStart w:id="7613" w:name="_Toc37273057"/>
      <w:bookmarkStart w:id="7614" w:name="_Toc45886137"/>
      <w:bookmarkStart w:id="7615" w:name="_Toc53183213"/>
      <w:bookmarkStart w:id="7616" w:name="_Toc58915880"/>
      <w:bookmarkStart w:id="7617" w:name="_Toc66701027"/>
      <w:bookmarkStart w:id="7618" w:name="_Toc68697182"/>
      <w:bookmarkStart w:id="7619" w:name="_Toc74928104"/>
      <w:bookmarkStart w:id="7620" w:name="_Toc76115203"/>
      <w:bookmarkStart w:id="7621" w:name="_Toc76544610"/>
      <w:bookmarkStart w:id="7622" w:name="_Toc82541427"/>
      <w:bookmarkStart w:id="7623" w:name="_Toc89952074"/>
      <w:bookmarkStart w:id="7624" w:name="_Toc98767170"/>
      <w:bookmarkStart w:id="7625" w:name="_Toc106203218"/>
      <w:bookmarkStart w:id="7626" w:name="_Toc115187517"/>
      <w:bookmarkStart w:id="7627" w:name="_Toc121994072"/>
      <w:bookmarkStart w:id="7628" w:name="_Toc124153080"/>
      <w:bookmarkStart w:id="7629" w:name="_Toc131538382"/>
      <w:bookmarkStart w:id="7630" w:name="_Toc137391502"/>
      <w:bookmarkStart w:id="7631" w:name="_Toc146962160"/>
      <w:bookmarkStart w:id="7632" w:name="_Toc187256525"/>
      <w:r w:rsidRPr="00931575">
        <w:rPr>
          <w:lang w:eastAsia="sv-SE"/>
        </w:rPr>
        <w:t>7.9.5.1</w:t>
      </w:r>
      <w:r w:rsidRPr="00931575">
        <w:rPr>
          <w:lang w:eastAsia="sv-SE"/>
        </w:rPr>
        <w:tab/>
      </w:r>
      <w:r w:rsidRPr="00931575">
        <w:rPr>
          <w:i/>
          <w:lang w:eastAsia="sv-SE"/>
        </w:rPr>
        <w:t>BS type 1-O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7633" w:name="_Toc21102911"/>
      <w:bookmarkStart w:id="7634" w:name="_Toc29810760"/>
      <w:bookmarkStart w:id="7635" w:name="_Toc36636112"/>
      <w:bookmarkStart w:id="7636" w:name="_Toc37273058"/>
      <w:bookmarkStart w:id="7637" w:name="_Toc45886138"/>
      <w:bookmarkStart w:id="7638" w:name="_Toc53183214"/>
      <w:bookmarkStart w:id="7639" w:name="_Toc58915881"/>
      <w:bookmarkStart w:id="7640" w:name="_Toc66701028"/>
      <w:bookmarkStart w:id="7641" w:name="_Toc68697183"/>
      <w:bookmarkStart w:id="7642" w:name="_Toc74928105"/>
      <w:bookmarkStart w:id="7643" w:name="_Toc76115204"/>
      <w:bookmarkStart w:id="7644" w:name="_Toc76544611"/>
      <w:bookmarkStart w:id="7645" w:name="_Toc82541428"/>
      <w:bookmarkStart w:id="7646" w:name="_Toc89952075"/>
      <w:bookmarkStart w:id="7647" w:name="_Toc98767171"/>
      <w:bookmarkStart w:id="7648" w:name="_Toc106203219"/>
      <w:bookmarkStart w:id="7649" w:name="_Toc115187518"/>
      <w:bookmarkStart w:id="7650" w:name="_Toc121994073"/>
      <w:bookmarkStart w:id="7651" w:name="_Toc124153081"/>
      <w:bookmarkStart w:id="7652" w:name="_Toc131538383"/>
      <w:bookmarkStart w:id="7653" w:name="_Toc137391503"/>
      <w:bookmarkStart w:id="7654" w:name="_Toc146962161"/>
      <w:bookmarkStart w:id="7655" w:name="_Toc187256526"/>
      <w:r w:rsidRPr="00931575">
        <w:rPr>
          <w:lang w:eastAsia="sv-SE"/>
        </w:rPr>
        <w:t>7.9.5.2</w:t>
      </w:r>
      <w:r w:rsidRPr="00931575">
        <w:rPr>
          <w:lang w:eastAsia="sv-SE"/>
        </w:rPr>
        <w:tab/>
      </w:r>
      <w:r w:rsidRPr="00931575">
        <w:rPr>
          <w:i/>
          <w:lang w:eastAsia="sv-SE"/>
        </w:rPr>
        <w:t>BS type 2-O</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7656" w:name="_Toc21102912"/>
      <w:bookmarkStart w:id="7657" w:name="_Toc29810761"/>
      <w:bookmarkStart w:id="7658" w:name="_Toc36636113"/>
      <w:bookmarkStart w:id="7659" w:name="_Toc37273059"/>
      <w:bookmarkStart w:id="7660" w:name="_Toc45886139"/>
      <w:bookmarkStart w:id="7661" w:name="_Toc53183215"/>
      <w:bookmarkStart w:id="7662" w:name="_Toc58915882"/>
      <w:bookmarkStart w:id="7663" w:name="_Toc66701029"/>
      <w:bookmarkStart w:id="7664" w:name="_Toc68697184"/>
      <w:bookmarkStart w:id="7665" w:name="_Toc74928106"/>
      <w:bookmarkStart w:id="7666" w:name="_Toc76115205"/>
      <w:bookmarkStart w:id="7667" w:name="_Toc76544612"/>
      <w:bookmarkStart w:id="7668" w:name="_Toc82541429"/>
      <w:bookmarkStart w:id="7669" w:name="_Toc89952076"/>
      <w:bookmarkStart w:id="7670" w:name="_Toc98767172"/>
      <w:bookmarkStart w:id="7671" w:name="_Toc106203220"/>
      <w:bookmarkStart w:id="7672" w:name="_Toc115187519"/>
      <w:bookmarkStart w:id="7673" w:name="_Toc121994074"/>
      <w:bookmarkStart w:id="7674" w:name="_Toc124153082"/>
      <w:bookmarkStart w:id="7675" w:name="_Toc131538384"/>
      <w:bookmarkStart w:id="7676" w:name="_Toc137391504"/>
      <w:bookmarkStart w:id="7677" w:name="_Toc146962162"/>
      <w:bookmarkStart w:id="7678" w:name="_Toc187256527"/>
      <w:r w:rsidRPr="00931575">
        <w:lastRenderedPageBreak/>
        <w:t>8</w:t>
      </w:r>
      <w:r w:rsidRPr="00931575">
        <w:tab/>
        <w:t>Radiated performance requirements</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15CFBFF" w14:textId="77777777" w:rsidR="00C45907" w:rsidRPr="00931575" w:rsidRDefault="00C45907" w:rsidP="00C45907">
      <w:pPr>
        <w:pStyle w:val="Heading2"/>
      </w:pPr>
      <w:bookmarkStart w:id="7679" w:name="_Toc21102913"/>
      <w:bookmarkStart w:id="7680" w:name="_Toc29810762"/>
      <w:bookmarkStart w:id="7681" w:name="_Toc36636114"/>
      <w:bookmarkStart w:id="7682" w:name="_Toc37273060"/>
      <w:bookmarkStart w:id="7683" w:name="_Toc45886140"/>
      <w:bookmarkStart w:id="7684" w:name="_Toc53183216"/>
      <w:bookmarkStart w:id="7685" w:name="_Toc58915883"/>
      <w:bookmarkStart w:id="7686" w:name="_Toc66701030"/>
      <w:bookmarkStart w:id="7687" w:name="_Toc68697185"/>
      <w:bookmarkStart w:id="7688" w:name="_Toc74928107"/>
      <w:bookmarkStart w:id="7689" w:name="_Toc76115206"/>
      <w:bookmarkStart w:id="7690" w:name="_Toc76544613"/>
      <w:bookmarkStart w:id="7691" w:name="_Toc82541430"/>
      <w:bookmarkStart w:id="7692" w:name="_Toc89952077"/>
      <w:bookmarkStart w:id="7693" w:name="_Toc98767173"/>
      <w:bookmarkStart w:id="7694" w:name="_Toc106203221"/>
      <w:bookmarkStart w:id="7695" w:name="_Toc115187520"/>
      <w:bookmarkStart w:id="7696" w:name="_Toc121994075"/>
      <w:bookmarkStart w:id="7697" w:name="_Toc124153083"/>
      <w:bookmarkStart w:id="7698" w:name="_Toc131538385"/>
      <w:bookmarkStart w:id="7699" w:name="_Toc137391505"/>
      <w:bookmarkStart w:id="7700" w:name="_Toc146962163"/>
      <w:bookmarkStart w:id="7701" w:name="_Toc187256528"/>
      <w:r w:rsidRPr="00931575">
        <w:t>8.1</w:t>
      </w:r>
      <w:r w:rsidRPr="00931575">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73C4D8F" w14:textId="77777777" w:rsidR="00C45907" w:rsidRPr="00931575" w:rsidRDefault="00C45907" w:rsidP="00C45907">
      <w:pPr>
        <w:pStyle w:val="Heading3"/>
        <w:rPr>
          <w:lang w:eastAsia="ko-KR"/>
        </w:rPr>
      </w:pPr>
      <w:bookmarkStart w:id="7702" w:name="_Toc21102914"/>
      <w:bookmarkStart w:id="7703" w:name="_Toc29810763"/>
      <w:bookmarkStart w:id="7704" w:name="_Toc36636115"/>
      <w:bookmarkStart w:id="7705" w:name="_Toc37273061"/>
      <w:bookmarkStart w:id="7706" w:name="_Toc45886141"/>
      <w:bookmarkStart w:id="7707" w:name="_Toc53183217"/>
      <w:bookmarkStart w:id="7708" w:name="_Toc58915884"/>
      <w:bookmarkStart w:id="7709" w:name="_Toc66701031"/>
      <w:bookmarkStart w:id="7710" w:name="_Toc68697186"/>
      <w:bookmarkStart w:id="7711" w:name="_Toc74928108"/>
      <w:bookmarkStart w:id="7712" w:name="_Toc76115207"/>
      <w:bookmarkStart w:id="7713" w:name="_Toc76544614"/>
      <w:bookmarkStart w:id="7714" w:name="_Toc82541431"/>
      <w:bookmarkStart w:id="7715" w:name="_Toc89952078"/>
      <w:bookmarkStart w:id="7716" w:name="_Toc98767174"/>
      <w:bookmarkStart w:id="7717" w:name="_Toc106203222"/>
      <w:bookmarkStart w:id="7718" w:name="_Toc115187521"/>
      <w:bookmarkStart w:id="7719" w:name="_Toc121994076"/>
      <w:bookmarkStart w:id="7720" w:name="_Toc124153084"/>
      <w:bookmarkStart w:id="7721" w:name="_Toc131538386"/>
      <w:bookmarkStart w:id="7722" w:name="_Toc137391506"/>
      <w:bookmarkStart w:id="7723" w:name="_Toc146962164"/>
      <w:bookmarkStart w:id="7724" w:name="_Toc18725652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7725" w:name="_Toc21102915"/>
      <w:bookmarkStart w:id="7726" w:name="_Toc29810764"/>
      <w:bookmarkStart w:id="7727" w:name="_Toc36636116"/>
      <w:bookmarkStart w:id="7728" w:name="_Toc37273062"/>
      <w:bookmarkStart w:id="7729" w:name="_Toc45886142"/>
      <w:bookmarkStart w:id="7730" w:name="_Toc53183218"/>
      <w:bookmarkStart w:id="7731" w:name="_Toc58915885"/>
      <w:bookmarkStart w:id="7732" w:name="_Toc66701032"/>
      <w:bookmarkStart w:id="7733" w:name="_Toc68697187"/>
      <w:bookmarkStart w:id="7734" w:name="_Toc74928109"/>
      <w:bookmarkStart w:id="7735" w:name="_Toc76115208"/>
      <w:bookmarkStart w:id="7736" w:name="_Toc76544615"/>
      <w:bookmarkStart w:id="7737" w:name="_Toc82541432"/>
      <w:bookmarkStart w:id="7738" w:name="_Toc89952079"/>
      <w:bookmarkStart w:id="7739" w:name="_Toc98767175"/>
      <w:bookmarkStart w:id="7740" w:name="_Toc106203223"/>
      <w:bookmarkStart w:id="7741" w:name="_Toc115187522"/>
      <w:bookmarkStart w:id="7742" w:name="_Toc121994077"/>
      <w:bookmarkStart w:id="7743" w:name="_Toc124153085"/>
      <w:bookmarkStart w:id="7744" w:name="_Toc131538387"/>
      <w:bookmarkStart w:id="7745" w:name="_Toc137391507"/>
      <w:bookmarkStart w:id="7746" w:name="_Toc146962165"/>
      <w:bookmarkStart w:id="7747" w:name="_Toc187256530"/>
      <w:r w:rsidRPr="00931575">
        <w:t>8.1.1</w:t>
      </w:r>
      <w:r w:rsidRPr="00931575">
        <w:tab/>
        <w:t>OTA demodulation branches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748" w:name="_Toc21102916"/>
      <w:bookmarkStart w:id="7749" w:name="_Toc29810765"/>
      <w:bookmarkStart w:id="7750" w:name="_Toc36636117"/>
      <w:bookmarkStart w:id="7751" w:name="_Toc37273063"/>
      <w:bookmarkStart w:id="7752" w:name="_Toc45886143"/>
      <w:bookmarkStart w:id="7753" w:name="_Toc53183219"/>
      <w:bookmarkStart w:id="7754" w:name="_Toc58915886"/>
      <w:bookmarkStart w:id="7755" w:name="_Toc66701033"/>
      <w:bookmarkStart w:id="7756" w:name="_Toc68697188"/>
      <w:bookmarkStart w:id="7757" w:name="_Toc74928110"/>
      <w:bookmarkStart w:id="7758" w:name="_Toc76115209"/>
      <w:bookmarkStart w:id="7759" w:name="_Toc76544616"/>
      <w:bookmarkStart w:id="7760" w:name="_Toc82541433"/>
      <w:bookmarkStart w:id="7761" w:name="_Toc89952080"/>
      <w:bookmarkStart w:id="7762" w:name="_Toc98767176"/>
      <w:bookmarkStart w:id="7763" w:name="_Toc106203224"/>
      <w:bookmarkStart w:id="7764" w:name="_Toc115187523"/>
      <w:bookmarkStart w:id="7765" w:name="_Toc121994078"/>
      <w:bookmarkStart w:id="7766" w:name="_Toc124153086"/>
      <w:bookmarkStart w:id="7767" w:name="_Toc131538388"/>
      <w:bookmarkStart w:id="7768" w:name="_Toc137391508"/>
      <w:bookmarkStart w:id="7769" w:name="_Toc146962166"/>
      <w:bookmarkStart w:id="7770" w:name="_Toc187256531"/>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CCFD798" w14:textId="77777777" w:rsidR="00C45907" w:rsidRPr="00931575" w:rsidRDefault="00C45907" w:rsidP="00C45907">
      <w:pPr>
        <w:pStyle w:val="Heading4"/>
      </w:pPr>
      <w:bookmarkStart w:id="7771" w:name="_Toc21102917"/>
      <w:bookmarkStart w:id="7772" w:name="_Toc29810766"/>
      <w:bookmarkStart w:id="7773" w:name="_Toc36636118"/>
      <w:bookmarkStart w:id="7774" w:name="_Toc37273064"/>
      <w:bookmarkStart w:id="7775" w:name="_Toc45886144"/>
      <w:bookmarkStart w:id="7776" w:name="_Toc53183220"/>
      <w:bookmarkStart w:id="7777" w:name="_Toc58915887"/>
      <w:bookmarkStart w:id="7778" w:name="_Toc66701034"/>
      <w:bookmarkStart w:id="7779" w:name="_Toc68697189"/>
      <w:bookmarkStart w:id="7780" w:name="_Toc74928111"/>
      <w:bookmarkStart w:id="7781" w:name="_Toc76115210"/>
      <w:bookmarkStart w:id="7782" w:name="_Toc76544617"/>
      <w:bookmarkStart w:id="7783" w:name="_Toc82541434"/>
      <w:bookmarkStart w:id="7784" w:name="_Toc89952081"/>
      <w:bookmarkStart w:id="7785" w:name="_Toc98767177"/>
      <w:bookmarkStart w:id="7786" w:name="_Toc106203225"/>
      <w:bookmarkStart w:id="7787" w:name="_Toc115187524"/>
      <w:bookmarkStart w:id="7788" w:name="_Toc121994079"/>
      <w:bookmarkStart w:id="7789" w:name="_Toc124153087"/>
      <w:bookmarkStart w:id="7790" w:name="_Toc131538389"/>
      <w:bookmarkStart w:id="7791" w:name="_Toc137391509"/>
      <w:bookmarkStart w:id="7792" w:name="_Toc146962167"/>
      <w:bookmarkStart w:id="7793" w:name="_Toc1872565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794" w:name="_Toc21102918"/>
      <w:bookmarkStart w:id="7795" w:name="_Toc29810767"/>
      <w:bookmarkStart w:id="7796" w:name="_Toc36636119"/>
      <w:bookmarkStart w:id="7797" w:name="_Toc37273065"/>
      <w:bookmarkStart w:id="7798" w:name="_Toc45886145"/>
      <w:bookmarkStart w:id="7799" w:name="_Toc53183221"/>
      <w:bookmarkStart w:id="7800" w:name="_Toc58915888"/>
      <w:bookmarkStart w:id="7801" w:name="_Toc66701035"/>
      <w:bookmarkStart w:id="7802" w:name="_Toc68697190"/>
      <w:bookmarkStart w:id="7803" w:name="_Toc74928112"/>
      <w:bookmarkStart w:id="7804" w:name="_Toc76115211"/>
      <w:bookmarkStart w:id="7805" w:name="_Toc76544618"/>
      <w:bookmarkStart w:id="7806" w:name="_Toc82541435"/>
      <w:bookmarkStart w:id="7807" w:name="_Toc89952082"/>
      <w:bookmarkStart w:id="7808" w:name="_Toc98767178"/>
      <w:bookmarkStart w:id="7809" w:name="_Toc106203226"/>
      <w:bookmarkStart w:id="7810" w:name="_Toc115187525"/>
      <w:bookmarkStart w:id="7811" w:name="_Toc121994080"/>
      <w:bookmarkStart w:id="7812" w:name="_Toc124153088"/>
      <w:bookmarkStart w:id="7813" w:name="_Toc131538390"/>
      <w:bookmarkStart w:id="7814" w:name="_Toc137391510"/>
      <w:bookmarkStart w:id="7815" w:name="_Toc146962168"/>
      <w:bookmarkStart w:id="7816" w:name="_Toc18725653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2D3EDAE6" w14:textId="77777777" w:rsidR="00C45907" w:rsidRPr="00931575" w:rsidRDefault="00C45907" w:rsidP="00C45907">
      <w:pPr>
        <w:pStyle w:val="Heading5"/>
        <w:rPr>
          <w:snapToGrid w:val="0"/>
          <w:lang w:eastAsia="zh-CN"/>
        </w:rPr>
      </w:pPr>
      <w:bookmarkStart w:id="7817" w:name="_Toc21102919"/>
      <w:bookmarkStart w:id="7818" w:name="_Toc29810768"/>
      <w:bookmarkStart w:id="7819" w:name="_Toc36636120"/>
      <w:bookmarkStart w:id="7820" w:name="_Toc37273066"/>
      <w:bookmarkStart w:id="7821" w:name="_Toc45886146"/>
      <w:bookmarkStart w:id="7822" w:name="_Toc53183222"/>
      <w:bookmarkStart w:id="7823" w:name="_Toc58915889"/>
      <w:bookmarkStart w:id="7824" w:name="_Toc66701036"/>
      <w:bookmarkStart w:id="7825" w:name="_Toc68697191"/>
      <w:bookmarkStart w:id="7826" w:name="_Toc74928113"/>
      <w:bookmarkStart w:id="7827" w:name="_Toc76115212"/>
      <w:bookmarkStart w:id="7828" w:name="_Toc76544619"/>
      <w:bookmarkStart w:id="7829" w:name="_Toc82541436"/>
      <w:bookmarkStart w:id="7830" w:name="_Toc89952083"/>
      <w:bookmarkStart w:id="7831" w:name="_Toc98767179"/>
      <w:bookmarkStart w:id="7832" w:name="_Toc106203227"/>
      <w:bookmarkStart w:id="7833" w:name="_Toc115187526"/>
      <w:bookmarkStart w:id="7834" w:name="_Toc121994081"/>
      <w:bookmarkStart w:id="7835" w:name="_Toc124153089"/>
      <w:bookmarkStart w:id="7836" w:name="_Toc131538391"/>
      <w:bookmarkStart w:id="7837" w:name="_Toc137391511"/>
      <w:bookmarkStart w:id="7838" w:name="_Toc146962169"/>
      <w:bookmarkStart w:id="7839" w:name="_Toc18725653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840" w:name="_Toc21102920"/>
      <w:bookmarkStart w:id="7841" w:name="_Toc29810769"/>
      <w:bookmarkStart w:id="7842" w:name="_Toc36636121"/>
      <w:bookmarkStart w:id="7843" w:name="_Toc37273067"/>
      <w:bookmarkStart w:id="7844" w:name="_Toc45886147"/>
      <w:bookmarkStart w:id="7845" w:name="_Toc53183223"/>
      <w:bookmarkStart w:id="7846" w:name="_Toc58915890"/>
      <w:bookmarkStart w:id="7847" w:name="_Toc66701037"/>
      <w:bookmarkStart w:id="7848" w:name="_Toc68697192"/>
      <w:bookmarkStart w:id="7849" w:name="_Toc74928114"/>
      <w:bookmarkStart w:id="7850" w:name="_Toc76115213"/>
      <w:bookmarkStart w:id="7851" w:name="_Toc76544620"/>
      <w:bookmarkStart w:id="7852" w:name="_Toc82541437"/>
      <w:bookmarkStart w:id="7853" w:name="_Toc89952084"/>
      <w:bookmarkStart w:id="7854" w:name="_Toc98767180"/>
      <w:bookmarkStart w:id="7855" w:name="_Toc106203228"/>
      <w:bookmarkStart w:id="7856" w:name="_Toc115187527"/>
      <w:bookmarkStart w:id="7857" w:name="_Toc121994082"/>
      <w:bookmarkStart w:id="7858" w:name="_Toc124153090"/>
      <w:bookmarkStart w:id="7859" w:name="_Toc131538392"/>
      <w:bookmarkStart w:id="7860" w:name="_Toc137391512"/>
      <w:bookmarkStart w:id="7861" w:name="_Toc146962170"/>
      <w:bookmarkStart w:id="7862" w:name="_Toc18725653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863" w:name="_Toc21102921"/>
      <w:bookmarkStart w:id="7864" w:name="_Toc29810770"/>
      <w:bookmarkStart w:id="7865" w:name="_Toc36636122"/>
      <w:bookmarkStart w:id="7866" w:name="_Toc37273068"/>
      <w:bookmarkStart w:id="7867" w:name="_Toc45886148"/>
      <w:bookmarkStart w:id="7868" w:name="_Toc53183224"/>
      <w:bookmarkStart w:id="7869" w:name="_Toc58915891"/>
      <w:bookmarkStart w:id="7870" w:name="_Toc66701038"/>
      <w:bookmarkStart w:id="7871" w:name="_Toc68697193"/>
      <w:bookmarkStart w:id="7872" w:name="_Toc74928115"/>
      <w:bookmarkStart w:id="7873" w:name="_Toc76115214"/>
      <w:bookmarkStart w:id="7874" w:name="_Toc76544621"/>
      <w:bookmarkStart w:id="7875" w:name="_Toc82541438"/>
      <w:bookmarkStart w:id="7876" w:name="_Toc89952085"/>
      <w:bookmarkStart w:id="7877" w:name="_Toc98767181"/>
      <w:bookmarkStart w:id="7878" w:name="_Toc106203229"/>
      <w:bookmarkStart w:id="7879" w:name="_Toc115187528"/>
      <w:bookmarkStart w:id="7880" w:name="_Toc121994083"/>
      <w:bookmarkStart w:id="7881" w:name="_Toc124153091"/>
      <w:bookmarkStart w:id="7882" w:name="_Toc131538393"/>
      <w:bookmarkStart w:id="7883" w:name="_Toc137391513"/>
      <w:bookmarkStart w:id="7884" w:name="_Toc146962171"/>
      <w:bookmarkStart w:id="7885" w:name="_Toc1872565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788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887" w:name="_Toc53183225"/>
      <w:bookmarkStart w:id="7888" w:name="_Toc58915892"/>
      <w:bookmarkStart w:id="7889" w:name="_Toc66701039"/>
      <w:bookmarkStart w:id="7890" w:name="_Toc68697194"/>
      <w:bookmarkStart w:id="7891" w:name="_Toc74928116"/>
      <w:bookmarkStart w:id="7892" w:name="_Toc76115215"/>
      <w:bookmarkStart w:id="7893" w:name="_Toc76544622"/>
      <w:bookmarkStart w:id="7894" w:name="_Toc82541439"/>
      <w:bookmarkStart w:id="7895" w:name="_Toc89952086"/>
      <w:bookmarkStart w:id="7896" w:name="_Toc98767182"/>
      <w:bookmarkStart w:id="7897" w:name="_Toc106203230"/>
      <w:bookmarkStart w:id="7898" w:name="_Toc115187529"/>
      <w:bookmarkStart w:id="7899" w:name="_Toc121994084"/>
      <w:bookmarkStart w:id="7900" w:name="_Toc124153092"/>
      <w:bookmarkStart w:id="7901" w:name="_Toc131538394"/>
      <w:bookmarkStart w:id="7902" w:name="_Toc137391514"/>
      <w:bookmarkStart w:id="7903" w:name="_Toc146962172"/>
      <w:bookmarkStart w:id="7904" w:name="_Toc18725653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905" w:name="_Toc53183226"/>
      <w:bookmarkStart w:id="7906" w:name="_Toc58915893"/>
      <w:bookmarkStart w:id="7907" w:name="_Toc66701040"/>
      <w:bookmarkStart w:id="7908" w:name="_Toc68697195"/>
      <w:bookmarkStart w:id="7909" w:name="_Toc74928117"/>
      <w:bookmarkStart w:id="7910" w:name="_Toc76115216"/>
      <w:bookmarkStart w:id="7911" w:name="_Toc76544623"/>
      <w:bookmarkStart w:id="7912" w:name="_Toc82541440"/>
      <w:bookmarkStart w:id="7913" w:name="_Toc89952087"/>
      <w:bookmarkStart w:id="7914" w:name="_Toc98767183"/>
      <w:bookmarkStart w:id="7915" w:name="_Toc106203231"/>
      <w:bookmarkStart w:id="7916" w:name="_Toc115187530"/>
      <w:bookmarkStart w:id="7917" w:name="_Toc121994085"/>
      <w:bookmarkStart w:id="7918" w:name="_Toc124153093"/>
      <w:bookmarkStart w:id="7919" w:name="_Toc131538395"/>
      <w:bookmarkStart w:id="7920" w:name="_Toc137391515"/>
      <w:bookmarkStart w:id="7921" w:name="_Toc146962173"/>
      <w:bookmarkStart w:id="7922" w:name="_Toc18725653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923" w:name="_Toc68697196"/>
      <w:bookmarkStart w:id="7924" w:name="_Toc74928118"/>
      <w:bookmarkStart w:id="7925" w:name="_Toc76115217"/>
      <w:bookmarkStart w:id="7926" w:name="_Toc76544624"/>
      <w:bookmarkStart w:id="7927" w:name="_Toc82541441"/>
      <w:bookmarkStart w:id="7928" w:name="_Toc89952088"/>
      <w:bookmarkStart w:id="7929" w:name="_Toc98767184"/>
      <w:bookmarkStart w:id="7930" w:name="_Toc106203232"/>
      <w:bookmarkStart w:id="7931" w:name="_Toc115187531"/>
      <w:bookmarkStart w:id="7932" w:name="_Toc121994086"/>
      <w:bookmarkStart w:id="7933" w:name="_Toc124153094"/>
      <w:bookmarkStart w:id="7934" w:name="_Toc131538396"/>
      <w:bookmarkStart w:id="7935" w:name="_Toc137391516"/>
      <w:bookmarkStart w:id="7936" w:name="_Toc146962174"/>
      <w:bookmarkStart w:id="7937" w:name="_Toc29810771"/>
      <w:bookmarkStart w:id="7938" w:name="_Toc36636123"/>
      <w:bookmarkStart w:id="7939" w:name="_Toc37273069"/>
      <w:bookmarkStart w:id="7940" w:name="_Toc45886149"/>
      <w:bookmarkStart w:id="7941" w:name="_Toc53183227"/>
      <w:bookmarkStart w:id="7942" w:name="_Toc187256539"/>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42"/>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7943" w:name="_Toc68697197"/>
      <w:bookmarkStart w:id="7944" w:name="_Toc74928119"/>
      <w:bookmarkStart w:id="7945" w:name="_Toc76115218"/>
      <w:bookmarkStart w:id="7946" w:name="_Toc76544625"/>
      <w:bookmarkStart w:id="7947" w:name="_Toc82541442"/>
      <w:bookmarkStart w:id="7948" w:name="_Toc89952089"/>
      <w:bookmarkStart w:id="7949" w:name="_Toc98767185"/>
      <w:bookmarkStart w:id="7950" w:name="_Toc106203233"/>
      <w:bookmarkStart w:id="7951" w:name="_Toc115187532"/>
      <w:bookmarkStart w:id="7952" w:name="_Toc121994087"/>
      <w:bookmarkStart w:id="7953" w:name="_Toc124153095"/>
      <w:bookmarkStart w:id="7954" w:name="_Toc131538397"/>
      <w:bookmarkStart w:id="7955" w:name="_Toc137391517"/>
      <w:bookmarkStart w:id="7956" w:name="_Toc146962175"/>
      <w:bookmarkStart w:id="7957" w:name="_Toc18725654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E9146B2" w14:textId="3010ECCD" w:rsidR="00434BFD" w:rsidRDefault="00434BFD" w:rsidP="00782299">
      <w:pPr>
        <w:rPr>
          <w:lang w:eastAsia="zh-CN"/>
        </w:rPr>
      </w:pPr>
      <w:bookmarkStart w:id="7958" w:name="_Toc58915894"/>
      <w:bookmarkStart w:id="7959" w:name="_Toc66701041"/>
      <w:bookmarkStart w:id="7960" w:name="_Toc68697198"/>
      <w:bookmarkStart w:id="7961" w:name="_Toc74928120"/>
      <w:bookmarkStart w:id="7962" w:name="_Toc76115219"/>
      <w:bookmarkStart w:id="7963" w:name="_Toc76544626"/>
      <w:bookmarkStart w:id="7964"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456D7A73" w14:textId="6068674D" w:rsidR="00722BCF" w:rsidRDefault="00722BCF" w:rsidP="00722BCF">
      <w:pPr>
        <w:pStyle w:val="Heading5"/>
        <w:rPr>
          <w:noProof/>
          <w:lang w:eastAsia="zh-CN"/>
        </w:rPr>
      </w:pPr>
      <w:bookmarkStart w:id="7965" w:name="_Toc146962176"/>
      <w:bookmarkStart w:id="7966" w:name="_Toc187256541"/>
      <w:r>
        <w:rPr>
          <w:noProof/>
          <w:lang w:eastAsia="zh-CN"/>
        </w:rPr>
        <w:t>8.1.2.1.</w:t>
      </w:r>
      <w:r w:rsidR="00577E3C">
        <w:rPr>
          <w:noProof/>
          <w:lang w:eastAsia="zh-CN"/>
        </w:rPr>
        <w:t>8</w:t>
      </w:r>
      <w:r>
        <w:rPr>
          <w:noProof/>
          <w:lang w:eastAsia="zh-CN"/>
        </w:rPr>
        <w:tab/>
        <w:t>Applicability of PUSCH with 0.001% BLER requirements</w:t>
      </w:r>
      <w:bookmarkEnd w:id="7965"/>
      <w:bookmarkEnd w:id="7966"/>
    </w:p>
    <w:p w14:paraId="13FF630C" w14:textId="77777777" w:rsidR="00722BCF" w:rsidRPr="00597A7B" w:rsidRDefault="00722BCF" w:rsidP="00722BCF">
      <w:r>
        <w:t>Unless otherwise stated, PUSCH with 0.001% BLER requirements shall apply only for a BS declaring support of low spectral efficiency MCS index table 3 (see D.116 in table 4.6-1).</w:t>
      </w:r>
    </w:p>
    <w:p w14:paraId="478791F6" w14:textId="799B3221" w:rsidR="00722BCF" w:rsidRDefault="00722BCF" w:rsidP="00722BCF">
      <w:pPr>
        <w:pStyle w:val="Heading5"/>
        <w:rPr>
          <w:noProof/>
          <w:lang w:eastAsia="zh-CN"/>
        </w:rPr>
      </w:pPr>
      <w:bookmarkStart w:id="7967" w:name="_Toc146962177"/>
      <w:bookmarkStart w:id="7968" w:name="_Toc187256542"/>
      <w:r>
        <w:rPr>
          <w:noProof/>
          <w:lang w:eastAsia="zh-CN"/>
        </w:rPr>
        <w:t>8.1.2.1.</w:t>
      </w:r>
      <w:r w:rsidR="00577E3C">
        <w:rPr>
          <w:noProof/>
          <w:lang w:eastAsia="zh-CN"/>
        </w:rPr>
        <w:t>9</w:t>
      </w:r>
      <w:r>
        <w:rPr>
          <w:noProof/>
          <w:lang w:eastAsia="zh-CN"/>
        </w:rPr>
        <w:tab/>
        <w:t>Applicability of PUSCH repetition type A requirements</w:t>
      </w:r>
      <w:bookmarkEnd w:id="7967"/>
      <w:bookmarkEnd w:id="7968"/>
    </w:p>
    <w:p w14:paraId="1459482C" w14:textId="6E8D1853" w:rsidR="00722BCF" w:rsidRDefault="00722BCF" w:rsidP="00782299">
      <w:pPr>
        <w:rPr>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D.116 and D.117 in table 4.6-1).</w:t>
      </w:r>
    </w:p>
    <w:p w14:paraId="6F3CD66C" w14:textId="77777777" w:rsidR="00C45907" w:rsidRPr="00931575" w:rsidRDefault="00C45907" w:rsidP="00C45907">
      <w:pPr>
        <w:pStyle w:val="Heading4"/>
        <w:rPr>
          <w:snapToGrid w:val="0"/>
          <w:lang w:eastAsia="zh-CN"/>
        </w:rPr>
      </w:pPr>
      <w:bookmarkStart w:id="7969" w:name="_Toc89952090"/>
      <w:bookmarkStart w:id="7970" w:name="_Toc98767186"/>
      <w:bookmarkStart w:id="7971" w:name="_Toc106203234"/>
      <w:bookmarkStart w:id="7972" w:name="_Toc115187533"/>
      <w:bookmarkStart w:id="7973" w:name="_Toc121994088"/>
      <w:bookmarkStart w:id="7974" w:name="_Toc124153096"/>
      <w:bookmarkStart w:id="7975" w:name="_Toc131538398"/>
      <w:bookmarkStart w:id="7976" w:name="_Toc137391518"/>
      <w:bookmarkStart w:id="7977" w:name="_Toc146962178"/>
      <w:bookmarkStart w:id="7978" w:name="_Toc187256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886"/>
      <w:bookmarkEnd w:id="7937"/>
      <w:bookmarkEnd w:id="7938"/>
      <w:bookmarkEnd w:id="7939"/>
      <w:bookmarkEnd w:id="7940"/>
      <w:bookmarkEnd w:id="7941"/>
      <w:bookmarkEnd w:id="7958"/>
      <w:bookmarkEnd w:id="7959"/>
      <w:bookmarkEnd w:id="7960"/>
      <w:bookmarkEnd w:id="7961"/>
      <w:bookmarkEnd w:id="7962"/>
      <w:bookmarkEnd w:id="7963"/>
      <w:bookmarkEnd w:id="7964"/>
      <w:bookmarkEnd w:id="7969"/>
      <w:bookmarkEnd w:id="7970"/>
      <w:bookmarkEnd w:id="7971"/>
      <w:bookmarkEnd w:id="7972"/>
      <w:bookmarkEnd w:id="7973"/>
      <w:bookmarkEnd w:id="7974"/>
      <w:bookmarkEnd w:id="7975"/>
      <w:bookmarkEnd w:id="7976"/>
      <w:bookmarkEnd w:id="7977"/>
      <w:bookmarkEnd w:id="7978"/>
    </w:p>
    <w:p w14:paraId="0BFAE473" w14:textId="77777777" w:rsidR="00C45907" w:rsidRPr="00931575" w:rsidRDefault="00C45907" w:rsidP="00C45907">
      <w:pPr>
        <w:pStyle w:val="Heading5"/>
        <w:rPr>
          <w:snapToGrid w:val="0"/>
          <w:lang w:eastAsia="zh-CN"/>
        </w:rPr>
      </w:pPr>
      <w:bookmarkStart w:id="7979" w:name="_Toc21102923"/>
      <w:bookmarkStart w:id="7980" w:name="_Toc29810772"/>
      <w:bookmarkStart w:id="7981" w:name="_Toc36636124"/>
      <w:bookmarkStart w:id="7982" w:name="_Toc37273070"/>
      <w:bookmarkStart w:id="7983" w:name="_Toc45886150"/>
      <w:bookmarkStart w:id="7984" w:name="_Toc53183228"/>
      <w:bookmarkStart w:id="7985" w:name="_Toc58915895"/>
      <w:bookmarkStart w:id="7986" w:name="_Toc66701042"/>
      <w:bookmarkStart w:id="7987" w:name="_Toc68697199"/>
      <w:bookmarkStart w:id="7988" w:name="_Toc74928121"/>
      <w:bookmarkStart w:id="7989" w:name="_Toc76115220"/>
      <w:bookmarkStart w:id="7990" w:name="_Toc76544627"/>
      <w:bookmarkStart w:id="7991" w:name="_Toc82541444"/>
      <w:bookmarkStart w:id="7992" w:name="_Toc89952091"/>
      <w:bookmarkStart w:id="7993" w:name="_Toc98767187"/>
      <w:bookmarkStart w:id="7994" w:name="_Toc106203235"/>
      <w:bookmarkStart w:id="7995" w:name="_Toc115187534"/>
      <w:bookmarkStart w:id="7996" w:name="_Toc121994089"/>
      <w:bookmarkStart w:id="7997" w:name="_Toc124153097"/>
      <w:bookmarkStart w:id="7998" w:name="_Toc131538399"/>
      <w:bookmarkStart w:id="7999" w:name="_Toc137391519"/>
      <w:bookmarkStart w:id="8000" w:name="_Toc146962179"/>
      <w:bookmarkStart w:id="8001" w:name="_Toc187256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002" w:name="_Toc21102924"/>
      <w:bookmarkStart w:id="8003" w:name="_Toc29810773"/>
      <w:bookmarkStart w:id="8004" w:name="_Toc36636125"/>
      <w:bookmarkStart w:id="8005" w:name="_Toc37273071"/>
      <w:bookmarkStart w:id="8006" w:name="_Toc45886151"/>
      <w:bookmarkStart w:id="8007" w:name="_Toc53183229"/>
      <w:bookmarkStart w:id="8008" w:name="_Toc58915896"/>
      <w:bookmarkStart w:id="8009" w:name="_Toc66701043"/>
      <w:bookmarkStart w:id="8010" w:name="_Toc68697200"/>
      <w:bookmarkStart w:id="8011" w:name="_Toc74928122"/>
      <w:bookmarkStart w:id="8012" w:name="_Toc76115221"/>
      <w:bookmarkStart w:id="8013" w:name="_Toc76544628"/>
      <w:bookmarkStart w:id="8014" w:name="_Toc82541445"/>
      <w:bookmarkStart w:id="8015" w:name="_Toc89952092"/>
      <w:bookmarkStart w:id="8016" w:name="_Toc98767188"/>
      <w:bookmarkStart w:id="8017" w:name="_Toc106203236"/>
      <w:bookmarkStart w:id="8018" w:name="_Toc115187535"/>
      <w:bookmarkStart w:id="8019" w:name="_Toc121994090"/>
      <w:bookmarkStart w:id="8020" w:name="_Toc124153098"/>
      <w:bookmarkStart w:id="8021" w:name="_Toc131538400"/>
      <w:bookmarkStart w:id="8022" w:name="_Toc137391520"/>
      <w:bookmarkStart w:id="8023" w:name="_Toc146962180"/>
      <w:bookmarkStart w:id="8024" w:name="_Toc1872565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025" w:name="_Toc21102925"/>
      <w:bookmarkStart w:id="8026" w:name="_Toc29810774"/>
      <w:bookmarkStart w:id="8027" w:name="_Toc36636126"/>
      <w:bookmarkStart w:id="8028" w:name="_Toc37273072"/>
      <w:bookmarkStart w:id="8029" w:name="_Toc45886152"/>
      <w:bookmarkStart w:id="8030" w:name="_Toc53183230"/>
      <w:bookmarkStart w:id="8031" w:name="_Toc58915897"/>
      <w:bookmarkStart w:id="8032" w:name="_Toc66701044"/>
      <w:bookmarkStart w:id="8033" w:name="_Toc68697201"/>
      <w:bookmarkStart w:id="8034" w:name="_Toc74928123"/>
      <w:bookmarkStart w:id="8035" w:name="_Toc76115222"/>
      <w:bookmarkStart w:id="8036" w:name="_Toc76544629"/>
      <w:bookmarkStart w:id="8037" w:name="_Toc82541446"/>
      <w:bookmarkStart w:id="8038" w:name="_Toc89952093"/>
      <w:bookmarkStart w:id="8039" w:name="_Toc98767189"/>
      <w:bookmarkStart w:id="8040" w:name="_Toc106203237"/>
      <w:bookmarkStart w:id="8041" w:name="_Toc115187536"/>
      <w:bookmarkStart w:id="8042" w:name="_Toc121994091"/>
      <w:bookmarkStart w:id="8043" w:name="_Toc124153099"/>
      <w:bookmarkStart w:id="8044" w:name="_Toc131538401"/>
      <w:bookmarkStart w:id="8045" w:name="_Toc137391521"/>
      <w:bookmarkStart w:id="8046" w:name="_Toc146962181"/>
      <w:bookmarkStart w:id="8047" w:name="_Toc18725654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048" w:name="_Toc21102926"/>
      <w:bookmarkStart w:id="8049" w:name="_Toc29810775"/>
      <w:bookmarkStart w:id="8050" w:name="_Toc36636127"/>
      <w:bookmarkStart w:id="8051" w:name="_Toc37273073"/>
      <w:bookmarkStart w:id="8052" w:name="_Toc45886153"/>
      <w:bookmarkStart w:id="8053" w:name="_Toc53183231"/>
      <w:bookmarkStart w:id="8054" w:name="_Toc58915898"/>
      <w:bookmarkStart w:id="8055" w:name="_Toc66701045"/>
      <w:bookmarkStart w:id="8056" w:name="_Toc68697202"/>
      <w:bookmarkStart w:id="8057" w:name="_Toc74928124"/>
      <w:bookmarkStart w:id="8058" w:name="_Toc76115223"/>
      <w:bookmarkStart w:id="8059" w:name="_Toc76544630"/>
      <w:bookmarkStart w:id="8060" w:name="_Toc82541447"/>
      <w:bookmarkStart w:id="8061" w:name="_Toc89952094"/>
      <w:bookmarkStart w:id="8062" w:name="_Toc98767190"/>
      <w:bookmarkStart w:id="8063" w:name="_Toc106203238"/>
      <w:bookmarkStart w:id="8064" w:name="_Toc115187537"/>
      <w:bookmarkStart w:id="8065" w:name="_Toc121994092"/>
      <w:bookmarkStart w:id="8066" w:name="_Toc124153100"/>
      <w:bookmarkStart w:id="8067" w:name="_Toc131538402"/>
      <w:bookmarkStart w:id="8068" w:name="_Toc137391522"/>
      <w:bookmarkStart w:id="8069" w:name="_Toc146962182"/>
      <w:bookmarkStart w:id="8070" w:name="_Toc1872565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071" w:name="_Toc21102927"/>
      <w:bookmarkStart w:id="8072" w:name="_Toc29810776"/>
      <w:bookmarkStart w:id="8073" w:name="_Toc36636128"/>
      <w:bookmarkStart w:id="8074" w:name="_Toc37273074"/>
      <w:bookmarkStart w:id="8075" w:name="_Toc45886154"/>
      <w:bookmarkStart w:id="8076" w:name="_Toc53183232"/>
      <w:bookmarkStart w:id="8077" w:name="_Toc58915899"/>
      <w:bookmarkStart w:id="8078" w:name="_Toc66701046"/>
      <w:bookmarkStart w:id="8079" w:name="_Toc68697203"/>
      <w:bookmarkStart w:id="8080" w:name="_Toc74928125"/>
      <w:bookmarkStart w:id="8081" w:name="_Toc76115224"/>
      <w:bookmarkStart w:id="8082" w:name="_Toc76544631"/>
      <w:bookmarkStart w:id="8083" w:name="_Toc82541448"/>
      <w:bookmarkStart w:id="8084" w:name="_Toc89952095"/>
      <w:bookmarkStart w:id="8085" w:name="_Toc98767191"/>
      <w:bookmarkStart w:id="8086" w:name="_Toc106203239"/>
      <w:bookmarkStart w:id="8087" w:name="_Toc115187538"/>
      <w:bookmarkStart w:id="8088" w:name="_Toc121994093"/>
      <w:bookmarkStart w:id="8089" w:name="_Toc124153101"/>
      <w:bookmarkStart w:id="8090" w:name="_Toc131538403"/>
      <w:bookmarkStart w:id="8091" w:name="_Toc137391523"/>
      <w:bookmarkStart w:id="8092" w:name="_Toc146962183"/>
      <w:bookmarkStart w:id="8093" w:name="_Toc1872565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094" w:name="_Toc21102928"/>
      <w:bookmarkStart w:id="8095" w:name="_Toc29810777"/>
      <w:bookmarkStart w:id="8096" w:name="_Toc36636129"/>
      <w:bookmarkStart w:id="8097" w:name="_Toc37273075"/>
      <w:bookmarkStart w:id="8098" w:name="_Toc45886155"/>
      <w:bookmarkStart w:id="8099" w:name="_Toc53183233"/>
      <w:bookmarkStart w:id="8100" w:name="_Toc58915900"/>
      <w:bookmarkStart w:id="8101" w:name="_Toc66701047"/>
      <w:bookmarkStart w:id="8102" w:name="_Toc68697204"/>
      <w:bookmarkStart w:id="8103" w:name="_Toc74928126"/>
      <w:bookmarkStart w:id="8104" w:name="_Toc76115225"/>
      <w:bookmarkStart w:id="8105" w:name="_Toc76544632"/>
      <w:bookmarkStart w:id="8106" w:name="_Toc82541449"/>
      <w:bookmarkStart w:id="8107" w:name="_Toc89952096"/>
      <w:bookmarkStart w:id="8108" w:name="_Toc98767192"/>
      <w:bookmarkStart w:id="8109" w:name="_Toc106203240"/>
      <w:bookmarkStart w:id="8110" w:name="_Toc115187539"/>
      <w:bookmarkStart w:id="8111" w:name="_Toc121994094"/>
      <w:bookmarkStart w:id="8112" w:name="_Toc124153102"/>
      <w:bookmarkStart w:id="8113" w:name="_Toc131538404"/>
      <w:bookmarkStart w:id="8114" w:name="_Toc137391524"/>
      <w:bookmarkStart w:id="8115" w:name="_Toc146962184"/>
      <w:bookmarkStart w:id="8116" w:name="_Toc187256549"/>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0DCCE2F8" w14:textId="77777777" w:rsidR="00C45907" w:rsidRPr="00931575" w:rsidRDefault="00C45907" w:rsidP="00C45907">
      <w:pPr>
        <w:pStyle w:val="Heading5"/>
        <w:rPr>
          <w:snapToGrid w:val="0"/>
          <w:lang w:eastAsia="zh-CN"/>
        </w:rPr>
      </w:pPr>
      <w:bookmarkStart w:id="8117" w:name="_Toc21102929"/>
      <w:bookmarkStart w:id="8118" w:name="_Toc29810778"/>
      <w:bookmarkStart w:id="8119" w:name="_Toc36636130"/>
      <w:bookmarkStart w:id="8120" w:name="_Toc37273076"/>
      <w:bookmarkStart w:id="8121" w:name="_Toc45886156"/>
      <w:bookmarkStart w:id="8122" w:name="_Toc53183234"/>
      <w:bookmarkStart w:id="8123" w:name="_Toc58915901"/>
      <w:bookmarkStart w:id="8124" w:name="_Toc66701048"/>
      <w:bookmarkStart w:id="8125" w:name="_Toc68697205"/>
      <w:bookmarkStart w:id="8126" w:name="_Toc74928127"/>
      <w:bookmarkStart w:id="8127" w:name="_Toc76115226"/>
      <w:bookmarkStart w:id="8128" w:name="_Toc76544633"/>
      <w:bookmarkStart w:id="8129" w:name="_Toc82541450"/>
      <w:bookmarkStart w:id="8130" w:name="_Toc89952097"/>
      <w:bookmarkStart w:id="8131" w:name="_Toc98767193"/>
      <w:bookmarkStart w:id="8132" w:name="_Toc106203241"/>
      <w:bookmarkStart w:id="8133" w:name="_Toc115187540"/>
      <w:bookmarkStart w:id="8134" w:name="_Toc121994095"/>
      <w:bookmarkStart w:id="8135" w:name="_Toc124153103"/>
      <w:bookmarkStart w:id="8136" w:name="_Toc131538405"/>
      <w:bookmarkStart w:id="8137" w:name="_Toc137391525"/>
      <w:bookmarkStart w:id="8138" w:name="_Toc146962185"/>
      <w:bookmarkStart w:id="8139" w:name="_Toc1872565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140" w:name="_Toc21102930"/>
      <w:bookmarkStart w:id="8141" w:name="_Toc29810779"/>
      <w:bookmarkStart w:id="8142" w:name="_Toc36636131"/>
      <w:bookmarkStart w:id="8143" w:name="_Toc37273077"/>
      <w:bookmarkStart w:id="8144" w:name="_Toc45886157"/>
      <w:bookmarkStart w:id="8145" w:name="_Toc53183235"/>
      <w:bookmarkStart w:id="8146" w:name="_Toc58915902"/>
      <w:bookmarkStart w:id="8147" w:name="_Toc66701049"/>
      <w:bookmarkStart w:id="8148" w:name="_Toc68697206"/>
      <w:bookmarkStart w:id="8149" w:name="_Toc74928128"/>
      <w:bookmarkStart w:id="8150" w:name="_Toc76115227"/>
      <w:bookmarkStart w:id="8151" w:name="_Toc76544634"/>
      <w:bookmarkStart w:id="8152" w:name="_Toc82541451"/>
      <w:bookmarkStart w:id="8153" w:name="_Toc89952098"/>
      <w:bookmarkStart w:id="8154" w:name="_Toc98767194"/>
      <w:bookmarkStart w:id="8155" w:name="_Toc106203242"/>
      <w:bookmarkStart w:id="8156" w:name="_Toc115187541"/>
      <w:bookmarkStart w:id="8157" w:name="_Toc121994096"/>
      <w:bookmarkStart w:id="8158" w:name="_Toc124153104"/>
      <w:bookmarkStart w:id="8159" w:name="_Toc131538406"/>
      <w:bookmarkStart w:id="8160" w:name="_Toc137391526"/>
      <w:bookmarkStart w:id="8161" w:name="_Toc146962186"/>
      <w:bookmarkStart w:id="8162" w:name="_Toc1872565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163" w:name="_Toc21102931"/>
      <w:bookmarkStart w:id="8164" w:name="_Toc29810780"/>
      <w:bookmarkStart w:id="8165" w:name="_Toc36636132"/>
      <w:bookmarkStart w:id="8166" w:name="_Toc37273078"/>
      <w:bookmarkStart w:id="8167" w:name="_Toc45886158"/>
      <w:bookmarkStart w:id="8168" w:name="_Toc53183236"/>
      <w:bookmarkStart w:id="8169" w:name="_Toc58915903"/>
      <w:bookmarkStart w:id="8170" w:name="_Toc66701050"/>
      <w:bookmarkStart w:id="8171" w:name="_Toc68697207"/>
      <w:bookmarkStart w:id="8172" w:name="_Toc74928129"/>
      <w:bookmarkStart w:id="8173" w:name="_Toc76115228"/>
      <w:bookmarkStart w:id="8174" w:name="_Toc76544635"/>
      <w:bookmarkStart w:id="8175" w:name="_Toc82541452"/>
      <w:bookmarkStart w:id="8176" w:name="_Toc89952099"/>
      <w:bookmarkStart w:id="8177" w:name="_Toc98767195"/>
      <w:bookmarkStart w:id="8178" w:name="_Toc106203243"/>
      <w:bookmarkStart w:id="8179" w:name="_Toc115187542"/>
      <w:bookmarkStart w:id="8180" w:name="_Toc121994097"/>
      <w:bookmarkStart w:id="8181" w:name="_Toc124153105"/>
      <w:bookmarkStart w:id="8182" w:name="_Toc131538407"/>
      <w:bookmarkStart w:id="8183" w:name="_Toc137391527"/>
      <w:bookmarkStart w:id="8184" w:name="_Toc146962187"/>
      <w:bookmarkStart w:id="8185" w:name="_Toc18725655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506C6342" w14:textId="28CD1CC7" w:rsidR="00006277" w:rsidRPr="00931575" w:rsidRDefault="00006277" w:rsidP="00782299">
      <w:bookmarkStart w:id="8186" w:name="_Toc53183237"/>
      <w:bookmarkStart w:id="8187" w:name="_Toc58915904"/>
      <w:bookmarkStart w:id="8188" w:name="_Toc21102932"/>
      <w:bookmarkStart w:id="8189" w:name="_Toc29810781"/>
      <w:bookmarkStart w:id="8190" w:name="_Toc36636133"/>
      <w:bookmarkStart w:id="8191" w:name="_Toc37273079"/>
      <w:bookmarkStart w:id="819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8193" w:name="_Toc66701051"/>
      <w:bookmarkStart w:id="8194" w:name="_Toc68697208"/>
      <w:bookmarkStart w:id="8195" w:name="_Toc74928130"/>
      <w:bookmarkStart w:id="8196" w:name="_Toc76115229"/>
      <w:bookmarkStart w:id="8197" w:name="_Toc76544636"/>
      <w:bookmarkStart w:id="8198" w:name="_Toc82541453"/>
      <w:bookmarkStart w:id="8199" w:name="_Toc89952100"/>
      <w:bookmarkStart w:id="8200" w:name="_Toc98767196"/>
      <w:bookmarkStart w:id="8201" w:name="_Toc106203244"/>
      <w:bookmarkStart w:id="8202" w:name="_Toc115187543"/>
      <w:bookmarkStart w:id="8203" w:name="_Toc121994098"/>
      <w:bookmarkStart w:id="8204" w:name="_Toc124153106"/>
      <w:bookmarkStart w:id="8205" w:name="_Toc131538408"/>
      <w:bookmarkStart w:id="8206" w:name="_Toc137391528"/>
      <w:bookmarkStart w:id="8207" w:name="_Toc146962188"/>
      <w:bookmarkStart w:id="8208" w:name="_Toc187256553"/>
      <w:r w:rsidRPr="00931575">
        <w:rPr>
          <w:lang w:eastAsia="zh-CN"/>
        </w:rPr>
        <w:t>8.1.2.3.4</w:t>
      </w:r>
      <w:r w:rsidRPr="00931575">
        <w:rPr>
          <w:lang w:eastAsia="zh-CN"/>
        </w:rPr>
        <w:tab/>
        <w:t>Applicability of requirements for different restricted set types of long PRACH format 0</w:t>
      </w:r>
      <w:bookmarkEnd w:id="8186"/>
      <w:bookmarkEnd w:id="8187"/>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209" w:name="_Toc58915905"/>
      <w:bookmarkStart w:id="8210" w:name="_Toc66701052"/>
      <w:bookmarkStart w:id="8211" w:name="_Toc68697209"/>
      <w:bookmarkStart w:id="8212" w:name="_Toc74928131"/>
      <w:bookmarkStart w:id="8213" w:name="_Toc76115230"/>
      <w:bookmarkStart w:id="8214" w:name="_Toc76544637"/>
      <w:bookmarkStart w:id="8215" w:name="_Toc82541454"/>
      <w:bookmarkStart w:id="8216" w:name="_Toc89952101"/>
      <w:bookmarkStart w:id="8217" w:name="_Toc98767197"/>
      <w:bookmarkStart w:id="8218" w:name="_Toc106203245"/>
      <w:bookmarkStart w:id="8219" w:name="_Toc115187544"/>
      <w:bookmarkStart w:id="8220" w:name="_Toc121994099"/>
      <w:bookmarkStart w:id="8221" w:name="_Toc124153107"/>
      <w:bookmarkStart w:id="8222" w:name="_Toc131538409"/>
      <w:bookmarkStart w:id="8223" w:name="_Toc137391529"/>
      <w:bookmarkStart w:id="8224" w:name="_Toc146962189"/>
      <w:bookmarkStart w:id="8225" w:name="_Toc187256554"/>
      <w:r w:rsidRPr="00931575">
        <w:rPr>
          <w:noProof/>
        </w:rPr>
        <w:t>8.1.2.4</w:t>
      </w:r>
      <w:r w:rsidRPr="00931575">
        <w:rPr>
          <w:noProof/>
        </w:rPr>
        <w:tab/>
        <w:t>Applicability of PUSCH for high speed train performance requirements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7E01975" w14:textId="2FF28187" w:rsidR="007F5CD7" w:rsidRPr="00931575" w:rsidRDefault="007F5CD7" w:rsidP="007F5CD7">
      <w:pPr>
        <w:pStyle w:val="Heading5"/>
      </w:pPr>
      <w:bookmarkStart w:id="8226" w:name="_Toc58915906"/>
      <w:bookmarkStart w:id="8227" w:name="_Toc66701053"/>
      <w:bookmarkStart w:id="8228" w:name="_Toc68697210"/>
      <w:bookmarkStart w:id="8229" w:name="_Toc74928132"/>
      <w:bookmarkStart w:id="8230" w:name="_Toc76115231"/>
      <w:bookmarkStart w:id="8231" w:name="_Toc76544638"/>
      <w:bookmarkStart w:id="8232" w:name="_Toc82541455"/>
      <w:bookmarkStart w:id="8233" w:name="_Toc89952102"/>
      <w:bookmarkStart w:id="8234" w:name="_Toc98767198"/>
      <w:bookmarkStart w:id="8235" w:name="_Toc106203246"/>
      <w:bookmarkStart w:id="8236" w:name="_Toc115187545"/>
      <w:bookmarkStart w:id="8237" w:name="_Toc121994100"/>
      <w:bookmarkStart w:id="8238" w:name="_Toc124153108"/>
      <w:bookmarkStart w:id="8239" w:name="_Toc131538410"/>
      <w:bookmarkStart w:id="8240" w:name="_Toc137391530"/>
      <w:bookmarkStart w:id="8241" w:name="_Toc146962190"/>
      <w:bookmarkStart w:id="8242" w:name="_Toc187256555"/>
      <w:r w:rsidRPr="00931575">
        <w:t>8.1.2.4.1</w:t>
      </w:r>
      <w:r w:rsidRPr="00931575">
        <w:tab/>
      </w:r>
      <w:r w:rsidR="00983778" w:rsidRPr="00931575">
        <w:t>Applicability</w:t>
      </w:r>
      <w:r w:rsidRPr="00931575">
        <w:t xml:space="preserve"> of requirements for different speeds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243" w:name="_Toc58915907"/>
      <w:bookmarkStart w:id="8244" w:name="_Toc66701054"/>
      <w:bookmarkStart w:id="8245" w:name="_Toc68697211"/>
      <w:bookmarkStart w:id="8246" w:name="_Toc74928133"/>
      <w:bookmarkStart w:id="8247" w:name="_Toc76115232"/>
      <w:bookmarkStart w:id="8248" w:name="_Toc76544639"/>
      <w:bookmarkStart w:id="8249" w:name="_Toc82541456"/>
      <w:bookmarkStart w:id="8250" w:name="_Toc89952103"/>
      <w:bookmarkStart w:id="8251" w:name="_Toc98767199"/>
      <w:bookmarkStart w:id="8252" w:name="_Toc106203247"/>
      <w:bookmarkStart w:id="8253" w:name="_Toc115187546"/>
      <w:bookmarkStart w:id="8254" w:name="_Toc121994101"/>
      <w:bookmarkStart w:id="8255" w:name="_Toc124153109"/>
      <w:bookmarkStart w:id="8256" w:name="_Toc131538411"/>
      <w:bookmarkStart w:id="8257" w:name="_Toc137391531"/>
      <w:bookmarkStart w:id="8258" w:name="_Toc146962191"/>
      <w:bookmarkStart w:id="8259" w:name="_Toc187256556"/>
      <w:r w:rsidRPr="00931575">
        <w:t>8.1.2.4.2</w:t>
      </w:r>
      <w:r w:rsidRPr="00931575">
        <w:tab/>
        <w:t>Applicability of requirements for 1T1R</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8260" w:name="_Toc74928134"/>
      <w:bookmarkStart w:id="8261" w:name="_Toc76115233"/>
      <w:bookmarkStart w:id="8262" w:name="_Toc76544640"/>
      <w:bookmarkStart w:id="8263" w:name="_Toc82541457"/>
      <w:bookmarkStart w:id="8264" w:name="_Toc89952104"/>
      <w:bookmarkStart w:id="8265" w:name="_Toc98767200"/>
      <w:bookmarkStart w:id="8266" w:name="_Toc106203248"/>
      <w:bookmarkStart w:id="8267" w:name="_Toc115187547"/>
      <w:bookmarkStart w:id="8268" w:name="_Toc121994102"/>
      <w:bookmarkStart w:id="8269" w:name="_Toc124153110"/>
      <w:bookmarkStart w:id="8270" w:name="_Toc131538412"/>
      <w:bookmarkStart w:id="8271" w:name="_Toc137391532"/>
      <w:bookmarkStart w:id="8272" w:name="_Toc146962192"/>
      <w:bookmarkStart w:id="8273" w:name="_Toc187256557"/>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1106EE1F" w14:textId="77777777" w:rsidR="000076BB" w:rsidRPr="000061E4" w:rsidRDefault="000076BB" w:rsidP="000076BB">
      <w:pPr>
        <w:pStyle w:val="Heading5"/>
        <w:rPr>
          <w:lang w:eastAsia="zh-CN"/>
        </w:rPr>
      </w:pPr>
      <w:bookmarkStart w:id="8274" w:name="_Toc74928135"/>
      <w:bookmarkStart w:id="8275" w:name="_Toc76115234"/>
      <w:bookmarkStart w:id="8276" w:name="_Toc76544641"/>
      <w:bookmarkStart w:id="8277" w:name="_Toc82541458"/>
      <w:bookmarkStart w:id="8278" w:name="_Toc89952105"/>
      <w:bookmarkStart w:id="8279" w:name="_Toc98767201"/>
      <w:bookmarkStart w:id="8280" w:name="_Toc106203249"/>
      <w:bookmarkStart w:id="8281" w:name="_Toc115187548"/>
      <w:bookmarkStart w:id="8282" w:name="_Toc121994103"/>
      <w:bookmarkStart w:id="8283" w:name="_Toc124153111"/>
      <w:bookmarkStart w:id="8284" w:name="_Toc131538413"/>
      <w:bookmarkStart w:id="8285" w:name="_Toc137391533"/>
      <w:bookmarkStart w:id="8286" w:name="_Toc146962193"/>
      <w:bookmarkStart w:id="8287" w:name="_Toc187256558"/>
      <w:r w:rsidRPr="000061E4">
        <w:rPr>
          <w:lang w:eastAsia="zh-CN"/>
        </w:rPr>
        <w:t>8.1.2.5.1</w:t>
      </w:r>
      <w:r w:rsidRPr="000061E4">
        <w:rPr>
          <w:lang w:eastAsia="zh-CN"/>
        </w:rPr>
        <w:tab/>
        <w:t>General applicability of interlaced PUSCH performance requirements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8288" w:name="_Toc74928136"/>
      <w:bookmarkStart w:id="8289" w:name="_Toc76115235"/>
      <w:bookmarkStart w:id="8290" w:name="_Toc76544642"/>
      <w:bookmarkStart w:id="8291" w:name="_Toc82541459"/>
      <w:bookmarkStart w:id="8292" w:name="_Toc89952106"/>
      <w:bookmarkStart w:id="8293" w:name="_Toc98767202"/>
      <w:bookmarkStart w:id="8294" w:name="_Toc106203250"/>
      <w:bookmarkStart w:id="8295" w:name="_Toc115187549"/>
      <w:bookmarkStart w:id="8296" w:name="_Toc121994104"/>
      <w:bookmarkStart w:id="8297" w:name="_Toc124153112"/>
      <w:bookmarkStart w:id="8298" w:name="_Toc131538414"/>
      <w:bookmarkStart w:id="8299" w:name="_Toc137391534"/>
      <w:bookmarkStart w:id="8300" w:name="_Toc146962194"/>
      <w:bookmarkStart w:id="8301" w:name="_Toc18725655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lastRenderedPageBreak/>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8302" w:name="_Toc74928137"/>
      <w:bookmarkStart w:id="8303" w:name="_Toc76115236"/>
      <w:bookmarkStart w:id="8304" w:name="_Toc76544643"/>
      <w:bookmarkStart w:id="8305" w:name="_Toc82541460"/>
      <w:bookmarkStart w:id="8306" w:name="_Toc89952107"/>
      <w:bookmarkStart w:id="8307" w:name="_Toc98767203"/>
      <w:bookmarkStart w:id="8308" w:name="_Toc106203251"/>
      <w:bookmarkStart w:id="8309" w:name="_Toc115187550"/>
      <w:bookmarkStart w:id="8310" w:name="_Toc121994105"/>
      <w:bookmarkStart w:id="8311" w:name="_Toc124153113"/>
      <w:bookmarkStart w:id="8312" w:name="_Toc131538415"/>
      <w:bookmarkStart w:id="8313" w:name="_Toc137391535"/>
      <w:bookmarkStart w:id="8314" w:name="_Toc146962195"/>
      <w:bookmarkStart w:id="8315" w:name="_Toc187256560"/>
      <w:r w:rsidRPr="000061E4">
        <w:t>8.1.2.5</w:t>
      </w:r>
      <w:r w:rsidRPr="000061E4">
        <w:rPr>
          <w:lang w:eastAsia="zh-CN"/>
        </w:rPr>
        <w:t>.3</w:t>
      </w:r>
      <w:r w:rsidRPr="000061E4">
        <w:tab/>
        <w:t>Applicability of requirements for different channel bandwidths</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8316" w:name="_Toc74928138"/>
      <w:bookmarkStart w:id="8317" w:name="_Toc76115237"/>
      <w:bookmarkStart w:id="8318" w:name="_Toc76544644"/>
      <w:bookmarkStart w:id="8319" w:name="_Toc82541461"/>
      <w:bookmarkStart w:id="8320" w:name="_Toc89952108"/>
      <w:bookmarkStart w:id="8321" w:name="_Toc98767204"/>
      <w:bookmarkStart w:id="8322" w:name="_Toc106203252"/>
      <w:bookmarkStart w:id="8323" w:name="_Toc115187551"/>
      <w:bookmarkStart w:id="8324" w:name="_Toc121994106"/>
      <w:bookmarkStart w:id="8325" w:name="_Toc124153114"/>
      <w:bookmarkStart w:id="8326" w:name="_Toc131538416"/>
      <w:bookmarkStart w:id="8327" w:name="_Toc137391536"/>
      <w:bookmarkStart w:id="8328" w:name="_Toc146962196"/>
      <w:bookmarkStart w:id="8329" w:name="_Toc187256561"/>
      <w:r w:rsidRPr="000061E4">
        <w:t>8.1.2.5</w:t>
      </w:r>
      <w:r w:rsidRPr="000061E4">
        <w:rPr>
          <w:lang w:eastAsia="zh-CN"/>
        </w:rPr>
        <w:t>.4</w:t>
      </w:r>
      <w:r w:rsidRPr="000061E4">
        <w:tab/>
        <w:t xml:space="preserve">Applicability of requirements for different </w:t>
      </w:r>
      <w:r w:rsidRPr="000061E4">
        <w:rPr>
          <w:lang w:eastAsia="zh-CN"/>
        </w:rPr>
        <w:t>configurations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8330" w:name="_Toc74928139"/>
      <w:bookmarkStart w:id="8331" w:name="_Toc76115238"/>
      <w:bookmarkStart w:id="8332" w:name="_Toc76544645"/>
      <w:bookmarkStart w:id="8333" w:name="_Toc82541462"/>
      <w:bookmarkStart w:id="8334" w:name="_Toc89952109"/>
      <w:bookmarkStart w:id="8335" w:name="_Toc98767205"/>
      <w:bookmarkStart w:id="8336" w:name="_Toc106203253"/>
      <w:bookmarkStart w:id="8337" w:name="_Toc115187552"/>
      <w:bookmarkStart w:id="8338" w:name="_Toc121994107"/>
      <w:bookmarkStart w:id="8339" w:name="_Toc124153115"/>
      <w:bookmarkStart w:id="8340" w:name="_Toc131538417"/>
      <w:bookmarkStart w:id="8341" w:name="_Toc137391537"/>
      <w:bookmarkStart w:id="8342" w:name="_Toc146962197"/>
      <w:bookmarkStart w:id="8343" w:name="_Toc187256562"/>
      <w:r w:rsidRPr="000061E4">
        <w:t>8.1.2.5.5</w:t>
      </w:r>
      <w:r w:rsidRPr="000061E4">
        <w:tab/>
        <w:t>Applicability of CG-UCI multiplexed on PUSCH requirements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8344" w:name="_Toc74928140"/>
      <w:bookmarkStart w:id="8345" w:name="_Toc76115239"/>
      <w:bookmarkStart w:id="8346" w:name="_Toc76544646"/>
      <w:bookmarkStart w:id="8347" w:name="_Toc82541463"/>
      <w:bookmarkStart w:id="8348" w:name="_Toc89952110"/>
      <w:bookmarkStart w:id="8349" w:name="_Toc98767206"/>
      <w:bookmarkStart w:id="8350" w:name="_Toc106203254"/>
      <w:bookmarkStart w:id="8351" w:name="_Toc115187553"/>
      <w:bookmarkStart w:id="8352" w:name="_Toc121994108"/>
      <w:bookmarkStart w:id="8353" w:name="_Toc124153116"/>
      <w:bookmarkStart w:id="8354" w:name="_Toc131538418"/>
      <w:bookmarkStart w:id="8355" w:name="_Toc137391538"/>
      <w:bookmarkStart w:id="8356" w:name="_Toc146962198"/>
      <w:bookmarkStart w:id="8357" w:name="_Toc187256563"/>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3241780F" w14:textId="77777777" w:rsidR="000076BB" w:rsidRPr="000061E4" w:rsidRDefault="000076BB" w:rsidP="000076BB">
      <w:pPr>
        <w:pStyle w:val="Heading5"/>
        <w:rPr>
          <w:lang w:eastAsia="zh-CN"/>
        </w:rPr>
      </w:pPr>
      <w:bookmarkStart w:id="8358" w:name="_Toc74928141"/>
      <w:bookmarkStart w:id="8359" w:name="_Toc76115240"/>
      <w:bookmarkStart w:id="8360" w:name="_Toc76544647"/>
      <w:bookmarkStart w:id="8361" w:name="_Toc82541464"/>
      <w:bookmarkStart w:id="8362" w:name="_Toc89952111"/>
      <w:bookmarkStart w:id="8363" w:name="_Toc98767207"/>
      <w:bookmarkStart w:id="8364" w:name="_Toc106203255"/>
      <w:bookmarkStart w:id="8365" w:name="_Toc115187554"/>
      <w:bookmarkStart w:id="8366" w:name="_Toc121994109"/>
      <w:bookmarkStart w:id="8367" w:name="_Toc124153117"/>
      <w:bookmarkStart w:id="8368" w:name="_Toc131538419"/>
      <w:bookmarkStart w:id="8369" w:name="_Toc137391539"/>
      <w:bookmarkStart w:id="8370" w:name="_Toc146962199"/>
      <w:bookmarkStart w:id="8371" w:name="_Toc187256564"/>
      <w:r w:rsidRPr="000061E4">
        <w:rPr>
          <w:lang w:eastAsia="zh-CN"/>
        </w:rPr>
        <w:t>8.1.2.6.1</w:t>
      </w:r>
      <w:r w:rsidRPr="000061E4">
        <w:rPr>
          <w:lang w:eastAsia="zh-CN"/>
        </w:rPr>
        <w:tab/>
        <w:t>General applicability of interlaced PUCCH performance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372" w:name="_Toc74928142"/>
      <w:bookmarkStart w:id="8373" w:name="_Toc76115241"/>
      <w:bookmarkStart w:id="8374" w:name="_Toc76544648"/>
      <w:bookmarkStart w:id="8375" w:name="_Toc82541465"/>
      <w:bookmarkStart w:id="8376" w:name="_Toc89952112"/>
      <w:bookmarkStart w:id="8377" w:name="_Toc98767208"/>
      <w:bookmarkStart w:id="8378" w:name="_Toc106203256"/>
      <w:bookmarkStart w:id="8379" w:name="_Toc115187555"/>
      <w:bookmarkStart w:id="8380" w:name="_Toc121994110"/>
      <w:bookmarkStart w:id="8381" w:name="_Toc124153118"/>
      <w:bookmarkStart w:id="8382" w:name="_Toc131538420"/>
      <w:bookmarkStart w:id="8383" w:name="_Toc137391540"/>
      <w:bookmarkStart w:id="8384" w:name="_Toc146962200"/>
      <w:bookmarkStart w:id="8385" w:name="_Toc187256565"/>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386" w:name="_Toc74928143"/>
      <w:bookmarkStart w:id="8387" w:name="_Toc76115242"/>
      <w:bookmarkStart w:id="8388" w:name="_Toc76544649"/>
      <w:bookmarkStart w:id="8389" w:name="_Toc82541466"/>
      <w:bookmarkStart w:id="8390" w:name="_Toc89952113"/>
      <w:bookmarkStart w:id="8391" w:name="_Toc98767209"/>
      <w:bookmarkStart w:id="8392" w:name="_Toc106203257"/>
      <w:bookmarkStart w:id="8393" w:name="_Toc115187556"/>
      <w:bookmarkStart w:id="8394" w:name="_Toc121994111"/>
      <w:bookmarkStart w:id="8395" w:name="_Toc124153119"/>
      <w:bookmarkStart w:id="8396" w:name="_Toc131538421"/>
      <w:bookmarkStart w:id="8397" w:name="_Toc137391541"/>
      <w:bookmarkStart w:id="8398" w:name="_Toc146962201"/>
      <w:bookmarkStart w:id="8399" w:name="_Toc187256566"/>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400" w:name="_Toc74928144"/>
      <w:bookmarkStart w:id="8401" w:name="_Toc76115243"/>
      <w:bookmarkStart w:id="8402" w:name="_Toc76544650"/>
      <w:bookmarkStart w:id="8403" w:name="_Toc82541467"/>
      <w:bookmarkStart w:id="8404" w:name="_Toc89952114"/>
      <w:bookmarkStart w:id="8405" w:name="_Toc98767210"/>
      <w:bookmarkStart w:id="8406" w:name="_Toc106203258"/>
      <w:bookmarkStart w:id="8407" w:name="_Toc115187557"/>
      <w:bookmarkStart w:id="8408" w:name="_Toc121994112"/>
      <w:bookmarkStart w:id="8409" w:name="_Toc124153120"/>
      <w:bookmarkStart w:id="8410" w:name="_Toc131538422"/>
      <w:bookmarkStart w:id="8411" w:name="_Toc137391542"/>
      <w:bookmarkStart w:id="8412" w:name="_Toc146962202"/>
      <w:bookmarkStart w:id="8413" w:name="_Toc187256567"/>
      <w:r w:rsidRPr="000061E4">
        <w:t>8.1.2.6</w:t>
      </w:r>
      <w:r w:rsidRPr="000061E4">
        <w:rPr>
          <w:lang w:eastAsia="zh-CN"/>
        </w:rPr>
        <w:t>.4</w:t>
      </w:r>
      <w:r w:rsidRPr="000061E4">
        <w:tab/>
        <w:t>Applicability of requirements for different channel bandwidths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414" w:name="_Toc74928145"/>
      <w:bookmarkStart w:id="8415" w:name="_Toc76115244"/>
      <w:bookmarkStart w:id="8416" w:name="_Toc76544651"/>
      <w:bookmarkStart w:id="8417" w:name="_Toc82541468"/>
      <w:bookmarkStart w:id="8418" w:name="_Toc89952115"/>
      <w:bookmarkStart w:id="8419" w:name="_Toc98767211"/>
      <w:bookmarkStart w:id="8420" w:name="_Toc106203259"/>
      <w:bookmarkStart w:id="8421" w:name="_Toc115187558"/>
      <w:bookmarkStart w:id="8422" w:name="_Toc121994113"/>
      <w:bookmarkStart w:id="8423" w:name="_Toc124153121"/>
      <w:bookmarkStart w:id="8424" w:name="_Toc131538423"/>
      <w:bookmarkStart w:id="8425" w:name="_Toc137391543"/>
      <w:bookmarkStart w:id="8426" w:name="_Toc146962203"/>
      <w:bookmarkStart w:id="8427" w:name="_Toc187256568"/>
      <w:r w:rsidRPr="000061E4">
        <w:lastRenderedPageBreak/>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94723F6" w14:textId="77777777" w:rsidR="000076BB" w:rsidRPr="000061E4" w:rsidRDefault="000076BB" w:rsidP="000076BB">
      <w:pPr>
        <w:pStyle w:val="Heading5"/>
        <w:rPr>
          <w:snapToGrid w:val="0"/>
          <w:lang w:eastAsia="zh-CN"/>
        </w:rPr>
      </w:pPr>
      <w:bookmarkStart w:id="8428" w:name="_Toc74928146"/>
      <w:bookmarkStart w:id="8429" w:name="_Toc76115245"/>
      <w:bookmarkStart w:id="8430" w:name="_Toc76544652"/>
      <w:bookmarkStart w:id="8431" w:name="_Toc82541469"/>
      <w:bookmarkStart w:id="8432" w:name="_Toc89952116"/>
      <w:bookmarkStart w:id="8433" w:name="_Toc98767212"/>
      <w:bookmarkStart w:id="8434" w:name="_Toc106203260"/>
      <w:bookmarkStart w:id="8435" w:name="_Toc115187559"/>
      <w:bookmarkStart w:id="8436" w:name="_Toc121994114"/>
      <w:bookmarkStart w:id="8437" w:name="_Toc124153122"/>
      <w:bookmarkStart w:id="8438" w:name="_Toc131538424"/>
      <w:bookmarkStart w:id="8439" w:name="_Toc137391544"/>
      <w:bookmarkStart w:id="8440" w:name="_Toc146962204"/>
      <w:bookmarkStart w:id="8441" w:name="_Toc18725656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442" w:name="_Toc74928147"/>
      <w:bookmarkStart w:id="8443" w:name="_Toc76115246"/>
      <w:bookmarkStart w:id="8444" w:name="_Toc76544653"/>
      <w:bookmarkStart w:id="8445" w:name="_Toc82541470"/>
      <w:bookmarkStart w:id="8446" w:name="_Toc89952117"/>
      <w:bookmarkStart w:id="8447" w:name="_Toc98767213"/>
      <w:bookmarkStart w:id="8448" w:name="_Toc106203261"/>
      <w:bookmarkStart w:id="8449" w:name="_Toc115187560"/>
      <w:bookmarkStart w:id="8450" w:name="_Toc121994115"/>
      <w:bookmarkStart w:id="8451" w:name="_Toc124153123"/>
      <w:bookmarkStart w:id="8452" w:name="_Toc131538425"/>
      <w:bookmarkStart w:id="8453" w:name="_Toc137391545"/>
      <w:bookmarkStart w:id="8454" w:name="_Toc146962205"/>
      <w:bookmarkStart w:id="8455" w:name="_Toc187256570"/>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8456" w:name="_Toc74928148"/>
      <w:bookmarkStart w:id="8457" w:name="_Toc76115247"/>
      <w:bookmarkStart w:id="8458" w:name="_Toc76544654"/>
      <w:bookmarkStart w:id="8459" w:name="_Toc82541471"/>
      <w:bookmarkStart w:id="8460" w:name="_Toc89952118"/>
      <w:bookmarkStart w:id="8461" w:name="_Toc98767214"/>
      <w:bookmarkStart w:id="8462" w:name="_Toc106203262"/>
      <w:bookmarkStart w:id="8463" w:name="_Toc115187561"/>
      <w:bookmarkStart w:id="8464" w:name="_Toc121994116"/>
      <w:bookmarkStart w:id="8465" w:name="_Toc124153124"/>
      <w:bookmarkStart w:id="8466" w:name="_Toc131538426"/>
      <w:bookmarkStart w:id="8467" w:name="_Toc137391546"/>
      <w:bookmarkStart w:id="8468" w:name="_Toc146962206"/>
      <w:bookmarkStart w:id="8469" w:name="_Toc187256571"/>
      <w:r w:rsidRPr="000061E4">
        <w:t>8.1.2.7</w:t>
      </w:r>
      <w:r w:rsidRPr="000061E4">
        <w:rPr>
          <w:lang w:eastAsia="zh-CN"/>
        </w:rPr>
        <w:t>.3</w:t>
      </w:r>
      <w:r w:rsidRPr="000061E4">
        <w:tab/>
        <w:t>Applicability of requirements for different channel bandwidths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8470" w:name="_Toc53183238"/>
      <w:bookmarkStart w:id="8471" w:name="_Toc58915908"/>
      <w:bookmarkStart w:id="8472" w:name="_Toc66701055"/>
      <w:bookmarkStart w:id="8473" w:name="_Toc68697212"/>
      <w:bookmarkStart w:id="8474" w:name="_Toc74928149"/>
      <w:bookmarkStart w:id="8475" w:name="_Toc76115248"/>
      <w:bookmarkStart w:id="8476" w:name="_Toc76544655"/>
      <w:bookmarkStart w:id="8477" w:name="_Toc82541472"/>
      <w:bookmarkStart w:id="8478" w:name="_Toc89952119"/>
      <w:bookmarkStart w:id="8479" w:name="_Toc98767215"/>
      <w:bookmarkStart w:id="8480" w:name="_Toc106203263"/>
      <w:bookmarkStart w:id="8481" w:name="_Toc115187562"/>
      <w:bookmarkStart w:id="8482" w:name="_Toc121994117"/>
      <w:bookmarkStart w:id="8483" w:name="_Toc124153125"/>
      <w:bookmarkStart w:id="8484" w:name="_Toc131538427"/>
      <w:bookmarkStart w:id="8485" w:name="_Toc137391547"/>
      <w:bookmarkStart w:id="8486" w:name="_Toc146962207"/>
      <w:bookmarkStart w:id="8487" w:name="_Toc187256572"/>
      <w:r w:rsidRPr="00931575">
        <w:t>8.2</w:t>
      </w:r>
      <w:r w:rsidRPr="00931575">
        <w:tab/>
        <w:t>OTA performance requirements for PUSCH</w:t>
      </w:r>
      <w:bookmarkEnd w:id="8188"/>
      <w:bookmarkEnd w:id="8189"/>
      <w:bookmarkEnd w:id="8190"/>
      <w:bookmarkEnd w:id="8191"/>
      <w:bookmarkEnd w:id="8192"/>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B09667F" w14:textId="77777777" w:rsidR="00C45907" w:rsidRPr="00931575" w:rsidRDefault="00C45907" w:rsidP="00C45907">
      <w:pPr>
        <w:pStyle w:val="Heading3"/>
        <w:rPr>
          <w:rFonts w:eastAsia="SimSun"/>
        </w:rPr>
      </w:pPr>
      <w:bookmarkStart w:id="8488" w:name="_Toc21102933"/>
      <w:bookmarkStart w:id="8489" w:name="_Toc29810782"/>
      <w:bookmarkStart w:id="8490" w:name="_Toc36636134"/>
      <w:bookmarkStart w:id="8491" w:name="_Toc37273080"/>
      <w:bookmarkStart w:id="8492" w:name="_Toc45886160"/>
      <w:bookmarkStart w:id="8493" w:name="_Toc53183239"/>
      <w:bookmarkStart w:id="8494" w:name="_Toc58915909"/>
      <w:bookmarkStart w:id="8495" w:name="_Toc66701056"/>
      <w:bookmarkStart w:id="8496" w:name="_Toc68697213"/>
      <w:bookmarkStart w:id="8497" w:name="_Toc74928150"/>
      <w:bookmarkStart w:id="8498" w:name="_Toc76115249"/>
      <w:bookmarkStart w:id="8499" w:name="_Toc76544656"/>
      <w:bookmarkStart w:id="8500" w:name="_Toc82541473"/>
      <w:bookmarkStart w:id="8501" w:name="_Toc89952120"/>
      <w:bookmarkStart w:id="8502" w:name="_Toc98767216"/>
      <w:bookmarkStart w:id="8503" w:name="_Toc106203264"/>
      <w:bookmarkStart w:id="8504" w:name="_Toc115187563"/>
      <w:bookmarkStart w:id="8505" w:name="_Toc121994118"/>
      <w:bookmarkStart w:id="8506" w:name="_Toc124153126"/>
      <w:bookmarkStart w:id="8507" w:name="_Toc131538428"/>
      <w:bookmarkStart w:id="8508" w:name="_Toc137391548"/>
      <w:bookmarkStart w:id="8509" w:name="_Toc146962208"/>
      <w:bookmarkStart w:id="8510" w:name="_Toc18725657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02ADD7EE" w14:textId="77777777" w:rsidR="00C45907" w:rsidRPr="00931575" w:rsidRDefault="00C45907" w:rsidP="00C45907">
      <w:pPr>
        <w:pStyle w:val="Heading4"/>
      </w:pPr>
      <w:bookmarkStart w:id="8511" w:name="_Toc21102934"/>
      <w:bookmarkStart w:id="8512" w:name="_Toc29810783"/>
      <w:bookmarkStart w:id="8513" w:name="_Toc36636135"/>
      <w:bookmarkStart w:id="8514" w:name="_Toc37273081"/>
      <w:bookmarkStart w:id="8515" w:name="_Toc45886161"/>
      <w:bookmarkStart w:id="8516" w:name="_Toc53183240"/>
      <w:bookmarkStart w:id="8517" w:name="_Toc58915910"/>
      <w:bookmarkStart w:id="8518" w:name="_Toc66701057"/>
      <w:bookmarkStart w:id="8519" w:name="_Toc68697214"/>
      <w:bookmarkStart w:id="8520" w:name="_Toc74928151"/>
      <w:bookmarkStart w:id="8521" w:name="_Toc76115250"/>
      <w:bookmarkStart w:id="8522" w:name="_Toc76544657"/>
      <w:bookmarkStart w:id="8523" w:name="_Toc82541474"/>
      <w:bookmarkStart w:id="8524" w:name="_Toc89952121"/>
      <w:bookmarkStart w:id="8525" w:name="_Toc98767217"/>
      <w:bookmarkStart w:id="8526" w:name="_Toc106203265"/>
      <w:bookmarkStart w:id="8527" w:name="_Toc115187564"/>
      <w:bookmarkStart w:id="8528" w:name="_Toc121994119"/>
      <w:bookmarkStart w:id="8529" w:name="_Toc124153127"/>
      <w:bookmarkStart w:id="8530" w:name="_Toc131538429"/>
      <w:bookmarkStart w:id="8531" w:name="_Toc137391549"/>
      <w:bookmarkStart w:id="8532" w:name="_Toc146962209"/>
      <w:bookmarkStart w:id="8533" w:name="_Toc187256574"/>
      <w:r w:rsidRPr="00931575">
        <w:t>8.2.1.1</w:t>
      </w:r>
      <w:r w:rsidRPr="00931575">
        <w:tab/>
        <w:t>Definition and applicability</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534" w:name="_Toc21102935"/>
      <w:bookmarkStart w:id="8535" w:name="_Toc29810784"/>
      <w:bookmarkStart w:id="8536" w:name="_Toc36636136"/>
      <w:bookmarkStart w:id="8537" w:name="_Toc37273082"/>
      <w:bookmarkStart w:id="8538" w:name="_Toc45886162"/>
      <w:bookmarkStart w:id="8539" w:name="_Toc53183241"/>
      <w:bookmarkStart w:id="8540" w:name="_Toc58915911"/>
      <w:bookmarkStart w:id="8541" w:name="_Toc66701058"/>
      <w:bookmarkStart w:id="8542" w:name="_Toc68697215"/>
      <w:bookmarkStart w:id="8543" w:name="_Toc74928152"/>
      <w:bookmarkStart w:id="8544" w:name="_Toc76115251"/>
      <w:bookmarkStart w:id="8545" w:name="_Toc76544658"/>
      <w:bookmarkStart w:id="8546" w:name="_Toc82541475"/>
      <w:bookmarkStart w:id="8547" w:name="_Toc89952122"/>
      <w:bookmarkStart w:id="8548" w:name="_Toc98767218"/>
      <w:bookmarkStart w:id="8549" w:name="_Toc106203266"/>
      <w:bookmarkStart w:id="8550" w:name="_Toc115187565"/>
      <w:bookmarkStart w:id="8551" w:name="_Toc121994120"/>
      <w:bookmarkStart w:id="8552" w:name="_Toc124153128"/>
      <w:bookmarkStart w:id="8553" w:name="_Toc131538430"/>
      <w:bookmarkStart w:id="8554" w:name="_Toc137391550"/>
      <w:bookmarkStart w:id="8555" w:name="_Toc146962210"/>
      <w:bookmarkStart w:id="8556" w:name="_Toc187256575"/>
      <w:r w:rsidRPr="00931575">
        <w:t>8.2.1.2</w:t>
      </w:r>
      <w:r w:rsidRPr="00931575">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557" w:name="_Toc21102936"/>
      <w:bookmarkStart w:id="8558" w:name="_Toc29810785"/>
      <w:bookmarkStart w:id="8559" w:name="_Toc36636137"/>
      <w:bookmarkStart w:id="8560" w:name="_Toc37273083"/>
      <w:bookmarkStart w:id="8561" w:name="_Toc45886163"/>
      <w:bookmarkStart w:id="8562" w:name="_Toc53183242"/>
      <w:bookmarkStart w:id="8563" w:name="_Toc58915912"/>
      <w:bookmarkStart w:id="8564" w:name="_Toc66701059"/>
      <w:bookmarkStart w:id="8565" w:name="_Toc68697216"/>
      <w:bookmarkStart w:id="8566" w:name="_Toc74928153"/>
      <w:bookmarkStart w:id="8567" w:name="_Toc76115252"/>
      <w:bookmarkStart w:id="8568" w:name="_Toc76544659"/>
      <w:bookmarkStart w:id="8569" w:name="_Toc82541476"/>
      <w:bookmarkStart w:id="8570" w:name="_Toc89952123"/>
      <w:bookmarkStart w:id="8571" w:name="_Toc98767219"/>
      <w:bookmarkStart w:id="8572" w:name="_Toc106203267"/>
      <w:bookmarkStart w:id="8573" w:name="_Toc115187566"/>
      <w:bookmarkStart w:id="8574" w:name="_Toc121994121"/>
      <w:bookmarkStart w:id="8575" w:name="_Toc124153129"/>
      <w:bookmarkStart w:id="8576" w:name="_Toc131538431"/>
      <w:bookmarkStart w:id="8577" w:name="_Toc137391551"/>
      <w:bookmarkStart w:id="8578" w:name="_Toc146962211"/>
      <w:bookmarkStart w:id="8579" w:name="_Toc187256576"/>
      <w:r w:rsidRPr="00931575">
        <w:t>8.2.1.3</w:t>
      </w:r>
      <w:r w:rsidRPr="00931575">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580" w:name="_Toc21102937"/>
      <w:bookmarkStart w:id="8581" w:name="_Toc29810786"/>
      <w:bookmarkStart w:id="8582" w:name="_Toc36636138"/>
      <w:bookmarkStart w:id="8583" w:name="_Toc37273084"/>
      <w:bookmarkStart w:id="8584" w:name="_Toc45886164"/>
      <w:bookmarkStart w:id="8585" w:name="_Toc53183243"/>
      <w:bookmarkStart w:id="8586" w:name="_Toc58915913"/>
      <w:bookmarkStart w:id="8587" w:name="_Toc66701060"/>
      <w:bookmarkStart w:id="8588" w:name="_Toc68697217"/>
      <w:bookmarkStart w:id="8589" w:name="_Toc74928154"/>
      <w:bookmarkStart w:id="8590" w:name="_Toc76115253"/>
      <w:bookmarkStart w:id="8591" w:name="_Toc76544660"/>
      <w:bookmarkStart w:id="8592" w:name="_Toc82541477"/>
      <w:bookmarkStart w:id="8593" w:name="_Toc89952124"/>
      <w:bookmarkStart w:id="8594" w:name="_Toc98767220"/>
      <w:bookmarkStart w:id="8595" w:name="_Toc106203268"/>
      <w:bookmarkStart w:id="8596" w:name="_Toc115187567"/>
      <w:bookmarkStart w:id="8597" w:name="_Toc121994122"/>
      <w:bookmarkStart w:id="8598" w:name="_Toc124153130"/>
      <w:bookmarkStart w:id="8599" w:name="_Toc131538432"/>
      <w:bookmarkStart w:id="8600" w:name="_Toc137391552"/>
      <w:bookmarkStart w:id="8601" w:name="_Toc146962212"/>
      <w:bookmarkStart w:id="8602" w:name="_Toc187256577"/>
      <w:r w:rsidRPr="00931575">
        <w:t>8.2.1.4</w:t>
      </w:r>
      <w:r w:rsidRPr="00931575">
        <w:tab/>
        <w:t>Method of test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23C930B" w14:textId="77777777" w:rsidR="00C45907" w:rsidRPr="00931575" w:rsidRDefault="00C45907" w:rsidP="00C45907">
      <w:pPr>
        <w:pStyle w:val="Heading5"/>
      </w:pPr>
      <w:bookmarkStart w:id="8603" w:name="_Toc21102938"/>
      <w:bookmarkStart w:id="8604" w:name="_Toc29810787"/>
      <w:bookmarkStart w:id="8605" w:name="_Toc36636139"/>
      <w:bookmarkStart w:id="8606" w:name="_Toc37273085"/>
      <w:bookmarkStart w:id="8607" w:name="_Toc45886165"/>
      <w:bookmarkStart w:id="8608" w:name="_Toc53183244"/>
      <w:bookmarkStart w:id="8609" w:name="_Toc58915914"/>
      <w:bookmarkStart w:id="8610" w:name="_Toc66701061"/>
      <w:bookmarkStart w:id="8611" w:name="_Toc68697218"/>
      <w:bookmarkStart w:id="8612" w:name="_Toc74928155"/>
      <w:bookmarkStart w:id="8613" w:name="_Toc76115254"/>
      <w:bookmarkStart w:id="8614" w:name="_Toc76544661"/>
      <w:bookmarkStart w:id="8615" w:name="_Toc82541478"/>
      <w:bookmarkStart w:id="8616" w:name="_Toc89952125"/>
      <w:bookmarkStart w:id="8617" w:name="_Toc98767221"/>
      <w:bookmarkStart w:id="8618" w:name="_Toc106203269"/>
      <w:bookmarkStart w:id="8619" w:name="_Toc115187568"/>
      <w:bookmarkStart w:id="8620" w:name="_Toc121994123"/>
      <w:bookmarkStart w:id="8621" w:name="_Toc124153131"/>
      <w:bookmarkStart w:id="8622" w:name="_Toc131538433"/>
      <w:bookmarkStart w:id="8623" w:name="_Toc137391553"/>
      <w:bookmarkStart w:id="8624" w:name="_Toc146962213"/>
      <w:bookmarkStart w:id="8625" w:name="_Toc187256578"/>
      <w:r w:rsidRPr="00931575">
        <w:t>8.2.1.4.1</w:t>
      </w:r>
      <w:r w:rsidRPr="00931575">
        <w:tab/>
        <w:t>Initial conditions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8626" w:name="_Toc21102939"/>
      <w:bookmarkStart w:id="8627"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628" w:name="_Toc29810788"/>
      <w:bookmarkStart w:id="8629" w:name="_Toc36636140"/>
      <w:bookmarkStart w:id="8630" w:name="_Toc37273086"/>
      <w:bookmarkStart w:id="8631" w:name="_Toc45886166"/>
      <w:bookmarkStart w:id="8632" w:name="_Toc53183245"/>
      <w:bookmarkStart w:id="8633" w:name="_Toc58915915"/>
      <w:bookmarkStart w:id="8634" w:name="_Toc66701062"/>
      <w:bookmarkStart w:id="8635" w:name="_Toc68697219"/>
      <w:bookmarkStart w:id="8636" w:name="_Toc74928156"/>
      <w:bookmarkStart w:id="8637" w:name="_Toc76115255"/>
      <w:bookmarkStart w:id="8638" w:name="_Toc76544662"/>
      <w:bookmarkStart w:id="8639" w:name="_Toc82541479"/>
      <w:bookmarkStart w:id="8640" w:name="_Toc89952126"/>
      <w:bookmarkStart w:id="8641" w:name="_Toc98767222"/>
      <w:bookmarkStart w:id="8642" w:name="_Toc106203270"/>
      <w:bookmarkStart w:id="8643" w:name="_Toc115187569"/>
      <w:bookmarkStart w:id="8644" w:name="_Toc121994124"/>
      <w:bookmarkStart w:id="8645" w:name="_Toc124153132"/>
      <w:bookmarkStart w:id="8646" w:name="_Toc131538434"/>
      <w:bookmarkStart w:id="8647" w:name="_Toc137391554"/>
      <w:bookmarkStart w:id="8648" w:name="_Toc146962214"/>
      <w:bookmarkStart w:id="8649" w:name="_Toc187256579"/>
      <w:r w:rsidRPr="00931575">
        <w:lastRenderedPageBreak/>
        <w:t>8.2.1.4.2</w:t>
      </w:r>
      <w:r w:rsidRPr="00931575">
        <w:tab/>
        <w:t>Procedure</w:t>
      </w:r>
      <w:bookmarkEnd w:id="8626"/>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627"/>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650" w:name="_Toc21102940"/>
      <w:bookmarkStart w:id="8651" w:name="_Toc29810789"/>
      <w:bookmarkStart w:id="8652" w:name="_Toc36636141"/>
      <w:bookmarkStart w:id="8653" w:name="_Toc37273087"/>
      <w:bookmarkStart w:id="8654" w:name="_Toc45886167"/>
      <w:bookmarkStart w:id="8655" w:name="_Toc53183246"/>
      <w:bookmarkStart w:id="8656" w:name="_Toc58915916"/>
      <w:bookmarkStart w:id="8657" w:name="_Toc66701063"/>
      <w:bookmarkStart w:id="8658" w:name="_Toc68697220"/>
      <w:bookmarkStart w:id="8659" w:name="_Toc74928157"/>
      <w:bookmarkStart w:id="8660" w:name="_Toc76115256"/>
      <w:bookmarkStart w:id="8661" w:name="_Toc76544663"/>
      <w:bookmarkStart w:id="8662" w:name="_Toc82541480"/>
      <w:bookmarkStart w:id="8663" w:name="_Toc89952127"/>
      <w:bookmarkStart w:id="8664" w:name="_Toc98767223"/>
      <w:bookmarkStart w:id="8665" w:name="_Toc106203271"/>
      <w:bookmarkStart w:id="8666" w:name="_Toc115187570"/>
      <w:bookmarkStart w:id="8667" w:name="_Toc121994125"/>
      <w:bookmarkStart w:id="8668" w:name="_Toc124153133"/>
      <w:bookmarkStart w:id="8669" w:name="_Toc131538435"/>
      <w:bookmarkStart w:id="8670" w:name="_Toc137391555"/>
      <w:bookmarkStart w:id="8671" w:name="_Toc146962215"/>
      <w:bookmarkStart w:id="8672" w:name="_Toc187256580"/>
      <w:r w:rsidRPr="00931575">
        <w:t>8.2.1.5</w:t>
      </w:r>
      <w:r w:rsidRPr="00931575">
        <w:tab/>
        <w:t>Test Requirement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95B73D3" w14:textId="77777777" w:rsidR="00C45907" w:rsidRPr="00931575" w:rsidRDefault="00C45907" w:rsidP="00C45907">
      <w:pPr>
        <w:pStyle w:val="Heading5"/>
        <w:rPr>
          <w:rFonts w:cs="Arial"/>
          <w:i/>
          <w:iCs/>
          <w:szCs w:val="22"/>
          <w:lang w:eastAsia="zh-CN"/>
        </w:rPr>
      </w:pPr>
      <w:bookmarkStart w:id="8673" w:name="_Toc21102941"/>
      <w:bookmarkStart w:id="8674" w:name="_Toc29810790"/>
      <w:bookmarkStart w:id="8675" w:name="_Toc36636142"/>
      <w:bookmarkStart w:id="8676" w:name="_Toc37273088"/>
      <w:bookmarkStart w:id="8677" w:name="_Toc45886168"/>
      <w:bookmarkStart w:id="8678" w:name="_Toc53183247"/>
      <w:bookmarkStart w:id="8679" w:name="_Toc58915917"/>
      <w:bookmarkStart w:id="8680" w:name="_Toc66701064"/>
      <w:bookmarkStart w:id="8681" w:name="_Toc68697221"/>
      <w:bookmarkStart w:id="8682" w:name="_Toc74928158"/>
      <w:bookmarkStart w:id="8683" w:name="_Toc76115257"/>
      <w:bookmarkStart w:id="8684" w:name="_Toc76544664"/>
      <w:bookmarkStart w:id="8685" w:name="_Toc82541481"/>
      <w:bookmarkStart w:id="8686" w:name="_Toc89952128"/>
      <w:bookmarkStart w:id="8687" w:name="_Toc98767224"/>
      <w:bookmarkStart w:id="8688" w:name="_Toc106203272"/>
      <w:bookmarkStart w:id="8689" w:name="_Toc115187571"/>
      <w:bookmarkStart w:id="8690" w:name="_Toc121994126"/>
      <w:bookmarkStart w:id="8691" w:name="_Toc124153134"/>
      <w:bookmarkStart w:id="8692" w:name="_Toc131538436"/>
      <w:bookmarkStart w:id="8693" w:name="_Toc137391556"/>
      <w:bookmarkStart w:id="8694" w:name="_Toc146962216"/>
      <w:bookmarkStart w:id="8695" w:name="_Toc18725658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696" w:name="_Toc21102942"/>
      <w:bookmarkStart w:id="8697" w:name="_Toc29810791"/>
      <w:bookmarkStart w:id="8698" w:name="_Toc36636143"/>
      <w:bookmarkStart w:id="8699" w:name="_Toc37273089"/>
      <w:bookmarkStart w:id="8700" w:name="_Toc45886169"/>
      <w:bookmarkStart w:id="8701" w:name="_Toc53183248"/>
      <w:bookmarkStart w:id="8702" w:name="_Toc58915918"/>
      <w:bookmarkStart w:id="8703" w:name="_Toc66701065"/>
      <w:bookmarkStart w:id="8704" w:name="_Toc68697222"/>
      <w:bookmarkStart w:id="8705" w:name="_Toc74928159"/>
      <w:bookmarkStart w:id="8706" w:name="_Toc76115258"/>
      <w:bookmarkStart w:id="8707" w:name="_Toc76544665"/>
      <w:bookmarkStart w:id="8708" w:name="_Toc82541482"/>
      <w:bookmarkStart w:id="8709" w:name="_Toc89952129"/>
      <w:bookmarkStart w:id="8710" w:name="_Toc98767225"/>
      <w:bookmarkStart w:id="8711" w:name="_Toc106203273"/>
      <w:bookmarkStart w:id="8712" w:name="_Toc115187572"/>
      <w:bookmarkStart w:id="8713" w:name="_Toc121994127"/>
      <w:bookmarkStart w:id="8714" w:name="_Toc124153135"/>
      <w:bookmarkStart w:id="8715" w:name="_Toc131538437"/>
      <w:bookmarkStart w:id="8716" w:name="_Toc137391557"/>
      <w:bookmarkStart w:id="8717" w:name="_Toc146962217"/>
      <w:bookmarkStart w:id="8718" w:name="_Toc187256582"/>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719" w:name="_Toc21102943"/>
      <w:bookmarkStart w:id="8720" w:name="_Toc29810792"/>
      <w:bookmarkStart w:id="8721" w:name="_Toc36636144"/>
      <w:bookmarkStart w:id="8722" w:name="_Toc37273090"/>
      <w:bookmarkStart w:id="8723" w:name="_Toc45886170"/>
      <w:bookmarkStart w:id="8724" w:name="_Toc53183249"/>
      <w:bookmarkStart w:id="8725" w:name="_Toc58915919"/>
      <w:bookmarkStart w:id="8726" w:name="_Toc66701066"/>
      <w:bookmarkStart w:id="8727" w:name="_Toc68697223"/>
      <w:bookmarkStart w:id="8728" w:name="_Toc74928160"/>
      <w:bookmarkStart w:id="8729" w:name="_Toc76115259"/>
      <w:bookmarkStart w:id="8730" w:name="_Toc76544666"/>
      <w:bookmarkStart w:id="8731" w:name="_Toc82541483"/>
      <w:bookmarkStart w:id="8732" w:name="_Toc89952130"/>
      <w:bookmarkStart w:id="8733" w:name="_Toc98767226"/>
      <w:bookmarkStart w:id="8734" w:name="_Toc106203274"/>
      <w:bookmarkStart w:id="8735" w:name="_Toc115187573"/>
      <w:bookmarkStart w:id="8736" w:name="_Toc121994128"/>
      <w:bookmarkStart w:id="8737" w:name="_Toc124153136"/>
      <w:bookmarkStart w:id="8738" w:name="_Toc131538438"/>
      <w:bookmarkStart w:id="8739" w:name="_Toc137391558"/>
      <w:bookmarkStart w:id="8740" w:name="_Toc146962218"/>
      <w:bookmarkStart w:id="8741" w:name="_Toc187256583"/>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1D9475D2" w14:textId="77777777" w:rsidR="00C45907" w:rsidRPr="00931575" w:rsidRDefault="00C45907" w:rsidP="00C45907">
      <w:pPr>
        <w:pStyle w:val="Heading4"/>
      </w:pPr>
      <w:bookmarkStart w:id="8742" w:name="_Toc21102944"/>
      <w:bookmarkStart w:id="8743" w:name="_Toc29810793"/>
      <w:bookmarkStart w:id="8744" w:name="_Toc36636145"/>
      <w:bookmarkStart w:id="8745" w:name="_Toc37273091"/>
      <w:bookmarkStart w:id="8746" w:name="_Toc45886171"/>
      <w:bookmarkStart w:id="8747" w:name="_Toc53183250"/>
      <w:bookmarkStart w:id="8748" w:name="_Toc58915920"/>
      <w:bookmarkStart w:id="8749" w:name="_Toc66701067"/>
      <w:bookmarkStart w:id="8750" w:name="_Toc68697224"/>
      <w:bookmarkStart w:id="8751" w:name="_Toc74928161"/>
      <w:bookmarkStart w:id="8752" w:name="_Toc76115260"/>
      <w:bookmarkStart w:id="8753" w:name="_Toc76544667"/>
      <w:bookmarkStart w:id="8754" w:name="_Toc82541484"/>
      <w:bookmarkStart w:id="8755" w:name="_Toc89952131"/>
      <w:bookmarkStart w:id="8756" w:name="_Toc98767227"/>
      <w:bookmarkStart w:id="8757" w:name="_Toc106203275"/>
      <w:bookmarkStart w:id="8758" w:name="_Toc115187574"/>
      <w:bookmarkStart w:id="8759" w:name="_Toc121994129"/>
      <w:bookmarkStart w:id="8760" w:name="_Toc124153137"/>
      <w:bookmarkStart w:id="8761" w:name="_Toc131538439"/>
      <w:bookmarkStart w:id="8762" w:name="_Toc137391559"/>
      <w:bookmarkStart w:id="8763" w:name="_Toc146962219"/>
      <w:bookmarkStart w:id="8764" w:name="_Toc187256584"/>
      <w:r w:rsidRPr="00931575">
        <w:t>8.2.</w:t>
      </w:r>
      <w:r w:rsidRPr="00931575">
        <w:rPr>
          <w:rFonts w:hint="eastAsia"/>
        </w:rPr>
        <w:t>2.1</w:t>
      </w:r>
      <w:r w:rsidRPr="00931575">
        <w:tab/>
        <w:t>Definition and applicability</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765" w:name="_Toc21102945"/>
      <w:bookmarkStart w:id="8766" w:name="_Toc29810794"/>
      <w:bookmarkStart w:id="8767" w:name="_Toc36636146"/>
      <w:bookmarkStart w:id="8768" w:name="_Toc37273092"/>
      <w:bookmarkStart w:id="8769" w:name="_Toc45886172"/>
      <w:bookmarkStart w:id="8770" w:name="_Toc53183251"/>
      <w:bookmarkStart w:id="8771" w:name="_Toc58915921"/>
      <w:bookmarkStart w:id="8772" w:name="_Toc66701068"/>
      <w:bookmarkStart w:id="8773" w:name="_Toc68697225"/>
      <w:bookmarkStart w:id="8774" w:name="_Toc74928162"/>
      <w:bookmarkStart w:id="8775" w:name="_Toc76115261"/>
      <w:bookmarkStart w:id="8776" w:name="_Toc76544668"/>
      <w:bookmarkStart w:id="8777" w:name="_Toc82541485"/>
      <w:bookmarkStart w:id="8778" w:name="_Toc89952132"/>
      <w:bookmarkStart w:id="8779" w:name="_Toc98767228"/>
      <w:bookmarkStart w:id="8780" w:name="_Toc106203276"/>
      <w:bookmarkStart w:id="8781" w:name="_Toc115187575"/>
      <w:bookmarkStart w:id="8782" w:name="_Toc121994130"/>
      <w:bookmarkStart w:id="8783" w:name="_Toc124153138"/>
      <w:bookmarkStart w:id="8784" w:name="_Toc131538440"/>
      <w:bookmarkStart w:id="8785" w:name="_Toc137391560"/>
      <w:bookmarkStart w:id="8786" w:name="_Toc146962220"/>
      <w:bookmarkStart w:id="8787" w:name="_Toc187256585"/>
      <w:r w:rsidRPr="00931575">
        <w:t>8.2.</w:t>
      </w:r>
      <w:r w:rsidRPr="00931575">
        <w:rPr>
          <w:rFonts w:hint="eastAsia"/>
        </w:rPr>
        <w:t>2.</w:t>
      </w:r>
      <w:r w:rsidRPr="00931575">
        <w:t>2</w:t>
      </w:r>
      <w:r w:rsidRPr="00931575">
        <w:tab/>
        <w:t>Minimum Requirement</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788" w:name="_Toc21102946"/>
      <w:bookmarkStart w:id="8789" w:name="_Toc29810795"/>
      <w:bookmarkStart w:id="8790" w:name="_Toc36636147"/>
      <w:bookmarkStart w:id="8791" w:name="_Toc37273093"/>
      <w:bookmarkStart w:id="8792" w:name="_Toc45886173"/>
      <w:bookmarkStart w:id="8793" w:name="_Toc53183252"/>
      <w:bookmarkStart w:id="8794" w:name="_Toc58915922"/>
      <w:bookmarkStart w:id="8795" w:name="_Toc66701069"/>
      <w:bookmarkStart w:id="8796" w:name="_Toc68697226"/>
      <w:bookmarkStart w:id="8797" w:name="_Toc74928163"/>
      <w:bookmarkStart w:id="8798" w:name="_Toc76115262"/>
      <w:bookmarkStart w:id="8799" w:name="_Toc76544669"/>
      <w:bookmarkStart w:id="8800" w:name="_Toc82541486"/>
      <w:bookmarkStart w:id="8801" w:name="_Toc89952133"/>
      <w:bookmarkStart w:id="8802" w:name="_Toc98767229"/>
      <w:bookmarkStart w:id="8803" w:name="_Toc106203277"/>
      <w:bookmarkStart w:id="8804" w:name="_Toc115187576"/>
      <w:bookmarkStart w:id="8805" w:name="_Toc121994131"/>
      <w:bookmarkStart w:id="8806" w:name="_Toc124153139"/>
      <w:bookmarkStart w:id="8807" w:name="_Toc131538441"/>
      <w:bookmarkStart w:id="8808" w:name="_Toc137391561"/>
      <w:bookmarkStart w:id="8809" w:name="_Toc146962221"/>
      <w:bookmarkStart w:id="8810" w:name="_Toc187256586"/>
      <w:r w:rsidRPr="00931575">
        <w:t>8.2.</w:t>
      </w:r>
      <w:r w:rsidRPr="00931575">
        <w:rPr>
          <w:rFonts w:hint="eastAsia"/>
        </w:rPr>
        <w:t>2.</w:t>
      </w:r>
      <w:r w:rsidRPr="00931575">
        <w:t>3</w:t>
      </w:r>
      <w:r w:rsidRPr="00931575">
        <w:tab/>
        <w:t>Test Purpose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811" w:name="_Toc21102947"/>
      <w:bookmarkStart w:id="8812" w:name="_Toc29810796"/>
      <w:bookmarkStart w:id="8813" w:name="_Toc36636148"/>
      <w:bookmarkStart w:id="8814" w:name="_Toc37273094"/>
      <w:bookmarkStart w:id="8815" w:name="_Toc45886174"/>
      <w:bookmarkStart w:id="8816" w:name="_Toc53183253"/>
      <w:bookmarkStart w:id="8817" w:name="_Toc58915923"/>
      <w:bookmarkStart w:id="8818" w:name="_Toc66701070"/>
      <w:bookmarkStart w:id="8819" w:name="_Toc68697227"/>
      <w:bookmarkStart w:id="8820" w:name="_Toc74928164"/>
      <w:bookmarkStart w:id="8821" w:name="_Toc76115263"/>
      <w:bookmarkStart w:id="8822" w:name="_Toc76544670"/>
      <w:bookmarkStart w:id="8823" w:name="_Toc82541487"/>
      <w:bookmarkStart w:id="8824" w:name="_Toc89952134"/>
      <w:bookmarkStart w:id="8825" w:name="_Toc98767230"/>
      <w:bookmarkStart w:id="8826" w:name="_Toc106203278"/>
      <w:bookmarkStart w:id="8827" w:name="_Toc115187577"/>
      <w:bookmarkStart w:id="8828" w:name="_Toc121994132"/>
      <w:bookmarkStart w:id="8829" w:name="_Toc124153140"/>
      <w:bookmarkStart w:id="8830" w:name="_Toc131538442"/>
      <w:bookmarkStart w:id="8831" w:name="_Toc137391562"/>
      <w:bookmarkStart w:id="8832" w:name="_Toc146962222"/>
      <w:bookmarkStart w:id="8833" w:name="_Toc187256587"/>
      <w:r w:rsidRPr="00931575">
        <w:t>8.2.</w:t>
      </w:r>
      <w:r w:rsidRPr="00931575">
        <w:rPr>
          <w:rFonts w:hint="eastAsia"/>
        </w:rPr>
        <w:t>2.</w:t>
      </w:r>
      <w:r w:rsidRPr="00931575">
        <w:t>4</w:t>
      </w:r>
      <w:r w:rsidRPr="00931575">
        <w:tab/>
        <w:t>Method of test</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3FCB0D33" w14:textId="77777777" w:rsidR="00C45907" w:rsidRPr="00931575" w:rsidRDefault="00C45907" w:rsidP="00C45907">
      <w:pPr>
        <w:pStyle w:val="Heading5"/>
      </w:pPr>
      <w:bookmarkStart w:id="8834" w:name="_Toc21102948"/>
      <w:bookmarkStart w:id="8835" w:name="_Toc29810797"/>
      <w:bookmarkStart w:id="8836" w:name="_Toc36636149"/>
      <w:bookmarkStart w:id="8837" w:name="_Toc37273095"/>
      <w:bookmarkStart w:id="8838" w:name="_Toc45886175"/>
      <w:bookmarkStart w:id="8839" w:name="_Toc53183254"/>
      <w:bookmarkStart w:id="8840" w:name="_Toc58915924"/>
      <w:bookmarkStart w:id="8841" w:name="_Toc66701071"/>
      <w:bookmarkStart w:id="8842" w:name="_Toc68697228"/>
      <w:bookmarkStart w:id="8843" w:name="_Toc74928165"/>
      <w:bookmarkStart w:id="8844" w:name="_Toc76115264"/>
      <w:bookmarkStart w:id="8845" w:name="_Toc76544671"/>
      <w:bookmarkStart w:id="8846" w:name="_Toc82541488"/>
      <w:bookmarkStart w:id="8847" w:name="_Toc89952135"/>
      <w:bookmarkStart w:id="8848" w:name="_Toc98767231"/>
      <w:bookmarkStart w:id="8849" w:name="_Toc106203279"/>
      <w:bookmarkStart w:id="8850" w:name="_Toc115187578"/>
      <w:bookmarkStart w:id="8851" w:name="_Toc121994133"/>
      <w:bookmarkStart w:id="8852" w:name="_Toc124153141"/>
      <w:bookmarkStart w:id="8853" w:name="_Toc131538443"/>
      <w:bookmarkStart w:id="8854" w:name="_Toc137391563"/>
      <w:bookmarkStart w:id="8855" w:name="_Toc146962223"/>
      <w:bookmarkStart w:id="8856" w:name="_Toc187256588"/>
      <w:r w:rsidRPr="00931575">
        <w:t>8.2.2.4.1</w:t>
      </w:r>
      <w:r w:rsidRPr="00931575">
        <w:rPr>
          <w:rFonts w:hint="eastAsia"/>
        </w:rPr>
        <w:tab/>
      </w:r>
      <w:r w:rsidRPr="00931575">
        <w:t>Initial Conditions</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8857"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858" w:name="_Toc29810798"/>
      <w:bookmarkStart w:id="8859" w:name="_Toc36636150"/>
      <w:bookmarkStart w:id="8860" w:name="_Toc37273096"/>
      <w:bookmarkStart w:id="8861" w:name="_Toc45886176"/>
      <w:bookmarkStart w:id="8862" w:name="_Toc53183255"/>
      <w:bookmarkStart w:id="8863" w:name="_Toc58915925"/>
      <w:bookmarkStart w:id="8864" w:name="_Toc66701072"/>
      <w:bookmarkStart w:id="8865" w:name="_Toc68697229"/>
      <w:bookmarkStart w:id="8866" w:name="_Toc74928166"/>
      <w:bookmarkStart w:id="8867" w:name="_Toc76115265"/>
      <w:bookmarkStart w:id="8868" w:name="_Toc76544672"/>
      <w:bookmarkStart w:id="8869" w:name="_Toc82541489"/>
      <w:bookmarkStart w:id="8870" w:name="_Toc89952136"/>
      <w:bookmarkStart w:id="8871" w:name="_Toc98767232"/>
      <w:bookmarkStart w:id="8872" w:name="_Toc106203280"/>
      <w:bookmarkStart w:id="8873" w:name="_Toc115187579"/>
      <w:bookmarkStart w:id="8874" w:name="_Toc121994134"/>
      <w:bookmarkStart w:id="8875" w:name="_Toc124153142"/>
      <w:bookmarkStart w:id="8876" w:name="_Toc131538444"/>
      <w:bookmarkStart w:id="8877" w:name="_Toc137391564"/>
      <w:bookmarkStart w:id="8878" w:name="_Toc146962224"/>
      <w:bookmarkStart w:id="8879" w:name="_Toc187256589"/>
      <w:r w:rsidRPr="00931575">
        <w:t>8.2.</w:t>
      </w:r>
      <w:r w:rsidRPr="00931575">
        <w:rPr>
          <w:rFonts w:hint="eastAsia"/>
        </w:rPr>
        <w:t>2.</w:t>
      </w:r>
      <w:r w:rsidRPr="00931575">
        <w:t>4.2</w:t>
      </w:r>
      <w:r w:rsidRPr="00931575">
        <w:tab/>
        <w:t>Procedure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880" w:name="_Toc21102950"/>
      <w:bookmarkStart w:id="8881" w:name="_Toc29810799"/>
      <w:bookmarkStart w:id="8882" w:name="_Toc36636151"/>
      <w:bookmarkStart w:id="8883" w:name="_Toc37273097"/>
      <w:bookmarkStart w:id="8884" w:name="_Toc45886177"/>
      <w:bookmarkStart w:id="8885" w:name="_Toc53183256"/>
      <w:bookmarkStart w:id="8886" w:name="_Toc58915926"/>
      <w:bookmarkStart w:id="8887" w:name="_Toc66701073"/>
      <w:bookmarkStart w:id="8888" w:name="_Toc68697230"/>
      <w:bookmarkStart w:id="8889" w:name="_Toc74928167"/>
      <w:bookmarkStart w:id="8890" w:name="_Toc76115266"/>
      <w:bookmarkStart w:id="8891" w:name="_Toc76544673"/>
      <w:bookmarkStart w:id="8892" w:name="_Toc82541490"/>
      <w:bookmarkStart w:id="8893" w:name="_Toc89952137"/>
      <w:bookmarkStart w:id="8894" w:name="_Toc98767233"/>
      <w:bookmarkStart w:id="8895" w:name="_Toc106203281"/>
      <w:bookmarkStart w:id="8896" w:name="_Toc115187580"/>
      <w:bookmarkStart w:id="8897" w:name="_Toc121994135"/>
      <w:bookmarkStart w:id="8898" w:name="_Toc124153143"/>
      <w:bookmarkStart w:id="8899" w:name="_Toc131538445"/>
      <w:bookmarkStart w:id="8900" w:name="_Toc137391565"/>
      <w:bookmarkStart w:id="8901" w:name="_Toc146962225"/>
      <w:bookmarkStart w:id="8902" w:name="_Toc187256590"/>
      <w:r w:rsidRPr="00931575">
        <w:t>8.2.</w:t>
      </w:r>
      <w:r w:rsidRPr="00931575">
        <w:rPr>
          <w:rFonts w:hint="eastAsia"/>
        </w:rPr>
        <w:t>2.</w:t>
      </w:r>
      <w:r w:rsidRPr="00931575">
        <w:t>5</w:t>
      </w:r>
      <w:r w:rsidRPr="00931575">
        <w:tab/>
        <w:t>Test Requirement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53D50A1E" w14:textId="77777777" w:rsidR="00C45907" w:rsidRPr="00931575" w:rsidRDefault="00C45907" w:rsidP="00C45907">
      <w:pPr>
        <w:pStyle w:val="Heading5"/>
        <w:rPr>
          <w:rFonts w:cs="Arial"/>
          <w:i/>
          <w:iCs/>
          <w:szCs w:val="22"/>
          <w:lang w:eastAsia="zh-CN"/>
        </w:rPr>
      </w:pPr>
      <w:bookmarkStart w:id="8903" w:name="_Toc21102951"/>
      <w:bookmarkStart w:id="8904" w:name="_Toc29810800"/>
      <w:bookmarkStart w:id="8905" w:name="_Toc36636152"/>
      <w:bookmarkStart w:id="8906" w:name="_Toc37273098"/>
      <w:bookmarkStart w:id="8907" w:name="_Toc45886178"/>
      <w:bookmarkStart w:id="8908" w:name="_Toc53183257"/>
      <w:bookmarkStart w:id="8909" w:name="_Toc58915927"/>
      <w:bookmarkStart w:id="8910" w:name="_Toc66701074"/>
      <w:bookmarkStart w:id="8911" w:name="_Toc68697231"/>
      <w:bookmarkStart w:id="8912" w:name="_Toc74928168"/>
      <w:bookmarkStart w:id="8913" w:name="_Toc76115267"/>
      <w:bookmarkStart w:id="8914" w:name="_Toc76544674"/>
      <w:bookmarkStart w:id="8915" w:name="_Toc82541491"/>
      <w:bookmarkStart w:id="8916" w:name="_Toc89952138"/>
      <w:bookmarkStart w:id="8917" w:name="_Toc98767234"/>
      <w:bookmarkStart w:id="8918" w:name="_Toc106203282"/>
      <w:bookmarkStart w:id="8919" w:name="_Toc115187581"/>
      <w:bookmarkStart w:id="8920" w:name="_Toc121994136"/>
      <w:bookmarkStart w:id="8921" w:name="_Toc124153144"/>
      <w:bookmarkStart w:id="8922" w:name="_Toc131538446"/>
      <w:bookmarkStart w:id="8923" w:name="_Toc137391566"/>
      <w:bookmarkStart w:id="8924" w:name="_Toc146962226"/>
      <w:bookmarkStart w:id="8925" w:name="_Toc18725659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8926" w:name="_Toc21102952"/>
      <w:bookmarkStart w:id="8927" w:name="_Toc29810801"/>
      <w:bookmarkStart w:id="8928" w:name="_Toc36636153"/>
      <w:bookmarkStart w:id="8929" w:name="_Toc37273099"/>
      <w:bookmarkStart w:id="8930" w:name="_Toc45886179"/>
      <w:bookmarkStart w:id="8931" w:name="_Toc53183258"/>
      <w:bookmarkStart w:id="8932" w:name="_Toc58915928"/>
      <w:bookmarkStart w:id="8933" w:name="_Toc66701075"/>
      <w:bookmarkStart w:id="8934" w:name="_Toc68697232"/>
      <w:bookmarkStart w:id="8935" w:name="_Toc74928169"/>
      <w:bookmarkStart w:id="8936" w:name="_Toc76115268"/>
      <w:bookmarkStart w:id="8937" w:name="_Toc76544675"/>
      <w:bookmarkStart w:id="8938" w:name="_Toc82541492"/>
      <w:bookmarkStart w:id="8939" w:name="_Toc89952139"/>
      <w:bookmarkStart w:id="8940" w:name="_Toc98767235"/>
      <w:bookmarkStart w:id="8941" w:name="_Toc106203283"/>
      <w:bookmarkStart w:id="8942" w:name="_Toc115187582"/>
      <w:bookmarkStart w:id="8943" w:name="_Toc121994137"/>
      <w:bookmarkStart w:id="8944" w:name="_Toc124153145"/>
      <w:bookmarkStart w:id="8945" w:name="_Toc131538447"/>
      <w:bookmarkStart w:id="8946" w:name="_Toc137391567"/>
      <w:bookmarkStart w:id="8947" w:name="_Toc146962227"/>
      <w:bookmarkStart w:id="8948" w:name="_Toc18725659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8949" w:name="_Toc21102953"/>
      <w:bookmarkStart w:id="8950" w:name="_Toc29810802"/>
      <w:bookmarkStart w:id="8951" w:name="_Toc36636154"/>
      <w:bookmarkStart w:id="8952" w:name="_Toc37273100"/>
      <w:bookmarkStart w:id="8953" w:name="_Toc45886180"/>
      <w:bookmarkStart w:id="8954" w:name="_Toc53183259"/>
      <w:bookmarkStart w:id="8955" w:name="_Toc58915929"/>
      <w:bookmarkStart w:id="8956" w:name="_Toc66701076"/>
      <w:bookmarkStart w:id="8957" w:name="_Toc68697233"/>
      <w:bookmarkStart w:id="8958" w:name="_Toc74928170"/>
      <w:bookmarkStart w:id="8959" w:name="_Toc76115269"/>
      <w:bookmarkStart w:id="8960" w:name="_Toc76544676"/>
      <w:bookmarkStart w:id="8961" w:name="_Toc82541493"/>
      <w:bookmarkStart w:id="8962" w:name="_Toc89952140"/>
      <w:bookmarkStart w:id="8963" w:name="_Toc98767236"/>
      <w:bookmarkStart w:id="8964" w:name="_Toc106203284"/>
      <w:bookmarkStart w:id="8965" w:name="_Toc115187583"/>
      <w:bookmarkStart w:id="8966" w:name="_Toc121994138"/>
      <w:bookmarkStart w:id="8967" w:name="_Toc124153146"/>
      <w:bookmarkStart w:id="8968" w:name="_Toc131538448"/>
      <w:bookmarkStart w:id="8969" w:name="_Toc137391568"/>
      <w:bookmarkStart w:id="8970" w:name="_Toc146962228"/>
      <w:bookmarkStart w:id="8971" w:name="_Toc18725659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E1F80EA" w14:textId="77777777" w:rsidR="00C45907" w:rsidRPr="00931575" w:rsidRDefault="00C45907" w:rsidP="00C45907">
      <w:pPr>
        <w:pStyle w:val="Heading4"/>
      </w:pPr>
      <w:bookmarkStart w:id="8972" w:name="_Toc21102954"/>
      <w:bookmarkStart w:id="8973" w:name="_Toc29810803"/>
      <w:bookmarkStart w:id="8974" w:name="_Toc36636155"/>
      <w:bookmarkStart w:id="8975" w:name="_Toc37273101"/>
      <w:bookmarkStart w:id="8976" w:name="_Toc45886181"/>
      <w:bookmarkStart w:id="8977" w:name="_Toc53183260"/>
      <w:bookmarkStart w:id="8978" w:name="_Toc58915930"/>
      <w:bookmarkStart w:id="8979" w:name="_Toc66701077"/>
      <w:bookmarkStart w:id="8980" w:name="_Toc68697234"/>
      <w:bookmarkStart w:id="8981" w:name="_Toc74928171"/>
      <w:bookmarkStart w:id="8982" w:name="_Toc76115270"/>
      <w:bookmarkStart w:id="8983" w:name="_Toc76544677"/>
      <w:bookmarkStart w:id="8984" w:name="_Toc82541494"/>
      <w:bookmarkStart w:id="8985" w:name="_Toc89952141"/>
      <w:bookmarkStart w:id="8986" w:name="_Toc98767237"/>
      <w:bookmarkStart w:id="8987" w:name="_Toc106203285"/>
      <w:bookmarkStart w:id="8988" w:name="_Toc115187584"/>
      <w:bookmarkStart w:id="8989" w:name="_Toc121994139"/>
      <w:bookmarkStart w:id="8990" w:name="_Toc124153147"/>
      <w:bookmarkStart w:id="8991" w:name="_Toc131538449"/>
      <w:bookmarkStart w:id="8992" w:name="_Toc137391569"/>
      <w:bookmarkStart w:id="8993" w:name="_Toc146962229"/>
      <w:bookmarkStart w:id="8994" w:name="_Toc187256594"/>
      <w:r w:rsidRPr="00931575">
        <w:t>8.2.</w:t>
      </w:r>
      <w:r w:rsidRPr="00931575">
        <w:rPr>
          <w:rFonts w:hint="eastAsia"/>
        </w:rPr>
        <w:t>3.1</w:t>
      </w:r>
      <w:r w:rsidRPr="00931575">
        <w:tab/>
        <w:t>Definition and applicability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995" w:name="_Toc21102955"/>
      <w:bookmarkStart w:id="8996" w:name="_Toc29810804"/>
      <w:bookmarkStart w:id="8997" w:name="_Toc36636156"/>
      <w:bookmarkStart w:id="8998" w:name="_Toc37273102"/>
      <w:bookmarkStart w:id="8999" w:name="_Toc45886182"/>
      <w:bookmarkStart w:id="9000" w:name="_Toc53183261"/>
      <w:bookmarkStart w:id="9001" w:name="_Toc58915931"/>
      <w:bookmarkStart w:id="9002" w:name="_Toc66701078"/>
      <w:bookmarkStart w:id="9003" w:name="_Toc68697235"/>
      <w:bookmarkStart w:id="9004" w:name="_Toc74928172"/>
      <w:bookmarkStart w:id="9005" w:name="_Toc76115271"/>
      <w:bookmarkStart w:id="9006" w:name="_Toc76544678"/>
      <w:bookmarkStart w:id="9007" w:name="_Toc82541495"/>
      <w:bookmarkStart w:id="9008" w:name="_Toc89952142"/>
      <w:bookmarkStart w:id="9009" w:name="_Toc98767238"/>
      <w:bookmarkStart w:id="9010" w:name="_Toc106203286"/>
      <w:bookmarkStart w:id="9011" w:name="_Toc115187585"/>
      <w:bookmarkStart w:id="9012" w:name="_Toc121994140"/>
      <w:bookmarkStart w:id="9013" w:name="_Toc124153148"/>
      <w:bookmarkStart w:id="9014" w:name="_Toc131538450"/>
      <w:bookmarkStart w:id="9015" w:name="_Toc137391570"/>
      <w:bookmarkStart w:id="9016" w:name="_Toc146962230"/>
      <w:bookmarkStart w:id="9017" w:name="_Toc187256595"/>
      <w:r w:rsidRPr="00931575">
        <w:t>8.2.</w:t>
      </w:r>
      <w:r w:rsidRPr="00931575">
        <w:rPr>
          <w:rFonts w:hint="eastAsia"/>
        </w:rPr>
        <w:t>3.</w:t>
      </w:r>
      <w:r w:rsidRPr="00931575">
        <w:t>2</w:t>
      </w:r>
      <w:r w:rsidRPr="00931575">
        <w:tab/>
        <w:t>Minimum Requirement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018" w:name="_Toc21102956"/>
      <w:bookmarkStart w:id="9019" w:name="_Toc29810805"/>
      <w:bookmarkStart w:id="9020" w:name="_Toc36636157"/>
      <w:bookmarkStart w:id="9021" w:name="_Toc37273103"/>
      <w:bookmarkStart w:id="9022" w:name="_Toc45886183"/>
      <w:bookmarkStart w:id="9023" w:name="_Toc53183262"/>
      <w:bookmarkStart w:id="9024" w:name="_Toc58915932"/>
      <w:bookmarkStart w:id="9025" w:name="_Toc66701079"/>
      <w:bookmarkStart w:id="9026" w:name="_Toc68697236"/>
      <w:bookmarkStart w:id="9027" w:name="_Toc74928173"/>
      <w:bookmarkStart w:id="9028" w:name="_Toc76115272"/>
      <w:bookmarkStart w:id="9029" w:name="_Toc76544679"/>
      <w:bookmarkStart w:id="9030" w:name="_Toc82541496"/>
      <w:bookmarkStart w:id="9031" w:name="_Toc89952143"/>
      <w:bookmarkStart w:id="9032" w:name="_Toc98767239"/>
      <w:bookmarkStart w:id="9033" w:name="_Toc106203287"/>
      <w:bookmarkStart w:id="9034" w:name="_Toc115187586"/>
      <w:bookmarkStart w:id="9035" w:name="_Toc121994141"/>
      <w:bookmarkStart w:id="9036" w:name="_Toc124153149"/>
      <w:bookmarkStart w:id="9037" w:name="_Toc131538451"/>
      <w:bookmarkStart w:id="9038" w:name="_Toc137391571"/>
      <w:bookmarkStart w:id="9039" w:name="_Toc146962231"/>
      <w:bookmarkStart w:id="9040" w:name="_Toc187256596"/>
      <w:r w:rsidRPr="00931575">
        <w:t>8.2.</w:t>
      </w:r>
      <w:r w:rsidRPr="00931575">
        <w:rPr>
          <w:rFonts w:hint="eastAsia"/>
        </w:rPr>
        <w:t>3.</w:t>
      </w:r>
      <w:r w:rsidRPr="00931575">
        <w:t>3</w:t>
      </w:r>
      <w:r w:rsidRPr="00931575">
        <w:tab/>
        <w:t>Test purpose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041" w:name="_Toc21102957"/>
      <w:bookmarkStart w:id="9042" w:name="_Toc29810806"/>
      <w:bookmarkStart w:id="9043" w:name="_Toc36636158"/>
      <w:bookmarkStart w:id="9044" w:name="_Toc37273104"/>
      <w:bookmarkStart w:id="9045" w:name="_Toc45886184"/>
      <w:bookmarkStart w:id="9046" w:name="_Toc53183263"/>
      <w:bookmarkStart w:id="9047" w:name="_Toc58915933"/>
      <w:bookmarkStart w:id="9048" w:name="_Toc66701080"/>
      <w:bookmarkStart w:id="9049" w:name="_Toc68697237"/>
      <w:bookmarkStart w:id="9050" w:name="_Toc74928174"/>
      <w:bookmarkStart w:id="9051" w:name="_Toc76115273"/>
      <w:bookmarkStart w:id="9052" w:name="_Toc76544680"/>
      <w:bookmarkStart w:id="9053" w:name="_Toc82541497"/>
      <w:bookmarkStart w:id="9054" w:name="_Toc89952144"/>
      <w:bookmarkStart w:id="9055" w:name="_Toc98767240"/>
      <w:bookmarkStart w:id="9056" w:name="_Toc106203288"/>
      <w:bookmarkStart w:id="9057" w:name="_Toc115187587"/>
      <w:bookmarkStart w:id="9058" w:name="_Toc121994142"/>
      <w:bookmarkStart w:id="9059" w:name="_Toc124153150"/>
      <w:bookmarkStart w:id="9060" w:name="_Toc131538452"/>
      <w:bookmarkStart w:id="9061" w:name="_Toc137391572"/>
      <w:bookmarkStart w:id="9062" w:name="_Toc146962232"/>
      <w:bookmarkStart w:id="9063" w:name="_Toc187256597"/>
      <w:r w:rsidRPr="00931575">
        <w:t>8.2.</w:t>
      </w:r>
      <w:r w:rsidRPr="00931575">
        <w:rPr>
          <w:rFonts w:hint="eastAsia"/>
        </w:rPr>
        <w:t>3.</w:t>
      </w:r>
      <w:r w:rsidRPr="00931575">
        <w:t>4</w:t>
      </w:r>
      <w:r w:rsidRPr="00931575">
        <w:tab/>
        <w:t>Method of test</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DA80D05" w14:textId="77777777" w:rsidR="00C45907" w:rsidRPr="00931575" w:rsidRDefault="00C45907" w:rsidP="00C45907">
      <w:pPr>
        <w:pStyle w:val="Heading5"/>
      </w:pPr>
      <w:bookmarkStart w:id="9064" w:name="_Toc21102958"/>
      <w:bookmarkStart w:id="9065" w:name="_Toc29810807"/>
      <w:bookmarkStart w:id="9066" w:name="_Toc36636159"/>
      <w:bookmarkStart w:id="9067" w:name="_Toc37273105"/>
      <w:bookmarkStart w:id="9068" w:name="_Toc45886185"/>
      <w:bookmarkStart w:id="9069" w:name="_Toc53183264"/>
      <w:bookmarkStart w:id="9070" w:name="_Toc58915934"/>
      <w:bookmarkStart w:id="9071" w:name="_Toc66701081"/>
      <w:bookmarkStart w:id="9072" w:name="_Toc68697238"/>
      <w:bookmarkStart w:id="9073" w:name="_Toc74928175"/>
      <w:bookmarkStart w:id="9074" w:name="_Toc76115274"/>
      <w:bookmarkStart w:id="9075" w:name="_Toc76544681"/>
      <w:bookmarkStart w:id="9076" w:name="_Toc82541498"/>
      <w:bookmarkStart w:id="9077" w:name="_Toc89952145"/>
      <w:bookmarkStart w:id="9078" w:name="_Toc98767241"/>
      <w:bookmarkStart w:id="9079" w:name="_Toc106203289"/>
      <w:bookmarkStart w:id="9080" w:name="_Toc115187588"/>
      <w:bookmarkStart w:id="9081" w:name="_Toc121994143"/>
      <w:bookmarkStart w:id="9082" w:name="_Toc124153151"/>
      <w:bookmarkStart w:id="9083" w:name="_Toc131538453"/>
      <w:bookmarkStart w:id="9084" w:name="_Toc137391573"/>
      <w:bookmarkStart w:id="9085" w:name="_Toc146962233"/>
      <w:bookmarkStart w:id="9086" w:name="_Toc187256598"/>
      <w:r w:rsidRPr="00931575">
        <w:t>8.2.</w:t>
      </w:r>
      <w:r w:rsidRPr="00931575">
        <w:rPr>
          <w:rFonts w:hint="eastAsia"/>
        </w:rPr>
        <w:t>3</w:t>
      </w:r>
      <w:r w:rsidRPr="00931575">
        <w:t>.4.1</w:t>
      </w:r>
      <w:r w:rsidRPr="00931575">
        <w:rPr>
          <w:rFonts w:hint="eastAsia"/>
        </w:rPr>
        <w:tab/>
      </w:r>
      <w:r w:rsidRPr="00931575">
        <w:t>Initial conditions</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9087"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088" w:name="_Toc29810808"/>
      <w:bookmarkStart w:id="9089" w:name="_Toc36636160"/>
      <w:bookmarkStart w:id="9090" w:name="_Toc37273106"/>
      <w:bookmarkStart w:id="9091" w:name="_Toc45886186"/>
      <w:bookmarkStart w:id="9092" w:name="_Toc53183265"/>
      <w:bookmarkStart w:id="9093" w:name="_Toc58915935"/>
      <w:bookmarkStart w:id="9094" w:name="_Toc66701082"/>
      <w:bookmarkStart w:id="9095" w:name="_Toc68697239"/>
      <w:bookmarkStart w:id="9096" w:name="_Toc74928176"/>
      <w:bookmarkStart w:id="9097" w:name="_Toc76115275"/>
      <w:bookmarkStart w:id="9098" w:name="_Toc76544682"/>
      <w:bookmarkStart w:id="9099" w:name="_Toc82541499"/>
      <w:bookmarkStart w:id="9100" w:name="_Toc89952146"/>
      <w:bookmarkStart w:id="9101" w:name="_Toc98767242"/>
      <w:bookmarkStart w:id="9102" w:name="_Toc106203290"/>
      <w:bookmarkStart w:id="9103" w:name="_Toc115187589"/>
      <w:bookmarkStart w:id="9104" w:name="_Toc121994144"/>
      <w:bookmarkStart w:id="9105" w:name="_Toc124153152"/>
      <w:bookmarkStart w:id="9106" w:name="_Toc131538454"/>
      <w:bookmarkStart w:id="9107" w:name="_Toc137391574"/>
      <w:bookmarkStart w:id="9108" w:name="_Toc146962234"/>
      <w:bookmarkStart w:id="9109" w:name="_Toc187256599"/>
      <w:r w:rsidRPr="00931575">
        <w:t>8.2.</w:t>
      </w:r>
      <w:r w:rsidRPr="00931575">
        <w:rPr>
          <w:rFonts w:hint="eastAsia"/>
        </w:rPr>
        <w:t>3.</w:t>
      </w:r>
      <w:r w:rsidRPr="00931575">
        <w:t>4.2</w:t>
      </w:r>
      <w:r w:rsidRPr="00931575">
        <w:tab/>
        <w:t>Procedure</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9110" w:name="_Toc21102960"/>
      <w:bookmarkStart w:id="911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112" w:name="_Toc36636161"/>
      <w:bookmarkStart w:id="9113" w:name="_Toc37273107"/>
      <w:bookmarkStart w:id="9114" w:name="_Toc45886187"/>
      <w:bookmarkStart w:id="9115" w:name="_Toc53183266"/>
      <w:bookmarkStart w:id="9116" w:name="_Toc58915936"/>
      <w:bookmarkStart w:id="9117" w:name="_Toc66701083"/>
      <w:bookmarkStart w:id="9118" w:name="_Toc68697240"/>
      <w:bookmarkStart w:id="9119" w:name="_Toc74928177"/>
      <w:bookmarkStart w:id="9120" w:name="_Toc76115276"/>
      <w:bookmarkStart w:id="9121" w:name="_Toc76544683"/>
      <w:bookmarkStart w:id="9122" w:name="_Toc82541500"/>
      <w:bookmarkStart w:id="9123" w:name="_Toc89952147"/>
      <w:bookmarkStart w:id="9124" w:name="_Toc98767243"/>
      <w:bookmarkStart w:id="9125" w:name="_Toc106203291"/>
      <w:bookmarkStart w:id="9126" w:name="_Toc115187590"/>
      <w:bookmarkStart w:id="9127" w:name="_Toc121994145"/>
      <w:bookmarkStart w:id="9128" w:name="_Toc124153153"/>
      <w:bookmarkStart w:id="9129" w:name="_Toc131538455"/>
      <w:bookmarkStart w:id="9130" w:name="_Toc137391575"/>
      <w:bookmarkStart w:id="9131" w:name="_Toc146962235"/>
      <w:bookmarkStart w:id="9132" w:name="_Toc187256600"/>
      <w:r w:rsidRPr="00931575">
        <w:t>8.2.</w:t>
      </w:r>
      <w:r w:rsidRPr="00931575">
        <w:rPr>
          <w:rFonts w:hint="eastAsia"/>
        </w:rPr>
        <w:t>3.</w:t>
      </w:r>
      <w:r w:rsidRPr="00931575">
        <w:t>5</w:t>
      </w:r>
      <w:r w:rsidRPr="00931575">
        <w:tab/>
        <w:t>Test Requirement</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2F43211C" w14:textId="77777777" w:rsidR="00C45907" w:rsidRPr="00931575" w:rsidRDefault="00C45907" w:rsidP="00C45907">
      <w:pPr>
        <w:pStyle w:val="Heading5"/>
      </w:pPr>
      <w:bookmarkStart w:id="9133" w:name="_Toc21102961"/>
      <w:bookmarkStart w:id="9134" w:name="_Toc29810810"/>
      <w:bookmarkStart w:id="9135" w:name="_Toc36636162"/>
      <w:bookmarkStart w:id="9136" w:name="_Toc37273108"/>
      <w:bookmarkStart w:id="9137" w:name="_Toc45886188"/>
      <w:bookmarkStart w:id="9138" w:name="_Toc53183267"/>
      <w:bookmarkStart w:id="9139" w:name="_Toc58915937"/>
      <w:bookmarkStart w:id="9140" w:name="_Toc66701084"/>
      <w:bookmarkStart w:id="9141" w:name="_Toc68697241"/>
      <w:bookmarkStart w:id="9142" w:name="_Toc74928178"/>
      <w:bookmarkStart w:id="9143" w:name="_Toc76115277"/>
      <w:bookmarkStart w:id="9144" w:name="_Toc76544684"/>
      <w:bookmarkStart w:id="9145" w:name="_Toc82541501"/>
      <w:bookmarkStart w:id="9146" w:name="_Toc89952148"/>
      <w:bookmarkStart w:id="9147" w:name="_Toc98767244"/>
      <w:bookmarkStart w:id="9148" w:name="_Toc106203292"/>
      <w:bookmarkStart w:id="9149" w:name="_Toc115187591"/>
      <w:bookmarkStart w:id="9150" w:name="_Toc121994146"/>
      <w:bookmarkStart w:id="9151" w:name="_Toc124153154"/>
      <w:bookmarkStart w:id="9152" w:name="_Toc131538456"/>
      <w:bookmarkStart w:id="9153" w:name="_Toc137391576"/>
      <w:bookmarkStart w:id="9154" w:name="_Toc146962236"/>
      <w:bookmarkStart w:id="9155" w:name="_Toc18725660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BD2CEBA" w14:textId="77777777" w:rsidR="00C45907" w:rsidRPr="00CD4E89" w:rsidRDefault="00C45907" w:rsidP="00782299">
            <w:pPr>
              <w:pStyle w:val="TAH"/>
              <w:rPr>
                <w:lang w:val="fr-FR"/>
              </w:rPr>
            </w:pPr>
            <w:r w:rsidRPr="00CD4E89">
              <w:rPr>
                <w:rFonts w:hint="eastAsia"/>
                <w:lang w:val="fr-FR"/>
              </w:rPr>
              <w:t>UCI bits</w:t>
            </w:r>
          </w:p>
          <w:p w14:paraId="21518F09"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5D0A365" w14:textId="77777777" w:rsidR="00C45907" w:rsidRPr="00CD4E89" w:rsidRDefault="00C45907" w:rsidP="00782299">
            <w:pPr>
              <w:pStyle w:val="TAH"/>
              <w:rPr>
                <w:lang w:val="fr-FR"/>
              </w:rPr>
            </w:pPr>
            <w:r w:rsidRPr="00CD4E89">
              <w:rPr>
                <w:rFonts w:hint="eastAsia"/>
                <w:lang w:val="fr-FR"/>
              </w:rPr>
              <w:t>UCI bits</w:t>
            </w:r>
          </w:p>
          <w:p w14:paraId="20192F90"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4FF6FA0" w14:textId="77777777" w:rsidR="00C45907" w:rsidRPr="00CD4E89" w:rsidRDefault="00C45907" w:rsidP="00782299">
            <w:pPr>
              <w:pStyle w:val="TAH"/>
              <w:rPr>
                <w:lang w:val="fr-FR"/>
              </w:rPr>
            </w:pPr>
            <w:r w:rsidRPr="00CD4E89">
              <w:rPr>
                <w:rFonts w:hint="eastAsia"/>
                <w:lang w:val="fr-FR"/>
              </w:rPr>
              <w:t>UCI bits</w:t>
            </w:r>
          </w:p>
          <w:p w14:paraId="766A06D1"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7DE75C78" w14:textId="77777777" w:rsidR="00C45907" w:rsidRPr="00CD4E89" w:rsidRDefault="00C45907" w:rsidP="00782299">
            <w:pPr>
              <w:pStyle w:val="TAH"/>
              <w:rPr>
                <w:lang w:val="fr-FR"/>
              </w:rPr>
            </w:pPr>
            <w:r w:rsidRPr="00CD4E89">
              <w:rPr>
                <w:rFonts w:hint="eastAsia"/>
                <w:lang w:val="fr-FR"/>
              </w:rPr>
              <w:t>UCI bits</w:t>
            </w:r>
          </w:p>
          <w:p w14:paraId="2FD36780"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9156" w:name="_Toc21102962"/>
      <w:bookmarkStart w:id="9157" w:name="_Toc29810811"/>
      <w:bookmarkStart w:id="9158" w:name="_Toc36636163"/>
      <w:bookmarkStart w:id="9159" w:name="_Toc37273109"/>
      <w:bookmarkStart w:id="9160" w:name="_Toc45886189"/>
      <w:bookmarkStart w:id="9161" w:name="_Toc53183268"/>
      <w:bookmarkStart w:id="9162" w:name="_Toc58915938"/>
      <w:bookmarkStart w:id="9163" w:name="_Toc66701085"/>
      <w:bookmarkStart w:id="9164" w:name="_Toc68697242"/>
      <w:bookmarkStart w:id="9165" w:name="_Toc74928179"/>
      <w:bookmarkStart w:id="9166" w:name="_Toc76115278"/>
      <w:bookmarkStart w:id="9167" w:name="_Toc76544685"/>
      <w:bookmarkStart w:id="9168" w:name="_Toc82541502"/>
      <w:bookmarkStart w:id="9169" w:name="_Toc89952149"/>
      <w:bookmarkStart w:id="9170" w:name="_Toc98767245"/>
      <w:bookmarkStart w:id="9171" w:name="_Toc106203293"/>
      <w:bookmarkStart w:id="9172" w:name="_Toc115187592"/>
      <w:bookmarkStart w:id="9173" w:name="_Toc121994147"/>
      <w:bookmarkStart w:id="9174" w:name="_Toc124153155"/>
      <w:bookmarkStart w:id="9175" w:name="_Toc131538457"/>
      <w:bookmarkStart w:id="9176" w:name="_Toc137391577"/>
      <w:bookmarkStart w:id="9177" w:name="_Toc146962237"/>
      <w:bookmarkStart w:id="9178" w:name="_Toc18725660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9179" w:name="_Toc5282889"/>
      <w:bookmarkStart w:id="9180" w:name="_Toc36636164"/>
      <w:bookmarkStart w:id="9181" w:name="_Toc37273110"/>
      <w:bookmarkStart w:id="9182" w:name="_Toc45886190"/>
      <w:bookmarkStart w:id="9183" w:name="_Toc53183269"/>
      <w:bookmarkStart w:id="9184" w:name="_Toc58915939"/>
      <w:bookmarkStart w:id="9185" w:name="_Toc66701086"/>
      <w:bookmarkStart w:id="9186" w:name="_Toc68697243"/>
      <w:bookmarkStart w:id="9187" w:name="_Toc74928180"/>
      <w:bookmarkStart w:id="9188" w:name="_Toc76115279"/>
      <w:bookmarkStart w:id="9189" w:name="_Toc76544686"/>
      <w:bookmarkStart w:id="9190" w:name="_Toc82541503"/>
      <w:bookmarkStart w:id="9191" w:name="_Toc89952150"/>
      <w:bookmarkStart w:id="9192" w:name="_Toc98767246"/>
      <w:bookmarkStart w:id="9193" w:name="_Toc106203294"/>
      <w:bookmarkStart w:id="9194" w:name="_Toc115187593"/>
      <w:bookmarkStart w:id="9195" w:name="_Toc121994148"/>
      <w:bookmarkStart w:id="9196" w:name="_Toc124153156"/>
      <w:bookmarkStart w:id="9197" w:name="_Toc131538458"/>
      <w:bookmarkStart w:id="9198" w:name="_Toc137391578"/>
      <w:bookmarkStart w:id="9199" w:name="_Toc146962238"/>
      <w:bookmarkStart w:id="9200" w:name="_Toc5282896"/>
      <w:bookmarkStart w:id="9201" w:name="_Toc21102963"/>
      <w:bookmarkStart w:id="9202" w:name="_Toc29810812"/>
      <w:bookmarkStart w:id="9203" w:name="_Toc187256603"/>
      <w:r w:rsidRPr="00931575">
        <w:t>8.2.4</w:t>
      </w:r>
      <w:r w:rsidRPr="00931575">
        <w:tab/>
      </w:r>
      <w:bookmarkEnd w:id="9179"/>
      <w:r w:rsidRPr="00931575">
        <w:t>Performance requirements for PUSCH for high speed train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3"/>
      <w:r w:rsidRPr="00931575">
        <w:t xml:space="preserve"> </w:t>
      </w:r>
    </w:p>
    <w:p w14:paraId="4ECC4E62" w14:textId="77777777" w:rsidR="00C45907" w:rsidRPr="00931575" w:rsidRDefault="00C45907" w:rsidP="00C45907">
      <w:pPr>
        <w:pStyle w:val="Heading4"/>
      </w:pPr>
      <w:bookmarkStart w:id="9204" w:name="_Toc5282890"/>
      <w:bookmarkStart w:id="9205" w:name="_Toc36636165"/>
      <w:bookmarkStart w:id="9206" w:name="_Toc37273111"/>
      <w:bookmarkStart w:id="9207" w:name="_Toc45886191"/>
      <w:bookmarkStart w:id="9208" w:name="_Toc53183270"/>
      <w:bookmarkStart w:id="9209" w:name="_Toc58915940"/>
      <w:bookmarkStart w:id="9210" w:name="_Toc66701087"/>
      <w:bookmarkStart w:id="9211" w:name="_Toc68697244"/>
      <w:bookmarkStart w:id="9212" w:name="_Toc74928181"/>
      <w:bookmarkStart w:id="9213" w:name="_Toc76115280"/>
      <w:bookmarkStart w:id="9214" w:name="_Toc76544687"/>
      <w:bookmarkStart w:id="9215" w:name="_Toc82541504"/>
      <w:bookmarkStart w:id="9216" w:name="_Toc89952151"/>
      <w:bookmarkStart w:id="9217" w:name="_Toc98767247"/>
      <w:bookmarkStart w:id="9218" w:name="_Toc106203295"/>
      <w:bookmarkStart w:id="9219" w:name="_Toc115187594"/>
      <w:bookmarkStart w:id="9220" w:name="_Toc121994149"/>
      <w:bookmarkStart w:id="9221" w:name="_Toc124153157"/>
      <w:bookmarkStart w:id="9222" w:name="_Toc131538459"/>
      <w:bookmarkStart w:id="9223" w:name="_Toc137391579"/>
      <w:bookmarkStart w:id="9224" w:name="_Toc146962239"/>
      <w:bookmarkStart w:id="9225" w:name="_Toc187256604"/>
      <w:r w:rsidRPr="00931575">
        <w:t>8.2.4.1</w:t>
      </w:r>
      <w:r w:rsidRPr="00931575">
        <w:tab/>
        <w:t>Definition and applicability</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226" w:name="_Toc5282891"/>
      <w:bookmarkStart w:id="9227" w:name="_Toc36636166"/>
      <w:bookmarkStart w:id="9228" w:name="_Toc37273112"/>
      <w:bookmarkStart w:id="9229" w:name="_Toc45886192"/>
      <w:bookmarkStart w:id="9230" w:name="_Toc53183271"/>
      <w:bookmarkStart w:id="9231" w:name="_Toc58915941"/>
      <w:bookmarkStart w:id="9232" w:name="_Toc66701088"/>
      <w:bookmarkStart w:id="9233" w:name="_Toc68697245"/>
      <w:bookmarkStart w:id="9234" w:name="_Toc74928182"/>
      <w:bookmarkStart w:id="9235" w:name="_Toc76115281"/>
      <w:bookmarkStart w:id="9236" w:name="_Toc76544688"/>
      <w:bookmarkStart w:id="9237" w:name="_Toc82541505"/>
      <w:bookmarkStart w:id="9238" w:name="_Toc89952152"/>
      <w:bookmarkStart w:id="9239" w:name="_Toc98767248"/>
      <w:bookmarkStart w:id="9240" w:name="_Toc106203296"/>
      <w:bookmarkStart w:id="9241" w:name="_Toc115187595"/>
      <w:bookmarkStart w:id="9242" w:name="_Toc121994150"/>
      <w:bookmarkStart w:id="9243" w:name="_Toc124153158"/>
      <w:bookmarkStart w:id="9244" w:name="_Toc131538460"/>
      <w:bookmarkStart w:id="9245" w:name="_Toc137391580"/>
      <w:bookmarkStart w:id="9246" w:name="_Toc146962240"/>
      <w:bookmarkStart w:id="9247" w:name="_Toc187256605"/>
      <w:r w:rsidRPr="00931575">
        <w:t>8.2.4.2</w:t>
      </w:r>
      <w:r w:rsidRPr="00931575">
        <w:tab/>
        <w:t>Minimum Requirement</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248" w:name="_Toc5282892"/>
      <w:bookmarkStart w:id="9249" w:name="_Toc36636167"/>
      <w:bookmarkStart w:id="9250" w:name="_Toc37273113"/>
      <w:bookmarkStart w:id="9251" w:name="_Toc45886193"/>
      <w:bookmarkStart w:id="9252" w:name="_Toc53183272"/>
      <w:bookmarkStart w:id="9253" w:name="_Toc58915942"/>
      <w:bookmarkStart w:id="9254" w:name="_Toc66701089"/>
      <w:bookmarkStart w:id="9255" w:name="_Toc68697246"/>
      <w:bookmarkStart w:id="9256" w:name="_Toc74928183"/>
      <w:bookmarkStart w:id="9257" w:name="_Toc76115282"/>
      <w:bookmarkStart w:id="9258" w:name="_Toc76544689"/>
      <w:bookmarkStart w:id="9259" w:name="_Toc82541506"/>
      <w:bookmarkStart w:id="9260" w:name="_Toc89952153"/>
      <w:bookmarkStart w:id="9261" w:name="_Toc98767249"/>
      <w:bookmarkStart w:id="9262" w:name="_Toc106203297"/>
      <w:bookmarkStart w:id="9263" w:name="_Toc115187596"/>
      <w:bookmarkStart w:id="9264" w:name="_Toc121994151"/>
      <w:bookmarkStart w:id="9265" w:name="_Toc124153159"/>
      <w:bookmarkStart w:id="9266" w:name="_Toc131538461"/>
      <w:bookmarkStart w:id="9267" w:name="_Toc137391581"/>
      <w:bookmarkStart w:id="9268" w:name="_Toc146962241"/>
      <w:bookmarkStart w:id="9269" w:name="_Toc187256606"/>
      <w:r w:rsidRPr="00931575">
        <w:t>8.2.4.3</w:t>
      </w:r>
      <w:r w:rsidRPr="00931575">
        <w:tab/>
        <w:t>Test Purpose</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270" w:name="_Toc5282893"/>
      <w:bookmarkStart w:id="9271" w:name="_Toc36636168"/>
      <w:bookmarkStart w:id="9272" w:name="_Toc37273114"/>
      <w:bookmarkStart w:id="9273" w:name="_Toc45886194"/>
      <w:bookmarkStart w:id="9274" w:name="_Toc53183273"/>
      <w:bookmarkStart w:id="9275" w:name="_Toc58915943"/>
      <w:bookmarkStart w:id="9276" w:name="_Toc66701090"/>
      <w:bookmarkStart w:id="9277" w:name="_Toc68697247"/>
      <w:bookmarkStart w:id="9278" w:name="_Toc74928184"/>
      <w:bookmarkStart w:id="9279" w:name="_Toc76115283"/>
      <w:bookmarkStart w:id="9280" w:name="_Toc76544690"/>
      <w:bookmarkStart w:id="9281" w:name="_Toc82541507"/>
      <w:bookmarkStart w:id="9282" w:name="_Toc89952154"/>
      <w:bookmarkStart w:id="9283" w:name="_Toc98767250"/>
      <w:bookmarkStart w:id="9284" w:name="_Toc106203298"/>
      <w:bookmarkStart w:id="9285" w:name="_Toc115187597"/>
      <w:bookmarkStart w:id="9286" w:name="_Toc121994152"/>
      <w:bookmarkStart w:id="9287" w:name="_Toc124153160"/>
      <w:bookmarkStart w:id="9288" w:name="_Toc131538462"/>
      <w:bookmarkStart w:id="9289" w:name="_Toc137391582"/>
      <w:bookmarkStart w:id="9290" w:name="_Toc146962242"/>
      <w:bookmarkStart w:id="9291" w:name="_Toc187256607"/>
      <w:r w:rsidRPr="00931575">
        <w:t>8.2.4.4</w:t>
      </w:r>
      <w:r w:rsidRPr="00931575">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FA75E34" w14:textId="77777777" w:rsidR="00C45907" w:rsidRPr="00931575" w:rsidRDefault="00C45907" w:rsidP="00C45907">
      <w:pPr>
        <w:pStyle w:val="Heading5"/>
      </w:pPr>
      <w:bookmarkStart w:id="9292" w:name="_Toc5282894"/>
      <w:bookmarkStart w:id="9293" w:name="_Toc36636169"/>
      <w:bookmarkStart w:id="9294" w:name="_Toc37273115"/>
      <w:bookmarkStart w:id="9295" w:name="_Toc45886195"/>
      <w:bookmarkStart w:id="9296" w:name="_Toc53183274"/>
      <w:bookmarkStart w:id="9297" w:name="_Toc58915944"/>
      <w:bookmarkStart w:id="9298" w:name="_Toc66701091"/>
      <w:bookmarkStart w:id="9299" w:name="_Toc68697248"/>
      <w:bookmarkStart w:id="9300" w:name="_Toc74928185"/>
      <w:bookmarkStart w:id="9301" w:name="_Toc76115284"/>
      <w:bookmarkStart w:id="9302" w:name="_Toc76544691"/>
      <w:bookmarkStart w:id="9303" w:name="_Toc82541508"/>
      <w:bookmarkStart w:id="9304" w:name="_Toc89952155"/>
      <w:bookmarkStart w:id="9305" w:name="_Toc98767251"/>
      <w:bookmarkStart w:id="9306" w:name="_Toc106203299"/>
      <w:bookmarkStart w:id="9307" w:name="_Toc115187598"/>
      <w:bookmarkStart w:id="9308" w:name="_Toc121994153"/>
      <w:bookmarkStart w:id="9309" w:name="_Toc124153161"/>
      <w:bookmarkStart w:id="9310" w:name="_Toc131538463"/>
      <w:bookmarkStart w:id="9311" w:name="_Toc137391583"/>
      <w:bookmarkStart w:id="9312" w:name="_Toc146962243"/>
      <w:bookmarkStart w:id="9313" w:name="_Toc187256608"/>
      <w:r w:rsidRPr="00931575">
        <w:t>8.2.4.4.1</w:t>
      </w:r>
      <w:r w:rsidRPr="00931575">
        <w:tab/>
        <w:t>Initial Conditions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9314"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315" w:name="_Toc36636170"/>
      <w:bookmarkStart w:id="9316" w:name="_Toc37273116"/>
      <w:bookmarkStart w:id="9317" w:name="_Toc45886196"/>
      <w:bookmarkStart w:id="9318" w:name="_Toc53183275"/>
      <w:bookmarkStart w:id="9319" w:name="_Toc58915945"/>
      <w:bookmarkStart w:id="9320" w:name="_Toc66701092"/>
      <w:bookmarkStart w:id="9321" w:name="_Toc68697249"/>
      <w:bookmarkStart w:id="9322" w:name="_Toc74928186"/>
      <w:bookmarkStart w:id="9323" w:name="_Toc76115285"/>
      <w:bookmarkStart w:id="9324" w:name="_Toc76544692"/>
      <w:bookmarkStart w:id="9325" w:name="_Toc82541509"/>
      <w:bookmarkStart w:id="9326" w:name="_Toc89952156"/>
      <w:bookmarkStart w:id="9327" w:name="_Toc98767252"/>
      <w:bookmarkStart w:id="9328" w:name="_Toc106203300"/>
      <w:bookmarkStart w:id="9329" w:name="_Toc115187599"/>
      <w:bookmarkStart w:id="9330" w:name="_Toc121994154"/>
      <w:bookmarkStart w:id="9331" w:name="_Toc124153162"/>
      <w:bookmarkStart w:id="9332" w:name="_Toc131538464"/>
      <w:bookmarkStart w:id="9333" w:name="_Toc137391584"/>
      <w:bookmarkStart w:id="9334" w:name="_Toc146962244"/>
      <w:bookmarkStart w:id="9335" w:name="_Toc187256609"/>
      <w:r w:rsidRPr="00931575">
        <w:lastRenderedPageBreak/>
        <w:t>8.2.4.4.2</w:t>
      </w:r>
      <w:r w:rsidRPr="00931575">
        <w:tab/>
        <w:t>Procedure</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336" w:name="_Toc36636171"/>
      <w:bookmarkStart w:id="9337" w:name="_Toc37273117"/>
      <w:bookmarkStart w:id="9338" w:name="_Toc45886197"/>
      <w:bookmarkStart w:id="9339" w:name="_Toc53183276"/>
      <w:bookmarkStart w:id="9340" w:name="_Toc58915946"/>
      <w:bookmarkStart w:id="9341" w:name="_Toc66701093"/>
      <w:bookmarkStart w:id="9342" w:name="_Toc68697250"/>
      <w:bookmarkStart w:id="9343" w:name="_Toc74928187"/>
      <w:bookmarkStart w:id="9344" w:name="_Toc76115286"/>
      <w:bookmarkStart w:id="9345" w:name="_Toc76544693"/>
      <w:bookmarkStart w:id="9346" w:name="_Toc82541510"/>
      <w:bookmarkStart w:id="9347" w:name="_Toc89952157"/>
      <w:bookmarkStart w:id="9348" w:name="_Toc98767253"/>
      <w:bookmarkStart w:id="9349" w:name="_Toc106203301"/>
      <w:bookmarkStart w:id="9350" w:name="_Toc115187600"/>
      <w:bookmarkStart w:id="9351" w:name="_Toc121994155"/>
      <w:bookmarkStart w:id="9352" w:name="_Toc124153163"/>
      <w:bookmarkStart w:id="9353" w:name="_Toc131538465"/>
      <w:bookmarkStart w:id="9354" w:name="_Toc137391585"/>
      <w:bookmarkStart w:id="9355" w:name="_Toc146962245"/>
      <w:bookmarkStart w:id="9356" w:name="_Toc187256610"/>
      <w:r w:rsidRPr="00931575">
        <w:t>8.2.4.5</w:t>
      </w:r>
      <w:r w:rsidRPr="00931575">
        <w:tab/>
        <w:t>Test Requirement</w:t>
      </w:r>
      <w:bookmarkEnd w:id="9200"/>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9357" w:name="_Toc45886198"/>
      <w:bookmarkStart w:id="9358" w:name="_Toc53183277"/>
      <w:bookmarkStart w:id="9359" w:name="_Toc58915947"/>
      <w:bookmarkStart w:id="9360" w:name="_Toc66701094"/>
      <w:bookmarkStart w:id="9361" w:name="_Toc68697251"/>
      <w:bookmarkStart w:id="9362" w:name="_Toc74928188"/>
      <w:bookmarkStart w:id="9363" w:name="_Toc76115287"/>
      <w:bookmarkStart w:id="9364" w:name="_Toc76544694"/>
      <w:bookmarkStart w:id="9365" w:name="_Toc82541511"/>
      <w:bookmarkStart w:id="9366" w:name="_Toc89952158"/>
      <w:bookmarkStart w:id="9367" w:name="_Toc98767254"/>
      <w:bookmarkStart w:id="9368" w:name="_Toc106203302"/>
      <w:bookmarkStart w:id="9369" w:name="_Toc115187601"/>
      <w:bookmarkStart w:id="9370" w:name="_Toc121994156"/>
      <w:bookmarkStart w:id="9371" w:name="_Toc124153164"/>
      <w:bookmarkStart w:id="9372" w:name="_Toc131538466"/>
      <w:bookmarkStart w:id="9373" w:name="_Toc137391586"/>
      <w:bookmarkStart w:id="9374" w:name="_Toc146962246"/>
      <w:bookmarkStart w:id="9375" w:name="_Toc18725661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r w:rsidRPr="00931575">
        <w:t xml:space="preserve"> </w:t>
      </w:r>
    </w:p>
    <w:p w14:paraId="7689F09A" w14:textId="77777777" w:rsidR="00805C39" w:rsidRPr="00931575" w:rsidRDefault="00805C39" w:rsidP="00805C39">
      <w:pPr>
        <w:pStyle w:val="Heading4"/>
      </w:pPr>
      <w:bookmarkStart w:id="9376" w:name="_Toc45886199"/>
      <w:bookmarkStart w:id="9377" w:name="_Toc53183278"/>
      <w:bookmarkStart w:id="9378" w:name="_Toc58915948"/>
      <w:bookmarkStart w:id="9379" w:name="_Toc66701095"/>
      <w:bookmarkStart w:id="9380" w:name="_Toc68697252"/>
      <w:bookmarkStart w:id="9381" w:name="_Toc74928189"/>
      <w:bookmarkStart w:id="9382" w:name="_Toc76115288"/>
      <w:bookmarkStart w:id="9383" w:name="_Toc76544695"/>
      <w:bookmarkStart w:id="9384" w:name="_Toc82541512"/>
      <w:bookmarkStart w:id="9385" w:name="_Toc89952159"/>
      <w:bookmarkStart w:id="9386" w:name="_Toc98767255"/>
      <w:bookmarkStart w:id="9387" w:name="_Toc106203303"/>
      <w:bookmarkStart w:id="9388" w:name="_Toc115187602"/>
      <w:bookmarkStart w:id="9389" w:name="_Toc121994157"/>
      <w:bookmarkStart w:id="9390" w:name="_Toc124153165"/>
      <w:bookmarkStart w:id="9391" w:name="_Toc131538467"/>
      <w:bookmarkStart w:id="9392" w:name="_Toc137391587"/>
      <w:bookmarkStart w:id="9393" w:name="_Toc146962247"/>
      <w:bookmarkStart w:id="9394" w:name="_Toc187256612"/>
      <w:r w:rsidRPr="00931575">
        <w:t>8.2.</w:t>
      </w:r>
      <w:r w:rsidRPr="00931575">
        <w:rPr>
          <w:rFonts w:hint="eastAsia"/>
          <w:lang w:eastAsia="zh-CN"/>
        </w:rPr>
        <w:t>5</w:t>
      </w:r>
      <w:r w:rsidRPr="00931575">
        <w:t>.1</w:t>
      </w:r>
      <w:r w:rsidRPr="00931575">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395" w:name="_Toc45886200"/>
      <w:bookmarkStart w:id="9396" w:name="_Toc53183279"/>
      <w:bookmarkStart w:id="9397" w:name="_Toc58915949"/>
      <w:bookmarkStart w:id="9398" w:name="_Toc66701096"/>
      <w:bookmarkStart w:id="9399" w:name="_Toc68697253"/>
      <w:bookmarkStart w:id="9400" w:name="_Toc74928190"/>
      <w:bookmarkStart w:id="9401" w:name="_Toc76115289"/>
      <w:bookmarkStart w:id="9402" w:name="_Toc76544696"/>
      <w:bookmarkStart w:id="9403" w:name="_Toc82541513"/>
      <w:bookmarkStart w:id="9404" w:name="_Toc89952160"/>
      <w:bookmarkStart w:id="9405" w:name="_Toc98767256"/>
      <w:bookmarkStart w:id="9406" w:name="_Toc106203304"/>
      <w:bookmarkStart w:id="9407" w:name="_Toc115187603"/>
      <w:bookmarkStart w:id="9408" w:name="_Toc121994158"/>
      <w:bookmarkStart w:id="9409" w:name="_Toc124153166"/>
      <w:bookmarkStart w:id="9410" w:name="_Toc131538468"/>
      <w:bookmarkStart w:id="9411" w:name="_Toc137391588"/>
      <w:bookmarkStart w:id="9412" w:name="_Toc146962248"/>
      <w:bookmarkStart w:id="9413" w:name="_Toc187256613"/>
      <w:r w:rsidRPr="00931575">
        <w:t>8.2.</w:t>
      </w:r>
      <w:r w:rsidRPr="00931575">
        <w:rPr>
          <w:rFonts w:hint="eastAsia"/>
          <w:lang w:eastAsia="zh-CN"/>
        </w:rPr>
        <w:t>5</w:t>
      </w:r>
      <w:r w:rsidRPr="00931575">
        <w:t>.2</w:t>
      </w:r>
      <w:r w:rsidRPr="00931575">
        <w:tab/>
        <w:t>Minimum Requirement</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414" w:name="_Toc45886201"/>
      <w:bookmarkStart w:id="9415" w:name="_Toc53183280"/>
      <w:bookmarkStart w:id="9416" w:name="_Toc58915950"/>
      <w:bookmarkStart w:id="9417" w:name="_Toc66701097"/>
      <w:bookmarkStart w:id="9418" w:name="_Toc68697254"/>
      <w:bookmarkStart w:id="9419" w:name="_Toc74928191"/>
      <w:bookmarkStart w:id="9420" w:name="_Toc76115290"/>
      <w:bookmarkStart w:id="9421" w:name="_Toc76544697"/>
      <w:bookmarkStart w:id="9422" w:name="_Toc82541514"/>
      <w:bookmarkStart w:id="9423" w:name="_Toc89952161"/>
      <w:bookmarkStart w:id="9424" w:name="_Toc98767257"/>
      <w:bookmarkStart w:id="9425" w:name="_Toc106203305"/>
      <w:bookmarkStart w:id="9426" w:name="_Toc115187604"/>
      <w:bookmarkStart w:id="9427" w:name="_Toc121994159"/>
      <w:bookmarkStart w:id="9428" w:name="_Toc124153167"/>
      <w:bookmarkStart w:id="9429" w:name="_Toc131538469"/>
      <w:bookmarkStart w:id="9430" w:name="_Toc137391589"/>
      <w:bookmarkStart w:id="9431" w:name="_Toc146962249"/>
      <w:bookmarkStart w:id="9432" w:name="_Toc187256614"/>
      <w:r w:rsidRPr="00931575">
        <w:t>8.2.</w:t>
      </w:r>
      <w:r w:rsidRPr="00931575">
        <w:rPr>
          <w:rFonts w:hint="eastAsia"/>
          <w:lang w:eastAsia="zh-CN"/>
        </w:rPr>
        <w:t>5</w:t>
      </w:r>
      <w:r w:rsidRPr="00931575">
        <w:t>.3</w:t>
      </w:r>
      <w:r w:rsidRPr="00931575">
        <w:tab/>
        <w:t>Test Purpose</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433" w:name="_Toc45886202"/>
      <w:bookmarkStart w:id="9434" w:name="_Toc53183281"/>
      <w:bookmarkStart w:id="9435" w:name="_Toc58915951"/>
      <w:bookmarkStart w:id="9436" w:name="_Toc66701098"/>
      <w:bookmarkStart w:id="9437" w:name="_Toc68697255"/>
      <w:bookmarkStart w:id="9438" w:name="_Toc74928192"/>
      <w:bookmarkStart w:id="9439" w:name="_Toc76115291"/>
      <w:bookmarkStart w:id="9440" w:name="_Toc76544698"/>
      <w:bookmarkStart w:id="9441" w:name="_Toc82541515"/>
      <w:bookmarkStart w:id="9442" w:name="_Toc89952162"/>
      <w:bookmarkStart w:id="9443" w:name="_Toc98767258"/>
      <w:bookmarkStart w:id="9444" w:name="_Toc106203306"/>
      <w:bookmarkStart w:id="9445" w:name="_Toc115187605"/>
      <w:bookmarkStart w:id="9446" w:name="_Toc121994160"/>
      <w:bookmarkStart w:id="9447" w:name="_Toc124153168"/>
      <w:bookmarkStart w:id="9448" w:name="_Toc131538470"/>
      <w:bookmarkStart w:id="9449" w:name="_Toc137391590"/>
      <w:bookmarkStart w:id="9450" w:name="_Toc146962250"/>
      <w:bookmarkStart w:id="9451" w:name="_Toc187256615"/>
      <w:r w:rsidRPr="00931575">
        <w:t>8.2.</w:t>
      </w:r>
      <w:r w:rsidRPr="00931575">
        <w:rPr>
          <w:rFonts w:hint="eastAsia"/>
          <w:lang w:eastAsia="zh-CN"/>
        </w:rPr>
        <w:t>5</w:t>
      </w:r>
      <w:r w:rsidRPr="00931575">
        <w:t>.4</w:t>
      </w:r>
      <w:r w:rsidRPr="00931575">
        <w:tab/>
        <w:t>Method of test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1C2F2D55" w14:textId="77777777" w:rsidR="00805C39" w:rsidRPr="00931575" w:rsidRDefault="00805C39" w:rsidP="00805C39">
      <w:pPr>
        <w:pStyle w:val="Heading5"/>
      </w:pPr>
      <w:bookmarkStart w:id="9452" w:name="_Toc45886203"/>
      <w:bookmarkStart w:id="9453" w:name="_Toc53183282"/>
      <w:bookmarkStart w:id="9454" w:name="_Toc58915952"/>
      <w:bookmarkStart w:id="9455" w:name="_Toc66701099"/>
      <w:bookmarkStart w:id="9456" w:name="_Toc68697256"/>
      <w:bookmarkStart w:id="9457" w:name="_Toc74928193"/>
      <w:bookmarkStart w:id="9458" w:name="_Toc76115292"/>
      <w:bookmarkStart w:id="9459" w:name="_Toc76544699"/>
      <w:bookmarkStart w:id="9460" w:name="_Toc82541516"/>
      <w:bookmarkStart w:id="9461" w:name="_Toc89952163"/>
      <w:bookmarkStart w:id="9462" w:name="_Toc98767259"/>
      <w:bookmarkStart w:id="9463" w:name="_Toc106203307"/>
      <w:bookmarkStart w:id="9464" w:name="_Toc115187606"/>
      <w:bookmarkStart w:id="9465" w:name="_Toc121994161"/>
      <w:bookmarkStart w:id="9466" w:name="_Toc124153169"/>
      <w:bookmarkStart w:id="9467" w:name="_Toc131538471"/>
      <w:bookmarkStart w:id="9468" w:name="_Toc137391591"/>
      <w:bookmarkStart w:id="9469" w:name="_Toc146962251"/>
      <w:bookmarkStart w:id="9470" w:name="_Toc187256616"/>
      <w:r w:rsidRPr="00931575">
        <w:t>8.2.</w:t>
      </w:r>
      <w:r w:rsidRPr="00931575">
        <w:rPr>
          <w:rFonts w:hint="eastAsia"/>
          <w:lang w:eastAsia="zh-CN"/>
        </w:rPr>
        <w:t>5</w:t>
      </w:r>
      <w:r w:rsidRPr="00931575">
        <w:t>.4.1</w:t>
      </w:r>
      <w:r w:rsidRPr="00931575">
        <w:tab/>
        <w:t>Initial Conditions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471" w:name="_Toc45886204"/>
      <w:bookmarkStart w:id="9472" w:name="_Toc53183283"/>
      <w:bookmarkStart w:id="9473" w:name="_Toc58915953"/>
      <w:bookmarkStart w:id="9474" w:name="_Toc66701100"/>
      <w:bookmarkStart w:id="9475" w:name="_Toc68697257"/>
      <w:bookmarkStart w:id="9476" w:name="_Toc74928194"/>
      <w:bookmarkStart w:id="9477" w:name="_Toc76115293"/>
      <w:bookmarkStart w:id="9478" w:name="_Toc76544700"/>
      <w:bookmarkStart w:id="9479" w:name="_Toc82541517"/>
      <w:bookmarkStart w:id="9480" w:name="_Toc89952164"/>
      <w:bookmarkStart w:id="9481" w:name="_Toc98767260"/>
      <w:bookmarkStart w:id="9482" w:name="_Toc106203308"/>
      <w:bookmarkStart w:id="9483" w:name="_Toc115187607"/>
      <w:bookmarkStart w:id="9484" w:name="_Toc121994162"/>
      <w:bookmarkStart w:id="9485" w:name="_Toc124153170"/>
      <w:bookmarkStart w:id="9486" w:name="_Toc131538472"/>
      <w:bookmarkStart w:id="9487" w:name="_Toc137391592"/>
      <w:bookmarkStart w:id="9488" w:name="_Toc146962252"/>
      <w:bookmarkStart w:id="9489" w:name="_Toc187256617"/>
      <w:r w:rsidRPr="00931575">
        <w:lastRenderedPageBreak/>
        <w:t>8.2.</w:t>
      </w:r>
      <w:r w:rsidRPr="00931575">
        <w:rPr>
          <w:rFonts w:hint="eastAsia"/>
          <w:lang w:eastAsia="zh-CN"/>
        </w:rPr>
        <w:t>5</w:t>
      </w:r>
      <w:r w:rsidRPr="00931575">
        <w:t>.4.2</w:t>
      </w:r>
      <w:r w:rsidRPr="00931575">
        <w:tab/>
        <w:t>Procedure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490" w:name="_Toc45886205"/>
      <w:bookmarkStart w:id="9491" w:name="_Toc53183284"/>
      <w:bookmarkStart w:id="9492" w:name="_Toc58915954"/>
      <w:bookmarkStart w:id="9493" w:name="_Toc66701101"/>
      <w:bookmarkStart w:id="9494" w:name="_Toc68697258"/>
      <w:bookmarkStart w:id="9495" w:name="_Toc74928195"/>
      <w:bookmarkStart w:id="9496" w:name="_Toc76115294"/>
      <w:bookmarkStart w:id="9497" w:name="_Toc76544701"/>
      <w:bookmarkStart w:id="9498" w:name="_Toc82541518"/>
      <w:bookmarkStart w:id="9499" w:name="_Toc89952165"/>
      <w:bookmarkStart w:id="9500" w:name="_Toc98767261"/>
      <w:bookmarkStart w:id="9501" w:name="_Toc106203309"/>
      <w:bookmarkStart w:id="9502" w:name="_Toc115187608"/>
      <w:bookmarkStart w:id="9503" w:name="_Toc121994163"/>
      <w:bookmarkStart w:id="9504" w:name="_Toc124153171"/>
      <w:bookmarkStart w:id="9505" w:name="_Toc131538473"/>
      <w:bookmarkStart w:id="9506" w:name="_Toc137391593"/>
      <w:bookmarkStart w:id="9507" w:name="_Toc146962253"/>
      <w:bookmarkStart w:id="9508" w:name="_Toc187256618"/>
      <w:r w:rsidRPr="00931575">
        <w:t>8.2.</w:t>
      </w:r>
      <w:r w:rsidRPr="00931575">
        <w:rPr>
          <w:rFonts w:hint="eastAsia"/>
          <w:lang w:eastAsia="zh-CN"/>
        </w:rPr>
        <w:t>5</w:t>
      </w:r>
      <w:r w:rsidRPr="00931575">
        <w:t>.5</w:t>
      </w:r>
      <w:r w:rsidRPr="00931575">
        <w:tab/>
        <w:t>Test Requirement</w:t>
      </w:r>
      <w:bookmarkEnd w:id="9490"/>
      <w:bookmarkEnd w:id="9491"/>
      <w:r w:rsidRPr="00931575">
        <w:rPr>
          <w:rFonts w:hint="eastAsia"/>
          <w:lang w:eastAsia="zh-CN"/>
        </w:rPr>
        <w:t xml:space="preserve"> for High Speed Train</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FFCC6C6" w14:textId="77777777" w:rsidR="00D92F43" w:rsidRDefault="00D92F43" w:rsidP="00D92F43">
      <w:pPr>
        <w:rPr>
          <w:lang w:eastAsia="zh-CN"/>
        </w:rPr>
      </w:pPr>
      <w:bookmarkStart w:id="9509" w:name="_Toc36636172"/>
      <w:bookmarkStart w:id="9510" w:name="_Toc37273118"/>
      <w:bookmarkStart w:id="9511" w:name="_Toc45886206"/>
      <w:bookmarkStart w:id="9512"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9513" w:name="_Toc58915955"/>
      <w:bookmarkStart w:id="9514" w:name="_Toc66701102"/>
      <w:bookmarkStart w:id="9515" w:name="_Toc68697259"/>
      <w:bookmarkStart w:id="9516" w:name="_Toc74928196"/>
      <w:bookmarkStart w:id="9517" w:name="_Toc76115295"/>
      <w:bookmarkStart w:id="9518" w:name="_Toc76544702"/>
      <w:bookmarkStart w:id="9519" w:name="_Toc82541519"/>
      <w:bookmarkStart w:id="9520" w:name="_Toc89952166"/>
      <w:bookmarkStart w:id="9521" w:name="_Toc98767262"/>
      <w:bookmarkStart w:id="9522" w:name="_Toc106203310"/>
      <w:bookmarkStart w:id="9523" w:name="_Toc115187609"/>
      <w:bookmarkStart w:id="9524" w:name="_Toc121994164"/>
      <w:bookmarkStart w:id="9525" w:name="_Toc124153172"/>
      <w:bookmarkStart w:id="9526" w:name="_Toc131538474"/>
      <w:bookmarkStart w:id="9527" w:name="_Toc137391594"/>
      <w:bookmarkStart w:id="9528" w:name="_Toc146962254"/>
      <w:bookmarkStart w:id="9529" w:name="_Toc18725661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B12DAB8" w14:textId="77777777" w:rsidR="00D92F43" w:rsidRPr="007C4DC5" w:rsidRDefault="00D92F43" w:rsidP="00D92F4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9530" w:name="_Toc58915956"/>
      <w:bookmarkStart w:id="9531" w:name="_Toc66701103"/>
      <w:bookmarkStart w:id="9532" w:name="_Toc68697260"/>
      <w:bookmarkStart w:id="9533" w:name="_Toc74928197"/>
      <w:bookmarkStart w:id="9534" w:name="_Toc76115296"/>
      <w:bookmarkStart w:id="9535" w:name="_Toc76544703"/>
      <w:bookmarkStart w:id="9536" w:name="_Toc82541520"/>
      <w:bookmarkStart w:id="9537" w:name="_Toc89952167"/>
      <w:bookmarkStart w:id="9538" w:name="_Toc98767263"/>
      <w:bookmarkStart w:id="9539" w:name="_Toc106203311"/>
      <w:bookmarkStart w:id="9540" w:name="_Toc115187610"/>
      <w:bookmarkStart w:id="9541" w:name="_Toc121994165"/>
      <w:bookmarkStart w:id="9542" w:name="_Toc124153173"/>
      <w:bookmarkStart w:id="9543" w:name="_Toc131538475"/>
      <w:bookmarkStart w:id="9544" w:name="_Toc137391595"/>
      <w:bookmarkStart w:id="9545" w:name="_Toc146962255"/>
      <w:bookmarkStart w:id="9546" w:name="_Toc18725662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2471D707" w14:textId="77777777" w:rsidR="002C0395" w:rsidRPr="00931575" w:rsidRDefault="002C0395" w:rsidP="002C0395">
      <w:pPr>
        <w:pStyle w:val="Heading4"/>
      </w:pPr>
      <w:bookmarkStart w:id="9547" w:name="_Toc58915957"/>
      <w:bookmarkStart w:id="9548" w:name="_Toc66701104"/>
      <w:bookmarkStart w:id="9549" w:name="_Toc68697261"/>
      <w:bookmarkStart w:id="9550" w:name="_Toc74928198"/>
      <w:bookmarkStart w:id="9551" w:name="_Toc76115297"/>
      <w:bookmarkStart w:id="9552" w:name="_Toc76544704"/>
      <w:bookmarkStart w:id="9553" w:name="_Toc82541521"/>
      <w:bookmarkStart w:id="9554" w:name="_Toc89952168"/>
      <w:bookmarkStart w:id="9555" w:name="_Toc98767264"/>
      <w:bookmarkStart w:id="9556" w:name="_Toc106203312"/>
      <w:bookmarkStart w:id="9557" w:name="_Toc115187611"/>
      <w:bookmarkStart w:id="9558" w:name="_Toc121994166"/>
      <w:bookmarkStart w:id="9559" w:name="_Toc124153174"/>
      <w:bookmarkStart w:id="9560" w:name="_Toc131538476"/>
      <w:bookmarkStart w:id="9561" w:name="_Toc137391596"/>
      <w:bookmarkStart w:id="9562" w:name="_Toc146962256"/>
      <w:bookmarkStart w:id="9563" w:name="_Toc187256621"/>
      <w:r w:rsidRPr="00931575">
        <w:t>8.2.</w:t>
      </w:r>
      <w:r w:rsidRPr="00931575">
        <w:rPr>
          <w:lang w:eastAsia="zh-CN"/>
        </w:rPr>
        <w:t>6</w:t>
      </w:r>
      <w:r w:rsidRPr="00931575">
        <w:t>.1</w:t>
      </w:r>
      <w:r w:rsidRPr="00931575">
        <w:tab/>
        <w:t>Definition and 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564" w:name="_Toc58915958"/>
      <w:bookmarkStart w:id="9565" w:name="_Toc66701105"/>
      <w:bookmarkStart w:id="9566" w:name="_Toc68697262"/>
      <w:bookmarkStart w:id="9567" w:name="_Toc74928199"/>
      <w:bookmarkStart w:id="9568" w:name="_Toc76115298"/>
      <w:bookmarkStart w:id="9569" w:name="_Toc76544705"/>
      <w:bookmarkStart w:id="9570" w:name="_Toc82541522"/>
      <w:bookmarkStart w:id="9571" w:name="_Toc89952169"/>
      <w:bookmarkStart w:id="9572" w:name="_Toc98767265"/>
      <w:bookmarkStart w:id="9573" w:name="_Toc106203313"/>
      <w:bookmarkStart w:id="9574" w:name="_Toc115187612"/>
      <w:bookmarkStart w:id="9575" w:name="_Toc121994167"/>
      <w:bookmarkStart w:id="9576" w:name="_Toc124153175"/>
      <w:bookmarkStart w:id="9577" w:name="_Toc131538477"/>
      <w:bookmarkStart w:id="9578" w:name="_Toc137391597"/>
      <w:bookmarkStart w:id="9579" w:name="_Toc146962257"/>
      <w:bookmarkStart w:id="9580" w:name="_Toc187256622"/>
      <w:r w:rsidRPr="00931575">
        <w:t>8.2.</w:t>
      </w:r>
      <w:r w:rsidRPr="00931575">
        <w:rPr>
          <w:lang w:eastAsia="zh-CN"/>
        </w:rPr>
        <w:t>6</w:t>
      </w:r>
      <w:r w:rsidRPr="00931575">
        <w:t>.2</w:t>
      </w:r>
      <w:r w:rsidRPr="00931575">
        <w:tab/>
        <w:t>Minimum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581" w:name="_Toc58915959"/>
      <w:bookmarkStart w:id="9582" w:name="_Toc66701106"/>
      <w:bookmarkStart w:id="9583" w:name="_Toc68697263"/>
      <w:bookmarkStart w:id="9584" w:name="_Toc74928200"/>
      <w:bookmarkStart w:id="9585" w:name="_Toc76115299"/>
      <w:bookmarkStart w:id="9586" w:name="_Toc76544706"/>
      <w:bookmarkStart w:id="9587" w:name="_Toc82541523"/>
      <w:bookmarkStart w:id="9588" w:name="_Toc89952170"/>
      <w:bookmarkStart w:id="9589" w:name="_Toc98767266"/>
      <w:bookmarkStart w:id="9590" w:name="_Toc106203314"/>
      <w:bookmarkStart w:id="9591" w:name="_Toc115187613"/>
      <w:bookmarkStart w:id="9592" w:name="_Toc121994168"/>
      <w:bookmarkStart w:id="9593" w:name="_Toc124153176"/>
      <w:bookmarkStart w:id="9594" w:name="_Toc131538478"/>
      <w:bookmarkStart w:id="9595" w:name="_Toc137391598"/>
      <w:bookmarkStart w:id="9596" w:name="_Toc146962258"/>
      <w:bookmarkStart w:id="9597" w:name="_Toc187256623"/>
      <w:r w:rsidRPr="00931575">
        <w:t>8.2.</w:t>
      </w:r>
      <w:r w:rsidRPr="00931575">
        <w:rPr>
          <w:lang w:eastAsia="zh-CN"/>
        </w:rPr>
        <w:t>6</w:t>
      </w:r>
      <w:r w:rsidRPr="00931575">
        <w:t>.3</w:t>
      </w:r>
      <w:r w:rsidRPr="00931575">
        <w:tab/>
        <w:t>Test Purpose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598" w:name="_Toc58915960"/>
      <w:bookmarkStart w:id="9599" w:name="_Toc66701107"/>
      <w:bookmarkStart w:id="9600" w:name="_Toc68697264"/>
      <w:bookmarkStart w:id="9601" w:name="_Toc74928201"/>
      <w:bookmarkStart w:id="9602" w:name="_Toc76115300"/>
      <w:bookmarkStart w:id="9603" w:name="_Toc76544707"/>
      <w:bookmarkStart w:id="9604" w:name="_Toc82541524"/>
      <w:bookmarkStart w:id="9605" w:name="_Toc89952171"/>
      <w:bookmarkStart w:id="9606" w:name="_Toc98767267"/>
      <w:bookmarkStart w:id="9607" w:name="_Toc106203315"/>
      <w:bookmarkStart w:id="9608" w:name="_Toc115187614"/>
      <w:bookmarkStart w:id="9609" w:name="_Toc121994169"/>
      <w:bookmarkStart w:id="9610" w:name="_Toc124153177"/>
      <w:bookmarkStart w:id="9611" w:name="_Toc131538479"/>
      <w:bookmarkStart w:id="9612" w:name="_Toc137391599"/>
      <w:bookmarkStart w:id="9613" w:name="_Toc146962259"/>
      <w:bookmarkStart w:id="9614" w:name="_Toc187256624"/>
      <w:r w:rsidRPr="00931575">
        <w:t>8.2.</w:t>
      </w:r>
      <w:r w:rsidRPr="00931575">
        <w:rPr>
          <w:lang w:eastAsia="zh-CN"/>
        </w:rPr>
        <w:t>6</w:t>
      </w:r>
      <w:r w:rsidRPr="00931575">
        <w:t>.4</w:t>
      </w:r>
      <w:r w:rsidRPr="00931575">
        <w:tab/>
        <w:t>Method of test</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179F41AD" w14:textId="77777777" w:rsidR="002C0395" w:rsidRPr="00931575" w:rsidRDefault="002C0395" w:rsidP="002C0395">
      <w:pPr>
        <w:pStyle w:val="Heading5"/>
      </w:pPr>
      <w:bookmarkStart w:id="9615" w:name="_Toc58915961"/>
      <w:bookmarkStart w:id="9616" w:name="_Toc66701108"/>
      <w:bookmarkStart w:id="9617" w:name="_Toc68697265"/>
      <w:bookmarkStart w:id="9618" w:name="_Toc74928202"/>
      <w:bookmarkStart w:id="9619" w:name="_Toc76115301"/>
      <w:bookmarkStart w:id="9620" w:name="_Toc76544708"/>
      <w:bookmarkStart w:id="9621" w:name="_Toc82541525"/>
      <w:bookmarkStart w:id="9622" w:name="_Toc89952172"/>
      <w:bookmarkStart w:id="9623" w:name="_Toc98767268"/>
      <w:bookmarkStart w:id="9624" w:name="_Toc106203316"/>
      <w:bookmarkStart w:id="9625" w:name="_Toc115187615"/>
      <w:bookmarkStart w:id="9626" w:name="_Toc121994170"/>
      <w:bookmarkStart w:id="9627" w:name="_Toc124153178"/>
      <w:bookmarkStart w:id="9628" w:name="_Toc131538480"/>
      <w:bookmarkStart w:id="9629" w:name="_Toc137391600"/>
      <w:bookmarkStart w:id="9630" w:name="_Toc146962260"/>
      <w:bookmarkStart w:id="9631" w:name="_Toc187256625"/>
      <w:r w:rsidRPr="00931575">
        <w:t>8.2.</w:t>
      </w:r>
      <w:r w:rsidRPr="00931575">
        <w:rPr>
          <w:lang w:eastAsia="zh-CN"/>
        </w:rPr>
        <w:t>6</w:t>
      </w:r>
      <w:r w:rsidRPr="00931575">
        <w:t>.4.1</w:t>
      </w:r>
      <w:r w:rsidRPr="00931575">
        <w:tab/>
        <w:t>Initial Conditions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632" w:name="_Toc58915962"/>
      <w:bookmarkStart w:id="9633" w:name="_Toc66701109"/>
      <w:bookmarkStart w:id="9634" w:name="_Toc68697266"/>
      <w:bookmarkStart w:id="9635" w:name="_Toc74928203"/>
      <w:bookmarkStart w:id="9636" w:name="_Toc76115302"/>
      <w:bookmarkStart w:id="9637" w:name="_Toc76544709"/>
      <w:bookmarkStart w:id="9638" w:name="_Toc82541526"/>
      <w:bookmarkStart w:id="9639" w:name="_Toc89952173"/>
      <w:bookmarkStart w:id="9640" w:name="_Toc98767269"/>
      <w:bookmarkStart w:id="9641" w:name="_Toc106203317"/>
      <w:bookmarkStart w:id="9642" w:name="_Toc115187616"/>
      <w:bookmarkStart w:id="9643" w:name="_Toc121994171"/>
      <w:bookmarkStart w:id="9644" w:name="_Toc124153179"/>
      <w:bookmarkStart w:id="9645" w:name="_Toc131538481"/>
      <w:bookmarkStart w:id="9646" w:name="_Toc137391601"/>
      <w:bookmarkStart w:id="9647" w:name="_Toc146962261"/>
      <w:bookmarkStart w:id="9648" w:name="_Toc187256626"/>
      <w:r w:rsidRPr="00931575">
        <w:t>8.2.6.4.2</w:t>
      </w:r>
      <w:r w:rsidRPr="00931575">
        <w:tab/>
        <w:t>Procedure</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9649" w:name="_Toc58915963"/>
      <w:bookmarkStart w:id="9650" w:name="_Toc66701110"/>
      <w:bookmarkStart w:id="9651" w:name="_Toc68697267"/>
      <w:bookmarkStart w:id="9652" w:name="_Toc74928204"/>
      <w:bookmarkStart w:id="9653" w:name="_Toc76115303"/>
      <w:bookmarkStart w:id="9654" w:name="_Toc76544710"/>
      <w:bookmarkStart w:id="9655" w:name="_Toc82541527"/>
      <w:bookmarkStart w:id="9656" w:name="_Toc89952174"/>
      <w:bookmarkStart w:id="9657" w:name="_Toc98767270"/>
      <w:bookmarkStart w:id="9658" w:name="_Toc106203318"/>
      <w:bookmarkStart w:id="9659" w:name="_Toc115187617"/>
      <w:bookmarkStart w:id="9660" w:name="_Toc121994172"/>
      <w:bookmarkStart w:id="9661" w:name="_Toc124153180"/>
      <w:bookmarkStart w:id="9662" w:name="_Toc131538482"/>
      <w:bookmarkStart w:id="9663" w:name="_Toc137391602"/>
      <w:bookmarkStart w:id="9664" w:name="_Toc146962262"/>
      <w:bookmarkStart w:id="9665" w:name="_Toc187256627"/>
      <w:r w:rsidRPr="00931575">
        <w:lastRenderedPageBreak/>
        <w:t>8.2.</w:t>
      </w:r>
      <w:r w:rsidRPr="00931575">
        <w:rPr>
          <w:lang w:eastAsia="zh-CN"/>
        </w:rPr>
        <w:t>6</w:t>
      </w:r>
      <w:r w:rsidRPr="00931575">
        <w:t>.5</w:t>
      </w:r>
      <w:r w:rsidRPr="00931575">
        <w:tab/>
        <w:t>Test requirement</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23E95FC3" w14:textId="77777777" w:rsidR="002C0395" w:rsidRPr="00931575" w:rsidRDefault="002C0395" w:rsidP="002C0395">
      <w:pPr>
        <w:pStyle w:val="Heading5"/>
        <w:rPr>
          <w:rFonts w:cs="Arial"/>
          <w:i/>
          <w:iCs/>
          <w:szCs w:val="22"/>
          <w:lang w:eastAsia="zh-CN"/>
        </w:rPr>
      </w:pPr>
      <w:bookmarkStart w:id="9666" w:name="_Toc58915964"/>
      <w:bookmarkStart w:id="9667" w:name="_Toc66701111"/>
      <w:bookmarkStart w:id="9668" w:name="_Toc68697268"/>
      <w:bookmarkStart w:id="9669" w:name="_Toc74928205"/>
      <w:bookmarkStart w:id="9670" w:name="_Toc76115304"/>
      <w:bookmarkStart w:id="9671" w:name="_Toc76544711"/>
      <w:bookmarkStart w:id="9672" w:name="_Toc82541528"/>
      <w:bookmarkStart w:id="9673" w:name="_Toc89952175"/>
      <w:bookmarkStart w:id="9674" w:name="_Toc98767271"/>
      <w:bookmarkStart w:id="9675" w:name="_Toc106203319"/>
      <w:bookmarkStart w:id="9676" w:name="_Toc115187618"/>
      <w:bookmarkStart w:id="9677" w:name="_Toc121994173"/>
      <w:bookmarkStart w:id="9678" w:name="_Toc124153181"/>
      <w:bookmarkStart w:id="9679" w:name="_Toc131538483"/>
      <w:bookmarkStart w:id="9680" w:name="_Toc137391603"/>
      <w:bookmarkStart w:id="9681" w:name="_Toc146962263"/>
      <w:bookmarkStart w:id="9682" w:name="_Toc18725662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683" w:name="_Toc58915965"/>
      <w:bookmarkStart w:id="9684" w:name="_Toc66701112"/>
      <w:bookmarkStart w:id="9685" w:name="_Toc68697269"/>
      <w:bookmarkStart w:id="9686" w:name="_Toc74928206"/>
      <w:bookmarkStart w:id="9687" w:name="_Toc76115305"/>
      <w:bookmarkStart w:id="9688" w:name="_Toc76544712"/>
      <w:bookmarkStart w:id="9689" w:name="_Toc82541529"/>
      <w:bookmarkStart w:id="9690" w:name="_Toc89952176"/>
      <w:bookmarkStart w:id="9691" w:name="_Toc98767272"/>
      <w:bookmarkStart w:id="9692" w:name="_Toc106203320"/>
      <w:bookmarkStart w:id="9693" w:name="_Toc115187619"/>
      <w:bookmarkStart w:id="9694" w:name="_Toc121994174"/>
      <w:bookmarkStart w:id="9695" w:name="_Toc124153182"/>
      <w:bookmarkStart w:id="9696" w:name="_Toc131538484"/>
      <w:bookmarkStart w:id="9697" w:name="_Toc137391604"/>
      <w:bookmarkStart w:id="9698" w:name="_Toc146962264"/>
      <w:bookmarkStart w:id="9699" w:name="_Toc18725662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71AA0460" w14:textId="77777777" w:rsidR="002C0395" w:rsidRPr="00931575" w:rsidRDefault="002C0395" w:rsidP="002C0395">
      <w:pPr>
        <w:pStyle w:val="Heading4"/>
      </w:pPr>
      <w:bookmarkStart w:id="9700" w:name="_Toc58915966"/>
      <w:bookmarkStart w:id="9701" w:name="_Toc66701113"/>
      <w:bookmarkStart w:id="9702" w:name="_Toc68697270"/>
      <w:bookmarkStart w:id="9703" w:name="_Toc74928207"/>
      <w:bookmarkStart w:id="9704" w:name="_Toc76115306"/>
      <w:bookmarkStart w:id="9705" w:name="_Toc76544713"/>
      <w:bookmarkStart w:id="9706" w:name="_Toc82541530"/>
      <w:bookmarkStart w:id="9707" w:name="_Toc89952177"/>
      <w:bookmarkStart w:id="9708" w:name="_Toc98767273"/>
      <w:bookmarkStart w:id="9709" w:name="_Toc106203321"/>
      <w:bookmarkStart w:id="9710" w:name="_Toc115187620"/>
      <w:bookmarkStart w:id="9711" w:name="_Toc121994175"/>
      <w:bookmarkStart w:id="9712" w:name="_Toc124153183"/>
      <w:bookmarkStart w:id="9713" w:name="_Toc131538485"/>
      <w:bookmarkStart w:id="9714" w:name="_Toc137391605"/>
      <w:bookmarkStart w:id="9715" w:name="_Toc146962265"/>
      <w:bookmarkStart w:id="9716" w:name="_Toc187256630"/>
      <w:r w:rsidRPr="00931575">
        <w:t>8.2.7.1</w:t>
      </w:r>
      <w:r w:rsidRPr="00931575">
        <w:tab/>
        <w:t>Definition and applicability</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717" w:name="_Toc58915967"/>
      <w:bookmarkStart w:id="9718" w:name="_Toc66701114"/>
      <w:bookmarkStart w:id="9719" w:name="_Toc68697271"/>
      <w:bookmarkStart w:id="9720" w:name="_Toc74928208"/>
      <w:bookmarkStart w:id="9721" w:name="_Toc76115307"/>
      <w:bookmarkStart w:id="9722" w:name="_Toc76544714"/>
      <w:bookmarkStart w:id="9723" w:name="_Toc82541531"/>
      <w:bookmarkStart w:id="9724" w:name="_Toc89952178"/>
      <w:bookmarkStart w:id="9725" w:name="_Toc98767274"/>
      <w:bookmarkStart w:id="9726" w:name="_Toc106203322"/>
      <w:bookmarkStart w:id="9727" w:name="_Toc115187621"/>
      <w:bookmarkStart w:id="9728" w:name="_Toc121994176"/>
      <w:bookmarkStart w:id="9729" w:name="_Toc124153184"/>
      <w:bookmarkStart w:id="9730" w:name="_Toc131538486"/>
      <w:bookmarkStart w:id="9731" w:name="_Toc137391606"/>
      <w:bookmarkStart w:id="9732" w:name="_Toc146962266"/>
      <w:bookmarkStart w:id="9733" w:name="_Toc187256631"/>
      <w:r w:rsidRPr="00931575">
        <w:t>8.2.7.2</w:t>
      </w:r>
      <w:r w:rsidRPr="00931575">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734" w:name="_Toc58915968"/>
      <w:bookmarkStart w:id="9735" w:name="_Toc66701115"/>
      <w:bookmarkStart w:id="9736" w:name="_Toc68697272"/>
      <w:bookmarkStart w:id="9737" w:name="_Toc74928209"/>
      <w:bookmarkStart w:id="9738" w:name="_Toc76115308"/>
      <w:bookmarkStart w:id="9739" w:name="_Toc76544715"/>
      <w:bookmarkStart w:id="9740" w:name="_Toc82541532"/>
      <w:bookmarkStart w:id="9741" w:name="_Toc89952179"/>
      <w:bookmarkStart w:id="9742" w:name="_Toc98767275"/>
      <w:bookmarkStart w:id="9743" w:name="_Toc106203323"/>
      <w:bookmarkStart w:id="9744" w:name="_Toc115187622"/>
      <w:bookmarkStart w:id="9745" w:name="_Toc121994177"/>
      <w:bookmarkStart w:id="9746" w:name="_Toc124153185"/>
      <w:bookmarkStart w:id="9747" w:name="_Toc131538487"/>
      <w:bookmarkStart w:id="9748" w:name="_Toc137391607"/>
      <w:bookmarkStart w:id="9749" w:name="_Toc146962267"/>
      <w:bookmarkStart w:id="9750" w:name="_Toc187256632"/>
      <w:r w:rsidRPr="00931575">
        <w:t>8.2.7.3</w:t>
      </w:r>
      <w:r w:rsidRPr="00931575">
        <w:tab/>
        <w:t>Test purpose</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751" w:name="_Toc58915969"/>
      <w:bookmarkStart w:id="9752" w:name="_Toc66701116"/>
      <w:bookmarkStart w:id="9753" w:name="_Toc68697273"/>
      <w:bookmarkStart w:id="9754" w:name="_Toc74928210"/>
      <w:bookmarkStart w:id="9755" w:name="_Toc76115309"/>
      <w:bookmarkStart w:id="9756" w:name="_Toc76544716"/>
      <w:bookmarkStart w:id="9757" w:name="_Toc82541533"/>
      <w:bookmarkStart w:id="9758" w:name="_Toc89952180"/>
      <w:bookmarkStart w:id="9759" w:name="_Toc98767276"/>
      <w:bookmarkStart w:id="9760" w:name="_Toc106203324"/>
      <w:bookmarkStart w:id="9761" w:name="_Toc115187623"/>
      <w:bookmarkStart w:id="9762" w:name="_Toc121994178"/>
      <w:bookmarkStart w:id="9763" w:name="_Toc124153186"/>
      <w:bookmarkStart w:id="9764" w:name="_Toc131538488"/>
      <w:bookmarkStart w:id="9765" w:name="_Toc137391608"/>
      <w:bookmarkStart w:id="9766" w:name="_Toc146962268"/>
      <w:bookmarkStart w:id="9767" w:name="_Toc187256633"/>
      <w:r w:rsidRPr="00931575">
        <w:t>8.2.7.4</w:t>
      </w:r>
      <w:r w:rsidRPr="00931575">
        <w:tab/>
        <w:t>Method of test</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09C7AABA" w14:textId="77777777" w:rsidR="002C0395" w:rsidRPr="00931575" w:rsidRDefault="002C0395" w:rsidP="002C0395">
      <w:pPr>
        <w:pStyle w:val="Heading5"/>
        <w:rPr>
          <w:b/>
        </w:rPr>
      </w:pPr>
      <w:bookmarkStart w:id="9768" w:name="_Toc58915970"/>
      <w:bookmarkStart w:id="9769" w:name="_Toc66701117"/>
      <w:bookmarkStart w:id="9770" w:name="_Toc68697274"/>
      <w:bookmarkStart w:id="9771" w:name="_Toc74928211"/>
      <w:bookmarkStart w:id="9772" w:name="_Toc76115310"/>
      <w:bookmarkStart w:id="9773" w:name="_Toc76544717"/>
      <w:bookmarkStart w:id="9774" w:name="_Toc82541534"/>
      <w:bookmarkStart w:id="9775" w:name="_Toc89952181"/>
      <w:bookmarkStart w:id="9776" w:name="_Toc98767277"/>
      <w:bookmarkStart w:id="9777" w:name="_Toc106203325"/>
      <w:bookmarkStart w:id="9778" w:name="_Toc115187624"/>
      <w:bookmarkStart w:id="9779" w:name="_Toc121994179"/>
      <w:bookmarkStart w:id="9780" w:name="_Toc124153187"/>
      <w:bookmarkStart w:id="9781" w:name="_Toc131538489"/>
      <w:bookmarkStart w:id="9782" w:name="_Toc137391609"/>
      <w:bookmarkStart w:id="9783" w:name="_Toc146962269"/>
      <w:bookmarkStart w:id="9784" w:name="_Toc187256634"/>
      <w:r w:rsidRPr="00931575">
        <w:t>8.2.7.4.1</w:t>
      </w:r>
      <w:r w:rsidRPr="00931575">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785" w:name="_Toc58915971"/>
      <w:bookmarkStart w:id="9786" w:name="_Toc66701118"/>
      <w:bookmarkStart w:id="9787" w:name="_Toc68697275"/>
      <w:bookmarkStart w:id="9788" w:name="_Toc74928212"/>
      <w:bookmarkStart w:id="9789" w:name="_Toc76115311"/>
      <w:bookmarkStart w:id="9790" w:name="_Toc76544718"/>
      <w:bookmarkStart w:id="9791" w:name="_Toc82541535"/>
      <w:bookmarkStart w:id="9792" w:name="_Toc89952182"/>
      <w:bookmarkStart w:id="9793" w:name="_Toc98767278"/>
      <w:bookmarkStart w:id="9794" w:name="_Toc106203326"/>
      <w:bookmarkStart w:id="9795" w:name="_Toc115187625"/>
      <w:bookmarkStart w:id="9796" w:name="_Toc121994180"/>
      <w:bookmarkStart w:id="9797" w:name="_Toc124153188"/>
      <w:bookmarkStart w:id="9798" w:name="_Toc131538490"/>
      <w:bookmarkStart w:id="9799" w:name="_Toc137391610"/>
      <w:bookmarkStart w:id="9800" w:name="_Toc146962270"/>
      <w:bookmarkStart w:id="9801" w:name="_Toc187256635"/>
      <w:r w:rsidRPr="00931575">
        <w:t>8.2.7.4.2</w:t>
      </w:r>
      <w:r w:rsidRPr="00931575">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802" w:name="_Toc58915972"/>
      <w:bookmarkStart w:id="9803" w:name="_Toc66701119"/>
      <w:bookmarkStart w:id="9804" w:name="_Toc68697276"/>
      <w:bookmarkStart w:id="9805" w:name="_Toc74928213"/>
      <w:bookmarkStart w:id="9806" w:name="_Toc76115312"/>
      <w:bookmarkStart w:id="9807" w:name="_Toc76544719"/>
      <w:bookmarkStart w:id="9808" w:name="_Toc82541536"/>
      <w:bookmarkStart w:id="9809" w:name="_Toc89952183"/>
      <w:bookmarkStart w:id="9810" w:name="_Toc98767279"/>
      <w:bookmarkStart w:id="9811" w:name="_Toc106203327"/>
      <w:bookmarkStart w:id="9812" w:name="_Toc115187626"/>
      <w:bookmarkStart w:id="9813" w:name="_Toc121994181"/>
      <w:bookmarkStart w:id="9814" w:name="_Toc124153189"/>
      <w:bookmarkStart w:id="9815" w:name="_Toc131538491"/>
      <w:bookmarkStart w:id="9816" w:name="_Toc137391611"/>
      <w:bookmarkStart w:id="9817" w:name="_Toc146962271"/>
      <w:bookmarkStart w:id="9818" w:name="_Toc187256636"/>
      <w:r w:rsidRPr="00931575">
        <w:t>8.2.</w:t>
      </w:r>
      <w:r w:rsidR="00E647A8">
        <w:t>7</w:t>
      </w:r>
      <w:r w:rsidRPr="00931575">
        <w:t>.5</w:t>
      </w:r>
      <w:r w:rsidRPr="00931575">
        <w:tab/>
        <w:t>Test Requirement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D9E85C1" w14:textId="0BC6B350" w:rsidR="002C0395" w:rsidRPr="00931575" w:rsidRDefault="002C0395" w:rsidP="002C0395">
      <w:pPr>
        <w:pStyle w:val="Heading5"/>
        <w:rPr>
          <w:rFonts w:cs="Arial"/>
          <w:b/>
          <w:i/>
          <w:iCs/>
          <w:szCs w:val="22"/>
          <w:lang w:eastAsia="zh-CN"/>
        </w:rPr>
      </w:pPr>
      <w:bookmarkStart w:id="9819" w:name="_Toc58915973"/>
      <w:bookmarkStart w:id="9820" w:name="_Toc66701120"/>
      <w:bookmarkStart w:id="9821" w:name="_Toc68697277"/>
      <w:bookmarkStart w:id="9822" w:name="_Toc74928214"/>
      <w:bookmarkStart w:id="9823" w:name="_Toc76115313"/>
      <w:bookmarkStart w:id="9824" w:name="_Toc76544720"/>
      <w:bookmarkStart w:id="9825" w:name="_Toc82541537"/>
      <w:bookmarkStart w:id="9826" w:name="_Toc89952184"/>
      <w:bookmarkStart w:id="9827" w:name="_Toc98767280"/>
      <w:bookmarkStart w:id="9828" w:name="_Toc106203328"/>
      <w:bookmarkStart w:id="9829" w:name="_Toc115187627"/>
      <w:bookmarkStart w:id="9830" w:name="_Toc121994182"/>
      <w:bookmarkStart w:id="9831" w:name="_Toc124153190"/>
      <w:bookmarkStart w:id="9832" w:name="_Toc131538492"/>
      <w:bookmarkStart w:id="9833" w:name="_Toc137391612"/>
      <w:bookmarkStart w:id="9834" w:name="_Toc146962272"/>
      <w:bookmarkStart w:id="9835" w:name="_Toc18725663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836" w:name="_Toc58915974"/>
      <w:bookmarkStart w:id="9837" w:name="_Toc66701121"/>
      <w:bookmarkStart w:id="9838" w:name="_Toc68697278"/>
      <w:bookmarkStart w:id="9839" w:name="_Toc74928215"/>
      <w:bookmarkStart w:id="9840" w:name="_Toc76115314"/>
      <w:bookmarkStart w:id="9841" w:name="_Toc76544721"/>
      <w:bookmarkStart w:id="9842" w:name="_Toc82541538"/>
      <w:bookmarkStart w:id="9843" w:name="_Toc89952185"/>
      <w:bookmarkStart w:id="9844" w:name="_Toc98767281"/>
      <w:bookmarkStart w:id="9845" w:name="_Toc106203329"/>
      <w:bookmarkStart w:id="9846" w:name="_Toc115187628"/>
      <w:bookmarkStart w:id="9847" w:name="_Toc121994183"/>
      <w:bookmarkStart w:id="9848" w:name="_Toc124153191"/>
      <w:bookmarkStart w:id="9849" w:name="_Toc131538493"/>
      <w:bookmarkStart w:id="9850" w:name="_Toc137391613"/>
      <w:bookmarkStart w:id="9851" w:name="_Toc146962273"/>
      <w:bookmarkStart w:id="9852" w:name="_Toc18725663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853" w:name="_Toc58915975"/>
      <w:bookmarkStart w:id="9854" w:name="_Toc66701122"/>
      <w:bookmarkStart w:id="9855" w:name="_Toc68697279"/>
      <w:bookmarkStart w:id="9856" w:name="_Toc74928216"/>
      <w:bookmarkStart w:id="9857" w:name="_Toc76115315"/>
      <w:bookmarkStart w:id="9858" w:name="_Toc76544722"/>
      <w:bookmarkStart w:id="9859" w:name="_Toc82541539"/>
      <w:bookmarkStart w:id="9860" w:name="_Toc89952186"/>
      <w:bookmarkStart w:id="9861" w:name="_Toc98767282"/>
      <w:bookmarkStart w:id="9862" w:name="_Toc106203330"/>
      <w:bookmarkStart w:id="9863" w:name="_Toc115187629"/>
      <w:bookmarkStart w:id="9864" w:name="_Toc121994184"/>
      <w:bookmarkStart w:id="9865" w:name="_Toc124153192"/>
      <w:bookmarkStart w:id="9866" w:name="_Toc131538494"/>
      <w:bookmarkStart w:id="9867" w:name="_Toc137391614"/>
      <w:bookmarkStart w:id="9868" w:name="_Toc146962274"/>
      <w:bookmarkStart w:id="9869" w:name="_Toc187256639"/>
      <w:r w:rsidRPr="00931575">
        <w:t>8.2.8.1</w:t>
      </w:r>
      <w:r w:rsidRPr="00931575">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870" w:name="_Toc58915976"/>
      <w:bookmarkStart w:id="9871" w:name="_Toc66701123"/>
      <w:bookmarkStart w:id="9872" w:name="_Toc68697280"/>
      <w:bookmarkStart w:id="9873" w:name="_Toc74928217"/>
      <w:bookmarkStart w:id="9874" w:name="_Toc76115316"/>
      <w:bookmarkStart w:id="9875" w:name="_Toc76544723"/>
      <w:bookmarkStart w:id="9876" w:name="_Toc82541540"/>
      <w:bookmarkStart w:id="9877" w:name="_Toc89952187"/>
      <w:bookmarkStart w:id="9878" w:name="_Toc98767283"/>
      <w:bookmarkStart w:id="9879" w:name="_Toc106203331"/>
      <w:bookmarkStart w:id="9880" w:name="_Toc115187630"/>
      <w:bookmarkStart w:id="9881" w:name="_Toc121994185"/>
      <w:bookmarkStart w:id="9882" w:name="_Toc124153193"/>
      <w:bookmarkStart w:id="9883" w:name="_Toc131538495"/>
      <w:bookmarkStart w:id="9884" w:name="_Toc137391615"/>
      <w:bookmarkStart w:id="9885" w:name="_Toc146962275"/>
      <w:bookmarkStart w:id="9886" w:name="_Toc187256640"/>
      <w:r w:rsidRPr="00931575">
        <w:lastRenderedPageBreak/>
        <w:t>8.2.8.2</w:t>
      </w:r>
      <w:r w:rsidRPr="00931575">
        <w:tab/>
        <w:t>Minimum Requirement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887" w:name="_Toc58915977"/>
      <w:bookmarkStart w:id="9888" w:name="_Toc66701124"/>
      <w:bookmarkStart w:id="9889" w:name="_Toc68697281"/>
      <w:bookmarkStart w:id="9890" w:name="_Toc74928218"/>
      <w:bookmarkStart w:id="9891" w:name="_Toc76115317"/>
      <w:bookmarkStart w:id="9892" w:name="_Toc76544724"/>
      <w:bookmarkStart w:id="9893" w:name="_Toc82541541"/>
      <w:bookmarkStart w:id="9894" w:name="_Toc89952188"/>
      <w:bookmarkStart w:id="9895" w:name="_Toc98767284"/>
      <w:bookmarkStart w:id="9896" w:name="_Toc106203332"/>
      <w:bookmarkStart w:id="9897" w:name="_Toc115187631"/>
      <w:bookmarkStart w:id="9898" w:name="_Toc121994186"/>
      <w:bookmarkStart w:id="9899" w:name="_Toc124153194"/>
      <w:bookmarkStart w:id="9900" w:name="_Toc131538496"/>
      <w:bookmarkStart w:id="9901" w:name="_Toc137391616"/>
      <w:bookmarkStart w:id="9902" w:name="_Toc146962276"/>
      <w:bookmarkStart w:id="9903" w:name="_Toc187256641"/>
      <w:r w:rsidRPr="00931575">
        <w:t>8.2.8.3</w:t>
      </w:r>
      <w:r w:rsidRPr="00931575">
        <w:tab/>
        <w:t>Test purpose</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904" w:name="_Toc58915978"/>
      <w:bookmarkStart w:id="9905" w:name="_Toc66701125"/>
      <w:bookmarkStart w:id="9906" w:name="_Toc68697282"/>
      <w:bookmarkStart w:id="9907" w:name="_Toc74928219"/>
      <w:bookmarkStart w:id="9908" w:name="_Toc76115318"/>
      <w:bookmarkStart w:id="9909" w:name="_Toc76544725"/>
      <w:bookmarkStart w:id="9910" w:name="_Toc82541542"/>
      <w:bookmarkStart w:id="9911" w:name="_Toc89952189"/>
      <w:bookmarkStart w:id="9912" w:name="_Toc98767285"/>
      <w:bookmarkStart w:id="9913" w:name="_Toc106203333"/>
      <w:bookmarkStart w:id="9914" w:name="_Toc115187632"/>
      <w:bookmarkStart w:id="9915" w:name="_Toc121994187"/>
      <w:bookmarkStart w:id="9916" w:name="_Toc124153195"/>
      <w:bookmarkStart w:id="9917" w:name="_Toc131538497"/>
      <w:bookmarkStart w:id="9918" w:name="_Toc137391617"/>
      <w:bookmarkStart w:id="9919" w:name="_Toc146962277"/>
      <w:bookmarkStart w:id="9920" w:name="_Toc187256642"/>
      <w:r w:rsidRPr="00931575">
        <w:t>8.2.8.4</w:t>
      </w:r>
      <w:r w:rsidRPr="00931575">
        <w:tab/>
        <w:t>Method of test</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7A1A6E7B" w14:textId="77777777" w:rsidR="007F5CD7" w:rsidRPr="00931575" w:rsidRDefault="007F5CD7" w:rsidP="007F5CD7">
      <w:pPr>
        <w:pStyle w:val="Heading5"/>
      </w:pPr>
      <w:bookmarkStart w:id="9921" w:name="_Toc58915979"/>
      <w:bookmarkStart w:id="9922" w:name="_Toc66701126"/>
      <w:bookmarkStart w:id="9923" w:name="_Toc68697283"/>
      <w:bookmarkStart w:id="9924" w:name="_Toc74928220"/>
      <w:bookmarkStart w:id="9925" w:name="_Toc76115319"/>
      <w:bookmarkStart w:id="9926" w:name="_Toc76544726"/>
      <w:bookmarkStart w:id="9927" w:name="_Toc82541543"/>
      <w:bookmarkStart w:id="9928" w:name="_Toc89952190"/>
      <w:bookmarkStart w:id="9929" w:name="_Toc98767286"/>
      <w:bookmarkStart w:id="9930" w:name="_Toc106203334"/>
      <w:bookmarkStart w:id="9931" w:name="_Toc115187633"/>
      <w:bookmarkStart w:id="9932" w:name="_Toc121994188"/>
      <w:bookmarkStart w:id="9933" w:name="_Toc124153196"/>
      <w:bookmarkStart w:id="9934" w:name="_Toc131538498"/>
      <w:bookmarkStart w:id="9935" w:name="_Toc137391618"/>
      <w:bookmarkStart w:id="9936" w:name="_Toc146962278"/>
      <w:bookmarkStart w:id="9937" w:name="_Toc187256643"/>
      <w:r w:rsidRPr="00931575">
        <w:t>8.2.8.4.1</w:t>
      </w:r>
      <w:r w:rsidRPr="00931575">
        <w:tab/>
        <w:t>Initial conditions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938" w:name="_Toc58915980"/>
      <w:bookmarkStart w:id="9939" w:name="_Toc66701127"/>
      <w:bookmarkStart w:id="9940" w:name="_Toc68697284"/>
      <w:bookmarkStart w:id="9941" w:name="_Toc74928221"/>
      <w:bookmarkStart w:id="9942" w:name="_Toc76115320"/>
      <w:bookmarkStart w:id="9943" w:name="_Toc76544727"/>
      <w:bookmarkStart w:id="9944" w:name="_Toc82541544"/>
      <w:bookmarkStart w:id="9945" w:name="_Toc89952191"/>
      <w:bookmarkStart w:id="9946" w:name="_Toc98767287"/>
      <w:bookmarkStart w:id="9947" w:name="_Toc106203335"/>
      <w:bookmarkStart w:id="9948" w:name="_Toc115187634"/>
      <w:bookmarkStart w:id="9949" w:name="_Toc121994189"/>
      <w:bookmarkStart w:id="9950" w:name="_Toc124153197"/>
      <w:bookmarkStart w:id="9951" w:name="_Toc131538499"/>
      <w:bookmarkStart w:id="9952" w:name="_Toc137391619"/>
      <w:bookmarkStart w:id="9953" w:name="_Toc146962279"/>
      <w:bookmarkStart w:id="9954" w:name="_Toc187256644"/>
      <w:r w:rsidRPr="00931575">
        <w:t>8.2.8.4.2</w:t>
      </w:r>
      <w:r w:rsidRPr="00931575">
        <w:tab/>
        <w:t>Procedure</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955" w:name="_Toc58915981"/>
      <w:bookmarkStart w:id="9956" w:name="_Toc66701128"/>
      <w:bookmarkStart w:id="9957" w:name="_Toc68697285"/>
      <w:bookmarkStart w:id="9958" w:name="_Toc74928222"/>
      <w:bookmarkStart w:id="9959" w:name="_Toc76115321"/>
      <w:bookmarkStart w:id="9960" w:name="_Toc76544728"/>
      <w:bookmarkStart w:id="9961" w:name="_Toc82541545"/>
      <w:bookmarkStart w:id="9962" w:name="_Toc89952192"/>
      <w:bookmarkStart w:id="9963" w:name="_Toc98767288"/>
      <w:bookmarkStart w:id="9964" w:name="_Toc106203336"/>
      <w:bookmarkStart w:id="9965" w:name="_Toc115187635"/>
      <w:bookmarkStart w:id="9966" w:name="_Toc121994190"/>
      <w:bookmarkStart w:id="9967" w:name="_Toc124153198"/>
      <w:bookmarkStart w:id="9968" w:name="_Toc131538500"/>
      <w:bookmarkStart w:id="9969" w:name="_Toc137391620"/>
      <w:bookmarkStart w:id="9970" w:name="_Toc146962280"/>
      <w:bookmarkStart w:id="9971" w:name="_Toc187256645"/>
      <w:r w:rsidRPr="00931575">
        <w:t>8.2.8.5</w:t>
      </w:r>
      <w:r w:rsidRPr="00931575">
        <w:tab/>
        <w:t>Test Requirement</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2E3931B5" w14:textId="77777777" w:rsidR="007F5CD7" w:rsidRPr="00931575" w:rsidRDefault="007F5CD7" w:rsidP="007F5CD7">
      <w:pPr>
        <w:pStyle w:val="Heading5"/>
        <w:rPr>
          <w:rFonts w:cs="Arial"/>
          <w:i/>
          <w:iCs/>
          <w:szCs w:val="22"/>
          <w:lang w:eastAsia="zh-CN"/>
        </w:rPr>
      </w:pPr>
      <w:bookmarkStart w:id="9972" w:name="_Toc58915982"/>
      <w:bookmarkStart w:id="9973" w:name="_Toc66701129"/>
      <w:bookmarkStart w:id="9974" w:name="_Toc68697286"/>
      <w:bookmarkStart w:id="9975" w:name="_Toc74928223"/>
      <w:bookmarkStart w:id="9976" w:name="_Toc76115322"/>
      <w:bookmarkStart w:id="9977" w:name="_Toc76544729"/>
      <w:bookmarkStart w:id="9978" w:name="_Toc82541546"/>
      <w:bookmarkStart w:id="9979" w:name="_Toc89952193"/>
      <w:bookmarkStart w:id="9980" w:name="_Toc98767289"/>
      <w:bookmarkStart w:id="9981" w:name="_Toc106203337"/>
      <w:bookmarkStart w:id="9982" w:name="_Toc115187636"/>
      <w:bookmarkStart w:id="9983" w:name="_Toc121994191"/>
      <w:bookmarkStart w:id="9984" w:name="_Toc124153199"/>
      <w:bookmarkStart w:id="9985" w:name="_Toc131538501"/>
      <w:bookmarkStart w:id="9986" w:name="_Toc137391621"/>
      <w:bookmarkStart w:id="9987" w:name="_Toc146962281"/>
      <w:bookmarkStart w:id="9988" w:name="_Toc18725664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989" w:name="_Toc58915983"/>
      <w:bookmarkStart w:id="9990" w:name="_Toc66701130"/>
      <w:bookmarkStart w:id="9991" w:name="_Toc68697287"/>
      <w:bookmarkStart w:id="9992" w:name="_Toc74928224"/>
      <w:bookmarkStart w:id="9993" w:name="_Toc76115323"/>
      <w:bookmarkStart w:id="9994" w:name="_Toc76544730"/>
      <w:bookmarkStart w:id="9995" w:name="_Toc82541547"/>
      <w:bookmarkStart w:id="9996" w:name="_Toc89952194"/>
      <w:bookmarkStart w:id="9997" w:name="_Toc98767290"/>
      <w:bookmarkStart w:id="9998" w:name="_Toc106203338"/>
      <w:bookmarkStart w:id="9999" w:name="_Toc115187637"/>
      <w:bookmarkStart w:id="10000" w:name="_Toc121994192"/>
      <w:bookmarkStart w:id="10001" w:name="_Toc124153200"/>
      <w:bookmarkStart w:id="10002" w:name="_Toc131538502"/>
      <w:bookmarkStart w:id="10003" w:name="_Toc137391622"/>
      <w:bookmarkStart w:id="10004" w:name="_Toc146962282"/>
      <w:bookmarkStart w:id="10005" w:name="_Toc18725664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006" w:name="_Toc58915984"/>
      <w:bookmarkStart w:id="10007" w:name="_Toc66701131"/>
      <w:bookmarkStart w:id="10008" w:name="_Toc68697288"/>
      <w:bookmarkStart w:id="10009" w:name="_Toc74928225"/>
      <w:bookmarkStart w:id="10010" w:name="_Toc76115324"/>
      <w:bookmarkStart w:id="10011" w:name="_Toc76544731"/>
      <w:bookmarkStart w:id="10012" w:name="_Toc82541548"/>
      <w:bookmarkStart w:id="10013" w:name="_Toc89952195"/>
      <w:bookmarkStart w:id="10014" w:name="_Toc98767291"/>
      <w:bookmarkStart w:id="10015" w:name="_Toc106203339"/>
      <w:bookmarkStart w:id="10016" w:name="_Toc115187638"/>
      <w:bookmarkStart w:id="10017" w:name="_Toc121994193"/>
      <w:bookmarkStart w:id="10018" w:name="_Toc124153201"/>
      <w:bookmarkStart w:id="10019" w:name="_Toc131538503"/>
      <w:bookmarkStart w:id="10020" w:name="_Toc137391623"/>
      <w:bookmarkStart w:id="10021" w:name="_Toc146962283"/>
      <w:bookmarkStart w:id="10022" w:name="_Toc187256648"/>
      <w:r w:rsidRPr="00931575">
        <w:t>8.2.</w:t>
      </w:r>
      <w:r w:rsidRPr="00931575">
        <w:rPr>
          <w:lang w:eastAsia="zh-CN"/>
        </w:rPr>
        <w:t>9</w:t>
      </w:r>
      <w:r w:rsidRPr="00931575">
        <w:tab/>
        <w:t xml:space="preserve">Performance requirements for </w:t>
      </w:r>
      <w:r w:rsidRPr="00931575">
        <w:rPr>
          <w:lang w:eastAsia="zh-CN"/>
        </w:rPr>
        <w:t>MsgA PUSCH</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03F12F64" w14:textId="5A954A3E" w:rsidR="00BA36CA" w:rsidRPr="00931575" w:rsidRDefault="00BA36CA" w:rsidP="00BA36CA">
      <w:pPr>
        <w:pStyle w:val="Heading4"/>
      </w:pPr>
      <w:bookmarkStart w:id="10023" w:name="_Toc58915985"/>
      <w:bookmarkStart w:id="10024" w:name="_Toc66701132"/>
      <w:bookmarkStart w:id="10025" w:name="_Toc68697289"/>
      <w:bookmarkStart w:id="10026" w:name="_Toc74928226"/>
      <w:bookmarkStart w:id="10027" w:name="_Toc76115325"/>
      <w:bookmarkStart w:id="10028" w:name="_Toc76544732"/>
      <w:bookmarkStart w:id="10029" w:name="_Toc82541549"/>
      <w:bookmarkStart w:id="10030" w:name="_Toc89952196"/>
      <w:bookmarkStart w:id="10031" w:name="_Toc98767292"/>
      <w:bookmarkStart w:id="10032" w:name="_Toc106203340"/>
      <w:bookmarkStart w:id="10033" w:name="_Toc115187639"/>
      <w:bookmarkStart w:id="10034" w:name="_Toc121994194"/>
      <w:bookmarkStart w:id="10035" w:name="_Toc124153202"/>
      <w:bookmarkStart w:id="10036" w:name="_Toc131538504"/>
      <w:bookmarkStart w:id="10037" w:name="_Toc137391624"/>
      <w:bookmarkStart w:id="10038" w:name="_Toc146962284"/>
      <w:bookmarkStart w:id="10039" w:name="_Toc187256649"/>
      <w:r w:rsidRPr="00931575">
        <w:t>8.2.</w:t>
      </w:r>
      <w:r w:rsidRPr="00931575">
        <w:rPr>
          <w:lang w:eastAsia="zh-CN"/>
        </w:rPr>
        <w:t>9</w:t>
      </w:r>
      <w:r w:rsidRPr="00931575">
        <w:t>.1</w:t>
      </w:r>
      <w:r w:rsidRPr="00931575">
        <w:tab/>
        <w:t>Definition and applicability</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040" w:name="_Toc58915986"/>
      <w:bookmarkStart w:id="10041" w:name="_Toc66701133"/>
      <w:bookmarkStart w:id="10042" w:name="_Toc68697290"/>
      <w:bookmarkStart w:id="10043" w:name="_Toc74928227"/>
      <w:bookmarkStart w:id="10044" w:name="_Toc76115326"/>
      <w:bookmarkStart w:id="10045" w:name="_Toc76544733"/>
      <w:bookmarkStart w:id="10046" w:name="_Toc82541550"/>
      <w:bookmarkStart w:id="10047" w:name="_Toc89952197"/>
      <w:bookmarkStart w:id="10048" w:name="_Toc98767293"/>
      <w:bookmarkStart w:id="10049" w:name="_Toc106203341"/>
      <w:bookmarkStart w:id="10050" w:name="_Toc115187640"/>
      <w:bookmarkStart w:id="10051" w:name="_Toc121994195"/>
      <w:bookmarkStart w:id="10052" w:name="_Toc124153203"/>
      <w:bookmarkStart w:id="10053" w:name="_Toc131538505"/>
      <w:bookmarkStart w:id="10054" w:name="_Toc137391625"/>
      <w:bookmarkStart w:id="10055" w:name="_Toc146962285"/>
      <w:bookmarkStart w:id="10056" w:name="_Hlk58915356"/>
      <w:bookmarkStart w:id="10057" w:name="_Toc187256650"/>
      <w:r w:rsidRPr="00931575">
        <w:t>8.2.</w:t>
      </w:r>
      <w:r w:rsidRPr="00931575">
        <w:rPr>
          <w:lang w:eastAsia="zh-CN"/>
        </w:rPr>
        <w:t>9</w:t>
      </w:r>
      <w:r w:rsidRPr="00931575">
        <w:t>.2</w:t>
      </w:r>
      <w:r w:rsidRPr="00931575">
        <w:tab/>
        <w:t>Minimum Requirement</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7"/>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10058" w:name="_Toc58915987"/>
      <w:bookmarkStart w:id="10059" w:name="_Toc66701134"/>
      <w:bookmarkStart w:id="10060" w:name="_Toc68697291"/>
      <w:bookmarkStart w:id="10061" w:name="_Toc74928228"/>
      <w:bookmarkStart w:id="10062" w:name="_Toc76115327"/>
      <w:bookmarkStart w:id="10063" w:name="_Toc76544734"/>
      <w:bookmarkStart w:id="10064" w:name="_Toc82541551"/>
      <w:bookmarkStart w:id="10065" w:name="_Toc89952198"/>
      <w:bookmarkStart w:id="10066" w:name="_Toc98767294"/>
      <w:bookmarkStart w:id="10067" w:name="_Toc106203342"/>
      <w:bookmarkStart w:id="10068" w:name="_Toc115187641"/>
      <w:bookmarkStart w:id="10069" w:name="_Toc121994196"/>
      <w:bookmarkStart w:id="10070" w:name="_Toc124153204"/>
      <w:bookmarkStart w:id="10071" w:name="_Toc131538506"/>
      <w:bookmarkStart w:id="10072" w:name="_Toc137391626"/>
      <w:bookmarkStart w:id="10073" w:name="_Toc146962286"/>
      <w:bookmarkStart w:id="10074" w:name="_Toc187256651"/>
      <w:bookmarkEnd w:id="10056"/>
      <w:r w:rsidRPr="00931575">
        <w:t>8.2.</w:t>
      </w:r>
      <w:r w:rsidRPr="00931575">
        <w:rPr>
          <w:lang w:eastAsia="zh-CN"/>
        </w:rPr>
        <w:t>9</w:t>
      </w:r>
      <w:r w:rsidRPr="00931575">
        <w:t>.3</w:t>
      </w:r>
      <w:r w:rsidRPr="00931575">
        <w:tab/>
        <w:t>Test Purpose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075" w:name="_Toc58915988"/>
      <w:bookmarkStart w:id="10076" w:name="_Toc66701135"/>
      <w:bookmarkStart w:id="10077" w:name="_Toc68697292"/>
      <w:bookmarkStart w:id="10078" w:name="_Toc74928229"/>
      <w:bookmarkStart w:id="10079" w:name="_Toc76115328"/>
      <w:bookmarkStart w:id="10080" w:name="_Toc76544735"/>
      <w:bookmarkStart w:id="10081" w:name="_Toc82541552"/>
      <w:bookmarkStart w:id="10082" w:name="_Toc89952199"/>
      <w:bookmarkStart w:id="10083" w:name="_Toc98767295"/>
      <w:bookmarkStart w:id="10084" w:name="_Toc106203343"/>
      <w:bookmarkStart w:id="10085" w:name="_Toc115187642"/>
      <w:bookmarkStart w:id="10086" w:name="_Toc121994197"/>
      <w:bookmarkStart w:id="10087" w:name="_Toc124153205"/>
      <w:bookmarkStart w:id="10088" w:name="_Toc131538507"/>
      <w:bookmarkStart w:id="10089" w:name="_Toc137391627"/>
      <w:bookmarkStart w:id="10090" w:name="_Toc146962287"/>
      <w:bookmarkStart w:id="10091" w:name="_Toc187256652"/>
      <w:r w:rsidRPr="00931575">
        <w:t>8.2.</w:t>
      </w:r>
      <w:r w:rsidRPr="00931575">
        <w:rPr>
          <w:lang w:eastAsia="zh-CN"/>
        </w:rPr>
        <w:t>9</w:t>
      </w:r>
      <w:r w:rsidRPr="00931575">
        <w:t>.4</w:t>
      </w:r>
      <w:r w:rsidRPr="00931575">
        <w:tab/>
        <w:t>Method of test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108672F0" w14:textId="32A7E57B" w:rsidR="00BA36CA" w:rsidRPr="00931575" w:rsidRDefault="00BA36CA" w:rsidP="00BA36CA">
      <w:pPr>
        <w:pStyle w:val="Heading5"/>
      </w:pPr>
      <w:bookmarkStart w:id="10092" w:name="_Toc58915989"/>
      <w:bookmarkStart w:id="10093" w:name="_Toc66701136"/>
      <w:bookmarkStart w:id="10094" w:name="_Toc68697293"/>
      <w:bookmarkStart w:id="10095" w:name="_Toc74928230"/>
      <w:bookmarkStart w:id="10096" w:name="_Toc76115329"/>
      <w:bookmarkStart w:id="10097" w:name="_Toc76544736"/>
      <w:bookmarkStart w:id="10098" w:name="_Toc82541553"/>
      <w:bookmarkStart w:id="10099" w:name="_Toc89952200"/>
      <w:bookmarkStart w:id="10100" w:name="_Toc98767296"/>
      <w:bookmarkStart w:id="10101" w:name="_Toc106203344"/>
      <w:bookmarkStart w:id="10102" w:name="_Toc115187643"/>
      <w:bookmarkStart w:id="10103" w:name="_Toc121994198"/>
      <w:bookmarkStart w:id="10104" w:name="_Toc124153206"/>
      <w:bookmarkStart w:id="10105" w:name="_Toc131538508"/>
      <w:bookmarkStart w:id="10106" w:name="_Toc137391628"/>
      <w:bookmarkStart w:id="10107" w:name="_Toc146962288"/>
      <w:bookmarkStart w:id="10108" w:name="_Toc187256653"/>
      <w:r w:rsidRPr="00931575">
        <w:t>8.2.</w:t>
      </w:r>
      <w:r w:rsidRPr="00931575">
        <w:rPr>
          <w:lang w:eastAsia="zh-CN"/>
        </w:rPr>
        <w:t>9</w:t>
      </w:r>
      <w:r w:rsidRPr="00931575">
        <w:t>.4.1</w:t>
      </w:r>
      <w:r w:rsidRPr="00931575">
        <w:tab/>
        <w:t>Initial Conditions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0109" w:name="_Toc58915990"/>
      <w:bookmarkStart w:id="10110" w:name="_Toc66701137"/>
      <w:bookmarkStart w:id="10111" w:name="_Toc68697294"/>
      <w:bookmarkStart w:id="10112" w:name="_Toc74928231"/>
      <w:bookmarkStart w:id="10113" w:name="_Toc76115330"/>
      <w:bookmarkStart w:id="10114" w:name="_Toc76544737"/>
      <w:bookmarkStart w:id="10115" w:name="_Toc82541554"/>
      <w:bookmarkStart w:id="10116" w:name="_Toc89952201"/>
      <w:bookmarkStart w:id="10117" w:name="_Toc98767297"/>
      <w:bookmarkStart w:id="10118" w:name="_Toc106203345"/>
      <w:bookmarkStart w:id="10119" w:name="_Toc115187644"/>
      <w:bookmarkStart w:id="10120" w:name="_Toc121994199"/>
      <w:bookmarkStart w:id="10121" w:name="_Toc124153207"/>
      <w:bookmarkStart w:id="10122" w:name="_Toc131538509"/>
      <w:bookmarkStart w:id="10123" w:name="_Toc137391629"/>
      <w:bookmarkStart w:id="10124" w:name="_Toc146962289"/>
      <w:bookmarkStart w:id="10125" w:name="_Toc187256654"/>
      <w:r w:rsidRPr="00931575">
        <w:t>8.2.</w:t>
      </w:r>
      <w:r w:rsidRPr="00931575">
        <w:rPr>
          <w:lang w:eastAsia="zh-CN"/>
        </w:rPr>
        <w:t>9</w:t>
      </w:r>
      <w:r w:rsidRPr="00931575">
        <w:t>.4.2</w:t>
      </w:r>
      <w:r w:rsidRPr="00931575">
        <w:tab/>
        <w:t>Procedure</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97869120"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97869121"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97869122"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97869123"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126" w:name="_Toc58915991"/>
      <w:bookmarkStart w:id="10127" w:name="_Toc66701138"/>
      <w:bookmarkStart w:id="10128" w:name="_Toc68697295"/>
      <w:bookmarkStart w:id="10129" w:name="_Toc74928232"/>
      <w:bookmarkStart w:id="10130" w:name="_Toc76115331"/>
      <w:bookmarkStart w:id="10131" w:name="_Toc76544738"/>
      <w:bookmarkStart w:id="10132" w:name="_Toc82541555"/>
      <w:bookmarkStart w:id="10133" w:name="_Toc89952202"/>
      <w:bookmarkStart w:id="10134" w:name="_Toc98767298"/>
      <w:bookmarkStart w:id="10135" w:name="_Toc106203346"/>
      <w:bookmarkStart w:id="10136" w:name="_Toc115187645"/>
      <w:bookmarkStart w:id="10137" w:name="_Toc121994200"/>
      <w:bookmarkStart w:id="10138" w:name="_Toc124153208"/>
      <w:bookmarkStart w:id="10139" w:name="_Toc131538510"/>
      <w:bookmarkStart w:id="10140" w:name="_Toc137391630"/>
      <w:bookmarkStart w:id="10141" w:name="_Toc146962290"/>
      <w:bookmarkStart w:id="10142" w:name="_Toc187256655"/>
      <w:r w:rsidRPr="00931575">
        <w:t>8.2.</w:t>
      </w:r>
      <w:r w:rsidRPr="00931575">
        <w:rPr>
          <w:lang w:eastAsia="zh-CN"/>
        </w:rPr>
        <w:t>9</w:t>
      </w:r>
      <w:r w:rsidRPr="00931575">
        <w:t>.5</w:t>
      </w:r>
      <w:r w:rsidRPr="00931575">
        <w:tab/>
        <w:t>Test Requirement</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3D11B7C" w14:textId="7F49D1B4" w:rsidR="00BA36CA" w:rsidRPr="00931575" w:rsidRDefault="00BA36CA" w:rsidP="00BA36CA">
      <w:pPr>
        <w:pStyle w:val="Heading5"/>
        <w:rPr>
          <w:i/>
        </w:rPr>
      </w:pPr>
      <w:bookmarkStart w:id="10143" w:name="_Toc58915992"/>
      <w:bookmarkStart w:id="10144" w:name="_Toc66701139"/>
      <w:bookmarkStart w:id="10145" w:name="_Toc68697296"/>
      <w:bookmarkStart w:id="10146" w:name="_Toc74928233"/>
      <w:bookmarkStart w:id="10147" w:name="_Toc76115332"/>
      <w:bookmarkStart w:id="10148" w:name="_Toc76544739"/>
      <w:bookmarkStart w:id="10149" w:name="_Toc82541556"/>
      <w:bookmarkStart w:id="10150" w:name="_Toc89952203"/>
      <w:bookmarkStart w:id="10151" w:name="_Toc98767299"/>
      <w:bookmarkStart w:id="10152" w:name="_Toc106203347"/>
      <w:bookmarkStart w:id="10153" w:name="_Toc115187646"/>
      <w:bookmarkStart w:id="10154" w:name="_Toc121994201"/>
      <w:bookmarkStart w:id="10155" w:name="_Toc124153209"/>
      <w:bookmarkStart w:id="10156" w:name="_Toc131538511"/>
      <w:bookmarkStart w:id="10157" w:name="_Toc137391631"/>
      <w:bookmarkStart w:id="10158" w:name="_Toc146962291"/>
      <w:bookmarkStart w:id="10159" w:name="_Toc18725665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w:t>
            </w:r>
            <w:r w:rsidRPr="00931575">
              <w:lastRenderedPageBreak/>
              <w:t>ion branches</w:t>
            </w:r>
          </w:p>
        </w:tc>
        <w:tc>
          <w:tcPr>
            <w:tcW w:w="870" w:type="dxa"/>
          </w:tcPr>
          <w:p w14:paraId="2871C7B5" w14:textId="77777777" w:rsidR="00BA36CA" w:rsidRPr="00931575" w:rsidRDefault="00BA36CA" w:rsidP="00783B29">
            <w:r w:rsidRPr="00931575">
              <w:lastRenderedPageBreak/>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10160" w:name="_Toc58915993"/>
      <w:bookmarkStart w:id="10161" w:name="_Toc66701140"/>
      <w:bookmarkStart w:id="10162" w:name="_Toc68697297"/>
      <w:bookmarkStart w:id="10163" w:name="_Toc74928234"/>
      <w:bookmarkStart w:id="10164" w:name="_Toc76115333"/>
      <w:bookmarkStart w:id="10165" w:name="_Toc76544740"/>
      <w:bookmarkStart w:id="10166" w:name="_Toc82541557"/>
      <w:bookmarkStart w:id="10167" w:name="_Toc89952204"/>
      <w:bookmarkStart w:id="10168" w:name="_Toc98767300"/>
      <w:bookmarkStart w:id="10169" w:name="_Toc106203348"/>
      <w:bookmarkStart w:id="10170" w:name="_Toc115187647"/>
      <w:bookmarkStart w:id="10171" w:name="_Toc121994202"/>
      <w:bookmarkStart w:id="10172" w:name="_Toc124153210"/>
      <w:bookmarkStart w:id="10173" w:name="_Toc131538512"/>
      <w:bookmarkStart w:id="10174" w:name="_Toc137391632"/>
      <w:bookmarkStart w:id="10175" w:name="_Toc146962292"/>
      <w:bookmarkStart w:id="10176" w:name="_Toc187256657"/>
      <w:r w:rsidRPr="00931575">
        <w:t>8.2.9</w:t>
      </w:r>
      <w:r w:rsidRPr="00931575">
        <w:rPr>
          <w:rFonts w:hint="eastAsia"/>
        </w:rPr>
        <w:t>.5</w:t>
      </w:r>
      <w:r w:rsidRPr="00931575">
        <w:t>.2</w:t>
      </w:r>
      <w:r w:rsidRPr="00931575">
        <w:tab/>
        <w:t xml:space="preserve">Test Requirement for </w:t>
      </w:r>
      <w:r w:rsidRPr="00931575">
        <w:rPr>
          <w:i/>
        </w:rPr>
        <w:t>BS type 2-O</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5.2-2: Test requirements for MsgA PUSCH</w:t>
      </w:r>
      <w:r w:rsidR="00BC0288">
        <w:rPr>
          <w:rFonts w:eastAsia="Malgun Gothic"/>
        </w:rPr>
        <w:t xml:space="preserve"> for 2-step RA type</w:t>
      </w:r>
      <w:r w:rsidRPr="00931575">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10177" w:name="_Toc61178968"/>
      <w:bookmarkStart w:id="10178" w:name="_Toc61179438"/>
      <w:bookmarkStart w:id="10179" w:name="_Toc74928235"/>
      <w:bookmarkStart w:id="10180" w:name="_Toc76115334"/>
      <w:bookmarkStart w:id="10181" w:name="_Toc76544741"/>
      <w:bookmarkStart w:id="10182" w:name="_Toc82541558"/>
      <w:bookmarkStart w:id="10183" w:name="_Toc89952205"/>
      <w:bookmarkStart w:id="10184" w:name="_Toc98767301"/>
      <w:bookmarkStart w:id="10185" w:name="_Toc106203349"/>
      <w:bookmarkStart w:id="10186" w:name="_Toc115187648"/>
      <w:bookmarkStart w:id="10187" w:name="_Toc121994203"/>
      <w:bookmarkStart w:id="10188" w:name="_Toc124153211"/>
      <w:bookmarkStart w:id="10189" w:name="_Toc131538513"/>
      <w:bookmarkStart w:id="10190" w:name="_Toc137391633"/>
      <w:bookmarkStart w:id="10191" w:name="_Toc146962293"/>
      <w:bookmarkStart w:id="10192" w:name="_Toc187256658"/>
      <w:r>
        <w:t>8.2.10</w:t>
      </w:r>
      <w:r w:rsidRPr="00F95B02">
        <w:tab/>
        <w:t xml:space="preserve">Requirements </w:t>
      </w:r>
      <w:r>
        <w:t>for</w:t>
      </w:r>
      <w:r w:rsidRPr="00F95B02">
        <w:t xml:space="preserve"> </w:t>
      </w:r>
      <w:r>
        <w:t>interlaced PUSCH</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38092409" w14:textId="6085E64E" w:rsidR="00D440F1" w:rsidRDefault="00D440F1" w:rsidP="00D440F1">
      <w:pPr>
        <w:pStyle w:val="Heading4"/>
      </w:pPr>
      <w:bookmarkStart w:id="10193" w:name="_Toc61178969"/>
      <w:bookmarkStart w:id="10194" w:name="_Toc61179439"/>
      <w:bookmarkStart w:id="10195" w:name="_Toc74928236"/>
      <w:bookmarkStart w:id="10196" w:name="_Toc76115335"/>
      <w:bookmarkStart w:id="10197" w:name="_Toc76544742"/>
      <w:bookmarkStart w:id="10198" w:name="_Toc82541559"/>
      <w:bookmarkStart w:id="10199" w:name="_Toc89952206"/>
      <w:bookmarkStart w:id="10200" w:name="_Toc98767302"/>
      <w:bookmarkStart w:id="10201" w:name="_Toc106203350"/>
      <w:bookmarkStart w:id="10202" w:name="_Toc115187649"/>
      <w:bookmarkStart w:id="10203" w:name="_Toc121994204"/>
      <w:bookmarkStart w:id="10204" w:name="_Toc124153212"/>
      <w:bookmarkStart w:id="10205" w:name="_Toc131538514"/>
      <w:bookmarkStart w:id="10206" w:name="_Toc137391634"/>
      <w:bookmarkStart w:id="10207" w:name="_Toc146962294"/>
      <w:bookmarkStart w:id="10208" w:name="OLE_LINK64"/>
      <w:bookmarkStart w:id="10209" w:name="_Toc187256659"/>
      <w:r>
        <w:t>8.2.10</w:t>
      </w:r>
      <w:r w:rsidRPr="00F95B02">
        <w:t>.1</w:t>
      </w:r>
      <w:r>
        <w:tab/>
        <w:t>Definition and applicability</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9"/>
    </w:p>
    <w:bookmarkEnd w:id="10208"/>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0210" w:name="_Toc74928237"/>
      <w:bookmarkStart w:id="10211" w:name="_Toc76115336"/>
      <w:bookmarkStart w:id="10212" w:name="_Toc76544743"/>
      <w:bookmarkStart w:id="10213" w:name="_Toc82541560"/>
      <w:bookmarkStart w:id="10214" w:name="_Toc89952207"/>
      <w:bookmarkStart w:id="10215" w:name="_Toc98767303"/>
      <w:bookmarkStart w:id="10216" w:name="_Toc106203351"/>
      <w:bookmarkStart w:id="10217" w:name="_Toc115187650"/>
      <w:bookmarkStart w:id="10218" w:name="_Toc121994205"/>
      <w:bookmarkStart w:id="10219" w:name="_Toc124153213"/>
      <w:bookmarkStart w:id="10220" w:name="_Toc131538515"/>
      <w:bookmarkStart w:id="10221" w:name="_Toc137391635"/>
      <w:bookmarkStart w:id="10222" w:name="_Toc146962295"/>
      <w:bookmarkStart w:id="10223" w:name="OLE_LINK6"/>
      <w:bookmarkStart w:id="10224" w:name="_Toc187256660"/>
      <w:r>
        <w:lastRenderedPageBreak/>
        <w:t>8.2.10</w:t>
      </w:r>
      <w:r w:rsidRPr="00F95B02">
        <w:t>.</w:t>
      </w:r>
      <w:r>
        <w:t>2</w:t>
      </w:r>
      <w:r>
        <w:tab/>
        <w:t>M</w:t>
      </w:r>
      <w:r>
        <w:rPr>
          <w:rFonts w:hint="eastAsia"/>
          <w:lang w:eastAsia="zh-CN"/>
        </w:rPr>
        <w:t>in</w:t>
      </w:r>
      <w:r>
        <w:rPr>
          <w:lang w:eastAsia="zh-CN"/>
        </w:rPr>
        <w:t>imum Requirement</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4"/>
    </w:p>
    <w:bookmarkEnd w:id="10223"/>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0225" w:name="_Toc74928238"/>
      <w:bookmarkStart w:id="10226" w:name="_Toc76115337"/>
      <w:bookmarkStart w:id="10227" w:name="_Toc76544744"/>
      <w:bookmarkStart w:id="10228" w:name="_Toc82541561"/>
      <w:bookmarkStart w:id="10229" w:name="_Toc89952208"/>
      <w:bookmarkStart w:id="10230" w:name="_Toc98767304"/>
      <w:bookmarkStart w:id="10231" w:name="_Toc106203352"/>
      <w:bookmarkStart w:id="10232" w:name="_Toc115187651"/>
      <w:bookmarkStart w:id="10233" w:name="_Toc121994206"/>
      <w:bookmarkStart w:id="10234" w:name="_Toc124153214"/>
      <w:bookmarkStart w:id="10235" w:name="_Toc131538516"/>
      <w:bookmarkStart w:id="10236" w:name="_Toc137391636"/>
      <w:bookmarkStart w:id="10237" w:name="_Toc146962296"/>
      <w:bookmarkStart w:id="10238" w:name="_Toc187256661"/>
      <w:r>
        <w:t>8.2.10</w:t>
      </w:r>
      <w:r w:rsidRPr="00F95B02">
        <w:t>.</w:t>
      </w:r>
      <w:r>
        <w:t>3</w:t>
      </w:r>
      <w:r>
        <w:tab/>
        <w:t>Test Purpose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0239" w:name="_Toc74928239"/>
      <w:bookmarkStart w:id="10240" w:name="_Toc76115338"/>
      <w:bookmarkStart w:id="10241" w:name="_Toc76544745"/>
      <w:bookmarkStart w:id="10242" w:name="_Toc82541562"/>
      <w:bookmarkStart w:id="10243" w:name="_Toc89952209"/>
      <w:bookmarkStart w:id="10244" w:name="_Toc98767305"/>
      <w:bookmarkStart w:id="10245" w:name="_Toc106203353"/>
      <w:bookmarkStart w:id="10246" w:name="_Toc115187652"/>
      <w:bookmarkStart w:id="10247" w:name="_Toc121994207"/>
      <w:bookmarkStart w:id="10248" w:name="_Toc124153215"/>
      <w:bookmarkStart w:id="10249" w:name="_Toc131538517"/>
      <w:bookmarkStart w:id="10250" w:name="_Toc137391637"/>
      <w:bookmarkStart w:id="10251" w:name="_Toc146962297"/>
      <w:bookmarkStart w:id="10252" w:name="_Toc187256662"/>
      <w:r>
        <w:t>8.2.10</w:t>
      </w:r>
      <w:r w:rsidRPr="00F95B02">
        <w:t>.</w:t>
      </w:r>
      <w:r>
        <w:t>4</w:t>
      </w:r>
      <w:r>
        <w:tab/>
        <w:t>M</w:t>
      </w:r>
      <w:r>
        <w:rPr>
          <w:lang w:eastAsia="zh-CN"/>
        </w:rPr>
        <w:t>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32DC0F33" w14:textId="77777777" w:rsidR="00D440F1" w:rsidRDefault="00D440F1" w:rsidP="00D440F1">
      <w:pPr>
        <w:pStyle w:val="Heading5"/>
      </w:pPr>
      <w:bookmarkStart w:id="10253" w:name="_Toc21100113"/>
      <w:bookmarkStart w:id="10254" w:name="_Toc29809911"/>
      <w:bookmarkStart w:id="10255" w:name="_Toc36645296"/>
      <w:bookmarkStart w:id="10256" w:name="_Toc37272350"/>
      <w:bookmarkStart w:id="10257" w:name="_Toc45884596"/>
      <w:bookmarkStart w:id="10258" w:name="_Toc53182620"/>
      <w:bookmarkStart w:id="10259" w:name="_Toc58860364"/>
      <w:bookmarkStart w:id="10260" w:name="_Toc58862868"/>
      <w:bookmarkStart w:id="10261" w:name="_Toc61182861"/>
      <w:bookmarkStart w:id="10262" w:name="_Toc74928240"/>
      <w:bookmarkStart w:id="10263" w:name="_Toc76115339"/>
      <w:bookmarkStart w:id="10264" w:name="_Toc76544746"/>
      <w:bookmarkStart w:id="10265" w:name="_Toc82541563"/>
      <w:bookmarkStart w:id="10266" w:name="_Toc89952210"/>
      <w:bookmarkStart w:id="10267" w:name="_Toc98767306"/>
      <w:bookmarkStart w:id="10268" w:name="_Toc106203354"/>
      <w:bookmarkStart w:id="10269" w:name="_Toc115187653"/>
      <w:bookmarkStart w:id="10270" w:name="_Toc121994208"/>
      <w:bookmarkStart w:id="10271" w:name="_Toc124153216"/>
      <w:bookmarkStart w:id="10272" w:name="_Toc131538518"/>
      <w:bookmarkStart w:id="10273" w:name="_Toc137391638"/>
      <w:bookmarkStart w:id="10274" w:name="_Toc146962298"/>
      <w:bookmarkStart w:id="10275" w:name="_Toc187256663"/>
      <w:r w:rsidRPr="008C3753">
        <w:t>8.2.1</w:t>
      </w:r>
      <w:r>
        <w:t>0</w:t>
      </w:r>
      <w:r w:rsidRPr="008C3753">
        <w:t>.4.1</w:t>
      </w:r>
      <w:r>
        <w:tab/>
      </w:r>
      <w:r w:rsidRPr="008C3753">
        <w:t>Initial Conditions</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0276" w:name="_Toc29809912"/>
      <w:bookmarkStart w:id="10277" w:name="_Toc36645297"/>
      <w:bookmarkStart w:id="10278" w:name="_Toc37272351"/>
      <w:bookmarkStart w:id="10279" w:name="_Toc45884597"/>
      <w:bookmarkStart w:id="10280" w:name="_Toc53182621"/>
      <w:bookmarkStart w:id="10281" w:name="_Toc58860365"/>
      <w:bookmarkStart w:id="10282" w:name="_Toc58862869"/>
      <w:bookmarkStart w:id="10283" w:name="_Toc61182862"/>
      <w:bookmarkStart w:id="10284" w:name="_Toc74928241"/>
      <w:bookmarkStart w:id="10285" w:name="_Toc76115340"/>
      <w:bookmarkStart w:id="10286" w:name="_Toc76544747"/>
      <w:bookmarkStart w:id="10287" w:name="_Toc82541564"/>
      <w:bookmarkStart w:id="10288" w:name="_Toc89952211"/>
      <w:bookmarkStart w:id="10289" w:name="_Toc98767307"/>
      <w:bookmarkStart w:id="10290" w:name="_Toc106203355"/>
      <w:bookmarkStart w:id="10291" w:name="_Toc115187654"/>
      <w:bookmarkStart w:id="10292" w:name="_Toc121994209"/>
      <w:bookmarkStart w:id="10293" w:name="_Toc124153217"/>
      <w:bookmarkStart w:id="10294" w:name="_Toc131538519"/>
      <w:bookmarkStart w:id="10295" w:name="_Toc137391639"/>
      <w:bookmarkStart w:id="10296" w:name="_Toc146962299"/>
      <w:bookmarkStart w:id="10297" w:name="_Toc187256664"/>
      <w:r w:rsidRPr="008C3753">
        <w:t>8.2.1</w:t>
      </w:r>
      <w:r>
        <w:t>0</w:t>
      </w:r>
      <w:r w:rsidRPr="008C3753">
        <w:t>.4.2</w:t>
      </w:r>
      <w:r w:rsidRPr="008C3753">
        <w:tab/>
        <w:t>Procedure</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lastRenderedPageBreak/>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10298" w:name="_Toc74928242"/>
      <w:bookmarkStart w:id="10299" w:name="_Toc76115341"/>
      <w:bookmarkStart w:id="10300" w:name="_Toc76544748"/>
      <w:bookmarkStart w:id="10301" w:name="_Toc82541565"/>
      <w:bookmarkStart w:id="10302" w:name="_Toc89952212"/>
      <w:bookmarkStart w:id="10303" w:name="_Toc98767308"/>
      <w:bookmarkStart w:id="10304" w:name="_Toc106203356"/>
      <w:bookmarkStart w:id="10305" w:name="_Toc115187655"/>
      <w:bookmarkStart w:id="10306" w:name="_Toc121994210"/>
      <w:bookmarkStart w:id="10307" w:name="_Toc124153218"/>
      <w:bookmarkStart w:id="10308" w:name="_Toc131538520"/>
      <w:bookmarkStart w:id="10309" w:name="_Toc137391640"/>
      <w:bookmarkStart w:id="10310" w:name="_Toc146962300"/>
      <w:bookmarkStart w:id="10311" w:name="_Toc187256665"/>
      <w:r>
        <w:t>8.2.10</w:t>
      </w:r>
      <w:r w:rsidRPr="00F95B02">
        <w:t>.</w:t>
      </w:r>
      <w:r>
        <w:t>5</w:t>
      </w:r>
      <w:r w:rsidRPr="00F95B02">
        <w:tab/>
      </w:r>
      <w:r>
        <w:t>Test Requirement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1BCB3A83" w14:textId="77777777" w:rsidR="00D440F1" w:rsidRPr="00D13B9F" w:rsidRDefault="00D440F1" w:rsidP="00D440F1">
      <w:pPr>
        <w:pStyle w:val="Heading5"/>
        <w:rPr>
          <w:rFonts w:cs="Arial"/>
          <w:i/>
          <w:iCs/>
          <w:szCs w:val="22"/>
          <w:lang w:eastAsia="zh-CN"/>
        </w:rPr>
      </w:pPr>
      <w:bookmarkStart w:id="10312" w:name="_Toc58918145"/>
      <w:bookmarkStart w:id="10313" w:name="_Toc74928243"/>
      <w:bookmarkStart w:id="10314" w:name="_Toc76115342"/>
      <w:bookmarkStart w:id="10315" w:name="_Toc76544749"/>
      <w:bookmarkStart w:id="10316" w:name="_Toc82541566"/>
      <w:bookmarkStart w:id="10317" w:name="_Toc89952213"/>
      <w:bookmarkStart w:id="10318" w:name="_Toc98767309"/>
      <w:bookmarkStart w:id="10319" w:name="_Toc106203357"/>
      <w:bookmarkStart w:id="10320" w:name="_Toc115187656"/>
      <w:bookmarkStart w:id="10321" w:name="_Toc121994211"/>
      <w:bookmarkStart w:id="10322" w:name="_Toc124153219"/>
      <w:bookmarkStart w:id="10323" w:name="_Toc131538521"/>
      <w:bookmarkStart w:id="10324" w:name="_Toc137391641"/>
      <w:bookmarkStart w:id="10325" w:name="_Toc146962301"/>
      <w:bookmarkStart w:id="10326" w:name="_Toc187256666"/>
      <w:r w:rsidRPr="00931575">
        <w:t>8.2</w:t>
      </w:r>
      <w:bookmarkStart w:id="10327" w:name="OLE_LINK56"/>
      <w:r w:rsidRPr="00931575">
        <w:t>.</w:t>
      </w:r>
      <w:bookmarkEnd w:id="10327"/>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10328" w:name="OLE_LINK21"/>
      <w:r>
        <w:rPr>
          <w:lang w:eastAsia="ko-KR"/>
        </w:rPr>
        <w:lastRenderedPageBreak/>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10328"/>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10329"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0329"/>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10330"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0330"/>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10331" w:name="_Toc74928244"/>
      <w:bookmarkStart w:id="10332" w:name="_Toc76115343"/>
      <w:bookmarkStart w:id="10333" w:name="_Toc76544750"/>
      <w:bookmarkStart w:id="10334" w:name="_Toc82541567"/>
      <w:bookmarkStart w:id="10335" w:name="_Toc89952214"/>
      <w:bookmarkStart w:id="10336" w:name="_Toc98767310"/>
      <w:bookmarkStart w:id="10337" w:name="_Toc106203358"/>
      <w:bookmarkStart w:id="10338" w:name="_Toc115187657"/>
      <w:bookmarkStart w:id="10339" w:name="_Toc121994212"/>
      <w:bookmarkStart w:id="10340" w:name="_Toc124153220"/>
      <w:bookmarkStart w:id="10341" w:name="_Toc131538522"/>
      <w:bookmarkStart w:id="10342" w:name="_Toc137391642"/>
      <w:bookmarkStart w:id="10343" w:name="_Toc146962302"/>
      <w:bookmarkStart w:id="10344" w:name="_Toc187256667"/>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414CC34B" w14:textId="77777777" w:rsidR="003D19C9" w:rsidRPr="00931575" w:rsidRDefault="003D19C9" w:rsidP="003D19C9">
      <w:pPr>
        <w:pStyle w:val="Heading4"/>
      </w:pPr>
      <w:bookmarkStart w:id="10345" w:name="_Toc74928245"/>
      <w:bookmarkStart w:id="10346" w:name="_Toc76115344"/>
      <w:bookmarkStart w:id="10347" w:name="_Toc76544751"/>
      <w:bookmarkStart w:id="10348" w:name="_Toc82541568"/>
      <w:bookmarkStart w:id="10349" w:name="_Toc89952215"/>
      <w:bookmarkStart w:id="10350" w:name="_Toc98767311"/>
      <w:bookmarkStart w:id="10351" w:name="_Toc106203359"/>
      <w:bookmarkStart w:id="10352" w:name="_Toc115187658"/>
      <w:bookmarkStart w:id="10353" w:name="_Toc121994213"/>
      <w:bookmarkStart w:id="10354" w:name="_Toc124153221"/>
      <w:bookmarkStart w:id="10355" w:name="_Toc131538523"/>
      <w:bookmarkStart w:id="10356" w:name="_Toc137391643"/>
      <w:bookmarkStart w:id="10357" w:name="_Toc146962303"/>
      <w:bookmarkStart w:id="10358" w:name="_Toc187256668"/>
      <w:r w:rsidRPr="00931575">
        <w:t>8.2.</w:t>
      </w:r>
      <w:r>
        <w:t>11</w:t>
      </w:r>
      <w:r w:rsidRPr="00931575">
        <w:rPr>
          <w:rFonts w:hint="eastAsia"/>
        </w:rPr>
        <w:t>.1</w:t>
      </w:r>
      <w:r w:rsidRPr="00931575">
        <w:tab/>
        <w:t>Definition and applicability</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lastRenderedPageBreak/>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0359" w:name="_Toc74928246"/>
      <w:bookmarkStart w:id="10360" w:name="_Toc76115345"/>
      <w:bookmarkStart w:id="10361" w:name="_Toc76544752"/>
      <w:bookmarkStart w:id="10362" w:name="_Toc82541569"/>
      <w:bookmarkStart w:id="10363" w:name="_Toc89952216"/>
      <w:bookmarkStart w:id="10364" w:name="_Toc98767312"/>
      <w:bookmarkStart w:id="10365" w:name="_Toc106203360"/>
      <w:bookmarkStart w:id="10366" w:name="_Toc115187659"/>
      <w:bookmarkStart w:id="10367" w:name="_Toc121994214"/>
      <w:bookmarkStart w:id="10368" w:name="_Toc124153222"/>
      <w:bookmarkStart w:id="10369" w:name="_Toc131538524"/>
      <w:bookmarkStart w:id="10370" w:name="_Toc137391644"/>
      <w:bookmarkStart w:id="10371" w:name="_Toc146962304"/>
      <w:bookmarkStart w:id="10372" w:name="_Toc187256669"/>
      <w:r w:rsidRPr="00931575">
        <w:t>8.2.</w:t>
      </w:r>
      <w:r>
        <w:t>11</w:t>
      </w:r>
      <w:r w:rsidRPr="00931575">
        <w:rPr>
          <w:rFonts w:hint="eastAsia"/>
        </w:rPr>
        <w:t>.</w:t>
      </w:r>
      <w:r w:rsidRPr="00931575">
        <w:t>2</w:t>
      </w:r>
      <w:r w:rsidRPr="00931575">
        <w:tab/>
        <w:t xml:space="preserve">Minimum </w:t>
      </w:r>
      <w:r w:rsidRPr="00D4288D">
        <w:t>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0373" w:name="_Toc74928247"/>
      <w:bookmarkStart w:id="10374" w:name="_Toc76115346"/>
      <w:bookmarkStart w:id="10375" w:name="_Toc76544753"/>
      <w:bookmarkStart w:id="10376" w:name="_Toc82541570"/>
      <w:bookmarkStart w:id="10377" w:name="_Toc89952217"/>
      <w:bookmarkStart w:id="10378" w:name="_Toc98767313"/>
      <w:bookmarkStart w:id="10379" w:name="_Toc106203361"/>
      <w:bookmarkStart w:id="10380" w:name="_Toc115187660"/>
      <w:bookmarkStart w:id="10381" w:name="_Toc121994215"/>
      <w:bookmarkStart w:id="10382" w:name="_Toc124153223"/>
      <w:bookmarkStart w:id="10383" w:name="_Toc131538525"/>
      <w:bookmarkStart w:id="10384" w:name="_Toc137391645"/>
      <w:bookmarkStart w:id="10385" w:name="_Toc146962305"/>
      <w:bookmarkStart w:id="10386" w:name="_Toc187256670"/>
      <w:r w:rsidRPr="00931575">
        <w:t>8.2.</w:t>
      </w:r>
      <w:r>
        <w:t>11</w:t>
      </w:r>
      <w:r w:rsidRPr="00931575">
        <w:rPr>
          <w:rFonts w:hint="eastAsia"/>
        </w:rPr>
        <w:t>.</w:t>
      </w:r>
      <w:r w:rsidRPr="00931575">
        <w:t>3</w:t>
      </w:r>
      <w:r w:rsidRPr="00931575">
        <w:tab/>
        <w:t>Test purpose</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0387" w:name="_Toc74928248"/>
      <w:bookmarkStart w:id="10388" w:name="_Toc76115347"/>
      <w:bookmarkStart w:id="10389" w:name="_Toc76544754"/>
      <w:bookmarkStart w:id="10390" w:name="_Toc82541571"/>
      <w:bookmarkStart w:id="10391" w:name="_Toc89952218"/>
      <w:bookmarkStart w:id="10392" w:name="_Toc98767314"/>
      <w:bookmarkStart w:id="10393" w:name="_Toc106203362"/>
      <w:bookmarkStart w:id="10394" w:name="_Toc115187661"/>
      <w:bookmarkStart w:id="10395" w:name="_Toc121994216"/>
      <w:bookmarkStart w:id="10396" w:name="_Toc124153224"/>
      <w:bookmarkStart w:id="10397" w:name="_Toc131538526"/>
      <w:bookmarkStart w:id="10398" w:name="_Toc137391646"/>
      <w:bookmarkStart w:id="10399" w:name="_Toc146962306"/>
      <w:bookmarkStart w:id="10400" w:name="_Toc187256671"/>
      <w:r w:rsidRPr="00931575">
        <w:t>8.2.</w:t>
      </w:r>
      <w:r>
        <w:t>11</w:t>
      </w:r>
      <w:r w:rsidRPr="00931575">
        <w:rPr>
          <w:rFonts w:hint="eastAsia"/>
        </w:rPr>
        <w:t>.</w:t>
      </w:r>
      <w:r w:rsidRPr="00931575">
        <w:t>4</w:t>
      </w:r>
      <w:r w:rsidRPr="00931575">
        <w:tab/>
        <w:t>Method of test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37137C4B" w14:textId="77777777" w:rsidR="003D19C9" w:rsidRPr="00931575" w:rsidRDefault="003D19C9" w:rsidP="003D19C9">
      <w:pPr>
        <w:pStyle w:val="Heading5"/>
      </w:pPr>
      <w:bookmarkStart w:id="10401" w:name="_Toc74928249"/>
      <w:bookmarkStart w:id="10402" w:name="_Toc76115348"/>
      <w:bookmarkStart w:id="10403" w:name="_Toc76544755"/>
      <w:bookmarkStart w:id="10404" w:name="_Toc82541572"/>
      <w:bookmarkStart w:id="10405" w:name="_Toc89952219"/>
      <w:bookmarkStart w:id="10406" w:name="_Toc98767315"/>
      <w:bookmarkStart w:id="10407" w:name="_Toc106203363"/>
      <w:bookmarkStart w:id="10408" w:name="_Toc115187662"/>
      <w:bookmarkStart w:id="10409" w:name="_Toc121994217"/>
      <w:bookmarkStart w:id="10410" w:name="_Toc124153225"/>
      <w:bookmarkStart w:id="10411" w:name="_Toc131538527"/>
      <w:bookmarkStart w:id="10412" w:name="_Toc137391647"/>
      <w:bookmarkStart w:id="10413" w:name="_Toc146962307"/>
      <w:bookmarkStart w:id="10414" w:name="_Toc187256672"/>
      <w:r w:rsidRPr="00931575">
        <w:t>8.2.</w:t>
      </w:r>
      <w:r>
        <w:t>11</w:t>
      </w:r>
      <w:r w:rsidRPr="00931575">
        <w:t>.4.1</w:t>
      </w:r>
      <w:r w:rsidRPr="00931575">
        <w:rPr>
          <w:rFonts w:hint="eastAsia"/>
        </w:rPr>
        <w:tab/>
      </w:r>
      <w:r w:rsidRPr="00931575">
        <w:t>Initial conditions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0415" w:name="_Toc74928250"/>
      <w:bookmarkStart w:id="10416" w:name="_Toc76115349"/>
      <w:bookmarkStart w:id="10417" w:name="_Toc76544756"/>
      <w:bookmarkStart w:id="10418" w:name="_Toc82541573"/>
      <w:bookmarkStart w:id="10419" w:name="_Toc89952220"/>
      <w:bookmarkStart w:id="10420" w:name="_Toc98767316"/>
      <w:bookmarkStart w:id="10421" w:name="_Toc106203364"/>
      <w:bookmarkStart w:id="10422" w:name="_Toc115187663"/>
      <w:bookmarkStart w:id="10423" w:name="_Toc121994218"/>
      <w:bookmarkStart w:id="10424" w:name="_Toc124153226"/>
      <w:bookmarkStart w:id="10425" w:name="_Toc131538528"/>
      <w:bookmarkStart w:id="10426" w:name="_Toc137391648"/>
      <w:bookmarkStart w:id="10427" w:name="_Toc146962308"/>
      <w:bookmarkStart w:id="10428" w:name="_Toc187256673"/>
      <w:r w:rsidRPr="00931575">
        <w:t>8.2.</w:t>
      </w:r>
      <w:r>
        <w:t>11</w:t>
      </w:r>
      <w:r w:rsidRPr="00931575">
        <w:rPr>
          <w:rFonts w:hint="eastAsia"/>
        </w:rPr>
        <w:t>.</w:t>
      </w:r>
      <w:r w:rsidRPr="00931575">
        <w:t>4.2</w:t>
      </w:r>
      <w:r w:rsidRPr="00931575">
        <w:tab/>
        <w:t>Procedure</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0429" w:name="_Toc74928251"/>
      <w:bookmarkStart w:id="10430" w:name="_Toc76115350"/>
      <w:bookmarkStart w:id="10431" w:name="_Toc76544757"/>
      <w:bookmarkStart w:id="10432" w:name="_Toc82541574"/>
      <w:bookmarkStart w:id="10433" w:name="_Toc89952221"/>
      <w:bookmarkStart w:id="10434" w:name="_Toc98767317"/>
      <w:bookmarkStart w:id="10435" w:name="_Toc106203365"/>
      <w:bookmarkStart w:id="10436" w:name="_Toc115187664"/>
      <w:bookmarkStart w:id="10437" w:name="_Toc121994219"/>
      <w:bookmarkStart w:id="10438" w:name="_Toc124153227"/>
      <w:bookmarkStart w:id="10439" w:name="_Toc131538529"/>
      <w:bookmarkStart w:id="10440" w:name="_Toc137391649"/>
      <w:bookmarkStart w:id="10441" w:name="_Toc146962309"/>
      <w:bookmarkStart w:id="10442" w:name="_Toc187256674"/>
      <w:r w:rsidRPr="00931575">
        <w:t>8.2.</w:t>
      </w:r>
      <w:r>
        <w:t>11</w:t>
      </w:r>
      <w:r w:rsidRPr="00931575">
        <w:rPr>
          <w:rFonts w:hint="eastAsia"/>
        </w:rPr>
        <w:t>.</w:t>
      </w:r>
      <w:r w:rsidRPr="00931575">
        <w:t>5</w:t>
      </w:r>
      <w:r w:rsidRPr="00931575">
        <w:tab/>
        <w:t>Test Requirement</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49CE2FA6" w14:textId="77777777" w:rsidR="003D19C9" w:rsidRPr="00931575" w:rsidRDefault="003D19C9" w:rsidP="003D19C9">
      <w:pPr>
        <w:pStyle w:val="Heading5"/>
        <w:rPr>
          <w:rFonts w:cs="Arial"/>
          <w:i/>
          <w:iCs/>
          <w:szCs w:val="22"/>
          <w:lang w:eastAsia="zh-CN"/>
        </w:rPr>
      </w:pPr>
      <w:bookmarkStart w:id="10443" w:name="_Toc74928252"/>
      <w:bookmarkStart w:id="10444" w:name="_Toc76115351"/>
      <w:bookmarkStart w:id="10445" w:name="_Toc76544758"/>
      <w:bookmarkStart w:id="10446" w:name="_Toc82541575"/>
      <w:bookmarkStart w:id="10447" w:name="_Toc89952222"/>
      <w:bookmarkStart w:id="10448" w:name="_Toc98767318"/>
      <w:bookmarkStart w:id="10449" w:name="_Toc106203366"/>
      <w:bookmarkStart w:id="10450" w:name="_Toc115187665"/>
      <w:bookmarkStart w:id="10451" w:name="_Toc121994220"/>
      <w:bookmarkStart w:id="10452" w:name="_Toc124153228"/>
      <w:bookmarkStart w:id="10453" w:name="_Toc131538530"/>
      <w:bookmarkStart w:id="10454" w:name="_Toc137391650"/>
      <w:bookmarkStart w:id="10455" w:name="_Toc146962310"/>
      <w:bookmarkStart w:id="10456" w:name="_Toc187256675"/>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lastRenderedPageBreak/>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10457" w:name="_Toc58915994"/>
      <w:bookmarkStart w:id="10458" w:name="_Toc66701141"/>
      <w:bookmarkStart w:id="10459" w:name="_Toc68697298"/>
      <w:bookmarkStart w:id="10460" w:name="_Toc74928253"/>
      <w:bookmarkStart w:id="10461" w:name="_Toc76115352"/>
      <w:bookmarkStart w:id="10462" w:name="_Toc76544759"/>
      <w:bookmarkStart w:id="10463" w:name="_Toc82541576"/>
      <w:bookmarkStart w:id="10464" w:name="_Toc89952223"/>
      <w:bookmarkStart w:id="10465" w:name="_Toc98767319"/>
      <w:bookmarkStart w:id="10466" w:name="_Toc106203367"/>
      <w:bookmarkStart w:id="10467" w:name="_Toc115187666"/>
      <w:bookmarkStart w:id="10468" w:name="_Toc121994221"/>
      <w:bookmarkStart w:id="10469" w:name="_Toc124153229"/>
      <w:bookmarkStart w:id="10470" w:name="_Toc131538531"/>
      <w:bookmarkStart w:id="10471" w:name="_Toc137391651"/>
      <w:bookmarkStart w:id="10472" w:name="_Toc146962311"/>
      <w:bookmarkStart w:id="10473" w:name="_Toc187256676"/>
      <w:r w:rsidRPr="00931575">
        <w:t>8.3</w:t>
      </w:r>
      <w:r w:rsidRPr="00931575">
        <w:tab/>
        <w:t>OTA performance requirements for PUCCH</w:t>
      </w:r>
      <w:bookmarkEnd w:id="9201"/>
      <w:bookmarkEnd w:id="9202"/>
      <w:bookmarkEnd w:id="9509"/>
      <w:bookmarkEnd w:id="9510"/>
      <w:bookmarkEnd w:id="9511"/>
      <w:bookmarkEnd w:id="9512"/>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70767A8A" w14:textId="77777777" w:rsidR="00C45907" w:rsidRPr="00931575" w:rsidRDefault="00C45907" w:rsidP="00C45907">
      <w:pPr>
        <w:pStyle w:val="Heading3"/>
        <w:rPr>
          <w:lang w:eastAsia="zh-CN"/>
        </w:rPr>
      </w:pPr>
      <w:bookmarkStart w:id="10474" w:name="_Toc21102964"/>
      <w:bookmarkStart w:id="10475" w:name="_Toc29810813"/>
      <w:bookmarkStart w:id="10476" w:name="_Toc36636173"/>
      <w:bookmarkStart w:id="10477" w:name="_Toc37273119"/>
      <w:bookmarkStart w:id="10478" w:name="_Toc45886207"/>
      <w:bookmarkStart w:id="10479" w:name="_Toc53183286"/>
      <w:bookmarkStart w:id="10480" w:name="_Toc58915995"/>
      <w:bookmarkStart w:id="10481" w:name="_Toc66701142"/>
      <w:bookmarkStart w:id="10482" w:name="_Toc68697299"/>
      <w:bookmarkStart w:id="10483" w:name="_Toc74928254"/>
      <w:bookmarkStart w:id="10484" w:name="_Toc76115353"/>
      <w:bookmarkStart w:id="10485" w:name="_Toc76544760"/>
      <w:bookmarkStart w:id="10486" w:name="_Toc82541577"/>
      <w:bookmarkStart w:id="10487" w:name="_Toc89952224"/>
      <w:bookmarkStart w:id="10488" w:name="_Toc98767320"/>
      <w:bookmarkStart w:id="10489" w:name="_Toc106203368"/>
      <w:bookmarkStart w:id="10490" w:name="_Toc115187667"/>
      <w:bookmarkStart w:id="10491" w:name="_Toc121994222"/>
      <w:bookmarkStart w:id="10492" w:name="_Toc124153230"/>
      <w:bookmarkStart w:id="10493" w:name="_Toc131538532"/>
      <w:bookmarkStart w:id="10494" w:name="_Toc137391652"/>
      <w:bookmarkStart w:id="10495" w:name="_Toc146962312"/>
      <w:bookmarkStart w:id="10496" w:name="_Toc187256677"/>
      <w:r w:rsidRPr="00931575">
        <w:t>8.3.1</w:t>
      </w:r>
      <w:r w:rsidRPr="00931575">
        <w:tab/>
        <w:t xml:space="preserve">Performance requirements for PUCCH format </w:t>
      </w:r>
      <w:r w:rsidRPr="00931575">
        <w:rPr>
          <w:rFonts w:hint="eastAsia"/>
          <w:lang w:eastAsia="zh-CN"/>
        </w:rPr>
        <w:t>0</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0C47E1EB" w14:textId="77777777" w:rsidR="00C45907" w:rsidRPr="00931575" w:rsidRDefault="00C45907" w:rsidP="00C45907">
      <w:pPr>
        <w:pStyle w:val="Heading4"/>
      </w:pPr>
      <w:bookmarkStart w:id="10497" w:name="_Toc21102965"/>
      <w:bookmarkStart w:id="10498" w:name="_Toc29810814"/>
      <w:bookmarkStart w:id="10499" w:name="_Toc36636174"/>
      <w:bookmarkStart w:id="10500" w:name="_Toc37273120"/>
      <w:bookmarkStart w:id="10501" w:name="_Toc45886208"/>
      <w:bookmarkStart w:id="10502" w:name="_Toc53183287"/>
      <w:bookmarkStart w:id="10503" w:name="_Toc58915996"/>
      <w:bookmarkStart w:id="10504" w:name="_Toc66701143"/>
      <w:bookmarkStart w:id="10505" w:name="_Toc68697300"/>
      <w:bookmarkStart w:id="10506" w:name="_Toc74928255"/>
      <w:bookmarkStart w:id="10507" w:name="_Toc76115354"/>
      <w:bookmarkStart w:id="10508" w:name="_Toc76544761"/>
      <w:bookmarkStart w:id="10509" w:name="_Toc82541578"/>
      <w:bookmarkStart w:id="10510" w:name="_Toc89952225"/>
      <w:bookmarkStart w:id="10511" w:name="_Toc98767321"/>
      <w:bookmarkStart w:id="10512" w:name="_Toc106203369"/>
      <w:bookmarkStart w:id="10513" w:name="_Toc115187668"/>
      <w:bookmarkStart w:id="10514" w:name="_Toc121994223"/>
      <w:bookmarkStart w:id="10515" w:name="_Toc124153231"/>
      <w:bookmarkStart w:id="10516" w:name="_Toc131538533"/>
      <w:bookmarkStart w:id="10517" w:name="_Toc137391653"/>
      <w:bookmarkStart w:id="10518" w:name="_Toc146962313"/>
      <w:bookmarkStart w:id="10519" w:name="_Toc187256678"/>
      <w:r w:rsidRPr="00931575">
        <w:t>8.3.1.1</w:t>
      </w:r>
      <w:r w:rsidRPr="00931575">
        <w:tab/>
        <w:t>Definition and applicability</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520" w:name="_Toc21102966"/>
      <w:bookmarkStart w:id="10521" w:name="_Toc29810815"/>
      <w:bookmarkStart w:id="10522" w:name="_Toc36636175"/>
      <w:bookmarkStart w:id="10523" w:name="_Toc37273121"/>
      <w:bookmarkStart w:id="10524" w:name="_Toc45886209"/>
      <w:bookmarkStart w:id="10525" w:name="_Toc53183288"/>
      <w:bookmarkStart w:id="10526" w:name="_Toc58915997"/>
      <w:bookmarkStart w:id="10527" w:name="_Toc66701144"/>
      <w:bookmarkStart w:id="10528" w:name="_Toc68697301"/>
      <w:bookmarkStart w:id="10529" w:name="_Toc74928256"/>
      <w:bookmarkStart w:id="10530" w:name="_Toc76115355"/>
      <w:bookmarkStart w:id="10531" w:name="_Toc76544762"/>
      <w:bookmarkStart w:id="10532" w:name="_Toc82541579"/>
      <w:bookmarkStart w:id="10533" w:name="_Toc89952226"/>
      <w:bookmarkStart w:id="10534" w:name="_Toc98767322"/>
      <w:bookmarkStart w:id="10535" w:name="_Toc106203370"/>
      <w:bookmarkStart w:id="10536" w:name="_Toc115187669"/>
      <w:bookmarkStart w:id="10537" w:name="_Toc121994224"/>
      <w:bookmarkStart w:id="10538" w:name="_Toc124153232"/>
      <w:bookmarkStart w:id="10539" w:name="_Toc131538534"/>
      <w:bookmarkStart w:id="10540" w:name="_Toc137391654"/>
      <w:bookmarkStart w:id="10541" w:name="_Toc146962314"/>
      <w:bookmarkStart w:id="10542" w:name="_Toc187256679"/>
      <w:r w:rsidRPr="00931575">
        <w:lastRenderedPageBreak/>
        <w:t>8.3.1.2</w:t>
      </w:r>
      <w:r w:rsidRPr="00931575">
        <w:tab/>
        <w:t>Minimum Requirement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543" w:name="_Toc21102967"/>
      <w:bookmarkStart w:id="10544" w:name="_Toc29810816"/>
      <w:bookmarkStart w:id="10545" w:name="_Toc36636176"/>
      <w:bookmarkStart w:id="10546" w:name="_Toc37273122"/>
      <w:bookmarkStart w:id="10547" w:name="_Toc45886210"/>
      <w:bookmarkStart w:id="10548" w:name="_Toc53183289"/>
      <w:bookmarkStart w:id="10549" w:name="_Toc58915998"/>
      <w:bookmarkStart w:id="10550" w:name="_Toc66701145"/>
      <w:bookmarkStart w:id="10551" w:name="_Toc68697302"/>
      <w:bookmarkStart w:id="10552" w:name="_Toc74928257"/>
      <w:bookmarkStart w:id="10553" w:name="_Toc76115356"/>
      <w:bookmarkStart w:id="10554" w:name="_Toc76544763"/>
      <w:bookmarkStart w:id="10555" w:name="_Toc82541580"/>
      <w:bookmarkStart w:id="10556" w:name="_Toc89952227"/>
      <w:bookmarkStart w:id="10557" w:name="_Toc98767323"/>
      <w:bookmarkStart w:id="10558" w:name="_Toc106203371"/>
      <w:bookmarkStart w:id="10559" w:name="_Toc115187670"/>
      <w:bookmarkStart w:id="10560" w:name="_Toc121994225"/>
      <w:bookmarkStart w:id="10561" w:name="_Toc124153233"/>
      <w:bookmarkStart w:id="10562" w:name="_Toc131538535"/>
      <w:bookmarkStart w:id="10563" w:name="_Toc137391655"/>
      <w:bookmarkStart w:id="10564" w:name="_Toc146962315"/>
      <w:bookmarkStart w:id="10565" w:name="_Toc187256680"/>
      <w:r w:rsidRPr="00931575">
        <w:t>8.3.1.3</w:t>
      </w:r>
      <w:r w:rsidRPr="00931575">
        <w:tab/>
        <w:t>Test purpose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566" w:name="_Toc21102968"/>
      <w:bookmarkStart w:id="10567" w:name="_Toc29810817"/>
      <w:bookmarkStart w:id="10568" w:name="_Toc36636177"/>
      <w:bookmarkStart w:id="10569" w:name="_Toc37273123"/>
      <w:bookmarkStart w:id="10570" w:name="_Toc45886211"/>
      <w:bookmarkStart w:id="10571" w:name="_Toc53183290"/>
      <w:bookmarkStart w:id="10572" w:name="_Toc58915999"/>
      <w:bookmarkStart w:id="10573" w:name="_Toc66701146"/>
      <w:bookmarkStart w:id="10574" w:name="_Toc68697303"/>
      <w:bookmarkStart w:id="10575" w:name="_Toc74928258"/>
      <w:bookmarkStart w:id="10576" w:name="_Toc76115357"/>
      <w:bookmarkStart w:id="10577" w:name="_Toc76544764"/>
      <w:bookmarkStart w:id="10578" w:name="_Toc82541581"/>
      <w:bookmarkStart w:id="10579" w:name="_Toc89952228"/>
      <w:bookmarkStart w:id="10580" w:name="_Toc98767324"/>
      <w:bookmarkStart w:id="10581" w:name="_Toc106203372"/>
      <w:bookmarkStart w:id="10582" w:name="_Toc115187671"/>
      <w:bookmarkStart w:id="10583" w:name="_Toc121994226"/>
      <w:bookmarkStart w:id="10584" w:name="_Toc124153234"/>
      <w:bookmarkStart w:id="10585" w:name="_Toc131538536"/>
      <w:bookmarkStart w:id="10586" w:name="_Toc137391656"/>
      <w:bookmarkStart w:id="10587" w:name="_Toc146962316"/>
      <w:bookmarkStart w:id="10588" w:name="_Toc187256681"/>
      <w:r w:rsidRPr="00931575">
        <w:t>8.3.1.4</w:t>
      </w:r>
      <w:r w:rsidRPr="00931575">
        <w:tab/>
        <w:t>Method of test</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09C9BE1A" w14:textId="77777777" w:rsidR="00C45907" w:rsidRPr="00931575" w:rsidRDefault="00C45907" w:rsidP="00C45907">
      <w:pPr>
        <w:pStyle w:val="Heading5"/>
      </w:pPr>
      <w:bookmarkStart w:id="10589" w:name="_Toc21102969"/>
      <w:bookmarkStart w:id="10590" w:name="_Toc29810818"/>
      <w:bookmarkStart w:id="10591" w:name="_Toc36636178"/>
      <w:bookmarkStart w:id="10592" w:name="_Toc37273124"/>
      <w:bookmarkStart w:id="10593" w:name="_Toc45886212"/>
      <w:bookmarkStart w:id="10594" w:name="_Toc53183291"/>
      <w:bookmarkStart w:id="10595" w:name="_Toc58916000"/>
      <w:bookmarkStart w:id="10596" w:name="_Toc66701147"/>
      <w:bookmarkStart w:id="10597" w:name="_Toc68697304"/>
      <w:bookmarkStart w:id="10598" w:name="_Toc74928259"/>
      <w:bookmarkStart w:id="10599" w:name="_Toc76115358"/>
      <w:bookmarkStart w:id="10600" w:name="_Toc76544765"/>
      <w:bookmarkStart w:id="10601" w:name="_Toc82541582"/>
      <w:bookmarkStart w:id="10602" w:name="_Toc89952229"/>
      <w:bookmarkStart w:id="10603" w:name="_Toc98767325"/>
      <w:bookmarkStart w:id="10604" w:name="_Toc106203373"/>
      <w:bookmarkStart w:id="10605" w:name="_Toc115187672"/>
      <w:bookmarkStart w:id="10606" w:name="_Toc121994227"/>
      <w:bookmarkStart w:id="10607" w:name="_Toc124153235"/>
      <w:bookmarkStart w:id="10608" w:name="_Toc131538537"/>
      <w:bookmarkStart w:id="10609" w:name="_Toc137391657"/>
      <w:bookmarkStart w:id="10610" w:name="_Toc146962317"/>
      <w:bookmarkStart w:id="10611" w:name="_Toc187256682"/>
      <w:r w:rsidRPr="00931575">
        <w:t>8.3.1.4.1</w:t>
      </w:r>
      <w:r w:rsidRPr="00931575">
        <w:tab/>
        <w:t>Initial conditions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061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613" w:name="_Toc29810819"/>
      <w:bookmarkStart w:id="10614" w:name="_Toc36636179"/>
      <w:bookmarkStart w:id="10615" w:name="_Toc37273125"/>
      <w:bookmarkStart w:id="10616" w:name="_Toc45886213"/>
      <w:bookmarkStart w:id="10617" w:name="_Toc53183292"/>
      <w:bookmarkStart w:id="10618" w:name="_Toc58916001"/>
      <w:bookmarkStart w:id="10619" w:name="_Toc66701148"/>
      <w:bookmarkStart w:id="10620" w:name="_Toc68697305"/>
      <w:bookmarkStart w:id="10621" w:name="_Toc74928260"/>
      <w:bookmarkStart w:id="10622" w:name="_Toc76115359"/>
      <w:bookmarkStart w:id="10623" w:name="_Toc76544766"/>
      <w:bookmarkStart w:id="10624" w:name="_Toc82541583"/>
      <w:bookmarkStart w:id="10625" w:name="_Toc89952230"/>
      <w:bookmarkStart w:id="10626" w:name="_Toc98767326"/>
      <w:bookmarkStart w:id="10627" w:name="_Toc106203374"/>
      <w:bookmarkStart w:id="10628" w:name="_Toc115187673"/>
      <w:bookmarkStart w:id="10629" w:name="_Toc121994228"/>
      <w:bookmarkStart w:id="10630" w:name="_Toc124153236"/>
      <w:bookmarkStart w:id="10631" w:name="_Toc131538538"/>
      <w:bookmarkStart w:id="10632" w:name="_Toc137391658"/>
      <w:bookmarkStart w:id="10633" w:name="_Toc146962318"/>
      <w:bookmarkStart w:id="10634" w:name="_Toc187256683"/>
      <w:r w:rsidRPr="00931575">
        <w:t>8.3.1.4.2</w:t>
      </w:r>
      <w:r w:rsidRPr="00931575">
        <w:tab/>
        <w:t>Procedure</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97869124"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0635" w:name="_Toc21102971"/>
      <w:bookmarkStart w:id="10636" w:name="_Toc29810820"/>
      <w:bookmarkStart w:id="10637" w:name="_Toc36636180"/>
      <w:bookmarkStart w:id="10638" w:name="_Toc37273126"/>
      <w:bookmarkStart w:id="10639" w:name="_Toc45886214"/>
      <w:bookmarkStart w:id="10640" w:name="_Toc53183293"/>
      <w:bookmarkStart w:id="10641" w:name="_Toc58916002"/>
      <w:bookmarkStart w:id="10642" w:name="_Toc66701149"/>
      <w:bookmarkStart w:id="10643" w:name="_Toc68697306"/>
      <w:bookmarkStart w:id="10644" w:name="_Toc74928261"/>
      <w:bookmarkStart w:id="10645" w:name="_Toc76115360"/>
      <w:bookmarkStart w:id="10646" w:name="_Toc76544767"/>
      <w:bookmarkStart w:id="10647" w:name="_Toc82541584"/>
      <w:bookmarkStart w:id="10648" w:name="_Toc89952231"/>
      <w:bookmarkStart w:id="10649" w:name="_Toc98767327"/>
      <w:bookmarkStart w:id="10650" w:name="_Toc106203375"/>
      <w:bookmarkStart w:id="10651" w:name="_Toc115187674"/>
      <w:bookmarkStart w:id="10652" w:name="_Toc121994229"/>
      <w:bookmarkStart w:id="10653" w:name="_Toc124153237"/>
      <w:bookmarkStart w:id="10654" w:name="_Toc131538539"/>
      <w:bookmarkStart w:id="10655" w:name="_Toc137391659"/>
      <w:bookmarkStart w:id="10656" w:name="_Toc146962319"/>
      <w:bookmarkStart w:id="10657" w:name="_Toc187256684"/>
      <w:r w:rsidRPr="00931575">
        <w:t>8.3.1.5</w:t>
      </w:r>
      <w:r w:rsidRPr="00931575">
        <w:tab/>
        <w:t>Test Requirement</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48BB0FD3" w14:textId="77777777" w:rsidR="00C45907" w:rsidRPr="00931575" w:rsidRDefault="00C45907" w:rsidP="00C45907">
      <w:pPr>
        <w:pStyle w:val="Heading5"/>
        <w:rPr>
          <w:i/>
          <w:iCs/>
          <w:lang w:eastAsia="zh-CN"/>
        </w:rPr>
      </w:pPr>
      <w:bookmarkStart w:id="10658" w:name="_Toc21102972"/>
      <w:bookmarkStart w:id="10659" w:name="_Toc29810821"/>
      <w:bookmarkStart w:id="10660" w:name="_Toc36636181"/>
      <w:bookmarkStart w:id="10661" w:name="_Toc37273127"/>
      <w:bookmarkStart w:id="10662" w:name="_Toc45886215"/>
      <w:bookmarkStart w:id="10663" w:name="_Toc53183294"/>
      <w:bookmarkStart w:id="10664" w:name="_Toc58916003"/>
      <w:bookmarkStart w:id="10665" w:name="_Toc66701150"/>
      <w:bookmarkStart w:id="10666" w:name="_Toc68697307"/>
      <w:bookmarkStart w:id="10667" w:name="_Toc74928262"/>
      <w:bookmarkStart w:id="10668" w:name="_Toc76115361"/>
      <w:bookmarkStart w:id="10669" w:name="_Toc76544768"/>
      <w:bookmarkStart w:id="10670" w:name="_Toc82541585"/>
      <w:bookmarkStart w:id="10671" w:name="_Toc89952232"/>
      <w:bookmarkStart w:id="10672" w:name="_Toc98767328"/>
      <w:bookmarkStart w:id="10673" w:name="_Toc106203376"/>
      <w:bookmarkStart w:id="10674" w:name="_Toc115187675"/>
      <w:bookmarkStart w:id="10675" w:name="_Toc121994230"/>
      <w:bookmarkStart w:id="10676" w:name="_Toc124153238"/>
      <w:bookmarkStart w:id="10677" w:name="_Toc131538540"/>
      <w:bookmarkStart w:id="10678" w:name="_Toc137391660"/>
      <w:bookmarkStart w:id="10679" w:name="_Toc146962320"/>
      <w:bookmarkStart w:id="10680" w:name="_Toc18725668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0681" w:name="_Toc21102973"/>
      <w:bookmarkStart w:id="10682" w:name="_Toc29810822"/>
      <w:bookmarkStart w:id="10683" w:name="_Toc36636182"/>
      <w:bookmarkStart w:id="10684" w:name="_Toc37273128"/>
      <w:bookmarkStart w:id="10685" w:name="_Toc45886216"/>
      <w:bookmarkStart w:id="10686" w:name="_Toc53183295"/>
      <w:bookmarkStart w:id="10687" w:name="_Toc58916004"/>
      <w:bookmarkStart w:id="10688" w:name="_Toc66701151"/>
      <w:bookmarkStart w:id="10689" w:name="_Toc68697308"/>
      <w:bookmarkStart w:id="10690" w:name="_Toc74928263"/>
      <w:bookmarkStart w:id="10691" w:name="_Toc76115362"/>
      <w:bookmarkStart w:id="10692" w:name="_Toc76544769"/>
      <w:bookmarkStart w:id="10693" w:name="_Toc82541586"/>
      <w:bookmarkStart w:id="10694" w:name="_Toc89952233"/>
      <w:bookmarkStart w:id="10695" w:name="_Toc98767329"/>
      <w:bookmarkStart w:id="10696" w:name="_Toc106203377"/>
      <w:bookmarkStart w:id="10697" w:name="_Toc115187676"/>
      <w:bookmarkStart w:id="10698" w:name="_Toc121994231"/>
      <w:bookmarkStart w:id="10699" w:name="_Toc124153239"/>
      <w:bookmarkStart w:id="10700" w:name="_Toc131538541"/>
      <w:bookmarkStart w:id="10701" w:name="_Toc137391661"/>
      <w:bookmarkStart w:id="10702" w:name="_Toc146962321"/>
      <w:bookmarkStart w:id="10703" w:name="_Toc18725668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CD4E89">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CD4E89" w:rsidRDefault="007F4304" w:rsidP="00782299">
            <w:pPr>
              <w:pStyle w:val="TAH"/>
              <w:rPr>
                <w:lang w:val="fr-FR"/>
              </w:rPr>
            </w:pPr>
            <w:r w:rsidRPr="00CD4E89">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0704" w:name="_Toc21102974"/>
      <w:bookmarkStart w:id="10705" w:name="_Toc29810823"/>
      <w:bookmarkStart w:id="10706" w:name="_Toc36636183"/>
      <w:bookmarkStart w:id="10707" w:name="_Toc37273129"/>
      <w:bookmarkStart w:id="10708" w:name="_Toc45886217"/>
      <w:bookmarkStart w:id="10709" w:name="_Toc53183296"/>
      <w:bookmarkStart w:id="10710" w:name="_Toc58916005"/>
      <w:bookmarkStart w:id="10711" w:name="_Toc66701152"/>
      <w:bookmarkStart w:id="10712" w:name="_Toc68697309"/>
      <w:bookmarkStart w:id="10713" w:name="_Toc74928264"/>
      <w:bookmarkStart w:id="10714" w:name="_Toc76115363"/>
      <w:bookmarkStart w:id="10715" w:name="_Toc76544770"/>
      <w:bookmarkStart w:id="10716" w:name="_Toc82541587"/>
      <w:bookmarkStart w:id="10717" w:name="_Toc89952234"/>
      <w:bookmarkStart w:id="10718" w:name="_Toc98767330"/>
      <w:bookmarkStart w:id="10719" w:name="_Toc106203378"/>
      <w:bookmarkStart w:id="10720" w:name="_Toc115187677"/>
      <w:bookmarkStart w:id="10721" w:name="_Toc121994232"/>
      <w:bookmarkStart w:id="10722" w:name="_Toc124153240"/>
      <w:bookmarkStart w:id="10723" w:name="_Toc131538542"/>
      <w:bookmarkStart w:id="10724" w:name="_Toc137391662"/>
      <w:bookmarkStart w:id="10725" w:name="_Toc146962322"/>
      <w:bookmarkStart w:id="10726" w:name="_Toc187256687"/>
      <w:r w:rsidRPr="00931575">
        <w:rPr>
          <w:lang w:val="en-US"/>
        </w:rPr>
        <w:t>8.3.2</w:t>
      </w:r>
      <w:r w:rsidRPr="00931575">
        <w:tab/>
      </w:r>
      <w:r w:rsidRPr="00931575">
        <w:rPr>
          <w:lang w:val="en-US"/>
        </w:rPr>
        <w:t>Performance requirements for PUCCH format 1</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0DF4EBDD" w14:textId="77777777" w:rsidR="00C45907" w:rsidRPr="00931575" w:rsidRDefault="00C45907" w:rsidP="00C45907">
      <w:pPr>
        <w:pStyle w:val="Heading4"/>
        <w:rPr>
          <w:lang w:val="en-US"/>
        </w:rPr>
      </w:pPr>
      <w:bookmarkStart w:id="10727" w:name="_Toc21102975"/>
      <w:bookmarkStart w:id="10728" w:name="_Toc29810824"/>
      <w:bookmarkStart w:id="10729" w:name="_Toc36636184"/>
      <w:bookmarkStart w:id="10730" w:name="_Toc37273130"/>
      <w:bookmarkStart w:id="10731" w:name="_Toc45886218"/>
      <w:bookmarkStart w:id="10732" w:name="_Toc53183297"/>
      <w:bookmarkStart w:id="10733" w:name="_Toc58916006"/>
      <w:bookmarkStart w:id="10734" w:name="_Toc66701153"/>
      <w:bookmarkStart w:id="10735" w:name="_Toc68697310"/>
      <w:bookmarkStart w:id="10736" w:name="_Toc74928265"/>
      <w:bookmarkStart w:id="10737" w:name="_Toc76115364"/>
      <w:bookmarkStart w:id="10738" w:name="_Toc76544771"/>
      <w:bookmarkStart w:id="10739" w:name="_Toc82541588"/>
      <w:bookmarkStart w:id="10740" w:name="_Toc89952235"/>
      <w:bookmarkStart w:id="10741" w:name="_Toc98767331"/>
      <w:bookmarkStart w:id="10742" w:name="_Toc106203379"/>
      <w:bookmarkStart w:id="10743" w:name="_Toc115187678"/>
      <w:bookmarkStart w:id="10744" w:name="_Toc121994233"/>
      <w:bookmarkStart w:id="10745" w:name="_Toc124153241"/>
      <w:bookmarkStart w:id="10746" w:name="_Toc131538543"/>
      <w:bookmarkStart w:id="10747" w:name="_Toc137391663"/>
      <w:bookmarkStart w:id="10748" w:name="_Toc146962323"/>
      <w:bookmarkStart w:id="10749" w:name="_Toc187256688"/>
      <w:r w:rsidRPr="00931575">
        <w:rPr>
          <w:lang w:val="en-US"/>
        </w:rPr>
        <w:t>8.3.2.1</w:t>
      </w:r>
      <w:r w:rsidRPr="00931575">
        <w:rPr>
          <w:lang w:val="en-US"/>
        </w:rPr>
        <w:tab/>
        <w:t>NACK to ACK detection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08093795" w14:textId="77777777" w:rsidR="00C45907" w:rsidRPr="00931575" w:rsidRDefault="00C45907" w:rsidP="00C45907">
      <w:pPr>
        <w:pStyle w:val="Heading5"/>
        <w:rPr>
          <w:lang w:val="en-US"/>
        </w:rPr>
      </w:pPr>
      <w:bookmarkStart w:id="10750" w:name="_Toc21102976"/>
      <w:bookmarkStart w:id="10751" w:name="_Toc29810825"/>
      <w:bookmarkStart w:id="10752" w:name="_Toc36636185"/>
      <w:bookmarkStart w:id="10753" w:name="_Toc37273131"/>
      <w:bookmarkStart w:id="10754" w:name="_Toc45886219"/>
      <w:bookmarkStart w:id="10755" w:name="_Toc53183298"/>
      <w:bookmarkStart w:id="10756" w:name="_Toc58916007"/>
      <w:bookmarkStart w:id="10757" w:name="_Toc66701154"/>
      <w:bookmarkStart w:id="10758" w:name="_Toc68697311"/>
      <w:bookmarkStart w:id="10759" w:name="_Toc74928266"/>
      <w:bookmarkStart w:id="10760" w:name="_Toc76115365"/>
      <w:bookmarkStart w:id="10761" w:name="_Toc76544772"/>
      <w:bookmarkStart w:id="10762" w:name="_Toc82541589"/>
      <w:bookmarkStart w:id="10763" w:name="_Toc89952236"/>
      <w:bookmarkStart w:id="10764" w:name="_Toc98767332"/>
      <w:bookmarkStart w:id="10765" w:name="_Toc106203380"/>
      <w:bookmarkStart w:id="10766" w:name="_Toc115187679"/>
      <w:bookmarkStart w:id="10767" w:name="_Toc121994234"/>
      <w:bookmarkStart w:id="10768" w:name="_Toc124153242"/>
      <w:bookmarkStart w:id="10769" w:name="_Toc131538544"/>
      <w:bookmarkStart w:id="10770" w:name="_Toc137391664"/>
      <w:bookmarkStart w:id="10771" w:name="_Toc146962324"/>
      <w:bookmarkStart w:id="10772" w:name="_Toc187256689"/>
      <w:r w:rsidRPr="00931575">
        <w:rPr>
          <w:lang w:val="en-US"/>
        </w:rPr>
        <w:t>8.3.2.1.1</w:t>
      </w:r>
      <w:r w:rsidRPr="00931575">
        <w:rPr>
          <w:lang w:val="en-US"/>
        </w:rPr>
        <w:tab/>
        <w:t>Definition and applicability</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773" w:name="_Toc21102977"/>
      <w:bookmarkStart w:id="10774" w:name="_Toc29810826"/>
      <w:bookmarkStart w:id="10775" w:name="_Toc36636186"/>
      <w:bookmarkStart w:id="10776" w:name="_Toc37273132"/>
      <w:bookmarkStart w:id="10777" w:name="_Toc45886220"/>
      <w:bookmarkStart w:id="10778" w:name="_Toc53183299"/>
      <w:bookmarkStart w:id="10779" w:name="_Toc58916008"/>
      <w:bookmarkStart w:id="10780" w:name="_Toc66701155"/>
      <w:bookmarkStart w:id="10781" w:name="_Toc68697312"/>
      <w:bookmarkStart w:id="10782" w:name="_Toc74928267"/>
      <w:bookmarkStart w:id="10783" w:name="_Toc76115366"/>
      <w:bookmarkStart w:id="10784" w:name="_Toc76544773"/>
      <w:bookmarkStart w:id="10785" w:name="_Toc82541590"/>
      <w:bookmarkStart w:id="10786" w:name="_Toc89952237"/>
      <w:bookmarkStart w:id="10787" w:name="_Toc98767333"/>
      <w:bookmarkStart w:id="10788" w:name="_Toc106203381"/>
      <w:bookmarkStart w:id="10789" w:name="_Toc115187680"/>
      <w:bookmarkStart w:id="10790" w:name="_Toc121994235"/>
      <w:bookmarkStart w:id="10791" w:name="_Toc124153243"/>
      <w:bookmarkStart w:id="10792" w:name="_Toc131538545"/>
      <w:bookmarkStart w:id="10793" w:name="_Toc137391665"/>
      <w:bookmarkStart w:id="10794" w:name="_Toc146962325"/>
      <w:bookmarkStart w:id="10795" w:name="_Toc187256690"/>
      <w:r w:rsidRPr="00931575">
        <w:rPr>
          <w:lang w:val="en-US"/>
        </w:rPr>
        <w:t>8.3.2.1.2</w:t>
      </w:r>
      <w:r w:rsidRPr="00931575">
        <w:rPr>
          <w:lang w:val="en-US"/>
        </w:rPr>
        <w:tab/>
        <w:t>Minimum Requirement</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796" w:name="_Toc21102978"/>
      <w:bookmarkStart w:id="10797" w:name="_Toc29810827"/>
      <w:bookmarkStart w:id="10798" w:name="_Toc36636187"/>
      <w:bookmarkStart w:id="10799" w:name="_Toc37273133"/>
      <w:bookmarkStart w:id="10800" w:name="_Toc45886221"/>
      <w:bookmarkStart w:id="10801" w:name="_Toc53183300"/>
      <w:bookmarkStart w:id="10802" w:name="_Toc58916009"/>
      <w:bookmarkStart w:id="10803" w:name="_Toc66701156"/>
      <w:bookmarkStart w:id="10804" w:name="_Toc68697313"/>
      <w:bookmarkStart w:id="10805" w:name="_Toc74928268"/>
      <w:bookmarkStart w:id="10806" w:name="_Toc76115367"/>
      <w:bookmarkStart w:id="10807" w:name="_Toc76544774"/>
      <w:bookmarkStart w:id="10808" w:name="_Toc82541591"/>
      <w:bookmarkStart w:id="10809" w:name="_Toc89952238"/>
      <w:bookmarkStart w:id="10810" w:name="_Toc98767334"/>
      <w:bookmarkStart w:id="10811" w:name="_Toc106203382"/>
      <w:bookmarkStart w:id="10812" w:name="_Toc115187681"/>
      <w:bookmarkStart w:id="10813" w:name="_Toc121994236"/>
      <w:bookmarkStart w:id="10814" w:name="_Toc124153244"/>
      <w:bookmarkStart w:id="10815" w:name="_Toc131538546"/>
      <w:bookmarkStart w:id="10816" w:name="_Toc137391666"/>
      <w:bookmarkStart w:id="10817" w:name="_Toc146962326"/>
      <w:bookmarkStart w:id="10818" w:name="_Toc187256691"/>
      <w:r w:rsidRPr="00931575">
        <w:rPr>
          <w:lang w:val="en-US"/>
        </w:rPr>
        <w:lastRenderedPageBreak/>
        <w:t>8.3.2.1.3</w:t>
      </w:r>
      <w:r w:rsidRPr="00931575">
        <w:rPr>
          <w:lang w:val="en-US"/>
        </w:rPr>
        <w:tab/>
        <w:t>Test purpose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819" w:name="_Toc21102979"/>
      <w:bookmarkStart w:id="10820" w:name="_Toc29810828"/>
      <w:bookmarkStart w:id="10821" w:name="_Toc36636188"/>
      <w:bookmarkStart w:id="10822" w:name="_Toc37273134"/>
      <w:bookmarkStart w:id="10823" w:name="_Toc45886222"/>
      <w:bookmarkStart w:id="10824" w:name="_Toc53183301"/>
      <w:bookmarkStart w:id="10825" w:name="_Toc58916010"/>
      <w:bookmarkStart w:id="10826" w:name="_Toc66701157"/>
      <w:bookmarkStart w:id="10827" w:name="_Toc68697314"/>
      <w:bookmarkStart w:id="10828" w:name="_Toc74928269"/>
      <w:bookmarkStart w:id="10829" w:name="_Toc76115368"/>
      <w:bookmarkStart w:id="10830" w:name="_Toc76544775"/>
      <w:bookmarkStart w:id="10831" w:name="_Toc82541592"/>
      <w:bookmarkStart w:id="10832" w:name="_Toc89952239"/>
      <w:bookmarkStart w:id="10833" w:name="_Toc98767335"/>
      <w:bookmarkStart w:id="10834" w:name="_Toc106203383"/>
      <w:bookmarkStart w:id="10835" w:name="_Toc115187682"/>
      <w:bookmarkStart w:id="10836" w:name="_Toc121994237"/>
      <w:bookmarkStart w:id="10837" w:name="_Toc124153245"/>
      <w:bookmarkStart w:id="10838" w:name="_Toc131538547"/>
      <w:bookmarkStart w:id="10839" w:name="_Toc137391667"/>
      <w:bookmarkStart w:id="10840" w:name="_Toc146962327"/>
      <w:bookmarkStart w:id="10841" w:name="_Toc187256692"/>
      <w:r w:rsidRPr="00931575">
        <w:rPr>
          <w:lang w:val="en-US"/>
        </w:rPr>
        <w:t>8.3.2.1.4</w:t>
      </w:r>
      <w:r w:rsidRPr="00931575">
        <w:rPr>
          <w:lang w:val="en-US"/>
        </w:rPr>
        <w:tab/>
        <w:t>Method of test</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16F7FD37" w14:textId="77777777" w:rsidR="00C45907" w:rsidRPr="00931575" w:rsidRDefault="00C45907" w:rsidP="005624C7">
      <w:pPr>
        <w:pStyle w:val="H6"/>
        <w:rPr>
          <w:lang w:val="en-US"/>
        </w:rPr>
      </w:pPr>
      <w:bookmarkStart w:id="10842" w:name="_Toc21102980"/>
      <w:bookmarkStart w:id="10843" w:name="_Toc29810829"/>
      <w:bookmarkStart w:id="10844" w:name="_Toc36636189"/>
      <w:bookmarkStart w:id="10845" w:name="_Toc37273135"/>
      <w:bookmarkStart w:id="10846" w:name="_Toc45886223"/>
      <w:r w:rsidRPr="00931575">
        <w:rPr>
          <w:lang w:val="en-US"/>
        </w:rPr>
        <w:t>8.3.2.1.4.1</w:t>
      </w:r>
      <w:r w:rsidRPr="00931575">
        <w:rPr>
          <w:lang w:val="en-US"/>
        </w:rPr>
        <w:tab/>
        <w:t>Initial Conditions</w:t>
      </w:r>
      <w:bookmarkEnd w:id="10842"/>
      <w:bookmarkEnd w:id="10843"/>
      <w:bookmarkEnd w:id="10844"/>
      <w:bookmarkEnd w:id="10845"/>
      <w:bookmarkEnd w:id="10846"/>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847" w:name="_Toc21102981"/>
      <w:bookmarkStart w:id="10848" w:name="_Toc29810830"/>
      <w:bookmarkStart w:id="10849" w:name="_Toc36636190"/>
      <w:bookmarkStart w:id="10850" w:name="_Toc37273136"/>
      <w:bookmarkStart w:id="10851" w:name="_Toc45886224"/>
      <w:r w:rsidRPr="00931575">
        <w:rPr>
          <w:lang w:val="en-US"/>
        </w:rPr>
        <w:t>8.3.2.1.4.2</w:t>
      </w:r>
      <w:r w:rsidRPr="00931575">
        <w:rPr>
          <w:lang w:val="en-US"/>
        </w:rPr>
        <w:tab/>
        <w:t>Procedure</w:t>
      </w:r>
      <w:bookmarkEnd w:id="10847"/>
      <w:bookmarkEnd w:id="10848"/>
      <w:bookmarkEnd w:id="10849"/>
      <w:bookmarkEnd w:id="10850"/>
      <w:bookmarkEnd w:id="10851"/>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852" w:name="_Toc21102982"/>
      <w:bookmarkStart w:id="10853" w:name="_Toc29810831"/>
      <w:bookmarkStart w:id="10854" w:name="_Toc36636191"/>
      <w:bookmarkStart w:id="10855" w:name="_Toc37273137"/>
      <w:bookmarkStart w:id="10856" w:name="_Toc45886225"/>
      <w:bookmarkStart w:id="10857" w:name="_Toc53183302"/>
      <w:bookmarkStart w:id="10858" w:name="_Toc58916011"/>
      <w:bookmarkStart w:id="10859" w:name="_Toc66701158"/>
      <w:bookmarkStart w:id="10860" w:name="_Toc68697315"/>
      <w:bookmarkStart w:id="10861" w:name="_Toc74928270"/>
      <w:bookmarkStart w:id="10862" w:name="_Toc76115369"/>
      <w:bookmarkStart w:id="10863" w:name="_Toc76544776"/>
      <w:bookmarkStart w:id="10864" w:name="_Toc82541593"/>
      <w:bookmarkStart w:id="10865" w:name="_Toc89952240"/>
      <w:bookmarkStart w:id="10866" w:name="_Toc98767336"/>
      <w:bookmarkStart w:id="10867" w:name="_Toc106203384"/>
      <w:bookmarkStart w:id="10868" w:name="_Toc115187683"/>
      <w:bookmarkStart w:id="10869" w:name="_Toc121994238"/>
      <w:bookmarkStart w:id="10870" w:name="_Toc124153246"/>
      <w:bookmarkStart w:id="10871" w:name="_Toc131538548"/>
      <w:bookmarkStart w:id="10872" w:name="_Toc137391668"/>
      <w:bookmarkStart w:id="10873" w:name="_Toc146962328"/>
      <w:bookmarkStart w:id="10874" w:name="_Toc187256693"/>
      <w:r w:rsidRPr="00931575">
        <w:rPr>
          <w:lang w:val="en-US"/>
        </w:rPr>
        <w:t>8.3.2.1.5</w:t>
      </w:r>
      <w:r w:rsidRPr="00931575">
        <w:rPr>
          <w:lang w:val="en-US"/>
        </w:rPr>
        <w:tab/>
        <w:t>Test Requirement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7699306B" w14:textId="77777777" w:rsidR="00C45907" w:rsidRPr="00931575" w:rsidRDefault="00C45907" w:rsidP="005624C7">
      <w:pPr>
        <w:pStyle w:val="H6"/>
        <w:rPr>
          <w:lang w:val="en-US"/>
        </w:rPr>
      </w:pPr>
      <w:bookmarkStart w:id="10875" w:name="_Toc21102983"/>
      <w:bookmarkStart w:id="10876" w:name="_Toc29810832"/>
      <w:bookmarkStart w:id="10877" w:name="_Toc36636192"/>
      <w:bookmarkStart w:id="10878" w:name="_Toc37273138"/>
      <w:bookmarkStart w:id="10879" w:name="_Toc45886226"/>
      <w:r w:rsidRPr="00931575">
        <w:rPr>
          <w:lang w:val="en-US"/>
        </w:rPr>
        <w:t>8.3.2.1.5.1</w:t>
      </w:r>
      <w:r w:rsidRPr="00931575">
        <w:rPr>
          <w:lang w:val="en-US"/>
        </w:rPr>
        <w:tab/>
        <w:t xml:space="preserve">Test Requirement for </w:t>
      </w:r>
      <w:r w:rsidRPr="00931575">
        <w:rPr>
          <w:i/>
          <w:lang w:val="en-US"/>
        </w:rPr>
        <w:t>BS type 1-O</w:t>
      </w:r>
      <w:bookmarkEnd w:id="10875"/>
      <w:bookmarkEnd w:id="10876"/>
      <w:bookmarkEnd w:id="10877"/>
      <w:bookmarkEnd w:id="10878"/>
      <w:bookmarkEnd w:id="10879"/>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0880" w:name="_Toc21102984"/>
      <w:bookmarkStart w:id="10881" w:name="_Toc29810833"/>
      <w:bookmarkStart w:id="10882" w:name="_Toc36636193"/>
      <w:bookmarkStart w:id="10883" w:name="_Toc37273139"/>
      <w:bookmarkStart w:id="10884" w:name="_Toc45886227"/>
      <w:r w:rsidRPr="00931575">
        <w:rPr>
          <w:lang w:val="en-US"/>
        </w:rPr>
        <w:t>8.3.2.1.5.2</w:t>
      </w:r>
      <w:r w:rsidRPr="00931575">
        <w:rPr>
          <w:lang w:val="en-US"/>
        </w:rPr>
        <w:tab/>
        <w:t>Test Requirement for BS type 2-O</w:t>
      </w:r>
      <w:bookmarkEnd w:id="10880"/>
      <w:bookmarkEnd w:id="10881"/>
      <w:bookmarkEnd w:id="10882"/>
      <w:bookmarkEnd w:id="10883"/>
      <w:bookmarkEnd w:id="10884"/>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0885" w:name="_Toc21102985"/>
      <w:bookmarkStart w:id="10886" w:name="_Toc29810834"/>
      <w:bookmarkStart w:id="10887" w:name="_Toc36636194"/>
      <w:bookmarkStart w:id="10888" w:name="_Toc37273140"/>
      <w:bookmarkStart w:id="10889" w:name="_Toc45886228"/>
      <w:bookmarkStart w:id="10890" w:name="_Toc53183303"/>
      <w:bookmarkStart w:id="10891" w:name="_Toc58916012"/>
      <w:bookmarkStart w:id="10892" w:name="_Toc66701159"/>
      <w:bookmarkStart w:id="10893" w:name="_Toc68697316"/>
      <w:bookmarkStart w:id="10894" w:name="_Toc74928271"/>
      <w:bookmarkStart w:id="10895" w:name="_Toc76115370"/>
      <w:bookmarkStart w:id="10896" w:name="_Toc76544777"/>
      <w:bookmarkStart w:id="10897" w:name="_Toc82541594"/>
      <w:bookmarkStart w:id="10898" w:name="_Toc89952241"/>
      <w:bookmarkStart w:id="10899" w:name="_Toc98767337"/>
      <w:bookmarkStart w:id="10900" w:name="_Toc106203385"/>
      <w:bookmarkStart w:id="10901" w:name="_Toc115187684"/>
      <w:bookmarkStart w:id="10902" w:name="_Toc121994239"/>
      <w:bookmarkStart w:id="10903" w:name="_Toc124153247"/>
      <w:bookmarkStart w:id="10904" w:name="_Toc131538549"/>
      <w:bookmarkStart w:id="10905" w:name="_Toc137391669"/>
      <w:bookmarkStart w:id="10906" w:name="_Toc146962329"/>
      <w:bookmarkStart w:id="10907" w:name="_Toc187256694"/>
      <w:r w:rsidRPr="00931575">
        <w:rPr>
          <w:lang w:val="en-US"/>
        </w:rPr>
        <w:t>8.3.2.2</w:t>
      </w:r>
      <w:r w:rsidRPr="00931575">
        <w:rPr>
          <w:lang w:val="en-US"/>
        </w:rPr>
        <w:tab/>
        <w:t>ACK missed detection</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7E4D3CC1" w14:textId="77777777" w:rsidR="00C45907" w:rsidRPr="00931575" w:rsidRDefault="00C45907" w:rsidP="00C45907">
      <w:pPr>
        <w:pStyle w:val="Heading5"/>
        <w:rPr>
          <w:lang w:val="en-US"/>
        </w:rPr>
      </w:pPr>
      <w:bookmarkStart w:id="10908" w:name="_Toc21102986"/>
      <w:bookmarkStart w:id="10909" w:name="_Toc29810835"/>
      <w:bookmarkStart w:id="10910" w:name="_Toc36636195"/>
      <w:bookmarkStart w:id="10911" w:name="_Toc37273141"/>
      <w:bookmarkStart w:id="10912" w:name="_Toc45886229"/>
      <w:bookmarkStart w:id="10913" w:name="_Toc53183304"/>
      <w:bookmarkStart w:id="10914" w:name="_Toc58916013"/>
      <w:bookmarkStart w:id="10915" w:name="_Toc66701160"/>
      <w:bookmarkStart w:id="10916" w:name="_Toc68697317"/>
      <w:bookmarkStart w:id="10917" w:name="_Toc74928272"/>
      <w:bookmarkStart w:id="10918" w:name="_Toc76115371"/>
      <w:bookmarkStart w:id="10919" w:name="_Toc76544778"/>
      <w:bookmarkStart w:id="10920" w:name="_Toc82541595"/>
      <w:bookmarkStart w:id="10921" w:name="_Toc89952242"/>
      <w:bookmarkStart w:id="10922" w:name="_Toc98767338"/>
      <w:bookmarkStart w:id="10923" w:name="_Toc106203386"/>
      <w:bookmarkStart w:id="10924" w:name="_Toc115187685"/>
      <w:bookmarkStart w:id="10925" w:name="_Toc121994240"/>
      <w:bookmarkStart w:id="10926" w:name="_Toc124153248"/>
      <w:bookmarkStart w:id="10927" w:name="_Toc131538550"/>
      <w:bookmarkStart w:id="10928" w:name="_Toc137391670"/>
      <w:bookmarkStart w:id="10929" w:name="_Toc146962330"/>
      <w:bookmarkStart w:id="10930" w:name="_Toc187256695"/>
      <w:r w:rsidRPr="00931575">
        <w:rPr>
          <w:lang w:val="en-US"/>
        </w:rPr>
        <w:t>8.3.2.2.1</w:t>
      </w:r>
      <w:r w:rsidRPr="00931575">
        <w:rPr>
          <w:lang w:val="en-US"/>
        </w:rPr>
        <w:tab/>
        <w:t>Definition and applicability</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931" w:name="_Toc21102987"/>
      <w:bookmarkStart w:id="10932" w:name="_Toc29810836"/>
      <w:bookmarkStart w:id="10933" w:name="_Toc36636196"/>
      <w:bookmarkStart w:id="10934" w:name="_Toc37273142"/>
      <w:bookmarkStart w:id="10935" w:name="_Toc45886230"/>
      <w:bookmarkStart w:id="10936" w:name="_Toc53183305"/>
      <w:bookmarkStart w:id="10937" w:name="_Toc58916014"/>
      <w:bookmarkStart w:id="10938" w:name="_Toc66701161"/>
      <w:bookmarkStart w:id="10939" w:name="_Toc68697318"/>
      <w:bookmarkStart w:id="10940" w:name="_Toc74928273"/>
      <w:bookmarkStart w:id="10941" w:name="_Toc76115372"/>
      <w:bookmarkStart w:id="10942" w:name="_Toc76544779"/>
      <w:bookmarkStart w:id="10943" w:name="_Toc82541596"/>
      <w:bookmarkStart w:id="10944" w:name="_Toc89952243"/>
      <w:bookmarkStart w:id="10945" w:name="_Toc98767339"/>
      <w:bookmarkStart w:id="10946" w:name="_Toc106203387"/>
      <w:bookmarkStart w:id="10947" w:name="_Toc115187686"/>
      <w:bookmarkStart w:id="10948" w:name="_Toc121994241"/>
      <w:bookmarkStart w:id="10949" w:name="_Toc124153249"/>
      <w:bookmarkStart w:id="10950" w:name="_Toc131538551"/>
      <w:bookmarkStart w:id="10951" w:name="_Toc137391671"/>
      <w:bookmarkStart w:id="10952" w:name="_Toc146962331"/>
      <w:bookmarkStart w:id="10953" w:name="_Toc187256696"/>
      <w:r w:rsidRPr="00931575">
        <w:rPr>
          <w:lang w:val="en-US"/>
        </w:rPr>
        <w:t>8.3.2.2.2</w:t>
      </w:r>
      <w:r w:rsidRPr="00931575">
        <w:rPr>
          <w:lang w:val="en-US"/>
        </w:rPr>
        <w:tab/>
        <w:t>Minimum Requirement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954" w:name="_Toc21102988"/>
      <w:bookmarkStart w:id="10955" w:name="_Toc29810837"/>
      <w:bookmarkStart w:id="10956" w:name="_Toc36636197"/>
      <w:bookmarkStart w:id="10957" w:name="_Toc37273143"/>
      <w:bookmarkStart w:id="10958" w:name="_Toc45886231"/>
      <w:bookmarkStart w:id="10959" w:name="_Toc53183306"/>
      <w:bookmarkStart w:id="10960" w:name="_Toc58916015"/>
      <w:bookmarkStart w:id="10961" w:name="_Toc66701162"/>
      <w:bookmarkStart w:id="10962" w:name="_Toc68697319"/>
      <w:bookmarkStart w:id="10963" w:name="_Toc74928274"/>
      <w:bookmarkStart w:id="10964" w:name="_Toc76115373"/>
      <w:bookmarkStart w:id="10965" w:name="_Toc76544780"/>
      <w:bookmarkStart w:id="10966" w:name="_Toc82541597"/>
      <w:bookmarkStart w:id="10967" w:name="_Toc89952244"/>
      <w:bookmarkStart w:id="10968" w:name="_Toc98767340"/>
      <w:bookmarkStart w:id="10969" w:name="_Toc106203388"/>
      <w:bookmarkStart w:id="10970" w:name="_Toc115187687"/>
      <w:bookmarkStart w:id="10971" w:name="_Toc121994242"/>
      <w:bookmarkStart w:id="10972" w:name="_Toc124153250"/>
      <w:bookmarkStart w:id="10973" w:name="_Toc131538552"/>
      <w:bookmarkStart w:id="10974" w:name="_Toc137391672"/>
      <w:bookmarkStart w:id="10975" w:name="_Toc146962332"/>
      <w:bookmarkStart w:id="10976" w:name="_Toc187256697"/>
      <w:r w:rsidRPr="00931575">
        <w:rPr>
          <w:lang w:val="en-US"/>
        </w:rPr>
        <w:t>8.3.2.2.3</w:t>
      </w:r>
      <w:r w:rsidRPr="00931575">
        <w:rPr>
          <w:lang w:val="en-US"/>
        </w:rPr>
        <w:tab/>
        <w:t>Test purpose</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977" w:name="_Toc21102989"/>
      <w:bookmarkStart w:id="10978" w:name="_Toc29810838"/>
      <w:bookmarkStart w:id="10979" w:name="_Toc36636198"/>
      <w:bookmarkStart w:id="10980" w:name="_Toc37273144"/>
      <w:bookmarkStart w:id="10981" w:name="_Toc45886232"/>
      <w:bookmarkStart w:id="10982" w:name="_Toc53183307"/>
      <w:bookmarkStart w:id="10983" w:name="_Toc58916016"/>
      <w:bookmarkStart w:id="10984" w:name="_Toc66701163"/>
      <w:bookmarkStart w:id="10985" w:name="_Toc68697320"/>
      <w:bookmarkStart w:id="10986" w:name="_Toc74928275"/>
      <w:bookmarkStart w:id="10987" w:name="_Toc76115374"/>
      <w:bookmarkStart w:id="10988" w:name="_Toc76544781"/>
      <w:bookmarkStart w:id="10989" w:name="_Toc82541598"/>
      <w:bookmarkStart w:id="10990" w:name="_Toc89952245"/>
      <w:bookmarkStart w:id="10991" w:name="_Toc98767341"/>
      <w:bookmarkStart w:id="10992" w:name="_Toc106203389"/>
      <w:bookmarkStart w:id="10993" w:name="_Toc115187688"/>
      <w:bookmarkStart w:id="10994" w:name="_Toc121994243"/>
      <w:bookmarkStart w:id="10995" w:name="_Toc124153251"/>
      <w:bookmarkStart w:id="10996" w:name="_Toc131538553"/>
      <w:bookmarkStart w:id="10997" w:name="_Toc137391673"/>
      <w:bookmarkStart w:id="10998" w:name="_Toc146962333"/>
      <w:bookmarkStart w:id="10999" w:name="_Toc187256698"/>
      <w:r w:rsidRPr="00931575">
        <w:rPr>
          <w:lang w:val="en-US"/>
        </w:rPr>
        <w:lastRenderedPageBreak/>
        <w:t>8.3.2.2.4</w:t>
      </w:r>
      <w:r w:rsidRPr="00931575">
        <w:rPr>
          <w:lang w:val="en-US"/>
        </w:rPr>
        <w:tab/>
        <w:t>Method of test</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067624AF" w14:textId="77777777" w:rsidR="00C45907" w:rsidRPr="00931575" w:rsidRDefault="00C45907" w:rsidP="005624C7">
      <w:pPr>
        <w:pStyle w:val="H6"/>
        <w:rPr>
          <w:lang w:val="en-US"/>
        </w:rPr>
      </w:pPr>
      <w:bookmarkStart w:id="11000" w:name="_Toc21102990"/>
      <w:bookmarkStart w:id="11001" w:name="_Toc29810839"/>
      <w:bookmarkStart w:id="11002" w:name="_Toc36636199"/>
      <w:bookmarkStart w:id="11003" w:name="_Toc37273145"/>
      <w:bookmarkStart w:id="11004" w:name="_Toc45886233"/>
      <w:r w:rsidRPr="00931575">
        <w:rPr>
          <w:lang w:val="en-US"/>
        </w:rPr>
        <w:t>8.3.2.2.4.1</w:t>
      </w:r>
      <w:r w:rsidRPr="00931575">
        <w:rPr>
          <w:lang w:val="en-US"/>
        </w:rPr>
        <w:tab/>
        <w:t>Initial Conditions</w:t>
      </w:r>
      <w:bookmarkEnd w:id="11000"/>
      <w:bookmarkEnd w:id="11001"/>
      <w:bookmarkEnd w:id="11002"/>
      <w:bookmarkEnd w:id="11003"/>
      <w:bookmarkEnd w:id="11004"/>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005" w:name="_Toc21102991"/>
      <w:bookmarkStart w:id="11006" w:name="_Toc29810840"/>
      <w:bookmarkStart w:id="11007" w:name="_Toc36636200"/>
      <w:bookmarkStart w:id="11008" w:name="_Toc37273146"/>
      <w:bookmarkStart w:id="11009" w:name="_Toc45886234"/>
      <w:r w:rsidRPr="00931575">
        <w:rPr>
          <w:lang w:val="en-US"/>
        </w:rPr>
        <w:t>8.3.2.2.4.2</w:t>
      </w:r>
      <w:r w:rsidRPr="00931575">
        <w:rPr>
          <w:lang w:val="en-US"/>
        </w:rPr>
        <w:tab/>
        <w:t>Procedure</w:t>
      </w:r>
      <w:bookmarkEnd w:id="11005"/>
      <w:bookmarkEnd w:id="11006"/>
      <w:bookmarkEnd w:id="11007"/>
      <w:bookmarkEnd w:id="11008"/>
      <w:bookmarkEnd w:id="11009"/>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1010" w:name="_Toc21102992"/>
      <w:bookmarkStart w:id="11011" w:name="_Toc29810841"/>
      <w:bookmarkStart w:id="11012" w:name="_Toc36636201"/>
      <w:bookmarkStart w:id="11013" w:name="_Toc37273147"/>
      <w:bookmarkStart w:id="11014" w:name="_Toc45886235"/>
      <w:bookmarkStart w:id="11015" w:name="_Toc53183308"/>
      <w:bookmarkStart w:id="11016" w:name="_Toc58916017"/>
      <w:bookmarkStart w:id="11017" w:name="_Toc66701164"/>
      <w:bookmarkStart w:id="11018" w:name="_Toc68697321"/>
      <w:bookmarkStart w:id="11019" w:name="_Toc74928276"/>
      <w:bookmarkStart w:id="11020" w:name="_Toc76115375"/>
      <w:bookmarkStart w:id="11021" w:name="_Toc76544782"/>
      <w:bookmarkStart w:id="11022" w:name="_Toc82541599"/>
      <w:bookmarkStart w:id="11023" w:name="_Toc89952246"/>
      <w:bookmarkStart w:id="11024" w:name="_Toc98767342"/>
      <w:bookmarkStart w:id="11025" w:name="_Toc106203390"/>
      <w:bookmarkStart w:id="11026" w:name="_Toc115187689"/>
      <w:bookmarkStart w:id="11027" w:name="_Toc121994244"/>
      <w:bookmarkStart w:id="11028" w:name="_Toc124153252"/>
      <w:bookmarkStart w:id="11029" w:name="_Toc131538554"/>
      <w:bookmarkStart w:id="11030" w:name="_Toc137391674"/>
      <w:bookmarkStart w:id="11031" w:name="_Toc146962334"/>
      <w:bookmarkStart w:id="11032" w:name="_Toc187256699"/>
      <w:r w:rsidRPr="00931575">
        <w:rPr>
          <w:lang w:val="en-US"/>
        </w:rPr>
        <w:t>8.3.2.2.5</w:t>
      </w:r>
      <w:r w:rsidRPr="00931575">
        <w:rPr>
          <w:lang w:val="en-US"/>
        </w:rPr>
        <w:tab/>
        <w:t>Test Requirement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638AEEA6" w14:textId="528B4035" w:rsidR="00C45907" w:rsidRPr="00931575" w:rsidRDefault="00C45907" w:rsidP="005624C7">
      <w:pPr>
        <w:pStyle w:val="H6"/>
        <w:rPr>
          <w:lang w:val="en-US"/>
        </w:rPr>
      </w:pPr>
      <w:bookmarkStart w:id="11033" w:name="_Toc21102993"/>
      <w:bookmarkStart w:id="11034" w:name="_Toc29810842"/>
      <w:bookmarkStart w:id="11035" w:name="_Toc36636202"/>
      <w:bookmarkStart w:id="11036" w:name="_Toc37273148"/>
      <w:bookmarkStart w:id="1103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033"/>
      <w:bookmarkEnd w:id="11034"/>
      <w:bookmarkEnd w:id="11035"/>
      <w:bookmarkEnd w:id="11036"/>
      <w:bookmarkEnd w:id="11037"/>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1038" w:name="_Toc21102994"/>
      <w:bookmarkStart w:id="11039" w:name="_Toc29810843"/>
      <w:bookmarkStart w:id="11040" w:name="_Toc36636203"/>
      <w:bookmarkStart w:id="11041" w:name="_Toc37273149"/>
      <w:bookmarkStart w:id="11042" w:name="_Toc45886237"/>
      <w:r w:rsidRPr="00931575">
        <w:rPr>
          <w:lang w:val="en-US"/>
        </w:rPr>
        <w:t>8.3.2.2.5.2</w:t>
      </w:r>
      <w:r w:rsidRPr="00931575">
        <w:rPr>
          <w:lang w:val="en-US"/>
        </w:rPr>
        <w:tab/>
        <w:t>Test Requirement for BS type 2-O</w:t>
      </w:r>
      <w:bookmarkEnd w:id="11038"/>
      <w:bookmarkEnd w:id="11039"/>
      <w:bookmarkEnd w:id="11040"/>
      <w:bookmarkEnd w:id="11041"/>
      <w:bookmarkEnd w:id="11042"/>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1043" w:name="_Toc21102995"/>
      <w:bookmarkStart w:id="11044" w:name="_Toc29810844"/>
      <w:bookmarkStart w:id="11045" w:name="_Toc36636204"/>
      <w:bookmarkStart w:id="11046" w:name="_Toc37273150"/>
      <w:bookmarkStart w:id="11047" w:name="_Toc45886238"/>
      <w:bookmarkStart w:id="11048" w:name="_Toc53183309"/>
      <w:bookmarkStart w:id="11049" w:name="_Toc58916018"/>
      <w:bookmarkStart w:id="11050" w:name="_Toc66701165"/>
      <w:bookmarkStart w:id="11051" w:name="_Toc68697322"/>
      <w:bookmarkStart w:id="11052" w:name="_Toc74928277"/>
      <w:bookmarkStart w:id="11053" w:name="_Toc76115376"/>
      <w:bookmarkStart w:id="11054" w:name="_Toc76544783"/>
      <w:bookmarkStart w:id="11055" w:name="_Toc82541600"/>
      <w:bookmarkStart w:id="11056" w:name="_Toc89952247"/>
      <w:bookmarkStart w:id="11057" w:name="_Toc98767343"/>
      <w:bookmarkStart w:id="11058" w:name="_Toc106203391"/>
      <w:bookmarkStart w:id="11059" w:name="_Toc115187690"/>
      <w:bookmarkStart w:id="11060" w:name="_Toc121994245"/>
      <w:bookmarkStart w:id="11061" w:name="_Toc124153253"/>
      <w:bookmarkStart w:id="11062" w:name="_Toc131538555"/>
      <w:bookmarkStart w:id="11063" w:name="_Toc137391675"/>
      <w:bookmarkStart w:id="11064" w:name="_Toc146962335"/>
      <w:bookmarkStart w:id="11065" w:name="_Toc187256700"/>
      <w:r w:rsidRPr="00931575">
        <w:t>8.3.3</w:t>
      </w:r>
      <w:r w:rsidRPr="00931575">
        <w:tab/>
        <w:t>Performance requirements for PUCCH format 2</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483D0D4C" w14:textId="77777777" w:rsidR="00C45907" w:rsidRPr="00931575" w:rsidRDefault="00C45907" w:rsidP="00C45907">
      <w:pPr>
        <w:pStyle w:val="Heading4"/>
      </w:pPr>
      <w:bookmarkStart w:id="11066" w:name="_Toc21102996"/>
      <w:bookmarkStart w:id="11067" w:name="_Toc29810845"/>
      <w:bookmarkStart w:id="11068" w:name="_Toc36636205"/>
      <w:bookmarkStart w:id="11069" w:name="_Toc37273151"/>
      <w:bookmarkStart w:id="11070" w:name="_Toc45886239"/>
      <w:bookmarkStart w:id="11071" w:name="_Toc53183310"/>
      <w:bookmarkStart w:id="11072" w:name="_Toc58916019"/>
      <w:bookmarkStart w:id="11073" w:name="_Toc66701166"/>
      <w:bookmarkStart w:id="11074" w:name="_Toc68697323"/>
      <w:bookmarkStart w:id="11075" w:name="_Toc74928278"/>
      <w:bookmarkStart w:id="11076" w:name="_Toc76115377"/>
      <w:bookmarkStart w:id="11077" w:name="_Toc76544784"/>
      <w:bookmarkStart w:id="11078" w:name="_Toc82541601"/>
      <w:bookmarkStart w:id="11079" w:name="_Toc89952248"/>
      <w:bookmarkStart w:id="11080" w:name="_Toc98767344"/>
      <w:bookmarkStart w:id="11081" w:name="_Toc106203392"/>
      <w:bookmarkStart w:id="11082" w:name="_Toc115187691"/>
      <w:bookmarkStart w:id="11083" w:name="_Toc121994246"/>
      <w:bookmarkStart w:id="11084" w:name="_Toc124153254"/>
      <w:bookmarkStart w:id="11085" w:name="_Toc131538556"/>
      <w:bookmarkStart w:id="11086" w:name="_Toc137391676"/>
      <w:bookmarkStart w:id="11087" w:name="_Toc146962336"/>
      <w:bookmarkStart w:id="11088" w:name="_Toc187256701"/>
      <w:r w:rsidRPr="00931575">
        <w:t>8.3.3.1</w:t>
      </w:r>
      <w:r w:rsidRPr="00931575">
        <w:tab/>
        <w:t>ACK missed detection performance requirements</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933E703" w14:textId="77777777" w:rsidR="00C45907" w:rsidRPr="00931575" w:rsidRDefault="00C45907" w:rsidP="00C45907">
      <w:pPr>
        <w:pStyle w:val="Heading5"/>
      </w:pPr>
      <w:bookmarkStart w:id="11089" w:name="_Toc21102997"/>
      <w:bookmarkStart w:id="11090" w:name="_Toc29810846"/>
      <w:bookmarkStart w:id="11091" w:name="_Toc36636206"/>
      <w:bookmarkStart w:id="11092" w:name="_Toc37273152"/>
      <w:bookmarkStart w:id="11093" w:name="_Toc45886240"/>
      <w:bookmarkStart w:id="11094" w:name="_Toc53183311"/>
      <w:bookmarkStart w:id="11095" w:name="_Toc58916020"/>
      <w:bookmarkStart w:id="11096" w:name="_Toc66701167"/>
      <w:bookmarkStart w:id="11097" w:name="_Toc68697324"/>
      <w:bookmarkStart w:id="11098" w:name="_Toc74928279"/>
      <w:bookmarkStart w:id="11099" w:name="_Toc76115378"/>
      <w:bookmarkStart w:id="11100" w:name="_Toc76544785"/>
      <w:bookmarkStart w:id="11101" w:name="_Toc82541602"/>
      <w:bookmarkStart w:id="11102" w:name="_Toc89952249"/>
      <w:bookmarkStart w:id="11103" w:name="_Toc98767345"/>
      <w:bookmarkStart w:id="11104" w:name="_Toc106203393"/>
      <w:bookmarkStart w:id="11105" w:name="_Toc115187692"/>
      <w:bookmarkStart w:id="11106" w:name="_Toc121994247"/>
      <w:bookmarkStart w:id="11107" w:name="_Toc124153255"/>
      <w:bookmarkStart w:id="11108" w:name="_Toc131538557"/>
      <w:bookmarkStart w:id="11109" w:name="_Toc137391677"/>
      <w:bookmarkStart w:id="11110" w:name="_Toc146962337"/>
      <w:bookmarkStart w:id="11111" w:name="_Toc187256702"/>
      <w:r w:rsidRPr="00931575">
        <w:t>8.3.3.1.1</w:t>
      </w:r>
      <w:r w:rsidRPr="00931575">
        <w:tab/>
        <w:t>Definition and applicability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1112"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113" w:name="_Toc29810847"/>
      <w:bookmarkStart w:id="11114" w:name="_Toc36636207"/>
      <w:bookmarkStart w:id="11115" w:name="_Toc37273153"/>
      <w:bookmarkStart w:id="11116" w:name="_Toc45886241"/>
      <w:bookmarkStart w:id="11117" w:name="_Toc53183312"/>
      <w:bookmarkStart w:id="11118" w:name="_Toc58916021"/>
      <w:bookmarkStart w:id="11119" w:name="_Toc66701168"/>
      <w:bookmarkStart w:id="11120" w:name="_Toc68697325"/>
      <w:bookmarkStart w:id="11121" w:name="_Toc74928280"/>
      <w:bookmarkStart w:id="11122" w:name="_Toc76115379"/>
      <w:bookmarkStart w:id="11123" w:name="_Toc76544786"/>
      <w:bookmarkStart w:id="11124" w:name="_Toc82541603"/>
      <w:bookmarkStart w:id="11125" w:name="_Toc89952250"/>
      <w:bookmarkStart w:id="11126" w:name="_Toc98767346"/>
      <w:bookmarkStart w:id="11127" w:name="_Toc106203394"/>
      <w:bookmarkStart w:id="11128" w:name="_Toc115187693"/>
      <w:bookmarkStart w:id="11129" w:name="_Toc121994248"/>
      <w:bookmarkStart w:id="11130" w:name="_Toc124153256"/>
      <w:bookmarkStart w:id="11131" w:name="_Toc131538558"/>
      <w:bookmarkStart w:id="11132" w:name="_Toc137391678"/>
      <w:bookmarkStart w:id="11133" w:name="_Toc146962338"/>
      <w:bookmarkStart w:id="11134" w:name="_Toc187256703"/>
      <w:r w:rsidRPr="00931575">
        <w:t>8.3.3.1.2</w:t>
      </w:r>
      <w:r w:rsidRPr="00931575">
        <w:tab/>
        <w:t>Minimum Requirement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135" w:name="_Toc21102999"/>
      <w:bookmarkStart w:id="11136" w:name="_Toc29810848"/>
      <w:bookmarkStart w:id="11137" w:name="_Toc36636208"/>
      <w:bookmarkStart w:id="11138" w:name="_Toc37273154"/>
      <w:bookmarkStart w:id="11139" w:name="_Toc45886242"/>
      <w:bookmarkStart w:id="11140" w:name="_Toc53183313"/>
      <w:bookmarkStart w:id="11141" w:name="_Toc58916022"/>
      <w:bookmarkStart w:id="11142" w:name="_Toc66701169"/>
      <w:bookmarkStart w:id="11143" w:name="_Toc68697326"/>
      <w:bookmarkStart w:id="11144" w:name="_Toc74928281"/>
      <w:bookmarkStart w:id="11145" w:name="_Toc76115380"/>
      <w:bookmarkStart w:id="11146" w:name="_Toc76544787"/>
      <w:bookmarkStart w:id="11147" w:name="_Toc82541604"/>
      <w:bookmarkStart w:id="11148" w:name="_Toc89952251"/>
      <w:bookmarkStart w:id="11149" w:name="_Toc98767347"/>
      <w:bookmarkStart w:id="11150" w:name="_Toc106203395"/>
      <w:bookmarkStart w:id="11151" w:name="_Toc115187694"/>
      <w:bookmarkStart w:id="11152" w:name="_Toc121994249"/>
      <w:bookmarkStart w:id="11153" w:name="_Toc124153257"/>
      <w:bookmarkStart w:id="11154" w:name="_Toc131538559"/>
      <w:bookmarkStart w:id="11155" w:name="_Toc137391679"/>
      <w:bookmarkStart w:id="11156" w:name="_Toc146962339"/>
      <w:bookmarkStart w:id="11157" w:name="_Toc187256704"/>
      <w:r w:rsidRPr="00931575">
        <w:t>8.3.3.1.3</w:t>
      </w:r>
      <w:r w:rsidRPr="00931575">
        <w:tab/>
        <w:t>Test Purpose</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158" w:name="_Toc21103000"/>
      <w:bookmarkStart w:id="11159" w:name="_Toc29810849"/>
      <w:bookmarkStart w:id="11160" w:name="_Toc36636209"/>
      <w:bookmarkStart w:id="11161" w:name="_Toc37273155"/>
      <w:bookmarkStart w:id="11162" w:name="_Toc45886243"/>
      <w:bookmarkStart w:id="11163" w:name="_Toc53183314"/>
      <w:bookmarkStart w:id="11164" w:name="_Toc58916023"/>
      <w:bookmarkStart w:id="11165" w:name="_Toc66701170"/>
      <w:bookmarkStart w:id="11166" w:name="_Toc68697327"/>
      <w:bookmarkStart w:id="11167" w:name="_Toc74928282"/>
      <w:bookmarkStart w:id="11168" w:name="_Toc76115381"/>
      <w:bookmarkStart w:id="11169" w:name="_Toc76544788"/>
      <w:bookmarkStart w:id="11170" w:name="_Toc82541605"/>
      <w:bookmarkStart w:id="11171" w:name="_Toc89952252"/>
      <w:bookmarkStart w:id="11172" w:name="_Toc98767348"/>
      <w:bookmarkStart w:id="11173" w:name="_Toc106203396"/>
      <w:bookmarkStart w:id="11174" w:name="_Toc115187695"/>
      <w:bookmarkStart w:id="11175" w:name="_Toc121994250"/>
      <w:bookmarkStart w:id="11176" w:name="_Toc124153258"/>
      <w:bookmarkStart w:id="11177" w:name="_Toc131538560"/>
      <w:bookmarkStart w:id="11178" w:name="_Toc137391680"/>
      <w:bookmarkStart w:id="11179" w:name="_Toc146962340"/>
      <w:bookmarkStart w:id="11180" w:name="_Toc187256705"/>
      <w:r w:rsidRPr="00931575">
        <w:lastRenderedPageBreak/>
        <w:t>8.3.3.1.4</w:t>
      </w:r>
      <w:r w:rsidRPr="00931575">
        <w:tab/>
        <w:t>Method of test</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6774FBB6" w14:textId="77777777" w:rsidR="00C45907" w:rsidRPr="00931575" w:rsidRDefault="00C45907" w:rsidP="005624C7">
      <w:pPr>
        <w:pStyle w:val="H6"/>
      </w:pPr>
      <w:bookmarkStart w:id="11181" w:name="_Toc21103001"/>
      <w:bookmarkStart w:id="11182" w:name="_Toc29810850"/>
      <w:bookmarkStart w:id="11183" w:name="_Toc36636210"/>
      <w:bookmarkStart w:id="11184" w:name="_Toc37273156"/>
      <w:bookmarkStart w:id="11185" w:name="_Toc45886244"/>
      <w:r w:rsidRPr="00931575">
        <w:t>8.3.3.1.4.1</w:t>
      </w:r>
      <w:r w:rsidRPr="00931575">
        <w:tab/>
        <w:t>Initial conditions</w:t>
      </w:r>
      <w:bookmarkEnd w:id="11181"/>
      <w:bookmarkEnd w:id="11182"/>
      <w:bookmarkEnd w:id="11183"/>
      <w:bookmarkEnd w:id="11184"/>
      <w:bookmarkEnd w:id="11185"/>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118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1187" w:name="_Toc29810851"/>
      <w:bookmarkStart w:id="11188" w:name="_Toc36636211"/>
      <w:bookmarkStart w:id="11189" w:name="_Toc37273157"/>
      <w:bookmarkStart w:id="1119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1186"/>
      <w:bookmarkEnd w:id="11187"/>
      <w:bookmarkEnd w:id="11188"/>
      <w:bookmarkEnd w:id="11189"/>
      <w:bookmarkEnd w:id="11190"/>
    </w:p>
    <w:p w14:paraId="1E23D2AD" w14:textId="77777777" w:rsidR="00C45907" w:rsidRPr="00931575" w:rsidRDefault="00C45907" w:rsidP="00782299">
      <w:pPr>
        <w:pStyle w:val="B1"/>
        <w:rPr>
          <w:rFonts w:eastAsia="DengXian"/>
        </w:rPr>
      </w:pPr>
      <w:bookmarkStart w:id="11191" w:name="_MON_1283843391"/>
      <w:bookmarkEnd w:id="1119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1192" w:name="_MON_1290324379"/>
    <w:bookmarkEnd w:id="11192"/>
    <w:p w14:paraId="3F61C38F" w14:textId="77777777" w:rsidR="00C45907" w:rsidRPr="00931575" w:rsidRDefault="00C45907" w:rsidP="00782299">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97869125"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1193" w:name="_Toc21103003"/>
      <w:bookmarkStart w:id="11194" w:name="_Toc29810852"/>
      <w:bookmarkStart w:id="11195" w:name="_Toc36636212"/>
      <w:bookmarkStart w:id="11196" w:name="_Toc37273158"/>
      <w:bookmarkStart w:id="11197" w:name="_Toc45886246"/>
      <w:bookmarkStart w:id="11198" w:name="_Toc53183315"/>
      <w:bookmarkStart w:id="11199" w:name="_Toc58916024"/>
      <w:bookmarkStart w:id="11200" w:name="_Toc66701171"/>
      <w:bookmarkStart w:id="11201" w:name="_Toc68697328"/>
      <w:bookmarkStart w:id="11202" w:name="_Toc74928283"/>
      <w:bookmarkStart w:id="11203" w:name="_Toc76115382"/>
      <w:bookmarkStart w:id="11204" w:name="_Toc76544789"/>
      <w:bookmarkStart w:id="11205" w:name="_Toc82541606"/>
      <w:bookmarkStart w:id="11206" w:name="_Toc89952253"/>
      <w:bookmarkStart w:id="11207" w:name="_Toc98767349"/>
      <w:bookmarkStart w:id="11208" w:name="_Toc106203397"/>
      <w:bookmarkStart w:id="11209" w:name="_Toc115187696"/>
      <w:bookmarkStart w:id="11210" w:name="_Toc121994251"/>
      <w:bookmarkStart w:id="11211" w:name="_Toc124153259"/>
      <w:bookmarkStart w:id="11212" w:name="_Toc131538561"/>
      <w:bookmarkStart w:id="11213" w:name="_Toc137391681"/>
      <w:bookmarkStart w:id="11214" w:name="_Toc146962341"/>
      <w:bookmarkStart w:id="11215" w:name="_Toc187256706"/>
      <w:r w:rsidRPr="00931575">
        <w:t>8.3.3.1.5</w:t>
      </w:r>
      <w:r w:rsidRPr="00931575">
        <w:tab/>
        <w:t>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12192768" w14:textId="77777777" w:rsidR="00C45907" w:rsidRPr="00931575" w:rsidRDefault="00C45907" w:rsidP="005624C7">
      <w:pPr>
        <w:pStyle w:val="H6"/>
      </w:pPr>
      <w:bookmarkStart w:id="11216" w:name="_Toc21103004"/>
      <w:bookmarkStart w:id="11217" w:name="_Toc29810853"/>
      <w:bookmarkStart w:id="11218" w:name="_Toc36636213"/>
      <w:bookmarkStart w:id="11219" w:name="_Toc37273159"/>
      <w:bookmarkStart w:id="11220"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1216"/>
      <w:bookmarkEnd w:id="11217"/>
      <w:bookmarkEnd w:id="11218"/>
      <w:bookmarkEnd w:id="11219"/>
      <w:bookmarkEnd w:id="11220"/>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CD4E89" w:rsidRDefault="007F4304" w:rsidP="00782299">
            <w:pPr>
              <w:pStyle w:val="TAH"/>
              <w:rPr>
                <w:lang w:val="fr-FR"/>
              </w:rPr>
            </w:pPr>
            <w:r w:rsidRPr="00CD4E89">
              <w:rPr>
                <w:lang w:val="fr-FR"/>
              </w:rPr>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CD4E89" w:rsidRDefault="007F4304" w:rsidP="00782299">
            <w:pPr>
              <w:pStyle w:val="TAH"/>
              <w:rPr>
                <w:lang w:val="fr-FR"/>
              </w:rPr>
            </w:pPr>
            <w:r w:rsidRPr="00CD4E89">
              <w:rPr>
                <w:lang w:val="fr-FR"/>
              </w:rPr>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1221" w:name="_Toc21103005"/>
      <w:bookmarkStart w:id="11222" w:name="_Toc29810854"/>
      <w:bookmarkStart w:id="11223" w:name="_Toc36636214"/>
      <w:bookmarkStart w:id="11224" w:name="_Toc37273160"/>
      <w:bookmarkStart w:id="11225"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1221"/>
      <w:bookmarkEnd w:id="11222"/>
      <w:bookmarkEnd w:id="11223"/>
      <w:bookmarkEnd w:id="11224"/>
      <w:bookmarkEnd w:id="11225"/>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CD4E89" w:rsidRDefault="007F4304" w:rsidP="00782299">
            <w:pPr>
              <w:pStyle w:val="TAH"/>
              <w:rPr>
                <w:lang w:val="fr-FR"/>
              </w:rPr>
            </w:pPr>
            <w:r w:rsidRPr="00CD4E89">
              <w:rPr>
                <w:lang w:val="fr-FR"/>
              </w:rPr>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1226"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CD4E89" w:rsidRDefault="007F4304" w:rsidP="00782299">
            <w:pPr>
              <w:pStyle w:val="TAH"/>
              <w:rPr>
                <w:lang w:val="fr-FR"/>
              </w:rPr>
            </w:pPr>
            <w:r w:rsidRPr="00CD4E89">
              <w:rPr>
                <w:lang w:val="fr-FR"/>
              </w:rPr>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1226"/>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1227" w:name="_Toc21103006"/>
      <w:bookmarkStart w:id="11228" w:name="_Toc29810855"/>
      <w:bookmarkStart w:id="11229" w:name="_Toc36636215"/>
      <w:bookmarkStart w:id="11230" w:name="_Toc37273161"/>
      <w:bookmarkStart w:id="11231" w:name="_Toc45886249"/>
      <w:bookmarkStart w:id="11232" w:name="_Toc53183316"/>
      <w:bookmarkStart w:id="11233" w:name="_Toc58916025"/>
      <w:bookmarkStart w:id="11234" w:name="_Toc66701172"/>
      <w:bookmarkStart w:id="11235" w:name="_Toc68697329"/>
      <w:bookmarkStart w:id="11236" w:name="_Toc74928284"/>
      <w:bookmarkStart w:id="11237" w:name="_Toc76115383"/>
      <w:bookmarkStart w:id="11238" w:name="_Toc76544790"/>
      <w:bookmarkStart w:id="11239" w:name="_Toc82541607"/>
      <w:bookmarkStart w:id="11240" w:name="_Toc89952254"/>
      <w:bookmarkStart w:id="11241" w:name="_Toc98767350"/>
      <w:bookmarkStart w:id="11242" w:name="_Toc106203398"/>
      <w:bookmarkStart w:id="11243" w:name="_Toc115187697"/>
      <w:bookmarkStart w:id="11244" w:name="_Toc121994252"/>
      <w:bookmarkStart w:id="11245" w:name="_Toc124153260"/>
      <w:bookmarkStart w:id="11246" w:name="_Toc131538562"/>
      <w:bookmarkStart w:id="11247" w:name="_Toc137391682"/>
      <w:bookmarkStart w:id="11248" w:name="_Toc146962342"/>
      <w:bookmarkStart w:id="11249" w:name="_Toc187256707"/>
      <w:r w:rsidRPr="00931575">
        <w:t>8.3.3.2</w:t>
      </w:r>
      <w:r w:rsidRPr="00931575">
        <w:tab/>
        <w:t>UCI BLER performance requirements</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4C16B05F" w14:textId="77777777" w:rsidR="00C45907" w:rsidRPr="00931575" w:rsidRDefault="00C45907" w:rsidP="00C45907">
      <w:pPr>
        <w:pStyle w:val="Heading5"/>
      </w:pPr>
      <w:bookmarkStart w:id="11250" w:name="_Toc21103007"/>
      <w:bookmarkStart w:id="11251" w:name="_Toc29810856"/>
      <w:bookmarkStart w:id="11252" w:name="_Toc36636216"/>
      <w:bookmarkStart w:id="11253" w:name="_Toc37273162"/>
      <w:bookmarkStart w:id="11254" w:name="_Toc45886250"/>
      <w:bookmarkStart w:id="11255" w:name="_Toc53183317"/>
      <w:bookmarkStart w:id="11256" w:name="_Toc58916026"/>
      <w:bookmarkStart w:id="11257" w:name="_Toc66701173"/>
      <w:bookmarkStart w:id="11258" w:name="_Toc68697330"/>
      <w:bookmarkStart w:id="11259" w:name="_Toc74928285"/>
      <w:bookmarkStart w:id="11260" w:name="_Toc76115384"/>
      <w:bookmarkStart w:id="11261" w:name="_Toc76544791"/>
      <w:bookmarkStart w:id="11262" w:name="_Toc82541608"/>
      <w:bookmarkStart w:id="11263" w:name="_Toc89952255"/>
      <w:bookmarkStart w:id="11264" w:name="_Toc98767351"/>
      <w:bookmarkStart w:id="11265" w:name="_Toc106203399"/>
      <w:bookmarkStart w:id="11266" w:name="_Toc115187698"/>
      <w:bookmarkStart w:id="11267" w:name="_Toc121994253"/>
      <w:bookmarkStart w:id="11268" w:name="_Toc124153261"/>
      <w:bookmarkStart w:id="11269" w:name="_Toc131538563"/>
      <w:bookmarkStart w:id="11270" w:name="_Toc137391683"/>
      <w:bookmarkStart w:id="11271" w:name="_Toc146962343"/>
      <w:bookmarkStart w:id="11272" w:name="_Toc187256708"/>
      <w:r w:rsidRPr="00931575">
        <w:t>8.3.3.2.1</w:t>
      </w:r>
      <w:r w:rsidRPr="00931575">
        <w:tab/>
        <w:t>Definition and applicability</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273" w:name="OLE_LINK14"/>
    </w:p>
    <w:p w14:paraId="6E263439" w14:textId="77777777" w:rsidR="00C45907" w:rsidRPr="00931575" w:rsidRDefault="00C45907" w:rsidP="00C45907">
      <w:pPr>
        <w:pStyle w:val="Heading5"/>
      </w:pPr>
      <w:bookmarkStart w:id="11274" w:name="_Toc21103008"/>
      <w:bookmarkStart w:id="11275" w:name="_Toc29810857"/>
      <w:bookmarkStart w:id="11276" w:name="_Toc36636217"/>
      <w:bookmarkStart w:id="11277" w:name="_Toc37273163"/>
      <w:bookmarkStart w:id="11278" w:name="_Toc45886251"/>
      <w:bookmarkStart w:id="11279" w:name="_Toc53183318"/>
      <w:bookmarkStart w:id="11280" w:name="_Toc58916027"/>
      <w:bookmarkStart w:id="11281" w:name="_Toc66701174"/>
      <w:bookmarkStart w:id="11282" w:name="_Toc68697331"/>
      <w:bookmarkStart w:id="11283" w:name="_Toc74928286"/>
      <w:bookmarkStart w:id="11284" w:name="_Toc76115385"/>
      <w:bookmarkStart w:id="11285" w:name="_Toc76544792"/>
      <w:bookmarkStart w:id="11286" w:name="_Toc82541609"/>
      <w:bookmarkStart w:id="11287" w:name="_Toc89952256"/>
      <w:bookmarkStart w:id="11288" w:name="_Toc98767352"/>
      <w:bookmarkStart w:id="11289" w:name="_Toc106203400"/>
      <w:bookmarkStart w:id="11290" w:name="_Toc115187699"/>
      <w:bookmarkStart w:id="11291" w:name="_Toc121994254"/>
      <w:bookmarkStart w:id="11292" w:name="_Toc124153262"/>
      <w:bookmarkStart w:id="11293" w:name="_Toc131538564"/>
      <w:bookmarkStart w:id="11294" w:name="_Toc137391684"/>
      <w:bookmarkStart w:id="11295" w:name="_Toc146962344"/>
      <w:bookmarkStart w:id="11296" w:name="_Toc187256709"/>
      <w:bookmarkEnd w:id="11273"/>
      <w:r w:rsidRPr="00931575">
        <w:t>8.3.3.2.2</w:t>
      </w:r>
      <w:r w:rsidRPr="00931575">
        <w:tab/>
        <w:t>Minimum Requirement</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297" w:name="_Toc21103009"/>
      <w:bookmarkStart w:id="11298" w:name="_Toc29810858"/>
      <w:bookmarkStart w:id="11299" w:name="_Toc36636218"/>
      <w:bookmarkStart w:id="11300" w:name="_Toc37273164"/>
      <w:bookmarkStart w:id="11301" w:name="_Toc45886252"/>
      <w:bookmarkStart w:id="11302" w:name="_Toc53183319"/>
      <w:bookmarkStart w:id="11303" w:name="_Toc58916028"/>
      <w:bookmarkStart w:id="11304" w:name="_Toc66701175"/>
      <w:bookmarkStart w:id="11305" w:name="_Toc68697332"/>
      <w:bookmarkStart w:id="11306" w:name="_Toc74928287"/>
      <w:bookmarkStart w:id="11307" w:name="_Toc76115386"/>
      <w:bookmarkStart w:id="11308" w:name="_Toc76544793"/>
      <w:bookmarkStart w:id="11309" w:name="_Toc82541610"/>
      <w:bookmarkStart w:id="11310" w:name="_Toc89952257"/>
      <w:bookmarkStart w:id="11311" w:name="_Toc98767353"/>
      <w:bookmarkStart w:id="11312" w:name="_Toc106203401"/>
      <w:bookmarkStart w:id="11313" w:name="_Toc115187700"/>
      <w:bookmarkStart w:id="11314" w:name="_Toc121994255"/>
      <w:bookmarkStart w:id="11315" w:name="_Toc124153263"/>
      <w:bookmarkStart w:id="11316" w:name="_Toc131538565"/>
      <w:bookmarkStart w:id="11317" w:name="_Toc137391685"/>
      <w:bookmarkStart w:id="11318" w:name="_Toc146962345"/>
      <w:bookmarkStart w:id="11319" w:name="_Toc187256710"/>
      <w:r w:rsidRPr="00931575">
        <w:t>8.3.3.2.3</w:t>
      </w:r>
      <w:r w:rsidRPr="00931575">
        <w:tab/>
        <w:t>Test Purpose</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320" w:name="_Toc21103010"/>
      <w:bookmarkStart w:id="11321" w:name="_Toc29810859"/>
      <w:bookmarkStart w:id="11322" w:name="_Toc36636219"/>
      <w:bookmarkStart w:id="11323" w:name="_Toc37273165"/>
      <w:bookmarkStart w:id="11324" w:name="_Toc45886253"/>
      <w:bookmarkStart w:id="11325" w:name="_Toc53183320"/>
      <w:bookmarkStart w:id="11326" w:name="_Toc58916029"/>
      <w:bookmarkStart w:id="11327" w:name="_Toc66701176"/>
      <w:bookmarkStart w:id="11328" w:name="_Toc68697333"/>
      <w:bookmarkStart w:id="11329" w:name="_Toc74928288"/>
      <w:bookmarkStart w:id="11330" w:name="_Toc76115387"/>
      <w:bookmarkStart w:id="11331" w:name="_Toc76544794"/>
      <w:bookmarkStart w:id="11332" w:name="_Toc82541611"/>
      <w:bookmarkStart w:id="11333" w:name="_Toc89952258"/>
      <w:bookmarkStart w:id="11334" w:name="_Toc98767354"/>
      <w:bookmarkStart w:id="11335" w:name="_Toc106203402"/>
      <w:bookmarkStart w:id="11336" w:name="_Toc115187701"/>
      <w:bookmarkStart w:id="11337" w:name="_Toc121994256"/>
      <w:bookmarkStart w:id="11338" w:name="_Toc124153264"/>
      <w:bookmarkStart w:id="11339" w:name="_Toc131538566"/>
      <w:bookmarkStart w:id="11340" w:name="_Toc137391686"/>
      <w:bookmarkStart w:id="11341" w:name="_Toc146962346"/>
      <w:bookmarkStart w:id="11342" w:name="_Toc187256711"/>
      <w:r w:rsidRPr="00931575">
        <w:t>8.3.3.2.4</w:t>
      </w:r>
      <w:r w:rsidRPr="00931575">
        <w:tab/>
        <w:t>Method of test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05E6659C" w14:textId="77777777" w:rsidR="00C45907" w:rsidRPr="00931575" w:rsidRDefault="00C45907" w:rsidP="005624C7">
      <w:pPr>
        <w:pStyle w:val="H6"/>
      </w:pPr>
      <w:bookmarkStart w:id="11343" w:name="_Toc21103011"/>
      <w:bookmarkStart w:id="11344" w:name="_Toc29810860"/>
      <w:bookmarkStart w:id="11345" w:name="_Toc36636220"/>
      <w:bookmarkStart w:id="11346" w:name="_Toc37273166"/>
      <w:bookmarkStart w:id="1134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343"/>
      <w:bookmarkEnd w:id="11344"/>
      <w:bookmarkEnd w:id="11345"/>
      <w:bookmarkEnd w:id="11346"/>
      <w:bookmarkEnd w:id="11347"/>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134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349" w:name="_Toc29810861"/>
      <w:bookmarkStart w:id="11350" w:name="_Toc36636221"/>
      <w:bookmarkStart w:id="11351" w:name="_Toc37273167"/>
      <w:bookmarkStart w:id="1135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348"/>
      <w:bookmarkEnd w:id="11349"/>
      <w:bookmarkEnd w:id="11350"/>
      <w:bookmarkEnd w:id="11351"/>
      <w:bookmarkEnd w:id="11352"/>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353" w:name="_MON_1281253042"/>
    <w:bookmarkEnd w:id="11353"/>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97869126"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354" w:name="_Toc21103013"/>
      <w:bookmarkStart w:id="11355" w:name="_Toc29810862"/>
      <w:bookmarkStart w:id="11356" w:name="_Toc36636222"/>
      <w:bookmarkStart w:id="11357" w:name="_Toc37273168"/>
      <w:bookmarkStart w:id="11358" w:name="_Toc45886256"/>
      <w:bookmarkStart w:id="11359" w:name="_Toc53183321"/>
      <w:bookmarkStart w:id="11360" w:name="_Toc58916030"/>
      <w:bookmarkStart w:id="11361" w:name="_Toc66701177"/>
      <w:bookmarkStart w:id="11362" w:name="_Toc68697334"/>
      <w:bookmarkStart w:id="11363" w:name="_Toc74928289"/>
      <w:bookmarkStart w:id="11364" w:name="_Toc76115388"/>
      <w:bookmarkStart w:id="11365" w:name="_Toc76544795"/>
      <w:bookmarkStart w:id="11366" w:name="_Toc82541612"/>
      <w:bookmarkStart w:id="11367" w:name="_Toc89952259"/>
      <w:bookmarkStart w:id="11368" w:name="_Toc98767355"/>
      <w:bookmarkStart w:id="11369" w:name="_Toc106203403"/>
      <w:bookmarkStart w:id="11370" w:name="_Toc115187702"/>
      <w:bookmarkStart w:id="11371" w:name="_Toc121994257"/>
      <w:bookmarkStart w:id="11372" w:name="_Toc124153265"/>
      <w:bookmarkStart w:id="11373" w:name="_Toc131538567"/>
      <w:bookmarkStart w:id="11374" w:name="_Toc137391687"/>
      <w:bookmarkStart w:id="11375" w:name="_Toc146962347"/>
      <w:bookmarkStart w:id="11376" w:name="_Toc187256712"/>
      <w:r w:rsidRPr="00931575">
        <w:t>8.3.3.2.5</w:t>
      </w:r>
      <w:r w:rsidRPr="00931575">
        <w:tab/>
        <w:t>Test requirement</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1600ACC6" w14:textId="77777777" w:rsidR="00C45907" w:rsidRPr="00931575" w:rsidRDefault="00C45907" w:rsidP="005624C7">
      <w:pPr>
        <w:pStyle w:val="H6"/>
      </w:pPr>
      <w:bookmarkStart w:id="11377" w:name="_Toc21103014"/>
      <w:bookmarkStart w:id="11378" w:name="_Toc29810863"/>
      <w:bookmarkStart w:id="11379" w:name="_Toc36636223"/>
      <w:bookmarkStart w:id="11380" w:name="_Toc37273169"/>
      <w:bookmarkStart w:id="11381" w:name="_Toc45886257"/>
      <w:r w:rsidRPr="00931575">
        <w:t>8.3.3.2.5.1</w:t>
      </w:r>
      <w:r w:rsidRPr="00931575">
        <w:tab/>
        <w:t>Requirements for BS type 1-O</w:t>
      </w:r>
      <w:bookmarkEnd w:id="11377"/>
      <w:bookmarkEnd w:id="11378"/>
      <w:bookmarkEnd w:id="11379"/>
      <w:bookmarkEnd w:id="11380"/>
      <w:bookmarkEnd w:id="11381"/>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CD4E89" w:rsidRDefault="007F4304" w:rsidP="00782299">
            <w:pPr>
              <w:pStyle w:val="TAH"/>
              <w:rPr>
                <w:lang w:val="fr-FR"/>
              </w:rPr>
            </w:pPr>
            <w:r w:rsidRPr="00CD4E89">
              <w:rPr>
                <w:rFonts w:eastAsia="SimSun"/>
                <w:lang w:val="fr-FR"/>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1382" w:name="_Toc21103015"/>
      <w:bookmarkStart w:id="11383" w:name="_Toc29810864"/>
      <w:bookmarkStart w:id="11384" w:name="_Toc36636224"/>
      <w:bookmarkStart w:id="11385" w:name="_Toc37273170"/>
      <w:bookmarkStart w:id="11386"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382"/>
      <w:bookmarkEnd w:id="11383"/>
      <w:bookmarkEnd w:id="11384"/>
      <w:bookmarkEnd w:id="11385"/>
      <w:bookmarkEnd w:id="11386"/>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CD4E89" w:rsidRDefault="007F4304" w:rsidP="00782299">
            <w:pPr>
              <w:pStyle w:val="TAH"/>
              <w:rPr>
                <w:lang w:val="fr-FR"/>
              </w:rPr>
            </w:pPr>
            <w:r w:rsidRPr="00CD4E89">
              <w:rPr>
                <w:rFonts w:eastAsia="SimSun"/>
                <w:lang w:val="fr-FR"/>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1387" w:name="_Toc21103016"/>
      <w:bookmarkStart w:id="11388" w:name="_Toc29810865"/>
      <w:bookmarkStart w:id="11389" w:name="_Toc36636225"/>
      <w:bookmarkStart w:id="11390" w:name="_Toc37273171"/>
      <w:bookmarkStart w:id="11391" w:name="_Toc45886259"/>
      <w:bookmarkStart w:id="11392" w:name="_Toc53183322"/>
      <w:bookmarkStart w:id="11393" w:name="_Toc58916031"/>
      <w:bookmarkStart w:id="11394" w:name="_Toc66701178"/>
      <w:bookmarkStart w:id="11395" w:name="_Toc68697335"/>
      <w:bookmarkStart w:id="11396" w:name="_Toc74928290"/>
      <w:bookmarkStart w:id="11397" w:name="_Toc76115389"/>
      <w:bookmarkStart w:id="11398" w:name="_Toc76544796"/>
      <w:bookmarkStart w:id="11399" w:name="_Toc82541613"/>
      <w:bookmarkStart w:id="11400" w:name="_Toc89952260"/>
      <w:bookmarkStart w:id="11401" w:name="_Toc98767356"/>
      <w:bookmarkStart w:id="11402" w:name="_Toc106203404"/>
      <w:bookmarkStart w:id="11403" w:name="_Toc115187703"/>
      <w:bookmarkStart w:id="11404" w:name="_Toc121994258"/>
      <w:bookmarkStart w:id="11405" w:name="_Toc124153266"/>
      <w:bookmarkStart w:id="11406" w:name="_Toc131538568"/>
      <w:bookmarkStart w:id="11407" w:name="_Toc137391688"/>
      <w:bookmarkStart w:id="11408" w:name="_Toc146962348"/>
      <w:bookmarkStart w:id="11409" w:name="_Toc187256713"/>
      <w:r w:rsidRPr="00931575">
        <w:t>8.3.4</w:t>
      </w:r>
      <w:r w:rsidRPr="00931575">
        <w:tab/>
        <w:t>Performance requirements for PUCCH format 3</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259364FD" w14:textId="77777777" w:rsidR="00C45907" w:rsidRPr="00931575" w:rsidRDefault="00C45907" w:rsidP="00C45907">
      <w:pPr>
        <w:pStyle w:val="Heading4"/>
      </w:pPr>
      <w:bookmarkStart w:id="11410" w:name="_Toc21103017"/>
      <w:bookmarkStart w:id="11411" w:name="_Toc29810866"/>
      <w:bookmarkStart w:id="11412" w:name="_Toc36636226"/>
      <w:bookmarkStart w:id="11413" w:name="_Toc37273172"/>
      <w:bookmarkStart w:id="11414" w:name="_Toc45886260"/>
      <w:bookmarkStart w:id="11415" w:name="_Toc53183323"/>
      <w:bookmarkStart w:id="11416" w:name="_Toc58916032"/>
      <w:bookmarkStart w:id="11417" w:name="_Toc66701179"/>
      <w:bookmarkStart w:id="11418" w:name="_Toc68697336"/>
      <w:bookmarkStart w:id="11419" w:name="_Toc74928291"/>
      <w:bookmarkStart w:id="11420" w:name="_Toc76115390"/>
      <w:bookmarkStart w:id="11421" w:name="_Toc76544797"/>
      <w:bookmarkStart w:id="11422" w:name="_Toc82541614"/>
      <w:bookmarkStart w:id="11423" w:name="_Toc89952261"/>
      <w:bookmarkStart w:id="11424" w:name="_Toc98767357"/>
      <w:bookmarkStart w:id="11425" w:name="_Toc106203405"/>
      <w:bookmarkStart w:id="11426" w:name="_Toc115187704"/>
      <w:bookmarkStart w:id="11427" w:name="_Toc121994259"/>
      <w:bookmarkStart w:id="11428" w:name="_Toc124153267"/>
      <w:bookmarkStart w:id="11429" w:name="_Toc131538569"/>
      <w:bookmarkStart w:id="11430" w:name="_Toc137391689"/>
      <w:bookmarkStart w:id="11431" w:name="_Toc146962349"/>
      <w:bookmarkStart w:id="11432" w:name="_Toc187256714"/>
      <w:r w:rsidRPr="00931575">
        <w:t>8.3.4.1</w:t>
      </w:r>
      <w:r w:rsidRPr="00931575">
        <w:tab/>
        <w:t>Definition and applicability</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433" w:name="_Toc21103018"/>
      <w:bookmarkStart w:id="11434" w:name="_Toc29810867"/>
      <w:bookmarkStart w:id="11435" w:name="_Toc36636227"/>
      <w:bookmarkStart w:id="11436" w:name="_Toc37273173"/>
      <w:bookmarkStart w:id="11437" w:name="_Toc45886261"/>
      <w:bookmarkStart w:id="11438" w:name="_Toc53183324"/>
      <w:bookmarkStart w:id="11439" w:name="_Toc58916033"/>
      <w:bookmarkStart w:id="11440" w:name="_Toc66701180"/>
      <w:bookmarkStart w:id="11441" w:name="_Toc68697337"/>
      <w:bookmarkStart w:id="11442" w:name="_Toc74928292"/>
      <w:bookmarkStart w:id="11443" w:name="_Toc76115391"/>
      <w:bookmarkStart w:id="11444" w:name="_Toc76544798"/>
      <w:bookmarkStart w:id="11445" w:name="_Toc82541615"/>
      <w:bookmarkStart w:id="11446" w:name="_Toc89952262"/>
      <w:bookmarkStart w:id="11447" w:name="_Toc98767358"/>
      <w:bookmarkStart w:id="11448" w:name="_Toc106203406"/>
      <w:bookmarkStart w:id="11449" w:name="_Toc115187705"/>
      <w:bookmarkStart w:id="11450" w:name="_Toc121994260"/>
      <w:bookmarkStart w:id="11451" w:name="_Toc124153268"/>
      <w:bookmarkStart w:id="11452" w:name="_Toc131538570"/>
      <w:bookmarkStart w:id="11453" w:name="_Toc137391690"/>
      <w:bookmarkStart w:id="11454" w:name="_Toc146962350"/>
      <w:bookmarkStart w:id="11455" w:name="_Toc187256715"/>
      <w:r w:rsidRPr="00931575">
        <w:t>8.3.4.2</w:t>
      </w:r>
      <w:r w:rsidRPr="00931575">
        <w:tab/>
        <w:t>Minimum requirement</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456" w:name="_Toc21103019"/>
      <w:bookmarkStart w:id="11457" w:name="_Toc29810868"/>
      <w:bookmarkStart w:id="11458" w:name="_Toc36636228"/>
      <w:bookmarkStart w:id="11459" w:name="_Toc37273174"/>
      <w:bookmarkStart w:id="11460" w:name="_Toc45886262"/>
      <w:bookmarkStart w:id="11461" w:name="_Toc53183325"/>
      <w:bookmarkStart w:id="11462" w:name="_Toc58916034"/>
      <w:bookmarkStart w:id="11463" w:name="_Toc66701181"/>
      <w:bookmarkStart w:id="11464" w:name="_Toc68697338"/>
      <w:bookmarkStart w:id="11465" w:name="_Toc74928293"/>
      <w:bookmarkStart w:id="11466" w:name="_Toc76115392"/>
      <w:bookmarkStart w:id="11467" w:name="_Toc76544799"/>
      <w:bookmarkStart w:id="11468" w:name="_Toc82541616"/>
      <w:bookmarkStart w:id="11469" w:name="_Toc89952263"/>
      <w:bookmarkStart w:id="11470" w:name="_Toc98767359"/>
      <w:bookmarkStart w:id="11471" w:name="_Toc106203407"/>
      <w:bookmarkStart w:id="11472" w:name="_Toc115187706"/>
      <w:bookmarkStart w:id="11473" w:name="_Toc121994261"/>
      <w:bookmarkStart w:id="11474" w:name="_Toc124153269"/>
      <w:bookmarkStart w:id="11475" w:name="_Toc131538571"/>
      <w:bookmarkStart w:id="11476" w:name="_Toc137391691"/>
      <w:bookmarkStart w:id="11477" w:name="_Toc146962351"/>
      <w:bookmarkStart w:id="11478" w:name="_Toc187256716"/>
      <w:r w:rsidRPr="00931575">
        <w:t>8.3.4.3</w:t>
      </w:r>
      <w:r w:rsidRPr="00931575">
        <w:tab/>
        <w:t>Test purpose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479" w:name="_Toc21103020"/>
      <w:bookmarkStart w:id="11480" w:name="_Toc29810869"/>
      <w:bookmarkStart w:id="11481" w:name="_Toc36636229"/>
      <w:bookmarkStart w:id="11482" w:name="_Toc37273175"/>
      <w:bookmarkStart w:id="11483" w:name="_Toc45886263"/>
      <w:bookmarkStart w:id="11484" w:name="_Toc53183326"/>
      <w:bookmarkStart w:id="11485" w:name="_Toc58916035"/>
      <w:bookmarkStart w:id="11486" w:name="_Toc66701182"/>
      <w:bookmarkStart w:id="11487" w:name="_Toc68697339"/>
      <w:bookmarkStart w:id="11488" w:name="_Toc74928294"/>
      <w:bookmarkStart w:id="11489" w:name="_Toc76115393"/>
      <w:bookmarkStart w:id="11490" w:name="_Toc76544800"/>
      <w:bookmarkStart w:id="11491" w:name="_Toc82541617"/>
      <w:bookmarkStart w:id="11492" w:name="_Toc89952264"/>
      <w:bookmarkStart w:id="11493" w:name="_Toc98767360"/>
      <w:bookmarkStart w:id="11494" w:name="_Toc106203408"/>
      <w:bookmarkStart w:id="11495" w:name="_Toc115187707"/>
      <w:bookmarkStart w:id="11496" w:name="_Toc121994262"/>
      <w:bookmarkStart w:id="11497" w:name="_Toc124153270"/>
      <w:bookmarkStart w:id="11498" w:name="_Toc131538572"/>
      <w:bookmarkStart w:id="11499" w:name="_Toc137391692"/>
      <w:bookmarkStart w:id="11500" w:name="_Toc146962352"/>
      <w:bookmarkStart w:id="11501" w:name="_Toc187256717"/>
      <w:r w:rsidRPr="00931575">
        <w:t>8.3.4.4</w:t>
      </w:r>
      <w:r w:rsidRPr="00931575">
        <w:tab/>
        <w:t>Method of test</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12973DB5" w14:textId="77777777" w:rsidR="00C45907" w:rsidRPr="00931575" w:rsidRDefault="00C45907" w:rsidP="00C45907">
      <w:pPr>
        <w:pStyle w:val="Heading5"/>
      </w:pPr>
      <w:bookmarkStart w:id="11502" w:name="_Toc21103021"/>
      <w:bookmarkStart w:id="11503" w:name="_Toc29810870"/>
      <w:bookmarkStart w:id="11504" w:name="_Toc36636230"/>
      <w:bookmarkStart w:id="11505" w:name="_Toc37273176"/>
      <w:bookmarkStart w:id="11506" w:name="_Toc45886264"/>
      <w:bookmarkStart w:id="11507" w:name="_Toc53183327"/>
      <w:bookmarkStart w:id="11508" w:name="_Toc58916036"/>
      <w:bookmarkStart w:id="11509" w:name="_Toc66701183"/>
      <w:bookmarkStart w:id="11510" w:name="_Toc68697340"/>
      <w:bookmarkStart w:id="11511" w:name="_Toc74928295"/>
      <w:bookmarkStart w:id="11512" w:name="_Toc76115394"/>
      <w:bookmarkStart w:id="11513" w:name="_Toc76544801"/>
      <w:bookmarkStart w:id="11514" w:name="_Toc82541618"/>
      <w:bookmarkStart w:id="11515" w:name="_Toc89952265"/>
      <w:bookmarkStart w:id="11516" w:name="_Toc98767361"/>
      <w:bookmarkStart w:id="11517" w:name="_Toc106203409"/>
      <w:bookmarkStart w:id="11518" w:name="_Toc115187708"/>
      <w:bookmarkStart w:id="11519" w:name="_Toc121994263"/>
      <w:bookmarkStart w:id="11520" w:name="_Toc124153271"/>
      <w:bookmarkStart w:id="11521" w:name="_Toc131538573"/>
      <w:bookmarkStart w:id="11522" w:name="_Toc137391693"/>
      <w:bookmarkStart w:id="11523" w:name="_Toc146962353"/>
      <w:bookmarkStart w:id="11524" w:name="_Toc187256718"/>
      <w:r w:rsidRPr="00931575">
        <w:t>8.3.4.4.1</w:t>
      </w:r>
      <w:r w:rsidRPr="00931575">
        <w:tab/>
        <w:t>Initial conditions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525"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526" w:name="_Toc29810871"/>
      <w:bookmarkStart w:id="11527" w:name="_Toc36636231"/>
      <w:bookmarkStart w:id="11528" w:name="_Toc37273177"/>
      <w:bookmarkStart w:id="11529" w:name="_Toc45886265"/>
      <w:bookmarkStart w:id="11530" w:name="_Toc53183328"/>
      <w:bookmarkStart w:id="11531" w:name="_Toc58916037"/>
      <w:bookmarkStart w:id="11532" w:name="_Toc66701184"/>
      <w:bookmarkStart w:id="11533" w:name="_Toc68697341"/>
      <w:bookmarkStart w:id="11534" w:name="_Toc74928296"/>
      <w:bookmarkStart w:id="11535" w:name="_Toc76115395"/>
      <w:bookmarkStart w:id="11536" w:name="_Toc76544802"/>
      <w:bookmarkStart w:id="11537" w:name="_Toc82541619"/>
      <w:bookmarkStart w:id="11538" w:name="_Toc89952266"/>
      <w:bookmarkStart w:id="11539" w:name="_Toc98767362"/>
      <w:bookmarkStart w:id="11540" w:name="_Toc106203410"/>
      <w:bookmarkStart w:id="11541" w:name="_Toc115187709"/>
      <w:bookmarkStart w:id="11542" w:name="_Toc121994264"/>
      <w:bookmarkStart w:id="11543" w:name="_Toc124153272"/>
      <w:bookmarkStart w:id="11544" w:name="_Toc131538574"/>
      <w:bookmarkStart w:id="11545" w:name="_Toc137391694"/>
      <w:bookmarkStart w:id="11546" w:name="_Toc146962354"/>
      <w:bookmarkStart w:id="11547" w:name="_Toc187256719"/>
      <w:r w:rsidRPr="00931575">
        <w:lastRenderedPageBreak/>
        <w:t>8.3.4.4.2</w:t>
      </w:r>
      <w:r w:rsidRPr="00931575">
        <w:tab/>
        <w:t>Procedure</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548" w:name="_Toc21103023"/>
      <w:bookmarkStart w:id="11549" w:name="_Toc29810872"/>
      <w:bookmarkStart w:id="11550" w:name="_Toc36636232"/>
      <w:bookmarkStart w:id="11551" w:name="_Toc37273178"/>
      <w:bookmarkStart w:id="11552" w:name="_Toc45886266"/>
      <w:bookmarkStart w:id="11553" w:name="_Toc53183329"/>
      <w:bookmarkStart w:id="11554" w:name="_Toc58916038"/>
      <w:bookmarkStart w:id="11555" w:name="_Toc66701185"/>
      <w:bookmarkStart w:id="11556" w:name="_Toc68697342"/>
      <w:bookmarkStart w:id="11557" w:name="_Toc74928297"/>
      <w:bookmarkStart w:id="11558" w:name="_Toc76115396"/>
      <w:bookmarkStart w:id="11559" w:name="_Toc76544803"/>
      <w:bookmarkStart w:id="11560" w:name="_Toc82541620"/>
      <w:bookmarkStart w:id="11561" w:name="_Toc89952267"/>
      <w:bookmarkStart w:id="11562" w:name="_Toc98767363"/>
      <w:bookmarkStart w:id="11563" w:name="_Toc106203411"/>
      <w:bookmarkStart w:id="11564" w:name="_Toc115187710"/>
      <w:bookmarkStart w:id="11565" w:name="_Toc121994265"/>
      <w:bookmarkStart w:id="11566" w:name="_Toc124153273"/>
      <w:bookmarkStart w:id="11567" w:name="_Toc131538575"/>
      <w:bookmarkStart w:id="11568" w:name="_Toc137391695"/>
      <w:bookmarkStart w:id="11569" w:name="_Toc146962355"/>
      <w:bookmarkStart w:id="11570" w:name="_Toc187256720"/>
      <w:r w:rsidRPr="00931575">
        <w:t>8.3.4.5</w:t>
      </w:r>
      <w:r w:rsidRPr="00931575">
        <w:tab/>
        <w:t>Test requirement</w:t>
      </w:r>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6C390B50" w14:textId="77777777" w:rsidR="00C45907" w:rsidRPr="00931575" w:rsidRDefault="00C45907" w:rsidP="00C45907">
      <w:pPr>
        <w:pStyle w:val="Heading5"/>
        <w:rPr>
          <w:rFonts w:cs="Arial"/>
          <w:i/>
          <w:iCs/>
          <w:szCs w:val="22"/>
          <w:lang w:eastAsia="zh-CN"/>
        </w:rPr>
      </w:pPr>
      <w:bookmarkStart w:id="11571" w:name="_Toc21103024"/>
      <w:bookmarkStart w:id="11572" w:name="_Toc29810873"/>
      <w:bookmarkStart w:id="11573" w:name="_Toc36636233"/>
      <w:bookmarkStart w:id="11574" w:name="_Toc37273179"/>
      <w:bookmarkStart w:id="11575" w:name="_Toc45886267"/>
      <w:bookmarkStart w:id="11576" w:name="_Toc53183330"/>
      <w:bookmarkStart w:id="11577" w:name="_Toc58916039"/>
      <w:bookmarkStart w:id="11578" w:name="_Toc66701186"/>
      <w:bookmarkStart w:id="11579" w:name="_Toc68697343"/>
      <w:bookmarkStart w:id="11580" w:name="_Toc74928298"/>
      <w:bookmarkStart w:id="11581" w:name="_Toc76115397"/>
      <w:bookmarkStart w:id="11582" w:name="_Toc76544804"/>
      <w:bookmarkStart w:id="11583" w:name="_Toc82541621"/>
      <w:bookmarkStart w:id="11584" w:name="_Toc89952268"/>
      <w:bookmarkStart w:id="11585" w:name="_Toc98767364"/>
      <w:bookmarkStart w:id="11586" w:name="_Toc106203412"/>
      <w:bookmarkStart w:id="11587" w:name="_Toc115187711"/>
      <w:bookmarkStart w:id="11588" w:name="_Toc121994266"/>
      <w:bookmarkStart w:id="11589" w:name="_Toc124153274"/>
      <w:bookmarkStart w:id="11590" w:name="_Toc131538576"/>
      <w:bookmarkStart w:id="11591" w:name="_Toc137391696"/>
      <w:bookmarkStart w:id="11592" w:name="_Toc146962356"/>
      <w:bookmarkStart w:id="11593" w:name="_Toc18725672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1594" w:name="_Toc21103025"/>
      <w:bookmarkStart w:id="11595" w:name="_Toc29810874"/>
      <w:bookmarkStart w:id="11596" w:name="_Toc36636234"/>
      <w:bookmarkStart w:id="11597" w:name="_Toc37273180"/>
      <w:bookmarkStart w:id="11598" w:name="_Toc45886268"/>
      <w:bookmarkStart w:id="11599" w:name="_Toc53183331"/>
      <w:bookmarkStart w:id="11600" w:name="_Toc58916040"/>
      <w:bookmarkStart w:id="11601" w:name="_Toc66701187"/>
      <w:bookmarkStart w:id="11602" w:name="_Toc68697344"/>
      <w:bookmarkStart w:id="11603" w:name="_Toc74928299"/>
      <w:bookmarkStart w:id="11604" w:name="_Toc76115398"/>
      <w:bookmarkStart w:id="11605" w:name="_Toc76544805"/>
      <w:bookmarkStart w:id="11606" w:name="_Toc82541622"/>
      <w:bookmarkStart w:id="11607" w:name="_Toc89952269"/>
      <w:bookmarkStart w:id="11608" w:name="_Toc98767365"/>
      <w:bookmarkStart w:id="11609" w:name="_Toc106203413"/>
      <w:bookmarkStart w:id="11610" w:name="_Toc115187712"/>
      <w:bookmarkStart w:id="11611" w:name="_Toc121994267"/>
      <w:bookmarkStart w:id="11612" w:name="_Toc124153275"/>
      <w:bookmarkStart w:id="11613" w:name="_Toc131538577"/>
      <w:bookmarkStart w:id="11614" w:name="_Toc137391697"/>
      <w:bookmarkStart w:id="11615" w:name="_Toc146962357"/>
      <w:bookmarkStart w:id="11616" w:name="_Toc18725672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CD4E89" w:rsidRDefault="007F4304" w:rsidP="00782299">
            <w:pPr>
              <w:pStyle w:val="TAH"/>
              <w:rPr>
                <w:lang w:val="fr-FR"/>
              </w:rPr>
            </w:pPr>
            <w:r w:rsidRPr="00CD4E89">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1617" w:name="_Toc21103026"/>
      <w:bookmarkStart w:id="11618" w:name="_Toc29810875"/>
      <w:bookmarkStart w:id="11619" w:name="_Toc36636235"/>
      <w:bookmarkStart w:id="11620" w:name="_Toc37273181"/>
      <w:bookmarkStart w:id="11621" w:name="_Toc45886269"/>
      <w:bookmarkStart w:id="11622" w:name="_Toc53183332"/>
      <w:bookmarkStart w:id="11623" w:name="_Toc58916041"/>
      <w:bookmarkStart w:id="11624" w:name="_Toc66701188"/>
      <w:bookmarkStart w:id="11625" w:name="_Toc68697345"/>
      <w:bookmarkStart w:id="11626" w:name="_Toc74928300"/>
      <w:bookmarkStart w:id="11627" w:name="_Toc76115399"/>
      <w:bookmarkStart w:id="11628" w:name="_Toc76544806"/>
      <w:bookmarkStart w:id="11629" w:name="_Toc82541623"/>
      <w:bookmarkStart w:id="11630" w:name="_Toc89952270"/>
      <w:bookmarkStart w:id="11631" w:name="_Toc98767366"/>
      <w:bookmarkStart w:id="11632" w:name="_Toc106203414"/>
      <w:bookmarkStart w:id="11633" w:name="_Toc115187713"/>
      <w:bookmarkStart w:id="11634" w:name="_Toc121994268"/>
      <w:bookmarkStart w:id="11635" w:name="_Toc124153276"/>
      <w:bookmarkStart w:id="11636" w:name="_Toc131538578"/>
      <w:bookmarkStart w:id="11637" w:name="_Toc137391698"/>
      <w:bookmarkStart w:id="11638" w:name="_Toc146962358"/>
      <w:bookmarkStart w:id="11639" w:name="_Toc187256723"/>
      <w:r w:rsidRPr="00931575">
        <w:t>8.3.5</w:t>
      </w:r>
      <w:r w:rsidRPr="00931575">
        <w:tab/>
        <w:t>Performance requirements for PUCCH format 4</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73C59C84" w14:textId="77777777" w:rsidR="00C45907" w:rsidRPr="00931575" w:rsidRDefault="00C45907" w:rsidP="00C45907">
      <w:pPr>
        <w:pStyle w:val="Heading4"/>
      </w:pPr>
      <w:bookmarkStart w:id="11640" w:name="_Toc21103027"/>
      <w:bookmarkStart w:id="11641" w:name="_Toc29810876"/>
      <w:bookmarkStart w:id="11642" w:name="_Toc36636236"/>
      <w:bookmarkStart w:id="11643" w:name="_Toc37273182"/>
      <w:bookmarkStart w:id="11644" w:name="_Toc45886270"/>
      <w:bookmarkStart w:id="11645" w:name="_Toc53183333"/>
      <w:bookmarkStart w:id="11646" w:name="_Toc58916042"/>
      <w:bookmarkStart w:id="11647" w:name="_Toc66701189"/>
      <w:bookmarkStart w:id="11648" w:name="_Toc68697346"/>
      <w:bookmarkStart w:id="11649" w:name="_Toc74928301"/>
      <w:bookmarkStart w:id="11650" w:name="_Toc76115400"/>
      <w:bookmarkStart w:id="11651" w:name="_Toc76544807"/>
      <w:bookmarkStart w:id="11652" w:name="_Toc82541624"/>
      <w:bookmarkStart w:id="11653" w:name="_Toc89952271"/>
      <w:bookmarkStart w:id="11654" w:name="_Toc98767367"/>
      <w:bookmarkStart w:id="11655" w:name="_Toc106203415"/>
      <w:bookmarkStart w:id="11656" w:name="_Toc115187714"/>
      <w:bookmarkStart w:id="11657" w:name="_Toc121994269"/>
      <w:bookmarkStart w:id="11658" w:name="_Toc124153277"/>
      <w:bookmarkStart w:id="11659" w:name="_Toc131538579"/>
      <w:bookmarkStart w:id="11660" w:name="_Toc137391699"/>
      <w:bookmarkStart w:id="11661" w:name="_Toc146962359"/>
      <w:bookmarkStart w:id="11662" w:name="_Toc187256724"/>
      <w:r w:rsidRPr="00931575">
        <w:t>8.3.5.1</w:t>
      </w:r>
      <w:r w:rsidRPr="00931575">
        <w:tab/>
        <w:t>Definition and applicability</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663" w:name="_Toc21103028"/>
      <w:bookmarkStart w:id="11664" w:name="_Toc29810877"/>
      <w:bookmarkStart w:id="11665" w:name="_Toc36636237"/>
      <w:bookmarkStart w:id="11666" w:name="_Toc37273183"/>
      <w:bookmarkStart w:id="11667" w:name="_Toc45886271"/>
      <w:bookmarkStart w:id="11668" w:name="_Toc53183334"/>
      <w:bookmarkStart w:id="11669" w:name="_Toc58916043"/>
      <w:bookmarkStart w:id="11670" w:name="_Toc66701190"/>
      <w:bookmarkStart w:id="11671" w:name="_Toc68697347"/>
      <w:bookmarkStart w:id="11672" w:name="_Toc74928302"/>
      <w:bookmarkStart w:id="11673" w:name="_Toc76115401"/>
      <w:bookmarkStart w:id="11674" w:name="_Toc76544808"/>
      <w:bookmarkStart w:id="11675" w:name="_Toc82541625"/>
      <w:bookmarkStart w:id="11676" w:name="_Toc89952272"/>
      <w:bookmarkStart w:id="11677" w:name="_Toc98767368"/>
      <w:bookmarkStart w:id="11678" w:name="_Toc106203416"/>
      <w:bookmarkStart w:id="11679" w:name="_Toc115187715"/>
      <w:bookmarkStart w:id="11680" w:name="_Toc121994270"/>
      <w:bookmarkStart w:id="11681" w:name="_Toc124153278"/>
      <w:bookmarkStart w:id="11682" w:name="_Toc131538580"/>
      <w:bookmarkStart w:id="11683" w:name="_Toc137391700"/>
      <w:bookmarkStart w:id="11684" w:name="_Toc146962360"/>
      <w:bookmarkStart w:id="11685" w:name="_Toc187256725"/>
      <w:r w:rsidRPr="00931575">
        <w:t>8.3.5.2</w:t>
      </w:r>
      <w:r w:rsidRPr="00931575">
        <w:tab/>
        <w:t>Minimum requirement</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686" w:name="_Toc21103029"/>
      <w:bookmarkStart w:id="11687" w:name="_Toc29810878"/>
      <w:bookmarkStart w:id="11688" w:name="_Toc36636238"/>
      <w:bookmarkStart w:id="11689" w:name="_Toc37273184"/>
      <w:bookmarkStart w:id="11690" w:name="_Toc45886272"/>
      <w:bookmarkStart w:id="11691" w:name="_Toc53183335"/>
      <w:bookmarkStart w:id="11692" w:name="_Toc58916044"/>
      <w:bookmarkStart w:id="11693" w:name="_Toc66701191"/>
      <w:bookmarkStart w:id="11694" w:name="_Toc68697348"/>
      <w:bookmarkStart w:id="11695" w:name="_Toc74928303"/>
      <w:bookmarkStart w:id="11696" w:name="_Toc76115402"/>
      <w:bookmarkStart w:id="11697" w:name="_Toc76544809"/>
      <w:bookmarkStart w:id="11698" w:name="_Toc82541626"/>
      <w:bookmarkStart w:id="11699" w:name="_Toc89952273"/>
      <w:bookmarkStart w:id="11700" w:name="_Toc98767369"/>
      <w:bookmarkStart w:id="11701" w:name="_Toc106203417"/>
      <w:bookmarkStart w:id="11702" w:name="_Toc115187716"/>
      <w:bookmarkStart w:id="11703" w:name="_Toc121994271"/>
      <w:bookmarkStart w:id="11704" w:name="_Toc124153279"/>
      <w:bookmarkStart w:id="11705" w:name="_Toc131538581"/>
      <w:bookmarkStart w:id="11706" w:name="_Toc137391701"/>
      <w:bookmarkStart w:id="11707" w:name="_Toc146962361"/>
      <w:bookmarkStart w:id="11708" w:name="_Toc187256726"/>
      <w:r w:rsidRPr="00931575">
        <w:t>8.3.5.3</w:t>
      </w:r>
      <w:r w:rsidRPr="00931575">
        <w:tab/>
        <w:t>Test purpose</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709" w:name="_Toc21103030"/>
      <w:bookmarkStart w:id="11710" w:name="_Toc29810879"/>
      <w:bookmarkStart w:id="11711" w:name="_Toc36636239"/>
      <w:bookmarkStart w:id="11712" w:name="_Toc37273185"/>
      <w:bookmarkStart w:id="11713" w:name="_Toc45886273"/>
      <w:bookmarkStart w:id="11714" w:name="_Toc53183336"/>
      <w:bookmarkStart w:id="11715" w:name="_Toc58916045"/>
      <w:bookmarkStart w:id="11716" w:name="_Toc66701192"/>
      <w:bookmarkStart w:id="11717" w:name="_Toc68697349"/>
      <w:bookmarkStart w:id="11718" w:name="_Toc74928304"/>
      <w:bookmarkStart w:id="11719" w:name="_Toc76115403"/>
      <w:bookmarkStart w:id="11720" w:name="_Toc76544810"/>
      <w:bookmarkStart w:id="11721" w:name="_Toc82541627"/>
      <w:bookmarkStart w:id="11722" w:name="_Toc89952274"/>
      <w:bookmarkStart w:id="11723" w:name="_Toc98767370"/>
      <w:bookmarkStart w:id="11724" w:name="_Toc106203418"/>
      <w:bookmarkStart w:id="11725" w:name="_Toc115187717"/>
      <w:bookmarkStart w:id="11726" w:name="_Toc121994272"/>
      <w:bookmarkStart w:id="11727" w:name="_Toc124153280"/>
      <w:bookmarkStart w:id="11728" w:name="_Toc131538582"/>
      <w:bookmarkStart w:id="11729" w:name="_Toc137391702"/>
      <w:bookmarkStart w:id="11730" w:name="_Toc146962362"/>
      <w:bookmarkStart w:id="11731" w:name="_Toc187256727"/>
      <w:r w:rsidRPr="00931575">
        <w:t>8.3.5.4</w:t>
      </w:r>
      <w:r w:rsidRPr="00931575">
        <w:tab/>
        <w:t>Method of test</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5B690729" w14:textId="77777777" w:rsidR="00C45907" w:rsidRPr="00931575" w:rsidRDefault="00C45907" w:rsidP="00C45907">
      <w:pPr>
        <w:pStyle w:val="Heading5"/>
      </w:pPr>
      <w:bookmarkStart w:id="11732" w:name="_Toc21103031"/>
      <w:bookmarkStart w:id="11733" w:name="_Toc29810880"/>
      <w:bookmarkStart w:id="11734" w:name="_Toc36636240"/>
      <w:bookmarkStart w:id="11735" w:name="_Toc37273186"/>
      <w:bookmarkStart w:id="11736" w:name="_Toc45886274"/>
      <w:bookmarkStart w:id="11737" w:name="_Toc53183337"/>
      <w:bookmarkStart w:id="11738" w:name="_Toc58916046"/>
      <w:bookmarkStart w:id="11739" w:name="_Toc66701193"/>
      <w:bookmarkStart w:id="11740" w:name="_Toc68697350"/>
      <w:bookmarkStart w:id="11741" w:name="_Toc74928305"/>
      <w:bookmarkStart w:id="11742" w:name="_Toc76115404"/>
      <w:bookmarkStart w:id="11743" w:name="_Toc76544811"/>
      <w:bookmarkStart w:id="11744" w:name="_Toc82541628"/>
      <w:bookmarkStart w:id="11745" w:name="_Toc89952275"/>
      <w:bookmarkStart w:id="11746" w:name="_Toc98767371"/>
      <w:bookmarkStart w:id="11747" w:name="_Toc106203419"/>
      <w:bookmarkStart w:id="11748" w:name="_Toc115187718"/>
      <w:bookmarkStart w:id="11749" w:name="_Toc121994273"/>
      <w:bookmarkStart w:id="11750" w:name="_Toc124153281"/>
      <w:bookmarkStart w:id="11751" w:name="_Toc131538583"/>
      <w:bookmarkStart w:id="11752" w:name="_Toc137391703"/>
      <w:bookmarkStart w:id="11753" w:name="_Toc146962363"/>
      <w:bookmarkStart w:id="11754" w:name="_Toc187256728"/>
      <w:r w:rsidRPr="00931575">
        <w:t>8.3.5.4.1</w:t>
      </w:r>
      <w:r w:rsidRPr="00931575">
        <w:tab/>
        <w:t>Initial conditions</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1755"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756" w:name="_Toc29810881"/>
      <w:bookmarkStart w:id="11757" w:name="_Toc36636241"/>
      <w:bookmarkStart w:id="11758" w:name="_Toc37273187"/>
      <w:bookmarkStart w:id="11759" w:name="_Toc45886275"/>
      <w:bookmarkStart w:id="11760" w:name="_Toc53183338"/>
      <w:bookmarkStart w:id="11761" w:name="_Toc58916047"/>
      <w:bookmarkStart w:id="11762" w:name="_Toc66701194"/>
      <w:bookmarkStart w:id="11763" w:name="_Toc68697351"/>
      <w:bookmarkStart w:id="11764" w:name="_Toc74928306"/>
      <w:bookmarkStart w:id="11765" w:name="_Toc76115405"/>
      <w:bookmarkStart w:id="11766" w:name="_Toc76544812"/>
      <w:bookmarkStart w:id="11767" w:name="_Toc82541629"/>
      <w:bookmarkStart w:id="11768" w:name="_Toc89952276"/>
      <w:bookmarkStart w:id="11769" w:name="_Toc98767372"/>
      <w:bookmarkStart w:id="11770" w:name="_Toc106203420"/>
      <w:bookmarkStart w:id="11771" w:name="_Toc115187719"/>
      <w:bookmarkStart w:id="11772" w:name="_Toc121994274"/>
      <w:bookmarkStart w:id="11773" w:name="_Toc124153282"/>
      <w:bookmarkStart w:id="11774" w:name="_Toc131538584"/>
      <w:bookmarkStart w:id="11775" w:name="_Toc137391704"/>
      <w:bookmarkStart w:id="11776" w:name="_Toc146962364"/>
      <w:bookmarkStart w:id="11777" w:name="_Toc187256729"/>
      <w:r w:rsidRPr="00931575">
        <w:t>8.3.5.4.2</w:t>
      </w:r>
      <w:r w:rsidRPr="00931575">
        <w:tab/>
        <w:t>Procedure</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1778" w:name="_Toc21103033"/>
      <w:bookmarkStart w:id="11779" w:name="_Toc29810882"/>
      <w:bookmarkStart w:id="11780" w:name="_Toc36636242"/>
      <w:bookmarkStart w:id="11781" w:name="_Toc37273188"/>
      <w:bookmarkStart w:id="11782" w:name="_Toc45886276"/>
      <w:bookmarkStart w:id="11783" w:name="_Toc53183339"/>
      <w:bookmarkStart w:id="11784" w:name="_Toc58916048"/>
      <w:bookmarkStart w:id="11785" w:name="_Toc66701195"/>
      <w:bookmarkStart w:id="11786" w:name="_Toc68697352"/>
      <w:bookmarkStart w:id="11787" w:name="_Toc74928307"/>
      <w:bookmarkStart w:id="11788" w:name="_Toc76115406"/>
      <w:bookmarkStart w:id="11789" w:name="_Toc76544813"/>
      <w:bookmarkStart w:id="11790" w:name="_Toc82541630"/>
      <w:bookmarkStart w:id="11791" w:name="_Toc89952277"/>
      <w:bookmarkStart w:id="11792" w:name="_Toc98767373"/>
      <w:bookmarkStart w:id="11793" w:name="_Toc106203421"/>
      <w:bookmarkStart w:id="11794" w:name="_Toc115187720"/>
      <w:bookmarkStart w:id="11795" w:name="_Toc121994275"/>
      <w:bookmarkStart w:id="11796" w:name="_Toc124153283"/>
      <w:bookmarkStart w:id="11797" w:name="_Toc131538585"/>
      <w:bookmarkStart w:id="11798" w:name="_Toc137391705"/>
      <w:bookmarkStart w:id="11799" w:name="_Toc146962365"/>
      <w:bookmarkStart w:id="11800" w:name="_Toc187256730"/>
      <w:r w:rsidRPr="00931575">
        <w:t>8.3.5.5</w:t>
      </w:r>
      <w:r w:rsidRPr="00931575">
        <w:tab/>
        <w:t>Test requirement</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2CCD3B76" w14:textId="77777777" w:rsidR="00C45907" w:rsidRPr="00931575" w:rsidRDefault="00C45907" w:rsidP="00C45907">
      <w:pPr>
        <w:pStyle w:val="Heading5"/>
        <w:rPr>
          <w:rFonts w:cs="Arial"/>
          <w:i/>
          <w:iCs/>
          <w:szCs w:val="22"/>
          <w:lang w:eastAsia="zh-CN"/>
        </w:rPr>
      </w:pPr>
      <w:bookmarkStart w:id="11801" w:name="_Toc21103034"/>
      <w:bookmarkStart w:id="11802" w:name="_Toc29810883"/>
      <w:bookmarkStart w:id="11803" w:name="_Toc36636243"/>
      <w:bookmarkStart w:id="11804" w:name="_Toc37273189"/>
      <w:bookmarkStart w:id="11805" w:name="_Toc45886277"/>
      <w:bookmarkStart w:id="11806" w:name="_Toc53183340"/>
      <w:bookmarkStart w:id="11807" w:name="_Toc58916049"/>
      <w:bookmarkStart w:id="11808" w:name="_Toc66701196"/>
      <w:bookmarkStart w:id="11809" w:name="_Toc68697353"/>
      <w:bookmarkStart w:id="11810" w:name="_Toc74928308"/>
      <w:bookmarkStart w:id="11811" w:name="_Toc76115407"/>
      <w:bookmarkStart w:id="11812" w:name="_Toc76544814"/>
      <w:bookmarkStart w:id="11813" w:name="_Toc82541631"/>
      <w:bookmarkStart w:id="11814" w:name="_Toc89952278"/>
      <w:bookmarkStart w:id="11815" w:name="_Toc98767374"/>
      <w:bookmarkStart w:id="11816" w:name="_Toc106203422"/>
      <w:bookmarkStart w:id="11817" w:name="_Toc115187721"/>
      <w:bookmarkStart w:id="11818" w:name="_Toc121994276"/>
      <w:bookmarkStart w:id="11819" w:name="_Toc124153284"/>
      <w:bookmarkStart w:id="11820" w:name="_Toc131538586"/>
      <w:bookmarkStart w:id="11821" w:name="_Toc137391706"/>
      <w:bookmarkStart w:id="11822" w:name="_Toc146962366"/>
      <w:bookmarkStart w:id="11823" w:name="_Toc18725673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CD4E89" w:rsidRDefault="00671831" w:rsidP="00782299">
            <w:pPr>
              <w:pStyle w:val="TAH"/>
              <w:rPr>
                <w:lang w:val="fr-FR"/>
              </w:rPr>
            </w:pPr>
            <w:r w:rsidRPr="00CD4E89">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CD4E89" w:rsidRDefault="00671831" w:rsidP="00782299">
            <w:pPr>
              <w:pStyle w:val="TAH"/>
              <w:rPr>
                <w:lang w:val="fr-FR"/>
              </w:rPr>
            </w:pPr>
            <w:r w:rsidRPr="00CD4E89">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1824" w:name="_Toc21103035"/>
      <w:bookmarkStart w:id="11825" w:name="_Toc29810884"/>
      <w:bookmarkStart w:id="11826" w:name="_Toc36636244"/>
      <w:bookmarkStart w:id="11827" w:name="_Toc37273190"/>
      <w:bookmarkStart w:id="11828" w:name="_Toc45886278"/>
      <w:bookmarkStart w:id="11829" w:name="_Toc53183341"/>
      <w:bookmarkStart w:id="11830" w:name="_Toc58916050"/>
      <w:bookmarkStart w:id="11831" w:name="_Toc66701197"/>
      <w:bookmarkStart w:id="11832" w:name="_Toc68697354"/>
      <w:bookmarkStart w:id="11833" w:name="_Toc74928309"/>
      <w:bookmarkStart w:id="11834" w:name="_Toc76115408"/>
      <w:bookmarkStart w:id="11835" w:name="_Toc76544815"/>
      <w:bookmarkStart w:id="11836" w:name="_Toc82541632"/>
      <w:bookmarkStart w:id="11837" w:name="_Toc89952279"/>
      <w:bookmarkStart w:id="11838" w:name="_Toc98767375"/>
      <w:bookmarkStart w:id="11839" w:name="_Toc106203423"/>
      <w:bookmarkStart w:id="11840" w:name="_Toc115187722"/>
      <w:bookmarkStart w:id="11841" w:name="_Toc121994277"/>
      <w:bookmarkStart w:id="11842" w:name="_Toc124153285"/>
      <w:bookmarkStart w:id="11843" w:name="_Toc131538587"/>
      <w:bookmarkStart w:id="11844" w:name="_Toc137391707"/>
      <w:bookmarkStart w:id="11845" w:name="_Toc146962367"/>
      <w:bookmarkStart w:id="11846" w:name="_Toc18725673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1847" w:name="_Toc21103036"/>
      <w:bookmarkStart w:id="11848" w:name="_Toc29810885"/>
      <w:bookmarkStart w:id="11849" w:name="_Toc36636245"/>
      <w:bookmarkStart w:id="11850" w:name="_Toc37273191"/>
      <w:bookmarkStart w:id="11851" w:name="_Toc45886279"/>
      <w:bookmarkStart w:id="11852" w:name="_Toc53183342"/>
      <w:bookmarkStart w:id="11853" w:name="_Toc58916051"/>
      <w:bookmarkStart w:id="11854" w:name="_Toc66701198"/>
      <w:bookmarkStart w:id="11855" w:name="_Toc68697355"/>
      <w:bookmarkStart w:id="11856" w:name="_Toc74928310"/>
      <w:bookmarkStart w:id="11857" w:name="_Toc76115409"/>
      <w:bookmarkStart w:id="11858" w:name="_Toc76544816"/>
      <w:bookmarkStart w:id="11859" w:name="_Toc82541633"/>
      <w:bookmarkStart w:id="11860" w:name="_Toc89952280"/>
      <w:bookmarkStart w:id="11861" w:name="_Toc98767376"/>
      <w:bookmarkStart w:id="11862" w:name="_Toc106203424"/>
      <w:bookmarkStart w:id="11863" w:name="_Toc115187723"/>
      <w:bookmarkStart w:id="11864" w:name="_Toc121994278"/>
      <w:bookmarkStart w:id="11865" w:name="_Toc124153286"/>
      <w:bookmarkStart w:id="11866" w:name="_Toc131538588"/>
      <w:bookmarkStart w:id="11867" w:name="_Toc137391708"/>
      <w:bookmarkStart w:id="11868" w:name="_Toc146962368"/>
      <w:bookmarkStart w:id="11869" w:name="_Toc187256733"/>
      <w:r w:rsidRPr="00931575">
        <w:rPr>
          <w:lang w:val="en-US"/>
        </w:rPr>
        <w:t>8.3.6</w:t>
      </w:r>
      <w:r w:rsidRPr="00931575">
        <w:tab/>
      </w:r>
      <w:r w:rsidRPr="00931575">
        <w:rPr>
          <w:lang w:val="en-US"/>
        </w:rPr>
        <w:t>Performance requirements for multi-slot PUCCH format</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1F7C22CB" w14:textId="77777777" w:rsidR="00C45907" w:rsidRPr="00931575" w:rsidRDefault="00C45907" w:rsidP="00C45907">
      <w:pPr>
        <w:pStyle w:val="Heading4"/>
        <w:rPr>
          <w:lang w:val="en-US"/>
        </w:rPr>
      </w:pPr>
      <w:bookmarkStart w:id="11870" w:name="_Toc21103037"/>
      <w:bookmarkStart w:id="11871" w:name="_Toc29810886"/>
      <w:bookmarkStart w:id="11872" w:name="_Toc36636246"/>
      <w:bookmarkStart w:id="11873" w:name="_Toc37273192"/>
      <w:bookmarkStart w:id="11874" w:name="_Toc45886280"/>
      <w:bookmarkStart w:id="11875" w:name="_Toc53183343"/>
      <w:bookmarkStart w:id="11876" w:name="_Toc58916052"/>
      <w:bookmarkStart w:id="11877" w:name="_Toc66701199"/>
      <w:bookmarkStart w:id="11878" w:name="_Toc68697356"/>
      <w:bookmarkStart w:id="11879" w:name="_Toc74928311"/>
      <w:bookmarkStart w:id="11880" w:name="_Toc76115410"/>
      <w:bookmarkStart w:id="11881" w:name="_Toc76544817"/>
      <w:bookmarkStart w:id="11882" w:name="_Toc82541634"/>
      <w:bookmarkStart w:id="11883" w:name="_Toc89952281"/>
      <w:bookmarkStart w:id="11884" w:name="_Toc98767377"/>
      <w:bookmarkStart w:id="11885" w:name="_Toc106203425"/>
      <w:bookmarkStart w:id="11886" w:name="_Toc115187724"/>
      <w:bookmarkStart w:id="11887" w:name="_Toc121994279"/>
      <w:bookmarkStart w:id="11888" w:name="_Toc124153287"/>
      <w:bookmarkStart w:id="11889" w:name="_Toc131538589"/>
      <w:bookmarkStart w:id="11890" w:name="_Toc137391709"/>
      <w:bookmarkStart w:id="11891" w:name="_Toc146962369"/>
      <w:bookmarkStart w:id="11892" w:name="_Toc187256734"/>
      <w:r w:rsidRPr="00931575">
        <w:rPr>
          <w:lang w:val="en-US"/>
        </w:rPr>
        <w:t>8.3.6.1</w:t>
      </w:r>
      <w:r w:rsidRPr="00931575">
        <w:rPr>
          <w:lang w:val="en-US"/>
        </w:rPr>
        <w:tab/>
        <w:t>Performance requirements for multi-slot PUCCH format 1</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784F7745" w14:textId="77777777" w:rsidR="00C45907" w:rsidRPr="00931575" w:rsidRDefault="00C45907" w:rsidP="00C45907">
      <w:pPr>
        <w:pStyle w:val="Heading5"/>
        <w:rPr>
          <w:lang w:val="en-US"/>
        </w:rPr>
      </w:pPr>
      <w:bookmarkStart w:id="11893" w:name="_Toc21103038"/>
      <w:bookmarkStart w:id="11894" w:name="_Toc29810887"/>
      <w:bookmarkStart w:id="11895" w:name="_Toc36636247"/>
      <w:bookmarkStart w:id="11896" w:name="_Toc37273193"/>
      <w:bookmarkStart w:id="11897" w:name="_Toc45886281"/>
      <w:bookmarkStart w:id="11898" w:name="_Toc53183344"/>
      <w:bookmarkStart w:id="11899" w:name="_Toc58916053"/>
      <w:bookmarkStart w:id="11900" w:name="_Toc66701200"/>
      <w:bookmarkStart w:id="11901" w:name="_Toc68697357"/>
      <w:bookmarkStart w:id="11902" w:name="_Toc74928312"/>
      <w:bookmarkStart w:id="11903" w:name="_Toc76115411"/>
      <w:bookmarkStart w:id="11904" w:name="_Toc76544818"/>
      <w:bookmarkStart w:id="11905" w:name="_Toc82541635"/>
      <w:bookmarkStart w:id="11906" w:name="_Toc89952282"/>
      <w:bookmarkStart w:id="11907" w:name="_Toc98767378"/>
      <w:bookmarkStart w:id="11908" w:name="_Toc106203426"/>
      <w:bookmarkStart w:id="11909" w:name="_Toc115187725"/>
      <w:bookmarkStart w:id="11910" w:name="_Toc121994280"/>
      <w:bookmarkStart w:id="11911" w:name="_Toc124153288"/>
      <w:bookmarkStart w:id="11912" w:name="_Toc131538590"/>
      <w:bookmarkStart w:id="11913" w:name="_Toc137391710"/>
      <w:bookmarkStart w:id="11914" w:name="_Toc146962370"/>
      <w:bookmarkStart w:id="11915" w:name="_Toc187256735"/>
      <w:r w:rsidRPr="00931575">
        <w:rPr>
          <w:lang w:val="en-US"/>
        </w:rPr>
        <w:t>8.3.6.1.1</w:t>
      </w:r>
      <w:r w:rsidRPr="00931575">
        <w:rPr>
          <w:lang w:val="en-US"/>
        </w:rPr>
        <w:tab/>
        <w:t>NACK to ACK detection</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1B9F94BE" w14:textId="77777777" w:rsidR="00C45907" w:rsidRPr="00931575" w:rsidRDefault="00C45907" w:rsidP="005624C7">
      <w:pPr>
        <w:pStyle w:val="H6"/>
        <w:rPr>
          <w:lang w:eastAsia="zh-CN"/>
        </w:rPr>
      </w:pPr>
      <w:bookmarkStart w:id="11916" w:name="_Toc21103039"/>
      <w:bookmarkStart w:id="11917" w:name="_Toc29810888"/>
      <w:bookmarkStart w:id="11918" w:name="_Toc36636248"/>
      <w:bookmarkStart w:id="11919" w:name="_Toc37273194"/>
      <w:bookmarkStart w:id="11920" w:name="_Toc45886282"/>
      <w:r w:rsidRPr="00931575">
        <w:rPr>
          <w:lang w:val="en-US"/>
        </w:rPr>
        <w:t>8.3.6.1.1.1</w:t>
      </w:r>
      <w:r w:rsidRPr="00931575">
        <w:rPr>
          <w:lang w:val="en-US"/>
        </w:rPr>
        <w:tab/>
        <w:t>Definition and applicability</w:t>
      </w:r>
      <w:bookmarkEnd w:id="11916"/>
      <w:bookmarkEnd w:id="11917"/>
      <w:bookmarkEnd w:id="11918"/>
      <w:bookmarkEnd w:id="11919"/>
      <w:bookmarkEnd w:id="11920"/>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192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922" w:name="_Toc29810889"/>
      <w:bookmarkStart w:id="11923" w:name="_Toc36636249"/>
      <w:bookmarkStart w:id="11924" w:name="_Toc37273195"/>
      <w:bookmarkStart w:id="11925" w:name="_Toc45886283"/>
      <w:r w:rsidRPr="00931575">
        <w:rPr>
          <w:lang w:eastAsia="zh-CN"/>
        </w:rPr>
        <w:lastRenderedPageBreak/>
        <w:t>8.3.6.1.1.2</w:t>
      </w:r>
      <w:r w:rsidRPr="00931575">
        <w:rPr>
          <w:lang w:eastAsia="zh-CN"/>
        </w:rPr>
        <w:tab/>
        <w:t>Minimum Requirement</w:t>
      </w:r>
      <w:bookmarkEnd w:id="11921"/>
      <w:bookmarkEnd w:id="11922"/>
      <w:bookmarkEnd w:id="11923"/>
      <w:bookmarkEnd w:id="11924"/>
      <w:bookmarkEnd w:id="11925"/>
    </w:p>
    <w:p w14:paraId="5CC62614" w14:textId="6A9E8E90" w:rsidR="00C45907" w:rsidRPr="00931575" w:rsidRDefault="00C45907" w:rsidP="00782299">
      <w:pPr>
        <w:rPr>
          <w:lang w:eastAsia="zh-CN"/>
        </w:rPr>
      </w:pPr>
      <w:bookmarkStart w:id="1192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927" w:name="_Toc29810890"/>
      <w:bookmarkStart w:id="11928" w:name="_Toc36636250"/>
      <w:bookmarkStart w:id="11929" w:name="_Toc37273196"/>
      <w:bookmarkStart w:id="11930" w:name="_Toc45886284"/>
      <w:r w:rsidRPr="00931575">
        <w:rPr>
          <w:lang w:val="en-US"/>
        </w:rPr>
        <w:t>8.3.6.1.1.3</w:t>
      </w:r>
      <w:r w:rsidRPr="00931575">
        <w:rPr>
          <w:lang w:val="en-US"/>
        </w:rPr>
        <w:tab/>
        <w:t>Test purpose</w:t>
      </w:r>
      <w:bookmarkEnd w:id="11926"/>
      <w:bookmarkEnd w:id="11927"/>
      <w:bookmarkEnd w:id="11928"/>
      <w:bookmarkEnd w:id="11929"/>
      <w:bookmarkEnd w:id="11930"/>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931" w:name="_Toc21103042"/>
      <w:bookmarkStart w:id="11932" w:name="_Toc29810891"/>
      <w:bookmarkStart w:id="11933" w:name="_Toc36636251"/>
      <w:bookmarkStart w:id="11934" w:name="_Toc37273197"/>
      <w:bookmarkStart w:id="11935" w:name="_Toc45886285"/>
      <w:r w:rsidRPr="00931575">
        <w:rPr>
          <w:lang w:val="en-US"/>
        </w:rPr>
        <w:t>8.3.6.1.1</w:t>
      </w:r>
      <w:r w:rsidRPr="00931575">
        <w:rPr>
          <w:lang w:val="en-US" w:eastAsia="zh-CN"/>
        </w:rPr>
        <w:t>.4</w:t>
      </w:r>
      <w:r w:rsidRPr="00931575">
        <w:rPr>
          <w:lang w:val="en-US" w:eastAsia="zh-CN"/>
        </w:rPr>
        <w:tab/>
        <w:t>Method of test</w:t>
      </w:r>
      <w:bookmarkEnd w:id="11931"/>
      <w:bookmarkEnd w:id="11932"/>
      <w:bookmarkEnd w:id="11933"/>
      <w:bookmarkEnd w:id="11934"/>
      <w:bookmarkEnd w:id="11935"/>
    </w:p>
    <w:p w14:paraId="62844157" w14:textId="77777777" w:rsidR="00C45907" w:rsidRPr="00931575" w:rsidRDefault="00C45907" w:rsidP="005624C7">
      <w:pPr>
        <w:pStyle w:val="H6"/>
        <w:rPr>
          <w:lang w:val="en-US" w:eastAsia="zh-CN"/>
        </w:rPr>
      </w:pPr>
      <w:bookmarkStart w:id="11936" w:name="_Toc21103043"/>
      <w:bookmarkStart w:id="11937" w:name="_Toc29810892"/>
      <w:bookmarkStart w:id="11938" w:name="_Toc36636252"/>
      <w:bookmarkStart w:id="11939" w:name="_Toc37273198"/>
      <w:bookmarkStart w:id="11940" w:name="_Toc45886286"/>
      <w:r w:rsidRPr="00931575">
        <w:rPr>
          <w:lang w:val="en-US"/>
        </w:rPr>
        <w:t>8.3.6.1.1</w:t>
      </w:r>
      <w:r w:rsidRPr="00931575">
        <w:rPr>
          <w:lang w:val="en-US" w:eastAsia="zh-CN"/>
        </w:rPr>
        <w:t>.4.1</w:t>
      </w:r>
      <w:r w:rsidRPr="00931575">
        <w:rPr>
          <w:lang w:val="en-US" w:eastAsia="zh-CN"/>
        </w:rPr>
        <w:tab/>
        <w:t>Initial conditions</w:t>
      </w:r>
      <w:bookmarkEnd w:id="11936"/>
      <w:bookmarkEnd w:id="11937"/>
      <w:bookmarkEnd w:id="11938"/>
      <w:bookmarkEnd w:id="11939"/>
      <w:bookmarkEnd w:id="11940"/>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941" w:name="_Toc21103044"/>
      <w:bookmarkStart w:id="11942" w:name="_Toc29810893"/>
      <w:bookmarkStart w:id="11943" w:name="_Toc36636253"/>
      <w:bookmarkStart w:id="11944" w:name="_Toc37273199"/>
      <w:bookmarkStart w:id="11945" w:name="_Toc45886287"/>
      <w:r w:rsidRPr="00931575">
        <w:rPr>
          <w:lang w:val="en-US"/>
        </w:rPr>
        <w:t>8.3.6.1.1</w:t>
      </w:r>
      <w:r w:rsidRPr="00931575">
        <w:rPr>
          <w:lang w:val="en-US" w:eastAsia="zh-CN"/>
        </w:rPr>
        <w:t>.4.2</w:t>
      </w:r>
      <w:r w:rsidRPr="00931575">
        <w:rPr>
          <w:lang w:val="en-US" w:eastAsia="zh-CN"/>
        </w:rPr>
        <w:tab/>
        <w:t>Procedure</w:t>
      </w:r>
      <w:bookmarkEnd w:id="11941"/>
      <w:bookmarkEnd w:id="11942"/>
      <w:bookmarkEnd w:id="11943"/>
      <w:bookmarkEnd w:id="11944"/>
      <w:bookmarkEnd w:id="11945"/>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946" w:name="_Toc21103045"/>
      <w:bookmarkStart w:id="11947" w:name="_Toc29810894"/>
      <w:bookmarkStart w:id="11948" w:name="_Toc36636254"/>
      <w:bookmarkStart w:id="11949" w:name="_Toc37273200"/>
      <w:bookmarkStart w:id="11950" w:name="_Toc45886288"/>
      <w:r w:rsidRPr="00931575">
        <w:rPr>
          <w:lang w:val="en-US"/>
        </w:rPr>
        <w:t>8.3.6.1.1.5</w:t>
      </w:r>
      <w:r w:rsidRPr="00931575">
        <w:rPr>
          <w:lang w:val="en-US"/>
        </w:rPr>
        <w:tab/>
        <w:t>Test Requirement</w:t>
      </w:r>
      <w:bookmarkEnd w:id="11946"/>
      <w:bookmarkEnd w:id="11947"/>
      <w:bookmarkEnd w:id="11948"/>
      <w:bookmarkEnd w:id="11949"/>
      <w:bookmarkEnd w:id="11950"/>
    </w:p>
    <w:p w14:paraId="7B5A2302" w14:textId="77777777" w:rsidR="00C45907" w:rsidRPr="00931575" w:rsidRDefault="00C45907" w:rsidP="005624C7">
      <w:pPr>
        <w:pStyle w:val="H6"/>
        <w:rPr>
          <w:lang w:val="en-US"/>
        </w:rPr>
      </w:pPr>
      <w:bookmarkStart w:id="11951" w:name="_Toc21103046"/>
      <w:bookmarkStart w:id="11952" w:name="_Toc29810895"/>
      <w:bookmarkStart w:id="11953" w:name="_Toc36636255"/>
      <w:bookmarkStart w:id="11954" w:name="_Toc37273201"/>
      <w:bookmarkStart w:id="11955" w:name="_Toc45886289"/>
      <w:r w:rsidRPr="00931575">
        <w:rPr>
          <w:lang w:val="en-US"/>
        </w:rPr>
        <w:t>8.3.6.1.1.5.1</w:t>
      </w:r>
      <w:r w:rsidRPr="00931575">
        <w:rPr>
          <w:lang w:val="en-US"/>
        </w:rPr>
        <w:tab/>
        <w:t xml:space="preserve">Test Requirement for </w:t>
      </w:r>
      <w:r w:rsidRPr="00931575">
        <w:rPr>
          <w:i/>
          <w:lang w:val="en-US"/>
        </w:rPr>
        <w:t>BS type 1-O</w:t>
      </w:r>
      <w:bookmarkEnd w:id="11951"/>
      <w:bookmarkEnd w:id="11952"/>
      <w:bookmarkEnd w:id="11953"/>
      <w:bookmarkEnd w:id="11954"/>
      <w:bookmarkEnd w:id="11955"/>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CD4E89" w:rsidRDefault="00671831" w:rsidP="00782299">
            <w:pPr>
              <w:pStyle w:val="TAH"/>
              <w:rPr>
                <w:lang w:val="fr-FR"/>
              </w:rPr>
            </w:pPr>
            <w:r w:rsidRPr="00CD4E89">
              <w:rPr>
                <w:lang w:val="fr-FR"/>
              </w:rPr>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1956" w:name="_Toc21103047"/>
      <w:bookmarkStart w:id="11957" w:name="_Toc29810896"/>
      <w:bookmarkStart w:id="11958" w:name="_Toc36636256"/>
      <w:bookmarkStart w:id="11959" w:name="_Toc37273202"/>
      <w:bookmarkStart w:id="11960" w:name="_Toc45886290"/>
      <w:r w:rsidRPr="00931575">
        <w:rPr>
          <w:lang w:val="en-US"/>
        </w:rPr>
        <w:t>8.3.6.1.1.5.2</w:t>
      </w:r>
      <w:r w:rsidRPr="00931575">
        <w:rPr>
          <w:lang w:val="en-US"/>
        </w:rPr>
        <w:tab/>
      </w:r>
      <w:bookmarkEnd w:id="11956"/>
      <w:r w:rsidRPr="00931575">
        <w:rPr>
          <w:lang w:val="en-US"/>
        </w:rPr>
        <w:t>Void</w:t>
      </w:r>
      <w:bookmarkEnd w:id="11957"/>
      <w:bookmarkEnd w:id="11958"/>
      <w:bookmarkEnd w:id="11959"/>
      <w:bookmarkEnd w:id="11960"/>
    </w:p>
    <w:p w14:paraId="7BB8C3B5" w14:textId="77777777" w:rsidR="00C45907" w:rsidRPr="00931575" w:rsidRDefault="00C45907" w:rsidP="00C45907">
      <w:pPr>
        <w:pStyle w:val="Heading5"/>
        <w:rPr>
          <w:lang w:eastAsia="zh-CN"/>
        </w:rPr>
      </w:pPr>
      <w:bookmarkStart w:id="11961" w:name="_Toc21103048"/>
      <w:bookmarkStart w:id="11962" w:name="_Toc29810897"/>
      <w:bookmarkStart w:id="11963" w:name="_Toc36636257"/>
      <w:bookmarkStart w:id="11964" w:name="_Toc37273203"/>
      <w:bookmarkStart w:id="11965" w:name="_Toc45886291"/>
      <w:bookmarkStart w:id="11966" w:name="_Toc53183345"/>
      <w:bookmarkStart w:id="11967" w:name="_Toc58916054"/>
      <w:bookmarkStart w:id="11968" w:name="_Toc66701201"/>
      <w:bookmarkStart w:id="11969" w:name="_Toc68697358"/>
      <w:bookmarkStart w:id="11970" w:name="_Toc74928313"/>
      <w:bookmarkStart w:id="11971" w:name="_Toc76115412"/>
      <w:bookmarkStart w:id="11972" w:name="_Toc76544819"/>
      <w:bookmarkStart w:id="11973" w:name="_Toc82541636"/>
      <w:bookmarkStart w:id="11974" w:name="_Toc89952283"/>
      <w:bookmarkStart w:id="11975" w:name="_Toc98767379"/>
      <w:bookmarkStart w:id="11976" w:name="_Toc106203427"/>
      <w:bookmarkStart w:id="11977" w:name="_Toc115187726"/>
      <w:bookmarkStart w:id="11978" w:name="_Toc121994281"/>
      <w:bookmarkStart w:id="11979" w:name="_Toc124153289"/>
      <w:bookmarkStart w:id="11980" w:name="_Toc131538591"/>
      <w:bookmarkStart w:id="11981" w:name="_Toc137391711"/>
      <w:bookmarkStart w:id="11982" w:name="_Toc146962371"/>
      <w:bookmarkStart w:id="11983" w:name="_Toc187256736"/>
      <w:r w:rsidRPr="00931575">
        <w:rPr>
          <w:lang w:eastAsia="zh-CN"/>
        </w:rPr>
        <w:t>8.3.6.1.2</w:t>
      </w:r>
      <w:r w:rsidRPr="00931575">
        <w:rPr>
          <w:lang w:eastAsia="zh-CN"/>
        </w:rPr>
        <w:tab/>
        <w:t>ACK missed detection</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A38F4C8" w14:textId="77777777" w:rsidR="00C45907" w:rsidRPr="00931575" w:rsidRDefault="00C45907" w:rsidP="005624C7">
      <w:pPr>
        <w:pStyle w:val="H6"/>
        <w:rPr>
          <w:lang w:eastAsia="zh-CN"/>
        </w:rPr>
      </w:pPr>
      <w:bookmarkStart w:id="11984" w:name="_Toc21103049"/>
      <w:bookmarkStart w:id="11985" w:name="_Toc29810898"/>
      <w:bookmarkStart w:id="11986" w:name="_Toc36636258"/>
      <w:bookmarkStart w:id="11987" w:name="_Toc37273204"/>
      <w:bookmarkStart w:id="11988" w:name="_Toc45886292"/>
      <w:r w:rsidRPr="00931575">
        <w:rPr>
          <w:lang w:eastAsia="zh-CN"/>
        </w:rPr>
        <w:t>8.3.6.1.2.1</w:t>
      </w:r>
      <w:r w:rsidRPr="00931575">
        <w:rPr>
          <w:lang w:eastAsia="zh-CN"/>
        </w:rPr>
        <w:tab/>
        <w:t>Definition and applicability</w:t>
      </w:r>
      <w:bookmarkEnd w:id="11984"/>
      <w:bookmarkEnd w:id="11985"/>
      <w:bookmarkEnd w:id="11986"/>
      <w:bookmarkEnd w:id="11987"/>
      <w:bookmarkEnd w:id="11988"/>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989" w:name="_Toc21103050"/>
      <w:bookmarkStart w:id="11990" w:name="_Toc29810899"/>
      <w:bookmarkStart w:id="11991" w:name="_Toc36636259"/>
      <w:bookmarkStart w:id="11992" w:name="_Toc37273205"/>
      <w:bookmarkStart w:id="11993" w:name="_Toc45886293"/>
      <w:r w:rsidRPr="00931575">
        <w:rPr>
          <w:lang w:eastAsia="zh-CN"/>
        </w:rPr>
        <w:t>8.3.6.1.2.2</w:t>
      </w:r>
      <w:r w:rsidRPr="00931575">
        <w:rPr>
          <w:lang w:eastAsia="zh-CN"/>
        </w:rPr>
        <w:tab/>
        <w:t>Minimum Requirement</w:t>
      </w:r>
      <w:bookmarkEnd w:id="11989"/>
      <w:bookmarkEnd w:id="11990"/>
      <w:bookmarkEnd w:id="11991"/>
      <w:bookmarkEnd w:id="11992"/>
      <w:bookmarkEnd w:id="11993"/>
    </w:p>
    <w:p w14:paraId="3439565E" w14:textId="5CBA91FC" w:rsidR="00C45907" w:rsidRPr="00931575" w:rsidRDefault="00C45907" w:rsidP="00782299">
      <w:pPr>
        <w:rPr>
          <w:lang w:eastAsia="zh-CN"/>
        </w:rPr>
      </w:pPr>
      <w:bookmarkStart w:id="11994"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995" w:name="_Toc29810900"/>
      <w:bookmarkStart w:id="11996" w:name="_Toc36636260"/>
      <w:bookmarkStart w:id="11997" w:name="_Toc37273206"/>
      <w:bookmarkStart w:id="11998" w:name="_Toc45886294"/>
      <w:r w:rsidRPr="00931575">
        <w:rPr>
          <w:lang w:eastAsia="zh-CN"/>
        </w:rPr>
        <w:lastRenderedPageBreak/>
        <w:t>8.3.6.1.2.3</w:t>
      </w:r>
      <w:r w:rsidRPr="00931575">
        <w:rPr>
          <w:lang w:eastAsia="zh-CN"/>
        </w:rPr>
        <w:tab/>
        <w:t>Test purpose</w:t>
      </w:r>
      <w:bookmarkEnd w:id="11994"/>
      <w:bookmarkEnd w:id="11995"/>
      <w:bookmarkEnd w:id="11996"/>
      <w:bookmarkEnd w:id="11997"/>
      <w:bookmarkEnd w:id="11998"/>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999" w:name="_Toc21103052"/>
      <w:bookmarkStart w:id="12000" w:name="_Toc29810901"/>
      <w:bookmarkStart w:id="12001" w:name="_Toc36636261"/>
      <w:bookmarkStart w:id="12002" w:name="_Toc37273207"/>
      <w:bookmarkStart w:id="12003" w:name="_Toc45886295"/>
      <w:r w:rsidRPr="00931575">
        <w:rPr>
          <w:lang w:eastAsia="zh-CN"/>
        </w:rPr>
        <w:t>8.3.6.1.2.4</w:t>
      </w:r>
      <w:r w:rsidRPr="00931575">
        <w:rPr>
          <w:lang w:eastAsia="zh-CN"/>
        </w:rPr>
        <w:tab/>
        <w:t>Method of test</w:t>
      </w:r>
      <w:bookmarkEnd w:id="11999"/>
      <w:bookmarkEnd w:id="12000"/>
      <w:bookmarkEnd w:id="12001"/>
      <w:bookmarkEnd w:id="12002"/>
      <w:bookmarkEnd w:id="12003"/>
    </w:p>
    <w:p w14:paraId="76CF7156" w14:textId="77777777" w:rsidR="00C45907" w:rsidRPr="00931575" w:rsidRDefault="00C45907" w:rsidP="005624C7">
      <w:pPr>
        <w:pStyle w:val="H6"/>
        <w:rPr>
          <w:lang w:val="en-US"/>
        </w:rPr>
      </w:pPr>
      <w:bookmarkStart w:id="12004" w:name="_Toc21103053"/>
      <w:bookmarkStart w:id="12005" w:name="_Toc29810902"/>
      <w:bookmarkStart w:id="12006" w:name="_Toc36636262"/>
      <w:bookmarkStart w:id="12007" w:name="_Toc37273208"/>
      <w:bookmarkStart w:id="12008" w:name="_Toc45886296"/>
      <w:r w:rsidRPr="00931575">
        <w:rPr>
          <w:lang w:eastAsia="zh-CN"/>
        </w:rPr>
        <w:t>8.3.6.1.2.4</w:t>
      </w:r>
      <w:r w:rsidRPr="00931575">
        <w:rPr>
          <w:lang w:val="en-US"/>
        </w:rPr>
        <w:t>.1</w:t>
      </w:r>
      <w:r w:rsidRPr="00931575">
        <w:rPr>
          <w:lang w:val="en-US"/>
        </w:rPr>
        <w:tab/>
        <w:t>Initial Conditions</w:t>
      </w:r>
      <w:bookmarkEnd w:id="12004"/>
      <w:bookmarkEnd w:id="12005"/>
      <w:bookmarkEnd w:id="12006"/>
      <w:bookmarkEnd w:id="12007"/>
      <w:bookmarkEnd w:id="12008"/>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009" w:name="_Toc21103054"/>
      <w:bookmarkStart w:id="12010" w:name="_Toc29810903"/>
      <w:bookmarkStart w:id="12011" w:name="_Toc36636263"/>
      <w:bookmarkStart w:id="12012" w:name="_Toc37273209"/>
      <w:bookmarkStart w:id="12013" w:name="_Toc45886297"/>
      <w:r w:rsidRPr="00931575">
        <w:rPr>
          <w:lang w:eastAsia="zh-CN"/>
        </w:rPr>
        <w:t>8.3.6.1.2.4</w:t>
      </w:r>
      <w:r w:rsidRPr="00931575">
        <w:rPr>
          <w:lang w:val="en-US"/>
        </w:rPr>
        <w:t>.2</w:t>
      </w:r>
      <w:r w:rsidRPr="00931575">
        <w:rPr>
          <w:lang w:val="en-US"/>
        </w:rPr>
        <w:tab/>
        <w:t>Procedure</w:t>
      </w:r>
      <w:bookmarkEnd w:id="12009"/>
      <w:bookmarkEnd w:id="12010"/>
      <w:bookmarkEnd w:id="12011"/>
      <w:bookmarkEnd w:id="12012"/>
      <w:bookmarkEnd w:id="12013"/>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97869127"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014" w:name="_Toc21103055"/>
      <w:bookmarkStart w:id="12015" w:name="_Toc29810904"/>
      <w:bookmarkStart w:id="12016" w:name="_Toc36636264"/>
      <w:bookmarkStart w:id="12017" w:name="_Toc37273210"/>
      <w:bookmarkStart w:id="12018" w:name="_Toc45886298"/>
      <w:r w:rsidRPr="00931575">
        <w:rPr>
          <w:lang w:val="en-US"/>
        </w:rPr>
        <w:t>8.3.6.1.2.5</w:t>
      </w:r>
      <w:r w:rsidRPr="00931575">
        <w:rPr>
          <w:lang w:val="en-US"/>
        </w:rPr>
        <w:tab/>
        <w:t>Test Requirement</w:t>
      </w:r>
      <w:bookmarkEnd w:id="12014"/>
      <w:bookmarkEnd w:id="12015"/>
      <w:bookmarkEnd w:id="12016"/>
      <w:bookmarkEnd w:id="12017"/>
      <w:bookmarkEnd w:id="12018"/>
    </w:p>
    <w:p w14:paraId="052C6829" w14:textId="77777777" w:rsidR="00C45907" w:rsidRPr="00931575" w:rsidRDefault="00C45907" w:rsidP="005624C7">
      <w:pPr>
        <w:pStyle w:val="H6"/>
        <w:rPr>
          <w:lang w:val="en-US"/>
        </w:rPr>
      </w:pPr>
      <w:bookmarkStart w:id="12019" w:name="_Toc21103056"/>
      <w:bookmarkStart w:id="12020" w:name="_Toc29810905"/>
      <w:bookmarkStart w:id="12021" w:name="_Toc36636265"/>
      <w:bookmarkStart w:id="12022" w:name="_Toc37273211"/>
      <w:bookmarkStart w:id="12023" w:name="_Toc45886299"/>
      <w:r w:rsidRPr="00931575">
        <w:rPr>
          <w:lang w:val="en-US"/>
        </w:rPr>
        <w:t>8.3.6.1.2.5.1</w:t>
      </w:r>
      <w:r w:rsidRPr="00931575">
        <w:rPr>
          <w:lang w:val="en-US"/>
        </w:rPr>
        <w:tab/>
        <w:t>Test Requirement for BS type 1-O</w:t>
      </w:r>
      <w:bookmarkEnd w:id="12019"/>
      <w:bookmarkEnd w:id="12020"/>
      <w:bookmarkEnd w:id="12021"/>
      <w:bookmarkEnd w:id="12022"/>
      <w:bookmarkEnd w:id="12023"/>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CD4E89" w:rsidRDefault="00671831" w:rsidP="00782299">
            <w:pPr>
              <w:pStyle w:val="TAH"/>
              <w:rPr>
                <w:lang w:val="fr-FR"/>
              </w:rPr>
            </w:pPr>
            <w:r w:rsidRPr="00CD4E89">
              <w:rPr>
                <w:lang w:val="fr-FR"/>
              </w:rPr>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2024" w:name="_Toc21103057"/>
      <w:bookmarkStart w:id="12025" w:name="_Toc29810906"/>
      <w:bookmarkStart w:id="12026" w:name="_Toc36636266"/>
      <w:bookmarkStart w:id="12027" w:name="_Toc37273212"/>
      <w:bookmarkStart w:id="12028" w:name="_Toc45886300"/>
      <w:r w:rsidRPr="00931575">
        <w:rPr>
          <w:lang w:val="en-US"/>
        </w:rPr>
        <w:t>8.3.6.1.2.5.2</w:t>
      </w:r>
      <w:r w:rsidRPr="00931575">
        <w:rPr>
          <w:lang w:val="en-US"/>
        </w:rPr>
        <w:tab/>
      </w:r>
      <w:bookmarkEnd w:id="12024"/>
      <w:r w:rsidRPr="00931575">
        <w:rPr>
          <w:lang w:val="en-US"/>
        </w:rPr>
        <w:t>Void</w:t>
      </w:r>
      <w:bookmarkEnd w:id="12025"/>
      <w:bookmarkEnd w:id="12026"/>
      <w:bookmarkEnd w:id="12027"/>
      <w:bookmarkEnd w:id="12028"/>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2029" w:name="_Toc74928314"/>
      <w:bookmarkStart w:id="12030" w:name="_Toc76115413"/>
      <w:bookmarkStart w:id="12031" w:name="_Toc76544820"/>
      <w:bookmarkStart w:id="12032" w:name="_Toc82541637"/>
      <w:bookmarkStart w:id="12033" w:name="_Toc89952284"/>
      <w:bookmarkStart w:id="12034" w:name="_Toc98767380"/>
      <w:bookmarkStart w:id="12035" w:name="_Toc106203428"/>
      <w:bookmarkStart w:id="12036" w:name="_Toc115187727"/>
      <w:bookmarkStart w:id="12037" w:name="_Toc121994282"/>
      <w:bookmarkStart w:id="12038" w:name="_Toc124153290"/>
      <w:bookmarkStart w:id="12039" w:name="_Toc131538592"/>
      <w:bookmarkStart w:id="12040" w:name="_Toc137391712"/>
      <w:bookmarkStart w:id="12041" w:name="_Toc146962372"/>
      <w:bookmarkStart w:id="12042" w:name="_Toc187256737"/>
      <w:r w:rsidRPr="00E7741B">
        <w:t>8.3.7</w:t>
      </w:r>
      <w:r w:rsidRPr="00E7741B">
        <w:tab/>
        <w:t>Performance requirements for</w:t>
      </w:r>
      <w:r w:rsidRPr="000061E4">
        <w:t xml:space="preserve"> interlaced PUCCH format </w:t>
      </w:r>
      <w:r w:rsidRPr="000061E4">
        <w:rPr>
          <w:rFonts w:hint="eastAsia"/>
          <w:lang w:eastAsia="zh-CN"/>
        </w:rPr>
        <w:t>0</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171E3A64" w14:textId="77777777" w:rsidR="003B2469" w:rsidRPr="000061E4" w:rsidRDefault="003B2469" w:rsidP="003B2469">
      <w:pPr>
        <w:pStyle w:val="Heading4"/>
      </w:pPr>
      <w:bookmarkStart w:id="12043" w:name="_Toc74928315"/>
      <w:bookmarkStart w:id="12044" w:name="_Toc76115414"/>
      <w:bookmarkStart w:id="12045" w:name="_Toc76544821"/>
      <w:bookmarkStart w:id="12046" w:name="_Toc82541638"/>
      <w:bookmarkStart w:id="12047" w:name="_Toc89952285"/>
      <w:bookmarkStart w:id="12048" w:name="_Toc98767381"/>
      <w:bookmarkStart w:id="12049" w:name="_Toc106203429"/>
      <w:bookmarkStart w:id="12050" w:name="_Toc115187728"/>
      <w:bookmarkStart w:id="12051" w:name="_Toc121994283"/>
      <w:bookmarkStart w:id="12052" w:name="_Toc124153291"/>
      <w:bookmarkStart w:id="12053" w:name="_Toc131538593"/>
      <w:bookmarkStart w:id="12054" w:name="_Toc137391713"/>
      <w:bookmarkStart w:id="12055" w:name="_Toc146962373"/>
      <w:bookmarkStart w:id="12056" w:name="_Toc187256738"/>
      <w:r w:rsidRPr="000061E4">
        <w:t>8.3.7.1</w:t>
      </w:r>
      <w:r w:rsidRPr="000061E4">
        <w:tab/>
        <w:t>Definition and applicability</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2057" w:name="_Toc74928316"/>
      <w:bookmarkStart w:id="12058" w:name="_Toc76115415"/>
      <w:bookmarkStart w:id="12059" w:name="_Toc76544822"/>
      <w:bookmarkStart w:id="12060" w:name="_Toc82541639"/>
      <w:bookmarkStart w:id="12061" w:name="_Toc89952286"/>
      <w:bookmarkStart w:id="12062" w:name="_Toc98767382"/>
      <w:bookmarkStart w:id="12063" w:name="_Toc106203430"/>
      <w:bookmarkStart w:id="12064" w:name="_Toc115187729"/>
      <w:bookmarkStart w:id="12065" w:name="_Toc121994284"/>
      <w:bookmarkStart w:id="12066" w:name="_Toc124153292"/>
      <w:bookmarkStart w:id="12067" w:name="_Toc131538594"/>
      <w:bookmarkStart w:id="12068" w:name="_Toc137391714"/>
      <w:bookmarkStart w:id="12069" w:name="_Toc146962374"/>
      <w:bookmarkStart w:id="12070" w:name="_Toc187256739"/>
      <w:r w:rsidRPr="00E7741B">
        <w:t>8.3.7</w:t>
      </w:r>
      <w:r w:rsidRPr="000061E4">
        <w:t>.2</w:t>
      </w:r>
      <w:r w:rsidRPr="000061E4">
        <w:tab/>
        <w:t>Minimum Requirement</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2071" w:name="_Toc74928317"/>
      <w:bookmarkStart w:id="12072" w:name="_Toc76115416"/>
      <w:bookmarkStart w:id="12073" w:name="_Toc76544823"/>
      <w:bookmarkStart w:id="12074" w:name="_Toc82541640"/>
      <w:bookmarkStart w:id="12075" w:name="_Toc89952287"/>
      <w:bookmarkStart w:id="12076" w:name="_Toc98767383"/>
      <w:bookmarkStart w:id="12077" w:name="_Toc106203431"/>
      <w:bookmarkStart w:id="12078" w:name="_Toc115187730"/>
      <w:bookmarkStart w:id="12079" w:name="_Toc121994285"/>
      <w:bookmarkStart w:id="12080" w:name="_Toc124153293"/>
      <w:bookmarkStart w:id="12081" w:name="_Toc131538595"/>
      <w:bookmarkStart w:id="12082" w:name="_Toc137391715"/>
      <w:bookmarkStart w:id="12083" w:name="_Toc146962375"/>
      <w:bookmarkStart w:id="12084" w:name="_Toc187256740"/>
      <w:r w:rsidRPr="000061E4">
        <w:t>8.3.7.3</w:t>
      </w:r>
      <w:r w:rsidRPr="000061E4">
        <w:tab/>
        <w:t>Test purpose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2085" w:name="_Toc74928318"/>
      <w:bookmarkStart w:id="12086" w:name="_Toc76115417"/>
      <w:bookmarkStart w:id="12087" w:name="_Toc76544824"/>
      <w:bookmarkStart w:id="12088" w:name="_Toc82541641"/>
      <w:bookmarkStart w:id="12089" w:name="_Toc89952288"/>
      <w:bookmarkStart w:id="12090" w:name="_Toc98767384"/>
      <w:bookmarkStart w:id="12091" w:name="_Toc106203432"/>
      <w:bookmarkStart w:id="12092" w:name="_Toc115187731"/>
      <w:bookmarkStart w:id="12093" w:name="_Toc121994286"/>
      <w:bookmarkStart w:id="12094" w:name="_Toc124153294"/>
      <w:bookmarkStart w:id="12095" w:name="_Toc131538596"/>
      <w:bookmarkStart w:id="12096" w:name="_Toc137391716"/>
      <w:bookmarkStart w:id="12097" w:name="_Toc146962376"/>
      <w:bookmarkStart w:id="12098" w:name="_Toc187256741"/>
      <w:r w:rsidRPr="000061E4">
        <w:t>8.3.7.4</w:t>
      </w:r>
      <w:r w:rsidRPr="000061E4">
        <w:tab/>
        <w:t>Method of test</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756DACA4" w14:textId="77777777" w:rsidR="003B2469" w:rsidRPr="000061E4" w:rsidRDefault="003B2469" w:rsidP="003B2469">
      <w:pPr>
        <w:pStyle w:val="Heading5"/>
      </w:pPr>
      <w:bookmarkStart w:id="12099" w:name="_Toc74928319"/>
      <w:bookmarkStart w:id="12100" w:name="_Toc76115418"/>
      <w:bookmarkStart w:id="12101" w:name="_Toc76544825"/>
      <w:bookmarkStart w:id="12102" w:name="_Toc82541642"/>
      <w:bookmarkStart w:id="12103" w:name="_Toc89952289"/>
      <w:bookmarkStart w:id="12104" w:name="_Toc98767385"/>
      <w:bookmarkStart w:id="12105" w:name="_Toc106203433"/>
      <w:bookmarkStart w:id="12106" w:name="_Toc115187732"/>
      <w:bookmarkStart w:id="12107" w:name="_Toc121994287"/>
      <w:bookmarkStart w:id="12108" w:name="_Toc124153295"/>
      <w:bookmarkStart w:id="12109" w:name="_Toc131538597"/>
      <w:bookmarkStart w:id="12110" w:name="_Toc137391717"/>
      <w:bookmarkStart w:id="12111" w:name="_Toc146962377"/>
      <w:bookmarkStart w:id="12112" w:name="_Toc187256742"/>
      <w:r w:rsidRPr="000061E4">
        <w:t>8.3.7.4.1</w:t>
      </w:r>
      <w:r w:rsidRPr="000061E4">
        <w:tab/>
        <w:t>Initial conditions</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2113" w:name="_Toc74928320"/>
      <w:bookmarkStart w:id="12114" w:name="_Toc76115419"/>
      <w:bookmarkStart w:id="12115" w:name="_Toc76544826"/>
      <w:bookmarkStart w:id="12116" w:name="_Toc82541643"/>
      <w:bookmarkStart w:id="12117" w:name="_Toc89952290"/>
      <w:bookmarkStart w:id="12118" w:name="_Toc98767386"/>
      <w:bookmarkStart w:id="12119" w:name="_Toc106203434"/>
      <w:bookmarkStart w:id="12120" w:name="_Toc115187733"/>
      <w:bookmarkStart w:id="12121" w:name="_Toc121994288"/>
      <w:bookmarkStart w:id="12122" w:name="_Toc124153296"/>
      <w:bookmarkStart w:id="12123" w:name="_Toc131538598"/>
      <w:bookmarkStart w:id="12124" w:name="_Toc137391718"/>
      <w:bookmarkStart w:id="12125" w:name="_Toc146962378"/>
      <w:bookmarkStart w:id="12126" w:name="_Toc187256743"/>
      <w:r w:rsidRPr="000061E4">
        <w:t>8.3.7.4.2</w:t>
      </w:r>
      <w:r w:rsidRPr="000061E4">
        <w:tab/>
        <w:t>Procedure</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2pt" o:ole="" fillcolor="window">
            <v:imagedata r:id="rId71" o:title=""/>
          </v:shape>
          <o:OLEObject Type="Embed" ProgID="Word.Picture.8" ShapeID="_x0000_i1053" DrawAspect="Content" ObjectID="_1797869128"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2127" w:name="_Toc74928321"/>
      <w:bookmarkStart w:id="12128" w:name="_Toc76115420"/>
      <w:bookmarkStart w:id="12129" w:name="_Toc76544827"/>
      <w:bookmarkStart w:id="12130" w:name="_Toc82541644"/>
      <w:bookmarkStart w:id="12131" w:name="_Toc89952291"/>
      <w:bookmarkStart w:id="12132" w:name="_Toc98767387"/>
      <w:bookmarkStart w:id="12133" w:name="_Toc106203435"/>
      <w:bookmarkStart w:id="12134" w:name="_Toc115187734"/>
      <w:bookmarkStart w:id="12135" w:name="_Toc121994289"/>
      <w:bookmarkStart w:id="12136" w:name="_Toc124153297"/>
      <w:bookmarkStart w:id="12137" w:name="_Toc131538599"/>
      <w:bookmarkStart w:id="12138" w:name="_Toc137391719"/>
      <w:bookmarkStart w:id="12139" w:name="_Toc146962379"/>
      <w:bookmarkStart w:id="12140" w:name="_Toc187256744"/>
      <w:r w:rsidRPr="000061E4">
        <w:t>8.3.7.5</w:t>
      </w:r>
      <w:r w:rsidRPr="000061E4">
        <w:tab/>
        <w:t>Test Requirement</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7BB5D5C2" w14:textId="77777777" w:rsidR="003B2469" w:rsidRPr="000061E4" w:rsidRDefault="003B2469" w:rsidP="003B2469">
      <w:pPr>
        <w:pStyle w:val="Heading5"/>
        <w:rPr>
          <w:i/>
          <w:iCs/>
          <w:lang w:eastAsia="zh-CN"/>
        </w:rPr>
      </w:pPr>
      <w:bookmarkStart w:id="12141" w:name="_Toc74928322"/>
      <w:bookmarkStart w:id="12142" w:name="_Toc76115421"/>
      <w:bookmarkStart w:id="12143" w:name="_Toc76544828"/>
      <w:bookmarkStart w:id="12144" w:name="_Toc82541645"/>
      <w:bookmarkStart w:id="12145" w:name="_Toc89952292"/>
      <w:bookmarkStart w:id="12146" w:name="_Toc98767388"/>
      <w:bookmarkStart w:id="12147" w:name="_Toc106203436"/>
      <w:bookmarkStart w:id="12148" w:name="_Toc115187735"/>
      <w:bookmarkStart w:id="12149" w:name="_Toc121994290"/>
      <w:bookmarkStart w:id="12150" w:name="_Toc124153298"/>
      <w:bookmarkStart w:id="12151" w:name="_Toc131538600"/>
      <w:bookmarkStart w:id="12152" w:name="_Toc137391720"/>
      <w:bookmarkStart w:id="12153" w:name="_Toc146962380"/>
      <w:bookmarkStart w:id="12154" w:name="_Toc187256745"/>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2155" w:name="_Toc74928323"/>
      <w:bookmarkStart w:id="12156" w:name="_Toc76115422"/>
      <w:bookmarkStart w:id="12157" w:name="_Toc76544829"/>
      <w:bookmarkStart w:id="12158" w:name="_Toc82541646"/>
      <w:bookmarkStart w:id="12159" w:name="_Toc89952293"/>
      <w:bookmarkStart w:id="12160" w:name="_Toc98767389"/>
      <w:bookmarkStart w:id="12161" w:name="_Toc106203437"/>
      <w:bookmarkStart w:id="12162" w:name="_Toc115187736"/>
      <w:bookmarkStart w:id="12163" w:name="_Toc121994291"/>
      <w:bookmarkStart w:id="12164" w:name="_Toc124153299"/>
      <w:bookmarkStart w:id="12165" w:name="_Toc131538601"/>
      <w:bookmarkStart w:id="12166" w:name="_Toc137391721"/>
      <w:bookmarkStart w:id="12167" w:name="_Toc146962381"/>
      <w:bookmarkStart w:id="12168" w:name="_Toc187256746"/>
      <w:r w:rsidRPr="000061E4">
        <w:rPr>
          <w:lang w:val="en-US"/>
        </w:rPr>
        <w:t>8.3.8</w:t>
      </w:r>
      <w:r w:rsidRPr="000061E4">
        <w:tab/>
      </w:r>
      <w:r w:rsidRPr="000061E4">
        <w:rPr>
          <w:lang w:val="en-US"/>
        </w:rPr>
        <w:t>Performance requirements for interlaced PUCCH format 1</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00580E1B" w14:textId="77777777" w:rsidR="003B2469" w:rsidRPr="000061E4" w:rsidRDefault="003B2469" w:rsidP="003B2469">
      <w:pPr>
        <w:pStyle w:val="Heading4"/>
        <w:rPr>
          <w:lang w:val="en-US"/>
        </w:rPr>
      </w:pPr>
      <w:bookmarkStart w:id="12169" w:name="_Toc74928324"/>
      <w:bookmarkStart w:id="12170" w:name="_Toc76115423"/>
      <w:bookmarkStart w:id="12171" w:name="_Toc76544830"/>
      <w:bookmarkStart w:id="12172" w:name="_Toc82541647"/>
      <w:bookmarkStart w:id="12173" w:name="_Toc89952294"/>
      <w:bookmarkStart w:id="12174" w:name="_Toc98767390"/>
      <w:bookmarkStart w:id="12175" w:name="_Toc106203438"/>
      <w:bookmarkStart w:id="12176" w:name="_Toc115187737"/>
      <w:bookmarkStart w:id="12177" w:name="_Toc121994292"/>
      <w:bookmarkStart w:id="12178" w:name="_Toc124153300"/>
      <w:bookmarkStart w:id="12179" w:name="_Toc131538602"/>
      <w:bookmarkStart w:id="12180" w:name="_Toc137391722"/>
      <w:bookmarkStart w:id="12181" w:name="_Toc146962382"/>
      <w:bookmarkStart w:id="12182" w:name="_Toc187256747"/>
      <w:r w:rsidRPr="000061E4">
        <w:rPr>
          <w:lang w:val="en-US"/>
        </w:rPr>
        <w:t>8.3.8.1</w:t>
      </w:r>
      <w:r w:rsidRPr="000061E4">
        <w:rPr>
          <w:lang w:val="en-US"/>
        </w:rPr>
        <w:tab/>
        <w:t>NACK to ACK detection</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4D21D655" w14:textId="77777777" w:rsidR="003B2469" w:rsidRPr="000061E4" w:rsidRDefault="003B2469" w:rsidP="003B2469">
      <w:pPr>
        <w:pStyle w:val="Heading5"/>
        <w:rPr>
          <w:lang w:val="en-US"/>
        </w:rPr>
      </w:pPr>
      <w:bookmarkStart w:id="12183" w:name="_Toc74928325"/>
      <w:bookmarkStart w:id="12184" w:name="_Toc76115424"/>
      <w:bookmarkStart w:id="12185" w:name="_Toc76544831"/>
      <w:bookmarkStart w:id="12186" w:name="_Toc82541648"/>
      <w:bookmarkStart w:id="12187" w:name="_Toc89952295"/>
      <w:bookmarkStart w:id="12188" w:name="_Toc98767391"/>
      <w:bookmarkStart w:id="12189" w:name="_Toc106203439"/>
      <w:bookmarkStart w:id="12190" w:name="_Toc115187738"/>
      <w:bookmarkStart w:id="12191" w:name="_Toc121994293"/>
      <w:bookmarkStart w:id="12192" w:name="_Toc124153301"/>
      <w:bookmarkStart w:id="12193" w:name="_Toc131538603"/>
      <w:bookmarkStart w:id="12194" w:name="_Toc137391723"/>
      <w:bookmarkStart w:id="12195" w:name="_Toc146962383"/>
      <w:bookmarkStart w:id="12196" w:name="_Toc187256748"/>
      <w:r w:rsidRPr="000061E4">
        <w:rPr>
          <w:lang w:val="en-US"/>
        </w:rPr>
        <w:t>8.3.8.1.1</w:t>
      </w:r>
      <w:r w:rsidRPr="000061E4">
        <w:rPr>
          <w:lang w:val="en-US"/>
        </w:rPr>
        <w:tab/>
        <w:t>Definition and applicability</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2197" w:name="_Toc74928326"/>
      <w:bookmarkStart w:id="12198" w:name="_Toc76115425"/>
      <w:bookmarkStart w:id="12199" w:name="_Toc76544832"/>
      <w:bookmarkStart w:id="12200" w:name="_Toc82541649"/>
      <w:bookmarkStart w:id="12201" w:name="_Toc89952296"/>
      <w:bookmarkStart w:id="12202" w:name="_Toc98767392"/>
      <w:bookmarkStart w:id="12203" w:name="_Toc106203440"/>
      <w:bookmarkStart w:id="12204" w:name="_Toc115187739"/>
      <w:bookmarkStart w:id="12205" w:name="_Toc121994294"/>
      <w:bookmarkStart w:id="12206" w:name="_Toc124153302"/>
      <w:bookmarkStart w:id="12207" w:name="_Toc131538604"/>
      <w:bookmarkStart w:id="12208" w:name="_Toc137391724"/>
      <w:bookmarkStart w:id="12209" w:name="_Toc146962384"/>
      <w:bookmarkStart w:id="12210" w:name="_Toc187256749"/>
      <w:r w:rsidRPr="000061E4">
        <w:rPr>
          <w:lang w:val="en-US"/>
        </w:rPr>
        <w:t>8.3.8.1.2</w:t>
      </w:r>
      <w:r w:rsidRPr="000061E4">
        <w:rPr>
          <w:lang w:val="en-US"/>
        </w:rPr>
        <w:tab/>
        <w:t>Minimum Requirement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2211" w:name="_Toc74928327"/>
      <w:bookmarkStart w:id="12212" w:name="_Toc76115426"/>
      <w:bookmarkStart w:id="12213" w:name="_Toc76544833"/>
      <w:bookmarkStart w:id="12214" w:name="_Toc82541650"/>
      <w:bookmarkStart w:id="12215" w:name="_Toc89952297"/>
      <w:bookmarkStart w:id="12216" w:name="_Toc98767393"/>
      <w:bookmarkStart w:id="12217" w:name="_Toc106203441"/>
      <w:bookmarkStart w:id="12218" w:name="_Toc115187740"/>
      <w:bookmarkStart w:id="12219" w:name="_Toc121994295"/>
      <w:bookmarkStart w:id="12220" w:name="_Toc124153303"/>
      <w:bookmarkStart w:id="12221" w:name="_Toc131538605"/>
      <w:bookmarkStart w:id="12222" w:name="_Toc137391725"/>
      <w:bookmarkStart w:id="12223" w:name="_Toc146962385"/>
      <w:bookmarkStart w:id="12224" w:name="_Toc187256750"/>
      <w:r w:rsidRPr="000061E4">
        <w:rPr>
          <w:lang w:val="en-US"/>
        </w:rPr>
        <w:t>8.3.8.1.3</w:t>
      </w:r>
      <w:r w:rsidRPr="000061E4">
        <w:rPr>
          <w:lang w:val="en-US"/>
        </w:rPr>
        <w:tab/>
        <w:t>Test purpose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2225" w:name="_Toc74928328"/>
      <w:bookmarkStart w:id="12226" w:name="_Toc76115427"/>
      <w:bookmarkStart w:id="12227" w:name="_Toc76544834"/>
      <w:bookmarkStart w:id="12228" w:name="_Toc82541651"/>
      <w:bookmarkStart w:id="12229" w:name="_Toc89952298"/>
      <w:bookmarkStart w:id="12230" w:name="_Toc98767394"/>
      <w:bookmarkStart w:id="12231" w:name="_Toc106203442"/>
      <w:bookmarkStart w:id="12232" w:name="_Toc115187741"/>
      <w:bookmarkStart w:id="12233" w:name="_Toc121994296"/>
      <w:bookmarkStart w:id="12234" w:name="_Toc124153304"/>
      <w:bookmarkStart w:id="12235" w:name="_Toc131538606"/>
      <w:bookmarkStart w:id="12236" w:name="_Toc137391726"/>
      <w:bookmarkStart w:id="12237" w:name="_Toc146962386"/>
      <w:bookmarkStart w:id="12238" w:name="_Toc187256751"/>
      <w:r w:rsidRPr="000061E4">
        <w:rPr>
          <w:lang w:val="en-US"/>
        </w:rPr>
        <w:t>8.3.8.1.4</w:t>
      </w:r>
      <w:r w:rsidRPr="000061E4">
        <w:rPr>
          <w:lang w:val="en-US"/>
        </w:rPr>
        <w:tab/>
        <w:t>Method of test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2239" w:name="_Toc74928329"/>
      <w:bookmarkStart w:id="12240" w:name="_Toc76115428"/>
      <w:bookmarkStart w:id="12241" w:name="_Toc76544835"/>
      <w:bookmarkStart w:id="12242" w:name="_Toc82541652"/>
      <w:bookmarkStart w:id="12243" w:name="_Toc89952299"/>
      <w:bookmarkStart w:id="12244" w:name="_Toc98767395"/>
      <w:bookmarkStart w:id="12245" w:name="_Toc106203443"/>
      <w:bookmarkStart w:id="12246" w:name="_Toc115187742"/>
      <w:bookmarkStart w:id="12247" w:name="_Toc121994297"/>
      <w:bookmarkStart w:id="12248" w:name="_Toc124153305"/>
      <w:bookmarkStart w:id="12249" w:name="_Toc131538607"/>
      <w:bookmarkStart w:id="12250" w:name="_Toc137391727"/>
      <w:bookmarkStart w:id="12251" w:name="_Toc146962387"/>
      <w:bookmarkStart w:id="12252" w:name="_Toc187256752"/>
      <w:r w:rsidRPr="000061E4">
        <w:rPr>
          <w:lang w:val="en-US"/>
        </w:rPr>
        <w:t>8.3.8.1.5</w:t>
      </w:r>
      <w:r w:rsidRPr="000061E4">
        <w:rPr>
          <w:lang w:val="en-US"/>
        </w:rPr>
        <w:tab/>
        <w:t>Test Requirement</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2253" w:name="_Toc74928330"/>
      <w:bookmarkStart w:id="12254" w:name="_Toc76115429"/>
      <w:bookmarkStart w:id="12255" w:name="_Toc76544836"/>
      <w:bookmarkStart w:id="12256" w:name="_Toc82541653"/>
      <w:bookmarkStart w:id="12257" w:name="_Toc89952300"/>
      <w:bookmarkStart w:id="12258" w:name="_Toc98767396"/>
      <w:bookmarkStart w:id="12259" w:name="_Toc106203444"/>
      <w:bookmarkStart w:id="12260" w:name="_Toc115187743"/>
      <w:bookmarkStart w:id="12261" w:name="_Toc121994298"/>
      <w:bookmarkStart w:id="12262" w:name="_Toc124153306"/>
      <w:bookmarkStart w:id="12263" w:name="_Toc131538608"/>
      <w:bookmarkStart w:id="12264" w:name="_Toc137391728"/>
      <w:bookmarkStart w:id="12265" w:name="_Toc146962388"/>
      <w:bookmarkStart w:id="12266" w:name="_Toc187256753"/>
      <w:r w:rsidRPr="00E7741B">
        <w:rPr>
          <w:lang w:val="en-US"/>
        </w:rPr>
        <w:t>8.3.8.2</w:t>
      </w:r>
      <w:r w:rsidRPr="00E7741B">
        <w:rPr>
          <w:lang w:val="en-US"/>
        </w:rPr>
        <w:tab/>
        <w:t>ACK missed detection</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E4E1271" w14:textId="77777777" w:rsidR="003B2469" w:rsidRPr="000061E4" w:rsidRDefault="003B2469" w:rsidP="003B2469">
      <w:pPr>
        <w:pStyle w:val="Heading5"/>
        <w:rPr>
          <w:lang w:val="en-US"/>
        </w:rPr>
      </w:pPr>
      <w:bookmarkStart w:id="12267" w:name="_Toc74928331"/>
      <w:bookmarkStart w:id="12268" w:name="_Toc76115430"/>
      <w:bookmarkStart w:id="12269" w:name="_Toc76544837"/>
      <w:bookmarkStart w:id="12270" w:name="_Toc82541654"/>
      <w:bookmarkStart w:id="12271" w:name="_Toc89952301"/>
      <w:bookmarkStart w:id="12272" w:name="_Toc98767397"/>
      <w:bookmarkStart w:id="12273" w:name="_Toc106203445"/>
      <w:bookmarkStart w:id="12274" w:name="_Toc115187744"/>
      <w:bookmarkStart w:id="12275" w:name="_Toc121994299"/>
      <w:bookmarkStart w:id="12276" w:name="_Toc124153307"/>
      <w:bookmarkStart w:id="12277" w:name="_Toc131538609"/>
      <w:bookmarkStart w:id="12278" w:name="_Toc137391729"/>
      <w:bookmarkStart w:id="12279" w:name="_Toc146962389"/>
      <w:bookmarkStart w:id="12280" w:name="_Toc187256754"/>
      <w:r w:rsidRPr="000061E4">
        <w:rPr>
          <w:lang w:val="en-US"/>
        </w:rPr>
        <w:t>8.3.8.2.1</w:t>
      </w:r>
      <w:r w:rsidRPr="000061E4">
        <w:rPr>
          <w:lang w:val="en-US"/>
        </w:rPr>
        <w:tab/>
        <w:t>Definition and applicability</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lastRenderedPageBreak/>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2281" w:name="_Toc74928332"/>
      <w:bookmarkStart w:id="12282" w:name="_Toc76115431"/>
      <w:bookmarkStart w:id="12283" w:name="_Toc76544838"/>
      <w:bookmarkStart w:id="12284" w:name="_Toc82541655"/>
      <w:bookmarkStart w:id="12285" w:name="_Toc89952302"/>
      <w:bookmarkStart w:id="12286" w:name="_Toc98767398"/>
      <w:bookmarkStart w:id="12287" w:name="_Toc106203446"/>
      <w:bookmarkStart w:id="12288" w:name="_Toc115187745"/>
      <w:bookmarkStart w:id="12289" w:name="_Toc121994300"/>
      <w:bookmarkStart w:id="12290" w:name="_Toc124153308"/>
      <w:bookmarkStart w:id="12291" w:name="_Toc131538610"/>
      <w:bookmarkStart w:id="12292" w:name="_Toc137391730"/>
      <w:bookmarkStart w:id="12293" w:name="_Toc146962390"/>
      <w:bookmarkStart w:id="12294" w:name="_Toc187256755"/>
      <w:r w:rsidRPr="000061E4">
        <w:rPr>
          <w:lang w:val="en-US"/>
        </w:rPr>
        <w:t>8.3.8.2.2</w:t>
      </w:r>
      <w:r w:rsidRPr="000061E4">
        <w:rPr>
          <w:lang w:val="en-US"/>
        </w:rPr>
        <w:tab/>
        <w:t>Minimum Requirement</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2295" w:name="_Toc74928333"/>
      <w:bookmarkStart w:id="12296" w:name="_Toc76115432"/>
      <w:bookmarkStart w:id="12297" w:name="_Toc76544839"/>
      <w:bookmarkStart w:id="12298" w:name="_Toc82541656"/>
      <w:bookmarkStart w:id="12299" w:name="_Toc89952303"/>
      <w:bookmarkStart w:id="12300" w:name="_Toc98767399"/>
      <w:bookmarkStart w:id="12301" w:name="_Toc106203447"/>
      <w:bookmarkStart w:id="12302" w:name="_Toc115187746"/>
      <w:bookmarkStart w:id="12303" w:name="_Toc121994301"/>
      <w:bookmarkStart w:id="12304" w:name="_Toc124153309"/>
      <w:bookmarkStart w:id="12305" w:name="_Toc131538611"/>
      <w:bookmarkStart w:id="12306" w:name="_Toc137391731"/>
      <w:bookmarkStart w:id="12307" w:name="_Toc146962391"/>
      <w:bookmarkStart w:id="12308" w:name="_Toc187256756"/>
      <w:r w:rsidRPr="000061E4">
        <w:rPr>
          <w:lang w:val="en-US"/>
        </w:rPr>
        <w:t>8.3.8.2.3</w:t>
      </w:r>
      <w:r w:rsidRPr="000061E4">
        <w:rPr>
          <w:lang w:val="en-US"/>
        </w:rPr>
        <w:tab/>
        <w:t>Test purpose</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2309" w:name="_Toc74928334"/>
      <w:bookmarkStart w:id="12310" w:name="_Toc76115433"/>
      <w:bookmarkStart w:id="12311" w:name="_Toc76544840"/>
      <w:bookmarkStart w:id="12312" w:name="_Toc82541657"/>
      <w:bookmarkStart w:id="12313" w:name="_Toc89952304"/>
      <w:bookmarkStart w:id="12314" w:name="_Toc98767400"/>
      <w:bookmarkStart w:id="12315" w:name="_Toc106203448"/>
      <w:bookmarkStart w:id="12316" w:name="_Toc115187747"/>
      <w:bookmarkStart w:id="12317" w:name="_Toc121994302"/>
      <w:bookmarkStart w:id="12318" w:name="_Toc124153310"/>
      <w:bookmarkStart w:id="12319" w:name="_Toc131538612"/>
      <w:bookmarkStart w:id="12320" w:name="_Toc137391732"/>
      <w:bookmarkStart w:id="12321" w:name="_Toc146962392"/>
      <w:bookmarkStart w:id="12322" w:name="_Toc187256757"/>
      <w:r w:rsidRPr="000061E4">
        <w:rPr>
          <w:lang w:val="en-US"/>
        </w:rPr>
        <w:t>8.3.8.2.4</w:t>
      </w:r>
      <w:r w:rsidRPr="000061E4">
        <w:rPr>
          <w:lang w:val="en-US"/>
        </w:rPr>
        <w:tab/>
        <w:t>Method of test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2323" w:name="_Toc74928335"/>
      <w:bookmarkStart w:id="12324" w:name="_Toc76115434"/>
      <w:bookmarkStart w:id="12325" w:name="_Toc76544841"/>
      <w:bookmarkStart w:id="12326" w:name="_Toc82541658"/>
      <w:bookmarkStart w:id="12327" w:name="_Toc89952305"/>
      <w:bookmarkStart w:id="12328" w:name="_Toc98767401"/>
      <w:bookmarkStart w:id="12329" w:name="_Toc106203449"/>
      <w:bookmarkStart w:id="12330" w:name="_Toc115187748"/>
      <w:bookmarkStart w:id="12331" w:name="_Toc121994303"/>
      <w:bookmarkStart w:id="12332" w:name="_Toc124153311"/>
      <w:bookmarkStart w:id="12333" w:name="_Toc131538613"/>
      <w:bookmarkStart w:id="12334" w:name="_Toc137391733"/>
      <w:bookmarkStart w:id="12335" w:name="_Toc146962393"/>
      <w:bookmarkStart w:id="12336" w:name="_Toc187256758"/>
      <w:r w:rsidRPr="000061E4">
        <w:rPr>
          <w:lang w:val="en-US"/>
        </w:rPr>
        <w:t>8.3.8.2.5</w:t>
      </w:r>
      <w:r w:rsidRPr="000061E4">
        <w:rPr>
          <w:lang w:val="en-US"/>
        </w:rPr>
        <w:tab/>
        <w:t>Test Requirement</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lastRenderedPageBreak/>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2337" w:name="_Toc74928336"/>
      <w:bookmarkStart w:id="12338" w:name="_Toc76115435"/>
      <w:bookmarkStart w:id="12339" w:name="_Toc76544842"/>
      <w:bookmarkStart w:id="12340" w:name="_Toc82541659"/>
      <w:bookmarkStart w:id="12341" w:name="_Toc89952306"/>
      <w:bookmarkStart w:id="12342" w:name="_Toc98767402"/>
      <w:bookmarkStart w:id="12343" w:name="_Toc106203450"/>
      <w:bookmarkStart w:id="12344" w:name="_Toc115187749"/>
      <w:bookmarkStart w:id="12345" w:name="_Toc121994304"/>
      <w:bookmarkStart w:id="12346" w:name="_Toc124153312"/>
      <w:bookmarkStart w:id="12347" w:name="_Toc131538614"/>
      <w:bookmarkStart w:id="12348" w:name="_Toc137391734"/>
      <w:bookmarkStart w:id="12349" w:name="_Toc146962394"/>
      <w:bookmarkStart w:id="12350" w:name="_Toc187256759"/>
      <w:r w:rsidRPr="00931575">
        <w:t>8.3.</w:t>
      </w:r>
      <w:r>
        <w:t>9</w:t>
      </w:r>
      <w:r w:rsidRPr="00931575">
        <w:tab/>
        <w:t xml:space="preserve">Performance requirements for </w:t>
      </w:r>
      <w:r>
        <w:t xml:space="preserve">interlaced </w:t>
      </w:r>
      <w:r w:rsidRPr="00931575">
        <w:t>PUCCH format 2</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FADADBD" w14:textId="4DDB135C" w:rsidR="003B2469" w:rsidRPr="000044BA" w:rsidRDefault="003B2469" w:rsidP="003B2469">
      <w:pPr>
        <w:pStyle w:val="Heading4"/>
      </w:pPr>
      <w:bookmarkStart w:id="12351" w:name="_Toc74928337"/>
      <w:bookmarkStart w:id="12352" w:name="_Toc76115436"/>
      <w:bookmarkStart w:id="12353" w:name="_Toc76544843"/>
      <w:bookmarkStart w:id="12354" w:name="_Toc82541660"/>
      <w:bookmarkStart w:id="12355" w:name="_Toc89952307"/>
      <w:bookmarkStart w:id="12356" w:name="_Toc98767403"/>
      <w:bookmarkStart w:id="12357" w:name="_Toc106203451"/>
      <w:bookmarkStart w:id="12358" w:name="_Toc115187750"/>
      <w:bookmarkStart w:id="12359" w:name="_Toc121994305"/>
      <w:bookmarkStart w:id="12360" w:name="_Toc124153313"/>
      <w:bookmarkStart w:id="12361" w:name="_Toc131538615"/>
      <w:bookmarkStart w:id="12362" w:name="_Toc137391735"/>
      <w:bookmarkStart w:id="12363" w:name="_Toc146962395"/>
      <w:bookmarkStart w:id="12364" w:name="_Toc187256760"/>
      <w:r w:rsidRPr="000044BA">
        <w:t>8.3.9.1</w:t>
      </w:r>
      <w:r w:rsidRPr="000044BA">
        <w:tab/>
      </w:r>
      <w:bookmarkEnd w:id="12351"/>
      <w:bookmarkEnd w:id="12352"/>
      <w:bookmarkEnd w:id="12353"/>
      <w:r w:rsidR="000553AB" w:rsidRPr="00C47711">
        <w:t>Definition and applicability</w:t>
      </w:r>
      <w:bookmarkEnd w:id="12354"/>
      <w:bookmarkEnd w:id="12355"/>
      <w:bookmarkEnd w:id="12356"/>
      <w:bookmarkEnd w:id="12357"/>
      <w:bookmarkEnd w:id="12358"/>
      <w:bookmarkEnd w:id="12359"/>
      <w:bookmarkEnd w:id="12360"/>
      <w:bookmarkEnd w:id="12361"/>
      <w:bookmarkEnd w:id="12362"/>
      <w:bookmarkEnd w:id="12363"/>
      <w:bookmarkEnd w:id="12364"/>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2365" w:name="_Toc74928338"/>
      <w:bookmarkStart w:id="12366" w:name="_Toc76115437"/>
      <w:bookmarkStart w:id="12367" w:name="_Toc76544844"/>
      <w:bookmarkStart w:id="12368" w:name="_Toc82541661"/>
      <w:bookmarkStart w:id="12369" w:name="_Toc89952308"/>
      <w:bookmarkStart w:id="12370" w:name="_Toc98767404"/>
      <w:bookmarkStart w:id="12371" w:name="_Toc106203452"/>
      <w:bookmarkStart w:id="12372" w:name="_Toc115187751"/>
      <w:bookmarkStart w:id="12373" w:name="_Toc121994306"/>
      <w:bookmarkStart w:id="12374" w:name="_Toc124153314"/>
      <w:bookmarkStart w:id="12375" w:name="_Toc131538616"/>
      <w:bookmarkStart w:id="12376" w:name="_Toc137391736"/>
      <w:bookmarkStart w:id="12377" w:name="_Toc146962396"/>
      <w:bookmarkStart w:id="12378" w:name="_Toc187256761"/>
      <w:r>
        <w:t>8.3.9.</w:t>
      </w:r>
      <w:r w:rsidRPr="00931575">
        <w:t>2</w:t>
      </w:r>
      <w:r w:rsidRPr="00931575">
        <w:tab/>
        <w:t>Minimum Requirement</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2379" w:name="_Toc74928339"/>
      <w:bookmarkStart w:id="12380" w:name="_Toc76115438"/>
      <w:bookmarkStart w:id="12381" w:name="_Toc76544845"/>
      <w:bookmarkStart w:id="12382" w:name="_Toc82541662"/>
      <w:bookmarkStart w:id="12383" w:name="_Toc89952309"/>
      <w:bookmarkStart w:id="12384" w:name="_Toc98767405"/>
      <w:bookmarkStart w:id="12385" w:name="_Toc106203453"/>
      <w:bookmarkStart w:id="12386" w:name="_Toc115187752"/>
      <w:bookmarkStart w:id="12387" w:name="_Toc121994307"/>
      <w:bookmarkStart w:id="12388" w:name="_Toc124153315"/>
      <w:bookmarkStart w:id="12389" w:name="_Toc131538617"/>
      <w:bookmarkStart w:id="12390" w:name="_Toc137391737"/>
      <w:bookmarkStart w:id="12391" w:name="_Toc146962397"/>
      <w:bookmarkStart w:id="12392" w:name="_Toc187256762"/>
      <w:r>
        <w:t>8.3.9.3</w:t>
      </w:r>
      <w:r w:rsidRPr="00931575">
        <w:tab/>
        <w:t>Test Purpose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2393" w:name="_Toc74928340"/>
      <w:bookmarkStart w:id="12394" w:name="_Toc76115439"/>
      <w:bookmarkStart w:id="12395" w:name="_Toc76544846"/>
      <w:bookmarkStart w:id="12396" w:name="_Toc82541663"/>
      <w:bookmarkStart w:id="12397" w:name="_Toc89952310"/>
      <w:bookmarkStart w:id="12398" w:name="_Toc98767406"/>
      <w:bookmarkStart w:id="12399" w:name="_Toc106203454"/>
      <w:bookmarkStart w:id="12400" w:name="_Toc115187753"/>
      <w:bookmarkStart w:id="12401" w:name="_Toc121994308"/>
      <w:bookmarkStart w:id="12402" w:name="_Toc124153316"/>
      <w:bookmarkStart w:id="12403" w:name="_Toc131538618"/>
      <w:bookmarkStart w:id="12404" w:name="_Toc137391738"/>
      <w:bookmarkStart w:id="12405" w:name="_Toc146962398"/>
      <w:bookmarkStart w:id="12406" w:name="_Toc187256763"/>
      <w:r>
        <w:t>8.3.9</w:t>
      </w:r>
      <w:r w:rsidRPr="00931575">
        <w:t>.4</w:t>
      </w:r>
      <w:r w:rsidRPr="00931575">
        <w:tab/>
        <w:t>Method of test</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26C703E0" w14:textId="77777777" w:rsidR="003B2469" w:rsidRPr="000044BA" w:rsidRDefault="003B2469" w:rsidP="003B2469">
      <w:pPr>
        <w:pStyle w:val="Heading5"/>
      </w:pPr>
      <w:bookmarkStart w:id="12407" w:name="_Toc74928341"/>
      <w:bookmarkStart w:id="12408" w:name="_Toc76115440"/>
      <w:bookmarkStart w:id="12409" w:name="_Toc76544847"/>
      <w:bookmarkStart w:id="12410" w:name="_Toc82541664"/>
      <w:bookmarkStart w:id="12411" w:name="_Toc89952311"/>
      <w:bookmarkStart w:id="12412" w:name="_Toc98767407"/>
      <w:bookmarkStart w:id="12413" w:name="_Toc106203455"/>
      <w:bookmarkStart w:id="12414" w:name="_Toc115187754"/>
      <w:bookmarkStart w:id="12415" w:name="_Toc121994309"/>
      <w:bookmarkStart w:id="12416" w:name="_Toc124153317"/>
      <w:bookmarkStart w:id="12417" w:name="_Toc131538619"/>
      <w:bookmarkStart w:id="12418" w:name="_Toc137391739"/>
      <w:bookmarkStart w:id="12419" w:name="_Toc146962399"/>
      <w:bookmarkStart w:id="12420" w:name="_Toc187256764"/>
      <w:r w:rsidRPr="000044BA">
        <w:t>8.3.9.4.1</w:t>
      </w:r>
      <w:r w:rsidRPr="000044BA">
        <w:tab/>
        <w:t>Initial conditions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2421" w:name="_Toc74928342"/>
      <w:bookmarkStart w:id="12422" w:name="_Toc76115441"/>
      <w:bookmarkStart w:id="12423" w:name="_Toc76544848"/>
      <w:bookmarkStart w:id="12424" w:name="_Toc82541665"/>
      <w:bookmarkStart w:id="12425" w:name="_Toc89952312"/>
      <w:bookmarkStart w:id="12426" w:name="_Toc98767408"/>
      <w:bookmarkStart w:id="12427" w:name="_Toc106203456"/>
      <w:bookmarkStart w:id="12428" w:name="_Toc115187755"/>
      <w:bookmarkStart w:id="12429" w:name="_Toc121994310"/>
      <w:bookmarkStart w:id="12430" w:name="_Toc124153318"/>
      <w:bookmarkStart w:id="12431" w:name="_Toc131538620"/>
      <w:bookmarkStart w:id="12432" w:name="_Toc137391740"/>
      <w:bookmarkStart w:id="12433" w:name="_Toc146962400"/>
      <w:bookmarkStart w:id="12434" w:name="_Toc187256765"/>
      <w:r w:rsidRPr="00931575">
        <w:t>8.</w:t>
      </w:r>
      <w:r w:rsidRPr="00931575">
        <w:rPr>
          <w:rFonts w:hint="eastAsia"/>
        </w:rPr>
        <w:t>3</w:t>
      </w:r>
      <w:r w:rsidRPr="00931575">
        <w:t>.</w:t>
      </w:r>
      <w:r>
        <w:t>9</w:t>
      </w:r>
      <w:r w:rsidRPr="00931575">
        <w:t>.</w:t>
      </w:r>
      <w:r>
        <w:t>4</w:t>
      </w:r>
      <w:r w:rsidRPr="00931575">
        <w:t>.2</w:t>
      </w:r>
      <w:r w:rsidRPr="00931575">
        <w:tab/>
        <w:t>Procedure</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9pt" o:ole="" fillcolor="window">
            <v:imagedata r:id="rId74" o:title=""/>
          </v:shape>
          <o:OLEObject Type="Embed" ProgID="Word.Picture.8" ShapeID="_x0000_i1054" DrawAspect="Content" ObjectID="_1797869129"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2435" w:name="_Toc74928343"/>
      <w:bookmarkStart w:id="12436" w:name="_Toc76115442"/>
      <w:bookmarkStart w:id="12437" w:name="_Toc76544849"/>
      <w:bookmarkStart w:id="12438" w:name="_Toc82541666"/>
      <w:bookmarkStart w:id="12439" w:name="_Toc89952313"/>
      <w:bookmarkStart w:id="12440" w:name="_Toc98767409"/>
      <w:bookmarkStart w:id="12441" w:name="_Toc106203457"/>
      <w:bookmarkStart w:id="12442" w:name="_Toc115187756"/>
      <w:bookmarkStart w:id="12443" w:name="_Toc121994311"/>
      <w:bookmarkStart w:id="12444" w:name="_Toc124153319"/>
      <w:bookmarkStart w:id="12445" w:name="_Toc131538621"/>
      <w:bookmarkStart w:id="12446" w:name="_Toc137391741"/>
      <w:bookmarkStart w:id="12447" w:name="_Toc146962401"/>
      <w:bookmarkStart w:id="12448" w:name="_Toc187256766"/>
      <w:r>
        <w:t>8.3.9</w:t>
      </w:r>
      <w:r w:rsidRPr="00931575">
        <w:t>.5</w:t>
      </w:r>
      <w:r w:rsidRPr="00931575">
        <w:tab/>
        <w:t>Test requirement</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Pr="00CD4E89" w:rsidRDefault="003B2469"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2663DA8E" w14:textId="77777777" w:rsidR="003B2469" w:rsidRPr="00CD4E89" w:rsidRDefault="003B2469" w:rsidP="00783B29">
            <w:pPr>
              <w:rPr>
                <w:rFonts w:eastAsia="DengXian"/>
                <w:lang w:val="fr-FR" w:eastAsia="zh-CN"/>
              </w:rPr>
            </w:pPr>
            <w:r w:rsidRPr="00CD4E89">
              <w:rPr>
                <w:rFonts w:eastAsia="DengXian"/>
                <w:lang w:val="fr-FR"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lastRenderedPageBreak/>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CD4E89" w:rsidRDefault="003B2469" w:rsidP="00782299">
            <w:pPr>
              <w:pStyle w:val="TAH"/>
              <w:rPr>
                <w:rFonts w:eastAsia="DengXian"/>
                <w:lang w:val="fr-FR"/>
              </w:rPr>
            </w:pPr>
            <w:r w:rsidRPr="00CD4E89">
              <w:rPr>
                <w:rFonts w:eastAsia="DengXian"/>
                <w:lang w:val="fr-FR"/>
              </w:rPr>
              <w:t>Propagation conditions and correlation matrix</w:t>
            </w:r>
          </w:p>
          <w:p w14:paraId="6B4607A9" w14:textId="77777777" w:rsidR="003B2469" w:rsidRPr="00CD4E89" w:rsidRDefault="003B2469" w:rsidP="00782299">
            <w:pPr>
              <w:pStyle w:val="TAH"/>
              <w:rPr>
                <w:rFonts w:eastAsia="DengXian"/>
                <w:lang w:val="fr-FR"/>
              </w:rPr>
            </w:pPr>
            <w:r w:rsidRPr="00CD4E89">
              <w:rPr>
                <w:rFonts w:eastAsia="DengXian"/>
                <w:lang w:val="fr-FR"/>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2449" w:name="_Toc74928344"/>
      <w:bookmarkStart w:id="12450" w:name="_Toc76115443"/>
      <w:bookmarkStart w:id="12451" w:name="_Toc76544850"/>
      <w:bookmarkStart w:id="12452" w:name="_Toc82541667"/>
      <w:bookmarkStart w:id="12453" w:name="_Toc89952314"/>
      <w:bookmarkStart w:id="12454" w:name="_Toc98767410"/>
      <w:bookmarkStart w:id="12455" w:name="_Toc106203458"/>
      <w:bookmarkStart w:id="12456" w:name="_Toc115187757"/>
      <w:bookmarkStart w:id="12457" w:name="_Toc121994312"/>
      <w:bookmarkStart w:id="12458" w:name="_Toc124153320"/>
      <w:bookmarkStart w:id="12459" w:name="_Toc131538622"/>
      <w:bookmarkStart w:id="12460" w:name="_Toc137391742"/>
      <w:bookmarkStart w:id="12461" w:name="_Toc146962402"/>
      <w:bookmarkStart w:id="12462" w:name="_Toc187256767"/>
      <w:r w:rsidRPr="000044BA">
        <w:t>8.3.10</w:t>
      </w:r>
      <w:r w:rsidRPr="000044BA">
        <w:tab/>
        <w:t>Performance requirements for interlaced PUCCH format 3</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4B9483BA" w14:textId="57B4BBBA" w:rsidR="001A3697" w:rsidRPr="000044BA" w:rsidRDefault="001A3697" w:rsidP="001A3697">
      <w:pPr>
        <w:pStyle w:val="Heading4"/>
      </w:pPr>
      <w:bookmarkStart w:id="12463" w:name="_Toc74928345"/>
      <w:bookmarkStart w:id="12464" w:name="_Toc76115444"/>
      <w:bookmarkStart w:id="12465" w:name="_Toc76544851"/>
      <w:bookmarkStart w:id="12466" w:name="_Toc82541668"/>
      <w:bookmarkStart w:id="12467" w:name="_Toc89952315"/>
      <w:bookmarkStart w:id="12468" w:name="_Toc98767411"/>
      <w:bookmarkStart w:id="12469" w:name="_Toc106203459"/>
      <w:bookmarkStart w:id="12470" w:name="_Toc115187758"/>
      <w:bookmarkStart w:id="12471" w:name="_Toc121994313"/>
      <w:bookmarkStart w:id="12472" w:name="_Toc124153321"/>
      <w:bookmarkStart w:id="12473" w:name="_Toc131538623"/>
      <w:bookmarkStart w:id="12474" w:name="_Toc137391743"/>
      <w:bookmarkStart w:id="12475" w:name="_Toc146962403"/>
      <w:bookmarkStart w:id="12476" w:name="_Toc187256768"/>
      <w:r w:rsidRPr="000044BA">
        <w:t>8.3.10.1</w:t>
      </w:r>
      <w:r w:rsidRPr="000044BA">
        <w:tab/>
      </w:r>
      <w:bookmarkEnd w:id="12463"/>
      <w:bookmarkEnd w:id="12464"/>
      <w:bookmarkEnd w:id="12465"/>
      <w:r w:rsidR="000553AB" w:rsidRPr="00C47711">
        <w:t>Definition and applicability</w:t>
      </w:r>
      <w:bookmarkEnd w:id="12466"/>
      <w:bookmarkEnd w:id="12467"/>
      <w:bookmarkEnd w:id="12468"/>
      <w:bookmarkEnd w:id="12469"/>
      <w:bookmarkEnd w:id="12470"/>
      <w:bookmarkEnd w:id="12471"/>
      <w:bookmarkEnd w:id="12472"/>
      <w:bookmarkEnd w:id="12473"/>
      <w:bookmarkEnd w:id="12474"/>
      <w:bookmarkEnd w:id="12475"/>
      <w:bookmarkEnd w:id="12476"/>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2477" w:name="_Toc74928346"/>
      <w:bookmarkStart w:id="12478" w:name="_Toc76115445"/>
      <w:bookmarkStart w:id="12479"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2480" w:name="_Toc82541669"/>
      <w:bookmarkStart w:id="12481" w:name="_Toc89952316"/>
      <w:bookmarkStart w:id="12482" w:name="_Toc98767412"/>
      <w:bookmarkStart w:id="12483" w:name="_Toc106203460"/>
      <w:bookmarkStart w:id="12484" w:name="_Toc115187759"/>
      <w:bookmarkStart w:id="12485" w:name="_Toc121994314"/>
      <w:bookmarkStart w:id="12486" w:name="_Toc124153322"/>
      <w:bookmarkStart w:id="12487" w:name="_Toc131538624"/>
      <w:bookmarkStart w:id="12488" w:name="_Toc137391744"/>
      <w:bookmarkStart w:id="12489" w:name="_Toc146962404"/>
      <w:bookmarkStart w:id="12490" w:name="_Toc187256769"/>
      <w:r>
        <w:t>8.3.10.</w:t>
      </w:r>
      <w:r w:rsidRPr="00931575">
        <w:t>2</w:t>
      </w:r>
      <w:r w:rsidRPr="00931575">
        <w:tab/>
        <w:t>Minimum Requirement</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2491" w:name="_Toc74928347"/>
      <w:bookmarkStart w:id="12492" w:name="_Toc76115446"/>
      <w:bookmarkStart w:id="12493" w:name="_Toc76544853"/>
      <w:bookmarkStart w:id="12494" w:name="_Toc82541670"/>
      <w:bookmarkStart w:id="12495" w:name="_Toc89952317"/>
      <w:bookmarkStart w:id="12496" w:name="_Toc98767413"/>
      <w:bookmarkStart w:id="12497" w:name="_Toc106203461"/>
      <w:bookmarkStart w:id="12498" w:name="_Toc115187760"/>
      <w:bookmarkStart w:id="12499" w:name="_Toc121994315"/>
      <w:bookmarkStart w:id="12500" w:name="_Toc124153323"/>
      <w:bookmarkStart w:id="12501" w:name="_Toc131538625"/>
      <w:bookmarkStart w:id="12502" w:name="_Toc137391745"/>
      <w:bookmarkStart w:id="12503" w:name="_Toc146962405"/>
      <w:bookmarkStart w:id="12504" w:name="_Toc187256770"/>
      <w:r>
        <w:t>8.3.10.3</w:t>
      </w:r>
      <w:r w:rsidRPr="00931575">
        <w:tab/>
        <w:t>Test Purpose</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2505" w:name="_Toc74928348"/>
      <w:bookmarkStart w:id="12506" w:name="_Toc76115447"/>
      <w:bookmarkStart w:id="12507" w:name="_Toc76544854"/>
      <w:bookmarkStart w:id="12508" w:name="_Toc82541671"/>
      <w:bookmarkStart w:id="12509" w:name="_Toc89952318"/>
      <w:bookmarkStart w:id="12510" w:name="_Toc98767414"/>
      <w:bookmarkStart w:id="12511" w:name="_Toc106203462"/>
      <w:bookmarkStart w:id="12512" w:name="_Toc115187761"/>
      <w:bookmarkStart w:id="12513" w:name="_Toc121994316"/>
      <w:bookmarkStart w:id="12514" w:name="_Toc124153324"/>
      <w:bookmarkStart w:id="12515" w:name="_Toc131538626"/>
      <w:bookmarkStart w:id="12516" w:name="_Toc137391746"/>
      <w:bookmarkStart w:id="12517" w:name="_Toc146962406"/>
      <w:bookmarkStart w:id="12518" w:name="_Toc187256771"/>
      <w:r>
        <w:t>8.3.10</w:t>
      </w:r>
      <w:r w:rsidRPr="00931575">
        <w:t>.4</w:t>
      </w:r>
      <w:r w:rsidRPr="00931575">
        <w:tab/>
        <w:t>Method of test</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51F6826E" w14:textId="77777777" w:rsidR="001A3697" w:rsidRPr="00931575" w:rsidRDefault="001A3697" w:rsidP="001A3697">
      <w:pPr>
        <w:pStyle w:val="Heading5"/>
      </w:pPr>
      <w:bookmarkStart w:id="12519" w:name="_Toc74928349"/>
      <w:bookmarkStart w:id="12520" w:name="_Toc76115448"/>
      <w:bookmarkStart w:id="12521" w:name="_Toc76544855"/>
      <w:bookmarkStart w:id="12522" w:name="_Toc82541672"/>
      <w:bookmarkStart w:id="12523" w:name="_Toc89952319"/>
      <w:bookmarkStart w:id="12524" w:name="_Toc98767415"/>
      <w:bookmarkStart w:id="12525" w:name="_Toc106203463"/>
      <w:bookmarkStart w:id="12526" w:name="_Toc115187762"/>
      <w:bookmarkStart w:id="12527" w:name="_Toc121994317"/>
      <w:bookmarkStart w:id="12528" w:name="_Toc124153325"/>
      <w:bookmarkStart w:id="12529" w:name="_Toc131538627"/>
      <w:bookmarkStart w:id="12530" w:name="_Toc137391747"/>
      <w:bookmarkStart w:id="12531" w:name="_Toc146962407"/>
      <w:bookmarkStart w:id="12532" w:name="_Toc187256772"/>
      <w:r>
        <w:t>8.3.10.</w:t>
      </w:r>
      <w:r w:rsidRPr="00931575">
        <w:t>4.1</w:t>
      </w:r>
      <w:r w:rsidRPr="00931575">
        <w:tab/>
        <w:t>Initial conditions</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2533" w:name="_Toc74928350"/>
      <w:bookmarkStart w:id="12534" w:name="_Toc76115449"/>
      <w:bookmarkStart w:id="12535" w:name="_Toc76544856"/>
      <w:bookmarkStart w:id="12536" w:name="_Toc82541673"/>
      <w:bookmarkStart w:id="12537" w:name="_Toc89952320"/>
      <w:bookmarkStart w:id="12538" w:name="_Toc98767416"/>
      <w:bookmarkStart w:id="12539" w:name="_Toc106203464"/>
      <w:bookmarkStart w:id="12540" w:name="_Toc115187763"/>
      <w:bookmarkStart w:id="12541" w:name="_Toc121994318"/>
      <w:bookmarkStart w:id="12542" w:name="_Toc124153326"/>
      <w:bookmarkStart w:id="12543" w:name="_Toc131538628"/>
      <w:bookmarkStart w:id="12544" w:name="_Toc137391748"/>
      <w:bookmarkStart w:id="12545" w:name="_Toc146962408"/>
      <w:bookmarkStart w:id="12546" w:name="_Toc187256773"/>
      <w:r w:rsidRPr="00931575">
        <w:t>8.</w:t>
      </w:r>
      <w:r w:rsidRPr="00931575">
        <w:rPr>
          <w:rFonts w:hint="eastAsia"/>
        </w:rPr>
        <w:t>3</w:t>
      </w:r>
      <w:r w:rsidRPr="00931575">
        <w:t>.</w:t>
      </w:r>
      <w:r>
        <w:t>10</w:t>
      </w:r>
      <w:r w:rsidRPr="00931575">
        <w:t>.4.2</w:t>
      </w:r>
      <w:r w:rsidRPr="00931575">
        <w:tab/>
        <w:t>Procedure</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pt" o:ole="" fillcolor="window">
            <v:imagedata r:id="rId71" o:title=""/>
          </v:shape>
          <o:OLEObject Type="Embed" ProgID="Word.Picture.8" ShapeID="_x0000_i1055" DrawAspect="Content" ObjectID="_1797869130"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2547" w:name="_Toc74928351"/>
      <w:bookmarkStart w:id="12548" w:name="_Toc76115450"/>
      <w:bookmarkStart w:id="12549" w:name="_Toc76544857"/>
      <w:bookmarkStart w:id="12550" w:name="_Toc82541674"/>
      <w:bookmarkStart w:id="12551" w:name="_Toc89952321"/>
      <w:bookmarkStart w:id="12552" w:name="_Toc98767417"/>
      <w:bookmarkStart w:id="12553" w:name="_Toc106203465"/>
      <w:bookmarkStart w:id="12554" w:name="_Toc115187764"/>
      <w:bookmarkStart w:id="12555" w:name="_Toc121994319"/>
      <w:bookmarkStart w:id="12556" w:name="_Toc124153327"/>
      <w:bookmarkStart w:id="12557" w:name="_Toc131538629"/>
      <w:bookmarkStart w:id="12558" w:name="_Toc137391749"/>
      <w:bookmarkStart w:id="12559" w:name="_Toc146962409"/>
      <w:bookmarkStart w:id="12560" w:name="_Toc187256774"/>
      <w:r>
        <w:t>8.3.10</w:t>
      </w:r>
      <w:r w:rsidRPr="00931575">
        <w:t>.5</w:t>
      </w:r>
      <w:r w:rsidRPr="00931575">
        <w:tab/>
        <w:t>Test requirement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lastRenderedPageBreak/>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Pr="00CD4E89" w:rsidRDefault="001A3697"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548A754E" w14:textId="77777777" w:rsidR="001A3697" w:rsidRPr="00CD4E89" w:rsidRDefault="001A3697" w:rsidP="00783B29">
            <w:pPr>
              <w:rPr>
                <w:rFonts w:eastAsia="DengXian"/>
                <w:lang w:val="fr-FR" w:eastAsia="zh-CN"/>
              </w:rPr>
            </w:pPr>
            <w:r w:rsidRPr="00CD4E89">
              <w:rPr>
                <w:rFonts w:eastAsia="DengXian"/>
                <w:lang w:val="fr-FR"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CD4E89" w:rsidRDefault="008D250F"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02E2F8CE" w14:textId="40DB0B39" w:rsidR="008D250F" w:rsidRPr="00CD4E89" w:rsidRDefault="008D250F" w:rsidP="00782299">
            <w:pPr>
              <w:pStyle w:val="TAH"/>
              <w:rPr>
                <w:rFonts w:eastAsia="DengXian"/>
                <w:lang w:val="fr-FR" w:eastAsia="zh-CN"/>
              </w:rPr>
            </w:pPr>
            <w:r w:rsidRPr="00CD4E89">
              <w:rPr>
                <w:rFonts w:eastAsia="DengXian"/>
                <w:lang w:val="fr-FR" w:eastAsia="zh-CN"/>
              </w:rPr>
              <w:t>(</w:t>
            </w:r>
            <w:r w:rsidRPr="00CD4E89">
              <w:rPr>
                <w:rFonts w:eastAsia="DengXian"/>
                <w:lang w:val="fr-FR"/>
              </w:rPr>
              <w:t>Annex</w:t>
            </w:r>
            <w:r w:rsidRPr="00CD4E89">
              <w:rPr>
                <w:rFonts w:eastAsia="DengXian"/>
                <w:lang w:val="fr-FR"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2561" w:name="_Toc21103058"/>
      <w:bookmarkStart w:id="12562" w:name="_Toc29810907"/>
      <w:bookmarkStart w:id="12563" w:name="_Toc36636267"/>
      <w:bookmarkStart w:id="12564" w:name="_Toc37273213"/>
      <w:bookmarkStart w:id="12565" w:name="_Toc45886301"/>
      <w:bookmarkStart w:id="12566" w:name="_Toc53183346"/>
      <w:bookmarkStart w:id="12567" w:name="_Toc58916055"/>
      <w:bookmarkStart w:id="12568" w:name="_Toc66701202"/>
      <w:bookmarkStart w:id="12569" w:name="_Toc68697359"/>
      <w:bookmarkStart w:id="12570" w:name="_Toc74928352"/>
      <w:bookmarkStart w:id="12571" w:name="_Toc76115451"/>
      <w:bookmarkStart w:id="12572" w:name="_Toc76544858"/>
      <w:bookmarkStart w:id="12573" w:name="_Toc82541675"/>
      <w:bookmarkStart w:id="12574" w:name="_Toc89952322"/>
      <w:bookmarkStart w:id="12575" w:name="_Toc98767418"/>
      <w:bookmarkStart w:id="12576" w:name="_Toc106203466"/>
      <w:bookmarkStart w:id="12577" w:name="_Toc115187765"/>
      <w:bookmarkStart w:id="12578" w:name="_Toc121994320"/>
      <w:bookmarkStart w:id="12579" w:name="_Toc124153328"/>
      <w:bookmarkStart w:id="12580" w:name="_Toc131538630"/>
      <w:bookmarkStart w:id="12581" w:name="_Toc137391750"/>
      <w:bookmarkStart w:id="12582" w:name="_Toc146962410"/>
      <w:bookmarkStart w:id="12583" w:name="_Toc187256775"/>
      <w:r w:rsidRPr="00931575">
        <w:t>8.4</w:t>
      </w:r>
      <w:r w:rsidRPr="00931575">
        <w:tab/>
        <w:t>OTA performance requirements for PRACH</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10B5FE76" w14:textId="77777777" w:rsidR="00C45907" w:rsidRPr="00931575" w:rsidRDefault="00C45907" w:rsidP="00C45907">
      <w:pPr>
        <w:pStyle w:val="Heading3"/>
      </w:pPr>
      <w:bookmarkStart w:id="12584" w:name="_Toc21103059"/>
      <w:bookmarkStart w:id="12585" w:name="_Toc29810908"/>
      <w:bookmarkStart w:id="12586" w:name="_Toc36636268"/>
      <w:bookmarkStart w:id="12587" w:name="_Toc37273214"/>
      <w:bookmarkStart w:id="12588" w:name="_Toc45886302"/>
      <w:bookmarkStart w:id="12589" w:name="_Toc53183347"/>
      <w:bookmarkStart w:id="12590" w:name="_Toc58916056"/>
      <w:bookmarkStart w:id="12591" w:name="_Toc66701203"/>
      <w:bookmarkStart w:id="12592" w:name="_Toc68697360"/>
      <w:bookmarkStart w:id="12593" w:name="_Toc74928353"/>
      <w:bookmarkStart w:id="12594" w:name="_Toc76115452"/>
      <w:bookmarkStart w:id="12595" w:name="_Toc76544859"/>
      <w:bookmarkStart w:id="12596" w:name="_Toc82541676"/>
      <w:bookmarkStart w:id="12597" w:name="_Toc89952323"/>
      <w:bookmarkStart w:id="12598" w:name="_Toc98767419"/>
      <w:bookmarkStart w:id="12599" w:name="_Toc106203467"/>
      <w:bookmarkStart w:id="12600" w:name="_Toc115187766"/>
      <w:bookmarkStart w:id="12601" w:name="_Toc121994321"/>
      <w:bookmarkStart w:id="12602" w:name="_Toc124153329"/>
      <w:bookmarkStart w:id="12603" w:name="_Toc131538631"/>
      <w:bookmarkStart w:id="12604" w:name="_Toc137391751"/>
      <w:bookmarkStart w:id="12605" w:name="_Toc146962411"/>
      <w:bookmarkStart w:id="12606" w:name="_Toc187256776"/>
      <w:r w:rsidRPr="00931575">
        <w:t>8.4.1</w:t>
      </w:r>
      <w:r w:rsidRPr="00931575">
        <w:tab/>
        <w:t>PRACH false alarm probability and missed detection</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0EFAE30" w14:textId="77777777" w:rsidR="00C45907" w:rsidRPr="00931575" w:rsidRDefault="00C45907" w:rsidP="00C45907">
      <w:pPr>
        <w:pStyle w:val="Heading4"/>
        <w:rPr>
          <w:lang w:eastAsia="zh-CN"/>
        </w:rPr>
      </w:pPr>
      <w:bookmarkStart w:id="12607" w:name="_Toc21103060"/>
      <w:bookmarkStart w:id="12608" w:name="_Toc29810909"/>
      <w:bookmarkStart w:id="12609" w:name="_Toc36636269"/>
      <w:bookmarkStart w:id="12610" w:name="_Toc37273215"/>
      <w:bookmarkStart w:id="12611" w:name="_Toc45886303"/>
      <w:bookmarkStart w:id="12612" w:name="_Toc53183348"/>
      <w:bookmarkStart w:id="12613" w:name="_Toc58916057"/>
      <w:bookmarkStart w:id="12614" w:name="_Toc66701204"/>
      <w:bookmarkStart w:id="12615" w:name="_Toc68697361"/>
      <w:bookmarkStart w:id="12616" w:name="_Toc74928354"/>
      <w:bookmarkStart w:id="12617" w:name="_Toc76115453"/>
      <w:bookmarkStart w:id="12618" w:name="_Toc76544860"/>
      <w:bookmarkStart w:id="12619" w:name="_Toc82541677"/>
      <w:bookmarkStart w:id="12620" w:name="_Toc89952324"/>
      <w:bookmarkStart w:id="12621" w:name="_Toc98767420"/>
      <w:bookmarkStart w:id="12622" w:name="_Toc106203468"/>
      <w:bookmarkStart w:id="12623" w:name="_Toc115187767"/>
      <w:bookmarkStart w:id="12624" w:name="_Toc121994322"/>
      <w:bookmarkStart w:id="12625" w:name="_Toc124153330"/>
      <w:bookmarkStart w:id="12626" w:name="_Toc131538632"/>
      <w:bookmarkStart w:id="12627" w:name="_Toc137391752"/>
      <w:bookmarkStart w:id="12628" w:name="_Toc146962412"/>
      <w:bookmarkStart w:id="12629" w:name="_Toc187256777"/>
      <w:r w:rsidRPr="00931575">
        <w:t>8.4.1.1</w:t>
      </w:r>
      <w:r w:rsidRPr="00931575">
        <w:tab/>
        <w:t>Definition and applicability</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630" w:name="_Toc21103061"/>
      <w:bookmarkStart w:id="12631" w:name="_Toc29810910"/>
      <w:bookmarkStart w:id="12632"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633" w:name="_Toc37273216"/>
      <w:bookmarkStart w:id="12634" w:name="_Toc45886304"/>
      <w:bookmarkStart w:id="12635" w:name="_Toc53183349"/>
      <w:bookmarkStart w:id="12636" w:name="_Toc58916058"/>
      <w:bookmarkStart w:id="12637" w:name="_Toc66701205"/>
      <w:bookmarkStart w:id="12638" w:name="_Toc68697362"/>
      <w:bookmarkStart w:id="12639" w:name="_Toc74928355"/>
      <w:bookmarkStart w:id="12640" w:name="_Toc76115454"/>
      <w:bookmarkStart w:id="12641" w:name="_Toc76544861"/>
      <w:bookmarkStart w:id="12642" w:name="_Toc82541678"/>
      <w:bookmarkStart w:id="12643" w:name="_Toc89952325"/>
      <w:bookmarkStart w:id="12644" w:name="_Toc98767421"/>
      <w:bookmarkStart w:id="12645" w:name="_Toc106203469"/>
      <w:bookmarkStart w:id="12646" w:name="_Toc115187768"/>
      <w:bookmarkStart w:id="12647" w:name="_Toc121994323"/>
      <w:bookmarkStart w:id="12648" w:name="_Toc124153331"/>
      <w:bookmarkStart w:id="12649" w:name="_Toc131538633"/>
      <w:bookmarkStart w:id="12650" w:name="_Toc137391753"/>
      <w:bookmarkStart w:id="12651" w:name="_Toc146962413"/>
      <w:bookmarkStart w:id="12652" w:name="_Toc187256778"/>
      <w:r w:rsidRPr="00931575">
        <w:lastRenderedPageBreak/>
        <w:t>8.4.1.</w:t>
      </w:r>
      <w:r w:rsidRPr="00931575">
        <w:rPr>
          <w:rFonts w:hint="eastAsia"/>
        </w:rPr>
        <w:t>2</w:t>
      </w:r>
      <w:r w:rsidRPr="00931575">
        <w:tab/>
        <w:t>Minimum requirement</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653" w:name="_Toc21103062"/>
      <w:bookmarkStart w:id="12654" w:name="_Toc29810911"/>
      <w:bookmarkStart w:id="12655" w:name="_Toc36636271"/>
      <w:bookmarkStart w:id="12656" w:name="_Toc37273217"/>
      <w:bookmarkStart w:id="12657" w:name="_Toc45886305"/>
      <w:bookmarkStart w:id="12658" w:name="_Toc53183350"/>
      <w:bookmarkStart w:id="12659" w:name="_Toc58916059"/>
      <w:bookmarkStart w:id="12660" w:name="_Toc66701206"/>
      <w:bookmarkStart w:id="12661" w:name="_Toc68697363"/>
      <w:bookmarkStart w:id="12662" w:name="_Toc74928356"/>
      <w:bookmarkStart w:id="12663" w:name="_Toc76115455"/>
      <w:bookmarkStart w:id="12664" w:name="_Toc76544862"/>
      <w:bookmarkStart w:id="12665" w:name="_Toc82541679"/>
      <w:bookmarkStart w:id="12666" w:name="_Toc89952326"/>
      <w:bookmarkStart w:id="12667" w:name="_Toc98767422"/>
      <w:bookmarkStart w:id="12668" w:name="_Toc106203470"/>
      <w:bookmarkStart w:id="12669" w:name="_Toc115187769"/>
      <w:bookmarkStart w:id="12670" w:name="_Toc121994324"/>
      <w:bookmarkStart w:id="12671" w:name="_Toc124153332"/>
      <w:bookmarkStart w:id="12672" w:name="_Toc131538634"/>
      <w:bookmarkStart w:id="12673" w:name="_Toc137391754"/>
      <w:bookmarkStart w:id="12674" w:name="_Toc146962414"/>
      <w:bookmarkStart w:id="12675" w:name="_Toc187256779"/>
      <w:r w:rsidRPr="00931575">
        <w:t>8.4.1.3</w:t>
      </w:r>
      <w:r w:rsidRPr="00931575">
        <w:tab/>
        <w:t>Test purpose</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676" w:name="_Toc21103063"/>
      <w:bookmarkStart w:id="12677" w:name="_Toc29810912"/>
      <w:bookmarkStart w:id="12678" w:name="_Toc36636272"/>
      <w:bookmarkStart w:id="12679" w:name="_Toc37273218"/>
      <w:bookmarkStart w:id="12680" w:name="_Toc45886306"/>
      <w:bookmarkStart w:id="12681" w:name="_Toc53183351"/>
      <w:bookmarkStart w:id="12682" w:name="_Toc58916060"/>
      <w:bookmarkStart w:id="12683" w:name="_Toc66701207"/>
      <w:bookmarkStart w:id="12684" w:name="_Toc68697364"/>
      <w:bookmarkStart w:id="12685" w:name="_Toc74928357"/>
      <w:bookmarkStart w:id="12686" w:name="_Toc76115456"/>
      <w:bookmarkStart w:id="12687" w:name="_Toc76544863"/>
      <w:bookmarkStart w:id="12688" w:name="_Toc82541680"/>
      <w:bookmarkStart w:id="12689" w:name="_Toc89952327"/>
      <w:bookmarkStart w:id="12690" w:name="_Toc98767423"/>
      <w:bookmarkStart w:id="12691" w:name="_Toc106203471"/>
      <w:bookmarkStart w:id="12692" w:name="_Toc115187770"/>
      <w:bookmarkStart w:id="12693" w:name="_Toc121994325"/>
      <w:bookmarkStart w:id="12694" w:name="_Toc124153333"/>
      <w:bookmarkStart w:id="12695" w:name="_Toc131538635"/>
      <w:bookmarkStart w:id="12696" w:name="_Toc137391755"/>
      <w:bookmarkStart w:id="12697" w:name="_Toc146962415"/>
      <w:bookmarkStart w:id="12698" w:name="_Toc187256780"/>
      <w:r w:rsidRPr="00931575">
        <w:t>8.4.1.4</w:t>
      </w:r>
      <w:r w:rsidRPr="00931575">
        <w:tab/>
        <w:t>Method of test</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290AC8DA" w14:textId="77777777" w:rsidR="00C45907" w:rsidRPr="00931575" w:rsidRDefault="00C45907" w:rsidP="00C45907">
      <w:pPr>
        <w:pStyle w:val="Heading5"/>
        <w:rPr>
          <w:lang w:eastAsia="zh-CN"/>
        </w:rPr>
      </w:pPr>
      <w:bookmarkStart w:id="12699" w:name="_Toc21103064"/>
      <w:bookmarkStart w:id="12700" w:name="_Toc29810913"/>
      <w:bookmarkStart w:id="12701" w:name="_Toc36636273"/>
      <w:bookmarkStart w:id="12702" w:name="_Toc37273219"/>
      <w:bookmarkStart w:id="12703" w:name="_Toc45886307"/>
      <w:bookmarkStart w:id="12704" w:name="_Toc53183352"/>
      <w:bookmarkStart w:id="12705" w:name="_Toc58916061"/>
      <w:bookmarkStart w:id="12706" w:name="_Toc66701208"/>
      <w:bookmarkStart w:id="12707" w:name="_Toc68697365"/>
      <w:bookmarkStart w:id="12708" w:name="_Toc74928358"/>
      <w:bookmarkStart w:id="12709" w:name="_Toc76115457"/>
      <w:bookmarkStart w:id="12710" w:name="_Toc76544864"/>
      <w:bookmarkStart w:id="12711" w:name="_Toc82541681"/>
      <w:bookmarkStart w:id="12712" w:name="_Toc89952328"/>
      <w:bookmarkStart w:id="12713" w:name="_Toc98767424"/>
      <w:bookmarkStart w:id="12714" w:name="_Toc106203472"/>
      <w:bookmarkStart w:id="12715" w:name="_Toc115187771"/>
      <w:bookmarkStart w:id="12716" w:name="_Toc121994326"/>
      <w:bookmarkStart w:id="12717" w:name="_Toc124153334"/>
      <w:bookmarkStart w:id="12718" w:name="_Toc131538636"/>
      <w:bookmarkStart w:id="12719" w:name="_Toc137391756"/>
      <w:bookmarkStart w:id="12720" w:name="_Toc146962416"/>
      <w:bookmarkStart w:id="12721" w:name="_Toc187256781"/>
      <w:r w:rsidRPr="00931575">
        <w:t>8.4.1.4.1</w:t>
      </w:r>
      <w:r w:rsidRPr="00931575">
        <w:tab/>
        <w:t>Initial conditions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72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723" w:name="_Toc29810914"/>
      <w:bookmarkStart w:id="12724" w:name="_Toc36636274"/>
      <w:bookmarkStart w:id="12725" w:name="_Toc37273220"/>
      <w:bookmarkStart w:id="12726" w:name="_Toc45886308"/>
      <w:bookmarkStart w:id="12727" w:name="_Toc53183353"/>
      <w:bookmarkStart w:id="12728" w:name="_Toc58916062"/>
      <w:bookmarkStart w:id="12729" w:name="_Toc66701209"/>
      <w:bookmarkStart w:id="12730" w:name="_Toc68697366"/>
      <w:bookmarkStart w:id="12731" w:name="_Toc74928359"/>
      <w:bookmarkStart w:id="12732" w:name="_Toc76115458"/>
      <w:bookmarkStart w:id="12733" w:name="_Toc76544865"/>
      <w:bookmarkStart w:id="12734" w:name="_Toc82541682"/>
      <w:bookmarkStart w:id="12735" w:name="_Toc89952329"/>
      <w:bookmarkStart w:id="12736" w:name="_Toc98767425"/>
      <w:bookmarkStart w:id="12737" w:name="_Toc106203473"/>
      <w:bookmarkStart w:id="12738" w:name="_Toc115187772"/>
      <w:bookmarkStart w:id="12739" w:name="_Toc121994327"/>
      <w:bookmarkStart w:id="12740" w:name="_Toc124153335"/>
      <w:bookmarkStart w:id="12741" w:name="_Toc131538637"/>
      <w:bookmarkStart w:id="12742" w:name="_Toc137391757"/>
      <w:bookmarkStart w:id="12743" w:name="_Toc146962417"/>
      <w:bookmarkStart w:id="12744" w:name="_Toc187256782"/>
      <w:r w:rsidRPr="00931575">
        <w:t>8.4.1.4.2</w:t>
      </w:r>
      <w:r w:rsidRPr="00931575">
        <w:tab/>
        <w:t>Procedure</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97869131"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97869132"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pt;height:128.5pt" o:ole="">
            <v:imagedata r:id="rId84" o:title=""/>
          </v:shape>
          <o:OLEObject Type="Embed" ProgID="Visio.Drawing.11" ShapeID="_x0000_i1058" DrawAspect="Content" ObjectID="_1797869133"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745" w:name="_Toc21103066"/>
      <w:bookmarkStart w:id="12746" w:name="_Toc29810915"/>
      <w:bookmarkStart w:id="12747" w:name="_Toc36636275"/>
      <w:bookmarkStart w:id="12748" w:name="_Toc37273221"/>
      <w:bookmarkStart w:id="12749" w:name="_Toc45886309"/>
      <w:bookmarkStart w:id="12750" w:name="_Toc53183354"/>
      <w:bookmarkStart w:id="12751" w:name="_Toc58916063"/>
      <w:bookmarkStart w:id="12752" w:name="_Toc66701210"/>
      <w:bookmarkStart w:id="12753" w:name="_Toc68697367"/>
      <w:bookmarkStart w:id="12754" w:name="_Toc74928360"/>
      <w:bookmarkStart w:id="12755" w:name="_Toc76115459"/>
      <w:bookmarkStart w:id="12756" w:name="_Toc76544866"/>
      <w:bookmarkStart w:id="12757" w:name="_Toc82541683"/>
      <w:bookmarkStart w:id="12758" w:name="_Toc89952330"/>
      <w:bookmarkStart w:id="12759" w:name="_Toc98767426"/>
      <w:bookmarkStart w:id="12760" w:name="_Toc106203474"/>
      <w:bookmarkStart w:id="12761" w:name="_Toc115187773"/>
      <w:bookmarkStart w:id="12762" w:name="_Toc121994328"/>
      <w:bookmarkStart w:id="12763" w:name="_Toc124153336"/>
      <w:bookmarkStart w:id="12764" w:name="_Toc131538638"/>
      <w:bookmarkStart w:id="12765" w:name="_Toc137391758"/>
      <w:bookmarkStart w:id="12766" w:name="_Toc146962418"/>
      <w:bookmarkStart w:id="12767" w:name="_Toc187256783"/>
      <w:r w:rsidRPr="00931575">
        <w:t>8.4.1.5</w:t>
      </w:r>
      <w:r w:rsidRPr="00931575">
        <w:tab/>
        <w:t>Test requirement</w:t>
      </w:r>
      <w:bookmarkEnd w:id="12745"/>
      <w:bookmarkEnd w:id="12746"/>
      <w:bookmarkEnd w:id="12747"/>
      <w:bookmarkEnd w:id="12748"/>
      <w:r w:rsidR="00E25B82" w:rsidRPr="00931575">
        <w:t xml:space="preserve"> for Normal Mode</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79F833FE" w14:textId="77777777" w:rsidR="00C45907" w:rsidRPr="00931575" w:rsidRDefault="00C45907" w:rsidP="00C45907">
      <w:pPr>
        <w:pStyle w:val="Heading5"/>
        <w:rPr>
          <w:rFonts w:cs="Arial"/>
          <w:i/>
          <w:iCs/>
          <w:szCs w:val="22"/>
          <w:lang w:eastAsia="zh-CN"/>
        </w:rPr>
      </w:pPr>
      <w:bookmarkStart w:id="12768" w:name="_Toc21103067"/>
      <w:bookmarkStart w:id="12769" w:name="_Toc29810916"/>
      <w:bookmarkStart w:id="12770" w:name="_Toc36636276"/>
      <w:bookmarkStart w:id="12771" w:name="_Toc37273222"/>
      <w:bookmarkStart w:id="12772" w:name="_Toc45886310"/>
      <w:bookmarkStart w:id="12773" w:name="_Toc53183355"/>
      <w:bookmarkStart w:id="12774" w:name="_Toc58916064"/>
      <w:bookmarkStart w:id="12775" w:name="_Toc66701211"/>
      <w:bookmarkStart w:id="12776" w:name="_Toc68697368"/>
      <w:bookmarkStart w:id="12777" w:name="_Toc74928361"/>
      <w:bookmarkStart w:id="12778" w:name="_Toc76115460"/>
      <w:bookmarkStart w:id="12779" w:name="_Toc76544867"/>
      <w:bookmarkStart w:id="12780" w:name="_Toc82541684"/>
      <w:bookmarkStart w:id="12781" w:name="_Toc89952331"/>
      <w:bookmarkStart w:id="12782" w:name="_Toc98767427"/>
      <w:bookmarkStart w:id="12783" w:name="_Toc106203475"/>
      <w:bookmarkStart w:id="12784" w:name="_Toc115187774"/>
      <w:bookmarkStart w:id="12785" w:name="_Toc121994329"/>
      <w:bookmarkStart w:id="12786" w:name="_Toc124153337"/>
      <w:bookmarkStart w:id="12787" w:name="_Toc131538639"/>
      <w:bookmarkStart w:id="12788" w:name="_Toc137391759"/>
      <w:bookmarkStart w:id="12789" w:name="_Toc146962419"/>
      <w:bookmarkStart w:id="12790" w:name="_Toc18725678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791" w:name="_Toc21103068"/>
      <w:bookmarkStart w:id="12792" w:name="_Toc29810917"/>
      <w:bookmarkStart w:id="12793" w:name="_Toc36636277"/>
      <w:bookmarkStart w:id="12794" w:name="_Toc37273223"/>
      <w:bookmarkStart w:id="12795" w:name="_Toc45886313"/>
      <w:bookmarkStart w:id="12796" w:name="_Toc53183358"/>
      <w:bookmarkStart w:id="12797" w:name="_Toc58916067"/>
      <w:bookmarkStart w:id="12798" w:name="_Toc66701214"/>
      <w:bookmarkStart w:id="12799" w:name="_Toc68697371"/>
      <w:bookmarkStart w:id="12800" w:name="_Toc74928362"/>
      <w:bookmarkStart w:id="12801" w:name="_Toc76115461"/>
      <w:bookmarkStart w:id="12802" w:name="_Toc76544868"/>
      <w:bookmarkStart w:id="12803" w:name="_Toc82541685"/>
      <w:bookmarkStart w:id="12804" w:name="_Toc89952332"/>
      <w:bookmarkStart w:id="12805" w:name="_Toc98767428"/>
      <w:bookmarkStart w:id="12806" w:name="_Toc106203476"/>
      <w:bookmarkStart w:id="12807" w:name="_Toc115187775"/>
      <w:bookmarkStart w:id="12808" w:name="_Toc121994330"/>
      <w:bookmarkStart w:id="12809" w:name="_Toc124153338"/>
      <w:bookmarkStart w:id="12810" w:name="_Toc131538640"/>
      <w:bookmarkStart w:id="12811" w:name="_Toc137391760"/>
      <w:bookmarkStart w:id="12812" w:name="_Toc146962420"/>
      <w:bookmarkStart w:id="12813" w:name="_Toc1872567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814" w:name="_Toc45886311"/>
      <w:bookmarkStart w:id="12815" w:name="_Toc53183356"/>
      <w:bookmarkStart w:id="12816" w:name="_Toc58916065"/>
      <w:bookmarkStart w:id="12817" w:name="_Toc66701212"/>
      <w:bookmarkStart w:id="12818" w:name="_Toc68697369"/>
      <w:bookmarkStart w:id="12819" w:name="_Toc74928363"/>
      <w:bookmarkStart w:id="12820" w:name="_Toc76115462"/>
      <w:bookmarkStart w:id="12821" w:name="_Toc76544869"/>
      <w:bookmarkStart w:id="12822" w:name="_Toc82541686"/>
      <w:bookmarkStart w:id="12823" w:name="_Toc89952333"/>
      <w:bookmarkStart w:id="12824" w:name="_Toc98767429"/>
      <w:bookmarkStart w:id="12825" w:name="_Toc106203477"/>
      <w:bookmarkStart w:id="12826" w:name="_Toc115187776"/>
      <w:bookmarkStart w:id="12827" w:name="_Toc121994331"/>
      <w:bookmarkStart w:id="12828" w:name="_Toc124153339"/>
      <w:bookmarkStart w:id="12829" w:name="_Toc131538641"/>
      <w:bookmarkStart w:id="12830" w:name="_Toc137391761"/>
      <w:bookmarkStart w:id="12831" w:name="_Toc146962421"/>
      <w:bookmarkStart w:id="12832" w:name="_Toc187256786"/>
      <w:r w:rsidRPr="00931575">
        <w:lastRenderedPageBreak/>
        <w:t>8.4.1.6</w:t>
      </w:r>
      <w:r w:rsidRPr="00931575">
        <w:tab/>
        <w:t>Test requirement for high speed train</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44D4CB18" w14:textId="77777777" w:rsidR="002C0692" w:rsidRPr="00931575" w:rsidRDefault="002C0692" w:rsidP="0096131C">
      <w:pPr>
        <w:pStyle w:val="Heading5"/>
        <w:rPr>
          <w:rFonts w:cs="Arial"/>
          <w:i/>
          <w:iCs/>
          <w:szCs w:val="22"/>
        </w:rPr>
      </w:pPr>
      <w:bookmarkStart w:id="12833" w:name="_Toc45886312"/>
      <w:bookmarkStart w:id="12834" w:name="_Toc53183357"/>
      <w:bookmarkStart w:id="12835" w:name="_Toc58916066"/>
      <w:bookmarkStart w:id="12836" w:name="_Toc66701213"/>
      <w:bookmarkStart w:id="12837" w:name="_Toc68697370"/>
      <w:bookmarkStart w:id="12838" w:name="_Toc74928364"/>
      <w:bookmarkStart w:id="12839" w:name="_Toc76115463"/>
      <w:bookmarkStart w:id="12840" w:name="_Toc76544870"/>
      <w:bookmarkStart w:id="12841" w:name="_Toc82541687"/>
      <w:bookmarkStart w:id="12842" w:name="_Toc89952334"/>
      <w:bookmarkStart w:id="12843" w:name="_Toc98767430"/>
      <w:bookmarkStart w:id="12844" w:name="_Toc106203478"/>
      <w:bookmarkStart w:id="12845" w:name="_Toc115187777"/>
      <w:bookmarkStart w:id="12846" w:name="_Toc121994332"/>
      <w:bookmarkStart w:id="12847" w:name="_Toc124153340"/>
      <w:bookmarkStart w:id="12848" w:name="_Toc131538642"/>
      <w:bookmarkStart w:id="12849" w:name="_Toc137391762"/>
      <w:bookmarkStart w:id="12850" w:name="_Toc146962422"/>
      <w:bookmarkStart w:id="12851" w:name="_Toc1872567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CD4E89" w:rsidRDefault="00063EAF" w:rsidP="00782299">
            <w:pPr>
              <w:pStyle w:val="TAH"/>
              <w:rPr>
                <w:lang w:val="fr-FR"/>
              </w:rPr>
            </w:pPr>
            <w:r w:rsidRPr="00CD4E89">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CD4E89" w:rsidRDefault="00063EAF" w:rsidP="00782299">
            <w:pPr>
              <w:pStyle w:val="TAH"/>
              <w:rPr>
                <w:lang w:val="fr-FR"/>
              </w:rPr>
            </w:pPr>
            <w:r w:rsidRPr="00CD4E89">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852" w:name="_Toc74928365"/>
      <w:bookmarkStart w:id="12853" w:name="_Toc76115464"/>
      <w:bookmarkStart w:id="12854" w:name="_Toc76544871"/>
      <w:bookmarkStart w:id="12855" w:name="_Toc82541688"/>
      <w:bookmarkStart w:id="12856" w:name="_Toc89952335"/>
      <w:bookmarkStart w:id="12857" w:name="_Toc98767431"/>
      <w:bookmarkStart w:id="12858" w:name="_Toc106203479"/>
      <w:bookmarkStart w:id="12859" w:name="_Toc115187778"/>
      <w:bookmarkStart w:id="12860" w:name="_Toc121994333"/>
      <w:bookmarkStart w:id="12861" w:name="_Toc124153341"/>
      <w:bookmarkStart w:id="12862" w:name="_Toc131538643"/>
      <w:bookmarkStart w:id="12863" w:name="_Toc137391763"/>
      <w:bookmarkStart w:id="12864" w:name="_Toc146962423"/>
      <w:bookmarkStart w:id="12865" w:name="_Toc187256788"/>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978CB34" w14:textId="77777777" w:rsidR="00061913" w:rsidRPr="00931575" w:rsidRDefault="00061913" w:rsidP="00061913">
      <w:pPr>
        <w:pStyle w:val="Heading5"/>
        <w:rPr>
          <w:rFonts w:cs="Arial"/>
          <w:i/>
          <w:iCs/>
          <w:szCs w:val="22"/>
        </w:rPr>
      </w:pPr>
      <w:bookmarkStart w:id="12866" w:name="_Toc74928366"/>
      <w:bookmarkStart w:id="12867" w:name="_Toc76115465"/>
      <w:bookmarkStart w:id="12868" w:name="_Toc76544872"/>
      <w:bookmarkStart w:id="12869" w:name="_Toc82541689"/>
      <w:bookmarkStart w:id="12870" w:name="_Toc89952336"/>
      <w:bookmarkStart w:id="12871" w:name="_Toc98767432"/>
      <w:bookmarkStart w:id="12872" w:name="_Toc106203480"/>
      <w:bookmarkStart w:id="12873" w:name="_Toc115187779"/>
      <w:bookmarkStart w:id="12874" w:name="_Toc121994334"/>
      <w:bookmarkStart w:id="12875" w:name="_Toc124153342"/>
      <w:bookmarkStart w:id="12876" w:name="_Toc131538644"/>
      <w:bookmarkStart w:id="12877" w:name="_Toc137391764"/>
      <w:bookmarkStart w:id="12878" w:name="_Toc146962424"/>
      <w:bookmarkStart w:id="12879" w:name="_Toc1872567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880" w:name="_Toc21103069"/>
      <w:bookmarkStart w:id="12881" w:name="_Toc29810918"/>
      <w:bookmarkStart w:id="12882" w:name="_Toc36636278"/>
      <w:bookmarkStart w:id="12883" w:name="_Toc37273224"/>
      <w:bookmarkStart w:id="12884" w:name="_Toc45886314"/>
      <w:bookmarkStart w:id="12885" w:name="_Toc53183359"/>
      <w:bookmarkStart w:id="12886" w:name="_Toc58916068"/>
      <w:bookmarkStart w:id="12887" w:name="_Toc66701215"/>
      <w:bookmarkStart w:id="12888" w:name="_Toc68697372"/>
      <w:bookmarkStart w:id="12889" w:name="_Toc74928367"/>
      <w:bookmarkStart w:id="12890" w:name="_Toc76115466"/>
      <w:bookmarkStart w:id="12891" w:name="_Toc76544873"/>
      <w:bookmarkStart w:id="12892" w:name="_Toc82541690"/>
      <w:bookmarkStart w:id="12893" w:name="_Toc89952337"/>
      <w:bookmarkStart w:id="12894" w:name="_Toc98767433"/>
      <w:bookmarkStart w:id="12895" w:name="_Toc106203481"/>
      <w:bookmarkStart w:id="12896" w:name="_Toc115187780"/>
      <w:bookmarkStart w:id="12897" w:name="_Toc121994335"/>
      <w:bookmarkStart w:id="12898" w:name="_Toc124153343"/>
      <w:bookmarkStart w:id="12899" w:name="_Toc131538645"/>
      <w:bookmarkStart w:id="12900" w:name="_Toc137391765"/>
      <w:bookmarkStart w:id="12901" w:name="_Toc146962425"/>
      <w:bookmarkStart w:id="12902" w:name="_Toc187256790"/>
      <w:r w:rsidRPr="00931575">
        <w:t>Annex A (normative):</w:t>
      </w:r>
      <w:r w:rsidRPr="00931575">
        <w:br/>
        <w:t>Reference measurement channels</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16BCCEDA" w14:textId="77777777" w:rsidR="00C45907" w:rsidRPr="00931575" w:rsidRDefault="00C45907" w:rsidP="00C45907">
      <w:pPr>
        <w:pStyle w:val="Heading1"/>
      </w:pPr>
      <w:bookmarkStart w:id="12903" w:name="_Toc21103070"/>
      <w:bookmarkStart w:id="12904" w:name="_Toc29810919"/>
      <w:bookmarkStart w:id="12905" w:name="_Toc36636279"/>
      <w:bookmarkStart w:id="12906" w:name="_Toc37273225"/>
      <w:bookmarkStart w:id="12907" w:name="_Toc45886315"/>
      <w:bookmarkStart w:id="12908" w:name="_Toc53183360"/>
      <w:bookmarkStart w:id="12909" w:name="_Toc58916069"/>
      <w:bookmarkStart w:id="12910" w:name="_Toc66701216"/>
      <w:bookmarkStart w:id="12911" w:name="_Toc68697373"/>
      <w:bookmarkStart w:id="12912" w:name="_Toc74928368"/>
      <w:bookmarkStart w:id="12913" w:name="_Toc76115467"/>
      <w:bookmarkStart w:id="12914" w:name="_Toc76544874"/>
      <w:bookmarkStart w:id="12915" w:name="_Toc82541691"/>
      <w:bookmarkStart w:id="12916" w:name="_Toc89952338"/>
      <w:bookmarkStart w:id="12917" w:name="_Toc98767434"/>
      <w:bookmarkStart w:id="12918" w:name="_Toc106203482"/>
      <w:bookmarkStart w:id="12919" w:name="_Toc115187781"/>
      <w:bookmarkStart w:id="12920" w:name="_Toc121994336"/>
      <w:bookmarkStart w:id="12921" w:name="_Toc124153344"/>
      <w:bookmarkStart w:id="12922" w:name="_Toc131538646"/>
      <w:bookmarkStart w:id="12923" w:name="_Toc137391766"/>
      <w:bookmarkStart w:id="12924" w:name="_Toc146962426"/>
      <w:bookmarkStart w:id="12925" w:name="_Toc18725679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45850EB" w14:textId="77777777" w:rsidR="00C45907" w:rsidRPr="00931575" w:rsidRDefault="00C45907" w:rsidP="00782299">
      <w:bookmarkStart w:id="12926" w:name="OLE_LINK15"/>
      <w:bookmarkStart w:id="1292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926"/>
      <w:bookmarkEnd w:id="12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928" w:name="OLE_LINK11"/>
            <w:bookmarkStart w:id="12929" w:name="OLE_LINK12"/>
            <w:bookmarkStart w:id="12930" w:name="OLE_LINK13"/>
            <w:r w:rsidRPr="00931575">
              <w:t>Reference channel</w:t>
            </w:r>
          </w:p>
        </w:tc>
        <w:tc>
          <w:tcPr>
            <w:tcW w:w="923" w:type="dxa"/>
          </w:tcPr>
          <w:p w14:paraId="57E5AD3B" w14:textId="77777777" w:rsidR="00C45907" w:rsidRPr="00931575" w:rsidRDefault="00C45907" w:rsidP="00782299">
            <w:pPr>
              <w:pStyle w:val="TAH"/>
            </w:pPr>
            <w:bookmarkStart w:id="12931" w:name="OLE_LINK32"/>
            <w:bookmarkStart w:id="12932" w:name="OLE_LINK33"/>
            <w:bookmarkStart w:id="12933" w:name="OLE_LINK40"/>
            <w:bookmarkStart w:id="12934" w:name="OLE_LINK41"/>
            <w:r w:rsidRPr="00931575">
              <w:rPr>
                <w:lang w:eastAsia="zh-CN"/>
              </w:rPr>
              <w:t>G-FR1-A1-1</w:t>
            </w:r>
            <w:bookmarkEnd w:id="12931"/>
            <w:bookmarkEnd w:id="12932"/>
            <w:bookmarkEnd w:id="12933"/>
            <w:bookmarkEnd w:id="12934"/>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2935" w:name="OLE_LINK19"/>
            <w:r w:rsidRPr="00931575">
              <w:rPr>
                <w:lang w:eastAsia="zh-CN"/>
              </w:rPr>
              <w:t>1</w:t>
            </w:r>
            <w:bookmarkEnd w:id="12935"/>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2936"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28"/>
      <w:bookmarkEnd w:id="12929"/>
      <w:bookmarkEnd w:id="12930"/>
      <w:bookmarkEnd w:id="12936"/>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pt;height:13pt" o:ole="">
                  <v:imagedata r:id="rId86" o:title=""/>
                </v:shape>
                <o:OLEObject Type="Embed" ProgID="Equation.3" ShapeID="_x0000_i1059" DrawAspect="Content" ObjectID="_1797869134" r:id="rId87"/>
              </w:object>
            </w:r>
            <w:r>
              <w:rPr>
                <w:rFonts w:hint="eastAsia"/>
              </w:rPr>
              <w:t xml:space="preserve">= 2, </w:t>
            </w:r>
            <w:r>
              <w:object w:dxaOrig="120" w:dyaOrig="240" w14:anchorId="4D43A0F0">
                <v:shape id="_x0000_i1060" type="#_x0000_t75" style="width:5pt;height:13pt" o:ole="">
                  <v:imagedata r:id="rId88" o:title=""/>
                </v:shape>
                <o:OLEObject Type="Embed" ProgID="Equation.3" ShapeID="_x0000_i1060" DrawAspect="Content" ObjectID="_1797869135"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3pt;height:13pt" o:ole="">
                  <v:imagedata r:id="rId90" o:title=""/>
                </v:shape>
                <o:OLEObject Type="Embed" ProgID="Equation.DSMT4" ShapeID="_x0000_i1061" DrawAspect="Content" ObjectID="_1797869136"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2937"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37"/>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2938" w:name="_Toc21103071"/>
      <w:bookmarkStart w:id="12939" w:name="_Toc29810920"/>
      <w:bookmarkStart w:id="12940" w:name="_Toc36636280"/>
      <w:bookmarkStart w:id="12941" w:name="_Toc37273226"/>
      <w:bookmarkStart w:id="12942" w:name="_Toc45886316"/>
      <w:bookmarkStart w:id="12943" w:name="_Toc53183361"/>
      <w:bookmarkStart w:id="12944" w:name="_Toc58916070"/>
      <w:bookmarkStart w:id="12945" w:name="_Toc66701217"/>
      <w:bookmarkStart w:id="12946" w:name="_Toc68697374"/>
      <w:bookmarkStart w:id="12947" w:name="_Toc74928369"/>
      <w:bookmarkStart w:id="12948" w:name="_Toc76115468"/>
      <w:bookmarkStart w:id="12949" w:name="_Toc76544875"/>
      <w:bookmarkStart w:id="12950" w:name="_Toc82541692"/>
      <w:bookmarkStart w:id="12951" w:name="_Toc89952339"/>
      <w:bookmarkStart w:id="12952" w:name="_Toc98767435"/>
      <w:bookmarkStart w:id="12953" w:name="_Toc106203483"/>
      <w:bookmarkStart w:id="12954" w:name="_Toc115187782"/>
      <w:bookmarkStart w:id="12955" w:name="_Toc121994337"/>
      <w:bookmarkStart w:id="12956" w:name="_Toc124153345"/>
      <w:bookmarkStart w:id="12957" w:name="_Toc131538647"/>
      <w:bookmarkStart w:id="12958" w:name="_Toc137391767"/>
      <w:bookmarkStart w:id="12959" w:name="_Toc146962427"/>
      <w:bookmarkStart w:id="12960" w:name="_Toc187256792"/>
      <w:r w:rsidRPr="00931575">
        <w:t>A.2</w:t>
      </w:r>
      <w:r w:rsidRPr="00931575">
        <w:tab/>
        <w:t>Fixed Reference Channels for OTA dynamic range (16QAM, R=2/3)</w:t>
      </w:r>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2961" w:name="OLE_LINK104"/>
            <w:bookmarkStart w:id="12962" w:name="OLE_LINK105"/>
            <w:r w:rsidRPr="00931575">
              <w:rPr>
                <w:lang w:eastAsia="zh-CN"/>
              </w:rPr>
              <w:t xml:space="preserve">slot </w:t>
            </w:r>
            <w:bookmarkEnd w:id="12961"/>
            <w:bookmarkEnd w:id="12962"/>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2963" w:name="_Hlk498674609"/>
            <w:bookmarkStart w:id="12964"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2963"/>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29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2965"/>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64"/>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2966" w:name="_Toc21103072"/>
      <w:bookmarkStart w:id="12967" w:name="_Toc29810921"/>
      <w:bookmarkStart w:id="12968" w:name="_Toc36636281"/>
      <w:bookmarkStart w:id="12969" w:name="_Toc37273227"/>
      <w:bookmarkStart w:id="12970" w:name="_Toc45886317"/>
      <w:bookmarkStart w:id="12971" w:name="_Toc53183362"/>
      <w:bookmarkStart w:id="12972" w:name="_Toc58916071"/>
      <w:bookmarkStart w:id="12973" w:name="_Toc66701218"/>
      <w:bookmarkStart w:id="12974" w:name="_Toc68697375"/>
      <w:bookmarkStart w:id="12975" w:name="_Toc74928370"/>
      <w:bookmarkStart w:id="12976" w:name="_Toc76115469"/>
      <w:bookmarkStart w:id="12977" w:name="_Toc76544876"/>
      <w:bookmarkStart w:id="12978" w:name="_Toc82541693"/>
      <w:bookmarkStart w:id="12979" w:name="_Toc89952340"/>
      <w:bookmarkStart w:id="12980" w:name="_Toc98767436"/>
      <w:bookmarkStart w:id="12981" w:name="_Toc106203484"/>
      <w:bookmarkStart w:id="12982" w:name="_Toc115187783"/>
      <w:bookmarkStart w:id="12983" w:name="_Toc121994338"/>
      <w:bookmarkStart w:id="12984" w:name="_Toc124153346"/>
      <w:bookmarkStart w:id="12985" w:name="_Toc131538648"/>
      <w:bookmarkStart w:id="12986" w:name="_Toc137391768"/>
      <w:bookmarkStart w:id="12987" w:name="_Toc146962428"/>
      <w:bookmarkStart w:id="12988" w:name="_Toc18725679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989" w:name="_Hlk58913395"/>
            <w:r w:rsidR="00C45907" w:rsidRPr="00931575">
              <w:rPr>
                <w:rFonts w:hint="eastAsia"/>
              </w:rPr>
              <w:tab/>
            </w:r>
            <w:bookmarkEnd w:id="1298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2990" w:name="_Toc58916072"/>
      <w:bookmarkStart w:id="12991" w:name="_Toc66701219"/>
      <w:bookmarkStart w:id="12992" w:name="_Toc68697376"/>
      <w:bookmarkStart w:id="12993" w:name="_Toc74928371"/>
      <w:bookmarkStart w:id="12994" w:name="_Toc76115470"/>
      <w:bookmarkStart w:id="12995" w:name="_Toc76544877"/>
      <w:bookmarkStart w:id="12996" w:name="_Toc82541694"/>
      <w:bookmarkStart w:id="12997" w:name="_Toc89952341"/>
      <w:bookmarkStart w:id="12998" w:name="_Toc98767437"/>
      <w:bookmarkStart w:id="12999" w:name="_Toc106203485"/>
      <w:bookmarkStart w:id="13000" w:name="_Toc115187784"/>
      <w:bookmarkStart w:id="13001" w:name="_Toc121994339"/>
      <w:bookmarkStart w:id="13002" w:name="_Toc124153347"/>
      <w:bookmarkStart w:id="13003" w:name="_Toc131538649"/>
      <w:bookmarkStart w:id="13004" w:name="_Toc137391769"/>
      <w:bookmarkStart w:id="13005" w:name="_Toc146962429"/>
      <w:bookmarkStart w:id="13006" w:name="_Toc18725679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lastRenderedPageBreak/>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3007" w:name="_Toc58916073"/>
      <w:bookmarkStart w:id="13008" w:name="_Toc66701220"/>
      <w:bookmarkStart w:id="13009" w:name="_Toc68697377"/>
      <w:bookmarkStart w:id="13010" w:name="_Toc74928372"/>
      <w:bookmarkStart w:id="13011" w:name="_Toc76115471"/>
      <w:bookmarkStart w:id="13012" w:name="_Toc76544878"/>
      <w:bookmarkStart w:id="13013" w:name="_Toc82541695"/>
      <w:bookmarkStart w:id="13014" w:name="_Toc89952342"/>
      <w:bookmarkStart w:id="13015" w:name="_Toc98767438"/>
      <w:bookmarkStart w:id="13016" w:name="_Toc106203486"/>
      <w:bookmarkStart w:id="13017" w:name="_Toc115187785"/>
      <w:bookmarkStart w:id="13018" w:name="_Toc121994340"/>
      <w:bookmarkStart w:id="13019" w:name="_Toc124153348"/>
      <w:bookmarkStart w:id="13020" w:name="_Toc131538650"/>
      <w:bookmarkStart w:id="13021" w:name="_Toc137391770"/>
      <w:bookmarkStart w:id="13022" w:name="_Toc146962430"/>
      <w:bookmarkStart w:id="13023" w:name="_Toc18725679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3024" w:name="_Toc21103073"/>
      <w:bookmarkStart w:id="13025" w:name="_Toc29810922"/>
      <w:bookmarkStart w:id="13026" w:name="_Toc36636282"/>
      <w:bookmarkStart w:id="13027" w:name="_Toc37273228"/>
      <w:bookmarkStart w:id="13028" w:name="_Toc45886318"/>
      <w:bookmarkStart w:id="13029" w:name="_Toc53183363"/>
      <w:bookmarkStart w:id="13030" w:name="_Toc58916074"/>
      <w:bookmarkStart w:id="13031" w:name="_Toc66701221"/>
      <w:bookmarkStart w:id="13032" w:name="_Toc68697378"/>
      <w:bookmarkStart w:id="13033" w:name="_Toc74928373"/>
      <w:bookmarkStart w:id="13034" w:name="_Toc76115472"/>
      <w:bookmarkStart w:id="13035" w:name="_Toc76544879"/>
      <w:bookmarkStart w:id="13036" w:name="_Toc82541696"/>
      <w:bookmarkStart w:id="13037" w:name="_Toc89952343"/>
      <w:bookmarkStart w:id="13038" w:name="_Toc98767439"/>
      <w:bookmarkStart w:id="13039" w:name="_Toc106203487"/>
      <w:bookmarkStart w:id="13040" w:name="_Toc115187786"/>
      <w:bookmarkStart w:id="13041" w:name="_Toc121994341"/>
      <w:bookmarkStart w:id="13042" w:name="_Toc124153349"/>
      <w:bookmarkStart w:id="13043" w:name="_Toc131538651"/>
      <w:bookmarkStart w:id="13044" w:name="_Toc137391771"/>
      <w:bookmarkStart w:id="13045" w:name="_Toc146962431"/>
      <w:bookmarkStart w:id="13046" w:name="_Toc18725679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lastRenderedPageBreak/>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3047" w:name="_Toc21103074"/>
      <w:bookmarkStart w:id="13048" w:name="_Toc29810923"/>
      <w:bookmarkStart w:id="13049" w:name="_Toc36636283"/>
      <w:bookmarkStart w:id="13050" w:name="_Toc37273229"/>
      <w:bookmarkStart w:id="13051" w:name="_Toc45886319"/>
      <w:bookmarkStart w:id="13052" w:name="_Toc53183364"/>
      <w:bookmarkStart w:id="13053" w:name="_Toc58916075"/>
      <w:bookmarkStart w:id="13054" w:name="_Toc66701222"/>
      <w:bookmarkStart w:id="13055" w:name="_Toc68697379"/>
      <w:bookmarkStart w:id="13056" w:name="_Toc74928374"/>
      <w:bookmarkStart w:id="13057" w:name="_Toc76115473"/>
      <w:bookmarkStart w:id="13058" w:name="_Toc76544880"/>
      <w:bookmarkStart w:id="13059" w:name="_Toc82541697"/>
      <w:bookmarkStart w:id="13060" w:name="_Toc89952344"/>
      <w:bookmarkStart w:id="13061" w:name="_Toc98767440"/>
      <w:bookmarkStart w:id="13062" w:name="_Toc106203488"/>
      <w:bookmarkStart w:id="13063" w:name="_Toc115187787"/>
      <w:bookmarkStart w:id="13064" w:name="_Toc121994342"/>
      <w:bookmarkStart w:id="13065" w:name="_Toc124153350"/>
      <w:bookmarkStart w:id="13066" w:name="_Toc131538652"/>
      <w:bookmarkStart w:id="13067" w:name="_Toc137391772"/>
      <w:bookmarkStart w:id="13068" w:name="_Toc146962432"/>
      <w:bookmarkStart w:id="13069" w:name="_Toc18725679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3070" w:name="_Toc21103075"/>
      <w:bookmarkStart w:id="13071" w:name="_Toc29810924"/>
      <w:bookmarkStart w:id="13072" w:name="_Toc36636284"/>
      <w:bookmarkStart w:id="13073" w:name="_Toc37273230"/>
      <w:bookmarkStart w:id="13074" w:name="_Toc45886320"/>
      <w:bookmarkStart w:id="13075" w:name="_Toc53183365"/>
      <w:bookmarkStart w:id="13076" w:name="_Toc58916076"/>
      <w:bookmarkStart w:id="13077" w:name="_Toc66701223"/>
      <w:bookmarkStart w:id="13078" w:name="_Toc68697380"/>
      <w:bookmarkStart w:id="13079" w:name="_Toc74928375"/>
      <w:bookmarkStart w:id="13080" w:name="_Toc76115474"/>
      <w:bookmarkStart w:id="13081" w:name="_Toc76544881"/>
      <w:bookmarkStart w:id="13082" w:name="_Toc82541698"/>
      <w:bookmarkStart w:id="13083" w:name="_Toc89952345"/>
      <w:bookmarkStart w:id="13084" w:name="_Toc98767441"/>
      <w:bookmarkStart w:id="13085" w:name="_Toc106203489"/>
      <w:bookmarkStart w:id="13086" w:name="_Toc115187788"/>
      <w:bookmarkStart w:id="13087" w:name="_Toc121994343"/>
      <w:bookmarkStart w:id="13088" w:name="_Toc124153351"/>
      <w:bookmarkStart w:id="13089" w:name="_Toc131538653"/>
      <w:bookmarkStart w:id="13090" w:name="_Toc137391773"/>
      <w:bookmarkStart w:id="13091" w:name="_Toc146962433"/>
      <w:bookmarkStart w:id="13092" w:name="_Toc187256798"/>
      <w:r w:rsidRPr="00931575">
        <w:lastRenderedPageBreak/>
        <w:t>A.6</w:t>
      </w:r>
      <w:r w:rsidRPr="00931575">
        <w:tab/>
        <w:t>PRACH Test preambles</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3093" w:name="_Toc36636285"/>
      <w:bookmarkStart w:id="13094" w:name="_Toc37273231"/>
      <w:bookmarkStart w:id="13095" w:name="_Toc45886321"/>
      <w:bookmarkStart w:id="13096" w:name="_Toc53183366"/>
      <w:bookmarkStart w:id="13097" w:name="_Toc58916077"/>
      <w:bookmarkStart w:id="13098" w:name="_Toc66701224"/>
      <w:bookmarkStart w:id="13099" w:name="_Toc68697381"/>
      <w:bookmarkStart w:id="13100" w:name="_Toc74928376"/>
      <w:bookmarkStart w:id="13101" w:name="_Toc76115475"/>
      <w:bookmarkStart w:id="13102" w:name="_Toc76544882"/>
      <w:bookmarkStart w:id="13103" w:name="_Toc82541699"/>
      <w:bookmarkStart w:id="13104" w:name="_Toc89952346"/>
      <w:bookmarkStart w:id="13105" w:name="_Toc98767442"/>
      <w:bookmarkStart w:id="13106" w:name="_Toc106203490"/>
      <w:bookmarkStart w:id="13107" w:name="_Toc115187789"/>
      <w:bookmarkStart w:id="13108" w:name="_Toc121994344"/>
      <w:bookmarkStart w:id="13109" w:name="_Toc124153352"/>
      <w:bookmarkStart w:id="13110" w:name="_Toc131538654"/>
      <w:bookmarkStart w:id="13111" w:name="_Toc137391774"/>
      <w:bookmarkStart w:id="13112" w:name="_Toc146962434"/>
      <w:bookmarkStart w:id="13113" w:name="_Toc18725679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931575" w:rsidRDefault="000D20C5" w:rsidP="00782299">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3114" w:name="_Toc58916078"/>
      <w:bookmarkStart w:id="13115" w:name="_Toc66701225"/>
      <w:bookmarkStart w:id="13116" w:name="_Toc68697382"/>
      <w:bookmarkStart w:id="13117" w:name="_Toc74928377"/>
      <w:bookmarkStart w:id="13118" w:name="_Toc76115476"/>
      <w:bookmarkStart w:id="13119" w:name="_Toc76544883"/>
      <w:bookmarkStart w:id="13120" w:name="_Toc82541700"/>
      <w:bookmarkStart w:id="13121" w:name="_Toc89952347"/>
      <w:bookmarkStart w:id="13122" w:name="_Toc98767443"/>
      <w:bookmarkStart w:id="13123" w:name="_Toc106203491"/>
      <w:bookmarkStart w:id="13124" w:name="_Toc115187790"/>
      <w:bookmarkStart w:id="13125" w:name="_Toc121994345"/>
      <w:bookmarkStart w:id="13126" w:name="_Toc124153353"/>
      <w:bookmarkStart w:id="13127" w:name="_Toc131538655"/>
      <w:bookmarkStart w:id="13128" w:name="_Toc137391775"/>
      <w:bookmarkStart w:id="13129" w:name="_Toc146962435"/>
      <w:bookmarkStart w:id="13130" w:name="_Toc37260495"/>
      <w:bookmarkStart w:id="13131" w:name="_Toc37267883"/>
      <w:bookmarkStart w:id="13132" w:name="_Toc44712490"/>
      <w:bookmarkStart w:id="13133" w:name="_Toc45893802"/>
      <w:bookmarkStart w:id="13134" w:name="_Toc187256800"/>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4"/>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130"/>
    <w:bookmarkEnd w:id="13131"/>
    <w:bookmarkEnd w:id="13132"/>
    <w:bookmarkEnd w:id="13133"/>
    <w:p w14:paraId="4BC510A1" w14:textId="77777777" w:rsidR="00C4499B" w:rsidRPr="00931575" w:rsidRDefault="00C4499B" w:rsidP="00782299">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3135" w:name="_Toc21103076"/>
      <w:bookmarkStart w:id="13136" w:name="_Toc29810925"/>
      <w:bookmarkStart w:id="13137" w:name="_Toc36636286"/>
      <w:bookmarkStart w:id="13138" w:name="_Toc37273232"/>
      <w:bookmarkStart w:id="13139" w:name="_Toc45886322"/>
      <w:bookmarkStart w:id="13140" w:name="_Toc53183367"/>
      <w:bookmarkStart w:id="13141" w:name="_Toc58916079"/>
      <w:bookmarkStart w:id="13142" w:name="_Toc66701226"/>
      <w:bookmarkStart w:id="13143" w:name="_Toc68697383"/>
      <w:bookmarkStart w:id="13144" w:name="_Toc74928378"/>
      <w:bookmarkStart w:id="13145" w:name="_Toc76115477"/>
      <w:bookmarkStart w:id="13146" w:name="_Toc76544884"/>
      <w:bookmarkStart w:id="13147" w:name="_Toc82541701"/>
      <w:bookmarkStart w:id="13148" w:name="_Toc89952348"/>
      <w:bookmarkStart w:id="13149" w:name="_Toc98767444"/>
      <w:bookmarkStart w:id="13150" w:name="_Toc106203492"/>
      <w:bookmarkStart w:id="13151" w:name="_Toc115187791"/>
      <w:bookmarkStart w:id="13152" w:name="_Toc121994346"/>
      <w:bookmarkStart w:id="13153" w:name="_Toc124153354"/>
      <w:bookmarkStart w:id="13154" w:name="_Toc131538656"/>
      <w:bookmarkStart w:id="13155" w:name="_Toc137391776"/>
      <w:bookmarkStart w:id="13156" w:name="_Toc146962436"/>
      <w:bookmarkStart w:id="13157" w:name="_Toc187256801"/>
      <w:r w:rsidRPr="00931575">
        <w:lastRenderedPageBreak/>
        <w:t>Annex B (normative):</w:t>
      </w:r>
      <w:r w:rsidRPr="00931575">
        <w:br/>
        <w:t>Environmental requirements for the BS equipment</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648936E3" w14:textId="77777777" w:rsidR="00C45907" w:rsidRPr="00931575" w:rsidRDefault="00C45907" w:rsidP="00C45907">
      <w:pPr>
        <w:pStyle w:val="Heading1"/>
      </w:pPr>
      <w:bookmarkStart w:id="13158" w:name="_Toc21103077"/>
      <w:bookmarkStart w:id="13159" w:name="_Toc29810926"/>
      <w:bookmarkStart w:id="13160" w:name="_Toc36636287"/>
      <w:bookmarkStart w:id="13161" w:name="_Toc37273233"/>
      <w:bookmarkStart w:id="13162" w:name="_Toc45886323"/>
      <w:bookmarkStart w:id="13163" w:name="_Toc53183368"/>
      <w:bookmarkStart w:id="13164" w:name="_Toc58916080"/>
      <w:bookmarkStart w:id="13165" w:name="_Toc66701227"/>
      <w:bookmarkStart w:id="13166" w:name="_Toc68697384"/>
      <w:bookmarkStart w:id="13167" w:name="_Toc74928379"/>
      <w:bookmarkStart w:id="13168" w:name="_Toc76115478"/>
      <w:bookmarkStart w:id="13169" w:name="_Toc76544885"/>
      <w:bookmarkStart w:id="13170" w:name="_Toc82541702"/>
      <w:bookmarkStart w:id="13171" w:name="_Toc89952349"/>
      <w:bookmarkStart w:id="13172" w:name="_Toc98767445"/>
      <w:bookmarkStart w:id="13173" w:name="_Toc106203493"/>
      <w:bookmarkStart w:id="13174" w:name="_Toc115187792"/>
      <w:bookmarkStart w:id="13175" w:name="_Toc121994347"/>
      <w:bookmarkStart w:id="13176" w:name="_Toc124153355"/>
      <w:bookmarkStart w:id="13177" w:name="_Toc131538657"/>
      <w:bookmarkStart w:id="13178" w:name="_Toc137391777"/>
      <w:bookmarkStart w:id="13179" w:name="_Toc146962437"/>
      <w:bookmarkStart w:id="13180" w:name="_Toc187256802"/>
      <w:r w:rsidRPr="00931575">
        <w:t>B.1</w:t>
      </w:r>
      <w:r w:rsidRPr="00931575">
        <w:tab/>
        <w:t>General</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181" w:name="_Toc21103078"/>
      <w:bookmarkStart w:id="13182" w:name="_Toc29810927"/>
      <w:bookmarkStart w:id="13183" w:name="_Toc36636288"/>
      <w:bookmarkStart w:id="13184" w:name="_Toc37273234"/>
      <w:bookmarkStart w:id="13185" w:name="_Toc45886324"/>
      <w:bookmarkStart w:id="13186" w:name="_Toc53183369"/>
      <w:bookmarkStart w:id="13187" w:name="_Toc58916081"/>
      <w:bookmarkStart w:id="13188" w:name="_Toc66701228"/>
      <w:bookmarkStart w:id="13189" w:name="_Toc68697385"/>
      <w:bookmarkStart w:id="13190" w:name="_Toc74928380"/>
      <w:bookmarkStart w:id="13191" w:name="_Toc76115479"/>
      <w:bookmarkStart w:id="13192" w:name="_Toc76544886"/>
      <w:bookmarkStart w:id="13193" w:name="_Toc82541703"/>
      <w:bookmarkStart w:id="13194" w:name="_Toc89952350"/>
      <w:bookmarkStart w:id="13195" w:name="_Toc98767446"/>
      <w:bookmarkStart w:id="13196" w:name="_Toc106203494"/>
      <w:bookmarkStart w:id="13197" w:name="_Toc115187793"/>
      <w:bookmarkStart w:id="13198" w:name="_Toc121994348"/>
      <w:bookmarkStart w:id="13199" w:name="_Toc124153356"/>
      <w:bookmarkStart w:id="13200" w:name="_Toc131538658"/>
      <w:bookmarkStart w:id="13201" w:name="_Toc137391778"/>
      <w:bookmarkStart w:id="13202" w:name="_Toc146962438"/>
      <w:bookmarkStart w:id="13203" w:name="_Toc187256803"/>
      <w:r w:rsidRPr="00931575">
        <w:t>B.2</w:t>
      </w:r>
      <w:r w:rsidRPr="00931575">
        <w:tab/>
      </w:r>
      <w:r w:rsidRPr="00931575">
        <w:rPr>
          <w:rFonts w:cs="v4.2.0"/>
        </w:rPr>
        <w:t>Normal test environment</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204" w:name="_Toc21103079"/>
      <w:bookmarkStart w:id="13205" w:name="_Toc29810928"/>
      <w:bookmarkStart w:id="13206" w:name="_Toc36636289"/>
      <w:bookmarkStart w:id="13207" w:name="_Toc37273235"/>
      <w:bookmarkStart w:id="13208" w:name="_Toc45886325"/>
      <w:bookmarkStart w:id="13209" w:name="_Toc53183370"/>
      <w:bookmarkStart w:id="13210" w:name="_Toc58916082"/>
      <w:bookmarkStart w:id="13211" w:name="_Toc66701229"/>
      <w:bookmarkStart w:id="13212" w:name="_Toc68697386"/>
      <w:bookmarkStart w:id="13213" w:name="_Toc74928381"/>
      <w:bookmarkStart w:id="13214" w:name="_Toc76115480"/>
      <w:bookmarkStart w:id="13215" w:name="_Toc76544887"/>
      <w:bookmarkStart w:id="13216" w:name="_Toc82541704"/>
      <w:bookmarkStart w:id="13217" w:name="_Toc89952351"/>
      <w:bookmarkStart w:id="13218" w:name="_Toc98767447"/>
      <w:bookmarkStart w:id="13219" w:name="_Toc106203495"/>
      <w:bookmarkStart w:id="13220" w:name="_Toc115187794"/>
      <w:bookmarkStart w:id="13221" w:name="_Toc121994349"/>
      <w:bookmarkStart w:id="13222" w:name="_Toc124153357"/>
      <w:bookmarkStart w:id="13223" w:name="_Toc131538659"/>
      <w:bookmarkStart w:id="13224" w:name="_Toc137391779"/>
      <w:bookmarkStart w:id="13225" w:name="_Toc146962439"/>
      <w:bookmarkStart w:id="13226" w:name="_Toc187256804"/>
      <w:r w:rsidRPr="00931575">
        <w:t>B.3</w:t>
      </w:r>
      <w:r w:rsidRPr="00931575">
        <w:tab/>
      </w:r>
      <w:r w:rsidRPr="00931575">
        <w:rPr>
          <w:rFonts w:cs="v4.2.0"/>
        </w:rPr>
        <w:t>Extreme test environment</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227" w:name="_Toc21103080"/>
      <w:bookmarkStart w:id="13228" w:name="_Toc29810929"/>
      <w:bookmarkStart w:id="13229" w:name="_Toc36636290"/>
      <w:bookmarkStart w:id="13230" w:name="_Toc37273236"/>
      <w:bookmarkStart w:id="13231" w:name="_Toc45886326"/>
      <w:bookmarkStart w:id="13232" w:name="_Toc53183371"/>
      <w:bookmarkStart w:id="13233" w:name="_Toc58916083"/>
      <w:bookmarkStart w:id="13234" w:name="_Toc66701230"/>
      <w:bookmarkStart w:id="13235" w:name="_Toc68697387"/>
      <w:bookmarkStart w:id="13236" w:name="_Toc74928382"/>
      <w:bookmarkStart w:id="13237" w:name="_Toc76115481"/>
      <w:bookmarkStart w:id="13238" w:name="_Toc76544888"/>
      <w:bookmarkStart w:id="13239" w:name="_Toc82541705"/>
      <w:bookmarkStart w:id="13240" w:name="_Toc89952352"/>
      <w:bookmarkStart w:id="13241" w:name="_Toc98767448"/>
      <w:bookmarkStart w:id="13242" w:name="_Toc106203496"/>
      <w:bookmarkStart w:id="13243" w:name="_Toc115187795"/>
      <w:bookmarkStart w:id="13244" w:name="_Toc121994350"/>
      <w:bookmarkStart w:id="13245" w:name="_Toc124153358"/>
      <w:bookmarkStart w:id="13246" w:name="_Toc131538660"/>
      <w:bookmarkStart w:id="13247" w:name="_Toc137391780"/>
      <w:bookmarkStart w:id="13248" w:name="_Toc146962440"/>
      <w:bookmarkStart w:id="13249" w:name="_Toc187256805"/>
      <w:r w:rsidRPr="00931575">
        <w:t>B.3.1</w:t>
      </w:r>
      <w:r w:rsidRPr="00931575">
        <w:tab/>
        <w:t>Extreme temperature</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lastRenderedPageBreak/>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250" w:name="_Toc21103081"/>
      <w:bookmarkStart w:id="13251" w:name="_Toc29810930"/>
      <w:bookmarkStart w:id="13252" w:name="_Toc36636291"/>
      <w:bookmarkStart w:id="13253" w:name="_Toc37273237"/>
      <w:bookmarkStart w:id="13254" w:name="_Toc45886327"/>
      <w:bookmarkStart w:id="13255" w:name="_Toc53183372"/>
      <w:bookmarkStart w:id="13256" w:name="_Toc58916084"/>
      <w:bookmarkStart w:id="13257" w:name="_Toc66701231"/>
      <w:bookmarkStart w:id="13258" w:name="_Toc68697388"/>
      <w:bookmarkStart w:id="13259" w:name="_Toc74928383"/>
      <w:bookmarkStart w:id="13260" w:name="_Toc76115482"/>
      <w:bookmarkStart w:id="13261" w:name="_Toc76544889"/>
      <w:bookmarkStart w:id="13262" w:name="_Toc82541706"/>
      <w:bookmarkStart w:id="13263" w:name="_Toc89952353"/>
      <w:bookmarkStart w:id="13264" w:name="_Toc98767449"/>
      <w:bookmarkStart w:id="13265" w:name="_Toc106203497"/>
      <w:bookmarkStart w:id="13266" w:name="_Toc115187796"/>
      <w:bookmarkStart w:id="13267" w:name="_Toc121994351"/>
      <w:bookmarkStart w:id="13268" w:name="_Toc124153359"/>
      <w:bookmarkStart w:id="13269" w:name="_Toc131538661"/>
      <w:bookmarkStart w:id="13270" w:name="_Toc137391781"/>
      <w:bookmarkStart w:id="13271" w:name="_Toc146962441"/>
      <w:bookmarkStart w:id="13272" w:name="_Toc187256806"/>
      <w:r w:rsidRPr="00931575">
        <w:t>B.4</w:t>
      </w:r>
      <w:r w:rsidRPr="00931575">
        <w:tab/>
      </w:r>
      <w:r w:rsidRPr="00931575">
        <w:rPr>
          <w:rFonts w:cs="v4.2.0"/>
        </w:rPr>
        <w:t>Vibration</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273" w:name="_Toc21103082"/>
      <w:bookmarkStart w:id="13274" w:name="_Toc29810931"/>
      <w:bookmarkStart w:id="13275" w:name="_Toc36636292"/>
      <w:bookmarkStart w:id="13276" w:name="_Toc37273238"/>
      <w:bookmarkStart w:id="13277" w:name="_Toc45886328"/>
      <w:bookmarkStart w:id="13278" w:name="_Toc53183373"/>
      <w:bookmarkStart w:id="13279" w:name="_Toc58916085"/>
      <w:bookmarkStart w:id="13280" w:name="_Toc66701232"/>
      <w:bookmarkStart w:id="13281" w:name="_Toc68697389"/>
      <w:bookmarkStart w:id="13282" w:name="_Toc74928384"/>
      <w:bookmarkStart w:id="13283" w:name="_Toc76115483"/>
      <w:bookmarkStart w:id="13284" w:name="_Toc76544890"/>
      <w:bookmarkStart w:id="13285" w:name="_Toc82541707"/>
      <w:bookmarkStart w:id="13286" w:name="_Toc89952354"/>
      <w:bookmarkStart w:id="13287" w:name="_Toc98767450"/>
      <w:bookmarkStart w:id="13288" w:name="_Toc106203498"/>
      <w:bookmarkStart w:id="13289" w:name="_Toc115187797"/>
      <w:bookmarkStart w:id="13290" w:name="_Toc121994352"/>
      <w:bookmarkStart w:id="13291" w:name="_Toc124153360"/>
      <w:bookmarkStart w:id="13292" w:name="_Toc131538662"/>
      <w:bookmarkStart w:id="13293" w:name="_Toc137391782"/>
      <w:bookmarkStart w:id="13294" w:name="_Toc146962442"/>
      <w:bookmarkStart w:id="13295" w:name="_Toc187256807"/>
      <w:r w:rsidRPr="00931575">
        <w:t>B.5</w:t>
      </w:r>
      <w:r w:rsidRPr="00931575">
        <w:tab/>
      </w:r>
      <w:r w:rsidRPr="00931575">
        <w:rPr>
          <w:rFonts w:cs="v4.2.0"/>
        </w:rPr>
        <w:t>Power supply</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296" w:name="_Toc21103083"/>
      <w:bookmarkStart w:id="13297" w:name="_Toc29810932"/>
      <w:bookmarkStart w:id="13298" w:name="_Toc36636293"/>
      <w:bookmarkStart w:id="13299" w:name="_Toc37273239"/>
      <w:bookmarkStart w:id="13300" w:name="_Toc45886329"/>
      <w:bookmarkStart w:id="13301" w:name="_Toc53183374"/>
      <w:bookmarkStart w:id="13302" w:name="_Toc58916086"/>
      <w:bookmarkStart w:id="13303" w:name="_Toc66701233"/>
      <w:bookmarkStart w:id="13304" w:name="_Toc68697390"/>
      <w:bookmarkStart w:id="13305" w:name="_Toc74928385"/>
      <w:bookmarkStart w:id="13306" w:name="_Toc76115484"/>
      <w:bookmarkStart w:id="13307" w:name="_Toc76544891"/>
      <w:bookmarkStart w:id="13308" w:name="_Toc82541708"/>
      <w:bookmarkStart w:id="13309" w:name="_Toc89952355"/>
      <w:bookmarkStart w:id="13310" w:name="_Toc98767451"/>
      <w:bookmarkStart w:id="13311" w:name="_Toc106203499"/>
      <w:bookmarkStart w:id="13312" w:name="_Toc115187798"/>
      <w:bookmarkStart w:id="13313" w:name="_Toc121994353"/>
      <w:bookmarkStart w:id="13314" w:name="_Toc124153361"/>
      <w:bookmarkStart w:id="13315" w:name="_Toc131538663"/>
      <w:bookmarkStart w:id="13316" w:name="_Toc137391783"/>
      <w:bookmarkStart w:id="13317" w:name="_Toc146962443"/>
      <w:bookmarkStart w:id="13318" w:name="_Toc187256808"/>
      <w:r w:rsidRPr="00931575">
        <w:rPr>
          <w:lang w:eastAsia="sv-SE"/>
        </w:rPr>
        <w:t>B.6</w:t>
      </w:r>
      <w:r w:rsidRPr="00931575">
        <w:rPr>
          <w:lang w:eastAsia="sv-SE"/>
        </w:rPr>
        <w:tab/>
        <w:t>Measurement of test environments</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319" w:name="_Toc21103084"/>
      <w:bookmarkStart w:id="13320" w:name="_Toc29810933"/>
      <w:bookmarkStart w:id="13321" w:name="_Toc36636294"/>
      <w:bookmarkStart w:id="13322" w:name="_Toc37273240"/>
      <w:bookmarkStart w:id="13323" w:name="_Toc45886330"/>
      <w:bookmarkStart w:id="13324" w:name="_Toc53183375"/>
      <w:bookmarkStart w:id="13325" w:name="_Toc58916087"/>
      <w:bookmarkStart w:id="13326" w:name="_Toc66701234"/>
      <w:bookmarkStart w:id="13327" w:name="_Toc68697391"/>
      <w:bookmarkStart w:id="13328" w:name="_Toc74928386"/>
      <w:bookmarkStart w:id="13329" w:name="_Toc76115485"/>
      <w:bookmarkStart w:id="13330" w:name="_Toc76544892"/>
      <w:bookmarkStart w:id="13331" w:name="_Toc82541709"/>
      <w:bookmarkStart w:id="13332" w:name="_Toc89952356"/>
      <w:bookmarkStart w:id="13333" w:name="_Toc98767452"/>
      <w:bookmarkStart w:id="13334" w:name="_Toc106203500"/>
      <w:bookmarkStart w:id="13335" w:name="_Toc115187799"/>
      <w:bookmarkStart w:id="13336" w:name="_Toc121994354"/>
      <w:bookmarkStart w:id="13337" w:name="_Toc124153362"/>
      <w:bookmarkStart w:id="13338" w:name="_Toc131538664"/>
      <w:bookmarkStart w:id="13339" w:name="_Toc137391784"/>
      <w:bookmarkStart w:id="13340" w:name="_Toc146962444"/>
      <w:bookmarkStart w:id="13341" w:name="_Toc187256809"/>
      <w:r w:rsidRPr="00931575">
        <w:rPr>
          <w:lang w:eastAsia="sv-SE"/>
        </w:rPr>
        <w:lastRenderedPageBreak/>
        <w:t>B.7</w:t>
      </w:r>
      <w:r w:rsidRPr="00931575">
        <w:rPr>
          <w:lang w:eastAsia="sv-SE"/>
        </w:rPr>
        <w:tab/>
        <w:t>OTA extreme test methods</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p>
    <w:p w14:paraId="7FAD6199" w14:textId="77777777" w:rsidR="00C45907" w:rsidRPr="00931575" w:rsidRDefault="00C45907" w:rsidP="00C45907">
      <w:pPr>
        <w:pStyle w:val="Heading2"/>
        <w:rPr>
          <w:lang w:eastAsia="sv-SE"/>
        </w:rPr>
      </w:pPr>
      <w:bookmarkStart w:id="13342" w:name="_Toc21103085"/>
      <w:bookmarkStart w:id="13343" w:name="_Toc29810934"/>
      <w:bookmarkStart w:id="13344" w:name="_Toc36636295"/>
      <w:bookmarkStart w:id="13345" w:name="_Toc37273241"/>
      <w:bookmarkStart w:id="13346" w:name="_Toc45886331"/>
      <w:bookmarkStart w:id="13347" w:name="_Toc53183376"/>
      <w:bookmarkStart w:id="13348" w:name="_Toc58916088"/>
      <w:bookmarkStart w:id="13349" w:name="_Toc66701235"/>
      <w:bookmarkStart w:id="13350" w:name="_Toc68697392"/>
      <w:bookmarkStart w:id="13351" w:name="_Toc74928387"/>
      <w:bookmarkStart w:id="13352" w:name="_Toc76115486"/>
      <w:bookmarkStart w:id="13353" w:name="_Toc76544893"/>
      <w:bookmarkStart w:id="13354" w:name="_Toc82541710"/>
      <w:bookmarkStart w:id="13355" w:name="_Toc89952357"/>
      <w:bookmarkStart w:id="13356" w:name="_Toc98767453"/>
      <w:bookmarkStart w:id="13357" w:name="_Toc106203501"/>
      <w:bookmarkStart w:id="13358" w:name="_Toc115187800"/>
      <w:bookmarkStart w:id="13359" w:name="_Toc121994355"/>
      <w:bookmarkStart w:id="13360" w:name="_Toc124153363"/>
      <w:bookmarkStart w:id="13361" w:name="_Toc131538665"/>
      <w:bookmarkStart w:id="13362" w:name="_Toc137391785"/>
      <w:bookmarkStart w:id="13363" w:name="_Toc146962445"/>
      <w:bookmarkStart w:id="13364" w:name="_Toc187256810"/>
      <w:r w:rsidRPr="00931575">
        <w:rPr>
          <w:lang w:eastAsia="sv-SE"/>
        </w:rPr>
        <w:t>B.7.1</w:t>
      </w:r>
      <w:r w:rsidRPr="00931575">
        <w:rPr>
          <w:lang w:eastAsia="sv-SE"/>
        </w:rPr>
        <w:tab/>
        <w:t>Direct far field method</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365" w:name="_Toc21103086"/>
      <w:bookmarkStart w:id="13366" w:name="_Toc29810935"/>
      <w:bookmarkStart w:id="13367" w:name="_Toc36636296"/>
      <w:bookmarkStart w:id="13368" w:name="_Toc37273242"/>
      <w:bookmarkStart w:id="13369" w:name="_Toc45886332"/>
      <w:bookmarkStart w:id="13370" w:name="_Toc53183377"/>
      <w:bookmarkStart w:id="13371" w:name="_Toc58916089"/>
      <w:bookmarkStart w:id="13372" w:name="_Toc66701236"/>
      <w:bookmarkStart w:id="13373" w:name="_Toc68697393"/>
      <w:bookmarkStart w:id="13374" w:name="_Toc74928388"/>
      <w:bookmarkStart w:id="13375" w:name="_Toc76115487"/>
      <w:bookmarkStart w:id="13376" w:name="_Toc76544894"/>
      <w:bookmarkStart w:id="13377" w:name="_Toc82541711"/>
      <w:bookmarkStart w:id="13378" w:name="_Toc89952358"/>
      <w:bookmarkStart w:id="13379" w:name="_Toc98767454"/>
      <w:bookmarkStart w:id="13380" w:name="_Toc106203502"/>
      <w:bookmarkStart w:id="13381" w:name="_Toc115187801"/>
      <w:bookmarkStart w:id="13382" w:name="_Toc121994356"/>
      <w:bookmarkStart w:id="13383" w:name="_Toc124153364"/>
      <w:bookmarkStart w:id="13384" w:name="_Toc131538666"/>
      <w:bookmarkStart w:id="13385" w:name="_Toc137391786"/>
      <w:bookmarkStart w:id="13386" w:name="_Toc146962446"/>
      <w:bookmarkStart w:id="13387" w:name="_Toc187256811"/>
      <w:r w:rsidRPr="00931575">
        <w:rPr>
          <w:lang w:eastAsia="sv-SE"/>
        </w:rPr>
        <w:t>B.7.</w:t>
      </w:r>
      <w:r w:rsidRPr="00931575">
        <w:rPr>
          <w:lang w:val="en-US" w:eastAsia="sv-SE"/>
        </w:rPr>
        <w:t>2</w:t>
      </w:r>
      <w:r w:rsidRPr="00931575">
        <w:rPr>
          <w:lang w:eastAsia="sv-SE"/>
        </w:rPr>
        <w:tab/>
        <w:t>Relative method</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3388" w:name="_Toc21103087"/>
      <w:bookmarkStart w:id="13389" w:name="_Toc29810936"/>
      <w:bookmarkStart w:id="13390" w:name="_Toc36636297"/>
      <w:bookmarkStart w:id="13391" w:name="_Toc37273243"/>
      <w:bookmarkStart w:id="13392" w:name="_Toc45886333"/>
      <w:bookmarkStart w:id="13393" w:name="_Toc53183378"/>
      <w:bookmarkStart w:id="13394" w:name="_Toc58916090"/>
      <w:bookmarkStart w:id="13395" w:name="_Toc66701237"/>
      <w:bookmarkStart w:id="13396" w:name="_Toc68697394"/>
      <w:bookmarkStart w:id="13397" w:name="_Toc74928389"/>
      <w:bookmarkStart w:id="13398" w:name="_Toc76115488"/>
      <w:bookmarkStart w:id="13399" w:name="_Toc76544895"/>
      <w:bookmarkStart w:id="13400" w:name="_Toc82541712"/>
      <w:bookmarkStart w:id="13401" w:name="_Toc89952359"/>
      <w:bookmarkStart w:id="13402" w:name="_Toc98767455"/>
      <w:bookmarkStart w:id="13403" w:name="_Toc106203503"/>
      <w:bookmarkStart w:id="13404" w:name="_Toc115187802"/>
      <w:bookmarkStart w:id="13405" w:name="_Toc121994357"/>
      <w:bookmarkStart w:id="13406" w:name="_Toc124153365"/>
      <w:bookmarkStart w:id="13407" w:name="_Toc131538667"/>
      <w:bookmarkStart w:id="13408" w:name="_Toc137391787"/>
      <w:bookmarkStart w:id="13409" w:name="_Toc146962447"/>
      <w:bookmarkStart w:id="13410" w:name="_Toc187256812"/>
      <w:r w:rsidRPr="00931575">
        <w:lastRenderedPageBreak/>
        <w:t>Annex C (informative):</w:t>
      </w:r>
      <w:r w:rsidRPr="00931575">
        <w:br/>
        <w:t>Test tolerances and derivation of test requirements</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411" w:name="_Toc21103088"/>
      <w:bookmarkStart w:id="13412" w:name="_Toc29810937"/>
      <w:bookmarkStart w:id="13413" w:name="_Toc36636298"/>
      <w:bookmarkStart w:id="13414" w:name="_Toc37273244"/>
      <w:bookmarkStart w:id="13415" w:name="_Toc45886334"/>
      <w:bookmarkStart w:id="13416" w:name="_Toc53183379"/>
      <w:bookmarkStart w:id="13417" w:name="_Toc58916091"/>
      <w:bookmarkStart w:id="13418" w:name="_Toc66701238"/>
      <w:bookmarkStart w:id="13419" w:name="_Toc68697395"/>
      <w:bookmarkStart w:id="13420" w:name="_Toc74928390"/>
      <w:bookmarkStart w:id="13421" w:name="_Toc76115489"/>
      <w:bookmarkStart w:id="13422" w:name="_Toc76544896"/>
      <w:bookmarkStart w:id="13423" w:name="_Toc82541713"/>
      <w:bookmarkStart w:id="13424" w:name="_Toc89952360"/>
      <w:bookmarkStart w:id="13425" w:name="_Toc98767456"/>
      <w:bookmarkStart w:id="13426" w:name="_Toc106203504"/>
      <w:bookmarkStart w:id="13427" w:name="_Toc115187803"/>
      <w:bookmarkStart w:id="13428" w:name="_Toc121994358"/>
      <w:bookmarkStart w:id="13429" w:name="_Toc124153366"/>
      <w:bookmarkStart w:id="13430" w:name="_Toc131538668"/>
      <w:bookmarkStart w:id="13431" w:name="_Toc137391788"/>
      <w:bookmarkStart w:id="13432" w:name="_Toc146962448"/>
      <w:bookmarkStart w:id="13433" w:name="_Toc187256813"/>
      <w:r w:rsidRPr="00931575">
        <w:lastRenderedPageBreak/>
        <w:t>C.1</w:t>
      </w:r>
      <w:r w:rsidRPr="00931575">
        <w:tab/>
      </w:r>
      <w:r w:rsidRPr="00931575">
        <w:rPr>
          <w:lang w:eastAsia="sv-SE"/>
        </w:rPr>
        <w:t>Measurement of t</w:t>
      </w:r>
      <w:r w:rsidRPr="00931575">
        <w:t>ransmitter</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lastRenderedPageBreak/>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lastRenderedPageBreak/>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3434" w:name="_Toc21103089"/>
      <w:bookmarkStart w:id="13435" w:name="_Toc29810938"/>
      <w:bookmarkStart w:id="13436" w:name="_Toc36636299"/>
      <w:bookmarkStart w:id="13437" w:name="_Toc37273245"/>
      <w:bookmarkStart w:id="13438" w:name="_Toc45886335"/>
      <w:bookmarkStart w:id="13439" w:name="_Toc53183380"/>
      <w:bookmarkStart w:id="13440" w:name="_Toc58916092"/>
      <w:bookmarkStart w:id="13441" w:name="_Toc66701239"/>
      <w:bookmarkStart w:id="13442" w:name="_Toc68697396"/>
      <w:bookmarkStart w:id="13443" w:name="_Toc74928391"/>
      <w:bookmarkStart w:id="13444" w:name="_Toc76115490"/>
      <w:bookmarkStart w:id="13445" w:name="_Toc76544897"/>
      <w:bookmarkStart w:id="13446" w:name="_Toc82541714"/>
      <w:bookmarkStart w:id="13447" w:name="_Toc89952361"/>
      <w:bookmarkStart w:id="13448" w:name="_Toc98767457"/>
      <w:bookmarkStart w:id="13449" w:name="_Toc106203505"/>
      <w:bookmarkStart w:id="13450" w:name="_Toc115187804"/>
      <w:bookmarkStart w:id="13451" w:name="_Toc121994359"/>
      <w:bookmarkStart w:id="13452" w:name="_Toc124153367"/>
      <w:bookmarkStart w:id="13453" w:name="_Toc131538669"/>
      <w:bookmarkStart w:id="13454" w:name="_Toc137391789"/>
      <w:bookmarkStart w:id="13455" w:name="_Toc146962449"/>
      <w:bookmarkStart w:id="13456" w:name="_Toc187256814"/>
      <w:r w:rsidRPr="00931575">
        <w:t>C.2</w:t>
      </w:r>
      <w:r w:rsidRPr="00931575">
        <w:tab/>
      </w:r>
      <w:r w:rsidRPr="00931575">
        <w:rPr>
          <w:lang w:eastAsia="sv-SE"/>
        </w:rPr>
        <w:t>Measurement of receiv</w:t>
      </w:r>
      <w:r w:rsidRPr="00931575">
        <w:t>er</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3457" w:name="_Toc21103090"/>
      <w:bookmarkStart w:id="13458" w:name="_Toc29810939"/>
      <w:bookmarkStart w:id="13459" w:name="_Toc36636300"/>
      <w:bookmarkStart w:id="13460" w:name="_Toc37273246"/>
      <w:bookmarkStart w:id="13461" w:name="_Toc45886336"/>
      <w:bookmarkStart w:id="13462" w:name="_Toc53183381"/>
      <w:bookmarkStart w:id="13463" w:name="_Toc58916093"/>
      <w:bookmarkStart w:id="13464" w:name="_Toc66701240"/>
      <w:bookmarkStart w:id="13465" w:name="_Toc68697397"/>
      <w:bookmarkStart w:id="13466" w:name="_Toc74928392"/>
      <w:bookmarkStart w:id="13467" w:name="_Toc76115491"/>
      <w:bookmarkStart w:id="13468" w:name="_Toc76544898"/>
      <w:bookmarkStart w:id="13469" w:name="_Toc82541715"/>
      <w:bookmarkStart w:id="13470" w:name="_Toc89952362"/>
      <w:bookmarkStart w:id="13471" w:name="_Toc98767458"/>
      <w:bookmarkStart w:id="13472" w:name="_Toc106203506"/>
      <w:bookmarkStart w:id="13473" w:name="_Toc115187805"/>
      <w:bookmarkStart w:id="13474" w:name="_Toc121994360"/>
      <w:bookmarkStart w:id="13475" w:name="_Toc124153368"/>
      <w:bookmarkStart w:id="13476" w:name="_Toc131538670"/>
      <w:bookmarkStart w:id="13477" w:name="_Toc137391790"/>
      <w:bookmarkStart w:id="13478" w:name="_Toc146962450"/>
      <w:bookmarkStart w:id="13479" w:name="_Toc187256815"/>
      <w:r w:rsidRPr="00931575">
        <w:t>C.3</w:t>
      </w:r>
      <w:r w:rsidRPr="00931575">
        <w:tab/>
      </w:r>
      <w:r w:rsidRPr="00931575">
        <w:rPr>
          <w:lang w:eastAsia="sv-SE"/>
        </w:rPr>
        <w:t>Measurement of performance requirements</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3480" w:name="_Toc21103091"/>
      <w:bookmarkStart w:id="13481" w:name="_Toc29810940"/>
      <w:bookmarkStart w:id="13482" w:name="_Toc36636301"/>
      <w:bookmarkStart w:id="13483" w:name="_Toc37273247"/>
      <w:bookmarkStart w:id="13484" w:name="_Toc45886337"/>
      <w:bookmarkStart w:id="13485" w:name="_Toc53183382"/>
      <w:bookmarkStart w:id="13486" w:name="_Toc58916094"/>
      <w:bookmarkStart w:id="13487" w:name="_Toc66701241"/>
      <w:bookmarkStart w:id="13488" w:name="_Toc68697398"/>
      <w:bookmarkStart w:id="13489" w:name="_Toc74928393"/>
      <w:bookmarkStart w:id="13490" w:name="_Toc76115492"/>
      <w:bookmarkStart w:id="13491" w:name="_Toc76544899"/>
      <w:bookmarkStart w:id="13492" w:name="_Toc82541716"/>
      <w:bookmarkStart w:id="13493" w:name="_Toc89952363"/>
      <w:bookmarkStart w:id="13494" w:name="_Toc98767459"/>
      <w:bookmarkStart w:id="13495" w:name="_Toc106203507"/>
      <w:bookmarkStart w:id="13496" w:name="_Toc115187806"/>
      <w:bookmarkStart w:id="13497" w:name="_Toc121994361"/>
      <w:bookmarkStart w:id="13498" w:name="_Toc124153369"/>
      <w:bookmarkStart w:id="13499" w:name="_Toc131538671"/>
      <w:bookmarkStart w:id="13500" w:name="_Toc137391791"/>
      <w:bookmarkStart w:id="13501" w:name="_Toc146962451"/>
      <w:bookmarkStart w:id="13502" w:name="_Toc187256816"/>
      <w:r w:rsidRPr="00931575">
        <w:lastRenderedPageBreak/>
        <w:t>Annex D (normative):</w:t>
      </w:r>
      <w:r w:rsidRPr="00931575">
        <w:br/>
        <w:t>Calibration</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3503" w:name="_Toc21103092"/>
      <w:bookmarkStart w:id="13504" w:name="_Toc29810941"/>
      <w:bookmarkStart w:id="13505" w:name="_Toc36636302"/>
      <w:bookmarkStart w:id="13506" w:name="_Toc37273248"/>
      <w:bookmarkStart w:id="13507" w:name="_Toc45886338"/>
      <w:bookmarkStart w:id="13508" w:name="_Toc53183383"/>
      <w:bookmarkStart w:id="13509" w:name="_Toc58916095"/>
      <w:bookmarkStart w:id="13510" w:name="_Toc66701242"/>
      <w:bookmarkStart w:id="13511" w:name="_Toc68697399"/>
      <w:bookmarkStart w:id="13512" w:name="_Toc74928394"/>
      <w:bookmarkStart w:id="13513" w:name="_Toc76115493"/>
      <w:bookmarkStart w:id="13514" w:name="_Toc76544900"/>
      <w:bookmarkStart w:id="13515" w:name="_Toc82541717"/>
      <w:bookmarkStart w:id="13516" w:name="_Toc89952364"/>
      <w:bookmarkStart w:id="13517" w:name="_Toc98767460"/>
      <w:bookmarkStart w:id="13518" w:name="_Toc106203508"/>
      <w:bookmarkStart w:id="13519" w:name="_Toc115187807"/>
      <w:bookmarkStart w:id="13520" w:name="_Toc121994362"/>
      <w:bookmarkStart w:id="13521" w:name="_Toc124153370"/>
      <w:bookmarkStart w:id="13522" w:name="_Toc131538672"/>
      <w:bookmarkStart w:id="13523" w:name="_Toc137391792"/>
      <w:bookmarkStart w:id="13524" w:name="_Toc146962452"/>
      <w:bookmarkStart w:id="13525" w:name="_Toc187256817"/>
      <w:r w:rsidRPr="00931575">
        <w:lastRenderedPageBreak/>
        <w:t>Annex E (informative):</w:t>
      </w:r>
      <w:r w:rsidRPr="00931575">
        <w:br/>
        <w:t>OTA measurement system set-up</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288F12D7" w14:textId="77777777" w:rsidR="00C45907" w:rsidRPr="00931575" w:rsidRDefault="00C45907" w:rsidP="00C45907">
      <w:pPr>
        <w:pStyle w:val="Heading1"/>
      </w:pPr>
      <w:bookmarkStart w:id="13526" w:name="_Toc21103093"/>
      <w:bookmarkStart w:id="13527" w:name="_Toc29810942"/>
      <w:bookmarkStart w:id="13528" w:name="_Toc36636303"/>
      <w:bookmarkStart w:id="13529" w:name="_Toc37273249"/>
      <w:bookmarkStart w:id="13530" w:name="_Toc45886339"/>
      <w:bookmarkStart w:id="13531" w:name="_Toc53183384"/>
      <w:bookmarkStart w:id="13532" w:name="_Toc58916096"/>
      <w:bookmarkStart w:id="13533" w:name="_Toc66701243"/>
      <w:bookmarkStart w:id="13534" w:name="_Toc68697400"/>
      <w:bookmarkStart w:id="13535" w:name="_Toc74928395"/>
      <w:bookmarkStart w:id="13536" w:name="_Toc76115494"/>
      <w:bookmarkStart w:id="13537" w:name="_Toc76544901"/>
      <w:bookmarkStart w:id="13538" w:name="_Toc82541718"/>
      <w:bookmarkStart w:id="13539" w:name="_Toc89952365"/>
      <w:bookmarkStart w:id="13540" w:name="_Toc98767461"/>
      <w:bookmarkStart w:id="13541" w:name="_Toc106203509"/>
      <w:bookmarkStart w:id="13542" w:name="_Toc115187808"/>
      <w:bookmarkStart w:id="13543" w:name="_Toc121994363"/>
      <w:bookmarkStart w:id="13544" w:name="_Toc124153371"/>
      <w:bookmarkStart w:id="13545" w:name="_Toc131538673"/>
      <w:bookmarkStart w:id="13546" w:name="_Toc137391793"/>
      <w:bookmarkStart w:id="13547" w:name="_Toc146962453"/>
      <w:bookmarkStart w:id="13548" w:name="_Toc187256818"/>
      <w:r w:rsidRPr="00931575">
        <w:t>E.1</w:t>
      </w:r>
      <w:r w:rsidRPr="00931575">
        <w:tab/>
        <w:t>Transmitter</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13D28B2A" w14:textId="77777777" w:rsidR="00C45907" w:rsidRPr="00931575" w:rsidRDefault="00C45907" w:rsidP="00C45907">
      <w:pPr>
        <w:pStyle w:val="Heading2"/>
      </w:pPr>
      <w:bookmarkStart w:id="13549" w:name="_Toc21103094"/>
      <w:bookmarkStart w:id="13550" w:name="_Toc29810943"/>
      <w:bookmarkStart w:id="13551" w:name="_Toc36636304"/>
      <w:bookmarkStart w:id="13552" w:name="_Toc37273250"/>
      <w:bookmarkStart w:id="13553" w:name="_Toc45886340"/>
      <w:bookmarkStart w:id="13554" w:name="_Toc53183385"/>
      <w:bookmarkStart w:id="13555" w:name="_Toc58916097"/>
      <w:bookmarkStart w:id="13556" w:name="_Toc66701244"/>
      <w:bookmarkStart w:id="13557" w:name="_Toc68697401"/>
      <w:bookmarkStart w:id="13558" w:name="_Toc74928396"/>
      <w:bookmarkStart w:id="13559" w:name="_Toc76115495"/>
      <w:bookmarkStart w:id="13560" w:name="_Toc76544902"/>
      <w:bookmarkStart w:id="13561" w:name="_Toc82541719"/>
      <w:bookmarkStart w:id="13562" w:name="_Toc89952366"/>
      <w:bookmarkStart w:id="13563" w:name="_Toc98767462"/>
      <w:bookmarkStart w:id="13564" w:name="_Toc106203510"/>
      <w:bookmarkStart w:id="13565" w:name="_Toc115187809"/>
      <w:bookmarkStart w:id="13566" w:name="_Toc121994364"/>
      <w:bookmarkStart w:id="13567" w:name="_Toc124153372"/>
      <w:bookmarkStart w:id="13568" w:name="_Toc131538674"/>
      <w:bookmarkStart w:id="13569" w:name="_Toc137391794"/>
      <w:bookmarkStart w:id="13570" w:name="_Toc146962454"/>
      <w:bookmarkStart w:id="13571" w:name="_Toc18725681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572" w:name="_Toc21103095"/>
      <w:bookmarkStart w:id="13573" w:name="_Toc29810944"/>
      <w:bookmarkStart w:id="13574" w:name="_Toc36636305"/>
      <w:bookmarkStart w:id="13575" w:name="_Toc37273251"/>
      <w:bookmarkStart w:id="13576" w:name="_Toc45886341"/>
      <w:bookmarkStart w:id="13577" w:name="_Toc53183386"/>
      <w:bookmarkStart w:id="13578" w:name="_Toc58916098"/>
      <w:bookmarkStart w:id="13579" w:name="_Toc66701245"/>
      <w:bookmarkStart w:id="13580" w:name="_Toc68697402"/>
      <w:bookmarkStart w:id="13581" w:name="_Toc74928397"/>
      <w:bookmarkStart w:id="13582" w:name="_Toc76115496"/>
      <w:bookmarkStart w:id="13583" w:name="_Toc76544903"/>
      <w:bookmarkStart w:id="13584" w:name="_Toc82541720"/>
      <w:bookmarkStart w:id="13585" w:name="_Toc89952367"/>
      <w:bookmarkStart w:id="13586" w:name="_Toc98767463"/>
      <w:bookmarkStart w:id="13587" w:name="_Toc106203511"/>
      <w:bookmarkStart w:id="13588" w:name="_Toc115187810"/>
      <w:bookmarkStart w:id="13589" w:name="_Toc121994365"/>
      <w:bookmarkStart w:id="13590" w:name="_Toc124153373"/>
      <w:bookmarkStart w:id="13591" w:name="_Toc131538675"/>
      <w:bookmarkStart w:id="13592" w:name="_Toc137391795"/>
      <w:bookmarkStart w:id="13593" w:name="_Toc146962455"/>
      <w:bookmarkStart w:id="13594" w:name="_Toc187256820"/>
      <w:r w:rsidRPr="00931575">
        <w:lastRenderedPageBreak/>
        <w:t>E.1.2</w:t>
      </w:r>
      <w:r w:rsidRPr="00931575">
        <w:tab/>
        <w:t>OTA base station</w:t>
      </w:r>
      <w:r w:rsidRPr="00931575" w:rsidDel="002421F5">
        <w:t xml:space="preserve"> </w:t>
      </w:r>
      <w:r w:rsidRPr="00931575">
        <w:t>output power, OTA ACLR, OTA operating band unwanted emissions</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3595" w:name="_Toc21103096"/>
      <w:bookmarkStart w:id="13596" w:name="_Toc29810945"/>
      <w:bookmarkStart w:id="13597" w:name="_Toc36636306"/>
      <w:bookmarkStart w:id="13598" w:name="_Toc37273252"/>
      <w:bookmarkStart w:id="13599" w:name="_Toc45886342"/>
      <w:bookmarkStart w:id="13600" w:name="_Toc53183387"/>
      <w:bookmarkStart w:id="13601" w:name="_Toc58916099"/>
      <w:bookmarkStart w:id="13602" w:name="_Toc66701246"/>
      <w:bookmarkStart w:id="13603" w:name="_Toc68697403"/>
      <w:bookmarkStart w:id="13604" w:name="_Toc74928398"/>
      <w:bookmarkStart w:id="13605" w:name="_Toc76115497"/>
      <w:bookmarkStart w:id="13606"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607" w:name="_Toc82541721"/>
      <w:bookmarkStart w:id="13608" w:name="_Toc89952368"/>
      <w:bookmarkStart w:id="13609" w:name="_Toc98767464"/>
      <w:bookmarkStart w:id="13610" w:name="_Toc106203512"/>
      <w:bookmarkStart w:id="13611" w:name="_Toc115187811"/>
      <w:bookmarkStart w:id="13612" w:name="_Toc121994366"/>
      <w:bookmarkStart w:id="13613" w:name="_Toc124153374"/>
      <w:bookmarkStart w:id="13614" w:name="_Toc131538676"/>
      <w:bookmarkStart w:id="13615" w:name="_Toc137391796"/>
      <w:bookmarkStart w:id="13616" w:name="_Toc146962456"/>
      <w:bookmarkStart w:id="13617" w:name="_Toc187256821"/>
      <w:r w:rsidRPr="00931575">
        <w:t>E.1.3</w:t>
      </w:r>
      <w:r w:rsidRPr="00931575">
        <w:tab/>
        <w:t>OTA spurious emissions</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618" w:name="_Toc21103097"/>
      <w:bookmarkStart w:id="13619" w:name="_Toc29810946"/>
      <w:bookmarkStart w:id="13620" w:name="_Toc36636307"/>
      <w:bookmarkStart w:id="13621" w:name="_Toc37273253"/>
      <w:bookmarkStart w:id="13622" w:name="_Toc45886343"/>
      <w:bookmarkStart w:id="13623" w:name="_Toc53183388"/>
      <w:bookmarkStart w:id="13624" w:name="_Toc58916100"/>
      <w:bookmarkStart w:id="13625" w:name="_Toc66701247"/>
      <w:bookmarkStart w:id="13626" w:name="_Toc68697404"/>
      <w:bookmarkStart w:id="13627" w:name="_Toc74928399"/>
      <w:bookmarkStart w:id="13628" w:name="_Toc76115498"/>
      <w:bookmarkStart w:id="13629" w:name="_Toc76544905"/>
      <w:bookmarkStart w:id="13630" w:name="_Toc82541722"/>
      <w:bookmarkStart w:id="13631" w:name="_Toc89952369"/>
      <w:bookmarkStart w:id="13632" w:name="_Toc98767465"/>
      <w:bookmarkStart w:id="13633" w:name="_Toc106203513"/>
      <w:bookmarkStart w:id="13634" w:name="_Toc115187812"/>
      <w:bookmarkStart w:id="13635" w:name="_Toc121994367"/>
      <w:bookmarkStart w:id="13636" w:name="_Toc124153375"/>
      <w:bookmarkStart w:id="13637" w:name="_Toc131538677"/>
      <w:bookmarkStart w:id="13638" w:name="_Toc137391797"/>
      <w:bookmarkStart w:id="13639" w:name="_Toc146962457"/>
      <w:bookmarkStart w:id="13640" w:name="_Toc187256822"/>
      <w:r w:rsidRPr="00931575">
        <w:lastRenderedPageBreak/>
        <w:t>E.1.4</w:t>
      </w:r>
      <w:r w:rsidRPr="00931575">
        <w:tab/>
        <w:t>OTA co-location emissions, OTA transmit ON/OFF power (</w:t>
      </w:r>
      <w:r w:rsidRPr="00931575">
        <w:rPr>
          <w:i/>
        </w:rPr>
        <w:t>BS type 1-O</w:t>
      </w:r>
      <w:r w:rsidRPr="00931575">
        <w:t>)</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641" w:name="_Toc21103098"/>
      <w:bookmarkStart w:id="13642" w:name="_Toc29810947"/>
      <w:bookmarkStart w:id="13643" w:name="_Toc36636308"/>
      <w:bookmarkStart w:id="13644" w:name="_Toc37273254"/>
      <w:bookmarkStart w:id="13645" w:name="_Toc45886344"/>
      <w:bookmarkStart w:id="13646" w:name="_Toc53183389"/>
      <w:bookmarkStart w:id="13647" w:name="_Toc58916101"/>
      <w:bookmarkStart w:id="13648" w:name="_Toc66701248"/>
      <w:bookmarkStart w:id="13649" w:name="_Toc68697405"/>
      <w:bookmarkStart w:id="13650" w:name="_Toc74928400"/>
      <w:bookmarkStart w:id="13651" w:name="_Toc76115499"/>
      <w:bookmarkStart w:id="13652" w:name="_Toc76544906"/>
      <w:bookmarkStart w:id="13653"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654" w:name="_Toc89952370"/>
      <w:bookmarkStart w:id="13655" w:name="_Toc98767466"/>
      <w:bookmarkStart w:id="13656" w:name="_Toc106203514"/>
      <w:bookmarkStart w:id="13657" w:name="_Toc115187813"/>
      <w:bookmarkStart w:id="13658" w:name="_Toc121994368"/>
      <w:bookmarkStart w:id="13659" w:name="_Toc124153376"/>
      <w:bookmarkStart w:id="13660" w:name="_Toc131538678"/>
      <w:bookmarkStart w:id="13661" w:name="_Toc137391798"/>
      <w:bookmarkStart w:id="13662" w:name="_Toc146962458"/>
      <w:bookmarkStart w:id="13663" w:name="_Toc187256823"/>
      <w:r w:rsidRPr="00931575">
        <w:lastRenderedPageBreak/>
        <w:t>E.1.5</w:t>
      </w:r>
      <w:r w:rsidRPr="00931575">
        <w:tab/>
        <w:t>OTA transmitter intermodulation</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664" w:name="_Toc21103099"/>
      <w:bookmarkStart w:id="13665" w:name="_Toc29810948"/>
      <w:bookmarkStart w:id="13666" w:name="_Toc36636309"/>
      <w:bookmarkStart w:id="13667" w:name="_Toc37273255"/>
      <w:bookmarkStart w:id="13668" w:name="_Toc45886345"/>
      <w:bookmarkStart w:id="13669" w:name="_Toc53183390"/>
      <w:bookmarkStart w:id="13670" w:name="_Toc58916102"/>
      <w:bookmarkStart w:id="13671" w:name="_Toc66701249"/>
      <w:bookmarkStart w:id="13672" w:name="_Toc68697406"/>
      <w:bookmarkStart w:id="13673" w:name="_Toc74928401"/>
      <w:bookmarkStart w:id="13674" w:name="_Toc76115500"/>
      <w:bookmarkStart w:id="13675" w:name="_Toc76544907"/>
      <w:bookmarkStart w:id="13676"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677" w:name="_Toc89952371"/>
      <w:bookmarkStart w:id="13678" w:name="_Toc98767467"/>
      <w:bookmarkStart w:id="13679" w:name="_Toc106203515"/>
      <w:bookmarkStart w:id="13680" w:name="_Toc115187814"/>
      <w:bookmarkStart w:id="13681" w:name="_Toc121994369"/>
      <w:bookmarkStart w:id="13682" w:name="_Toc124153377"/>
      <w:bookmarkStart w:id="13683" w:name="_Toc131538679"/>
      <w:bookmarkStart w:id="13684" w:name="_Toc137391799"/>
      <w:bookmarkStart w:id="13685" w:name="_Toc146962459"/>
      <w:bookmarkStart w:id="13686" w:name="_Toc187256824"/>
      <w:r w:rsidRPr="00931575">
        <w:lastRenderedPageBreak/>
        <w:t>E.2</w:t>
      </w:r>
      <w:r w:rsidRPr="00931575">
        <w:tab/>
        <w:t>Receiver</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33F87757" w14:textId="77777777" w:rsidR="00C45907" w:rsidRPr="00931575" w:rsidRDefault="00C45907" w:rsidP="00C45907">
      <w:pPr>
        <w:pStyle w:val="Heading2"/>
      </w:pPr>
      <w:bookmarkStart w:id="13687" w:name="_Toc21103100"/>
      <w:bookmarkStart w:id="13688" w:name="_Toc29810949"/>
      <w:bookmarkStart w:id="13689" w:name="_Toc36636310"/>
      <w:bookmarkStart w:id="13690" w:name="_Toc37273256"/>
      <w:bookmarkStart w:id="13691" w:name="_Toc45886346"/>
      <w:bookmarkStart w:id="13692" w:name="_Toc53183391"/>
      <w:bookmarkStart w:id="13693" w:name="_Toc58916103"/>
      <w:bookmarkStart w:id="13694" w:name="_Toc66701250"/>
      <w:bookmarkStart w:id="13695" w:name="_Toc68697407"/>
      <w:bookmarkStart w:id="13696" w:name="_Toc74928402"/>
      <w:bookmarkStart w:id="13697" w:name="_Toc76115501"/>
      <w:bookmarkStart w:id="13698" w:name="_Toc76544908"/>
      <w:bookmarkStart w:id="13699" w:name="_Toc82541725"/>
      <w:bookmarkStart w:id="13700" w:name="_Toc89952372"/>
      <w:bookmarkStart w:id="13701" w:name="_Toc98767468"/>
      <w:bookmarkStart w:id="13702" w:name="_Toc106203516"/>
      <w:bookmarkStart w:id="13703" w:name="_Toc115187815"/>
      <w:bookmarkStart w:id="13704" w:name="_Toc121994370"/>
      <w:bookmarkStart w:id="13705" w:name="_Toc124153378"/>
      <w:bookmarkStart w:id="13706" w:name="_Toc131538680"/>
      <w:bookmarkStart w:id="13707" w:name="_Toc137391800"/>
      <w:bookmarkStart w:id="13708" w:name="_Toc146962460"/>
      <w:bookmarkStart w:id="13709" w:name="_Toc187256825"/>
      <w:r w:rsidRPr="00931575">
        <w:t>E.2.1</w:t>
      </w:r>
      <w:r w:rsidRPr="00931575">
        <w:tab/>
        <w:t>OTA sensitivity and OTA reference sensitivity level</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710" w:name="_Toc21103101"/>
      <w:bookmarkStart w:id="13711" w:name="_Toc29810950"/>
      <w:bookmarkStart w:id="13712" w:name="_Toc36636311"/>
      <w:bookmarkStart w:id="13713" w:name="_Toc37273257"/>
      <w:bookmarkStart w:id="13714" w:name="_Toc45886347"/>
      <w:bookmarkStart w:id="13715" w:name="_Toc53183392"/>
      <w:bookmarkStart w:id="13716" w:name="_Toc58916104"/>
      <w:bookmarkStart w:id="13717" w:name="_Toc66701251"/>
      <w:bookmarkStart w:id="13718" w:name="_Toc68697408"/>
      <w:bookmarkStart w:id="13719" w:name="_Toc74928403"/>
      <w:bookmarkStart w:id="13720" w:name="_Toc76115502"/>
      <w:bookmarkStart w:id="13721"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722" w:name="_Toc82541726"/>
      <w:bookmarkStart w:id="13723" w:name="_Toc89952373"/>
      <w:bookmarkStart w:id="13724" w:name="_Toc98767469"/>
      <w:bookmarkStart w:id="13725" w:name="_Toc106203517"/>
      <w:bookmarkStart w:id="13726" w:name="_Toc115187816"/>
      <w:bookmarkStart w:id="13727" w:name="_Toc121994371"/>
      <w:bookmarkStart w:id="13728" w:name="_Toc124153379"/>
      <w:bookmarkStart w:id="13729" w:name="_Toc131538681"/>
      <w:bookmarkStart w:id="13730" w:name="_Toc137391801"/>
      <w:bookmarkStart w:id="13731" w:name="_Toc146962461"/>
      <w:bookmarkStart w:id="13732" w:name="_Toc187256826"/>
      <w:r w:rsidRPr="00931575">
        <w:t>E.2.2</w:t>
      </w:r>
      <w:r w:rsidRPr="00931575">
        <w:tab/>
        <w:t>OTA dynamic range</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733" w:name="_Toc21103102"/>
      <w:bookmarkStart w:id="13734" w:name="_Toc29810951"/>
      <w:bookmarkStart w:id="13735" w:name="_Toc36636312"/>
      <w:bookmarkStart w:id="13736" w:name="_Toc37273258"/>
      <w:bookmarkStart w:id="13737" w:name="_Toc45886348"/>
      <w:bookmarkStart w:id="13738" w:name="_Toc53183393"/>
      <w:bookmarkStart w:id="13739" w:name="_Toc58916105"/>
      <w:bookmarkStart w:id="13740" w:name="_Toc66701252"/>
      <w:bookmarkStart w:id="13741" w:name="_Toc68697409"/>
      <w:bookmarkStart w:id="13742" w:name="_Toc74928404"/>
      <w:bookmarkStart w:id="13743" w:name="_Toc76115503"/>
      <w:bookmarkStart w:id="13744"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745" w:name="_Toc82541727"/>
      <w:bookmarkStart w:id="13746" w:name="_Toc89952374"/>
      <w:bookmarkStart w:id="13747" w:name="_Toc98767470"/>
      <w:bookmarkStart w:id="13748" w:name="_Toc106203518"/>
      <w:bookmarkStart w:id="13749" w:name="_Toc115187817"/>
      <w:bookmarkStart w:id="13750" w:name="_Toc121994372"/>
      <w:bookmarkStart w:id="13751" w:name="_Toc124153380"/>
      <w:bookmarkStart w:id="13752" w:name="_Toc131538682"/>
      <w:bookmarkStart w:id="13753" w:name="_Toc137391802"/>
      <w:bookmarkStart w:id="13754" w:name="_Toc146962462"/>
      <w:bookmarkStart w:id="13755" w:name="_Toc187256827"/>
      <w:r w:rsidRPr="00931575">
        <w:lastRenderedPageBreak/>
        <w:t>E.2.3</w:t>
      </w:r>
      <w:r w:rsidRPr="00931575">
        <w:tab/>
        <w:t>OTA adjacent channel selectivity, general OTA blocking, and OTA narrowband blocking</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756" w:name="_Toc21103103"/>
      <w:bookmarkStart w:id="13757" w:name="_Toc29810952"/>
      <w:bookmarkStart w:id="13758" w:name="_Toc36636313"/>
      <w:bookmarkStart w:id="13759" w:name="_Toc37273259"/>
      <w:bookmarkStart w:id="13760" w:name="_Toc45886349"/>
      <w:bookmarkStart w:id="13761" w:name="_Toc53183394"/>
      <w:bookmarkStart w:id="13762" w:name="_Toc58916106"/>
      <w:bookmarkStart w:id="13763" w:name="_Toc66701253"/>
      <w:bookmarkStart w:id="13764" w:name="_Toc68697410"/>
      <w:bookmarkStart w:id="13765" w:name="_Toc74928405"/>
      <w:bookmarkStart w:id="13766" w:name="_Toc76115504"/>
      <w:bookmarkStart w:id="13767" w:name="_Toc76544911"/>
      <w:bookmarkStart w:id="13768" w:name="_Toc82541728"/>
      <w:bookmarkStart w:id="13769" w:name="_Toc89952375"/>
      <w:bookmarkStart w:id="13770" w:name="_Toc98767471"/>
      <w:bookmarkStart w:id="13771" w:name="_Toc106203519"/>
      <w:bookmarkStart w:id="13772" w:name="_Toc115187818"/>
      <w:bookmarkStart w:id="13773" w:name="_Toc121994373"/>
      <w:bookmarkStart w:id="13774" w:name="_Toc124153381"/>
      <w:bookmarkStart w:id="13775" w:name="_Toc131538683"/>
      <w:bookmarkStart w:id="13776" w:name="_Toc137391803"/>
      <w:bookmarkStart w:id="13777" w:name="_Toc146962463"/>
      <w:bookmarkStart w:id="13778" w:name="_Toc187256828"/>
      <w:r w:rsidRPr="00931575">
        <w:lastRenderedPageBreak/>
        <w:t>E.2.4</w:t>
      </w:r>
      <w:r w:rsidRPr="00931575">
        <w:tab/>
        <w:t>OTA blocking</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0485720D" w14:textId="77777777" w:rsidR="00C45907" w:rsidRPr="00931575" w:rsidRDefault="00C45907" w:rsidP="00C45907">
      <w:pPr>
        <w:pStyle w:val="Heading3"/>
        <w:rPr>
          <w:lang w:val="en-US"/>
        </w:rPr>
      </w:pPr>
      <w:bookmarkStart w:id="13779" w:name="_Toc21103104"/>
      <w:bookmarkStart w:id="13780" w:name="_Toc29810953"/>
      <w:bookmarkStart w:id="13781" w:name="_Toc36636314"/>
      <w:bookmarkStart w:id="13782" w:name="_Toc37273260"/>
      <w:bookmarkStart w:id="13783" w:name="_Toc45886350"/>
      <w:bookmarkStart w:id="13784" w:name="_Toc53183395"/>
      <w:bookmarkStart w:id="13785" w:name="_Toc58916107"/>
      <w:bookmarkStart w:id="13786" w:name="_Toc66701254"/>
      <w:bookmarkStart w:id="13787" w:name="_Toc68697411"/>
      <w:bookmarkStart w:id="13788" w:name="_Toc74928406"/>
      <w:bookmarkStart w:id="13789" w:name="_Toc76115505"/>
      <w:bookmarkStart w:id="13790" w:name="_Toc76544912"/>
      <w:bookmarkStart w:id="13791" w:name="_Toc82541729"/>
      <w:bookmarkStart w:id="13792" w:name="_Toc89952376"/>
      <w:bookmarkStart w:id="13793" w:name="_Toc98767472"/>
      <w:bookmarkStart w:id="13794" w:name="_Toc106203520"/>
      <w:bookmarkStart w:id="13795" w:name="_Toc115187819"/>
      <w:bookmarkStart w:id="13796" w:name="_Toc121994374"/>
      <w:bookmarkStart w:id="13797" w:name="_Toc124153382"/>
      <w:bookmarkStart w:id="13798" w:name="_Toc131538684"/>
      <w:bookmarkStart w:id="13799" w:name="_Toc137391804"/>
      <w:bookmarkStart w:id="13800" w:name="_Toc146962464"/>
      <w:bookmarkStart w:id="13801" w:name="_Toc18725682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802" w:name="_Toc21103105"/>
      <w:bookmarkStart w:id="13803" w:name="_Toc29810954"/>
      <w:bookmarkStart w:id="13804" w:name="_Toc36636315"/>
      <w:bookmarkStart w:id="13805" w:name="_Toc37273261"/>
      <w:bookmarkStart w:id="13806" w:name="_Toc45886351"/>
      <w:bookmarkStart w:id="13807" w:name="_Toc53183396"/>
      <w:bookmarkStart w:id="13808" w:name="_Toc58916108"/>
      <w:bookmarkStart w:id="13809" w:name="_Toc66701255"/>
      <w:bookmarkStart w:id="13810" w:name="_Toc68697412"/>
      <w:bookmarkStart w:id="13811" w:name="_Toc74928407"/>
      <w:bookmarkStart w:id="13812" w:name="_Toc76115506"/>
      <w:bookmarkStart w:id="13813"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814" w:name="_Toc82541730"/>
      <w:bookmarkStart w:id="13815" w:name="_Toc89952377"/>
      <w:bookmarkStart w:id="13816" w:name="_Toc98767473"/>
      <w:bookmarkStart w:id="13817" w:name="_Toc106203521"/>
      <w:bookmarkStart w:id="13818" w:name="_Toc115187820"/>
      <w:bookmarkStart w:id="13819" w:name="_Toc121994375"/>
      <w:bookmarkStart w:id="13820" w:name="_Toc124153383"/>
      <w:bookmarkStart w:id="13821" w:name="_Toc131538685"/>
      <w:bookmarkStart w:id="13822" w:name="_Toc137391805"/>
      <w:bookmarkStart w:id="13823" w:name="_Toc146962465"/>
      <w:bookmarkStart w:id="13824" w:name="_Toc18725683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825" w:name="_Toc21103106"/>
      <w:bookmarkStart w:id="13826" w:name="_Toc29810955"/>
      <w:bookmarkStart w:id="13827" w:name="_Toc36636316"/>
      <w:bookmarkStart w:id="13828" w:name="_Toc37273262"/>
      <w:bookmarkStart w:id="13829" w:name="_Toc45886352"/>
      <w:bookmarkStart w:id="13830" w:name="_Toc53183397"/>
      <w:bookmarkStart w:id="13831" w:name="_Toc58916109"/>
      <w:bookmarkStart w:id="13832" w:name="_Toc66701256"/>
      <w:bookmarkStart w:id="13833" w:name="_Toc68697413"/>
      <w:bookmarkStart w:id="13834" w:name="_Toc74928408"/>
      <w:bookmarkStart w:id="13835" w:name="_Toc76115507"/>
      <w:bookmarkStart w:id="13836" w:name="_Toc76544914"/>
      <w:bookmarkStart w:id="13837" w:name="_Toc82541731"/>
      <w:r w:rsidRPr="00670555">
        <w:lastRenderedPageBreak/>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838" w:name="_Toc89952378"/>
      <w:bookmarkStart w:id="13839" w:name="_Toc98767474"/>
      <w:bookmarkStart w:id="13840" w:name="_Toc106203522"/>
      <w:bookmarkStart w:id="13841" w:name="_Toc115187821"/>
      <w:bookmarkStart w:id="13842" w:name="_Toc121994376"/>
      <w:bookmarkStart w:id="13843" w:name="_Toc124153384"/>
      <w:bookmarkStart w:id="13844" w:name="_Toc131538686"/>
      <w:bookmarkStart w:id="13845" w:name="_Toc137391806"/>
      <w:bookmarkStart w:id="13846" w:name="_Toc146962466"/>
      <w:bookmarkStart w:id="13847" w:name="_Toc187256831"/>
      <w:r w:rsidRPr="00931575">
        <w:t>E.2.5</w:t>
      </w:r>
      <w:r w:rsidRPr="00931575">
        <w:tab/>
        <w:t>OTA receiver spurious emissions</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848" w:name="_Toc21103107"/>
      <w:bookmarkStart w:id="13849" w:name="_Toc29810956"/>
      <w:bookmarkStart w:id="13850" w:name="_Toc36636317"/>
      <w:bookmarkStart w:id="13851" w:name="_Toc37273263"/>
      <w:bookmarkStart w:id="13852" w:name="_Toc45886353"/>
      <w:bookmarkStart w:id="13853" w:name="_Toc53183398"/>
      <w:bookmarkStart w:id="13854" w:name="_Toc58916110"/>
      <w:bookmarkStart w:id="13855" w:name="_Toc66701257"/>
      <w:bookmarkStart w:id="13856" w:name="_Toc68697414"/>
      <w:bookmarkStart w:id="13857" w:name="_Toc74928409"/>
      <w:bookmarkStart w:id="13858" w:name="_Toc76115508"/>
      <w:bookmarkStart w:id="13859" w:name="_Toc76544915"/>
      <w:bookmarkStart w:id="13860" w:name="_Toc82541732"/>
      <w:bookmarkStart w:id="13861" w:name="_Toc89952379"/>
      <w:bookmarkStart w:id="13862" w:name="_Toc98767475"/>
      <w:bookmarkStart w:id="13863" w:name="_Toc106203523"/>
      <w:bookmarkStart w:id="13864" w:name="_Toc115187822"/>
      <w:bookmarkStart w:id="13865" w:name="_Toc121994377"/>
      <w:bookmarkStart w:id="13866" w:name="_Toc124153385"/>
      <w:bookmarkStart w:id="13867" w:name="_Toc131538687"/>
      <w:bookmarkStart w:id="13868" w:name="_Toc137391807"/>
      <w:bookmarkStart w:id="13869" w:name="_Toc146962467"/>
      <w:bookmarkStart w:id="13870" w:name="_Toc187256832"/>
      <w:r w:rsidRPr="00931575">
        <w:t>E.2.6</w:t>
      </w:r>
      <w:r w:rsidRPr="00931575">
        <w:tab/>
        <w:t>OTA receiver intermodulation</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871" w:name="_Toc21103108"/>
      <w:bookmarkStart w:id="13872" w:name="_Toc29810957"/>
      <w:bookmarkStart w:id="13873" w:name="_Toc36636318"/>
      <w:bookmarkStart w:id="13874" w:name="_Toc37273264"/>
      <w:bookmarkStart w:id="13875" w:name="_Toc45886354"/>
      <w:bookmarkStart w:id="13876" w:name="_Toc53183399"/>
      <w:bookmarkStart w:id="13877" w:name="_Toc58916111"/>
      <w:bookmarkStart w:id="13878" w:name="_Toc66701258"/>
      <w:bookmarkStart w:id="13879" w:name="_Toc68697415"/>
      <w:bookmarkStart w:id="13880" w:name="_Toc74928410"/>
      <w:bookmarkStart w:id="13881" w:name="_Toc76115509"/>
      <w:bookmarkStart w:id="13882" w:name="_Toc76544916"/>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883" w:name="_Toc82541733"/>
      <w:bookmarkStart w:id="13884" w:name="_Toc89952380"/>
      <w:bookmarkStart w:id="13885" w:name="_Toc98767476"/>
      <w:bookmarkStart w:id="13886" w:name="_Toc106203524"/>
      <w:bookmarkStart w:id="13887" w:name="_Toc115187823"/>
      <w:bookmarkStart w:id="13888" w:name="_Toc121994378"/>
      <w:bookmarkStart w:id="13889" w:name="_Toc124153386"/>
      <w:bookmarkStart w:id="13890" w:name="_Toc131538688"/>
      <w:bookmarkStart w:id="13891" w:name="_Toc137391808"/>
      <w:bookmarkStart w:id="13892" w:name="_Toc146962468"/>
      <w:bookmarkStart w:id="13893" w:name="_Toc187256833"/>
      <w:r w:rsidRPr="00931575">
        <w:t>E.2.7</w:t>
      </w:r>
      <w:r w:rsidRPr="00931575">
        <w:tab/>
        <w:t>OTA in-channel selectivity</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894" w:name="_Toc21103109"/>
      <w:bookmarkStart w:id="13895" w:name="_Toc29810958"/>
      <w:bookmarkStart w:id="13896" w:name="_Toc36636319"/>
      <w:bookmarkStart w:id="13897" w:name="_Toc37273265"/>
      <w:bookmarkStart w:id="13898" w:name="_Toc45886355"/>
      <w:bookmarkStart w:id="13899" w:name="_Toc53183400"/>
      <w:bookmarkStart w:id="13900" w:name="_Toc58916112"/>
      <w:bookmarkStart w:id="13901" w:name="_Toc66701259"/>
      <w:bookmarkStart w:id="13902" w:name="_Toc68697416"/>
      <w:bookmarkStart w:id="13903" w:name="_Toc74928411"/>
      <w:bookmarkStart w:id="13904" w:name="_Toc76115510"/>
      <w:bookmarkStart w:id="13905" w:name="_Toc76544917"/>
      <w:bookmarkStart w:id="13906" w:name="_Toc82541734"/>
      <w:bookmarkStart w:id="13907" w:name="_Toc89952381"/>
      <w:bookmarkStart w:id="13908" w:name="_Toc98767477"/>
      <w:bookmarkStart w:id="13909" w:name="_Toc106203525"/>
      <w:bookmarkStart w:id="13910" w:name="_Toc115187824"/>
      <w:bookmarkStart w:id="13911" w:name="_Toc121994379"/>
      <w:bookmarkStart w:id="13912" w:name="_Toc124153387"/>
      <w:bookmarkStart w:id="13913" w:name="_Toc131538689"/>
      <w:bookmarkStart w:id="13914" w:name="_Toc137391809"/>
      <w:bookmarkStart w:id="13915" w:name="_Toc146962469"/>
      <w:bookmarkStart w:id="13916" w:name="_Toc187256834"/>
      <w:r w:rsidRPr="00931575">
        <w:t>E.3</w:t>
      </w:r>
      <w:r w:rsidRPr="00931575">
        <w:tab/>
        <w:t>Performance requirements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pt;height:175pt" o:ole="">
            <v:imagedata r:id="rId111" o:title=""/>
          </v:shape>
          <o:OLEObject Type="Embed" ProgID="Visio.Drawing.11" ShapeID="_x0000_i1062" DrawAspect="Content" ObjectID="_1797869137"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917" w:name="_Toc21103110"/>
      <w:bookmarkStart w:id="13918" w:name="_Toc29810959"/>
      <w:bookmarkStart w:id="13919" w:name="_Toc36636320"/>
      <w:bookmarkStart w:id="13920" w:name="_Toc37273266"/>
      <w:bookmarkStart w:id="13921" w:name="_Toc45886356"/>
      <w:bookmarkStart w:id="13922"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923" w:name="_Toc58916113"/>
      <w:bookmarkStart w:id="13924" w:name="_Toc66701260"/>
      <w:bookmarkStart w:id="13925" w:name="_Toc68697417"/>
      <w:bookmarkStart w:id="13926" w:name="_Toc74928412"/>
      <w:bookmarkStart w:id="13927" w:name="_Toc76115511"/>
      <w:bookmarkStart w:id="13928" w:name="_Toc76544918"/>
      <w:bookmarkStart w:id="13929" w:name="_Toc82541735"/>
      <w:bookmarkStart w:id="13930" w:name="_Toc89952382"/>
      <w:bookmarkStart w:id="13931" w:name="_Toc98767478"/>
      <w:bookmarkStart w:id="13932" w:name="_Toc106203526"/>
      <w:bookmarkStart w:id="13933" w:name="_Toc115187825"/>
      <w:bookmarkStart w:id="13934" w:name="_Toc121994380"/>
      <w:bookmarkStart w:id="13935" w:name="_Toc124153388"/>
      <w:bookmarkStart w:id="13936" w:name="_Toc131538690"/>
      <w:bookmarkStart w:id="13937" w:name="_Toc137391810"/>
      <w:bookmarkStart w:id="13938" w:name="_Toc146962470"/>
      <w:bookmarkStart w:id="13939" w:name="_Toc187256835"/>
      <w:r w:rsidRPr="00931575">
        <w:t>Annex F (normative):</w:t>
      </w:r>
      <w:r w:rsidRPr="00931575">
        <w:br/>
        <w:t>Void</w:t>
      </w:r>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940" w:name="_Toc21103111"/>
      <w:bookmarkStart w:id="13941" w:name="_Toc29810960"/>
      <w:bookmarkStart w:id="13942" w:name="_Toc36636321"/>
      <w:bookmarkStart w:id="13943" w:name="_Toc37273267"/>
      <w:bookmarkStart w:id="13944" w:name="_Toc45886357"/>
      <w:bookmarkStart w:id="13945" w:name="_Toc53183402"/>
      <w:bookmarkStart w:id="13946" w:name="_Toc58916114"/>
      <w:bookmarkStart w:id="13947" w:name="_Toc66701261"/>
      <w:bookmarkStart w:id="13948" w:name="_Toc68697418"/>
      <w:bookmarkStart w:id="13949" w:name="_Toc74928413"/>
      <w:bookmarkStart w:id="13950" w:name="_Toc76115512"/>
      <w:bookmarkStart w:id="13951" w:name="_Toc76544919"/>
      <w:bookmarkStart w:id="13952" w:name="_Toc82541736"/>
      <w:bookmarkStart w:id="13953" w:name="_Toc89952383"/>
      <w:bookmarkStart w:id="13954" w:name="_Toc98767479"/>
      <w:bookmarkStart w:id="13955" w:name="_Toc106203527"/>
      <w:bookmarkStart w:id="13956" w:name="_Toc115187826"/>
      <w:bookmarkStart w:id="13957" w:name="_Toc121994381"/>
      <w:bookmarkStart w:id="13958" w:name="_Toc124153389"/>
      <w:bookmarkStart w:id="13959" w:name="_Toc131538691"/>
      <w:bookmarkStart w:id="13960" w:name="_Toc137391811"/>
      <w:bookmarkStart w:id="13961" w:name="_Toc146962471"/>
      <w:bookmarkStart w:id="13962" w:name="_Toc187256836"/>
      <w:r w:rsidRPr="00931575">
        <w:lastRenderedPageBreak/>
        <w:t>Annex G (informative):</w:t>
      </w:r>
      <w:r w:rsidRPr="00931575">
        <w:br/>
        <w:t>Transmitter spatial emissions declaration</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40AAD1EC" w14:textId="77777777" w:rsidR="00C45907" w:rsidRPr="00931575" w:rsidRDefault="00C45907" w:rsidP="00C45907">
      <w:pPr>
        <w:pStyle w:val="Heading1"/>
      </w:pPr>
      <w:bookmarkStart w:id="13963" w:name="_Toc21103112"/>
      <w:bookmarkStart w:id="13964" w:name="_Toc29810961"/>
      <w:bookmarkStart w:id="13965" w:name="_Toc36636322"/>
      <w:bookmarkStart w:id="13966" w:name="_Toc37273268"/>
      <w:bookmarkStart w:id="13967" w:name="_Toc45886358"/>
      <w:bookmarkStart w:id="13968" w:name="_Toc53183403"/>
      <w:bookmarkStart w:id="13969" w:name="_Toc58916115"/>
      <w:bookmarkStart w:id="13970" w:name="_Toc66701262"/>
      <w:bookmarkStart w:id="13971" w:name="_Toc68697419"/>
      <w:bookmarkStart w:id="13972" w:name="_Toc74928414"/>
      <w:bookmarkStart w:id="13973" w:name="_Toc76115513"/>
      <w:bookmarkStart w:id="13974" w:name="_Toc76544920"/>
      <w:bookmarkStart w:id="13975" w:name="_Toc82541737"/>
      <w:bookmarkStart w:id="13976" w:name="_Toc89952384"/>
      <w:bookmarkStart w:id="13977" w:name="_Toc98767480"/>
      <w:bookmarkStart w:id="13978" w:name="_Toc106203528"/>
      <w:bookmarkStart w:id="13979" w:name="_Toc115187827"/>
      <w:bookmarkStart w:id="13980" w:name="_Toc121994382"/>
      <w:bookmarkStart w:id="13981" w:name="_Toc124153390"/>
      <w:bookmarkStart w:id="13982" w:name="_Toc131538692"/>
      <w:bookmarkStart w:id="13983" w:name="_Toc137391812"/>
      <w:bookmarkStart w:id="13984" w:name="_Toc146962472"/>
      <w:bookmarkStart w:id="13985" w:name="_Toc187256837"/>
      <w:r w:rsidRPr="00931575">
        <w:t>G.1</w:t>
      </w:r>
      <w:r w:rsidRPr="00931575">
        <w:tab/>
        <w:t>General</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986" w:name="_Toc21103113"/>
      <w:bookmarkStart w:id="13987" w:name="_Toc29810962"/>
      <w:bookmarkStart w:id="13988" w:name="_Toc36636323"/>
      <w:bookmarkStart w:id="13989" w:name="_Toc37273269"/>
      <w:bookmarkStart w:id="13990" w:name="_Toc45886359"/>
      <w:bookmarkStart w:id="13991" w:name="_Toc53183404"/>
      <w:bookmarkStart w:id="13992" w:name="_Toc58916116"/>
      <w:bookmarkStart w:id="13993" w:name="_Toc66701263"/>
      <w:bookmarkStart w:id="13994" w:name="_Toc68697420"/>
      <w:bookmarkStart w:id="13995" w:name="_Toc74928415"/>
      <w:bookmarkStart w:id="13996" w:name="_Toc76115514"/>
      <w:bookmarkStart w:id="13997" w:name="_Toc76544921"/>
      <w:bookmarkStart w:id="13998" w:name="_Toc82541738"/>
      <w:bookmarkStart w:id="13999" w:name="_Toc89952385"/>
      <w:bookmarkStart w:id="14000" w:name="_Toc98767481"/>
      <w:bookmarkStart w:id="14001" w:name="_Toc106203529"/>
      <w:bookmarkStart w:id="14002" w:name="_Toc115187828"/>
      <w:bookmarkStart w:id="14003" w:name="_Toc121994383"/>
      <w:bookmarkStart w:id="14004" w:name="_Toc124153391"/>
      <w:bookmarkStart w:id="14005" w:name="_Toc131538693"/>
      <w:bookmarkStart w:id="14006" w:name="_Toc137391813"/>
      <w:bookmarkStart w:id="14007" w:name="_Toc146962473"/>
      <w:bookmarkStart w:id="14008" w:name="_Toc187256838"/>
      <w:r w:rsidRPr="00931575">
        <w:lastRenderedPageBreak/>
        <w:t>G.2</w:t>
      </w:r>
      <w:r w:rsidRPr="00931575">
        <w:tab/>
        <w:t>Declarations</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4009" w:name="_Toc21103114"/>
      <w:bookmarkStart w:id="14010" w:name="_Toc29810963"/>
      <w:bookmarkStart w:id="14011" w:name="_Toc36636324"/>
      <w:bookmarkStart w:id="14012" w:name="_Toc37273270"/>
      <w:bookmarkStart w:id="14013" w:name="_Toc45886360"/>
      <w:bookmarkStart w:id="14014" w:name="_Toc53183405"/>
      <w:bookmarkStart w:id="14015" w:name="_Toc58916117"/>
      <w:bookmarkStart w:id="14016" w:name="_Toc66701264"/>
      <w:bookmarkStart w:id="14017" w:name="_Toc68697421"/>
      <w:bookmarkStart w:id="14018" w:name="_Toc74928416"/>
      <w:bookmarkStart w:id="14019" w:name="_Toc76115515"/>
      <w:bookmarkStart w:id="14020" w:name="_Toc76544922"/>
      <w:bookmarkStart w:id="14021" w:name="_Toc82541739"/>
      <w:bookmarkStart w:id="14022" w:name="_Toc89952386"/>
      <w:bookmarkStart w:id="14023" w:name="_Toc98767482"/>
      <w:bookmarkStart w:id="14024" w:name="_Toc106203530"/>
      <w:bookmarkStart w:id="14025" w:name="_Toc115187829"/>
      <w:bookmarkStart w:id="14026" w:name="_Toc121994384"/>
      <w:bookmarkStart w:id="14027" w:name="_Toc124153392"/>
      <w:bookmarkStart w:id="14028" w:name="_Toc131538694"/>
      <w:bookmarkStart w:id="14029" w:name="_Toc137391814"/>
      <w:bookmarkStart w:id="14030" w:name="_Toc146962474"/>
      <w:bookmarkStart w:id="14031" w:name="_Toc187256839"/>
      <w:r w:rsidRPr="00931575">
        <w:lastRenderedPageBreak/>
        <w:t>Annex H (normative):</w:t>
      </w:r>
      <w:r w:rsidRPr="00931575">
        <w:br/>
        <w:t>Characteristics of the interfering signals</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4032" w:name="_Toc21103115"/>
      <w:bookmarkStart w:id="14033" w:name="_Toc29810964"/>
      <w:bookmarkStart w:id="14034" w:name="_Toc36636325"/>
      <w:bookmarkStart w:id="14035" w:name="_Toc37273271"/>
      <w:bookmarkStart w:id="14036" w:name="_Toc45886361"/>
      <w:bookmarkStart w:id="14037" w:name="_Toc53183406"/>
      <w:bookmarkStart w:id="14038" w:name="_Toc58916118"/>
      <w:bookmarkStart w:id="14039" w:name="_Toc66701265"/>
      <w:bookmarkStart w:id="14040" w:name="_Toc68697422"/>
      <w:bookmarkStart w:id="14041" w:name="_Toc74928417"/>
      <w:bookmarkStart w:id="14042" w:name="_Toc76115516"/>
      <w:bookmarkStart w:id="14043" w:name="_Toc76544923"/>
      <w:bookmarkStart w:id="14044" w:name="_Toc82541740"/>
      <w:bookmarkStart w:id="14045" w:name="_Toc89952387"/>
      <w:bookmarkStart w:id="14046" w:name="_Toc98767483"/>
      <w:bookmarkStart w:id="14047" w:name="_Toc106203531"/>
      <w:bookmarkStart w:id="14048" w:name="_Toc115187830"/>
      <w:bookmarkStart w:id="14049" w:name="_Toc121994385"/>
      <w:bookmarkStart w:id="14050" w:name="_Toc124153393"/>
      <w:bookmarkStart w:id="14051" w:name="_Toc131538695"/>
      <w:bookmarkStart w:id="14052" w:name="_Toc137391815"/>
      <w:bookmarkStart w:id="14053" w:name="_Toc146962475"/>
      <w:bookmarkStart w:id="14054" w:name="_Toc187256840"/>
      <w:r w:rsidRPr="00931575">
        <w:lastRenderedPageBreak/>
        <w:t>Annex I (normative):</w:t>
      </w:r>
      <w:r w:rsidRPr="00931575">
        <w:br/>
        <w:t>TRP measurement procedures</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p>
    <w:p w14:paraId="7C802D00" w14:textId="77777777" w:rsidR="00C45907" w:rsidRPr="00931575" w:rsidRDefault="00C45907" w:rsidP="00C45907">
      <w:pPr>
        <w:pStyle w:val="Heading1"/>
      </w:pPr>
      <w:bookmarkStart w:id="14055" w:name="_Toc21103116"/>
      <w:bookmarkStart w:id="14056" w:name="_Toc29810965"/>
      <w:bookmarkStart w:id="14057" w:name="_Toc36636326"/>
      <w:bookmarkStart w:id="14058" w:name="_Toc37273272"/>
      <w:bookmarkStart w:id="14059" w:name="_Toc45886362"/>
      <w:bookmarkStart w:id="14060" w:name="_Toc53183407"/>
      <w:bookmarkStart w:id="14061" w:name="_Toc58916119"/>
      <w:bookmarkStart w:id="14062" w:name="_Toc66701266"/>
      <w:bookmarkStart w:id="14063" w:name="_Toc68697423"/>
      <w:bookmarkStart w:id="14064" w:name="_Toc74928418"/>
      <w:bookmarkStart w:id="14065" w:name="_Toc76115517"/>
      <w:bookmarkStart w:id="14066" w:name="_Toc76544924"/>
      <w:bookmarkStart w:id="14067" w:name="_Toc82541741"/>
      <w:bookmarkStart w:id="14068" w:name="_Toc89952388"/>
      <w:bookmarkStart w:id="14069" w:name="_Toc98767484"/>
      <w:bookmarkStart w:id="14070" w:name="_Toc106203532"/>
      <w:bookmarkStart w:id="14071" w:name="_Toc115187831"/>
      <w:bookmarkStart w:id="14072" w:name="_Toc121994386"/>
      <w:bookmarkStart w:id="14073" w:name="_Toc124153394"/>
      <w:bookmarkStart w:id="14074" w:name="_Toc131538696"/>
      <w:bookmarkStart w:id="14075" w:name="_Toc137391816"/>
      <w:bookmarkStart w:id="14076" w:name="_Toc146962476"/>
      <w:bookmarkStart w:id="14077" w:name="_Toc187256841"/>
      <w:r w:rsidRPr="00931575">
        <w:t>I.1</w:t>
      </w:r>
      <w:r w:rsidRPr="00931575">
        <w:tab/>
        <w:t>General</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078" w:name="_Toc21103117"/>
      <w:bookmarkStart w:id="14079" w:name="_Toc29810966"/>
      <w:bookmarkStart w:id="14080" w:name="_Toc36636327"/>
      <w:bookmarkStart w:id="14081" w:name="_Toc37273273"/>
      <w:bookmarkStart w:id="14082" w:name="_Toc45886363"/>
      <w:bookmarkStart w:id="14083" w:name="_Toc53183408"/>
      <w:bookmarkStart w:id="14084" w:name="_Toc58916120"/>
      <w:bookmarkStart w:id="14085" w:name="_Toc66701267"/>
      <w:bookmarkStart w:id="14086" w:name="_Toc68697424"/>
      <w:bookmarkStart w:id="14087" w:name="_Toc74928419"/>
      <w:bookmarkStart w:id="14088" w:name="_Toc76115518"/>
      <w:bookmarkStart w:id="14089" w:name="_Toc76544925"/>
      <w:bookmarkStart w:id="14090" w:name="_Toc82541742"/>
      <w:bookmarkStart w:id="14091" w:name="_Toc89952389"/>
      <w:bookmarkStart w:id="14092" w:name="_Toc98767485"/>
      <w:bookmarkStart w:id="14093" w:name="_Toc106203533"/>
      <w:bookmarkStart w:id="14094" w:name="_Toc115187832"/>
      <w:bookmarkStart w:id="14095" w:name="_Toc121994387"/>
      <w:bookmarkStart w:id="14096" w:name="_Toc124153395"/>
      <w:bookmarkStart w:id="14097" w:name="_Toc131538697"/>
      <w:bookmarkStart w:id="14098" w:name="_Toc137391817"/>
      <w:bookmarkStart w:id="14099" w:name="_Toc146962477"/>
      <w:bookmarkStart w:id="14100" w:name="_Toc187256842"/>
      <w:r w:rsidRPr="00931575">
        <w:t>I.2</w:t>
      </w:r>
      <w:r w:rsidRPr="00931575">
        <w:tab/>
        <w:t>Spherical equal angle grid</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681129E1" w14:textId="77777777" w:rsidR="00C45907" w:rsidRPr="00931575" w:rsidRDefault="00C45907" w:rsidP="00C45907">
      <w:pPr>
        <w:pStyle w:val="Heading2"/>
      </w:pPr>
      <w:bookmarkStart w:id="14101" w:name="_Toc21103118"/>
      <w:bookmarkStart w:id="14102" w:name="_Toc29810967"/>
      <w:bookmarkStart w:id="14103" w:name="_Toc36636328"/>
      <w:bookmarkStart w:id="14104" w:name="_Toc37273274"/>
      <w:bookmarkStart w:id="14105" w:name="_Toc45886364"/>
      <w:bookmarkStart w:id="14106" w:name="_Toc53183409"/>
      <w:bookmarkStart w:id="14107" w:name="_Toc58916121"/>
      <w:bookmarkStart w:id="14108" w:name="_Toc66701268"/>
      <w:bookmarkStart w:id="14109" w:name="_Toc68697425"/>
      <w:bookmarkStart w:id="14110" w:name="_Toc74928420"/>
      <w:bookmarkStart w:id="14111" w:name="_Toc76115519"/>
      <w:bookmarkStart w:id="14112" w:name="_Toc76544926"/>
      <w:bookmarkStart w:id="14113" w:name="_Toc82541743"/>
      <w:bookmarkStart w:id="14114" w:name="_Toc89952390"/>
      <w:bookmarkStart w:id="14115" w:name="_Toc98767486"/>
      <w:bookmarkStart w:id="14116" w:name="_Toc106203534"/>
      <w:bookmarkStart w:id="14117" w:name="_Toc115187833"/>
      <w:bookmarkStart w:id="14118" w:name="_Toc121994388"/>
      <w:bookmarkStart w:id="14119" w:name="_Toc124153396"/>
      <w:bookmarkStart w:id="14120" w:name="_Toc131538698"/>
      <w:bookmarkStart w:id="14121" w:name="_Toc137391818"/>
      <w:bookmarkStart w:id="14122" w:name="_Toc146962478"/>
      <w:bookmarkStart w:id="14123" w:name="_Toc187256843"/>
      <w:r w:rsidRPr="00931575">
        <w:rPr>
          <w:rFonts w:hint="eastAsia"/>
          <w:lang w:eastAsia="zh-CN"/>
        </w:rPr>
        <w:t>I.2.</w:t>
      </w:r>
      <w:r w:rsidRPr="00931575">
        <w:rPr>
          <w:lang w:eastAsia="zh-CN"/>
        </w:rPr>
        <w:t>1</w:t>
      </w:r>
      <w:r w:rsidRPr="00931575">
        <w:tab/>
        <w:t>General</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124" w:name="_Toc21103119"/>
      <w:bookmarkStart w:id="14125" w:name="_Toc29810968"/>
      <w:bookmarkStart w:id="14126" w:name="_Toc36636329"/>
      <w:bookmarkStart w:id="14127" w:name="_Toc37273275"/>
      <w:bookmarkStart w:id="14128" w:name="_Toc45886365"/>
      <w:bookmarkStart w:id="14129" w:name="_Toc53183410"/>
      <w:bookmarkStart w:id="14130" w:name="_Toc58916122"/>
      <w:bookmarkStart w:id="14131" w:name="_Toc66701269"/>
      <w:bookmarkStart w:id="14132" w:name="_Toc68697426"/>
      <w:bookmarkStart w:id="14133" w:name="_Toc74928421"/>
      <w:bookmarkStart w:id="14134" w:name="_Toc76115520"/>
      <w:bookmarkStart w:id="14135" w:name="_Toc76544927"/>
      <w:bookmarkStart w:id="14136" w:name="_Toc82541744"/>
      <w:bookmarkStart w:id="14137" w:name="_Toc89952391"/>
      <w:bookmarkStart w:id="14138" w:name="_Toc98767487"/>
      <w:bookmarkStart w:id="14139" w:name="_Toc106203535"/>
      <w:bookmarkStart w:id="14140" w:name="_Toc115187834"/>
      <w:bookmarkStart w:id="14141" w:name="_Toc121994389"/>
      <w:bookmarkStart w:id="14142" w:name="_Toc124153397"/>
      <w:bookmarkStart w:id="14143" w:name="_Toc131538699"/>
      <w:bookmarkStart w:id="14144" w:name="_Toc137391819"/>
      <w:bookmarkStart w:id="14145" w:name="_Toc146962479"/>
      <w:bookmarkStart w:id="14146" w:name="_Toc187256844"/>
      <w:r w:rsidRPr="00931575">
        <w:rPr>
          <w:rFonts w:hint="eastAsia"/>
          <w:lang w:eastAsia="zh-CN"/>
        </w:rPr>
        <w:t>I.2.2</w:t>
      </w:r>
      <w:r w:rsidRPr="00931575">
        <w:tab/>
        <w:t>Reference angular step criteria</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97869138"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147" w:name="_Toc21103120"/>
      <w:bookmarkStart w:id="14148" w:name="_Toc29810969"/>
      <w:bookmarkStart w:id="14149" w:name="_Toc36636330"/>
      <w:bookmarkStart w:id="14150" w:name="_Toc37273276"/>
      <w:bookmarkStart w:id="14151" w:name="_Toc45886366"/>
      <w:bookmarkStart w:id="14152" w:name="_Toc53183411"/>
      <w:bookmarkStart w:id="14153" w:name="_Toc58916123"/>
      <w:bookmarkStart w:id="14154" w:name="_Toc66701270"/>
      <w:bookmarkStart w:id="14155" w:name="_Toc68697427"/>
      <w:bookmarkStart w:id="14156" w:name="_Toc74928422"/>
      <w:bookmarkStart w:id="14157" w:name="_Toc76115521"/>
      <w:bookmarkStart w:id="14158" w:name="_Toc76544928"/>
      <w:bookmarkStart w:id="14159" w:name="_Toc82541745"/>
      <w:bookmarkStart w:id="14160" w:name="_Toc89952392"/>
      <w:bookmarkStart w:id="14161" w:name="_Toc98767488"/>
      <w:bookmarkStart w:id="14162" w:name="_Toc106203536"/>
      <w:bookmarkStart w:id="14163" w:name="_Toc115187835"/>
      <w:bookmarkStart w:id="14164" w:name="_Toc121994390"/>
      <w:bookmarkStart w:id="14165" w:name="_Toc124153398"/>
      <w:bookmarkStart w:id="14166" w:name="_Toc131538700"/>
      <w:bookmarkStart w:id="14167" w:name="_Toc137391820"/>
      <w:bookmarkStart w:id="14168" w:name="_Toc146962480"/>
      <w:bookmarkStart w:id="14169" w:name="_Toc187256845"/>
      <w:r w:rsidRPr="00931575">
        <w:t>I.3</w:t>
      </w:r>
      <w:r w:rsidRPr="00931575">
        <w:tab/>
        <w:t>Spherical equal area grid</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pt;height:35.5pt" o:ole="">
            <v:imagedata r:id="rId118" o:title=""/>
          </v:shape>
          <o:OLEObject Type="Embed" ProgID="Equation.3" ShapeID="_x0000_i1064" DrawAspect="Content" ObjectID="_1797869139"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170" w:name="_Toc21103121"/>
      <w:bookmarkStart w:id="14171" w:name="_Toc29810970"/>
      <w:bookmarkStart w:id="14172" w:name="_Toc36636331"/>
      <w:bookmarkStart w:id="14173" w:name="_Toc37273277"/>
      <w:bookmarkStart w:id="14174" w:name="_Toc45886367"/>
      <w:bookmarkStart w:id="14175" w:name="_Toc53183412"/>
      <w:bookmarkStart w:id="14176" w:name="_Toc58916124"/>
      <w:bookmarkStart w:id="14177" w:name="_Toc66701271"/>
      <w:bookmarkStart w:id="14178" w:name="_Toc68697428"/>
      <w:bookmarkStart w:id="14179" w:name="_Toc74928423"/>
      <w:bookmarkStart w:id="14180" w:name="_Toc76115522"/>
      <w:bookmarkStart w:id="14181" w:name="_Toc76544929"/>
      <w:bookmarkStart w:id="14182" w:name="_Toc82541746"/>
      <w:bookmarkStart w:id="14183" w:name="_Toc89952393"/>
      <w:bookmarkStart w:id="14184" w:name="_Toc98767489"/>
      <w:bookmarkStart w:id="14185" w:name="_Toc106203537"/>
      <w:bookmarkStart w:id="14186" w:name="_Toc115187836"/>
      <w:bookmarkStart w:id="14187" w:name="_Toc121994391"/>
      <w:bookmarkStart w:id="14188" w:name="_Toc124153399"/>
      <w:bookmarkStart w:id="14189" w:name="_Toc131538701"/>
      <w:bookmarkStart w:id="14190" w:name="_Toc137391821"/>
      <w:bookmarkStart w:id="14191" w:name="_Toc146962481"/>
      <w:bookmarkStart w:id="14192" w:name="_Toc187256846"/>
      <w:r w:rsidRPr="00931575">
        <w:lastRenderedPageBreak/>
        <w:t>I.4</w:t>
      </w:r>
      <w:r w:rsidRPr="00931575">
        <w:tab/>
        <w:t>Spherical Fibonacci grid</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pt;height:35.5pt" o:ole="">
            <v:imagedata r:id="rId118" o:title=""/>
          </v:shape>
          <o:OLEObject Type="Embed" ProgID="Equation.3" ShapeID="_x0000_i1065" DrawAspect="Content" ObjectID="_1797869140"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193" w:name="_Toc21103122"/>
      <w:bookmarkStart w:id="14194" w:name="_Toc29810971"/>
      <w:bookmarkStart w:id="14195" w:name="_Toc36636332"/>
      <w:bookmarkStart w:id="14196" w:name="_Toc37273278"/>
      <w:bookmarkStart w:id="14197" w:name="_Toc45886368"/>
      <w:bookmarkStart w:id="14198" w:name="_Toc53183413"/>
      <w:bookmarkStart w:id="14199" w:name="_Toc58916125"/>
      <w:bookmarkStart w:id="14200" w:name="_Toc66701272"/>
      <w:bookmarkStart w:id="14201" w:name="_Toc68697429"/>
      <w:bookmarkStart w:id="14202" w:name="_Toc74928424"/>
      <w:bookmarkStart w:id="14203" w:name="_Toc76115523"/>
      <w:bookmarkStart w:id="14204" w:name="_Toc76544930"/>
      <w:bookmarkStart w:id="14205" w:name="_Toc82541747"/>
      <w:bookmarkStart w:id="14206" w:name="_Toc89952394"/>
      <w:bookmarkStart w:id="14207" w:name="_Toc98767490"/>
      <w:bookmarkStart w:id="14208" w:name="_Toc106203538"/>
      <w:bookmarkStart w:id="14209" w:name="_Toc115187837"/>
      <w:bookmarkStart w:id="14210" w:name="_Toc121994392"/>
      <w:bookmarkStart w:id="14211" w:name="_Toc124153400"/>
      <w:bookmarkStart w:id="14212" w:name="_Toc131538702"/>
      <w:bookmarkStart w:id="14213" w:name="_Toc137391822"/>
      <w:bookmarkStart w:id="14214" w:name="_Toc146962482"/>
      <w:bookmarkStart w:id="14215" w:name="_Toc187256847"/>
      <w:r w:rsidRPr="00931575">
        <w:t>I.5</w:t>
      </w:r>
      <w:r w:rsidRPr="00931575">
        <w:tab/>
        <w:t>Orthogonal cut grid</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p>
    <w:p w14:paraId="7761AEA7" w14:textId="77777777" w:rsidR="00C45907" w:rsidRPr="00931575" w:rsidRDefault="00C45907" w:rsidP="00C45907">
      <w:pPr>
        <w:pStyle w:val="Heading2"/>
      </w:pPr>
      <w:bookmarkStart w:id="14216" w:name="_Toc21103123"/>
      <w:bookmarkStart w:id="14217" w:name="_Toc29810972"/>
      <w:bookmarkStart w:id="14218" w:name="_Toc36636333"/>
      <w:bookmarkStart w:id="14219" w:name="_Toc37273279"/>
      <w:bookmarkStart w:id="14220" w:name="_Toc45886369"/>
      <w:bookmarkStart w:id="14221" w:name="_Toc53183414"/>
      <w:bookmarkStart w:id="14222" w:name="_Toc58916126"/>
      <w:bookmarkStart w:id="14223" w:name="_Toc66701273"/>
      <w:bookmarkStart w:id="14224" w:name="_Toc68697430"/>
      <w:bookmarkStart w:id="14225" w:name="_Toc74928425"/>
      <w:bookmarkStart w:id="14226" w:name="_Toc76115524"/>
      <w:bookmarkStart w:id="14227" w:name="_Toc76544931"/>
      <w:bookmarkStart w:id="14228" w:name="_Toc82541748"/>
      <w:bookmarkStart w:id="14229" w:name="_Toc89952395"/>
      <w:bookmarkStart w:id="14230" w:name="_Toc98767491"/>
      <w:bookmarkStart w:id="14231" w:name="_Toc106203539"/>
      <w:bookmarkStart w:id="14232" w:name="_Toc115187838"/>
      <w:bookmarkStart w:id="14233" w:name="_Toc121994393"/>
      <w:bookmarkStart w:id="14234" w:name="_Toc124153401"/>
      <w:bookmarkStart w:id="14235" w:name="_Toc131538703"/>
      <w:bookmarkStart w:id="14236" w:name="_Toc137391823"/>
      <w:bookmarkStart w:id="14237" w:name="_Toc146962483"/>
      <w:bookmarkStart w:id="14238" w:name="_Toc187256848"/>
      <w:r w:rsidRPr="00931575">
        <w:t>I.5.1</w:t>
      </w:r>
      <w:r w:rsidRPr="00931575">
        <w:tab/>
        <w:t>General</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0"/>
      </w:pPr>
      <w:r w:rsidRPr="00931575">
        <w:t>1)</w:t>
      </w:r>
      <w:r w:rsidRPr="00931575">
        <w:tab/>
        <w:t>Have rectangular grids of antenna element positions</w:t>
      </w:r>
    </w:p>
    <w:p w14:paraId="41864BFB" w14:textId="77777777" w:rsidR="00C45907" w:rsidRPr="00931575" w:rsidRDefault="00C45907" w:rsidP="00782299">
      <w:pPr>
        <w:pStyle w:val="B20"/>
      </w:pPr>
      <w:r w:rsidRPr="00931575">
        <w:t>2)</w:t>
      </w:r>
      <w:r w:rsidRPr="00931575">
        <w:tab/>
        <w:t>Have symmetry planes that are vertical and horizontal.</w:t>
      </w:r>
    </w:p>
    <w:p w14:paraId="581DB067" w14:textId="77777777" w:rsidR="00C45907" w:rsidRPr="00931575" w:rsidRDefault="00C45907" w:rsidP="00782299">
      <w:pPr>
        <w:pStyle w:val="B20"/>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239" w:name="_Toc21103124"/>
      <w:bookmarkStart w:id="14240" w:name="_Toc29810973"/>
      <w:bookmarkStart w:id="14241" w:name="_Toc36636334"/>
      <w:bookmarkStart w:id="14242" w:name="_Toc37273280"/>
      <w:bookmarkStart w:id="14243" w:name="_Toc45886370"/>
      <w:bookmarkStart w:id="14244" w:name="_Toc53183415"/>
      <w:bookmarkStart w:id="14245" w:name="_Toc58916127"/>
      <w:bookmarkStart w:id="14246" w:name="_Toc66701274"/>
      <w:bookmarkStart w:id="14247" w:name="_Toc68697431"/>
      <w:bookmarkStart w:id="14248" w:name="_Toc74928426"/>
      <w:bookmarkStart w:id="14249" w:name="_Toc76115525"/>
      <w:bookmarkStart w:id="14250" w:name="_Toc76544932"/>
      <w:bookmarkStart w:id="14251" w:name="_Toc82541749"/>
      <w:bookmarkStart w:id="14252" w:name="_Toc89952396"/>
      <w:bookmarkStart w:id="14253" w:name="_Toc98767492"/>
      <w:bookmarkStart w:id="14254" w:name="_Toc106203540"/>
      <w:bookmarkStart w:id="14255" w:name="_Toc115187839"/>
      <w:bookmarkStart w:id="14256" w:name="_Toc121994394"/>
      <w:bookmarkStart w:id="14257" w:name="_Toc124153402"/>
      <w:bookmarkStart w:id="14258" w:name="_Toc131538704"/>
      <w:bookmarkStart w:id="14259" w:name="_Toc137391824"/>
      <w:bookmarkStart w:id="14260" w:name="_Toc146962484"/>
      <w:bookmarkStart w:id="14261" w:name="_Toc187256849"/>
      <w:r w:rsidRPr="00931575">
        <w:rPr>
          <w:lang w:val="en-US"/>
        </w:rPr>
        <w:t>I.5</w:t>
      </w:r>
      <w:r w:rsidRPr="00931575">
        <w:t>.2</w:t>
      </w:r>
      <w:r w:rsidRPr="00931575">
        <w:tab/>
      </w:r>
      <w:r w:rsidRPr="00931575">
        <w:rPr>
          <w:lang w:val="en-US"/>
        </w:rPr>
        <w:t>Operating band unwanted emissions</w:t>
      </w:r>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262" w:name="_Toc21103125"/>
      <w:bookmarkStart w:id="14263" w:name="_Toc29810974"/>
      <w:bookmarkStart w:id="14264" w:name="_Toc36636335"/>
      <w:bookmarkStart w:id="14265" w:name="_Toc37273281"/>
      <w:bookmarkStart w:id="14266" w:name="_Toc45886371"/>
      <w:bookmarkStart w:id="14267" w:name="_Toc53183416"/>
      <w:bookmarkStart w:id="14268" w:name="_Toc58916128"/>
      <w:bookmarkStart w:id="14269" w:name="_Toc66701275"/>
      <w:bookmarkStart w:id="14270" w:name="_Toc68697432"/>
      <w:bookmarkStart w:id="14271" w:name="_Toc74928427"/>
      <w:bookmarkStart w:id="14272" w:name="_Toc76115526"/>
      <w:bookmarkStart w:id="14273" w:name="_Toc76544933"/>
      <w:bookmarkStart w:id="14274" w:name="_Toc82541750"/>
      <w:bookmarkStart w:id="14275" w:name="_Toc89952397"/>
      <w:bookmarkStart w:id="14276" w:name="_Toc98767493"/>
      <w:bookmarkStart w:id="14277" w:name="_Toc106203541"/>
      <w:bookmarkStart w:id="14278" w:name="_Toc115187840"/>
      <w:bookmarkStart w:id="14279" w:name="_Toc121994395"/>
      <w:bookmarkStart w:id="14280" w:name="_Toc124153403"/>
      <w:bookmarkStart w:id="14281" w:name="_Toc131538705"/>
      <w:bookmarkStart w:id="14282" w:name="_Toc137391825"/>
      <w:bookmarkStart w:id="14283" w:name="_Toc146962485"/>
      <w:bookmarkStart w:id="14284" w:name="_Toc187256850"/>
      <w:r w:rsidRPr="00931575">
        <w:rPr>
          <w:lang w:val="en-US"/>
        </w:rPr>
        <w:t>I.5.3</w:t>
      </w:r>
      <w:r w:rsidRPr="00931575">
        <w:tab/>
      </w:r>
      <w:r w:rsidRPr="00931575">
        <w:rPr>
          <w:lang w:val="en-US"/>
        </w:rPr>
        <w:t>Spurious unwanted emissions</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4285" w:name="_Toc21103126"/>
      <w:bookmarkStart w:id="14286" w:name="_Toc29810975"/>
      <w:bookmarkStart w:id="14287" w:name="_Toc36636336"/>
      <w:bookmarkStart w:id="14288" w:name="_Toc37273282"/>
      <w:bookmarkStart w:id="14289" w:name="_Toc45886372"/>
      <w:bookmarkStart w:id="14290" w:name="_Toc53183417"/>
      <w:bookmarkStart w:id="14291" w:name="_Toc58916129"/>
      <w:bookmarkStart w:id="14292" w:name="_Toc66701276"/>
      <w:bookmarkStart w:id="14293" w:name="_Toc68697433"/>
      <w:bookmarkStart w:id="14294" w:name="_Toc74928428"/>
      <w:bookmarkStart w:id="14295" w:name="_Toc76115527"/>
      <w:bookmarkStart w:id="14296" w:name="_Toc76544934"/>
      <w:bookmarkStart w:id="14297" w:name="_Toc82541751"/>
      <w:bookmarkStart w:id="14298" w:name="_Toc89952398"/>
      <w:bookmarkStart w:id="14299" w:name="_Toc98767494"/>
      <w:bookmarkStart w:id="14300" w:name="_Toc106203542"/>
      <w:bookmarkStart w:id="14301" w:name="_Toc115187841"/>
      <w:bookmarkStart w:id="14302" w:name="_Toc121994396"/>
      <w:bookmarkStart w:id="14303" w:name="_Toc124153404"/>
      <w:bookmarkStart w:id="14304" w:name="_Toc131538706"/>
      <w:bookmarkStart w:id="14305" w:name="_Toc137391826"/>
      <w:bookmarkStart w:id="14306" w:name="_Toc146962486"/>
      <w:bookmarkStart w:id="14307" w:name="_Toc187256851"/>
      <w:r w:rsidRPr="00931575">
        <w:lastRenderedPageBreak/>
        <w:t>I.6</w:t>
      </w:r>
      <w:r w:rsidRPr="00931575">
        <w:tab/>
        <w:t>Wave vector space grid</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308" w:name="_Toc21103127"/>
      <w:bookmarkStart w:id="14309" w:name="_Toc29810976"/>
      <w:bookmarkStart w:id="14310" w:name="_Toc36636337"/>
      <w:bookmarkStart w:id="14311" w:name="_Toc37273283"/>
      <w:bookmarkStart w:id="14312" w:name="_Toc45886373"/>
      <w:bookmarkStart w:id="14313" w:name="_Toc53183418"/>
      <w:bookmarkStart w:id="14314" w:name="_Toc58916130"/>
      <w:bookmarkStart w:id="14315" w:name="_Toc66701277"/>
      <w:bookmarkStart w:id="14316" w:name="_Toc68697434"/>
      <w:bookmarkStart w:id="14317" w:name="_Toc74928429"/>
      <w:bookmarkStart w:id="14318" w:name="_Toc76115528"/>
      <w:bookmarkStart w:id="14319" w:name="_Toc76544935"/>
      <w:bookmarkStart w:id="14320" w:name="_Toc82541752"/>
      <w:bookmarkStart w:id="14321" w:name="_Toc89952399"/>
      <w:bookmarkStart w:id="14322" w:name="_Toc98767495"/>
      <w:bookmarkStart w:id="14323" w:name="_Toc106203543"/>
      <w:bookmarkStart w:id="14324" w:name="_Toc115187842"/>
      <w:bookmarkStart w:id="14325" w:name="_Toc121994397"/>
      <w:bookmarkStart w:id="14326" w:name="_Toc124153405"/>
      <w:bookmarkStart w:id="14327" w:name="_Toc131538707"/>
      <w:bookmarkStart w:id="14328" w:name="_Toc137391827"/>
      <w:bookmarkStart w:id="14329" w:name="_Toc146962487"/>
      <w:bookmarkStart w:id="14330" w:name="_Toc187256852"/>
      <w:r w:rsidRPr="00931575">
        <w:t>I.7</w:t>
      </w:r>
      <w:r w:rsidRPr="00931575">
        <w:tab/>
        <w:t>Void</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64DF6200" w14:textId="77777777" w:rsidR="00C45907" w:rsidRPr="00931575" w:rsidRDefault="00C45907" w:rsidP="00C45907">
      <w:pPr>
        <w:pStyle w:val="Heading1"/>
      </w:pPr>
      <w:bookmarkStart w:id="14331" w:name="_Toc21103128"/>
      <w:bookmarkStart w:id="14332" w:name="_Toc29810977"/>
      <w:bookmarkStart w:id="14333" w:name="_Toc36636338"/>
      <w:bookmarkStart w:id="14334" w:name="_Toc37273284"/>
      <w:bookmarkStart w:id="14335" w:name="_Toc45886374"/>
      <w:bookmarkStart w:id="14336" w:name="_Toc53183419"/>
      <w:bookmarkStart w:id="14337" w:name="_Toc58916131"/>
      <w:bookmarkStart w:id="14338" w:name="_Toc66701278"/>
      <w:bookmarkStart w:id="14339" w:name="_Toc68697435"/>
      <w:bookmarkStart w:id="14340" w:name="_Toc74928430"/>
      <w:bookmarkStart w:id="14341" w:name="_Toc76115529"/>
      <w:bookmarkStart w:id="14342" w:name="_Toc76544936"/>
      <w:bookmarkStart w:id="14343" w:name="_Toc82541753"/>
      <w:bookmarkStart w:id="14344" w:name="_Toc89952400"/>
      <w:bookmarkStart w:id="14345" w:name="_Toc98767496"/>
      <w:bookmarkStart w:id="14346" w:name="_Toc106203544"/>
      <w:bookmarkStart w:id="14347" w:name="_Toc115187843"/>
      <w:bookmarkStart w:id="14348" w:name="_Toc121994398"/>
      <w:bookmarkStart w:id="14349" w:name="_Toc124153406"/>
      <w:bookmarkStart w:id="14350" w:name="_Toc131538708"/>
      <w:bookmarkStart w:id="14351" w:name="_Toc137391828"/>
      <w:bookmarkStart w:id="14352" w:name="_Toc146962488"/>
      <w:bookmarkStart w:id="14353" w:name="_Toc187256853"/>
      <w:r w:rsidRPr="00931575">
        <w:t>I.8</w:t>
      </w:r>
      <w:r w:rsidRPr="00931575">
        <w:tab/>
        <w:t>Void</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68BF8153" w14:textId="77777777" w:rsidR="00C45907" w:rsidRPr="00931575" w:rsidRDefault="00C45907" w:rsidP="00C45907">
      <w:pPr>
        <w:pStyle w:val="Heading1"/>
      </w:pPr>
      <w:bookmarkStart w:id="14354" w:name="_Toc21103129"/>
      <w:bookmarkStart w:id="14355" w:name="_Toc29810978"/>
      <w:bookmarkStart w:id="14356" w:name="_Toc36636339"/>
      <w:bookmarkStart w:id="14357" w:name="_Toc37273285"/>
      <w:bookmarkStart w:id="14358" w:name="_Toc45886375"/>
      <w:bookmarkStart w:id="14359" w:name="_Toc53183420"/>
      <w:bookmarkStart w:id="14360" w:name="_Toc58916132"/>
      <w:bookmarkStart w:id="14361" w:name="_Toc66701279"/>
      <w:bookmarkStart w:id="14362" w:name="_Toc68697436"/>
      <w:bookmarkStart w:id="14363" w:name="_Toc74928431"/>
      <w:bookmarkStart w:id="14364" w:name="_Toc76115530"/>
      <w:bookmarkStart w:id="14365" w:name="_Toc76544937"/>
      <w:bookmarkStart w:id="14366" w:name="_Toc82541754"/>
      <w:bookmarkStart w:id="14367" w:name="_Toc89952401"/>
      <w:bookmarkStart w:id="14368" w:name="_Toc98767497"/>
      <w:bookmarkStart w:id="14369" w:name="_Toc106203545"/>
      <w:bookmarkStart w:id="14370" w:name="_Toc115187844"/>
      <w:bookmarkStart w:id="14371" w:name="_Toc121994399"/>
      <w:bookmarkStart w:id="14372" w:name="_Toc124153407"/>
      <w:bookmarkStart w:id="14373" w:name="_Toc131538709"/>
      <w:bookmarkStart w:id="14374" w:name="_Toc137391829"/>
      <w:bookmarkStart w:id="14375" w:name="_Toc146962489"/>
      <w:bookmarkStart w:id="14376" w:name="_Toc187256854"/>
      <w:r w:rsidRPr="00931575">
        <w:t>I.9</w:t>
      </w:r>
      <w:r w:rsidRPr="00931575">
        <w:tab/>
        <w:t>Full sphere with sparse sampling</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0"/>
        <w:rPr>
          <w:lang w:val="en-US"/>
        </w:rPr>
      </w:pPr>
      <w:bookmarkStart w:id="14377"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378" w:name="_Toc29810979"/>
      <w:bookmarkStart w:id="14379" w:name="_Toc36636340"/>
      <w:bookmarkStart w:id="14380" w:name="_Toc37273286"/>
      <w:bookmarkStart w:id="14381" w:name="_Toc45886376"/>
      <w:bookmarkStart w:id="14382" w:name="_Toc53183421"/>
      <w:bookmarkStart w:id="14383" w:name="_Toc58916133"/>
      <w:bookmarkStart w:id="14384" w:name="_Toc66701280"/>
      <w:bookmarkStart w:id="14385" w:name="_Toc68697437"/>
      <w:bookmarkStart w:id="14386" w:name="_Toc74928432"/>
      <w:bookmarkStart w:id="14387" w:name="_Toc76115531"/>
      <w:bookmarkStart w:id="14388" w:name="_Toc76544938"/>
      <w:bookmarkStart w:id="14389" w:name="_Toc82541755"/>
      <w:bookmarkStart w:id="14390" w:name="_Toc89952402"/>
      <w:bookmarkStart w:id="14391" w:name="_Toc98767498"/>
      <w:bookmarkStart w:id="14392" w:name="_Toc106203546"/>
      <w:bookmarkStart w:id="14393" w:name="_Toc115187845"/>
      <w:bookmarkStart w:id="14394" w:name="_Toc121994400"/>
      <w:bookmarkStart w:id="14395" w:name="_Toc124153408"/>
      <w:bookmarkStart w:id="14396" w:name="_Toc131538710"/>
      <w:bookmarkStart w:id="14397" w:name="_Toc137391830"/>
      <w:bookmarkStart w:id="14398" w:name="_Toc146962490"/>
      <w:bookmarkStart w:id="14399" w:name="_Toc187256855"/>
      <w:r w:rsidRPr="00931575">
        <w:t>I.10</w:t>
      </w:r>
      <w:r w:rsidRPr="00931575">
        <w:tab/>
        <w:t>Beam-based directions</w:t>
      </w:r>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400" w:name="_Toc21103131"/>
      <w:bookmarkStart w:id="14401" w:name="_Toc29810980"/>
      <w:bookmarkStart w:id="14402" w:name="_Toc36636341"/>
      <w:bookmarkStart w:id="14403" w:name="_Toc37273287"/>
      <w:bookmarkStart w:id="14404" w:name="_Toc45886377"/>
      <w:bookmarkStart w:id="14405" w:name="_Toc53183422"/>
      <w:bookmarkStart w:id="14406" w:name="_Toc58916134"/>
      <w:bookmarkStart w:id="14407" w:name="_Toc66701281"/>
      <w:bookmarkStart w:id="14408" w:name="_Toc68697438"/>
      <w:bookmarkStart w:id="14409" w:name="_Toc74928433"/>
      <w:bookmarkStart w:id="14410" w:name="_Toc76115532"/>
      <w:bookmarkStart w:id="14411" w:name="_Toc76544939"/>
      <w:bookmarkStart w:id="14412" w:name="_Toc82541756"/>
      <w:bookmarkStart w:id="14413" w:name="_Toc89952403"/>
      <w:bookmarkStart w:id="14414" w:name="_Toc98767499"/>
      <w:bookmarkStart w:id="14415" w:name="_Toc106203547"/>
      <w:bookmarkStart w:id="14416" w:name="_Toc115187846"/>
      <w:bookmarkStart w:id="14417" w:name="_Toc121994401"/>
      <w:bookmarkStart w:id="14418" w:name="_Toc124153409"/>
      <w:bookmarkStart w:id="14419" w:name="_Toc131538711"/>
      <w:bookmarkStart w:id="14420" w:name="_Toc137391831"/>
      <w:bookmarkStart w:id="14421" w:name="_Toc146962491"/>
      <w:bookmarkStart w:id="14422" w:name="_Toc187256856"/>
      <w:r w:rsidRPr="00931575">
        <w:t>I.11</w:t>
      </w:r>
      <w:r w:rsidRPr="00931575">
        <w:tab/>
        <w:t>Peak method</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423" w:name="_Toc21103132"/>
      <w:bookmarkStart w:id="14424" w:name="_Toc29810981"/>
      <w:bookmarkStart w:id="14425" w:name="_Toc36636342"/>
      <w:bookmarkStart w:id="14426" w:name="_Toc37273288"/>
      <w:bookmarkStart w:id="14427" w:name="_Toc45886378"/>
      <w:bookmarkStart w:id="14428" w:name="_Toc53183423"/>
      <w:bookmarkStart w:id="14429" w:name="_Toc58916135"/>
      <w:bookmarkStart w:id="14430" w:name="_Toc66701282"/>
      <w:bookmarkStart w:id="14431" w:name="_Toc68697439"/>
      <w:bookmarkStart w:id="14432" w:name="_Toc74928434"/>
      <w:bookmarkStart w:id="14433" w:name="_Toc76115533"/>
      <w:bookmarkStart w:id="14434" w:name="_Toc76544940"/>
      <w:bookmarkStart w:id="14435" w:name="_Toc82541757"/>
      <w:bookmarkStart w:id="14436" w:name="_Toc89952404"/>
      <w:bookmarkStart w:id="14437" w:name="_Toc98767500"/>
      <w:bookmarkStart w:id="14438" w:name="_Toc106203548"/>
      <w:bookmarkStart w:id="14439" w:name="_Toc115187847"/>
      <w:bookmarkStart w:id="14440" w:name="_Toc121994402"/>
      <w:bookmarkStart w:id="14441" w:name="_Toc124153410"/>
      <w:bookmarkStart w:id="14442" w:name="_Toc131538712"/>
      <w:bookmarkStart w:id="14443" w:name="_Toc137391832"/>
      <w:bookmarkStart w:id="14444" w:name="_Toc146962492"/>
      <w:bookmarkStart w:id="14445" w:name="_Toc187256857"/>
      <w:r w:rsidRPr="00931575">
        <w:t>I.12</w:t>
      </w:r>
      <w:r w:rsidRPr="00931575">
        <w:tab/>
        <w:t>Equal sector with peak average</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446" w:name="_Toc21103133"/>
      <w:bookmarkStart w:id="14447" w:name="_Toc29810982"/>
      <w:bookmarkStart w:id="14448" w:name="_Toc36636343"/>
      <w:bookmarkStart w:id="14449" w:name="_Toc37273289"/>
      <w:bookmarkStart w:id="14450" w:name="_Toc45886379"/>
      <w:bookmarkStart w:id="14451" w:name="_Toc53183424"/>
      <w:bookmarkStart w:id="14452" w:name="_Toc58916136"/>
      <w:bookmarkStart w:id="14453" w:name="_Toc66701283"/>
      <w:bookmarkStart w:id="14454" w:name="_Toc68697440"/>
      <w:bookmarkStart w:id="14455" w:name="_Toc74928435"/>
      <w:bookmarkStart w:id="14456" w:name="_Toc76115534"/>
      <w:bookmarkStart w:id="14457" w:name="_Toc76544941"/>
      <w:bookmarkStart w:id="14458" w:name="_Toc82541758"/>
      <w:bookmarkStart w:id="14459" w:name="_Toc89952405"/>
      <w:bookmarkStart w:id="14460" w:name="_Toc98767501"/>
      <w:bookmarkStart w:id="14461" w:name="_Toc106203549"/>
      <w:bookmarkStart w:id="14462" w:name="_Toc115187848"/>
      <w:bookmarkStart w:id="14463" w:name="_Toc121994403"/>
      <w:bookmarkStart w:id="14464" w:name="_Toc124153411"/>
      <w:bookmarkStart w:id="14465" w:name="_Toc131538713"/>
      <w:bookmarkStart w:id="14466" w:name="_Toc137391833"/>
      <w:bookmarkStart w:id="14467" w:name="_Toc146962493"/>
      <w:bookmarkStart w:id="14468" w:name="_Toc187256858"/>
      <w:r w:rsidRPr="00931575">
        <w:lastRenderedPageBreak/>
        <w:t>I.13</w:t>
      </w:r>
      <w:r w:rsidRPr="00931575">
        <w:tab/>
        <w:t>Pre-scan</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4469" w:name="_Toc21103134"/>
      <w:bookmarkStart w:id="14470" w:name="_Toc29810983"/>
      <w:bookmarkStart w:id="14471" w:name="_Toc36636344"/>
      <w:bookmarkStart w:id="14472" w:name="_Toc37273290"/>
      <w:bookmarkStart w:id="14473" w:name="_Toc45886380"/>
      <w:bookmarkStart w:id="14474" w:name="_Toc53183425"/>
      <w:bookmarkStart w:id="14475" w:name="_Toc58916137"/>
      <w:bookmarkStart w:id="14476" w:name="_Toc66701284"/>
      <w:bookmarkStart w:id="14477" w:name="_Toc68697441"/>
      <w:bookmarkStart w:id="14478" w:name="_Toc74928436"/>
      <w:bookmarkStart w:id="14479" w:name="_Toc76115535"/>
      <w:bookmarkStart w:id="14480" w:name="_Toc76544942"/>
      <w:bookmarkStart w:id="14481" w:name="_Toc82541759"/>
      <w:bookmarkStart w:id="14482" w:name="_Toc89952406"/>
      <w:bookmarkStart w:id="14483" w:name="_Toc98767502"/>
      <w:bookmarkStart w:id="14484" w:name="_Toc106203550"/>
      <w:bookmarkStart w:id="14485" w:name="_Toc115187849"/>
      <w:bookmarkStart w:id="14486" w:name="_Toc121994404"/>
      <w:bookmarkStart w:id="14487" w:name="_Toc124153412"/>
      <w:bookmarkStart w:id="14488" w:name="_Toc131538714"/>
      <w:bookmarkStart w:id="14489" w:name="_Toc137391834"/>
      <w:bookmarkStart w:id="14490" w:name="_Toc146962494"/>
      <w:bookmarkStart w:id="14491" w:name="_Toc187256859"/>
      <w:r w:rsidRPr="00931575">
        <w:rPr>
          <w:lang w:val="fr-FR"/>
        </w:rPr>
        <w:lastRenderedPageBreak/>
        <w:t>Annex J (normative):</w:t>
      </w:r>
      <w:r w:rsidRPr="00931575">
        <w:rPr>
          <w:lang w:val="fr-FR"/>
        </w:rPr>
        <w:br/>
        <w:t>Propagation conditions</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57782CC0" w14:textId="77777777" w:rsidR="00C45907" w:rsidRPr="00CD4E89" w:rsidRDefault="00C45907" w:rsidP="00C45907">
      <w:pPr>
        <w:pStyle w:val="Heading1"/>
        <w:rPr>
          <w:lang w:val="fr-FR"/>
        </w:rPr>
      </w:pPr>
      <w:bookmarkStart w:id="14492" w:name="_Toc21103135"/>
      <w:bookmarkStart w:id="14493" w:name="_Toc29810984"/>
      <w:bookmarkStart w:id="14494" w:name="_Toc36636345"/>
      <w:bookmarkStart w:id="14495" w:name="_Toc37273291"/>
      <w:bookmarkStart w:id="14496" w:name="_Toc45886381"/>
      <w:bookmarkStart w:id="14497" w:name="_Toc53183426"/>
      <w:bookmarkStart w:id="14498" w:name="_Toc58916138"/>
      <w:bookmarkStart w:id="14499" w:name="_Toc66701285"/>
      <w:bookmarkStart w:id="14500" w:name="_Toc68697442"/>
      <w:bookmarkStart w:id="14501" w:name="_Toc74928437"/>
      <w:bookmarkStart w:id="14502" w:name="_Toc76115536"/>
      <w:bookmarkStart w:id="14503" w:name="_Toc76544943"/>
      <w:bookmarkStart w:id="14504" w:name="_Toc82541760"/>
      <w:bookmarkStart w:id="14505" w:name="_Toc89952407"/>
      <w:bookmarkStart w:id="14506" w:name="_Toc98767503"/>
      <w:bookmarkStart w:id="14507" w:name="_Toc106203551"/>
      <w:bookmarkStart w:id="14508" w:name="_Toc115187850"/>
      <w:bookmarkStart w:id="14509" w:name="_Toc121994405"/>
      <w:bookmarkStart w:id="14510" w:name="_Toc124153413"/>
      <w:bookmarkStart w:id="14511" w:name="_Toc131538715"/>
      <w:bookmarkStart w:id="14512" w:name="_Toc137391835"/>
      <w:bookmarkStart w:id="14513" w:name="_Toc146962495"/>
      <w:bookmarkStart w:id="14514" w:name="_Toc187256860"/>
      <w:r w:rsidRPr="00CD4E89">
        <w:rPr>
          <w:lang w:val="fr-FR"/>
        </w:rPr>
        <w:t>J.1</w:t>
      </w:r>
      <w:r w:rsidRPr="00CD4E89">
        <w:rPr>
          <w:rFonts w:hint="eastAsia"/>
          <w:lang w:val="fr-FR"/>
        </w:rPr>
        <w:tab/>
      </w:r>
      <w:r w:rsidRPr="00CD4E89">
        <w:rPr>
          <w:lang w:val="fr-FR"/>
        </w:rPr>
        <w:t>Static propagation condition</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515" w:name="_Toc21103136"/>
      <w:bookmarkStart w:id="14516" w:name="_Toc29810985"/>
      <w:bookmarkStart w:id="14517" w:name="_Toc36636346"/>
      <w:bookmarkStart w:id="14518" w:name="_Toc37273292"/>
      <w:bookmarkStart w:id="14519" w:name="_Toc45886382"/>
      <w:bookmarkStart w:id="14520" w:name="_Toc53183427"/>
      <w:bookmarkStart w:id="14521" w:name="_Toc58916139"/>
      <w:bookmarkStart w:id="14522" w:name="_Toc66701286"/>
      <w:bookmarkStart w:id="14523" w:name="_Toc68697443"/>
      <w:bookmarkStart w:id="14524" w:name="_Toc74928438"/>
      <w:bookmarkStart w:id="14525" w:name="_Toc76115537"/>
      <w:bookmarkStart w:id="14526" w:name="_Toc76544944"/>
      <w:bookmarkStart w:id="14527" w:name="_Toc82541761"/>
      <w:bookmarkStart w:id="14528" w:name="_Toc89952408"/>
      <w:bookmarkStart w:id="14529" w:name="_Toc98767504"/>
      <w:bookmarkStart w:id="14530" w:name="_Toc106203552"/>
      <w:bookmarkStart w:id="14531" w:name="_Toc115187851"/>
      <w:bookmarkStart w:id="14532" w:name="_Toc121994406"/>
      <w:bookmarkStart w:id="14533" w:name="_Toc124153414"/>
      <w:bookmarkStart w:id="14534" w:name="_Toc131538716"/>
      <w:bookmarkStart w:id="14535" w:name="_Toc137391836"/>
      <w:bookmarkStart w:id="14536" w:name="_Toc146962496"/>
      <w:bookmarkStart w:id="14537" w:name="_Toc187256861"/>
      <w:r w:rsidRPr="00931575">
        <w:t>J.2</w:t>
      </w:r>
      <w:r w:rsidRPr="00931575">
        <w:tab/>
        <w:t>Multi-path fading propagation conditions</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4538" w:name="_Toc21103137"/>
      <w:bookmarkStart w:id="14539" w:name="_Toc29810986"/>
      <w:bookmarkStart w:id="14540" w:name="_Toc36636347"/>
      <w:bookmarkStart w:id="14541" w:name="_Toc37273293"/>
      <w:bookmarkStart w:id="14542" w:name="_Toc45886383"/>
      <w:bookmarkStart w:id="14543" w:name="_Toc53183428"/>
      <w:bookmarkStart w:id="14544" w:name="_Toc58916140"/>
      <w:bookmarkStart w:id="14545" w:name="_Toc66701287"/>
      <w:bookmarkStart w:id="14546" w:name="_Toc68697444"/>
      <w:bookmarkStart w:id="14547" w:name="_Toc74928439"/>
      <w:bookmarkStart w:id="14548" w:name="_Toc76115538"/>
      <w:bookmarkStart w:id="14549" w:name="_Toc76544945"/>
      <w:bookmarkStart w:id="14550" w:name="_Toc82541762"/>
      <w:bookmarkStart w:id="14551" w:name="_Toc89952409"/>
      <w:bookmarkStart w:id="14552" w:name="_Toc98767505"/>
      <w:bookmarkStart w:id="14553" w:name="_Toc106203553"/>
      <w:bookmarkStart w:id="14554" w:name="_Toc115187852"/>
      <w:bookmarkStart w:id="14555" w:name="_Toc121994407"/>
      <w:bookmarkStart w:id="14556" w:name="_Toc124153415"/>
      <w:bookmarkStart w:id="14557" w:name="_Toc131538717"/>
      <w:bookmarkStart w:id="14558" w:name="_Toc137391837"/>
      <w:bookmarkStart w:id="14559" w:name="_Toc146962497"/>
      <w:bookmarkStart w:id="14560" w:name="_Toc187256862"/>
      <w:r w:rsidRPr="00931575">
        <w:t>J.2.1</w:t>
      </w:r>
      <w:r w:rsidRPr="00931575">
        <w:tab/>
        <w:t>Delay profiles</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0"/>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0"/>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0"/>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0"/>
      </w:pPr>
      <w:r w:rsidRPr="00931575">
        <w:t>-</w:t>
      </w:r>
      <w:r w:rsidRPr="00931575">
        <w:tab/>
        <w:t>Otherwise</w:t>
      </w:r>
    </w:p>
    <w:p w14:paraId="655F72F3" w14:textId="77777777" w:rsidR="00C45907" w:rsidRPr="00931575" w:rsidRDefault="00C45907" w:rsidP="00782299">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0"/>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561" w:name="_Toc21103138"/>
      <w:bookmarkStart w:id="14562" w:name="_Toc29810987"/>
      <w:bookmarkStart w:id="14563" w:name="_Toc36636348"/>
      <w:bookmarkStart w:id="14564" w:name="_Toc37273294"/>
      <w:bookmarkStart w:id="14565" w:name="_Toc45886384"/>
      <w:bookmarkStart w:id="14566" w:name="_Toc53183429"/>
      <w:bookmarkStart w:id="14567" w:name="_Toc58916141"/>
      <w:bookmarkStart w:id="14568" w:name="_Toc66701288"/>
      <w:bookmarkStart w:id="14569" w:name="_Toc68697445"/>
      <w:bookmarkStart w:id="14570" w:name="_Toc74928440"/>
      <w:bookmarkStart w:id="14571" w:name="_Toc76115539"/>
      <w:bookmarkStart w:id="14572" w:name="_Toc76544946"/>
      <w:bookmarkStart w:id="14573" w:name="_Toc82541763"/>
      <w:bookmarkStart w:id="14574" w:name="_Toc89952410"/>
      <w:bookmarkStart w:id="14575" w:name="_Toc98767506"/>
      <w:bookmarkStart w:id="14576" w:name="_Toc106203554"/>
      <w:bookmarkStart w:id="14577" w:name="_Toc115187853"/>
      <w:bookmarkStart w:id="14578" w:name="_Toc121994408"/>
      <w:bookmarkStart w:id="14579" w:name="_Toc124153416"/>
      <w:bookmarkStart w:id="14580" w:name="_Toc131538718"/>
      <w:bookmarkStart w:id="14581" w:name="_Toc137391838"/>
      <w:bookmarkStart w:id="14582" w:name="_Toc146962498"/>
      <w:bookmarkStart w:id="14583" w:name="_Toc187256863"/>
      <w:r w:rsidRPr="00931575">
        <w:t>J.2.</w:t>
      </w:r>
      <w:r w:rsidRPr="00931575">
        <w:rPr>
          <w:rFonts w:hint="eastAsia"/>
        </w:rPr>
        <w:t>1</w:t>
      </w:r>
      <w:r w:rsidRPr="00931575">
        <w:t>.1</w:t>
      </w:r>
      <w:r w:rsidRPr="00931575">
        <w:tab/>
        <w:t>Delay profiles for FR1</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4584" w:name="_Toc21103139"/>
      <w:bookmarkStart w:id="14585" w:name="_Toc29810988"/>
      <w:bookmarkStart w:id="14586" w:name="_Toc36636349"/>
      <w:bookmarkStart w:id="14587" w:name="_Toc37273295"/>
      <w:bookmarkStart w:id="14588" w:name="_Toc45886385"/>
      <w:bookmarkStart w:id="14589" w:name="_Toc53183430"/>
      <w:bookmarkStart w:id="14590" w:name="_Toc58916142"/>
      <w:bookmarkStart w:id="14591" w:name="_Toc66701289"/>
      <w:bookmarkStart w:id="14592" w:name="_Toc68697446"/>
      <w:bookmarkStart w:id="14593" w:name="_Toc74928441"/>
      <w:bookmarkStart w:id="14594" w:name="_Toc76115540"/>
      <w:bookmarkStart w:id="14595" w:name="_Toc76544947"/>
      <w:bookmarkStart w:id="14596" w:name="_Toc82541764"/>
      <w:bookmarkStart w:id="14597" w:name="_Toc89952411"/>
      <w:bookmarkStart w:id="14598" w:name="_Toc98767507"/>
      <w:bookmarkStart w:id="14599" w:name="_Toc106203555"/>
      <w:bookmarkStart w:id="14600" w:name="_Toc115187854"/>
      <w:bookmarkStart w:id="14601" w:name="_Toc121994409"/>
      <w:bookmarkStart w:id="14602" w:name="_Toc124153417"/>
      <w:bookmarkStart w:id="14603" w:name="_Toc131538719"/>
      <w:bookmarkStart w:id="14604" w:name="_Toc137391839"/>
      <w:bookmarkStart w:id="14605" w:name="_Toc146962499"/>
      <w:bookmarkStart w:id="14606" w:name="_Toc187256864"/>
      <w:r w:rsidRPr="00931575">
        <w:t>J.2.</w:t>
      </w:r>
      <w:r w:rsidRPr="00931575">
        <w:rPr>
          <w:rFonts w:hint="eastAsia"/>
        </w:rPr>
        <w:t>1</w:t>
      </w:r>
      <w:r w:rsidRPr="00931575">
        <w:t>.2</w:t>
      </w:r>
      <w:r w:rsidRPr="00931575">
        <w:tab/>
        <w:t>Delay profiles for FR2</w:t>
      </w:r>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4607" w:name="_Toc21103140"/>
      <w:bookmarkStart w:id="14608" w:name="_Toc29810989"/>
      <w:bookmarkStart w:id="14609" w:name="_Toc36636350"/>
      <w:bookmarkStart w:id="14610" w:name="_Toc37273296"/>
      <w:bookmarkStart w:id="14611" w:name="_Toc45886386"/>
      <w:bookmarkStart w:id="14612" w:name="_Toc53183431"/>
      <w:bookmarkStart w:id="14613" w:name="_Toc58916143"/>
      <w:bookmarkStart w:id="14614" w:name="_Toc66701290"/>
      <w:bookmarkStart w:id="14615" w:name="_Toc68697447"/>
      <w:bookmarkStart w:id="14616" w:name="_Toc74928442"/>
      <w:bookmarkStart w:id="14617" w:name="_Toc76115541"/>
      <w:bookmarkStart w:id="14618" w:name="_Toc76544948"/>
      <w:bookmarkStart w:id="14619" w:name="_Toc82541765"/>
      <w:bookmarkStart w:id="14620" w:name="_Toc89952412"/>
      <w:bookmarkStart w:id="14621" w:name="_Toc98767508"/>
      <w:bookmarkStart w:id="14622" w:name="_Toc106203556"/>
      <w:bookmarkStart w:id="14623" w:name="_Toc115187855"/>
      <w:bookmarkStart w:id="14624" w:name="_Toc121994410"/>
      <w:bookmarkStart w:id="14625" w:name="_Toc124153418"/>
      <w:bookmarkStart w:id="14626" w:name="_Toc131538720"/>
      <w:bookmarkStart w:id="14627" w:name="_Toc137391840"/>
      <w:bookmarkStart w:id="14628" w:name="_Toc146962500"/>
      <w:bookmarkStart w:id="14629" w:name="_Toc187256865"/>
      <w:r w:rsidRPr="00931575">
        <w:t>J.2.2</w:t>
      </w:r>
      <w:r w:rsidRPr="00931575">
        <w:tab/>
        <w:t>Combinations of channel model parameters</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4630" w:name="_Toc21103141"/>
      <w:bookmarkStart w:id="14631" w:name="_Toc29810990"/>
      <w:bookmarkStart w:id="14632" w:name="_Toc36636351"/>
      <w:bookmarkStart w:id="14633" w:name="_Toc37273297"/>
      <w:bookmarkStart w:id="14634" w:name="_Toc45886387"/>
      <w:bookmarkStart w:id="14635" w:name="_Toc53183432"/>
      <w:bookmarkStart w:id="14636" w:name="_Toc58916144"/>
      <w:bookmarkStart w:id="14637" w:name="_Toc66701291"/>
      <w:bookmarkStart w:id="14638" w:name="_Toc68697448"/>
      <w:bookmarkStart w:id="14639" w:name="_Toc74928443"/>
      <w:bookmarkStart w:id="14640" w:name="_Toc76115542"/>
      <w:bookmarkStart w:id="14641" w:name="_Toc76544949"/>
      <w:bookmarkStart w:id="14642" w:name="_Toc82541766"/>
      <w:bookmarkStart w:id="14643" w:name="_Toc89952413"/>
      <w:bookmarkStart w:id="14644" w:name="_Toc98767509"/>
      <w:bookmarkStart w:id="14645" w:name="_Toc106203557"/>
      <w:bookmarkStart w:id="14646" w:name="_Toc115187856"/>
      <w:bookmarkStart w:id="14647" w:name="_Toc121994411"/>
      <w:bookmarkStart w:id="14648" w:name="_Toc124153419"/>
      <w:bookmarkStart w:id="14649" w:name="_Toc131538721"/>
      <w:bookmarkStart w:id="14650" w:name="_Toc137391841"/>
      <w:bookmarkStart w:id="14651" w:name="_Toc146962501"/>
      <w:bookmarkStart w:id="14652" w:name="_Toc187256866"/>
      <w:r w:rsidRPr="00931575">
        <w:t>J.2.</w:t>
      </w:r>
      <w:r w:rsidRPr="00931575">
        <w:rPr>
          <w:rFonts w:hint="eastAsia"/>
        </w:rPr>
        <w:t>3</w:t>
      </w:r>
      <w:r w:rsidRPr="00931575">
        <w:tab/>
        <w:t>MIMO channel correlation matrices</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653" w:name="_Toc21103142"/>
      <w:bookmarkStart w:id="14654" w:name="_Toc29810991"/>
      <w:bookmarkStart w:id="14655" w:name="_Toc36636352"/>
      <w:bookmarkStart w:id="14656" w:name="_Toc37273298"/>
      <w:bookmarkStart w:id="14657" w:name="_Toc45886388"/>
      <w:bookmarkStart w:id="14658" w:name="_Toc53183433"/>
      <w:bookmarkStart w:id="14659" w:name="_Toc58916145"/>
      <w:bookmarkStart w:id="14660" w:name="_Toc66701292"/>
      <w:bookmarkStart w:id="14661" w:name="_Toc68697449"/>
      <w:bookmarkStart w:id="14662" w:name="_Toc74928444"/>
      <w:bookmarkStart w:id="14663" w:name="_Toc76115543"/>
      <w:bookmarkStart w:id="14664" w:name="_Toc76544950"/>
      <w:bookmarkStart w:id="14665" w:name="_Toc82541767"/>
      <w:bookmarkStart w:id="14666" w:name="_Toc89952414"/>
      <w:bookmarkStart w:id="14667" w:name="_Toc98767510"/>
      <w:bookmarkStart w:id="14668" w:name="_Toc106203558"/>
      <w:bookmarkStart w:id="14669" w:name="_Toc115187857"/>
      <w:bookmarkStart w:id="14670" w:name="_Toc121994412"/>
      <w:bookmarkStart w:id="14671" w:name="_Toc124153420"/>
      <w:bookmarkStart w:id="14672" w:name="_Toc131538722"/>
      <w:bookmarkStart w:id="14673" w:name="_Toc137391842"/>
      <w:bookmarkStart w:id="14674" w:name="_Toc146962502"/>
      <w:bookmarkStart w:id="14675" w:name="_Toc18725686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676" w:name="_Toc21103143"/>
      <w:bookmarkStart w:id="14677" w:name="_Toc29810992"/>
      <w:bookmarkStart w:id="14678" w:name="_Toc36636353"/>
      <w:bookmarkStart w:id="14679" w:name="_Toc37273299"/>
      <w:bookmarkStart w:id="14680" w:name="_Toc45886389"/>
      <w:bookmarkStart w:id="14681" w:name="_Toc53183434"/>
      <w:bookmarkStart w:id="14682" w:name="_Toc58916146"/>
      <w:bookmarkStart w:id="14683" w:name="_Toc66701293"/>
      <w:bookmarkStart w:id="14684" w:name="_Toc68697450"/>
      <w:bookmarkStart w:id="14685" w:name="_Toc74928445"/>
      <w:bookmarkStart w:id="14686" w:name="_Toc76115544"/>
      <w:bookmarkStart w:id="14687" w:name="_Toc76544951"/>
      <w:bookmarkStart w:id="14688" w:name="_Toc82541768"/>
      <w:bookmarkStart w:id="14689" w:name="_Toc89952415"/>
      <w:bookmarkStart w:id="14690" w:name="_Toc98767511"/>
      <w:bookmarkStart w:id="14691" w:name="_Toc106203559"/>
      <w:bookmarkStart w:id="14692" w:name="_Toc115187858"/>
      <w:bookmarkStart w:id="14693" w:name="_Toc121994413"/>
      <w:bookmarkStart w:id="14694" w:name="_Toc124153421"/>
      <w:bookmarkStart w:id="14695" w:name="_Toc131538723"/>
      <w:bookmarkStart w:id="14696" w:name="_Toc137391843"/>
      <w:bookmarkStart w:id="14697" w:name="_Toc146962503"/>
      <w:bookmarkStart w:id="14698" w:name="_Toc18725686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97869141"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699" w:name="_Toc21103144"/>
      <w:bookmarkStart w:id="14700" w:name="_Toc29810993"/>
      <w:bookmarkStart w:id="14701" w:name="_Toc36636354"/>
      <w:bookmarkStart w:id="14702" w:name="_Toc37273300"/>
      <w:bookmarkStart w:id="14703" w:name="_Toc45886390"/>
      <w:bookmarkStart w:id="14704" w:name="_Toc53183435"/>
      <w:bookmarkStart w:id="14705" w:name="_Toc58916147"/>
      <w:bookmarkStart w:id="14706" w:name="_Toc66701294"/>
      <w:bookmarkStart w:id="14707" w:name="_Toc68697451"/>
      <w:bookmarkStart w:id="14708" w:name="_Toc74928446"/>
      <w:bookmarkStart w:id="14709" w:name="_Toc76115545"/>
      <w:bookmarkStart w:id="14710" w:name="_Toc76544952"/>
      <w:bookmarkStart w:id="14711" w:name="_Toc82541769"/>
      <w:bookmarkStart w:id="14712" w:name="_Toc89952416"/>
      <w:bookmarkStart w:id="14713" w:name="_Toc98767512"/>
      <w:bookmarkStart w:id="14714" w:name="_Toc106203560"/>
      <w:bookmarkStart w:id="14715" w:name="_Toc115187859"/>
      <w:bookmarkStart w:id="14716" w:name="_Toc121994414"/>
      <w:bookmarkStart w:id="14717" w:name="_Toc124153422"/>
      <w:bookmarkStart w:id="14718" w:name="_Toc131538724"/>
      <w:bookmarkStart w:id="14719" w:name="_Toc137391844"/>
      <w:bookmarkStart w:id="14720" w:name="_Toc146962504"/>
      <w:bookmarkStart w:id="14721" w:name="_Toc18725686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0pt;height:15.5pt" o:ole="">
                  <v:imagedata r:id="rId151" o:title=""/>
                </v:shape>
                <o:OLEObject Type="Embed" ProgID="Equation.3" ShapeID="_x0000_i1067" DrawAspect="Content" ObjectID="_1797869142"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7pt;height:15.5pt" o:ole="">
                  <v:imagedata r:id="rId154" o:title=""/>
                </v:shape>
                <o:OLEObject Type="Embed" ProgID="Equation.3" ShapeID="_x0000_i1068" DrawAspect="Content" ObjectID="_1797869143"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722" w:name="_Toc21103145"/>
      <w:bookmarkStart w:id="14723" w:name="_Toc29810994"/>
      <w:bookmarkStart w:id="14724" w:name="_Toc36636355"/>
      <w:bookmarkStart w:id="14725" w:name="_Toc37273301"/>
      <w:bookmarkStart w:id="14726" w:name="_Toc45886391"/>
      <w:bookmarkStart w:id="14727" w:name="_Toc53183436"/>
      <w:bookmarkStart w:id="14728" w:name="_Toc58916148"/>
      <w:bookmarkStart w:id="14729" w:name="_Toc66701295"/>
      <w:bookmarkStart w:id="14730" w:name="_Toc68697452"/>
      <w:bookmarkStart w:id="14731" w:name="_Toc74928447"/>
      <w:bookmarkStart w:id="14732" w:name="_Toc76115546"/>
      <w:bookmarkStart w:id="14733" w:name="_Toc76544953"/>
      <w:bookmarkStart w:id="14734" w:name="_Toc82541770"/>
      <w:bookmarkStart w:id="14735" w:name="_Toc89952417"/>
      <w:bookmarkStart w:id="14736" w:name="_Toc98767513"/>
      <w:bookmarkStart w:id="14737" w:name="_Toc106203561"/>
      <w:bookmarkStart w:id="14738" w:name="_Toc115187860"/>
      <w:bookmarkStart w:id="14739" w:name="_Toc121994415"/>
      <w:bookmarkStart w:id="14740" w:name="_Toc124153423"/>
      <w:bookmarkStart w:id="14741" w:name="_Toc131538725"/>
      <w:bookmarkStart w:id="14742" w:name="_Toc137391845"/>
      <w:bookmarkStart w:id="14743" w:name="_Toc146962505"/>
      <w:bookmarkStart w:id="14744" w:name="_Toc187256870"/>
      <w:r w:rsidRPr="00931575">
        <w:t>J.2.</w:t>
      </w:r>
      <w:r w:rsidRPr="00931575">
        <w:rPr>
          <w:rFonts w:hint="eastAsia"/>
        </w:rPr>
        <w:t>3</w:t>
      </w:r>
      <w:r w:rsidRPr="00931575">
        <w:t>.2</w:t>
      </w:r>
      <w:r w:rsidRPr="00931575">
        <w:tab/>
        <w:t>Multi-antenna channel models using cross polarized antennas</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745" w:name="_Toc21103146"/>
      <w:bookmarkStart w:id="14746" w:name="_Toc29810995"/>
      <w:bookmarkStart w:id="14747" w:name="_Toc36636356"/>
      <w:bookmarkStart w:id="14748" w:name="_Toc37273302"/>
      <w:bookmarkStart w:id="14749" w:name="_Toc45886392"/>
      <w:bookmarkStart w:id="14750" w:name="_Toc53183437"/>
      <w:bookmarkStart w:id="14751" w:name="_Toc58916149"/>
      <w:bookmarkStart w:id="14752" w:name="_Toc66701296"/>
      <w:bookmarkStart w:id="14753" w:name="_Toc68697453"/>
      <w:bookmarkStart w:id="14754" w:name="_Toc74928448"/>
      <w:bookmarkStart w:id="14755" w:name="_Toc76115547"/>
      <w:bookmarkStart w:id="14756" w:name="_Toc76544954"/>
      <w:bookmarkStart w:id="14757" w:name="_Toc82541771"/>
      <w:bookmarkStart w:id="14758" w:name="_Toc89952418"/>
      <w:bookmarkStart w:id="14759" w:name="_Toc98767514"/>
      <w:bookmarkStart w:id="14760" w:name="_Toc106203562"/>
      <w:bookmarkStart w:id="14761" w:name="_Toc115187861"/>
      <w:bookmarkStart w:id="14762" w:name="_Toc121994416"/>
      <w:bookmarkStart w:id="14763" w:name="_Toc124153424"/>
      <w:bookmarkStart w:id="14764" w:name="_Toc131538726"/>
      <w:bookmarkStart w:id="14765" w:name="_Toc137391846"/>
      <w:bookmarkStart w:id="14766" w:name="_Toc146962506"/>
      <w:bookmarkStart w:id="14767" w:name="_Toc187256871"/>
      <w:r w:rsidRPr="00931575">
        <w:rPr>
          <w:lang w:eastAsia="ko-KR"/>
        </w:rPr>
        <w:t>J.2.3.2.1</w:t>
      </w:r>
      <w:r w:rsidRPr="00931575">
        <w:rPr>
          <w:lang w:eastAsia="ko-KR"/>
        </w:rPr>
        <w:tab/>
        <w:t>Definition of MIMO correlation matrices using cross polarized antennas</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768" w:name="_Toc21103147"/>
      <w:bookmarkStart w:id="14769" w:name="_Toc29810996"/>
      <w:bookmarkStart w:id="14770" w:name="_Toc36636357"/>
      <w:bookmarkStart w:id="14771" w:name="_Toc37273303"/>
      <w:bookmarkStart w:id="14772" w:name="_Toc45886393"/>
      <w:bookmarkStart w:id="14773" w:name="_Toc53183438"/>
      <w:bookmarkStart w:id="14774" w:name="_Toc58916150"/>
      <w:bookmarkStart w:id="14775" w:name="_Toc66701297"/>
      <w:bookmarkStart w:id="14776" w:name="_Toc68697454"/>
      <w:bookmarkStart w:id="14777" w:name="_Toc74928449"/>
      <w:bookmarkStart w:id="14778" w:name="_Toc76115548"/>
      <w:bookmarkStart w:id="14779" w:name="_Toc76544955"/>
      <w:bookmarkStart w:id="14780" w:name="_Toc82541772"/>
      <w:bookmarkStart w:id="14781" w:name="_Toc89952419"/>
      <w:bookmarkStart w:id="14782" w:name="_Toc98767515"/>
      <w:bookmarkStart w:id="14783" w:name="_Toc106203563"/>
      <w:bookmarkStart w:id="14784" w:name="_Toc115187862"/>
      <w:bookmarkStart w:id="14785" w:name="_Toc121994417"/>
      <w:bookmarkStart w:id="14786" w:name="_Toc124153425"/>
      <w:bookmarkStart w:id="14787" w:name="_Toc131538727"/>
      <w:bookmarkStart w:id="14788" w:name="_Toc137391847"/>
      <w:bookmarkStart w:id="14789" w:name="_Toc146962507"/>
      <w:bookmarkStart w:id="14790" w:name="_Toc18725687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711C6060" w14:textId="77777777" w:rsidR="00C45907" w:rsidRPr="00931575" w:rsidRDefault="00C45907" w:rsidP="00C45907">
      <w:pPr>
        <w:pStyle w:val="Heading5"/>
      </w:pPr>
      <w:bookmarkStart w:id="14791" w:name="_Toc21103148"/>
      <w:bookmarkStart w:id="14792" w:name="_Toc29810997"/>
      <w:bookmarkStart w:id="14793" w:name="_Toc36636358"/>
      <w:bookmarkStart w:id="14794" w:name="_Toc37273304"/>
      <w:bookmarkStart w:id="14795" w:name="_Toc45886394"/>
      <w:bookmarkStart w:id="14796" w:name="_Toc53183439"/>
      <w:bookmarkStart w:id="14797" w:name="_Toc58916151"/>
      <w:bookmarkStart w:id="14798" w:name="_Toc66701298"/>
      <w:bookmarkStart w:id="14799" w:name="_Toc68697455"/>
      <w:bookmarkStart w:id="14800" w:name="_Toc74928450"/>
      <w:bookmarkStart w:id="14801" w:name="_Toc76115549"/>
      <w:bookmarkStart w:id="14802" w:name="_Toc76544956"/>
      <w:bookmarkStart w:id="14803" w:name="_Toc82541773"/>
      <w:bookmarkStart w:id="14804" w:name="_Toc89952420"/>
      <w:bookmarkStart w:id="14805" w:name="_Toc98767516"/>
      <w:bookmarkStart w:id="14806" w:name="_Toc106203564"/>
      <w:bookmarkStart w:id="14807" w:name="_Toc115187863"/>
      <w:bookmarkStart w:id="14808" w:name="_Toc121994418"/>
      <w:bookmarkStart w:id="14809" w:name="_Toc124153426"/>
      <w:bookmarkStart w:id="14810" w:name="_Toc131538728"/>
      <w:bookmarkStart w:id="14811" w:name="_Toc137391848"/>
      <w:bookmarkStart w:id="14812" w:name="_Toc146962508"/>
      <w:bookmarkStart w:id="14813" w:name="_Toc187256873"/>
      <w:r w:rsidRPr="00931575">
        <w:t>J.2.3.2.2.1</w:t>
      </w:r>
      <w:r w:rsidRPr="00931575">
        <w:tab/>
        <w:t>Spatial correlation matrices at UE side</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814" w:name="_Toc21103149"/>
      <w:bookmarkStart w:id="14815" w:name="_Toc29810998"/>
      <w:bookmarkStart w:id="14816" w:name="_Toc36636359"/>
      <w:bookmarkStart w:id="14817" w:name="_Toc37273305"/>
      <w:bookmarkStart w:id="14818" w:name="_Toc45886395"/>
      <w:bookmarkStart w:id="14819" w:name="_Toc53183440"/>
      <w:bookmarkStart w:id="14820" w:name="_Toc58916152"/>
      <w:bookmarkStart w:id="14821" w:name="_Toc66701299"/>
      <w:bookmarkStart w:id="14822" w:name="_Toc68697456"/>
      <w:bookmarkStart w:id="14823" w:name="_Toc74928451"/>
      <w:bookmarkStart w:id="14824" w:name="_Toc76115550"/>
      <w:bookmarkStart w:id="14825" w:name="_Toc76544957"/>
      <w:bookmarkStart w:id="14826" w:name="_Toc82541774"/>
      <w:bookmarkStart w:id="14827" w:name="_Toc89952421"/>
      <w:bookmarkStart w:id="14828" w:name="_Toc98767517"/>
      <w:bookmarkStart w:id="14829" w:name="_Toc106203565"/>
      <w:bookmarkStart w:id="14830" w:name="_Toc115187864"/>
      <w:bookmarkStart w:id="14831" w:name="_Toc121994419"/>
      <w:bookmarkStart w:id="14832" w:name="_Toc124153427"/>
      <w:bookmarkStart w:id="14833" w:name="_Toc131538729"/>
      <w:bookmarkStart w:id="14834" w:name="_Toc137391849"/>
      <w:bookmarkStart w:id="14835" w:name="_Toc146962509"/>
      <w:bookmarkStart w:id="14836" w:name="_Toc187256874"/>
      <w:r w:rsidRPr="00931575">
        <w:t>J.2.3.2.2.2</w:t>
      </w:r>
      <w:r w:rsidRPr="00931575">
        <w:tab/>
        <w:t>Spatial correlation matrices at gNB side</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837" w:name="_Toc21103150"/>
      <w:bookmarkStart w:id="14838" w:name="_Toc29810999"/>
      <w:bookmarkStart w:id="14839" w:name="_Toc36636360"/>
      <w:bookmarkStart w:id="14840" w:name="_Toc37273306"/>
      <w:bookmarkStart w:id="14841" w:name="_Toc45886396"/>
      <w:bookmarkStart w:id="14842" w:name="_Toc53183441"/>
      <w:bookmarkStart w:id="14843" w:name="_Toc58916153"/>
      <w:bookmarkStart w:id="14844" w:name="_Toc66701300"/>
      <w:bookmarkStart w:id="14845" w:name="_Toc68697457"/>
      <w:bookmarkStart w:id="14846" w:name="_Toc74928452"/>
      <w:bookmarkStart w:id="14847" w:name="_Toc76115551"/>
      <w:bookmarkStart w:id="14848" w:name="_Toc76544958"/>
      <w:bookmarkStart w:id="14849" w:name="_Toc82541775"/>
      <w:bookmarkStart w:id="14850" w:name="_Toc89952422"/>
      <w:bookmarkStart w:id="14851" w:name="_Toc98767518"/>
      <w:bookmarkStart w:id="14852" w:name="_Toc106203566"/>
      <w:bookmarkStart w:id="14853" w:name="_Toc115187865"/>
      <w:bookmarkStart w:id="14854" w:name="_Toc121994420"/>
      <w:bookmarkStart w:id="14855" w:name="_Toc124153428"/>
      <w:bookmarkStart w:id="14856" w:name="_Toc131538730"/>
      <w:bookmarkStart w:id="14857" w:name="_Toc137391850"/>
      <w:bookmarkStart w:id="14858" w:name="_Toc146962510"/>
      <w:bookmarkStart w:id="14859" w:name="_Toc187256875"/>
      <w:r w:rsidRPr="00931575">
        <w:rPr>
          <w:rFonts w:hint="eastAsia"/>
          <w:lang w:eastAsia="ko-KR"/>
        </w:rPr>
        <w:t>J.2.3.2.3</w:t>
      </w:r>
      <w:r w:rsidRPr="00931575">
        <w:rPr>
          <w:lang w:eastAsia="ko-KR"/>
        </w:rPr>
        <w:tab/>
        <w:t>MIMO correlation matrices using cross polarized antennas</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860" w:name="_Toc36636361"/>
      <w:bookmarkStart w:id="14861" w:name="_Toc37273307"/>
      <w:bookmarkStart w:id="14862" w:name="_Toc45886397"/>
      <w:bookmarkStart w:id="14863" w:name="_Toc53183442"/>
      <w:bookmarkStart w:id="14864" w:name="_Toc58916154"/>
      <w:bookmarkStart w:id="14865" w:name="_Toc66701301"/>
      <w:bookmarkStart w:id="14866" w:name="_Toc68697458"/>
      <w:bookmarkStart w:id="14867" w:name="_Toc74928453"/>
      <w:bookmarkStart w:id="14868" w:name="_Toc76115552"/>
      <w:bookmarkStart w:id="14869" w:name="_Toc76544959"/>
      <w:bookmarkStart w:id="14870" w:name="_Toc82541776"/>
      <w:bookmarkStart w:id="14871" w:name="_Toc89952423"/>
      <w:bookmarkStart w:id="14872" w:name="_Toc98767519"/>
      <w:bookmarkStart w:id="14873" w:name="_Toc106203567"/>
      <w:bookmarkStart w:id="14874" w:name="_Toc115187866"/>
      <w:bookmarkStart w:id="14875" w:name="_Toc121994421"/>
      <w:bookmarkStart w:id="14876" w:name="_Toc124153429"/>
      <w:bookmarkStart w:id="14877" w:name="_Toc131538731"/>
      <w:bookmarkStart w:id="14878" w:name="_Toc137391851"/>
      <w:bookmarkStart w:id="14879" w:name="_Toc146962511"/>
      <w:bookmarkStart w:id="14880" w:name="_Toc187256876"/>
      <w:r w:rsidRPr="00931575">
        <w:t>J.3</w:t>
      </w:r>
      <w:r w:rsidRPr="00931575">
        <w:tab/>
        <w:t>High speed train condition</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pt;height:20.5pt" o:ole="">
            <v:imagedata r:id="rId176" o:title=""/>
          </v:shape>
          <o:OLEObject Type="Embed" ProgID="Equation.3" ShapeID="_x0000_i1069" DrawAspect="Content" ObjectID="_1797869144"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97869145"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97869146"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97869147"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5pt;height:40pt" o:ole="">
            <v:imagedata r:id="rId184" o:title=""/>
          </v:shape>
          <o:OLEObject Type="Embed" ProgID="Equation.3" ShapeID="_x0000_i1073" DrawAspect="Content" ObjectID="_1797869148"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97869149"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pt;height:47pt" o:ole="">
            <v:imagedata r:id="rId188" o:title=""/>
          </v:shape>
          <o:OLEObject Type="Embed" ProgID="Equation.3" ShapeID="_x0000_i1075" DrawAspect="Content" ObjectID="_1797869150"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97869151"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97869152"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97869153"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2pt;height:15.5pt" o:ole="">
            <v:imagedata r:id="rId196" o:title=""/>
          </v:shape>
          <o:OLEObject Type="Embed" ProgID="Equation.3" ShapeID="_x0000_i1079" DrawAspect="Content" ObjectID="_1797869154" r:id="rId197"/>
        </w:object>
      </w:r>
      <w:r w:rsidRPr="00931575">
        <w:t xml:space="preserve"> is the initial distance in metres of the train from BS, and </w:t>
      </w:r>
      <w:r w:rsidRPr="00931575">
        <w:rPr>
          <w:position w:val="-10"/>
        </w:rPr>
        <w:object w:dxaOrig="460" w:dyaOrig="300" w14:anchorId="641A88BA">
          <v:shape id="_x0000_i1080" type="#_x0000_t75" style="width:32pt;height:15.5pt" o:ole="">
            <v:imagedata r:id="rId198" o:title=""/>
          </v:shape>
          <o:OLEObject Type="Embed" ProgID="Equation.3" ShapeID="_x0000_i1080" DrawAspect="Content" ObjectID="_1797869155"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97869156"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97869157"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97869158"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97869159"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97869160"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97869161"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97869162"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97869163"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97869164"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97869165"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881" w:name="_Toc508717195"/>
      <w:bookmarkStart w:id="14882" w:name="_Toc45886398"/>
      <w:bookmarkStart w:id="14883" w:name="_Toc53183443"/>
      <w:bookmarkStart w:id="14884" w:name="_Toc58916155"/>
      <w:bookmarkStart w:id="14885" w:name="_Toc66701302"/>
      <w:bookmarkStart w:id="14886" w:name="_Toc68697459"/>
      <w:bookmarkStart w:id="14887" w:name="_Toc74928454"/>
      <w:bookmarkStart w:id="14888" w:name="_Toc76115553"/>
      <w:bookmarkStart w:id="14889" w:name="_Toc76544960"/>
      <w:bookmarkStart w:id="14890" w:name="_Toc82541777"/>
      <w:bookmarkStart w:id="14891" w:name="_Toc89952424"/>
      <w:bookmarkStart w:id="14892" w:name="_Toc98767520"/>
      <w:bookmarkStart w:id="14893" w:name="_Toc106203568"/>
      <w:bookmarkStart w:id="14894" w:name="_Toc115187867"/>
      <w:bookmarkStart w:id="14895" w:name="_Toc121994422"/>
      <w:bookmarkStart w:id="14896" w:name="_Toc124153430"/>
      <w:bookmarkStart w:id="14897" w:name="_Toc131538732"/>
      <w:bookmarkStart w:id="14898" w:name="_Toc137391852"/>
      <w:bookmarkStart w:id="14899" w:name="_Toc146962512"/>
      <w:bookmarkStart w:id="14900" w:name="_Toc187256877"/>
      <w:r w:rsidRPr="00931575">
        <w:rPr>
          <w:rFonts w:hint="eastAsia"/>
          <w:noProof/>
          <w:lang w:eastAsia="zh-CN"/>
        </w:rPr>
        <w:lastRenderedPageBreak/>
        <w:t>J</w:t>
      </w:r>
      <w:r w:rsidRPr="00931575">
        <w:rPr>
          <w:noProof/>
        </w:rPr>
        <w:t>.4</w:t>
      </w:r>
      <w:r w:rsidRPr="00931575">
        <w:rPr>
          <w:noProof/>
        </w:rPr>
        <w:tab/>
        <w:t>Moving propagation conditions</w:t>
      </w:r>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901" w:name="_MON_987701350"/>
    <w:bookmarkStart w:id="14902" w:name="_MON_987701393"/>
    <w:bookmarkStart w:id="14903" w:name="_MON_987701529"/>
    <w:bookmarkStart w:id="14904" w:name="_MON_987701557"/>
    <w:bookmarkStart w:id="14905" w:name="_MON_987701658"/>
    <w:bookmarkStart w:id="14906" w:name="_MON_987701769"/>
    <w:bookmarkStart w:id="14907" w:name="_MON_987702060"/>
    <w:bookmarkStart w:id="14908" w:name="_MON_987702611"/>
    <w:bookmarkStart w:id="14909" w:name="_MON_987703631"/>
    <w:bookmarkStart w:id="14910" w:name="_MON_987703744"/>
    <w:bookmarkStart w:id="14911" w:name="_MON_987703773"/>
    <w:bookmarkStart w:id="14912" w:name="_MON_989248841"/>
    <w:bookmarkStart w:id="14913" w:name="_MON_1280167238"/>
    <w:bookmarkStart w:id="14914" w:name="_MON_1280167446"/>
    <w:bookmarkStart w:id="14915" w:name="_MON_1280167494"/>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Start w:id="14916" w:name="_MON_987700724"/>
    <w:bookmarkEnd w:id="14916"/>
    <w:p w14:paraId="4E4B2009" w14:textId="77777777" w:rsidR="009E21BD" w:rsidRPr="00931575" w:rsidRDefault="009E21BD" w:rsidP="00782299">
      <w:pPr>
        <w:pStyle w:val="TH"/>
      </w:pPr>
      <w:r w:rsidRPr="00931575">
        <w:object w:dxaOrig="4317" w:dyaOrig="2878" w14:anchorId="444ED5CF">
          <v:shape id="_x0000_i1091" type="#_x0000_t75" style="width:268pt;height:108.5pt" o:ole="" fillcolor="window">
            <v:imagedata r:id="rId223" o:title=""/>
          </v:shape>
          <o:OLEObject Type="Embed" ProgID="Word.Picture.8" ShapeID="_x0000_i1091" DrawAspect="Content" ObjectID="_1797869166"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pt;height:32pt" o:ole="">
            <v:imagedata r:id="rId225" o:title=""/>
          </v:shape>
          <o:OLEObject Type="Embed" ProgID="Equation.3" ShapeID="_x0000_i1092" DrawAspect="Content" ObjectID="_1797869167"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917" w:name="_Toc21103151"/>
      <w:bookmarkStart w:id="14918" w:name="_Toc29811000"/>
      <w:bookmarkStart w:id="14919" w:name="_Toc36636362"/>
      <w:bookmarkStart w:id="14920" w:name="_Toc37273308"/>
      <w:bookmarkStart w:id="1492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922" w:name="_Toc53183444"/>
      <w:bookmarkStart w:id="14923" w:name="_Toc58916156"/>
      <w:bookmarkStart w:id="14924" w:name="_Toc66701303"/>
      <w:bookmarkStart w:id="14925" w:name="_Toc68697460"/>
      <w:bookmarkStart w:id="14926" w:name="_Toc74928455"/>
      <w:bookmarkStart w:id="14927" w:name="_Toc76115554"/>
      <w:bookmarkStart w:id="14928" w:name="_Toc76544961"/>
      <w:bookmarkStart w:id="14929" w:name="_Toc82541778"/>
      <w:bookmarkStart w:id="14930" w:name="_Toc89952425"/>
      <w:bookmarkStart w:id="14931" w:name="_Toc98767521"/>
      <w:bookmarkStart w:id="14932" w:name="_Toc106203569"/>
      <w:bookmarkStart w:id="14933" w:name="_Toc115187868"/>
      <w:bookmarkStart w:id="14934" w:name="_Toc121994423"/>
      <w:bookmarkStart w:id="14935" w:name="_Toc124153431"/>
      <w:bookmarkStart w:id="14936" w:name="_Toc131538733"/>
      <w:bookmarkStart w:id="14937" w:name="_Toc137391853"/>
      <w:bookmarkStart w:id="14938" w:name="_Toc146962513"/>
      <w:bookmarkStart w:id="14939" w:name="_Toc187256878"/>
      <w:r w:rsidRPr="00931575">
        <w:lastRenderedPageBreak/>
        <w:t>Annex K (informative):</w:t>
      </w:r>
      <w:r w:rsidRPr="00931575">
        <w:br/>
        <w:t>Measuring noise close to noise-floor</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940" w:name="_Hlk521396356"/>
      <w:r w:rsidR="00C45907" w:rsidRPr="00931575">
        <w:rPr>
          <w:rFonts w:ascii="Symbol" w:hAnsi="Symbol"/>
          <w:i/>
        </w:rPr>
        <w:t></w:t>
      </w:r>
      <w:r w:rsidR="00C45907" w:rsidRPr="00931575">
        <w:rPr>
          <w:i/>
          <w:vertAlign w:val="subscript"/>
        </w:rPr>
        <w:t>2</w:t>
      </w:r>
      <w:bookmarkEnd w:id="14940"/>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941" w:name="_Toc21103152"/>
      <w:bookmarkStart w:id="14942" w:name="_Toc29811001"/>
      <w:bookmarkStart w:id="14943" w:name="_Toc36636363"/>
      <w:bookmarkStart w:id="14944" w:name="_Toc37273309"/>
      <w:bookmarkStart w:id="14945" w:name="_Toc45886400"/>
      <w:r w:rsidRPr="00931575">
        <w:br w:type="page"/>
      </w:r>
    </w:p>
    <w:p w14:paraId="267ABAB9" w14:textId="0D61BE4D" w:rsidR="00C45907" w:rsidRPr="00931575" w:rsidRDefault="00C45907" w:rsidP="00C45907">
      <w:pPr>
        <w:pStyle w:val="Heading8"/>
      </w:pPr>
      <w:bookmarkStart w:id="14946" w:name="_Toc53183445"/>
      <w:bookmarkStart w:id="14947" w:name="_Toc58916157"/>
      <w:bookmarkStart w:id="14948" w:name="_Toc66701304"/>
      <w:bookmarkStart w:id="14949" w:name="_Toc68697461"/>
      <w:bookmarkStart w:id="14950" w:name="_Toc74928456"/>
      <w:bookmarkStart w:id="14951" w:name="_Toc76115555"/>
      <w:bookmarkStart w:id="14952" w:name="_Toc76544962"/>
      <w:bookmarkStart w:id="14953" w:name="_Toc82541779"/>
      <w:bookmarkStart w:id="14954" w:name="_Toc89952426"/>
      <w:bookmarkStart w:id="14955" w:name="_Toc98767522"/>
      <w:bookmarkStart w:id="14956" w:name="_Toc106203570"/>
      <w:bookmarkStart w:id="14957" w:name="_Toc115187869"/>
      <w:bookmarkStart w:id="14958" w:name="_Toc121994424"/>
      <w:bookmarkStart w:id="14959" w:name="_Toc124153432"/>
      <w:bookmarkStart w:id="14960" w:name="_Toc131538734"/>
      <w:bookmarkStart w:id="14961" w:name="_Toc137391854"/>
      <w:bookmarkStart w:id="14962" w:name="_Toc146962514"/>
      <w:bookmarkStart w:id="14963" w:name="_Toc187256879"/>
      <w:r w:rsidRPr="00931575">
        <w:lastRenderedPageBreak/>
        <w:t>Annex L (normative):</w:t>
      </w:r>
      <w:r w:rsidRPr="00931575">
        <w:br/>
        <w:t>In-channel TX tests</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4D5A0101" w14:textId="77777777" w:rsidR="00C45907" w:rsidRPr="00931575" w:rsidRDefault="00C45907" w:rsidP="00C45907">
      <w:pPr>
        <w:pStyle w:val="Heading1"/>
      </w:pPr>
      <w:bookmarkStart w:id="14964" w:name="_Toc21103153"/>
      <w:bookmarkStart w:id="14965" w:name="_Toc29811002"/>
      <w:bookmarkStart w:id="14966" w:name="_Toc36636364"/>
      <w:bookmarkStart w:id="14967" w:name="_Toc37273310"/>
      <w:bookmarkStart w:id="14968" w:name="_Toc45886401"/>
      <w:bookmarkStart w:id="14969" w:name="_Toc53183446"/>
      <w:bookmarkStart w:id="14970" w:name="_Toc58916158"/>
      <w:bookmarkStart w:id="14971" w:name="_Toc66701305"/>
      <w:bookmarkStart w:id="14972" w:name="_Toc68697462"/>
      <w:bookmarkStart w:id="14973" w:name="_Toc74928457"/>
      <w:bookmarkStart w:id="14974" w:name="_Toc76115556"/>
      <w:bookmarkStart w:id="14975" w:name="_Toc76544963"/>
      <w:bookmarkStart w:id="14976" w:name="_Toc82541780"/>
      <w:bookmarkStart w:id="14977" w:name="_Toc89952427"/>
      <w:bookmarkStart w:id="14978" w:name="_Toc98767523"/>
      <w:bookmarkStart w:id="14979" w:name="_Toc106203571"/>
      <w:bookmarkStart w:id="14980" w:name="_Toc115187870"/>
      <w:bookmarkStart w:id="14981" w:name="_Toc121994425"/>
      <w:bookmarkStart w:id="14982" w:name="_Toc124153433"/>
      <w:bookmarkStart w:id="14983" w:name="_Toc131538735"/>
      <w:bookmarkStart w:id="14984" w:name="_Toc137391855"/>
      <w:bookmarkStart w:id="14985" w:name="_Toc146962515"/>
      <w:bookmarkStart w:id="14986" w:name="_Toc187256880"/>
      <w:r w:rsidRPr="00931575">
        <w:t>L.1</w:t>
      </w:r>
      <w:r w:rsidRPr="00931575">
        <w:tab/>
        <w:t>General</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987" w:name="_Toc21103154"/>
      <w:bookmarkStart w:id="14988" w:name="_Toc29811003"/>
      <w:bookmarkStart w:id="14989" w:name="_Toc36636365"/>
      <w:bookmarkStart w:id="14990" w:name="_Toc37273311"/>
      <w:bookmarkStart w:id="14991" w:name="_Toc45886402"/>
      <w:bookmarkStart w:id="14992" w:name="_Toc53183447"/>
      <w:bookmarkStart w:id="14993" w:name="_Toc58916159"/>
      <w:bookmarkStart w:id="14994" w:name="_Toc66701306"/>
      <w:bookmarkStart w:id="14995" w:name="_Toc68697463"/>
      <w:bookmarkStart w:id="14996" w:name="_Toc74928458"/>
      <w:bookmarkStart w:id="14997" w:name="_Toc76115557"/>
      <w:bookmarkStart w:id="14998" w:name="_Toc76544964"/>
      <w:bookmarkStart w:id="14999" w:name="_Toc82541781"/>
      <w:bookmarkStart w:id="15000" w:name="_Toc89952428"/>
      <w:bookmarkStart w:id="15001" w:name="_Toc98767524"/>
      <w:bookmarkStart w:id="15002" w:name="_Toc106203572"/>
      <w:bookmarkStart w:id="15003" w:name="_Toc115187871"/>
      <w:bookmarkStart w:id="15004" w:name="_Toc121994426"/>
      <w:bookmarkStart w:id="15005" w:name="_Toc124153434"/>
      <w:bookmarkStart w:id="15006" w:name="_Toc131538736"/>
      <w:bookmarkStart w:id="15007" w:name="_Toc137391856"/>
      <w:bookmarkStart w:id="15008" w:name="_Toc146962516"/>
      <w:bookmarkStart w:id="15009" w:name="_Toc187256881"/>
      <w:r w:rsidRPr="00931575">
        <w:t>L.2</w:t>
      </w:r>
      <w:r w:rsidRPr="00931575">
        <w:tab/>
        <w:t>Basic principles</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010" w:name="_Toc21103155"/>
      <w:bookmarkStart w:id="15011" w:name="_Toc29811004"/>
      <w:bookmarkStart w:id="15012" w:name="_Toc36636366"/>
      <w:bookmarkStart w:id="15013" w:name="_Toc37273312"/>
      <w:bookmarkStart w:id="15014" w:name="_Toc45886403"/>
      <w:bookmarkStart w:id="15015" w:name="_Toc53183448"/>
      <w:bookmarkStart w:id="15016" w:name="_Toc58916160"/>
      <w:bookmarkStart w:id="15017" w:name="_Toc66701307"/>
      <w:bookmarkStart w:id="15018" w:name="_Toc68697464"/>
      <w:bookmarkStart w:id="15019" w:name="_Toc74928459"/>
      <w:bookmarkStart w:id="15020" w:name="_Toc76115558"/>
      <w:bookmarkStart w:id="15021" w:name="_Toc76544965"/>
      <w:bookmarkStart w:id="15022" w:name="_Toc82541782"/>
      <w:bookmarkStart w:id="15023" w:name="_Toc89952429"/>
      <w:bookmarkStart w:id="15024" w:name="_Toc98767525"/>
      <w:bookmarkStart w:id="15025" w:name="_Toc106203573"/>
      <w:bookmarkStart w:id="15026" w:name="_Toc115187872"/>
      <w:bookmarkStart w:id="15027" w:name="_Toc121994427"/>
      <w:bookmarkStart w:id="15028" w:name="_Toc124153435"/>
      <w:bookmarkStart w:id="15029" w:name="_Toc131538737"/>
      <w:bookmarkStart w:id="15030" w:name="_Toc137391857"/>
      <w:bookmarkStart w:id="15031" w:name="_Toc146962517"/>
      <w:bookmarkStart w:id="15032" w:name="_Toc187256882"/>
      <w:r w:rsidRPr="00931575">
        <w:t>L.2.1</w:t>
      </w:r>
      <w:r w:rsidRPr="00931575">
        <w:tab/>
        <w:t>Output signal of the TX under test</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033" w:name="_Toc21103156"/>
      <w:bookmarkStart w:id="15034" w:name="_Toc29811005"/>
      <w:bookmarkStart w:id="15035" w:name="_Toc36636367"/>
      <w:bookmarkStart w:id="15036" w:name="_Toc37273313"/>
      <w:bookmarkStart w:id="15037" w:name="_Toc45886404"/>
      <w:bookmarkStart w:id="15038" w:name="_Toc53183449"/>
      <w:bookmarkStart w:id="15039" w:name="_Toc58916161"/>
      <w:bookmarkStart w:id="15040" w:name="_Toc66701308"/>
      <w:bookmarkStart w:id="15041" w:name="_Toc68697465"/>
      <w:bookmarkStart w:id="15042" w:name="_Toc74928460"/>
      <w:bookmarkStart w:id="15043" w:name="_Toc76115559"/>
      <w:bookmarkStart w:id="15044" w:name="_Toc76544966"/>
      <w:bookmarkStart w:id="15045" w:name="_Toc82541783"/>
      <w:bookmarkStart w:id="15046" w:name="_Toc89952430"/>
      <w:bookmarkStart w:id="15047" w:name="_Toc98767526"/>
      <w:bookmarkStart w:id="15048" w:name="_Toc106203574"/>
      <w:bookmarkStart w:id="15049" w:name="_Toc115187873"/>
      <w:bookmarkStart w:id="15050" w:name="_Toc121994428"/>
      <w:bookmarkStart w:id="15051" w:name="_Toc124153436"/>
      <w:bookmarkStart w:id="15052" w:name="_Toc131538738"/>
      <w:bookmarkStart w:id="15053" w:name="_Toc137391858"/>
      <w:bookmarkStart w:id="15054" w:name="_Toc146962518"/>
      <w:bookmarkStart w:id="15055" w:name="_Toc187256883"/>
      <w:r w:rsidRPr="00931575">
        <w:t>L.2.2</w:t>
      </w:r>
      <w:r w:rsidRPr="00931575">
        <w:tab/>
        <w:t>Ideal signal</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056" w:name="_Toc21103157"/>
      <w:bookmarkStart w:id="15057" w:name="_Toc29811006"/>
      <w:bookmarkStart w:id="15058" w:name="_Toc36636368"/>
      <w:bookmarkStart w:id="15059" w:name="_Toc37273314"/>
      <w:bookmarkStart w:id="15060" w:name="_Toc45886405"/>
      <w:bookmarkStart w:id="15061" w:name="_Toc53183450"/>
      <w:bookmarkStart w:id="15062" w:name="_Toc58916162"/>
      <w:bookmarkStart w:id="15063" w:name="_Toc66701309"/>
      <w:bookmarkStart w:id="15064" w:name="_Toc68697466"/>
      <w:bookmarkStart w:id="15065" w:name="_Toc74928461"/>
      <w:bookmarkStart w:id="15066" w:name="_Toc76115560"/>
      <w:bookmarkStart w:id="15067" w:name="_Toc76544967"/>
      <w:bookmarkStart w:id="15068" w:name="_Toc82541784"/>
      <w:bookmarkStart w:id="15069" w:name="_Toc89952431"/>
      <w:bookmarkStart w:id="15070" w:name="_Toc98767527"/>
      <w:bookmarkStart w:id="15071" w:name="_Toc106203575"/>
      <w:bookmarkStart w:id="15072" w:name="_Toc115187874"/>
      <w:bookmarkStart w:id="15073" w:name="_Toc121994429"/>
      <w:bookmarkStart w:id="15074" w:name="_Toc124153437"/>
      <w:bookmarkStart w:id="15075" w:name="_Toc131538739"/>
      <w:bookmarkStart w:id="15076" w:name="_Toc137391859"/>
      <w:bookmarkStart w:id="15077" w:name="_Toc146962519"/>
      <w:bookmarkStart w:id="15078" w:name="_Toc187256884"/>
      <w:r w:rsidRPr="00931575">
        <w:t>L.2.3</w:t>
      </w:r>
      <w:r w:rsidRPr="00931575">
        <w:tab/>
        <w:t>Measurement results</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079" w:name="_Toc21103158"/>
      <w:bookmarkStart w:id="15080" w:name="_Toc29811007"/>
      <w:bookmarkStart w:id="15081" w:name="_Toc36636369"/>
      <w:bookmarkStart w:id="15082" w:name="_Toc37273315"/>
      <w:bookmarkStart w:id="15083" w:name="_Toc45886406"/>
      <w:bookmarkStart w:id="15084" w:name="_Toc53183451"/>
      <w:bookmarkStart w:id="15085" w:name="_Toc58916163"/>
      <w:bookmarkStart w:id="15086" w:name="_Toc66701310"/>
      <w:bookmarkStart w:id="15087" w:name="_Toc68697467"/>
      <w:bookmarkStart w:id="15088" w:name="_Toc74928462"/>
      <w:bookmarkStart w:id="15089" w:name="_Toc76115561"/>
      <w:bookmarkStart w:id="15090" w:name="_Toc76544968"/>
      <w:bookmarkStart w:id="15091" w:name="_Toc82541785"/>
      <w:bookmarkStart w:id="15092" w:name="_Toc89952432"/>
      <w:bookmarkStart w:id="15093" w:name="_Toc98767528"/>
      <w:bookmarkStart w:id="15094" w:name="_Toc106203576"/>
      <w:bookmarkStart w:id="15095" w:name="_Toc115187875"/>
      <w:bookmarkStart w:id="15096" w:name="_Toc121994430"/>
      <w:bookmarkStart w:id="15097" w:name="_Toc124153438"/>
      <w:bookmarkStart w:id="15098" w:name="_Toc131538740"/>
      <w:bookmarkStart w:id="15099" w:name="_Toc137391860"/>
      <w:bookmarkStart w:id="15100" w:name="_Toc146962520"/>
      <w:bookmarkStart w:id="15101" w:name="_Toc187256885"/>
      <w:r w:rsidRPr="00931575">
        <w:t>L.2.4</w:t>
      </w:r>
      <w:r w:rsidRPr="00931575">
        <w:tab/>
        <w:t>Measurement points</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0.5pt" o:ole="">
            <v:imagedata r:id="rId229" o:title=""/>
          </v:shape>
          <o:OLEObject Type="Embed" ProgID="Word.Picture.8" ShapeID="_x0000_i1093" DrawAspect="Content" ObjectID="_1797869168"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pt;height:201pt" o:ole="">
            <v:imagedata r:id="rId231" o:title=""/>
          </v:shape>
          <o:OLEObject Type="Embed" ProgID="Word.Picture.8" ShapeID="_x0000_i1094" DrawAspect="Content" ObjectID="_1797869169"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5102" w:name="_Toc21103159"/>
      <w:bookmarkStart w:id="15103" w:name="_Toc29811008"/>
      <w:bookmarkStart w:id="15104" w:name="_Toc36636370"/>
      <w:bookmarkStart w:id="15105" w:name="_Toc37273316"/>
      <w:bookmarkStart w:id="15106" w:name="_Toc45886407"/>
      <w:bookmarkStart w:id="15107" w:name="_Toc53183452"/>
      <w:bookmarkStart w:id="15108" w:name="_Toc58916164"/>
      <w:bookmarkStart w:id="15109" w:name="_Toc66701311"/>
      <w:bookmarkStart w:id="15110" w:name="_Toc68697468"/>
      <w:bookmarkStart w:id="15111" w:name="_Toc74928463"/>
      <w:bookmarkStart w:id="15112" w:name="_Toc76115562"/>
      <w:bookmarkStart w:id="15113" w:name="_Toc76544969"/>
      <w:bookmarkStart w:id="15114" w:name="_Toc82541786"/>
      <w:bookmarkStart w:id="15115" w:name="_Toc89952433"/>
      <w:bookmarkStart w:id="15116" w:name="_Toc98767529"/>
      <w:bookmarkStart w:id="15117" w:name="_Toc106203577"/>
      <w:bookmarkStart w:id="15118" w:name="_Toc115187876"/>
      <w:bookmarkStart w:id="15119" w:name="_Toc121994431"/>
      <w:bookmarkStart w:id="15120" w:name="_Toc124153439"/>
      <w:bookmarkStart w:id="15121" w:name="_Toc131538741"/>
      <w:bookmarkStart w:id="15122" w:name="_Toc137391861"/>
      <w:bookmarkStart w:id="15123" w:name="_Toc146962521"/>
      <w:bookmarkStart w:id="15124" w:name="_Toc187256886"/>
      <w:r w:rsidRPr="00931575">
        <w:t>L.3</w:t>
      </w:r>
      <w:r w:rsidRPr="00931575">
        <w:tab/>
        <w:t>Pre-FFT minimization process</w:t>
      </w:r>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125" w:name="_Toc21103160"/>
      <w:bookmarkStart w:id="15126" w:name="_Toc29811009"/>
      <w:bookmarkStart w:id="15127" w:name="_Toc36636371"/>
      <w:bookmarkStart w:id="15128" w:name="_Toc37273317"/>
      <w:bookmarkStart w:id="15129" w:name="_Toc45886408"/>
      <w:bookmarkStart w:id="15130" w:name="_Toc53183453"/>
      <w:bookmarkStart w:id="15131" w:name="_Toc58916165"/>
      <w:bookmarkStart w:id="15132" w:name="_Toc66701312"/>
      <w:bookmarkStart w:id="15133" w:name="_Toc68697469"/>
      <w:bookmarkStart w:id="15134" w:name="_Toc74928464"/>
      <w:bookmarkStart w:id="15135" w:name="_Toc76115563"/>
      <w:bookmarkStart w:id="15136" w:name="_Toc76544970"/>
      <w:bookmarkStart w:id="15137" w:name="_Toc82541787"/>
      <w:bookmarkStart w:id="15138" w:name="_Toc89952434"/>
      <w:bookmarkStart w:id="15139" w:name="_Toc98767530"/>
      <w:bookmarkStart w:id="15140" w:name="_Toc106203578"/>
      <w:bookmarkStart w:id="15141" w:name="_Toc115187877"/>
      <w:bookmarkStart w:id="15142" w:name="_Toc121994432"/>
      <w:bookmarkStart w:id="15143" w:name="_Toc124153440"/>
      <w:bookmarkStart w:id="15144" w:name="_Toc131538742"/>
      <w:bookmarkStart w:id="15145" w:name="_Toc137391862"/>
      <w:bookmarkStart w:id="15146" w:name="_Toc146962522"/>
      <w:bookmarkStart w:id="15147" w:name="_Toc187256887"/>
      <w:r w:rsidRPr="00931575">
        <w:t>L.4</w:t>
      </w:r>
      <w:r w:rsidRPr="00931575">
        <w:tab/>
        <w:t>Timing of the FFT window</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lastRenderedPageBreak/>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148" w:name="_Toc21103161"/>
      <w:bookmarkStart w:id="15149" w:name="_Toc29811010"/>
      <w:bookmarkStart w:id="15150" w:name="_Toc36636372"/>
      <w:bookmarkStart w:id="15151" w:name="_Toc37273318"/>
      <w:bookmarkStart w:id="15152" w:name="_Toc45886409"/>
      <w:bookmarkStart w:id="15153" w:name="_Toc53183454"/>
      <w:bookmarkStart w:id="15154" w:name="_Toc58916166"/>
      <w:bookmarkStart w:id="15155" w:name="_Toc66701313"/>
      <w:bookmarkStart w:id="15156" w:name="_Toc68697470"/>
      <w:bookmarkStart w:id="15157" w:name="_Toc74928465"/>
      <w:bookmarkStart w:id="15158" w:name="_Toc76115564"/>
      <w:bookmarkStart w:id="15159" w:name="_Toc76544971"/>
      <w:bookmarkStart w:id="15160" w:name="_Toc82541788"/>
      <w:bookmarkStart w:id="15161" w:name="_Toc89952435"/>
      <w:bookmarkStart w:id="15162" w:name="_Toc98767531"/>
      <w:bookmarkStart w:id="15163" w:name="_Toc106203579"/>
      <w:bookmarkStart w:id="15164" w:name="_Toc115187878"/>
      <w:bookmarkStart w:id="15165" w:name="_Toc121994433"/>
      <w:bookmarkStart w:id="15166" w:name="_Toc124153441"/>
      <w:bookmarkStart w:id="15167" w:name="_Toc131538743"/>
      <w:bookmarkStart w:id="15168" w:name="_Toc137391863"/>
      <w:bookmarkStart w:id="15169" w:name="_Toc146962523"/>
      <w:bookmarkStart w:id="15170" w:name="_Toc187256888"/>
      <w:r w:rsidRPr="00931575">
        <w:t>L.5</w:t>
      </w:r>
      <w:r w:rsidRPr="00931575">
        <w:tab/>
        <w:t>Resource element TX power</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171" w:name="_Toc21103162"/>
      <w:bookmarkStart w:id="15172" w:name="_Toc29811011"/>
      <w:bookmarkStart w:id="15173" w:name="_Toc36636373"/>
      <w:bookmarkStart w:id="15174" w:name="_Toc37273319"/>
      <w:bookmarkStart w:id="15175" w:name="_Toc45886410"/>
      <w:bookmarkStart w:id="15176" w:name="_Toc53183455"/>
      <w:bookmarkStart w:id="15177" w:name="_Toc58916167"/>
      <w:bookmarkStart w:id="15178" w:name="_Toc66701314"/>
      <w:bookmarkStart w:id="15179" w:name="_Toc68697471"/>
      <w:bookmarkStart w:id="15180" w:name="_Toc74928466"/>
      <w:bookmarkStart w:id="15181" w:name="_Toc76115565"/>
      <w:bookmarkStart w:id="15182" w:name="_Toc76544972"/>
      <w:bookmarkStart w:id="15183" w:name="_Toc82541789"/>
      <w:bookmarkStart w:id="15184" w:name="_Toc89952436"/>
      <w:bookmarkStart w:id="15185" w:name="_Toc98767532"/>
      <w:bookmarkStart w:id="15186" w:name="_Toc106203580"/>
      <w:bookmarkStart w:id="15187" w:name="_Toc115187879"/>
      <w:bookmarkStart w:id="15188" w:name="_Toc121994434"/>
      <w:bookmarkStart w:id="15189" w:name="_Toc124153442"/>
      <w:bookmarkStart w:id="15190" w:name="_Toc131538744"/>
      <w:bookmarkStart w:id="15191" w:name="_Toc137391864"/>
      <w:bookmarkStart w:id="15192" w:name="_Toc146962524"/>
      <w:bookmarkStart w:id="15193" w:name="_Toc187256889"/>
      <w:r w:rsidRPr="00931575">
        <w:t>L.6</w:t>
      </w:r>
      <w:r w:rsidRPr="00931575">
        <w:tab/>
        <w:t>Post-FFT equalisation</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194" w:name="_MON_1587198493"/>
    <w:bookmarkEnd w:id="15194"/>
    <w:p w14:paraId="2DE346C7" w14:textId="1FA6FAF8" w:rsidR="005C1240" w:rsidRPr="00931575" w:rsidRDefault="005C1240" w:rsidP="00782299">
      <w:pPr>
        <w:pStyle w:val="TH"/>
      </w:pPr>
      <w:r w:rsidRPr="00931575">
        <w:object w:dxaOrig="9498" w:dyaOrig="7227" w14:anchorId="152E5799">
          <v:shape id="_x0000_i1095" type="#_x0000_t75" style="width:472.5pt;height:5in" o:ole="">
            <v:imagedata r:id="rId233" o:title=""/>
          </v:shape>
          <o:OLEObject Type="Embed" ProgID="Word.Picture.8" ShapeID="_x0000_i1095" DrawAspect="Content" ObjectID="_1797869170"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0"/>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195" w:name="_Toc21103163"/>
      <w:bookmarkStart w:id="15196" w:name="_Toc29811012"/>
      <w:bookmarkStart w:id="15197" w:name="_Toc36636374"/>
      <w:bookmarkStart w:id="15198" w:name="_Toc37273320"/>
      <w:bookmarkStart w:id="15199" w:name="_Toc45886411"/>
      <w:bookmarkStart w:id="15200" w:name="_Toc53183456"/>
      <w:bookmarkStart w:id="15201" w:name="_Toc58916168"/>
      <w:bookmarkStart w:id="15202" w:name="_Toc66701315"/>
      <w:bookmarkStart w:id="15203" w:name="_Toc68697472"/>
      <w:bookmarkStart w:id="15204" w:name="_Toc74928467"/>
      <w:bookmarkStart w:id="15205" w:name="_Toc76115566"/>
      <w:bookmarkStart w:id="15206" w:name="_Toc76544973"/>
      <w:bookmarkStart w:id="15207" w:name="_Toc82541790"/>
      <w:bookmarkStart w:id="15208" w:name="_Toc89952437"/>
      <w:bookmarkStart w:id="15209" w:name="_Toc98767533"/>
      <w:bookmarkStart w:id="15210" w:name="_Toc106203581"/>
      <w:bookmarkStart w:id="15211" w:name="_Toc115187880"/>
      <w:bookmarkStart w:id="15212" w:name="_Toc121994435"/>
      <w:bookmarkStart w:id="15213" w:name="_Toc124153443"/>
      <w:bookmarkStart w:id="15214" w:name="_Toc131538745"/>
      <w:bookmarkStart w:id="15215" w:name="_Toc137391865"/>
      <w:bookmarkStart w:id="15216" w:name="_Toc146962525"/>
      <w:bookmarkStart w:id="15217" w:name="_Toc187256890"/>
      <w:r w:rsidRPr="00931575">
        <w:t>L.7</w:t>
      </w:r>
      <w:r w:rsidRPr="00931575">
        <w:tab/>
        <w:t>EVM</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3A021DFD" w14:textId="77777777" w:rsidR="00C45907" w:rsidRPr="00931575" w:rsidRDefault="00C45907" w:rsidP="00C45907">
      <w:pPr>
        <w:pStyle w:val="Heading3"/>
        <w:rPr>
          <w:rFonts w:eastAsia="Osaka"/>
        </w:rPr>
      </w:pPr>
      <w:bookmarkStart w:id="15218" w:name="_Toc29811013"/>
      <w:bookmarkStart w:id="15219" w:name="_Toc36636375"/>
      <w:bookmarkStart w:id="15220" w:name="_Toc37273321"/>
      <w:bookmarkStart w:id="15221" w:name="_Toc45886412"/>
      <w:bookmarkStart w:id="15222" w:name="_Toc53183457"/>
      <w:bookmarkStart w:id="15223" w:name="_Toc58916169"/>
      <w:bookmarkStart w:id="15224" w:name="_Toc66701316"/>
      <w:bookmarkStart w:id="15225" w:name="_Toc68697473"/>
      <w:bookmarkStart w:id="15226" w:name="_Toc74928468"/>
      <w:bookmarkStart w:id="15227" w:name="_Toc76115567"/>
      <w:bookmarkStart w:id="15228" w:name="_Toc76544974"/>
      <w:bookmarkStart w:id="15229" w:name="_Toc82541791"/>
      <w:bookmarkStart w:id="15230" w:name="_Toc89952438"/>
      <w:bookmarkStart w:id="15231" w:name="_Toc98767534"/>
      <w:bookmarkStart w:id="15232" w:name="_Toc106203582"/>
      <w:bookmarkStart w:id="15233" w:name="_Toc115187881"/>
      <w:bookmarkStart w:id="15234" w:name="_Toc121994436"/>
      <w:bookmarkStart w:id="15235" w:name="_Toc124153444"/>
      <w:bookmarkStart w:id="15236" w:name="_Toc131538746"/>
      <w:bookmarkStart w:id="15237" w:name="_Toc137391866"/>
      <w:bookmarkStart w:id="15238" w:name="_Toc146962526"/>
      <w:bookmarkStart w:id="15239" w:name="_Toc187256891"/>
      <w:r w:rsidRPr="00931575">
        <w:rPr>
          <w:rFonts w:eastAsia="Osaka"/>
        </w:rPr>
        <w:t>L.7.0</w:t>
      </w:r>
      <w:r w:rsidRPr="00931575">
        <w:rPr>
          <w:rFonts w:eastAsia="Osaka"/>
        </w:rPr>
        <w:tab/>
        <w:t>General</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5240" w:name="_Toc21103164"/>
      <w:bookmarkStart w:id="15241" w:name="_Toc29811014"/>
      <w:bookmarkStart w:id="15242" w:name="_Toc36636376"/>
      <w:bookmarkStart w:id="15243" w:name="_Toc37273322"/>
      <w:bookmarkStart w:id="15244" w:name="_Toc45886413"/>
      <w:bookmarkStart w:id="15245" w:name="_Toc53183458"/>
      <w:bookmarkStart w:id="15246" w:name="_Toc58916170"/>
      <w:bookmarkStart w:id="15247" w:name="_Toc66701317"/>
      <w:bookmarkStart w:id="15248" w:name="_Toc68697474"/>
      <w:bookmarkStart w:id="15249" w:name="_Toc74928469"/>
      <w:bookmarkStart w:id="15250" w:name="_Toc76115568"/>
      <w:bookmarkStart w:id="15251" w:name="_Toc76544975"/>
      <w:bookmarkStart w:id="15252" w:name="_Toc82541792"/>
      <w:bookmarkStart w:id="15253" w:name="_Toc89952439"/>
      <w:bookmarkStart w:id="15254" w:name="_Toc98767535"/>
      <w:bookmarkStart w:id="15255" w:name="_Toc106203583"/>
      <w:bookmarkStart w:id="15256" w:name="_Toc115187882"/>
      <w:bookmarkStart w:id="15257" w:name="_Toc121994437"/>
      <w:bookmarkStart w:id="15258" w:name="_Toc124153445"/>
      <w:bookmarkStart w:id="15259" w:name="_Toc131538747"/>
      <w:bookmarkStart w:id="15260" w:name="_Toc137391867"/>
      <w:bookmarkStart w:id="15261" w:name="_Toc146962527"/>
      <w:bookmarkStart w:id="15262" w:name="_Toc187256892"/>
      <w:r w:rsidRPr="00931575">
        <w:rPr>
          <w:lang w:eastAsia="en-CA"/>
        </w:rPr>
        <w:t>L.7.1</w:t>
      </w:r>
      <w:r w:rsidRPr="00931575">
        <w:rPr>
          <w:lang w:eastAsia="en-CA"/>
        </w:rPr>
        <w:tab/>
        <w:t>Averaged EVM (FDD)</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5263"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5264" w:name="_Toc29811015"/>
      <w:bookmarkStart w:id="15265" w:name="_Toc36636377"/>
      <w:bookmarkStart w:id="15266" w:name="_Toc37273323"/>
      <w:bookmarkStart w:id="15267" w:name="_Toc45886414"/>
      <w:bookmarkStart w:id="15268" w:name="_Toc53183459"/>
      <w:bookmarkStart w:id="15269" w:name="_Toc58916171"/>
      <w:bookmarkStart w:id="15270" w:name="_Toc66701318"/>
      <w:bookmarkStart w:id="15271" w:name="_Toc68697475"/>
      <w:bookmarkStart w:id="15272" w:name="_Toc74928470"/>
      <w:bookmarkStart w:id="15273" w:name="_Toc76115569"/>
      <w:bookmarkStart w:id="15274" w:name="_Toc76544976"/>
      <w:bookmarkStart w:id="15275" w:name="_Toc82541793"/>
      <w:bookmarkStart w:id="15276" w:name="_Toc89952440"/>
      <w:bookmarkStart w:id="15277" w:name="_Toc98767536"/>
      <w:bookmarkStart w:id="15278" w:name="_Toc106203584"/>
      <w:bookmarkStart w:id="15279" w:name="_Toc115187883"/>
      <w:bookmarkStart w:id="15280" w:name="_Toc121994438"/>
      <w:bookmarkStart w:id="15281" w:name="_Toc124153446"/>
      <w:bookmarkStart w:id="15282" w:name="_Toc131538748"/>
      <w:bookmarkStart w:id="15283" w:name="_Toc137391868"/>
      <w:bookmarkStart w:id="15284" w:name="_Toc146962528"/>
      <w:bookmarkStart w:id="15285" w:name="_Toc187256893"/>
      <w:r w:rsidRPr="00931575">
        <w:t>L.7.2</w:t>
      </w:r>
      <w:r w:rsidRPr="00931575">
        <w:tab/>
        <w:t>Averaged EVM (TDD)</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5286" w:name="_Toc58916172"/>
      <w:bookmarkStart w:id="15287" w:name="_Toc66701319"/>
      <w:bookmarkStart w:id="15288" w:name="_Toc68697476"/>
      <w:bookmarkStart w:id="15289" w:name="_Toc74928471"/>
      <w:bookmarkStart w:id="15290" w:name="_Toc76115570"/>
      <w:bookmarkStart w:id="15291" w:name="_Toc76544977"/>
      <w:bookmarkStart w:id="15292" w:name="_Toc82541794"/>
      <w:bookmarkStart w:id="15293" w:name="_Toc89952441"/>
      <w:bookmarkStart w:id="15294" w:name="_Toc98767537"/>
      <w:bookmarkStart w:id="15295" w:name="_Toc106203585"/>
      <w:bookmarkStart w:id="15296" w:name="_Toc115187884"/>
      <w:bookmarkStart w:id="15297" w:name="_Toc121994439"/>
      <w:bookmarkStart w:id="15298" w:name="_Toc124153447"/>
      <w:bookmarkStart w:id="15299" w:name="_Toc131538749"/>
      <w:bookmarkStart w:id="15300" w:name="_Toc137391869"/>
      <w:bookmarkStart w:id="15301" w:name="_Toc146962529"/>
      <w:bookmarkStart w:id="15302" w:name="_Toc187256894"/>
      <w:r w:rsidRPr="00931575">
        <w:rPr>
          <w:noProof/>
        </w:rPr>
        <w:lastRenderedPageBreak/>
        <w:t>Annex M (normative):</w:t>
      </w:r>
      <w:r w:rsidRPr="00931575">
        <w:rPr>
          <w:noProof/>
        </w:rPr>
        <w:br/>
        <w:t>General rules for statistical testing</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7822952F" w14:textId="77777777" w:rsidR="002C0395" w:rsidRPr="00931575" w:rsidRDefault="002C0395" w:rsidP="002C0395">
      <w:pPr>
        <w:pStyle w:val="Heading1"/>
      </w:pPr>
      <w:bookmarkStart w:id="15303" w:name="_Toc58916173"/>
      <w:bookmarkStart w:id="15304" w:name="_Toc66701320"/>
      <w:bookmarkStart w:id="15305" w:name="_Toc68697477"/>
      <w:bookmarkStart w:id="15306" w:name="_Toc74928472"/>
      <w:bookmarkStart w:id="15307" w:name="_Toc76115571"/>
      <w:bookmarkStart w:id="15308" w:name="_Toc76544978"/>
      <w:bookmarkStart w:id="15309" w:name="_Toc82541795"/>
      <w:bookmarkStart w:id="15310" w:name="_Toc89952442"/>
      <w:bookmarkStart w:id="15311" w:name="_Toc98767538"/>
      <w:bookmarkStart w:id="15312" w:name="_Toc106203586"/>
      <w:bookmarkStart w:id="15313" w:name="_Toc115187885"/>
      <w:bookmarkStart w:id="15314" w:name="_Toc121994440"/>
      <w:bookmarkStart w:id="15315" w:name="_Toc124153448"/>
      <w:bookmarkStart w:id="15316" w:name="_Toc131538750"/>
      <w:bookmarkStart w:id="15317" w:name="_Toc137391870"/>
      <w:bookmarkStart w:id="15318" w:name="_Toc146962530"/>
      <w:bookmarkStart w:id="15319" w:name="_Toc187256895"/>
      <w:r w:rsidRPr="00931575">
        <w:t>M.1</w:t>
      </w:r>
      <w:r w:rsidRPr="00931575">
        <w:tab/>
        <w:t>Testing methodology of PUSCH performance requirements with 0.001% BLER</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61C23604" w14:textId="77777777" w:rsidR="002C0395" w:rsidRPr="00931575" w:rsidRDefault="002C0395" w:rsidP="002C0395">
      <w:pPr>
        <w:pStyle w:val="Heading2"/>
      </w:pPr>
      <w:bookmarkStart w:id="15320" w:name="_Toc58916174"/>
      <w:bookmarkStart w:id="15321" w:name="_Toc66701321"/>
      <w:bookmarkStart w:id="15322" w:name="_Toc68697478"/>
      <w:bookmarkStart w:id="15323" w:name="_Toc74928473"/>
      <w:bookmarkStart w:id="15324" w:name="_Toc76115572"/>
      <w:bookmarkStart w:id="15325" w:name="_Toc76544979"/>
      <w:bookmarkStart w:id="15326" w:name="_Toc82541796"/>
      <w:bookmarkStart w:id="15327" w:name="_Toc89952443"/>
      <w:bookmarkStart w:id="15328" w:name="_Toc98767539"/>
      <w:bookmarkStart w:id="15329" w:name="_Toc106203587"/>
      <w:bookmarkStart w:id="15330" w:name="_Toc115187886"/>
      <w:bookmarkStart w:id="15331" w:name="_Toc121994441"/>
      <w:bookmarkStart w:id="15332" w:name="_Toc124153449"/>
      <w:bookmarkStart w:id="15333" w:name="_Toc131538751"/>
      <w:bookmarkStart w:id="15334" w:name="_Toc137391871"/>
      <w:bookmarkStart w:id="15335" w:name="_Toc146962531"/>
      <w:bookmarkStart w:id="15336" w:name="_Toc187256896"/>
      <w:r w:rsidRPr="00931575">
        <w:t>M.1.1</w:t>
      </w:r>
      <w:r w:rsidRPr="00931575">
        <w:tab/>
        <w:t>General</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337" w:name="_Toc58916175"/>
      <w:bookmarkStart w:id="15338" w:name="_Toc66701322"/>
      <w:bookmarkStart w:id="15339" w:name="_Toc68697479"/>
      <w:bookmarkStart w:id="15340" w:name="_Toc74928474"/>
      <w:bookmarkStart w:id="15341" w:name="_Toc76115573"/>
      <w:bookmarkStart w:id="15342" w:name="_Toc76544980"/>
      <w:bookmarkStart w:id="15343" w:name="_Toc82541797"/>
      <w:bookmarkStart w:id="15344" w:name="_Toc89952444"/>
      <w:bookmarkStart w:id="15345" w:name="_Toc98767540"/>
      <w:bookmarkStart w:id="15346" w:name="_Toc106203588"/>
      <w:bookmarkStart w:id="15347" w:name="_Toc115187887"/>
      <w:bookmarkStart w:id="15348" w:name="_Toc121994442"/>
      <w:bookmarkStart w:id="15349" w:name="_Toc124153450"/>
      <w:bookmarkStart w:id="15350" w:name="_Toc131538752"/>
      <w:bookmarkStart w:id="15351" w:name="_Toc137391872"/>
      <w:bookmarkStart w:id="15352" w:name="_Toc146962532"/>
      <w:bookmarkStart w:id="15353" w:name="_Toc187256897"/>
      <w:r w:rsidRPr="00931575">
        <w:lastRenderedPageBreak/>
        <w:t>M.1.2</w:t>
      </w:r>
      <w:r w:rsidRPr="00931575">
        <w:tab/>
        <w:t>Numerical definition of the pass-fail limits for testing PUSCH 0.001% BLER</w:t>
      </w:r>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AD73E7">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5354" w:name="_Toc58916176"/>
      <w:bookmarkStart w:id="15355" w:name="_Toc66701323"/>
      <w:bookmarkStart w:id="15356" w:name="_Toc68697480"/>
      <w:bookmarkStart w:id="15357" w:name="_Toc74928475"/>
      <w:bookmarkStart w:id="15358" w:name="_Toc76115574"/>
      <w:bookmarkStart w:id="15359" w:name="_Toc76544981"/>
      <w:bookmarkStart w:id="15360" w:name="_Toc82541798"/>
      <w:bookmarkStart w:id="15361" w:name="_Toc89952445"/>
      <w:bookmarkStart w:id="15362" w:name="_Toc98767541"/>
      <w:bookmarkStart w:id="15363" w:name="_Toc106203589"/>
      <w:bookmarkStart w:id="15364" w:name="_Toc115187888"/>
      <w:bookmarkStart w:id="15365" w:name="_Toc121994443"/>
      <w:bookmarkStart w:id="15366" w:name="_Toc124153451"/>
      <w:bookmarkStart w:id="15367" w:name="_Toc131538753"/>
      <w:bookmarkStart w:id="15368" w:name="_Toc137391873"/>
      <w:bookmarkStart w:id="15369" w:name="_Toc146962533"/>
      <w:bookmarkStart w:id="15370" w:name="_Toc187256898"/>
      <w:r w:rsidRPr="00931575">
        <w:lastRenderedPageBreak/>
        <w:t>M.1.3</w:t>
      </w:r>
      <w:r w:rsidRPr="00931575">
        <w:tab/>
        <w:t>Theory to derive the early pass/fail limits in M.1.2 (informative)</w:t>
      </w:r>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5371" w:name="_Toc58916177"/>
      <w:bookmarkStart w:id="15372" w:name="_Toc66701324"/>
      <w:bookmarkStart w:id="15373" w:name="_Toc68697481"/>
      <w:bookmarkStart w:id="15374" w:name="_Toc74928476"/>
      <w:bookmarkStart w:id="15375" w:name="_Toc76115575"/>
      <w:bookmarkStart w:id="15376" w:name="_Toc76544982"/>
      <w:bookmarkStart w:id="15377" w:name="_Toc82541799"/>
      <w:bookmarkStart w:id="15378" w:name="_Toc89952446"/>
      <w:bookmarkStart w:id="15379" w:name="_Toc98767542"/>
      <w:bookmarkStart w:id="15380" w:name="_Toc106203590"/>
      <w:bookmarkStart w:id="15381" w:name="_Toc115187889"/>
      <w:bookmarkStart w:id="15382" w:name="_Toc121994444"/>
      <w:bookmarkStart w:id="15383" w:name="_Toc124153452"/>
      <w:bookmarkStart w:id="15384" w:name="_Toc131538754"/>
      <w:bookmarkStart w:id="15385" w:name="_Toc137391874"/>
      <w:bookmarkStart w:id="15386" w:name="_Toc146962534"/>
      <w:bookmarkStart w:id="15387" w:name="_Toc187256899"/>
      <w:r w:rsidRPr="00931575">
        <w:t>M.1.3.1</w:t>
      </w:r>
      <w:r w:rsidRPr="00931575">
        <w:tab/>
        <w:t>Numerical definition of the pass-fail limits for testing PUSCH 0.001% BLER</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388" w:name="_Toc58916178"/>
      <w:bookmarkStart w:id="15389" w:name="_Toc66701325"/>
      <w:bookmarkStart w:id="15390" w:name="_Toc68697482"/>
      <w:bookmarkStart w:id="15391" w:name="_Toc74928477"/>
      <w:bookmarkStart w:id="15392" w:name="_Toc76115576"/>
      <w:bookmarkStart w:id="15393" w:name="_Toc76544983"/>
      <w:bookmarkStart w:id="15394" w:name="_Toc82541800"/>
      <w:bookmarkStart w:id="15395" w:name="_Toc89952447"/>
      <w:bookmarkStart w:id="15396" w:name="_Toc98767543"/>
      <w:bookmarkStart w:id="15397" w:name="_Toc106203591"/>
      <w:bookmarkStart w:id="15398" w:name="_Toc115187890"/>
      <w:bookmarkStart w:id="15399" w:name="_Toc121994445"/>
      <w:bookmarkStart w:id="15400" w:name="_Toc124153453"/>
      <w:bookmarkStart w:id="15401" w:name="_Toc131538755"/>
      <w:bookmarkStart w:id="15402" w:name="_Toc137391875"/>
      <w:bookmarkStart w:id="15403" w:name="_Toc146962535"/>
      <w:bookmarkStart w:id="15404" w:name="_Toc187256900"/>
      <w:r w:rsidRPr="00931575">
        <w:t>M.1.3.2</w:t>
      </w:r>
      <w:r w:rsidRPr="00931575">
        <w:tab/>
        <w:t>Simulation to derive the pass-fail limits for testing PUSCH 0.001% BLER</w:t>
      </w:r>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5pt;height:97pt" o:ole="">
            <v:imagedata r:id="rId235" o:title=""/>
          </v:shape>
          <o:OLEObject Type="Embed" ProgID="Equation.DSMT4" ShapeID="_x0000_i1096" DrawAspect="Content" ObjectID="_1797869171"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5405" w:name="_Toc21103166"/>
      <w:bookmarkStart w:id="15406" w:name="_Toc29811016"/>
      <w:bookmarkStart w:id="15407" w:name="_Toc36636378"/>
      <w:bookmarkStart w:id="15408" w:name="_Toc37273324"/>
      <w:bookmarkStart w:id="15409" w:name="_Toc45886415"/>
      <w:r w:rsidRPr="00931575">
        <w:br w:type="page"/>
      </w:r>
    </w:p>
    <w:p w14:paraId="2089789B" w14:textId="3C07C161" w:rsidR="00C45907" w:rsidRPr="00931575" w:rsidRDefault="00C45907" w:rsidP="00C45907">
      <w:pPr>
        <w:pStyle w:val="Heading8"/>
      </w:pPr>
      <w:bookmarkStart w:id="15410" w:name="_Toc53183460"/>
      <w:bookmarkStart w:id="15411" w:name="_Toc58916179"/>
      <w:bookmarkStart w:id="15412" w:name="_Toc66701326"/>
      <w:bookmarkStart w:id="15413" w:name="_Toc68697483"/>
      <w:bookmarkStart w:id="15414" w:name="_Toc74928478"/>
      <w:bookmarkStart w:id="15415" w:name="_Toc76115577"/>
      <w:bookmarkStart w:id="15416" w:name="_Toc76544984"/>
      <w:bookmarkStart w:id="15417" w:name="_Toc82541801"/>
      <w:bookmarkStart w:id="15418" w:name="_Toc89952448"/>
      <w:bookmarkStart w:id="15419" w:name="_Toc98767544"/>
      <w:bookmarkStart w:id="15420" w:name="_Toc106203592"/>
      <w:bookmarkStart w:id="15421" w:name="_Toc115187891"/>
      <w:bookmarkStart w:id="15422" w:name="_Toc121994446"/>
      <w:bookmarkStart w:id="15423" w:name="_Toc124153454"/>
      <w:bookmarkStart w:id="15424" w:name="_Toc131538756"/>
      <w:bookmarkStart w:id="15425" w:name="_Toc137391876"/>
      <w:bookmarkStart w:id="15426" w:name="_Toc146962536"/>
      <w:bookmarkStart w:id="15427" w:name="_Toc187256901"/>
      <w:r w:rsidRPr="00931575">
        <w:lastRenderedPageBreak/>
        <w:t xml:space="preserve">Annex </w:t>
      </w:r>
      <w:r w:rsidR="002C0395" w:rsidRPr="00931575">
        <w:t>N</w:t>
      </w:r>
      <w:r w:rsidRPr="00931575">
        <w:t xml:space="preserve"> (informative):</w:t>
      </w:r>
      <w:r w:rsidRPr="00931575">
        <w:br/>
        <w:t>Change history</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693"/>
          <w:p w14:paraId="60518625" w14:textId="77777777" w:rsidR="00C45907" w:rsidRPr="00931575" w:rsidRDefault="00C45907" w:rsidP="00782299">
            <w:pPr>
              <w:pStyle w:val="TAH"/>
              <w:rPr>
                <w:sz w:val="16"/>
              </w:rPr>
            </w:pPr>
            <w:r w:rsidRPr="00931575">
              <w:lastRenderedPageBreak/>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lastRenderedPageBreak/>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lastRenderedPageBreak/>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lastRenderedPageBreak/>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lastRenderedPageBreak/>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lastRenderedPageBreak/>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lastRenderedPageBreak/>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lastRenderedPageBreak/>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lastRenderedPageBreak/>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lastRenderedPageBreak/>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lastRenderedPageBreak/>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lastRenderedPageBreak/>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5428" w:name="irecnoe"/>
            <w:bookmarkEnd w:id="15428"/>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lastRenderedPageBreak/>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lastRenderedPageBreak/>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lastRenderedPageBreak/>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trPr>
        <w:tc>
          <w:tcPr>
            <w:tcW w:w="755" w:type="dxa"/>
            <w:shd w:val="solid" w:color="FFFFFF" w:fill="auto"/>
          </w:tcPr>
          <w:p w14:paraId="557F684F" w14:textId="72771316" w:rsidR="00F5220C" w:rsidRDefault="00F5220C" w:rsidP="00F5220C">
            <w:pPr>
              <w:pStyle w:val="TAL"/>
              <w:rPr>
                <w:sz w:val="16"/>
                <w:szCs w:val="16"/>
              </w:rPr>
            </w:pPr>
            <w:r>
              <w:rPr>
                <w:sz w:val="16"/>
                <w:szCs w:val="16"/>
              </w:rPr>
              <w:t>2023-06</w:t>
            </w:r>
          </w:p>
        </w:tc>
        <w:tc>
          <w:tcPr>
            <w:tcW w:w="850" w:type="dxa"/>
            <w:shd w:val="solid" w:color="FFFFFF" w:fill="auto"/>
          </w:tcPr>
          <w:p w14:paraId="13D186B4" w14:textId="6D172BE8" w:rsidR="00F5220C" w:rsidRDefault="00F5220C" w:rsidP="00F5220C">
            <w:pPr>
              <w:pStyle w:val="TAL"/>
              <w:rPr>
                <w:sz w:val="16"/>
                <w:szCs w:val="16"/>
              </w:rPr>
            </w:pPr>
            <w:r>
              <w:rPr>
                <w:sz w:val="16"/>
                <w:szCs w:val="16"/>
              </w:rPr>
              <w:t>RAN#100</w:t>
            </w:r>
          </w:p>
        </w:tc>
        <w:tc>
          <w:tcPr>
            <w:tcW w:w="993" w:type="dxa"/>
            <w:shd w:val="solid" w:color="FFFFFF" w:fill="auto"/>
          </w:tcPr>
          <w:p w14:paraId="68295F5C" w14:textId="41CE40BB" w:rsidR="00F5220C" w:rsidRPr="00F5220C" w:rsidRDefault="00F5220C" w:rsidP="00F5220C">
            <w:pPr>
              <w:pStyle w:val="TAL"/>
              <w:rPr>
                <w:sz w:val="16"/>
                <w:szCs w:val="16"/>
              </w:rPr>
            </w:pPr>
            <w:r w:rsidRPr="002F0E80">
              <w:rPr>
                <w:sz w:val="16"/>
                <w:szCs w:val="16"/>
              </w:rPr>
              <w:t>RP-231354</w:t>
            </w:r>
          </w:p>
        </w:tc>
        <w:tc>
          <w:tcPr>
            <w:tcW w:w="539" w:type="dxa"/>
            <w:shd w:val="solid" w:color="FFFFFF" w:fill="auto"/>
          </w:tcPr>
          <w:p w14:paraId="163C4090" w14:textId="4DA8C98A" w:rsidR="00F5220C" w:rsidRPr="00F5220C" w:rsidRDefault="00F5220C" w:rsidP="00F5220C">
            <w:pPr>
              <w:pStyle w:val="TAL"/>
              <w:rPr>
                <w:sz w:val="16"/>
                <w:szCs w:val="16"/>
              </w:rPr>
            </w:pPr>
            <w:r w:rsidRPr="002F0E80">
              <w:rPr>
                <w:sz w:val="16"/>
                <w:szCs w:val="16"/>
              </w:rPr>
              <w:t>0483</w:t>
            </w:r>
          </w:p>
        </w:tc>
        <w:tc>
          <w:tcPr>
            <w:tcW w:w="425" w:type="dxa"/>
            <w:gridSpan w:val="2"/>
            <w:shd w:val="solid" w:color="FFFFFF" w:fill="auto"/>
          </w:tcPr>
          <w:p w14:paraId="20859C9F" w14:textId="77777777" w:rsidR="00F5220C" w:rsidRPr="00F5220C" w:rsidRDefault="00F5220C" w:rsidP="00F5220C">
            <w:pPr>
              <w:pStyle w:val="TAL"/>
              <w:rPr>
                <w:sz w:val="16"/>
                <w:szCs w:val="16"/>
              </w:rPr>
            </w:pPr>
          </w:p>
        </w:tc>
        <w:tc>
          <w:tcPr>
            <w:tcW w:w="425" w:type="dxa"/>
            <w:gridSpan w:val="2"/>
            <w:shd w:val="solid" w:color="FFFFFF" w:fill="auto"/>
          </w:tcPr>
          <w:p w14:paraId="40D63E1A" w14:textId="5F4893DD"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76194A14" w14:textId="75B922C1" w:rsidR="00F5220C" w:rsidRPr="00F5220C" w:rsidRDefault="00F5220C" w:rsidP="00F5220C">
            <w:pPr>
              <w:pStyle w:val="TAL"/>
              <w:rPr>
                <w:sz w:val="16"/>
                <w:szCs w:val="16"/>
              </w:rPr>
            </w:pPr>
            <w:r w:rsidRPr="002F0E80">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sz w:val="16"/>
                <w:szCs w:val="16"/>
              </w:rPr>
            </w:pPr>
            <w:r>
              <w:rPr>
                <w:sz w:val="16"/>
                <w:szCs w:val="16"/>
              </w:rPr>
              <w:t>16.16.0</w:t>
            </w:r>
          </w:p>
        </w:tc>
      </w:tr>
      <w:tr w:rsidR="00F5220C" w:rsidRPr="00931575" w14:paraId="694C3003" w14:textId="77777777" w:rsidTr="003E779E">
        <w:trPr>
          <w:gridAfter w:val="1"/>
          <w:wAfter w:w="28" w:type="dxa"/>
          <w:trHeight w:val="357"/>
        </w:trPr>
        <w:tc>
          <w:tcPr>
            <w:tcW w:w="755" w:type="dxa"/>
            <w:shd w:val="solid" w:color="FFFFFF" w:fill="auto"/>
          </w:tcPr>
          <w:p w14:paraId="08937C3D" w14:textId="77A0E7A5" w:rsidR="00F5220C" w:rsidRDefault="00F5220C" w:rsidP="00F5220C">
            <w:pPr>
              <w:pStyle w:val="TAL"/>
              <w:rPr>
                <w:sz w:val="16"/>
                <w:szCs w:val="16"/>
              </w:rPr>
            </w:pPr>
            <w:r>
              <w:rPr>
                <w:sz w:val="16"/>
                <w:szCs w:val="16"/>
              </w:rPr>
              <w:t>2023-06</w:t>
            </w:r>
          </w:p>
        </w:tc>
        <w:tc>
          <w:tcPr>
            <w:tcW w:w="850" w:type="dxa"/>
            <w:shd w:val="solid" w:color="FFFFFF" w:fill="auto"/>
          </w:tcPr>
          <w:p w14:paraId="1D11F4F2" w14:textId="7AEF8B72" w:rsidR="00F5220C" w:rsidRDefault="00F5220C" w:rsidP="00F5220C">
            <w:pPr>
              <w:pStyle w:val="TAL"/>
              <w:rPr>
                <w:sz w:val="16"/>
                <w:szCs w:val="16"/>
              </w:rPr>
            </w:pPr>
            <w:r>
              <w:rPr>
                <w:sz w:val="16"/>
                <w:szCs w:val="16"/>
              </w:rPr>
              <w:t>RAN#100</w:t>
            </w:r>
          </w:p>
        </w:tc>
        <w:tc>
          <w:tcPr>
            <w:tcW w:w="993" w:type="dxa"/>
            <w:shd w:val="solid" w:color="FFFFFF" w:fill="auto"/>
          </w:tcPr>
          <w:p w14:paraId="54EEB803" w14:textId="20960AB8" w:rsidR="00F5220C" w:rsidRPr="00F5220C" w:rsidRDefault="00F5220C" w:rsidP="00F5220C">
            <w:pPr>
              <w:pStyle w:val="TAL"/>
              <w:rPr>
                <w:sz w:val="16"/>
                <w:szCs w:val="16"/>
              </w:rPr>
            </w:pPr>
            <w:r w:rsidRPr="002F0E80">
              <w:rPr>
                <w:sz w:val="16"/>
                <w:szCs w:val="16"/>
              </w:rPr>
              <w:t>RP-231352</w:t>
            </w:r>
          </w:p>
        </w:tc>
        <w:tc>
          <w:tcPr>
            <w:tcW w:w="539" w:type="dxa"/>
            <w:shd w:val="solid" w:color="FFFFFF" w:fill="auto"/>
          </w:tcPr>
          <w:p w14:paraId="65162B98" w14:textId="7E5D723A" w:rsidR="00F5220C" w:rsidRPr="00F5220C" w:rsidRDefault="00F5220C" w:rsidP="00F5220C">
            <w:pPr>
              <w:pStyle w:val="TAL"/>
              <w:rPr>
                <w:sz w:val="16"/>
                <w:szCs w:val="16"/>
              </w:rPr>
            </w:pPr>
            <w:r w:rsidRPr="002F0E80">
              <w:rPr>
                <w:sz w:val="16"/>
                <w:szCs w:val="16"/>
              </w:rPr>
              <w:t>0496</w:t>
            </w:r>
          </w:p>
        </w:tc>
        <w:tc>
          <w:tcPr>
            <w:tcW w:w="425" w:type="dxa"/>
            <w:gridSpan w:val="2"/>
            <w:shd w:val="solid" w:color="FFFFFF" w:fill="auto"/>
          </w:tcPr>
          <w:p w14:paraId="1E9364A0" w14:textId="77777777" w:rsidR="00F5220C" w:rsidRPr="00F5220C" w:rsidRDefault="00F5220C" w:rsidP="00F5220C">
            <w:pPr>
              <w:pStyle w:val="TAL"/>
              <w:rPr>
                <w:sz w:val="16"/>
                <w:szCs w:val="16"/>
              </w:rPr>
            </w:pPr>
          </w:p>
        </w:tc>
        <w:tc>
          <w:tcPr>
            <w:tcW w:w="425" w:type="dxa"/>
            <w:gridSpan w:val="2"/>
            <w:shd w:val="solid" w:color="FFFFFF" w:fill="auto"/>
          </w:tcPr>
          <w:p w14:paraId="17881203" w14:textId="61F41F51"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5A27C64B" w14:textId="5A7735C1" w:rsidR="00F5220C" w:rsidRPr="00F5220C" w:rsidRDefault="00F5220C" w:rsidP="00F5220C">
            <w:pPr>
              <w:pStyle w:val="TAL"/>
              <w:rPr>
                <w:sz w:val="16"/>
                <w:szCs w:val="16"/>
              </w:rPr>
            </w:pPr>
            <w:r w:rsidRPr="002F0E80">
              <w:rPr>
                <w:sz w:val="16"/>
                <w:szCs w:val="16"/>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sz w:val="16"/>
                <w:szCs w:val="16"/>
              </w:rPr>
            </w:pPr>
            <w:r>
              <w:rPr>
                <w:sz w:val="16"/>
                <w:szCs w:val="16"/>
              </w:rPr>
              <w:t>16.16.0</w:t>
            </w:r>
          </w:p>
        </w:tc>
      </w:tr>
      <w:tr w:rsidR="00F5220C" w:rsidRPr="00931575" w14:paraId="0119E027" w14:textId="77777777" w:rsidTr="003E779E">
        <w:trPr>
          <w:gridAfter w:val="1"/>
          <w:wAfter w:w="28" w:type="dxa"/>
          <w:trHeight w:val="357"/>
        </w:trPr>
        <w:tc>
          <w:tcPr>
            <w:tcW w:w="755" w:type="dxa"/>
            <w:shd w:val="solid" w:color="FFFFFF" w:fill="auto"/>
          </w:tcPr>
          <w:p w14:paraId="65244A7F" w14:textId="404C6CB1" w:rsidR="00F5220C" w:rsidRDefault="00F5220C" w:rsidP="00F5220C">
            <w:pPr>
              <w:pStyle w:val="TAL"/>
              <w:rPr>
                <w:sz w:val="16"/>
                <w:szCs w:val="16"/>
              </w:rPr>
            </w:pPr>
            <w:r>
              <w:rPr>
                <w:sz w:val="16"/>
                <w:szCs w:val="16"/>
              </w:rPr>
              <w:t>2023-06</w:t>
            </w:r>
          </w:p>
        </w:tc>
        <w:tc>
          <w:tcPr>
            <w:tcW w:w="850" w:type="dxa"/>
            <w:shd w:val="solid" w:color="FFFFFF" w:fill="auto"/>
          </w:tcPr>
          <w:p w14:paraId="3C4AD356" w14:textId="7F32DE0E" w:rsidR="00F5220C" w:rsidRDefault="00F5220C" w:rsidP="00F5220C">
            <w:pPr>
              <w:pStyle w:val="TAL"/>
              <w:rPr>
                <w:sz w:val="16"/>
                <w:szCs w:val="16"/>
              </w:rPr>
            </w:pPr>
            <w:r>
              <w:rPr>
                <w:sz w:val="16"/>
                <w:szCs w:val="16"/>
              </w:rPr>
              <w:t>RAN#100</w:t>
            </w:r>
          </w:p>
        </w:tc>
        <w:tc>
          <w:tcPr>
            <w:tcW w:w="993" w:type="dxa"/>
            <w:shd w:val="solid" w:color="FFFFFF" w:fill="auto"/>
          </w:tcPr>
          <w:p w14:paraId="1D9A64FC" w14:textId="372604F1" w:rsidR="00F5220C" w:rsidRPr="00F5220C" w:rsidRDefault="00F5220C" w:rsidP="00F5220C">
            <w:pPr>
              <w:pStyle w:val="TAL"/>
              <w:rPr>
                <w:sz w:val="16"/>
                <w:szCs w:val="16"/>
              </w:rPr>
            </w:pPr>
            <w:r w:rsidRPr="002F0E80">
              <w:rPr>
                <w:sz w:val="16"/>
                <w:szCs w:val="16"/>
              </w:rPr>
              <w:t>RP-231358</w:t>
            </w:r>
          </w:p>
        </w:tc>
        <w:tc>
          <w:tcPr>
            <w:tcW w:w="539" w:type="dxa"/>
            <w:shd w:val="solid" w:color="FFFFFF" w:fill="auto"/>
          </w:tcPr>
          <w:p w14:paraId="4720C9C0" w14:textId="6D625731" w:rsidR="00F5220C" w:rsidRPr="00F5220C" w:rsidRDefault="00F5220C" w:rsidP="00F5220C">
            <w:pPr>
              <w:pStyle w:val="TAL"/>
              <w:rPr>
                <w:sz w:val="16"/>
                <w:szCs w:val="16"/>
              </w:rPr>
            </w:pPr>
            <w:r w:rsidRPr="002F0E80">
              <w:rPr>
                <w:sz w:val="16"/>
                <w:szCs w:val="16"/>
              </w:rPr>
              <w:t>0507</w:t>
            </w:r>
          </w:p>
        </w:tc>
        <w:tc>
          <w:tcPr>
            <w:tcW w:w="425" w:type="dxa"/>
            <w:gridSpan w:val="2"/>
            <w:shd w:val="solid" w:color="FFFFFF" w:fill="auto"/>
          </w:tcPr>
          <w:p w14:paraId="4FE8990D" w14:textId="77777777" w:rsidR="00F5220C" w:rsidRPr="00F5220C" w:rsidRDefault="00F5220C" w:rsidP="00F5220C">
            <w:pPr>
              <w:pStyle w:val="TAL"/>
              <w:rPr>
                <w:sz w:val="16"/>
                <w:szCs w:val="16"/>
              </w:rPr>
            </w:pPr>
          </w:p>
        </w:tc>
        <w:tc>
          <w:tcPr>
            <w:tcW w:w="425" w:type="dxa"/>
            <w:gridSpan w:val="2"/>
            <w:shd w:val="solid" w:color="FFFFFF" w:fill="auto"/>
          </w:tcPr>
          <w:p w14:paraId="29445A72" w14:textId="70B7DACC" w:rsidR="00F5220C" w:rsidRPr="00F5220C" w:rsidRDefault="00F5220C" w:rsidP="00F5220C">
            <w:pPr>
              <w:pStyle w:val="TAL"/>
              <w:rPr>
                <w:sz w:val="16"/>
                <w:szCs w:val="16"/>
              </w:rPr>
            </w:pPr>
            <w:r w:rsidRPr="002F0E80">
              <w:rPr>
                <w:sz w:val="16"/>
                <w:szCs w:val="16"/>
              </w:rPr>
              <w:t>A</w:t>
            </w:r>
          </w:p>
        </w:tc>
        <w:tc>
          <w:tcPr>
            <w:tcW w:w="4916" w:type="dxa"/>
            <w:gridSpan w:val="2"/>
            <w:shd w:val="solid" w:color="FFFFFF" w:fill="auto"/>
          </w:tcPr>
          <w:p w14:paraId="3E4E8F45" w14:textId="2A561FD5" w:rsidR="00F5220C" w:rsidRPr="00F5220C" w:rsidRDefault="00F5220C" w:rsidP="00F5220C">
            <w:pPr>
              <w:pStyle w:val="TAL"/>
              <w:rPr>
                <w:sz w:val="16"/>
                <w:szCs w:val="16"/>
              </w:rPr>
            </w:pPr>
            <w:r w:rsidRPr="002F0E80">
              <w:rPr>
                <w:sz w:val="16"/>
                <w:szCs w:val="16"/>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sz w:val="16"/>
                <w:szCs w:val="16"/>
              </w:rPr>
            </w:pPr>
            <w:r>
              <w:rPr>
                <w:sz w:val="16"/>
                <w:szCs w:val="16"/>
              </w:rPr>
              <w:t>16.16.0</w:t>
            </w:r>
          </w:p>
        </w:tc>
      </w:tr>
      <w:tr w:rsidR="005B5797" w:rsidRPr="00931575" w14:paraId="6B0542E3" w14:textId="77777777" w:rsidTr="005B5797">
        <w:trPr>
          <w:gridAfter w:val="1"/>
          <w:wAfter w:w="28" w:type="dxa"/>
          <w:trHeight w:val="236"/>
        </w:trPr>
        <w:tc>
          <w:tcPr>
            <w:tcW w:w="755" w:type="dxa"/>
            <w:shd w:val="solid" w:color="FFFFFF" w:fill="auto"/>
          </w:tcPr>
          <w:p w14:paraId="5FDB39B9" w14:textId="3AB785B6" w:rsidR="005B5797" w:rsidRDefault="005B5797" w:rsidP="00F5220C">
            <w:pPr>
              <w:pStyle w:val="TAL"/>
              <w:rPr>
                <w:sz w:val="16"/>
                <w:szCs w:val="16"/>
              </w:rPr>
            </w:pPr>
            <w:r>
              <w:rPr>
                <w:sz w:val="16"/>
                <w:szCs w:val="16"/>
              </w:rPr>
              <w:t>2023-09</w:t>
            </w:r>
          </w:p>
        </w:tc>
        <w:tc>
          <w:tcPr>
            <w:tcW w:w="850" w:type="dxa"/>
            <w:shd w:val="solid" w:color="FFFFFF" w:fill="auto"/>
          </w:tcPr>
          <w:p w14:paraId="784262A4" w14:textId="6B64558E" w:rsidR="005B5797" w:rsidRDefault="005B5797" w:rsidP="00F5220C">
            <w:pPr>
              <w:pStyle w:val="TAL"/>
              <w:rPr>
                <w:sz w:val="16"/>
                <w:szCs w:val="16"/>
              </w:rPr>
            </w:pPr>
            <w:r>
              <w:rPr>
                <w:sz w:val="16"/>
                <w:szCs w:val="16"/>
              </w:rPr>
              <w:t>RAN#101</w:t>
            </w:r>
          </w:p>
        </w:tc>
        <w:tc>
          <w:tcPr>
            <w:tcW w:w="993" w:type="dxa"/>
            <w:shd w:val="solid" w:color="FFFFFF" w:fill="auto"/>
          </w:tcPr>
          <w:p w14:paraId="25CF381F" w14:textId="6C6D0C0F" w:rsidR="005B5797" w:rsidRPr="002F0E80" w:rsidRDefault="00086BC4" w:rsidP="00F5220C">
            <w:pPr>
              <w:pStyle w:val="TAL"/>
              <w:rPr>
                <w:sz w:val="16"/>
                <w:szCs w:val="16"/>
              </w:rPr>
            </w:pPr>
            <w:hyperlink r:id="rId237" w:tgtFrame="_blank" w:tooltip="Download Tdoc" w:history="1">
              <w:r w:rsidRPr="00FD0F65">
                <w:rPr>
                  <w:sz w:val="16"/>
                  <w:szCs w:val="16"/>
                </w:rPr>
                <w:t>RP-232492</w:t>
              </w:r>
            </w:hyperlink>
          </w:p>
        </w:tc>
        <w:tc>
          <w:tcPr>
            <w:tcW w:w="539" w:type="dxa"/>
            <w:shd w:val="solid" w:color="FFFFFF" w:fill="auto"/>
          </w:tcPr>
          <w:p w14:paraId="19A8D18F" w14:textId="2A7EC3FE" w:rsidR="005B5797" w:rsidRPr="002F0E80" w:rsidRDefault="004F2FC0" w:rsidP="00F5220C">
            <w:pPr>
              <w:pStyle w:val="TAL"/>
              <w:rPr>
                <w:sz w:val="16"/>
                <w:szCs w:val="16"/>
              </w:rPr>
            </w:pPr>
            <w:r w:rsidRPr="00FD0F65">
              <w:rPr>
                <w:sz w:val="16"/>
                <w:szCs w:val="16"/>
              </w:rPr>
              <w:t>0544</w:t>
            </w:r>
          </w:p>
        </w:tc>
        <w:tc>
          <w:tcPr>
            <w:tcW w:w="425" w:type="dxa"/>
            <w:gridSpan w:val="2"/>
            <w:shd w:val="solid" w:color="FFFFFF" w:fill="auto"/>
          </w:tcPr>
          <w:p w14:paraId="7C7C1BAF" w14:textId="77777777" w:rsidR="005B5797" w:rsidRPr="00F5220C" w:rsidRDefault="005B5797" w:rsidP="00F5220C">
            <w:pPr>
              <w:pStyle w:val="TAL"/>
              <w:rPr>
                <w:sz w:val="16"/>
                <w:szCs w:val="16"/>
              </w:rPr>
            </w:pPr>
          </w:p>
        </w:tc>
        <w:tc>
          <w:tcPr>
            <w:tcW w:w="425" w:type="dxa"/>
            <w:gridSpan w:val="2"/>
            <w:shd w:val="solid" w:color="FFFFFF" w:fill="auto"/>
          </w:tcPr>
          <w:p w14:paraId="403F0661" w14:textId="0F18D39A" w:rsidR="005B5797" w:rsidRPr="002F0E80" w:rsidRDefault="002C2396" w:rsidP="00F5220C">
            <w:pPr>
              <w:pStyle w:val="TAL"/>
              <w:rPr>
                <w:sz w:val="16"/>
                <w:szCs w:val="16"/>
              </w:rPr>
            </w:pPr>
            <w:r>
              <w:rPr>
                <w:sz w:val="16"/>
                <w:szCs w:val="16"/>
              </w:rPr>
              <w:t>A</w:t>
            </w:r>
          </w:p>
        </w:tc>
        <w:tc>
          <w:tcPr>
            <w:tcW w:w="4916" w:type="dxa"/>
            <w:gridSpan w:val="2"/>
            <w:shd w:val="solid" w:color="FFFFFF" w:fill="auto"/>
          </w:tcPr>
          <w:p w14:paraId="4CE4902D" w14:textId="71BCDB53" w:rsidR="005B5797" w:rsidRPr="002F0E80" w:rsidRDefault="002C2396" w:rsidP="002C2396">
            <w:pPr>
              <w:pStyle w:val="TAL"/>
              <w:rPr>
                <w:sz w:val="16"/>
                <w:szCs w:val="16"/>
              </w:rPr>
            </w:pPr>
            <w:r w:rsidRPr="00FD0F65">
              <w:rPr>
                <w:sz w:val="16"/>
                <w:szCs w:val="16"/>
              </w:rPr>
              <w:t>TS 38.141-2: Corrections</w:t>
            </w:r>
          </w:p>
        </w:tc>
        <w:tc>
          <w:tcPr>
            <w:tcW w:w="708" w:type="dxa"/>
            <w:gridSpan w:val="2"/>
            <w:shd w:val="solid" w:color="FFFFFF" w:fill="auto"/>
          </w:tcPr>
          <w:p w14:paraId="777BFF7C" w14:textId="7592DDA3" w:rsidR="005B5797" w:rsidRDefault="005B5797" w:rsidP="00F5220C">
            <w:pPr>
              <w:pStyle w:val="TAL"/>
              <w:rPr>
                <w:sz w:val="16"/>
                <w:szCs w:val="16"/>
              </w:rPr>
            </w:pPr>
            <w:r>
              <w:rPr>
                <w:sz w:val="16"/>
                <w:szCs w:val="16"/>
              </w:rPr>
              <w:t>16.17.0</w:t>
            </w:r>
          </w:p>
        </w:tc>
      </w:tr>
      <w:tr w:rsidR="002C2396" w:rsidRPr="00931575" w14:paraId="0DCE67D0" w14:textId="77777777" w:rsidTr="005B5797">
        <w:trPr>
          <w:gridAfter w:val="1"/>
          <w:wAfter w:w="28" w:type="dxa"/>
          <w:trHeight w:val="236"/>
        </w:trPr>
        <w:tc>
          <w:tcPr>
            <w:tcW w:w="755" w:type="dxa"/>
            <w:shd w:val="solid" w:color="FFFFFF" w:fill="auto"/>
          </w:tcPr>
          <w:p w14:paraId="3A494E7D" w14:textId="0B0AA5B2" w:rsidR="002C2396" w:rsidRDefault="002C2396" w:rsidP="002C2396">
            <w:pPr>
              <w:pStyle w:val="TAL"/>
              <w:rPr>
                <w:sz w:val="16"/>
                <w:szCs w:val="16"/>
              </w:rPr>
            </w:pPr>
            <w:r>
              <w:rPr>
                <w:sz w:val="16"/>
                <w:szCs w:val="16"/>
              </w:rPr>
              <w:t>2023-09</w:t>
            </w:r>
          </w:p>
        </w:tc>
        <w:tc>
          <w:tcPr>
            <w:tcW w:w="850" w:type="dxa"/>
            <w:shd w:val="solid" w:color="FFFFFF" w:fill="auto"/>
          </w:tcPr>
          <w:p w14:paraId="2954E448" w14:textId="32834740" w:rsidR="002C2396" w:rsidRDefault="002C2396" w:rsidP="002C2396">
            <w:pPr>
              <w:pStyle w:val="TAL"/>
              <w:rPr>
                <w:sz w:val="16"/>
                <w:szCs w:val="16"/>
              </w:rPr>
            </w:pPr>
            <w:r>
              <w:rPr>
                <w:sz w:val="16"/>
                <w:szCs w:val="16"/>
              </w:rPr>
              <w:t>RAN#101</w:t>
            </w:r>
          </w:p>
        </w:tc>
        <w:tc>
          <w:tcPr>
            <w:tcW w:w="993" w:type="dxa"/>
            <w:shd w:val="solid" w:color="FFFFFF" w:fill="auto"/>
          </w:tcPr>
          <w:p w14:paraId="38C673F3" w14:textId="294C439C" w:rsidR="002C2396" w:rsidRPr="00FD0F65" w:rsidRDefault="002C2396" w:rsidP="00FD0F65">
            <w:pPr>
              <w:pStyle w:val="TAL"/>
              <w:rPr>
                <w:sz w:val="16"/>
                <w:szCs w:val="16"/>
              </w:rPr>
            </w:pPr>
            <w:hyperlink r:id="rId238" w:tgtFrame="_blank" w:tooltip="Download Tdoc" w:history="1">
              <w:r w:rsidRPr="00FD0F65">
                <w:rPr>
                  <w:sz w:val="16"/>
                  <w:szCs w:val="16"/>
                </w:rPr>
                <w:t>RP-232505</w:t>
              </w:r>
            </w:hyperlink>
          </w:p>
        </w:tc>
        <w:tc>
          <w:tcPr>
            <w:tcW w:w="539" w:type="dxa"/>
            <w:shd w:val="solid" w:color="FFFFFF" w:fill="auto"/>
          </w:tcPr>
          <w:p w14:paraId="305B0A4B" w14:textId="30A415A0" w:rsidR="002C2396" w:rsidRPr="002F0E80" w:rsidRDefault="002C2396" w:rsidP="00FD0F65">
            <w:pPr>
              <w:pStyle w:val="TAL"/>
              <w:rPr>
                <w:sz w:val="16"/>
                <w:szCs w:val="16"/>
              </w:rPr>
            </w:pPr>
            <w:r w:rsidRPr="00FD0F65">
              <w:rPr>
                <w:sz w:val="16"/>
                <w:szCs w:val="16"/>
              </w:rPr>
              <w:t>0528</w:t>
            </w:r>
          </w:p>
        </w:tc>
        <w:tc>
          <w:tcPr>
            <w:tcW w:w="425" w:type="dxa"/>
            <w:gridSpan w:val="2"/>
            <w:shd w:val="solid" w:color="FFFFFF" w:fill="auto"/>
          </w:tcPr>
          <w:p w14:paraId="2FA6B0FF" w14:textId="6D0F30D8" w:rsidR="002C2396" w:rsidRPr="00F5220C" w:rsidRDefault="002C2396" w:rsidP="00FD0F65">
            <w:pPr>
              <w:pStyle w:val="TAL"/>
              <w:rPr>
                <w:sz w:val="16"/>
                <w:szCs w:val="16"/>
              </w:rPr>
            </w:pPr>
            <w:r>
              <w:rPr>
                <w:sz w:val="16"/>
                <w:szCs w:val="16"/>
              </w:rPr>
              <w:t>1</w:t>
            </w:r>
          </w:p>
        </w:tc>
        <w:tc>
          <w:tcPr>
            <w:tcW w:w="425" w:type="dxa"/>
            <w:gridSpan w:val="2"/>
            <w:shd w:val="solid" w:color="FFFFFF" w:fill="auto"/>
          </w:tcPr>
          <w:p w14:paraId="28E0E0A2" w14:textId="60CE2427" w:rsidR="002C2396" w:rsidRPr="002F0E80" w:rsidRDefault="002C2396" w:rsidP="00FD0F65">
            <w:pPr>
              <w:pStyle w:val="TAL"/>
              <w:rPr>
                <w:sz w:val="16"/>
                <w:szCs w:val="16"/>
              </w:rPr>
            </w:pPr>
            <w:r>
              <w:rPr>
                <w:sz w:val="16"/>
                <w:szCs w:val="16"/>
              </w:rPr>
              <w:t>F</w:t>
            </w:r>
          </w:p>
        </w:tc>
        <w:tc>
          <w:tcPr>
            <w:tcW w:w="4916" w:type="dxa"/>
            <w:gridSpan w:val="2"/>
            <w:shd w:val="solid" w:color="FFFFFF" w:fill="auto"/>
          </w:tcPr>
          <w:p w14:paraId="561670F4" w14:textId="074D8EF7" w:rsidR="002C2396" w:rsidRPr="002F0E80" w:rsidRDefault="002C2396" w:rsidP="00FD0F65">
            <w:pPr>
              <w:pStyle w:val="TAL"/>
              <w:rPr>
                <w:sz w:val="16"/>
                <w:szCs w:val="16"/>
              </w:rPr>
            </w:pPr>
            <w:r w:rsidRPr="00FD0F65">
              <w:rPr>
                <w:sz w:val="16"/>
                <w:szCs w:val="16"/>
              </w:rPr>
              <w:t>[NR_L1enh_URLLC-Perf] CR for adding optional statement for URLLC demodulation requirements</w:t>
            </w:r>
          </w:p>
        </w:tc>
        <w:tc>
          <w:tcPr>
            <w:tcW w:w="708" w:type="dxa"/>
            <w:gridSpan w:val="2"/>
            <w:shd w:val="solid" w:color="FFFFFF" w:fill="auto"/>
          </w:tcPr>
          <w:p w14:paraId="35F83322" w14:textId="72C7EBC9" w:rsidR="002C2396" w:rsidRDefault="002C2396" w:rsidP="002C2396">
            <w:pPr>
              <w:pStyle w:val="TAL"/>
              <w:rPr>
                <w:sz w:val="16"/>
                <w:szCs w:val="16"/>
              </w:rPr>
            </w:pPr>
            <w:r>
              <w:rPr>
                <w:sz w:val="16"/>
                <w:szCs w:val="16"/>
              </w:rPr>
              <w:t>16.17.0</w:t>
            </w:r>
          </w:p>
        </w:tc>
      </w:tr>
      <w:tr w:rsidR="00654D8B" w:rsidRPr="00931575" w14:paraId="35A890CE" w14:textId="77777777" w:rsidTr="005B5797">
        <w:trPr>
          <w:gridAfter w:val="1"/>
          <w:wAfter w:w="28" w:type="dxa"/>
          <w:trHeight w:val="236"/>
        </w:trPr>
        <w:tc>
          <w:tcPr>
            <w:tcW w:w="755" w:type="dxa"/>
            <w:shd w:val="solid" w:color="FFFFFF" w:fill="auto"/>
          </w:tcPr>
          <w:p w14:paraId="487D809B" w14:textId="0200CC46" w:rsidR="00654D8B" w:rsidRDefault="00654D8B" w:rsidP="00654D8B">
            <w:pPr>
              <w:pStyle w:val="TAL"/>
              <w:rPr>
                <w:sz w:val="16"/>
                <w:szCs w:val="16"/>
              </w:rPr>
            </w:pPr>
            <w:r>
              <w:rPr>
                <w:sz w:val="16"/>
                <w:szCs w:val="16"/>
              </w:rPr>
              <w:t>2023-12</w:t>
            </w:r>
          </w:p>
        </w:tc>
        <w:tc>
          <w:tcPr>
            <w:tcW w:w="850" w:type="dxa"/>
            <w:shd w:val="solid" w:color="FFFFFF" w:fill="auto"/>
          </w:tcPr>
          <w:p w14:paraId="11BB9D71" w14:textId="2ED1B6C7" w:rsidR="00654D8B" w:rsidRDefault="00654D8B" w:rsidP="00654D8B">
            <w:pPr>
              <w:pStyle w:val="TAL"/>
              <w:rPr>
                <w:sz w:val="16"/>
                <w:szCs w:val="16"/>
              </w:rPr>
            </w:pPr>
            <w:r>
              <w:rPr>
                <w:sz w:val="16"/>
                <w:szCs w:val="16"/>
              </w:rPr>
              <w:t>RAN#102</w:t>
            </w:r>
          </w:p>
        </w:tc>
        <w:tc>
          <w:tcPr>
            <w:tcW w:w="993" w:type="dxa"/>
            <w:shd w:val="solid" w:color="FFFFFF" w:fill="auto"/>
          </w:tcPr>
          <w:p w14:paraId="6593B770" w14:textId="2C2149F7" w:rsidR="00654D8B" w:rsidRPr="002D4449"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RP-233339</w:t>
            </w:r>
          </w:p>
        </w:tc>
        <w:tc>
          <w:tcPr>
            <w:tcW w:w="539" w:type="dxa"/>
            <w:shd w:val="solid" w:color="FFFFFF" w:fill="auto"/>
          </w:tcPr>
          <w:p w14:paraId="6EF13726" w14:textId="5CB85C16" w:rsidR="00654D8B" w:rsidRPr="00FD0F65" w:rsidRDefault="00654D8B" w:rsidP="00654D8B">
            <w:pPr>
              <w:pStyle w:val="TAL"/>
              <w:rPr>
                <w:sz w:val="16"/>
                <w:szCs w:val="16"/>
              </w:rPr>
            </w:pPr>
            <w:r>
              <w:rPr>
                <w:rFonts w:cs="Arial"/>
                <w:sz w:val="16"/>
                <w:szCs w:val="16"/>
              </w:rPr>
              <w:t>0548</w:t>
            </w:r>
          </w:p>
        </w:tc>
        <w:tc>
          <w:tcPr>
            <w:tcW w:w="425" w:type="dxa"/>
            <w:gridSpan w:val="2"/>
            <w:shd w:val="solid" w:color="FFFFFF" w:fill="auto"/>
          </w:tcPr>
          <w:p w14:paraId="36DDA97C" w14:textId="27B19042" w:rsidR="00654D8B" w:rsidRDefault="00654D8B" w:rsidP="00654D8B">
            <w:pPr>
              <w:pStyle w:val="TAL"/>
              <w:rPr>
                <w:sz w:val="16"/>
                <w:szCs w:val="16"/>
              </w:rPr>
            </w:pPr>
            <w:r>
              <w:rPr>
                <w:rFonts w:cs="Arial"/>
                <w:sz w:val="16"/>
                <w:szCs w:val="16"/>
              </w:rPr>
              <w:t> </w:t>
            </w:r>
          </w:p>
        </w:tc>
        <w:tc>
          <w:tcPr>
            <w:tcW w:w="425" w:type="dxa"/>
            <w:gridSpan w:val="2"/>
            <w:shd w:val="solid" w:color="FFFFFF" w:fill="auto"/>
          </w:tcPr>
          <w:p w14:paraId="70BBDD79" w14:textId="61F80CC4" w:rsidR="00654D8B" w:rsidRDefault="00654D8B" w:rsidP="00654D8B">
            <w:pPr>
              <w:pStyle w:val="TAL"/>
              <w:rPr>
                <w:sz w:val="16"/>
                <w:szCs w:val="16"/>
              </w:rPr>
            </w:pPr>
            <w:r>
              <w:rPr>
                <w:rFonts w:cs="Arial"/>
                <w:sz w:val="16"/>
                <w:szCs w:val="16"/>
              </w:rPr>
              <w:t>F</w:t>
            </w:r>
          </w:p>
        </w:tc>
        <w:tc>
          <w:tcPr>
            <w:tcW w:w="4916" w:type="dxa"/>
            <w:gridSpan w:val="2"/>
            <w:shd w:val="solid" w:color="FFFFFF" w:fill="auto"/>
          </w:tcPr>
          <w:p w14:paraId="722C6C95" w14:textId="283BD4FF" w:rsidR="00654D8B" w:rsidRPr="00654D8B"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[NR_n18-Perf] CR to TS 38.141-2 on correction of transmitter spurious emissions for protection of Band n18</w:t>
            </w:r>
          </w:p>
        </w:tc>
        <w:tc>
          <w:tcPr>
            <w:tcW w:w="708" w:type="dxa"/>
            <w:gridSpan w:val="2"/>
            <w:shd w:val="solid" w:color="FFFFFF" w:fill="auto"/>
          </w:tcPr>
          <w:p w14:paraId="2D4E7343" w14:textId="3871A70C" w:rsidR="00654D8B" w:rsidRDefault="00654D8B" w:rsidP="00654D8B">
            <w:pPr>
              <w:pStyle w:val="TAL"/>
              <w:rPr>
                <w:sz w:val="16"/>
                <w:szCs w:val="16"/>
              </w:rPr>
            </w:pPr>
            <w:r>
              <w:rPr>
                <w:sz w:val="16"/>
                <w:szCs w:val="16"/>
              </w:rPr>
              <w:t>16.18.0</w:t>
            </w:r>
          </w:p>
        </w:tc>
      </w:tr>
      <w:tr w:rsidR="00706706" w:rsidRPr="00931575" w14:paraId="1A6BA278" w14:textId="77777777" w:rsidTr="005B5797">
        <w:trPr>
          <w:gridAfter w:val="1"/>
          <w:wAfter w:w="28" w:type="dxa"/>
          <w:trHeight w:val="236"/>
        </w:trPr>
        <w:tc>
          <w:tcPr>
            <w:tcW w:w="755" w:type="dxa"/>
            <w:shd w:val="solid" w:color="FFFFFF" w:fill="auto"/>
          </w:tcPr>
          <w:p w14:paraId="5891C8F4" w14:textId="17B4F2FC" w:rsidR="00706706" w:rsidRDefault="00706706" w:rsidP="00706706">
            <w:pPr>
              <w:pStyle w:val="TAL"/>
              <w:rPr>
                <w:sz w:val="16"/>
                <w:szCs w:val="16"/>
              </w:rPr>
            </w:pPr>
            <w:r>
              <w:rPr>
                <w:sz w:val="16"/>
                <w:szCs w:val="16"/>
              </w:rPr>
              <w:t>2024-12</w:t>
            </w:r>
          </w:p>
        </w:tc>
        <w:tc>
          <w:tcPr>
            <w:tcW w:w="850" w:type="dxa"/>
            <w:shd w:val="solid" w:color="FFFFFF" w:fill="auto"/>
          </w:tcPr>
          <w:p w14:paraId="6BD71C11" w14:textId="1F7A0643" w:rsidR="00706706" w:rsidRDefault="00706706" w:rsidP="00706706">
            <w:pPr>
              <w:pStyle w:val="TAL"/>
              <w:rPr>
                <w:sz w:val="16"/>
                <w:szCs w:val="16"/>
              </w:rPr>
            </w:pPr>
            <w:r>
              <w:rPr>
                <w:sz w:val="16"/>
                <w:szCs w:val="16"/>
              </w:rPr>
              <w:t>RAN#106</w:t>
            </w:r>
          </w:p>
        </w:tc>
        <w:tc>
          <w:tcPr>
            <w:tcW w:w="993" w:type="dxa"/>
            <w:shd w:val="solid" w:color="FFFFFF" w:fill="auto"/>
          </w:tcPr>
          <w:p w14:paraId="365CB9CD" w14:textId="35B72136" w:rsidR="00706706" w:rsidRPr="0075684A" w:rsidRDefault="00706706" w:rsidP="0075684A">
            <w:pPr>
              <w:pStyle w:val="TAL"/>
              <w:rPr>
                <w:rFonts w:cs="Arial"/>
                <w:sz w:val="16"/>
                <w:szCs w:val="16"/>
              </w:rPr>
            </w:pPr>
            <w:r w:rsidRPr="0075684A">
              <w:rPr>
                <w:sz w:val="16"/>
                <w:szCs w:val="16"/>
              </w:rPr>
              <w:t>RP-243055</w:t>
            </w:r>
          </w:p>
        </w:tc>
        <w:tc>
          <w:tcPr>
            <w:tcW w:w="539" w:type="dxa"/>
            <w:shd w:val="solid" w:color="FFFFFF" w:fill="auto"/>
          </w:tcPr>
          <w:p w14:paraId="1E50D09B" w14:textId="35FD1151" w:rsidR="00706706" w:rsidRPr="00706706" w:rsidRDefault="00706706" w:rsidP="00706706">
            <w:pPr>
              <w:pStyle w:val="TAL"/>
              <w:rPr>
                <w:rFonts w:cs="Arial"/>
                <w:sz w:val="16"/>
                <w:szCs w:val="16"/>
              </w:rPr>
            </w:pPr>
            <w:r w:rsidRPr="00706706">
              <w:rPr>
                <w:sz w:val="16"/>
                <w:szCs w:val="16"/>
              </w:rPr>
              <w:t>0604</w:t>
            </w:r>
          </w:p>
        </w:tc>
        <w:tc>
          <w:tcPr>
            <w:tcW w:w="425" w:type="dxa"/>
            <w:gridSpan w:val="2"/>
            <w:shd w:val="solid" w:color="FFFFFF" w:fill="auto"/>
          </w:tcPr>
          <w:p w14:paraId="1D5F89B3" w14:textId="77777777" w:rsidR="00706706" w:rsidRPr="00706706" w:rsidRDefault="00706706" w:rsidP="00706706">
            <w:pPr>
              <w:pStyle w:val="TAL"/>
              <w:rPr>
                <w:rFonts w:cs="Arial"/>
                <w:sz w:val="16"/>
                <w:szCs w:val="16"/>
              </w:rPr>
            </w:pPr>
          </w:p>
        </w:tc>
        <w:tc>
          <w:tcPr>
            <w:tcW w:w="425" w:type="dxa"/>
            <w:gridSpan w:val="2"/>
            <w:shd w:val="solid" w:color="FFFFFF" w:fill="auto"/>
          </w:tcPr>
          <w:p w14:paraId="75326520" w14:textId="488E0E3E" w:rsidR="00706706" w:rsidRPr="00706706" w:rsidRDefault="00706706" w:rsidP="00706706">
            <w:pPr>
              <w:pStyle w:val="TAL"/>
              <w:rPr>
                <w:rFonts w:cs="Arial"/>
                <w:sz w:val="16"/>
                <w:szCs w:val="16"/>
              </w:rPr>
            </w:pPr>
            <w:r w:rsidRPr="00706706">
              <w:rPr>
                <w:sz w:val="16"/>
                <w:szCs w:val="16"/>
              </w:rPr>
              <w:t>A</w:t>
            </w:r>
          </w:p>
        </w:tc>
        <w:tc>
          <w:tcPr>
            <w:tcW w:w="4916" w:type="dxa"/>
            <w:gridSpan w:val="2"/>
            <w:shd w:val="solid" w:color="FFFFFF" w:fill="auto"/>
          </w:tcPr>
          <w:p w14:paraId="295E794F" w14:textId="0FE85E05" w:rsidR="00706706" w:rsidRPr="00706706" w:rsidRDefault="00706706" w:rsidP="00706706">
            <w:pPr>
              <w:pStyle w:val="TAL"/>
              <w:rPr>
                <w:rFonts w:cs="Arial"/>
                <w:sz w:val="16"/>
                <w:szCs w:val="16"/>
              </w:rPr>
            </w:pPr>
            <w:r w:rsidRPr="00706706">
              <w:rPr>
                <w:sz w:val="16"/>
                <w:szCs w:val="16"/>
              </w:rPr>
              <w:t>(NR_newRAT-Perf) CR to TS 38.141-2 on EESS protection</w:t>
            </w:r>
          </w:p>
        </w:tc>
        <w:tc>
          <w:tcPr>
            <w:tcW w:w="708" w:type="dxa"/>
            <w:gridSpan w:val="2"/>
            <w:shd w:val="solid" w:color="FFFFFF" w:fill="auto"/>
          </w:tcPr>
          <w:p w14:paraId="286088C4" w14:textId="2FBB80D6" w:rsidR="00706706" w:rsidRDefault="00706706" w:rsidP="00706706">
            <w:pPr>
              <w:pStyle w:val="TAL"/>
              <w:rPr>
                <w:sz w:val="16"/>
                <w:szCs w:val="16"/>
              </w:rPr>
            </w:pPr>
            <w:r>
              <w:rPr>
                <w:sz w:val="16"/>
                <w:szCs w:val="16"/>
              </w:rPr>
              <w:t>16.19.0</w:t>
            </w:r>
          </w:p>
        </w:tc>
      </w:tr>
      <w:tr w:rsidR="00706706" w:rsidRPr="00931575" w14:paraId="0C3B94E2" w14:textId="77777777" w:rsidTr="005B5797">
        <w:trPr>
          <w:gridAfter w:val="1"/>
          <w:wAfter w:w="28" w:type="dxa"/>
          <w:trHeight w:val="236"/>
        </w:trPr>
        <w:tc>
          <w:tcPr>
            <w:tcW w:w="755" w:type="dxa"/>
            <w:shd w:val="solid" w:color="FFFFFF" w:fill="auto"/>
          </w:tcPr>
          <w:p w14:paraId="7DF443F3" w14:textId="2540BC44" w:rsidR="00706706" w:rsidRDefault="00706706" w:rsidP="00706706">
            <w:pPr>
              <w:pStyle w:val="TAL"/>
              <w:rPr>
                <w:sz w:val="16"/>
                <w:szCs w:val="16"/>
              </w:rPr>
            </w:pPr>
            <w:r>
              <w:rPr>
                <w:sz w:val="16"/>
                <w:szCs w:val="16"/>
              </w:rPr>
              <w:t>2024-12</w:t>
            </w:r>
          </w:p>
        </w:tc>
        <w:tc>
          <w:tcPr>
            <w:tcW w:w="850" w:type="dxa"/>
            <w:shd w:val="solid" w:color="FFFFFF" w:fill="auto"/>
          </w:tcPr>
          <w:p w14:paraId="1EDFB99D" w14:textId="35B351FB" w:rsidR="00706706" w:rsidRDefault="00706706" w:rsidP="00706706">
            <w:pPr>
              <w:pStyle w:val="TAL"/>
              <w:rPr>
                <w:sz w:val="16"/>
                <w:szCs w:val="16"/>
              </w:rPr>
            </w:pPr>
            <w:r>
              <w:rPr>
                <w:sz w:val="16"/>
                <w:szCs w:val="16"/>
              </w:rPr>
              <w:t>RAN#106</w:t>
            </w:r>
          </w:p>
        </w:tc>
        <w:tc>
          <w:tcPr>
            <w:tcW w:w="993" w:type="dxa"/>
            <w:shd w:val="solid" w:color="FFFFFF" w:fill="auto"/>
          </w:tcPr>
          <w:p w14:paraId="07E08B17" w14:textId="4D81E803" w:rsidR="00706706" w:rsidRPr="0075684A" w:rsidRDefault="00706706" w:rsidP="0075684A">
            <w:pPr>
              <w:pStyle w:val="TAL"/>
              <w:rPr>
                <w:rFonts w:cs="Arial"/>
                <w:sz w:val="16"/>
                <w:szCs w:val="16"/>
              </w:rPr>
            </w:pPr>
            <w:r w:rsidRPr="0075684A">
              <w:rPr>
                <w:sz w:val="16"/>
                <w:szCs w:val="16"/>
              </w:rPr>
              <w:t>RP-243031</w:t>
            </w:r>
          </w:p>
        </w:tc>
        <w:tc>
          <w:tcPr>
            <w:tcW w:w="539" w:type="dxa"/>
            <w:shd w:val="solid" w:color="FFFFFF" w:fill="auto"/>
          </w:tcPr>
          <w:p w14:paraId="4C4496AB" w14:textId="0CC534BF" w:rsidR="00706706" w:rsidRPr="00706706" w:rsidRDefault="00706706" w:rsidP="00706706">
            <w:pPr>
              <w:pStyle w:val="TAL"/>
              <w:rPr>
                <w:rFonts w:cs="Arial"/>
                <w:sz w:val="16"/>
                <w:szCs w:val="16"/>
              </w:rPr>
            </w:pPr>
            <w:r w:rsidRPr="00706706">
              <w:rPr>
                <w:sz w:val="16"/>
                <w:szCs w:val="16"/>
              </w:rPr>
              <w:t>0611</w:t>
            </w:r>
          </w:p>
        </w:tc>
        <w:tc>
          <w:tcPr>
            <w:tcW w:w="425" w:type="dxa"/>
            <w:gridSpan w:val="2"/>
            <w:shd w:val="solid" w:color="FFFFFF" w:fill="auto"/>
          </w:tcPr>
          <w:p w14:paraId="7E55097D" w14:textId="04853D29" w:rsidR="00706706" w:rsidRPr="00706706" w:rsidRDefault="00706706" w:rsidP="00706706">
            <w:pPr>
              <w:pStyle w:val="TAL"/>
              <w:rPr>
                <w:rFonts w:cs="Arial"/>
                <w:sz w:val="16"/>
                <w:szCs w:val="16"/>
              </w:rPr>
            </w:pPr>
            <w:r w:rsidRPr="00706706">
              <w:rPr>
                <w:sz w:val="16"/>
                <w:szCs w:val="16"/>
              </w:rPr>
              <w:t>1</w:t>
            </w:r>
          </w:p>
        </w:tc>
        <w:tc>
          <w:tcPr>
            <w:tcW w:w="425" w:type="dxa"/>
            <w:gridSpan w:val="2"/>
            <w:shd w:val="solid" w:color="FFFFFF" w:fill="auto"/>
          </w:tcPr>
          <w:p w14:paraId="1F5A0BC7" w14:textId="06880319" w:rsidR="00706706" w:rsidRPr="00706706" w:rsidRDefault="00706706" w:rsidP="00706706">
            <w:pPr>
              <w:pStyle w:val="TAL"/>
              <w:rPr>
                <w:rFonts w:cs="Arial"/>
                <w:sz w:val="16"/>
                <w:szCs w:val="16"/>
              </w:rPr>
            </w:pPr>
            <w:r w:rsidRPr="00706706">
              <w:rPr>
                <w:sz w:val="16"/>
                <w:szCs w:val="16"/>
              </w:rPr>
              <w:t>F</w:t>
            </w:r>
          </w:p>
        </w:tc>
        <w:tc>
          <w:tcPr>
            <w:tcW w:w="4916" w:type="dxa"/>
            <w:gridSpan w:val="2"/>
            <w:shd w:val="solid" w:color="FFFFFF" w:fill="auto"/>
          </w:tcPr>
          <w:p w14:paraId="5C82A570" w14:textId="606BAD72" w:rsidR="00706706" w:rsidRPr="00706706" w:rsidRDefault="00706706" w:rsidP="00706706">
            <w:pPr>
              <w:pStyle w:val="TAL"/>
              <w:rPr>
                <w:rFonts w:cs="Arial"/>
                <w:sz w:val="16"/>
                <w:szCs w:val="16"/>
              </w:rPr>
            </w:pPr>
            <w:r w:rsidRPr="00706706">
              <w:rPr>
                <w:sz w:val="16"/>
                <w:szCs w:val="16"/>
              </w:rPr>
              <w:t>(LTE410_Europe_PPDR-Perf) CR to TS 38.141-2 -bands 87-88 missing</w:t>
            </w:r>
          </w:p>
        </w:tc>
        <w:tc>
          <w:tcPr>
            <w:tcW w:w="708" w:type="dxa"/>
            <w:gridSpan w:val="2"/>
            <w:shd w:val="solid" w:color="FFFFFF" w:fill="auto"/>
          </w:tcPr>
          <w:p w14:paraId="1B1192DB" w14:textId="62582B09" w:rsidR="00706706" w:rsidRDefault="00706706" w:rsidP="00706706">
            <w:pPr>
              <w:pStyle w:val="TAL"/>
              <w:rPr>
                <w:sz w:val="16"/>
                <w:szCs w:val="16"/>
              </w:rPr>
            </w:pPr>
            <w:r>
              <w:rPr>
                <w:sz w:val="16"/>
                <w:szCs w:val="16"/>
              </w:rPr>
              <w:t>16.19.0</w:t>
            </w:r>
          </w:p>
        </w:tc>
      </w:tr>
    </w:tbl>
    <w:p w14:paraId="29908CEF" w14:textId="77777777" w:rsidR="00AF77B0" w:rsidRPr="004D3578" w:rsidRDefault="00AF77B0" w:rsidP="002A440E"/>
    <w:sectPr w:rsidR="00AF77B0" w:rsidRPr="004D3578">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69AAA4" w14:textId="77777777" w:rsidR="007E11E3" w:rsidRDefault="007E11E3" w:rsidP="002A440E">
      <w:r>
        <w:separator/>
      </w:r>
    </w:p>
  </w:endnote>
  <w:endnote w:type="continuationSeparator" w:id="0">
    <w:p w14:paraId="39BAF4C9" w14:textId="77777777" w:rsidR="007E11E3" w:rsidRDefault="007E11E3"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41AE6D" w14:textId="77777777" w:rsidR="007E11E3" w:rsidRDefault="007E11E3" w:rsidP="002A440E">
      <w:r>
        <w:separator/>
      </w:r>
    </w:p>
  </w:footnote>
  <w:footnote w:type="continuationSeparator" w:id="0">
    <w:p w14:paraId="08EFE8E8" w14:textId="77777777" w:rsidR="007E11E3" w:rsidRDefault="007E11E3"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4C54E9" w14:textId="5489C68D"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ZGSM </w:instrText>
    </w:r>
    <w:r w:rsidRPr="00294ACE">
      <w:rPr>
        <w:rFonts w:ascii="Arial" w:hAnsi="Arial" w:cs="Arial"/>
        <w:b/>
        <w:sz w:val="18"/>
        <w:szCs w:val="18"/>
      </w:rPr>
      <w:fldChar w:fldCharType="separate"/>
    </w:r>
    <w:r w:rsidR="001A24E1">
      <w:rPr>
        <w:rFonts w:ascii="Arial" w:hAnsi="Arial" w:cs="Arial"/>
        <w:b/>
        <w:noProof/>
        <w:sz w:val="18"/>
        <w:szCs w:val="18"/>
      </w:rPr>
      <w:t>Release 16</w:t>
    </w:r>
    <w:r w:rsidRPr="00294ACE">
      <w:rPr>
        <w:rFonts w:ascii="Arial" w:hAnsi="Arial" w:cs="Arial"/>
        <w:b/>
        <w:sz w:val="18"/>
        <w:szCs w:val="18"/>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51AAEC01"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ZA </w:instrText>
    </w:r>
    <w:r w:rsidRPr="00294ACE">
      <w:rPr>
        <w:rFonts w:ascii="Arial" w:hAnsi="Arial" w:cs="Arial"/>
        <w:b/>
        <w:sz w:val="18"/>
        <w:szCs w:val="18"/>
      </w:rPr>
      <w:fldChar w:fldCharType="separate"/>
    </w:r>
    <w:r w:rsidR="001A24E1">
      <w:rPr>
        <w:rFonts w:ascii="Arial" w:hAnsi="Arial" w:cs="Arial"/>
        <w:b/>
        <w:noProof/>
        <w:sz w:val="18"/>
        <w:szCs w:val="18"/>
      </w:rPr>
      <w:t>3GPP TS 38.141-2 V16.19.0 (2024-12)</w:t>
    </w:r>
    <w:r w:rsidRPr="00294ACE">
      <w:rPr>
        <w:rFonts w:ascii="Arial" w:hAnsi="Arial" w:cs="Arial"/>
        <w:b/>
        <w:sz w:val="18"/>
        <w:szCs w:val="18"/>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6B45F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BA671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A44F516"/>
    <w:lvl w:ilvl="0">
      <w:start w:val="1"/>
      <w:numFmt w:val="decimal"/>
      <w:pStyle w:val="ListNumber3"/>
      <w:lvlText w:val="%1."/>
      <w:lvlJc w:val="left"/>
      <w:pPr>
        <w:tabs>
          <w:tab w:val="num" w:pos="1080"/>
        </w:tabs>
        <w:ind w:left="1080" w:hanging="360"/>
      </w:pPr>
    </w:lvl>
  </w:abstractNum>
  <w:abstractNum w:abstractNumId="3"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6"/>
  </w:num>
  <w:num w:numId="2" w16cid:durableId="572200060">
    <w:abstractNumId w:val="24"/>
  </w:num>
  <w:num w:numId="3" w16cid:durableId="1013653024">
    <w:abstractNumId w:val="12"/>
  </w:num>
  <w:num w:numId="4" w16cid:durableId="439687105">
    <w:abstractNumId w:val="11"/>
  </w:num>
  <w:num w:numId="5" w16cid:durableId="607391707">
    <w:abstractNumId w:val="15"/>
  </w:num>
  <w:num w:numId="6" w16cid:durableId="1963271365">
    <w:abstractNumId w:val="21"/>
  </w:num>
  <w:num w:numId="7" w16cid:durableId="899095854">
    <w:abstractNumId w:val="13"/>
  </w:num>
  <w:num w:numId="8" w16cid:durableId="757285352">
    <w:abstractNumId w:val="8"/>
  </w:num>
  <w:num w:numId="9" w16cid:durableId="294482009">
    <w:abstractNumId w:val="5"/>
  </w:num>
  <w:num w:numId="10" w16cid:durableId="1691636339">
    <w:abstractNumId w:val="9"/>
  </w:num>
  <w:num w:numId="11" w16cid:durableId="1313869184">
    <w:abstractNumId w:val="10"/>
  </w:num>
  <w:num w:numId="12" w16cid:durableId="1150442322">
    <w:abstractNumId w:val="7"/>
  </w:num>
  <w:num w:numId="13" w16cid:durableId="848835194">
    <w:abstractNumId w:val="17"/>
  </w:num>
  <w:num w:numId="14" w16cid:durableId="1946189792">
    <w:abstractNumId w:val="19"/>
  </w:num>
  <w:num w:numId="15" w16cid:durableId="1469592125">
    <w:abstractNumId w:val="3"/>
  </w:num>
  <w:num w:numId="16" w16cid:durableId="1831360536">
    <w:abstractNumId w:val="6"/>
  </w:num>
  <w:num w:numId="17" w16cid:durableId="908417385">
    <w:abstractNumId w:val="18"/>
  </w:num>
  <w:num w:numId="18" w16cid:durableId="771239063">
    <w:abstractNumId w:val="4"/>
  </w:num>
  <w:num w:numId="19" w16cid:durableId="1176653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20"/>
  </w:num>
  <w:num w:numId="29" w16cid:durableId="752236630">
    <w:abstractNumId w:val="26"/>
  </w:num>
  <w:num w:numId="30" w16cid:durableId="1770465062">
    <w:abstractNumId w:val="25"/>
  </w:num>
  <w:num w:numId="31" w16cid:durableId="794638996">
    <w:abstractNumId w:val="14"/>
  </w:num>
  <w:num w:numId="32" w16cid:durableId="1516765294">
    <w:abstractNumId w:val="23"/>
  </w:num>
  <w:num w:numId="33" w16cid:durableId="514004025">
    <w:abstractNumId w:val="22"/>
  </w:num>
  <w:num w:numId="34" w16cid:durableId="1827547531">
    <w:abstractNumId w:val="22"/>
  </w:num>
  <w:num w:numId="35" w16cid:durableId="523786849">
    <w:abstractNumId w:val="2"/>
  </w:num>
  <w:num w:numId="36" w16cid:durableId="1527210816">
    <w:abstractNumId w:val="1"/>
  </w:num>
  <w:num w:numId="37" w16cid:durableId="112303711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46AA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76C76"/>
    <w:rsid w:val="00080512"/>
    <w:rsid w:val="00081572"/>
    <w:rsid w:val="0008405B"/>
    <w:rsid w:val="00086BC4"/>
    <w:rsid w:val="00087256"/>
    <w:rsid w:val="000876C3"/>
    <w:rsid w:val="00094917"/>
    <w:rsid w:val="000972F0"/>
    <w:rsid w:val="000A147A"/>
    <w:rsid w:val="000A4E4B"/>
    <w:rsid w:val="000C00B4"/>
    <w:rsid w:val="000C148B"/>
    <w:rsid w:val="000C47C3"/>
    <w:rsid w:val="000C572E"/>
    <w:rsid w:val="000C67EE"/>
    <w:rsid w:val="000C7EA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557DD"/>
    <w:rsid w:val="00160DD3"/>
    <w:rsid w:val="00166487"/>
    <w:rsid w:val="0017614F"/>
    <w:rsid w:val="00180819"/>
    <w:rsid w:val="0018198E"/>
    <w:rsid w:val="001A24E1"/>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201806"/>
    <w:rsid w:val="002042D9"/>
    <w:rsid w:val="00204544"/>
    <w:rsid w:val="0021201D"/>
    <w:rsid w:val="002130B3"/>
    <w:rsid w:val="0021679A"/>
    <w:rsid w:val="002175E7"/>
    <w:rsid w:val="0022437A"/>
    <w:rsid w:val="00225B63"/>
    <w:rsid w:val="002347A2"/>
    <w:rsid w:val="002366C4"/>
    <w:rsid w:val="00245181"/>
    <w:rsid w:val="00246E60"/>
    <w:rsid w:val="00253274"/>
    <w:rsid w:val="00265EFF"/>
    <w:rsid w:val="002675F0"/>
    <w:rsid w:val="00271879"/>
    <w:rsid w:val="00282417"/>
    <w:rsid w:val="002A440E"/>
    <w:rsid w:val="002A5564"/>
    <w:rsid w:val="002A669B"/>
    <w:rsid w:val="002B6339"/>
    <w:rsid w:val="002C0395"/>
    <w:rsid w:val="002C0692"/>
    <w:rsid w:val="002C2396"/>
    <w:rsid w:val="002C36E7"/>
    <w:rsid w:val="002C5430"/>
    <w:rsid w:val="002D1F5F"/>
    <w:rsid w:val="002D21CB"/>
    <w:rsid w:val="002D4449"/>
    <w:rsid w:val="002D47CB"/>
    <w:rsid w:val="002D5FFF"/>
    <w:rsid w:val="002E00EE"/>
    <w:rsid w:val="002E2362"/>
    <w:rsid w:val="002E6251"/>
    <w:rsid w:val="002F0E80"/>
    <w:rsid w:val="002F1C84"/>
    <w:rsid w:val="0031043C"/>
    <w:rsid w:val="00311046"/>
    <w:rsid w:val="00314A69"/>
    <w:rsid w:val="00317005"/>
    <w:rsid w:val="0031725B"/>
    <w:rsid w:val="003172DC"/>
    <w:rsid w:val="00320A95"/>
    <w:rsid w:val="003274C2"/>
    <w:rsid w:val="00331564"/>
    <w:rsid w:val="00332B26"/>
    <w:rsid w:val="003339E6"/>
    <w:rsid w:val="003348CC"/>
    <w:rsid w:val="003376D3"/>
    <w:rsid w:val="0034261D"/>
    <w:rsid w:val="00343166"/>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6032"/>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3BB5"/>
    <w:rsid w:val="00486C7B"/>
    <w:rsid w:val="0049615D"/>
    <w:rsid w:val="00496AB6"/>
    <w:rsid w:val="004A0C25"/>
    <w:rsid w:val="004B2340"/>
    <w:rsid w:val="004B2F41"/>
    <w:rsid w:val="004C0EA7"/>
    <w:rsid w:val="004C2EA2"/>
    <w:rsid w:val="004C357E"/>
    <w:rsid w:val="004D0DB6"/>
    <w:rsid w:val="004D3563"/>
    <w:rsid w:val="004D3578"/>
    <w:rsid w:val="004D4A31"/>
    <w:rsid w:val="004D524A"/>
    <w:rsid w:val="004D6AE1"/>
    <w:rsid w:val="004E213A"/>
    <w:rsid w:val="004E3937"/>
    <w:rsid w:val="004E6165"/>
    <w:rsid w:val="004E7DAF"/>
    <w:rsid w:val="004F0988"/>
    <w:rsid w:val="004F0A14"/>
    <w:rsid w:val="004F0BC8"/>
    <w:rsid w:val="004F2FC0"/>
    <w:rsid w:val="004F3340"/>
    <w:rsid w:val="004F3543"/>
    <w:rsid w:val="00501103"/>
    <w:rsid w:val="00502F28"/>
    <w:rsid w:val="005125B1"/>
    <w:rsid w:val="005217BE"/>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77E3C"/>
    <w:rsid w:val="005812C3"/>
    <w:rsid w:val="00583202"/>
    <w:rsid w:val="005835E0"/>
    <w:rsid w:val="005838C6"/>
    <w:rsid w:val="005859F8"/>
    <w:rsid w:val="005879C8"/>
    <w:rsid w:val="00591ED5"/>
    <w:rsid w:val="0059402D"/>
    <w:rsid w:val="00597B11"/>
    <w:rsid w:val="005A38B4"/>
    <w:rsid w:val="005B3469"/>
    <w:rsid w:val="005B5467"/>
    <w:rsid w:val="005B579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15BBE"/>
    <w:rsid w:val="006220E7"/>
    <w:rsid w:val="00625275"/>
    <w:rsid w:val="006307A0"/>
    <w:rsid w:val="00632532"/>
    <w:rsid w:val="00633130"/>
    <w:rsid w:val="0063373B"/>
    <w:rsid w:val="0063543D"/>
    <w:rsid w:val="00635720"/>
    <w:rsid w:val="00643B1A"/>
    <w:rsid w:val="00647114"/>
    <w:rsid w:val="006506FD"/>
    <w:rsid w:val="00653618"/>
    <w:rsid w:val="00654D8B"/>
    <w:rsid w:val="00655DD0"/>
    <w:rsid w:val="006610BF"/>
    <w:rsid w:val="00666838"/>
    <w:rsid w:val="006707A1"/>
    <w:rsid w:val="00670AFA"/>
    <w:rsid w:val="00671831"/>
    <w:rsid w:val="00672BF2"/>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55AE"/>
    <w:rsid w:val="00706706"/>
    <w:rsid w:val="00707E79"/>
    <w:rsid w:val="00710105"/>
    <w:rsid w:val="00710F41"/>
    <w:rsid w:val="00711392"/>
    <w:rsid w:val="00713C44"/>
    <w:rsid w:val="00721AA6"/>
    <w:rsid w:val="00722BCF"/>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684A"/>
    <w:rsid w:val="00757CDB"/>
    <w:rsid w:val="0076342E"/>
    <w:rsid w:val="00773C52"/>
    <w:rsid w:val="00773E90"/>
    <w:rsid w:val="00774DA4"/>
    <w:rsid w:val="00781F0F"/>
    <w:rsid w:val="00782299"/>
    <w:rsid w:val="007827E7"/>
    <w:rsid w:val="00783B29"/>
    <w:rsid w:val="007939E9"/>
    <w:rsid w:val="00795969"/>
    <w:rsid w:val="00795D54"/>
    <w:rsid w:val="007A1AB8"/>
    <w:rsid w:val="007A3EDE"/>
    <w:rsid w:val="007B600E"/>
    <w:rsid w:val="007B6611"/>
    <w:rsid w:val="007B7F0F"/>
    <w:rsid w:val="007C5281"/>
    <w:rsid w:val="007C6D0E"/>
    <w:rsid w:val="007E11E3"/>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8F5C97"/>
    <w:rsid w:val="00900C89"/>
    <w:rsid w:val="00900F9F"/>
    <w:rsid w:val="009025CA"/>
    <w:rsid w:val="0090271F"/>
    <w:rsid w:val="00902E23"/>
    <w:rsid w:val="009114D7"/>
    <w:rsid w:val="0091348E"/>
    <w:rsid w:val="0091585C"/>
    <w:rsid w:val="00916147"/>
    <w:rsid w:val="00917CCB"/>
    <w:rsid w:val="009201DC"/>
    <w:rsid w:val="009256AD"/>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79C0"/>
    <w:rsid w:val="009B00C1"/>
    <w:rsid w:val="009B0B92"/>
    <w:rsid w:val="009B0BC5"/>
    <w:rsid w:val="009B181D"/>
    <w:rsid w:val="009C0F66"/>
    <w:rsid w:val="009D094D"/>
    <w:rsid w:val="009D0ED3"/>
    <w:rsid w:val="009D194F"/>
    <w:rsid w:val="009D631F"/>
    <w:rsid w:val="009D7CFE"/>
    <w:rsid w:val="009E21BD"/>
    <w:rsid w:val="009E63ED"/>
    <w:rsid w:val="009F3346"/>
    <w:rsid w:val="009F37B7"/>
    <w:rsid w:val="009F460D"/>
    <w:rsid w:val="009F58F7"/>
    <w:rsid w:val="00A00A51"/>
    <w:rsid w:val="00A0305B"/>
    <w:rsid w:val="00A04977"/>
    <w:rsid w:val="00A07238"/>
    <w:rsid w:val="00A10F02"/>
    <w:rsid w:val="00A1190E"/>
    <w:rsid w:val="00A11D39"/>
    <w:rsid w:val="00A155EB"/>
    <w:rsid w:val="00A164B4"/>
    <w:rsid w:val="00A259C3"/>
    <w:rsid w:val="00A26956"/>
    <w:rsid w:val="00A27486"/>
    <w:rsid w:val="00A300FD"/>
    <w:rsid w:val="00A30652"/>
    <w:rsid w:val="00A353B6"/>
    <w:rsid w:val="00A37EF8"/>
    <w:rsid w:val="00A40B28"/>
    <w:rsid w:val="00A467F7"/>
    <w:rsid w:val="00A516DC"/>
    <w:rsid w:val="00A51F27"/>
    <w:rsid w:val="00A53724"/>
    <w:rsid w:val="00A545E7"/>
    <w:rsid w:val="00A56066"/>
    <w:rsid w:val="00A56DB0"/>
    <w:rsid w:val="00A571CF"/>
    <w:rsid w:val="00A63E9F"/>
    <w:rsid w:val="00A71C17"/>
    <w:rsid w:val="00A72364"/>
    <w:rsid w:val="00A73129"/>
    <w:rsid w:val="00A73B8C"/>
    <w:rsid w:val="00A7683B"/>
    <w:rsid w:val="00A77608"/>
    <w:rsid w:val="00A81026"/>
    <w:rsid w:val="00A82346"/>
    <w:rsid w:val="00A8467A"/>
    <w:rsid w:val="00A84805"/>
    <w:rsid w:val="00A87623"/>
    <w:rsid w:val="00A90D4D"/>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4FEF"/>
    <w:rsid w:val="00B15449"/>
    <w:rsid w:val="00B15DA5"/>
    <w:rsid w:val="00B163E7"/>
    <w:rsid w:val="00B16BBE"/>
    <w:rsid w:val="00B2001C"/>
    <w:rsid w:val="00B2285F"/>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25BD"/>
    <w:rsid w:val="00B93086"/>
    <w:rsid w:val="00B93B81"/>
    <w:rsid w:val="00B93DB3"/>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B50E4"/>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46F5"/>
    <w:rsid w:val="00C01A71"/>
    <w:rsid w:val="00C074DD"/>
    <w:rsid w:val="00C07D17"/>
    <w:rsid w:val="00C10AC6"/>
    <w:rsid w:val="00C1414D"/>
    <w:rsid w:val="00C1496A"/>
    <w:rsid w:val="00C21A0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9729E"/>
    <w:rsid w:val="00CA28DC"/>
    <w:rsid w:val="00CA3D0C"/>
    <w:rsid w:val="00CA5747"/>
    <w:rsid w:val="00CB0CA0"/>
    <w:rsid w:val="00CC2FB8"/>
    <w:rsid w:val="00CC32D2"/>
    <w:rsid w:val="00CC4C69"/>
    <w:rsid w:val="00CD430A"/>
    <w:rsid w:val="00CD4E89"/>
    <w:rsid w:val="00CD5755"/>
    <w:rsid w:val="00CD5FBA"/>
    <w:rsid w:val="00CD7180"/>
    <w:rsid w:val="00CD7422"/>
    <w:rsid w:val="00CE30E8"/>
    <w:rsid w:val="00CE3128"/>
    <w:rsid w:val="00CE77BA"/>
    <w:rsid w:val="00D01630"/>
    <w:rsid w:val="00D049BA"/>
    <w:rsid w:val="00D14E82"/>
    <w:rsid w:val="00D15390"/>
    <w:rsid w:val="00D17C9D"/>
    <w:rsid w:val="00D21DBC"/>
    <w:rsid w:val="00D34B71"/>
    <w:rsid w:val="00D35B6F"/>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37FF"/>
    <w:rsid w:val="00DF62CD"/>
    <w:rsid w:val="00E00145"/>
    <w:rsid w:val="00E03DDF"/>
    <w:rsid w:val="00E058D1"/>
    <w:rsid w:val="00E12965"/>
    <w:rsid w:val="00E16509"/>
    <w:rsid w:val="00E179F8"/>
    <w:rsid w:val="00E23C62"/>
    <w:rsid w:val="00E2437E"/>
    <w:rsid w:val="00E24996"/>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914D7"/>
    <w:rsid w:val="00EA15B0"/>
    <w:rsid w:val="00EA5AC7"/>
    <w:rsid w:val="00EA5CDC"/>
    <w:rsid w:val="00EA5EA7"/>
    <w:rsid w:val="00EA6792"/>
    <w:rsid w:val="00EB1C45"/>
    <w:rsid w:val="00EB35A7"/>
    <w:rsid w:val="00EC1B6D"/>
    <w:rsid w:val="00EC37B5"/>
    <w:rsid w:val="00EC4A25"/>
    <w:rsid w:val="00EC6DA7"/>
    <w:rsid w:val="00ED1C0B"/>
    <w:rsid w:val="00ED1CC3"/>
    <w:rsid w:val="00EE5060"/>
    <w:rsid w:val="00EE7C66"/>
    <w:rsid w:val="00EF1866"/>
    <w:rsid w:val="00EF1E82"/>
    <w:rsid w:val="00EF234E"/>
    <w:rsid w:val="00EF4386"/>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0F65"/>
    <w:rsid w:val="00FD1222"/>
    <w:rsid w:val="00FD1D7C"/>
    <w:rsid w:val="00FE23C6"/>
    <w:rsid w:val="00FE4C07"/>
    <w:rsid w:val="00FE792D"/>
    <w:rsid w:val="00FF11B4"/>
    <w:rsid w:val="00FF28EF"/>
    <w:rsid w:val="00FF7B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03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A60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A6032"/>
    <w:pPr>
      <w:pBdr>
        <w:top w:val="none" w:sz="0" w:space="0" w:color="auto"/>
      </w:pBdr>
      <w:spacing w:before="180"/>
      <w:outlineLvl w:val="1"/>
    </w:pPr>
    <w:rPr>
      <w:sz w:val="32"/>
    </w:rPr>
  </w:style>
  <w:style w:type="paragraph" w:styleId="Heading3">
    <w:name w:val="heading 3"/>
    <w:basedOn w:val="Heading2"/>
    <w:next w:val="Normal"/>
    <w:link w:val="Heading3Char"/>
    <w:qFormat/>
    <w:rsid w:val="003A6032"/>
    <w:pPr>
      <w:spacing w:before="120"/>
      <w:outlineLvl w:val="2"/>
    </w:pPr>
    <w:rPr>
      <w:sz w:val="28"/>
    </w:rPr>
  </w:style>
  <w:style w:type="paragraph" w:styleId="Heading4">
    <w:name w:val="heading 4"/>
    <w:basedOn w:val="Heading3"/>
    <w:next w:val="Normal"/>
    <w:link w:val="Heading4Char"/>
    <w:qFormat/>
    <w:rsid w:val="003A6032"/>
    <w:pPr>
      <w:ind w:left="1418" w:hanging="1418"/>
      <w:outlineLvl w:val="3"/>
    </w:pPr>
    <w:rPr>
      <w:sz w:val="24"/>
    </w:rPr>
  </w:style>
  <w:style w:type="paragraph" w:styleId="Heading5">
    <w:name w:val="heading 5"/>
    <w:basedOn w:val="Heading4"/>
    <w:next w:val="Normal"/>
    <w:link w:val="Heading5Char"/>
    <w:qFormat/>
    <w:rsid w:val="003A6032"/>
    <w:pPr>
      <w:ind w:left="1701" w:hanging="1701"/>
      <w:outlineLvl w:val="4"/>
    </w:pPr>
    <w:rPr>
      <w:sz w:val="22"/>
    </w:rPr>
  </w:style>
  <w:style w:type="paragraph" w:styleId="Heading6">
    <w:name w:val="heading 6"/>
    <w:basedOn w:val="H6"/>
    <w:next w:val="Normal"/>
    <w:link w:val="Heading6Char"/>
    <w:qFormat/>
    <w:rsid w:val="003A6032"/>
    <w:pPr>
      <w:outlineLvl w:val="5"/>
    </w:pPr>
  </w:style>
  <w:style w:type="paragraph" w:styleId="Heading7">
    <w:name w:val="heading 7"/>
    <w:basedOn w:val="H6"/>
    <w:next w:val="Normal"/>
    <w:link w:val="Heading7Char"/>
    <w:qFormat/>
    <w:rsid w:val="003A6032"/>
    <w:pPr>
      <w:outlineLvl w:val="6"/>
    </w:pPr>
  </w:style>
  <w:style w:type="paragraph" w:styleId="Heading8">
    <w:name w:val="heading 8"/>
    <w:basedOn w:val="Heading1"/>
    <w:next w:val="Normal"/>
    <w:link w:val="Heading8Char"/>
    <w:qFormat/>
    <w:rsid w:val="003A6032"/>
    <w:pPr>
      <w:ind w:left="0" w:firstLine="0"/>
      <w:outlineLvl w:val="7"/>
    </w:pPr>
  </w:style>
  <w:style w:type="paragraph" w:styleId="Heading9">
    <w:name w:val="heading 9"/>
    <w:basedOn w:val="Heading8"/>
    <w:next w:val="Normal"/>
    <w:link w:val="Heading9Char"/>
    <w:qFormat/>
    <w:rsid w:val="003A60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Heading5Char">
    <w:name w:val="Heading 5 Char"/>
    <w:link w:val="Heading5"/>
    <w:rsid w:val="00AF77B0"/>
    <w:rPr>
      <w:rFonts w:ascii="Arial" w:hAnsi="Arial"/>
      <w:sz w:val="22"/>
      <w:lang w:eastAsia="en-US"/>
    </w:rPr>
  </w:style>
  <w:style w:type="paragraph" w:customStyle="1" w:styleId="H6">
    <w:name w:val="H6"/>
    <w:basedOn w:val="Heading5"/>
    <w:next w:val="Normal"/>
    <w:link w:val="H6Char"/>
    <w:rsid w:val="003A6032"/>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3A6032"/>
    <w:pPr>
      <w:ind w:left="1418" w:hanging="1418"/>
    </w:pPr>
  </w:style>
  <w:style w:type="paragraph" w:styleId="TOC8">
    <w:name w:val="toc 8"/>
    <w:basedOn w:val="TOC1"/>
    <w:uiPriority w:val="39"/>
    <w:rsid w:val="003A6032"/>
    <w:pPr>
      <w:spacing w:before="180"/>
      <w:ind w:left="2693" w:hanging="2693"/>
    </w:pPr>
    <w:rPr>
      <w:b/>
    </w:rPr>
  </w:style>
  <w:style w:type="paragraph" w:styleId="TOC1">
    <w:name w:val="toc 1"/>
    <w:uiPriority w:val="39"/>
    <w:rsid w:val="003A603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3A6032"/>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3A6032"/>
  </w:style>
  <w:style w:type="paragraph" w:styleId="Header">
    <w:name w:val="header"/>
    <w:link w:val="HeaderChar"/>
    <w:rsid w:val="003A6032"/>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AF77B0"/>
    <w:rPr>
      <w:rFonts w:ascii="Arial" w:hAnsi="Arial"/>
      <w:b/>
      <w:sz w:val="18"/>
      <w:lang w:eastAsia="en-US"/>
    </w:rPr>
  </w:style>
  <w:style w:type="paragraph" w:customStyle="1" w:styleId="ZD">
    <w:name w:val="ZD"/>
    <w:rsid w:val="003A603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3A6032"/>
    <w:pPr>
      <w:ind w:left="1701" w:hanging="1701"/>
    </w:pPr>
  </w:style>
  <w:style w:type="paragraph" w:styleId="TOC4">
    <w:name w:val="toc 4"/>
    <w:basedOn w:val="TOC3"/>
    <w:uiPriority w:val="39"/>
    <w:rsid w:val="003A6032"/>
    <w:pPr>
      <w:ind w:left="1418" w:hanging="1418"/>
    </w:pPr>
  </w:style>
  <w:style w:type="paragraph" w:styleId="TOC3">
    <w:name w:val="toc 3"/>
    <w:basedOn w:val="TOC2"/>
    <w:uiPriority w:val="39"/>
    <w:rsid w:val="003A6032"/>
    <w:pPr>
      <w:ind w:left="1134" w:hanging="1134"/>
    </w:pPr>
  </w:style>
  <w:style w:type="paragraph" w:styleId="TOC2">
    <w:name w:val="toc 2"/>
    <w:basedOn w:val="TOC1"/>
    <w:uiPriority w:val="39"/>
    <w:rsid w:val="003A6032"/>
    <w:pPr>
      <w:keepNext w:val="0"/>
      <w:spacing w:before="0"/>
      <w:ind w:left="851" w:hanging="851"/>
    </w:pPr>
    <w:rPr>
      <w:sz w:val="20"/>
    </w:rPr>
  </w:style>
  <w:style w:type="paragraph" w:styleId="Footer">
    <w:name w:val="footer"/>
    <w:aliases w:val="footer odd,footer,fo,pie de página"/>
    <w:basedOn w:val="Header"/>
    <w:link w:val="FooterChar"/>
    <w:rsid w:val="003A6032"/>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3A6032"/>
    <w:pPr>
      <w:outlineLvl w:val="9"/>
    </w:pPr>
  </w:style>
  <w:style w:type="paragraph" w:customStyle="1" w:styleId="NF">
    <w:name w:val="NF"/>
    <w:basedOn w:val="NO"/>
    <w:rsid w:val="003A6032"/>
    <w:pPr>
      <w:keepNext/>
      <w:spacing w:after="0"/>
    </w:pPr>
    <w:rPr>
      <w:rFonts w:ascii="Arial" w:hAnsi="Arial"/>
      <w:sz w:val="18"/>
    </w:rPr>
  </w:style>
  <w:style w:type="paragraph" w:customStyle="1" w:styleId="NO">
    <w:name w:val="NO"/>
    <w:basedOn w:val="Normal"/>
    <w:link w:val="NOChar"/>
    <w:rsid w:val="003A6032"/>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3A60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3A6032"/>
    <w:pPr>
      <w:jc w:val="right"/>
    </w:pPr>
  </w:style>
  <w:style w:type="paragraph" w:customStyle="1" w:styleId="TAL">
    <w:name w:val="TAL"/>
    <w:basedOn w:val="Normal"/>
    <w:link w:val="TALChar"/>
    <w:rsid w:val="003A6032"/>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3A6032"/>
    <w:rPr>
      <w:b/>
    </w:rPr>
  </w:style>
  <w:style w:type="paragraph" w:customStyle="1" w:styleId="TAC">
    <w:name w:val="TAC"/>
    <w:basedOn w:val="TAL"/>
    <w:link w:val="TACChar"/>
    <w:rsid w:val="003A6032"/>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3A603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A6032"/>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3A6032"/>
    <w:pPr>
      <w:spacing w:after="0"/>
    </w:pPr>
  </w:style>
  <w:style w:type="paragraph" w:customStyle="1" w:styleId="NW">
    <w:name w:val="NW"/>
    <w:basedOn w:val="NO"/>
    <w:rsid w:val="003A6032"/>
    <w:pPr>
      <w:spacing w:after="0"/>
    </w:pPr>
  </w:style>
  <w:style w:type="paragraph" w:customStyle="1" w:styleId="EW">
    <w:name w:val="EW"/>
    <w:basedOn w:val="EX"/>
    <w:rsid w:val="003A6032"/>
    <w:pPr>
      <w:spacing w:after="0"/>
    </w:pPr>
  </w:style>
  <w:style w:type="paragraph" w:customStyle="1" w:styleId="B1">
    <w:name w:val="B1"/>
    <w:basedOn w:val="List"/>
    <w:link w:val="B1Char"/>
    <w:rsid w:val="003A6032"/>
  </w:style>
  <w:style w:type="paragraph" w:styleId="List">
    <w:name w:val="List"/>
    <w:basedOn w:val="Normal"/>
    <w:rsid w:val="003A6032"/>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3A6032"/>
    <w:pPr>
      <w:ind w:left="1985" w:hanging="1985"/>
    </w:pPr>
  </w:style>
  <w:style w:type="paragraph" w:styleId="TOC7">
    <w:name w:val="toc 7"/>
    <w:basedOn w:val="TOC6"/>
    <w:next w:val="Normal"/>
    <w:uiPriority w:val="39"/>
    <w:rsid w:val="003A6032"/>
    <w:pPr>
      <w:ind w:left="2268" w:hanging="2268"/>
    </w:pPr>
  </w:style>
  <w:style w:type="paragraph" w:customStyle="1" w:styleId="EditorsNote">
    <w:name w:val="Editor's Note"/>
    <w:aliases w:val="EN"/>
    <w:basedOn w:val="NO"/>
    <w:link w:val="EditorsNoteCarCar"/>
    <w:rsid w:val="003A6032"/>
    <w:rPr>
      <w:color w:val="FF0000"/>
    </w:rPr>
  </w:style>
  <w:style w:type="character" w:customStyle="1" w:styleId="EditorsNoteCarCar">
    <w:name w:val="Editor's Note Car Car"/>
    <w:link w:val="EditorsNote"/>
    <w:rsid w:val="00AF77B0"/>
    <w:rPr>
      <w:color w:val="FF0000"/>
      <w:lang w:eastAsia="en-US"/>
    </w:rPr>
  </w:style>
  <w:style w:type="paragraph" w:customStyle="1" w:styleId="TH">
    <w:name w:val="TH"/>
    <w:basedOn w:val="Normal"/>
    <w:link w:val="THChar"/>
    <w:rsid w:val="003A6032"/>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3A60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3A60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A60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60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A6032"/>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3A603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3A6032"/>
    <w:pPr>
      <w:keepNext w:val="0"/>
      <w:spacing w:before="0" w:after="240"/>
    </w:pPr>
  </w:style>
  <w:style w:type="character" w:customStyle="1" w:styleId="TFChar">
    <w:name w:val="TF Char"/>
    <w:link w:val="TF"/>
    <w:rsid w:val="00AF77B0"/>
    <w:rPr>
      <w:rFonts w:ascii="Arial" w:hAnsi="Arial"/>
      <w:b/>
      <w:lang w:eastAsia="en-US"/>
    </w:rPr>
  </w:style>
  <w:style w:type="paragraph" w:customStyle="1" w:styleId="ZG">
    <w:name w:val="ZG"/>
    <w:rsid w:val="003A60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3A6032"/>
  </w:style>
  <w:style w:type="character" w:customStyle="1" w:styleId="B2Char">
    <w:name w:val="B2 Char"/>
    <w:link w:val="B20"/>
    <w:qFormat/>
    <w:rsid w:val="00AF77B0"/>
    <w:rPr>
      <w:lang w:eastAsia="en-US"/>
    </w:rPr>
  </w:style>
  <w:style w:type="paragraph" w:customStyle="1" w:styleId="B3">
    <w:name w:val="B3"/>
    <w:basedOn w:val="List3"/>
    <w:link w:val="B3Char2"/>
    <w:rsid w:val="003A6032"/>
  </w:style>
  <w:style w:type="character" w:customStyle="1" w:styleId="B3Char2">
    <w:name w:val="B3 Char2"/>
    <w:link w:val="B3"/>
    <w:rsid w:val="00AF77B0"/>
    <w:rPr>
      <w:lang w:eastAsia="en-US"/>
    </w:rPr>
  </w:style>
  <w:style w:type="paragraph" w:customStyle="1" w:styleId="B4">
    <w:name w:val="B4"/>
    <w:basedOn w:val="List4"/>
    <w:link w:val="B4Char"/>
    <w:rsid w:val="003A6032"/>
  </w:style>
  <w:style w:type="character" w:customStyle="1" w:styleId="B4Char">
    <w:name w:val="B4 Char"/>
    <w:link w:val="B4"/>
    <w:rsid w:val="00AF77B0"/>
    <w:rPr>
      <w:lang w:eastAsia="en-US"/>
    </w:rPr>
  </w:style>
  <w:style w:type="paragraph" w:customStyle="1" w:styleId="B5">
    <w:name w:val="B5"/>
    <w:basedOn w:val="List5"/>
    <w:link w:val="B5Char"/>
    <w:rsid w:val="003A6032"/>
  </w:style>
  <w:style w:type="character" w:customStyle="1" w:styleId="B5Char">
    <w:name w:val="B5 Char"/>
    <w:link w:val="B5"/>
    <w:rsid w:val="00AF77B0"/>
    <w:rPr>
      <w:lang w:eastAsia="en-US"/>
    </w:rPr>
  </w:style>
  <w:style w:type="paragraph" w:customStyle="1" w:styleId="ZTD">
    <w:name w:val="ZTD"/>
    <w:basedOn w:val="ZB"/>
    <w:rsid w:val="003A6032"/>
    <w:pPr>
      <w:framePr w:hRule="auto" w:wrap="notBeside" w:y="852"/>
    </w:pPr>
    <w:rPr>
      <w:i w:val="0"/>
      <w:sz w:val="40"/>
    </w:rPr>
  </w:style>
  <w:style w:type="paragraph" w:customStyle="1" w:styleId="ZV">
    <w:name w:val="ZV"/>
    <w:basedOn w:val="ZU"/>
    <w:rsid w:val="003A6032"/>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A6032"/>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3A60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3A6032"/>
    <w:pPr>
      <w:ind w:left="284"/>
    </w:pPr>
  </w:style>
  <w:style w:type="paragraph" w:styleId="Index1">
    <w:name w:val="index 1"/>
    <w:basedOn w:val="Normal"/>
    <w:rsid w:val="003A6032"/>
    <w:pPr>
      <w:keepLines/>
      <w:spacing w:after="0"/>
    </w:pPr>
  </w:style>
  <w:style w:type="paragraph" w:styleId="ListNumber">
    <w:name w:val="List Number"/>
    <w:basedOn w:val="List"/>
    <w:rsid w:val="003A6032"/>
  </w:style>
  <w:style w:type="paragraph" w:styleId="ListBullet">
    <w:name w:val="List Bullet"/>
    <w:basedOn w:val="List"/>
    <w:rsid w:val="003A6032"/>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3A6032"/>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3A6032"/>
    <w:pPr>
      <w:ind w:left="851"/>
    </w:pPr>
  </w:style>
  <w:style w:type="paragraph" w:styleId="ListBullet2">
    <w:name w:val="List Bullet 2"/>
    <w:basedOn w:val="ListBullet"/>
    <w:rsid w:val="003A6032"/>
    <w:pPr>
      <w:ind w:left="851"/>
    </w:pPr>
  </w:style>
  <w:style w:type="paragraph" w:styleId="ListBullet3">
    <w:name w:val="List Bullet 3"/>
    <w:basedOn w:val="ListBullet2"/>
    <w:rsid w:val="003A6032"/>
    <w:pPr>
      <w:ind w:left="1135"/>
    </w:pPr>
  </w:style>
  <w:style w:type="paragraph" w:styleId="List3">
    <w:name w:val="List 3"/>
    <w:basedOn w:val="List2"/>
    <w:rsid w:val="003A6032"/>
    <w:pPr>
      <w:ind w:left="1135"/>
    </w:pPr>
  </w:style>
  <w:style w:type="paragraph" w:styleId="List4">
    <w:name w:val="List 4"/>
    <w:basedOn w:val="List3"/>
    <w:rsid w:val="003A6032"/>
    <w:pPr>
      <w:ind w:left="1418"/>
    </w:pPr>
  </w:style>
  <w:style w:type="paragraph" w:styleId="List5">
    <w:name w:val="List 5"/>
    <w:basedOn w:val="List4"/>
    <w:rsid w:val="003A6032"/>
    <w:pPr>
      <w:ind w:left="1702"/>
    </w:pPr>
  </w:style>
  <w:style w:type="paragraph" w:styleId="ListBullet4">
    <w:name w:val="List Bullet 4"/>
    <w:basedOn w:val="ListBullet3"/>
    <w:rsid w:val="003A6032"/>
    <w:pPr>
      <w:ind w:left="1418"/>
    </w:pPr>
  </w:style>
  <w:style w:type="paragraph" w:styleId="ListBullet5">
    <w:name w:val="List Bullet 5"/>
    <w:basedOn w:val="ListBullet4"/>
    <w:rsid w:val="003A6032"/>
    <w:pPr>
      <w:ind w:left="1702"/>
    </w:pPr>
  </w:style>
  <w:style w:type="paragraph" w:customStyle="1" w:styleId="B2">
    <w:name w:val="B2+"/>
    <w:basedOn w:val="B20"/>
    <w:rsid w:val="005217BE"/>
    <w:pPr>
      <w:numPr>
        <w:numId w:val="33"/>
      </w:numPr>
    </w:pPr>
  </w:style>
  <w:style w:type="paragraph" w:styleId="Bibliography">
    <w:name w:val="Bibliography"/>
    <w:basedOn w:val="Normal"/>
    <w:next w:val="Normal"/>
    <w:uiPriority w:val="37"/>
    <w:semiHidden/>
    <w:unhideWhenUsed/>
    <w:rsid w:val="003A6032"/>
  </w:style>
  <w:style w:type="paragraph" w:styleId="BlockText">
    <w:name w:val="Block Text"/>
    <w:basedOn w:val="Normal"/>
    <w:rsid w:val="003A60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A6032"/>
    <w:pPr>
      <w:spacing w:after="120" w:line="480" w:lineRule="auto"/>
    </w:pPr>
  </w:style>
  <w:style w:type="character" w:customStyle="1" w:styleId="BodyText2Char">
    <w:name w:val="Body Text 2 Char"/>
    <w:basedOn w:val="DefaultParagraphFont"/>
    <w:link w:val="BodyText2"/>
    <w:rsid w:val="003A6032"/>
    <w:rPr>
      <w:lang w:eastAsia="en-US"/>
    </w:rPr>
  </w:style>
  <w:style w:type="paragraph" w:styleId="BodyText3">
    <w:name w:val="Body Text 3"/>
    <w:basedOn w:val="Normal"/>
    <w:link w:val="BodyText3Char"/>
    <w:rsid w:val="003A6032"/>
    <w:pPr>
      <w:spacing w:after="120"/>
    </w:pPr>
    <w:rPr>
      <w:sz w:val="16"/>
      <w:szCs w:val="16"/>
    </w:rPr>
  </w:style>
  <w:style w:type="character" w:customStyle="1" w:styleId="BodyText3Char">
    <w:name w:val="Body Text 3 Char"/>
    <w:basedOn w:val="DefaultParagraphFont"/>
    <w:link w:val="BodyText3"/>
    <w:rsid w:val="003A6032"/>
    <w:rPr>
      <w:sz w:val="16"/>
      <w:szCs w:val="16"/>
      <w:lang w:eastAsia="en-US"/>
    </w:rPr>
  </w:style>
  <w:style w:type="paragraph" w:styleId="BodyTextFirstIndent">
    <w:name w:val="Body Text First Indent"/>
    <w:basedOn w:val="BodyText"/>
    <w:link w:val="BodyTextFirstIndentChar"/>
    <w:rsid w:val="003A6032"/>
    <w:pPr>
      <w:spacing w:after="180"/>
      <w:ind w:firstLine="360"/>
    </w:pPr>
    <w:rPr>
      <w:rFonts w:eastAsia="Times New Roman"/>
    </w:rPr>
  </w:style>
  <w:style w:type="character" w:customStyle="1" w:styleId="BodyTextFirstIndentChar">
    <w:name w:val="Body Text First Indent Char"/>
    <w:basedOn w:val="BodyTextChar"/>
    <w:link w:val="BodyTextFirstIndent"/>
    <w:rsid w:val="003A6032"/>
    <w:rPr>
      <w:rFonts w:eastAsia="SimSun"/>
      <w:lang w:eastAsia="en-US"/>
    </w:rPr>
  </w:style>
  <w:style w:type="paragraph" w:styleId="BodyTextIndent">
    <w:name w:val="Body Text Indent"/>
    <w:basedOn w:val="Normal"/>
    <w:link w:val="BodyTextIndentChar"/>
    <w:rsid w:val="003A6032"/>
    <w:pPr>
      <w:spacing w:after="120"/>
      <w:ind w:left="360"/>
    </w:pPr>
  </w:style>
  <w:style w:type="character" w:customStyle="1" w:styleId="BodyTextIndentChar">
    <w:name w:val="Body Text Indent Char"/>
    <w:basedOn w:val="DefaultParagraphFont"/>
    <w:link w:val="BodyTextIndent"/>
    <w:rsid w:val="003A6032"/>
    <w:rPr>
      <w:lang w:eastAsia="en-US"/>
    </w:rPr>
  </w:style>
  <w:style w:type="paragraph" w:styleId="BodyTextFirstIndent2">
    <w:name w:val="Body Text First Indent 2"/>
    <w:basedOn w:val="BodyTextIndent"/>
    <w:link w:val="BodyTextFirstIndent2Char"/>
    <w:rsid w:val="003A6032"/>
    <w:pPr>
      <w:spacing w:after="180"/>
      <w:ind w:firstLine="360"/>
    </w:pPr>
  </w:style>
  <w:style w:type="character" w:customStyle="1" w:styleId="BodyTextFirstIndent2Char">
    <w:name w:val="Body Text First Indent 2 Char"/>
    <w:basedOn w:val="BodyTextIndentChar"/>
    <w:link w:val="BodyTextFirstIndent2"/>
    <w:rsid w:val="003A6032"/>
    <w:rPr>
      <w:lang w:eastAsia="en-US"/>
    </w:rPr>
  </w:style>
  <w:style w:type="paragraph" w:styleId="BodyTextIndent2">
    <w:name w:val="Body Text Indent 2"/>
    <w:basedOn w:val="Normal"/>
    <w:link w:val="BodyTextIndent2Char"/>
    <w:rsid w:val="003A6032"/>
    <w:pPr>
      <w:spacing w:after="120" w:line="480" w:lineRule="auto"/>
      <w:ind w:left="360"/>
    </w:pPr>
  </w:style>
  <w:style w:type="character" w:customStyle="1" w:styleId="BodyTextIndent2Char">
    <w:name w:val="Body Text Indent 2 Char"/>
    <w:basedOn w:val="DefaultParagraphFont"/>
    <w:link w:val="BodyTextIndent2"/>
    <w:rsid w:val="003A6032"/>
    <w:rPr>
      <w:lang w:eastAsia="en-US"/>
    </w:rPr>
  </w:style>
  <w:style w:type="paragraph" w:styleId="BodyTextIndent3">
    <w:name w:val="Body Text Indent 3"/>
    <w:basedOn w:val="Normal"/>
    <w:link w:val="BodyTextIndent3Char"/>
    <w:rsid w:val="003A6032"/>
    <w:pPr>
      <w:spacing w:after="120"/>
      <w:ind w:left="360"/>
    </w:pPr>
    <w:rPr>
      <w:sz w:val="16"/>
      <w:szCs w:val="16"/>
    </w:rPr>
  </w:style>
  <w:style w:type="character" w:customStyle="1" w:styleId="BodyTextIndent3Char">
    <w:name w:val="Body Text Indent 3 Char"/>
    <w:basedOn w:val="DefaultParagraphFont"/>
    <w:link w:val="BodyTextIndent3"/>
    <w:rsid w:val="003A6032"/>
    <w:rPr>
      <w:sz w:val="16"/>
      <w:szCs w:val="16"/>
      <w:lang w:eastAsia="en-US"/>
    </w:rPr>
  </w:style>
  <w:style w:type="paragraph" w:styleId="Closing">
    <w:name w:val="Closing"/>
    <w:basedOn w:val="Normal"/>
    <w:link w:val="ClosingChar"/>
    <w:rsid w:val="003A6032"/>
    <w:pPr>
      <w:spacing w:after="0"/>
      <w:ind w:left="4320"/>
    </w:pPr>
  </w:style>
  <w:style w:type="character" w:customStyle="1" w:styleId="ClosingChar">
    <w:name w:val="Closing Char"/>
    <w:basedOn w:val="DefaultParagraphFont"/>
    <w:link w:val="Closing"/>
    <w:rsid w:val="003A6032"/>
    <w:rPr>
      <w:lang w:eastAsia="en-US"/>
    </w:rPr>
  </w:style>
  <w:style w:type="paragraph" w:styleId="Date">
    <w:name w:val="Date"/>
    <w:basedOn w:val="Normal"/>
    <w:next w:val="Normal"/>
    <w:link w:val="DateChar"/>
    <w:rsid w:val="003A6032"/>
  </w:style>
  <w:style w:type="character" w:customStyle="1" w:styleId="DateChar">
    <w:name w:val="Date Char"/>
    <w:basedOn w:val="DefaultParagraphFont"/>
    <w:link w:val="Date"/>
    <w:rsid w:val="003A6032"/>
    <w:rPr>
      <w:lang w:eastAsia="en-US"/>
    </w:rPr>
  </w:style>
  <w:style w:type="paragraph" w:styleId="E-mailSignature">
    <w:name w:val="E-mail Signature"/>
    <w:basedOn w:val="Normal"/>
    <w:link w:val="E-mailSignatureChar"/>
    <w:rsid w:val="003A6032"/>
    <w:pPr>
      <w:spacing w:after="0"/>
    </w:pPr>
  </w:style>
  <w:style w:type="character" w:customStyle="1" w:styleId="E-mailSignatureChar">
    <w:name w:val="E-mail Signature Char"/>
    <w:basedOn w:val="DefaultParagraphFont"/>
    <w:link w:val="E-mailSignature"/>
    <w:rsid w:val="003A6032"/>
    <w:rPr>
      <w:lang w:eastAsia="en-US"/>
    </w:rPr>
  </w:style>
  <w:style w:type="paragraph" w:styleId="EnvelopeAddress">
    <w:name w:val="envelope address"/>
    <w:basedOn w:val="Normal"/>
    <w:rsid w:val="003A60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6032"/>
    <w:pPr>
      <w:spacing w:after="0"/>
    </w:pPr>
    <w:rPr>
      <w:rFonts w:asciiTheme="majorHAnsi" w:eastAsiaTheme="majorEastAsia" w:hAnsiTheme="majorHAnsi" w:cstheme="majorBidi"/>
    </w:rPr>
  </w:style>
  <w:style w:type="paragraph" w:styleId="HTMLAddress">
    <w:name w:val="HTML Address"/>
    <w:basedOn w:val="Normal"/>
    <w:link w:val="HTMLAddressChar"/>
    <w:rsid w:val="003A6032"/>
    <w:pPr>
      <w:spacing w:after="0"/>
    </w:pPr>
    <w:rPr>
      <w:i/>
      <w:iCs/>
    </w:rPr>
  </w:style>
  <w:style w:type="character" w:customStyle="1" w:styleId="HTMLAddressChar">
    <w:name w:val="HTML Address Char"/>
    <w:basedOn w:val="DefaultParagraphFont"/>
    <w:link w:val="HTMLAddress"/>
    <w:rsid w:val="003A6032"/>
    <w:rPr>
      <w:i/>
      <w:iCs/>
      <w:lang w:eastAsia="en-US"/>
    </w:rPr>
  </w:style>
  <w:style w:type="paragraph" w:styleId="HTMLPreformatted">
    <w:name w:val="HTML Preformatted"/>
    <w:basedOn w:val="Normal"/>
    <w:link w:val="HTMLPreformattedChar"/>
    <w:rsid w:val="003A6032"/>
    <w:pPr>
      <w:spacing w:after="0"/>
    </w:pPr>
    <w:rPr>
      <w:rFonts w:ascii="Consolas" w:hAnsi="Consolas"/>
    </w:rPr>
  </w:style>
  <w:style w:type="character" w:customStyle="1" w:styleId="HTMLPreformattedChar">
    <w:name w:val="HTML Preformatted Char"/>
    <w:basedOn w:val="DefaultParagraphFont"/>
    <w:link w:val="HTMLPreformatted"/>
    <w:rsid w:val="003A6032"/>
    <w:rPr>
      <w:rFonts w:ascii="Consolas" w:hAnsi="Consolas"/>
      <w:lang w:eastAsia="en-US"/>
    </w:rPr>
  </w:style>
  <w:style w:type="paragraph" w:styleId="Index3">
    <w:name w:val="index 3"/>
    <w:basedOn w:val="Normal"/>
    <w:next w:val="Normal"/>
    <w:rsid w:val="003A6032"/>
    <w:pPr>
      <w:spacing w:after="0"/>
      <w:ind w:left="600" w:hanging="200"/>
    </w:pPr>
  </w:style>
  <w:style w:type="paragraph" w:styleId="Index4">
    <w:name w:val="index 4"/>
    <w:basedOn w:val="Normal"/>
    <w:next w:val="Normal"/>
    <w:rsid w:val="003A6032"/>
    <w:pPr>
      <w:spacing w:after="0"/>
      <w:ind w:left="800" w:hanging="200"/>
    </w:pPr>
  </w:style>
  <w:style w:type="paragraph" w:styleId="Index5">
    <w:name w:val="index 5"/>
    <w:basedOn w:val="Normal"/>
    <w:next w:val="Normal"/>
    <w:rsid w:val="003A6032"/>
    <w:pPr>
      <w:spacing w:after="0"/>
      <w:ind w:left="1000" w:hanging="200"/>
    </w:pPr>
  </w:style>
  <w:style w:type="paragraph" w:styleId="Index6">
    <w:name w:val="index 6"/>
    <w:basedOn w:val="Normal"/>
    <w:next w:val="Normal"/>
    <w:rsid w:val="003A6032"/>
    <w:pPr>
      <w:spacing w:after="0"/>
      <w:ind w:left="1200" w:hanging="200"/>
    </w:pPr>
  </w:style>
  <w:style w:type="paragraph" w:styleId="Index7">
    <w:name w:val="index 7"/>
    <w:basedOn w:val="Normal"/>
    <w:next w:val="Normal"/>
    <w:rsid w:val="003A6032"/>
    <w:pPr>
      <w:spacing w:after="0"/>
      <w:ind w:left="1400" w:hanging="200"/>
    </w:pPr>
  </w:style>
  <w:style w:type="paragraph" w:styleId="Index8">
    <w:name w:val="index 8"/>
    <w:basedOn w:val="Normal"/>
    <w:next w:val="Normal"/>
    <w:rsid w:val="003A6032"/>
    <w:pPr>
      <w:spacing w:after="0"/>
      <w:ind w:left="1600" w:hanging="200"/>
    </w:pPr>
  </w:style>
  <w:style w:type="paragraph" w:styleId="Index9">
    <w:name w:val="index 9"/>
    <w:basedOn w:val="Normal"/>
    <w:next w:val="Normal"/>
    <w:rsid w:val="003A6032"/>
    <w:pPr>
      <w:spacing w:after="0"/>
      <w:ind w:left="1800" w:hanging="200"/>
    </w:pPr>
  </w:style>
  <w:style w:type="paragraph" w:styleId="IndexHeading">
    <w:name w:val="index heading"/>
    <w:basedOn w:val="Normal"/>
    <w:next w:val="Index1"/>
    <w:rsid w:val="003A60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60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6032"/>
    <w:rPr>
      <w:i/>
      <w:iCs/>
      <w:color w:val="4472C4" w:themeColor="accent1"/>
      <w:lang w:eastAsia="en-US"/>
    </w:rPr>
  </w:style>
  <w:style w:type="paragraph" w:styleId="ListContinue">
    <w:name w:val="List Continue"/>
    <w:basedOn w:val="Normal"/>
    <w:rsid w:val="003A6032"/>
    <w:pPr>
      <w:spacing w:after="120"/>
      <w:ind w:left="360"/>
      <w:contextualSpacing/>
    </w:pPr>
  </w:style>
  <w:style w:type="paragraph" w:styleId="ListContinue2">
    <w:name w:val="List Continue 2"/>
    <w:basedOn w:val="Normal"/>
    <w:rsid w:val="003A6032"/>
    <w:pPr>
      <w:spacing w:after="120"/>
      <w:ind w:left="720"/>
      <w:contextualSpacing/>
    </w:pPr>
  </w:style>
  <w:style w:type="paragraph" w:styleId="ListContinue3">
    <w:name w:val="List Continue 3"/>
    <w:basedOn w:val="Normal"/>
    <w:rsid w:val="003A6032"/>
    <w:pPr>
      <w:spacing w:after="120"/>
      <w:ind w:left="1080"/>
      <w:contextualSpacing/>
    </w:pPr>
  </w:style>
  <w:style w:type="paragraph" w:styleId="ListContinue4">
    <w:name w:val="List Continue 4"/>
    <w:basedOn w:val="Normal"/>
    <w:rsid w:val="003A6032"/>
    <w:pPr>
      <w:spacing w:after="120"/>
      <w:ind w:left="1440"/>
      <w:contextualSpacing/>
    </w:pPr>
  </w:style>
  <w:style w:type="paragraph" w:styleId="ListContinue5">
    <w:name w:val="List Continue 5"/>
    <w:basedOn w:val="Normal"/>
    <w:rsid w:val="003A6032"/>
    <w:pPr>
      <w:spacing w:after="120"/>
      <w:ind w:left="1800"/>
      <w:contextualSpacing/>
    </w:pPr>
  </w:style>
  <w:style w:type="paragraph" w:styleId="ListNumber3">
    <w:name w:val="List Number 3"/>
    <w:basedOn w:val="Normal"/>
    <w:rsid w:val="003A6032"/>
    <w:pPr>
      <w:numPr>
        <w:numId w:val="35"/>
      </w:numPr>
      <w:contextualSpacing/>
    </w:pPr>
  </w:style>
  <w:style w:type="paragraph" w:styleId="ListNumber4">
    <w:name w:val="List Number 4"/>
    <w:basedOn w:val="Normal"/>
    <w:rsid w:val="003A6032"/>
    <w:pPr>
      <w:numPr>
        <w:numId w:val="36"/>
      </w:numPr>
      <w:contextualSpacing/>
    </w:pPr>
  </w:style>
  <w:style w:type="paragraph" w:styleId="ListNumber5">
    <w:name w:val="List Number 5"/>
    <w:basedOn w:val="Normal"/>
    <w:rsid w:val="003A6032"/>
    <w:pPr>
      <w:numPr>
        <w:numId w:val="37"/>
      </w:numPr>
      <w:contextualSpacing/>
    </w:pPr>
  </w:style>
  <w:style w:type="paragraph" w:styleId="MacroText">
    <w:name w:val="macro"/>
    <w:link w:val="MacroTextChar"/>
    <w:rsid w:val="003A60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3A6032"/>
    <w:rPr>
      <w:rFonts w:ascii="Consolas" w:hAnsi="Consolas"/>
      <w:lang w:eastAsia="en-US"/>
    </w:rPr>
  </w:style>
  <w:style w:type="paragraph" w:styleId="MessageHeader">
    <w:name w:val="Message Header"/>
    <w:basedOn w:val="Normal"/>
    <w:link w:val="MessageHeaderChar"/>
    <w:rsid w:val="003A603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60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A6032"/>
    <w:pPr>
      <w:overflowPunct w:val="0"/>
      <w:autoSpaceDE w:val="0"/>
      <w:autoSpaceDN w:val="0"/>
      <w:adjustRightInd w:val="0"/>
      <w:textAlignment w:val="baseline"/>
    </w:pPr>
    <w:rPr>
      <w:lang w:eastAsia="en-US"/>
    </w:rPr>
  </w:style>
  <w:style w:type="paragraph" w:styleId="NormalWeb">
    <w:name w:val="Normal (Web)"/>
    <w:basedOn w:val="Normal"/>
    <w:uiPriority w:val="99"/>
    <w:rsid w:val="003A6032"/>
    <w:rPr>
      <w:sz w:val="24"/>
      <w:szCs w:val="24"/>
    </w:rPr>
  </w:style>
  <w:style w:type="paragraph" w:styleId="NormalIndent">
    <w:name w:val="Normal Indent"/>
    <w:basedOn w:val="Normal"/>
    <w:rsid w:val="003A6032"/>
    <w:pPr>
      <w:ind w:left="720"/>
    </w:pPr>
  </w:style>
  <w:style w:type="paragraph" w:styleId="NoteHeading">
    <w:name w:val="Note Heading"/>
    <w:basedOn w:val="Normal"/>
    <w:next w:val="Normal"/>
    <w:link w:val="NoteHeadingChar"/>
    <w:rsid w:val="003A6032"/>
    <w:pPr>
      <w:spacing w:after="0"/>
    </w:pPr>
  </w:style>
  <w:style w:type="character" w:customStyle="1" w:styleId="NoteHeadingChar">
    <w:name w:val="Note Heading Char"/>
    <w:basedOn w:val="DefaultParagraphFont"/>
    <w:link w:val="NoteHeading"/>
    <w:rsid w:val="003A6032"/>
    <w:rPr>
      <w:lang w:eastAsia="en-US"/>
    </w:rPr>
  </w:style>
  <w:style w:type="paragraph" w:styleId="Quote">
    <w:name w:val="Quote"/>
    <w:basedOn w:val="Normal"/>
    <w:next w:val="Normal"/>
    <w:link w:val="QuoteChar"/>
    <w:uiPriority w:val="29"/>
    <w:qFormat/>
    <w:rsid w:val="003A60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6032"/>
    <w:rPr>
      <w:i/>
      <w:iCs/>
      <w:color w:val="404040" w:themeColor="text1" w:themeTint="BF"/>
      <w:lang w:eastAsia="en-US"/>
    </w:rPr>
  </w:style>
  <w:style w:type="paragraph" w:styleId="Salutation">
    <w:name w:val="Salutation"/>
    <w:basedOn w:val="Normal"/>
    <w:next w:val="Normal"/>
    <w:link w:val="SalutationChar"/>
    <w:rsid w:val="003A6032"/>
  </w:style>
  <w:style w:type="character" w:customStyle="1" w:styleId="SalutationChar">
    <w:name w:val="Salutation Char"/>
    <w:basedOn w:val="DefaultParagraphFont"/>
    <w:link w:val="Salutation"/>
    <w:rsid w:val="003A6032"/>
    <w:rPr>
      <w:lang w:eastAsia="en-US"/>
    </w:rPr>
  </w:style>
  <w:style w:type="paragraph" w:styleId="Signature">
    <w:name w:val="Signature"/>
    <w:basedOn w:val="Normal"/>
    <w:link w:val="SignatureChar"/>
    <w:rsid w:val="003A6032"/>
    <w:pPr>
      <w:spacing w:after="0"/>
      <w:ind w:left="4320"/>
    </w:pPr>
  </w:style>
  <w:style w:type="character" w:customStyle="1" w:styleId="SignatureChar">
    <w:name w:val="Signature Char"/>
    <w:basedOn w:val="DefaultParagraphFont"/>
    <w:link w:val="Signature"/>
    <w:rsid w:val="003A6032"/>
    <w:rPr>
      <w:lang w:eastAsia="en-US"/>
    </w:rPr>
  </w:style>
  <w:style w:type="paragraph" w:styleId="Subtitle">
    <w:name w:val="Subtitle"/>
    <w:basedOn w:val="Normal"/>
    <w:next w:val="Normal"/>
    <w:link w:val="SubtitleChar"/>
    <w:qFormat/>
    <w:rsid w:val="003A60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60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6032"/>
    <w:pPr>
      <w:spacing w:after="0"/>
      <w:ind w:left="200" w:hanging="200"/>
    </w:pPr>
  </w:style>
  <w:style w:type="paragraph" w:styleId="TableofFigures">
    <w:name w:val="table of figures"/>
    <w:basedOn w:val="Normal"/>
    <w:next w:val="Normal"/>
    <w:rsid w:val="003A6032"/>
    <w:pPr>
      <w:spacing w:after="0"/>
    </w:pPr>
  </w:style>
  <w:style w:type="paragraph" w:styleId="Title">
    <w:name w:val="Title"/>
    <w:basedOn w:val="Normal"/>
    <w:next w:val="Normal"/>
    <w:link w:val="TitleChar"/>
    <w:qFormat/>
    <w:rsid w:val="003A60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60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603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225550">
      <w:bodyDiv w:val="1"/>
      <w:marLeft w:val="0"/>
      <w:marRight w:val="0"/>
      <w:marTop w:val="0"/>
      <w:marBottom w:val="0"/>
      <w:divBdr>
        <w:top w:val="none" w:sz="0" w:space="0" w:color="auto"/>
        <w:left w:val="none" w:sz="0" w:space="0" w:color="auto"/>
        <w:bottom w:val="none" w:sz="0" w:space="0" w:color="auto"/>
        <w:right w:val="none" w:sz="0" w:space="0" w:color="auto"/>
      </w:divBdr>
    </w:div>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1994602720">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yperlink" Target="http://portal.3gpp.org/ngppapp/DownloadTDoc.aspx?contributionUid=RP-232492" TargetMode="Externa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hyperlink" Target="http://portal.3gpp.org/ngppapp/DownloadTDoc.aspx?contributionUid=RP-232505" TargetMode="Externa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TotalTime>
  <Pages>382</Pages>
  <Words>131511</Words>
  <Characters>749619</Characters>
  <Application>Microsoft Office Word</Application>
  <DocSecurity>0</DocSecurity>
  <Lines>6246</Lines>
  <Paragraphs>1758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879372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139</cp:revision>
  <cp:lastPrinted>2019-02-25T14:05:00Z</cp:lastPrinted>
  <dcterms:created xsi:type="dcterms:W3CDTF">2022-04-01T08:48:00Z</dcterms:created>
  <dcterms:modified xsi:type="dcterms:W3CDTF">2025-01-08T18:17:00Z</dcterms:modified>
</cp:coreProperties>
</file>