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3B7531">
          <w:headerReference w:type="default" r:id="rId7"/>
          <w:footerReference w:type="default" r:id="rId8"/>
          <w:footnotePr>
            <w:numRestart w:val="eachSect"/>
          </w:footnotePr>
          <w:pgSz w:w="11907" w:h="16840" w:code="9"/>
          <w:pgMar w:top="1418" w:right="1134" w:bottom="1134" w:left="1134" w:header="851" w:footer="340" w:gutter="0"/>
          <w:pgNumType w:start="5922"/>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61BDA14A" w:rsidR="003144EE" w:rsidRPr="00D515F4" w:rsidRDefault="003144EE"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4" w:name="_Toc535476832"/>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6202DE" w:rsidRPr="00D515F4" w14:paraId="48D1C88D" w14:textId="77777777" w:rsidTr="000A18EF">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CC05BE" w:rsidRPr="00D515F4" w14:paraId="55F60EC0" w14:textId="77777777" w:rsidTr="000A18EF">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0A18EF" w:rsidRPr="00D515F4" w14:paraId="4A99D1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0A18EF" w:rsidRPr="00D515F4" w14:paraId="1DCA0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20CC7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B0C4A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D30FF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2D5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402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8E870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8A39C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0E26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9935F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912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72FE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8F505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10ADF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5E131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9F93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759B9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48D4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56C7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0070D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BB77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EDCFA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5C8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687C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CEF4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744F2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EC08E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AED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9EB03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F1ABA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551E1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82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3CE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7B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A913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7632A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8862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B2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277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EBD8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7695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2CBE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C9802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F3A3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53EC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665D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4600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D990A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6CBC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6DFBC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BF1C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1125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7F20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46F16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1D883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29E3DB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4022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854E5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0AD5E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0FF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6CE1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1FAFB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A9D3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6F77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4910A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29AEE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7FAB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059E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5923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D018A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41B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F0657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A2290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32FE1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3052A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E4684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1AA7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9ED89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BB34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8779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679BC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1620B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24B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9D19F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1F30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A188D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42761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8C7A6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595E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8FA9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29F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F97B4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7E69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FCBC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5601E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0FB0A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E4E7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C53BB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4028C8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A2038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0432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B79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8ED0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81FB3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4490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4732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ECB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B38D0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B1D57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328A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C907C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F2D4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C0F6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04BA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744EE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E43E7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B624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B1E42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DE0E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D7BD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C2430C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1ABB7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39D1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5190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67CF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4577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CAFF8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527A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BC715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F514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17A9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DA6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68C40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65E05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21398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669D1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4E00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77C9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F529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74B7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86BF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EBF4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A9B2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CF82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D869B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013D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29AE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8FFA1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2B92B7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D03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9580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F615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97F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643DF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CB090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94E17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2244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6C0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D92166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9DB37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88704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2250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FD669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D444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D5655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7C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73A6A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4A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6CE2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8DAA9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AA4A9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43123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A01D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AD2FE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0287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73B3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B8B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7E8A0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F48A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9B926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22A20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7B2C8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D984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291B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8374E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473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FF4C5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E9527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87EB6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3AEE5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2991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5801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D810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9E1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6524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4CF9D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A08E0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28560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B9B0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891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3A746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E1E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3C3A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31880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BBEE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DF69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C679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472E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D93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2F6FB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46FF3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AEF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04F8E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DCF99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E2D1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A605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89E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FE072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4DB6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2AF0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46734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574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ADD0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E662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4BDAD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51BC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66042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428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EE3C6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0E20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15314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10F0D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36190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CE2C0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BBD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1A57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B009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4A41E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54D4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339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A455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B209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51900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28D2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CB1B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B528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FC3D9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52F20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C220F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8D00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F064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01C9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7DF3F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2D6CB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B23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3D40D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82A07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73DC4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15033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541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2E0C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3A03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7AC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AA926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0CA55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F6BBB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33D9F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51EB7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9673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8EBF8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DA2C7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D39B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F08E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0E52B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AA981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23210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CAB2B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9407C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173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3271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1B9FE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90D9F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06172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828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9482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00998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49408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0B16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AFA9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F9063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5F77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4270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D7C92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CAB4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1152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CDBE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4886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98CD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6BCA0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786CD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EDAE2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29A6A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3CCF6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901AB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89F27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2269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5FE2DE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42386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B5C2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9260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9A0F5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A3894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84BF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92C2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23C2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254AF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972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B57A0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1C0B6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C383E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A17DF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E489D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8579A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1227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AB434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855A6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F7D460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C4F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7A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4D65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7D1F1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E8F9B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91F8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104B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5AF8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D554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D9E4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FA9495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B0A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FDF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F1646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5BE12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D24338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3937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5144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42BD4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CD23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6AC6C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DD29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B0285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A737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1F0A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4D51D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21604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4523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13B5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47F3D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86D021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8C04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A76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6BEA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4BC6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9D621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96FF4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08E8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BE66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E93D0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3FE9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BF273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3396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F504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6001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11266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24F02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A3FAA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71342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479D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51DD1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058B1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9993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D5F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940DF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DBEE7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D2F88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B5D87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C6301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C41B2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D0276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2B1C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2BF26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6D2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03AA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CC80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6786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00C87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F41E5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1FA38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071F4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6A25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3B8B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32A3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7BE5C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AB5E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E4B6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10C45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AA19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4241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FF61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02A3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96C9B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DBCD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5119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7E8FB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963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F21D0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C0013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CFE3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6AB45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2D4E8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DEF2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B1EE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401FC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57425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69E36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9E64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6D2E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1E6F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AE33A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76C45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B22D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B5CCF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2A07C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815F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7E719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D679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5911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C03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9373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E692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342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80FA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D9182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FC373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020BA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01C9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A67F6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1C2D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1080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96EEB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DD4C2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3A3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BA23A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6AD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060CF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2428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815F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68279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7AD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651D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E446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A96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5DA02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945C4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B47E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F6C1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BA4F4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B90DAF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4AE9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231D9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790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4ED2F5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14DB0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ED05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80D8E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3DB8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C77FB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741D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1327E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39756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E5C1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80459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A3832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FFAD7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25152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EA4C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E4FC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7CE8B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61086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59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46B8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3C10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E61D3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E698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03A3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A75B1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A9C39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231F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46C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6568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DA5CE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ED97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4D55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5FA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335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7142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41A1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2568A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A700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15A63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EB11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8FCE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538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884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B3D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290C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0E4BA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E7D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F593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F513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37F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C42F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B1719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7CE75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168E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2DDE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81AD5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E634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BDBB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709B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56E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E35B9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EF6B30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17DA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1BF4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9B264C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07AF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30CBA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EF1C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0B1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84EE7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61DF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C2E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C6FA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EA4C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8DD6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1E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462E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36AF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F71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189B0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8F75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C0F3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A46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BCA2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CE45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D2F8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48E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F2CBB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BD9B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CB80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A1C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3F17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F534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FBB1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5740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ED3A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2EBB4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FE4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E94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F0BCD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7103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D362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BFD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14D6C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77E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FD81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B903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7BD1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C5A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487D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85A29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D4F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192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82F9E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5299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77BD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C9DB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BD32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09ED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9E2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440F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7A57B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471C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E4A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349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C5BE0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5CC9B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4F29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8298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614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A29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CC1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8D2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4C45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2ABD3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AE92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1A66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7F2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6D9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8183E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1CFE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7C71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0B47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63A2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C1FB3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3401C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856F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ED8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24B2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A0AD8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D6203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25EC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50083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DCBBC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1352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70CCF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C3E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D99C6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BF56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ABD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BC97F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14D2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C5C6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B3ACD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182E6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D9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507A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44A4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2FB16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B532E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730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610F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DFA1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15A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DA6F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EC2B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424A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2348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6B9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1D64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E6A3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dynamic</w:t>
            </w:r>
            <w:r w:rsidR="00D515F4">
              <w:rPr>
                <w:sz w:val="16"/>
                <w:szCs w:val="16"/>
              </w:rPr>
              <w:t xml:space="preserve"> </w:t>
            </w:r>
            <w:r w:rsidRPr="00D515F4">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1A43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98CA2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0A18EF" w:rsidRPr="00D515F4" w14:paraId="027130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87D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F3D46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4551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ED244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3C9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483E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6D0D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C72F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24C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F8B8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3686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9047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5B4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C7420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80DFC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7598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97E6E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F4E4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14C0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68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E265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3267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D47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F8DE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8EFB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6EE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69FE8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43CC9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921D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19587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9A3FB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A7C1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56B58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063A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78A3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ABFA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BD7FF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B705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4D7FF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2157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C3AE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F4A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6AEC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0B9A2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7E9D5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85E8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672095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618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E1C9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7539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73683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C50C4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88A8D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5CF6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9A1D8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03D5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73693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3B3C2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D1D99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CF85A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AA93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30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8B04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65C2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DED6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0E48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51B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48F3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05D4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87A8E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8587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84811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A3D18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6E560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F2E7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4E879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68F9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884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005E2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9B74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7D81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93B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82D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0E3A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BC055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35FC8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C07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7D23C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365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DF7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69DBA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B1F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53EE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9427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A2E12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B20B6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F46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B1D78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A6D6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52821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A83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2CA6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C05CA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A966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9A25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3E110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0A18EF">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0A18EF">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0A18EF" w:rsidRPr="00D515F4" w14:paraId="35BB65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0A18EF">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0A18EF">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0A18EF">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0A18EF" w:rsidRPr="00D515F4" w14:paraId="4C7DAD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0A18EF">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0A18EF">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0A18EF" w:rsidRPr="00D515F4" w14:paraId="462344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0A18EF">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0A18EF">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0A18EF" w:rsidRPr="00D515F4" w14:paraId="3A9BDF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0A18EF">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0A18E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0A18EF" w:rsidRPr="00D515F4" w14:paraId="44E313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0A18EF">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0A18EF">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0A18EF" w:rsidRPr="00D515F4" w14:paraId="098AEE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0A18EF">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0A18EF">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0A18EF" w:rsidRPr="00D515F4" w14:paraId="7941DD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0A18EF">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0A18EF">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0A18EF" w:rsidRPr="00D515F4" w14:paraId="748F98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0A18EF">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0A18EF">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0A18EF" w:rsidRPr="00D515F4" w14:paraId="04794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0A18EF">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0A18EF">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0A18EF" w:rsidRPr="00D515F4" w14:paraId="5D177F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0A18EF">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0A18EF">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0A18EF" w:rsidRPr="00D515F4" w14:paraId="34D4D5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0A18EF">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0A18EF">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0A18EF" w:rsidRPr="00D515F4" w14:paraId="46207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0A18EF">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0A18EF">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0A18EF">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0A18EF" w:rsidRPr="00D515F4" w14:paraId="182D81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0A18EF">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0A18EF">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0A18EF" w:rsidRPr="00D515F4" w14:paraId="25AF64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0A18EF">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0A18EF">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0A18EF" w:rsidRPr="00D515F4" w14:paraId="6B5F32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0A18EF">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0A18EF">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0A18EF" w:rsidRPr="00D515F4" w14:paraId="57AB46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0A18EF">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0A18EF">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0A18EF" w:rsidRPr="00D515F4" w14:paraId="43373C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0A18EF">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0A18EF">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0A18EF" w:rsidRPr="00D515F4" w14:paraId="72603E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0A18EF">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0A18EF">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0A18EF" w:rsidRPr="00D515F4" w14:paraId="4109C7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0A18EF">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0A18EF">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0A18EF" w:rsidRPr="00D515F4" w14:paraId="2337B1A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0A18EF">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0A18EF">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0A18E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0A18EF" w:rsidRPr="00D515F4" w14:paraId="0AA659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0A18EF">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0A18E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0A18EF" w:rsidRPr="00D515F4" w14:paraId="2A491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0A18EF">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0A18E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0A18EF" w:rsidRPr="00D515F4" w14:paraId="1238A6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0A18EF">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0A18EF">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0A18EF" w:rsidRPr="00D515F4" w14:paraId="22C7CA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0A18EF">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0A18EF">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0A18EF" w:rsidRPr="00D515F4" w14:paraId="24869C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0A18EF">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0A18EF">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0A18EF" w:rsidRPr="00D515F4" w14:paraId="0DF429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0A18EF">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0A18EF">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0A18EF" w:rsidRPr="00D515F4" w14:paraId="16F2B5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0A18EF">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0A18EF">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0A18EF" w:rsidRPr="00D515F4" w14:paraId="237A0E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0A18EF">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0A18EF">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0A18EF" w:rsidRPr="00D515F4" w14:paraId="49345F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0A18EF">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0A18EF">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0A18EF" w:rsidRPr="00D515F4" w14:paraId="6458E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0A18EF">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0A18EF">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0A18EF" w:rsidRPr="00D515F4" w14:paraId="4D6867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0A18EF">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0A18EF">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0A18EF">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0A18EF" w:rsidRPr="00D515F4" w14:paraId="1781F4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0A18EF">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0A18EF">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0A18EF" w:rsidRPr="00D515F4" w14:paraId="788964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0A18EF">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0A18EF">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0A18EF">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0A18EF" w:rsidRPr="00D515F4" w14:paraId="5C340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0A18EF">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0A18EF">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0A18EF" w:rsidRPr="00D515F4" w14:paraId="2BFE7D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0A18EF">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0A18EF">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0A18EF" w:rsidRPr="00D515F4" w14:paraId="4E42EE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0A18EF">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0A18EF">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0A18EF" w:rsidRPr="00D515F4" w14:paraId="18B98F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0A18EF">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0A18EF">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0A18EF" w:rsidRPr="00D515F4" w14:paraId="4B3386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0A18EF">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0A18EF">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0A18EF" w:rsidRPr="00D515F4" w14:paraId="48F5CF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0A18EF">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0A18EF">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0A18EF" w:rsidRPr="00D515F4" w14:paraId="1F2B4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0A18EF">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0A18EF">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0A18EF" w:rsidRPr="00D515F4" w14:paraId="51BCC2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0A18EF">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0A18EF">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0A18EF" w:rsidRPr="00D515F4" w14:paraId="002F1E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0A18EF">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0A18EF">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0A18EF" w:rsidRPr="00D515F4" w14:paraId="246791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0A18EF">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0A18EF">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0A18EF" w:rsidRPr="00D515F4" w14:paraId="321F67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0A18EF">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0A18EF">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0A18EF" w:rsidRPr="00D515F4" w14:paraId="1350C5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0A18EF">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0A18EF">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0A18EF" w:rsidRPr="00D515F4" w14:paraId="2A7886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0A18EF">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0A18EF">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0A18EF" w:rsidRPr="00D515F4" w14:paraId="3A47C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0A18EF">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0A18EF">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0A18EF" w:rsidRPr="00D515F4" w14:paraId="6E4BE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0A18EF">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0A18EF">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0A18EF" w:rsidRPr="00D515F4" w14:paraId="55A560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0A18EF">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0A18EF">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0A18EF" w:rsidRPr="00D515F4" w14:paraId="78CF5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0A18EF">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0A18EF">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0A18EF" w:rsidRPr="00D515F4" w14:paraId="1CDE41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0A18EF">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0A18EF" w:rsidRPr="00D515F4" w14:paraId="11638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0A18EF">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0A18EF">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0A18EF" w:rsidRPr="00D515F4" w14:paraId="71EAF8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0A18EF">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0A18EF">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0A18EF" w:rsidRPr="00D515F4" w14:paraId="6F623A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0A18EF">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0A18EF">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0A18EF" w:rsidRPr="00D515F4" w14:paraId="5FABAF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0A18EF">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0A18EF">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0A18EF" w:rsidRPr="00D515F4" w14:paraId="5B26D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0A18EF">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0A18EF">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0A18EF" w:rsidRPr="00D515F4" w14:paraId="1AA4BC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0A18EF">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0A18EF">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0A18EF" w:rsidRPr="00D515F4" w14:paraId="68BE2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0A18EF">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0A18EF">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0A18EF" w:rsidRPr="00D515F4" w14:paraId="6DEFBC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0A18EF">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0A18EF">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0A18EF" w:rsidRPr="00D515F4" w14:paraId="6E34A1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0A18EF">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0A18EF">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0A18EF" w:rsidRPr="00D515F4" w14:paraId="069D76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0A18EF">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0A18E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0A18EF" w:rsidRPr="00D515F4" w14:paraId="33A3B6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0A18EF">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0A18EF">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0A18EF" w:rsidRPr="00D515F4" w14:paraId="1D5DD8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0A18EF">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0A18EF">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0A18EF" w:rsidRPr="00D515F4" w14:paraId="596ED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0A18EF">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0A18EF">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0A18EF" w:rsidRPr="00D515F4" w14:paraId="343CC5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0A18EF">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0A18EF">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0A18EF" w:rsidRPr="00D515F4" w14:paraId="65BD4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0A18EF">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0A18EF">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0A18EF" w:rsidRPr="00D515F4" w14:paraId="52896D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0A18EF">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0A18EF">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0A18EF" w:rsidRPr="00D515F4" w14:paraId="5BD31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0A18EF">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0A18EF">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0A18EF" w:rsidRPr="00D515F4" w14:paraId="785208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0A18EF">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0A18EF" w:rsidRPr="00D515F4" w14:paraId="7D3665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0A18EF">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0A18EF">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0A18EF">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0A18EF" w:rsidRPr="00D515F4" w14:paraId="31AE0C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0A18EF">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0A18EF">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0A18EF" w:rsidRPr="00D515F4" w14:paraId="01EA05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0A18EF">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0A18EF">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0A18EF" w:rsidRPr="00D515F4" w14:paraId="4B38E1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0A18EF">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0A18EF">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0A18EF" w:rsidRPr="00D515F4" w14:paraId="3D4BA4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0A18EF">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0A18EF">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0A18EF" w:rsidRPr="00D515F4" w14:paraId="40182B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0A18EF">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0A18EF">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0A18EF">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0A18EF" w:rsidRPr="00D515F4" w14:paraId="489DDD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0A18EF">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0A18EF">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0A18EF" w:rsidRPr="00D515F4" w14:paraId="6DD998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0A18EF">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0A18EF">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0A18EF" w:rsidRPr="00D515F4" w14:paraId="25C6CA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0A18EF">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0A18EF">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0A18EF" w:rsidRPr="00D515F4" w14:paraId="4CEE88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0A18EF">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0A18EF">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0A18EF">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0A18EF" w:rsidRPr="00D515F4" w14:paraId="1031A5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0A18EF">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0A18EF">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0A18EF" w:rsidRPr="00D515F4" w14:paraId="473C58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0A18EF">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0A18EF">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0A18EF" w:rsidRPr="00D515F4" w14:paraId="0F8B88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0A18EF">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0A18EF">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0A18EF" w:rsidRPr="00D515F4" w14:paraId="18EFED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0A18EF">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0A18E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0A18EF" w:rsidRPr="00D515F4" w14:paraId="5D5406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0A18EF">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0A18EF">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0A18EF" w:rsidRPr="00D515F4" w14:paraId="5078C4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0A18EF">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0A18EF">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0A18EF">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0A18EF" w:rsidRPr="00D515F4" w14:paraId="008081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0A18EF">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0A18EF">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0A18EF" w:rsidRPr="00D515F4" w14:paraId="7D1068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0A18EF">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0A18EF">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0A18EF" w:rsidRPr="00D515F4" w14:paraId="64BF96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0A18EF">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0A18EF">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0A18EF" w:rsidRPr="00D515F4" w14:paraId="147A1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0A18EF">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0A18EF">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bl>
    <w:p w14:paraId="07937D0F" w14:textId="77777777" w:rsidR="006202DE" w:rsidRDefault="006202DE"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C345F3" w:rsidRPr="00D515F4" w14:paraId="2F0C1A93" w14:textId="77777777" w:rsidTr="00370BF8">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47F221EB" w14:textId="77777777" w:rsidR="00C345F3" w:rsidRPr="00D515F4" w:rsidRDefault="00C345F3" w:rsidP="00370BF8">
            <w:pPr>
              <w:pStyle w:val="TAL"/>
              <w:keepNext w:val="0"/>
              <w:keepLines w:val="0"/>
              <w:jc w:val="center"/>
              <w:rPr>
                <w:b/>
                <w:sz w:val="16"/>
              </w:rPr>
            </w:pPr>
            <w:r w:rsidRPr="00D515F4">
              <w:rPr>
                <w:b/>
              </w:rPr>
              <w:t>Change</w:t>
            </w:r>
            <w:r>
              <w:rPr>
                <w:b/>
              </w:rPr>
              <w:t xml:space="preserve"> </w:t>
            </w:r>
            <w:r w:rsidRPr="00D515F4">
              <w:rPr>
                <w:b/>
              </w:rPr>
              <w:t>history</w:t>
            </w:r>
          </w:p>
        </w:tc>
      </w:tr>
      <w:tr w:rsidR="00C345F3" w:rsidRPr="00D515F4" w14:paraId="2D179FCC" w14:textId="77777777" w:rsidTr="00370BF8">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7E6449F2" w14:textId="77777777" w:rsidR="00C345F3" w:rsidRPr="00D515F4" w:rsidRDefault="00C345F3" w:rsidP="00370BF8">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6875D33B" w14:textId="77777777" w:rsidR="00C345F3" w:rsidRPr="00D515F4" w:rsidRDefault="00C345F3" w:rsidP="00370BF8">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B356444" w14:textId="77777777" w:rsidR="00C345F3" w:rsidRPr="00D515F4" w:rsidRDefault="00C345F3" w:rsidP="00370BF8">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A543269" w14:textId="77777777" w:rsidR="00C345F3" w:rsidRPr="00D515F4" w:rsidRDefault="00C345F3" w:rsidP="00370BF8">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2B1EB858" w14:textId="77777777" w:rsidR="00C345F3" w:rsidRPr="00D515F4" w:rsidRDefault="00C345F3" w:rsidP="00370BF8">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5492C569" w14:textId="77777777" w:rsidR="00C345F3" w:rsidRPr="00D515F4" w:rsidRDefault="00C345F3" w:rsidP="00370BF8">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1DAC24E3" w14:textId="77777777" w:rsidR="00C345F3" w:rsidRPr="00D515F4" w:rsidRDefault="00C345F3" w:rsidP="00370BF8">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700FE6D6" w14:textId="77777777" w:rsidR="00C345F3" w:rsidRPr="00D515F4" w:rsidRDefault="00C345F3" w:rsidP="00370BF8">
            <w:pPr>
              <w:pStyle w:val="TAL"/>
              <w:keepNext w:val="0"/>
              <w:keepLines w:val="0"/>
              <w:jc w:val="center"/>
              <w:rPr>
                <w:b/>
                <w:sz w:val="16"/>
              </w:rPr>
            </w:pPr>
            <w:r w:rsidRPr="00D515F4">
              <w:rPr>
                <w:b/>
                <w:sz w:val="16"/>
              </w:rPr>
              <w:t>New</w:t>
            </w:r>
            <w:r>
              <w:rPr>
                <w:b/>
                <w:sz w:val="16"/>
              </w:rPr>
              <w:t xml:space="preserve"> </w:t>
            </w:r>
            <w:r w:rsidRPr="00D515F4">
              <w:rPr>
                <w:b/>
                <w:sz w:val="16"/>
              </w:rPr>
              <w:t>version</w:t>
            </w:r>
          </w:p>
        </w:tc>
      </w:tr>
      <w:tr w:rsidR="00C345F3" w:rsidRPr="00D515F4" w14:paraId="412A6AD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E5A18EA" w14:textId="64E99F13"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17AD7F8" w14:textId="71889057"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0BC34D0" w14:textId="1496D4FF" w:rsidR="00C345F3" w:rsidRPr="00C345F3" w:rsidRDefault="00C345F3" w:rsidP="00C345F3">
            <w:pPr>
              <w:pStyle w:val="TAC"/>
              <w:keepNext w:val="0"/>
              <w:keepLines w:val="0"/>
              <w:rPr>
                <w:sz w:val="16"/>
                <w:szCs w:val="16"/>
              </w:rPr>
            </w:pPr>
            <w:r w:rsidRPr="00C345F3">
              <w:rPr>
                <w:sz w:val="16"/>
                <w:szCs w:val="16"/>
              </w:rPr>
              <w:t>RP-250621</w:t>
            </w:r>
          </w:p>
        </w:tc>
        <w:tc>
          <w:tcPr>
            <w:tcW w:w="294" w:type="pct"/>
            <w:tcBorders>
              <w:top w:val="single" w:sz="4" w:space="0" w:color="auto"/>
              <w:bottom w:val="single" w:sz="4" w:space="0" w:color="auto"/>
            </w:tcBorders>
            <w:shd w:val="solid" w:color="FFFFFF" w:fill="auto"/>
          </w:tcPr>
          <w:p w14:paraId="0F42E2BC" w14:textId="65F78BFD" w:rsidR="00C345F3" w:rsidRPr="00C345F3" w:rsidRDefault="00C345F3" w:rsidP="00C345F3">
            <w:pPr>
              <w:pStyle w:val="TAL"/>
              <w:keepNext w:val="0"/>
              <w:keepLines w:val="0"/>
              <w:rPr>
                <w:sz w:val="16"/>
                <w:szCs w:val="16"/>
              </w:rPr>
            </w:pPr>
            <w:r w:rsidRPr="00C345F3">
              <w:rPr>
                <w:sz w:val="16"/>
                <w:szCs w:val="16"/>
              </w:rPr>
              <w:t>5231</w:t>
            </w:r>
          </w:p>
        </w:tc>
        <w:tc>
          <w:tcPr>
            <w:tcW w:w="221" w:type="pct"/>
            <w:tcBorders>
              <w:top w:val="single" w:sz="4" w:space="0" w:color="auto"/>
              <w:bottom w:val="single" w:sz="4" w:space="0" w:color="auto"/>
            </w:tcBorders>
            <w:shd w:val="solid" w:color="FFFFFF" w:fill="auto"/>
          </w:tcPr>
          <w:p w14:paraId="1401119A" w14:textId="57E066B1"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0D097B" w14:textId="64C2600B"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7316090" w14:textId="6D191F52" w:rsidR="00C345F3" w:rsidRPr="00C345F3" w:rsidRDefault="00C345F3" w:rsidP="00C345F3">
            <w:pPr>
              <w:pStyle w:val="TAL"/>
              <w:keepNext w:val="0"/>
              <w:keepLines w:val="0"/>
              <w:rPr>
                <w:sz w:val="16"/>
                <w:szCs w:val="16"/>
              </w:rPr>
            </w:pPr>
            <w:r w:rsidRPr="00C345F3">
              <w:rPr>
                <w:sz w:val="16"/>
                <w:szCs w:val="16"/>
              </w:rPr>
              <w:t>CR to 38.133 - Introduction of bands n87-n88</w:t>
            </w:r>
          </w:p>
        </w:tc>
        <w:tc>
          <w:tcPr>
            <w:tcW w:w="367" w:type="pct"/>
            <w:tcBorders>
              <w:top w:val="single" w:sz="4" w:space="0" w:color="auto"/>
              <w:bottom w:val="single" w:sz="4" w:space="0" w:color="auto"/>
              <w:right w:val="single" w:sz="6" w:space="0" w:color="auto"/>
            </w:tcBorders>
            <w:shd w:val="solid" w:color="FFFFFF" w:fill="auto"/>
          </w:tcPr>
          <w:p w14:paraId="3C526CF3" w14:textId="2946BB23" w:rsidR="00C345F3" w:rsidRPr="00D515F4" w:rsidRDefault="00C345F3" w:rsidP="00C345F3">
            <w:pPr>
              <w:pStyle w:val="TAC"/>
              <w:keepNext w:val="0"/>
              <w:keepLines w:val="0"/>
              <w:rPr>
                <w:sz w:val="16"/>
                <w:szCs w:val="16"/>
              </w:rPr>
            </w:pPr>
            <w:r>
              <w:rPr>
                <w:sz w:val="16"/>
                <w:szCs w:val="16"/>
              </w:rPr>
              <w:t>19.0.0</w:t>
            </w:r>
          </w:p>
        </w:tc>
      </w:tr>
      <w:tr w:rsidR="00C345F3" w:rsidRPr="00D515F4" w14:paraId="40823C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351754D" w14:textId="1F163DC9"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0DD17B" w14:textId="334D1C51"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2A329A" w14:textId="7975F753" w:rsidR="00C345F3" w:rsidRPr="00C345F3" w:rsidRDefault="00C345F3" w:rsidP="00C345F3">
            <w:pPr>
              <w:pStyle w:val="TAC"/>
              <w:keepNext w:val="0"/>
              <w:keepLines w:val="0"/>
              <w:rPr>
                <w:sz w:val="16"/>
                <w:szCs w:val="16"/>
              </w:rPr>
            </w:pPr>
            <w:r w:rsidRPr="00C345F3">
              <w:rPr>
                <w:sz w:val="16"/>
                <w:szCs w:val="16"/>
              </w:rPr>
              <w:t>RP-250627</w:t>
            </w:r>
          </w:p>
        </w:tc>
        <w:tc>
          <w:tcPr>
            <w:tcW w:w="294" w:type="pct"/>
            <w:tcBorders>
              <w:top w:val="single" w:sz="4" w:space="0" w:color="auto"/>
              <w:bottom w:val="single" w:sz="4" w:space="0" w:color="auto"/>
            </w:tcBorders>
            <w:shd w:val="solid" w:color="FFFFFF" w:fill="auto"/>
          </w:tcPr>
          <w:p w14:paraId="75E40C64" w14:textId="0FEB7EDC" w:rsidR="00C345F3" w:rsidRPr="00C345F3" w:rsidRDefault="00C345F3" w:rsidP="00C345F3">
            <w:pPr>
              <w:pStyle w:val="TAL"/>
              <w:keepNext w:val="0"/>
              <w:keepLines w:val="0"/>
              <w:rPr>
                <w:sz w:val="16"/>
                <w:szCs w:val="16"/>
              </w:rPr>
            </w:pPr>
            <w:r w:rsidRPr="00C345F3">
              <w:rPr>
                <w:sz w:val="16"/>
                <w:szCs w:val="16"/>
              </w:rPr>
              <w:t>5232</w:t>
            </w:r>
          </w:p>
        </w:tc>
        <w:tc>
          <w:tcPr>
            <w:tcW w:w="221" w:type="pct"/>
            <w:tcBorders>
              <w:top w:val="single" w:sz="4" w:space="0" w:color="auto"/>
              <w:bottom w:val="single" w:sz="4" w:space="0" w:color="auto"/>
            </w:tcBorders>
            <w:shd w:val="solid" w:color="FFFFFF" w:fill="auto"/>
          </w:tcPr>
          <w:p w14:paraId="48BC5F59"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A2BF75" w14:textId="586E70DF"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6797DB72" w14:textId="77D36C65" w:rsidR="00C345F3" w:rsidRPr="00C345F3" w:rsidRDefault="00C345F3" w:rsidP="00C345F3">
            <w:pPr>
              <w:pStyle w:val="TAL"/>
              <w:keepNext w:val="0"/>
              <w:keepLines w:val="0"/>
              <w:rPr>
                <w:sz w:val="16"/>
                <w:szCs w:val="16"/>
              </w:rPr>
            </w:pPr>
            <w:r w:rsidRPr="00C345F3">
              <w:rPr>
                <w:sz w:val="16"/>
                <w:szCs w:val="16"/>
              </w:rPr>
              <w:t>CR to TS38.133 on introduction of NR band n110</w:t>
            </w:r>
          </w:p>
        </w:tc>
        <w:tc>
          <w:tcPr>
            <w:tcW w:w="367" w:type="pct"/>
            <w:tcBorders>
              <w:top w:val="single" w:sz="4" w:space="0" w:color="auto"/>
              <w:bottom w:val="single" w:sz="4" w:space="0" w:color="auto"/>
              <w:right w:val="single" w:sz="6" w:space="0" w:color="auto"/>
            </w:tcBorders>
            <w:shd w:val="solid" w:color="FFFFFF" w:fill="auto"/>
          </w:tcPr>
          <w:p w14:paraId="47CA8CA4" w14:textId="1B04707A" w:rsidR="00C345F3" w:rsidRPr="00D515F4" w:rsidRDefault="00C345F3" w:rsidP="00C345F3">
            <w:pPr>
              <w:pStyle w:val="TAC"/>
              <w:keepNext w:val="0"/>
              <w:keepLines w:val="0"/>
              <w:rPr>
                <w:sz w:val="16"/>
                <w:szCs w:val="16"/>
              </w:rPr>
            </w:pPr>
            <w:r>
              <w:rPr>
                <w:sz w:val="16"/>
                <w:szCs w:val="16"/>
              </w:rPr>
              <w:t>19.0.0</w:t>
            </w:r>
          </w:p>
        </w:tc>
      </w:tr>
      <w:tr w:rsidR="00C345F3" w:rsidRPr="00D515F4" w14:paraId="58A387D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5615EA" w14:textId="3044102A"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93A1CE" w14:textId="3E2CF2B3"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B30F9D" w14:textId="3D9E304D" w:rsidR="00C345F3" w:rsidRPr="00C345F3" w:rsidRDefault="00C345F3" w:rsidP="00C345F3">
            <w:pPr>
              <w:pStyle w:val="TAC"/>
              <w:keepNext w:val="0"/>
              <w:keepLines w:val="0"/>
              <w:rPr>
                <w:sz w:val="16"/>
                <w:szCs w:val="16"/>
              </w:rPr>
            </w:pPr>
            <w:r w:rsidRPr="00C345F3">
              <w:rPr>
                <w:sz w:val="16"/>
                <w:szCs w:val="16"/>
              </w:rPr>
              <w:t>RP-250622</w:t>
            </w:r>
          </w:p>
        </w:tc>
        <w:tc>
          <w:tcPr>
            <w:tcW w:w="294" w:type="pct"/>
            <w:tcBorders>
              <w:top w:val="single" w:sz="4" w:space="0" w:color="auto"/>
              <w:bottom w:val="single" w:sz="4" w:space="0" w:color="auto"/>
            </w:tcBorders>
            <w:shd w:val="solid" w:color="FFFFFF" w:fill="auto"/>
          </w:tcPr>
          <w:p w14:paraId="266AC138" w14:textId="1FED08A2" w:rsidR="00C345F3" w:rsidRPr="00C345F3" w:rsidRDefault="00C345F3" w:rsidP="00C345F3">
            <w:pPr>
              <w:pStyle w:val="TAL"/>
              <w:keepNext w:val="0"/>
              <w:keepLines w:val="0"/>
              <w:rPr>
                <w:sz w:val="16"/>
                <w:szCs w:val="16"/>
              </w:rPr>
            </w:pPr>
            <w:r w:rsidRPr="00C345F3">
              <w:rPr>
                <w:sz w:val="16"/>
                <w:szCs w:val="16"/>
              </w:rPr>
              <w:t>5297</w:t>
            </w:r>
          </w:p>
        </w:tc>
        <w:tc>
          <w:tcPr>
            <w:tcW w:w="221" w:type="pct"/>
            <w:tcBorders>
              <w:top w:val="single" w:sz="4" w:space="0" w:color="auto"/>
              <w:bottom w:val="single" w:sz="4" w:space="0" w:color="auto"/>
            </w:tcBorders>
            <w:shd w:val="solid" w:color="FFFFFF" w:fill="auto"/>
          </w:tcPr>
          <w:p w14:paraId="68834A3F"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448FA" w14:textId="6370FEB9"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8305C7C" w14:textId="04F25635" w:rsidR="00C345F3" w:rsidRPr="00C345F3" w:rsidRDefault="00C345F3" w:rsidP="00C345F3">
            <w:pPr>
              <w:pStyle w:val="TAL"/>
              <w:keepNext w:val="0"/>
              <w:keepLines w:val="0"/>
              <w:rPr>
                <w:sz w:val="16"/>
                <w:szCs w:val="16"/>
              </w:rPr>
            </w:pPr>
            <w:r w:rsidRPr="00C345F3">
              <w:rPr>
                <w:sz w:val="16"/>
                <w:szCs w:val="16"/>
              </w:rPr>
              <w:t>CR to TS 38.133- Introduction of NR band n68</w:t>
            </w:r>
          </w:p>
        </w:tc>
        <w:tc>
          <w:tcPr>
            <w:tcW w:w="367" w:type="pct"/>
            <w:tcBorders>
              <w:top w:val="single" w:sz="4" w:space="0" w:color="auto"/>
              <w:bottom w:val="single" w:sz="4" w:space="0" w:color="auto"/>
              <w:right w:val="single" w:sz="6" w:space="0" w:color="auto"/>
            </w:tcBorders>
            <w:shd w:val="solid" w:color="FFFFFF" w:fill="auto"/>
          </w:tcPr>
          <w:p w14:paraId="7258EDB1" w14:textId="49465007" w:rsidR="00C345F3" w:rsidRPr="00D515F4" w:rsidRDefault="00C345F3" w:rsidP="00C345F3">
            <w:pPr>
              <w:pStyle w:val="TAC"/>
              <w:keepNext w:val="0"/>
              <w:keepLines w:val="0"/>
              <w:rPr>
                <w:sz w:val="16"/>
                <w:szCs w:val="16"/>
              </w:rPr>
            </w:pPr>
            <w:r>
              <w:rPr>
                <w:sz w:val="16"/>
                <w:szCs w:val="16"/>
              </w:rPr>
              <w:t>19.0.0</w:t>
            </w:r>
          </w:p>
        </w:tc>
      </w:tr>
      <w:tr w:rsidR="00C345F3" w:rsidRPr="00D515F4" w14:paraId="295B9E7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9E927B" w14:textId="5D6795E4"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2663095" w14:textId="69EE3600"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5628AF0" w14:textId="78AFCB44" w:rsidR="00C345F3" w:rsidRPr="00C345F3" w:rsidRDefault="00C345F3" w:rsidP="00C345F3">
            <w:pPr>
              <w:pStyle w:val="TAC"/>
              <w:keepNext w:val="0"/>
              <w:keepLines w:val="0"/>
              <w:rPr>
                <w:sz w:val="16"/>
                <w:szCs w:val="16"/>
              </w:rPr>
            </w:pPr>
            <w:r w:rsidRPr="00C345F3">
              <w:rPr>
                <w:sz w:val="16"/>
                <w:szCs w:val="16"/>
              </w:rPr>
              <w:t>RP-250626</w:t>
            </w:r>
          </w:p>
        </w:tc>
        <w:tc>
          <w:tcPr>
            <w:tcW w:w="294" w:type="pct"/>
            <w:tcBorders>
              <w:top w:val="single" w:sz="4" w:space="0" w:color="auto"/>
              <w:bottom w:val="single" w:sz="4" w:space="0" w:color="auto"/>
            </w:tcBorders>
            <w:shd w:val="solid" w:color="FFFFFF" w:fill="auto"/>
          </w:tcPr>
          <w:p w14:paraId="7078E59D" w14:textId="00E8F12D" w:rsidR="00C345F3" w:rsidRPr="00C345F3" w:rsidRDefault="00C345F3" w:rsidP="00C345F3">
            <w:pPr>
              <w:pStyle w:val="TAL"/>
              <w:keepNext w:val="0"/>
              <w:keepLines w:val="0"/>
              <w:rPr>
                <w:sz w:val="16"/>
                <w:szCs w:val="16"/>
              </w:rPr>
            </w:pPr>
            <w:r w:rsidRPr="00C345F3">
              <w:rPr>
                <w:sz w:val="16"/>
                <w:szCs w:val="16"/>
              </w:rPr>
              <w:t>5307</w:t>
            </w:r>
          </w:p>
        </w:tc>
        <w:tc>
          <w:tcPr>
            <w:tcW w:w="221" w:type="pct"/>
            <w:tcBorders>
              <w:top w:val="single" w:sz="4" w:space="0" w:color="auto"/>
              <w:bottom w:val="single" w:sz="4" w:space="0" w:color="auto"/>
            </w:tcBorders>
            <w:shd w:val="solid" w:color="FFFFFF" w:fill="auto"/>
          </w:tcPr>
          <w:p w14:paraId="690D9C5D" w14:textId="03790964" w:rsidR="00C345F3" w:rsidRPr="00C345F3" w:rsidRDefault="00C345F3" w:rsidP="00C345F3">
            <w:pPr>
              <w:pStyle w:val="TAC"/>
              <w:keepNext w:val="0"/>
              <w:keepLines w:val="0"/>
              <w:rPr>
                <w:sz w:val="16"/>
                <w:szCs w:val="16"/>
              </w:rPr>
            </w:pPr>
            <w:r w:rsidRPr="00C345F3">
              <w:rPr>
                <w:sz w:val="16"/>
                <w:szCs w:val="16"/>
              </w:rPr>
              <w:t>1</w:t>
            </w:r>
          </w:p>
        </w:tc>
        <w:tc>
          <w:tcPr>
            <w:tcW w:w="222" w:type="pct"/>
            <w:tcBorders>
              <w:top w:val="single" w:sz="4" w:space="0" w:color="auto"/>
              <w:bottom w:val="single" w:sz="4" w:space="0" w:color="auto"/>
            </w:tcBorders>
            <w:shd w:val="solid" w:color="FFFFFF" w:fill="auto"/>
          </w:tcPr>
          <w:p w14:paraId="4A347E04" w14:textId="556A0417"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5AD33E50" w14:textId="5FE1D7F0" w:rsidR="00C345F3" w:rsidRPr="00C345F3" w:rsidRDefault="00C345F3" w:rsidP="00C345F3">
            <w:pPr>
              <w:pStyle w:val="TAL"/>
              <w:keepNext w:val="0"/>
              <w:keepLines w:val="0"/>
              <w:rPr>
                <w:sz w:val="16"/>
                <w:szCs w:val="16"/>
              </w:rPr>
            </w:pPr>
            <w:r w:rsidRPr="00C345F3">
              <w:rPr>
                <w:sz w:val="16"/>
                <w:szCs w:val="16"/>
              </w:rPr>
              <w:t>Big CR for less than 5MHz RRM requirements in Rel-19</w:t>
            </w:r>
          </w:p>
        </w:tc>
        <w:tc>
          <w:tcPr>
            <w:tcW w:w="367" w:type="pct"/>
            <w:tcBorders>
              <w:top w:val="single" w:sz="4" w:space="0" w:color="auto"/>
              <w:bottom w:val="single" w:sz="4" w:space="0" w:color="auto"/>
              <w:right w:val="single" w:sz="6" w:space="0" w:color="auto"/>
            </w:tcBorders>
            <w:shd w:val="solid" w:color="FFFFFF" w:fill="auto"/>
          </w:tcPr>
          <w:p w14:paraId="750A5B40" w14:textId="71CB396D" w:rsidR="00C345F3" w:rsidRPr="00D515F4" w:rsidRDefault="00C345F3" w:rsidP="00C345F3">
            <w:pPr>
              <w:pStyle w:val="TAC"/>
              <w:keepNext w:val="0"/>
              <w:keepLines w:val="0"/>
              <w:rPr>
                <w:sz w:val="16"/>
                <w:szCs w:val="16"/>
              </w:rPr>
            </w:pPr>
            <w:r>
              <w:rPr>
                <w:sz w:val="16"/>
                <w:szCs w:val="16"/>
              </w:rPr>
              <w:t>19.0.0</w:t>
            </w:r>
          </w:p>
        </w:tc>
      </w:tr>
    </w:tbl>
    <w:p w14:paraId="6C6C3BE3" w14:textId="77777777" w:rsidR="00C345F3" w:rsidRPr="00D515F4" w:rsidRDefault="00C345F3" w:rsidP="00D515F4"/>
    <w:sectPr w:rsidR="00C345F3"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D86F8" w14:textId="77777777" w:rsidR="00F60BBA" w:rsidRDefault="00F60BBA">
      <w:pPr>
        <w:spacing w:after="0"/>
      </w:pPr>
      <w:r>
        <w:separator/>
      </w:r>
    </w:p>
  </w:endnote>
  <w:endnote w:type="continuationSeparator" w:id="0">
    <w:p w14:paraId="447332BF" w14:textId="77777777" w:rsidR="00F60BBA" w:rsidRDefault="00F60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36120" w14:textId="77777777" w:rsidR="00F60BBA" w:rsidRDefault="00F60BBA">
      <w:pPr>
        <w:spacing w:after="0"/>
      </w:pPr>
      <w:r>
        <w:separator/>
      </w:r>
    </w:p>
  </w:footnote>
  <w:footnote w:type="continuationSeparator" w:id="0">
    <w:p w14:paraId="41EBA3C4" w14:textId="77777777" w:rsidR="00F60BBA" w:rsidRDefault="00F60B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6189299C"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C345F3">
      <w:rPr>
        <w:rFonts w:ascii="Arial" w:hAnsi="Arial" w:cs="Arial"/>
        <w:b/>
        <w:sz w:val="18"/>
        <w:szCs w:val="18"/>
        <w:lang w:val="sv-FI"/>
      </w:rPr>
      <w:t>9</w:t>
    </w:r>
    <w:r w:rsidRPr="00FE4B7C">
      <w:rPr>
        <w:rFonts w:ascii="Arial" w:hAnsi="Arial" w:cs="Arial"/>
        <w:b/>
        <w:sz w:val="18"/>
        <w:szCs w:val="18"/>
        <w:lang w:val="sv-FI"/>
      </w:rPr>
      <w:t>.</w:t>
    </w:r>
    <w:r w:rsidR="00C345F3">
      <w:rPr>
        <w:rFonts w:ascii="Arial" w:hAnsi="Arial" w:cs="Arial"/>
        <w:b/>
        <w:sz w:val="18"/>
        <w:szCs w:val="18"/>
        <w:lang w:val="sv-FI"/>
      </w:rPr>
      <w:t>0</w:t>
    </w:r>
    <w:r w:rsidRPr="00FE4B7C">
      <w:rPr>
        <w:rFonts w:ascii="Arial" w:hAnsi="Arial" w:cs="Arial"/>
        <w:b/>
        <w:sz w:val="18"/>
        <w:szCs w:val="18"/>
        <w:lang w:val="sv-FI"/>
      </w:rPr>
      <w:t>.0 (202</w:t>
    </w:r>
    <w:r w:rsidR="00975C8A">
      <w:rPr>
        <w:rFonts w:ascii="Arial" w:hAnsi="Arial" w:cs="Arial"/>
        <w:b/>
        <w:sz w:val="18"/>
        <w:szCs w:val="18"/>
        <w:lang w:val="sv-FI"/>
      </w:rPr>
      <w:t>5</w:t>
    </w:r>
    <w:r w:rsidRPr="00FE4B7C">
      <w:rPr>
        <w:rFonts w:ascii="Arial" w:hAnsi="Arial" w:cs="Arial"/>
        <w:b/>
        <w:sz w:val="18"/>
        <w:szCs w:val="18"/>
        <w:lang w:val="sv-FI"/>
      </w:rPr>
      <w:t>-</w:t>
    </w:r>
    <w:r w:rsidR="00975C8A">
      <w:rPr>
        <w:rFonts w:ascii="Arial" w:hAnsi="Arial" w:cs="Arial"/>
        <w:b/>
        <w:sz w:val="18"/>
        <w:szCs w:val="18"/>
        <w:lang w:val="sv-FI"/>
      </w:rPr>
      <w:t>03</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46423DF4" w:rsidR="00E40693" w:rsidRDefault="00E40693">
    <w:pPr>
      <w:pStyle w:val="Header"/>
    </w:pPr>
    <w:r>
      <w:t>Release 1</w:t>
    </w:r>
    <w:r w:rsidR="00C345F3">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hideSpellingErrors/>
  <w:hideGrammaticalErrors/>
  <w:attachedTemplate r:id="rId1"/>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51DE8"/>
    <w:rsid w:val="00052B2E"/>
    <w:rsid w:val="00052F44"/>
    <w:rsid w:val="00056752"/>
    <w:rsid w:val="00066745"/>
    <w:rsid w:val="00071E8E"/>
    <w:rsid w:val="00072E97"/>
    <w:rsid w:val="0007399C"/>
    <w:rsid w:val="00080F1F"/>
    <w:rsid w:val="00084FA5"/>
    <w:rsid w:val="00085729"/>
    <w:rsid w:val="0009404E"/>
    <w:rsid w:val="00095489"/>
    <w:rsid w:val="00096867"/>
    <w:rsid w:val="000A18EF"/>
    <w:rsid w:val="000A1EEB"/>
    <w:rsid w:val="000A5431"/>
    <w:rsid w:val="000A75BB"/>
    <w:rsid w:val="000B05C4"/>
    <w:rsid w:val="000B07FB"/>
    <w:rsid w:val="000B12EC"/>
    <w:rsid w:val="000B500A"/>
    <w:rsid w:val="000B5D3C"/>
    <w:rsid w:val="000C62C5"/>
    <w:rsid w:val="000C749F"/>
    <w:rsid w:val="000C77F2"/>
    <w:rsid w:val="000C7D8C"/>
    <w:rsid w:val="000D368E"/>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2619"/>
    <w:rsid w:val="00137B4B"/>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7655"/>
    <w:rsid w:val="001E0EFB"/>
    <w:rsid w:val="001E2C73"/>
    <w:rsid w:val="001F22E1"/>
    <w:rsid w:val="001F4DD5"/>
    <w:rsid w:val="001F6695"/>
    <w:rsid w:val="001F6C86"/>
    <w:rsid w:val="001F7A25"/>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52B3E"/>
    <w:rsid w:val="00253D7C"/>
    <w:rsid w:val="00254629"/>
    <w:rsid w:val="00256FC2"/>
    <w:rsid w:val="00257333"/>
    <w:rsid w:val="002618B6"/>
    <w:rsid w:val="00261990"/>
    <w:rsid w:val="00263C63"/>
    <w:rsid w:val="00271080"/>
    <w:rsid w:val="00274B26"/>
    <w:rsid w:val="00274E0E"/>
    <w:rsid w:val="002772E1"/>
    <w:rsid w:val="002850CE"/>
    <w:rsid w:val="002A02B9"/>
    <w:rsid w:val="002A411E"/>
    <w:rsid w:val="002A59B6"/>
    <w:rsid w:val="002A7AC3"/>
    <w:rsid w:val="002B7C2E"/>
    <w:rsid w:val="002B7D21"/>
    <w:rsid w:val="002C30C9"/>
    <w:rsid w:val="002C37C7"/>
    <w:rsid w:val="002D2082"/>
    <w:rsid w:val="002D4E54"/>
    <w:rsid w:val="002E374A"/>
    <w:rsid w:val="002F1E25"/>
    <w:rsid w:val="002F2EC7"/>
    <w:rsid w:val="002F4853"/>
    <w:rsid w:val="002F7DCA"/>
    <w:rsid w:val="00300C70"/>
    <w:rsid w:val="003039A4"/>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C34B3"/>
    <w:rsid w:val="003E4E9A"/>
    <w:rsid w:val="003F0BE1"/>
    <w:rsid w:val="003F1F32"/>
    <w:rsid w:val="003F39F0"/>
    <w:rsid w:val="003F793A"/>
    <w:rsid w:val="00400FF7"/>
    <w:rsid w:val="00402D09"/>
    <w:rsid w:val="00403A02"/>
    <w:rsid w:val="00405457"/>
    <w:rsid w:val="00406037"/>
    <w:rsid w:val="004115DF"/>
    <w:rsid w:val="0041450B"/>
    <w:rsid w:val="0042122D"/>
    <w:rsid w:val="00421571"/>
    <w:rsid w:val="004237CF"/>
    <w:rsid w:val="00423F71"/>
    <w:rsid w:val="004255FC"/>
    <w:rsid w:val="00426A73"/>
    <w:rsid w:val="004321C3"/>
    <w:rsid w:val="00433170"/>
    <w:rsid w:val="004415A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8D5"/>
    <w:rsid w:val="00510022"/>
    <w:rsid w:val="00510B09"/>
    <w:rsid w:val="005140E3"/>
    <w:rsid w:val="005155BB"/>
    <w:rsid w:val="00521D06"/>
    <w:rsid w:val="0053254A"/>
    <w:rsid w:val="00535611"/>
    <w:rsid w:val="005405F0"/>
    <w:rsid w:val="00541E9A"/>
    <w:rsid w:val="00550111"/>
    <w:rsid w:val="005537FD"/>
    <w:rsid w:val="005571F6"/>
    <w:rsid w:val="00562DAC"/>
    <w:rsid w:val="00564682"/>
    <w:rsid w:val="0058202A"/>
    <w:rsid w:val="0058607D"/>
    <w:rsid w:val="0059104B"/>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A50EC"/>
    <w:rsid w:val="007B0B0F"/>
    <w:rsid w:val="007B1C47"/>
    <w:rsid w:val="007C5D70"/>
    <w:rsid w:val="007D03C2"/>
    <w:rsid w:val="007E139E"/>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605E"/>
    <w:rsid w:val="009D7315"/>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1616"/>
    <w:rsid w:val="00BD43A6"/>
    <w:rsid w:val="00BD47AC"/>
    <w:rsid w:val="00BD50C0"/>
    <w:rsid w:val="00BE7B26"/>
    <w:rsid w:val="00BF69DF"/>
    <w:rsid w:val="00C042FE"/>
    <w:rsid w:val="00C04E15"/>
    <w:rsid w:val="00C13758"/>
    <w:rsid w:val="00C143D9"/>
    <w:rsid w:val="00C14613"/>
    <w:rsid w:val="00C17565"/>
    <w:rsid w:val="00C22494"/>
    <w:rsid w:val="00C22C49"/>
    <w:rsid w:val="00C25000"/>
    <w:rsid w:val="00C27FF0"/>
    <w:rsid w:val="00C3121B"/>
    <w:rsid w:val="00C345F3"/>
    <w:rsid w:val="00C424FA"/>
    <w:rsid w:val="00C5007E"/>
    <w:rsid w:val="00C60783"/>
    <w:rsid w:val="00C60E84"/>
    <w:rsid w:val="00C619C8"/>
    <w:rsid w:val="00C64D56"/>
    <w:rsid w:val="00C67F34"/>
    <w:rsid w:val="00C7331A"/>
    <w:rsid w:val="00C74F13"/>
    <w:rsid w:val="00C769A1"/>
    <w:rsid w:val="00C80737"/>
    <w:rsid w:val="00C80F5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5340"/>
    <w:rsid w:val="00F26F90"/>
    <w:rsid w:val="00F31D24"/>
    <w:rsid w:val="00F37FBA"/>
    <w:rsid w:val="00F46A35"/>
    <w:rsid w:val="00F51D7E"/>
    <w:rsid w:val="00F579DB"/>
    <w:rsid w:val="00F60BBA"/>
    <w:rsid w:val="00F63313"/>
    <w:rsid w:val="00F76133"/>
    <w:rsid w:val="00F76937"/>
    <w:rsid w:val="00F80BD9"/>
    <w:rsid w:val="00F851B5"/>
    <w:rsid w:val="00F933FB"/>
    <w:rsid w:val="00F94AC0"/>
    <w:rsid w:val="00F9555C"/>
    <w:rsid w:val="00F9579C"/>
    <w:rsid w:val="00FA38E0"/>
    <w:rsid w:val="00FA4590"/>
    <w:rsid w:val="00FA59AB"/>
    <w:rsid w:val="00FA75A0"/>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528</TotalTime>
  <Pages>3</Pages>
  <Words>43696</Words>
  <Characters>249073</Characters>
  <Application>Microsoft Office Word</Application>
  <DocSecurity>0</DocSecurity>
  <Lines>2075</Lines>
  <Paragraphs>584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292185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277</cp:revision>
  <dcterms:created xsi:type="dcterms:W3CDTF">2020-06-25T09:22:00Z</dcterms:created>
  <dcterms:modified xsi:type="dcterms:W3CDTF">2025-04-02T14:49:00Z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