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945DB3" w:rsidRPr="00495D84" w14:paraId="7C9C720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945DB3" w:rsidRPr="00495D84" w:rsidRDefault="00945DB3" w:rsidP="00945DB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945DB3" w:rsidRPr="00495D84" w:rsidRDefault="00945DB3" w:rsidP="00945DB3">
            <w:pPr>
              <w:pStyle w:val="TAC"/>
              <w:rPr>
                <w:rFonts w:cs="Arial"/>
              </w:rPr>
            </w:pPr>
            <w:r w:rsidRPr="00495D84">
              <w:rPr>
                <w:rFonts w:cs="Arial"/>
              </w:rPr>
              <w:t>SR.1.1</w:t>
            </w:r>
            <w:r w:rsidR="00B27C84">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10D0CEBC" w:rsidR="00945DB3" w:rsidRPr="00495D84" w:rsidRDefault="00945DB3" w:rsidP="00945DB3">
            <w:pPr>
              <w:pStyle w:val="TAC"/>
              <w:rPr>
                <w:rFonts w:cs="Arial"/>
              </w:rPr>
            </w:pPr>
            <w:r w:rsidRPr="00495D84">
              <w:rPr>
                <w:rFonts w:cs="Arial"/>
              </w:rPr>
              <w:t>SR.1.2</w:t>
            </w:r>
            <w:r w:rsidR="00B27C84">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0C" w14:textId="77777777" w:rsidR="00945DB3" w:rsidRPr="00495D84" w:rsidRDefault="00945DB3" w:rsidP="00945DB3">
            <w:pPr>
              <w:pStyle w:val="TAC"/>
              <w:rPr>
                <w:rFonts w:cs="Arial"/>
              </w:rPr>
            </w:pPr>
          </w:p>
        </w:tc>
      </w:tr>
      <w:tr w:rsidR="00945DB3" w:rsidRPr="00495D84" w14:paraId="7C9C7217"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945DB3" w:rsidRPr="00495D84" w:rsidRDefault="00945DB3" w:rsidP="00945DB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945DB3" w:rsidRPr="00495D84" w:rsidRDefault="00945DB3" w:rsidP="00945DB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945DB3" w:rsidRPr="00495D84" w:rsidRDefault="00945DB3" w:rsidP="00945DB3">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52C63F18" w:rsidR="00945DB3" w:rsidRPr="00495D84" w:rsidRDefault="00945DB3" w:rsidP="00945DB3">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r w:rsidRPr="00495D84">
              <w:t>by</w:t>
            </w:r>
            <w:r w:rsidR="00B27C84">
              <w:t xml:space="preserve"> </w:t>
            </w:r>
            <w:r w:rsidRPr="00495D84">
              <w:t>the</w:t>
            </w:r>
            <w:r w:rsidR="00B27C84">
              <w:t xml:space="preserve"> </w:t>
            </w:r>
            <w:r w:rsidRPr="00495D84">
              <w:t>parameter</w:t>
            </w:r>
            <w:r w:rsidR="00B27C84">
              <w:t xml:space="preserve">  </w:t>
            </w:r>
            <w:r w:rsidRPr="00495D84">
              <w:t>N</w:t>
            </w:r>
            <w:r w:rsidRPr="00495D84">
              <w:rPr>
                <w:vertAlign w:val="subscript"/>
              </w:rPr>
              <w:t>RB,c</w:t>
            </w: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16" w14:textId="77777777" w:rsidR="00945DB3" w:rsidRPr="00495D84" w:rsidRDefault="00945DB3" w:rsidP="00945DB3">
            <w:pPr>
              <w:pStyle w:val="TAC"/>
              <w:rPr>
                <w:rFonts w:cs="Arial"/>
              </w:rPr>
            </w:pPr>
          </w:p>
        </w:tc>
      </w:tr>
      <w:tr w:rsidR="00945DB3" w:rsidRPr="00495D84" w14:paraId="7C9C7221"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945DB3" w:rsidRPr="00495D84" w:rsidRDefault="00945DB3" w:rsidP="00945DB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945DB3" w:rsidRPr="00495D84" w:rsidRDefault="00945DB3" w:rsidP="00945DB3">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0840E59" w:rsidR="00945DB3" w:rsidRPr="00495D84" w:rsidRDefault="00945DB3" w:rsidP="00945DB3">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0" w14:textId="77777777" w:rsidR="00945DB3" w:rsidRPr="00495D84" w:rsidRDefault="00945DB3" w:rsidP="00945DB3">
            <w:pPr>
              <w:pStyle w:val="TAC"/>
              <w:rPr>
                <w:rFonts w:cs="Arial"/>
              </w:rPr>
            </w:pPr>
          </w:p>
        </w:tc>
      </w:tr>
      <w:tr w:rsidR="00945DB3" w:rsidRPr="00495D84" w14:paraId="7C9C722B"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945DB3" w:rsidRPr="00495D84" w:rsidRDefault="00945DB3" w:rsidP="00945DB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945DB3" w:rsidRPr="00495D84" w:rsidRDefault="00945DB3" w:rsidP="00945DB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0D68ECDA" w:rsidR="00945DB3" w:rsidRPr="00495D84" w:rsidRDefault="00945DB3" w:rsidP="00945DB3">
            <w:pPr>
              <w:pStyle w:val="TAC"/>
              <w:rPr>
                <w:rFonts w:cs="Arial"/>
              </w:rPr>
            </w:pPr>
            <w:r w:rsidRPr="00495D84">
              <w:rPr>
                <w:rFonts w:cs="Arial"/>
              </w:rPr>
              <w:t>Defined</w:t>
            </w:r>
            <w:r w:rsidR="00B27C84">
              <w:rPr>
                <w:rFonts w:cs="Arial"/>
              </w:rPr>
              <w:t xml:space="preserve"> </w:t>
            </w:r>
            <w:r w:rsidRPr="00495D84">
              <w:rPr>
                <w:rFonts w:cs="Arial"/>
              </w:rPr>
              <w:t>by</w:t>
            </w:r>
            <w:r w:rsidR="00B27C84">
              <w:rPr>
                <w:rFonts w:cs="Arial"/>
              </w:rPr>
              <w:t xml:space="preserve"> </w:t>
            </w:r>
            <w:r w:rsidRPr="00495D84">
              <w:rPr>
                <w:rFonts w:cs="Arial"/>
              </w:rPr>
              <w:t>test</w:t>
            </w:r>
            <w:r w:rsidR="00B27C84">
              <w:rPr>
                <w:rFonts w:cs="Arial"/>
              </w:rPr>
              <w:t xml:space="preserve"> </w:t>
            </w:r>
            <w:r w:rsidRPr="00495D84">
              <w:rPr>
                <w:rFonts w:cs="Arial"/>
              </w:rPr>
              <w:t>case</w:t>
            </w:r>
            <w:r w:rsidR="00B27C84">
              <w:rPr>
                <w:rFonts w:cs="Arial"/>
              </w:rPr>
              <w:t xml:space="preserve"> </w:t>
            </w: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A" w14:textId="77777777" w:rsidR="00945DB3" w:rsidRPr="00495D84" w:rsidRDefault="00945DB3" w:rsidP="00945DB3">
            <w:pPr>
              <w:pStyle w:val="TAC"/>
              <w:rPr>
                <w:rFonts w:cs="Arial"/>
              </w:rPr>
            </w:pPr>
          </w:p>
        </w:tc>
      </w:tr>
      <w:tr w:rsidR="00945DB3" w:rsidRPr="00495D84" w14:paraId="7C9C7235"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945DB3" w:rsidRPr="00495D84" w:rsidRDefault="00945DB3" w:rsidP="00945DB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104885D0"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4" w14:textId="77777777" w:rsidR="00945DB3" w:rsidRPr="00495D84" w:rsidRDefault="00945DB3" w:rsidP="00945DB3">
            <w:pPr>
              <w:pStyle w:val="TAC"/>
              <w:rPr>
                <w:rFonts w:cs="Arial"/>
              </w:rPr>
            </w:pPr>
          </w:p>
        </w:tc>
      </w:tr>
      <w:tr w:rsidR="00945DB3" w:rsidRPr="00495D84" w14:paraId="7C9C723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945DB3" w:rsidRPr="00495D84" w:rsidRDefault="00B27C84" w:rsidP="00945DB3">
            <w:pPr>
              <w:pStyle w:val="TAL"/>
              <w:rPr>
                <w:rFonts w:cs="Arial"/>
              </w:rPr>
            </w:pPr>
            <w:r>
              <w:rPr>
                <w:rFonts w:cs="Arial"/>
              </w:rPr>
              <w:t xml:space="preserve">  </w:t>
            </w:r>
            <w:r w:rsidR="00945DB3" w:rsidRPr="00495D84">
              <w:rPr>
                <w:rFonts w:cs="Arial"/>
              </w:rPr>
              <w:t>Radio</w:t>
            </w:r>
            <w:r>
              <w:rPr>
                <w:rFonts w:cs="Arial"/>
              </w:rPr>
              <w:t xml:space="preserve"> </w:t>
            </w:r>
            <w:r w:rsidR="00945DB3" w:rsidRPr="00495D84">
              <w:rPr>
                <w:rFonts w:cs="Arial"/>
              </w:rPr>
              <w:t>frame</w:t>
            </w:r>
            <w:r>
              <w:rPr>
                <w:rFonts w:cs="Arial"/>
              </w:rPr>
              <w:t xml:space="preserve"> </w:t>
            </w:r>
            <w:r w:rsidR="00945DB3" w:rsidRPr="00495D84">
              <w:rPr>
                <w:rFonts w:cs="Arial"/>
              </w:rPr>
              <w:t>containing</w:t>
            </w:r>
            <w:r>
              <w:rPr>
                <w:rFonts w:cs="Arial"/>
              </w:rPr>
              <w:t xml:space="preserve"> </w:t>
            </w:r>
            <w:r w:rsidR="00945DB3"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945DB3" w:rsidRPr="00495D84" w:rsidRDefault="00945DB3" w:rsidP="00945DB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945DB3" w:rsidRPr="00495D84" w:rsidRDefault="00945DB3" w:rsidP="00945DB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1981C2D" w:rsidR="00945DB3" w:rsidRPr="00495D84" w:rsidRDefault="00945DB3" w:rsidP="00945DB3">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E" w14:textId="77777777" w:rsidR="00945DB3" w:rsidRPr="00495D84" w:rsidRDefault="00945DB3" w:rsidP="00945DB3">
            <w:pPr>
              <w:pStyle w:val="TAC"/>
              <w:rPr>
                <w:rFonts w:cs="Arial"/>
              </w:rPr>
            </w:pPr>
          </w:p>
        </w:tc>
      </w:tr>
      <w:tr w:rsidR="00945DB3" w:rsidRPr="00495D84" w14:paraId="7C9C7249"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945DB3" w:rsidRPr="00495D84" w:rsidRDefault="00B27C84" w:rsidP="00945DB3">
            <w:pPr>
              <w:pStyle w:val="TAL"/>
              <w:rPr>
                <w:rFonts w:cs="Arial"/>
              </w:rPr>
            </w:pPr>
            <w:r>
              <w:rPr>
                <w:rFonts w:cs="Arial"/>
              </w:rPr>
              <w:t xml:space="preserve">  </w:t>
            </w:r>
            <w:r w:rsidR="00945DB3" w:rsidRPr="00495D84">
              <w:rPr>
                <w:rFonts w:cs="Arial"/>
              </w:rPr>
              <w:t>Radio</w:t>
            </w:r>
            <w:r>
              <w:rPr>
                <w:rFonts w:cs="Arial"/>
              </w:rPr>
              <w:t xml:space="preserve"> </w:t>
            </w:r>
            <w:r w:rsidR="00945DB3" w:rsidRPr="00495D84">
              <w:rPr>
                <w:rFonts w:cs="Arial"/>
              </w:rPr>
              <w:t>frame</w:t>
            </w:r>
            <w:r>
              <w:rPr>
                <w:rFonts w:cs="Arial"/>
              </w:rPr>
              <w:t xml:space="preserve"> </w:t>
            </w:r>
            <w:r w:rsidR="00945DB3" w:rsidRPr="00495D84">
              <w:rPr>
                <w:rFonts w:cs="Arial"/>
              </w:rPr>
              <w:t>not</w:t>
            </w:r>
            <w:r>
              <w:rPr>
                <w:rFonts w:cs="Arial"/>
              </w:rPr>
              <w:t xml:space="preserve"> </w:t>
            </w:r>
            <w:r w:rsidR="00945DB3" w:rsidRPr="00495D84">
              <w:rPr>
                <w:rFonts w:cs="Arial"/>
              </w:rPr>
              <w:t>containing</w:t>
            </w:r>
            <w:r>
              <w:rPr>
                <w:rFonts w:cs="Arial"/>
              </w:rPr>
              <w:t xml:space="preserve"> </w:t>
            </w:r>
            <w:r w:rsidR="00945DB3"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945DB3" w:rsidRPr="00495D84" w:rsidRDefault="00945DB3" w:rsidP="00945DB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945DB3" w:rsidRPr="00495D84" w:rsidRDefault="00945DB3" w:rsidP="00945DB3">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0C2B3672"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48" w14:textId="77777777" w:rsidR="00945DB3" w:rsidRPr="00495D84" w:rsidRDefault="00945DB3" w:rsidP="00945DB3">
            <w:pPr>
              <w:pStyle w:val="TAC"/>
              <w:rPr>
                <w:rFonts w:cs="Arial"/>
              </w:rPr>
            </w:pPr>
          </w:p>
        </w:tc>
      </w:tr>
      <w:tr w:rsidR="00945DB3" w:rsidRPr="00495D84" w14:paraId="7C9C725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945DB3" w:rsidRPr="00495D84" w:rsidRDefault="00945DB3" w:rsidP="00945DB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945DB3" w:rsidRPr="00495D84" w:rsidRDefault="00945DB3" w:rsidP="00945DB3">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0D4658A" w:rsidR="00945DB3" w:rsidRPr="00495D84" w:rsidRDefault="00945DB3" w:rsidP="00945DB3">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2" w14:textId="77777777" w:rsidR="00945DB3" w:rsidRPr="00495D84" w:rsidRDefault="00945DB3" w:rsidP="00945DB3">
            <w:pPr>
              <w:pStyle w:val="TAC"/>
              <w:rPr>
                <w:rFonts w:cs="Arial"/>
              </w:rPr>
            </w:pPr>
          </w:p>
        </w:tc>
      </w:tr>
      <w:tr w:rsidR="00945DB3" w:rsidRPr="00495D84" w14:paraId="7C9C725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945DB3" w:rsidRPr="00495D84" w:rsidRDefault="00945DB3" w:rsidP="00945DB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945DB3" w:rsidRPr="00495D84" w:rsidRDefault="00945DB3" w:rsidP="00945DB3">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1F484CD5" w:rsidR="00945DB3" w:rsidRPr="00495D84" w:rsidRDefault="00945DB3" w:rsidP="00945DB3">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C" w14:textId="77777777" w:rsidR="00945DB3" w:rsidRPr="00495D84" w:rsidRDefault="00945DB3" w:rsidP="00945DB3">
            <w:pPr>
              <w:pStyle w:val="TAC"/>
              <w:rPr>
                <w:rFonts w:cs="Arial"/>
              </w:rPr>
            </w:pPr>
          </w:p>
        </w:tc>
      </w:tr>
      <w:tr w:rsidR="00945DB3" w:rsidRPr="00495D84" w14:paraId="7C9C7267"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945DB3" w:rsidRPr="00495D84" w:rsidRDefault="00945DB3" w:rsidP="00945DB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945DB3" w:rsidRPr="00495D84" w:rsidRDefault="00945DB3" w:rsidP="00945DB3">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33B837DC" w:rsidR="00945DB3" w:rsidRPr="00495D84" w:rsidRDefault="00945DB3" w:rsidP="00945DB3">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66" w14:textId="77777777" w:rsidR="00945DB3" w:rsidRPr="00495D84" w:rsidRDefault="00945DB3" w:rsidP="00945DB3">
            <w:pPr>
              <w:pStyle w:val="TAC"/>
              <w:rPr>
                <w:rFonts w:cs="Arial"/>
              </w:rPr>
            </w:pPr>
          </w:p>
        </w:tc>
      </w:tr>
      <w:tr w:rsidR="00945DB3" w:rsidRPr="00495D84" w14:paraId="7C9C7271"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945DB3" w:rsidRPr="00495D84" w:rsidRDefault="00945DB3" w:rsidP="00945DB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945DB3" w:rsidRPr="00495D84" w:rsidRDefault="00945DB3" w:rsidP="00945DB3">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3D43BA67" w:rsidR="00945DB3" w:rsidRPr="00495D84" w:rsidRDefault="00945DB3" w:rsidP="00945DB3">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0" w14:textId="77777777" w:rsidR="00945DB3" w:rsidRPr="00495D84" w:rsidRDefault="00945DB3" w:rsidP="00945DB3">
            <w:pPr>
              <w:pStyle w:val="TAC"/>
              <w:rPr>
                <w:rFonts w:cs="Arial"/>
              </w:rPr>
            </w:pPr>
          </w:p>
        </w:tc>
      </w:tr>
      <w:tr w:rsidR="00945DB3" w:rsidRPr="00495D84" w14:paraId="7C9C727B"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945DB3" w:rsidRPr="00495D84" w:rsidRDefault="00945DB3" w:rsidP="00945DB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945DB3" w:rsidRPr="00495D84" w:rsidRDefault="00945DB3" w:rsidP="00945DB3">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4654C4E7" w:rsidR="00945DB3" w:rsidRPr="00495D84" w:rsidRDefault="00945DB3" w:rsidP="00945DB3">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A" w14:textId="77777777" w:rsidR="00945DB3" w:rsidRPr="00495D84" w:rsidRDefault="00945DB3" w:rsidP="00945DB3">
            <w:pPr>
              <w:pStyle w:val="TAC"/>
              <w:rPr>
                <w:rFonts w:cs="Arial"/>
              </w:rPr>
            </w:pPr>
          </w:p>
        </w:tc>
      </w:tr>
      <w:tr w:rsidR="00945DB3" w:rsidRPr="00495D84" w14:paraId="7C9C7285"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945DB3" w:rsidRPr="00495D84" w:rsidRDefault="00945DB3" w:rsidP="00945DB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945DB3" w:rsidRPr="00495D84"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4" w14:textId="77777777" w:rsidR="00945DB3" w:rsidRPr="00495D84" w:rsidRDefault="00945DB3" w:rsidP="00945DB3">
            <w:pPr>
              <w:pStyle w:val="TAC"/>
              <w:rPr>
                <w:rFonts w:cs="Arial"/>
              </w:rPr>
            </w:pPr>
          </w:p>
        </w:tc>
      </w:tr>
      <w:tr w:rsidR="00945DB3" w:rsidRPr="00495D84" w14:paraId="7C9C728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w:t>
            </w:r>
            <w:r>
              <w:rPr>
                <w:rFonts w:cs="Arial"/>
              </w:rPr>
              <w:t xml:space="preserve"> </w:t>
            </w:r>
            <w:r w:rsidR="00945DB3" w:rsidRPr="00495D84">
              <w:rPr>
                <w:rFonts w:cs="Arial"/>
                <w:szCs w:val="16"/>
              </w:rPr>
              <w:t>RMSI</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945DB3" w:rsidRPr="00495D84" w:rsidRDefault="00945DB3" w:rsidP="00945DB3">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0955F1C5" w:rsidR="00945DB3" w:rsidRPr="00495D84" w:rsidRDefault="00945DB3" w:rsidP="00945DB3">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E" w14:textId="77777777" w:rsidR="00945DB3" w:rsidRPr="00495D84" w:rsidRDefault="00945DB3" w:rsidP="00945DB3">
            <w:pPr>
              <w:pStyle w:val="TAC"/>
              <w:rPr>
                <w:rFonts w:cs="Arial"/>
              </w:rPr>
            </w:pPr>
          </w:p>
        </w:tc>
      </w:tr>
      <w:tr w:rsidR="00945DB3" w:rsidRPr="00495D84" w14:paraId="2214745E"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without</w:t>
            </w:r>
            <w:r>
              <w:rPr>
                <w:rFonts w:cs="Arial"/>
              </w:rPr>
              <w:t xml:space="preserve"> </w:t>
            </w:r>
            <w:r w:rsidR="00945DB3"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945DB3" w:rsidRPr="00495D84" w:rsidRDefault="00945DB3" w:rsidP="00945DB3">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4128D1BB" w:rsidR="00945DB3" w:rsidRPr="00495D84" w:rsidRDefault="00945DB3" w:rsidP="00945DB3">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F9BABA3" w14:textId="77777777" w:rsidR="00945DB3" w:rsidRPr="00495D84" w:rsidRDefault="00945DB3" w:rsidP="00945DB3">
            <w:pPr>
              <w:pStyle w:val="TAC"/>
              <w:rPr>
                <w:rFonts w:cs="Arial"/>
              </w:rPr>
            </w:pPr>
          </w:p>
        </w:tc>
      </w:tr>
      <w:tr w:rsidR="00945DB3" w:rsidRPr="00495D84" w14:paraId="7C9C7299"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945DB3" w:rsidRPr="00495D84" w:rsidRDefault="00945DB3" w:rsidP="00945DB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945DB3" w:rsidRPr="00495D84" w:rsidRDefault="00945DB3" w:rsidP="00945DB3">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5602D17E" w:rsidR="00945DB3" w:rsidRPr="00495D84" w:rsidRDefault="00945DB3" w:rsidP="00945DB3">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98" w14:textId="77777777" w:rsidR="00945DB3" w:rsidRPr="00495D84" w:rsidRDefault="00945DB3" w:rsidP="00945DB3">
            <w:pPr>
              <w:pStyle w:val="TAC"/>
              <w:rPr>
                <w:rFonts w:cs="Arial"/>
              </w:rPr>
            </w:pPr>
          </w:p>
        </w:tc>
      </w:tr>
      <w:tr w:rsidR="00945DB3" w:rsidRPr="00495D84" w14:paraId="7C9C72A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945DB3" w:rsidRPr="00495D84" w:rsidRDefault="00945DB3" w:rsidP="00945DB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945DB3" w:rsidRPr="00495D84"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2" w14:textId="77777777" w:rsidR="00945DB3" w:rsidRPr="00495D84" w:rsidRDefault="00945DB3" w:rsidP="00945DB3">
            <w:pPr>
              <w:pStyle w:val="TAC"/>
              <w:rPr>
                <w:rFonts w:cs="Arial"/>
              </w:rPr>
            </w:pPr>
          </w:p>
        </w:tc>
      </w:tr>
      <w:tr w:rsidR="00945DB3" w:rsidRPr="00495D84" w14:paraId="7C9C72A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w:t>
            </w:r>
            <w:r>
              <w:rPr>
                <w:rFonts w:cs="Arial"/>
              </w:rPr>
              <w:t xml:space="preserve"> </w:t>
            </w:r>
            <w:r w:rsidR="00945DB3" w:rsidRPr="00495D84">
              <w:rPr>
                <w:rFonts w:cs="Arial"/>
                <w:szCs w:val="16"/>
              </w:rPr>
              <w:t>RMSI</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2,</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945DB3" w:rsidRPr="00495D84" w:rsidRDefault="00945DB3" w:rsidP="00945DB3">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52BB174" w:rsidR="00945DB3" w:rsidRPr="00495D84" w:rsidRDefault="00945DB3" w:rsidP="00945DB3">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C" w14:textId="77777777" w:rsidR="00945DB3" w:rsidRPr="00495D84" w:rsidRDefault="00945DB3" w:rsidP="00945DB3">
            <w:pPr>
              <w:pStyle w:val="TAC"/>
              <w:rPr>
                <w:rFonts w:cs="Arial"/>
              </w:rPr>
            </w:pPr>
          </w:p>
        </w:tc>
      </w:tr>
      <w:tr w:rsidR="00945DB3" w:rsidRPr="00495D84" w14:paraId="4960A14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without</w:t>
            </w:r>
            <w:r>
              <w:rPr>
                <w:rFonts w:cs="Arial"/>
              </w:rPr>
              <w:t xml:space="preserve"> </w:t>
            </w:r>
            <w:r w:rsidR="00945DB3" w:rsidRPr="00495D84">
              <w:rPr>
                <w:rFonts w:cs="Arial"/>
                <w:szCs w:val="16"/>
              </w:rPr>
              <w:t>RMSI</w:t>
            </w:r>
            <w:r>
              <w:rPr>
                <w:rFonts w:cs="Arial"/>
                <w:szCs w:val="16"/>
                <w:vertAlign w:val="superscript"/>
              </w:rPr>
              <w:t xml:space="preserve"> </w:t>
            </w:r>
            <w:r w:rsidR="00945DB3" w:rsidRPr="00495D84">
              <w:rPr>
                <w:rFonts w:cs="Arial"/>
                <w:szCs w:val="16"/>
                <w:vertAlign w:val="superscript"/>
              </w:rPr>
              <w:t>Note</w:t>
            </w:r>
            <w:r>
              <w:rPr>
                <w:rFonts w:cs="Arial"/>
                <w:szCs w:val="16"/>
                <w:vertAlign w:val="superscript"/>
              </w:rPr>
              <w:t xml:space="preserve"> </w:t>
            </w:r>
            <w:r w:rsidR="00945DB3"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945DB3" w:rsidRPr="00495D84" w:rsidDel="005069B7" w:rsidRDefault="00945DB3" w:rsidP="00945DB3">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8439173" w:rsidR="00945DB3" w:rsidRPr="00495D84" w:rsidRDefault="00945DB3" w:rsidP="00945DB3">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4A5D81C" w14:textId="77777777" w:rsidR="00945DB3" w:rsidRPr="00495D84" w:rsidRDefault="00945DB3" w:rsidP="00945DB3">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1"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A237C" w:rsidRPr="00495D84" w14:paraId="7C9C7524"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07F60BA3" w:rsidR="009A237C" w:rsidRPr="00495D84" w:rsidRDefault="009A237C" w:rsidP="009A237C">
            <w:pPr>
              <w:pStyle w:val="TAL"/>
              <w:rPr>
                <w:rFonts w:cs="Arial"/>
                <w:vertAlign w:val="superscript"/>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77777777" w:rsidR="009A237C" w:rsidRPr="00495D84" w:rsidRDefault="009A237C" w:rsidP="009A237C">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1E" w14:textId="15E43040" w:rsidR="009A237C" w:rsidRPr="00495D84" w:rsidRDefault="009A237C" w:rsidP="009A237C">
            <w:pPr>
              <w:pStyle w:val="TAC"/>
              <w:rPr>
                <w:rFonts w:cs="Arial"/>
              </w:rPr>
            </w:pPr>
            <w:r w:rsidRPr="00495D84">
              <w:rPr>
                <w:rFonts w:cs="Arial"/>
              </w:rPr>
              <w:t>12</w:t>
            </w:r>
          </w:p>
        </w:tc>
        <w:tc>
          <w:tcPr>
            <w:tcW w:w="456" w:type="pct"/>
            <w:tcBorders>
              <w:top w:val="single" w:sz="4" w:space="0" w:color="auto"/>
              <w:left w:val="single" w:sz="4" w:space="0" w:color="auto"/>
              <w:bottom w:val="single" w:sz="4" w:space="0" w:color="auto"/>
              <w:right w:val="single" w:sz="4" w:space="0" w:color="auto"/>
            </w:tcBorders>
          </w:tcPr>
          <w:p w14:paraId="7C9C751F" w14:textId="6E1BD3E6" w:rsidR="009A237C" w:rsidRPr="00495D84" w:rsidRDefault="009A237C" w:rsidP="009A237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7C9C7520" w14:textId="3C9D17CA" w:rsidR="009A237C" w:rsidRPr="00495D84" w:rsidRDefault="009A237C" w:rsidP="009A237C">
            <w:pPr>
              <w:pStyle w:val="TAC"/>
              <w:rPr>
                <w:rFonts w:cs="Arial"/>
              </w:rPr>
            </w:pPr>
            <w:r w:rsidRPr="00495D84">
              <w:rPr>
                <w:rFonts w:cs="Arial"/>
              </w:rPr>
              <w:t>20</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3" w14:textId="77777777" w:rsidR="009A237C" w:rsidRPr="00495D84" w:rsidRDefault="009A237C" w:rsidP="009A237C">
            <w:pPr>
              <w:pStyle w:val="TAC"/>
              <w:rPr>
                <w:rFonts w:cs="Arial"/>
              </w:rPr>
            </w:pPr>
          </w:p>
        </w:tc>
      </w:tr>
      <w:tr w:rsidR="009A237C" w:rsidRPr="00495D84" w14:paraId="7C9C752E"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A237C" w:rsidRPr="00495D84" w14:paraId="7C9C7538"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0BDD11D2" w:rsidR="009A237C" w:rsidRPr="00495D84" w:rsidRDefault="009A237C" w:rsidP="009A237C">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057CA9D" w:rsidR="009A237C" w:rsidRPr="00495D84" w:rsidRDefault="009A237C" w:rsidP="009A237C">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67DA66E0"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17C5191"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3C35FDED"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37" w14:textId="77777777" w:rsidR="009A237C" w:rsidRPr="00495D84" w:rsidRDefault="009A237C" w:rsidP="009A237C">
            <w:pPr>
              <w:pStyle w:val="TAC"/>
              <w:rPr>
                <w:rFonts w:cs="Arial"/>
              </w:rPr>
            </w:pPr>
          </w:p>
        </w:tc>
      </w:tr>
      <w:tr w:rsidR="009A237C" w:rsidRPr="00495D84" w14:paraId="7C9C7542"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B8DFB99" w:rsidR="009A237C" w:rsidRPr="00495D84" w:rsidRDefault="009A237C" w:rsidP="009A237C">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1CC88C2E" w:rsidR="009A237C" w:rsidRPr="00495D84" w:rsidRDefault="00C24C42" w:rsidP="009A237C">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C956B45" w:rsidR="009A237C" w:rsidRPr="00495D84" w:rsidRDefault="009A237C" w:rsidP="009A237C">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C" w14:textId="635801A9"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D" w14:textId="5D5AB03B"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E" w14:textId="3C9352E2"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1" w14:textId="77777777" w:rsidR="009A237C" w:rsidRPr="00495D84" w:rsidRDefault="009A237C" w:rsidP="009A237C">
            <w:pPr>
              <w:pStyle w:val="TAC"/>
              <w:rPr>
                <w:rFonts w:cs="Arial"/>
              </w:rPr>
            </w:pPr>
          </w:p>
        </w:tc>
      </w:tr>
      <w:tr w:rsidR="009A237C" w:rsidRPr="00495D84" w14:paraId="7C9C754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782B7A" w:rsidRPr="00495D84" w14:paraId="7C9C7560"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8D02605" w:rsidR="00782B7A" w:rsidRPr="00495D84" w:rsidRDefault="00782B7A" w:rsidP="00782B7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r w:rsidRPr="00495D84">
              <w:rPr>
                <w:rFonts w:cs="Arial"/>
                <w:vertAlign w:val="superscript"/>
                <w:lang w:eastAsia="zh-CN"/>
              </w:rPr>
              <w:t>Note</w:t>
            </w:r>
            <w:r>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558" w14:textId="77777777" w:rsidR="00782B7A" w:rsidRPr="00495D84" w:rsidRDefault="00782B7A" w:rsidP="00782B7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77777777" w:rsidR="00782B7A" w:rsidRPr="00495D84" w:rsidRDefault="00782B7A" w:rsidP="00782B7A">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A" w14:textId="2BDD7E5C" w:rsidR="00782B7A" w:rsidRPr="00495D84" w:rsidRDefault="00782B7A" w:rsidP="00782B7A">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B" w14:textId="6C090E2E" w:rsidR="00782B7A" w:rsidRPr="00495D84" w:rsidRDefault="00782B7A" w:rsidP="00782B7A">
            <w:pPr>
              <w:pStyle w:val="TAC"/>
              <w:rPr>
                <w:rFonts w:cs="Arial"/>
              </w:rPr>
            </w:pPr>
            <w:r>
              <w:rPr>
                <w:rFonts w:cs="Arial"/>
                <w:lang w:eastAsia="ko-KR"/>
              </w:rPr>
              <w:t>3</w:t>
            </w:r>
          </w:p>
        </w:tc>
        <w:tc>
          <w:tcPr>
            <w:tcW w:w="456" w:type="pct"/>
            <w:tcBorders>
              <w:top w:val="single" w:sz="4" w:space="0" w:color="auto"/>
              <w:left w:val="single" w:sz="4" w:space="0" w:color="auto"/>
              <w:bottom w:val="single" w:sz="4" w:space="0" w:color="auto"/>
              <w:right w:val="single" w:sz="4" w:space="0" w:color="auto"/>
            </w:tcBorders>
          </w:tcPr>
          <w:p w14:paraId="7C9C755C" w14:textId="3271DB38" w:rsidR="00782B7A" w:rsidRPr="00495D84" w:rsidRDefault="00782B7A" w:rsidP="00782B7A">
            <w:pPr>
              <w:pStyle w:val="TAC"/>
              <w:rPr>
                <w:rFonts w:cs="Arial"/>
              </w:rPr>
            </w:pPr>
            <w:r>
              <w:rPr>
                <w:rFonts w:cs="Arial"/>
                <w:lang w:eastAsia="ko-KR"/>
              </w:rPr>
              <w:t>3</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82B7A" w:rsidRPr="00495D84" w:rsidRDefault="00782B7A" w:rsidP="00782B7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82B7A" w:rsidRPr="00495D84" w:rsidRDefault="00782B7A" w:rsidP="00782B7A">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F" w14:textId="77777777" w:rsidR="00782B7A" w:rsidRPr="00495D84" w:rsidRDefault="00782B7A" w:rsidP="00782B7A">
            <w:pPr>
              <w:pStyle w:val="TAC"/>
              <w:rPr>
                <w:rFonts w:cs="Arial"/>
              </w:rPr>
            </w:pPr>
          </w:p>
        </w:tc>
      </w:tr>
      <w:tr w:rsidR="009A237C" w:rsidRPr="00495D84" w14:paraId="7C9C756A"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A237C" w:rsidRPr="00495D84" w14:paraId="7C9C7592"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9A237C" w:rsidRPr="00495D84" w:rsidRDefault="009A237C" w:rsidP="009A237C">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77777777" w:rsidR="009A237C" w:rsidRPr="00495D84" w:rsidRDefault="009A237C" w:rsidP="009A237C">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C" w14:textId="0FCF0FA5" w:rsidR="009A237C" w:rsidRPr="00495D84" w:rsidRDefault="009A237C" w:rsidP="009A237C">
            <w:pPr>
              <w:pStyle w:val="TAC"/>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D" w14:textId="1597ED4F" w:rsidR="009A237C" w:rsidRPr="00495D84" w:rsidRDefault="009A237C" w:rsidP="009A237C">
            <w:pPr>
              <w:pStyle w:val="TAC"/>
              <w:rPr>
                <w:rFonts w:cs="Arial"/>
              </w:rPr>
            </w:pPr>
            <w:r w:rsidRPr="00495D84">
              <w:rPr>
                <w:rFonts w:cs="Arial"/>
              </w:rPr>
              <w:t>Non-Distributed</w:t>
            </w:r>
          </w:p>
        </w:tc>
        <w:tc>
          <w:tcPr>
            <w:tcW w:w="456" w:type="pct"/>
            <w:tcBorders>
              <w:top w:val="single" w:sz="4" w:space="0" w:color="auto"/>
              <w:left w:val="single" w:sz="4" w:space="0" w:color="auto"/>
              <w:bottom w:val="single" w:sz="4" w:space="0" w:color="auto"/>
              <w:right w:val="single" w:sz="4" w:space="0" w:color="auto"/>
            </w:tcBorders>
          </w:tcPr>
          <w:p w14:paraId="7C9C758E" w14:textId="0077A44E" w:rsidR="009A237C" w:rsidRPr="00495D84" w:rsidRDefault="009A237C" w:rsidP="009A237C">
            <w:pPr>
              <w:pStyle w:val="TAC"/>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1" w14:textId="77777777" w:rsidR="009A237C" w:rsidRPr="00495D84" w:rsidRDefault="009A237C" w:rsidP="009A237C">
            <w:pPr>
              <w:pStyle w:val="TAC"/>
              <w:rPr>
                <w:rFonts w:cs="Arial"/>
              </w:rPr>
            </w:pPr>
          </w:p>
        </w:tc>
      </w:tr>
      <w:tr w:rsidR="009A237C" w:rsidRPr="00495D84" w14:paraId="7C9C759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41C5DDA1"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5A8" w14:textId="3E432F96"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9" w14:textId="076B325C"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5AA" w14:textId="2E9E3365"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5AB" w14:textId="3B22741B"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C" w14:textId="3D7356F2"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D" w14:textId="361F1EBC" w:rsidR="001268B4" w:rsidRPr="00495D84" w:rsidRDefault="00E94096" w:rsidP="000B5C74">
            <w:pPr>
              <w:pStyle w:val="TAN"/>
              <w:rPr>
                <w:rFonts w:cs="Arial"/>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r w:rsidR="00B27C84">
              <w:rPr>
                <w:rFonts w:cs="Arial"/>
              </w:rPr>
              <w:t xml:space="preserve"> </w:t>
            </w:r>
          </w:p>
          <w:p w14:paraId="7C9C75AE" w14:textId="10B8131B" w:rsidR="001268B4" w:rsidRPr="00495D84" w:rsidRDefault="00E94096" w:rsidP="000B5C74">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E7E" w14:textId="2958FC0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E85" w14:textId="699E8443"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E86" w14:textId="754DAE35"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87" w14:textId="4286FD8A"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E88" w14:textId="09878CC9"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E89" w14:textId="7F5BD847"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E8F" w14:textId="50803217"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90" w14:textId="4C6E0063"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E91" w14:textId="37298226"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E92" w14:textId="70D3D29F"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E93" w14:textId="015C6C31"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E98" w14:textId="40779DE1"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E99" w14:textId="18B04BAB"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E9A" w14:textId="75B11C95"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E9B" w14:textId="5545C13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E9C" w14:textId="0551DC4E"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165E7177"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109749D7" w:rsidR="001268B4" w:rsidRPr="00495D84" w:rsidRDefault="00E94096" w:rsidP="000B5C74">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1268B4" w:rsidRPr="00495D84">
              <w:t>RB</w:t>
            </w:r>
            <w:r w:rsidR="00006DFE" w:rsidRPr="00495D84">
              <w:rPr>
                <w:vertAlign w:val="subscript"/>
              </w:rPr>
              <w:t>c</w:t>
            </w:r>
            <w:r w:rsidR="00B27C84">
              <w:rPr>
                <w:vertAlign w:val="subscript"/>
              </w:rPr>
              <w:t xml:space="preserve"> </w:t>
            </w:r>
            <w:r w:rsidR="001268B4" w:rsidRPr="00495D84">
              <w:t>is</w:t>
            </w:r>
            <w:r w:rsidR="00B27C84">
              <w:t xml:space="preserve"> </w:t>
            </w:r>
            <w:r w:rsidR="001268B4" w:rsidRPr="00495D84">
              <w:t>the</w:t>
            </w:r>
            <w:r w:rsidR="00B27C84">
              <w:t xml:space="preserve"> </w:t>
            </w:r>
            <w:r w:rsidR="001268B4" w:rsidRPr="00495D84">
              <w:t>lowest</w:t>
            </w:r>
            <w:r w:rsidR="00B27C84">
              <w:t xml:space="preserve"> </w:t>
            </w:r>
            <w:r w:rsidR="001268B4" w:rsidRPr="00495D84">
              <w:t>PRB</w:t>
            </w:r>
            <w:r w:rsidR="00B27C84">
              <w:t xml:space="preserve"> </w:t>
            </w:r>
            <w:r w:rsidR="001268B4" w:rsidRPr="00495D84">
              <w:t>index</w:t>
            </w:r>
            <w:r w:rsidR="00B27C84">
              <w:t xml:space="preserve"> </w:t>
            </w:r>
            <w:r w:rsidR="001268B4" w:rsidRPr="00495D84">
              <w:t>to</w:t>
            </w:r>
            <w:r w:rsidR="00B27C84">
              <w:t xml:space="preserve"> </w:t>
            </w:r>
            <w:r w:rsidR="001268B4" w:rsidRPr="00495D84">
              <w:t>guarantee</w:t>
            </w:r>
            <w:r w:rsidR="00B27C84">
              <w:t xml:space="preserve"> </w:t>
            </w:r>
            <w:r w:rsidR="001268B4" w:rsidRPr="00495D84">
              <w:t>the</w:t>
            </w:r>
            <w:r w:rsidR="00B27C84">
              <w:t xml:space="preserve"> </w:t>
            </w:r>
            <w:r w:rsidR="001268B4" w:rsidRPr="00495D84">
              <w:t>BWP</w:t>
            </w:r>
            <w:r w:rsidR="00B27C84">
              <w:t xml:space="preserve"> </w:t>
            </w:r>
            <w:r w:rsidR="001268B4" w:rsidRPr="00495D84">
              <w:t>including</w:t>
            </w:r>
            <w:r w:rsidR="00B27C84">
              <w:t xml:space="preserve"> </w:t>
            </w:r>
            <w:r w:rsidR="00006DFE" w:rsidRPr="00495D84">
              <w:t>CORESET</w:t>
            </w:r>
            <w:r w:rsidR="00B27C84">
              <w:t xml:space="preserve"> </w:t>
            </w:r>
            <w:r w:rsidR="00006DFE" w:rsidRPr="00495D84">
              <w:t>#0</w:t>
            </w:r>
            <w:r w:rsidR="00B27C84">
              <w:t xml:space="preserve"> </w:t>
            </w:r>
            <w:r w:rsidR="001268B4" w:rsidRPr="00495D84">
              <w:t>which</w:t>
            </w:r>
            <w:r w:rsidR="00B27C84">
              <w:t xml:space="preserve"> </w:t>
            </w:r>
            <w:r w:rsidR="001268B4" w:rsidRPr="00495D84">
              <w:t>is</w:t>
            </w:r>
            <w:r w:rsidR="00B27C84">
              <w:t xml:space="preserve"> </w:t>
            </w:r>
            <w:r w:rsidR="001268B4" w:rsidRPr="00495D84">
              <w:t>defined</w:t>
            </w:r>
            <w:r w:rsidR="00B27C84">
              <w:t xml:space="preserve"> </w:t>
            </w:r>
            <w:r w:rsidR="001268B4" w:rsidRPr="00495D84">
              <w:t>in</w:t>
            </w:r>
            <w:r w:rsidR="00B27C84">
              <w:t xml:space="preserve"> </w:t>
            </w:r>
            <w:r>
              <w:t>clause</w:t>
            </w:r>
            <w:r w:rsidR="00B27C84">
              <w:t xml:space="preserve"> </w:t>
            </w:r>
            <w:r w:rsidR="001268B4" w:rsidRPr="00495D84">
              <w:t>A.3.</w:t>
            </w:r>
            <w:r w:rsidR="00006DFE" w:rsidRPr="00495D84">
              <w:t>1</w:t>
            </w:r>
            <w:r w:rsidR="001268B4" w:rsidRPr="00495D84">
              <w:t>.</w:t>
            </w:r>
            <w:r w:rsidR="00006DFE" w:rsidRPr="00495D84">
              <w:t>2.</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C4EC2D5"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CDCBF72" w:rsidR="001268B4" w:rsidRPr="00495D84" w:rsidRDefault="00E94096" w:rsidP="00E914BA">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E914BA" w:rsidRPr="00495D84">
              <w:t>RB</w:t>
            </w:r>
            <w:r w:rsidR="00006DFE" w:rsidRPr="00495D84">
              <w:rPr>
                <w:vertAlign w:val="subscript"/>
              </w:rPr>
              <w:t>c</w:t>
            </w:r>
            <w:r w:rsidR="00B27C84">
              <w:rPr>
                <w:vertAlign w:val="subscript"/>
              </w:rPr>
              <w:t xml:space="preserve"> </w:t>
            </w:r>
            <w:r w:rsidR="00E914BA" w:rsidRPr="00495D84">
              <w:t>is</w:t>
            </w:r>
            <w:r w:rsidR="00B27C84">
              <w:t xml:space="preserve"> </w:t>
            </w:r>
            <w:r w:rsidR="00E914BA" w:rsidRPr="00495D84">
              <w:t>same</w:t>
            </w:r>
            <w:r w:rsidR="00B27C84">
              <w:t xml:space="preserve"> </w:t>
            </w:r>
            <w:r w:rsidR="00E914BA" w:rsidRPr="00495D84">
              <w:t>as</w:t>
            </w:r>
            <w:r>
              <w:t xml:space="preserve"> PRB</w:t>
            </w:r>
            <w:r w:rsidR="00006DFE" w:rsidRPr="00495D84">
              <w:rPr>
                <w:vertAlign w:val="subscript"/>
              </w:rPr>
              <w:t>c</w:t>
            </w:r>
            <w:r w:rsidR="00B27C84">
              <w:t xml:space="preserve"> </w:t>
            </w:r>
            <w:r w:rsidR="00E914BA" w:rsidRPr="00495D84">
              <w:t>for</w:t>
            </w:r>
            <w:r w:rsidR="00B27C84">
              <w:t xml:space="preserve"> </w:t>
            </w:r>
            <w:r w:rsidR="00E914BA" w:rsidRPr="00495D84">
              <w:rPr>
                <w:lang w:eastAsia="zh-CN"/>
              </w:rPr>
              <w:t>DLBWP.0.2</w:t>
            </w:r>
            <w:r w:rsidR="00B27C84">
              <w:rPr>
                <w:lang w:eastAsia="zh-CN"/>
              </w:rPr>
              <w:t xml:space="preserve"> </w:t>
            </w:r>
            <w:r w:rsidR="00E914BA" w:rsidRPr="00495D84">
              <w:rPr>
                <w:lang w:eastAsia="zh-CN"/>
              </w:rPr>
              <w:t>as</w:t>
            </w:r>
            <w:r w:rsidR="00B27C84">
              <w:rPr>
                <w:lang w:eastAsia="zh-CN"/>
              </w:rPr>
              <w:t xml:space="preserve"> </w:t>
            </w:r>
            <w:r w:rsidR="00E914BA" w:rsidRPr="00495D84">
              <w:rPr>
                <w:lang w:eastAsia="zh-CN"/>
              </w:rPr>
              <w:t>defined</w:t>
            </w:r>
            <w:r w:rsidR="00B27C84">
              <w:rPr>
                <w:lang w:eastAsia="zh-CN"/>
              </w:rPr>
              <w:t xml:space="preserve"> </w:t>
            </w:r>
            <w:r w:rsidR="00E914BA" w:rsidRPr="00495D84">
              <w:rPr>
                <w:lang w:eastAsia="zh-CN"/>
              </w:rPr>
              <w:t>in</w:t>
            </w:r>
            <w:r w:rsidR="00B27C84">
              <w:rPr>
                <w:lang w:eastAsia="zh-CN"/>
              </w:rPr>
              <w:t xml:space="preserve"> </w:t>
            </w:r>
            <w:r>
              <w:rPr>
                <w:lang w:eastAsia="zh-CN"/>
              </w:rPr>
              <w:t>table</w:t>
            </w:r>
            <w:r w:rsidR="00B27C84">
              <w:rPr>
                <w:lang w:eastAsia="zh-CN"/>
              </w:rPr>
              <w:t xml:space="preserve"> </w:t>
            </w:r>
            <w:r w:rsidR="00E914BA" w:rsidRPr="00495D84">
              <w:rPr>
                <w:lang w:eastAsia="zh-CN"/>
              </w:rPr>
              <w:t>A.3.9.2.1-1</w:t>
            </w:r>
            <w:r w:rsidR="00E914BA" w:rsidRPr="00495D84">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Pr="00495D84" w:rsidRDefault="00C072D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7E7EF58" w14:textId="46D8FFFF" w:rsidR="00533BDC" w:rsidRPr="00495D84" w:rsidRDefault="00533BDC" w:rsidP="003F673A">
      <w:pPr>
        <w:pStyle w:val="Heading2"/>
      </w:pPr>
      <w:r w:rsidRPr="00495D84">
        <w:t>A.3.13A</w:t>
      </w:r>
      <w:r w:rsidRPr="00495D84">
        <w:tab/>
        <w:t>Test Cases involving E-UTRA/FR1 and FR2 carriers</w:t>
      </w:r>
    </w:p>
    <w:p w14:paraId="27D5E055" w14:textId="77777777" w:rsidR="00533BDC" w:rsidRPr="00495D84" w:rsidRDefault="00533BDC" w:rsidP="003F673A">
      <w:pPr>
        <w:pStyle w:val="Heading3"/>
      </w:pPr>
      <w:r w:rsidRPr="00495D84">
        <w:t>A.3.13A.1</w:t>
      </w:r>
      <w:r w:rsidRPr="00495D84">
        <w:tab/>
        <w:t>Introduction</w:t>
      </w:r>
    </w:p>
    <w:p w14:paraId="530BDCCB" w14:textId="77777777" w:rsidR="00533BDC" w:rsidRPr="00495D84" w:rsidRDefault="00533BDC" w:rsidP="00533BDC">
      <w:r w:rsidRPr="00495D84">
        <w:t>The following applies to UE compliant to this version of the specification when undergoing tests with a mix of E-UTRA/NR FR1 and NR FR2 carriers in clauses A.5, A.7 and A.8.</w:t>
      </w:r>
    </w:p>
    <w:p w14:paraId="09222F44" w14:textId="77777777" w:rsidR="00533BDC" w:rsidRPr="00495D84" w:rsidRDefault="00533BDC" w:rsidP="003F673A">
      <w:pPr>
        <w:pStyle w:val="Heading3"/>
      </w:pPr>
      <w:r w:rsidRPr="00495D84">
        <w:t>A.3.13A.2</w:t>
      </w:r>
      <w:r w:rsidRPr="00495D84">
        <w:tab/>
        <w:t>Principle of Testing in EN-DC</w:t>
      </w:r>
    </w:p>
    <w:p w14:paraId="7F7BFD2B" w14:textId="69326593" w:rsidR="00533BDC" w:rsidRPr="00495D84" w:rsidRDefault="00533BDC" w:rsidP="00533BDC">
      <w:r w:rsidRPr="00495D84">
        <w:t xml:space="preserve">For test cases in clause A.5 listed in </w:t>
      </w:r>
      <w:r w:rsidR="00E94096">
        <w:t>table</w:t>
      </w:r>
      <w:r w:rsidRPr="00495D84">
        <w:t xml:space="preserve"> A.3.13A.2-1, the following applies:</w:t>
      </w:r>
    </w:p>
    <w:p w14:paraId="05A6811F" w14:textId="77777777" w:rsidR="00947084" w:rsidRPr="00495D84" w:rsidRDefault="00947084" w:rsidP="00947084">
      <w:pPr>
        <w:pStyle w:val="B10"/>
      </w:pPr>
      <w:r w:rsidRPr="00495D84">
        <w:t>-</w:t>
      </w:r>
      <w:r w:rsidRPr="00495D84">
        <w:tab/>
        <w:t>UE does not have to pass the test case.</w:t>
      </w:r>
    </w:p>
    <w:p w14:paraId="3AF9AD65" w14:textId="77777777" w:rsidR="00533BDC" w:rsidRPr="00495D84" w:rsidRDefault="00533BDC" w:rsidP="00533BDC">
      <w:pPr>
        <w:pStyle w:val="TH"/>
      </w:pPr>
      <w:r w:rsidRPr="00495D84">
        <w:t xml:space="preserve">Table A.3.13A.2-1: </w:t>
      </w:r>
      <w:r w:rsidRPr="00495D84">
        <w:rPr>
          <w:lang w:eastAsia="zh-CN"/>
        </w:rPr>
        <w:t>Test cases UE does not have to pass in current version of specification (EN-DC)</w:t>
      </w:r>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533BDC" w:rsidRPr="00495D84" w14:paraId="42771B83" w14:textId="77777777" w:rsidTr="00E94096">
        <w:trPr>
          <w:jc w:val="center"/>
        </w:trPr>
        <w:tc>
          <w:tcPr>
            <w:tcW w:w="1134" w:type="dxa"/>
          </w:tcPr>
          <w:p w14:paraId="177DCF77" w14:textId="77777777" w:rsidR="00533BDC" w:rsidRPr="00495D84" w:rsidRDefault="00533BDC" w:rsidP="003F673A">
            <w:pPr>
              <w:pStyle w:val="TAH"/>
            </w:pPr>
            <w:r w:rsidRPr="00495D84">
              <w:t>Clause</w:t>
            </w:r>
          </w:p>
        </w:tc>
        <w:tc>
          <w:tcPr>
            <w:tcW w:w="7680" w:type="dxa"/>
          </w:tcPr>
          <w:p w14:paraId="508CBE8E" w14:textId="4A17992B"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AD2A22" w:rsidRPr="00495D84" w14:paraId="2B44DC28" w14:textId="77777777" w:rsidTr="00E94096">
        <w:trPr>
          <w:jc w:val="center"/>
        </w:trPr>
        <w:tc>
          <w:tcPr>
            <w:tcW w:w="1134" w:type="dxa"/>
          </w:tcPr>
          <w:p w14:paraId="3119343E" w14:textId="0B00FBFD" w:rsidR="00AD2A22" w:rsidRPr="00495D84" w:rsidRDefault="00AD2A22" w:rsidP="00AD2A22">
            <w:pPr>
              <w:pStyle w:val="TAL"/>
            </w:pPr>
            <w:r w:rsidRPr="00495D84">
              <w:t>A.5.5.2.7</w:t>
            </w:r>
          </w:p>
        </w:tc>
        <w:tc>
          <w:tcPr>
            <w:tcW w:w="7680" w:type="dxa"/>
          </w:tcPr>
          <w:p w14:paraId="2EF5EAFE" w14:textId="082C45B1"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at</w:t>
            </w:r>
            <w:r w:rsidR="00B27C84">
              <w:t xml:space="preserve"> </w:t>
            </w:r>
            <w:r w:rsidRPr="00495D84">
              <w:t>E-UTRA</w:t>
            </w:r>
            <w:r w:rsidR="00B27C84">
              <w:t xml:space="preserve"> </w:t>
            </w:r>
            <w:r w:rsidRPr="00495D84">
              <w:t>SRS</w:t>
            </w:r>
            <w:r w:rsidR="00B27C84">
              <w:t xml:space="preserve"> </w:t>
            </w:r>
            <w:r w:rsidRPr="00495D84">
              <w:t>carrier</w:t>
            </w:r>
            <w:r w:rsidR="00B27C84">
              <w:t xml:space="preserve"> </w:t>
            </w:r>
            <w:r w:rsidRPr="00495D84">
              <w:t>based</w:t>
            </w:r>
            <w:r w:rsidR="00B27C84">
              <w:t xml:space="preserve"> </w:t>
            </w:r>
            <w:r w:rsidRPr="00495D84">
              <w:t>switching</w:t>
            </w:r>
          </w:p>
        </w:tc>
      </w:tr>
      <w:tr w:rsidR="004B0C93" w:rsidRPr="00495D84" w14:paraId="4D51CDFB" w14:textId="77777777" w:rsidTr="00E94096">
        <w:trPr>
          <w:jc w:val="center"/>
        </w:trPr>
        <w:tc>
          <w:tcPr>
            <w:tcW w:w="1134" w:type="dxa"/>
          </w:tcPr>
          <w:p w14:paraId="2CA9A972" w14:textId="6F56D510" w:rsidR="004B0C93" w:rsidRPr="00495D84" w:rsidRDefault="004B0C93" w:rsidP="004B0C93">
            <w:pPr>
              <w:pStyle w:val="TAL"/>
            </w:pPr>
            <w:r w:rsidRPr="00495D84">
              <w:t>A.5.5.2.9</w:t>
            </w:r>
          </w:p>
        </w:tc>
        <w:tc>
          <w:tcPr>
            <w:tcW w:w="7680" w:type="dxa"/>
          </w:tcPr>
          <w:p w14:paraId="03D63F94" w14:textId="3ECC0B52" w:rsidR="004B0C93" w:rsidRPr="00495D84" w:rsidRDefault="004B0C93" w:rsidP="004B0C93">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during</w:t>
            </w:r>
            <w:r w:rsidR="00B27C84">
              <w:t xml:space="preserve"> </w:t>
            </w:r>
            <w:r w:rsidRPr="00495D84">
              <w:t>measurements</w:t>
            </w:r>
            <w:r w:rsidR="00B27C84">
              <w:t xml:space="preserve"> </w:t>
            </w:r>
            <w:r w:rsidRPr="00495D84">
              <w:t>on</w:t>
            </w:r>
            <w:r w:rsidR="00B27C84">
              <w:t xml:space="preserve"> </w:t>
            </w:r>
            <w:r w:rsidRPr="00495D84">
              <w:t>deactivated</w:t>
            </w:r>
            <w:r w:rsidR="00B27C84">
              <w:t xml:space="preserve"> </w:t>
            </w:r>
            <w:r w:rsidRPr="00495D84">
              <w:t>NR</w:t>
            </w:r>
            <w:r w:rsidR="00B27C84">
              <w:t xml:space="preserve"> </w:t>
            </w:r>
            <w:r w:rsidRPr="00495D84">
              <w:t>PSCell</w:t>
            </w:r>
          </w:p>
        </w:tc>
      </w:tr>
      <w:tr w:rsidR="00AD2A22" w:rsidRPr="00495D84" w14:paraId="47BF58A4" w14:textId="77777777" w:rsidTr="00E94096">
        <w:trPr>
          <w:jc w:val="center"/>
        </w:trPr>
        <w:tc>
          <w:tcPr>
            <w:tcW w:w="1134" w:type="dxa"/>
          </w:tcPr>
          <w:p w14:paraId="6E6746D4" w14:textId="0015FF63" w:rsidR="00AD2A22" w:rsidRPr="00495D84" w:rsidRDefault="00AD2A22" w:rsidP="00AD2A22">
            <w:pPr>
              <w:pStyle w:val="TAL"/>
            </w:pPr>
            <w:r w:rsidRPr="00495D84">
              <w:t>A.5.5.3.2</w:t>
            </w:r>
          </w:p>
        </w:tc>
        <w:tc>
          <w:tcPr>
            <w:tcW w:w="7680" w:type="dxa"/>
          </w:tcPr>
          <w:p w14:paraId="0B1535D8" w14:textId="07BB6839"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FR1</w:t>
            </w:r>
            <w:r w:rsidR="00B27C84">
              <w:t xml:space="preserve"> </w:t>
            </w:r>
            <w:r w:rsidRPr="00495D84">
              <w:t>for</w:t>
            </w:r>
            <w:r w:rsidR="00B27C84">
              <w:t xml:space="preserve"> </w:t>
            </w:r>
            <w:r w:rsidRPr="00495D84">
              <w:t>16</w:t>
            </w:r>
            <w:r w:rsidR="00E94096" w:rsidRPr="00495D84">
              <w:t>0</w:t>
            </w:r>
            <w:r w:rsidR="00E94096">
              <w:t xml:space="preserve"> ms</w:t>
            </w:r>
            <w:r w:rsidR="00B27C84">
              <w:t xml:space="preserve"> </w:t>
            </w:r>
            <w:r w:rsidRPr="00495D84">
              <w:t>SCell</w:t>
            </w:r>
            <w:r w:rsidR="00B27C84">
              <w:t xml:space="preserve"> </w:t>
            </w:r>
            <w:r w:rsidRPr="00495D84">
              <w:t>measurement</w:t>
            </w:r>
            <w:r w:rsidR="00B27C84">
              <w:t xml:space="preserve"> </w:t>
            </w:r>
            <w:r w:rsidRPr="00495D84">
              <w:t>cycle</w:t>
            </w:r>
          </w:p>
        </w:tc>
      </w:tr>
      <w:tr w:rsidR="00AD2A22" w:rsidRPr="00495D84" w14:paraId="2CE65450" w14:textId="77777777" w:rsidTr="00E94096">
        <w:trPr>
          <w:jc w:val="center"/>
        </w:trPr>
        <w:tc>
          <w:tcPr>
            <w:tcW w:w="1134" w:type="dxa"/>
          </w:tcPr>
          <w:p w14:paraId="12B855C3" w14:textId="3E7202EA" w:rsidR="00AD2A22" w:rsidRPr="00495D84" w:rsidRDefault="00AD2A22" w:rsidP="00AD2A22">
            <w:pPr>
              <w:pStyle w:val="TAL"/>
            </w:pPr>
            <w:r w:rsidRPr="00495D84">
              <w:t>A.5.5.3.5</w:t>
            </w:r>
          </w:p>
        </w:tc>
        <w:tc>
          <w:tcPr>
            <w:tcW w:w="7680" w:type="dxa"/>
          </w:tcPr>
          <w:p w14:paraId="65D4B9BC" w14:textId="691E8DDA"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25302CC8" w14:textId="77777777" w:rsidTr="00E94096">
        <w:trPr>
          <w:jc w:val="center"/>
        </w:trPr>
        <w:tc>
          <w:tcPr>
            <w:tcW w:w="1134" w:type="dxa"/>
          </w:tcPr>
          <w:p w14:paraId="4064C4FA" w14:textId="4A23A0EF" w:rsidR="00AD2A22" w:rsidRPr="00495D84" w:rsidRDefault="00AD2A22" w:rsidP="00AD2A22">
            <w:pPr>
              <w:pStyle w:val="TAL"/>
            </w:pPr>
            <w:r w:rsidRPr="00495D84">
              <w:t>A.5.5.3.6</w:t>
            </w:r>
          </w:p>
        </w:tc>
        <w:tc>
          <w:tcPr>
            <w:tcW w:w="7680" w:type="dxa"/>
          </w:tcPr>
          <w:p w14:paraId="74E58BC6" w14:textId="1FA74FC2" w:rsidR="00AD2A22" w:rsidRPr="00495D84" w:rsidRDefault="00AD2A22" w:rsidP="00AD2A22">
            <w:pPr>
              <w:pStyle w:val="TAL"/>
            </w:pPr>
            <w:r w:rsidRPr="00495D84">
              <w:t>Multiple</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one</w:t>
            </w:r>
            <w:r w:rsidR="00B27C84">
              <w:t xml:space="preserve"> </w:t>
            </w:r>
            <w:r w:rsidRPr="00495D84">
              <w:t>unknown</w:t>
            </w:r>
            <w:r w:rsidR="00B27C84">
              <w:t xml:space="preserve"> </w:t>
            </w:r>
            <w:r w:rsidRPr="00495D84">
              <w:t>SCell</w:t>
            </w:r>
            <w:r w:rsidR="00B27C84">
              <w:t xml:space="preserve"> </w:t>
            </w:r>
            <w:r w:rsidRPr="00495D84">
              <w:t>and</w:t>
            </w:r>
            <w:r w:rsidR="00B27C84">
              <w:t xml:space="preserve"> </w:t>
            </w:r>
            <w:r w:rsidRPr="00495D84">
              <w:t>one</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5D2A52A9" w14:textId="77777777" w:rsidTr="00E94096">
        <w:trPr>
          <w:jc w:val="center"/>
        </w:trPr>
        <w:tc>
          <w:tcPr>
            <w:tcW w:w="1134" w:type="dxa"/>
          </w:tcPr>
          <w:p w14:paraId="0DABF19E" w14:textId="18622AD9" w:rsidR="00AD2A22" w:rsidRPr="00495D84" w:rsidRDefault="00AD2A22" w:rsidP="00AD2A22">
            <w:pPr>
              <w:pStyle w:val="TAL"/>
            </w:pPr>
            <w:r w:rsidRPr="00495D84">
              <w:t>A.5.5.6.4.2</w:t>
            </w:r>
          </w:p>
        </w:tc>
        <w:tc>
          <w:tcPr>
            <w:tcW w:w="7680" w:type="dxa"/>
          </w:tcPr>
          <w:p w14:paraId="186105DB" w14:textId="00BD8793"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FR1</w:t>
            </w:r>
            <w:r w:rsidR="00B27C84">
              <w:t xml:space="preserve"> </w:t>
            </w:r>
            <w:r w:rsidRPr="00495D84">
              <w:t>PSCell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5B7CAE" w:rsidRPr="00495D84" w14:paraId="3C619301" w14:textId="77777777" w:rsidTr="00E94096">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Pr="00495D84" w:rsidRDefault="005B7CAE" w:rsidP="005B7CAE">
            <w:pPr>
              <w:pStyle w:val="TAL"/>
            </w:pPr>
            <w:r w:rsidRPr="00495D84">
              <w:rPr>
                <w:iCs/>
              </w:rPr>
              <w:t>A.5.7.1.3</w:t>
            </w:r>
          </w:p>
        </w:tc>
        <w:tc>
          <w:tcPr>
            <w:tcW w:w="7680" w:type="dxa"/>
            <w:tcBorders>
              <w:top w:val="single" w:sz="4" w:space="0" w:color="auto"/>
              <w:left w:val="single" w:sz="4" w:space="0" w:color="auto"/>
              <w:bottom w:val="single" w:sz="4" w:space="0" w:color="auto"/>
              <w:right w:val="single" w:sz="4" w:space="0" w:color="auto"/>
            </w:tcBorders>
          </w:tcPr>
          <w:p w14:paraId="6BA1E1D5" w14:textId="34801A94" w:rsidR="005B7CAE" w:rsidRPr="00495D84" w:rsidRDefault="005B7CAE" w:rsidP="005B7CAE">
            <w:pPr>
              <w:pStyle w:val="TAL"/>
            </w:pPr>
            <w:r w:rsidRPr="00495D84">
              <w:rPr>
                <w:iCs/>
              </w:rPr>
              <w:t>EN-DC</w:t>
            </w:r>
            <w:r w:rsidR="00B27C84">
              <w:rPr>
                <w:iCs/>
              </w:rPr>
              <w:t xml:space="preserve"> </w:t>
            </w:r>
            <w:r w:rsidRPr="00495D84">
              <w:rPr>
                <w:iCs/>
              </w:rPr>
              <w:t>inter-frequency</w:t>
            </w:r>
            <w:r w:rsidR="00B27C84">
              <w:rPr>
                <w:iCs/>
              </w:rPr>
              <w:t xml:space="preserve"> </w:t>
            </w:r>
            <w:r w:rsidRPr="00495D84">
              <w:rPr>
                <w:iCs/>
              </w:rPr>
              <w:t>measurement</w:t>
            </w:r>
            <w:r w:rsidR="00B27C84">
              <w:rPr>
                <w:iCs/>
              </w:rPr>
              <w:t xml:space="preserve"> </w:t>
            </w:r>
            <w:r w:rsidRPr="00495D84">
              <w:rPr>
                <w:iCs/>
              </w:rPr>
              <w:t>accuracy</w:t>
            </w:r>
            <w:r w:rsidR="00B27C84">
              <w:rPr>
                <w:iCs/>
              </w:rPr>
              <w:t xml:space="preserve"> </w:t>
            </w:r>
            <w:r w:rsidRPr="00495D84">
              <w:rPr>
                <w:iCs/>
              </w:rPr>
              <w:t>with</w:t>
            </w:r>
            <w:r w:rsidR="00B27C84">
              <w:rPr>
                <w:iCs/>
              </w:rPr>
              <w:t xml:space="preserve"> </w:t>
            </w:r>
            <w:r w:rsidRPr="00495D84">
              <w:rPr>
                <w:iCs/>
              </w:rPr>
              <w:t>FR1</w:t>
            </w:r>
            <w:r w:rsidR="00B27C84">
              <w:rPr>
                <w:iCs/>
              </w:rPr>
              <w:t xml:space="preserve"> </w:t>
            </w:r>
            <w:r w:rsidRPr="00495D84">
              <w:rPr>
                <w:iCs/>
              </w:rPr>
              <w:t>serving</w:t>
            </w:r>
            <w:r w:rsidR="00B27C84">
              <w:rPr>
                <w:iCs/>
              </w:rPr>
              <w:t xml:space="preserve"> </w:t>
            </w:r>
            <w:r w:rsidRPr="00495D84">
              <w:rPr>
                <w:iCs/>
              </w:rPr>
              <w:t>cell</w:t>
            </w:r>
            <w:r w:rsidR="00B27C84">
              <w:rPr>
                <w:iCs/>
              </w:rPr>
              <w:t xml:space="preserve"> </w:t>
            </w:r>
            <w:r w:rsidRPr="00495D84">
              <w:rPr>
                <w:iCs/>
              </w:rPr>
              <w:t>and</w:t>
            </w:r>
            <w:r w:rsidR="00B27C84">
              <w:rPr>
                <w:iCs/>
              </w:rPr>
              <w:t xml:space="preserve"> </w:t>
            </w:r>
            <w:r w:rsidRPr="00495D84">
              <w:rPr>
                <w:iCs/>
              </w:rPr>
              <w:t>FR2</w:t>
            </w:r>
            <w:r w:rsidR="00B27C84">
              <w:rPr>
                <w:iCs/>
              </w:rPr>
              <w:t xml:space="preserve"> </w:t>
            </w:r>
            <w:r w:rsidRPr="00495D84">
              <w:rPr>
                <w:iCs/>
              </w:rPr>
              <w:t>target</w:t>
            </w:r>
            <w:r w:rsidR="00B27C84">
              <w:rPr>
                <w:iCs/>
              </w:rPr>
              <w:t xml:space="preserve"> </w:t>
            </w:r>
            <w:r w:rsidRPr="00495D84">
              <w:rPr>
                <w:iCs/>
              </w:rPr>
              <w:t>cell</w:t>
            </w:r>
          </w:p>
        </w:tc>
      </w:tr>
    </w:tbl>
    <w:p w14:paraId="1B3D53F0" w14:textId="77777777" w:rsidR="00533BDC" w:rsidRPr="00495D84" w:rsidRDefault="00533BDC" w:rsidP="00533BDC"/>
    <w:p w14:paraId="1AC9CD9F" w14:textId="77777777" w:rsidR="00533BDC" w:rsidRPr="00495D84" w:rsidRDefault="00533BDC" w:rsidP="003F673A">
      <w:pPr>
        <w:pStyle w:val="Heading3"/>
      </w:pPr>
      <w:r w:rsidRPr="00495D84">
        <w:t>A.3.13A.3</w:t>
      </w:r>
      <w:r w:rsidRPr="00495D84">
        <w:tab/>
        <w:t>Principle of Testing in SA</w:t>
      </w:r>
    </w:p>
    <w:p w14:paraId="4AE1FF6A" w14:textId="500FFABE" w:rsidR="00533BDC" w:rsidRPr="00495D84" w:rsidRDefault="00533BDC" w:rsidP="00533BDC">
      <w:r w:rsidRPr="00495D84">
        <w:t xml:space="preserve">For test cases in clause A.7 listed in </w:t>
      </w:r>
      <w:r w:rsidR="00E94096">
        <w:t>table</w:t>
      </w:r>
      <w:r w:rsidRPr="00495D84">
        <w:t xml:space="preserve"> A.3.13A.3-1, the following applies:</w:t>
      </w:r>
    </w:p>
    <w:p w14:paraId="5690D7F4" w14:textId="434F8234" w:rsidR="00F76C9C" w:rsidRPr="00495D84" w:rsidRDefault="00947084" w:rsidP="00E94096">
      <w:pPr>
        <w:pStyle w:val="B10"/>
      </w:pPr>
      <w:r w:rsidRPr="00495D84">
        <w:t>-</w:t>
      </w:r>
      <w:r w:rsidRPr="00495D84">
        <w:tab/>
        <w:t>UE does not have to pass the test case.</w:t>
      </w:r>
    </w:p>
    <w:p w14:paraId="0DB9925F" w14:textId="77777777" w:rsidR="00F76C9C" w:rsidRPr="00495D84" w:rsidRDefault="00F76C9C" w:rsidP="00F76C9C">
      <w:pPr>
        <w:pStyle w:val="TH"/>
        <w:rPr>
          <w:lang w:eastAsia="zh-CN"/>
        </w:rPr>
      </w:pPr>
      <w:r w:rsidRPr="00495D84">
        <w:t xml:space="preserve">Table A.3.13A.3-1: </w:t>
      </w:r>
      <w:r w:rsidRPr="00495D84">
        <w:rPr>
          <w:lang w:eastAsia="zh-CN"/>
        </w:rPr>
        <w:t>Test cases UE does not have to pass in current version of specification (SA)</w:t>
      </w:r>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F76C9C" w:rsidRPr="00495D84" w14:paraId="0ABBD1E2" w14:textId="77777777" w:rsidTr="00E94096">
        <w:trPr>
          <w:jc w:val="center"/>
        </w:trPr>
        <w:tc>
          <w:tcPr>
            <w:tcW w:w="1107" w:type="dxa"/>
          </w:tcPr>
          <w:p w14:paraId="2330FB1D" w14:textId="77777777" w:rsidR="00F76C9C" w:rsidRPr="00495D84" w:rsidRDefault="00F76C9C" w:rsidP="00AD1730">
            <w:pPr>
              <w:pStyle w:val="TAH"/>
            </w:pPr>
            <w:r w:rsidRPr="00495D84">
              <w:t>Clause</w:t>
            </w:r>
          </w:p>
        </w:tc>
        <w:tc>
          <w:tcPr>
            <w:tcW w:w="8595" w:type="dxa"/>
          </w:tcPr>
          <w:p w14:paraId="291E4EA5" w14:textId="4390F1F3" w:rsidR="00F76C9C" w:rsidRPr="00495D84" w:rsidRDefault="00F76C9C" w:rsidP="00AD1730">
            <w:pPr>
              <w:pStyle w:val="TAH"/>
            </w:pPr>
            <w:r w:rsidRPr="00495D84">
              <w:t>Test</w:t>
            </w:r>
            <w:r w:rsidR="00B27C84">
              <w:t xml:space="preserve"> </w:t>
            </w:r>
            <w:r w:rsidRPr="00495D84">
              <w:t>case</w:t>
            </w:r>
            <w:r w:rsidR="00B27C84">
              <w:t xml:space="preserve"> </w:t>
            </w:r>
            <w:r w:rsidRPr="00495D84">
              <w:t>slogan</w:t>
            </w:r>
          </w:p>
        </w:tc>
      </w:tr>
      <w:tr w:rsidR="00F76C9C" w:rsidRPr="00495D84" w14:paraId="4E3D1BD3" w14:textId="77777777" w:rsidTr="00E94096">
        <w:trPr>
          <w:jc w:val="center"/>
        </w:trPr>
        <w:tc>
          <w:tcPr>
            <w:tcW w:w="1107" w:type="dxa"/>
          </w:tcPr>
          <w:p w14:paraId="626F7895" w14:textId="77777777" w:rsidR="00F76C9C" w:rsidRPr="00495D84" w:rsidRDefault="00F76C9C" w:rsidP="00AD1730">
            <w:pPr>
              <w:pStyle w:val="TAL"/>
            </w:pPr>
            <w:r w:rsidRPr="00495D84">
              <w:t>A.7.5.3.2</w:t>
            </w:r>
          </w:p>
        </w:tc>
        <w:tc>
          <w:tcPr>
            <w:tcW w:w="8595" w:type="dxa"/>
          </w:tcPr>
          <w:p w14:paraId="6971CFC8" w14:textId="3B3C2F59" w:rsidR="00F76C9C" w:rsidRPr="00495D84" w:rsidRDefault="00F76C9C" w:rsidP="00AD1730">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for</w:t>
            </w:r>
            <w:r w:rsidR="00B27C84">
              <w:t xml:space="preserve"> </w:t>
            </w:r>
            <w:r w:rsidRPr="00495D84">
              <w:t>FR1+FR2</w:t>
            </w:r>
            <w:r w:rsidR="00B27C84">
              <w:t xml:space="preserve"> </w:t>
            </w:r>
            <w:r w:rsidRPr="00495D84">
              <w:t>inter-band</w:t>
            </w:r>
            <w:r w:rsidR="00B27C84">
              <w:t xml:space="preserve"> </w:t>
            </w:r>
            <w:r w:rsidRPr="00495D84">
              <w:t>with</w:t>
            </w:r>
            <w:r w:rsidR="00B27C84">
              <w:t xml:space="preserve"> </w:t>
            </w:r>
            <w:r w:rsidRPr="00495D84">
              <w:t>target</w:t>
            </w:r>
            <w:r w:rsidR="00B27C84">
              <w:t xml:space="preserve"> </w:t>
            </w:r>
            <w:r w:rsidRPr="00495D84">
              <w:t>SCell</w:t>
            </w:r>
            <w:r w:rsidR="00B27C84">
              <w:t xml:space="preserve"> </w:t>
            </w:r>
            <w:r w:rsidRPr="00495D84">
              <w:t>in</w:t>
            </w:r>
            <w:r w:rsidR="00B27C84">
              <w:t xml:space="preserve"> </w:t>
            </w:r>
            <w:r w:rsidRPr="00495D84">
              <w:t>FR2</w:t>
            </w:r>
          </w:p>
        </w:tc>
      </w:tr>
      <w:tr w:rsidR="005B7CAE" w:rsidRPr="00495D84" w14:paraId="4E587B28" w14:textId="77777777" w:rsidTr="00E94096">
        <w:trPr>
          <w:jc w:val="center"/>
        </w:trPr>
        <w:tc>
          <w:tcPr>
            <w:tcW w:w="1107" w:type="dxa"/>
          </w:tcPr>
          <w:p w14:paraId="687FB20F" w14:textId="1FDCE932" w:rsidR="005B7CAE" w:rsidRPr="00495D84" w:rsidRDefault="005B7CAE" w:rsidP="005B7CAE">
            <w:pPr>
              <w:pStyle w:val="TAL"/>
            </w:pPr>
            <w:r w:rsidRPr="00495D84">
              <w:t>A.7.5.3.7</w:t>
            </w:r>
          </w:p>
        </w:tc>
        <w:tc>
          <w:tcPr>
            <w:tcW w:w="8595" w:type="dxa"/>
          </w:tcPr>
          <w:p w14:paraId="05DEC5D7" w14:textId="4E21E177" w:rsidR="005B7CAE" w:rsidRPr="00495D84" w:rsidRDefault="005B7CAE" w:rsidP="005B7CAE">
            <w:pPr>
              <w:pStyle w:val="TAL"/>
            </w:pPr>
            <w:r w:rsidRPr="00495D84">
              <w:t>PUCCH</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delay</w:t>
            </w:r>
            <w:r w:rsidR="00B27C84">
              <w:t xml:space="preserve"> </w:t>
            </w:r>
            <w:r w:rsidRPr="00495D84">
              <w:t>requirements</w:t>
            </w:r>
            <w:r w:rsidR="00B27C84">
              <w:t xml:space="preserve"> </w:t>
            </w:r>
            <w:r w:rsidRPr="00495D84">
              <w:t>of</w:t>
            </w:r>
            <w:r w:rsidR="00B27C84">
              <w:t xml:space="preserve"> </w:t>
            </w:r>
            <w:r w:rsidRPr="00495D84">
              <w:t>FR2</w:t>
            </w:r>
            <w:r w:rsidR="00B27C84">
              <w:t xml:space="preserve"> </w:t>
            </w:r>
            <w:r w:rsidRPr="00495D84">
              <w:t>unknown</w:t>
            </w:r>
            <w:r w:rsidR="00B27C84">
              <w:t xml:space="preserve"> </w:t>
            </w:r>
            <w:r w:rsidRPr="00495D84">
              <w:t>cell</w:t>
            </w:r>
            <w:r w:rsidR="00B27C84">
              <w:t xml:space="preserve"> </w:t>
            </w:r>
            <w:r w:rsidRPr="00495D84">
              <w:t>with</w:t>
            </w:r>
            <w:r w:rsidR="00B27C84">
              <w:t xml:space="preserve"> </w:t>
            </w:r>
            <w:r w:rsidRPr="00495D84">
              <w:t>FR1</w:t>
            </w:r>
            <w:r w:rsidR="00B27C84">
              <w:t xml:space="preserve"> </w:t>
            </w:r>
            <w:r w:rsidRPr="00495D84">
              <w:t>PCell</w:t>
            </w:r>
          </w:p>
        </w:tc>
      </w:tr>
      <w:tr w:rsidR="00F76C9C" w:rsidRPr="00495D84" w14:paraId="1BF69858" w14:textId="77777777" w:rsidTr="00E94096">
        <w:trPr>
          <w:jc w:val="center"/>
        </w:trPr>
        <w:tc>
          <w:tcPr>
            <w:tcW w:w="1107" w:type="dxa"/>
          </w:tcPr>
          <w:p w14:paraId="19614446" w14:textId="77777777" w:rsidR="00F76C9C" w:rsidRPr="00495D84" w:rsidRDefault="00F76C9C" w:rsidP="00AD1730">
            <w:pPr>
              <w:pStyle w:val="TAL"/>
            </w:pPr>
            <w:r w:rsidRPr="00495D84">
              <w:t>A.7.5.6.1.2</w:t>
            </w:r>
          </w:p>
        </w:tc>
        <w:tc>
          <w:tcPr>
            <w:tcW w:w="8595" w:type="dxa"/>
          </w:tcPr>
          <w:p w14:paraId="4384E402" w14:textId="70C9C2EB" w:rsidR="00F76C9C" w:rsidRPr="00495D84" w:rsidRDefault="00F76C9C" w:rsidP="00AD1730">
            <w:pPr>
              <w:pStyle w:val="TAL"/>
            </w:pPr>
            <w:r w:rsidRPr="00495D84">
              <w:t>NR</w:t>
            </w:r>
            <w:r w:rsidR="00B27C84">
              <w:t xml:space="preserve"> </w:t>
            </w:r>
            <w:r w:rsidRPr="00495D84">
              <w:t>FR1-</w:t>
            </w:r>
            <w:r w:rsidR="00B27C84">
              <w:t xml:space="preserve"> </w:t>
            </w:r>
            <w:r w:rsidRPr="00495D84">
              <w:t>NR</w:t>
            </w:r>
            <w:r w:rsidR="00B27C84">
              <w:t xml:space="preserve"> </w:t>
            </w:r>
            <w:r w:rsidRPr="00495D84">
              <w:t>FR2</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p w14:paraId="5C2BEB81" w14:textId="77777777" w:rsidR="00F76C9C" w:rsidRPr="00495D84" w:rsidRDefault="00F76C9C" w:rsidP="00AD1730">
            <w:pPr>
              <w:pStyle w:val="TAL"/>
            </w:pPr>
          </w:p>
        </w:tc>
      </w:tr>
      <w:tr w:rsidR="00F76C9C" w:rsidRPr="00495D84" w14:paraId="10631CE9" w14:textId="77777777" w:rsidTr="00E94096">
        <w:trPr>
          <w:jc w:val="center"/>
        </w:trPr>
        <w:tc>
          <w:tcPr>
            <w:tcW w:w="1107" w:type="dxa"/>
          </w:tcPr>
          <w:p w14:paraId="5E3F31B2" w14:textId="77777777" w:rsidR="00F76C9C" w:rsidRPr="00495D84" w:rsidRDefault="00F76C9C" w:rsidP="00AD1730">
            <w:pPr>
              <w:pStyle w:val="TAL"/>
            </w:pPr>
            <w:r w:rsidRPr="00495D84">
              <w:t>A.7.5.6.4.2</w:t>
            </w:r>
          </w:p>
        </w:tc>
        <w:tc>
          <w:tcPr>
            <w:tcW w:w="8595" w:type="dxa"/>
          </w:tcPr>
          <w:p w14:paraId="39626FAD" w14:textId="1A6FB49E" w:rsidR="00F76C9C" w:rsidRPr="00495D84" w:rsidRDefault="00F76C9C" w:rsidP="00AD1730">
            <w:pPr>
              <w:pStyle w:val="TAL"/>
            </w:pPr>
            <w:r w:rsidRPr="00495D84">
              <w:t>NR</w:t>
            </w:r>
            <w:r w:rsidR="00B27C84">
              <w:t xml:space="preserve"> </w:t>
            </w:r>
            <w:r w:rsidRPr="00495D84">
              <w:t>FR1</w:t>
            </w:r>
            <w:r w:rsidR="00B27C84">
              <w:t xml:space="preserve"> </w:t>
            </w:r>
            <w:r w:rsidRPr="00495D84">
              <w:t>PCell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F76C9C" w:rsidRPr="00495D84" w14:paraId="0E0FB4C3" w14:textId="77777777" w:rsidTr="00E94096">
        <w:trPr>
          <w:jc w:val="center"/>
        </w:trPr>
        <w:tc>
          <w:tcPr>
            <w:tcW w:w="1107" w:type="dxa"/>
          </w:tcPr>
          <w:p w14:paraId="4558E10C" w14:textId="77777777" w:rsidR="00F76C9C" w:rsidRPr="00495D84" w:rsidRDefault="00F76C9C" w:rsidP="00AD1730">
            <w:pPr>
              <w:pStyle w:val="TAL"/>
            </w:pPr>
            <w:r w:rsidRPr="00495D84">
              <w:t>A.7.6.2.5</w:t>
            </w:r>
          </w:p>
        </w:tc>
        <w:tc>
          <w:tcPr>
            <w:tcW w:w="8595" w:type="dxa"/>
          </w:tcPr>
          <w:p w14:paraId="7DBE715B" w14:textId="173C2A21"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7D923AF6" w14:textId="77777777" w:rsidTr="00E94096">
        <w:trPr>
          <w:jc w:val="center"/>
        </w:trPr>
        <w:tc>
          <w:tcPr>
            <w:tcW w:w="1107" w:type="dxa"/>
          </w:tcPr>
          <w:p w14:paraId="0B964455" w14:textId="77777777" w:rsidR="00F76C9C" w:rsidRPr="00495D84" w:rsidRDefault="00F76C9C" w:rsidP="00AD1730">
            <w:pPr>
              <w:pStyle w:val="TAL"/>
            </w:pPr>
            <w:r w:rsidRPr="00495D84">
              <w:t>A.7.6.2.6</w:t>
            </w:r>
          </w:p>
        </w:tc>
        <w:tc>
          <w:tcPr>
            <w:tcW w:w="8595" w:type="dxa"/>
          </w:tcPr>
          <w:p w14:paraId="1EC819CB" w14:textId="415238D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62A3FB09" w14:textId="77777777" w:rsidTr="00E94096">
        <w:trPr>
          <w:jc w:val="center"/>
        </w:trPr>
        <w:tc>
          <w:tcPr>
            <w:tcW w:w="1107" w:type="dxa"/>
          </w:tcPr>
          <w:p w14:paraId="6DECF4BD" w14:textId="77777777" w:rsidR="00F76C9C" w:rsidRPr="00495D84" w:rsidRDefault="00F76C9C" w:rsidP="00AD1730">
            <w:pPr>
              <w:pStyle w:val="TAL"/>
            </w:pPr>
            <w:r w:rsidRPr="00495D84">
              <w:t>A.7.6.2.7</w:t>
            </w:r>
          </w:p>
        </w:tc>
        <w:tc>
          <w:tcPr>
            <w:tcW w:w="8595" w:type="dxa"/>
          </w:tcPr>
          <w:p w14:paraId="3675DCCA" w14:textId="51F1971C"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0FBD4FEB" w14:textId="77777777" w:rsidTr="00E94096">
        <w:trPr>
          <w:jc w:val="center"/>
        </w:trPr>
        <w:tc>
          <w:tcPr>
            <w:tcW w:w="1107" w:type="dxa"/>
          </w:tcPr>
          <w:p w14:paraId="47E27750" w14:textId="77777777" w:rsidR="00F76C9C" w:rsidRPr="00495D84" w:rsidRDefault="00F76C9C" w:rsidP="00AD1730">
            <w:pPr>
              <w:pStyle w:val="TAL"/>
            </w:pPr>
            <w:r w:rsidRPr="00495D84">
              <w:t>A.7.6.2.8</w:t>
            </w:r>
          </w:p>
        </w:tc>
        <w:tc>
          <w:tcPr>
            <w:tcW w:w="8595" w:type="dxa"/>
          </w:tcPr>
          <w:p w14:paraId="5608193E" w14:textId="4567636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5B7CAE" w:rsidRPr="00495D84" w14:paraId="1D6BBC98"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702416A3" w14:textId="62C10BD6" w:rsidR="005B7CAE" w:rsidRPr="00495D84" w:rsidRDefault="005B7CAE" w:rsidP="005B7CAE">
            <w:pPr>
              <w:pStyle w:val="TAL"/>
            </w:pPr>
            <w:r w:rsidRPr="00495D84">
              <w:rPr>
                <w:iCs/>
              </w:rPr>
              <w:t>A.7.7.1.3</w:t>
            </w:r>
          </w:p>
        </w:tc>
        <w:tc>
          <w:tcPr>
            <w:tcW w:w="8595" w:type="dxa"/>
            <w:tcBorders>
              <w:top w:val="single" w:sz="4" w:space="0" w:color="auto"/>
              <w:left w:val="single" w:sz="4" w:space="0" w:color="auto"/>
              <w:bottom w:val="single" w:sz="4" w:space="0" w:color="auto"/>
              <w:right w:val="single" w:sz="4" w:space="0" w:color="auto"/>
            </w:tcBorders>
          </w:tcPr>
          <w:p w14:paraId="3385571D" w14:textId="372D0755" w:rsidR="005B7CAE" w:rsidRPr="00495D84" w:rsidRDefault="005B7CAE" w:rsidP="005B7CAE">
            <w:pPr>
              <w:pStyle w:val="TAL"/>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FR2</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5D73AE" w:rsidRPr="00495D84" w14:paraId="2134E3AE"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65782D3A" w14:textId="06F24D19" w:rsidR="005D73AE" w:rsidRPr="00495D84" w:rsidRDefault="005D73AE" w:rsidP="005D73AE">
            <w:pPr>
              <w:pStyle w:val="TAL"/>
              <w:rPr>
                <w:iCs/>
              </w:rPr>
            </w:pPr>
            <w:r w:rsidRPr="0055195A">
              <w:rPr>
                <w:snapToGrid w:val="0"/>
              </w:rPr>
              <w:t>A.7.3.3.4</w:t>
            </w:r>
          </w:p>
        </w:tc>
        <w:tc>
          <w:tcPr>
            <w:tcW w:w="8595" w:type="dxa"/>
            <w:tcBorders>
              <w:top w:val="single" w:sz="4" w:space="0" w:color="auto"/>
              <w:left w:val="single" w:sz="4" w:space="0" w:color="auto"/>
              <w:bottom w:val="single" w:sz="4" w:space="0" w:color="auto"/>
              <w:right w:val="single" w:sz="4" w:space="0" w:color="auto"/>
            </w:tcBorders>
          </w:tcPr>
          <w:p w14:paraId="4E6C0627" w14:textId="18845DA0" w:rsidR="005D73AE" w:rsidRPr="00495D84" w:rsidRDefault="005D73AE" w:rsidP="005D73AE">
            <w:pPr>
              <w:pStyle w:val="TAL"/>
              <w:rPr>
                <w:snapToGrid w:val="0"/>
              </w:rPr>
            </w:pPr>
            <w:r w:rsidRPr="0055195A">
              <w:rPr>
                <w:snapToGrid w:val="0"/>
              </w:rPr>
              <w:t>NES triggering inter-frequency conditional handover from FR2 to FR1</w:t>
            </w:r>
          </w:p>
        </w:tc>
      </w:tr>
    </w:tbl>
    <w:p w14:paraId="41EFA1A7" w14:textId="77777777" w:rsidR="00533BDC" w:rsidRPr="00495D84" w:rsidRDefault="00533BDC" w:rsidP="00533BDC"/>
    <w:p w14:paraId="2119611B" w14:textId="77777777" w:rsidR="00533BDC" w:rsidRPr="00495D84" w:rsidRDefault="00533BDC" w:rsidP="003F673A">
      <w:pPr>
        <w:pStyle w:val="Heading3"/>
      </w:pPr>
      <w:r w:rsidRPr="00495D84">
        <w:t>A.3.13A.4</w:t>
      </w:r>
      <w:r w:rsidRPr="00495D84">
        <w:tab/>
        <w:t>Principle of Testing in E-UTRA</w:t>
      </w:r>
    </w:p>
    <w:p w14:paraId="65AF0FB0" w14:textId="48DECAF1" w:rsidR="00533BDC" w:rsidRPr="00495D84" w:rsidRDefault="00533BDC" w:rsidP="00533BDC">
      <w:r w:rsidRPr="00495D84">
        <w:t xml:space="preserve">For test cases in clause A.8 listed in </w:t>
      </w:r>
      <w:r w:rsidR="00E94096">
        <w:t>table</w:t>
      </w:r>
      <w:r w:rsidRPr="00495D84">
        <w:t xml:space="preserve"> A.3.13A.4-1, the following applies:</w:t>
      </w:r>
    </w:p>
    <w:p w14:paraId="27BB0E15" w14:textId="77777777" w:rsidR="00947084" w:rsidRPr="00495D84" w:rsidRDefault="00947084" w:rsidP="00947084">
      <w:pPr>
        <w:pStyle w:val="B10"/>
      </w:pPr>
      <w:r w:rsidRPr="00495D84">
        <w:t>-</w:t>
      </w:r>
      <w:r w:rsidRPr="00495D84">
        <w:tab/>
        <w:t>UE does not have to pass the test case.</w:t>
      </w:r>
    </w:p>
    <w:p w14:paraId="152EA8E0" w14:textId="77777777" w:rsidR="00533BDC" w:rsidRPr="00495D84" w:rsidRDefault="00533BDC" w:rsidP="00533BDC">
      <w:pPr>
        <w:pStyle w:val="TH"/>
      </w:pPr>
      <w:r w:rsidRPr="00495D84">
        <w:t xml:space="preserve">Table A.3.13A.4-1: </w:t>
      </w:r>
      <w:r w:rsidRPr="00495D84">
        <w:rPr>
          <w:lang w:eastAsia="zh-CN"/>
        </w:rPr>
        <w:t>Test cases UE does not have to pass in current version of specification (E-UTRA)</w:t>
      </w:r>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533BDC" w:rsidRPr="00495D84" w14:paraId="43B4D15B" w14:textId="77777777" w:rsidTr="00E94096">
        <w:trPr>
          <w:jc w:val="center"/>
        </w:trPr>
        <w:tc>
          <w:tcPr>
            <w:tcW w:w="957" w:type="dxa"/>
          </w:tcPr>
          <w:p w14:paraId="3A11558B" w14:textId="77777777" w:rsidR="00533BDC" w:rsidRPr="00495D84" w:rsidRDefault="00533BDC" w:rsidP="003F673A">
            <w:pPr>
              <w:pStyle w:val="TAH"/>
            </w:pPr>
            <w:r w:rsidRPr="00495D84">
              <w:t>Clause</w:t>
            </w:r>
          </w:p>
        </w:tc>
        <w:tc>
          <w:tcPr>
            <w:tcW w:w="8745" w:type="dxa"/>
          </w:tcPr>
          <w:p w14:paraId="460B89DE" w14:textId="3563EB7F"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0313BB" w:rsidRPr="00495D84" w14:paraId="1756B8D1" w14:textId="77777777" w:rsidTr="00E94096">
        <w:trPr>
          <w:jc w:val="center"/>
        </w:trPr>
        <w:tc>
          <w:tcPr>
            <w:tcW w:w="957" w:type="dxa"/>
          </w:tcPr>
          <w:p w14:paraId="4D75EF02" w14:textId="3E32692B" w:rsidR="000313BB" w:rsidRPr="00495D84" w:rsidRDefault="000313BB" w:rsidP="000313BB">
            <w:pPr>
              <w:pStyle w:val="TAL"/>
            </w:pPr>
            <w:r w:rsidRPr="00495D84">
              <w:t>A.8.2.2.2</w:t>
            </w:r>
          </w:p>
        </w:tc>
        <w:tc>
          <w:tcPr>
            <w:tcW w:w="8745" w:type="dxa"/>
          </w:tcPr>
          <w:p w14:paraId="405EFE83" w14:textId="3343E9A5" w:rsidR="000313BB" w:rsidRPr="00495D84" w:rsidRDefault="000313BB" w:rsidP="000313BB">
            <w:pPr>
              <w:pStyle w:val="TAL"/>
            </w:pPr>
            <w:r w:rsidRPr="00495D84">
              <w:t>E-UTRA</w:t>
            </w:r>
            <w:r w:rsidR="00B27C84">
              <w:t xml:space="preserve"> </w:t>
            </w:r>
            <w:r w:rsidRPr="00495D84">
              <w:t>–</w:t>
            </w:r>
            <w:r w:rsidR="00B27C84">
              <w:t xml:space="preserve"> </w:t>
            </w:r>
            <w:r w:rsidRPr="00495D84">
              <w:t>NR</w:t>
            </w:r>
            <w:r w:rsidR="00B27C84">
              <w:t xml:space="preserve"> </w:t>
            </w:r>
            <w:r w:rsidRPr="00495D84">
              <w:t>Early</w:t>
            </w:r>
            <w:r w:rsidR="00B27C84">
              <w:t xml:space="preserve"> </w:t>
            </w:r>
            <w:r w:rsidRPr="00495D84">
              <w:t>Measurement</w:t>
            </w:r>
            <w:r w:rsidR="00B27C84">
              <w:t xml:space="preserve"> </w:t>
            </w:r>
            <w:r w:rsidRPr="00495D84">
              <w:t>Reporting</w:t>
            </w:r>
            <w:r w:rsidR="00B27C84">
              <w:t xml:space="preserve"> </w:t>
            </w:r>
            <w:r w:rsidRPr="00495D84">
              <w:t>for</w:t>
            </w:r>
            <w:r w:rsidR="00B27C84">
              <w:t xml:space="preserve"> </w:t>
            </w:r>
            <w:r w:rsidRPr="00495D84">
              <w:t>NR</w:t>
            </w:r>
            <w:r w:rsidR="00B27C84">
              <w:t xml:space="preserve"> </w:t>
            </w:r>
            <w:r w:rsidRPr="00495D84">
              <w:t>in</w:t>
            </w:r>
            <w:r w:rsidR="00B27C84">
              <w:t xml:space="preserve"> </w:t>
            </w:r>
            <w:r w:rsidRPr="00495D84">
              <w:t>FR2</w:t>
            </w:r>
          </w:p>
        </w:tc>
      </w:tr>
      <w:tr w:rsidR="00533BDC" w:rsidRPr="00495D84" w14:paraId="385283F9" w14:textId="77777777" w:rsidTr="00E94096">
        <w:trPr>
          <w:jc w:val="center"/>
        </w:trPr>
        <w:tc>
          <w:tcPr>
            <w:tcW w:w="957" w:type="dxa"/>
          </w:tcPr>
          <w:p w14:paraId="0AD06362" w14:textId="77777777" w:rsidR="00533BDC" w:rsidRPr="00495D84" w:rsidRDefault="00533BDC" w:rsidP="003F673A">
            <w:pPr>
              <w:pStyle w:val="TAL"/>
            </w:pPr>
            <w:r w:rsidRPr="00495D84">
              <w:t>A.8.4.2.5</w:t>
            </w:r>
          </w:p>
        </w:tc>
        <w:tc>
          <w:tcPr>
            <w:tcW w:w="8745" w:type="dxa"/>
          </w:tcPr>
          <w:p w14:paraId="7781597A" w14:textId="52795C77"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1032FDDC" w14:textId="77777777" w:rsidTr="00E94096">
        <w:trPr>
          <w:jc w:val="center"/>
        </w:trPr>
        <w:tc>
          <w:tcPr>
            <w:tcW w:w="957" w:type="dxa"/>
          </w:tcPr>
          <w:p w14:paraId="509DBB9A" w14:textId="77777777" w:rsidR="00533BDC" w:rsidRPr="00495D84" w:rsidRDefault="00533BDC" w:rsidP="003F673A">
            <w:pPr>
              <w:pStyle w:val="TAL"/>
            </w:pPr>
            <w:r w:rsidRPr="00495D84">
              <w:t>A.8.4.2.6</w:t>
            </w:r>
          </w:p>
        </w:tc>
        <w:tc>
          <w:tcPr>
            <w:tcW w:w="8745" w:type="dxa"/>
          </w:tcPr>
          <w:p w14:paraId="4E32DC1C" w14:textId="2C079E41"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r w:rsidR="00533BDC" w:rsidRPr="00495D84" w14:paraId="08A7DB7A" w14:textId="77777777" w:rsidTr="00E94096">
        <w:trPr>
          <w:jc w:val="center"/>
        </w:trPr>
        <w:tc>
          <w:tcPr>
            <w:tcW w:w="957" w:type="dxa"/>
          </w:tcPr>
          <w:p w14:paraId="0F4192AD" w14:textId="77777777" w:rsidR="00533BDC" w:rsidRPr="00495D84" w:rsidRDefault="00533BDC" w:rsidP="003F673A">
            <w:pPr>
              <w:pStyle w:val="TAL"/>
            </w:pPr>
            <w:r w:rsidRPr="00495D84">
              <w:t>A.8.4.2.7</w:t>
            </w:r>
          </w:p>
        </w:tc>
        <w:tc>
          <w:tcPr>
            <w:tcW w:w="8745" w:type="dxa"/>
          </w:tcPr>
          <w:p w14:paraId="61A4C1B3" w14:textId="129992D0"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68313C96" w14:textId="77777777" w:rsidTr="00E94096">
        <w:trPr>
          <w:jc w:val="center"/>
        </w:trPr>
        <w:tc>
          <w:tcPr>
            <w:tcW w:w="957" w:type="dxa"/>
          </w:tcPr>
          <w:p w14:paraId="2A9B9CEE" w14:textId="77777777" w:rsidR="00533BDC" w:rsidRPr="00495D84" w:rsidRDefault="00533BDC" w:rsidP="003F673A">
            <w:pPr>
              <w:pStyle w:val="TAL"/>
            </w:pPr>
            <w:r w:rsidRPr="00495D84">
              <w:t>A.8.4.2.8</w:t>
            </w:r>
          </w:p>
        </w:tc>
        <w:tc>
          <w:tcPr>
            <w:tcW w:w="8745" w:type="dxa"/>
          </w:tcPr>
          <w:p w14:paraId="2EE0267C" w14:textId="6DFFD71F"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bl>
    <w:p w14:paraId="43EE22A7" w14:textId="7DA541F8" w:rsidR="00533BDC" w:rsidRPr="00495D84" w:rsidRDefault="00533BDC" w:rsidP="00533BDC"/>
    <w:p w14:paraId="75484349" w14:textId="77777777" w:rsidR="00055CA3" w:rsidRPr="00495D84" w:rsidRDefault="00055CA3" w:rsidP="00055CA3">
      <w:pPr>
        <w:pStyle w:val="Heading3"/>
      </w:pPr>
      <w:r w:rsidRPr="00495D84">
        <w:t>A.3.13A.5</w:t>
      </w:r>
      <w:r w:rsidRPr="00495D84">
        <w:tab/>
        <w:t>Principle of Testing in NR-DC</w:t>
      </w:r>
    </w:p>
    <w:p w14:paraId="704A3450" w14:textId="2767B0F8" w:rsidR="00055CA3" w:rsidRPr="00495D84" w:rsidRDefault="00055CA3" w:rsidP="00055CA3">
      <w:r w:rsidRPr="00495D84">
        <w:t xml:space="preserve">For test cases in clause A.6 listed in </w:t>
      </w:r>
      <w:r w:rsidR="00E94096">
        <w:t>table</w:t>
      </w:r>
      <w:r w:rsidRPr="00495D84">
        <w:t xml:space="preserve"> A.3.13A.5-1, the following applies:</w:t>
      </w:r>
    </w:p>
    <w:p w14:paraId="69C5E2E9" w14:textId="77777777" w:rsidR="00055CA3" w:rsidRPr="00495D84" w:rsidRDefault="00055CA3" w:rsidP="00055CA3">
      <w:pPr>
        <w:pStyle w:val="B10"/>
      </w:pPr>
      <w:r w:rsidRPr="00495D84">
        <w:t>-</w:t>
      </w:r>
      <w:r w:rsidRPr="00495D84">
        <w:tab/>
        <w:t>UE does not have to pass the test case.</w:t>
      </w:r>
    </w:p>
    <w:p w14:paraId="679EFC9A" w14:textId="77777777" w:rsidR="00055CA3" w:rsidRPr="00495D84" w:rsidRDefault="00055CA3" w:rsidP="00055CA3">
      <w:pPr>
        <w:pStyle w:val="TH"/>
      </w:pPr>
      <w:r w:rsidRPr="00495D84">
        <w:t xml:space="preserve">Table A.3.13A.5-1: </w:t>
      </w:r>
      <w:r w:rsidRPr="00495D84">
        <w:rPr>
          <w:lang w:eastAsia="zh-CN"/>
        </w:rPr>
        <w:t>Test cases UE does not have to pass in current version of specification (EN-DC)</w:t>
      </w:r>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61214D" w:rsidRPr="00495D84" w14:paraId="688D6F9B" w14:textId="77777777" w:rsidTr="00E94096">
        <w:trPr>
          <w:jc w:val="center"/>
        </w:trPr>
        <w:tc>
          <w:tcPr>
            <w:tcW w:w="1057" w:type="dxa"/>
          </w:tcPr>
          <w:p w14:paraId="0BBA2D3C" w14:textId="77777777" w:rsidR="0061214D" w:rsidRPr="00495D84" w:rsidRDefault="0061214D" w:rsidP="000964E9">
            <w:pPr>
              <w:pStyle w:val="TAH"/>
            </w:pPr>
            <w:r w:rsidRPr="00495D84">
              <w:t>Clause</w:t>
            </w:r>
          </w:p>
        </w:tc>
        <w:tc>
          <w:tcPr>
            <w:tcW w:w="8645" w:type="dxa"/>
          </w:tcPr>
          <w:p w14:paraId="00661DAF" w14:textId="11616CEA" w:rsidR="0061214D" w:rsidRPr="00495D84" w:rsidRDefault="0061214D" w:rsidP="000964E9">
            <w:pPr>
              <w:pStyle w:val="TAH"/>
            </w:pPr>
            <w:r w:rsidRPr="00495D84">
              <w:t>Test</w:t>
            </w:r>
            <w:r w:rsidR="00B27C84">
              <w:t xml:space="preserve"> </w:t>
            </w:r>
            <w:r w:rsidRPr="00495D84">
              <w:t>case</w:t>
            </w:r>
            <w:r w:rsidR="00B27C84">
              <w:t xml:space="preserve"> </w:t>
            </w:r>
            <w:r w:rsidRPr="00495D84">
              <w:t>slogan</w:t>
            </w:r>
          </w:p>
        </w:tc>
      </w:tr>
      <w:tr w:rsidR="0061214D" w:rsidRPr="00495D84" w14:paraId="3466A796" w14:textId="77777777" w:rsidTr="00E94096">
        <w:trPr>
          <w:jc w:val="center"/>
        </w:trPr>
        <w:tc>
          <w:tcPr>
            <w:tcW w:w="1057" w:type="dxa"/>
          </w:tcPr>
          <w:p w14:paraId="14FF6D85" w14:textId="0B845563" w:rsidR="0061214D" w:rsidRPr="00495D84" w:rsidRDefault="0061214D" w:rsidP="000964E9">
            <w:pPr>
              <w:pStyle w:val="TAL"/>
            </w:pPr>
            <w:r w:rsidRPr="00495D84">
              <w:rPr>
                <w:rFonts w:eastAsia="MS Mincho" w:cs="Arial"/>
                <w:bCs/>
                <w:lang w:eastAsia="zh-CN"/>
              </w:rPr>
              <w:t>A.7.3.3.</w:t>
            </w:r>
            <w:r w:rsidR="00683475" w:rsidRPr="00495D84">
              <w:rPr>
                <w:rFonts w:eastAsia="MS Mincho" w:cs="Arial"/>
                <w:bCs/>
                <w:lang w:eastAsia="zh-CN"/>
              </w:rPr>
              <w:t>5</w:t>
            </w:r>
          </w:p>
        </w:tc>
        <w:tc>
          <w:tcPr>
            <w:tcW w:w="8645" w:type="dxa"/>
          </w:tcPr>
          <w:p w14:paraId="261951DF" w14:textId="753656B3" w:rsidR="0061214D" w:rsidRPr="00495D84" w:rsidRDefault="0061214D" w:rsidP="000964E9">
            <w:pPr>
              <w:pStyle w:val="TAL"/>
            </w:pPr>
            <w:r w:rsidRPr="00495D84">
              <w:rPr>
                <w:rFonts w:eastAsia="MS Mincho" w:cs="Arial"/>
                <w:bCs/>
                <w:lang w:eastAsia="zh-CN"/>
              </w:rPr>
              <w:t>NR</w:t>
            </w:r>
            <w:r w:rsidR="00B27C84">
              <w:rPr>
                <w:rFonts w:eastAsia="MS Mincho" w:cs="Arial"/>
                <w:bCs/>
                <w:lang w:eastAsia="zh-CN"/>
              </w:rPr>
              <w:t xml:space="preserve"> </w:t>
            </w:r>
            <w:r w:rsidRPr="00495D84">
              <w:rPr>
                <w:rFonts w:eastAsia="MS Mincho" w:cs="Arial"/>
                <w:bCs/>
                <w:lang w:eastAsia="zh-CN"/>
              </w:rPr>
              <w:t>conditional</w:t>
            </w:r>
            <w:r w:rsidR="00B27C84">
              <w:rPr>
                <w:rFonts w:eastAsia="MS Mincho" w:cs="Arial"/>
                <w:bCs/>
                <w:lang w:eastAsia="zh-CN"/>
              </w:rPr>
              <w:t xml:space="preserve"> </w:t>
            </w:r>
            <w:r w:rsidRPr="00495D84">
              <w:rPr>
                <w:rFonts w:eastAsia="MS Mincho" w:cs="Arial"/>
                <w:bCs/>
                <w:lang w:eastAsia="zh-CN"/>
              </w:rPr>
              <w:t>handover</w:t>
            </w:r>
            <w:r w:rsidR="00B27C84">
              <w:rPr>
                <w:rFonts w:eastAsia="MS Mincho" w:cs="Arial"/>
                <w:bCs/>
                <w:lang w:eastAsia="zh-CN"/>
              </w:rPr>
              <w:t xml:space="preserve"> </w:t>
            </w:r>
            <w:r w:rsidRPr="00495D84">
              <w:rPr>
                <w:rFonts w:eastAsia="MS Mincho" w:cs="Arial"/>
                <w:bCs/>
                <w:lang w:eastAsia="zh-CN"/>
              </w:rPr>
              <w:t>including</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MCG</w:t>
            </w:r>
            <w:r w:rsidR="00B27C84">
              <w:rPr>
                <w:rFonts w:eastAsia="MS Mincho" w:cs="Arial"/>
                <w:bCs/>
                <w:lang w:eastAsia="zh-CN"/>
              </w:rPr>
              <w:t xml:space="preserve"> </w:t>
            </w:r>
            <w:r w:rsidRPr="00495D84">
              <w:rPr>
                <w:rFonts w:eastAsia="MS Mincho" w:cs="Arial"/>
                <w:bCs/>
                <w:lang w:eastAsia="zh-CN"/>
              </w:rPr>
              <w:t>and</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SCG</w:t>
            </w:r>
            <w:r w:rsidR="00B27C84">
              <w:rPr>
                <w:rFonts w:eastAsia="MS Mincho" w:cs="Arial"/>
                <w:bCs/>
                <w:lang w:eastAsia="zh-CN"/>
              </w:rPr>
              <w:t xml:space="preserve"> </w:t>
            </w:r>
            <w:r w:rsidRPr="00495D84">
              <w:rPr>
                <w:rFonts w:eastAsia="MS Mincho" w:cs="Arial"/>
                <w:bCs/>
                <w:lang w:eastAsia="zh-CN"/>
              </w:rPr>
              <w:t>from</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r w:rsidR="00B27C84">
              <w:rPr>
                <w:rFonts w:eastAsia="MS Mincho" w:cs="Arial"/>
                <w:bCs/>
                <w:lang w:eastAsia="zh-CN"/>
              </w:rPr>
              <w:t xml:space="preserve"> </w:t>
            </w:r>
            <w:r w:rsidRPr="00495D84">
              <w:rPr>
                <w:rFonts w:eastAsia="MS Mincho" w:cs="Arial"/>
                <w:bCs/>
                <w:lang w:eastAsia="zh-CN"/>
              </w:rPr>
              <w:t>to</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p>
        </w:tc>
      </w:tr>
      <w:tr w:rsidR="0061214D" w:rsidRPr="00495D84" w14:paraId="21F81915" w14:textId="77777777" w:rsidTr="00E94096">
        <w:trPr>
          <w:jc w:val="center"/>
        </w:trPr>
        <w:tc>
          <w:tcPr>
            <w:tcW w:w="1057" w:type="dxa"/>
          </w:tcPr>
          <w:p w14:paraId="6137FB95" w14:textId="314A97AD" w:rsidR="0061214D" w:rsidRPr="00495D84" w:rsidRDefault="0061214D" w:rsidP="000964E9">
            <w:pPr>
              <w:pStyle w:val="TAL"/>
            </w:pPr>
            <w:r w:rsidRPr="00495D84">
              <w:rPr>
                <w:bCs/>
              </w:rPr>
              <w:t>A.7.3.3.</w:t>
            </w:r>
            <w:r w:rsidR="00683475" w:rsidRPr="00495D84">
              <w:rPr>
                <w:bCs/>
              </w:rPr>
              <w:t>6</w:t>
            </w:r>
          </w:p>
        </w:tc>
        <w:tc>
          <w:tcPr>
            <w:tcW w:w="8645" w:type="dxa"/>
          </w:tcPr>
          <w:p w14:paraId="3BBB7805" w14:textId="148EB2EE" w:rsidR="0061214D" w:rsidRPr="00495D84" w:rsidRDefault="0061214D" w:rsidP="000964E9">
            <w:pPr>
              <w:pStyle w:val="TAL"/>
              <w:rPr>
                <w:bCs/>
              </w:rPr>
            </w:pPr>
            <w:r w:rsidRPr="00495D84">
              <w:rPr>
                <w:bCs/>
              </w:rPr>
              <w:t>NR</w:t>
            </w:r>
            <w:r w:rsidR="00B27C84">
              <w:rPr>
                <w:bCs/>
              </w:rPr>
              <w:t xml:space="preserve"> </w:t>
            </w:r>
            <w:r w:rsidRPr="00495D84">
              <w:rPr>
                <w:rFonts w:hint="eastAsia"/>
                <w:bCs/>
              </w:rPr>
              <w:t>c</w:t>
            </w:r>
            <w:r w:rsidRPr="00495D84">
              <w:rPr>
                <w:bCs/>
              </w:rPr>
              <w:t>onditional</w:t>
            </w:r>
            <w:r w:rsidR="00B27C84">
              <w:rPr>
                <w:bCs/>
              </w:rPr>
              <w:t xml:space="preserve"> </w:t>
            </w:r>
            <w:r w:rsidRPr="00495D84">
              <w:rPr>
                <w:bCs/>
              </w:rPr>
              <w:t>Handover</w:t>
            </w:r>
            <w:r w:rsidR="00B27C84">
              <w:rPr>
                <w:bCs/>
              </w:rPr>
              <w:t xml:space="preserve"> </w:t>
            </w:r>
            <w:r w:rsidRPr="00495D84">
              <w:rPr>
                <w:bCs/>
              </w:rPr>
              <w:t>including</w:t>
            </w:r>
            <w:r w:rsidR="00B27C84">
              <w:rPr>
                <w:bCs/>
              </w:rPr>
              <w:t xml:space="preserve"> </w:t>
            </w:r>
            <w:r w:rsidRPr="00495D84">
              <w:rPr>
                <w:bCs/>
              </w:rPr>
              <w:t>target</w:t>
            </w:r>
            <w:r w:rsidR="00B27C84">
              <w:rPr>
                <w:bCs/>
              </w:rPr>
              <w:t xml:space="preserve"> </w:t>
            </w:r>
            <w:r w:rsidRPr="00495D84">
              <w:rPr>
                <w:bCs/>
              </w:rPr>
              <w:t>MCG</w:t>
            </w:r>
            <w:r w:rsidR="00B27C84">
              <w:rPr>
                <w:bCs/>
              </w:rPr>
              <w:t xml:space="preserve"> </w:t>
            </w:r>
            <w:r w:rsidRPr="00495D84">
              <w:rPr>
                <w:bCs/>
              </w:rPr>
              <w:t>and</w:t>
            </w:r>
            <w:r w:rsidR="00B27C84">
              <w:rPr>
                <w:bCs/>
              </w:rPr>
              <w:t xml:space="preserve"> </w:t>
            </w:r>
            <w:r w:rsidRPr="00495D84">
              <w:rPr>
                <w:bCs/>
              </w:rPr>
              <w:t>candidate</w:t>
            </w:r>
            <w:r w:rsidR="00B27C84">
              <w:rPr>
                <w:bCs/>
              </w:rPr>
              <w:t xml:space="preserve"> </w:t>
            </w:r>
            <w:r w:rsidRPr="00495D84">
              <w:rPr>
                <w:bCs/>
              </w:rPr>
              <w:t>SCG</w:t>
            </w:r>
            <w:r w:rsidR="00B27C84">
              <w:rPr>
                <w:bCs/>
              </w:rPr>
              <w:t xml:space="preserve"> </w:t>
            </w:r>
            <w:r w:rsidRPr="00495D84">
              <w:rPr>
                <w:bCs/>
              </w:rPr>
              <w:t>from</w:t>
            </w:r>
            <w:r w:rsidR="00B27C84">
              <w:rPr>
                <w:bCs/>
              </w:rPr>
              <w:t xml:space="preserve"> </w:t>
            </w:r>
            <w:r w:rsidRPr="00495D84">
              <w:rPr>
                <w:bCs/>
              </w:rPr>
              <w:t>FR1-FR2</w:t>
            </w:r>
            <w:r w:rsidR="00B27C84">
              <w:rPr>
                <w:bCs/>
              </w:rPr>
              <w:t xml:space="preserve"> </w:t>
            </w:r>
            <w:r w:rsidRPr="00495D84">
              <w:rPr>
                <w:bCs/>
              </w:rPr>
              <w:t>NR-DC</w:t>
            </w:r>
            <w:r w:rsidR="00B27C84">
              <w:rPr>
                <w:bCs/>
              </w:rPr>
              <w:t xml:space="preserve"> </w:t>
            </w:r>
            <w:r w:rsidRPr="00495D84">
              <w:rPr>
                <w:bCs/>
              </w:rPr>
              <w:t>to</w:t>
            </w:r>
            <w:r w:rsidR="00B27C84">
              <w:rPr>
                <w:bCs/>
              </w:rPr>
              <w:t xml:space="preserve"> </w:t>
            </w:r>
            <w:r w:rsidRPr="00495D84">
              <w:rPr>
                <w:bCs/>
              </w:rPr>
              <w:t>FR1-FR2</w:t>
            </w:r>
            <w:r w:rsidR="00B27C84">
              <w:rPr>
                <w:bCs/>
              </w:rPr>
              <w:t xml:space="preserve"> </w:t>
            </w:r>
            <w:r w:rsidRPr="00495D84">
              <w:rPr>
                <w:bCs/>
              </w:rPr>
              <w:t>NR-DC</w:t>
            </w:r>
          </w:p>
        </w:tc>
      </w:tr>
      <w:tr w:rsidR="0061214D" w:rsidRPr="00495D84" w14:paraId="7A82B15F" w14:textId="77777777" w:rsidTr="00E94096">
        <w:trPr>
          <w:jc w:val="center"/>
        </w:trPr>
        <w:tc>
          <w:tcPr>
            <w:tcW w:w="1057" w:type="dxa"/>
          </w:tcPr>
          <w:p w14:paraId="45E6F61F" w14:textId="202E434A" w:rsidR="0061214D" w:rsidRPr="00495D84" w:rsidRDefault="0061214D" w:rsidP="000964E9">
            <w:pPr>
              <w:pStyle w:val="TAL"/>
            </w:pPr>
            <w:r w:rsidRPr="00495D84">
              <w:t>A.7.5.18.1</w:t>
            </w:r>
          </w:p>
        </w:tc>
        <w:tc>
          <w:tcPr>
            <w:tcW w:w="8645" w:type="dxa"/>
          </w:tcPr>
          <w:p w14:paraId="487CE5A4" w14:textId="58FA46E1" w:rsidR="0061214D" w:rsidRPr="00495D84" w:rsidRDefault="0061214D" w:rsidP="000964E9">
            <w:pPr>
              <w:pStyle w:val="TAL"/>
            </w:pPr>
            <w:r w:rsidRPr="00495D84">
              <w:t>Intra-frequency</w:t>
            </w:r>
            <w:r w:rsidR="00B27C84">
              <w:t xml:space="preserve"> </w:t>
            </w:r>
            <w:r w:rsidRPr="00495D84">
              <w:t>subsequent</w:t>
            </w:r>
            <w:r w:rsidR="00B27C84">
              <w:t xml:space="preserve"> </w:t>
            </w:r>
            <w:r w:rsidRPr="00495D84">
              <w:t>CPC</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1F1D0EDE"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02DB7FD4" w14:textId="639E76EE" w:rsidR="0061214D" w:rsidRPr="00495D84" w:rsidRDefault="0061214D" w:rsidP="000964E9">
            <w:pPr>
              <w:pStyle w:val="TAL"/>
            </w:pPr>
            <w:r w:rsidRPr="00495D84">
              <w:rPr>
                <w:rFonts w:cs="v4.2.0"/>
              </w:rPr>
              <w:t>A.7.5.18</w:t>
            </w:r>
            <w:r w:rsidRPr="00495D84">
              <w:rPr>
                <w:rFonts w:cs="v4.2.0"/>
                <w:lang w:eastAsia="zh-CN"/>
              </w:rPr>
              <w:t>.2</w:t>
            </w:r>
          </w:p>
        </w:tc>
        <w:tc>
          <w:tcPr>
            <w:tcW w:w="8645" w:type="dxa"/>
            <w:tcBorders>
              <w:top w:val="single" w:sz="4" w:space="0" w:color="auto"/>
              <w:left w:val="single" w:sz="4" w:space="0" w:color="auto"/>
              <w:bottom w:val="single" w:sz="4" w:space="0" w:color="auto"/>
              <w:right w:val="single" w:sz="4" w:space="0" w:color="auto"/>
            </w:tcBorders>
          </w:tcPr>
          <w:p w14:paraId="39C3944D" w14:textId="469C5B7D" w:rsidR="0061214D" w:rsidRPr="00495D84" w:rsidRDefault="0061214D" w:rsidP="000964E9">
            <w:pPr>
              <w:pStyle w:val="TAL"/>
            </w:pPr>
            <w:r w:rsidRPr="00495D84">
              <w:t>Inter-frequency</w:t>
            </w:r>
            <w:r w:rsidR="00B27C84">
              <w:t xml:space="preserve"> </w:t>
            </w:r>
            <w:r w:rsidRPr="00495D84">
              <w:t>subsequent</w:t>
            </w:r>
            <w:r w:rsidR="00B27C84">
              <w:t xml:space="preserve"> </w:t>
            </w:r>
            <w:r w:rsidRPr="00495D84">
              <w:t>CPA</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3D762B93"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38D00A4E" w14:textId="3C050AAB" w:rsidR="0061214D" w:rsidRPr="00495D84" w:rsidRDefault="0061214D" w:rsidP="000964E9">
            <w:pPr>
              <w:pStyle w:val="TAL"/>
              <w:rPr>
                <w:rFonts w:cs="v4.2.0"/>
              </w:rPr>
            </w:pPr>
            <w:r w:rsidRPr="00495D84">
              <w:t>A.7.6.23.1</w:t>
            </w:r>
          </w:p>
        </w:tc>
        <w:tc>
          <w:tcPr>
            <w:tcW w:w="8645" w:type="dxa"/>
            <w:tcBorders>
              <w:top w:val="single" w:sz="4" w:space="0" w:color="auto"/>
              <w:left w:val="single" w:sz="4" w:space="0" w:color="auto"/>
              <w:bottom w:val="single" w:sz="4" w:space="0" w:color="auto"/>
              <w:right w:val="single" w:sz="4" w:space="0" w:color="auto"/>
            </w:tcBorders>
          </w:tcPr>
          <w:p w14:paraId="202819E5" w14:textId="2D689D48"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eEMR</w:t>
            </w:r>
            <w:r w:rsidR="00B27C84">
              <w:t xml:space="preserve"> </w:t>
            </w:r>
            <w:r w:rsidRPr="00495D84">
              <w:t>measurement</w:t>
            </w:r>
            <w:r w:rsidR="00B27C84">
              <w:t xml:space="preserve"> </w:t>
            </w:r>
            <w:r w:rsidRPr="00495D84">
              <w:t>for</w:t>
            </w:r>
            <w:r w:rsidR="00B27C84">
              <w:t xml:space="preserve"> </w:t>
            </w:r>
            <w:r w:rsidRPr="00495D84">
              <w:t>FR2</w:t>
            </w:r>
          </w:p>
        </w:tc>
      </w:tr>
      <w:tr w:rsidR="0061214D" w:rsidRPr="00495D84" w14:paraId="0DB93468"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797287E2" w14:textId="77777777" w:rsidR="0061214D" w:rsidRPr="00495D84" w:rsidRDefault="0061214D" w:rsidP="000964E9">
            <w:pPr>
              <w:pStyle w:val="TAL"/>
            </w:pPr>
            <w:r w:rsidRPr="00495D84">
              <w:t>A.7.6.23.2</w:t>
            </w:r>
          </w:p>
        </w:tc>
        <w:tc>
          <w:tcPr>
            <w:tcW w:w="8645" w:type="dxa"/>
            <w:tcBorders>
              <w:top w:val="single" w:sz="4" w:space="0" w:color="auto"/>
              <w:left w:val="single" w:sz="4" w:space="0" w:color="auto"/>
              <w:bottom w:val="single" w:sz="4" w:space="0" w:color="auto"/>
              <w:right w:val="single" w:sz="4" w:space="0" w:color="auto"/>
            </w:tcBorders>
          </w:tcPr>
          <w:p w14:paraId="39D3CF01" w14:textId="7C20C732"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valid</w:t>
            </w:r>
            <w:r w:rsidR="00B27C84">
              <w:t xml:space="preserve"> </w:t>
            </w:r>
            <w:r w:rsidRPr="00495D84">
              <w:t>reporting</w:t>
            </w:r>
          </w:p>
        </w:tc>
      </w:tr>
      <w:tr w:rsidR="0061214D" w:rsidRPr="00495D84" w14:paraId="236CDEDD"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151C217F" w14:textId="77777777" w:rsidR="0061214D" w:rsidRPr="00495D84" w:rsidRDefault="0061214D" w:rsidP="000964E9">
            <w:pPr>
              <w:pStyle w:val="TAL"/>
            </w:pPr>
            <w:r w:rsidRPr="00495D84">
              <w:t>A.7.6.23.3</w:t>
            </w:r>
          </w:p>
        </w:tc>
        <w:tc>
          <w:tcPr>
            <w:tcW w:w="8645" w:type="dxa"/>
            <w:tcBorders>
              <w:top w:val="single" w:sz="4" w:space="0" w:color="auto"/>
              <w:left w:val="single" w:sz="4" w:space="0" w:color="auto"/>
              <w:bottom w:val="single" w:sz="4" w:space="0" w:color="auto"/>
              <w:right w:val="single" w:sz="4" w:space="0" w:color="auto"/>
            </w:tcBorders>
          </w:tcPr>
          <w:p w14:paraId="733DC2F3" w14:textId="17900C9F"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valid</w:t>
            </w:r>
            <w:r w:rsidR="00B27C84">
              <w:t xml:space="preserve"> </w:t>
            </w:r>
            <w:r w:rsidRPr="00495D84">
              <w:t>reporting</w:t>
            </w:r>
          </w:p>
        </w:tc>
      </w:tr>
    </w:tbl>
    <w:p w14:paraId="22AE7E0F" w14:textId="77777777" w:rsidR="0061214D" w:rsidRPr="00495D84" w:rsidRDefault="0061214D" w:rsidP="0061214D">
      <w:pPr>
        <w:rPr>
          <w:color w:val="000000"/>
          <w:szCs w:val="24"/>
          <w:lang w:eastAsia="zh-CN"/>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CC33B0" w:rsidRPr="00495D84" w14:paraId="4D30000E"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1045"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1045"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144"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186"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1059"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CC33B0" w:rsidRPr="00495D84" w14:paraId="16A585D6"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C510A21" w14:textId="46D698B7"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0BFE6EA8" w14:textId="05A5B91A"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3AE7CE44" w14:textId="2C94A7B0"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69E0D91F" w14:textId="23587E2D" w:rsidR="00CC33B0" w:rsidRPr="00495D84" w:rsidRDefault="00CC33B0" w:rsidP="00905CAF">
            <w:pPr>
              <w:pStyle w:val="TAC"/>
            </w:pPr>
            <w:r w:rsidRPr="00495D84">
              <w:t>SSB1</w:t>
            </w:r>
            <w:r w:rsidR="00B27C84">
              <w:t xml:space="preserve"> </w:t>
            </w:r>
          </w:p>
        </w:tc>
        <w:tc>
          <w:tcPr>
            <w:tcW w:w="1059" w:type="pct"/>
            <w:tcBorders>
              <w:top w:val="single" w:sz="4" w:space="0" w:color="auto"/>
              <w:left w:val="single" w:sz="4" w:space="0" w:color="auto"/>
              <w:bottom w:val="single" w:sz="4" w:space="0" w:color="auto"/>
              <w:right w:val="single" w:sz="4" w:space="0" w:color="auto"/>
            </w:tcBorders>
          </w:tcPr>
          <w:p w14:paraId="71F672F8" w14:textId="6C5821C0" w:rsidR="00CC33B0" w:rsidRPr="00495D84" w:rsidRDefault="00CC33B0" w:rsidP="00905CAF">
            <w:pPr>
              <w:pStyle w:val="TAC"/>
            </w:pPr>
            <w:r w:rsidRPr="00495D84">
              <w:t>SSB2</w:t>
            </w:r>
            <w:r w:rsidR="00B27C84">
              <w:t xml:space="preserve"> </w:t>
            </w:r>
          </w:p>
        </w:tc>
      </w:tr>
      <w:tr w:rsidR="00CC33B0" w:rsidRPr="00495D84" w14:paraId="4C1FEBAB"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1045"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1045"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Pr="00495D84" w:rsidRDefault="00B63D37" w:rsidP="00B63D37">
      <w:pPr>
        <w:rPr>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495D84" w:rsidRDefault="00B40AA9"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4CDC848F"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B40AA9"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495D84" w:rsidRDefault="00B40AA9"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012FD431" w:rsidR="00B40AA9" w:rsidRPr="00495D84" w:rsidRDefault="00B40AA9" w:rsidP="00B40AA9">
            <w:pPr>
              <w:pStyle w:val="TAC"/>
              <w:rPr>
                <w:rFonts w:cs="Arial"/>
                <w:lang w:eastAsia="zh-CN"/>
              </w:rPr>
            </w:pPr>
            <w:r w:rsidRPr="00495D84">
              <w:rPr>
                <w:rFonts w:cs="Arial"/>
                <w:lang w:eastAsia="zh-CN"/>
              </w:rPr>
              <w:t>Configure</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port</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CDM</w:t>
            </w:r>
            <w:r w:rsidR="00B27C84">
              <w:rPr>
                <w:rFonts w:cs="Arial"/>
                <w:lang w:eastAsia="zh-CN"/>
              </w:rPr>
              <w:t xml:space="preserve"> </w:t>
            </w:r>
            <w:r w:rsidRPr="00495D84">
              <w:rPr>
                <w:rFonts w:cs="Arial"/>
                <w:lang w:eastAsia="zh-CN"/>
              </w:rPr>
              <w:t>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495D84" w:rsidRDefault="00B40AA9"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046376A0"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495D84" w:rsidRDefault="00B40AA9"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6E53DE6F"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C33A2B"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495D84" w:rsidRDefault="00C33A2B"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1FD1C7B6" w:rsidR="00C33A2B" w:rsidRPr="00495D84" w:rsidRDefault="00C33A2B" w:rsidP="00190815">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C33A2B"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495D84" w:rsidRDefault="00C33A2B"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6ABA155" w:rsidR="00C33A2B" w:rsidRPr="00495D84" w:rsidRDefault="00C33A2B" w:rsidP="00190815">
            <w:pPr>
              <w:pStyle w:val="TAC"/>
              <w:rPr>
                <w:rFonts w:cs="Arial"/>
                <w:lang w:eastAsia="zh-CN"/>
              </w:rPr>
            </w:pPr>
            <w:r w:rsidRPr="00495D84">
              <w:rPr>
                <w:rFonts w:cs="Arial"/>
                <w:lang w:eastAsia="zh-CN"/>
              </w:rPr>
              <w:t>Configure</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port</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CDM</w:t>
            </w:r>
            <w:r w:rsidR="00B27C84">
              <w:rPr>
                <w:rFonts w:cs="Arial"/>
                <w:lang w:eastAsia="zh-CN"/>
              </w:rPr>
              <w:t xml:space="preserve"> </w:t>
            </w:r>
            <w:r w:rsidRPr="00495D84">
              <w:rPr>
                <w:rFonts w:cs="Arial"/>
                <w:lang w:eastAsia="zh-CN"/>
              </w:rPr>
              <w:t>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F3EEF">
      <w:headerReference w:type="default" r:id="rId8"/>
      <w:footerReference w:type="default" r:id="rId9"/>
      <w:pgSz w:w="11907" w:h="16840" w:code="9"/>
      <w:pgMar w:top="1418" w:right="1134" w:bottom="1134" w:left="1134" w:header="720" w:footer="720" w:gutter="0"/>
      <w:pgNumType w:start="1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7A63F" w14:textId="77777777" w:rsidR="00DF3A44" w:rsidRDefault="00DF3A44" w:rsidP="00867DC3">
      <w:pPr>
        <w:spacing w:after="0"/>
      </w:pPr>
      <w:r>
        <w:separator/>
      </w:r>
    </w:p>
  </w:endnote>
  <w:endnote w:type="continuationSeparator" w:id="0">
    <w:p w14:paraId="2A9EDAC2" w14:textId="77777777" w:rsidR="00DF3A44" w:rsidRDefault="00DF3A4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07CC" w14:textId="77777777" w:rsidR="00DF3A44" w:rsidRDefault="00DF3A44" w:rsidP="00867DC3">
      <w:pPr>
        <w:spacing w:after="0"/>
      </w:pPr>
      <w:r>
        <w:separator/>
      </w:r>
    </w:p>
  </w:footnote>
  <w:footnote w:type="continuationSeparator" w:id="0">
    <w:p w14:paraId="3F318EC2" w14:textId="77777777" w:rsidR="00DF3A44" w:rsidRDefault="00DF3A4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675A8746"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3710BC">
      <w:rPr>
        <w:rFonts w:ascii="Arial" w:hAnsi="Arial" w:cs="Arial"/>
        <w:b/>
        <w:sz w:val="18"/>
        <w:szCs w:val="18"/>
      </w:rPr>
      <w:t>9</w:t>
    </w:r>
    <w:r>
      <w:rPr>
        <w:rFonts w:ascii="Arial" w:hAnsi="Arial" w:cs="Arial"/>
        <w:b/>
        <w:sz w:val="18"/>
        <w:szCs w:val="18"/>
      </w:rPr>
      <w:t>.</w:t>
    </w:r>
    <w:r w:rsidR="003710BC">
      <w:rPr>
        <w:rFonts w:ascii="Arial" w:hAnsi="Arial" w:cs="Arial"/>
        <w:b/>
        <w:sz w:val="18"/>
        <w:szCs w:val="18"/>
      </w:rPr>
      <w:t>0</w:t>
    </w:r>
    <w:r>
      <w:rPr>
        <w:rFonts w:ascii="Arial" w:hAnsi="Arial" w:cs="Arial"/>
        <w:b/>
        <w:sz w:val="18"/>
        <w:szCs w:val="18"/>
      </w:rPr>
      <w:t>.0 (202</w:t>
    </w:r>
    <w:r w:rsidR="00096966">
      <w:rPr>
        <w:rFonts w:ascii="Arial" w:hAnsi="Arial" w:cs="Arial"/>
        <w:b/>
        <w:sz w:val="18"/>
        <w:szCs w:val="18"/>
      </w:rPr>
      <w:t>5</w:t>
    </w:r>
    <w:r>
      <w:rPr>
        <w:rFonts w:ascii="Arial" w:hAnsi="Arial" w:cs="Arial"/>
        <w:b/>
        <w:sz w:val="18"/>
        <w:szCs w:val="18"/>
      </w:rPr>
      <w:t>-</w:t>
    </w:r>
    <w:r w:rsidR="00096966">
      <w:rPr>
        <w:rFonts w:ascii="Arial" w:hAnsi="Arial" w:cs="Arial"/>
        <w:b/>
        <w:sz w:val="18"/>
        <w:szCs w:val="18"/>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C80"/>
    <w:rsid w:val="00152337"/>
    <w:rsid w:val="001524F3"/>
    <w:rsid w:val="00152CAC"/>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353"/>
    <w:rsid w:val="00364F29"/>
    <w:rsid w:val="00367DBE"/>
    <w:rsid w:val="00370144"/>
    <w:rsid w:val="003705F5"/>
    <w:rsid w:val="003710BC"/>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383F"/>
    <w:rsid w:val="00A541C7"/>
    <w:rsid w:val="00A57417"/>
    <w:rsid w:val="00A62962"/>
    <w:rsid w:val="00A64159"/>
    <w:rsid w:val="00A64708"/>
    <w:rsid w:val="00A64A31"/>
    <w:rsid w:val="00A6569D"/>
    <w:rsid w:val="00A66DBC"/>
    <w:rsid w:val="00A6799D"/>
    <w:rsid w:val="00A70CCE"/>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1376</TotalTime>
  <Pages>3</Pages>
  <Words>45674</Words>
  <Characters>260348</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533</cp:revision>
  <dcterms:created xsi:type="dcterms:W3CDTF">2021-06-24T13:08:00Z</dcterms:created>
  <dcterms:modified xsi:type="dcterms:W3CDTF">2025-04-02T14:15:00Z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