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383E742F"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4A2317">
              <w:rPr>
                <w:lang w:eastAsia="zh-CN"/>
              </w:rPr>
              <w:t>6</w:t>
            </w:r>
            <w:r w:rsidRPr="000C243E">
              <w:t>.</w:t>
            </w:r>
            <w:bookmarkEnd w:id="3"/>
            <w:r w:rsidR="00694D92">
              <w:rPr>
                <w:rFonts w:hint="eastAsia"/>
                <w:lang w:eastAsia="zh-CN"/>
              </w:rPr>
              <w:t>0</w:t>
            </w:r>
            <w:r w:rsidRPr="000C243E">
              <w:t xml:space="preserve"> </w:t>
            </w:r>
            <w:r w:rsidRPr="000C243E">
              <w:rPr>
                <w:sz w:val="32"/>
              </w:rPr>
              <w:t>(</w:t>
            </w:r>
            <w:bookmarkStart w:id="4" w:name="issueDate"/>
            <w:r w:rsidR="00C95A7D">
              <w:rPr>
                <w:rFonts w:hint="eastAsia"/>
                <w:sz w:val="32"/>
                <w:lang w:eastAsia="zh-CN"/>
              </w:rPr>
              <w:t>202</w:t>
            </w:r>
            <w:r w:rsidR="00C95A7D">
              <w:rPr>
                <w:sz w:val="32"/>
                <w:lang w:eastAsia="zh-CN"/>
              </w:rPr>
              <w:t>4</w:t>
            </w:r>
            <w:r w:rsidRPr="000C243E">
              <w:rPr>
                <w:sz w:val="32"/>
              </w:rPr>
              <w:t>-</w:t>
            </w:r>
            <w:bookmarkEnd w:id="4"/>
            <w:r w:rsidR="004A2317">
              <w:rPr>
                <w:sz w:val="32"/>
                <w:lang w:eastAsia="zh-CN"/>
              </w:rPr>
              <w:t>09</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8772344"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D932599" w:rsidR="00E16509" w:rsidRPr="00133525" w:rsidRDefault="00E16509" w:rsidP="00133525">
            <w:pPr>
              <w:pStyle w:val="FP"/>
              <w:jc w:val="center"/>
              <w:rPr>
                <w:noProof/>
                <w:sz w:val="18"/>
              </w:rPr>
            </w:pPr>
            <w:r w:rsidRPr="00133525">
              <w:rPr>
                <w:noProof/>
                <w:sz w:val="18"/>
              </w:rPr>
              <w:t xml:space="preserve">© </w:t>
            </w:r>
            <w:r w:rsidR="00C95A7D" w:rsidRPr="00224CEF">
              <w:rPr>
                <w:noProof/>
                <w:sz w:val="18"/>
              </w:rPr>
              <w:t>20</w:t>
            </w:r>
            <w:r w:rsidR="00C95A7D">
              <w:rPr>
                <w:rFonts w:hint="eastAsia"/>
                <w:noProof/>
                <w:sz w:val="18"/>
              </w:rPr>
              <w:t>2</w:t>
            </w:r>
            <w:r w:rsidR="00C95A7D">
              <w:rPr>
                <w:noProof/>
                <w:sz w:val="18"/>
                <w:lang w:eastAsia="zh-CN"/>
              </w:rPr>
              <w:t>4</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6CDEDAB9" w14:textId="0D1899F6" w:rsidR="00BC1BE2" w:rsidRDefault="00BC1BE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_Toc176337000 \h </w:instrText>
      </w:r>
      <w:r>
        <w:fldChar w:fldCharType="separate"/>
      </w:r>
      <w:r>
        <w:t>32</w:t>
      </w:r>
      <w:r>
        <w:fldChar w:fldCharType="end"/>
      </w:r>
    </w:p>
    <w:p w14:paraId="3C79EE8F" w14:textId="5D960BB5" w:rsidR="00BC1BE2" w:rsidRDefault="00BC1B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_Toc176337001 \h </w:instrText>
      </w:r>
      <w:r>
        <w:fldChar w:fldCharType="separate"/>
      </w:r>
      <w:r>
        <w:t>34</w:t>
      </w:r>
      <w:r>
        <w:fldChar w:fldCharType="end"/>
      </w:r>
    </w:p>
    <w:p w14:paraId="2CC1A776" w14:textId="43A2A05B" w:rsidR="00BC1BE2" w:rsidRDefault="00BC1B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_Toc176337002 \h </w:instrText>
      </w:r>
      <w:r>
        <w:fldChar w:fldCharType="separate"/>
      </w:r>
      <w:r>
        <w:t>34</w:t>
      </w:r>
      <w:r>
        <w:fldChar w:fldCharType="end"/>
      </w:r>
    </w:p>
    <w:p w14:paraId="1C422699" w14:textId="2096730A" w:rsidR="00BC1BE2" w:rsidRDefault="00BC1B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_Toc176337003 \h </w:instrText>
      </w:r>
      <w:r>
        <w:fldChar w:fldCharType="separate"/>
      </w:r>
      <w:r>
        <w:t>35</w:t>
      </w:r>
      <w:r>
        <w:fldChar w:fldCharType="end"/>
      </w:r>
    </w:p>
    <w:p w14:paraId="30CF6F0F" w14:textId="7FFD9D7C" w:rsidR="00BC1BE2" w:rsidRDefault="00BC1B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_Toc176337004 \h </w:instrText>
      </w:r>
      <w:r>
        <w:fldChar w:fldCharType="separate"/>
      </w:r>
      <w:r>
        <w:t>35</w:t>
      </w:r>
      <w:r>
        <w:fldChar w:fldCharType="end"/>
      </w:r>
    </w:p>
    <w:p w14:paraId="20E46420" w14:textId="4833975D" w:rsidR="00BC1BE2" w:rsidRDefault="00BC1B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_Toc176337005 \h </w:instrText>
      </w:r>
      <w:r>
        <w:fldChar w:fldCharType="separate"/>
      </w:r>
      <w:r>
        <w:t>38</w:t>
      </w:r>
      <w:r>
        <w:fldChar w:fldCharType="end"/>
      </w:r>
    </w:p>
    <w:p w14:paraId="74E1D2A6" w14:textId="6745A107" w:rsidR="00BC1BE2" w:rsidRDefault="00BC1BE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_Toc176337006 \h </w:instrText>
      </w:r>
      <w:r>
        <w:fldChar w:fldCharType="separate"/>
      </w:r>
      <w:r>
        <w:t>39</w:t>
      </w:r>
      <w:r>
        <w:fldChar w:fldCharType="end"/>
      </w:r>
    </w:p>
    <w:p w14:paraId="165B1EE5" w14:textId="20D5F945" w:rsidR="00BC1BE2" w:rsidRDefault="00BC1B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_Toc176337007 \h </w:instrText>
      </w:r>
      <w:r>
        <w:fldChar w:fldCharType="separate"/>
      </w:r>
      <w:r>
        <w:t>40</w:t>
      </w:r>
      <w:r>
        <w:fldChar w:fldCharType="end"/>
      </w:r>
    </w:p>
    <w:p w14:paraId="40BD02F2" w14:textId="3F51869B"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9C1C7B">
        <w:rPr>
          <w:snapToGrid w:val="0"/>
        </w:rPr>
        <w:t>Relationship between Minimum Requirements and Test Requirements</w:t>
      </w:r>
      <w:r>
        <w:tab/>
      </w:r>
      <w:r>
        <w:fldChar w:fldCharType="begin"/>
      </w:r>
      <w:r>
        <w:instrText xml:space="preserve"> PAGEREF _Toc176337008 \h </w:instrText>
      </w:r>
      <w:r>
        <w:fldChar w:fldCharType="separate"/>
      </w:r>
      <w:r>
        <w:t>40</w:t>
      </w:r>
      <w:r>
        <w:fldChar w:fldCharType="end"/>
      </w:r>
    </w:p>
    <w:p w14:paraId="2E26C9E5" w14:textId="05B3DE8D"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_Toc176337009 \h </w:instrText>
      </w:r>
      <w:r>
        <w:fldChar w:fldCharType="separate"/>
      </w:r>
      <w:r>
        <w:t>41</w:t>
      </w:r>
      <w:r>
        <w:fldChar w:fldCharType="end"/>
      </w:r>
    </w:p>
    <w:p w14:paraId="211C10B6" w14:textId="3723A095" w:rsidR="00BC1BE2" w:rsidRDefault="00BC1BE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C1C7B">
        <w:rPr>
          <w:i/>
        </w:rPr>
        <w:t>Repeater type 1-C</w:t>
      </w:r>
      <w:r>
        <w:tab/>
      </w:r>
      <w:r>
        <w:fldChar w:fldCharType="begin"/>
      </w:r>
      <w:r>
        <w:instrText xml:space="preserve"> PAGEREF _Toc176337010 \h </w:instrText>
      </w:r>
      <w:r>
        <w:fldChar w:fldCharType="separate"/>
      </w:r>
      <w:r>
        <w:t>41</w:t>
      </w:r>
      <w:r>
        <w:fldChar w:fldCharType="end"/>
      </w:r>
    </w:p>
    <w:p w14:paraId="4CB9EAA3" w14:textId="61343E8B" w:rsidR="00BC1BE2" w:rsidRDefault="00BC1BE2">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C</w:t>
      </w:r>
      <w:r>
        <w:tab/>
      </w:r>
      <w:r>
        <w:fldChar w:fldCharType="begin"/>
      </w:r>
      <w:r>
        <w:instrText xml:space="preserve"> PAGEREF _Toc176337011 \h </w:instrText>
      </w:r>
      <w:r>
        <w:fldChar w:fldCharType="separate"/>
      </w:r>
      <w:r>
        <w:t>41</w:t>
      </w:r>
      <w:r>
        <w:fldChar w:fldCharType="end"/>
      </w:r>
    </w:p>
    <w:p w14:paraId="136B44DC" w14:textId="460D3615" w:rsidR="00BC1BE2" w:rsidRDefault="00BC1BE2">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_Toc176337012 \h </w:instrText>
      </w:r>
      <w:r>
        <w:fldChar w:fldCharType="separate"/>
      </w:r>
      <w:r>
        <w:t>42</w:t>
      </w:r>
      <w:r>
        <w:fldChar w:fldCharType="end"/>
      </w:r>
    </w:p>
    <w:p w14:paraId="153D7701" w14:textId="2516B56B" w:rsidR="00BC1BE2" w:rsidRDefault="00BC1BE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C1C7B">
        <w:rPr>
          <w:i/>
        </w:rPr>
        <w:t>Repeater type 2-O</w:t>
      </w:r>
      <w:r>
        <w:tab/>
      </w:r>
      <w:r>
        <w:fldChar w:fldCharType="begin"/>
      </w:r>
      <w:r>
        <w:instrText xml:space="preserve"> PAGEREF _Toc176337013 \h </w:instrText>
      </w:r>
      <w:r>
        <w:fldChar w:fldCharType="separate"/>
      </w:r>
      <w:r>
        <w:t>43</w:t>
      </w:r>
      <w:r>
        <w:fldChar w:fldCharType="end"/>
      </w:r>
    </w:p>
    <w:p w14:paraId="720B14FC" w14:textId="68F9A258" w:rsidR="00BC1BE2" w:rsidRDefault="00BC1BE2">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_Toc176337014 \h </w:instrText>
      </w:r>
      <w:r>
        <w:fldChar w:fldCharType="separate"/>
      </w:r>
      <w:r>
        <w:t>44</w:t>
      </w:r>
      <w:r>
        <w:fldChar w:fldCharType="end"/>
      </w:r>
    </w:p>
    <w:p w14:paraId="2E310D85" w14:textId="65BA63C4"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_Toc176337015 \h </w:instrText>
      </w:r>
      <w:r>
        <w:fldChar w:fldCharType="separate"/>
      </w:r>
      <w:r>
        <w:t>45</w:t>
      </w:r>
      <w:r>
        <w:fldChar w:fldCharType="end"/>
      </w:r>
    </w:p>
    <w:p w14:paraId="2AE07877" w14:textId="7C7D3F42"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_Toc176337016 \h </w:instrText>
      </w:r>
      <w:r>
        <w:fldChar w:fldCharType="separate"/>
      </w:r>
      <w:r>
        <w:t>45</w:t>
      </w:r>
      <w:r>
        <w:fldChar w:fldCharType="end"/>
      </w:r>
    </w:p>
    <w:p w14:paraId="007A3C36" w14:textId="77A10EC5"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_Toc176337017 \h </w:instrText>
      </w:r>
      <w:r>
        <w:fldChar w:fldCharType="separate"/>
      </w:r>
      <w:r>
        <w:t>46</w:t>
      </w:r>
      <w:r>
        <w:fldChar w:fldCharType="end"/>
      </w:r>
    </w:p>
    <w:p w14:paraId="6C6481F6" w14:textId="3A1469A8"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3</w:t>
      </w:r>
      <w:r w:rsidRPr="009C1C7B">
        <w:rPr>
          <w:lang w:val="en-US" w:eastAsia="zh-CN"/>
        </w:rPr>
        <w:t>A</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Network controlled r</w:t>
      </w:r>
      <w:r>
        <w:rPr>
          <w:lang w:eastAsia="zh-CN"/>
        </w:rPr>
        <w:t>epeater classes</w:t>
      </w:r>
      <w:r>
        <w:tab/>
      </w:r>
      <w:r>
        <w:fldChar w:fldCharType="begin"/>
      </w:r>
      <w:r>
        <w:instrText xml:space="preserve"> PAGEREF _Toc176337018 \h </w:instrText>
      </w:r>
      <w:r>
        <w:fldChar w:fldCharType="separate"/>
      </w:r>
      <w:r>
        <w:t>46</w:t>
      </w:r>
      <w:r>
        <w:fldChar w:fldCharType="end"/>
      </w:r>
    </w:p>
    <w:p w14:paraId="66DAA9DC" w14:textId="6BFFE443"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4.3</w:t>
      </w:r>
      <w:r w:rsidRPr="009C1C7B">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9C1C7B">
        <w:rPr>
          <w:lang w:val="en-US" w:eastAsia="zh-CN"/>
        </w:rPr>
        <w:t>Network controlled r</w:t>
      </w:r>
      <w:r>
        <w:rPr>
          <w:lang w:eastAsia="zh-CN"/>
        </w:rPr>
        <w:t>epeater class for downlink</w:t>
      </w:r>
      <w:r>
        <w:tab/>
      </w:r>
      <w:r>
        <w:fldChar w:fldCharType="begin"/>
      </w:r>
      <w:r>
        <w:instrText xml:space="preserve"> PAGEREF _Toc176337019 \h </w:instrText>
      </w:r>
      <w:r>
        <w:fldChar w:fldCharType="separate"/>
      </w:r>
      <w:r>
        <w:t>46</w:t>
      </w:r>
      <w:r>
        <w:fldChar w:fldCharType="end"/>
      </w:r>
    </w:p>
    <w:p w14:paraId="6DB34D16" w14:textId="483D2D50"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4.3</w:t>
      </w:r>
      <w:r w:rsidRPr="009C1C7B">
        <w:rPr>
          <w:lang w:val="en-US" w:eastAsia="zh-CN"/>
        </w:rPr>
        <w:t>A</w:t>
      </w:r>
      <w:r>
        <w:rPr>
          <w:lang w:eastAsia="zh-CN"/>
        </w:rPr>
        <w:t>.</w:t>
      </w:r>
      <w:r w:rsidRPr="009C1C7B">
        <w:rPr>
          <w:lang w:val="en-US" w:eastAsia="zh-CN"/>
        </w:rPr>
        <w:t>2</w:t>
      </w:r>
      <w:r>
        <w:rPr>
          <w:rFonts w:asciiTheme="minorHAnsi" w:eastAsiaTheme="minorEastAsia" w:hAnsiTheme="minorHAnsi" w:cstheme="minorBidi"/>
          <w:kern w:val="2"/>
          <w:sz w:val="24"/>
          <w:szCs w:val="24"/>
          <w14:ligatures w14:val="standardContextual"/>
        </w:rPr>
        <w:tab/>
      </w:r>
      <w:r w:rsidRPr="009C1C7B">
        <w:rPr>
          <w:lang w:val="en-US" w:eastAsia="zh-CN"/>
        </w:rPr>
        <w:t>Network controlled r</w:t>
      </w:r>
      <w:r>
        <w:rPr>
          <w:lang w:eastAsia="zh-CN"/>
        </w:rPr>
        <w:t xml:space="preserve">epeater class for </w:t>
      </w:r>
      <w:r w:rsidRPr="009C1C7B">
        <w:rPr>
          <w:lang w:val="en-US" w:eastAsia="zh-CN"/>
        </w:rPr>
        <w:t>uplink</w:t>
      </w:r>
      <w:r w:rsidRPr="009C1C7B">
        <w:rPr>
          <w:rFonts w:eastAsiaTheme="minorEastAsia"/>
          <w:lang w:val="en-US" w:eastAsia="zh-CN"/>
        </w:rPr>
        <w:t xml:space="preserve"> and MT</w:t>
      </w:r>
      <w:r>
        <w:tab/>
      </w:r>
      <w:r>
        <w:fldChar w:fldCharType="begin"/>
      </w:r>
      <w:r>
        <w:instrText xml:space="preserve"> PAGEREF _Toc176337020 \h </w:instrText>
      </w:r>
      <w:r>
        <w:fldChar w:fldCharType="separate"/>
      </w:r>
      <w:r>
        <w:t>46</w:t>
      </w:r>
      <w:r>
        <w:fldChar w:fldCharType="end"/>
      </w:r>
    </w:p>
    <w:p w14:paraId="12A141FA" w14:textId="6E0C6768"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_Toc176337021 \h </w:instrText>
      </w:r>
      <w:r>
        <w:fldChar w:fldCharType="separate"/>
      </w:r>
      <w:r>
        <w:t>47</w:t>
      </w:r>
      <w:r>
        <w:fldChar w:fldCharType="end"/>
      </w:r>
    </w:p>
    <w:p w14:paraId="4F6CC665" w14:textId="1A41F145" w:rsidR="00BC1BE2" w:rsidRDefault="00BC1BE2">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_Toc176337022 \h </w:instrText>
      </w:r>
      <w:r>
        <w:fldChar w:fldCharType="separate"/>
      </w:r>
      <w:r>
        <w:t>48</w:t>
      </w:r>
      <w:r>
        <w:fldChar w:fldCharType="end"/>
      </w:r>
    </w:p>
    <w:p w14:paraId="1B0401D6" w14:textId="1D530896"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9C1C7B">
        <w:rPr>
          <w:i/>
          <w:lang w:eastAsia="zh-CN"/>
        </w:rPr>
        <w:t>non-contiguous spectrum</w:t>
      </w:r>
      <w:r>
        <w:tab/>
      </w:r>
      <w:r>
        <w:fldChar w:fldCharType="begin"/>
      </w:r>
      <w:r>
        <w:instrText xml:space="preserve"> PAGEREF _Toc176337023 \h </w:instrText>
      </w:r>
      <w:r>
        <w:fldChar w:fldCharType="separate"/>
      </w:r>
      <w:r>
        <w:t>50</w:t>
      </w:r>
      <w:r>
        <w:fldChar w:fldCharType="end"/>
      </w:r>
    </w:p>
    <w:p w14:paraId="03C72CDD" w14:textId="1EBFB3B1"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_Toc176337024 \h </w:instrText>
      </w:r>
      <w:r>
        <w:fldChar w:fldCharType="separate"/>
      </w:r>
      <w:r>
        <w:t>50</w:t>
      </w:r>
      <w:r>
        <w:fldChar w:fldCharType="end"/>
      </w:r>
    </w:p>
    <w:p w14:paraId="0B10BDA8" w14:textId="5244AC73" w:rsidR="00BC1BE2" w:rsidRDefault="00BC1BE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_Toc176337025 \h </w:instrText>
      </w:r>
      <w:r>
        <w:fldChar w:fldCharType="separate"/>
      </w:r>
      <w:r>
        <w:t>50</w:t>
      </w:r>
      <w:r>
        <w:fldChar w:fldCharType="end"/>
      </w:r>
    </w:p>
    <w:p w14:paraId="1C487F52" w14:textId="2AAF0472" w:rsidR="00BC1BE2" w:rsidRDefault="00BC1BE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_Toc176337026 \h </w:instrText>
      </w:r>
      <w:r>
        <w:fldChar w:fldCharType="separate"/>
      </w:r>
      <w:r>
        <w:t>50</w:t>
      </w:r>
      <w:r>
        <w:fldChar w:fldCharType="end"/>
      </w:r>
    </w:p>
    <w:p w14:paraId="2449237D" w14:textId="0EBEC96F" w:rsidR="00BC1BE2" w:rsidRDefault="00BC1BE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_Toc176337027 \h </w:instrText>
      </w:r>
      <w:r>
        <w:fldChar w:fldCharType="separate"/>
      </w:r>
      <w:r>
        <w:t>51</w:t>
      </w:r>
      <w:r>
        <w:fldChar w:fldCharType="end"/>
      </w:r>
    </w:p>
    <w:p w14:paraId="24E33CD1" w14:textId="29710371" w:rsidR="00BC1BE2" w:rsidRDefault="00BC1BE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_Toc176337028 \h </w:instrText>
      </w:r>
      <w:r>
        <w:fldChar w:fldCharType="separate"/>
      </w:r>
      <w:r>
        <w:t>51</w:t>
      </w:r>
      <w:r>
        <w:fldChar w:fldCharType="end"/>
      </w:r>
    </w:p>
    <w:p w14:paraId="3CA0DF90" w14:textId="0630AB0B" w:rsidR="00BC1BE2" w:rsidRDefault="00BC1BE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_Toc176337029 \h </w:instrText>
      </w:r>
      <w:r>
        <w:fldChar w:fldCharType="separate"/>
      </w:r>
      <w:r>
        <w:t>51</w:t>
      </w:r>
      <w:r>
        <w:fldChar w:fldCharType="end"/>
      </w:r>
    </w:p>
    <w:p w14:paraId="02AD75A7" w14:textId="3A804B7D" w:rsidR="00BC1BE2" w:rsidRDefault="00BC1BE2">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_Toc176337030 \h </w:instrText>
      </w:r>
      <w:r>
        <w:fldChar w:fldCharType="separate"/>
      </w:r>
      <w:r>
        <w:t>51</w:t>
      </w:r>
      <w:r>
        <w:fldChar w:fldCharType="end"/>
      </w:r>
    </w:p>
    <w:p w14:paraId="53872F14" w14:textId="3DAA7320" w:rsidR="00BC1BE2" w:rsidRDefault="00BC1BE2">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9C1C7B">
        <w:rPr>
          <w:i/>
        </w:rPr>
        <w:t>operating band</w:t>
      </w:r>
      <w:r>
        <w:tab/>
      </w:r>
      <w:r>
        <w:fldChar w:fldCharType="begin"/>
      </w:r>
      <w:r>
        <w:instrText xml:space="preserve"> PAGEREF _Toc176337031 \h </w:instrText>
      </w:r>
      <w:r>
        <w:fldChar w:fldCharType="separate"/>
      </w:r>
      <w:r>
        <w:t>51</w:t>
      </w:r>
      <w:r>
        <w:fldChar w:fldCharType="end"/>
      </w:r>
    </w:p>
    <w:p w14:paraId="042600F1" w14:textId="472B744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Yu Mincho"/>
        </w:rPr>
        <w:t>5.3</w:t>
      </w:r>
      <w:r>
        <w:rPr>
          <w:lang w:eastAsia="zh-CN"/>
        </w:rPr>
        <w:t>.1</w:t>
      </w:r>
      <w:r w:rsidRPr="009C1C7B">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9C1C7B">
        <w:rPr>
          <w:rFonts w:eastAsia="Yu Mincho"/>
        </w:rPr>
        <w:t>hannel raster</w:t>
      </w:r>
      <w:r>
        <w:rPr>
          <w:lang w:eastAsia="zh-CN"/>
        </w:rPr>
        <w:t xml:space="preserve"> to resource element mapping</w:t>
      </w:r>
      <w:r>
        <w:tab/>
      </w:r>
      <w:r>
        <w:fldChar w:fldCharType="begin"/>
      </w:r>
      <w:r>
        <w:instrText xml:space="preserve"> PAGEREF _Toc176337032 \h </w:instrText>
      </w:r>
      <w:r>
        <w:fldChar w:fldCharType="separate"/>
      </w:r>
      <w:r>
        <w:t>51</w:t>
      </w:r>
      <w:r>
        <w:fldChar w:fldCharType="end"/>
      </w:r>
    </w:p>
    <w:p w14:paraId="40FECC88" w14:textId="7C4240AC" w:rsidR="00BC1BE2" w:rsidRDefault="00BC1BE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_Toc176337033 \h </w:instrText>
      </w:r>
      <w:r>
        <w:fldChar w:fldCharType="separate"/>
      </w:r>
      <w:r>
        <w:t>51</w:t>
      </w:r>
      <w:r>
        <w:fldChar w:fldCharType="end"/>
      </w:r>
    </w:p>
    <w:p w14:paraId="09F952FA" w14:textId="08680059" w:rsidR="00BC1BE2" w:rsidRDefault="00BC1BE2">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_Toc176337034 \h </w:instrText>
      </w:r>
      <w:r>
        <w:fldChar w:fldCharType="separate"/>
      </w:r>
      <w:r>
        <w:t>51</w:t>
      </w:r>
      <w:r>
        <w:fldChar w:fldCharType="end"/>
      </w:r>
    </w:p>
    <w:p w14:paraId="3CF104EE" w14:textId="1F606BE5" w:rsidR="00BC1BE2" w:rsidRDefault="00BC1BE2">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_Toc176337035 \h </w:instrText>
      </w:r>
      <w:r>
        <w:fldChar w:fldCharType="separate"/>
      </w:r>
      <w:r>
        <w:t>52</w:t>
      </w:r>
      <w:r>
        <w:fldChar w:fldCharType="end"/>
      </w:r>
    </w:p>
    <w:p w14:paraId="0556FC93" w14:textId="460A829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Yu Mincho"/>
        </w:rPr>
        <w:t>5.</w:t>
      </w:r>
      <w:r>
        <w:rPr>
          <w:lang w:eastAsia="zh-CN"/>
        </w:rPr>
        <w:t>3</w:t>
      </w:r>
      <w:r w:rsidRPr="009C1C7B">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9C1C7B">
        <w:rPr>
          <w:rFonts w:eastAsia="Yu Mincho"/>
        </w:rPr>
        <w:t>Synchronization raster to synchronization block resource element mapping</w:t>
      </w:r>
      <w:r>
        <w:tab/>
      </w:r>
      <w:r>
        <w:fldChar w:fldCharType="begin"/>
      </w:r>
      <w:r>
        <w:instrText xml:space="preserve"> PAGEREF _Toc176337036 \h </w:instrText>
      </w:r>
      <w:r>
        <w:fldChar w:fldCharType="separate"/>
      </w:r>
      <w:r>
        <w:t>52</w:t>
      </w:r>
      <w:r>
        <w:fldChar w:fldCharType="end"/>
      </w:r>
    </w:p>
    <w:p w14:paraId="75244C45" w14:textId="752784E4" w:rsidR="00BC1BE2" w:rsidRDefault="00BC1BE2">
      <w:pPr>
        <w:pStyle w:val="TOC3"/>
        <w:rPr>
          <w:rFonts w:asciiTheme="minorHAnsi" w:eastAsiaTheme="minorEastAsia" w:hAnsiTheme="minorHAnsi" w:cstheme="minorBidi"/>
          <w:kern w:val="2"/>
          <w:sz w:val="24"/>
          <w:szCs w:val="24"/>
          <w14:ligatures w14:val="standardContextual"/>
        </w:rPr>
      </w:pPr>
      <w:r>
        <w:t>5.</w:t>
      </w:r>
      <w:r w:rsidRPr="009C1C7B">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_Toc176337037 \h </w:instrText>
      </w:r>
      <w:r>
        <w:fldChar w:fldCharType="separate"/>
      </w:r>
      <w:r>
        <w:t>52</w:t>
      </w:r>
      <w:r>
        <w:fldChar w:fldCharType="end"/>
      </w:r>
    </w:p>
    <w:p w14:paraId="0C8EEE1A" w14:textId="485843F1" w:rsidR="00BC1BE2" w:rsidRDefault="00BC1BE2">
      <w:pPr>
        <w:pStyle w:val="TOC3"/>
        <w:rPr>
          <w:rFonts w:asciiTheme="minorHAnsi" w:eastAsiaTheme="minorEastAsia" w:hAnsiTheme="minorHAnsi" w:cstheme="minorBidi"/>
          <w:kern w:val="2"/>
          <w:sz w:val="24"/>
          <w:szCs w:val="24"/>
          <w14:ligatures w14:val="standardContextual"/>
        </w:rPr>
      </w:pPr>
      <w:r>
        <w:t>5.</w:t>
      </w:r>
      <w:r w:rsidRPr="009C1C7B">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_Toc176337038 \h </w:instrText>
      </w:r>
      <w:r>
        <w:fldChar w:fldCharType="separate"/>
      </w:r>
      <w:r>
        <w:t>52</w:t>
      </w:r>
      <w:r>
        <w:fldChar w:fldCharType="end"/>
      </w:r>
    </w:p>
    <w:p w14:paraId="625118CF" w14:textId="29A6929D" w:rsidR="00BC1BE2" w:rsidRDefault="00BC1BE2">
      <w:pPr>
        <w:pStyle w:val="TOC2"/>
        <w:rPr>
          <w:rFonts w:asciiTheme="minorHAnsi" w:eastAsiaTheme="minorEastAsia" w:hAnsiTheme="minorHAnsi" w:cstheme="minorBidi"/>
          <w:kern w:val="2"/>
          <w:sz w:val="24"/>
          <w:szCs w:val="24"/>
          <w14:ligatures w14:val="standardContextual"/>
        </w:rPr>
      </w:pPr>
      <w:r>
        <w:t>5.</w:t>
      </w:r>
      <w:r w:rsidRPr="009C1C7B">
        <w:rPr>
          <w:lang w:val="en-US" w:eastAsia="zh-CN"/>
        </w:rPr>
        <w:t>4</w:t>
      </w:r>
      <w:r>
        <w:rPr>
          <w:rFonts w:asciiTheme="minorHAnsi" w:eastAsiaTheme="minorEastAsia" w:hAnsiTheme="minorHAnsi" w:cstheme="minorBidi"/>
          <w:kern w:val="2"/>
          <w:sz w:val="24"/>
          <w:szCs w:val="24"/>
          <w14:ligatures w14:val="standardContextual"/>
        </w:rPr>
        <w:tab/>
      </w:r>
      <w:r w:rsidRPr="009C1C7B">
        <w:rPr>
          <w:lang w:val="en-US" w:eastAsia="zh-CN"/>
        </w:rPr>
        <w:t>NCR-MT c</w:t>
      </w:r>
      <w:r>
        <w:t xml:space="preserve">hannel </w:t>
      </w:r>
      <w:r w:rsidRPr="009C1C7B">
        <w:rPr>
          <w:lang w:val="en-US" w:eastAsia="zh-CN"/>
        </w:rPr>
        <w:t>bandwidth</w:t>
      </w:r>
      <w:r>
        <w:tab/>
      </w:r>
      <w:r>
        <w:fldChar w:fldCharType="begin"/>
      </w:r>
      <w:r>
        <w:instrText xml:space="preserve"> PAGEREF _Toc176337039 \h </w:instrText>
      </w:r>
      <w:r>
        <w:fldChar w:fldCharType="separate"/>
      </w:r>
      <w:r>
        <w:t>53</w:t>
      </w:r>
      <w:r>
        <w:fldChar w:fldCharType="end"/>
      </w:r>
    </w:p>
    <w:p w14:paraId="5C31B455" w14:textId="28292BD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rPr>
        <w:t>5.</w:t>
      </w:r>
      <w:r w:rsidRPr="009C1C7B">
        <w:rPr>
          <w:rFonts w:eastAsia="SimSun"/>
          <w:lang w:eastAsia="zh-CN"/>
        </w:rPr>
        <w:t>4</w:t>
      </w:r>
      <w:r w:rsidRPr="009C1C7B">
        <w:rPr>
          <w:rFonts w:eastAsia="SimSun"/>
        </w:rPr>
        <w:t>.1</w:t>
      </w:r>
      <w:r>
        <w:rPr>
          <w:rFonts w:asciiTheme="minorHAnsi" w:eastAsiaTheme="minorEastAsia" w:hAnsiTheme="minorHAnsi" w:cstheme="minorBidi"/>
          <w:kern w:val="2"/>
          <w:sz w:val="24"/>
          <w:szCs w:val="24"/>
          <w14:ligatures w14:val="standardContextual"/>
        </w:rPr>
        <w:tab/>
      </w:r>
      <w:r w:rsidRPr="009C1C7B">
        <w:rPr>
          <w:rFonts w:eastAsia="SimSun"/>
        </w:rPr>
        <w:t>General</w:t>
      </w:r>
      <w:r>
        <w:tab/>
      </w:r>
      <w:r>
        <w:fldChar w:fldCharType="begin"/>
      </w:r>
      <w:r>
        <w:instrText xml:space="preserve"> PAGEREF _Toc176337040 \h </w:instrText>
      </w:r>
      <w:r>
        <w:fldChar w:fldCharType="separate"/>
      </w:r>
      <w:r>
        <w:t>53</w:t>
      </w:r>
      <w:r>
        <w:fldChar w:fldCharType="end"/>
      </w:r>
    </w:p>
    <w:p w14:paraId="79E019BC" w14:textId="2A49D2E0"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Yu Mincho"/>
        </w:rPr>
        <w:lastRenderedPageBreak/>
        <w:t>5.</w:t>
      </w:r>
      <w:r>
        <w:rPr>
          <w:lang w:eastAsia="zh-CN"/>
        </w:rPr>
        <w:t>4</w:t>
      </w:r>
      <w:r w:rsidRPr="009C1C7B">
        <w:rPr>
          <w:rFonts w:eastAsia="Yu Mincho"/>
        </w:rPr>
        <w:t>.2</w:t>
      </w:r>
      <w:r>
        <w:rPr>
          <w:rFonts w:asciiTheme="minorHAnsi" w:eastAsiaTheme="minorEastAsia" w:hAnsiTheme="minorHAnsi" w:cstheme="minorBidi"/>
          <w:kern w:val="2"/>
          <w:sz w:val="24"/>
          <w:szCs w:val="24"/>
          <w14:ligatures w14:val="standardContextual"/>
        </w:rPr>
        <w:tab/>
      </w:r>
      <w:r w:rsidRPr="009C1C7B">
        <w:rPr>
          <w:rFonts w:eastAsia="Yu Mincho"/>
        </w:rPr>
        <w:t>Transmission bandwidth configuration</w:t>
      </w:r>
      <w:r>
        <w:tab/>
      </w:r>
      <w:r>
        <w:fldChar w:fldCharType="begin"/>
      </w:r>
      <w:r>
        <w:instrText xml:space="preserve"> PAGEREF _Toc176337041 \h </w:instrText>
      </w:r>
      <w:r>
        <w:fldChar w:fldCharType="separate"/>
      </w:r>
      <w:r>
        <w:t>54</w:t>
      </w:r>
      <w:r>
        <w:fldChar w:fldCharType="end"/>
      </w:r>
    </w:p>
    <w:p w14:paraId="254840FA" w14:textId="4C7C889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Yu Mincho"/>
        </w:rPr>
        <w:t>5.</w:t>
      </w:r>
      <w:r>
        <w:rPr>
          <w:lang w:eastAsia="zh-CN"/>
        </w:rPr>
        <w:t>4</w:t>
      </w:r>
      <w:r w:rsidRPr="009C1C7B">
        <w:rPr>
          <w:rFonts w:eastAsia="Yu Mincho"/>
        </w:rPr>
        <w:t>.3</w:t>
      </w:r>
      <w:r>
        <w:rPr>
          <w:rFonts w:asciiTheme="minorHAnsi" w:eastAsiaTheme="minorEastAsia" w:hAnsiTheme="minorHAnsi" w:cstheme="minorBidi"/>
          <w:kern w:val="2"/>
          <w:sz w:val="24"/>
          <w:szCs w:val="24"/>
          <w14:ligatures w14:val="standardContextual"/>
        </w:rPr>
        <w:tab/>
      </w:r>
      <w:r w:rsidRPr="009C1C7B">
        <w:rPr>
          <w:rFonts w:eastAsia="Yu Mincho"/>
        </w:rPr>
        <w:t>Minimum guardband and transmission bandwidth configuration</w:t>
      </w:r>
      <w:r>
        <w:tab/>
      </w:r>
      <w:r>
        <w:fldChar w:fldCharType="begin"/>
      </w:r>
      <w:r>
        <w:instrText xml:space="preserve"> PAGEREF _Toc176337042 \h </w:instrText>
      </w:r>
      <w:r>
        <w:fldChar w:fldCharType="separate"/>
      </w:r>
      <w:r>
        <w:t>54</w:t>
      </w:r>
      <w:r>
        <w:fldChar w:fldCharType="end"/>
      </w:r>
    </w:p>
    <w:p w14:paraId="5FF17E13" w14:textId="621341E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Yu Mincho"/>
        </w:rPr>
        <w:t>5.</w:t>
      </w:r>
      <w:r>
        <w:rPr>
          <w:lang w:eastAsia="zh-CN"/>
        </w:rPr>
        <w:t>4</w:t>
      </w:r>
      <w:r w:rsidRPr="009C1C7B">
        <w:rPr>
          <w:rFonts w:eastAsia="Yu Mincho"/>
        </w:rPr>
        <w:t>.4</w:t>
      </w:r>
      <w:r>
        <w:rPr>
          <w:rFonts w:asciiTheme="minorHAnsi" w:eastAsiaTheme="minorEastAsia" w:hAnsiTheme="minorHAnsi" w:cstheme="minorBidi"/>
          <w:kern w:val="2"/>
          <w:sz w:val="24"/>
          <w:szCs w:val="24"/>
          <w14:ligatures w14:val="standardContextual"/>
        </w:rPr>
        <w:tab/>
      </w:r>
      <w:r w:rsidRPr="009C1C7B">
        <w:rPr>
          <w:rFonts w:eastAsia="Yu Mincho"/>
        </w:rPr>
        <w:t>RB alignment</w:t>
      </w:r>
      <w:r>
        <w:tab/>
      </w:r>
      <w:r>
        <w:fldChar w:fldCharType="begin"/>
      </w:r>
      <w:r>
        <w:instrText xml:space="preserve"> PAGEREF _Toc176337043 \h </w:instrText>
      </w:r>
      <w:r>
        <w:fldChar w:fldCharType="separate"/>
      </w:r>
      <w:r>
        <w:t>54</w:t>
      </w:r>
      <w:r>
        <w:fldChar w:fldCharType="end"/>
      </w:r>
    </w:p>
    <w:p w14:paraId="4E7E9523" w14:textId="064E3057"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Yu Mincho"/>
        </w:rPr>
        <w:t>5.</w:t>
      </w:r>
      <w:r>
        <w:rPr>
          <w:lang w:eastAsia="zh-CN"/>
        </w:rPr>
        <w:t>4</w:t>
      </w:r>
      <w:r w:rsidRPr="009C1C7B">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9C1C7B">
        <w:rPr>
          <w:rFonts w:eastAsia="Yu Mincho"/>
        </w:rPr>
        <w:t>-MT channel bandwidth per operating band</w:t>
      </w:r>
      <w:r>
        <w:tab/>
      </w:r>
      <w:r>
        <w:fldChar w:fldCharType="begin"/>
      </w:r>
      <w:r>
        <w:instrText xml:space="preserve"> PAGEREF _Toc176337044 \h </w:instrText>
      </w:r>
      <w:r>
        <w:fldChar w:fldCharType="separate"/>
      </w:r>
      <w:r>
        <w:t>55</w:t>
      </w:r>
      <w:r>
        <w:fldChar w:fldCharType="end"/>
      </w:r>
    </w:p>
    <w:p w14:paraId="692C51AE" w14:textId="7806F10C" w:rsidR="00BC1BE2" w:rsidRDefault="00BC1BE2">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_Toc176337045 \h </w:instrText>
      </w:r>
      <w:r>
        <w:fldChar w:fldCharType="separate"/>
      </w:r>
      <w:r>
        <w:t>55</w:t>
      </w:r>
      <w:r>
        <w:fldChar w:fldCharType="end"/>
      </w:r>
    </w:p>
    <w:p w14:paraId="6446649D" w14:textId="7C46AF73"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_Toc176337046 \h </w:instrText>
      </w:r>
      <w:r>
        <w:fldChar w:fldCharType="separate"/>
      </w:r>
      <w:r>
        <w:t>55</w:t>
      </w:r>
      <w:r>
        <w:fldChar w:fldCharType="end"/>
      </w:r>
    </w:p>
    <w:p w14:paraId="7B8EC428" w14:textId="61A1DD11"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_Toc176337047 \h </w:instrText>
      </w:r>
      <w:r>
        <w:fldChar w:fldCharType="separate"/>
      </w:r>
      <w:r>
        <w:t>56</w:t>
      </w:r>
      <w:r>
        <w:fldChar w:fldCharType="end"/>
      </w:r>
    </w:p>
    <w:p w14:paraId="2F082CAA" w14:textId="351BED40" w:rsidR="00BC1BE2" w:rsidRDefault="00BC1BE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_Toc176337048 \h </w:instrText>
      </w:r>
      <w:r>
        <w:fldChar w:fldCharType="separate"/>
      </w:r>
      <w:r>
        <w:t>56</w:t>
      </w:r>
      <w:r>
        <w:fldChar w:fldCharType="end"/>
      </w:r>
    </w:p>
    <w:p w14:paraId="67A65298" w14:textId="7A36C1F7" w:rsidR="00BC1BE2" w:rsidRDefault="00BC1BE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w:t>
      </w:r>
      <w:r>
        <w:t>for RF repeater</w:t>
      </w:r>
      <w:r>
        <w:tab/>
      </w:r>
      <w:r>
        <w:fldChar w:fldCharType="begin"/>
      </w:r>
      <w:r>
        <w:instrText xml:space="preserve"> PAGEREF _Toc176337049 \h </w:instrText>
      </w:r>
      <w:r>
        <w:fldChar w:fldCharType="separate"/>
      </w:r>
      <w:r>
        <w:t>57</w:t>
      </w:r>
      <w:r>
        <w:fldChar w:fldCharType="end"/>
      </w:r>
    </w:p>
    <w:p w14:paraId="72BB6D14" w14:textId="4513FC95" w:rsidR="00BC1BE2" w:rsidRDefault="00BC1BE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_Toc176337050 \h </w:instrText>
      </w:r>
      <w:r>
        <w:fldChar w:fldCharType="separate"/>
      </w:r>
      <w:r>
        <w:t>57</w:t>
      </w:r>
      <w:r>
        <w:fldChar w:fldCharType="end"/>
      </w:r>
    </w:p>
    <w:p w14:paraId="1B548CA2" w14:textId="173AD97F" w:rsidR="00BC1BE2" w:rsidRDefault="00BC1BE2">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_Toc176337051 \h </w:instrText>
      </w:r>
      <w:r>
        <w:fldChar w:fldCharType="separate"/>
      </w:r>
      <w:r>
        <w:t>57</w:t>
      </w:r>
      <w:r>
        <w:fldChar w:fldCharType="end"/>
      </w:r>
    </w:p>
    <w:p w14:paraId="15A3D9C7" w14:textId="11D068A4" w:rsidR="00BC1BE2" w:rsidRDefault="00BC1BE2">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_Toc176337052 \h </w:instrText>
      </w:r>
      <w:r>
        <w:fldChar w:fldCharType="separate"/>
      </w:r>
      <w:r>
        <w:t>57</w:t>
      </w:r>
      <w:r>
        <w:fldChar w:fldCharType="end"/>
      </w:r>
    </w:p>
    <w:p w14:paraId="49E6603D" w14:textId="62BC0D40" w:rsidR="00BC1BE2" w:rsidRDefault="00BC1BE2">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_Toc176337053 \h </w:instrText>
      </w:r>
      <w:r>
        <w:fldChar w:fldCharType="separate"/>
      </w:r>
      <w:r>
        <w:t>57</w:t>
      </w:r>
      <w:r>
        <w:fldChar w:fldCharType="end"/>
      </w:r>
    </w:p>
    <w:p w14:paraId="2606DFCD" w14:textId="27249D31" w:rsidR="00BC1BE2" w:rsidRDefault="00BC1BE2">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_Toc176337054 \h </w:instrText>
      </w:r>
      <w:r>
        <w:fldChar w:fldCharType="separate"/>
      </w:r>
      <w:r>
        <w:t>58</w:t>
      </w:r>
      <w:r>
        <w:fldChar w:fldCharType="end"/>
      </w:r>
    </w:p>
    <w:p w14:paraId="70C47491" w14:textId="23D52CD7"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6.2.3.2.1</w:t>
      </w:r>
      <w:r>
        <w:rPr>
          <w:rFonts w:asciiTheme="minorHAnsi" w:eastAsiaTheme="minorEastAsia" w:hAnsiTheme="minorHAnsi" w:cstheme="minorBidi"/>
          <w:kern w:val="2"/>
          <w:sz w:val="24"/>
          <w:szCs w:val="24"/>
          <w14:ligatures w14:val="standardContextual"/>
        </w:rPr>
        <w:tab/>
      </w:r>
      <w:r w:rsidRPr="009C1C7B">
        <w:rPr>
          <w:lang w:val="en-US" w:eastAsia="zh-CN"/>
        </w:rPr>
        <w:t>General</w:t>
      </w:r>
      <w:r>
        <w:tab/>
      </w:r>
      <w:r>
        <w:fldChar w:fldCharType="begin"/>
      </w:r>
      <w:r>
        <w:instrText xml:space="preserve"> PAGEREF _Toc176337055 \h </w:instrText>
      </w:r>
      <w:r>
        <w:fldChar w:fldCharType="separate"/>
      </w:r>
      <w:r>
        <w:t>58</w:t>
      </w:r>
      <w:r>
        <w:fldChar w:fldCharType="end"/>
      </w:r>
    </w:p>
    <w:p w14:paraId="3BB8C840" w14:textId="78975AD6"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6.2.3.2.2</w:t>
      </w:r>
      <w:r>
        <w:rPr>
          <w:rFonts w:asciiTheme="minorHAnsi" w:eastAsiaTheme="minorEastAsia" w:hAnsiTheme="minorHAnsi" w:cstheme="minorBidi"/>
          <w:kern w:val="2"/>
          <w:sz w:val="24"/>
          <w:szCs w:val="24"/>
          <w14:ligatures w14:val="standardContextual"/>
        </w:rPr>
        <w:tab/>
      </w:r>
      <w:r w:rsidRPr="009C1C7B">
        <w:rPr>
          <w:lang w:val="en-US" w:eastAsia="zh-CN"/>
        </w:rPr>
        <w:t>Minimum requirement for NCR-MT type 1-C and NCR-MT type 1-H</w:t>
      </w:r>
      <w:r>
        <w:tab/>
      </w:r>
      <w:r>
        <w:fldChar w:fldCharType="begin"/>
      </w:r>
      <w:r>
        <w:instrText xml:space="preserve"> PAGEREF _Toc176337056 \h </w:instrText>
      </w:r>
      <w:r>
        <w:fldChar w:fldCharType="separate"/>
      </w:r>
      <w:r>
        <w:t>58</w:t>
      </w:r>
      <w:r>
        <w:fldChar w:fldCharType="end"/>
      </w:r>
    </w:p>
    <w:p w14:paraId="3AE7168B" w14:textId="2A95896E"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_Toc176337057 \h </w:instrText>
      </w:r>
      <w:r>
        <w:fldChar w:fldCharType="separate"/>
      </w:r>
      <w:r>
        <w:t>59</w:t>
      </w:r>
      <w:r>
        <w:fldChar w:fldCharType="end"/>
      </w:r>
    </w:p>
    <w:p w14:paraId="4E589D6D" w14:textId="313F6C3B"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rPr>
        <w:t>6.3.1</w:t>
      </w:r>
      <w:r>
        <w:rPr>
          <w:rFonts w:asciiTheme="minorHAnsi" w:eastAsiaTheme="minorEastAsia" w:hAnsiTheme="minorHAnsi" w:cstheme="minorBidi"/>
          <w:kern w:val="2"/>
          <w:sz w:val="24"/>
          <w:szCs w:val="24"/>
          <w14:ligatures w14:val="standardContextual"/>
        </w:rPr>
        <w:tab/>
      </w:r>
      <w:r w:rsidRPr="009C1C7B">
        <w:rPr>
          <w:lang w:val="en-US"/>
        </w:rPr>
        <w:t>General</w:t>
      </w:r>
      <w:r>
        <w:tab/>
      </w:r>
      <w:r>
        <w:fldChar w:fldCharType="begin"/>
      </w:r>
      <w:r>
        <w:instrText xml:space="preserve"> PAGEREF _Toc176337058 \h </w:instrText>
      </w:r>
      <w:r>
        <w:fldChar w:fldCharType="separate"/>
      </w:r>
      <w:r>
        <w:t>59</w:t>
      </w:r>
      <w:r>
        <w:fldChar w:fldCharType="end"/>
      </w:r>
    </w:p>
    <w:p w14:paraId="389C2AA7" w14:textId="304B62D0"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rPr>
        <w:t>6.3.2</w:t>
      </w:r>
      <w:r>
        <w:rPr>
          <w:rFonts w:asciiTheme="minorHAnsi" w:eastAsiaTheme="minorEastAsia" w:hAnsiTheme="minorHAnsi" w:cstheme="minorBidi"/>
          <w:kern w:val="2"/>
          <w:sz w:val="24"/>
          <w:szCs w:val="24"/>
          <w14:ligatures w14:val="standardContextual"/>
        </w:rPr>
        <w:tab/>
      </w:r>
      <w:r w:rsidRPr="009C1C7B">
        <w:rPr>
          <w:lang w:val="en-US"/>
        </w:rPr>
        <w:t>Minimum requirement for RF repeater</w:t>
      </w:r>
      <w:r>
        <w:tab/>
      </w:r>
      <w:r>
        <w:fldChar w:fldCharType="begin"/>
      </w:r>
      <w:r>
        <w:instrText xml:space="preserve"> PAGEREF _Toc176337059 \h </w:instrText>
      </w:r>
      <w:r>
        <w:fldChar w:fldCharType="separate"/>
      </w:r>
      <w:r>
        <w:t>59</w:t>
      </w:r>
      <w:r>
        <w:fldChar w:fldCharType="end"/>
      </w:r>
    </w:p>
    <w:p w14:paraId="5A1D0A27" w14:textId="3CDB7E9E" w:rsidR="00BC1BE2" w:rsidRDefault="00BC1BE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_Toc176337060 \h </w:instrText>
      </w:r>
      <w:r>
        <w:fldChar w:fldCharType="separate"/>
      </w:r>
      <w:r>
        <w:t>59</w:t>
      </w:r>
      <w:r>
        <w:fldChar w:fldCharType="end"/>
      </w:r>
    </w:p>
    <w:p w14:paraId="271B70EE" w14:textId="16BFA016" w:rsidR="00BC1BE2" w:rsidRDefault="00BC1BE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_Toc176337061 \h </w:instrText>
      </w:r>
      <w:r>
        <w:fldChar w:fldCharType="separate"/>
      </w:r>
      <w:r>
        <w:t>59</w:t>
      </w:r>
      <w:r>
        <w:fldChar w:fldCharType="end"/>
      </w:r>
    </w:p>
    <w:p w14:paraId="62C8307A" w14:textId="1EBCD7B3" w:rsidR="00BC1BE2" w:rsidRDefault="00BC1BE2">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_Toc176337062 \h </w:instrText>
      </w:r>
      <w:r>
        <w:fldChar w:fldCharType="separate"/>
      </w:r>
      <w:r>
        <w:t>59</w:t>
      </w:r>
      <w:r>
        <w:fldChar w:fldCharType="end"/>
      </w:r>
    </w:p>
    <w:p w14:paraId="34F8A63E" w14:textId="701ADF16" w:rsidR="00BC1BE2" w:rsidRDefault="00BC1BE2">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_Toc176337063 \h </w:instrText>
      </w:r>
      <w:r>
        <w:fldChar w:fldCharType="separate"/>
      </w:r>
      <w:r>
        <w:t>59</w:t>
      </w:r>
      <w:r>
        <w:fldChar w:fldCharType="end"/>
      </w:r>
    </w:p>
    <w:p w14:paraId="420E5DE8" w14:textId="02D53A90"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_Toc176337064 \h </w:instrText>
      </w:r>
      <w:r>
        <w:fldChar w:fldCharType="separate"/>
      </w:r>
      <w:r>
        <w:t>59</w:t>
      </w:r>
      <w:r>
        <w:fldChar w:fldCharType="end"/>
      </w:r>
    </w:p>
    <w:p w14:paraId="3C356EC3" w14:textId="774B8444"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_Toc176337065 \h </w:instrText>
      </w:r>
      <w:r>
        <w:fldChar w:fldCharType="separate"/>
      </w:r>
      <w:r>
        <w:t>59</w:t>
      </w:r>
      <w:r>
        <w:fldChar w:fldCharType="end"/>
      </w:r>
    </w:p>
    <w:p w14:paraId="68E714BD" w14:textId="14A202C4" w:rsidR="00BC1BE2" w:rsidRDefault="00BC1BE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_Toc176337066 \h </w:instrText>
      </w:r>
      <w:r>
        <w:fldChar w:fldCharType="separate"/>
      </w:r>
      <w:r>
        <w:t>59</w:t>
      </w:r>
      <w:r>
        <w:fldChar w:fldCharType="end"/>
      </w:r>
    </w:p>
    <w:p w14:paraId="04139811" w14:textId="78A99DD7" w:rsidR="00BC1BE2" w:rsidRDefault="00BC1BE2">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_Toc176337067 \h </w:instrText>
      </w:r>
      <w:r>
        <w:fldChar w:fldCharType="separate"/>
      </w:r>
      <w:r>
        <w:t>60</w:t>
      </w:r>
      <w:r>
        <w:fldChar w:fldCharType="end"/>
      </w:r>
    </w:p>
    <w:p w14:paraId="7EBD6BE2" w14:textId="77DAB94E" w:rsidR="00BC1BE2" w:rsidRDefault="00BC1BE2">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_Toc176337068 \h </w:instrText>
      </w:r>
      <w:r>
        <w:fldChar w:fldCharType="separate"/>
      </w:r>
      <w:r>
        <w:t>60</w:t>
      </w:r>
      <w:r>
        <w:fldChar w:fldCharType="end"/>
      </w:r>
    </w:p>
    <w:p w14:paraId="43E0C7A5" w14:textId="532A986F" w:rsidR="00BC1BE2" w:rsidRDefault="00BC1BE2">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_Toc176337069 \h </w:instrText>
      </w:r>
      <w:r>
        <w:fldChar w:fldCharType="separate"/>
      </w:r>
      <w:r>
        <w:t>60</w:t>
      </w:r>
      <w:r>
        <w:fldChar w:fldCharType="end"/>
      </w:r>
    </w:p>
    <w:p w14:paraId="2157D93D" w14:textId="10A90889" w:rsidR="00BC1BE2" w:rsidRDefault="00BC1BE2">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_Toc176337070 \h </w:instrText>
      </w:r>
      <w:r>
        <w:fldChar w:fldCharType="separate"/>
      </w:r>
      <w:r>
        <w:t>60</w:t>
      </w:r>
      <w:r>
        <w:fldChar w:fldCharType="end"/>
      </w:r>
    </w:p>
    <w:p w14:paraId="4235B9E6" w14:textId="7FFBB0A1" w:rsidR="00BC1BE2" w:rsidRDefault="00BC1BE2">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_Toc176337071 \h </w:instrText>
      </w:r>
      <w:r>
        <w:fldChar w:fldCharType="separate"/>
      </w:r>
      <w:r>
        <w:t>60</w:t>
      </w:r>
      <w:r>
        <w:fldChar w:fldCharType="end"/>
      </w:r>
    </w:p>
    <w:p w14:paraId="22298400" w14:textId="49536503" w:rsidR="00BC1BE2" w:rsidRDefault="00BC1BE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_Toc176337072 \h </w:instrText>
      </w:r>
      <w:r>
        <w:fldChar w:fldCharType="separate"/>
      </w:r>
      <w:r>
        <w:t>60</w:t>
      </w:r>
      <w:r>
        <w:fldChar w:fldCharType="end"/>
      </w:r>
    </w:p>
    <w:p w14:paraId="2DB9A681" w14:textId="42E8675B" w:rsidR="00BC1BE2" w:rsidRDefault="00BC1BE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_Toc176337073 \h </w:instrText>
      </w:r>
      <w:r>
        <w:fldChar w:fldCharType="separate"/>
      </w:r>
      <w:r>
        <w:t>61</w:t>
      </w:r>
      <w:r>
        <w:fldChar w:fldCharType="end"/>
      </w:r>
    </w:p>
    <w:p w14:paraId="463566AC" w14:textId="40A76077" w:rsidR="00BC1BE2" w:rsidRDefault="00BC1BE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_Toc176337074 \h </w:instrText>
      </w:r>
      <w:r>
        <w:fldChar w:fldCharType="separate"/>
      </w:r>
      <w:r>
        <w:t>61</w:t>
      </w:r>
      <w:r>
        <w:fldChar w:fldCharType="end"/>
      </w:r>
    </w:p>
    <w:p w14:paraId="09B0BD17" w14:textId="45720109" w:rsidR="00BC1BE2" w:rsidRDefault="00BC1BE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9C1C7B">
        <w:rPr>
          <w:i/>
          <w:iCs/>
        </w:rPr>
        <w:t>basic limits</w:t>
      </w:r>
      <w:r>
        <w:tab/>
      </w:r>
      <w:r>
        <w:fldChar w:fldCharType="begin"/>
      </w:r>
      <w:r>
        <w:instrText xml:space="preserve"> PAGEREF _Toc176337075 \h </w:instrText>
      </w:r>
      <w:r>
        <w:fldChar w:fldCharType="separate"/>
      </w:r>
      <w:r>
        <w:t>62</w:t>
      </w:r>
      <w:r>
        <w:fldChar w:fldCharType="end"/>
      </w:r>
    </w:p>
    <w:p w14:paraId="5C52BE58" w14:textId="0EB34C4B" w:rsidR="00BC1BE2" w:rsidRDefault="00BC1BE2">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_Toc176337076 \h </w:instrText>
      </w:r>
      <w:r>
        <w:fldChar w:fldCharType="separate"/>
      </w:r>
      <w:r>
        <w:t>67</w:t>
      </w:r>
      <w:r>
        <w:fldChar w:fldCharType="end"/>
      </w:r>
    </w:p>
    <w:p w14:paraId="6D5D2F80" w14:textId="1DFF1F28" w:rsidR="00BC1BE2" w:rsidRDefault="00BC1BE2">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_Toc176337077 \h </w:instrText>
      </w:r>
      <w:r>
        <w:fldChar w:fldCharType="separate"/>
      </w:r>
      <w:r>
        <w:t>67</w:t>
      </w:r>
      <w:r>
        <w:fldChar w:fldCharType="end"/>
      </w:r>
    </w:p>
    <w:p w14:paraId="2AF4332B" w14:textId="1B5D5891" w:rsidR="00BC1BE2" w:rsidRDefault="00BC1BE2">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_Toc176337078 \h </w:instrText>
      </w:r>
      <w:r>
        <w:fldChar w:fldCharType="separate"/>
      </w:r>
      <w:r>
        <w:t>67</w:t>
      </w:r>
      <w:r>
        <w:fldChar w:fldCharType="end"/>
      </w:r>
    </w:p>
    <w:p w14:paraId="755BC139" w14:textId="31479F03" w:rsidR="00BC1BE2" w:rsidRDefault="00BC1BE2">
      <w:pPr>
        <w:pStyle w:val="TOC5"/>
        <w:rPr>
          <w:rFonts w:asciiTheme="minorHAnsi" w:eastAsiaTheme="minorEastAsia" w:hAnsiTheme="minorHAnsi" w:cstheme="minorBidi"/>
          <w:kern w:val="2"/>
          <w:sz w:val="24"/>
          <w:szCs w:val="24"/>
          <w14:ligatures w14:val="standardContextual"/>
        </w:rPr>
      </w:pPr>
      <w:r>
        <w:t>6.5.2.4.</w:t>
      </w:r>
      <w:r w:rsidRPr="009C1C7B">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9C1C7B">
        <w:rPr>
          <w:lang w:val="en-US" w:eastAsia="zh-CN"/>
        </w:rPr>
        <w:t>-MT</w:t>
      </w:r>
      <w:r>
        <w:tab/>
      </w:r>
      <w:r>
        <w:fldChar w:fldCharType="begin"/>
      </w:r>
      <w:r>
        <w:instrText xml:space="preserve"> PAGEREF _Toc176337079 \h </w:instrText>
      </w:r>
      <w:r>
        <w:fldChar w:fldCharType="separate"/>
      </w:r>
      <w:r>
        <w:t>68</w:t>
      </w:r>
      <w:r>
        <w:fldChar w:fldCharType="end"/>
      </w:r>
    </w:p>
    <w:p w14:paraId="5C10A848" w14:textId="6C6CE430" w:rsidR="00BC1BE2" w:rsidRDefault="00BC1BE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_Toc176337080 \h </w:instrText>
      </w:r>
      <w:r>
        <w:fldChar w:fldCharType="separate"/>
      </w:r>
      <w:r>
        <w:t>69</w:t>
      </w:r>
      <w:r>
        <w:fldChar w:fldCharType="end"/>
      </w:r>
    </w:p>
    <w:p w14:paraId="0614C6AC" w14:textId="37FE36B8" w:rsidR="00BC1BE2" w:rsidRDefault="00BC1BE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_Toc176337081 \h </w:instrText>
      </w:r>
      <w:r>
        <w:fldChar w:fldCharType="separate"/>
      </w:r>
      <w:r>
        <w:t>69</w:t>
      </w:r>
      <w:r>
        <w:fldChar w:fldCharType="end"/>
      </w:r>
    </w:p>
    <w:p w14:paraId="66167944" w14:textId="386E0757" w:rsidR="00BC1BE2" w:rsidRDefault="00BC1BE2">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B</w:t>
      </w:r>
      <w:r w:rsidRPr="009C1C7B">
        <w:rPr>
          <w:rFonts w:eastAsia="SimSun"/>
          <w:lang w:eastAsia="zh-CN"/>
        </w:rPr>
        <w:t>asic limits</w:t>
      </w:r>
      <w:r>
        <w:tab/>
      </w:r>
      <w:r>
        <w:fldChar w:fldCharType="begin"/>
      </w:r>
      <w:r>
        <w:instrText xml:space="preserve"> PAGEREF _Toc176337082 \h </w:instrText>
      </w:r>
      <w:r>
        <w:fldChar w:fldCharType="separate"/>
      </w:r>
      <w:r>
        <w:t>71</w:t>
      </w:r>
      <w:r>
        <w:fldChar w:fldCharType="end"/>
      </w:r>
    </w:p>
    <w:p w14:paraId="07371C2B" w14:textId="3F9FC5B9" w:rsidR="00BC1BE2" w:rsidRDefault="00BC1BE2">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9C1C7B">
        <w:rPr>
          <w:rFonts w:eastAsia="SimSun"/>
          <w:lang w:eastAsia="zh-CN"/>
        </w:rPr>
        <w:t>basic limits</w:t>
      </w:r>
      <w:r>
        <w:t xml:space="preserve"> </w:t>
      </w:r>
      <w:r>
        <w:rPr>
          <w:lang w:eastAsia="zh-CN"/>
        </w:rPr>
        <w:t xml:space="preserve">for Wide Area </w:t>
      </w:r>
      <w:r w:rsidRPr="009C1C7B">
        <w:rPr>
          <w:iCs/>
          <w:lang w:eastAsia="zh-CN"/>
        </w:rPr>
        <w:t>repeater type 1-C</w:t>
      </w:r>
      <w:r>
        <w:rPr>
          <w:lang w:eastAsia="zh-CN"/>
        </w:rPr>
        <w:t xml:space="preserve"> (Category A)</w:t>
      </w:r>
      <w:r>
        <w:tab/>
      </w:r>
      <w:r>
        <w:fldChar w:fldCharType="begin"/>
      </w:r>
      <w:r>
        <w:instrText xml:space="preserve"> PAGEREF _Toc176337083 \h </w:instrText>
      </w:r>
      <w:r>
        <w:fldChar w:fldCharType="separate"/>
      </w:r>
      <w:r>
        <w:t>71</w:t>
      </w:r>
      <w:r>
        <w:fldChar w:fldCharType="end"/>
      </w:r>
    </w:p>
    <w:p w14:paraId="684057C3" w14:textId="218EC57C" w:rsidR="00BC1BE2" w:rsidRDefault="00BC1BE2">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Basic limit</w:t>
      </w:r>
      <w:r>
        <w:t xml:space="preserve"> </w:t>
      </w:r>
      <w:r>
        <w:rPr>
          <w:lang w:eastAsia="zh-CN"/>
        </w:rPr>
        <w:t xml:space="preserve">for Wide Area </w:t>
      </w:r>
      <w:r w:rsidRPr="009C1C7B">
        <w:rPr>
          <w:i/>
          <w:iCs/>
          <w:lang w:eastAsia="zh-CN"/>
        </w:rPr>
        <w:t>repeater type 1-C</w:t>
      </w:r>
      <w:r>
        <w:t xml:space="preserve"> (Category B)</w:t>
      </w:r>
      <w:r>
        <w:tab/>
      </w:r>
      <w:r>
        <w:fldChar w:fldCharType="begin"/>
      </w:r>
      <w:r>
        <w:instrText xml:space="preserve"> PAGEREF _Toc176337084 \h </w:instrText>
      </w:r>
      <w:r>
        <w:fldChar w:fldCharType="separate"/>
      </w:r>
      <w:r>
        <w:t>72</w:t>
      </w:r>
      <w:r>
        <w:fldChar w:fldCharType="end"/>
      </w:r>
    </w:p>
    <w:p w14:paraId="0773D23F" w14:textId="0031EB80" w:rsidR="00BC1BE2" w:rsidRDefault="00BC1BE2">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9C1C7B">
        <w:rPr>
          <w:i/>
          <w:iCs/>
        </w:rPr>
        <w:t>Basic limits</w:t>
      </w:r>
      <w:r>
        <w:t xml:space="preserve"> for Medium Range </w:t>
      </w:r>
      <w:r w:rsidRPr="009C1C7B">
        <w:rPr>
          <w:i/>
          <w:iCs/>
        </w:rPr>
        <w:t>repeater type 1-C</w:t>
      </w:r>
      <w:r>
        <w:t xml:space="preserve"> (Category A and B) for DL</w:t>
      </w:r>
      <w:r>
        <w:tab/>
      </w:r>
      <w:r>
        <w:fldChar w:fldCharType="begin"/>
      </w:r>
      <w:r>
        <w:instrText xml:space="preserve"> PAGEREF _Toc176337085 \h </w:instrText>
      </w:r>
      <w:r>
        <w:fldChar w:fldCharType="separate"/>
      </w:r>
      <w:r>
        <w:t>74</w:t>
      </w:r>
      <w:r>
        <w:fldChar w:fldCharType="end"/>
      </w:r>
    </w:p>
    <w:p w14:paraId="01557EC7" w14:textId="74063BF5" w:rsidR="00BC1BE2" w:rsidRDefault="00BC1BE2">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9C1C7B">
        <w:rPr>
          <w:i/>
          <w:iCs/>
        </w:rPr>
        <w:t>Basic limits</w:t>
      </w:r>
      <w:r>
        <w:t xml:space="preserve"> </w:t>
      </w:r>
      <w:r>
        <w:rPr>
          <w:lang w:eastAsia="zh-CN"/>
        </w:rPr>
        <w:t xml:space="preserve">for Local Area </w:t>
      </w:r>
      <w:r w:rsidRPr="009C1C7B">
        <w:rPr>
          <w:i/>
          <w:iCs/>
          <w:lang w:eastAsia="zh-CN"/>
        </w:rPr>
        <w:t>repeater type 1-C</w:t>
      </w:r>
      <w:r>
        <w:rPr>
          <w:lang w:eastAsia="zh-CN"/>
        </w:rPr>
        <w:t xml:space="preserve"> (Category A and B)</w:t>
      </w:r>
      <w:r>
        <w:tab/>
      </w:r>
      <w:r>
        <w:fldChar w:fldCharType="begin"/>
      </w:r>
      <w:r>
        <w:instrText xml:space="preserve"> PAGEREF _Toc176337086 \h </w:instrText>
      </w:r>
      <w:r>
        <w:fldChar w:fldCharType="separate"/>
      </w:r>
      <w:r>
        <w:t>76</w:t>
      </w:r>
      <w:r>
        <w:fldChar w:fldCharType="end"/>
      </w:r>
    </w:p>
    <w:p w14:paraId="47ED3B22" w14:textId="187D276D" w:rsidR="00BC1BE2" w:rsidRDefault="00BC1BE2">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9C1C7B">
        <w:rPr>
          <w:i/>
          <w:iCs/>
        </w:rPr>
        <w:t>basic limits</w:t>
      </w:r>
      <w:r>
        <w:tab/>
      </w:r>
      <w:r>
        <w:fldChar w:fldCharType="begin"/>
      </w:r>
      <w:r>
        <w:instrText xml:space="preserve"> PAGEREF _Toc176337087 \h </w:instrText>
      </w:r>
      <w:r>
        <w:fldChar w:fldCharType="separate"/>
      </w:r>
      <w:r>
        <w:t>77</w:t>
      </w:r>
      <w:r>
        <w:fldChar w:fldCharType="end"/>
      </w:r>
    </w:p>
    <w:p w14:paraId="730272F2" w14:textId="509D3A4A" w:rsidR="00BC1BE2" w:rsidRDefault="00BC1BE2">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Basic limit</w:t>
      </w:r>
      <w:r>
        <w:t xml:space="preserve"> inside passband with no UL input signal</w:t>
      </w:r>
      <w:r>
        <w:tab/>
      </w:r>
      <w:r>
        <w:fldChar w:fldCharType="begin"/>
      </w:r>
      <w:r>
        <w:instrText xml:space="preserve"> PAGEREF _Toc176337088 \h </w:instrText>
      </w:r>
      <w:r>
        <w:fldChar w:fldCharType="separate"/>
      </w:r>
      <w:r>
        <w:t>78</w:t>
      </w:r>
      <w:r>
        <w:fldChar w:fldCharType="end"/>
      </w:r>
    </w:p>
    <w:p w14:paraId="4000B349" w14:textId="00382B7C" w:rsidR="00BC1BE2" w:rsidRDefault="00BC1BE2">
      <w:pPr>
        <w:pStyle w:val="TOC4"/>
        <w:rPr>
          <w:rFonts w:asciiTheme="minorHAnsi" w:eastAsiaTheme="minorEastAsia" w:hAnsiTheme="minorHAnsi" w:cstheme="minorBidi"/>
          <w:kern w:val="2"/>
          <w:sz w:val="24"/>
          <w:szCs w:val="24"/>
          <w14:ligatures w14:val="standardContextual"/>
        </w:rPr>
      </w:pPr>
      <w:r>
        <w:t>6.5.3.</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_Toc176337089 \h </w:instrText>
      </w:r>
      <w:r>
        <w:fldChar w:fldCharType="separate"/>
      </w:r>
      <w:r>
        <w:t>79</w:t>
      </w:r>
      <w:r>
        <w:fldChar w:fldCharType="end"/>
      </w:r>
    </w:p>
    <w:p w14:paraId="75EADDA5" w14:textId="5D9E241F" w:rsidR="00BC1BE2" w:rsidRDefault="00BC1BE2">
      <w:pPr>
        <w:pStyle w:val="TOC5"/>
        <w:rPr>
          <w:rFonts w:asciiTheme="minorHAnsi" w:eastAsiaTheme="minorEastAsia" w:hAnsiTheme="minorHAnsi" w:cstheme="minorBidi"/>
          <w:kern w:val="2"/>
          <w:sz w:val="24"/>
          <w:szCs w:val="24"/>
          <w14:ligatures w14:val="standardContextual"/>
        </w:rPr>
      </w:pPr>
      <w:r>
        <w:t>6.5.</w:t>
      </w:r>
      <w:r w:rsidRPr="009C1C7B">
        <w:rPr>
          <w:rFonts w:eastAsia="SimSun"/>
          <w:lang w:val="en-US" w:eastAsia="zh-CN"/>
        </w:rPr>
        <w:t>3</w:t>
      </w:r>
      <w:r>
        <w:t>.</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_Toc176337090 \h </w:instrText>
      </w:r>
      <w:r>
        <w:fldChar w:fldCharType="separate"/>
      </w:r>
      <w:r>
        <w:t>79</w:t>
      </w:r>
      <w:r>
        <w:fldChar w:fldCharType="end"/>
      </w:r>
    </w:p>
    <w:p w14:paraId="4E45F2E2" w14:textId="4071F4F6" w:rsidR="00BC1BE2" w:rsidRDefault="00BC1BE2">
      <w:pPr>
        <w:pStyle w:val="TOC5"/>
        <w:rPr>
          <w:rFonts w:asciiTheme="minorHAnsi" w:eastAsiaTheme="minorEastAsia" w:hAnsiTheme="minorHAnsi" w:cstheme="minorBidi"/>
          <w:kern w:val="2"/>
          <w:sz w:val="24"/>
          <w:szCs w:val="24"/>
          <w14:ligatures w14:val="standardContextual"/>
        </w:rPr>
      </w:pPr>
      <w:r>
        <w:t>6.5.</w:t>
      </w:r>
      <w:r w:rsidRPr="009C1C7B">
        <w:rPr>
          <w:rFonts w:eastAsia="SimSun"/>
          <w:lang w:val="en-US" w:eastAsia="zh-CN"/>
        </w:rPr>
        <w:t>3</w:t>
      </w:r>
      <w:r>
        <w:t>.</w:t>
      </w:r>
      <w:r w:rsidRPr="009C1C7B">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9C1C7B">
        <w:rPr>
          <w:rFonts w:eastAsia="SimSun"/>
          <w:lang w:val="en-US" w:eastAsia="zh-CN"/>
        </w:rPr>
        <w:t>-MT</w:t>
      </w:r>
      <w:r>
        <w:tab/>
      </w:r>
      <w:r>
        <w:fldChar w:fldCharType="begin"/>
      </w:r>
      <w:r>
        <w:instrText xml:space="preserve"> PAGEREF _Toc176337091 \h </w:instrText>
      </w:r>
      <w:r>
        <w:fldChar w:fldCharType="separate"/>
      </w:r>
      <w:r>
        <w:t>80</w:t>
      </w:r>
      <w:r>
        <w:fldChar w:fldCharType="end"/>
      </w:r>
    </w:p>
    <w:p w14:paraId="6C83B053" w14:textId="0C06BEF6" w:rsidR="00BC1BE2" w:rsidRDefault="00BC1BE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_Toc176337092 \h </w:instrText>
      </w:r>
      <w:r>
        <w:fldChar w:fldCharType="separate"/>
      </w:r>
      <w:r>
        <w:t>80</w:t>
      </w:r>
      <w:r>
        <w:fldChar w:fldCharType="end"/>
      </w:r>
    </w:p>
    <w:p w14:paraId="13105365" w14:textId="1BD3FCB7" w:rsidR="00BC1BE2" w:rsidRDefault="00BC1BE2">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_Toc176337093 \h </w:instrText>
      </w:r>
      <w:r>
        <w:fldChar w:fldCharType="separate"/>
      </w:r>
      <w:r>
        <w:t>80</w:t>
      </w:r>
      <w:r>
        <w:fldChar w:fldCharType="end"/>
      </w:r>
    </w:p>
    <w:p w14:paraId="745C0B40" w14:textId="4E9C3CE0" w:rsidR="00BC1BE2" w:rsidRDefault="00BC1BE2">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9C1C7B">
        <w:rPr>
          <w:i/>
          <w:iCs/>
        </w:rPr>
        <w:t>Basic limits</w:t>
      </w:r>
      <w:r>
        <w:tab/>
      </w:r>
      <w:r>
        <w:fldChar w:fldCharType="begin"/>
      </w:r>
      <w:r>
        <w:instrText xml:space="preserve"> PAGEREF _Toc176337094 \h </w:instrText>
      </w:r>
      <w:r>
        <w:fldChar w:fldCharType="separate"/>
      </w:r>
      <w:r>
        <w:t>81</w:t>
      </w:r>
      <w:r>
        <w:fldChar w:fldCharType="end"/>
      </w:r>
    </w:p>
    <w:p w14:paraId="0A2893FC" w14:textId="08F5273A" w:rsidR="00BC1BE2" w:rsidRDefault="00BC1BE2">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9C1C7B">
        <w:rPr>
          <w:i/>
          <w:iCs/>
        </w:rPr>
        <w:t>basic limits</w:t>
      </w:r>
      <w:r>
        <w:tab/>
      </w:r>
      <w:r>
        <w:fldChar w:fldCharType="begin"/>
      </w:r>
      <w:r>
        <w:instrText xml:space="preserve"> PAGEREF _Toc176337095 \h </w:instrText>
      </w:r>
      <w:r>
        <w:fldChar w:fldCharType="separate"/>
      </w:r>
      <w:r>
        <w:t>81</w:t>
      </w:r>
      <w:r>
        <w:fldChar w:fldCharType="end"/>
      </w:r>
    </w:p>
    <w:p w14:paraId="51C1D63B" w14:textId="7F1B2A89" w:rsidR="00BC1BE2" w:rsidRDefault="00BC1BE2">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9C1C7B">
        <w:rPr>
          <w:i/>
          <w:iCs/>
        </w:rPr>
        <w:t>basic limits</w:t>
      </w:r>
      <w:r>
        <w:tab/>
      </w:r>
      <w:r>
        <w:fldChar w:fldCharType="begin"/>
      </w:r>
      <w:r>
        <w:instrText xml:space="preserve"> PAGEREF _Toc176337096 \h </w:instrText>
      </w:r>
      <w:r>
        <w:fldChar w:fldCharType="separate"/>
      </w:r>
      <w:r>
        <w:t>82</w:t>
      </w:r>
      <w:r>
        <w:fldChar w:fldCharType="end"/>
      </w:r>
    </w:p>
    <w:p w14:paraId="14446B4E" w14:textId="3012E8E0" w:rsidR="00BC1BE2" w:rsidRDefault="00BC1BE2">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_Toc176337097 \h </w:instrText>
      </w:r>
      <w:r>
        <w:fldChar w:fldCharType="separate"/>
      </w:r>
      <w:r>
        <w:t>93</w:t>
      </w:r>
      <w:r>
        <w:fldChar w:fldCharType="end"/>
      </w:r>
    </w:p>
    <w:p w14:paraId="1FD548F5" w14:textId="4A515E23" w:rsidR="00BC1BE2" w:rsidRDefault="00BC1BE2">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_Toc176337098 \h </w:instrText>
      </w:r>
      <w:r>
        <w:fldChar w:fldCharType="separate"/>
      </w:r>
      <w:r>
        <w:t>100</w:t>
      </w:r>
      <w:r>
        <w:fldChar w:fldCharType="end"/>
      </w:r>
    </w:p>
    <w:p w14:paraId="545CACA1" w14:textId="36FA03CC" w:rsidR="00BC1BE2" w:rsidRDefault="00BC1BE2">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_Toc176337099 \h </w:instrText>
      </w:r>
      <w:r>
        <w:fldChar w:fldCharType="separate"/>
      </w:r>
      <w:r>
        <w:t>100</w:t>
      </w:r>
      <w:r>
        <w:fldChar w:fldCharType="end"/>
      </w:r>
    </w:p>
    <w:p w14:paraId="02577D3A" w14:textId="630CA8BB" w:rsidR="00BC1BE2" w:rsidRDefault="00BC1BE2">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_Toc176337100 \h </w:instrText>
      </w:r>
      <w:r>
        <w:fldChar w:fldCharType="separate"/>
      </w:r>
      <w:r>
        <w:t>100</w:t>
      </w:r>
      <w:r>
        <w:fldChar w:fldCharType="end"/>
      </w:r>
    </w:p>
    <w:p w14:paraId="716BBA49" w14:textId="383B0CAD" w:rsidR="00BC1BE2" w:rsidRDefault="00BC1BE2">
      <w:pPr>
        <w:pStyle w:val="TOC5"/>
        <w:rPr>
          <w:rFonts w:asciiTheme="minorHAnsi" w:eastAsiaTheme="minorEastAsia" w:hAnsiTheme="minorHAnsi" w:cstheme="minorBidi"/>
          <w:kern w:val="2"/>
          <w:sz w:val="24"/>
          <w:szCs w:val="24"/>
          <w14:ligatures w14:val="standardContextual"/>
        </w:rPr>
      </w:pPr>
      <w:r>
        <w:t>6.5.4.4.</w:t>
      </w:r>
      <w:r w:rsidRPr="009C1C7B">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9C1C7B">
        <w:rPr>
          <w:lang w:val="en-US" w:eastAsia="zh-CN"/>
        </w:rPr>
        <w:t>-MT</w:t>
      </w:r>
      <w:r>
        <w:tab/>
      </w:r>
      <w:r>
        <w:fldChar w:fldCharType="begin"/>
      </w:r>
      <w:r>
        <w:instrText xml:space="preserve"> PAGEREF _Toc176337101 \h </w:instrText>
      </w:r>
      <w:r>
        <w:fldChar w:fldCharType="separate"/>
      </w:r>
      <w:r>
        <w:t>101</w:t>
      </w:r>
      <w:r>
        <w:fldChar w:fldCharType="end"/>
      </w:r>
    </w:p>
    <w:p w14:paraId="4CD686C5" w14:textId="25683211" w:rsidR="00BC1BE2" w:rsidRDefault="00BC1BE2">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_Toc176337102 \h </w:instrText>
      </w:r>
      <w:r>
        <w:fldChar w:fldCharType="separate"/>
      </w:r>
      <w:r>
        <w:t>101</w:t>
      </w:r>
      <w:r>
        <w:fldChar w:fldCharType="end"/>
      </w:r>
    </w:p>
    <w:p w14:paraId="5CFD14E6" w14:textId="712675D8" w:rsidR="00BC1BE2" w:rsidRDefault="00BC1BE2">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_Toc176337103 \h </w:instrText>
      </w:r>
      <w:r>
        <w:fldChar w:fldCharType="separate"/>
      </w:r>
      <w:r>
        <w:t>101</w:t>
      </w:r>
      <w:r>
        <w:fldChar w:fldCharType="end"/>
      </w:r>
    </w:p>
    <w:p w14:paraId="74179385" w14:textId="03DC8AE6" w:rsidR="00BC1BE2" w:rsidRDefault="00BC1BE2">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_Toc176337104 \h </w:instrText>
      </w:r>
      <w:r>
        <w:fldChar w:fldCharType="separate"/>
      </w:r>
      <w:r>
        <w:t>102</w:t>
      </w:r>
      <w:r>
        <w:fldChar w:fldCharType="end"/>
      </w:r>
    </w:p>
    <w:p w14:paraId="47833899" w14:textId="4EC11FD5" w:rsidR="00BC1BE2" w:rsidRDefault="00BC1BE2">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_Toc176337105 \h </w:instrText>
      </w:r>
      <w:r>
        <w:fldChar w:fldCharType="separate"/>
      </w:r>
      <w:r>
        <w:t>102</w:t>
      </w:r>
      <w:r>
        <w:fldChar w:fldCharType="end"/>
      </w:r>
    </w:p>
    <w:p w14:paraId="101F12FC" w14:textId="420E6228" w:rsidR="00BC1BE2" w:rsidRDefault="00BC1BE2">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_Toc176337106 \h </w:instrText>
      </w:r>
      <w:r>
        <w:fldChar w:fldCharType="separate"/>
      </w:r>
      <w:r>
        <w:t>102</w:t>
      </w:r>
      <w:r>
        <w:fldChar w:fldCharType="end"/>
      </w:r>
    </w:p>
    <w:p w14:paraId="13281961" w14:textId="7AF48DF8" w:rsidR="00BC1BE2" w:rsidRDefault="00BC1BE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_Toc176337107 \h </w:instrText>
      </w:r>
      <w:r>
        <w:fldChar w:fldCharType="separate"/>
      </w:r>
      <w:r>
        <w:t>102</w:t>
      </w:r>
      <w:r>
        <w:fldChar w:fldCharType="end"/>
      </w:r>
    </w:p>
    <w:p w14:paraId="04624AD3" w14:textId="336E49F1" w:rsidR="00BC1BE2" w:rsidRDefault="00BC1BE2">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_Toc176337108 \h </w:instrText>
      </w:r>
      <w:r>
        <w:fldChar w:fldCharType="separate"/>
      </w:r>
      <w:r>
        <w:t>103</w:t>
      </w:r>
      <w:r>
        <w:fldChar w:fldCharType="end"/>
      </w:r>
    </w:p>
    <w:p w14:paraId="49DD370D" w14:textId="274DB302" w:rsidR="00BC1BE2" w:rsidRDefault="00BC1BE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_Toc176337109 \h </w:instrText>
      </w:r>
      <w:r>
        <w:fldChar w:fldCharType="separate"/>
      </w:r>
      <w:r>
        <w:t>103</w:t>
      </w:r>
      <w:r>
        <w:fldChar w:fldCharType="end"/>
      </w:r>
    </w:p>
    <w:p w14:paraId="4695C29E" w14:textId="0495923E" w:rsidR="00BC1BE2" w:rsidRDefault="00BC1BE2">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_Toc176337110 \h </w:instrText>
      </w:r>
      <w:r>
        <w:fldChar w:fldCharType="separate"/>
      </w:r>
      <w:r>
        <w:t>103</w:t>
      </w:r>
      <w:r>
        <w:fldChar w:fldCharType="end"/>
      </w:r>
    </w:p>
    <w:p w14:paraId="7A57F984" w14:textId="5CA161BF" w:rsidR="00BC1BE2" w:rsidRDefault="00BC1BE2">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_Toc176337111 \h </w:instrText>
      </w:r>
      <w:r>
        <w:fldChar w:fldCharType="separate"/>
      </w:r>
      <w:r>
        <w:t>104</w:t>
      </w:r>
      <w:r>
        <w:fldChar w:fldCharType="end"/>
      </w:r>
    </w:p>
    <w:p w14:paraId="1C0C4028" w14:textId="2E2C8D2E" w:rsidR="00BC1BE2" w:rsidRDefault="00BC1BE2">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_Toc176337112 \h </w:instrText>
      </w:r>
      <w:r>
        <w:fldChar w:fldCharType="separate"/>
      </w:r>
      <w:r>
        <w:t>104</w:t>
      </w:r>
      <w:r>
        <w:fldChar w:fldCharType="end"/>
      </w:r>
    </w:p>
    <w:p w14:paraId="1D05F41C" w14:textId="2BFA6C5B" w:rsidR="00BC1BE2" w:rsidRDefault="00BC1BE2">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_Toc176337113 \h </w:instrText>
      </w:r>
      <w:r>
        <w:fldChar w:fldCharType="separate"/>
      </w:r>
      <w:r>
        <w:t>104</w:t>
      </w:r>
      <w:r>
        <w:fldChar w:fldCharType="end"/>
      </w:r>
    </w:p>
    <w:p w14:paraId="087284C8" w14:textId="796D0650" w:rsidR="00BC1BE2" w:rsidRDefault="00BC1BE2">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_Toc176337114 \h </w:instrText>
      </w:r>
      <w:r>
        <w:fldChar w:fldCharType="separate"/>
      </w:r>
      <w:r>
        <w:t>104</w:t>
      </w:r>
      <w:r>
        <w:fldChar w:fldCharType="end"/>
      </w:r>
    </w:p>
    <w:p w14:paraId="2C5C9F62" w14:textId="29CABE63" w:rsidR="00BC1BE2" w:rsidRDefault="00BC1BE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_Toc176337115 \h </w:instrText>
      </w:r>
      <w:r>
        <w:fldChar w:fldCharType="separate"/>
      </w:r>
      <w:r>
        <w:t>104</w:t>
      </w:r>
      <w:r>
        <w:fldChar w:fldCharType="end"/>
      </w:r>
    </w:p>
    <w:p w14:paraId="785B4B50" w14:textId="143B129A" w:rsidR="00BC1BE2" w:rsidRDefault="00BC1BE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_Toc176337116 \h </w:instrText>
      </w:r>
      <w:r>
        <w:fldChar w:fldCharType="separate"/>
      </w:r>
      <w:r>
        <w:t>104</w:t>
      </w:r>
      <w:r>
        <w:fldChar w:fldCharType="end"/>
      </w:r>
    </w:p>
    <w:p w14:paraId="61653EA9" w14:textId="695476A1" w:rsidR="00BC1BE2" w:rsidRDefault="00BC1BE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_Toc176337117 \h </w:instrText>
      </w:r>
      <w:r>
        <w:fldChar w:fldCharType="separate"/>
      </w:r>
      <w:r>
        <w:t>105</w:t>
      </w:r>
      <w:r>
        <w:fldChar w:fldCharType="end"/>
      </w:r>
    </w:p>
    <w:p w14:paraId="0421CA51" w14:textId="37A4C58D" w:rsidR="00BC1BE2" w:rsidRDefault="00BC1BE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_Toc176337118 \h </w:instrText>
      </w:r>
      <w:r>
        <w:fldChar w:fldCharType="separate"/>
      </w:r>
      <w:r>
        <w:t>105</w:t>
      </w:r>
      <w:r>
        <w:fldChar w:fldCharType="end"/>
      </w:r>
    </w:p>
    <w:p w14:paraId="1F5B2EA3" w14:textId="05C235FE" w:rsidR="00BC1BE2" w:rsidRDefault="00BC1BE2">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_Toc176337119 \h </w:instrText>
      </w:r>
      <w:r>
        <w:fldChar w:fldCharType="separate"/>
      </w:r>
      <w:r>
        <w:t>105</w:t>
      </w:r>
      <w:r>
        <w:fldChar w:fldCharType="end"/>
      </w:r>
    </w:p>
    <w:p w14:paraId="0818F950" w14:textId="165A8550" w:rsidR="00BC1BE2" w:rsidRDefault="00BC1BE2">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_Toc176337120 \h </w:instrText>
      </w:r>
      <w:r>
        <w:fldChar w:fldCharType="separate"/>
      </w:r>
      <w:r>
        <w:t>105</w:t>
      </w:r>
      <w:r>
        <w:fldChar w:fldCharType="end"/>
      </w:r>
    </w:p>
    <w:p w14:paraId="41211A39" w14:textId="3D242D83" w:rsidR="00BC1BE2" w:rsidRDefault="00BC1BE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_Toc176337121 \h </w:instrText>
      </w:r>
      <w:r>
        <w:fldChar w:fldCharType="separate"/>
      </w:r>
      <w:r>
        <w:t>105</w:t>
      </w:r>
      <w:r>
        <w:fldChar w:fldCharType="end"/>
      </w:r>
    </w:p>
    <w:p w14:paraId="2DF7E456" w14:textId="27B55698" w:rsidR="00BC1BE2" w:rsidRDefault="00BC1BE2">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_Toc176337122 \h </w:instrText>
      </w:r>
      <w:r>
        <w:fldChar w:fldCharType="separate"/>
      </w:r>
      <w:r>
        <w:t>105</w:t>
      </w:r>
      <w:r>
        <w:fldChar w:fldCharType="end"/>
      </w:r>
    </w:p>
    <w:p w14:paraId="19FF72BD" w14:textId="573B248D" w:rsidR="00BC1BE2" w:rsidRDefault="00BC1BE2">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_Toc176337123 \h </w:instrText>
      </w:r>
      <w:r>
        <w:fldChar w:fldCharType="separate"/>
      </w:r>
      <w:r>
        <w:t>106</w:t>
      </w:r>
      <w:r>
        <w:fldChar w:fldCharType="end"/>
      </w:r>
    </w:p>
    <w:p w14:paraId="77E178AD" w14:textId="41E155AF" w:rsidR="00BC1BE2" w:rsidRDefault="00BC1BE2">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_Toc176337124 \h </w:instrText>
      </w:r>
      <w:r>
        <w:fldChar w:fldCharType="separate"/>
      </w:r>
      <w:r>
        <w:t>106</w:t>
      </w:r>
      <w:r>
        <w:fldChar w:fldCharType="end"/>
      </w:r>
    </w:p>
    <w:p w14:paraId="1FDF71A5" w14:textId="57EB1B62" w:rsidR="00BC1BE2" w:rsidRDefault="00BC1BE2">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_Toc176337125 \h </w:instrText>
      </w:r>
      <w:r>
        <w:fldChar w:fldCharType="separate"/>
      </w:r>
      <w:r>
        <w:t>106</w:t>
      </w:r>
      <w:r>
        <w:fldChar w:fldCharType="end"/>
      </w:r>
    </w:p>
    <w:p w14:paraId="5A1796E3" w14:textId="15F0F779" w:rsidR="00BC1BE2" w:rsidRDefault="00BC1BE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_Toc176337126 \h </w:instrText>
      </w:r>
      <w:r>
        <w:fldChar w:fldCharType="separate"/>
      </w:r>
      <w:r>
        <w:t>107</w:t>
      </w:r>
      <w:r>
        <w:fldChar w:fldCharType="end"/>
      </w:r>
    </w:p>
    <w:p w14:paraId="56047B66" w14:textId="0D2E01CC" w:rsidR="00BC1BE2" w:rsidRDefault="00BC1BE2">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_Toc176337127 \h </w:instrText>
      </w:r>
      <w:r>
        <w:fldChar w:fldCharType="separate"/>
      </w:r>
      <w:r>
        <w:t>107</w:t>
      </w:r>
      <w:r>
        <w:fldChar w:fldCharType="end"/>
      </w:r>
    </w:p>
    <w:p w14:paraId="04FED857" w14:textId="00102F35" w:rsidR="00BC1BE2" w:rsidRDefault="00BC1BE2">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_Toc176337128 \h </w:instrText>
      </w:r>
      <w:r>
        <w:fldChar w:fldCharType="separate"/>
      </w:r>
      <w:r>
        <w:t>107</w:t>
      </w:r>
      <w:r>
        <w:fldChar w:fldCharType="end"/>
      </w:r>
    </w:p>
    <w:p w14:paraId="3FBE44BE" w14:textId="1FF4F702" w:rsidR="00BC1BE2" w:rsidRDefault="00BC1BE2">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_Toc176337129 \h </w:instrText>
      </w:r>
      <w:r>
        <w:fldChar w:fldCharType="separate"/>
      </w:r>
      <w:r>
        <w:t>108</w:t>
      </w:r>
      <w:r>
        <w:fldChar w:fldCharType="end"/>
      </w:r>
    </w:p>
    <w:p w14:paraId="015FFD47" w14:textId="4A6D76A9" w:rsidR="00BC1BE2" w:rsidRDefault="00BC1BE2">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_Toc176337130 \h </w:instrText>
      </w:r>
      <w:r>
        <w:fldChar w:fldCharType="separate"/>
      </w:r>
      <w:r>
        <w:t>108</w:t>
      </w:r>
      <w:r>
        <w:fldChar w:fldCharType="end"/>
      </w:r>
    </w:p>
    <w:p w14:paraId="5A842E82" w14:textId="684CD97D" w:rsidR="00BC1BE2" w:rsidRDefault="00BC1BE2">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_Toc176337131 \h </w:instrText>
      </w:r>
      <w:r>
        <w:fldChar w:fldCharType="separate"/>
      </w:r>
      <w:r>
        <w:t>108</w:t>
      </w:r>
      <w:r>
        <w:fldChar w:fldCharType="end"/>
      </w:r>
    </w:p>
    <w:p w14:paraId="1BF92764" w14:textId="3474A679" w:rsidR="00BC1BE2" w:rsidRDefault="00BC1BE2">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_Toc176337132 \h </w:instrText>
      </w:r>
      <w:r>
        <w:fldChar w:fldCharType="separate"/>
      </w:r>
      <w:r>
        <w:t>108</w:t>
      </w:r>
      <w:r>
        <w:fldChar w:fldCharType="end"/>
      </w:r>
    </w:p>
    <w:p w14:paraId="4068F76D" w14:textId="1F0C57CC" w:rsidR="00BC1BE2" w:rsidRDefault="00BC1BE2">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RF repeater</w:t>
      </w:r>
      <w:r>
        <w:tab/>
      </w:r>
      <w:r>
        <w:fldChar w:fldCharType="begin"/>
      </w:r>
      <w:r>
        <w:instrText xml:space="preserve"> PAGEREF _Toc176337133 \h </w:instrText>
      </w:r>
      <w:r>
        <w:fldChar w:fldCharType="separate"/>
      </w:r>
      <w:r>
        <w:t>108</w:t>
      </w:r>
      <w:r>
        <w:fldChar w:fldCharType="end"/>
      </w:r>
    </w:p>
    <w:p w14:paraId="15E8F11C" w14:textId="2B602FCA" w:rsidR="00BC1BE2" w:rsidRDefault="00BC1BE2">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_Toc176337134 \h </w:instrText>
      </w:r>
      <w:r>
        <w:fldChar w:fldCharType="separate"/>
      </w:r>
      <w:r>
        <w:t>109</w:t>
      </w:r>
      <w:r>
        <w:fldChar w:fldCharType="end"/>
      </w:r>
    </w:p>
    <w:p w14:paraId="247670DA" w14:textId="2497BF45" w:rsidR="00BC1BE2" w:rsidRDefault="00BC1BE2">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_Toc176337135 \h </w:instrText>
      </w:r>
      <w:r>
        <w:fldChar w:fldCharType="separate"/>
      </w:r>
      <w:r>
        <w:t>109</w:t>
      </w:r>
      <w:r>
        <w:fldChar w:fldCharType="end"/>
      </w:r>
    </w:p>
    <w:p w14:paraId="6ED41F14" w14:textId="5104CC4D" w:rsidR="00BC1BE2" w:rsidRDefault="00BC1BE2">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_Toc176337136 \h </w:instrText>
      </w:r>
      <w:r>
        <w:fldChar w:fldCharType="separate"/>
      </w:r>
      <w:r>
        <w:t>109</w:t>
      </w:r>
      <w:r>
        <w:fldChar w:fldCharType="end"/>
      </w:r>
    </w:p>
    <w:p w14:paraId="5AB931D5" w14:textId="68AA406E" w:rsidR="00BC1BE2" w:rsidRDefault="00BC1BE2">
      <w:pPr>
        <w:pStyle w:val="TOC3"/>
        <w:rPr>
          <w:rFonts w:asciiTheme="minorHAnsi" w:eastAsiaTheme="minorEastAsia" w:hAnsiTheme="minorHAnsi" w:cstheme="minorBidi"/>
          <w:kern w:val="2"/>
          <w:sz w:val="24"/>
          <w:szCs w:val="24"/>
          <w14:ligatures w14:val="standardContextual"/>
        </w:rPr>
      </w:pPr>
      <w:r>
        <w:t>6.</w:t>
      </w:r>
      <w:r w:rsidRPr="009C1C7B">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9C1C7B">
        <w:rPr>
          <w:i/>
          <w:lang w:val="en-US" w:eastAsia="zh-CN"/>
        </w:rPr>
        <w:t>NCR</w:t>
      </w:r>
      <w:r>
        <w:tab/>
      </w:r>
      <w:r>
        <w:fldChar w:fldCharType="begin"/>
      </w:r>
      <w:r>
        <w:instrText xml:space="preserve"> PAGEREF _Toc176337137 \h </w:instrText>
      </w:r>
      <w:r>
        <w:fldChar w:fldCharType="separate"/>
      </w:r>
      <w:r>
        <w:t>111</w:t>
      </w:r>
      <w:r>
        <w:fldChar w:fldCharType="end"/>
      </w:r>
    </w:p>
    <w:p w14:paraId="0DB9A40E" w14:textId="2FE3C4F6"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6</w:t>
      </w:r>
      <w:r>
        <w:t>.</w:t>
      </w:r>
      <w:r w:rsidRPr="009C1C7B">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9C1C7B">
        <w:rPr>
          <w:lang w:val="en-US" w:eastAsia="zh-CN"/>
        </w:rPr>
        <w:t>Minimum</w:t>
      </w:r>
      <w:r>
        <w:t xml:space="preserve"> requirements for NCR-Fwd</w:t>
      </w:r>
      <w:r>
        <w:tab/>
      </w:r>
      <w:r>
        <w:fldChar w:fldCharType="begin"/>
      </w:r>
      <w:r>
        <w:instrText xml:space="preserve"> PAGEREF _Toc176337138 \h </w:instrText>
      </w:r>
      <w:r>
        <w:fldChar w:fldCharType="separate"/>
      </w:r>
      <w:r>
        <w:t>111</w:t>
      </w:r>
      <w:r>
        <w:fldChar w:fldCharType="end"/>
      </w:r>
    </w:p>
    <w:p w14:paraId="25D7613D" w14:textId="121724F6" w:rsidR="00BC1BE2" w:rsidRDefault="00BC1BE2">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_Toc176337139 \h </w:instrText>
      </w:r>
      <w:r>
        <w:fldChar w:fldCharType="separate"/>
      </w:r>
      <w:r>
        <w:t>111</w:t>
      </w:r>
      <w:r>
        <w:fldChar w:fldCharType="end"/>
      </w:r>
    </w:p>
    <w:p w14:paraId="52BA24D2" w14:textId="0E0949C4" w:rsidR="00BC1BE2" w:rsidRDefault="00BC1BE2">
      <w:pPr>
        <w:pStyle w:val="TOC5"/>
        <w:rPr>
          <w:rFonts w:asciiTheme="minorHAnsi" w:eastAsiaTheme="minorEastAsia" w:hAnsiTheme="minorHAnsi" w:cstheme="minorBidi"/>
          <w:kern w:val="2"/>
          <w:sz w:val="24"/>
          <w:szCs w:val="24"/>
          <w14:ligatures w14:val="standardContextual"/>
        </w:rPr>
      </w:pPr>
      <w:r>
        <w:t>6.</w:t>
      </w:r>
      <w:r w:rsidRPr="009C1C7B">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_Toc176337140 \h </w:instrText>
      </w:r>
      <w:r>
        <w:fldChar w:fldCharType="separate"/>
      </w:r>
      <w:r>
        <w:t>111</w:t>
      </w:r>
      <w:r>
        <w:fldChar w:fldCharType="end"/>
      </w:r>
    </w:p>
    <w:p w14:paraId="4A2366F4" w14:textId="76FBF9EC" w:rsidR="00BC1BE2" w:rsidRDefault="00BC1BE2">
      <w:pPr>
        <w:pStyle w:val="TOC5"/>
        <w:rPr>
          <w:rFonts w:asciiTheme="minorHAnsi" w:eastAsiaTheme="minorEastAsia" w:hAnsiTheme="minorHAnsi" w:cstheme="minorBidi"/>
          <w:kern w:val="2"/>
          <w:sz w:val="24"/>
          <w:szCs w:val="24"/>
          <w14:ligatures w14:val="standardContextual"/>
        </w:rPr>
      </w:pPr>
      <w:r>
        <w:t>6.</w:t>
      </w:r>
      <w:r w:rsidRPr="009C1C7B">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9C1C7B">
        <w:rPr>
          <w:i/>
          <w:lang w:val="en-US"/>
        </w:rPr>
        <w:t>NCR-Fwd</w:t>
      </w:r>
      <w:r w:rsidRPr="009C1C7B">
        <w:rPr>
          <w:i/>
        </w:rPr>
        <w:t xml:space="preserve"> type 1-H</w:t>
      </w:r>
      <w:r>
        <w:tab/>
      </w:r>
      <w:r>
        <w:fldChar w:fldCharType="begin"/>
      </w:r>
      <w:r>
        <w:instrText xml:space="preserve"> PAGEREF _Toc176337141 \h </w:instrText>
      </w:r>
      <w:r>
        <w:fldChar w:fldCharType="separate"/>
      </w:r>
      <w:r>
        <w:t>111</w:t>
      </w:r>
      <w:r>
        <w:fldChar w:fldCharType="end"/>
      </w:r>
    </w:p>
    <w:p w14:paraId="4B31703D" w14:textId="65596373" w:rsidR="00BC1BE2" w:rsidRDefault="00BC1BE2">
      <w:pPr>
        <w:pStyle w:val="TOC5"/>
        <w:rPr>
          <w:rFonts w:asciiTheme="minorHAnsi" w:eastAsiaTheme="minorEastAsia" w:hAnsiTheme="minorHAnsi" w:cstheme="minorBidi"/>
          <w:kern w:val="2"/>
          <w:sz w:val="24"/>
          <w:szCs w:val="24"/>
          <w14:ligatures w14:val="standardContextual"/>
        </w:rPr>
      </w:pPr>
      <w:r>
        <w:t>6.</w:t>
      </w:r>
      <w:r w:rsidRPr="009C1C7B">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_Toc176337142 \h </w:instrText>
      </w:r>
      <w:r>
        <w:fldChar w:fldCharType="separate"/>
      </w:r>
      <w:r>
        <w:t>111</w:t>
      </w:r>
      <w:r>
        <w:fldChar w:fldCharType="end"/>
      </w:r>
    </w:p>
    <w:p w14:paraId="42ABA695" w14:textId="5BF4EE9A"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_Toc176337143 \h </w:instrText>
      </w:r>
      <w:r>
        <w:fldChar w:fldCharType="separate"/>
      </w:r>
      <w:r>
        <w:t>111</w:t>
      </w:r>
      <w:r>
        <w:fldChar w:fldCharType="end"/>
      </w:r>
    </w:p>
    <w:p w14:paraId="4E227479" w14:textId="55342FED" w:rsidR="00BC1BE2" w:rsidRDefault="00BC1BE2">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_Toc176337144 \h </w:instrText>
      </w:r>
      <w:r>
        <w:fldChar w:fldCharType="separate"/>
      </w:r>
      <w:r>
        <w:t>111</w:t>
      </w:r>
      <w:r>
        <w:fldChar w:fldCharType="end"/>
      </w:r>
    </w:p>
    <w:p w14:paraId="1ADB37B3" w14:textId="24F3C66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9C1C7B">
        <w:rPr>
          <w:i/>
          <w:iCs/>
        </w:rPr>
        <w:t>RF repeater</w:t>
      </w:r>
      <w:r>
        <w:tab/>
      </w:r>
      <w:r>
        <w:fldChar w:fldCharType="begin"/>
      </w:r>
      <w:r>
        <w:instrText xml:space="preserve"> PAGEREF _Toc176337145 \h </w:instrText>
      </w:r>
      <w:r>
        <w:fldChar w:fldCharType="separate"/>
      </w:r>
      <w:r>
        <w:t>112</w:t>
      </w:r>
      <w:r>
        <w:fldChar w:fldCharType="end"/>
      </w:r>
    </w:p>
    <w:p w14:paraId="66F49D86" w14:textId="0A98666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9C1C7B">
        <w:rPr>
          <w:i/>
          <w:iCs/>
        </w:rPr>
        <w:t>NCR</w:t>
      </w:r>
      <w:r>
        <w:tab/>
      </w:r>
      <w:r>
        <w:fldChar w:fldCharType="begin"/>
      </w:r>
      <w:r>
        <w:instrText xml:space="preserve"> PAGEREF _Toc176337146 \h </w:instrText>
      </w:r>
      <w:r>
        <w:fldChar w:fldCharType="separate"/>
      </w:r>
      <w:r>
        <w:t>113</w:t>
      </w:r>
      <w:r>
        <w:fldChar w:fldCharType="end"/>
      </w:r>
    </w:p>
    <w:p w14:paraId="514C132B" w14:textId="7EFF939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DengXian"/>
        </w:rPr>
        <w:t>6.9.3.1</w:t>
      </w:r>
      <w:r>
        <w:rPr>
          <w:rFonts w:asciiTheme="minorHAnsi" w:eastAsiaTheme="minorEastAsia" w:hAnsiTheme="minorHAnsi" w:cstheme="minorBidi"/>
          <w:kern w:val="2"/>
          <w:sz w:val="24"/>
          <w:szCs w:val="24"/>
          <w14:ligatures w14:val="standardContextual"/>
        </w:rPr>
        <w:tab/>
      </w:r>
      <w:r w:rsidRPr="009C1C7B">
        <w:rPr>
          <w:rFonts w:eastAsia="DengXian"/>
        </w:rPr>
        <w:t>Minimum requirements for NCR-Fwd</w:t>
      </w:r>
      <w:r>
        <w:tab/>
      </w:r>
      <w:r>
        <w:fldChar w:fldCharType="begin"/>
      </w:r>
      <w:r>
        <w:instrText xml:space="preserve"> PAGEREF _Toc176337147 \h </w:instrText>
      </w:r>
      <w:r>
        <w:fldChar w:fldCharType="separate"/>
      </w:r>
      <w:r>
        <w:t>113</w:t>
      </w:r>
      <w:r>
        <w:fldChar w:fldCharType="end"/>
      </w:r>
    </w:p>
    <w:p w14:paraId="6E882B44" w14:textId="476297B5" w:rsidR="00BC1BE2" w:rsidRDefault="00BC1BE2">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_Toc176337148 \h </w:instrText>
      </w:r>
      <w:r>
        <w:fldChar w:fldCharType="separate"/>
      </w:r>
      <w:r>
        <w:t>113</w:t>
      </w:r>
      <w:r>
        <w:fldChar w:fldCharType="end"/>
      </w:r>
    </w:p>
    <w:p w14:paraId="78F0B6F4" w14:textId="76CA3BD7"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9C1C7B">
        <w:rPr>
          <w:i/>
          <w:iCs/>
        </w:rPr>
        <w:t>NCR-Fwd type 1-H</w:t>
      </w:r>
      <w:r>
        <w:tab/>
      </w:r>
      <w:r>
        <w:fldChar w:fldCharType="begin"/>
      </w:r>
      <w:r>
        <w:instrText xml:space="preserve"> PAGEREF _Toc176337149 \h </w:instrText>
      </w:r>
      <w:r>
        <w:fldChar w:fldCharType="separate"/>
      </w:r>
      <w:r>
        <w:t>113</w:t>
      </w:r>
      <w:r>
        <w:fldChar w:fldCharType="end"/>
      </w:r>
    </w:p>
    <w:p w14:paraId="45A7942B" w14:textId="7044D9FA"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_Toc176337150 \h </w:instrText>
      </w:r>
      <w:r>
        <w:fldChar w:fldCharType="separate"/>
      </w:r>
      <w:r>
        <w:t>114</w:t>
      </w:r>
      <w:r>
        <w:fldChar w:fldCharType="end"/>
      </w:r>
    </w:p>
    <w:p w14:paraId="48EC1441" w14:textId="5AF17FCD" w:rsidR="00BC1BE2" w:rsidRDefault="00BC1BE2">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_Toc176337151 \h </w:instrText>
      </w:r>
      <w:r>
        <w:fldChar w:fldCharType="separate"/>
      </w:r>
      <w:r>
        <w:t>114</w:t>
      </w:r>
      <w:r>
        <w:fldChar w:fldCharType="end"/>
      </w:r>
    </w:p>
    <w:p w14:paraId="23D1EB44" w14:textId="7D30E187" w:rsidR="00BC1BE2" w:rsidRDefault="00BC1BE2">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_Toc176337152 \h </w:instrText>
      </w:r>
      <w:r>
        <w:fldChar w:fldCharType="separate"/>
      </w:r>
      <w:r>
        <w:t>114</w:t>
      </w:r>
      <w:r>
        <w:fldChar w:fldCharType="end"/>
      </w:r>
    </w:p>
    <w:p w14:paraId="473B4786" w14:textId="78D5871D" w:rsidR="00BC1BE2" w:rsidRDefault="00BC1BE2">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rPr>
        <w:t>RF repeater</w:t>
      </w:r>
      <w:r>
        <w:tab/>
      </w:r>
      <w:r>
        <w:fldChar w:fldCharType="begin"/>
      </w:r>
      <w:r>
        <w:instrText xml:space="preserve"> PAGEREF _Toc176337153 \h </w:instrText>
      </w:r>
      <w:r>
        <w:fldChar w:fldCharType="separate"/>
      </w:r>
      <w:r>
        <w:t>114</w:t>
      </w:r>
      <w:r>
        <w:fldChar w:fldCharType="end"/>
      </w:r>
    </w:p>
    <w:p w14:paraId="4833C5E2" w14:textId="2C44065A" w:rsidR="00BC1BE2" w:rsidRDefault="00BC1BE2">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rPr>
        <w:t>NCR</w:t>
      </w:r>
      <w:r>
        <w:tab/>
      </w:r>
      <w:r>
        <w:fldChar w:fldCharType="begin"/>
      </w:r>
      <w:r>
        <w:instrText xml:space="preserve"> PAGEREF _Toc176337154 \h </w:instrText>
      </w:r>
      <w:r>
        <w:fldChar w:fldCharType="separate"/>
      </w:r>
      <w:r>
        <w:t>114</w:t>
      </w:r>
      <w:r>
        <w:fldChar w:fldCharType="end"/>
      </w:r>
    </w:p>
    <w:p w14:paraId="053B3FA7" w14:textId="0DB83A80" w:rsidR="00BC1BE2" w:rsidRDefault="00BC1BE2">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_Toc176337155 \h </w:instrText>
      </w:r>
      <w:r>
        <w:fldChar w:fldCharType="separate"/>
      </w:r>
      <w:r>
        <w:t>114</w:t>
      </w:r>
      <w:r>
        <w:fldChar w:fldCharType="end"/>
      </w:r>
    </w:p>
    <w:p w14:paraId="4D05A742" w14:textId="7D9C7E81" w:rsidR="00BC1BE2" w:rsidRDefault="00BC1BE2">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_Toc176337156 \h </w:instrText>
      </w:r>
      <w:r>
        <w:fldChar w:fldCharType="separate"/>
      </w:r>
      <w:r>
        <w:t>114</w:t>
      </w:r>
      <w:r>
        <w:fldChar w:fldCharType="end"/>
      </w:r>
    </w:p>
    <w:p w14:paraId="6CEE74A7" w14:textId="4CBCBE24" w:rsidR="00BC1BE2" w:rsidRDefault="00BC1BE2">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_Toc176337157 \h </w:instrText>
      </w:r>
      <w:r>
        <w:fldChar w:fldCharType="separate"/>
      </w:r>
      <w:r>
        <w:t>114</w:t>
      </w:r>
      <w:r>
        <w:fldChar w:fldCharType="end"/>
      </w:r>
    </w:p>
    <w:p w14:paraId="12FE172B" w14:textId="3F4631CB" w:rsidR="00BC1BE2" w:rsidRDefault="00BC1BE2">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rPr>
        <w:t>RF repeater</w:t>
      </w:r>
      <w:r>
        <w:tab/>
      </w:r>
      <w:r>
        <w:fldChar w:fldCharType="begin"/>
      </w:r>
      <w:r>
        <w:instrText xml:space="preserve"> PAGEREF _Toc176337158 \h </w:instrText>
      </w:r>
      <w:r>
        <w:fldChar w:fldCharType="separate"/>
      </w:r>
      <w:r>
        <w:t>115</w:t>
      </w:r>
      <w:r>
        <w:fldChar w:fldCharType="end"/>
      </w:r>
    </w:p>
    <w:p w14:paraId="38CB80B2" w14:textId="2E1ECBCF" w:rsidR="00BC1BE2" w:rsidRDefault="00BC1BE2">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rPr>
        <w:t>NCR</w:t>
      </w:r>
      <w:r>
        <w:tab/>
      </w:r>
      <w:r>
        <w:fldChar w:fldCharType="begin"/>
      </w:r>
      <w:r>
        <w:instrText xml:space="preserve"> PAGEREF _Toc176337159 \h </w:instrText>
      </w:r>
      <w:r>
        <w:fldChar w:fldCharType="separate"/>
      </w:r>
      <w:r>
        <w:t>115</w:t>
      </w:r>
      <w:r>
        <w:fldChar w:fldCharType="end"/>
      </w:r>
    </w:p>
    <w:p w14:paraId="72150FB7" w14:textId="543DDD30" w:rsidR="00BC1BE2" w:rsidRDefault="00BC1BE2">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_Toc176337160 \h </w:instrText>
      </w:r>
      <w:r>
        <w:fldChar w:fldCharType="separate"/>
      </w:r>
      <w:r>
        <w:t>115</w:t>
      </w:r>
      <w:r>
        <w:fldChar w:fldCharType="end"/>
      </w:r>
    </w:p>
    <w:p w14:paraId="2D08E4A1" w14:textId="1EF8D0EE"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w:t>
      </w:r>
      <w:r>
        <w:t>utput power dynamics for NCR-MT</w:t>
      </w:r>
      <w:r>
        <w:tab/>
      </w:r>
      <w:r>
        <w:fldChar w:fldCharType="begin"/>
      </w:r>
      <w:r>
        <w:instrText xml:space="preserve"> PAGEREF _Toc176337161 \h </w:instrText>
      </w:r>
      <w:r>
        <w:fldChar w:fldCharType="separate"/>
      </w:r>
      <w:r>
        <w:t>116</w:t>
      </w:r>
      <w:r>
        <w:fldChar w:fldCharType="end"/>
      </w:r>
    </w:p>
    <w:p w14:paraId="4937C5C9" w14:textId="367F43C3"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eastAsia="zh-CN"/>
        </w:rPr>
        <w:t>6.11.1</w:t>
      </w:r>
      <w:r>
        <w:rPr>
          <w:rFonts w:asciiTheme="minorHAnsi" w:eastAsiaTheme="minorEastAsia" w:hAnsiTheme="minorHAnsi" w:cstheme="minorBidi"/>
          <w:kern w:val="2"/>
          <w:sz w:val="24"/>
          <w:szCs w:val="24"/>
          <w14:ligatures w14:val="standardContextual"/>
        </w:rPr>
        <w:tab/>
      </w:r>
      <w:r w:rsidRPr="009C1C7B">
        <w:rPr>
          <w:lang w:val="en-US" w:eastAsia="zh-CN"/>
        </w:rPr>
        <w:t>General</w:t>
      </w:r>
      <w:r>
        <w:tab/>
      </w:r>
      <w:r>
        <w:fldChar w:fldCharType="begin"/>
      </w:r>
      <w:r>
        <w:instrText xml:space="preserve"> PAGEREF _Toc176337162 \h </w:instrText>
      </w:r>
      <w:r>
        <w:fldChar w:fldCharType="separate"/>
      </w:r>
      <w:r>
        <w:t>116</w:t>
      </w:r>
      <w:r>
        <w:fldChar w:fldCharType="end"/>
      </w:r>
    </w:p>
    <w:p w14:paraId="7BAB8CED" w14:textId="74C612A0"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Transmit OFF power for NCR-MT</w:t>
      </w:r>
      <w:r>
        <w:tab/>
      </w:r>
      <w:r>
        <w:fldChar w:fldCharType="begin"/>
      </w:r>
      <w:r>
        <w:instrText xml:space="preserve"> PAGEREF _Toc176337163 \h </w:instrText>
      </w:r>
      <w:r>
        <w:fldChar w:fldCharType="separate"/>
      </w:r>
      <w:r>
        <w:t>116</w:t>
      </w:r>
      <w:r>
        <w:fldChar w:fldCharType="end"/>
      </w:r>
    </w:p>
    <w:p w14:paraId="7F4A694A" w14:textId="49614434"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Transmit ON/OFF time mask for NCR-MT</w:t>
      </w:r>
      <w:r>
        <w:tab/>
      </w:r>
      <w:r>
        <w:fldChar w:fldCharType="begin"/>
      </w:r>
      <w:r>
        <w:instrText xml:space="preserve"> PAGEREF _Toc176337164 \h </w:instrText>
      </w:r>
      <w:r>
        <w:fldChar w:fldCharType="separate"/>
      </w:r>
      <w:r>
        <w:t>116</w:t>
      </w:r>
      <w:r>
        <w:fldChar w:fldCharType="end"/>
      </w:r>
    </w:p>
    <w:p w14:paraId="64B62C33" w14:textId="6B1F14AD"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Power control for NCR-MT</w:t>
      </w:r>
      <w:r>
        <w:tab/>
      </w:r>
      <w:r>
        <w:fldChar w:fldCharType="begin"/>
      </w:r>
      <w:r>
        <w:instrText xml:space="preserve"> PAGEREF _Toc176337165 \h </w:instrText>
      </w:r>
      <w:r>
        <w:fldChar w:fldCharType="separate"/>
      </w:r>
      <w:r>
        <w:t>116</w:t>
      </w:r>
      <w:r>
        <w:fldChar w:fldCharType="end"/>
      </w:r>
    </w:p>
    <w:p w14:paraId="3BCA8528" w14:textId="6B2539D3"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w:t>
      </w:r>
      <w:r>
        <w:t>ransmit signal quality for NCR-MT</w:t>
      </w:r>
      <w:r>
        <w:tab/>
      </w:r>
      <w:r>
        <w:fldChar w:fldCharType="begin"/>
      </w:r>
      <w:r>
        <w:instrText xml:space="preserve"> PAGEREF _Toc176337166 \h </w:instrText>
      </w:r>
      <w:r>
        <w:fldChar w:fldCharType="separate"/>
      </w:r>
      <w:r>
        <w:t>116</w:t>
      </w:r>
      <w:r>
        <w:fldChar w:fldCharType="end"/>
      </w:r>
    </w:p>
    <w:p w14:paraId="63632732" w14:textId="600B8A07"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_Toc176337167 \h </w:instrText>
      </w:r>
      <w:r>
        <w:fldChar w:fldCharType="separate"/>
      </w:r>
      <w:r>
        <w:t>116</w:t>
      </w:r>
      <w:r>
        <w:fldChar w:fldCharType="end"/>
      </w:r>
    </w:p>
    <w:p w14:paraId="6DE396EE" w14:textId="02E3EB83"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Frequency error requirements for NCR-MT</w:t>
      </w:r>
      <w:r>
        <w:tab/>
      </w:r>
      <w:r>
        <w:fldChar w:fldCharType="begin"/>
      </w:r>
      <w:r>
        <w:instrText xml:space="preserve"> PAGEREF _Toc176337168 \h </w:instrText>
      </w:r>
      <w:r>
        <w:fldChar w:fldCharType="separate"/>
      </w:r>
      <w:r>
        <w:t>117</w:t>
      </w:r>
      <w:r>
        <w:fldChar w:fldCharType="end"/>
      </w:r>
    </w:p>
    <w:p w14:paraId="4F222CA2" w14:textId="08A2A3A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Transmit modulation quality</w:t>
      </w:r>
      <w:r>
        <w:tab/>
      </w:r>
      <w:r>
        <w:fldChar w:fldCharType="begin"/>
      </w:r>
      <w:r>
        <w:instrText xml:space="preserve"> PAGEREF _Toc176337169 \h </w:instrText>
      </w:r>
      <w:r>
        <w:fldChar w:fldCharType="separate"/>
      </w:r>
      <w:r>
        <w:t>117</w:t>
      </w:r>
      <w:r>
        <w:fldChar w:fldCharType="end"/>
      </w:r>
    </w:p>
    <w:p w14:paraId="6D172C93" w14:textId="7FE820F0"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_Toc176337170 \h </w:instrText>
      </w:r>
      <w:r>
        <w:fldChar w:fldCharType="separate"/>
      </w:r>
      <w:r>
        <w:t>117</w:t>
      </w:r>
      <w:r>
        <w:fldChar w:fldCharType="end"/>
      </w:r>
    </w:p>
    <w:p w14:paraId="2D15E88F" w14:textId="006CA2EC"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eastAsia="zh-CN"/>
        </w:rPr>
        <w:t>6.13.1</w:t>
      </w:r>
      <w:r>
        <w:rPr>
          <w:rFonts w:asciiTheme="minorHAnsi" w:eastAsiaTheme="minorEastAsia" w:hAnsiTheme="minorHAnsi" w:cstheme="minorBidi"/>
          <w:kern w:val="2"/>
          <w:sz w:val="24"/>
          <w:szCs w:val="24"/>
          <w14:ligatures w14:val="standardContextual"/>
        </w:rPr>
        <w:tab/>
      </w:r>
      <w:r w:rsidRPr="009C1C7B">
        <w:rPr>
          <w:lang w:val="en-US" w:eastAsia="zh-CN"/>
        </w:rPr>
        <w:t>General</w:t>
      </w:r>
      <w:r>
        <w:tab/>
      </w:r>
      <w:r>
        <w:fldChar w:fldCharType="begin"/>
      </w:r>
      <w:r>
        <w:instrText xml:space="preserve"> PAGEREF _Toc176337171 \h </w:instrText>
      </w:r>
      <w:r>
        <w:fldChar w:fldCharType="separate"/>
      </w:r>
      <w:r>
        <w:t>117</w:t>
      </w:r>
      <w:r>
        <w:fldChar w:fldCharType="end"/>
      </w:r>
    </w:p>
    <w:p w14:paraId="3C8771D1" w14:textId="153CDDFB"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eastAsia="zh-CN"/>
        </w:rPr>
        <w:t>6.13.2</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 for NCR-MT</w:t>
      </w:r>
      <w:r>
        <w:tab/>
      </w:r>
      <w:r>
        <w:fldChar w:fldCharType="begin"/>
      </w:r>
      <w:r>
        <w:instrText xml:space="preserve"> PAGEREF _Toc176337172 \h </w:instrText>
      </w:r>
      <w:r>
        <w:fldChar w:fldCharType="separate"/>
      </w:r>
      <w:r>
        <w:t>117</w:t>
      </w:r>
      <w:r>
        <w:fldChar w:fldCharType="end"/>
      </w:r>
    </w:p>
    <w:p w14:paraId="33263DC9" w14:textId="529F0BC5"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en-US" w:eastAsia="zh-CN"/>
        </w:rPr>
        <w:t>6.14</w:t>
      </w:r>
      <w:r>
        <w:rPr>
          <w:rFonts w:asciiTheme="minorHAnsi" w:eastAsiaTheme="minorEastAsia" w:hAnsiTheme="minorHAnsi" w:cstheme="minorBidi"/>
          <w:kern w:val="2"/>
          <w:sz w:val="24"/>
          <w:szCs w:val="24"/>
          <w14:ligatures w14:val="standardContextual"/>
        </w:rPr>
        <w:tab/>
      </w:r>
      <w:r w:rsidRPr="009C1C7B">
        <w:rPr>
          <w:lang w:val="en-US" w:eastAsia="zh-CN"/>
        </w:rPr>
        <w:t>Void</w:t>
      </w:r>
      <w:r>
        <w:tab/>
      </w:r>
      <w:r>
        <w:fldChar w:fldCharType="begin"/>
      </w:r>
      <w:r>
        <w:instrText xml:space="preserve"> PAGEREF _Toc176337173 \h </w:instrText>
      </w:r>
      <w:r>
        <w:fldChar w:fldCharType="separate"/>
      </w:r>
      <w:r>
        <w:t>117</w:t>
      </w:r>
      <w:r>
        <w:fldChar w:fldCharType="end"/>
      </w:r>
    </w:p>
    <w:p w14:paraId="5D1D2035" w14:textId="4E8AC39A"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en-US" w:eastAsia="zh-CN"/>
        </w:rPr>
        <w:t>6.15</w:t>
      </w:r>
      <w:r>
        <w:rPr>
          <w:rFonts w:asciiTheme="minorHAnsi" w:eastAsiaTheme="minorEastAsia" w:hAnsiTheme="minorHAnsi" w:cstheme="minorBidi"/>
          <w:kern w:val="2"/>
          <w:sz w:val="24"/>
          <w:szCs w:val="24"/>
          <w14:ligatures w14:val="standardContextual"/>
        </w:rPr>
        <w:tab/>
      </w:r>
      <w:r w:rsidRPr="009C1C7B">
        <w:rPr>
          <w:lang w:val="en-US" w:eastAsia="zh-CN"/>
        </w:rPr>
        <w:t>Diversity characteristics</w:t>
      </w:r>
      <w:r>
        <w:t xml:space="preserve"> for NCR-MT</w:t>
      </w:r>
      <w:r>
        <w:tab/>
      </w:r>
      <w:r>
        <w:fldChar w:fldCharType="begin"/>
      </w:r>
      <w:r>
        <w:instrText xml:space="preserve"> PAGEREF _Toc176337174 \h </w:instrText>
      </w:r>
      <w:r>
        <w:fldChar w:fldCharType="separate"/>
      </w:r>
      <w:r>
        <w:t>117</w:t>
      </w:r>
      <w:r>
        <w:fldChar w:fldCharType="end"/>
      </w:r>
    </w:p>
    <w:p w14:paraId="41698970" w14:textId="5EE251F4"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_Toc176337175 \h </w:instrText>
      </w:r>
      <w:r>
        <w:fldChar w:fldCharType="separate"/>
      </w:r>
      <w:r>
        <w:t>118</w:t>
      </w:r>
      <w:r>
        <w:fldChar w:fldCharType="end"/>
      </w:r>
    </w:p>
    <w:p w14:paraId="08CA7504" w14:textId="39458DB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lastRenderedPageBreak/>
        <w:t>6</w:t>
      </w:r>
      <w:r>
        <w:t>.</w:t>
      </w:r>
      <w:r w:rsidRPr="009C1C7B">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_Toc176337176 \h </w:instrText>
      </w:r>
      <w:r>
        <w:fldChar w:fldCharType="separate"/>
      </w:r>
      <w:r>
        <w:t>118</w:t>
      </w:r>
      <w:r>
        <w:fldChar w:fldCharType="end"/>
      </w:r>
    </w:p>
    <w:p w14:paraId="59F7E06F" w14:textId="7A881CB7"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_Toc176337177 \h </w:instrText>
      </w:r>
      <w:r>
        <w:fldChar w:fldCharType="separate"/>
      </w:r>
      <w:r>
        <w:t>118</w:t>
      </w:r>
      <w:r>
        <w:fldChar w:fldCharType="end"/>
      </w:r>
    </w:p>
    <w:p w14:paraId="1569F531" w14:textId="7E1F5BE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9C1C7B">
        <w:rPr>
          <w:i/>
        </w:rPr>
        <w:t xml:space="preserve">NCR-MT type </w:t>
      </w:r>
      <w:r w:rsidRPr="009C1C7B">
        <w:rPr>
          <w:rFonts w:eastAsia="SimSun"/>
          <w:i/>
          <w:lang w:val="en-US" w:eastAsia="zh-CN"/>
        </w:rPr>
        <w:t xml:space="preserve">1-C and </w:t>
      </w:r>
      <w:r w:rsidRPr="009C1C7B">
        <w:rPr>
          <w:i/>
        </w:rPr>
        <w:t>1-H</w:t>
      </w:r>
      <w:r>
        <w:tab/>
      </w:r>
      <w:r>
        <w:fldChar w:fldCharType="begin"/>
      </w:r>
      <w:r>
        <w:instrText xml:space="preserve"> PAGEREF _Toc176337178 \h </w:instrText>
      </w:r>
      <w:r>
        <w:fldChar w:fldCharType="separate"/>
      </w:r>
      <w:r>
        <w:t>118</w:t>
      </w:r>
      <w:r>
        <w:fldChar w:fldCharType="end"/>
      </w:r>
    </w:p>
    <w:p w14:paraId="1CF01DBD" w14:textId="336615C4"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Maximum</w:t>
      </w:r>
      <w:r>
        <w:t xml:space="preserve"> input level for NCR-MT</w:t>
      </w:r>
      <w:r>
        <w:tab/>
      </w:r>
      <w:r>
        <w:fldChar w:fldCharType="begin"/>
      </w:r>
      <w:r>
        <w:instrText xml:space="preserve"> PAGEREF _Toc176337179 \h </w:instrText>
      </w:r>
      <w:r>
        <w:fldChar w:fldCharType="separate"/>
      </w:r>
      <w:r>
        <w:t>119</w:t>
      </w:r>
      <w:r>
        <w:fldChar w:fldCharType="end"/>
      </w:r>
    </w:p>
    <w:p w14:paraId="42B19355" w14:textId="54330D38"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Adjacent</w:t>
      </w:r>
      <w:r>
        <w:t xml:space="preserve"> channel selectivity for NCR-MT</w:t>
      </w:r>
      <w:r>
        <w:tab/>
      </w:r>
      <w:r>
        <w:fldChar w:fldCharType="begin"/>
      </w:r>
      <w:r>
        <w:instrText xml:space="preserve"> PAGEREF _Toc176337180 \h </w:instrText>
      </w:r>
      <w:r>
        <w:fldChar w:fldCharType="separate"/>
      </w:r>
      <w:r>
        <w:t>119</w:t>
      </w:r>
      <w:r>
        <w:fldChar w:fldCharType="end"/>
      </w:r>
    </w:p>
    <w:p w14:paraId="316DFC25" w14:textId="0379D736"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_Toc176337181 \h </w:instrText>
      </w:r>
      <w:r>
        <w:fldChar w:fldCharType="separate"/>
      </w:r>
      <w:r>
        <w:t>119</w:t>
      </w:r>
      <w:r>
        <w:fldChar w:fldCharType="end"/>
      </w:r>
    </w:p>
    <w:p w14:paraId="636EF03B" w14:textId="6A40D1E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_Toc176337182 \h </w:instrText>
      </w:r>
      <w:r>
        <w:fldChar w:fldCharType="separate"/>
      </w:r>
      <w:r>
        <w:t>119</w:t>
      </w:r>
      <w:r>
        <w:fldChar w:fldCharType="end"/>
      </w:r>
    </w:p>
    <w:p w14:paraId="3202EAA4" w14:textId="14A1A244"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rPr>
        <w:t xml:space="preserve">NCR-MT type 1-C </w:t>
      </w:r>
      <w:r>
        <w:t>a</w:t>
      </w:r>
      <w:r w:rsidRPr="009C1C7B">
        <w:rPr>
          <w:rFonts w:eastAsiaTheme="minorEastAsia"/>
          <w:lang w:eastAsia="zh-CN"/>
        </w:rPr>
        <w:t>nd</w:t>
      </w:r>
      <w:r w:rsidRPr="009C1C7B">
        <w:rPr>
          <w:rFonts w:eastAsiaTheme="minorEastAsia"/>
          <w:i/>
          <w:lang w:eastAsia="zh-CN"/>
        </w:rPr>
        <w:t xml:space="preserve"> 1-H</w:t>
      </w:r>
      <w:r>
        <w:tab/>
      </w:r>
      <w:r>
        <w:fldChar w:fldCharType="begin"/>
      </w:r>
      <w:r>
        <w:instrText xml:space="preserve"> PAGEREF _Toc176337183 \h </w:instrText>
      </w:r>
      <w:r>
        <w:fldChar w:fldCharType="separate"/>
      </w:r>
      <w:r>
        <w:t>119</w:t>
      </w:r>
      <w:r>
        <w:fldChar w:fldCharType="end"/>
      </w:r>
    </w:p>
    <w:p w14:paraId="34F05BF0" w14:textId="6F328A8C"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18</w:t>
      </w:r>
      <w:r>
        <w:t>.1.</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9C1C7B">
        <w:rPr>
          <w:rFonts w:eastAsiaTheme="minorEastAsia"/>
          <w:lang w:eastAsia="zh-CN"/>
        </w:rPr>
        <w:t>Void</w:t>
      </w:r>
      <w:r>
        <w:tab/>
      </w:r>
      <w:r>
        <w:fldChar w:fldCharType="begin"/>
      </w:r>
      <w:r>
        <w:instrText xml:space="preserve"> PAGEREF _Toc176337184 \h </w:instrText>
      </w:r>
      <w:r>
        <w:fldChar w:fldCharType="separate"/>
      </w:r>
      <w:r>
        <w:t>119</w:t>
      </w:r>
      <w:r>
        <w:fldChar w:fldCharType="end"/>
      </w:r>
    </w:p>
    <w:p w14:paraId="0403CF2C" w14:textId="76436531"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Blocking</w:t>
      </w:r>
      <w:r>
        <w:t xml:space="preserve"> characteristics for NCR-MT</w:t>
      </w:r>
      <w:r>
        <w:tab/>
      </w:r>
      <w:r>
        <w:fldChar w:fldCharType="begin"/>
      </w:r>
      <w:r>
        <w:instrText xml:space="preserve"> PAGEREF _Toc176337185 \h </w:instrText>
      </w:r>
      <w:r>
        <w:fldChar w:fldCharType="separate"/>
      </w:r>
      <w:r>
        <w:t>119</w:t>
      </w:r>
      <w:r>
        <w:fldChar w:fldCharType="end"/>
      </w:r>
    </w:p>
    <w:p w14:paraId="212F7B51" w14:textId="014EAE73"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_Toc176337186 \h </w:instrText>
      </w:r>
      <w:r>
        <w:fldChar w:fldCharType="separate"/>
      </w:r>
      <w:r>
        <w:t>119</w:t>
      </w:r>
      <w:r>
        <w:fldChar w:fldCharType="end"/>
      </w:r>
    </w:p>
    <w:p w14:paraId="359A8BF9" w14:textId="0A3EE35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9C1C7B">
        <w:rPr>
          <w:rFonts w:eastAsiaTheme="minorEastAsia"/>
          <w:lang w:eastAsia="zh-CN"/>
        </w:rPr>
        <w:t xml:space="preserve"> and 1-H</w:t>
      </w:r>
      <w:r>
        <w:tab/>
      </w:r>
      <w:r>
        <w:fldChar w:fldCharType="begin"/>
      </w:r>
      <w:r>
        <w:instrText xml:space="preserve"> PAGEREF _Toc176337187 \h </w:instrText>
      </w:r>
      <w:r>
        <w:fldChar w:fldCharType="separate"/>
      </w:r>
      <w:r>
        <w:t>120</w:t>
      </w:r>
      <w:r>
        <w:fldChar w:fldCharType="end"/>
      </w:r>
    </w:p>
    <w:p w14:paraId="04F8961E" w14:textId="045F289A"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9C1C7B">
        <w:rPr>
          <w:rFonts w:eastAsiaTheme="minorEastAsia"/>
          <w:lang w:eastAsia="zh-CN"/>
        </w:rPr>
        <w:t>Void</w:t>
      </w:r>
      <w:r>
        <w:tab/>
      </w:r>
      <w:r>
        <w:fldChar w:fldCharType="begin"/>
      </w:r>
      <w:r>
        <w:instrText xml:space="preserve"> PAGEREF _Toc176337188 \h </w:instrText>
      </w:r>
      <w:r>
        <w:fldChar w:fldCharType="separate"/>
      </w:r>
      <w:r>
        <w:t>120</w:t>
      </w:r>
      <w:r>
        <w:fldChar w:fldCharType="end"/>
      </w:r>
    </w:p>
    <w:p w14:paraId="4FA3BB63" w14:textId="5E20E139"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Transmitter s</w:t>
      </w:r>
      <w:r>
        <w:t>purious response for NCR-MT</w:t>
      </w:r>
      <w:r>
        <w:tab/>
      </w:r>
      <w:r>
        <w:fldChar w:fldCharType="begin"/>
      </w:r>
      <w:r>
        <w:instrText xml:space="preserve"> PAGEREF _Toc176337189 \h </w:instrText>
      </w:r>
      <w:r>
        <w:fldChar w:fldCharType="separate"/>
      </w:r>
      <w:r>
        <w:t>120</w:t>
      </w:r>
      <w:r>
        <w:fldChar w:fldCharType="end"/>
      </w:r>
    </w:p>
    <w:p w14:paraId="5758B189" w14:textId="1608A995"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_Toc176337190 \h </w:instrText>
      </w:r>
      <w:r>
        <w:fldChar w:fldCharType="separate"/>
      </w:r>
      <w:r>
        <w:t>120</w:t>
      </w:r>
      <w:r>
        <w:fldChar w:fldCharType="end"/>
      </w:r>
    </w:p>
    <w:p w14:paraId="009FB62E" w14:textId="0E58155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9C1C7B">
        <w:rPr>
          <w:rFonts w:eastAsia="SimSun"/>
          <w:lang w:val="en-US" w:eastAsia="zh-CN"/>
        </w:rPr>
        <w:t xml:space="preserve"> for NCR-MT type 1-C and NCR-MT type 1-H</w:t>
      </w:r>
      <w:r>
        <w:tab/>
      </w:r>
      <w:r>
        <w:fldChar w:fldCharType="begin"/>
      </w:r>
      <w:r>
        <w:instrText xml:space="preserve"> PAGEREF _Toc176337191 \h </w:instrText>
      </w:r>
      <w:r>
        <w:fldChar w:fldCharType="separate"/>
      </w:r>
      <w:r>
        <w:t>120</w:t>
      </w:r>
      <w:r>
        <w:fldChar w:fldCharType="end"/>
      </w:r>
    </w:p>
    <w:p w14:paraId="0A1CBB49" w14:textId="38F54434"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Receiver i</w:t>
      </w:r>
      <w:r>
        <w:t>ntermodulation characteristics for NCR-MT</w:t>
      </w:r>
      <w:r>
        <w:tab/>
      </w:r>
      <w:r>
        <w:fldChar w:fldCharType="begin"/>
      </w:r>
      <w:r>
        <w:instrText xml:space="preserve"> PAGEREF _Toc176337192 \h </w:instrText>
      </w:r>
      <w:r>
        <w:fldChar w:fldCharType="separate"/>
      </w:r>
      <w:r>
        <w:t>120</w:t>
      </w:r>
      <w:r>
        <w:fldChar w:fldCharType="end"/>
      </w:r>
    </w:p>
    <w:p w14:paraId="0B499852" w14:textId="5A12E868"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_Toc176337193 \h </w:instrText>
      </w:r>
      <w:r>
        <w:fldChar w:fldCharType="separate"/>
      </w:r>
      <w:r>
        <w:t>120</w:t>
      </w:r>
      <w:r>
        <w:fldChar w:fldCharType="end"/>
      </w:r>
    </w:p>
    <w:p w14:paraId="216534A1" w14:textId="59445F2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9C1C7B">
        <w:rPr>
          <w:lang w:val="en-US" w:eastAsia="zh-CN"/>
        </w:rPr>
        <w:t>-MT</w:t>
      </w:r>
      <w:r>
        <w:t xml:space="preserve"> type 1-C</w:t>
      </w:r>
      <w:r w:rsidRPr="009C1C7B">
        <w:rPr>
          <w:rFonts w:eastAsiaTheme="minorEastAsia"/>
          <w:lang w:eastAsia="zh-CN"/>
        </w:rPr>
        <w:t xml:space="preserve"> and 1-H</w:t>
      </w:r>
      <w:r>
        <w:tab/>
      </w:r>
      <w:r>
        <w:fldChar w:fldCharType="begin"/>
      </w:r>
      <w:r>
        <w:instrText xml:space="preserve"> PAGEREF _Toc176337194 \h </w:instrText>
      </w:r>
      <w:r>
        <w:fldChar w:fldCharType="separate"/>
      </w:r>
      <w:r>
        <w:t>121</w:t>
      </w:r>
      <w:r>
        <w:fldChar w:fldCharType="end"/>
      </w:r>
    </w:p>
    <w:p w14:paraId="42A0D479" w14:textId="438183C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21</w:t>
      </w:r>
      <w:r>
        <w:t>.</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9C1C7B">
        <w:rPr>
          <w:rFonts w:eastAsiaTheme="minorEastAsia"/>
          <w:lang w:eastAsia="zh-CN"/>
        </w:rPr>
        <w:t>Void</w:t>
      </w:r>
      <w:r>
        <w:tab/>
      </w:r>
      <w:r>
        <w:fldChar w:fldCharType="begin"/>
      </w:r>
      <w:r>
        <w:instrText xml:space="preserve"> PAGEREF _Toc176337195 \h </w:instrText>
      </w:r>
      <w:r>
        <w:fldChar w:fldCharType="separate"/>
      </w:r>
      <w:r>
        <w:t>121</w:t>
      </w:r>
      <w:r>
        <w:fldChar w:fldCharType="end"/>
      </w:r>
    </w:p>
    <w:p w14:paraId="2F040F32" w14:textId="6A11AE8E"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Receiver s</w:t>
      </w:r>
      <w:r>
        <w:t>purious emissions for NCR-MT</w:t>
      </w:r>
      <w:r>
        <w:tab/>
      </w:r>
      <w:r>
        <w:fldChar w:fldCharType="begin"/>
      </w:r>
      <w:r>
        <w:instrText xml:space="preserve"> PAGEREF _Toc176337196 \h </w:instrText>
      </w:r>
      <w:r>
        <w:fldChar w:fldCharType="separate"/>
      </w:r>
      <w:r>
        <w:t>121</w:t>
      </w:r>
      <w:r>
        <w:fldChar w:fldCharType="end"/>
      </w:r>
    </w:p>
    <w:p w14:paraId="49C7BC3E" w14:textId="237B66E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_Toc176337197 \h </w:instrText>
      </w:r>
      <w:r>
        <w:fldChar w:fldCharType="separate"/>
      </w:r>
      <w:r>
        <w:t>121</w:t>
      </w:r>
      <w:r>
        <w:fldChar w:fldCharType="end"/>
      </w:r>
    </w:p>
    <w:p w14:paraId="0E8D7084" w14:textId="714B8D0B"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6</w:t>
      </w:r>
      <w:r>
        <w:t>.</w:t>
      </w:r>
      <w:r w:rsidRPr="009C1C7B">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9C1C7B">
        <w:rPr>
          <w:rFonts w:eastAsia="SimSun"/>
          <w:lang w:val="en-US" w:eastAsia="zh-CN"/>
        </w:rPr>
        <w:t xml:space="preserve"> for </w:t>
      </w:r>
      <w:r w:rsidRPr="009C1C7B">
        <w:rPr>
          <w:rFonts w:eastAsia="SimSun"/>
          <w:i/>
          <w:iCs/>
          <w:lang w:val="en-US" w:eastAsia="zh-CN"/>
        </w:rPr>
        <w:t>NCR-MT type 1-C</w:t>
      </w:r>
      <w:r w:rsidRPr="009C1C7B">
        <w:rPr>
          <w:rFonts w:eastAsia="SimSun"/>
          <w:lang w:val="en-US" w:eastAsia="zh-CN"/>
        </w:rPr>
        <w:t xml:space="preserve"> and </w:t>
      </w:r>
      <w:r w:rsidRPr="009C1C7B">
        <w:rPr>
          <w:rFonts w:eastAsia="SimSun"/>
          <w:i/>
          <w:iCs/>
          <w:lang w:val="en-US" w:eastAsia="zh-CN"/>
        </w:rPr>
        <w:t>type 1-H</w:t>
      </w:r>
      <w:r>
        <w:tab/>
      </w:r>
      <w:r>
        <w:fldChar w:fldCharType="begin"/>
      </w:r>
      <w:r>
        <w:instrText xml:space="preserve"> PAGEREF _Toc176337198 \h </w:instrText>
      </w:r>
      <w:r>
        <w:fldChar w:fldCharType="separate"/>
      </w:r>
      <w:r>
        <w:t>122</w:t>
      </w:r>
      <w:r>
        <w:fldChar w:fldCharType="end"/>
      </w:r>
    </w:p>
    <w:p w14:paraId="63223132" w14:textId="53EC8ABC" w:rsidR="00BC1BE2" w:rsidRDefault="00BC1BE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_Toc176337199 \h </w:instrText>
      </w:r>
      <w:r>
        <w:fldChar w:fldCharType="separate"/>
      </w:r>
      <w:r>
        <w:t>122</w:t>
      </w:r>
      <w:r>
        <w:fldChar w:fldCharType="end"/>
      </w:r>
    </w:p>
    <w:p w14:paraId="31C642AD" w14:textId="76BE6186"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_Toc176337200 \h </w:instrText>
      </w:r>
      <w:r>
        <w:fldChar w:fldCharType="separate"/>
      </w:r>
      <w:r>
        <w:t>122</w:t>
      </w:r>
      <w:r>
        <w:fldChar w:fldCharType="end"/>
      </w:r>
    </w:p>
    <w:p w14:paraId="1DF8B5D3" w14:textId="2BD9D701"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_Toc176337201 \h </w:instrText>
      </w:r>
      <w:r>
        <w:fldChar w:fldCharType="separate"/>
      </w:r>
      <w:r>
        <w:t>123</w:t>
      </w:r>
      <w:r>
        <w:fldChar w:fldCharType="end"/>
      </w:r>
    </w:p>
    <w:p w14:paraId="6964245C" w14:textId="542C4AE8"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_Toc176337202 \h </w:instrText>
      </w:r>
      <w:r>
        <w:fldChar w:fldCharType="separate"/>
      </w:r>
      <w:r>
        <w:t>123</w:t>
      </w:r>
      <w:r>
        <w:fldChar w:fldCharType="end"/>
      </w:r>
    </w:p>
    <w:p w14:paraId="41D3CCEA" w14:textId="51938A79" w:rsidR="00BC1BE2" w:rsidRDefault="00BC1BE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NR repeater</w:t>
      </w:r>
      <w:r>
        <w:tab/>
      </w:r>
      <w:r>
        <w:fldChar w:fldCharType="begin"/>
      </w:r>
      <w:r>
        <w:instrText xml:space="preserve"> PAGEREF _Toc176337203 \h </w:instrText>
      </w:r>
      <w:r>
        <w:fldChar w:fldCharType="separate"/>
      </w:r>
      <w:r>
        <w:t>124</w:t>
      </w:r>
      <w:r>
        <w:fldChar w:fldCharType="end"/>
      </w:r>
    </w:p>
    <w:p w14:paraId="756911A2" w14:textId="6BBC6C41" w:rsidR="00BC1BE2" w:rsidRDefault="00BC1BE2">
      <w:pPr>
        <w:pStyle w:val="TOC3"/>
        <w:rPr>
          <w:rFonts w:asciiTheme="minorHAnsi" w:eastAsiaTheme="minorEastAsia" w:hAnsiTheme="minorHAnsi" w:cstheme="minorBidi"/>
          <w:kern w:val="2"/>
          <w:sz w:val="24"/>
          <w:szCs w:val="24"/>
          <w14:ligatures w14:val="standardContextual"/>
        </w:rPr>
      </w:pPr>
      <w:r>
        <w:t>7.2.</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w:t>
      </w:r>
      <w:r>
        <w:tab/>
      </w:r>
      <w:r>
        <w:fldChar w:fldCharType="begin"/>
      </w:r>
      <w:r>
        <w:instrText xml:space="preserve"> PAGEREF _Toc176337204 \h </w:instrText>
      </w:r>
      <w:r>
        <w:fldChar w:fldCharType="separate"/>
      </w:r>
      <w:r>
        <w:t>125</w:t>
      </w:r>
      <w:r>
        <w:fldChar w:fldCharType="end"/>
      </w:r>
    </w:p>
    <w:p w14:paraId="5AD671E1" w14:textId="663034E2" w:rsidR="00BC1BE2" w:rsidRDefault="00BC1BE2">
      <w:pPr>
        <w:pStyle w:val="TOC4"/>
        <w:rPr>
          <w:rFonts w:asciiTheme="minorHAnsi" w:eastAsiaTheme="minorEastAsia" w:hAnsiTheme="minorHAnsi" w:cstheme="minorBidi"/>
          <w:kern w:val="2"/>
          <w:sz w:val="24"/>
          <w:szCs w:val="24"/>
          <w14:ligatures w14:val="standardContextual"/>
        </w:rPr>
      </w:pPr>
      <w:r>
        <w:t>7.2.</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NCR-MT</w:t>
      </w:r>
      <w:r>
        <w:tab/>
      </w:r>
      <w:r>
        <w:fldChar w:fldCharType="begin"/>
      </w:r>
      <w:r>
        <w:instrText xml:space="preserve"> PAGEREF _Toc176337205 \h </w:instrText>
      </w:r>
      <w:r>
        <w:fldChar w:fldCharType="separate"/>
      </w:r>
      <w:r>
        <w:t>125</w:t>
      </w:r>
      <w:r>
        <w:fldChar w:fldCharType="end"/>
      </w:r>
    </w:p>
    <w:p w14:paraId="6FDBB2A8" w14:textId="78F28152" w:rsidR="00BC1BE2" w:rsidRDefault="00BC1BE2">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_Toc176337206 \h </w:instrText>
      </w:r>
      <w:r>
        <w:fldChar w:fldCharType="separate"/>
      </w:r>
      <w:r>
        <w:t>125</w:t>
      </w:r>
      <w:r>
        <w:fldChar w:fldCharType="end"/>
      </w:r>
    </w:p>
    <w:p w14:paraId="5A61C2C7" w14:textId="725FB715" w:rsidR="00BC1BE2" w:rsidRDefault="00BC1BE2">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_Toc176337207 \h </w:instrText>
      </w:r>
      <w:r>
        <w:fldChar w:fldCharType="separate"/>
      </w:r>
      <w:r>
        <w:t>125</w:t>
      </w:r>
      <w:r>
        <w:fldChar w:fldCharType="end"/>
      </w:r>
    </w:p>
    <w:p w14:paraId="737A2DEC" w14:textId="52961EF8" w:rsidR="00BC1BE2" w:rsidRDefault="00BC1BE2">
      <w:pPr>
        <w:pStyle w:val="TOC4"/>
        <w:rPr>
          <w:rFonts w:asciiTheme="minorHAnsi" w:eastAsiaTheme="minorEastAsia" w:hAnsiTheme="minorHAnsi" w:cstheme="minorBidi"/>
          <w:kern w:val="2"/>
          <w:sz w:val="24"/>
          <w:szCs w:val="24"/>
          <w14:ligatures w14:val="standardContextual"/>
        </w:rPr>
      </w:pPr>
      <w:r>
        <w:t>7.2.</w:t>
      </w:r>
      <w:r w:rsidRPr="009C1C7B">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w:t>
      </w:r>
      <w:r>
        <w:tab/>
      </w:r>
      <w:r>
        <w:fldChar w:fldCharType="begin"/>
      </w:r>
      <w:r>
        <w:instrText xml:space="preserve"> PAGEREF _Toc176337208 \h </w:instrText>
      </w:r>
      <w:r>
        <w:fldChar w:fldCharType="separate"/>
      </w:r>
      <w:r>
        <w:t>125</w:t>
      </w:r>
      <w:r>
        <w:fldChar w:fldCharType="end"/>
      </w:r>
    </w:p>
    <w:p w14:paraId="3140AA93" w14:textId="0322C17F" w:rsidR="00BC1BE2" w:rsidRDefault="00BC1BE2">
      <w:pPr>
        <w:pStyle w:val="TOC5"/>
        <w:rPr>
          <w:rFonts w:asciiTheme="minorHAnsi" w:eastAsiaTheme="minorEastAsia" w:hAnsiTheme="minorHAnsi" w:cstheme="minorBidi"/>
          <w:kern w:val="2"/>
          <w:sz w:val="24"/>
          <w:szCs w:val="24"/>
          <w14:ligatures w14:val="standardContextual"/>
        </w:rPr>
      </w:pPr>
      <w:r>
        <w:t>7.2.</w:t>
      </w:r>
      <w:r w:rsidRPr="009C1C7B">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 type 2-O</w:t>
      </w:r>
      <w:r>
        <w:tab/>
      </w:r>
      <w:r>
        <w:fldChar w:fldCharType="begin"/>
      </w:r>
      <w:r>
        <w:instrText xml:space="preserve"> PAGEREF _Toc176337209 \h </w:instrText>
      </w:r>
      <w:r>
        <w:fldChar w:fldCharType="separate"/>
      </w:r>
      <w:r>
        <w:t>125</w:t>
      </w:r>
      <w:r>
        <w:fldChar w:fldCharType="end"/>
      </w:r>
    </w:p>
    <w:p w14:paraId="18DC9C5A" w14:textId="7D8D1DD4"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_Toc176337210 \h </w:instrText>
      </w:r>
      <w:r>
        <w:fldChar w:fldCharType="separate"/>
      </w:r>
      <w:r>
        <w:t>126</w:t>
      </w:r>
      <w:r>
        <w:fldChar w:fldCharType="end"/>
      </w:r>
    </w:p>
    <w:p w14:paraId="6266DF17" w14:textId="39304157"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rPr>
        <w:t>7.3.1</w:t>
      </w:r>
      <w:r>
        <w:rPr>
          <w:rFonts w:asciiTheme="minorHAnsi" w:eastAsiaTheme="minorEastAsia" w:hAnsiTheme="minorHAnsi" w:cstheme="minorBidi"/>
          <w:kern w:val="2"/>
          <w:sz w:val="24"/>
          <w:szCs w:val="24"/>
          <w14:ligatures w14:val="standardContextual"/>
        </w:rPr>
        <w:tab/>
      </w:r>
      <w:r w:rsidRPr="009C1C7B">
        <w:rPr>
          <w:lang w:val="en-US"/>
        </w:rPr>
        <w:t>General</w:t>
      </w:r>
      <w:r>
        <w:tab/>
      </w:r>
      <w:r>
        <w:fldChar w:fldCharType="begin"/>
      </w:r>
      <w:r>
        <w:instrText xml:space="preserve"> PAGEREF _Toc176337211 \h </w:instrText>
      </w:r>
      <w:r>
        <w:fldChar w:fldCharType="separate"/>
      </w:r>
      <w:r>
        <w:t>126</w:t>
      </w:r>
      <w:r>
        <w:fldChar w:fldCharType="end"/>
      </w:r>
    </w:p>
    <w:p w14:paraId="1F89709D" w14:textId="63161076" w:rsidR="00BC1BE2" w:rsidRDefault="00BC1BE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NR repeater</w:t>
      </w:r>
      <w:r>
        <w:tab/>
      </w:r>
      <w:r>
        <w:fldChar w:fldCharType="begin"/>
      </w:r>
      <w:r>
        <w:instrText xml:space="preserve"> PAGEREF _Toc176337212 \h </w:instrText>
      </w:r>
      <w:r>
        <w:fldChar w:fldCharType="separate"/>
      </w:r>
      <w:r>
        <w:t>126</w:t>
      </w:r>
      <w:r>
        <w:fldChar w:fldCharType="end"/>
      </w:r>
    </w:p>
    <w:p w14:paraId="76B20927" w14:textId="3C8B576B" w:rsidR="00BC1BE2" w:rsidRDefault="00BC1BE2">
      <w:pPr>
        <w:pStyle w:val="TOC3"/>
        <w:rPr>
          <w:rFonts w:asciiTheme="minorHAnsi" w:eastAsiaTheme="minorEastAsia" w:hAnsiTheme="minorHAnsi" w:cstheme="minorBidi"/>
          <w:kern w:val="2"/>
          <w:sz w:val="24"/>
          <w:szCs w:val="24"/>
          <w14:ligatures w14:val="standardContextual"/>
        </w:rPr>
      </w:pPr>
      <w:r>
        <w:t>7.3.</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w:t>
      </w:r>
      <w:r>
        <w:tab/>
      </w:r>
      <w:r>
        <w:fldChar w:fldCharType="begin"/>
      </w:r>
      <w:r>
        <w:instrText xml:space="preserve"> PAGEREF _Toc176337213 \h </w:instrText>
      </w:r>
      <w:r>
        <w:fldChar w:fldCharType="separate"/>
      </w:r>
      <w:r>
        <w:t>126</w:t>
      </w:r>
      <w:r>
        <w:fldChar w:fldCharType="end"/>
      </w:r>
    </w:p>
    <w:p w14:paraId="2716205F" w14:textId="684482D6" w:rsidR="00BC1BE2" w:rsidRDefault="00BC1BE2">
      <w:pPr>
        <w:pStyle w:val="TOC4"/>
        <w:rPr>
          <w:rFonts w:asciiTheme="minorHAnsi" w:eastAsiaTheme="minorEastAsia" w:hAnsiTheme="minorHAnsi" w:cstheme="minorBidi"/>
          <w:kern w:val="2"/>
          <w:sz w:val="24"/>
          <w:szCs w:val="24"/>
          <w14:ligatures w14:val="standardContextual"/>
        </w:rPr>
      </w:pPr>
      <w:r>
        <w:t>7.3.</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w:t>
      </w:r>
      <w:r>
        <w:tab/>
      </w:r>
      <w:r>
        <w:fldChar w:fldCharType="begin"/>
      </w:r>
      <w:r>
        <w:instrText xml:space="preserve"> PAGEREF _Toc176337214 \h </w:instrText>
      </w:r>
      <w:r>
        <w:fldChar w:fldCharType="separate"/>
      </w:r>
      <w:r>
        <w:t>126</w:t>
      </w:r>
      <w:r>
        <w:fldChar w:fldCharType="end"/>
      </w:r>
    </w:p>
    <w:p w14:paraId="16E49217" w14:textId="7CF86720" w:rsidR="00BC1BE2" w:rsidRDefault="00BC1BE2">
      <w:pPr>
        <w:pStyle w:val="TOC5"/>
        <w:rPr>
          <w:rFonts w:asciiTheme="minorHAnsi" w:eastAsiaTheme="minorEastAsia" w:hAnsiTheme="minorHAnsi" w:cstheme="minorBidi"/>
          <w:kern w:val="2"/>
          <w:sz w:val="24"/>
          <w:szCs w:val="24"/>
          <w14:ligatures w14:val="standardContextual"/>
        </w:rPr>
      </w:pPr>
      <w:r>
        <w:t>7.3.</w:t>
      </w:r>
      <w:r w:rsidRPr="009C1C7B">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 type 2-O</w:t>
      </w:r>
      <w:r>
        <w:tab/>
      </w:r>
      <w:r>
        <w:fldChar w:fldCharType="begin"/>
      </w:r>
      <w:r>
        <w:instrText xml:space="preserve"> PAGEREF _Toc176337215 \h </w:instrText>
      </w:r>
      <w:r>
        <w:fldChar w:fldCharType="separate"/>
      </w:r>
      <w:r>
        <w:t>126</w:t>
      </w:r>
      <w:r>
        <w:fldChar w:fldCharType="end"/>
      </w:r>
    </w:p>
    <w:p w14:paraId="59C52AF6" w14:textId="6B89947A"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_Toc176337216 \h </w:instrText>
      </w:r>
      <w:r>
        <w:fldChar w:fldCharType="separate"/>
      </w:r>
      <w:r>
        <w:t>126</w:t>
      </w:r>
      <w:r>
        <w:fldChar w:fldCharType="end"/>
      </w:r>
    </w:p>
    <w:p w14:paraId="7C0DF874" w14:textId="72374750" w:rsidR="00BC1BE2" w:rsidRDefault="00BC1BE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_Toc176337217 \h </w:instrText>
      </w:r>
      <w:r>
        <w:fldChar w:fldCharType="separate"/>
      </w:r>
      <w:r>
        <w:t>126</w:t>
      </w:r>
      <w:r>
        <w:fldChar w:fldCharType="end"/>
      </w:r>
    </w:p>
    <w:p w14:paraId="3F017938" w14:textId="272D95FB"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rPr>
        <w:t>7.4.2</w:t>
      </w:r>
      <w:r>
        <w:rPr>
          <w:rFonts w:asciiTheme="minorHAnsi" w:eastAsiaTheme="minorEastAsia" w:hAnsiTheme="minorHAnsi" w:cstheme="minorBidi"/>
          <w:kern w:val="2"/>
          <w:sz w:val="24"/>
          <w:szCs w:val="24"/>
          <w14:ligatures w14:val="standardContextual"/>
        </w:rPr>
        <w:tab/>
      </w:r>
      <w:r w:rsidRPr="009C1C7B">
        <w:rPr>
          <w:lang w:val="en-US"/>
        </w:rPr>
        <w:t>Minimum requirement</w:t>
      </w:r>
      <w:r w:rsidRPr="009C1C7B">
        <w:rPr>
          <w:rFonts w:eastAsia="SimSun"/>
          <w:lang w:val="en-US" w:eastAsia="zh-CN"/>
        </w:rPr>
        <w:t xml:space="preserve"> for NR repeater</w:t>
      </w:r>
      <w:r>
        <w:tab/>
      </w:r>
      <w:r>
        <w:fldChar w:fldCharType="begin"/>
      </w:r>
      <w:r>
        <w:instrText xml:space="preserve"> PAGEREF _Toc176337218 \h </w:instrText>
      </w:r>
      <w:r>
        <w:fldChar w:fldCharType="separate"/>
      </w:r>
      <w:r>
        <w:t>126</w:t>
      </w:r>
      <w:r>
        <w:fldChar w:fldCharType="end"/>
      </w:r>
    </w:p>
    <w:p w14:paraId="36943595" w14:textId="6F9911C5"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rPr>
        <w:t>7.4.</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9C1C7B">
        <w:rPr>
          <w:lang w:val="en-US"/>
        </w:rPr>
        <w:t>Minimum requirement</w:t>
      </w:r>
      <w:r w:rsidRPr="009C1C7B">
        <w:rPr>
          <w:rFonts w:eastAsia="SimSun"/>
          <w:lang w:val="en-US" w:eastAsia="zh-CN"/>
        </w:rPr>
        <w:t xml:space="preserve"> for NCR</w:t>
      </w:r>
      <w:r>
        <w:tab/>
      </w:r>
      <w:r>
        <w:fldChar w:fldCharType="begin"/>
      </w:r>
      <w:r>
        <w:instrText xml:space="preserve"> PAGEREF _Toc176337219 \h </w:instrText>
      </w:r>
      <w:r>
        <w:fldChar w:fldCharType="separate"/>
      </w:r>
      <w:r>
        <w:t>127</w:t>
      </w:r>
      <w:r>
        <w:fldChar w:fldCharType="end"/>
      </w:r>
    </w:p>
    <w:p w14:paraId="6ED85F9B" w14:textId="2416E06F"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rPr>
        <w:t>7.4.</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9C1C7B">
        <w:rPr>
          <w:lang w:val="en-US"/>
        </w:rPr>
        <w:t>Minimum requirement</w:t>
      </w:r>
      <w:r w:rsidRPr="009C1C7B">
        <w:rPr>
          <w:rFonts w:eastAsia="SimSun"/>
          <w:lang w:val="en-US" w:eastAsia="zh-CN"/>
        </w:rPr>
        <w:t xml:space="preserve"> for NCR-Fwd</w:t>
      </w:r>
      <w:r>
        <w:tab/>
      </w:r>
      <w:r>
        <w:fldChar w:fldCharType="begin"/>
      </w:r>
      <w:r>
        <w:instrText xml:space="preserve"> PAGEREF _Toc176337220 \h </w:instrText>
      </w:r>
      <w:r>
        <w:fldChar w:fldCharType="separate"/>
      </w:r>
      <w:r>
        <w:t>127</w:t>
      </w:r>
      <w:r>
        <w:fldChar w:fldCharType="end"/>
      </w:r>
    </w:p>
    <w:p w14:paraId="7DD8AC46" w14:textId="29C27C3E"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rPr>
        <w:lastRenderedPageBreak/>
        <w:t>7.4.</w:t>
      </w:r>
      <w:r w:rsidRPr="009C1C7B">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9C1C7B">
        <w:rPr>
          <w:lang w:val="en-US"/>
        </w:rPr>
        <w:t>Minimum requirement</w:t>
      </w:r>
      <w:r w:rsidRPr="009C1C7B">
        <w:rPr>
          <w:rFonts w:eastAsia="SimSun"/>
          <w:lang w:val="en-US" w:eastAsia="zh-CN"/>
        </w:rPr>
        <w:t xml:space="preserve"> for NCR-Fwd type 2-O</w:t>
      </w:r>
      <w:r>
        <w:tab/>
      </w:r>
      <w:r>
        <w:fldChar w:fldCharType="begin"/>
      </w:r>
      <w:r>
        <w:instrText xml:space="preserve"> PAGEREF _Toc176337221 \h </w:instrText>
      </w:r>
      <w:r>
        <w:fldChar w:fldCharType="separate"/>
      </w:r>
      <w:r>
        <w:t>127</w:t>
      </w:r>
      <w:r>
        <w:fldChar w:fldCharType="end"/>
      </w:r>
    </w:p>
    <w:p w14:paraId="7C55FA14" w14:textId="577083DF"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_Toc176337222 \h </w:instrText>
      </w:r>
      <w:r>
        <w:fldChar w:fldCharType="separate"/>
      </w:r>
      <w:r>
        <w:t>127</w:t>
      </w:r>
      <w:r>
        <w:fldChar w:fldCharType="end"/>
      </w:r>
    </w:p>
    <w:p w14:paraId="0967CCD3" w14:textId="4DCA38EB" w:rsidR="00BC1BE2" w:rsidRDefault="00BC1BE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_Toc176337223 \h </w:instrText>
      </w:r>
      <w:r>
        <w:fldChar w:fldCharType="separate"/>
      </w:r>
      <w:r>
        <w:t>127</w:t>
      </w:r>
      <w:r>
        <w:fldChar w:fldCharType="end"/>
      </w:r>
    </w:p>
    <w:p w14:paraId="6E29825B" w14:textId="34DAAC9C" w:rsidR="00BC1BE2" w:rsidRDefault="00BC1BE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_Toc176337224 \h </w:instrText>
      </w:r>
      <w:r>
        <w:fldChar w:fldCharType="separate"/>
      </w:r>
      <w:r>
        <w:t>128</w:t>
      </w:r>
      <w:r>
        <w:fldChar w:fldCharType="end"/>
      </w:r>
    </w:p>
    <w:p w14:paraId="497AD6BE" w14:textId="49832353" w:rsidR="00BC1BE2" w:rsidRDefault="00BC1BE2">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_Toc176337225 \h </w:instrText>
      </w:r>
      <w:r>
        <w:fldChar w:fldCharType="separate"/>
      </w:r>
      <w:r>
        <w:t>128</w:t>
      </w:r>
      <w:r>
        <w:fldChar w:fldCharType="end"/>
      </w:r>
    </w:p>
    <w:p w14:paraId="088D1044" w14:textId="245D9A3D" w:rsidR="00BC1BE2" w:rsidRDefault="00BC1BE2">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i/>
          <w:lang w:val="en-US" w:eastAsia="zh-CN"/>
        </w:rPr>
        <w:t>NR Repeater</w:t>
      </w:r>
      <w:r>
        <w:tab/>
      </w:r>
      <w:r>
        <w:fldChar w:fldCharType="begin"/>
      </w:r>
      <w:r>
        <w:instrText xml:space="preserve"> PAGEREF _Toc176337226 \h </w:instrText>
      </w:r>
      <w:r>
        <w:fldChar w:fldCharType="separate"/>
      </w:r>
      <w:r>
        <w:t>128</w:t>
      </w:r>
      <w:r>
        <w:fldChar w:fldCharType="end"/>
      </w:r>
    </w:p>
    <w:p w14:paraId="26B5C0FE" w14:textId="7DD8476C" w:rsidR="00BC1BE2" w:rsidRDefault="00BC1BE2">
      <w:pPr>
        <w:pStyle w:val="TOC4"/>
        <w:rPr>
          <w:rFonts w:asciiTheme="minorHAnsi" w:eastAsiaTheme="minorEastAsia" w:hAnsiTheme="minorHAnsi" w:cstheme="minorBidi"/>
          <w:kern w:val="2"/>
          <w:sz w:val="24"/>
          <w:szCs w:val="24"/>
          <w14:ligatures w14:val="standardContextual"/>
        </w:rPr>
      </w:pPr>
      <w:r>
        <w:t>7.5.2.</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w:t>
      </w:r>
      <w:r>
        <w:tab/>
      </w:r>
      <w:r>
        <w:fldChar w:fldCharType="begin"/>
      </w:r>
      <w:r>
        <w:instrText xml:space="preserve"> PAGEREF _Toc176337227 \h </w:instrText>
      </w:r>
      <w:r>
        <w:fldChar w:fldCharType="separate"/>
      </w:r>
      <w:r>
        <w:t>132</w:t>
      </w:r>
      <w:r>
        <w:fldChar w:fldCharType="end"/>
      </w:r>
    </w:p>
    <w:p w14:paraId="25B9A445" w14:textId="79498EA4" w:rsidR="00BC1BE2" w:rsidRDefault="00BC1BE2">
      <w:pPr>
        <w:pStyle w:val="TOC5"/>
        <w:rPr>
          <w:rFonts w:asciiTheme="minorHAnsi" w:eastAsiaTheme="minorEastAsia" w:hAnsiTheme="minorHAnsi" w:cstheme="minorBidi"/>
          <w:kern w:val="2"/>
          <w:sz w:val="24"/>
          <w:szCs w:val="24"/>
          <w14:ligatures w14:val="standardContextual"/>
        </w:rPr>
      </w:pPr>
      <w:r>
        <w:t>7.5.2.</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NCR-Fwd</w:t>
      </w:r>
      <w:r>
        <w:tab/>
      </w:r>
      <w:r>
        <w:fldChar w:fldCharType="begin"/>
      </w:r>
      <w:r>
        <w:instrText xml:space="preserve"> PAGEREF _Toc176337228 \h </w:instrText>
      </w:r>
      <w:r>
        <w:fldChar w:fldCharType="separate"/>
      </w:r>
      <w:r>
        <w:t>132</w:t>
      </w:r>
      <w:r>
        <w:fldChar w:fldCharType="end"/>
      </w:r>
    </w:p>
    <w:p w14:paraId="5DDFB64B" w14:textId="36FA1C41" w:rsidR="00BC1BE2" w:rsidRDefault="00BC1BE2">
      <w:pPr>
        <w:pStyle w:val="TOC5"/>
        <w:rPr>
          <w:rFonts w:asciiTheme="minorHAnsi" w:eastAsiaTheme="minorEastAsia" w:hAnsiTheme="minorHAnsi" w:cstheme="minorBidi"/>
          <w:kern w:val="2"/>
          <w:sz w:val="24"/>
          <w:szCs w:val="24"/>
          <w14:ligatures w14:val="standardContextual"/>
        </w:rPr>
      </w:pPr>
      <w:r>
        <w:t>7.5.2.</w:t>
      </w:r>
      <w:r w:rsidRPr="009C1C7B">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NCR-MT</w:t>
      </w:r>
      <w:r>
        <w:tab/>
      </w:r>
      <w:r>
        <w:fldChar w:fldCharType="begin"/>
      </w:r>
      <w:r>
        <w:instrText xml:space="preserve"> PAGEREF _Toc176337229 \h </w:instrText>
      </w:r>
      <w:r>
        <w:fldChar w:fldCharType="separate"/>
      </w:r>
      <w:r>
        <w:t>132</w:t>
      </w:r>
      <w:r>
        <w:fldChar w:fldCharType="end"/>
      </w:r>
    </w:p>
    <w:p w14:paraId="6A61432B" w14:textId="6B3E91FC" w:rsidR="00BC1BE2" w:rsidRDefault="00BC1BE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_Toc176337230 \h </w:instrText>
      </w:r>
      <w:r>
        <w:fldChar w:fldCharType="separate"/>
      </w:r>
      <w:r>
        <w:t>132</w:t>
      </w:r>
      <w:r>
        <w:fldChar w:fldCharType="end"/>
      </w:r>
    </w:p>
    <w:p w14:paraId="305AC65A" w14:textId="42BADDE4" w:rsidR="00BC1BE2" w:rsidRDefault="00BC1BE2">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_Toc176337231 \h </w:instrText>
      </w:r>
      <w:r>
        <w:fldChar w:fldCharType="separate"/>
      </w:r>
      <w:r>
        <w:t>132</w:t>
      </w:r>
      <w:r>
        <w:fldChar w:fldCharType="end"/>
      </w:r>
    </w:p>
    <w:p w14:paraId="25783C98" w14:textId="0E624974" w:rsidR="00BC1BE2" w:rsidRDefault="00BC1BE2">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NR repeater</w:t>
      </w:r>
      <w:r>
        <w:tab/>
      </w:r>
      <w:r>
        <w:fldChar w:fldCharType="begin"/>
      </w:r>
      <w:r>
        <w:instrText xml:space="preserve"> PAGEREF _Toc176337232 \h </w:instrText>
      </w:r>
      <w:r>
        <w:fldChar w:fldCharType="separate"/>
      </w:r>
      <w:r>
        <w:t>132</w:t>
      </w:r>
      <w:r>
        <w:fldChar w:fldCharType="end"/>
      </w:r>
    </w:p>
    <w:p w14:paraId="10B95B27" w14:textId="04200787" w:rsidR="00BC1BE2" w:rsidRDefault="00BC1BE2">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_Toc176337233 \h </w:instrText>
      </w:r>
      <w:r>
        <w:fldChar w:fldCharType="separate"/>
      </w:r>
      <w:r>
        <w:t>132</w:t>
      </w:r>
      <w:r>
        <w:fldChar w:fldCharType="end"/>
      </w:r>
    </w:p>
    <w:p w14:paraId="31EAA908" w14:textId="44A0E2A8" w:rsidR="00BC1BE2" w:rsidRDefault="00BC1BE2">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_Toc176337234 \h </w:instrText>
      </w:r>
      <w:r>
        <w:fldChar w:fldCharType="separate"/>
      </w:r>
      <w:r>
        <w:t>133</w:t>
      </w:r>
      <w:r>
        <w:fldChar w:fldCharType="end"/>
      </w:r>
    </w:p>
    <w:p w14:paraId="126364C9" w14:textId="41A652DE" w:rsidR="00BC1BE2" w:rsidRDefault="00BC1BE2">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_Toc176337235 \h </w:instrText>
      </w:r>
      <w:r>
        <w:fldChar w:fldCharType="separate"/>
      </w:r>
      <w:r>
        <w:t>134</w:t>
      </w:r>
      <w:r>
        <w:fldChar w:fldCharType="end"/>
      </w:r>
    </w:p>
    <w:p w14:paraId="0A1E3470" w14:textId="3FDA0D62" w:rsidR="00BC1BE2" w:rsidRDefault="00BC1BE2">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_Toc176337236 \h </w:instrText>
      </w:r>
      <w:r>
        <w:fldChar w:fldCharType="separate"/>
      </w:r>
      <w:r>
        <w:t>134</w:t>
      </w:r>
      <w:r>
        <w:fldChar w:fldCharType="end"/>
      </w:r>
    </w:p>
    <w:p w14:paraId="43CE4FC1" w14:textId="58D4A256" w:rsidR="00BC1BE2" w:rsidRDefault="00BC1BE2">
      <w:pPr>
        <w:pStyle w:val="TOC4"/>
        <w:rPr>
          <w:rFonts w:asciiTheme="minorHAnsi" w:eastAsiaTheme="minorEastAsia" w:hAnsiTheme="minorHAnsi" w:cstheme="minorBidi"/>
          <w:kern w:val="2"/>
          <w:sz w:val="24"/>
          <w:szCs w:val="24"/>
          <w14:ligatures w14:val="standardContextual"/>
        </w:rPr>
      </w:pPr>
      <w:r>
        <w:t>7.5.3.</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w:t>
      </w:r>
      <w:r>
        <w:tab/>
      </w:r>
      <w:r>
        <w:fldChar w:fldCharType="begin"/>
      </w:r>
      <w:r>
        <w:instrText xml:space="preserve"> PAGEREF _Toc176337237 \h </w:instrText>
      </w:r>
      <w:r>
        <w:fldChar w:fldCharType="separate"/>
      </w:r>
      <w:r>
        <w:t>135</w:t>
      </w:r>
      <w:r>
        <w:fldChar w:fldCharType="end"/>
      </w:r>
    </w:p>
    <w:p w14:paraId="5CD67940" w14:textId="05CB5D25" w:rsidR="00BC1BE2" w:rsidRDefault="00BC1BE2">
      <w:pPr>
        <w:pStyle w:val="TOC5"/>
        <w:rPr>
          <w:rFonts w:asciiTheme="minorHAnsi" w:eastAsiaTheme="minorEastAsia" w:hAnsiTheme="minorHAnsi" w:cstheme="minorBidi"/>
          <w:kern w:val="2"/>
          <w:sz w:val="24"/>
          <w:szCs w:val="24"/>
          <w14:ligatures w14:val="standardContextual"/>
        </w:rPr>
      </w:pPr>
      <w:r>
        <w:t>7.5.3.</w:t>
      </w:r>
      <w:r w:rsidRPr="009C1C7B">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9C1C7B">
        <w:rPr>
          <w:lang w:val="en-US" w:eastAsia="zh-CN"/>
        </w:rPr>
        <w:t>NCR-Fwd</w:t>
      </w:r>
      <w:r>
        <w:tab/>
      </w:r>
      <w:r>
        <w:fldChar w:fldCharType="begin"/>
      </w:r>
      <w:r>
        <w:instrText xml:space="preserve"> PAGEREF _Toc176337238 \h </w:instrText>
      </w:r>
      <w:r>
        <w:fldChar w:fldCharType="separate"/>
      </w:r>
      <w:r>
        <w:t>135</w:t>
      </w:r>
      <w:r>
        <w:fldChar w:fldCharType="end"/>
      </w:r>
    </w:p>
    <w:p w14:paraId="2AF679CC" w14:textId="42650CAF" w:rsidR="00BC1BE2" w:rsidRDefault="00BC1BE2">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_Toc176337239 \h </w:instrText>
      </w:r>
      <w:r>
        <w:fldChar w:fldCharType="separate"/>
      </w:r>
      <w:r>
        <w:t>135</w:t>
      </w:r>
      <w:r>
        <w:fldChar w:fldCharType="end"/>
      </w:r>
    </w:p>
    <w:p w14:paraId="4CAB5004" w14:textId="08C81A8B" w:rsidR="00BC1BE2" w:rsidRDefault="00BC1BE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_Toc176337240 \h </w:instrText>
      </w:r>
      <w:r>
        <w:fldChar w:fldCharType="separate"/>
      </w:r>
      <w:r>
        <w:t>135</w:t>
      </w:r>
      <w:r>
        <w:fldChar w:fldCharType="end"/>
      </w:r>
    </w:p>
    <w:p w14:paraId="6329792D" w14:textId="06B30A6B" w:rsidR="00BC1BE2" w:rsidRDefault="00BC1BE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_Toc176337241 \h </w:instrText>
      </w:r>
      <w:r>
        <w:fldChar w:fldCharType="separate"/>
      </w:r>
      <w:r>
        <w:t>135</w:t>
      </w:r>
      <w:r>
        <w:fldChar w:fldCharType="end"/>
      </w:r>
    </w:p>
    <w:p w14:paraId="491A9760" w14:textId="6AC2CEC1" w:rsidR="00BC1BE2" w:rsidRDefault="00BC1BE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i/>
          <w:lang w:val="en-US" w:eastAsia="zh-CN"/>
        </w:rPr>
        <w:t>NR repeater</w:t>
      </w:r>
      <w:r>
        <w:tab/>
      </w:r>
      <w:r>
        <w:fldChar w:fldCharType="begin"/>
      </w:r>
      <w:r>
        <w:instrText xml:space="preserve"> PAGEREF _Toc176337242 \h </w:instrText>
      </w:r>
      <w:r>
        <w:fldChar w:fldCharType="separate"/>
      </w:r>
      <w:r>
        <w:t>135</w:t>
      </w:r>
      <w:r>
        <w:fldChar w:fldCharType="end"/>
      </w:r>
    </w:p>
    <w:p w14:paraId="1C2E2A86" w14:textId="19F2636A" w:rsidR="00BC1BE2" w:rsidRDefault="00BC1BE2">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_Toc176337243 \h </w:instrText>
      </w:r>
      <w:r>
        <w:fldChar w:fldCharType="separate"/>
      </w:r>
      <w:r>
        <w:t>135</w:t>
      </w:r>
      <w:r>
        <w:fldChar w:fldCharType="end"/>
      </w:r>
    </w:p>
    <w:p w14:paraId="322218B1" w14:textId="148EA577" w:rsidR="00BC1BE2" w:rsidRDefault="00BC1BE2">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_Toc176337244 \h </w:instrText>
      </w:r>
      <w:r>
        <w:fldChar w:fldCharType="separate"/>
      </w:r>
      <w:r>
        <w:t>136</w:t>
      </w:r>
      <w:r>
        <w:fldChar w:fldCharType="end"/>
      </w:r>
    </w:p>
    <w:p w14:paraId="611A191D" w14:textId="37E9D1F4" w:rsidR="00BC1BE2" w:rsidRDefault="00BC1BE2">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_Toc176337245 \h </w:instrText>
      </w:r>
      <w:r>
        <w:fldChar w:fldCharType="separate"/>
      </w:r>
      <w:r>
        <w:t>137</w:t>
      </w:r>
      <w:r>
        <w:fldChar w:fldCharType="end"/>
      </w:r>
    </w:p>
    <w:p w14:paraId="41424D12" w14:textId="35481F3E" w:rsidR="00BC1BE2" w:rsidRDefault="00BC1BE2">
      <w:pPr>
        <w:pStyle w:val="TOC4"/>
        <w:rPr>
          <w:rFonts w:asciiTheme="minorHAnsi" w:eastAsiaTheme="minorEastAsia" w:hAnsiTheme="minorHAnsi" w:cstheme="minorBidi"/>
          <w:kern w:val="2"/>
          <w:sz w:val="24"/>
          <w:szCs w:val="24"/>
          <w14:ligatures w14:val="standardContextual"/>
        </w:rPr>
      </w:pPr>
      <w:r>
        <w:t>7.5.4.</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i/>
          <w:lang w:val="en-US" w:eastAsia="zh-CN"/>
        </w:rPr>
        <w:t>NCR</w:t>
      </w:r>
      <w:r>
        <w:tab/>
      </w:r>
      <w:r>
        <w:fldChar w:fldCharType="begin"/>
      </w:r>
      <w:r>
        <w:instrText xml:space="preserve"> PAGEREF _Toc176337246 \h </w:instrText>
      </w:r>
      <w:r>
        <w:fldChar w:fldCharType="separate"/>
      </w:r>
      <w:r>
        <w:t>137</w:t>
      </w:r>
      <w:r>
        <w:fldChar w:fldCharType="end"/>
      </w:r>
    </w:p>
    <w:p w14:paraId="279375B8" w14:textId="76616BD5" w:rsidR="00BC1BE2" w:rsidRDefault="00BC1BE2">
      <w:pPr>
        <w:pStyle w:val="TOC5"/>
        <w:rPr>
          <w:rFonts w:asciiTheme="minorHAnsi" w:eastAsiaTheme="minorEastAsia" w:hAnsiTheme="minorHAnsi" w:cstheme="minorBidi"/>
          <w:kern w:val="2"/>
          <w:sz w:val="24"/>
          <w:szCs w:val="24"/>
          <w14:ligatures w14:val="standardContextual"/>
        </w:rPr>
      </w:pPr>
      <w:r>
        <w:t>7.5.4.</w:t>
      </w:r>
      <w:r w:rsidRPr="009C1C7B">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9C1C7B">
        <w:rPr>
          <w:lang w:val="en-US" w:eastAsia="zh-CN"/>
        </w:rPr>
        <w:t>NCR-Fwd</w:t>
      </w:r>
      <w:r>
        <w:tab/>
      </w:r>
      <w:r>
        <w:fldChar w:fldCharType="begin"/>
      </w:r>
      <w:r>
        <w:instrText xml:space="preserve"> PAGEREF _Toc176337247 \h </w:instrText>
      </w:r>
      <w:r>
        <w:fldChar w:fldCharType="separate"/>
      </w:r>
      <w:r>
        <w:t>137</w:t>
      </w:r>
      <w:r>
        <w:fldChar w:fldCharType="end"/>
      </w:r>
    </w:p>
    <w:p w14:paraId="5F17E6F0" w14:textId="630A4741" w:rsidR="00BC1BE2" w:rsidRDefault="00BC1BE2">
      <w:pPr>
        <w:pStyle w:val="TOC5"/>
        <w:rPr>
          <w:rFonts w:asciiTheme="minorHAnsi" w:eastAsiaTheme="minorEastAsia" w:hAnsiTheme="minorHAnsi" w:cstheme="minorBidi"/>
          <w:kern w:val="2"/>
          <w:sz w:val="24"/>
          <w:szCs w:val="24"/>
          <w14:ligatures w14:val="standardContextual"/>
        </w:rPr>
      </w:pPr>
      <w:r>
        <w:t>7.5.4.</w:t>
      </w:r>
      <w:r w:rsidRPr="009C1C7B">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9C1C7B">
        <w:rPr>
          <w:lang w:val="en-US" w:eastAsia="zh-CN"/>
        </w:rPr>
        <w:t>NCR-MT</w:t>
      </w:r>
      <w:r>
        <w:tab/>
      </w:r>
      <w:r>
        <w:fldChar w:fldCharType="begin"/>
      </w:r>
      <w:r>
        <w:instrText xml:space="preserve"> PAGEREF _Toc176337248 \h </w:instrText>
      </w:r>
      <w:r>
        <w:fldChar w:fldCharType="separate"/>
      </w:r>
      <w:r>
        <w:t>138</w:t>
      </w:r>
      <w:r>
        <w:fldChar w:fldCharType="end"/>
      </w:r>
    </w:p>
    <w:p w14:paraId="33036FE3" w14:textId="0903ED98" w:rsidR="00BC1BE2" w:rsidRDefault="00BC1BE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_Toc176337249 \h </w:instrText>
      </w:r>
      <w:r>
        <w:fldChar w:fldCharType="separate"/>
      </w:r>
      <w:r>
        <w:t>138</w:t>
      </w:r>
      <w:r>
        <w:fldChar w:fldCharType="end"/>
      </w:r>
    </w:p>
    <w:p w14:paraId="25E8241E" w14:textId="0C45A6C8"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_Toc176337250 \h </w:instrText>
      </w:r>
      <w:r>
        <w:fldChar w:fldCharType="separate"/>
      </w:r>
      <w:r>
        <w:t>138</w:t>
      </w:r>
      <w:r>
        <w:fldChar w:fldCharType="end"/>
      </w:r>
    </w:p>
    <w:p w14:paraId="55BE65C5" w14:textId="2C4093BD" w:rsidR="00BC1BE2" w:rsidRDefault="00BC1BE2">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NR repeater</w:t>
      </w:r>
      <w:r>
        <w:tab/>
      </w:r>
      <w:r>
        <w:fldChar w:fldCharType="begin"/>
      </w:r>
      <w:r>
        <w:instrText xml:space="preserve"> PAGEREF _Toc176337251 \h </w:instrText>
      </w:r>
      <w:r>
        <w:fldChar w:fldCharType="separate"/>
      </w:r>
      <w:r>
        <w:t>138</w:t>
      </w:r>
      <w:r>
        <w:fldChar w:fldCharType="end"/>
      </w:r>
    </w:p>
    <w:p w14:paraId="04530C5D" w14:textId="35E9302F" w:rsidR="00BC1BE2" w:rsidRDefault="00BC1BE2">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9C1C7B">
        <w:rPr>
          <w:i/>
          <w:iCs/>
        </w:rPr>
        <w:t>NCR</w:t>
      </w:r>
      <w:r>
        <w:tab/>
      </w:r>
      <w:r>
        <w:fldChar w:fldCharType="begin"/>
      </w:r>
      <w:r>
        <w:instrText xml:space="preserve"> PAGEREF _Toc176337252 \h </w:instrText>
      </w:r>
      <w:r>
        <w:fldChar w:fldCharType="separate"/>
      </w:r>
      <w:r>
        <w:t>139</w:t>
      </w:r>
      <w:r>
        <w:fldChar w:fldCharType="end"/>
      </w:r>
    </w:p>
    <w:p w14:paraId="010DFE71" w14:textId="1BC2489D" w:rsidR="00BC1BE2" w:rsidRDefault="00BC1BE2">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_Toc176337253 \h </w:instrText>
      </w:r>
      <w:r>
        <w:fldChar w:fldCharType="separate"/>
      </w:r>
      <w:r>
        <w:t>139</w:t>
      </w:r>
      <w:r>
        <w:fldChar w:fldCharType="end"/>
      </w:r>
    </w:p>
    <w:p w14:paraId="10E6E070" w14:textId="759A95C1"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_Toc176337254 \h </w:instrText>
      </w:r>
      <w:r>
        <w:fldChar w:fldCharType="separate"/>
      </w:r>
      <w:r>
        <w:t>139</w:t>
      </w:r>
      <w:r>
        <w:fldChar w:fldCharType="end"/>
      </w:r>
    </w:p>
    <w:p w14:paraId="043CE2B0" w14:textId="17071654"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_Toc176337255 \h </w:instrText>
      </w:r>
      <w:r>
        <w:fldChar w:fldCharType="separate"/>
      </w:r>
      <w:r>
        <w:t>139</w:t>
      </w:r>
      <w:r>
        <w:fldChar w:fldCharType="end"/>
      </w:r>
    </w:p>
    <w:p w14:paraId="2ED1292E" w14:textId="72EAA4D9"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_Toc176337256 \h </w:instrText>
      </w:r>
      <w:r>
        <w:fldChar w:fldCharType="separate"/>
      </w:r>
      <w:r>
        <w:t>139</w:t>
      </w:r>
      <w:r>
        <w:fldChar w:fldCharType="end"/>
      </w:r>
    </w:p>
    <w:p w14:paraId="2925A47D" w14:textId="5067204C"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NR repeater</w:t>
      </w:r>
      <w:r>
        <w:tab/>
      </w:r>
      <w:r>
        <w:fldChar w:fldCharType="begin"/>
      </w:r>
      <w:r>
        <w:instrText xml:space="preserve"> PAGEREF _Toc176337257 \h </w:instrText>
      </w:r>
      <w:r>
        <w:fldChar w:fldCharType="separate"/>
      </w:r>
      <w:r>
        <w:t>140</w:t>
      </w:r>
      <w:r>
        <w:fldChar w:fldCharType="end"/>
      </w:r>
    </w:p>
    <w:p w14:paraId="24241848" w14:textId="357F96A4"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.6.1.</w:t>
      </w:r>
      <w:r w:rsidRPr="009C1C7B">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w:t>
      </w:r>
      <w:r>
        <w:tab/>
      </w:r>
      <w:r>
        <w:fldChar w:fldCharType="begin"/>
      </w:r>
      <w:r>
        <w:instrText xml:space="preserve"> PAGEREF _Toc176337258 \h </w:instrText>
      </w:r>
      <w:r>
        <w:fldChar w:fldCharType="separate"/>
      </w:r>
      <w:r>
        <w:t>140</w:t>
      </w:r>
      <w:r>
        <w:fldChar w:fldCharType="end"/>
      </w:r>
    </w:p>
    <w:p w14:paraId="17C43B38" w14:textId="0A51CF40"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7</w:t>
      </w:r>
      <w:r>
        <w:t>.6.1.</w:t>
      </w:r>
      <w:r w:rsidRPr="009C1C7B">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w:t>
      </w:r>
      <w:r>
        <w:tab/>
      </w:r>
      <w:r>
        <w:fldChar w:fldCharType="begin"/>
      </w:r>
      <w:r>
        <w:instrText xml:space="preserve"> PAGEREF _Toc176337259 \h </w:instrText>
      </w:r>
      <w:r>
        <w:fldChar w:fldCharType="separate"/>
      </w:r>
      <w:r>
        <w:t>140</w:t>
      </w:r>
      <w:r>
        <w:fldChar w:fldCharType="end"/>
      </w:r>
    </w:p>
    <w:p w14:paraId="5E207FE3" w14:textId="03126643"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_Toc176337260 \h </w:instrText>
      </w:r>
      <w:r>
        <w:fldChar w:fldCharType="separate"/>
      </w:r>
      <w:r>
        <w:t>140</w:t>
      </w:r>
      <w:r>
        <w:fldChar w:fldCharType="end"/>
      </w:r>
    </w:p>
    <w:p w14:paraId="1FD713ED" w14:textId="08529C15"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_Toc176337261 \h </w:instrText>
      </w:r>
      <w:r>
        <w:fldChar w:fldCharType="separate"/>
      </w:r>
      <w:r>
        <w:t>140</w:t>
      </w:r>
      <w:r>
        <w:fldChar w:fldCharType="end"/>
      </w:r>
    </w:p>
    <w:p w14:paraId="19242ED6" w14:textId="708598CF"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_Toc176337262 \h </w:instrText>
      </w:r>
      <w:r>
        <w:fldChar w:fldCharType="separate"/>
      </w:r>
      <w:r>
        <w:t>140</w:t>
      </w:r>
      <w:r>
        <w:fldChar w:fldCharType="end"/>
      </w:r>
    </w:p>
    <w:p w14:paraId="1C258303" w14:textId="15CACE3D"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NR repeater</w:t>
      </w:r>
      <w:r>
        <w:tab/>
      </w:r>
      <w:r>
        <w:fldChar w:fldCharType="begin"/>
      </w:r>
      <w:r>
        <w:instrText xml:space="preserve"> PAGEREF _Toc176337263 \h </w:instrText>
      </w:r>
      <w:r>
        <w:fldChar w:fldCharType="separate"/>
      </w:r>
      <w:r>
        <w:t>141</w:t>
      </w:r>
      <w:r>
        <w:fldChar w:fldCharType="end"/>
      </w:r>
    </w:p>
    <w:p w14:paraId="661FD790" w14:textId="368B8EF3"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.6.2.</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w:t>
      </w:r>
      <w:r>
        <w:tab/>
      </w:r>
      <w:r>
        <w:fldChar w:fldCharType="begin"/>
      </w:r>
      <w:r>
        <w:instrText xml:space="preserve"> PAGEREF _Toc176337264 \h </w:instrText>
      </w:r>
      <w:r>
        <w:fldChar w:fldCharType="separate"/>
      </w:r>
      <w:r>
        <w:t>142</w:t>
      </w:r>
      <w:r>
        <w:fldChar w:fldCharType="end"/>
      </w:r>
    </w:p>
    <w:p w14:paraId="6E9DA878" w14:textId="227A85DB"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7</w:t>
      </w:r>
      <w:r>
        <w:t>.6.2.</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w:t>
      </w:r>
      <w:r>
        <w:tab/>
      </w:r>
      <w:r>
        <w:fldChar w:fldCharType="begin"/>
      </w:r>
      <w:r>
        <w:instrText xml:space="preserve"> PAGEREF _Toc176337265 \h </w:instrText>
      </w:r>
      <w:r>
        <w:fldChar w:fldCharType="separate"/>
      </w:r>
      <w:r>
        <w:t>142</w:t>
      </w:r>
      <w:r>
        <w:fldChar w:fldCharType="end"/>
      </w:r>
    </w:p>
    <w:p w14:paraId="3154F8C8" w14:textId="2552F905"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_Toc176337266 \h </w:instrText>
      </w:r>
      <w:r>
        <w:fldChar w:fldCharType="separate"/>
      </w:r>
      <w:r>
        <w:t>142</w:t>
      </w:r>
      <w:r>
        <w:fldChar w:fldCharType="end"/>
      </w:r>
    </w:p>
    <w:p w14:paraId="23D8EDCB" w14:textId="778FF47C"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_Toc176337267 \h </w:instrText>
      </w:r>
      <w:r>
        <w:fldChar w:fldCharType="separate"/>
      </w:r>
      <w:r>
        <w:t>142</w:t>
      </w:r>
      <w:r>
        <w:fldChar w:fldCharType="end"/>
      </w:r>
    </w:p>
    <w:p w14:paraId="5427561E" w14:textId="42C0A19A"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NR repeater</w:t>
      </w:r>
      <w:r>
        <w:tab/>
      </w:r>
      <w:r>
        <w:fldChar w:fldCharType="begin"/>
      </w:r>
      <w:r>
        <w:instrText xml:space="preserve"> PAGEREF _Toc176337268 \h </w:instrText>
      </w:r>
      <w:r>
        <w:fldChar w:fldCharType="separate"/>
      </w:r>
      <w:r>
        <w:t>142</w:t>
      </w:r>
      <w:r>
        <w:fldChar w:fldCharType="end"/>
      </w:r>
    </w:p>
    <w:p w14:paraId="041FA0C8" w14:textId="58D8D558"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t>.7.</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w:t>
      </w:r>
      <w:r>
        <w:tab/>
      </w:r>
      <w:r>
        <w:fldChar w:fldCharType="begin"/>
      </w:r>
      <w:r>
        <w:instrText xml:space="preserve"> PAGEREF _Toc176337269 \h </w:instrText>
      </w:r>
      <w:r>
        <w:fldChar w:fldCharType="separate"/>
      </w:r>
      <w:r>
        <w:t>143</w:t>
      </w:r>
      <w:r>
        <w:fldChar w:fldCharType="end"/>
      </w:r>
    </w:p>
    <w:p w14:paraId="4C67D100" w14:textId="688621A2"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w:t>
      </w:r>
      <w:r>
        <w:t>.7.</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w:t>
      </w:r>
      <w:r>
        <w:tab/>
      </w:r>
      <w:r>
        <w:fldChar w:fldCharType="begin"/>
      </w:r>
      <w:r>
        <w:instrText xml:space="preserve"> PAGEREF _Toc176337270 \h </w:instrText>
      </w:r>
      <w:r>
        <w:fldChar w:fldCharType="separate"/>
      </w:r>
      <w:r>
        <w:t>143</w:t>
      </w:r>
      <w:r>
        <w:fldChar w:fldCharType="end"/>
      </w:r>
    </w:p>
    <w:p w14:paraId="45C9DD9E" w14:textId="4B65AF23"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9C1C7B">
        <w:rPr>
          <w:rFonts w:eastAsia="SimSun"/>
          <w:lang w:val="en-US" w:eastAsia="zh-CN"/>
        </w:rPr>
        <w:t xml:space="preserve"> for NCR-Fwd type 2-O</w:t>
      </w:r>
      <w:r>
        <w:tab/>
      </w:r>
      <w:r>
        <w:fldChar w:fldCharType="begin"/>
      </w:r>
      <w:r>
        <w:instrText xml:space="preserve"> PAGEREF _Toc176337271 \h </w:instrText>
      </w:r>
      <w:r>
        <w:fldChar w:fldCharType="separate"/>
      </w:r>
      <w:r>
        <w:t>143</w:t>
      </w:r>
      <w:r>
        <w:fldChar w:fldCharType="end"/>
      </w:r>
    </w:p>
    <w:p w14:paraId="6C47D076" w14:textId="2423819A"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_Toc176337272 \h </w:instrText>
      </w:r>
      <w:r>
        <w:fldChar w:fldCharType="separate"/>
      </w:r>
      <w:r>
        <w:t>143</w:t>
      </w:r>
      <w:r>
        <w:fldChar w:fldCharType="end"/>
      </w:r>
    </w:p>
    <w:p w14:paraId="1A152572" w14:textId="3D0229CD"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rsidRPr="009C1C7B">
        <w:rPr>
          <w:rFonts w:eastAsia="DengXian"/>
          <w:lang w:eastAsia="zh-CN"/>
        </w:rPr>
        <w:t>.8.1</w:t>
      </w:r>
      <w:r>
        <w:rPr>
          <w:rFonts w:asciiTheme="minorHAnsi" w:eastAsiaTheme="minorEastAsia" w:hAnsiTheme="minorHAnsi" w:cstheme="minorBidi"/>
          <w:kern w:val="2"/>
          <w:sz w:val="24"/>
          <w:szCs w:val="24"/>
          <w14:ligatures w14:val="standardContextual"/>
        </w:rPr>
        <w:tab/>
      </w:r>
      <w:r w:rsidRPr="009C1C7B">
        <w:rPr>
          <w:rFonts w:eastAsia="DengXian"/>
          <w:lang w:eastAsia="zh-CN"/>
        </w:rPr>
        <w:t>General</w:t>
      </w:r>
      <w:r>
        <w:tab/>
      </w:r>
      <w:r>
        <w:fldChar w:fldCharType="begin"/>
      </w:r>
      <w:r>
        <w:instrText xml:space="preserve"> PAGEREF _Toc176337273 \h </w:instrText>
      </w:r>
      <w:r>
        <w:fldChar w:fldCharType="separate"/>
      </w:r>
      <w:r>
        <w:t>143</w:t>
      </w:r>
      <w:r>
        <w:fldChar w:fldCharType="end"/>
      </w:r>
    </w:p>
    <w:p w14:paraId="384A5384" w14:textId="1C985C89"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rsidRPr="009C1C7B">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9C1C7B">
        <w:rPr>
          <w:rFonts w:eastAsia="SimSun"/>
          <w:lang w:val="en-US" w:eastAsia="zh-CN"/>
        </w:rPr>
        <w:t xml:space="preserve"> for NR repeater</w:t>
      </w:r>
      <w:r>
        <w:tab/>
      </w:r>
      <w:r>
        <w:fldChar w:fldCharType="begin"/>
      </w:r>
      <w:r>
        <w:instrText xml:space="preserve"> PAGEREF _Toc176337274 \h </w:instrText>
      </w:r>
      <w:r>
        <w:fldChar w:fldCharType="separate"/>
      </w:r>
      <w:r>
        <w:t>143</w:t>
      </w:r>
      <w:r>
        <w:fldChar w:fldCharType="end"/>
      </w:r>
    </w:p>
    <w:p w14:paraId="1672C546" w14:textId="5D69A03E" w:rsidR="00BC1BE2" w:rsidRDefault="00BC1BE2">
      <w:pPr>
        <w:pStyle w:val="TOC3"/>
        <w:rPr>
          <w:rFonts w:asciiTheme="minorHAnsi" w:eastAsiaTheme="minorEastAsia" w:hAnsiTheme="minorHAnsi" w:cstheme="minorBidi"/>
          <w:kern w:val="2"/>
          <w:sz w:val="24"/>
          <w:szCs w:val="24"/>
          <w14:ligatures w14:val="standardContextual"/>
        </w:rPr>
      </w:pPr>
      <w:r>
        <w:rPr>
          <w:lang w:eastAsia="zh-CN"/>
        </w:rPr>
        <w:t>7</w:t>
      </w:r>
      <w:r w:rsidRPr="009C1C7B">
        <w:rPr>
          <w:rFonts w:eastAsia="DengXian"/>
        </w:rPr>
        <w:t>.8.</w:t>
      </w:r>
      <w:r w:rsidRPr="009C1C7B">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9C1C7B">
        <w:rPr>
          <w:rFonts w:eastAsia="SimSun"/>
          <w:lang w:val="en-US" w:eastAsia="zh-CN"/>
        </w:rPr>
        <w:t xml:space="preserve"> for NCR</w:t>
      </w:r>
      <w:r>
        <w:tab/>
      </w:r>
      <w:r>
        <w:fldChar w:fldCharType="begin"/>
      </w:r>
      <w:r>
        <w:instrText xml:space="preserve"> PAGEREF _Toc176337275 \h </w:instrText>
      </w:r>
      <w:r>
        <w:fldChar w:fldCharType="separate"/>
      </w:r>
      <w:r>
        <w:t>144</w:t>
      </w:r>
      <w:r>
        <w:fldChar w:fldCharType="end"/>
      </w:r>
    </w:p>
    <w:p w14:paraId="4C06CB7F" w14:textId="466C8117"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_Toc176337276 \h </w:instrText>
      </w:r>
      <w:r>
        <w:fldChar w:fldCharType="separate"/>
      </w:r>
      <w:r>
        <w:t>144</w:t>
      </w:r>
      <w:r>
        <w:fldChar w:fldCharType="end"/>
      </w:r>
    </w:p>
    <w:p w14:paraId="3BB9A266" w14:textId="45A2A2EA"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7</w:t>
      </w:r>
      <w:r w:rsidRPr="009C1C7B">
        <w:rPr>
          <w:rFonts w:eastAsia="DengXian"/>
        </w:rPr>
        <w:t>.8.</w:t>
      </w:r>
      <w:r w:rsidRPr="009C1C7B">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9C1C7B">
        <w:rPr>
          <w:rFonts w:eastAsia="SimSun"/>
          <w:lang w:val="en-US" w:eastAsia="zh-CN"/>
        </w:rPr>
        <w:t xml:space="preserve"> for NCR-Fwd type 2-O</w:t>
      </w:r>
      <w:r>
        <w:tab/>
      </w:r>
      <w:r>
        <w:fldChar w:fldCharType="begin"/>
      </w:r>
      <w:r>
        <w:instrText xml:space="preserve"> PAGEREF _Toc176337277 \h </w:instrText>
      </w:r>
      <w:r>
        <w:fldChar w:fldCharType="separate"/>
      </w:r>
      <w:r>
        <w:t>144</w:t>
      </w:r>
      <w:r>
        <w:fldChar w:fldCharType="end"/>
      </w:r>
    </w:p>
    <w:p w14:paraId="5B980609" w14:textId="00502253" w:rsidR="00BC1BE2" w:rsidRDefault="00BC1BE2">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_Toc176337278 \h </w:instrText>
      </w:r>
      <w:r>
        <w:fldChar w:fldCharType="separate"/>
      </w:r>
      <w:r>
        <w:t>145</w:t>
      </w:r>
      <w:r>
        <w:fldChar w:fldCharType="end"/>
      </w:r>
    </w:p>
    <w:p w14:paraId="722C5F15" w14:textId="00646E50" w:rsidR="00BC1BE2" w:rsidRDefault="00BC1BE2">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_Toc176337279 \h </w:instrText>
      </w:r>
      <w:r>
        <w:fldChar w:fldCharType="separate"/>
      </w:r>
      <w:r>
        <w:t>145</w:t>
      </w:r>
      <w:r>
        <w:fldChar w:fldCharType="end"/>
      </w:r>
    </w:p>
    <w:p w14:paraId="2B48A456" w14:textId="4DE7E28B" w:rsidR="00BC1BE2" w:rsidRDefault="00BC1BE2">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_Toc176337280 \h </w:instrText>
      </w:r>
      <w:r>
        <w:fldChar w:fldCharType="separate"/>
      </w:r>
      <w:r>
        <w:t>145</w:t>
      </w:r>
      <w:r>
        <w:fldChar w:fldCharType="end"/>
      </w:r>
    </w:p>
    <w:p w14:paraId="1CD54CE3" w14:textId="17217F0D" w:rsidR="00BC1BE2" w:rsidRDefault="00BC1BE2">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_Toc176337281 \h </w:instrText>
      </w:r>
      <w:r>
        <w:fldChar w:fldCharType="separate"/>
      </w:r>
      <w:r>
        <w:t>145</w:t>
      </w:r>
      <w:r>
        <w:fldChar w:fldCharType="end"/>
      </w:r>
    </w:p>
    <w:p w14:paraId="3DF36B8B" w14:textId="17AD1F05" w:rsidR="00BC1BE2" w:rsidRDefault="00BC1BE2">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9C1C7B">
        <w:rPr>
          <w:rFonts w:eastAsia="SimSun"/>
          <w:lang w:val="en-US" w:eastAsia="zh-CN"/>
        </w:rPr>
        <w:t xml:space="preserve"> NR repeater</w:t>
      </w:r>
      <w:r>
        <w:tab/>
      </w:r>
      <w:r>
        <w:fldChar w:fldCharType="begin"/>
      </w:r>
      <w:r>
        <w:instrText xml:space="preserve"> PAGEREF _Toc176337282 \h </w:instrText>
      </w:r>
      <w:r>
        <w:fldChar w:fldCharType="separate"/>
      </w:r>
      <w:r>
        <w:t>145</w:t>
      </w:r>
      <w:r>
        <w:fldChar w:fldCharType="end"/>
      </w:r>
    </w:p>
    <w:p w14:paraId="3E718D7C" w14:textId="7BB44110" w:rsidR="00BC1BE2" w:rsidRDefault="00BC1BE2">
      <w:pPr>
        <w:pStyle w:val="TOC4"/>
        <w:rPr>
          <w:rFonts w:asciiTheme="minorHAnsi" w:eastAsiaTheme="minorEastAsia" w:hAnsiTheme="minorHAnsi" w:cstheme="minorBidi"/>
          <w:kern w:val="2"/>
          <w:sz w:val="24"/>
          <w:szCs w:val="24"/>
          <w14:ligatures w14:val="standardContextual"/>
        </w:rPr>
      </w:pPr>
      <w:r>
        <w:t>7.9.2.</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w:t>
      </w:r>
      <w:r>
        <w:tab/>
      </w:r>
      <w:r>
        <w:fldChar w:fldCharType="begin"/>
      </w:r>
      <w:r>
        <w:instrText xml:space="preserve"> PAGEREF _Toc176337283 \h </w:instrText>
      </w:r>
      <w:r>
        <w:fldChar w:fldCharType="separate"/>
      </w:r>
      <w:r>
        <w:t>145</w:t>
      </w:r>
      <w:r>
        <w:fldChar w:fldCharType="end"/>
      </w:r>
    </w:p>
    <w:p w14:paraId="254DADA8" w14:textId="3B6F1753" w:rsidR="00BC1BE2" w:rsidRDefault="00BC1BE2">
      <w:pPr>
        <w:pStyle w:val="TOC5"/>
        <w:rPr>
          <w:rFonts w:asciiTheme="minorHAnsi" w:eastAsiaTheme="minorEastAsia" w:hAnsiTheme="minorHAnsi" w:cstheme="minorBidi"/>
          <w:kern w:val="2"/>
          <w:sz w:val="24"/>
          <w:szCs w:val="24"/>
          <w14:ligatures w14:val="standardContextual"/>
        </w:rPr>
      </w:pPr>
      <w:r>
        <w:t>7.9.2.</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NCR-Fwd</w:t>
      </w:r>
      <w:r>
        <w:tab/>
      </w:r>
      <w:r>
        <w:fldChar w:fldCharType="begin"/>
      </w:r>
      <w:r>
        <w:instrText xml:space="preserve"> PAGEREF _Toc176337284 \h </w:instrText>
      </w:r>
      <w:r>
        <w:fldChar w:fldCharType="separate"/>
      </w:r>
      <w:r>
        <w:t>145</w:t>
      </w:r>
      <w:r>
        <w:fldChar w:fldCharType="end"/>
      </w:r>
    </w:p>
    <w:p w14:paraId="300BD72E" w14:textId="243F4F3C" w:rsidR="00BC1BE2" w:rsidRDefault="00BC1BE2">
      <w:pPr>
        <w:pStyle w:val="TOC5"/>
        <w:rPr>
          <w:rFonts w:asciiTheme="minorHAnsi" w:eastAsiaTheme="minorEastAsia" w:hAnsiTheme="minorHAnsi" w:cstheme="minorBidi"/>
          <w:kern w:val="2"/>
          <w:sz w:val="24"/>
          <w:szCs w:val="24"/>
          <w14:ligatures w14:val="standardContextual"/>
        </w:rPr>
      </w:pPr>
      <w:r>
        <w:t>7.9.2.</w:t>
      </w:r>
      <w:r w:rsidRPr="009C1C7B">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NCR-MT</w:t>
      </w:r>
      <w:r>
        <w:tab/>
      </w:r>
      <w:r>
        <w:fldChar w:fldCharType="begin"/>
      </w:r>
      <w:r>
        <w:instrText xml:space="preserve"> PAGEREF _Toc176337285 \h </w:instrText>
      </w:r>
      <w:r>
        <w:fldChar w:fldCharType="separate"/>
      </w:r>
      <w:r>
        <w:t>145</w:t>
      </w:r>
      <w:r>
        <w:fldChar w:fldCharType="end"/>
      </w:r>
    </w:p>
    <w:p w14:paraId="514ACEAF" w14:textId="5735A57C" w:rsidR="00BC1BE2" w:rsidRDefault="00BC1BE2">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_Toc176337286 \h </w:instrText>
      </w:r>
      <w:r>
        <w:fldChar w:fldCharType="separate"/>
      </w:r>
      <w:r>
        <w:t>146</w:t>
      </w:r>
      <w:r>
        <w:fldChar w:fldCharType="end"/>
      </w:r>
    </w:p>
    <w:p w14:paraId="3DE7FAA6" w14:textId="4FD82E43" w:rsidR="00BC1BE2" w:rsidRDefault="00BC1BE2">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_Toc176337287 \h </w:instrText>
      </w:r>
      <w:r>
        <w:fldChar w:fldCharType="separate"/>
      </w:r>
      <w:r>
        <w:t>146</w:t>
      </w:r>
      <w:r>
        <w:fldChar w:fldCharType="end"/>
      </w:r>
    </w:p>
    <w:p w14:paraId="07877B70" w14:textId="3DDE39BA" w:rsidR="00BC1BE2" w:rsidRDefault="00BC1BE2">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9C1C7B">
        <w:rPr>
          <w:rFonts w:eastAsia="SimSun"/>
          <w:lang w:val="en-US" w:eastAsia="zh-CN"/>
        </w:rPr>
        <w:t xml:space="preserve"> NR repeater</w:t>
      </w:r>
      <w:r>
        <w:tab/>
      </w:r>
      <w:r>
        <w:fldChar w:fldCharType="begin"/>
      </w:r>
      <w:r>
        <w:instrText xml:space="preserve"> PAGEREF _Toc176337288 \h </w:instrText>
      </w:r>
      <w:r>
        <w:fldChar w:fldCharType="separate"/>
      </w:r>
      <w:r>
        <w:t>146</w:t>
      </w:r>
      <w:r>
        <w:fldChar w:fldCharType="end"/>
      </w:r>
    </w:p>
    <w:p w14:paraId="739735F3" w14:textId="4BE2F0EE" w:rsidR="00BC1BE2" w:rsidRDefault="00BC1BE2">
      <w:pPr>
        <w:pStyle w:val="TOC4"/>
        <w:rPr>
          <w:rFonts w:asciiTheme="minorHAnsi" w:eastAsiaTheme="minorEastAsia" w:hAnsiTheme="minorHAnsi" w:cstheme="minorBidi"/>
          <w:kern w:val="2"/>
          <w:sz w:val="24"/>
          <w:szCs w:val="24"/>
          <w14:ligatures w14:val="standardContextual"/>
        </w:rPr>
      </w:pPr>
      <w:r>
        <w:t>7.9.3.</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w:t>
      </w:r>
      <w:r>
        <w:tab/>
      </w:r>
      <w:r>
        <w:fldChar w:fldCharType="begin"/>
      </w:r>
      <w:r>
        <w:instrText xml:space="preserve"> PAGEREF _Toc176337289 \h </w:instrText>
      </w:r>
      <w:r>
        <w:fldChar w:fldCharType="separate"/>
      </w:r>
      <w:r>
        <w:t>147</w:t>
      </w:r>
      <w:r>
        <w:fldChar w:fldCharType="end"/>
      </w:r>
    </w:p>
    <w:p w14:paraId="0AFDA94F" w14:textId="1EC11A69" w:rsidR="00BC1BE2" w:rsidRDefault="00BC1BE2">
      <w:pPr>
        <w:pStyle w:val="TOC5"/>
        <w:rPr>
          <w:rFonts w:asciiTheme="minorHAnsi" w:eastAsiaTheme="minorEastAsia" w:hAnsiTheme="minorHAnsi" w:cstheme="minorBidi"/>
          <w:kern w:val="2"/>
          <w:sz w:val="24"/>
          <w:szCs w:val="24"/>
          <w14:ligatures w14:val="standardContextual"/>
        </w:rPr>
      </w:pPr>
      <w:r>
        <w:t>7.9.3.</w:t>
      </w:r>
      <w:r w:rsidRPr="009C1C7B">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NCR-Fwd</w:t>
      </w:r>
      <w:r>
        <w:tab/>
      </w:r>
      <w:r>
        <w:fldChar w:fldCharType="begin"/>
      </w:r>
      <w:r>
        <w:instrText xml:space="preserve"> PAGEREF _Toc176337290 \h </w:instrText>
      </w:r>
      <w:r>
        <w:fldChar w:fldCharType="separate"/>
      </w:r>
      <w:r>
        <w:t>147</w:t>
      </w:r>
      <w:r>
        <w:fldChar w:fldCharType="end"/>
      </w:r>
    </w:p>
    <w:p w14:paraId="40550342" w14:textId="40577511" w:rsidR="00BC1BE2" w:rsidRDefault="00BC1BE2">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9C1C7B">
        <w:rPr>
          <w:rFonts w:eastAsia="SimSun"/>
          <w:lang w:val="en-US" w:eastAsia="zh-CN"/>
        </w:rPr>
        <w:t>NCR-MT</w:t>
      </w:r>
      <w:r>
        <w:tab/>
      </w:r>
      <w:r>
        <w:fldChar w:fldCharType="begin"/>
      </w:r>
      <w:r>
        <w:instrText xml:space="preserve"> PAGEREF _Toc176337291 \h </w:instrText>
      </w:r>
      <w:r>
        <w:fldChar w:fldCharType="separate"/>
      </w:r>
      <w:r>
        <w:t>147</w:t>
      </w:r>
      <w:r>
        <w:fldChar w:fldCharType="end"/>
      </w:r>
    </w:p>
    <w:p w14:paraId="186AC05D" w14:textId="165E12C5"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o</w:t>
      </w:r>
      <w:r>
        <w:t>utput power dynamics for NCR-MT</w:t>
      </w:r>
      <w:r>
        <w:tab/>
      </w:r>
      <w:r>
        <w:fldChar w:fldCharType="begin"/>
      </w:r>
      <w:r>
        <w:instrText xml:space="preserve"> PAGEREF _Toc176337292 \h </w:instrText>
      </w:r>
      <w:r>
        <w:fldChar w:fldCharType="separate"/>
      </w:r>
      <w:r>
        <w:t>147</w:t>
      </w:r>
      <w:r>
        <w:fldChar w:fldCharType="end"/>
      </w:r>
    </w:p>
    <w:p w14:paraId="52626AE7" w14:textId="447B50A8"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_Toc176337293 \h </w:instrText>
      </w:r>
      <w:r>
        <w:fldChar w:fldCharType="separate"/>
      </w:r>
      <w:r>
        <w:t>147</w:t>
      </w:r>
      <w:r>
        <w:fldChar w:fldCharType="end"/>
      </w:r>
    </w:p>
    <w:p w14:paraId="24AC05D3" w14:textId="75FBC59B"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w:t>
      </w:r>
      <w:r>
        <w:tab/>
      </w:r>
      <w:r>
        <w:fldChar w:fldCharType="begin"/>
      </w:r>
      <w:r>
        <w:instrText xml:space="preserve"> PAGEREF _Toc176337294 \h </w:instrText>
      </w:r>
      <w:r>
        <w:fldChar w:fldCharType="separate"/>
      </w:r>
      <w:r>
        <w:t>147</w:t>
      </w:r>
      <w:r>
        <w:fldChar w:fldCharType="end"/>
      </w:r>
    </w:p>
    <w:p w14:paraId="76682453" w14:textId="0F962BB6"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t</w:t>
      </w:r>
      <w:r>
        <w:t>ransmit signal quality for NCR-MT</w:t>
      </w:r>
      <w:r>
        <w:tab/>
      </w:r>
      <w:r>
        <w:fldChar w:fldCharType="begin"/>
      </w:r>
      <w:r>
        <w:instrText xml:space="preserve"> PAGEREF _Toc176337295 \h </w:instrText>
      </w:r>
      <w:r>
        <w:fldChar w:fldCharType="separate"/>
      </w:r>
      <w:r>
        <w:t>147</w:t>
      </w:r>
      <w:r>
        <w:fldChar w:fldCharType="end"/>
      </w:r>
    </w:p>
    <w:p w14:paraId="14467898" w14:textId="312CCE6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_Toc176337296 \h </w:instrText>
      </w:r>
      <w:r>
        <w:fldChar w:fldCharType="separate"/>
      </w:r>
      <w:r>
        <w:t>147</w:t>
      </w:r>
      <w:r>
        <w:fldChar w:fldCharType="end"/>
      </w:r>
    </w:p>
    <w:p w14:paraId="6E8D1D2F" w14:textId="6D875F4D"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Frequency error requirements for NCR-MT</w:t>
      </w:r>
      <w:r>
        <w:tab/>
      </w:r>
      <w:r>
        <w:fldChar w:fldCharType="begin"/>
      </w:r>
      <w:r>
        <w:instrText xml:space="preserve"> PAGEREF _Toc176337297 \h </w:instrText>
      </w:r>
      <w:r>
        <w:fldChar w:fldCharType="separate"/>
      </w:r>
      <w:r>
        <w:t>148</w:t>
      </w:r>
      <w:r>
        <w:fldChar w:fldCharType="end"/>
      </w:r>
    </w:p>
    <w:p w14:paraId="36A5763B" w14:textId="5A25A5C4"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 for NCR-MT type 2-O</w:t>
      </w:r>
      <w:r>
        <w:tab/>
      </w:r>
      <w:r>
        <w:fldChar w:fldCharType="begin"/>
      </w:r>
      <w:r>
        <w:instrText xml:space="preserve"> PAGEREF _Toc176337298 \h </w:instrText>
      </w:r>
      <w:r>
        <w:fldChar w:fldCharType="separate"/>
      </w:r>
      <w:r>
        <w:t>148</w:t>
      </w:r>
      <w:r>
        <w:fldChar w:fldCharType="end"/>
      </w:r>
    </w:p>
    <w:p w14:paraId="04B58D7A" w14:textId="4E2FE785"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Transmit modulation quality</w:t>
      </w:r>
      <w:r>
        <w:tab/>
      </w:r>
      <w:r>
        <w:fldChar w:fldCharType="begin"/>
      </w:r>
      <w:r>
        <w:instrText xml:space="preserve"> PAGEREF _Toc176337299 \h </w:instrText>
      </w:r>
      <w:r>
        <w:fldChar w:fldCharType="separate"/>
      </w:r>
      <w:r>
        <w:t>148</w:t>
      </w:r>
      <w:r>
        <w:fldChar w:fldCharType="end"/>
      </w:r>
    </w:p>
    <w:p w14:paraId="44014535" w14:textId="038B4892"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 for NCR-MT type 2-O</w:t>
      </w:r>
      <w:r>
        <w:tab/>
      </w:r>
      <w:r>
        <w:fldChar w:fldCharType="begin"/>
      </w:r>
      <w:r>
        <w:instrText xml:space="preserve"> PAGEREF _Toc176337300 \h </w:instrText>
      </w:r>
      <w:r>
        <w:fldChar w:fldCharType="separate"/>
      </w:r>
      <w:r>
        <w:t>148</w:t>
      </w:r>
      <w:r>
        <w:fldChar w:fldCharType="end"/>
      </w:r>
    </w:p>
    <w:p w14:paraId="7FC8CB75" w14:textId="77AC37C1"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_Toc176337301 \h </w:instrText>
      </w:r>
      <w:r>
        <w:fldChar w:fldCharType="separate"/>
      </w:r>
      <w:r>
        <w:t>148</w:t>
      </w:r>
      <w:r>
        <w:fldChar w:fldCharType="end"/>
      </w:r>
    </w:p>
    <w:p w14:paraId="5532331A" w14:textId="6A3DB56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_Toc176337302 \h </w:instrText>
      </w:r>
      <w:r>
        <w:fldChar w:fldCharType="separate"/>
      </w:r>
      <w:r>
        <w:t>148</w:t>
      </w:r>
      <w:r>
        <w:fldChar w:fldCharType="end"/>
      </w:r>
    </w:p>
    <w:p w14:paraId="01DF3FFF" w14:textId="5EE8D14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w:t>
      </w:r>
      <w:r>
        <w:tab/>
      </w:r>
      <w:r>
        <w:fldChar w:fldCharType="begin"/>
      </w:r>
      <w:r>
        <w:instrText xml:space="preserve"> PAGEREF _Toc176337303 \h </w:instrText>
      </w:r>
      <w:r>
        <w:fldChar w:fldCharType="separate"/>
      </w:r>
      <w:r>
        <w:t>148</w:t>
      </w:r>
      <w:r>
        <w:fldChar w:fldCharType="end"/>
      </w:r>
    </w:p>
    <w:p w14:paraId="6CA6BB0D" w14:textId="7E23494F"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r</w:t>
      </w:r>
      <w:r>
        <w:t>eference sensitivity for NCR-MT</w:t>
      </w:r>
      <w:r>
        <w:tab/>
      </w:r>
      <w:r>
        <w:fldChar w:fldCharType="begin"/>
      </w:r>
      <w:r>
        <w:instrText xml:space="preserve"> PAGEREF _Toc176337304 \h </w:instrText>
      </w:r>
      <w:r>
        <w:fldChar w:fldCharType="separate"/>
      </w:r>
      <w:r>
        <w:t>148</w:t>
      </w:r>
      <w:r>
        <w:fldChar w:fldCharType="end"/>
      </w:r>
    </w:p>
    <w:p w14:paraId="5362E260" w14:textId="2301C0C4"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_Toc176337305 \h </w:instrText>
      </w:r>
      <w:r>
        <w:fldChar w:fldCharType="separate"/>
      </w:r>
      <w:r>
        <w:t>148</w:t>
      </w:r>
      <w:r>
        <w:fldChar w:fldCharType="end"/>
      </w:r>
    </w:p>
    <w:p w14:paraId="13936900" w14:textId="40E90BB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 type 2-O</w:t>
      </w:r>
      <w:r>
        <w:tab/>
      </w:r>
      <w:r>
        <w:fldChar w:fldCharType="begin"/>
      </w:r>
      <w:r>
        <w:instrText xml:space="preserve"> PAGEREF _Toc176337306 \h </w:instrText>
      </w:r>
      <w:r>
        <w:fldChar w:fldCharType="separate"/>
      </w:r>
      <w:r>
        <w:t>148</w:t>
      </w:r>
      <w:r>
        <w:fldChar w:fldCharType="end"/>
      </w:r>
    </w:p>
    <w:p w14:paraId="192FDC99" w14:textId="66DAF697"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m</w:t>
      </w:r>
      <w:r>
        <w:t>aximum input level for NCR-MT</w:t>
      </w:r>
      <w:r>
        <w:tab/>
      </w:r>
      <w:r>
        <w:fldChar w:fldCharType="begin"/>
      </w:r>
      <w:r>
        <w:instrText xml:space="preserve"> PAGEREF _Toc176337307 \h </w:instrText>
      </w:r>
      <w:r>
        <w:fldChar w:fldCharType="separate"/>
      </w:r>
      <w:r>
        <w:t>148</w:t>
      </w:r>
      <w:r>
        <w:fldChar w:fldCharType="end"/>
      </w:r>
    </w:p>
    <w:p w14:paraId="5C2EAAE1" w14:textId="7B6A709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_Toc176337308 \h </w:instrText>
      </w:r>
      <w:r>
        <w:fldChar w:fldCharType="separate"/>
      </w:r>
      <w:r>
        <w:t>148</w:t>
      </w:r>
      <w:r>
        <w:fldChar w:fldCharType="end"/>
      </w:r>
    </w:p>
    <w:p w14:paraId="055E56A7" w14:textId="18E82552"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 type 2-O</w:t>
      </w:r>
      <w:r>
        <w:tab/>
      </w:r>
      <w:r>
        <w:fldChar w:fldCharType="begin"/>
      </w:r>
      <w:r>
        <w:instrText xml:space="preserve"> PAGEREF _Toc176337309 \h </w:instrText>
      </w:r>
      <w:r>
        <w:fldChar w:fldCharType="separate"/>
      </w:r>
      <w:r>
        <w:t>149</w:t>
      </w:r>
      <w:r>
        <w:fldChar w:fldCharType="end"/>
      </w:r>
    </w:p>
    <w:p w14:paraId="0F2F0123" w14:textId="5ECF2F04"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a</w:t>
      </w:r>
      <w:r>
        <w:t>djacent channel selectivity for NCR-MT</w:t>
      </w:r>
      <w:r>
        <w:tab/>
      </w:r>
      <w:r>
        <w:fldChar w:fldCharType="begin"/>
      </w:r>
      <w:r>
        <w:instrText xml:space="preserve"> PAGEREF _Toc176337310 \h </w:instrText>
      </w:r>
      <w:r>
        <w:fldChar w:fldCharType="separate"/>
      </w:r>
      <w:r>
        <w:t>149</w:t>
      </w:r>
      <w:r>
        <w:fldChar w:fldCharType="end"/>
      </w:r>
    </w:p>
    <w:p w14:paraId="194B6599" w14:textId="0E9C8578"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lastRenderedPageBreak/>
        <w:t>7</w:t>
      </w:r>
      <w:r>
        <w:t>.</w:t>
      </w:r>
      <w:r w:rsidRPr="009C1C7B">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_Toc176337311 \h </w:instrText>
      </w:r>
      <w:r>
        <w:fldChar w:fldCharType="separate"/>
      </w:r>
      <w:r>
        <w:t>149</w:t>
      </w:r>
      <w:r>
        <w:fldChar w:fldCharType="end"/>
      </w:r>
    </w:p>
    <w:p w14:paraId="7C8555CD" w14:textId="3ED4937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 type 2-O</w:t>
      </w:r>
      <w:r>
        <w:tab/>
      </w:r>
      <w:r>
        <w:fldChar w:fldCharType="begin"/>
      </w:r>
      <w:r>
        <w:instrText xml:space="preserve"> PAGEREF _Toc176337312 \h </w:instrText>
      </w:r>
      <w:r>
        <w:fldChar w:fldCharType="separate"/>
      </w:r>
      <w:r>
        <w:t>149</w:t>
      </w:r>
      <w:r>
        <w:fldChar w:fldCharType="end"/>
      </w:r>
    </w:p>
    <w:p w14:paraId="223994A8" w14:textId="1FC4CE7C"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b</w:t>
      </w:r>
      <w:r>
        <w:t>locking characteristics for NCR-MT</w:t>
      </w:r>
      <w:r>
        <w:tab/>
      </w:r>
      <w:r>
        <w:fldChar w:fldCharType="begin"/>
      </w:r>
      <w:r>
        <w:instrText xml:space="preserve"> PAGEREF _Toc176337313 \h </w:instrText>
      </w:r>
      <w:r>
        <w:fldChar w:fldCharType="separate"/>
      </w:r>
      <w:r>
        <w:t>149</w:t>
      </w:r>
      <w:r>
        <w:fldChar w:fldCharType="end"/>
      </w:r>
    </w:p>
    <w:p w14:paraId="1608BC30" w14:textId="28FBAD5D"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_Toc176337314 \h </w:instrText>
      </w:r>
      <w:r>
        <w:fldChar w:fldCharType="separate"/>
      </w:r>
      <w:r>
        <w:t>149</w:t>
      </w:r>
      <w:r>
        <w:fldChar w:fldCharType="end"/>
      </w:r>
    </w:p>
    <w:p w14:paraId="68283808" w14:textId="43800FC5"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 type 2-O</w:t>
      </w:r>
      <w:r>
        <w:tab/>
      </w:r>
      <w:r>
        <w:fldChar w:fldCharType="begin"/>
      </w:r>
      <w:r>
        <w:instrText xml:space="preserve"> PAGEREF _Toc176337315 \h </w:instrText>
      </w:r>
      <w:r>
        <w:fldChar w:fldCharType="separate"/>
      </w:r>
      <w:r>
        <w:t>149</w:t>
      </w:r>
      <w:r>
        <w:fldChar w:fldCharType="end"/>
      </w:r>
    </w:p>
    <w:p w14:paraId="69FA6664" w14:textId="3625ADC7"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OTA receiver s</w:t>
      </w:r>
      <w:r>
        <w:t>purious emissions for NCR-MT</w:t>
      </w:r>
      <w:r>
        <w:tab/>
      </w:r>
      <w:r>
        <w:fldChar w:fldCharType="begin"/>
      </w:r>
      <w:r>
        <w:instrText xml:space="preserve"> PAGEREF _Toc176337316 \h </w:instrText>
      </w:r>
      <w:r>
        <w:fldChar w:fldCharType="separate"/>
      </w:r>
      <w:r>
        <w:t>150</w:t>
      </w:r>
      <w:r>
        <w:fldChar w:fldCharType="end"/>
      </w:r>
    </w:p>
    <w:p w14:paraId="46370237" w14:textId="2C21FDAB"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_Toc176337317 \h </w:instrText>
      </w:r>
      <w:r>
        <w:fldChar w:fldCharType="separate"/>
      </w:r>
      <w:r>
        <w:t>150</w:t>
      </w:r>
      <w:r>
        <w:fldChar w:fldCharType="end"/>
      </w:r>
    </w:p>
    <w:p w14:paraId="475CC36F" w14:textId="21C30472"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7</w:t>
      </w:r>
      <w:r>
        <w:t>.</w:t>
      </w:r>
      <w:r w:rsidRPr="009C1C7B">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Minimum requirement for NCR-MT type 2-O</w:t>
      </w:r>
      <w:r>
        <w:tab/>
      </w:r>
      <w:r>
        <w:fldChar w:fldCharType="begin"/>
      </w:r>
      <w:r>
        <w:instrText xml:space="preserve"> PAGEREF _Toc176337318 \h </w:instrText>
      </w:r>
      <w:r>
        <w:fldChar w:fldCharType="separate"/>
      </w:r>
      <w:r>
        <w:t>150</w:t>
      </w:r>
      <w:r>
        <w:fldChar w:fldCharType="end"/>
      </w:r>
    </w:p>
    <w:p w14:paraId="4CC24FCA" w14:textId="33DF1AF4" w:rsidR="00BC1BE2" w:rsidRDefault="00BC1BE2">
      <w:pPr>
        <w:pStyle w:val="TOC1"/>
        <w:rPr>
          <w:rFonts w:asciiTheme="minorHAnsi" w:eastAsiaTheme="minorEastAsia" w:hAnsiTheme="minorHAnsi" w:cstheme="minorBidi"/>
          <w:kern w:val="2"/>
          <w:sz w:val="24"/>
          <w:szCs w:val="24"/>
          <w14:ligatures w14:val="standardContextual"/>
        </w:rPr>
      </w:pPr>
      <w:r w:rsidRPr="009C1C7B">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_Toc176337319 \h </w:instrText>
      </w:r>
      <w:r>
        <w:fldChar w:fldCharType="separate"/>
      </w:r>
      <w:r>
        <w:t>150</w:t>
      </w:r>
      <w:r>
        <w:fldChar w:fldCharType="end"/>
      </w:r>
    </w:p>
    <w:p w14:paraId="557BE9C0" w14:textId="2E8A72B4"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General</w:t>
      </w:r>
      <w:r>
        <w:tab/>
      </w:r>
      <w:r>
        <w:fldChar w:fldCharType="begin"/>
      </w:r>
      <w:r>
        <w:instrText xml:space="preserve"> PAGEREF _Toc176337320 \h </w:instrText>
      </w:r>
      <w:r>
        <w:fldChar w:fldCharType="separate"/>
      </w:r>
      <w:r>
        <w:t>150</w:t>
      </w:r>
      <w:r>
        <w:fldChar w:fldCharType="end"/>
      </w:r>
    </w:p>
    <w:p w14:paraId="0DC33DC6" w14:textId="58FA4D79"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Demodulation performance requirements</w:t>
      </w:r>
      <w:r>
        <w:tab/>
      </w:r>
      <w:r>
        <w:fldChar w:fldCharType="begin"/>
      </w:r>
      <w:r>
        <w:instrText xml:space="preserve"> PAGEREF _Toc176337321 \h </w:instrText>
      </w:r>
      <w:r>
        <w:fldChar w:fldCharType="separate"/>
      </w:r>
      <w:r>
        <w:t>151</w:t>
      </w:r>
      <w:r>
        <w:fldChar w:fldCharType="end"/>
      </w:r>
    </w:p>
    <w:p w14:paraId="1625924D" w14:textId="7A0C676B"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_Toc176337322 \h </w:instrText>
      </w:r>
      <w:r>
        <w:fldChar w:fldCharType="separate"/>
      </w:r>
      <w:r>
        <w:t>151</w:t>
      </w:r>
      <w:r>
        <w:fldChar w:fldCharType="end"/>
      </w:r>
    </w:p>
    <w:p w14:paraId="3A6A3E62" w14:textId="12038D68"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9C1C7B">
        <w:rPr>
          <w:lang w:val="en-US" w:eastAsia="zh-CN"/>
        </w:rPr>
        <w:t>2Rx requirements</w:t>
      </w:r>
      <w:r>
        <w:tab/>
      </w:r>
      <w:r>
        <w:fldChar w:fldCharType="begin"/>
      </w:r>
      <w:r>
        <w:instrText xml:space="preserve"> PAGEREF _Toc176337323 \h </w:instrText>
      </w:r>
      <w:r>
        <w:fldChar w:fldCharType="separate"/>
      </w:r>
      <w:r>
        <w:t>151</w:t>
      </w:r>
      <w:r>
        <w:fldChar w:fldCharType="end"/>
      </w:r>
    </w:p>
    <w:p w14:paraId="18E8081A" w14:textId="7D41D96C"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.2.1.1</w:t>
      </w:r>
      <w:r w:rsidRPr="009C1C7B">
        <w:rPr>
          <w:lang w:val="en-US" w:eastAsia="zh-CN"/>
        </w:rPr>
        <w:t>.1</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_Toc176337324 \h </w:instrText>
      </w:r>
      <w:r>
        <w:fldChar w:fldCharType="separate"/>
      </w:r>
      <w:r>
        <w:t>151</w:t>
      </w:r>
      <w:r>
        <w:fldChar w:fldCharType="end"/>
      </w:r>
    </w:p>
    <w:p w14:paraId="188B8066" w14:textId="11618318"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.2.1.1</w:t>
      </w:r>
      <w:r w:rsidRPr="009C1C7B">
        <w:rPr>
          <w:lang w:val="en-US" w:eastAsia="zh-CN"/>
        </w:rPr>
        <w:t>.1.1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_Toc176337325 \h </w:instrText>
      </w:r>
      <w:r>
        <w:fldChar w:fldCharType="separate"/>
      </w:r>
      <w:r>
        <w:t>151</w:t>
      </w:r>
      <w:r>
        <w:fldChar w:fldCharType="end"/>
      </w:r>
    </w:p>
    <w:p w14:paraId="3AC99050" w14:textId="4A14C8D9"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8.2.1.1.2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_Toc176337326 \h </w:instrText>
      </w:r>
      <w:r>
        <w:fldChar w:fldCharType="separate"/>
      </w:r>
      <w:r>
        <w:t>152</w:t>
      </w:r>
      <w:r>
        <w:fldChar w:fldCharType="end"/>
      </w:r>
    </w:p>
    <w:p w14:paraId="61B21CEF" w14:textId="3DC41F7A"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8.2.1.1.2.1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_Toc176337327 \h </w:instrText>
      </w:r>
      <w:r>
        <w:fldChar w:fldCharType="separate"/>
      </w:r>
      <w:r>
        <w:t>152</w:t>
      </w:r>
      <w:r>
        <w:fldChar w:fldCharType="end"/>
      </w:r>
    </w:p>
    <w:p w14:paraId="090CEECB" w14:textId="460551BE"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.2.1.</w:t>
      </w:r>
      <w:r w:rsidRPr="009C1C7B">
        <w:rPr>
          <w:lang w:val="en-US" w:eastAsia="zh-CN"/>
        </w:rPr>
        <w:t>2</w:t>
      </w:r>
      <w:r>
        <w:rPr>
          <w:rFonts w:asciiTheme="minorHAnsi" w:eastAsiaTheme="minorEastAsia" w:hAnsiTheme="minorHAnsi" w:cstheme="minorBidi"/>
          <w:kern w:val="2"/>
          <w:sz w:val="24"/>
          <w:szCs w:val="24"/>
          <w14:ligatures w14:val="standardContextual"/>
        </w:rPr>
        <w:tab/>
      </w:r>
      <w:r w:rsidRPr="009C1C7B">
        <w:rPr>
          <w:lang w:val="en-US" w:eastAsia="zh-CN"/>
        </w:rPr>
        <w:t>4Rx requirements</w:t>
      </w:r>
      <w:r>
        <w:tab/>
      </w:r>
      <w:r>
        <w:fldChar w:fldCharType="begin"/>
      </w:r>
      <w:r>
        <w:instrText xml:space="preserve"> PAGEREF _Toc176337328 \h </w:instrText>
      </w:r>
      <w:r>
        <w:fldChar w:fldCharType="separate"/>
      </w:r>
      <w:r>
        <w:t>153</w:t>
      </w:r>
      <w:r>
        <w:fldChar w:fldCharType="end"/>
      </w:r>
    </w:p>
    <w:p w14:paraId="50319FC9" w14:textId="60485CAE"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8.2.1.2.1</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_Toc176337329 \h </w:instrText>
      </w:r>
      <w:r>
        <w:fldChar w:fldCharType="separate"/>
      </w:r>
      <w:r>
        <w:t>153</w:t>
      </w:r>
      <w:r>
        <w:fldChar w:fldCharType="end"/>
      </w:r>
    </w:p>
    <w:p w14:paraId="1ACBCB26" w14:textId="46FFA156"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8.2.1.2.1.1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_Toc176337330 \h </w:instrText>
      </w:r>
      <w:r>
        <w:fldChar w:fldCharType="separate"/>
      </w:r>
      <w:r>
        <w:t>154</w:t>
      </w:r>
      <w:r>
        <w:fldChar w:fldCharType="end"/>
      </w:r>
    </w:p>
    <w:p w14:paraId="173D1E37" w14:textId="39A79491"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8.2.1.2.2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_Toc176337331 \h </w:instrText>
      </w:r>
      <w:r>
        <w:fldChar w:fldCharType="separate"/>
      </w:r>
      <w:r>
        <w:t>154</w:t>
      </w:r>
      <w:r>
        <w:fldChar w:fldCharType="end"/>
      </w:r>
    </w:p>
    <w:p w14:paraId="1EBCDA4E" w14:textId="7844007C"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8.2.1.2.2.1</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_Toc176337332 \h </w:instrText>
      </w:r>
      <w:r>
        <w:fldChar w:fldCharType="separate"/>
      </w:r>
      <w:r>
        <w:t>155</w:t>
      </w:r>
      <w:r>
        <w:fldChar w:fldCharType="end"/>
      </w:r>
    </w:p>
    <w:p w14:paraId="4E0FB043" w14:textId="242BEF16"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8</w:t>
      </w:r>
      <w:r>
        <w:t>.2.</w:t>
      </w:r>
      <w:r w:rsidRPr="009C1C7B">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9C1C7B">
        <w:rPr>
          <w:rFonts w:eastAsia="SimSun"/>
          <w:lang w:val="en-US" w:eastAsia="zh-CN"/>
        </w:rPr>
        <w:t>C</w:t>
      </w:r>
      <w:r>
        <w:t>CH</w:t>
      </w:r>
      <w:r>
        <w:tab/>
      </w:r>
      <w:r>
        <w:fldChar w:fldCharType="begin"/>
      </w:r>
      <w:r>
        <w:instrText xml:space="preserve"> PAGEREF _Toc176337333 \h </w:instrText>
      </w:r>
      <w:r>
        <w:fldChar w:fldCharType="separate"/>
      </w:r>
      <w:r>
        <w:t>155</w:t>
      </w:r>
      <w:r>
        <w:fldChar w:fldCharType="end"/>
      </w:r>
    </w:p>
    <w:p w14:paraId="4AE9D095" w14:textId="3E1EAADA"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9C1C7B">
        <w:rPr>
          <w:lang w:val="en-US" w:eastAsia="zh-CN"/>
        </w:rPr>
        <w:t>2Rx requirements</w:t>
      </w:r>
      <w:r>
        <w:tab/>
      </w:r>
      <w:r>
        <w:fldChar w:fldCharType="begin"/>
      </w:r>
      <w:r>
        <w:instrText xml:space="preserve"> PAGEREF _Toc176337334 \h </w:instrText>
      </w:r>
      <w:r>
        <w:fldChar w:fldCharType="separate"/>
      </w:r>
      <w:r>
        <w:t>155</w:t>
      </w:r>
      <w:r>
        <w:fldChar w:fldCharType="end"/>
      </w:r>
    </w:p>
    <w:p w14:paraId="06F3C098" w14:textId="79F71188"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.1</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_Toc176337335 \h </w:instrText>
      </w:r>
      <w:r>
        <w:fldChar w:fldCharType="separate"/>
      </w:r>
      <w:r>
        <w:t>155</w:t>
      </w:r>
      <w:r>
        <w:fldChar w:fldCharType="end"/>
      </w:r>
    </w:p>
    <w:p w14:paraId="5030403D" w14:textId="1D825E0B"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.1.1</w:t>
      </w:r>
      <w:r>
        <w:rPr>
          <w:rFonts w:asciiTheme="minorHAnsi" w:eastAsiaTheme="minorEastAsia" w:hAnsiTheme="minorHAnsi" w:cstheme="minorBidi"/>
          <w:kern w:val="2"/>
          <w:sz w:val="24"/>
          <w:szCs w:val="24"/>
          <w14:ligatures w14:val="standardContextual"/>
        </w:rPr>
        <w:tab/>
      </w:r>
      <w:r w:rsidRPr="009C1C7B">
        <w:rPr>
          <w:lang w:val="en-US" w:eastAsia="zh-CN"/>
        </w:rPr>
        <w:t>1Tx requirements</w:t>
      </w:r>
      <w:r>
        <w:tab/>
      </w:r>
      <w:r>
        <w:fldChar w:fldCharType="begin"/>
      </w:r>
      <w:r>
        <w:instrText xml:space="preserve"> PAGEREF _Toc176337336 \h </w:instrText>
      </w:r>
      <w:r>
        <w:fldChar w:fldCharType="separate"/>
      </w:r>
      <w:r>
        <w:t>155</w:t>
      </w:r>
      <w:r>
        <w:fldChar w:fldCharType="end"/>
      </w:r>
    </w:p>
    <w:p w14:paraId="661D46C4" w14:textId="03F7E2EB"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 xml:space="preserve">.1.2 </w:t>
      </w:r>
      <w:r>
        <w:rPr>
          <w:rFonts w:asciiTheme="minorHAnsi" w:eastAsiaTheme="minorEastAsia" w:hAnsiTheme="minorHAnsi" w:cstheme="minorBidi"/>
          <w:kern w:val="2"/>
          <w:sz w:val="24"/>
          <w:szCs w:val="24"/>
          <w14:ligatures w14:val="standardContextual"/>
        </w:rPr>
        <w:tab/>
      </w:r>
      <w:r w:rsidRPr="009C1C7B">
        <w:rPr>
          <w:lang w:val="en-US" w:eastAsia="zh-CN"/>
        </w:rPr>
        <w:t>2Tx requirements</w:t>
      </w:r>
      <w:r>
        <w:tab/>
      </w:r>
      <w:r>
        <w:fldChar w:fldCharType="begin"/>
      </w:r>
      <w:r>
        <w:instrText xml:space="preserve"> PAGEREF _Toc176337337 \h </w:instrText>
      </w:r>
      <w:r>
        <w:fldChar w:fldCharType="separate"/>
      </w:r>
      <w:r>
        <w:t>156</w:t>
      </w:r>
      <w:r>
        <w:fldChar w:fldCharType="end"/>
      </w:r>
    </w:p>
    <w:p w14:paraId="0C30A88B" w14:textId="5174425A"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_Toc176337338 \h </w:instrText>
      </w:r>
      <w:r>
        <w:fldChar w:fldCharType="separate"/>
      </w:r>
      <w:r>
        <w:t>156</w:t>
      </w:r>
      <w:r>
        <w:fldChar w:fldCharType="end"/>
      </w:r>
    </w:p>
    <w:p w14:paraId="41BEA015" w14:textId="77D9A317"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.2.1</w:t>
      </w:r>
      <w:r>
        <w:rPr>
          <w:rFonts w:asciiTheme="minorHAnsi" w:eastAsiaTheme="minorEastAsia" w:hAnsiTheme="minorHAnsi" w:cstheme="minorBidi"/>
          <w:kern w:val="2"/>
          <w:sz w:val="24"/>
          <w:szCs w:val="24"/>
          <w14:ligatures w14:val="standardContextual"/>
        </w:rPr>
        <w:tab/>
      </w:r>
      <w:r w:rsidRPr="009C1C7B">
        <w:rPr>
          <w:lang w:val="en-US" w:eastAsia="zh-CN"/>
        </w:rPr>
        <w:t>1Tx requirements</w:t>
      </w:r>
      <w:r>
        <w:tab/>
      </w:r>
      <w:r>
        <w:fldChar w:fldCharType="begin"/>
      </w:r>
      <w:r>
        <w:instrText xml:space="preserve"> PAGEREF _Toc176337339 \h </w:instrText>
      </w:r>
      <w:r>
        <w:fldChar w:fldCharType="separate"/>
      </w:r>
      <w:r>
        <w:t>156</w:t>
      </w:r>
      <w:r>
        <w:fldChar w:fldCharType="end"/>
      </w:r>
    </w:p>
    <w:p w14:paraId="49101953" w14:textId="475A9714"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.1</w:t>
      </w:r>
      <w:r w:rsidRPr="009C1C7B">
        <w:rPr>
          <w:lang w:val="en-US" w:eastAsia="zh-CN"/>
        </w:rPr>
        <w:t>.2.2</w:t>
      </w:r>
      <w:r>
        <w:rPr>
          <w:rFonts w:asciiTheme="minorHAnsi" w:eastAsiaTheme="minorEastAsia" w:hAnsiTheme="minorHAnsi" w:cstheme="minorBidi"/>
          <w:kern w:val="2"/>
          <w:sz w:val="24"/>
          <w:szCs w:val="24"/>
          <w14:ligatures w14:val="standardContextual"/>
        </w:rPr>
        <w:tab/>
      </w:r>
      <w:r w:rsidRPr="009C1C7B">
        <w:rPr>
          <w:lang w:val="en-US" w:eastAsia="zh-CN"/>
        </w:rPr>
        <w:t>2Tx requirements</w:t>
      </w:r>
      <w:r>
        <w:tab/>
      </w:r>
      <w:r>
        <w:fldChar w:fldCharType="begin"/>
      </w:r>
      <w:r>
        <w:instrText xml:space="preserve"> PAGEREF _Toc176337340 \h </w:instrText>
      </w:r>
      <w:r>
        <w:fldChar w:fldCharType="separate"/>
      </w:r>
      <w:r>
        <w:t>157</w:t>
      </w:r>
      <w:r>
        <w:fldChar w:fldCharType="end"/>
      </w:r>
    </w:p>
    <w:p w14:paraId="09A85AE0" w14:textId="2BC1AE81"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w:t>
      </w:r>
      <w:r>
        <w:rPr>
          <w:rFonts w:asciiTheme="minorHAnsi" w:eastAsiaTheme="minorEastAsia" w:hAnsiTheme="minorHAnsi" w:cstheme="minorBidi"/>
          <w:kern w:val="2"/>
          <w:sz w:val="24"/>
          <w:szCs w:val="24"/>
          <w14:ligatures w14:val="standardContextual"/>
        </w:rPr>
        <w:tab/>
      </w:r>
      <w:r w:rsidRPr="009C1C7B">
        <w:rPr>
          <w:lang w:val="en-US" w:eastAsia="zh-CN"/>
        </w:rPr>
        <w:t>4Rx requirements</w:t>
      </w:r>
      <w:r>
        <w:tab/>
      </w:r>
      <w:r>
        <w:fldChar w:fldCharType="begin"/>
      </w:r>
      <w:r>
        <w:instrText xml:space="preserve"> PAGEREF _Toc176337341 \h </w:instrText>
      </w:r>
      <w:r>
        <w:fldChar w:fldCharType="separate"/>
      </w:r>
      <w:r>
        <w:t>157</w:t>
      </w:r>
      <w:r>
        <w:fldChar w:fldCharType="end"/>
      </w:r>
    </w:p>
    <w:p w14:paraId="1AB2EF10" w14:textId="73F293C3"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2.1</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_Toc176337342 \h </w:instrText>
      </w:r>
      <w:r>
        <w:fldChar w:fldCharType="separate"/>
      </w:r>
      <w:r>
        <w:t>157</w:t>
      </w:r>
      <w:r>
        <w:fldChar w:fldCharType="end"/>
      </w:r>
    </w:p>
    <w:p w14:paraId="5D89E851" w14:textId="12548F38"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2.1.1</w:t>
      </w:r>
      <w:r>
        <w:rPr>
          <w:rFonts w:asciiTheme="minorHAnsi" w:eastAsiaTheme="minorEastAsia" w:hAnsiTheme="minorHAnsi" w:cstheme="minorBidi"/>
          <w:kern w:val="2"/>
          <w:sz w:val="24"/>
          <w:szCs w:val="24"/>
          <w14:ligatures w14:val="standardContextual"/>
        </w:rPr>
        <w:tab/>
      </w:r>
      <w:r w:rsidRPr="009C1C7B">
        <w:rPr>
          <w:lang w:val="en-US" w:eastAsia="zh-CN"/>
        </w:rPr>
        <w:t>1Tx requirements</w:t>
      </w:r>
      <w:r>
        <w:tab/>
      </w:r>
      <w:r>
        <w:fldChar w:fldCharType="begin"/>
      </w:r>
      <w:r>
        <w:instrText xml:space="preserve"> PAGEREF _Toc176337343 \h </w:instrText>
      </w:r>
      <w:r>
        <w:fldChar w:fldCharType="separate"/>
      </w:r>
      <w:r>
        <w:t>157</w:t>
      </w:r>
      <w:r>
        <w:fldChar w:fldCharType="end"/>
      </w:r>
    </w:p>
    <w:p w14:paraId="0EA24B6A" w14:textId="24EC56F1"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2.1.2</w:t>
      </w:r>
      <w:r>
        <w:rPr>
          <w:rFonts w:asciiTheme="minorHAnsi" w:eastAsiaTheme="minorEastAsia" w:hAnsiTheme="minorHAnsi" w:cstheme="minorBidi"/>
          <w:kern w:val="2"/>
          <w:sz w:val="24"/>
          <w:szCs w:val="24"/>
          <w14:ligatures w14:val="standardContextual"/>
        </w:rPr>
        <w:tab/>
      </w:r>
      <w:r w:rsidRPr="009C1C7B">
        <w:rPr>
          <w:lang w:val="en-US" w:eastAsia="zh-CN"/>
        </w:rPr>
        <w:t>2Tx requirements</w:t>
      </w:r>
      <w:r>
        <w:tab/>
      </w:r>
      <w:r>
        <w:fldChar w:fldCharType="begin"/>
      </w:r>
      <w:r>
        <w:instrText xml:space="preserve"> PAGEREF _Toc176337344 \h </w:instrText>
      </w:r>
      <w:r>
        <w:fldChar w:fldCharType="separate"/>
      </w:r>
      <w:r>
        <w:t>158</w:t>
      </w:r>
      <w:r>
        <w:fldChar w:fldCharType="end"/>
      </w:r>
    </w:p>
    <w:p w14:paraId="0333C8C6" w14:textId="78013D46"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_Toc176337345 \h </w:instrText>
      </w:r>
      <w:r>
        <w:fldChar w:fldCharType="separate"/>
      </w:r>
      <w:r>
        <w:t>158</w:t>
      </w:r>
      <w:r>
        <w:fldChar w:fldCharType="end"/>
      </w:r>
    </w:p>
    <w:p w14:paraId="74AA0E4C" w14:textId="07233B5A"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2.2.1</w:t>
      </w:r>
      <w:r>
        <w:rPr>
          <w:rFonts w:asciiTheme="minorHAnsi" w:eastAsiaTheme="minorEastAsia" w:hAnsiTheme="minorHAnsi" w:cstheme="minorBidi"/>
          <w:kern w:val="2"/>
          <w:sz w:val="24"/>
          <w:szCs w:val="24"/>
          <w14:ligatures w14:val="standardContextual"/>
        </w:rPr>
        <w:tab/>
      </w:r>
      <w:r w:rsidRPr="009C1C7B">
        <w:rPr>
          <w:lang w:val="en-US" w:eastAsia="zh-CN"/>
        </w:rPr>
        <w:t>1Tx requirements</w:t>
      </w:r>
      <w:r>
        <w:tab/>
      </w:r>
      <w:r>
        <w:fldChar w:fldCharType="begin"/>
      </w:r>
      <w:r>
        <w:instrText xml:space="preserve"> PAGEREF _Toc176337346 \h </w:instrText>
      </w:r>
      <w:r>
        <w:fldChar w:fldCharType="separate"/>
      </w:r>
      <w:r>
        <w:t>158</w:t>
      </w:r>
      <w:r>
        <w:fldChar w:fldCharType="end"/>
      </w:r>
    </w:p>
    <w:p w14:paraId="3AF3668F" w14:textId="0A910293"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w:t>
      </w:r>
      <w:r>
        <w:rPr>
          <w:lang w:eastAsia="zh-CN"/>
        </w:rPr>
        <w:t>.2.</w:t>
      </w:r>
      <w:r w:rsidRPr="009C1C7B">
        <w:rPr>
          <w:lang w:val="en-US" w:eastAsia="zh-CN"/>
        </w:rPr>
        <w:t>2</w:t>
      </w:r>
      <w:r>
        <w:rPr>
          <w:lang w:eastAsia="zh-CN"/>
        </w:rPr>
        <w:t>.</w:t>
      </w:r>
      <w:r w:rsidRPr="009C1C7B">
        <w:rPr>
          <w:lang w:val="en-US" w:eastAsia="zh-CN"/>
        </w:rPr>
        <w:t>2.2.2</w:t>
      </w:r>
      <w:r>
        <w:rPr>
          <w:rFonts w:asciiTheme="minorHAnsi" w:eastAsiaTheme="minorEastAsia" w:hAnsiTheme="minorHAnsi" w:cstheme="minorBidi"/>
          <w:kern w:val="2"/>
          <w:sz w:val="24"/>
          <w:szCs w:val="24"/>
          <w14:ligatures w14:val="standardContextual"/>
        </w:rPr>
        <w:tab/>
      </w:r>
      <w:r w:rsidRPr="009C1C7B">
        <w:rPr>
          <w:lang w:val="en-US" w:eastAsia="zh-CN"/>
        </w:rPr>
        <w:t>2Tx requirements</w:t>
      </w:r>
      <w:r>
        <w:tab/>
      </w:r>
      <w:r>
        <w:fldChar w:fldCharType="begin"/>
      </w:r>
      <w:r>
        <w:instrText xml:space="preserve"> PAGEREF _Toc176337347 \h </w:instrText>
      </w:r>
      <w:r>
        <w:fldChar w:fldCharType="separate"/>
      </w:r>
      <w:r>
        <w:t>159</w:t>
      </w:r>
      <w:r>
        <w:fldChar w:fldCharType="end"/>
      </w:r>
    </w:p>
    <w:p w14:paraId="26B24A8D" w14:textId="0822AB30"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8</w:t>
      </w:r>
      <w:r>
        <w:t>.2.</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9C1C7B">
        <w:rPr>
          <w:rFonts w:eastAsia="SimSun"/>
          <w:lang w:val="en-US" w:eastAsia="zh-CN"/>
        </w:rPr>
        <w:t xml:space="preserve"> reporting requirements</w:t>
      </w:r>
      <w:r>
        <w:tab/>
      </w:r>
      <w:r>
        <w:fldChar w:fldCharType="begin"/>
      </w:r>
      <w:r>
        <w:instrText xml:space="preserve"> PAGEREF _Toc176337348 \h </w:instrText>
      </w:r>
      <w:r>
        <w:fldChar w:fldCharType="separate"/>
      </w:r>
      <w:r>
        <w:t>159</w:t>
      </w:r>
      <w:r>
        <w:fldChar w:fldCharType="end"/>
      </w:r>
    </w:p>
    <w:p w14:paraId="20E2CB75" w14:textId="091ECC9D"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8.2.3.1</w:t>
      </w:r>
      <w:r>
        <w:rPr>
          <w:rFonts w:asciiTheme="minorHAnsi" w:eastAsiaTheme="minorEastAsia" w:hAnsiTheme="minorHAnsi" w:cstheme="minorBidi"/>
          <w:kern w:val="2"/>
          <w:sz w:val="24"/>
          <w:szCs w:val="24"/>
          <w14:ligatures w14:val="standardContextual"/>
        </w:rPr>
        <w:tab/>
      </w:r>
      <w:r w:rsidRPr="009C1C7B">
        <w:rPr>
          <w:lang w:val="en-US" w:eastAsia="zh-CN"/>
        </w:rPr>
        <w:t>General</w:t>
      </w:r>
      <w:r>
        <w:tab/>
      </w:r>
      <w:r>
        <w:fldChar w:fldCharType="begin"/>
      </w:r>
      <w:r>
        <w:instrText xml:space="preserve"> PAGEREF _Toc176337349 \h </w:instrText>
      </w:r>
      <w:r>
        <w:fldChar w:fldCharType="separate"/>
      </w:r>
      <w:r>
        <w:t>159</w:t>
      </w:r>
      <w:r>
        <w:fldChar w:fldCharType="end"/>
      </w:r>
    </w:p>
    <w:p w14:paraId="37A3FEE0" w14:textId="143A0491"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8.2.3.2</w:t>
      </w:r>
      <w:r>
        <w:rPr>
          <w:rFonts w:asciiTheme="minorHAnsi" w:eastAsiaTheme="minorEastAsia" w:hAnsiTheme="minorHAnsi" w:cstheme="minorBidi"/>
          <w:kern w:val="2"/>
          <w:sz w:val="24"/>
          <w:szCs w:val="24"/>
          <w14:ligatures w14:val="standardContextual"/>
        </w:rPr>
        <w:tab/>
      </w:r>
      <w:r w:rsidRPr="009C1C7B">
        <w:rPr>
          <w:lang w:val="en-US" w:eastAsia="zh-CN"/>
        </w:rPr>
        <w:t>2Rx requiremnets</w:t>
      </w:r>
      <w:r>
        <w:tab/>
      </w:r>
      <w:r>
        <w:fldChar w:fldCharType="begin"/>
      </w:r>
      <w:r>
        <w:instrText xml:space="preserve"> PAGEREF _Toc176337350 \h </w:instrText>
      </w:r>
      <w:r>
        <w:fldChar w:fldCharType="separate"/>
      </w:r>
      <w:r>
        <w:t>159</w:t>
      </w:r>
      <w:r>
        <w:fldChar w:fldCharType="end"/>
      </w:r>
    </w:p>
    <w:p w14:paraId="2975BA22" w14:textId="4DDBB091"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 xml:space="preserve">8.2.3.2.1 </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_Toc176337351 \h </w:instrText>
      </w:r>
      <w:r>
        <w:fldChar w:fldCharType="separate"/>
      </w:r>
      <w:r>
        <w:t>159</w:t>
      </w:r>
      <w:r>
        <w:fldChar w:fldCharType="end"/>
      </w:r>
    </w:p>
    <w:p w14:paraId="24726D44" w14:textId="503147CB"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8.2.3.2.1.1</w:t>
      </w:r>
      <w:r>
        <w:rPr>
          <w:rFonts w:asciiTheme="minorHAnsi" w:eastAsiaTheme="minorEastAsia" w:hAnsiTheme="minorHAnsi" w:cstheme="minorBidi"/>
          <w:kern w:val="2"/>
          <w:sz w:val="24"/>
          <w:szCs w:val="24"/>
          <w14:ligatures w14:val="standardContextual"/>
        </w:rPr>
        <w:tab/>
      </w:r>
      <w:r w:rsidRPr="009C1C7B">
        <w:rPr>
          <w:lang w:val="en-US" w:eastAsia="zh-CN"/>
        </w:rPr>
        <w:t>Test parameters</w:t>
      </w:r>
      <w:r>
        <w:tab/>
      </w:r>
      <w:r>
        <w:fldChar w:fldCharType="begin"/>
      </w:r>
      <w:r>
        <w:instrText xml:space="preserve"> PAGEREF _Toc176337352 \h </w:instrText>
      </w:r>
      <w:r>
        <w:fldChar w:fldCharType="separate"/>
      </w:r>
      <w:r>
        <w:t>159</w:t>
      </w:r>
      <w:r>
        <w:fldChar w:fldCharType="end"/>
      </w:r>
    </w:p>
    <w:p w14:paraId="54D6850C" w14:textId="3EEB4C05"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8.2.3.2.1.2  Minimum requirements</w:t>
      </w:r>
      <w:r>
        <w:tab/>
      </w:r>
      <w:r>
        <w:fldChar w:fldCharType="begin"/>
      </w:r>
      <w:r>
        <w:instrText xml:space="preserve"> PAGEREF _Toc176337353 \h </w:instrText>
      </w:r>
      <w:r>
        <w:fldChar w:fldCharType="separate"/>
      </w:r>
      <w:r>
        <w:t>160</w:t>
      </w:r>
      <w:r>
        <w:fldChar w:fldCharType="end"/>
      </w:r>
    </w:p>
    <w:p w14:paraId="44BAF1CE" w14:textId="056E499B"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8.2.3.2.2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_Toc176337354 \h </w:instrText>
      </w:r>
      <w:r>
        <w:fldChar w:fldCharType="separate"/>
      </w:r>
      <w:r>
        <w:t>161</w:t>
      </w:r>
      <w:r>
        <w:fldChar w:fldCharType="end"/>
      </w:r>
    </w:p>
    <w:p w14:paraId="52DB3A83" w14:textId="339867CA"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8.2.3.2.2.1</w:t>
      </w:r>
      <w:r>
        <w:rPr>
          <w:rFonts w:asciiTheme="minorHAnsi" w:eastAsiaTheme="minorEastAsia" w:hAnsiTheme="minorHAnsi" w:cstheme="minorBidi"/>
          <w:kern w:val="2"/>
          <w:sz w:val="24"/>
          <w:szCs w:val="24"/>
          <w14:ligatures w14:val="standardContextual"/>
        </w:rPr>
        <w:tab/>
      </w:r>
      <w:r w:rsidRPr="009C1C7B">
        <w:rPr>
          <w:lang w:val="en-US" w:eastAsia="zh-CN"/>
        </w:rPr>
        <w:t>Test parameters</w:t>
      </w:r>
      <w:r>
        <w:tab/>
      </w:r>
      <w:r>
        <w:fldChar w:fldCharType="begin"/>
      </w:r>
      <w:r>
        <w:instrText xml:space="preserve"> PAGEREF _Toc176337355 \h </w:instrText>
      </w:r>
      <w:r>
        <w:fldChar w:fldCharType="separate"/>
      </w:r>
      <w:r>
        <w:t>161</w:t>
      </w:r>
      <w:r>
        <w:fldChar w:fldCharType="end"/>
      </w:r>
    </w:p>
    <w:p w14:paraId="3F6082CA" w14:textId="4BCA5C13"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lastRenderedPageBreak/>
        <w:t>8.2.3.2.2.2</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_Toc176337356 \h </w:instrText>
      </w:r>
      <w:r>
        <w:fldChar w:fldCharType="separate"/>
      </w:r>
      <w:r>
        <w:t>161</w:t>
      </w:r>
      <w:r>
        <w:fldChar w:fldCharType="end"/>
      </w:r>
    </w:p>
    <w:p w14:paraId="748658FF" w14:textId="49EEE93B"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8.2.3.3</w:t>
      </w:r>
      <w:r>
        <w:rPr>
          <w:rFonts w:asciiTheme="minorHAnsi" w:eastAsiaTheme="minorEastAsia" w:hAnsiTheme="minorHAnsi" w:cstheme="minorBidi"/>
          <w:kern w:val="2"/>
          <w:sz w:val="24"/>
          <w:szCs w:val="24"/>
          <w14:ligatures w14:val="standardContextual"/>
        </w:rPr>
        <w:tab/>
      </w:r>
      <w:r w:rsidRPr="009C1C7B">
        <w:rPr>
          <w:lang w:val="en-US" w:eastAsia="zh-CN"/>
        </w:rPr>
        <w:t>4Rx requiremnets</w:t>
      </w:r>
      <w:r>
        <w:tab/>
      </w:r>
      <w:r>
        <w:fldChar w:fldCharType="begin"/>
      </w:r>
      <w:r>
        <w:instrText xml:space="preserve"> PAGEREF _Toc176337357 \h </w:instrText>
      </w:r>
      <w:r>
        <w:fldChar w:fldCharType="separate"/>
      </w:r>
      <w:r>
        <w:t>162</w:t>
      </w:r>
      <w:r>
        <w:fldChar w:fldCharType="end"/>
      </w:r>
    </w:p>
    <w:p w14:paraId="611111C4" w14:textId="4A5AD2CA"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8.2.3.3.1</w:t>
      </w:r>
      <w:r>
        <w:rPr>
          <w:rFonts w:asciiTheme="minorHAnsi" w:eastAsiaTheme="minorEastAsia" w:hAnsiTheme="minorHAnsi" w:cstheme="minorBidi"/>
          <w:kern w:val="2"/>
          <w:sz w:val="24"/>
          <w:szCs w:val="24"/>
          <w14:ligatures w14:val="standardContextual"/>
        </w:rPr>
        <w:tab/>
      </w:r>
      <w:r w:rsidRPr="009C1C7B">
        <w:rPr>
          <w:lang w:val="en-US" w:eastAsia="zh-CN"/>
        </w:rPr>
        <w:t>FDD</w:t>
      </w:r>
      <w:r>
        <w:tab/>
      </w:r>
      <w:r>
        <w:fldChar w:fldCharType="begin"/>
      </w:r>
      <w:r>
        <w:instrText xml:space="preserve"> PAGEREF _Toc176337358 \h </w:instrText>
      </w:r>
      <w:r>
        <w:fldChar w:fldCharType="separate"/>
      </w:r>
      <w:r>
        <w:t>162</w:t>
      </w:r>
      <w:r>
        <w:fldChar w:fldCharType="end"/>
      </w:r>
    </w:p>
    <w:p w14:paraId="66E37207" w14:textId="55035232"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8.2.3.3.1.1</w:t>
      </w:r>
      <w:r>
        <w:rPr>
          <w:rFonts w:asciiTheme="minorHAnsi" w:eastAsiaTheme="minorEastAsia" w:hAnsiTheme="minorHAnsi" w:cstheme="minorBidi"/>
          <w:kern w:val="2"/>
          <w:sz w:val="24"/>
          <w:szCs w:val="24"/>
          <w14:ligatures w14:val="standardContextual"/>
        </w:rPr>
        <w:tab/>
      </w:r>
      <w:r w:rsidRPr="009C1C7B">
        <w:rPr>
          <w:lang w:val="en-US" w:eastAsia="zh-CN"/>
        </w:rPr>
        <w:t>Test parameters</w:t>
      </w:r>
      <w:r>
        <w:tab/>
      </w:r>
      <w:r>
        <w:fldChar w:fldCharType="begin"/>
      </w:r>
      <w:r>
        <w:instrText xml:space="preserve"> PAGEREF _Toc176337359 \h </w:instrText>
      </w:r>
      <w:r>
        <w:fldChar w:fldCharType="separate"/>
      </w:r>
      <w:r>
        <w:t>162</w:t>
      </w:r>
      <w:r>
        <w:fldChar w:fldCharType="end"/>
      </w:r>
    </w:p>
    <w:p w14:paraId="3E9A70FA" w14:textId="6503DE53"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8.2.3.3.1.2  Minimum requirements</w:t>
      </w:r>
      <w:r>
        <w:tab/>
      </w:r>
      <w:r>
        <w:fldChar w:fldCharType="begin"/>
      </w:r>
      <w:r>
        <w:instrText xml:space="preserve"> PAGEREF _Toc176337360 \h </w:instrText>
      </w:r>
      <w:r>
        <w:fldChar w:fldCharType="separate"/>
      </w:r>
      <w:r>
        <w:t>163</w:t>
      </w:r>
      <w:r>
        <w:fldChar w:fldCharType="end"/>
      </w:r>
    </w:p>
    <w:p w14:paraId="45ECF904" w14:textId="58E13C8D"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eastAsia="zh-CN"/>
        </w:rPr>
        <w:t>8.2.3.3.2</w:t>
      </w:r>
      <w:r>
        <w:rPr>
          <w:rFonts w:asciiTheme="minorHAnsi" w:eastAsiaTheme="minorEastAsia" w:hAnsiTheme="minorHAnsi" w:cstheme="minorBidi"/>
          <w:kern w:val="2"/>
          <w:sz w:val="24"/>
          <w:szCs w:val="24"/>
          <w14:ligatures w14:val="standardContextual"/>
        </w:rPr>
        <w:tab/>
      </w:r>
      <w:r w:rsidRPr="009C1C7B">
        <w:rPr>
          <w:lang w:val="en-US" w:eastAsia="zh-CN"/>
        </w:rPr>
        <w:t>TDD</w:t>
      </w:r>
      <w:r>
        <w:tab/>
      </w:r>
      <w:r>
        <w:fldChar w:fldCharType="begin"/>
      </w:r>
      <w:r>
        <w:instrText xml:space="preserve"> PAGEREF _Toc176337361 \h </w:instrText>
      </w:r>
      <w:r>
        <w:fldChar w:fldCharType="separate"/>
      </w:r>
      <w:r>
        <w:t>164</w:t>
      </w:r>
      <w:r>
        <w:fldChar w:fldCharType="end"/>
      </w:r>
    </w:p>
    <w:p w14:paraId="2F19F242" w14:textId="3AB0DB92"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8.2.3.3.2.1</w:t>
      </w:r>
      <w:r>
        <w:rPr>
          <w:rFonts w:asciiTheme="minorHAnsi" w:eastAsiaTheme="minorEastAsia" w:hAnsiTheme="minorHAnsi" w:cstheme="minorBidi"/>
          <w:kern w:val="2"/>
          <w:sz w:val="24"/>
          <w:szCs w:val="24"/>
          <w14:ligatures w14:val="standardContextual"/>
        </w:rPr>
        <w:tab/>
      </w:r>
      <w:r w:rsidRPr="009C1C7B">
        <w:rPr>
          <w:lang w:val="en-US" w:eastAsia="zh-CN"/>
        </w:rPr>
        <w:t>Test parameters</w:t>
      </w:r>
      <w:r>
        <w:tab/>
      </w:r>
      <w:r>
        <w:fldChar w:fldCharType="begin"/>
      </w:r>
      <w:r>
        <w:instrText xml:space="preserve"> PAGEREF _Toc176337362 \h </w:instrText>
      </w:r>
      <w:r>
        <w:fldChar w:fldCharType="separate"/>
      </w:r>
      <w:r>
        <w:t>164</w:t>
      </w:r>
      <w:r>
        <w:fldChar w:fldCharType="end"/>
      </w:r>
    </w:p>
    <w:p w14:paraId="116FA5B9" w14:textId="2944FE1F" w:rsidR="00BC1BE2" w:rsidRDefault="00BC1BE2">
      <w:pPr>
        <w:pStyle w:val="TOC6"/>
        <w:rPr>
          <w:rFonts w:asciiTheme="minorHAnsi" w:eastAsiaTheme="minorEastAsia" w:hAnsiTheme="minorHAnsi" w:cstheme="minorBidi"/>
          <w:kern w:val="2"/>
          <w:sz w:val="24"/>
          <w:szCs w:val="24"/>
          <w14:ligatures w14:val="standardContextual"/>
        </w:rPr>
      </w:pPr>
      <w:r w:rsidRPr="009C1C7B">
        <w:rPr>
          <w:lang w:val="en-US" w:eastAsia="zh-CN"/>
        </w:rPr>
        <w:t>8.2.3.3.2.2</w:t>
      </w:r>
      <w:r>
        <w:rPr>
          <w:rFonts w:asciiTheme="minorHAnsi" w:eastAsiaTheme="minorEastAsia" w:hAnsiTheme="minorHAnsi" w:cstheme="minorBidi"/>
          <w:kern w:val="2"/>
          <w:sz w:val="24"/>
          <w:szCs w:val="24"/>
          <w14:ligatures w14:val="standardContextual"/>
        </w:rPr>
        <w:tab/>
      </w:r>
      <w:r w:rsidRPr="009C1C7B">
        <w:rPr>
          <w:lang w:val="en-US" w:eastAsia="zh-CN"/>
        </w:rPr>
        <w:t>Minimum requirements</w:t>
      </w:r>
      <w:r>
        <w:tab/>
      </w:r>
      <w:r>
        <w:fldChar w:fldCharType="begin"/>
      </w:r>
      <w:r>
        <w:instrText xml:space="preserve"> PAGEREF _Toc176337363 \h </w:instrText>
      </w:r>
      <w:r>
        <w:fldChar w:fldCharType="separate"/>
      </w:r>
      <w:r>
        <w:t>164</w:t>
      </w:r>
      <w:r>
        <w:fldChar w:fldCharType="end"/>
      </w:r>
    </w:p>
    <w:p w14:paraId="03355239" w14:textId="3836701D" w:rsidR="00BC1BE2" w:rsidRDefault="00BC1BE2">
      <w:pPr>
        <w:pStyle w:val="TOC1"/>
        <w:rPr>
          <w:rFonts w:asciiTheme="minorHAnsi" w:eastAsiaTheme="minorEastAsia" w:hAnsiTheme="minorHAnsi" w:cstheme="minorBidi"/>
          <w:kern w:val="2"/>
          <w:sz w:val="24"/>
          <w:szCs w:val="24"/>
          <w14:ligatures w14:val="standardContextual"/>
        </w:rPr>
      </w:pPr>
      <w:r w:rsidRPr="009C1C7B">
        <w:rPr>
          <w:lang w:val="nb-NO" w:eastAsia="zh-CN"/>
        </w:rPr>
        <w:t>9</w:t>
      </w:r>
      <w:r>
        <w:rPr>
          <w:rFonts w:asciiTheme="minorHAnsi" w:eastAsiaTheme="minorEastAsia" w:hAnsiTheme="minorHAnsi" w:cstheme="minorBidi"/>
          <w:kern w:val="2"/>
          <w:sz w:val="24"/>
          <w:szCs w:val="24"/>
          <w14:ligatures w14:val="standardContextual"/>
        </w:rPr>
        <w:tab/>
      </w:r>
      <w:r w:rsidRPr="009C1C7B">
        <w:rPr>
          <w:lang w:val="nb-NO" w:eastAsia="zh-CN"/>
        </w:rPr>
        <w:t>Radiated performance requirements</w:t>
      </w:r>
      <w:r>
        <w:tab/>
      </w:r>
      <w:r>
        <w:fldChar w:fldCharType="begin"/>
      </w:r>
      <w:r>
        <w:instrText xml:space="preserve"> PAGEREF _Toc176337364 \h </w:instrText>
      </w:r>
      <w:r>
        <w:fldChar w:fldCharType="separate"/>
      </w:r>
      <w:r>
        <w:t>165</w:t>
      </w:r>
      <w:r>
        <w:fldChar w:fldCharType="end"/>
      </w:r>
    </w:p>
    <w:p w14:paraId="2FA00809" w14:textId="4256A46C"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nb-NO" w:eastAsia="zh-CN"/>
        </w:rPr>
        <w:t>9.1</w:t>
      </w:r>
      <w:r>
        <w:rPr>
          <w:rFonts w:asciiTheme="minorHAnsi" w:eastAsiaTheme="minorEastAsia" w:hAnsiTheme="minorHAnsi" w:cstheme="minorBidi"/>
          <w:kern w:val="2"/>
          <w:sz w:val="24"/>
          <w:szCs w:val="24"/>
          <w14:ligatures w14:val="standardContextual"/>
        </w:rPr>
        <w:tab/>
      </w:r>
      <w:r w:rsidRPr="009C1C7B">
        <w:rPr>
          <w:lang w:val="nb-NO" w:eastAsia="zh-CN"/>
        </w:rPr>
        <w:t>General</w:t>
      </w:r>
      <w:r>
        <w:tab/>
      </w:r>
      <w:r>
        <w:fldChar w:fldCharType="begin"/>
      </w:r>
      <w:r>
        <w:instrText xml:space="preserve"> PAGEREF _Toc176337365 \h </w:instrText>
      </w:r>
      <w:r>
        <w:fldChar w:fldCharType="separate"/>
      </w:r>
      <w:r>
        <w:t>165</w:t>
      </w:r>
      <w:r>
        <w:fldChar w:fldCharType="end"/>
      </w:r>
    </w:p>
    <w:p w14:paraId="29610502" w14:textId="78D22D9A"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nb-NO" w:eastAsia="zh-CN"/>
        </w:rPr>
        <w:t>9.2</w:t>
      </w:r>
      <w:r>
        <w:rPr>
          <w:rFonts w:asciiTheme="minorHAnsi" w:eastAsiaTheme="minorEastAsia" w:hAnsiTheme="minorHAnsi" w:cstheme="minorBidi"/>
          <w:kern w:val="2"/>
          <w:sz w:val="24"/>
          <w:szCs w:val="24"/>
          <w14:ligatures w14:val="standardContextual"/>
        </w:rPr>
        <w:tab/>
      </w:r>
      <w:r w:rsidRPr="009C1C7B">
        <w:rPr>
          <w:lang w:val="nb-NO" w:eastAsia="zh-CN"/>
        </w:rPr>
        <w:t>OTA demodulation branches</w:t>
      </w:r>
      <w:r>
        <w:tab/>
      </w:r>
      <w:r>
        <w:fldChar w:fldCharType="begin"/>
      </w:r>
      <w:r>
        <w:instrText xml:space="preserve"> PAGEREF _Toc176337366 \h </w:instrText>
      </w:r>
      <w:r>
        <w:fldChar w:fldCharType="separate"/>
      </w:r>
      <w:r>
        <w:t>165</w:t>
      </w:r>
      <w:r>
        <w:fldChar w:fldCharType="end"/>
      </w:r>
    </w:p>
    <w:p w14:paraId="0A09F000" w14:textId="03848DBA"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nb-NO" w:eastAsia="zh-CN"/>
        </w:rPr>
        <w:t>9.3</w:t>
      </w:r>
      <w:r>
        <w:rPr>
          <w:rFonts w:asciiTheme="minorHAnsi" w:eastAsiaTheme="minorEastAsia" w:hAnsiTheme="minorHAnsi" w:cstheme="minorBidi"/>
          <w:kern w:val="2"/>
          <w:sz w:val="24"/>
          <w:szCs w:val="24"/>
          <w14:ligatures w14:val="standardContextual"/>
        </w:rPr>
        <w:tab/>
      </w:r>
      <w:r w:rsidRPr="009C1C7B">
        <w:rPr>
          <w:lang w:val="nb-NO" w:eastAsia="zh-CN"/>
        </w:rPr>
        <w:t>Demodulation performance requirements</w:t>
      </w:r>
      <w:r>
        <w:tab/>
      </w:r>
      <w:r>
        <w:fldChar w:fldCharType="begin"/>
      </w:r>
      <w:r>
        <w:instrText xml:space="preserve"> PAGEREF _Toc176337367 \h </w:instrText>
      </w:r>
      <w:r>
        <w:fldChar w:fldCharType="separate"/>
      </w:r>
      <w:r>
        <w:t>166</w:t>
      </w:r>
      <w:r>
        <w:fldChar w:fldCharType="end"/>
      </w:r>
    </w:p>
    <w:p w14:paraId="3A48F469" w14:textId="150D5D1D"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nb-NO" w:eastAsia="zh-CN"/>
        </w:rPr>
        <w:t>9.3.1</w:t>
      </w:r>
      <w:r>
        <w:rPr>
          <w:rFonts w:asciiTheme="minorHAnsi" w:eastAsiaTheme="minorEastAsia" w:hAnsiTheme="minorHAnsi" w:cstheme="minorBidi"/>
          <w:kern w:val="2"/>
          <w:sz w:val="24"/>
          <w:szCs w:val="24"/>
          <w14:ligatures w14:val="standardContextual"/>
        </w:rPr>
        <w:tab/>
      </w:r>
      <w:r w:rsidRPr="009C1C7B">
        <w:rPr>
          <w:lang w:val="nb-NO" w:eastAsia="zh-CN"/>
        </w:rPr>
        <w:t>Performance requirements for NCR type 2-O</w:t>
      </w:r>
      <w:r>
        <w:tab/>
      </w:r>
      <w:r>
        <w:fldChar w:fldCharType="begin"/>
      </w:r>
      <w:r>
        <w:instrText xml:space="preserve"> PAGEREF _Toc176337368 \h </w:instrText>
      </w:r>
      <w:r>
        <w:fldChar w:fldCharType="separate"/>
      </w:r>
      <w:r>
        <w:t>166</w:t>
      </w:r>
      <w:r>
        <w:fldChar w:fldCharType="end"/>
      </w:r>
    </w:p>
    <w:p w14:paraId="1BD533C4" w14:textId="5920A041"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nb-NO" w:eastAsia="zh-CN"/>
        </w:rPr>
        <w:t>9.3.1.1</w:t>
      </w:r>
      <w:r>
        <w:rPr>
          <w:rFonts w:asciiTheme="minorHAnsi" w:eastAsiaTheme="minorEastAsia" w:hAnsiTheme="minorHAnsi" w:cstheme="minorBidi"/>
          <w:kern w:val="2"/>
          <w:sz w:val="24"/>
          <w:szCs w:val="24"/>
          <w14:ligatures w14:val="standardContextual"/>
        </w:rPr>
        <w:tab/>
      </w:r>
      <w:r w:rsidRPr="009C1C7B">
        <w:rPr>
          <w:lang w:val="nb-NO" w:eastAsia="zh-CN"/>
        </w:rPr>
        <w:t>Performance requirements for PDSCH</w:t>
      </w:r>
      <w:r>
        <w:tab/>
      </w:r>
      <w:r>
        <w:fldChar w:fldCharType="begin"/>
      </w:r>
      <w:r>
        <w:instrText xml:space="preserve"> PAGEREF _Toc176337369 \h </w:instrText>
      </w:r>
      <w:r>
        <w:fldChar w:fldCharType="separate"/>
      </w:r>
      <w:r>
        <w:t>166</w:t>
      </w:r>
      <w:r>
        <w:fldChar w:fldCharType="end"/>
      </w:r>
    </w:p>
    <w:p w14:paraId="5D2FB4F4" w14:textId="0AB99EFE" w:rsidR="00BC1BE2" w:rsidRDefault="00BC1BE2">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_Toc176337370 \h </w:instrText>
      </w:r>
      <w:r>
        <w:fldChar w:fldCharType="separate"/>
      </w:r>
      <w:r>
        <w:t>166</w:t>
      </w:r>
      <w:r>
        <w:fldChar w:fldCharType="end"/>
      </w:r>
    </w:p>
    <w:p w14:paraId="0A3DCAD0" w14:textId="0DD923BD"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_Toc176337371 \h </w:instrText>
      </w:r>
      <w:r>
        <w:fldChar w:fldCharType="separate"/>
      </w:r>
      <w:r>
        <w:t>167</w:t>
      </w:r>
      <w:r>
        <w:fldChar w:fldCharType="end"/>
      </w:r>
    </w:p>
    <w:p w14:paraId="7F9A3CB0" w14:textId="634712DC"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nb-NO" w:eastAsia="zh-CN"/>
        </w:rPr>
        <w:t>9.3.1.2</w:t>
      </w:r>
      <w:r>
        <w:rPr>
          <w:rFonts w:asciiTheme="minorHAnsi" w:eastAsiaTheme="minorEastAsia" w:hAnsiTheme="minorHAnsi" w:cstheme="minorBidi"/>
          <w:kern w:val="2"/>
          <w:sz w:val="24"/>
          <w:szCs w:val="24"/>
          <w14:ligatures w14:val="standardContextual"/>
        </w:rPr>
        <w:tab/>
      </w:r>
      <w:r w:rsidRPr="009C1C7B">
        <w:rPr>
          <w:lang w:val="nb-NO" w:eastAsia="zh-CN"/>
        </w:rPr>
        <w:t>Performance requirements for PDCCH</w:t>
      </w:r>
      <w:r>
        <w:tab/>
      </w:r>
      <w:r>
        <w:fldChar w:fldCharType="begin"/>
      </w:r>
      <w:r>
        <w:instrText xml:space="preserve"> PAGEREF _Toc176337372 \h </w:instrText>
      </w:r>
      <w:r>
        <w:fldChar w:fldCharType="separate"/>
      </w:r>
      <w:r>
        <w:t>167</w:t>
      </w:r>
      <w:r>
        <w:fldChar w:fldCharType="end"/>
      </w:r>
    </w:p>
    <w:p w14:paraId="5B1735CE" w14:textId="6730936F"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_Toc176337373 \h </w:instrText>
      </w:r>
      <w:r>
        <w:fldChar w:fldCharType="separate"/>
      </w:r>
      <w:r>
        <w:t>167</w:t>
      </w:r>
      <w:r>
        <w:fldChar w:fldCharType="end"/>
      </w:r>
    </w:p>
    <w:p w14:paraId="24780212" w14:textId="2A0DDF17" w:rsidR="00BC1BE2" w:rsidRDefault="00BC1BE2">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_Toc176337374 \h </w:instrText>
      </w:r>
      <w:r>
        <w:fldChar w:fldCharType="separate"/>
      </w:r>
      <w:r>
        <w:t>167</w:t>
      </w:r>
      <w:r>
        <w:fldChar w:fldCharType="end"/>
      </w:r>
    </w:p>
    <w:p w14:paraId="2AF42509" w14:textId="534A653F" w:rsidR="00BC1BE2" w:rsidRDefault="00BC1BE2">
      <w:pPr>
        <w:pStyle w:val="TOC2"/>
        <w:rPr>
          <w:rFonts w:asciiTheme="minorHAnsi" w:eastAsiaTheme="minorEastAsia" w:hAnsiTheme="minorHAnsi" w:cstheme="minorBidi"/>
          <w:kern w:val="2"/>
          <w:sz w:val="24"/>
          <w:szCs w:val="24"/>
          <w14:ligatures w14:val="standardContextual"/>
        </w:rPr>
      </w:pPr>
      <w:r w:rsidRPr="009C1C7B">
        <w:rPr>
          <w:lang w:val="en-US" w:eastAsia="zh-CN"/>
        </w:rPr>
        <w:t>9.4</w:t>
      </w:r>
      <w:r>
        <w:rPr>
          <w:rFonts w:asciiTheme="minorHAnsi" w:eastAsiaTheme="minorEastAsia" w:hAnsiTheme="minorHAnsi" w:cstheme="minorBidi"/>
          <w:kern w:val="2"/>
          <w:sz w:val="24"/>
          <w:szCs w:val="24"/>
          <w14:ligatures w14:val="standardContextual"/>
        </w:rPr>
        <w:tab/>
      </w:r>
      <w:r w:rsidRPr="009C1C7B">
        <w:rPr>
          <w:lang w:val="en-US" w:eastAsia="zh-CN"/>
        </w:rPr>
        <w:t>CSI reporting requirements</w:t>
      </w:r>
      <w:r>
        <w:tab/>
      </w:r>
      <w:r>
        <w:fldChar w:fldCharType="begin"/>
      </w:r>
      <w:r>
        <w:instrText xml:space="preserve"> PAGEREF _Toc176337375 \h </w:instrText>
      </w:r>
      <w:r>
        <w:fldChar w:fldCharType="separate"/>
      </w:r>
      <w:r>
        <w:t>168</w:t>
      </w:r>
      <w:r>
        <w:fldChar w:fldCharType="end"/>
      </w:r>
    </w:p>
    <w:p w14:paraId="733DA275" w14:textId="629798D3" w:rsidR="00BC1BE2" w:rsidRDefault="00BC1BE2">
      <w:pPr>
        <w:pStyle w:val="TOC3"/>
        <w:rPr>
          <w:rFonts w:asciiTheme="minorHAnsi" w:eastAsiaTheme="minorEastAsia" w:hAnsiTheme="minorHAnsi" w:cstheme="minorBidi"/>
          <w:kern w:val="2"/>
          <w:sz w:val="24"/>
          <w:szCs w:val="24"/>
          <w14:ligatures w14:val="standardContextual"/>
        </w:rPr>
      </w:pPr>
      <w:r w:rsidRPr="009C1C7B">
        <w:rPr>
          <w:lang w:val="en-US" w:eastAsia="zh-CN"/>
        </w:rPr>
        <w:t>9.4.1</w:t>
      </w:r>
      <w:r>
        <w:rPr>
          <w:rFonts w:asciiTheme="minorHAnsi" w:eastAsiaTheme="minorEastAsia" w:hAnsiTheme="minorHAnsi" w:cstheme="minorBidi"/>
          <w:kern w:val="2"/>
          <w:sz w:val="24"/>
          <w:szCs w:val="24"/>
          <w14:ligatures w14:val="standardContextual"/>
        </w:rPr>
        <w:tab/>
      </w:r>
      <w:r w:rsidRPr="009C1C7B">
        <w:rPr>
          <w:lang w:val="en-US" w:eastAsia="zh-CN"/>
        </w:rPr>
        <w:t>Performance requirements for NCR-MT type 2-O</w:t>
      </w:r>
      <w:r>
        <w:tab/>
      </w:r>
      <w:r>
        <w:fldChar w:fldCharType="begin"/>
      </w:r>
      <w:r>
        <w:instrText xml:space="preserve"> PAGEREF _Toc176337376 \h </w:instrText>
      </w:r>
      <w:r>
        <w:fldChar w:fldCharType="separate"/>
      </w:r>
      <w:r>
        <w:t>168</w:t>
      </w:r>
      <w:r>
        <w:fldChar w:fldCharType="end"/>
      </w:r>
    </w:p>
    <w:p w14:paraId="1E8E5AB1" w14:textId="57061354"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_Toc176337377 \h </w:instrText>
      </w:r>
      <w:r>
        <w:fldChar w:fldCharType="separate"/>
      </w:r>
      <w:r>
        <w:t>168</w:t>
      </w:r>
      <w:r>
        <w:fldChar w:fldCharType="end"/>
      </w:r>
    </w:p>
    <w:p w14:paraId="5639F943" w14:textId="2624C7D1" w:rsidR="00BC1BE2" w:rsidRDefault="00BC1BE2">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_Toc176337378 \h </w:instrText>
      </w:r>
      <w:r>
        <w:fldChar w:fldCharType="separate"/>
      </w:r>
      <w:r>
        <w:t>168</w:t>
      </w:r>
      <w:r>
        <w:fldChar w:fldCharType="end"/>
      </w:r>
    </w:p>
    <w:p w14:paraId="091C6BB1" w14:textId="1D9F1F47" w:rsidR="00BC1BE2" w:rsidRDefault="00BC1BE2">
      <w:pPr>
        <w:pStyle w:val="TOC4"/>
        <w:rPr>
          <w:rFonts w:asciiTheme="minorHAnsi" w:eastAsiaTheme="minorEastAsia" w:hAnsiTheme="minorHAnsi" w:cstheme="minorBidi"/>
          <w:kern w:val="2"/>
          <w:sz w:val="24"/>
          <w:szCs w:val="24"/>
          <w14:ligatures w14:val="standardContextual"/>
        </w:rPr>
      </w:pPr>
      <w:r w:rsidRPr="009C1C7B">
        <w:rPr>
          <w:lang w:val="en-US" w:eastAsia="zh-CN"/>
        </w:rPr>
        <w:t>9.4.1.3</w:t>
      </w:r>
      <w:r>
        <w:rPr>
          <w:rFonts w:asciiTheme="minorHAnsi" w:eastAsiaTheme="minorEastAsia" w:hAnsiTheme="minorHAnsi" w:cstheme="minorBidi"/>
          <w:kern w:val="2"/>
          <w:sz w:val="24"/>
          <w:szCs w:val="24"/>
          <w14:ligatures w14:val="standardContextual"/>
        </w:rPr>
        <w:tab/>
      </w:r>
      <w:r w:rsidRPr="009C1C7B">
        <w:rPr>
          <w:lang w:val="en-US" w:eastAsia="zh-CN"/>
        </w:rPr>
        <w:t>Reporting of Channel Quality Indicator (CQI)</w:t>
      </w:r>
      <w:r>
        <w:tab/>
      </w:r>
      <w:r>
        <w:fldChar w:fldCharType="begin"/>
      </w:r>
      <w:r>
        <w:instrText xml:space="preserve"> PAGEREF _Toc176337379 \h </w:instrText>
      </w:r>
      <w:r>
        <w:fldChar w:fldCharType="separate"/>
      </w:r>
      <w:r>
        <w:t>170</w:t>
      </w:r>
      <w:r>
        <w:fldChar w:fldCharType="end"/>
      </w:r>
    </w:p>
    <w:p w14:paraId="225C0B71" w14:textId="141DA89C"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rPr>
        <w:t>9.4.1.3.1</w:t>
      </w:r>
      <w:r>
        <w:rPr>
          <w:rFonts w:asciiTheme="minorHAnsi" w:eastAsiaTheme="minorEastAsia" w:hAnsiTheme="minorHAnsi" w:cstheme="minorBidi"/>
          <w:kern w:val="2"/>
          <w:sz w:val="24"/>
          <w:szCs w:val="24"/>
          <w14:ligatures w14:val="standardContextual"/>
        </w:rPr>
        <w:tab/>
      </w:r>
      <w:r w:rsidRPr="009C1C7B">
        <w:rPr>
          <w:lang w:val="en-US"/>
        </w:rPr>
        <w:t>General</w:t>
      </w:r>
      <w:r>
        <w:tab/>
      </w:r>
      <w:r>
        <w:fldChar w:fldCharType="begin"/>
      </w:r>
      <w:r>
        <w:instrText xml:space="preserve"> PAGEREF _Toc176337380 \h </w:instrText>
      </w:r>
      <w:r>
        <w:fldChar w:fldCharType="separate"/>
      </w:r>
      <w:r>
        <w:t>170</w:t>
      </w:r>
      <w:r>
        <w:fldChar w:fldCharType="end"/>
      </w:r>
    </w:p>
    <w:p w14:paraId="402FB2FC" w14:textId="1F9A0BED" w:rsidR="00BC1BE2" w:rsidRDefault="00BC1BE2">
      <w:pPr>
        <w:pStyle w:val="TOC5"/>
        <w:rPr>
          <w:rFonts w:asciiTheme="minorHAnsi" w:eastAsiaTheme="minorEastAsia" w:hAnsiTheme="minorHAnsi" w:cstheme="minorBidi"/>
          <w:kern w:val="2"/>
          <w:sz w:val="24"/>
          <w:szCs w:val="24"/>
          <w14:ligatures w14:val="standardContextual"/>
        </w:rPr>
      </w:pPr>
      <w:r w:rsidRPr="009C1C7B">
        <w:rPr>
          <w:lang w:val="en-US"/>
        </w:rPr>
        <w:t>9.4.1.3.2</w:t>
      </w:r>
      <w:r>
        <w:rPr>
          <w:rFonts w:asciiTheme="minorHAnsi" w:eastAsiaTheme="minorEastAsia" w:hAnsiTheme="minorHAnsi" w:cstheme="minorBidi"/>
          <w:kern w:val="2"/>
          <w:sz w:val="24"/>
          <w:szCs w:val="24"/>
          <w14:ligatures w14:val="standardContextual"/>
        </w:rPr>
        <w:tab/>
      </w:r>
      <w:r w:rsidRPr="009C1C7B">
        <w:rPr>
          <w:lang w:val="en-US"/>
        </w:rPr>
        <w:t>Minimum requirements</w:t>
      </w:r>
      <w:r>
        <w:tab/>
      </w:r>
      <w:r>
        <w:fldChar w:fldCharType="begin"/>
      </w:r>
      <w:r>
        <w:instrText xml:space="preserve"> PAGEREF _Toc176337381 \h </w:instrText>
      </w:r>
      <w:r>
        <w:fldChar w:fldCharType="separate"/>
      </w:r>
      <w:r>
        <w:t>171</w:t>
      </w:r>
      <w:r>
        <w:fldChar w:fldCharType="end"/>
      </w:r>
    </w:p>
    <w:p w14:paraId="00F24B96" w14:textId="75A5F442" w:rsidR="00BC1BE2" w:rsidRDefault="00BC1BE2">
      <w:pPr>
        <w:pStyle w:val="TOC1"/>
        <w:rPr>
          <w:rFonts w:asciiTheme="minorHAnsi" w:eastAsiaTheme="minorEastAsia" w:hAnsiTheme="minorHAnsi" w:cstheme="minorBidi"/>
          <w:kern w:val="2"/>
          <w:sz w:val="24"/>
          <w:szCs w:val="24"/>
          <w14:ligatures w14:val="standardContextual"/>
        </w:rPr>
      </w:pPr>
      <w:r w:rsidRPr="009C1C7B">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_Toc176337382 \h </w:instrText>
      </w:r>
      <w:r>
        <w:fldChar w:fldCharType="separate"/>
      </w:r>
      <w:r>
        <w:t>171</w:t>
      </w:r>
      <w:r>
        <w:fldChar w:fldCharType="end"/>
      </w:r>
    </w:p>
    <w:p w14:paraId="6A4A6B64" w14:textId="031A349C"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_Toc176337383 \h </w:instrText>
      </w:r>
      <w:r>
        <w:fldChar w:fldCharType="separate"/>
      </w:r>
      <w:r>
        <w:t>171</w:t>
      </w:r>
      <w:r>
        <w:fldChar w:fldCharType="end"/>
      </w:r>
    </w:p>
    <w:p w14:paraId="4406DA7C" w14:textId="645B7F84"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_Toc176337384 \h </w:instrText>
      </w:r>
      <w:r>
        <w:fldChar w:fldCharType="separate"/>
      </w:r>
      <w:r>
        <w:t>171</w:t>
      </w:r>
      <w:r>
        <w:fldChar w:fldCharType="end"/>
      </w:r>
    </w:p>
    <w:p w14:paraId="55F88F5A" w14:textId="4DCCD47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_Toc176337385 \h </w:instrText>
      </w:r>
      <w:r>
        <w:fldChar w:fldCharType="separate"/>
      </w:r>
      <w:r>
        <w:t>171</w:t>
      </w:r>
      <w:r>
        <w:fldChar w:fldCharType="end"/>
      </w:r>
    </w:p>
    <w:p w14:paraId="3BA05466" w14:textId="46298CB3"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_Toc176337386 \h </w:instrText>
      </w:r>
      <w:r>
        <w:fldChar w:fldCharType="separate"/>
      </w:r>
      <w:r>
        <w:t>171</w:t>
      </w:r>
      <w:r>
        <w:fldChar w:fldCharType="end"/>
      </w:r>
    </w:p>
    <w:p w14:paraId="10D2ABB1" w14:textId="7E1B9432"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.1.1.2.1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NCR-</w:t>
      </w:r>
      <w:r>
        <w:t>MT Re-establishment delay requirement</w:t>
      </w:r>
      <w:r>
        <w:tab/>
      </w:r>
      <w:r>
        <w:fldChar w:fldCharType="begin"/>
      </w:r>
      <w:r>
        <w:instrText xml:space="preserve"> PAGEREF _Toc176337387 \h </w:instrText>
      </w:r>
      <w:r>
        <w:fldChar w:fldCharType="separate"/>
      </w:r>
      <w:r>
        <w:t>171</w:t>
      </w:r>
      <w:r>
        <w:fldChar w:fldCharType="end"/>
      </w:r>
    </w:p>
    <w:p w14:paraId="7D116895" w14:textId="17796096"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10</w:t>
      </w:r>
      <w:r w:rsidRPr="009C1C7B">
        <w:rPr>
          <w:lang w:val="en-US" w:eastAsia="ko-KR"/>
        </w:rPr>
        <w:t>.</w:t>
      </w:r>
      <w:r w:rsidRPr="009C1C7B">
        <w:rPr>
          <w:rFonts w:eastAsia="SimSun"/>
          <w:lang w:val="en-US" w:eastAsia="zh-CN"/>
        </w:rPr>
        <w:t>1</w:t>
      </w:r>
      <w:r w:rsidRPr="009C1C7B">
        <w:rPr>
          <w:lang w:val="en-US" w:eastAsia="ko-KR"/>
        </w:rPr>
        <w:t>.</w:t>
      </w:r>
      <w:r w:rsidRPr="009C1C7B">
        <w:rPr>
          <w:rFonts w:eastAsia="SimSun"/>
          <w:lang w:val="en-US" w:eastAsia="zh-CN"/>
        </w:rPr>
        <w:t>2</w:t>
      </w:r>
      <w:r>
        <w:rPr>
          <w:rFonts w:asciiTheme="minorHAnsi" w:eastAsiaTheme="minorEastAsia" w:hAnsiTheme="minorHAnsi" w:cstheme="minorBidi"/>
          <w:kern w:val="2"/>
          <w:sz w:val="24"/>
          <w:szCs w:val="24"/>
          <w14:ligatures w14:val="standardContextual"/>
        </w:rPr>
        <w:tab/>
      </w:r>
      <w:r w:rsidRPr="009C1C7B">
        <w:rPr>
          <w:lang w:val="en-US" w:eastAsia="ko-KR"/>
        </w:rPr>
        <w:t>Random access</w:t>
      </w:r>
      <w:r>
        <w:tab/>
      </w:r>
      <w:r>
        <w:fldChar w:fldCharType="begin"/>
      </w:r>
      <w:r>
        <w:instrText xml:space="preserve"> PAGEREF _Toc176337388 \h </w:instrText>
      </w:r>
      <w:r>
        <w:fldChar w:fldCharType="separate"/>
      </w:r>
      <w:r>
        <w:t>173</w:t>
      </w:r>
      <w:r>
        <w:fldChar w:fldCharType="end"/>
      </w:r>
    </w:p>
    <w:p w14:paraId="1FE620AE" w14:textId="3739F626"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.1.</w:t>
      </w:r>
      <w:r w:rsidRPr="009C1C7B">
        <w:rPr>
          <w:rFonts w:eastAsia="SimSun"/>
          <w:lang w:val="en-US" w:eastAsia="zh-CN"/>
        </w:rPr>
        <w:t>2</w:t>
      </w:r>
      <w:r w:rsidRPr="009C1C7B">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_Toc176337389 \h </w:instrText>
      </w:r>
      <w:r>
        <w:fldChar w:fldCharType="separate"/>
      </w:r>
      <w:r>
        <w:t>173</w:t>
      </w:r>
      <w:r>
        <w:fldChar w:fldCharType="end"/>
      </w:r>
    </w:p>
    <w:p w14:paraId="5A807320" w14:textId="34CCE31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.1.</w:t>
      </w:r>
      <w:r w:rsidRPr="009C1C7B">
        <w:rPr>
          <w:rFonts w:eastAsia="SimSun"/>
          <w:lang w:val="en-US"/>
        </w:rPr>
        <w:t>2</w:t>
      </w:r>
      <w:r w:rsidRPr="009C1C7B">
        <w:rPr>
          <w:rFonts w:eastAsia="SimSun"/>
        </w:rPr>
        <w:t>.</w:t>
      </w:r>
      <w:r w:rsidRPr="009C1C7B">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_Toc176337390 \h </w:instrText>
      </w:r>
      <w:r>
        <w:fldChar w:fldCharType="separate"/>
      </w:r>
      <w:r>
        <w:t>173</w:t>
      </w:r>
      <w:r>
        <w:fldChar w:fldCharType="end"/>
      </w:r>
    </w:p>
    <w:p w14:paraId="0CCD6A25" w14:textId="244BA997"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10.1.</w:t>
      </w:r>
      <w:r w:rsidRPr="009C1C7B">
        <w:rPr>
          <w:lang w:val="en-US" w:eastAsia="zh-CN"/>
        </w:rPr>
        <w:t>2</w:t>
      </w:r>
      <w:r>
        <w:rPr>
          <w:lang w:eastAsia="zh-CN"/>
        </w:rPr>
        <w:t>.</w:t>
      </w:r>
      <w:r w:rsidRPr="009C1C7B">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_Toc176337391 \h </w:instrText>
      </w:r>
      <w:r>
        <w:fldChar w:fldCharType="separate"/>
      </w:r>
      <w:r>
        <w:t>174</w:t>
      </w:r>
      <w:r>
        <w:fldChar w:fldCharType="end"/>
      </w:r>
    </w:p>
    <w:p w14:paraId="3F6DC6E9" w14:textId="5CB6E686" w:rsidR="00BC1BE2" w:rsidRDefault="00BC1BE2">
      <w:pPr>
        <w:pStyle w:val="TOC5"/>
        <w:rPr>
          <w:rFonts w:asciiTheme="minorHAnsi" w:eastAsiaTheme="minorEastAsia" w:hAnsiTheme="minorHAnsi" w:cstheme="minorBidi"/>
          <w:kern w:val="2"/>
          <w:sz w:val="24"/>
          <w:szCs w:val="24"/>
          <w14:ligatures w14:val="standardContextual"/>
        </w:rPr>
      </w:pPr>
      <w:r>
        <w:rPr>
          <w:lang w:eastAsia="zh-CN"/>
        </w:rPr>
        <w:t>10.1.</w:t>
      </w:r>
      <w:r w:rsidRPr="009C1C7B">
        <w:rPr>
          <w:lang w:val="en-US" w:eastAsia="zh-CN"/>
        </w:rPr>
        <w:t>2</w:t>
      </w:r>
      <w:r>
        <w:rPr>
          <w:lang w:eastAsia="zh-CN"/>
        </w:rPr>
        <w:t>.</w:t>
      </w:r>
      <w:r w:rsidRPr="009C1C7B">
        <w:rPr>
          <w:lang w:val="en-US" w:eastAsia="zh-CN"/>
        </w:rPr>
        <w:t>2</w:t>
      </w:r>
      <w:r>
        <w:rPr>
          <w:lang w:eastAsia="zh-CN"/>
        </w:rPr>
        <w:t>.</w:t>
      </w:r>
      <w:r w:rsidRPr="009C1C7B">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_Toc176337392 \h </w:instrText>
      </w:r>
      <w:r>
        <w:fldChar w:fldCharType="separate"/>
      </w:r>
      <w:r>
        <w:t>175</w:t>
      </w:r>
      <w:r>
        <w:fldChar w:fldCharType="end"/>
      </w:r>
    </w:p>
    <w:p w14:paraId="7174BEB2" w14:textId="2E9905DC"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_Toc176337393 \h </w:instrText>
      </w:r>
      <w:r>
        <w:fldChar w:fldCharType="separate"/>
      </w:r>
      <w:r>
        <w:t>176</w:t>
      </w:r>
      <w:r>
        <w:fldChar w:fldCharType="end"/>
      </w:r>
    </w:p>
    <w:p w14:paraId="26C49BA4" w14:textId="38A13B2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_Toc176337394 \h </w:instrText>
      </w:r>
      <w:r>
        <w:fldChar w:fldCharType="separate"/>
      </w:r>
      <w:r>
        <w:t>176</w:t>
      </w:r>
      <w:r>
        <w:fldChar w:fldCharType="end"/>
      </w:r>
    </w:p>
    <w:p w14:paraId="5F93A87C" w14:textId="3989B193"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.2.1.1</w:t>
      </w:r>
      <w:r>
        <w:rPr>
          <w:rFonts w:asciiTheme="minorHAnsi" w:eastAsiaTheme="minorEastAsia" w:hAnsiTheme="minorHAnsi" w:cstheme="minorBidi"/>
          <w:kern w:val="2"/>
          <w:sz w:val="24"/>
          <w:szCs w:val="24"/>
          <w14:ligatures w14:val="standardContextual"/>
        </w:rPr>
        <w:tab/>
      </w:r>
      <w:r w:rsidRPr="009C1C7B">
        <w:rPr>
          <w:rFonts w:eastAsia="SimSun"/>
        </w:rPr>
        <w:t>Introduction</w:t>
      </w:r>
      <w:r>
        <w:tab/>
      </w:r>
      <w:r>
        <w:fldChar w:fldCharType="begin"/>
      </w:r>
      <w:r>
        <w:instrText xml:space="preserve"> PAGEREF _Toc176337395 \h </w:instrText>
      </w:r>
      <w:r>
        <w:fldChar w:fldCharType="separate"/>
      </w:r>
      <w:r>
        <w:t>176</w:t>
      </w:r>
      <w:r>
        <w:fldChar w:fldCharType="end"/>
      </w:r>
    </w:p>
    <w:p w14:paraId="3EB388F2" w14:textId="568E3C6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.2.1.2</w:t>
      </w:r>
      <w:r>
        <w:rPr>
          <w:rFonts w:asciiTheme="minorHAnsi" w:eastAsiaTheme="minorEastAsia" w:hAnsiTheme="minorHAnsi" w:cstheme="minorBidi"/>
          <w:kern w:val="2"/>
          <w:sz w:val="24"/>
          <w:szCs w:val="24"/>
          <w14:ligatures w14:val="standardContextual"/>
        </w:rPr>
        <w:tab/>
      </w:r>
      <w:r w:rsidRPr="009C1C7B">
        <w:rPr>
          <w:rFonts w:eastAsia="SimSun"/>
        </w:rPr>
        <w:t>Requirements</w:t>
      </w:r>
      <w:r>
        <w:tab/>
      </w:r>
      <w:r>
        <w:fldChar w:fldCharType="begin"/>
      </w:r>
      <w:r>
        <w:instrText xml:space="preserve"> PAGEREF _Toc176337396 \h </w:instrText>
      </w:r>
      <w:r>
        <w:fldChar w:fldCharType="separate"/>
      </w:r>
      <w:r>
        <w:t>176</w:t>
      </w:r>
      <w:r>
        <w:fldChar w:fldCharType="end"/>
      </w:r>
    </w:p>
    <w:p w14:paraId="089974F9" w14:textId="5006088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10.2.1.2.1</w:t>
      </w:r>
      <w:r>
        <w:rPr>
          <w:rFonts w:asciiTheme="minorHAnsi" w:eastAsiaTheme="minorEastAsia" w:hAnsiTheme="minorHAnsi" w:cstheme="minorBidi"/>
          <w:kern w:val="2"/>
          <w:sz w:val="24"/>
          <w:szCs w:val="24"/>
          <w14:ligatures w14:val="standardContextual"/>
        </w:rPr>
        <w:tab/>
      </w:r>
      <w:r w:rsidRPr="009C1C7B">
        <w:rPr>
          <w:rFonts w:eastAsia="SimSun"/>
          <w:lang w:eastAsia="zh-CN"/>
        </w:rPr>
        <w:t>Gradual timing adjustment</w:t>
      </w:r>
      <w:r>
        <w:tab/>
      </w:r>
      <w:r>
        <w:fldChar w:fldCharType="begin"/>
      </w:r>
      <w:r>
        <w:instrText xml:space="preserve"> PAGEREF _Toc176337397 \h </w:instrText>
      </w:r>
      <w:r>
        <w:fldChar w:fldCharType="separate"/>
      </w:r>
      <w:r>
        <w:t>177</w:t>
      </w:r>
      <w:r>
        <w:fldChar w:fldCharType="end"/>
      </w:r>
    </w:p>
    <w:p w14:paraId="02292BC2" w14:textId="2714B702"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.2.2.1</w:t>
      </w:r>
      <w:r>
        <w:rPr>
          <w:rFonts w:asciiTheme="minorHAnsi" w:eastAsiaTheme="minorEastAsia" w:hAnsiTheme="minorHAnsi" w:cstheme="minorBidi"/>
          <w:kern w:val="2"/>
          <w:sz w:val="24"/>
          <w:szCs w:val="24"/>
          <w14:ligatures w14:val="standardContextual"/>
        </w:rPr>
        <w:tab/>
      </w:r>
      <w:r w:rsidRPr="009C1C7B">
        <w:rPr>
          <w:rFonts w:eastAsia="SimSun"/>
        </w:rPr>
        <w:t>Introduction</w:t>
      </w:r>
      <w:r>
        <w:tab/>
      </w:r>
      <w:r>
        <w:fldChar w:fldCharType="begin"/>
      </w:r>
      <w:r>
        <w:instrText xml:space="preserve"> PAGEREF _Toc176337398 \h </w:instrText>
      </w:r>
      <w:r>
        <w:fldChar w:fldCharType="separate"/>
      </w:r>
      <w:r>
        <w:t>178</w:t>
      </w:r>
      <w:r>
        <w:fldChar w:fldCharType="end"/>
      </w:r>
    </w:p>
    <w:p w14:paraId="008066E8" w14:textId="7273247A"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.2.2.2</w:t>
      </w:r>
      <w:r>
        <w:rPr>
          <w:rFonts w:asciiTheme="minorHAnsi" w:eastAsiaTheme="minorEastAsia" w:hAnsiTheme="minorHAnsi" w:cstheme="minorBidi"/>
          <w:kern w:val="2"/>
          <w:sz w:val="24"/>
          <w:szCs w:val="24"/>
          <w14:ligatures w14:val="standardContextual"/>
        </w:rPr>
        <w:tab/>
      </w:r>
      <w:r w:rsidRPr="009C1C7B">
        <w:rPr>
          <w:rFonts w:eastAsia="SimSun"/>
        </w:rPr>
        <w:t>Requirements</w:t>
      </w:r>
      <w:r>
        <w:tab/>
      </w:r>
      <w:r>
        <w:fldChar w:fldCharType="begin"/>
      </w:r>
      <w:r>
        <w:instrText xml:space="preserve"> PAGEREF _Toc176337399 \h </w:instrText>
      </w:r>
      <w:r>
        <w:fldChar w:fldCharType="separate"/>
      </w:r>
      <w:r>
        <w:t>178</w:t>
      </w:r>
      <w:r>
        <w:fldChar w:fldCharType="end"/>
      </w:r>
    </w:p>
    <w:p w14:paraId="58F872F3" w14:textId="09A3E1BC"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_Toc176337400 \h </w:instrText>
      </w:r>
      <w:r>
        <w:fldChar w:fldCharType="separate"/>
      </w:r>
      <w:r>
        <w:t>178</w:t>
      </w:r>
      <w:r>
        <w:fldChar w:fldCharType="end"/>
      </w:r>
    </w:p>
    <w:p w14:paraId="4E5ECC9B" w14:textId="1672EE5F"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lastRenderedPageBreak/>
        <w:t>10</w:t>
      </w:r>
      <w:r w:rsidRPr="009C1C7B">
        <w:rPr>
          <w:rFonts w:eastAsia="SimSun"/>
        </w:rPr>
        <w:t>.2.3.1</w:t>
      </w:r>
      <w:r>
        <w:rPr>
          <w:rFonts w:asciiTheme="minorHAnsi" w:eastAsiaTheme="minorEastAsia" w:hAnsiTheme="minorHAnsi" w:cstheme="minorBidi"/>
          <w:kern w:val="2"/>
          <w:sz w:val="24"/>
          <w:szCs w:val="24"/>
          <w14:ligatures w14:val="standardContextual"/>
        </w:rPr>
        <w:tab/>
      </w:r>
      <w:r w:rsidRPr="009C1C7B">
        <w:rPr>
          <w:rFonts w:eastAsia="SimSun"/>
        </w:rPr>
        <w:t>Introduction</w:t>
      </w:r>
      <w:r>
        <w:tab/>
      </w:r>
      <w:r>
        <w:fldChar w:fldCharType="begin"/>
      </w:r>
      <w:r>
        <w:instrText xml:space="preserve"> PAGEREF _Toc176337401 \h </w:instrText>
      </w:r>
      <w:r>
        <w:fldChar w:fldCharType="separate"/>
      </w:r>
      <w:r>
        <w:t>178</w:t>
      </w:r>
      <w:r>
        <w:fldChar w:fldCharType="end"/>
      </w:r>
    </w:p>
    <w:p w14:paraId="25DC3877" w14:textId="604CA164"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SimSun"/>
        </w:rPr>
        <w:t>.2.3.2</w:t>
      </w:r>
      <w:r>
        <w:rPr>
          <w:rFonts w:asciiTheme="minorHAnsi" w:eastAsiaTheme="minorEastAsia" w:hAnsiTheme="minorHAnsi" w:cstheme="minorBidi"/>
          <w:kern w:val="2"/>
          <w:sz w:val="24"/>
          <w:szCs w:val="24"/>
          <w14:ligatures w14:val="standardContextual"/>
        </w:rPr>
        <w:tab/>
      </w:r>
      <w:r w:rsidRPr="009C1C7B">
        <w:rPr>
          <w:rFonts w:eastAsia="SimSun"/>
        </w:rPr>
        <w:t>Requirements</w:t>
      </w:r>
      <w:r>
        <w:tab/>
      </w:r>
      <w:r>
        <w:fldChar w:fldCharType="begin"/>
      </w:r>
      <w:r>
        <w:instrText xml:space="preserve"> PAGEREF _Toc176337402 \h </w:instrText>
      </w:r>
      <w:r>
        <w:fldChar w:fldCharType="separate"/>
      </w:r>
      <w:r>
        <w:t>179</w:t>
      </w:r>
      <w:r>
        <w:fldChar w:fldCharType="end"/>
      </w:r>
    </w:p>
    <w:p w14:paraId="0C6F0520" w14:textId="629CC4D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10.2.3.2.1</w:t>
      </w:r>
      <w:r>
        <w:rPr>
          <w:rFonts w:asciiTheme="minorHAnsi" w:eastAsiaTheme="minorEastAsia" w:hAnsiTheme="minorHAnsi" w:cstheme="minorBidi"/>
          <w:kern w:val="2"/>
          <w:sz w:val="24"/>
          <w:szCs w:val="24"/>
          <w14:ligatures w14:val="standardContextual"/>
        </w:rPr>
        <w:tab/>
      </w:r>
      <w:r w:rsidRPr="009C1C7B">
        <w:rPr>
          <w:rFonts w:eastAsia="SimSun"/>
          <w:lang w:eastAsia="zh-CN"/>
        </w:rPr>
        <w:t>Timing Advance adjustment delay</w:t>
      </w:r>
      <w:r>
        <w:tab/>
      </w:r>
      <w:r>
        <w:fldChar w:fldCharType="begin"/>
      </w:r>
      <w:r>
        <w:instrText xml:space="preserve"> PAGEREF _Toc176337403 \h </w:instrText>
      </w:r>
      <w:r>
        <w:fldChar w:fldCharType="separate"/>
      </w:r>
      <w:r>
        <w:t>179</w:t>
      </w:r>
      <w:r>
        <w:fldChar w:fldCharType="end"/>
      </w:r>
    </w:p>
    <w:p w14:paraId="1A245293" w14:textId="22220201"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10.2.3.2.2</w:t>
      </w:r>
      <w:r>
        <w:rPr>
          <w:rFonts w:asciiTheme="minorHAnsi" w:eastAsiaTheme="minorEastAsia" w:hAnsiTheme="minorHAnsi" w:cstheme="minorBidi"/>
          <w:kern w:val="2"/>
          <w:sz w:val="24"/>
          <w:szCs w:val="24"/>
          <w14:ligatures w14:val="standardContextual"/>
        </w:rPr>
        <w:tab/>
      </w:r>
      <w:r w:rsidRPr="009C1C7B">
        <w:rPr>
          <w:rFonts w:eastAsia="SimSun"/>
          <w:lang w:eastAsia="zh-CN"/>
        </w:rPr>
        <w:t>Timing Advance adjustment accuracy</w:t>
      </w:r>
      <w:r>
        <w:tab/>
      </w:r>
      <w:r>
        <w:fldChar w:fldCharType="begin"/>
      </w:r>
      <w:r>
        <w:instrText xml:space="preserve"> PAGEREF _Toc176337404 \h </w:instrText>
      </w:r>
      <w:r>
        <w:fldChar w:fldCharType="separate"/>
      </w:r>
      <w:r>
        <w:t>179</w:t>
      </w:r>
      <w:r>
        <w:fldChar w:fldCharType="end"/>
      </w:r>
    </w:p>
    <w:p w14:paraId="7E80A2D9" w14:textId="207C8EE0"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9C1C7B">
        <w:rPr>
          <w:rFonts w:eastAsia="SimSun"/>
          <w:lang w:val="en-US" w:eastAsia="zh-CN"/>
        </w:rPr>
        <w:t>NCR-</w:t>
      </w:r>
      <w:r>
        <w:t>MT</w:t>
      </w:r>
      <w:r>
        <w:tab/>
      </w:r>
      <w:r>
        <w:fldChar w:fldCharType="begin"/>
      </w:r>
      <w:r>
        <w:instrText xml:space="preserve"> PAGEREF _Toc176337405 \h </w:instrText>
      </w:r>
      <w:r>
        <w:fldChar w:fldCharType="separate"/>
      </w:r>
      <w:r>
        <w:t>179</w:t>
      </w:r>
      <w:r>
        <w:fldChar w:fldCharType="end"/>
      </w:r>
    </w:p>
    <w:p w14:paraId="27F449AE" w14:textId="71E336E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_Toc176337406 \h </w:instrText>
      </w:r>
      <w:r>
        <w:fldChar w:fldCharType="separate"/>
      </w:r>
      <w:r>
        <w:t>179</w:t>
      </w:r>
      <w:r>
        <w:fldChar w:fldCharType="end"/>
      </w:r>
    </w:p>
    <w:p w14:paraId="61BB72F3" w14:textId="2F71859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_Toc176337407 \h </w:instrText>
      </w:r>
      <w:r>
        <w:fldChar w:fldCharType="separate"/>
      </w:r>
      <w:r>
        <w:t>179</w:t>
      </w:r>
      <w:r>
        <w:fldChar w:fldCharType="end"/>
      </w:r>
    </w:p>
    <w:p w14:paraId="6F35ACD7" w14:textId="075E87C2"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_Toc176337408 \h </w:instrText>
      </w:r>
      <w:r>
        <w:fldChar w:fldCharType="separate"/>
      </w:r>
      <w:r>
        <w:t>180</w:t>
      </w:r>
      <w:r>
        <w:fldChar w:fldCharType="end"/>
      </w:r>
    </w:p>
    <w:p w14:paraId="7934A8C4" w14:textId="17B59568"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9C1C7B">
        <w:rPr>
          <w:rFonts w:eastAsia="SimSun"/>
        </w:rPr>
        <w:t>Introduction</w:t>
      </w:r>
      <w:r>
        <w:tab/>
      </w:r>
      <w:r>
        <w:fldChar w:fldCharType="begin"/>
      </w:r>
      <w:r>
        <w:instrText xml:space="preserve"> PAGEREF _Toc176337409 \h </w:instrText>
      </w:r>
      <w:r>
        <w:fldChar w:fldCharType="separate"/>
      </w:r>
      <w:r>
        <w:t>180</w:t>
      </w:r>
      <w:r>
        <w:fldChar w:fldCharType="end"/>
      </w:r>
    </w:p>
    <w:p w14:paraId="743B605C" w14:textId="12EE5C35"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_Toc176337410 \h </w:instrText>
      </w:r>
      <w:r>
        <w:fldChar w:fldCharType="separate"/>
      </w:r>
      <w:r>
        <w:t>181</w:t>
      </w:r>
      <w:r>
        <w:fldChar w:fldCharType="end"/>
      </w:r>
    </w:p>
    <w:p w14:paraId="24EC9EB0" w14:textId="67339355"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_Toc176337411 \h </w:instrText>
      </w:r>
      <w:r>
        <w:fldChar w:fldCharType="separate"/>
      </w:r>
      <w:r>
        <w:t>182</w:t>
      </w:r>
      <w:r>
        <w:fldChar w:fldCharType="end"/>
      </w:r>
    </w:p>
    <w:p w14:paraId="249083C1" w14:textId="42A579A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_Toc176337412 \h </w:instrText>
      </w:r>
      <w:r>
        <w:fldChar w:fldCharType="separate"/>
      </w:r>
      <w:r>
        <w:t>183</w:t>
      </w:r>
      <w:r>
        <w:fldChar w:fldCharType="end"/>
      </w:r>
    </w:p>
    <w:p w14:paraId="571B5755" w14:textId="76DE318B"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_Toc176337413 \h </w:instrText>
      </w:r>
      <w:r>
        <w:fldChar w:fldCharType="separate"/>
      </w:r>
      <w:r>
        <w:t>183</w:t>
      </w:r>
      <w:r>
        <w:fldChar w:fldCharType="end"/>
      </w:r>
    </w:p>
    <w:p w14:paraId="4EF23803" w14:textId="164A3597"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_Toc176337414 \h </w:instrText>
      </w:r>
      <w:r>
        <w:fldChar w:fldCharType="separate"/>
      </w:r>
      <w:r>
        <w:t>183</w:t>
      </w:r>
      <w:r>
        <w:fldChar w:fldCharType="end"/>
      </w:r>
    </w:p>
    <w:p w14:paraId="3D5BA6A7" w14:textId="13102E27"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_Toc176337415 \h </w:instrText>
      </w:r>
      <w:r>
        <w:fldChar w:fldCharType="separate"/>
      </w:r>
      <w:r>
        <w:t>185</w:t>
      </w:r>
      <w:r>
        <w:fldChar w:fldCharType="end"/>
      </w:r>
    </w:p>
    <w:p w14:paraId="00152D2A" w14:textId="2E2F261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9C1C7B">
        <w:rPr>
          <w:lang w:val="en-US" w:eastAsia="zh-CN"/>
        </w:rPr>
        <w:t>NCR</w:t>
      </w:r>
      <w:r>
        <w:t>-MT turning off the transmitter</w:t>
      </w:r>
      <w:r>
        <w:tab/>
      </w:r>
      <w:r>
        <w:fldChar w:fldCharType="begin"/>
      </w:r>
      <w:r>
        <w:instrText xml:space="preserve"> PAGEREF _Toc176337416 \h </w:instrText>
      </w:r>
      <w:r>
        <w:fldChar w:fldCharType="separate"/>
      </w:r>
      <w:r>
        <w:t>186</w:t>
      </w:r>
      <w:r>
        <w:fldChar w:fldCharType="end"/>
      </w:r>
    </w:p>
    <w:p w14:paraId="4772453A" w14:textId="45D5E8FD"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_Toc176337417 \h </w:instrText>
      </w:r>
      <w:r>
        <w:fldChar w:fldCharType="separate"/>
      </w:r>
      <w:r>
        <w:t>186</w:t>
      </w:r>
      <w:r>
        <w:fldChar w:fldCharType="end"/>
      </w:r>
    </w:p>
    <w:p w14:paraId="05D698EB" w14:textId="70C8DF0F"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9C1C7B">
        <w:rPr>
          <w:lang w:val="en-US" w:eastAsia="zh-CN"/>
        </w:rPr>
        <w:t>NCR</w:t>
      </w:r>
      <w:r>
        <w:t>-MT during radio link monitoring</w:t>
      </w:r>
      <w:r>
        <w:tab/>
      </w:r>
      <w:r>
        <w:fldChar w:fldCharType="begin"/>
      </w:r>
      <w:r>
        <w:instrText xml:space="preserve"> PAGEREF _Toc176337418 \h </w:instrText>
      </w:r>
      <w:r>
        <w:fldChar w:fldCharType="separate"/>
      </w:r>
      <w:r>
        <w:t>186</w:t>
      </w:r>
      <w:r>
        <w:fldChar w:fldCharType="end"/>
      </w:r>
    </w:p>
    <w:p w14:paraId="14B51E21" w14:textId="2466CA22"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w:t>
      </w:r>
      <w:r w:rsidRPr="009C1C7B">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_Toc176337419 \h </w:instrText>
      </w:r>
      <w:r>
        <w:fldChar w:fldCharType="separate"/>
      </w:r>
      <w:r>
        <w:t>186</w:t>
      </w:r>
      <w:r>
        <w:fldChar w:fldCharType="end"/>
      </w:r>
    </w:p>
    <w:p w14:paraId="035198A8" w14:textId="3A2D64C4"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w:t>
      </w:r>
      <w:r w:rsidRPr="009C1C7B">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_Toc176337420 \h </w:instrText>
      </w:r>
      <w:r>
        <w:fldChar w:fldCharType="separate"/>
      </w:r>
      <w:r>
        <w:t>186</w:t>
      </w:r>
      <w:r>
        <w:fldChar w:fldCharType="end"/>
      </w:r>
    </w:p>
    <w:p w14:paraId="6C5A0F23" w14:textId="3F2E06B8"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.3.1.</w:t>
      </w:r>
      <w:r w:rsidRPr="009C1C7B">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9C1C7B">
        <w:rPr>
          <w:rFonts w:eastAsia="SimSun"/>
          <w:lang w:eastAsia="zh-CN"/>
        </w:rPr>
        <w:t>FR2-1</w:t>
      </w:r>
      <w:r>
        <w:tab/>
      </w:r>
      <w:r>
        <w:fldChar w:fldCharType="begin"/>
      </w:r>
      <w:r>
        <w:instrText xml:space="preserve"> PAGEREF _Toc176337421 \h </w:instrText>
      </w:r>
      <w:r>
        <w:fldChar w:fldCharType="separate"/>
      </w:r>
      <w:r>
        <w:t>186</w:t>
      </w:r>
      <w:r>
        <w:fldChar w:fldCharType="end"/>
      </w:r>
    </w:p>
    <w:p w14:paraId="5603B511" w14:textId="1EE42FC4"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_Toc176337422 \h </w:instrText>
      </w:r>
      <w:r>
        <w:fldChar w:fldCharType="separate"/>
      </w:r>
      <w:r>
        <w:t>187</w:t>
      </w:r>
      <w:r>
        <w:fldChar w:fldCharType="end"/>
      </w:r>
    </w:p>
    <w:p w14:paraId="6746279D" w14:textId="48AA69E0"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_Toc176337423 \h </w:instrText>
      </w:r>
      <w:r>
        <w:fldChar w:fldCharType="separate"/>
      </w:r>
      <w:r>
        <w:t>187</w:t>
      </w:r>
      <w:r>
        <w:fldChar w:fldCharType="end"/>
      </w:r>
    </w:p>
    <w:p w14:paraId="096A9518" w14:textId="4E9CCCE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_Toc176337424 \h </w:instrText>
      </w:r>
      <w:r>
        <w:fldChar w:fldCharType="separate"/>
      </w:r>
      <w:r>
        <w:t>188</w:t>
      </w:r>
      <w:r>
        <w:fldChar w:fldCharType="end"/>
      </w:r>
    </w:p>
    <w:p w14:paraId="58E67223" w14:textId="0FAF9E40"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_Toc176337425 \h </w:instrText>
      </w:r>
      <w:r>
        <w:fldChar w:fldCharType="separate"/>
      </w:r>
      <w:r>
        <w:t>188</w:t>
      </w:r>
      <w:r>
        <w:fldChar w:fldCharType="end"/>
      </w:r>
    </w:p>
    <w:p w14:paraId="1BB5A04E" w14:textId="14914056"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_Toc176337426 \h </w:instrText>
      </w:r>
      <w:r>
        <w:fldChar w:fldCharType="separate"/>
      </w:r>
      <w:r>
        <w:t>188</w:t>
      </w:r>
      <w:r>
        <w:fldChar w:fldCharType="end"/>
      </w:r>
    </w:p>
    <w:p w14:paraId="21D37FEB" w14:textId="75A0C36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_Toc176337427 \h </w:instrText>
      </w:r>
      <w:r>
        <w:fldChar w:fldCharType="separate"/>
      </w:r>
      <w:r>
        <w:t>189</w:t>
      </w:r>
      <w:r>
        <w:fldChar w:fldCharType="end"/>
      </w:r>
    </w:p>
    <w:p w14:paraId="49DF1AF6" w14:textId="429F2E07"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_Toc176337428 \h </w:instrText>
      </w:r>
      <w:r>
        <w:fldChar w:fldCharType="separate"/>
      </w:r>
      <w:r>
        <w:t>190</w:t>
      </w:r>
      <w:r>
        <w:fldChar w:fldCharType="end"/>
      </w:r>
    </w:p>
    <w:p w14:paraId="0F1A18E0" w14:textId="11282B1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_Toc176337429 \h </w:instrText>
      </w:r>
      <w:r>
        <w:fldChar w:fldCharType="separate"/>
      </w:r>
      <w:r>
        <w:t>190</w:t>
      </w:r>
      <w:r>
        <w:fldChar w:fldCharType="end"/>
      </w:r>
    </w:p>
    <w:p w14:paraId="7739041E" w14:textId="3E38C496"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_Toc176337430 \h </w:instrText>
      </w:r>
      <w:r>
        <w:fldChar w:fldCharType="separate"/>
      </w:r>
      <w:r>
        <w:t>190</w:t>
      </w:r>
      <w:r>
        <w:fldChar w:fldCharType="end"/>
      </w:r>
    </w:p>
    <w:p w14:paraId="615FDC52" w14:textId="2949AC5E"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_Toc176337431 \h </w:instrText>
      </w:r>
      <w:r>
        <w:fldChar w:fldCharType="separate"/>
      </w:r>
      <w:r>
        <w:t>191</w:t>
      </w:r>
      <w:r>
        <w:fldChar w:fldCharType="end"/>
      </w:r>
    </w:p>
    <w:p w14:paraId="35942582" w14:textId="094DDD3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_Toc176337432 \h </w:instrText>
      </w:r>
      <w:r>
        <w:fldChar w:fldCharType="separate"/>
      </w:r>
      <w:r>
        <w:t>192</w:t>
      </w:r>
      <w:r>
        <w:fldChar w:fldCharType="end"/>
      </w:r>
    </w:p>
    <w:p w14:paraId="0F6FBF66" w14:textId="15B3C33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_Toc176337433 \h </w:instrText>
      </w:r>
      <w:r>
        <w:fldChar w:fldCharType="separate"/>
      </w:r>
      <w:r>
        <w:t>193</w:t>
      </w:r>
      <w:r>
        <w:fldChar w:fldCharType="end"/>
      </w:r>
    </w:p>
    <w:p w14:paraId="4D0E775B" w14:textId="62B31A2B"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_Toc176337434 \h </w:instrText>
      </w:r>
      <w:r>
        <w:fldChar w:fldCharType="separate"/>
      </w:r>
      <w:r>
        <w:t>193</w:t>
      </w:r>
      <w:r>
        <w:fldChar w:fldCharType="end"/>
      </w:r>
    </w:p>
    <w:p w14:paraId="3F05CCF4" w14:textId="46DAA8F8"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_Toc176337435 \h </w:instrText>
      </w:r>
      <w:r>
        <w:fldChar w:fldCharType="separate"/>
      </w:r>
      <w:r>
        <w:t>193</w:t>
      </w:r>
      <w:r>
        <w:fldChar w:fldCharType="end"/>
      </w:r>
    </w:p>
    <w:p w14:paraId="5C947FE2" w14:textId="37654990"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 ??"/>
        </w:rPr>
        <w:t>.3.2.5.3</w:t>
      </w:r>
      <w:r>
        <w:rPr>
          <w:rFonts w:asciiTheme="minorHAnsi" w:eastAsiaTheme="minorEastAsia" w:hAnsiTheme="minorHAnsi" w:cstheme="minorBidi"/>
          <w:kern w:val="2"/>
          <w:sz w:val="24"/>
          <w:szCs w:val="24"/>
          <w14:ligatures w14:val="standardContextual"/>
        </w:rPr>
        <w:tab/>
      </w:r>
      <w:r w:rsidRPr="009C1C7B">
        <w:rPr>
          <w:rFonts w:eastAsia="?? ??"/>
        </w:rPr>
        <w:t>Measurement restriction for SSB based candidate beam detection</w:t>
      </w:r>
      <w:r>
        <w:tab/>
      </w:r>
      <w:r>
        <w:fldChar w:fldCharType="begin"/>
      </w:r>
      <w:r>
        <w:instrText xml:space="preserve"> PAGEREF _Toc176337436 \h </w:instrText>
      </w:r>
      <w:r>
        <w:fldChar w:fldCharType="separate"/>
      </w:r>
      <w:r>
        <w:t>194</w:t>
      </w:r>
      <w:r>
        <w:fldChar w:fldCharType="end"/>
      </w:r>
    </w:p>
    <w:p w14:paraId="47FAF9BC" w14:textId="2D9AF39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_Toc176337437 \h </w:instrText>
      </w:r>
      <w:r>
        <w:fldChar w:fldCharType="separate"/>
      </w:r>
      <w:r>
        <w:t>194</w:t>
      </w:r>
      <w:r>
        <w:fldChar w:fldCharType="end"/>
      </w:r>
    </w:p>
    <w:p w14:paraId="024B8C13" w14:textId="7D2D8927"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_Toc176337438 \h </w:instrText>
      </w:r>
      <w:r>
        <w:fldChar w:fldCharType="separate"/>
      </w:r>
      <w:r>
        <w:t>194</w:t>
      </w:r>
      <w:r>
        <w:fldChar w:fldCharType="end"/>
      </w:r>
    </w:p>
    <w:p w14:paraId="27496229" w14:textId="2DBBE5E9"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_Toc176337439 \h </w:instrText>
      </w:r>
      <w:r>
        <w:fldChar w:fldCharType="separate"/>
      </w:r>
      <w:r>
        <w:t>195</w:t>
      </w:r>
      <w:r>
        <w:fldChar w:fldCharType="end"/>
      </w:r>
    </w:p>
    <w:p w14:paraId="45478DA6" w14:textId="77558A72"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rsidRPr="009C1C7B">
        <w:rPr>
          <w:rFonts w:eastAsia="?? ??"/>
        </w:rPr>
        <w:t>.3.2.6.3</w:t>
      </w:r>
      <w:r>
        <w:rPr>
          <w:rFonts w:asciiTheme="minorHAnsi" w:eastAsiaTheme="minorEastAsia" w:hAnsiTheme="minorHAnsi" w:cstheme="minorBidi"/>
          <w:kern w:val="2"/>
          <w:sz w:val="24"/>
          <w:szCs w:val="24"/>
          <w14:ligatures w14:val="standardContextual"/>
        </w:rPr>
        <w:tab/>
      </w:r>
      <w:r w:rsidRPr="009C1C7B">
        <w:rPr>
          <w:rFonts w:eastAsia="?? ??"/>
        </w:rPr>
        <w:t>Measurement restriction for CSI-RS based candidate beam detection</w:t>
      </w:r>
      <w:r>
        <w:tab/>
      </w:r>
      <w:r>
        <w:fldChar w:fldCharType="begin"/>
      </w:r>
      <w:r>
        <w:instrText xml:space="preserve"> PAGEREF _Toc176337440 \h </w:instrText>
      </w:r>
      <w:r>
        <w:fldChar w:fldCharType="separate"/>
      </w:r>
      <w:r>
        <w:t>196</w:t>
      </w:r>
      <w:r>
        <w:fldChar w:fldCharType="end"/>
      </w:r>
    </w:p>
    <w:p w14:paraId="6511E01C" w14:textId="1539C8B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9C1C7B">
        <w:rPr>
          <w:lang w:val="en-US" w:eastAsia="zh-CN"/>
        </w:rPr>
        <w:t>NCR</w:t>
      </w:r>
      <w:r>
        <w:t>-MT during beam failure detection</w:t>
      </w:r>
      <w:r>
        <w:tab/>
      </w:r>
      <w:r>
        <w:fldChar w:fldCharType="begin"/>
      </w:r>
      <w:r>
        <w:instrText xml:space="preserve"> PAGEREF _Toc176337441 \h </w:instrText>
      </w:r>
      <w:r>
        <w:fldChar w:fldCharType="separate"/>
      </w:r>
      <w:r>
        <w:t>196</w:t>
      </w:r>
      <w:r>
        <w:fldChar w:fldCharType="end"/>
      </w:r>
    </w:p>
    <w:p w14:paraId="79CF84F5" w14:textId="68FF377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.3.2.7</w:t>
      </w:r>
      <w:r w:rsidRPr="009C1C7B">
        <w:rPr>
          <w:lang w:val="en-US" w:eastAsia="zh-CN"/>
        </w:rPr>
        <w:t>.1</w:t>
      </w:r>
      <w:r>
        <w:rPr>
          <w:rFonts w:asciiTheme="minorHAnsi" w:eastAsiaTheme="minorEastAsia" w:hAnsiTheme="minorHAnsi" w:cstheme="minorBidi"/>
          <w:kern w:val="2"/>
          <w:sz w:val="24"/>
          <w:szCs w:val="24"/>
          <w14:ligatures w14:val="standardContextual"/>
        </w:rPr>
        <w:tab/>
      </w:r>
      <w:r w:rsidRPr="009C1C7B">
        <w:rPr>
          <w:rFonts w:eastAsia="?? ??"/>
        </w:rPr>
        <w:t xml:space="preserve">Scheduling availability of </w:t>
      </w:r>
      <w:r w:rsidRPr="009C1C7B">
        <w:rPr>
          <w:rFonts w:eastAsia="SimSun"/>
          <w:lang w:eastAsia="zh-CN"/>
        </w:rPr>
        <w:t>NCR-MT</w:t>
      </w:r>
      <w:r w:rsidRPr="009C1C7B">
        <w:rPr>
          <w:rFonts w:eastAsia="?? ??"/>
        </w:rPr>
        <w:t xml:space="preserve"> performing beam failure detection with a same subcarrier spacing as PDSCH/PDCCH on FR1</w:t>
      </w:r>
      <w:r>
        <w:tab/>
      </w:r>
      <w:r>
        <w:fldChar w:fldCharType="begin"/>
      </w:r>
      <w:r>
        <w:instrText xml:space="preserve"> PAGEREF _Toc176337442 \h </w:instrText>
      </w:r>
      <w:r>
        <w:fldChar w:fldCharType="separate"/>
      </w:r>
      <w:r>
        <w:t>196</w:t>
      </w:r>
      <w:r>
        <w:fldChar w:fldCharType="end"/>
      </w:r>
    </w:p>
    <w:p w14:paraId="292CB5B3" w14:textId="2C341D7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lastRenderedPageBreak/>
        <w:t>10</w:t>
      </w:r>
      <w:r>
        <w:t>.3.2.7</w:t>
      </w:r>
      <w:r w:rsidRPr="009C1C7B">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_Toc176337443 \h </w:instrText>
      </w:r>
      <w:r>
        <w:fldChar w:fldCharType="separate"/>
      </w:r>
      <w:r>
        <w:t>197</w:t>
      </w:r>
      <w:r>
        <w:fldChar w:fldCharType="end"/>
      </w:r>
    </w:p>
    <w:p w14:paraId="33434FE5" w14:textId="6FAE030B"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.3.2.7</w:t>
      </w:r>
      <w:r w:rsidRPr="009C1C7B">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9C1C7B">
        <w:rPr>
          <w:rFonts w:eastAsia="SimSun"/>
          <w:lang w:eastAsia="zh-CN"/>
        </w:rPr>
        <w:t>FR2-1</w:t>
      </w:r>
      <w:r>
        <w:tab/>
      </w:r>
      <w:r>
        <w:fldChar w:fldCharType="begin"/>
      </w:r>
      <w:r>
        <w:instrText xml:space="preserve"> PAGEREF _Toc176337444 \h </w:instrText>
      </w:r>
      <w:r>
        <w:fldChar w:fldCharType="separate"/>
      </w:r>
      <w:r>
        <w:t>197</w:t>
      </w:r>
      <w:r>
        <w:fldChar w:fldCharType="end"/>
      </w:r>
    </w:p>
    <w:p w14:paraId="385CE30D" w14:textId="0BA351A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9C1C7B">
        <w:rPr>
          <w:lang w:val="en-US" w:eastAsia="zh-CN"/>
        </w:rPr>
        <w:t>NCR</w:t>
      </w:r>
      <w:r>
        <w:t>-MT during candidate beam detection</w:t>
      </w:r>
      <w:r>
        <w:tab/>
      </w:r>
      <w:r>
        <w:fldChar w:fldCharType="begin"/>
      </w:r>
      <w:r>
        <w:instrText xml:space="preserve"> PAGEREF _Toc176337445 \h </w:instrText>
      </w:r>
      <w:r>
        <w:fldChar w:fldCharType="separate"/>
      </w:r>
      <w:r>
        <w:t>197</w:t>
      </w:r>
      <w:r>
        <w:fldChar w:fldCharType="end"/>
      </w:r>
    </w:p>
    <w:p w14:paraId="5E7F41E9" w14:textId="6853D8FE"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.3.2.8</w:t>
      </w:r>
      <w:r w:rsidRPr="009C1C7B">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_Toc176337446 \h </w:instrText>
      </w:r>
      <w:r>
        <w:fldChar w:fldCharType="separate"/>
      </w:r>
      <w:r>
        <w:t>198</w:t>
      </w:r>
      <w:r>
        <w:fldChar w:fldCharType="end"/>
      </w:r>
    </w:p>
    <w:p w14:paraId="53107FD4" w14:textId="56C5A500"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.3.2.8</w:t>
      </w:r>
      <w:r w:rsidRPr="009C1C7B">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_Toc176337447 \h </w:instrText>
      </w:r>
      <w:r>
        <w:fldChar w:fldCharType="separate"/>
      </w:r>
      <w:r>
        <w:t>198</w:t>
      </w:r>
      <w:r>
        <w:fldChar w:fldCharType="end"/>
      </w:r>
    </w:p>
    <w:p w14:paraId="3B04CF58" w14:textId="3C1004E1"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10</w:t>
      </w:r>
      <w:r>
        <w:t>.3.2.8</w:t>
      </w:r>
      <w:r w:rsidRPr="009C1C7B">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9C1C7B">
        <w:rPr>
          <w:rFonts w:eastAsia="SimSun"/>
          <w:lang w:eastAsia="zh-CN"/>
        </w:rPr>
        <w:t>FR2-1</w:t>
      </w:r>
      <w:r>
        <w:tab/>
      </w:r>
      <w:r>
        <w:fldChar w:fldCharType="begin"/>
      </w:r>
      <w:r>
        <w:instrText xml:space="preserve"> PAGEREF _Toc176337448 \h </w:instrText>
      </w:r>
      <w:r>
        <w:fldChar w:fldCharType="separate"/>
      </w:r>
      <w:r>
        <w:t>198</w:t>
      </w:r>
      <w:r>
        <w:fldChar w:fldCharType="end"/>
      </w:r>
    </w:p>
    <w:p w14:paraId="429328F4" w14:textId="6A9B639B" w:rsidR="00BC1BE2" w:rsidRDefault="00BC1BE2">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_Toc176337449 \h </w:instrText>
      </w:r>
      <w:r>
        <w:fldChar w:fldCharType="separate"/>
      </w:r>
      <w:r>
        <w:t>199</w:t>
      </w:r>
      <w:r>
        <w:fldChar w:fldCharType="end"/>
      </w:r>
    </w:p>
    <w:p w14:paraId="2296E525" w14:textId="52E41BB2" w:rsidR="00BC1BE2" w:rsidRDefault="00BC1BE2">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_Toc176337450 \h </w:instrText>
      </w:r>
      <w:r>
        <w:fldChar w:fldCharType="separate"/>
      </w:r>
      <w:r>
        <w:t>200</w:t>
      </w:r>
      <w:r>
        <w:fldChar w:fldCharType="end"/>
      </w:r>
    </w:p>
    <w:p w14:paraId="11E18161" w14:textId="7AF78F09" w:rsidR="00BC1BE2" w:rsidRDefault="00BC1BE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9C1C7B">
        <w:rPr>
          <w:rFonts w:eastAsia="SimSun"/>
          <w:lang w:val="en-US" w:eastAsia="zh-CN"/>
        </w:rPr>
        <w:t xml:space="preserve"> Demodulation Performance </w:t>
      </w:r>
      <w:r>
        <w:t>Fixed Reference Channels</w:t>
      </w:r>
      <w:r>
        <w:tab/>
      </w:r>
      <w:r>
        <w:fldChar w:fldCharType="begin"/>
      </w:r>
      <w:r>
        <w:instrText xml:space="preserve"> PAGEREF _Toc176337451 \h </w:instrText>
      </w:r>
      <w:r>
        <w:fldChar w:fldCharType="separate"/>
      </w:r>
      <w:r>
        <w:t>200</w:t>
      </w:r>
      <w:r>
        <w:fldChar w:fldCharType="end"/>
      </w:r>
    </w:p>
    <w:p w14:paraId="132D1DEA" w14:textId="07D77FF8" w:rsidR="00BC1BE2" w:rsidRDefault="00BC1BE2">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_Toc176337452 \h </w:instrText>
      </w:r>
      <w:r>
        <w:fldChar w:fldCharType="separate"/>
      </w:r>
      <w:r>
        <w:t>200</w:t>
      </w:r>
      <w:r>
        <w:fldChar w:fldCharType="end"/>
      </w:r>
    </w:p>
    <w:p w14:paraId="44E14BE9" w14:textId="4A3834B8" w:rsidR="00BC1BE2" w:rsidRDefault="00BC1BE2">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_Toc176337453 \h </w:instrText>
      </w:r>
      <w:r>
        <w:fldChar w:fldCharType="separate"/>
      </w:r>
      <w:r>
        <w:t>201</w:t>
      </w:r>
      <w:r>
        <w:fldChar w:fldCharType="end"/>
      </w:r>
    </w:p>
    <w:p w14:paraId="122A0270" w14:textId="461E0332" w:rsidR="00BC1BE2" w:rsidRDefault="00BC1BE2">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_Toc176337454 \h </w:instrText>
      </w:r>
      <w:r>
        <w:fldChar w:fldCharType="separate"/>
      </w:r>
      <w:r>
        <w:t>202</w:t>
      </w:r>
      <w:r>
        <w:fldChar w:fldCharType="end"/>
      </w:r>
    </w:p>
    <w:p w14:paraId="70AC3F87" w14:textId="19BDAE38" w:rsidR="00BC1BE2" w:rsidRDefault="00BC1BE2">
      <w:pPr>
        <w:pStyle w:val="TOC1"/>
        <w:rPr>
          <w:rFonts w:asciiTheme="minorHAnsi" w:eastAsiaTheme="minorEastAsia" w:hAnsiTheme="minorHAnsi" w:cstheme="minorBidi"/>
          <w:kern w:val="2"/>
          <w:sz w:val="24"/>
          <w:szCs w:val="24"/>
          <w14:ligatures w14:val="standardContextual"/>
        </w:rPr>
      </w:pPr>
      <w:r w:rsidRPr="009C1C7B">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_Toc176337455 \h </w:instrText>
      </w:r>
      <w:r>
        <w:fldChar w:fldCharType="separate"/>
      </w:r>
      <w:r>
        <w:t>203</w:t>
      </w:r>
      <w:r>
        <w:fldChar w:fldCharType="end"/>
      </w:r>
    </w:p>
    <w:p w14:paraId="1B0E0AC4" w14:textId="10C55286" w:rsidR="00BC1BE2" w:rsidRDefault="00BC1BE2">
      <w:pPr>
        <w:pStyle w:val="TOC8"/>
        <w:rPr>
          <w:rFonts w:asciiTheme="minorHAnsi" w:eastAsiaTheme="minorEastAsia" w:hAnsiTheme="minorHAnsi" w:cstheme="minorBidi"/>
          <w:b w:val="0"/>
          <w:kern w:val="2"/>
          <w:sz w:val="24"/>
          <w:szCs w:val="24"/>
          <w14:ligatures w14:val="standardContextual"/>
        </w:rPr>
      </w:pPr>
      <w:r>
        <w:t>Annex C (</w:t>
      </w:r>
      <w:r w:rsidRPr="009C1C7B">
        <w:rPr>
          <w:lang w:val="fr-FR"/>
        </w:rPr>
        <w:t>normative</w:t>
      </w:r>
      <w:r>
        <w:t>):</w:t>
      </w:r>
      <w:r>
        <w:rPr>
          <w:lang w:eastAsia="en-CA"/>
        </w:rPr>
        <w:t xml:space="preserve">  </w:t>
      </w:r>
      <w:r w:rsidRPr="009C1C7B">
        <w:rPr>
          <w:lang w:val="fr-FR"/>
        </w:rPr>
        <w:t>Propagation conditions</w:t>
      </w:r>
      <w:r>
        <w:tab/>
      </w:r>
      <w:r>
        <w:fldChar w:fldCharType="begin"/>
      </w:r>
      <w:r>
        <w:instrText xml:space="preserve"> PAGEREF _Toc176337456 \h </w:instrText>
      </w:r>
      <w:r>
        <w:fldChar w:fldCharType="separate"/>
      </w:r>
      <w:r>
        <w:t>204</w:t>
      </w:r>
      <w:r>
        <w:fldChar w:fldCharType="end"/>
      </w:r>
    </w:p>
    <w:p w14:paraId="04BFCA43" w14:textId="62A6AA0F" w:rsidR="00BC1BE2" w:rsidRDefault="00BC1BE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_Toc176337457 \h </w:instrText>
      </w:r>
      <w:r>
        <w:fldChar w:fldCharType="separate"/>
      </w:r>
      <w:r>
        <w:t>204</w:t>
      </w:r>
      <w:r>
        <w:fldChar w:fldCharType="end"/>
      </w:r>
    </w:p>
    <w:p w14:paraId="4CBF23A3" w14:textId="619429D9" w:rsidR="00BC1BE2" w:rsidRDefault="00BC1BE2">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_Toc176337458 \h </w:instrText>
      </w:r>
      <w:r>
        <w:fldChar w:fldCharType="separate"/>
      </w:r>
      <w:r>
        <w:t>204</w:t>
      </w:r>
      <w:r>
        <w:fldChar w:fldCharType="end"/>
      </w:r>
    </w:p>
    <w:p w14:paraId="5BC70000" w14:textId="24353B2E" w:rsidR="00BC1BE2" w:rsidRDefault="00BC1BE2">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_Toc176337459 \h </w:instrText>
      </w:r>
      <w:r>
        <w:fldChar w:fldCharType="separate"/>
      </w:r>
      <w:r>
        <w:t>204</w:t>
      </w:r>
      <w:r>
        <w:fldChar w:fldCharType="end"/>
      </w:r>
    </w:p>
    <w:p w14:paraId="7C57ED64" w14:textId="4C188DC4" w:rsidR="00BC1BE2" w:rsidRDefault="00BC1BE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_Toc176337460 \h </w:instrText>
      </w:r>
      <w:r>
        <w:fldChar w:fldCharType="separate"/>
      </w:r>
      <w:r>
        <w:t>205</w:t>
      </w:r>
      <w:r>
        <w:fldChar w:fldCharType="end"/>
      </w:r>
    </w:p>
    <w:p w14:paraId="543B1D06" w14:textId="6031B67B" w:rsidR="00BC1BE2" w:rsidRDefault="00BC1BE2">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_Toc176337461 \h </w:instrText>
      </w:r>
      <w:r>
        <w:fldChar w:fldCharType="separate"/>
      </w:r>
      <w:r>
        <w:t>205</w:t>
      </w:r>
      <w:r>
        <w:fldChar w:fldCharType="end"/>
      </w:r>
    </w:p>
    <w:p w14:paraId="7AD54738" w14:textId="53B75CF9" w:rsidR="00BC1BE2" w:rsidRDefault="00BC1BE2">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_Toc176337462 \h </w:instrText>
      </w:r>
      <w:r>
        <w:fldChar w:fldCharType="separate"/>
      </w:r>
      <w:r>
        <w:t>205</w:t>
      </w:r>
      <w:r>
        <w:fldChar w:fldCharType="end"/>
      </w:r>
    </w:p>
    <w:p w14:paraId="631A1997" w14:textId="5378D34E" w:rsidR="00BC1BE2" w:rsidRDefault="00BC1BE2">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_Toc176337463 \h </w:instrText>
      </w:r>
      <w:r>
        <w:fldChar w:fldCharType="separate"/>
      </w:r>
      <w:r>
        <w:t>205</w:t>
      </w:r>
      <w:r>
        <w:fldChar w:fldCharType="end"/>
      </w:r>
    </w:p>
    <w:p w14:paraId="7B54A592" w14:textId="333FA0FF" w:rsidR="00BC1BE2" w:rsidRDefault="00BC1BE2">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_Toc176337464 \h </w:instrText>
      </w:r>
      <w:r>
        <w:fldChar w:fldCharType="separate"/>
      </w:r>
      <w:r>
        <w:t>206</w:t>
      </w:r>
      <w:r>
        <w:fldChar w:fldCharType="end"/>
      </w:r>
    </w:p>
    <w:p w14:paraId="7960CB92" w14:textId="1EDE3B84" w:rsidR="00BC1BE2" w:rsidRDefault="00BC1BE2">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_Toc176337465 \h </w:instrText>
      </w:r>
      <w:r>
        <w:fldChar w:fldCharType="separate"/>
      </w:r>
      <w:r>
        <w:t>208</w:t>
      </w:r>
      <w:r>
        <w:fldChar w:fldCharType="end"/>
      </w:r>
    </w:p>
    <w:p w14:paraId="116E91DC" w14:textId="7061CE80" w:rsidR="00BC1BE2" w:rsidRDefault="00BC1BE2">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_Toc176337466 \h </w:instrText>
      </w:r>
      <w:r>
        <w:fldChar w:fldCharType="separate"/>
      </w:r>
      <w:r>
        <w:t>208</w:t>
      </w:r>
      <w:r>
        <w:fldChar w:fldCharType="end"/>
      </w:r>
    </w:p>
    <w:p w14:paraId="59DE5519" w14:textId="68B2957A" w:rsidR="00BC1BE2" w:rsidRDefault="00BC1BE2">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_Toc176337467 \h </w:instrText>
      </w:r>
      <w:r>
        <w:fldChar w:fldCharType="separate"/>
      </w:r>
      <w:r>
        <w:t>208</w:t>
      </w:r>
      <w:r>
        <w:fldChar w:fldCharType="end"/>
      </w:r>
    </w:p>
    <w:p w14:paraId="4173986B" w14:textId="6C9FEFE0" w:rsidR="00BC1BE2" w:rsidRDefault="00BC1BE2">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_Toc176337468 \h </w:instrText>
      </w:r>
      <w:r>
        <w:fldChar w:fldCharType="separate"/>
      </w:r>
      <w:r>
        <w:t>208</w:t>
      </w:r>
      <w:r>
        <w:fldChar w:fldCharType="end"/>
      </w:r>
    </w:p>
    <w:p w14:paraId="0AAB0FC6" w14:textId="686F59E0" w:rsidR="00BC1BE2" w:rsidRDefault="00BC1BE2">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_Toc176337469 \h </w:instrText>
      </w:r>
      <w:r>
        <w:fldChar w:fldCharType="separate"/>
      </w:r>
      <w:r>
        <w:t>208</w:t>
      </w:r>
      <w:r>
        <w:fldChar w:fldCharType="end"/>
      </w:r>
    </w:p>
    <w:p w14:paraId="5F88DCAB" w14:textId="055502BA" w:rsidR="00BC1BE2" w:rsidRDefault="00BC1BE2">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_Toc176337470 \h </w:instrText>
      </w:r>
      <w:r>
        <w:fldChar w:fldCharType="separate"/>
      </w:r>
      <w:r>
        <w:t>208</w:t>
      </w:r>
      <w:r>
        <w:fldChar w:fldCharType="end"/>
      </w:r>
    </w:p>
    <w:p w14:paraId="20867FBD" w14:textId="65365269" w:rsidR="00BC1BE2" w:rsidRDefault="00BC1BE2">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_Toc176337471 \h </w:instrText>
      </w:r>
      <w:r>
        <w:fldChar w:fldCharType="separate"/>
      </w:r>
      <w:r>
        <w:t>209</w:t>
      </w:r>
      <w:r>
        <w:fldChar w:fldCharType="end"/>
      </w:r>
    </w:p>
    <w:p w14:paraId="62DF338D" w14:textId="3833B235" w:rsidR="00BC1BE2" w:rsidRDefault="00BC1BE2">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_Toc176337472 \h </w:instrText>
      </w:r>
      <w:r>
        <w:fldChar w:fldCharType="separate"/>
      </w:r>
      <w:r>
        <w:t>211</w:t>
      </w:r>
      <w:r>
        <w:fldChar w:fldCharType="end"/>
      </w:r>
    </w:p>
    <w:p w14:paraId="27C9836A" w14:textId="182D67E9" w:rsidR="00BC1BE2" w:rsidRDefault="00BC1BE2">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_Toc176337473 \h </w:instrText>
      </w:r>
      <w:r>
        <w:fldChar w:fldCharType="separate"/>
      </w:r>
      <w:r>
        <w:t>211</w:t>
      </w:r>
      <w:r>
        <w:fldChar w:fldCharType="end"/>
      </w:r>
    </w:p>
    <w:p w14:paraId="78C32F27" w14:textId="40517C1B" w:rsidR="00BC1BE2" w:rsidRDefault="00BC1BE2">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_Toc176337474 \h </w:instrText>
      </w:r>
      <w:r>
        <w:fldChar w:fldCharType="separate"/>
      </w:r>
      <w:r>
        <w:t>211</w:t>
      </w:r>
      <w:r>
        <w:fldChar w:fldCharType="end"/>
      </w:r>
    </w:p>
    <w:p w14:paraId="72F4ED77" w14:textId="7DB8279E" w:rsidR="00BC1BE2" w:rsidRDefault="00BC1BE2">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_Toc176337475 \h </w:instrText>
      </w:r>
      <w:r>
        <w:fldChar w:fldCharType="separate"/>
      </w:r>
      <w:r>
        <w:t>212</w:t>
      </w:r>
      <w:r>
        <w:fldChar w:fldCharType="end"/>
      </w:r>
    </w:p>
    <w:p w14:paraId="3946E9A3" w14:textId="0E1DC186" w:rsidR="00BC1BE2" w:rsidRDefault="00BC1BE2">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_Toc176337476 \h </w:instrText>
      </w:r>
      <w:r>
        <w:fldChar w:fldCharType="separate"/>
      </w:r>
      <w:r>
        <w:t>212</w:t>
      </w:r>
      <w:r>
        <w:fldChar w:fldCharType="end"/>
      </w:r>
    </w:p>
    <w:p w14:paraId="707DF258" w14:textId="7E811630" w:rsidR="00BC1BE2" w:rsidRDefault="00BC1BE2">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_Toc176337477 \h </w:instrText>
      </w:r>
      <w:r>
        <w:fldChar w:fldCharType="separate"/>
      </w:r>
      <w:r>
        <w:t>212</w:t>
      </w:r>
      <w:r>
        <w:fldChar w:fldCharType="end"/>
      </w:r>
    </w:p>
    <w:p w14:paraId="2AC71BE5" w14:textId="1AC04BDE" w:rsidR="00BC1BE2" w:rsidRDefault="00BC1BE2">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_Toc176337478 \h </w:instrText>
      </w:r>
      <w:r>
        <w:fldChar w:fldCharType="separate"/>
      </w:r>
      <w:r>
        <w:t>213</w:t>
      </w:r>
      <w:r>
        <w:fldChar w:fldCharType="end"/>
      </w:r>
    </w:p>
    <w:p w14:paraId="3385F8D5" w14:textId="3A740533" w:rsidR="00BC1BE2" w:rsidRDefault="00BC1BE2">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_Toc176337479 \h </w:instrText>
      </w:r>
      <w:r>
        <w:fldChar w:fldCharType="separate"/>
      </w:r>
      <w:r>
        <w:t>213</w:t>
      </w:r>
      <w:r>
        <w:fldChar w:fldCharType="end"/>
      </w:r>
    </w:p>
    <w:p w14:paraId="35A7D8A6" w14:textId="51009F93" w:rsidR="00BC1BE2" w:rsidRDefault="00BC1BE2">
      <w:pPr>
        <w:pStyle w:val="TOC1"/>
        <w:rPr>
          <w:rFonts w:asciiTheme="minorHAnsi" w:eastAsiaTheme="minorEastAsia" w:hAnsiTheme="minorHAnsi" w:cstheme="minorBidi"/>
          <w:kern w:val="2"/>
          <w:sz w:val="24"/>
          <w:szCs w:val="24"/>
          <w14:ligatures w14:val="standardContextual"/>
        </w:rPr>
      </w:pPr>
      <w:r>
        <w:lastRenderedPageBreak/>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_Toc176337480 \h </w:instrText>
      </w:r>
      <w:r>
        <w:fldChar w:fldCharType="separate"/>
      </w:r>
      <w:r>
        <w:t>214</w:t>
      </w:r>
      <w:r>
        <w:fldChar w:fldCharType="end"/>
      </w:r>
    </w:p>
    <w:p w14:paraId="032F26E9" w14:textId="4BF22DF5" w:rsidR="00BC1BE2" w:rsidRDefault="00BC1BE2">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_Toc176337481 \h </w:instrText>
      </w:r>
      <w:r>
        <w:fldChar w:fldCharType="separate"/>
      </w:r>
      <w:r>
        <w:t>214</w:t>
      </w:r>
      <w:r>
        <w:fldChar w:fldCharType="end"/>
      </w:r>
    </w:p>
    <w:p w14:paraId="42F45A83" w14:textId="3CA9CA76" w:rsidR="00BC1BE2" w:rsidRDefault="00BC1BE2">
      <w:pPr>
        <w:pStyle w:val="TOC8"/>
        <w:rPr>
          <w:rFonts w:asciiTheme="minorHAnsi" w:eastAsiaTheme="minorEastAsia" w:hAnsiTheme="minorHAnsi" w:cstheme="minorBidi"/>
          <w:b w:val="0"/>
          <w:kern w:val="2"/>
          <w:sz w:val="24"/>
          <w:szCs w:val="24"/>
          <w14:ligatures w14:val="standardContextual"/>
        </w:rPr>
      </w:pPr>
      <w:r>
        <w:t xml:space="preserve">Annex </w:t>
      </w:r>
      <w:r w:rsidRPr="009C1C7B">
        <w:rPr>
          <w:rFonts w:eastAsia="SimSun"/>
          <w:lang w:val="en-US" w:eastAsia="zh-CN"/>
        </w:rPr>
        <w:t>D</w:t>
      </w:r>
      <w:r>
        <w:t xml:space="preserve">: </w:t>
      </w:r>
      <w:r w:rsidRPr="009C1C7B">
        <w:rPr>
          <w:rFonts w:eastAsia="SimSun"/>
          <w:lang w:val="en-US" w:eastAsia="zh-CN"/>
        </w:rPr>
        <w:t>Void</w:t>
      </w:r>
      <w:r>
        <w:tab/>
      </w:r>
      <w:r>
        <w:fldChar w:fldCharType="begin"/>
      </w:r>
      <w:r>
        <w:instrText xml:space="preserve"> PAGEREF _Toc176337482 \h </w:instrText>
      </w:r>
      <w:r>
        <w:fldChar w:fldCharType="separate"/>
      </w:r>
      <w:r>
        <w:t>216</w:t>
      </w:r>
      <w:r>
        <w:fldChar w:fldCharType="end"/>
      </w:r>
    </w:p>
    <w:p w14:paraId="33413154" w14:textId="264E9FDE" w:rsidR="00BC1BE2" w:rsidRDefault="00BC1BE2">
      <w:pPr>
        <w:pStyle w:val="TOC8"/>
        <w:rPr>
          <w:rFonts w:asciiTheme="minorHAnsi" w:eastAsiaTheme="minorEastAsia" w:hAnsiTheme="minorHAnsi" w:cstheme="minorBidi"/>
          <w:b w:val="0"/>
          <w:kern w:val="2"/>
          <w:sz w:val="24"/>
          <w:szCs w:val="24"/>
          <w14:ligatures w14:val="standardContextual"/>
        </w:rPr>
      </w:pPr>
      <w:r>
        <w:t xml:space="preserve">Annex </w:t>
      </w:r>
      <w:r w:rsidRPr="009C1C7B">
        <w:rPr>
          <w:rFonts w:eastAsia="SimSun"/>
          <w:lang w:val="en-US" w:eastAsia="zh-CN"/>
        </w:rPr>
        <w:t>E</w:t>
      </w:r>
      <w:r>
        <w:t xml:space="preserve">: </w:t>
      </w:r>
      <w:r w:rsidRPr="009C1C7B">
        <w:rPr>
          <w:rFonts w:eastAsia="SimSun"/>
          <w:lang w:val="en-US" w:eastAsia="zh-CN"/>
        </w:rPr>
        <w:t>Void</w:t>
      </w:r>
      <w:r>
        <w:tab/>
      </w:r>
      <w:r>
        <w:fldChar w:fldCharType="begin"/>
      </w:r>
      <w:r>
        <w:instrText xml:space="preserve"> PAGEREF _Toc176337483 \h </w:instrText>
      </w:r>
      <w:r>
        <w:fldChar w:fldCharType="separate"/>
      </w:r>
      <w:r>
        <w:t>216</w:t>
      </w:r>
      <w:r>
        <w:fldChar w:fldCharType="end"/>
      </w:r>
    </w:p>
    <w:p w14:paraId="670E36E9" w14:textId="6E1ECD54" w:rsidR="00BC1BE2" w:rsidRDefault="00BC1BE2">
      <w:pPr>
        <w:pStyle w:val="TOC8"/>
        <w:rPr>
          <w:rFonts w:asciiTheme="minorHAnsi" w:eastAsiaTheme="minorEastAsia" w:hAnsiTheme="minorHAnsi" w:cstheme="minorBidi"/>
          <w:b w:val="0"/>
          <w:kern w:val="2"/>
          <w:sz w:val="24"/>
          <w:szCs w:val="24"/>
          <w14:ligatures w14:val="standardContextual"/>
        </w:rPr>
      </w:pPr>
      <w:r>
        <w:t xml:space="preserve">Annex </w:t>
      </w:r>
      <w:r w:rsidRPr="009C1C7B">
        <w:rPr>
          <w:rFonts w:eastAsia="SimSun"/>
          <w:lang w:val="en-US" w:eastAsia="zh-CN"/>
        </w:rPr>
        <w:t>F</w:t>
      </w:r>
      <w:r>
        <w:t xml:space="preserve">: </w:t>
      </w:r>
      <w:r w:rsidRPr="009C1C7B">
        <w:rPr>
          <w:rFonts w:eastAsia="SimSun"/>
          <w:lang w:val="en-US" w:eastAsia="zh-CN"/>
        </w:rPr>
        <w:t>Void</w:t>
      </w:r>
      <w:r>
        <w:tab/>
      </w:r>
      <w:r>
        <w:fldChar w:fldCharType="begin"/>
      </w:r>
      <w:r>
        <w:instrText xml:space="preserve"> PAGEREF _Toc176337484 \h </w:instrText>
      </w:r>
      <w:r>
        <w:fldChar w:fldCharType="separate"/>
      </w:r>
      <w:r>
        <w:t>216</w:t>
      </w:r>
      <w:r>
        <w:fldChar w:fldCharType="end"/>
      </w:r>
    </w:p>
    <w:p w14:paraId="275D68DB" w14:textId="22B13CCF" w:rsidR="00BC1BE2" w:rsidRDefault="00BC1BE2">
      <w:pPr>
        <w:pStyle w:val="TOC8"/>
        <w:rPr>
          <w:rFonts w:asciiTheme="minorHAnsi" w:eastAsiaTheme="minorEastAsia" w:hAnsiTheme="minorHAnsi" w:cstheme="minorBidi"/>
          <w:b w:val="0"/>
          <w:kern w:val="2"/>
          <w:sz w:val="24"/>
          <w:szCs w:val="24"/>
          <w14:ligatures w14:val="standardContextual"/>
        </w:rPr>
      </w:pPr>
      <w:r>
        <w:t xml:space="preserve">Annex G (normative): </w:t>
      </w:r>
      <w:r w:rsidRPr="009C1C7B">
        <w:rPr>
          <w:rFonts w:eastAsia="SimSun"/>
          <w:lang w:eastAsia="zh-CN"/>
        </w:rPr>
        <w:t>NCR</w:t>
      </w:r>
      <w:r>
        <w:t>-MT RRM Testing</w:t>
      </w:r>
      <w:r>
        <w:tab/>
      </w:r>
      <w:r>
        <w:fldChar w:fldCharType="begin"/>
      </w:r>
      <w:r>
        <w:instrText xml:space="preserve"> PAGEREF _Toc176337485 \h </w:instrText>
      </w:r>
      <w:r>
        <w:fldChar w:fldCharType="separate"/>
      </w:r>
      <w:r>
        <w:t>216</w:t>
      </w:r>
      <w:r>
        <w:fldChar w:fldCharType="end"/>
      </w:r>
    </w:p>
    <w:p w14:paraId="458C55BA" w14:textId="56377FA5" w:rsidR="00BC1BE2" w:rsidRDefault="00BC1BE2">
      <w:pPr>
        <w:pStyle w:val="TOC1"/>
        <w:rPr>
          <w:rFonts w:asciiTheme="minorHAnsi" w:eastAsiaTheme="minorEastAsia" w:hAnsiTheme="minorHAnsi" w:cstheme="minorBidi"/>
          <w:kern w:val="2"/>
          <w:sz w:val="24"/>
          <w:szCs w:val="24"/>
          <w14:ligatures w14:val="standardContextual"/>
        </w:rPr>
      </w:pPr>
      <w:r w:rsidRPr="009C1C7B">
        <w:rPr>
          <w:rFonts w:eastAsia="SimSun"/>
        </w:rPr>
        <w:t>G.1</w:t>
      </w:r>
      <w:r>
        <w:rPr>
          <w:rFonts w:asciiTheme="minorHAnsi" w:eastAsiaTheme="minorEastAsia" w:hAnsiTheme="minorHAnsi" w:cstheme="minorBidi"/>
          <w:kern w:val="2"/>
          <w:sz w:val="24"/>
          <w:szCs w:val="24"/>
          <w14:ligatures w14:val="standardContextual"/>
        </w:rPr>
        <w:tab/>
      </w:r>
      <w:r w:rsidRPr="009C1C7B">
        <w:rPr>
          <w:rFonts w:eastAsia="SimSun"/>
          <w:lang w:eastAsia="zh-CN"/>
        </w:rPr>
        <w:t>NCR</w:t>
      </w:r>
      <w:r w:rsidRPr="009C1C7B">
        <w:rPr>
          <w:rFonts w:eastAsia="SimSun"/>
        </w:rPr>
        <w:t>-MT RRM test configurations</w:t>
      </w:r>
      <w:r>
        <w:tab/>
      </w:r>
      <w:r>
        <w:fldChar w:fldCharType="begin"/>
      </w:r>
      <w:r>
        <w:instrText xml:space="preserve"> PAGEREF _Toc176337486 \h </w:instrText>
      </w:r>
      <w:r>
        <w:fldChar w:fldCharType="separate"/>
      </w:r>
      <w:r>
        <w:t>217</w:t>
      </w:r>
      <w:r>
        <w:fldChar w:fldCharType="end"/>
      </w:r>
    </w:p>
    <w:p w14:paraId="33C194F1" w14:textId="27D9E08F"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G.1.1</w:t>
      </w:r>
      <w:r>
        <w:rPr>
          <w:rFonts w:asciiTheme="minorHAnsi" w:eastAsiaTheme="minorEastAsia" w:hAnsiTheme="minorHAnsi" w:cstheme="minorBidi"/>
          <w:kern w:val="2"/>
          <w:sz w:val="24"/>
          <w:szCs w:val="24"/>
          <w14:ligatures w14:val="standardContextual"/>
        </w:rPr>
        <w:tab/>
      </w:r>
      <w:r w:rsidRPr="009C1C7B">
        <w:rPr>
          <w:rFonts w:eastAsiaTheme="minorEastAsia"/>
        </w:rPr>
        <w:t>Reference measurement channels</w:t>
      </w:r>
      <w:r>
        <w:tab/>
      </w:r>
      <w:r>
        <w:fldChar w:fldCharType="begin"/>
      </w:r>
      <w:r>
        <w:instrText xml:space="preserve"> PAGEREF _Toc176337487 \h </w:instrText>
      </w:r>
      <w:r>
        <w:fldChar w:fldCharType="separate"/>
      </w:r>
      <w:r>
        <w:t>217</w:t>
      </w:r>
      <w:r>
        <w:fldChar w:fldCharType="end"/>
      </w:r>
    </w:p>
    <w:p w14:paraId="247BA942" w14:textId="6D9A968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PDSCH</w:t>
      </w:r>
      <w:r>
        <w:tab/>
      </w:r>
      <w:r>
        <w:fldChar w:fldCharType="begin"/>
      </w:r>
      <w:r>
        <w:instrText xml:space="preserve"> PAGEREF _Toc176337488 \h </w:instrText>
      </w:r>
      <w:r>
        <w:fldChar w:fldCharType="separate"/>
      </w:r>
      <w:r>
        <w:t>217</w:t>
      </w:r>
      <w:r>
        <w:fldChar w:fldCharType="end"/>
      </w:r>
    </w:p>
    <w:p w14:paraId="37191C4C" w14:textId="2D7F268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TDD</w:t>
      </w:r>
      <w:r>
        <w:tab/>
      </w:r>
      <w:r>
        <w:fldChar w:fldCharType="begin"/>
      </w:r>
      <w:r>
        <w:instrText xml:space="preserve"> PAGEREF _Toc176337489 \h </w:instrText>
      </w:r>
      <w:r>
        <w:fldChar w:fldCharType="separate"/>
      </w:r>
      <w:r>
        <w:t>217</w:t>
      </w:r>
      <w:r>
        <w:fldChar w:fldCharType="end"/>
      </w:r>
    </w:p>
    <w:p w14:paraId="595F68D9" w14:textId="30B0B2AC"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G.1.1.1.</w:t>
      </w:r>
      <w:r w:rsidRPr="009C1C7B">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lang w:val="en-US" w:eastAsia="zh-CN"/>
        </w:rPr>
        <w:t>F</w:t>
      </w:r>
      <w:r w:rsidRPr="009C1C7B">
        <w:rPr>
          <w:rFonts w:eastAsiaTheme="minorEastAsia"/>
          <w:snapToGrid w:val="0"/>
        </w:rPr>
        <w:t>DD</w:t>
      </w:r>
      <w:r>
        <w:tab/>
      </w:r>
      <w:r>
        <w:fldChar w:fldCharType="begin"/>
      </w:r>
      <w:r>
        <w:instrText xml:space="preserve"> PAGEREF _Toc176337490 \h </w:instrText>
      </w:r>
      <w:r>
        <w:fldChar w:fldCharType="separate"/>
      </w:r>
      <w:r>
        <w:t>220</w:t>
      </w:r>
      <w:r>
        <w:fldChar w:fldCharType="end"/>
      </w:r>
    </w:p>
    <w:p w14:paraId="3C46337C" w14:textId="0DFD48BF"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CORESET</w:t>
      </w:r>
      <w:r w:rsidRPr="009C1C7B">
        <w:rPr>
          <w:rFonts w:eastAsiaTheme="minorEastAsia"/>
          <w:snapToGrid w:val="0"/>
          <w:lang w:eastAsia="zh-CN"/>
        </w:rPr>
        <w:t xml:space="preserve"> for RMSI scheduling</w:t>
      </w:r>
      <w:r>
        <w:tab/>
      </w:r>
      <w:r>
        <w:fldChar w:fldCharType="begin"/>
      </w:r>
      <w:r>
        <w:instrText xml:space="preserve"> PAGEREF _Toc176337491 \h </w:instrText>
      </w:r>
      <w:r>
        <w:fldChar w:fldCharType="separate"/>
      </w:r>
      <w:r>
        <w:t>221</w:t>
      </w:r>
      <w:r>
        <w:fldChar w:fldCharType="end"/>
      </w:r>
    </w:p>
    <w:p w14:paraId="6C31F00A" w14:textId="7E2D78F3"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TDD</w:t>
      </w:r>
      <w:r>
        <w:tab/>
      </w:r>
      <w:r>
        <w:fldChar w:fldCharType="begin"/>
      </w:r>
      <w:r>
        <w:instrText xml:space="preserve"> PAGEREF _Toc176337492 \h </w:instrText>
      </w:r>
      <w:r>
        <w:fldChar w:fldCharType="separate"/>
      </w:r>
      <w:r>
        <w:t>221</w:t>
      </w:r>
      <w:r>
        <w:fldChar w:fldCharType="end"/>
      </w:r>
    </w:p>
    <w:p w14:paraId="52D2A139" w14:textId="70C13300"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G.1.1.2.</w:t>
      </w:r>
      <w:r w:rsidRPr="009C1C7B">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lang w:val="en-US" w:eastAsia="zh-CN"/>
        </w:rPr>
        <w:t>F</w:t>
      </w:r>
      <w:r w:rsidRPr="009C1C7B">
        <w:rPr>
          <w:rFonts w:eastAsiaTheme="minorEastAsia"/>
          <w:snapToGrid w:val="0"/>
        </w:rPr>
        <w:t>DD</w:t>
      </w:r>
      <w:r>
        <w:tab/>
      </w:r>
      <w:r>
        <w:fldChar w:fldCharType="begin"/>
      </w:r>
      <w:r>
        <w:instrText xml:space="preserve"> PAGEREF _Toc176337493 \h </w:instrText>
      </w:r>
      <w:r>
        <w:fldChar w:fldCharType="separate"/>
      </w:r>
      <w:r>
        <w:t>224</w:t>
      </w:r>
      <w:r>
        <w:fldChar w:fldCharType="end"/>
      </w:r>
    </w:p>
    <w:p w14:paraId="757FEFA1" w14:textId="1FB2CEC0"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CORESET for RMC scheduling</w:t>
      </w:r>
      <w:r>
        <w:tab/>
      </w:r>
      <w:r>
        <w:fldChar w:fldCharType="begin"/>
      </w:r>
      <w:r>
        <w:instrText xml:space="preserve"> PAGEREF _Toc176337494 \h </w:instrText>
      </w:r>
      <w:r>
        <w:fldChar w:fldCharType="separate"/>
      </w:r>
      <w:r>
        <w:t>225</w:t>
      </w:r>
      <w:r>
        <w:fldChar w:fldCharType="end"/>
      </w:r>
    </w:p>
    <w:p w14:paraId="4818F138" w14:textId="3F920556"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TDD</w:t>
      </w:r>
      <w:r>
        <w:tab/>
      </w:r>
      <w:r>
        <w:fldChar w:fldCharType="begin"/>
      </w:r>
      <w:r>
        <w:instrText xml:space="preserve"> PAGEREF _Toc176337495 \h </w:instrText>
      </w:r>
      <w:r>
        <w:fldChar w:fldCharType="separate"/>
      </w:r>
      <w:r>
        <w:t>225</w:t>
      </w:r>
      <w:r>
        <w:fldChar w:fldCharType="end"/>
      </w:r>
    </w:p>
    <w:p w14:paraId="7FEAC363" w14:textId="03FD98D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G.1.1.3.</w:t>
      </w:r>
      <w:r w:rsidRPr="009C1C7B">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lang w:val="en-US" w:eastAsia="zh-CN"/>
        </w:rPr>
        <w:t>F</w:t>
      </w:r>
      <w:r w:rsidRPr="009C1C7B">
        <w:rPr>
          <w:rFonts w:eastAsiaTheme="minorEastAsia"/>
          <w:snapToGrid w:val="0"/>
        </w:rPr>
        <w:t>DD</w:t>
      </w:r>
      <w:r>
        <w:tab/>
      </w:r>
      <w:r>
        <w:fldChar w:fldCharType="begin"/>
      </w:r>
      <w:r>
        <w:instrText xml:space="preserve"> PAGEREF _Toc176337496 \h </w:instrText>
      </w:r>
      <w:r>
        <w:fldChar w:fldCharType="separate"/>
      </w:r>
      <w:r>
        <w:t>226</w:t>
      </w:r>
      <w:r>
        <w:fldChar w:fldCharType="end"/>
      </w:r>
    </w:p>
    <w:p w14:paraId="6C56A932" w14:textId="4164A74E"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G.1.2</w:t>
      </w:r>
      <w:r>
        <w:rPr>
          <w:rFonts w:asciiTheme="minorHAnsi" w:eastAsiaTheme="minorEastAsia" w:hAnsiTheme="minorHAnsi" w:cstheme="minorBidi"/>
          <w:kern w:val="2"/>
          <w:sz w:val="24"/>
          <w:szCs w:val="24"/>
          <w14:ligatures w14:val="standardContextual"/>
        </w:rPr>
        <w:tab/>
      </w:r>
      <w:r w:rsidRPr="009C1C7B">
        <w:rPr>
          <w:rFonts w:eastAsiaTheme="minorEastAsia"/>
        </w:rPr>
        <w:t>OFDMA channel noise generator (OCNG)</w:t>
      </w:r>
      <w:r>
        <w:tab/>
      </w:r>
      <w:r>
        <w:fldChar w:fldCharType="begin"/>
      </w:r>
      <w:r>
        <w:instrText xml:space="preserve"> PAGEREF _Toc176337497 \h </w:instrText>
      </w:r>
      <w:r>
        <w:fldChar w:fldCharType="separate"/>
      </w:r>
      <w:r>
        <w:t>227</w:t>
      </w:r>
      <w:r>
        <w:fldChar w:fldCharType="end"/>
      </w:r>
    </w:p>
    <w:p w14:paraId="53A5C34C" w14:textId="622E59E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G.1.2.1</w:t>
      </w:r>
      <w:r>
        <w:rPr>
          <w:rFonts w:asciiTheme="minorHAnsi" w:eastAsiaTheme="minorEastAsia" w:hAnsiTheme="minorHAnsi" w:cstheme="minorBidi"/>
          <w:kern w:val="2"/>
          <w:sz w:val="24"/>
          <w:szCs w:val="24"/>
          <w14:ligatures w14:val="standardContextual"/>
        </w:rPr>
        <w:tab/>
      </w:r>
      <w:r w:rsidRPr="009C1C7B">
        <w:rPr>
          <w:rFonts w:eastAsiaTheme="minorEastAsia"/>
        </w:rPr>
        <w:t>Generic OFDMA Channel Noise Generator (OCNG)</w:t>
      </w:r>
      <w:r>
        <w:tab/>
      </w:r>
      <w:r>
        <w:fldChar w:fldCharType="begin"/>
      </w:r>
      <w:r>
        <w:instrText xml:space="preserve"> PAGEREF _Toc176337498 \h </w:instrText>
      </w:r>
      <w:r>
        <w:fldChar w:fldCharType="separate"/>
      </w:r>
      <w:r>
        <w:t>227</w:t>
      </w:r>
      <w:r>
        <w:fldChar w:fldCharType="end"/>
      </w:r>
    </w:p>
    <w:p w14:paraId="19421640" w14:textId="065540E6"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OCNG pattern 1: Generic OCNG pattern for all unused REs</w:t>
      </w:r>
      <w:r>
        <w:tab/>
      </w:r>
      <w:r>
        <w:fldChar w:fldCharType="begin"/>
      </w:r>
      <w:r>
        <w:instrText xml:space="preserve"> PAGEREF _Toc176337499 \h </w:instrText>
      </w:r>
      <w:r>
        <w:fldChar w:fldCharType="separate"/>
      </w:r>
      <w:r>
        <w:t>227</w:t>
      </w:r>
      <w:r>
        <w:fldChar w:fldCharType="end"/>
      </w:r>
    </w:p>
    <w:p w14:paraId="175C4E59" w14:textId="689174D7"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OCNG pattern 2: Generic OCNG pattern for all unused REs for 2AoA setup</w:t>
      </w:r>
      <w:r>
        <w:tab/>
      </w:r>
      <w:r>
        <w:fldChar w:fldCharType="begin"/>
      </w:r>
      <w:r>
        <w:instrText xml:space="preserve"> PAGEREF _Toc176337500 \h </w:instrText>
      </w:r>
      <w:r>
        <w:fldChar w:fldCharType="separate"/>
      </w:r>
      <w:r>
        <w:t>227</w:t>
      </w:r>
      <w:r>
        <w:fldChar w:fldCharType="end"/>
      </w:r>
    </w:p>
    <w:p w14:paraId="4B366F8B" w14:textId="7A2F0E4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OCNG pattern 3: Generic OCNG pattern for unused REs in the same bandwidth as PDSCH RMC</w:t>
      </w:r>
      <w:r>
        <w:tab/>
      </w:r>
      <w:r>
        <w:fldChar w:fldCharType="begin"/>
      </w:r>
      <w:r>
        <w:instrText xml:space="preserve"> PAGEREF _Toc176337501 \h </w:instrText>
      </w:r>
      <w:r>
        <w:fldChar w:fldCharType="separate"/>
      </w:r>
      <w:r>
        <w:t>228</w:t>
      </w:r>
      <w:r>
        <w:fldChar w:fldCharType="end"/>
      </w:r>
    </w:p>
    <w:p w14:paraId="0261FEB7" w14:textId="5AC979F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OCNG pattern 4: Generic OCNG pattern for all unused REs outside SSB slot(s)</w:t>
      </w:r>
      <w:r>
        <w:tab/>
      </w:r>
      <w:r>
        <w:fldChar w:fldCharType="begin"/>
      </w:r>
      <w:r>
        <w:instrText xml:space="preserve"> PAGEREF _Toc176337502 \h </w:instrText>
      </w:r>
      <w:r>
        <w:fldChar w:fldCharType="separate"/>
      </w:r>
      <w:r>
        <w:t>228</w:t>
      </w:r>
      <w:r>
        <w:fldChar w:fldCharType="end"/>
      </w:r>
    </w:p>
    <w:p w14:paraId="04757672" w14:textId="38CE5AF6"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G.1.3</w:t>
      </w:r>
      <w:r>
        <w:rPr>
          <w:rFonts w:asciiTheme="minorHAnsi" w:eastAsiaTheme="minorEastAsia" w:hAnsiTheme="minorHAnsi" w:cstheme="minorBidi"/>
          <w:kern w:val="2"/>
          <w:sz w:val="24"/>
          <w:szCs w:val="24"/>
          <w14:ligatures w14:val="standardContextual"/>
        </w:rPr>
        <w:tab/>
      </w:r>
      <w:r w:rsidRPr="009C1C7B">
        <w:rPr>
          <w:rFonts w:eastAsiaTheme="minorEastAsia"/>
        </w:rPr>
        <w:t>Antenna configurations</w:t>
      </w:r>
      <w:r>
        <w:tab/>
      </w:r>
      <w:r>
        <w:fldChar w:fldCharType="begin"/>
      </w:r>
      <w:r>
        <w:instrText xml:space="preserve"> PAGEREF _Toc176337503 \h </w:instrText>
      </w:r>
      <w:r>
        <w:fldChar w:fldCharType="separate"/>
      </w:r>
      <w:r>
        <w:t>228</w:t>
      </w:r>
      <w:r>
        <w:fldChar w:fldCharType="end"/>
      </w:r>
    </w:p>
    <w:p w14:paraId="294D9D3A" w14:textId="046EE7EA"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Antenna configurations for FR1</w:t>
      </w:r>
      <w:r>
        <w:tab/>
      </w:r>
      <w:r>
        <w:fldChar w:fldCharType="begin"/>
      </w:r>
      <w:r>
        <w:instrText xml:space="preserve"> PAGEREF _Toc176337504 \h </w:instrText>
      </w:r>
      <w:r>
        <w:fldChar w:fldCharType="separate"/>
      </w:r>
      <w:r>
        <w:t>228</w:t>
      </w:r>
      <w:r>
        <w:fldChar w:fldCharType="end"/>
      </w:r>
    </w:p>
    <w:p w14:paraId="2195922E" w14:textId="5208E14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Antenna connection</w:t>
      </w:r>
      <w:r w:rsidRPr="009C1C7B">
        <w:rPr>
          <w:rFonts w:eastAsiaTheme="minorEastAsia"/>
          <w:snapToGrid w:val="0"/>
          <w:lang w:eastAsia="zh-CN"/>
        </w:rPr>
        <w:t xml:space="preserve"> for 4 Rx capable NCR-MT</w:t>
      </w:r>
      <w:r>
        <w:tab/>
      </w:r>
      <w:r>
        <w:fldChar w:fldCharType="begin"/>
      </w:r>
      <w:r>
        <w:instrText xml:space="preserve"> PAGEREF _Toc176337505 \h </w:instrText>
      </w:r>
      <w:r>
        <w:fldChar w:fldCharType="separate"/>
      </w:r>
      <w:r>
        <w:t>229</w:t>
      </w:r>
      <w:r>
        <w:fldChar w:fldCharType="end"/>
      </w:r>
    </w:p>
    <w:p w14:paraId="0215AA52" w14:textId="7ACAFB62"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Theme="minorEastAsia"/>
        </w:rPr>
        <w:t>G.1.3.1.1.1</w:t>
      </w:r>
      <w:r>
        <w:rPr>
          <w:rFonts w:asciiTheme="minorHAnsi" w:eastAsiaTheme="minorEastAsia" w:hAnsiTheme="minorHAnsi" w:cstheme="minorBidi"/>
          <w:kern w:val="2"/>
          <w:sz w:val="24"/>
          <w:szCs w:val="24"/>
          <w14:ligatures w14:val="standardContextual"/>
        </w:rPr>
        <w:tab/>
      </w:r>
      <w:r w:rsidRPr="009C1C7B">
        <w:rPr>
          <w:rFonts w:eastAsiaTheme="minorEastAsia"/>
        </w:rPr>
        <w:t>Introduction</w:t>
      </w:r>
      <w:r>
        <w:tab/>
      </w:r>
      <w:r>
        <w:fldChar w:fldCharType="begin"/>
      </w:r>
      <w:r>
        <w:instrText xml:space="preserve"> PAGEREF _Toc176337506 \h </w:instrText>
      </w:r>
      <w:r>
        <w:fldChar w:fldCharType="separate"/>
      </w:r>
      <w:r>
        <w:t>229</w:t>
      </w:r>
      <w:r>
        <w:fldChar w:fldCharType="end"/>
      </w:r>
    </w:p>
    <w:p w14:paraId="1433BF15" w14:textId="687625C1"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Theme="minorEastAsia"/>
        </w:rPr>
        <w:t>G.1.3.1.1.2</w:t>
      </w:r>
      <w:r>
        <w:rPr>
          <w:rFonts w:asciiTheme="minorHAnsi" w:eastAsiaTheme="minorEastAsia" w:hAnsiTheme="minorHAnsi" w:cstheme="minorBidi"/>
          <w:kern w:val="2"/>
          <w:sz w:val="24"/>
          <w:szCs w:val="24"/>
          <w14:ligatures w14:val="standardContextual"/>
        </w:rPr>
        <w:tab/>
      </w:r>
      <w:r w:rsidRPr="009C1C7B">
        <w:rPr>
          <w:rFonts w:eastAsiaTheme="minorEastAsia"/>
        </w:rPr>
        <w:t>Principle of testing</w:t>
      </w:r>
      <w:r>
        <w:tab/>
      </w:r>
      <w:r>
        <w:fldChar w:fldCharType="begin"/>
      </w:r>
      <w:r>
        <w:instrText xml:space="preserve"> PAGEREF _Toc176337507 \h </w:instrText>
      </w:r>
      <w:r>
        <w:fldChar w:fldCharType="separate"/>
      </w:r>
      <w:r>
        <w:t>229</w:t>
      </w:r>
      <w:r>
        <w:fldChar w:fldCharType="end"/>
      </w:r>
    </w:p>
    <w:p w14:paraId="203635B4" w14:textId="0C4199D9"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Antenna configurations for FR2</w:t>
      </w:r>
      <w:r>
        <w:tab/>
      </w:r>
      <w:r>
        <w:fldChar w:fldCharType="begin"/>
      </w:r>
      <w:r>
        <w:instrText xml:space="preserve"> PAGEREF _Toc176337508 \h </w:instrText>
      </w:r>
      <w:r>
        <w:fldChar w:fldCharType="separate"/>
      </w:r>
      <w:r>
        <w:t>230</w:t>
      </w:r>
      <w:r>
        <w:fldChar w:fldCharType="end"/>
      </w:r>
    </w:p>
    <w:p w14:paraId="5AB6FB8A" w14:textId="7DD3A6B8"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G.1.4</w:t>
      </w:r>
      <w:r>
        <w:rPr>
          <w:rFonts w:asciiTheme="minorHAnsi" w:eastAsiaTheme="minorEastAsia" w:hAnsiTheme="minorHAnsi" w:cstheme="minorBidi"/>
          <w:kern w:val="2"/>
          <w:sz w:val="24"/>
          <w:szCs w:val="24"/>
          <w14:ligatures w14:val="standardContextual"/>
        </w:rPr>
        <w:tab/>
      </w:r>
      <w:r w:rsidRPr="009C1C7B">
        <w:rPr>
          <w:rFonts w:eastAsiaTheme="minorEastAsia"/>
        </w:rPr>
        <w:t>BWP configurations</w:t>
      </w:r>
      <w:r>
        <w:tab/>
      </w:r>
      <w:r>
        <w:fldChar w:fldCharType="begin"/>
      </w:r>
      <w:r>
        <w:instrText xml:space="preserve"> PAGEREF _Toc176337509 \h </w:instrText>
      </w:r>
      <w:r>
        <w:fldChar w:fldCharType="separate"/>
      </w:r>
      <w:r>
        <w:t>230</w:t>
      </w:r>
      <w:r>
        <w:fldChar w:fldCharType="end"/>
      </w:r>
    </w:p>
    <w:p w14:paraId="38DCC7B8" w14:textId="72E35142"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Introduction</w:t>
      </w:r>
      <w:r>
        <w:tab/>
      </w:r>
      <w:r>
        <w:fldChar w:fldCharType="begin"/>
      </w:r>
      <w:r>
        <w:instrText xml:space="preserve"> PAGEREF _Toc176337510 \h </w:instrText>
      </w:r>
      <w:r>
        <w:fldChar w:fldCharType="separate"/>
      </w:r>
      <w:r>
        <w:t>230</w:t>
      </w:r>
      <w:r>
        <w:fldChar w:fldCharType="end"/>
      </w:r>
    </w:p>
    <w:p w14:paraId="08E6B344" w14:textId="16D1F14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Downlink BWP configurations</w:t>
      </w:r>
      <w:r>
        <w:tab/>
      </w:r>
      <w:r>
        <w:fldChar w:fldCharType="begin"/>
      </w:r>
      <w:r>
        <w:instrText xml:space="preserve"> PAGEREF _Toc176337511 \h </w:instrText>
      </w:r>
      <w:r>
        <w:fldChar w:fldCharType="separate"/>
      </w:r>
      <w:r>
        <w:t>230</w:t>
      </w:r>
      <w:r>
        <w:fldChar w:fldCharType="end"/>
      </w:r>
    </w:p>
    <w:p w14:paraId="1577EDE1" w14:textId="03FE6A5A"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Initial BWP</w:t>
      </w:r>
      <w:r>
        <w:tab/>
      </w:r>
      <w:r>
        <w:fldChar w:fldCharType="begin"/>
      </w:r>
      <w:r>
        <w:instrText xml:space="preserve"> PAGEREF _Toc176337512 \h </w:instrText>
      </w:r>
      <w:r>
        <w:fldChar w:fldCharType="separate"/>
      </w:r>
      <w:r>
        <w:t>230</w:t>
      </w:r>
      <w:r>
        <w:fldChar w:fldCharType="end"/>
      </w:r>
    </w:p>
    <w:p w14:paraId="34ED90BA" w14:textId="7AE12B2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Dedicated BWP</w:t>
      </w:r>
      <w:r>
        <w:tab/>
      </w:r>
      <w:r>
        <w:fldChar w:fldCharType="begin"/>
      </w:r>
      <w:r>
        <w:instrText xml:space="preserve"> PAGEREF _Toc176337513 \h </w:instrText>
      </w:r>
      <w:r>
        <w:fldChar w:fldCharType="separate"/>
      </w:r>
      <w:r>
        <w:t>231</w:t>
      </w:r>
      <w:r>
        <w:fldChar w:fldCharType="end"/>
      </w:r>
    </w:p>
    <w:p w14:paraId="18D60E0F" w14:textId="672F60E9"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Uplink BWP configurations</w:t>
      </w:r>
      <w:r>
        <w:tab/>
      </w:r>
      <w:r>
        <w:fldChar w:fldCharType="begin"/>
      </w:r>
      <w:r>
        <w:instrText xml:space="preserve"> PAGEREF _Toc176337514 \h </w:instrText>
      </w:r>
      <w:r>
        <w:fldChar w:fldCharType="separate"/>
      </w:r>
      <w:r>
        <w:t>231</w:t>
      </w:r>
      <w:r>
        <w:fldChar w:fldCharType="end"/>
      </w:r>
    </w:p>
    <w:p w14:paraId="66E60ACC" w14:textId="720CD31D"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Initial BWP</w:t>
      </w:r>
      <w:r>
        <w:tab/>
      </w:r>
      <w:r>
        <w:fldChar w:fldCharType="begin"/>
      </w:r>
      <w:r>
        <w:instrText xml:space="preserve"> PAGEREF _Toc176337515 \h </w:instrText>
      </w:r>
      <w:r>
        <w:fldChar w:fldCharType="separate"/>
      </w:r>
      <w:r>
        <w:t>231</w:t>
      </w:r>
      <w:r>
        <w:fldChar w:fldCharType="end"/>
      </w:r>
    </w:p>
    <w:p w14:paraId="22391A8A" w14:textId="39D91CAD"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Dedicated BWP</w:t>
      </w:r>
      <w:r>
        <w:tab/>
      </w:r>
      <w:r>
        <w:fldChar w:fldCharType="begin"/>
      </w:r>
      <w:r>
        <w:instrText xml:space="preserve"> PAGEREF _Toc176337516 \h </w:instrText>
      </w:r>
      <w:r>
        <w:fldChar w:fldCharType="separate"/>
      </w:r>
      <w:r>
        <w:t>231</w:t>
      </w:r>
      <w:r>
        <w:fldChar w:fldCharType="end"/>
      </w:r>
    </w:p>
    <w:p w14:paraId="03BBDF3A" w14:textId="56AD2E5D"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G.1.5</w:t>
      </w:r>
      <w:r>
        <w:rPr>
          <w:rFonts w:asciiTheme="minorHAnsi" w:eastAsiaTheme="minorEastAsia" w:hAnsiTheme="minorHAnsi" w:cstheme="minorBidi"/>
          <w:kern w:val="2"/>
          <w:sz w:val="24"/>
          <w:szCs w:val="24"/>
          <w14:ligatures w14:val="standardContextual"/>
        </w:rPr>
        <w:tab/>
      </w:r>
      <w:r w:rsidRPr="009C1C7B">
        <w:rPr>
          <w:rFonts w:eastAsiaTheme="minorEastAsia"/>
        </w:rPr>
        <w:t>SSB Configurations</w:t>
      </w:r>
      <w:r>
        <w:tab/>
      </w:r>
      <w:r>
        <w:fldChar w:fldCharType="begin"/>
      </w:r>
      <w:r>
        <w:instrText xml:space="preserve"> PAGEREF _Toc176337517 \h </w:instrText>
      </w:r>
      <w:r>
        <w:fldChar w:fldCharType="separate"/>
      </w:r>
      <w:r>
        <w:t>232</w:t>
      </w:r>
      <w:r>
        <w:fldChar w:fldCharType="end"/>
      </w:r>
    </w:p>
    <w:p w14:paraId="596F654C" w14:textId="03B0D705"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G.1.5.1</w:t>
      </w:r>
      <w:r>
        <w:rPr>
          <w:rFonts w:asciiTheme="minorHAnsi" w:eastAsiaTheme="minorEastAsia" w:hAnsiTheme="minorHAnsi" w:cstheme="minorBidi"/>
          <w:kern w:val="2"/>
          <w:sz w:val="24"/>
          <w:szCs w:val="24"/>
          <w14:ligatures w14:val="standardContextual"/>
        </w:rPr>
        <w:tab/>
      </w:r>
      <w:r w:rsidRPr="009C1C7B">
        <w:rPr>
          <w:rFonts w:eastAsiaTheme="minorEastAsia"/>
        </w:rPr>
        <w:t>SSB Configurations for FR1</w:t>
      </w:r>
      <w:r>
        <w:tab/>
      </w:r>
      <w:r>
        <w:fldChar w:fldCharType="begin"/>
      </w:r>
      <w:r>
        <w:instrText xml:space="preserve"> PAGEREF _Toc176337518 \h </w:instrText>
      </w:r>
      <w:r>
        <w:fldChar w:fldCharType="separate"/>
      </w:r>
      <w:r>
        <w:t>232</w:t>
      </w:r>
      <w:r>
        <w:fldChar w:fldCharType="end"/>
      </w:r>
    </w:p>
    <w:p w14:paraId="218DFB6A" w14:textId="76A4534A"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G.1.5.1.1</w:t>
      </w:r>
      <w:r>
        <w:rPr>
          <w:rFonts w:asciiTheme="minorHAnsi" w:eastAsiaTheme="minorEastAsia" w:hAnsiTheme="minorHAnsi" w:cstheme="minorBidi"/>
          <w:kern w:val="2"/>
          <w:sz w:val="24"/>
          <w:szCs w:val="24"/>
          <w14:ligatures w14:val="standardContextual"/>
        </w:rPr>
        <w:tab/>
      </w:r>
      <w:r w:rsidRPr="009C1C7B">
        <w:rPr>
          <w:rFonts w:eastAsiaTheme="minorEastAsia"/>
        </w:rPr>
        <w:t>SSB pattern 1 in FR1: SSB allocation for SSB SCS=15 kHz</w:t>
      </w:r>
      <w:r>
        <w:tab/>
      </w:r>
      <w:r>
        <w:fldChar w:fldCharType="begin"/>
      </w:r>
      <w:r>
        <w:instrText xml:space="preserve"> PAGEREF _Toc176337519 \h </w:instrText>
      </w:r>
      <w:r>
        <w:fldChar w:fldCharType="separate"/>
      </w:r>
      <w:r>
        <w:t>232</w:t>
      </w:r>
      <w:r>
        <w:fldChar w:fldCharType="end"/>
      </w:r>
    </w:p>
    <w:p w14:paraId="5EF2CD13" w14:textId="1368958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G.1.5.1.2</w:t>
      </w:r>
      <w:r>
        <w:rPr>
          <w:rFonts w:asciiTheme="minorHAnsi" w:eastAsiaTheme="minorEastAsia" w:hAnsiTheme="minorHAnsi" w:cstheme="minorBidi"/>
          <w:kern w:val="2"/>
          <w:sz w:val="24"/>
          <w:szCs w:val="24"/>
          <w14:ligatures w14:val="standardContextual"/>
        </w:rPr>
        <w:tab/>
      </w:r>
      <w:r w:rsidRPr="009C1C7B">
        <w:rPr>
          <w:rFonts w:eastAsiaTheme="minorEastAsia"/>
        </w:rPr>
        <w:t>SSB pattern 2 in FR1: SSB allocation for SSB SCS=30 kHz</w:t>
      </w:r>
      <w:r>
        <w:tab/>
      </w:r>
      <w:r>
        <w:fldChar w:fldCharType="begin"/>
      </w:r>
      <w:r>
        <w:instrText xml:space="preserve"> PAGEREF _Toc176337520 \h </w:instrText>
      </w:r>
      <w:r>
        <w:fldChar w:fldCharType="separate"/>
      </w:r>
      <w:r>
        <w:t>232</w:t>
      </w:r>
      <w:r>
        <w:fldChar w:fldCharType="end"/>
      </w:r>
    </w:p>
    <w:p w14:paraId="23B23B41" w14:textId="6ACEEE00"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G.1.5.1.3</w:t>
      </w:r>
      <w:r>
        <w:rPr>
          <w:rFonts w:asciiTheme="minorHAnsi" w:eastAsiaTheme="minorEastAsia" w:hAnsiTheme="minorHAnsi" w:cstheme="minorBidi"/>
          <w:kern w:val="2"/>
          <w:sz w:val="24"/>
          <w:szCs w:val="24"/>
          <w14:ligatures w14:val="standardContextual"/>
        </w:rPr>
        <w:tab/>
      </w:r>
      <w:r w:rsidRPr="009C1C7B">
        <w:rPr>
          <w:rFonts w:eastAsiaTheme="minorEastAsia"/>
        </w:rPr>
        <w:t>SSB pattern 3 in FR1: SSB allocation for SSB SCS=15 kHz</w:t>
      </w:r>
      <w:r>
        <w:tab/>
      </w:r>
      <w:r>
        <w:fldChar w:fldCharType="begin"/>
      </w:r>
      <w:r>
        <w:instrText xml:space="preserve"> PAGEREF _Toc176337521 \h </w:instrText>
      </w:r>
      <w:r>
        <w:fldChar w:fldCharType="separate"/>
      </w:r>
      <w:r>
        <w:t>233</w:t>
      </w:r>
      <w:r>
        <w:fldChar w:fldCharType="end"/>
      </w:r>
    </w:p>
    <w:p w14:paraId="0797EEEE" w14:textId="7E3B86B6"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lastRenderedPageBreak/>
        <w:t>G.1.5.1.4</w:t>
      </w:r>
      <w:r>
        <w:rPr>
          <w:rFonts w:asciiTheme="minorHAnsi" w:eastAsiaTheme="minorEastAsia" w:hAnsiTheme="minorHAnsi" w:cstheme="minorBidi"/>
          <w:kern w:val="2"/>
          <w:sz w:val="24"/>
          <w:szCs w:val="24"/>
          <w14:ligatures w14:val="standardContextual"/>
        </w:rPr>
        <w:tab/>
      </w:r>
      <w:r w:rsidRPr="009C1C7B">
        <w:rPr>
          <w:rFonts w:eastAsiaTheme="minorEastAsia"/>
        </w:rPr>
        <w:t>SSB pattern 4 in FR1: SSB allocation for SSB SCS=30 kHz</w:t>
      </w:r>
      <w:r>
        <w:tab/>
      </w:r>
      <w:r>
        <w:fldChar w:fldCharType="begin"/>
      </w:r>
      <w:r>
        <w:instrText xml:space="preserve"> PAGEREF _Toc176337522 \h </w:instrText>
      </w:r>
      <w:r>
        <w:fldChar w:fldCharType="separate"/>
      </w:r>
      <w:r>
        <w:t>233</w:t>
      </w:r>
      <w:r>
        <w:fldChar w:fldCharType="end"/>
      </w:r>
    </w:p>
    <w:p w14:paraId="6AB5CA6B" w14:textId="59F25926"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G.1.5.1.5</w:t>
      </w:r>
      <w:r>
        <w:rPr>
          <w:rFonts w:asciiTheme="minorHAnsi" w:eastAsiaTheme="minorEastAsia" w:hAnsiTheme="minorHAnsi" w:cstheme="minorBidi"/>
          <w:kern w:val="2"/>
          <w:sz w:val="24"/>
          <w:szCs w:val="24"/>
          <w14:ligatures w14:val="standardContextual"/>
        </w:rPr>
        <w:tab/>
      </w:r>
      <w:r w:rsidRPr="009C1C7B">
        <w:rPr>
          <w:rFonts w:eastAsiaTheme="minorEastAsia"/>
        </w:rPr>
        <w:t xml:space="preserve">SSB pattern 5 in FR1: </w:t>
      </w:r>
      <w:r w:rsidRPr="009C1C7B">
        <w:rPr>
          <w:rFonts w:eastAsiaTheme="minorEastAsia"/>
          <w:lang w:eastAsia="ja-JP"/>
        </w:rPr>
        <w:t xml:space="preserve">SSB </w:t>
      </w:r>
      <w:r w:rsidRPr="009C1C7B">
        <w:rPr>
          <w:rFonts w:eastAsiaTheme="minorEastAsia"/>
        </w:rPr>
        <w:t>allocation</w:t>
      </w:r>
      <w:r w:rsidRPr="009C1C7B">
        <w:rPr>
          <w:rFonts w:eastAsiaTheme="minorEastAsia"/>
          <w:lang w:eastAsia="ja-JP"/>
        </w:rPr>
        <w:t xml:space="preserve"> for SSB SCS=15 kHz starting from odd SFN</w:t>
      </w:r>
      <w:r>
        <w:tab/>
      </w:r>
      <w:r>
        <w:fldChar w:fldCharType="begin"/>
      </w:r>
      <w:r>
        <w:instrText xml:space="preserve"> PAGEREF _Toc176337523 \h </w:instrText>
      </w:r>
      <w:r>
        <w:fldChar w:fldCharType="separate"/>
      </w:r>
      <w:r>
        <w:t>234</w:t>
      </w:r>
      <w:r>
        <w:fldChar w:fldCharType="end"/>
      </w:r>
    </w:p>
    <w:p w14:paraId="5B236048" w14:textId="3944008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G.1.5.1.6</w:t>
      </w:r>
      <w:r>
        <w:rPr>
          <w:rFonts w:asciiTheme="minorHAnsi" w:eastAsiaTheme="minorEastAsia" w:hAnsiTheme="minorHAnsi" w:cstheme="minorBidi"/>
          <w:kern w:val="2"/>
          <w:sz w:val="24"/>
          <w:szCs w:val="24"/>
          <w14:ligatures w14:val="standardContextual"/>
        </w:rPr>
        <w:tab/>
      </w:r>
      <w:r w:rsidRPr="009C1C7B">
        <w:rPr>
          <w:rFonts w:eastAsiaTheme="minorEastAsia"/>
        </w:rPr>
        <w:t>SSB pattern 6 in FR1: SSB allocation for SSB SCS=30 kHz starting from odd SFN</w:t>
      </w:r>
      <w:r>
        <w:tab/>
      </w:r>
      <w:r>
        <w:fldChar w:fldCharType="begin"/>
      </w:r>
      <w:r>
        <w:instrText xml:space="preserve"> PAGEREF _Toc176337524 \h </w:instrText>
      </w:r>
      <w:r>
        <w:fldChar w:fldCharType="separate"/>
      </w:r>
      <w:r>
        <w:t>234</w:t>
      </w:r>
      <w:r>
        <w:fldChar w:fldCharType="end"/>
      </w:r>
    </w:p>
    <w:p w14:paraId="77319C32" w14:textId="3F88A509"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G.1.5.2</w:t>
      </w:r>
      <w:r>
        <w:rPr>
          <w:rFonts w:asciiTheme="minorHAnsi" w:eastAsiaTheme="minorEastAsia" w:hAnsiTheme="minorHAnsi" w:cstheme="minorBidi"/>
          <w:kern w:val="2"/>
          <w:sz w:val="24"/>
          <w:szCs w:val="24"/>
          <w14:ligatures w14:val="standardContextual"/>
        </w:rPr>
        <w:tab/>
      </w:r>
      <w:r w:rsidRPr="009C1C7B">
        <w:rPr>
          <w:rFonts w:eastAsiaTheme="minorEastAsia"/>
        </w:rPr>
        <w:t>SSB Configurations for FR2</w:t>
      </w:r>
      <w:r>
        <w:tab/>
      </w:r>
      <w:r>
        <w:fldChar w:fldCharType="begin"/>
      </w:r>
      <w:r>
        <w:instrText xml:space="preserve"> PAGEREF _Toc176337525 \h </w:instrText>
      </w:r>
      <w:r>
        <w:fldChar w:fldCharType="separate"/>
      </w:r>
      <w:r>
        <w:t>235</w:t>
      </w:r>
      <w:r>
        <w:fldChar w:fldCharType="end"/>
      </w:r>
    </w:p>
    <w:p w14:paraId="45421589" w14:textId="15A646D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G.1.5.2.1</w:t>
      </w:r>
      <w:r>
        <w:rPr>
          <w:rFonts w:asciiTheme="minorHAnsi" w:eastAsiaTheme="minorEastAsia" w:hAnsiTheme="minorHAnsi" w:cstheme="minorBidi"/>
          <w:kern w:val="2"/>
          <w:sz w:val="24"/>
          <w:szCs w:val="24"/>
          <w14:ligatures w14:val="standardContextual"/>
        </w:rPr>
        <w:tab/>
      </w:r>
      <w:r w:rsidRPr="009C1C7B">
        <w:rPr>
          <w:rFonts w:eastAsiaTheme="minorEastAsia"/>
        </w:rPr>
        <w:t>SSB pattern 1 in FR2: SSB allocation for SSB SCS=120 kHz</w:t>
      </w:r>
      <w:r>
        <w:tab/>
      </w:r>
      <w:r>
        <w:fldChar w:fldCharType="begin"/>
      </w:r>
      <w:r>
        <w:instrText xml:space="preserve"> PAGEREF _Toc176337526 \h </w:instrText>
      </w:r>
      <w:r>
        <w:fldChar w:fldCharType="separate"/>
      </w:r>
      <w:r>
        <w:t>235</w:t>
      </w:r>
      <w:r>
        <w:fldChar w:fldCharType="end"/>
      </w:r>
    </w:p>
    <w:p w14:paraId="13410DDA" w14:textId="1C27F72C"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G.1.5.2.2</w:t>
      </w:r>
      <w:r>
        <w:rPr>
          <w:rFonts w:asciiTheme="minorHAnsi" w:eastAsiaTheme="minorEastAsia" w:hAnsiTheme="minorHAnsi" w:cstheme="minorBidi"/>
          <w:kern w:val="2"/>
          <w:sz w:val="24"/>
          <w:szCs w:val="24"/>
          <w14:ligatures w14:val="standardContextual"/>
        </w:rPr>
        <w:tab/>
      </w:r>
      <w:r w:rsidRPr="009C1C7B">
        <w:rPr>
          <w:rFonts w:eastAsiaTheme="minorEastAsia"/>
        </w:rPr>
        <w:t>SSB pattern 2 in FR2: SSB allocation for SSB SCS=240 kHz</w:t>
      </w:r>
      <w:r>
        <w:tab/>
      </w:r>
      <w:r>
        <w:fldChar w:fldCharType="begin"/>
      </w:r>
      <w:r>
        <w:instrText xml:space="preserve"> PAGEREF _Toc176337527 \h </w:instrText>
      </w:r>
      <w:r>
        <w:fldChar w:fldCharType="separate"/>
      </w:r>
      <w:r>
        <w:t>235</w:t>
      </w:r>
      <w:r>
        <w:fldChar w:fldCharType="end"/>
      </w:r>
    </w:p>
    <w:p w14:paraId="41BD18F2" w14:textId="0517F0A9"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G.1.5.2.3</w:t>
      </w:r>
      <w:r>
        <w:rPr>
          <w:rFonts w:asciiTheme="minorHAnsi" w:eastAsiaTheme="minorEastAsia" w:hAnsiTheme="minorHAnsi" w:cstheme="minorBidi"/>
          <w:kern w:val="2"/>
          <w:sz w:val="24"/>
          <w:szCs w:val="24"/>
          <w14:ligatures w14:val="standardContextual"/>
        </w:rPr>
        <w:tab/>
      </w:r>
      <w:r w:rsidRPr="009C1C7B">
        <w:rPr>
          <w:rFonts w:eastAsiaTheme="minorEastAsia"/>
        </w:rPr>
        <w:t>SSB pattern 3 in FR2: SSB allocation for SSB SCS=120 kHz</w:t>
      </w:r>
      <w:r>
        <w:tab/>
      </w:r>
      <w:r>
        <w:fldChar w:fldCharType="begin"/>
      </w:r>
      <w:r>
        <w:instrText xml:space="preserve"> PAGEREF _Toc176337528 \h </w:instrText>
      </w:r>
      <w:r>
        <w:fldChar w:fldCharType="separate"/>
      </w:r>
      <w:r>
        <w:t>235</w:t>
      </w:r>
      <w:r>
        <w:fldChar w:fldCharType="end"/>
      </w:r>
    </w:p>
    <w:p w14:paraId="0E72D0F6" w14:textId="0EE3978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G.1.5.2.4</w:t>
      </w:r>
      <w:r>
        <w:rPr>
          <w:rFonts w:asciiTheme="minorHAnsi" w:eastAsiaTheme="minorEastAsia" w:hAnsiTheme="minorHAnsi" w:cstheme="minorBidi"/>
          <w:kern w:val="2"/>
          <w:sz w:val="24"/>
          <w:szCs w:val="24"/>
          <w14:ligatures w14:val="standardContextual"/>
        </w:rPr>
        <w:tab/>
      </w:r>
      <w:r w:rsidRPr="009C1C7B">
        <w:rPr>
          <w:rFonts w:eastAsiaTheme="minorEastAsia"/>
        </w:rPr>
        <w:t>SSB pattern 4 in FR2: SSB allocation for SSB SCS=240 kHz</w:t>
      </w:r>
      <w:r>
        <w:tab/>
      </w:r>
      <w:r>
        <w:fldChar w:fldCharType="begin"/>
      </w:r>
      <w:r>
        <w:instrText xml:space="preserve"> PAGEREF _Toc176337529 \h </w:instrText>
      </w:r>
      <w:r>
        <w:fldChar w:fldCharType="separate"/>
      </w:r>
      <w:r>
        <w:t>236</w:t>
      </w:r>
      <w:r>
        <w:fldChar w:fldCharType="end"/>
      </w:r>
    </w:p>
    <w:p w14:paraId="65C7270F" w14:textId="78485BB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G.1.5.2.5</w:t>
      </w:r>
      <w:r>
        <w:rPr>
          <w:rFonts w:asciiTheme="minorHAnsi" w:eastAsiaTheme="minorEastAsia" w:hAnsiTheme="minorHAnsi" w:cstheme="minorBidi"/>
          <w:kern w:val="2"/>
          <w:sz w:val="24"/>
          <w:szCs w:val="24"/>
          <w14:ligatures w14:val="standardContextual"/>
        </w:rPr>
        <w:tab/>
      </w:r>
      <w:r w:rsidRPr="009C1C7B">
        <w:rPr>
          <w:rFonts w:eastAsiaTheme="minorEastAsia"/>
        </w:rPr>
        <w:t>SSB pattern 5 in FR2: SSB allocation for SSB SCS=120 kHz</w:t>
      </w:r>
      <w:r>
        <w:tab/>
      </w:r>
      <w:r>
        <w:fldChar w:fldCharType="begin"/>
      </w:r>
      <w:r>
        <w:instrText xml:space="preserve"> PAGEREF _Toc176337530 \h </w:instrText>
      </w:r>
      <w:r>
        <w:fldChar w:fldCharType="separate"/>
      </w:r>
      <w:r>
        <w:t>236</w:t>
      </w:r>
      <w:r>
        <w:fldChar w:fldCharType="end"/>
      </w:r>
    </w:p>
    <w:p w14:paraId="24326569" w14:textId="3C481C50"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G.1.5.2.6</w:t>
      </w:r>
      <w:r>
        <w:rPr>
          <w:rFonts w:asciiTheme="minorHAnsi" w:eastAsiaTheme="minorEastAsia" w:hAnsiTheme="minorHAnsi" w:cstheme="minorBidi"/>
          <w:kern w:val="2"/>
          <w:sz w:val="24"/>
          <w:szCs w:val="24"/>
          <w14:ligatures w14:val="standardContextual"/>
        </w:rPr>
        <w:tab/>
      </w:r>
      <w:r w:rsidRPr="009C1C7B">
        <w:rPr>
          <w:rFonts w:eastAsiaTheme="minorEastAsia"/>
        </w:rPr>
        <w:t>SSB pattern 6 in FR2: SSB allocation for SSB SCS=240 kHz</w:t>
      </w:r>
      <w:r>
        <w:tab/>
      </w:r>
      <w:r>
        <w:fldChar w:fldCharType="begin"/>
      </w:r>
      <w:r>
        <w:instrText xml:space="preserve"> PAGEREF _Toc176337531 \h </w:instrText>
      </w:r>
      <w:r>
        <w:fldChar w:fldCharType="separate"/>
      </w:r>
      <w:r>
        <w:t>236</w:t>
      </w:r>
      <w:r>
        <w:fldChar w:fldCharType="end"/>
      </w:r>
    </w:p>
    <w:p w14:paraId="3C692365" w14:textId="289ED39F"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G.1.5.2.7</w:t>
      </w:r>
      <w:r>
        <w:rPr>
          <w:rFonts w:asciiTheme="minorHAnsi" w:eastAsiaTheme="minorEastAsia" w:hAnsiTheme="minorHAnsi" w:cstheme="minorBidi"/>
          <w:kern w:val="2"/>
          <w:sz w:val="24"/>
          <w:szCs w:val="24"/>
          <w14:ligatures w14:val="standardContextual"/>
        </w:rPr>
        <w:tab/>
      </w:r>
      <w:r w:rsidRPr="009C1C7B">
        <w:rPr>
          <w:rFonts w:eastAsiaTheme="minorEastAsia"/>
        </w:rPr>
        <w:t>SSB pattern 7 in FR2: SSB allocation for SSB SCS=120 kHz</w:t>
      </w:r>
      <w:r>
        <w:tab/>
      </w:r>
      <w:r>
        <w:fldChar w:fldCharType="begin"/>
      </w:r>
      <w:r>
        <w:instrText xml:space="preserve"> PAGEREF _Toc176337532 \h </w:instrText>
      </w:r>
      <w:r>
        <w:fldChar w:fldCharType="separate"/>
      </w:r>
      <w:r>
        <w:t>237</w:t>
      </w:r>
      <w:r>
        <w:fldChar w:fldCharType="end"/>
      </w:r>
    </w:p>
    <w:p w14:paraId="287FA0A6" w14:textId="1EFED4A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G.1.5.2.8</w:t>
      </w:r>
      <w:r>
        <w:rPr>
          <w:rFonts w:asciiTheme="minorHAnsi" w:eastAsiaTheme="minorEastAsia" w:hAnsiTheme="minorHAnsi" w:cstheme="minorBidi"/>
          <w:kern w:val="2"/>
          <w:sz w:val="24"/>
          <w:szCs w:val="24"/>
          <w14:ligatures w14:val="standardContextual"/>
        </w:rPr>
        <w:tab/>
      </w:r>
      <w:r w:rsidRPr="009C1C7B">
        <w:rPr>
          <w:rFonts w:eastAsiaTheme="minorEastAsia"/>
        </w:rPr>
        <w:t>SSB pattern 8 in FR2: SSB allocation for SSB SCS=240 kHz</w:t>
      </w:r>
      <w:r>
        <w:tab/>
      </w:r>
      <w:r>
        <w:fldChar w:fldCharType="begin"/>
      </w:r>
      <w:r>
        <w:instrText xml:space="preserve"> PAGEREF _Toc176337533 \h </w:instrText>
      </w:r>
      <w:r>
        <w:fldChar w:fldCharType="separate"/>
      </w:r>
      <w:r>
        <w:t>237</w:t>
      </w:r>
      <w:r>
        <w:fldChar w:fldCharType="end"/>
      </w:r>
    </w:p>
    <w:p w14:paraId="4342DAAB" w14:textId="343051E2"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G.1.6</w:t>
      </w:r>
      <w:r>
        <w:rPr>
          <w:rFonts w:asciiTheme="minorHAnsi" w:eastAsiaTheme="minorEastAsia" w:hAnsiTheme="minorHAnsi" w:cstheme="minorBidi"/>
          <w:kern w:val="2"/>
          <w:sz w:val="24"/>
          <w:szCs w:val="24"/>
          <w14:ligatures w14:val="standardContextual"/>
        </w:rPr>
        <w:tab/>
      </w:r>
      <w:r w:rsidRPr="009C1C7B">
        <w:rPr>
          <w:rFonts w:eastAsiaTheme="minorEastAsia"/>
        </w:rPr>
        <w:t>SMTC Configurations</w:t>
      </w:r>
      <w:r>
        <w:tab/>
      </w:r>
      <w:r>
        <w:fldChar w:fldCharType="begin"/>
      </w:r>
      <w:r>
        <w:instrText xml:space="preserve"> PAGEREF _Toc176337534 \h </w:instrText>
      </w:r>
      <w:r>
        <w:fldChar w:fldCharType="separate"/>
      </w:r>
      <w:r>
        <w:t>237</w:t>
      </w:r>
      <w:r>
        <w:fldChar w:fldCharType="end"/>
      </w:r>
    </w:p>
    <w:p w14:paraId="76CBAE34" w14:textId="619D421B"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9C1C7B">
        <w:rPr>
          <w:rFonts w:eastAsiaTheme="minorEastAsia"/>
          <w:lang w:val="en-US"/>
        </w:rPr>
        <w:t>SMTC pattern 1: SMTC period = 20 ms with SMTC duration = 1 ms</w:t>
      </w:r>
      <w:r>
        <w:tab/>
      </w:r>
      <w:r>
        <w:fldChar w:fldCharType="begin"/>
      </w:r>
      <w:r>
        <w:instrText xml:space="preserve"> PAGEREF _Toc176337535 \h </w:instrText>
      </w:r>
      <w:r>
        <w:fldChar w:fldCharType="separate"/>
      </w:r>
      <w:r>
        <w:t>237</w:t>
      </w:r>
      <w:r>
        <w:fldChar w:fldCharType="end"/>
      </w:r>
    </w:p>
    <w:p w14:paraId="7EE70A28" w14:textId="320ADE09"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9C1C7B">
        <w:rPr>
          <w:rFonts w:eastAsiaTheme="minorEastAsia"/>
          <w:lang w:val="en-US"/>
        </w:rPr>
        <w:t>SMTC pattern 2: SMTC period = 20 ms with SMTC duration = 5 ms</w:t>
      </w:r>
      <w:r>
        <w:tab/>
      </w:r>
      <w:r>
        <w:fldChar w:fldCharType="begin"/>
      </w:r>
      <w:r>
        <w:instrText xml:space="preserve"> PAGEREF _Toc176337536 \h </w:instrText>
      </w:r>
      <w:r>
        <w:fldChar w:fldCharType="separate"/>
      </w:r>
      <w:r>
        <w:t>238</w:t>
      </w:r>
      <w:r>
        <w:fldChar w:fldCharType="end"/>
      </w:r>
    </w:p>
    <w:p w14:paraId="007D97BF" w14:textId="25FC75C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9C1C7B">
        <w:rPr>
          <w:rFonts w:eastAsiaTheme="minorEastAsia"/>
          <w:lang w:val="en-US"/>
        </w:rPr>
        <w:t>SMTC pattern 3: SMTC period = 160 ms with SMTC duration = 1 ms</w:t>
      </w:r>
      <w:r>
        <w:tab/>
      </w:r>
      <w:r>
        <w:fldChar w:fldCharType="begin"/>
      </w:r>
      <w:r>
        <w:instrText xml:space="preserve"> PAGEREF _Toc176337537 \h </w:instrText>
      </w:r>
      <w:r>
        <w:fldChar w:fldCharType="separate"/>
      </w:r>
      <w:r>
        <w:t>238</w:t>
      </w:r>
      <w:r>
        <w:fldChar w:fldCharType="end"/>
      </w:r>
    </w:p>
    <w:p w14:paraId="6D332D8F" w14:textId="7FF2E8D1"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9C1C7B">
        <w:rPr>
          <w:rFonts w:eastAsiaTheme="minorEastAsia"/>
          <w:lang w:val="en-US"/>
        </w:rPr>
        <w:t>SMTC pattern 4: SMTC period = 20 ms with SMTC duration = 1 ms</w:t>
      </w:r>
      <w:r>
        <w:tab/>
      </w:r>
      <w:r>
        <w:fldChar w:fldCharType="begin"/>
      </w:r>
      <w:r>
        <w:instrText xml:space="preserve"> PAGEREF _Toc176337538 \h </w:instrText>
      </w:r>
      <w:r>
        <w:fldChar w:fldCharType="separate"/>
      </w:r>
      <w:r>
        <w:t>238</w:t>
      </w:r>
      <w:r>
        <w:fldChar w:fldCharType="end"/>
      </w:r>
    </w:p>
    <w:p w14:paraId="5F67C979" w14:textId="4ADAEC9D"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9C1C7B">
        <w:rPr>
          <w:rFonts w:eastAsiaTheme="minorEastAsia"/>
          <w:lang w:val="en-US"/>
        </w:rPr>
        <w:t>SMTC pattern 5: SMTC period = 20 ms with SMTC duration = 5 ms</w:t>
      </w:r>
      <w:r>
        <w:tab/>
      </w:r>
      <w:r>
        <w:fldChar w:fldCharType="begin"/>
      </w:r>
      <w:r>
        <w:instrText xml:space="preserve"> PAGEREF _Toc176337539 \h </w:instrText>
      </w:r>
      <w:r>
        <w:fldChar w:fldCharType="separate"/>
      </w:r>
      <w:r>
        <w:t>238</w:t>
      </w:r>
      <w:r>
        <w:fldChar w:fldCharType="end"/>
      </w:r>
    </w:p>
    <w:p w14:paraId="2BA91C5F" w14:textId="387D49A0"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G.1.7</w:t>
      </w:r>
      <w:r>
        <w:rPr>
          <w:rFonts w:asciiTheme="minorHAnsi" w:eastAsiaTheme="minorEastAsia" w:hAnsiTheme="minorHAnsi" w:cstheme="minorBidi"/>
          <w:kern w:val="2"/>
          <w:sz w:val="24"/>
          <w:szCs w:val="24"/>
          <w14:ligatures w14:val="standardContextual"/>
        </w:rPr>
        <w:tab/>
      </w:r>
      <w:r w:rsidRPr="009C1C7B">
        <w:rPr>
          <w:rFonts w:eastAsiaTheme="minorEastAsia"/>
        </w:rPr>
        <w:t>CSI-RS configurations</w:t>
      </w:r>
      <w:r>
        <w:tab/>
      </w:r>
      <w:r>
        <w:fldChar w:fldCharType="begin"/>
      </w:r>
      <w:r>
        <w:instrText xml:space="preserve"> PAGEREF _Toc176337540 \h </w:instrText>
      </w:r>
      <w:r>
        <w:fldChar w:fldCharType="separate"/>
      </w:r>
      <w:r>
        <w:t>239</w:t>
      </w:r>
      <w:r>
        <w:fldChar w:fldCharType="end"/>
      </w:r>
    </w:p>
    <w:p w14:paraId="11B23431" w14:textId="755D1920"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G.1.7.1</w:t>
      </w:r>
      <w:r>
        <w:rPr>
          <w:rFonts w:asciiTheme="minorHAnsi" w:eastAsiaTheme="minorEastAsia" w:hAnsiTheme="minorHAnsi" w:cstheme="minorBidi"/>
          <w:kern w:val="2"/>
          <w:sz w:val="24"/>
          <w:szCs w:val="24"/>
          <w14:ligatures w14:val="standardContextual"/>
        </w:rPr>
        <w:tab/>
      </w:r>
      <w:r w:rsidRPr="009C1C7B">
        <w:rPr>
          <w:rFonts w:eastAsiaTheme="minorEastAsia"/>
        </w:rPr>
        <w:t>TDD</w:t>
      </w:r>
      <w:r>
        <w:tab/>
      </w:r>
      <w:r>
        <w:fldChar w:fldCharType="begin"/>
      </w:r>
      <w:r>
        <w:instrText xml:space="preserve"> PAGEREF _Toc176337541 \h </w:instrText>
      </w:r>
      <w:r>
        <w:fldChar w:fldCharType="separate"/>
      </w:r>
      <w:r>
        <w:t>239</w:t>
      </w:r>
      <w:r>
        <w:fldChar w:fldCharType="end"/>
      </w:r>
    </w:p>
    <w:p w14:paraId="7C8900CE" w14:textId="69A99EC9"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G.1.7.</w:t>
      </w:r>
      <w:r w:rsidRPr="009C1C7B">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9C1C7B">
        <w:rPr>
          <w:rFonts w:eastAsiaTheme="minorEastAsia"/>
          <w:lang w:val="en-US" w:eastAsia="zh-CN"/>
        </w:rPr>
        <w:t>F</w:t>
      </w:r>
      <w:r w:rsidRPr="009C1C7B">
        <w:rPr>
          <w:rFonts w:eastAsiaTheme="minorEastAsia"/>
        </w:rPr>
        <w:t>DD</w:t>
      </w:r>
      <w:r>
        <w:tab/>
      </w:r>
      <w:r>
        <w:fldChar w:fldCharType="begin"/>
      </w:r>
      <w:r>
        <w:instrText xml:space="preserve"> PAGEREF _Toc176337542 \h </w:instrText>
      </w:r>
      <w:r>
        <w:fldChar w:fldCharType="separate"/>
      </w:r>
      <w:r>
        <w:t>241</w:t>
      </w:r>
      <w:r>
        <w:fldChar w:fldCharType="end"/>
      </w:r>
    </w:p>
    <w:p w14:paraId="2EF0EA34" w14:textId="004DEC90"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Angle of Arrival (AoA) for FR2 RRM test cases</w:t>
      </w:r>
      <w:r>
        <w:tab/>
      </w:r>
      <w:r>
        <w:fldChar w:fldCharType="begin"/>
      </w:r>
      <w:r>
        <w:instrText xml:space="preserve"> PAGEREF _Toc176337543 \h </w:instrText>
      </w:r>
      <w:r>
        <w:fldChar w:fldCharType="separate"/>
      </w:r>
      <w:r>
        <w:t>242</w:t>
      </w:r>
      <w:r>
        <w:fldChar w:fldCharType="end"/>
      </w:r>
    </w:p>
    <w:p w14:paraId="6B55A108" w14:textId="0C170863"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Setup 1: Single AoA</w:t>
      </w:r>
      <w:r>
        <w:tab/>
      </w:r>
      <w:r>
        <w:fldChar w:fldCharType="begin"/>
      </w:r>
      <w:r>
        <w:instrText xml:space="preserve"> PAGEREF _Toc176337544 \h </w:instrText>
      </w:r>
      <w:r>
        <w:fldChar w:fldCharType="separate"/>
      </w:r>
      <w:r>
        <w:t>242</w:t>
      </w:r>
      <w:r>
        <w:fldChar w:fldCharType="end"/>
      </w:r>
    </w:p>
    <w:p w14:paraId="4F0FAF6F" w14:textId="4EDA6534"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9C1C7B">
        <w:rPr>
          <w:rFonts w:eastAsiaTheme="minorEastAsia"/>
          <w:snapToGrid w:val="0"/>
        </w:rPr>
        <w:t>Setup 2: 2 AoAs</w:t>
      </w:r>
      <w:r>
        <w:tab/>
      </w:r>
      <w:r>
        <w:fldChar w:fldCharType="begin"/>
      </w:r>
      <w:r>
        <w:instrText xml:space="preserve"> PAGEREF _Toc176337545 \h </w:instrText>
      </w:r>
      <w:r>
        <w:fldChar w:fldCharType="separate"/>
      </w:r>
      <w:r>
        <w:t>242</w:t>
      </w:r>
      <w:r>
        <w:fldChar w:fldCharType="end"/>
      </w:r>
    </w:p>
    <w:p w14:paraId="27CA1529" w14:textId="03E022EC"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G.1.9</w:t>
      </w:r>
      <w:r>
        <w:rPr>
          <w:rFonts w:asciiTheme="minorHAnsi" w:eastAsiaTheme="minorEastAsia" w:hAnsiTheme="minorHAnsi" w:cstheme="minorBidi"/>
          <w:kern w:val="2"/>
          <w:sz w:val="24"/>
          <w:szCs w:val="24"/>
          <w14:ligatures w14:val="standardContextual"/>
        </w:rPr>
        <w:tab/>
      </w:r>
      <w:r w:rsidRPr="009C1C7B">
        <w:rPr>
          <w:rFonts w:eastAsiaTheme="minorEastAsia"/>
        </w:rPr>
        <w:t>TCI State Configuration</w:t>
      </w:r>
      <w:r>
        <w:tab/>
      </w:r>
      <w:r>
        <w:fldChar w:fldCharType="begin"/>
      </w:r>
      <w:r>
        <w:instrText xml:space="preserve"> PAGEREF _Toc176337546 \h </w:instrText>
      </w:r>
      <w:r>
        <w:fldChar w:fldCharType="separate"/>
      </w:r>
      <w:r>
        <w:t>242</w:t>
      </w:r>
      <w:r>
        <w:fldChar w:fldCharType="end"/>
      </w:r>
    </w:p>
    <w:p w14:paraId="0E9A8596" w14:textId="6BC28C9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G.1.9.1</w:t>
      </w:r>
      <w:r>
        <w:rPr>
          <w:rFonts w:asciiTheme="minorHAnsi" w:eastAsiaTheme="minorEastAsia" w:hAnsiTheme="minorHAnsi" w:cstheme="minorBidi"/>
          <w:kern w:val="2"/>
          <w:sz w:val="24"/>
          <w:szCs w:val="24"/>
          <w14:ligatures w14:val="standardContextual"/>
        </w:rPr>
        <w:tab/>
      </w:r>
      <w:r w:rsidRPr="009C1C7B">
        <w:rPr>
          <w:rFonts w:eastAsiaTheme="minorEastAsia"/>
        </w:rPr>
        <w:t>Introduction</w:t>
      </w:r>
      <w:r>
        <w:tab/>
      </w:r>
      <w:r>
        <w:fldChar w:fldCharType="begin"/>
      </w:r>
      <w:r>
        <w:instrText xml:space="preserve"> PAGEREF _Toc176337547 \h </w:instrText>
      </w:r>
      <w:r>
        <w:fldChar w:fldCharType="separate"/>
      </w:r>
      <w:r>
        <w:t>242</w:t>
      </w:r>
      <w:r>
        <w:fldChar w:fldCharType="end"/>
      </w:r>
    </w:p>
    <w:p w14:paraId="59038E1A" w14:textId="3267D588"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G.1.9.2</w:t>
      </w:r>
      <w:r>
        <w:rPr>
          <w:rFonts w:asciiTheme="minorHAnsi" w:eastAsiaTheme="minorEastAsia" w:hAnsiTheme="minorHAnsi" w:cstheme="minorBidi"/>
          <w:kern w:val="2"/>
          <w:sz w:val="24"/>
          <w:szCs w:val="24"/>
          <w14:ligatures w14:val="standardContextual"/>
        </w:rPr>
        <w:tab/>
      </w:r>
      <w:r w:rsidRPr="009C1C7B">
        <w:rPr>
          <w:rFonts w:eastAsiaTheme="minorEastAsia"/>
        </w:rPr>
        <w:t>TCI states</w:t>
      </w:r>
      <w:r>
        <w:tab/>
      </w:r>
      <w:r>
        <w:fldChar w:fldCharType="begin"/>
      </w:r>
      <w:r>
        <w:instrText xml:space="preserve"> PAGEREF _Toc176337548 \h </w:instrText>
      </w:r>
      <w:r>
        <w:fldChar w:fldCharType="separate"/>
      </w:r>
      <w:r>
        <w:t>243</w:t>
      </w:r>
      <w:r>
        <w:fldChar w:fldCharType="end"/>
      </w:r>
    </w:p>
    <w:p w14:paraId="786F67A3" w14:textId="305A260F" w:rsidR="00BC1BE2" w:rsidRDefault="00BC1BE2">
      <w:pPr>
        <w:pStyle w:val="TOC2"/>
        <w:rPr>
          <w:rFonts w:asciiTheme="minorHAnsi" w:eastAsiaTheme="minorEastAsia" w:hAnsiTheme="minorHAnsi" w:cstheme="minorBidi"/>
          <w:kern w:val="2"/>
          <w:sz w:val="24"/>
          <w:szCs w:val="24"/>
          <w14:ligatures w14:val="standardContextual"/>
        </w:rPr>
      </w:pPr>
      <w:r w:rsidRPr="009C1C7B">
        <w:rPr>
          <w:rFonts w:eastAsiaTheme="minorEastAsia"/>
        </w:rPr>
        <w:t>G.1.10</w:t>
      </w:r>
      <w:r>
        <w:rPr>
          <w:rFonts w:asciiTheme="minorHAnsi" w:eastAsiaTheme="minorEastAsia" w:hAnsiTheme="minorHAnsi" w:cstheme="minorBidi"/>
          <w:kern w:val="2"/>
          <w:sz w:val="24"/>
          <w:szCs w:val="24"/>
          <w14:ligatures w14:val="standardContextual"/>
        </w:rPr>
        <w:tab/>
      </w:r>
      <w:r w:rsidRPr="009C1C7B">
        <w:rPr>
          <w:rFonts w:eastAsiaTheme="minorEastAsia"/>
        </w:rPr>
        <w:t>Configurations of CSI-RS for tracking</w:t>
      </w:r>
      <w:r>
        <w:tab/>
      </w:r>
      <w:r>
        <w:fldChar w:fldCharType="begin"/>
      </w:r>
      <w:r>
        <w:instrText xml:space="preserve"> PAGEREF _Toc176337549 \h </w:instrText>
      </w:r>
      <w:r>
        <w:fldChar w:fldCharType="separate"/>
      </w:r>
      <w:r>
        <w:t>243</w:t>
      </w:r>
      <w:r>
        <w:fldChar w:fldCharType="end"/>
      </w:r>
    </w:p>
    <w:p w14:paraId="64E7E381" w14:textId="14A3B686"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G.1.10.1</w:t>
      </w:r>
      <w:r>
        <w:rPr>
          <w:rFonts w:asciiTheme="minorHAnsi" w:eastAsiaTheme="minorEastAsia" w:hAnsiTheme="minorHAnsi" w:cstheme="minorBidi"/>
          <w:kern w:val="2"/>
          <w:sz w:val="24"/>
          <w:szCs w:val="24"/>
          <w14:ligatures w14:val="standardContextual"/>
        </w:rPr>
        <w:tab/>
      </w:r>
      <w:r w:rsidRPr="009C1C7B">
        <w:rPr>
          <w:rFonts w:eastAsiaTheme="minorEastAsia"/>
        </w:rPr>
        <w:t>Configuration of CSI-RS for tracking for FR1</w:t>
      </w:r>
      <w:r>
        <w:tab/>
      </w:r>
      <w:r>
        <w:fldChar w:fldCharType="begin"/>
      </w:r>
      <w:r>
        <w:instrText xml:space="preserve"> PAGEREF _Toc176337550 \h </w:instrText>
      </w:r>
      <w:r>
        <w:fldChar w:fldCharType="separate"/>
      </w:r>
      <w:r>
        <w:t>243</w:t>
      </w:r>
      <w:r>
        <w:fldChar w:fldCharType="end"/>
      </w:r>
    </w:p>
    <w:p w14:paraId="2F0FBF7B" w14:textId="46E31DFB"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G.1.10.1.2</w:t>
      </w:r>
      <w:r>
        <w:rPr>
          <w:rFonts w:asciiTheme="minorHAnsi" w:eastAsiaTheme="minorEastAsia" w:hAnsiTheme="minorHAnsi" w:cstheme="minorBidi"/>
          <w:kern w:val="2"/>
          <w:sz w:val="24"/>
          <w:szCs w:val="24"/>
          <w14:ligatures w14:val="standardContextual"/>
        </w:rPr>
        <w:tab/>
      </w:r>
      <w:r w:rsidRPr="009C1C7B">
        <w:rPr>
          <w:rFonts w:eastAsiaTheme="minorEastAsia"/>
          <w:lang w:eastAsia="zh-CN"/>
        </w:rPr>
        <w:t>TDD</w:t>
      </w:r>
      <w:r>
        <w:tab/>
      </w:r>
      <w:r>
        <w:fldChar w:fldCharType="begin"/>
      </w:r>
      <w:r>
        <w:instrText xml:space="preserve"> PAGEREF _Toc176337551 \h </w:instrText>
      </w:r>
      <w:r>
        <w:fldChar w:fldCharType="separate"/>
      </w:r>
      <w:r>
        <w:t>243</w:t>
      </w:r>
      <w:r>
        <w:fldChar w:fldCharType="end"/>
      </w:r>
    </w:p>
    <w:p w14:paraId="0A318F94" w14:textId="3B5E2CFA"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G.1.10.1.</w:t>
      </w:r>
      <w:r w:rsidRPr="009C1C7B">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9C1C7B">
        <w:rPr>
          <w:rFonts w:eastAsiaTheme="minorEastAsia"/>
          <w:lang w:val="en-US" w:eastAsia="zh-CN"/>
        </w:rPr>
        <w:t>F</w:t>
      </w:r>
      <w:r w:rsidRPr="009C1C7B">
        <w:rPr>
          <w:rFonts w:eastAsiaTheme="minorEastAsia"/>
          <w:lang w:eastAsia="zh-CN"/>
        </w:rPr>
        <w:t>DD</w:t>
      </w:r>
      <w:r>
        <w:tab/>
      </w:r>
      <w:r>
        <w:fldChar w:fldCharType="begin"/>
      </w:r>
      <w:r>
        <w:instrText xml:space="preserve"> PAGEREF _Toc176337552 \h </w:instrText>
      </w:r>
      <w:r>
        <w:fldChar w:fldCharType="separate"/>
      </w:r>
      <w:r>
        <w:t>244</w:t>
      </w:r>
      <w:r>
        <w:fldChar w:fldCharType="end"/>
      </w:r>
    </w:p>
    <w:p w14:paraId="2A5DD597" w14:textId="23791C3E"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Theme="minorEastAsia"/>
        </w:rPr>
        <w:t>G.1.10.2</w:t>
      </w:r>
      <w:r>
        <w:rPr>
          <w:rFonts w:asciiTheme="minorHAnsi" w:eastAsiaTheme="minorEastAsia" w:hAnsiTheme="minorHAnsi" w:cstheme="minorBidi"/>
          <w:kern w:val="2"/>
          <w:sz w:val="24"/>
          <w:szCs w:val="24"/>
          <w14:ligatures w14:val="standardContextual"/>
        </w:rPr>
        <w:tab/>
      </w:r>
      <w:r w:rsidRPr="009C1C7B">
        <w:rPr>
          <w:rFonts w:eastAsiaTheme="minorEastAsia"/>
        </w:rPr>
        <w:t>Configuration of CSI-RS for tracking for FR2</w:t>
      </w:r>
      <w:r>
        <w:tab/>
      </w:r>
      <w:r>
        <w:fldChar w:fldCharType="begin"/>
      </w:r>
      <w:r>
        <w:instrText xml:space="preserve"> PAGEREF _Toc176337553 \h </w:instrText>
      </w:r>
      <w:r>
        <w:fldChar w:fldCharType="separate"/>
      </w:r>
      <w:r>
        <w:t>245</w:t>
      </w:r>
      <w:r>
        <w:fldChar w:fldCharType="end"/>
      </w:r>
    </w:p>
    <w:p w14:paraId="6CD7DDDD" w14:textId="4AF48A5A"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Theme="minorEastAsia"/>
        </w:rPr>
        <w:t>G.1.10.2.1</w:t>
      </w:r>
      <w:r>
        <w:rPr>
          <w:rFonts w:asciiTheme="minorHAnsi" w:eastAsiaTheme="minorEastAsia" w:hAnsiTheme="minorHAnsi" w:cstheme="minorBidi"/>
          <w:kern w:val="2"/>
          <w:sz w:val="24"/>
          <w:szCs w:val="24"/>
          <w14:ligatures w14:val="standardContextual"/>
        </w:rPr>
        <w:tab/>
      </w:r>
      <w:r w:rsidRPr="009C1C7B">
        <w:rPr>
          <w:rFonts w:eastAsiaTheme="minorEastAsia"/>
          <w:lang w:eastAsia="zh-CN"/>
        </w:rPr>
        <w:t>TDD</w:t>
      </w:r>
      <w:r>
        <w:tab/>
      </w:r>
      <w:r>
        <w:fldChar w:fldCharType="begin"/>
      </w:r>
      <w:r>
        <w:instrText xml:space="preserve"> PAGEREF _Toc176337554 \h </w:instrText>
      </w:r>
      <w:r>
        <w:fldChar w:fldCharType="separate"/>
      </w:r>
      <w:r>
        <w:t>245</w:t>
      </w:r>
      <w:r>
        <w:fldChar w:fldCharType="end"/>
      </w:r>
    </w:p>
    <w:p w14:paraId="30676996" w14:textId="7D22692D" w:rsidR="00BC1BE2" w:rsidRDefault="00BC1BE2">
      <w:pPr>
        <w:pStyle w:val="TOC1"/>
        <w:rPr>
          <w:rFonts w:asciiTheme="minorHAnsi" w:eastAsiaTheme="minorEastAsia" w:hAnsiTheme="minorHAnsi" w:cstheme="minorBidi"/>
          <w:kern w:val="2"/>
          <w:sz w:val="24"/>
          <w:szCs w:val="24"/>
          <w14:ligatures w14:val="standardContextual"/>
        </w:rPr>
      </w:pPr>
      <w:r w:rsidRPr="009C1C7B">
        <w:rPr>
          <w:rFonts w:eastAsia="SimSun"/>
        </w:rPr>
        <w:t>G.2</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NCR</w:t>
      </w:r>
      <w:r w:rsidRPr="009C1C7B">
        <w:rPr>
          <w:rFonts w:eastAsia="SimSun"/>
        </w:rPr>
        <w:t>-MT RRM test cases</w:t>
      </w:r>
      <w:r>
        <w:tab/>
      </w:r>
      <w:r>
        <w:fldChar w:fldCharType="begin"/>
      </w:r>
      <w:r>
        <w:instrText xml:space="preserve"> PAGEREF _Toc176337555 \h </w:instrText>
      </w:r>
      <w:r>
        <w:fldChar w:fldCharType="separate"/>
      </w:r>
      <w:r>
        <w:t>246</w:t>
      </w:r>
      <w:r>
        <w:fldChar w:fldCharType="end"/>
      </w:r>
    </w:p>
    <w:p w14:paraId="0A4A748A" w14:textId="5522AD15" w:rsidR="00BC1BE2" w:rsidRDefault="00BC1BE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9C1C7B">
        <w:rPr>
          <w:rFonts w:eastAsia="SimSun"/>
          <w:lang w:val="en-US" w:eastAsia="zh-CN"/>
        </w:rPr>
        <w:t>NCR</w:t>
      </w:r>
      <w:r>
        <w:t>-MTs</w:t>
      </w:r>
      <w:r>
        <w:tab/>
      </w:r>
      <w:r>
        <w:fldChar w:fldCharType="begin"/>
      </w:r>
      <w:r>
        <w:instrText xml:space="preserve"> PAGEREF _Toc176337556 \h </w:instrText>
      </w:r>
      <w:r>
        <w:fldChar w:fldCharType="separate"/>
      </w:r>
      <w:r>
        <w:t>246</w:t>
      </w:r>
      <w:r>
        <w:fldChar w:fldCharType="end"/>
      </w:r>
    </w:p>
    <w:p w14:paraId="65658BD3" w14:textId="03D1EA32" w:rsidR="00BC1BE2" w:rsidRDefault="00BC1BE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_Toc176337557 \h </w:instrText>
      </w:r>
      <w:r>
        <w:fldChar w:fldCharType="separate"/>
      </w:r>
      <w:r>
        <w:t>246</w:t>
      </w:r>
      <w:r>
        <w:fldChar w:fldCharType="end"/>
      </w:r>
    </w:p>
    <w:p w14:paraId="03B2189D" w14:textId="036D5310" w:rsidR="00BC1BE2" w:rsidRDefault="00BC1BE2">
      <w:pPr>
        <w:pStyle w:val="TOC4"/>
        <w:rPr>
          <w:rFonts w:asciiTheme="minorHAnsi" w:eastAsiaTheme="minorEastAsia" w:hAnsiTheme="minorHAnsi" w:cstheme="minorBidi"/>
          <w:kern w:val="2"/>
          <w:sz w:val="24"/>
          <w:szCs w:val="24"/>
          <w14:ligatures w14:val="standardContextual"/>
        </w:rPr>
      </w:pPr>
      <w:r w:rsidRPr="009C1C7B">
        <w:rPr>
          <w:snapToGrid w:val="0"/>
        </w:rPr>
        <w:t>G.2.1.1.2</w:t>
      </w:r>
      <w:r>
        <w:rPr>
          <w:rFonts w:asciiTheme="minorHAnsi" w:eastAsiaTheme="minorEastAsia" w:hAnsiTheme="minorHAnsi" w:cstheme="minorBidi"/>
          <w:kern w:val="2"/>
          <w:sz w:val="24"/>
          <w:szCs w:val="24"/>
          <w14:ligatures w14:val="standardContextual"/>
        </w:rPr>
        <w:tab/>
      </w:r>
      <w:r w:rsidRPr="009C1C7B">
        <w:rPr>
          <w:snapToGrid w:val="0"/>
        </w:rPr>
        <w:t>RRC Re-establishment</w:t>
      </w:r>
      <w:r w:rsidRPr="009C1C7B">
        <w:rPr>
          <w:rFonts w:eastAsiaTheme="minorEastAsia"/>
          <w:snapToGrid w:val="0"/>
          <w:lang w:eastAsia="zh-CN"/>
        </w:rPr>
        <w:t xml:space="preserve"> for LA NCR-MT</w:t>
      </w:r>
      <w:r>
        <w:tab/>
      </w:r>
      <w:r>
        <w:fldChar w:fldCharType="begin"/>
      </w:r>
      <w:r>
        <w:instrText xml:space="preserve"> PAGEREF _Toc176337558 \h </w:instrText>
      </w:r>
      <w:r>
        <w:fldChar w:fldCharType="separate"/>
      </w:r>
      <w:r>
        <w:t>246</w:t>
      </w:r>
      <w:r>
        <w:fldChar w:fldCharType="end"/>
      </w:r>
    </w:p>
    <w:p w14:paraId="6266F548" w14:textId="5DD81409"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G.2.1.1.1.1</w:t>
      </w:r>
      <w:r>
        <w:rPr>
          <w:rFonts w:asciiTheme="minorHAnsi" w:eastAsiaTheme="minorEastAsia" w:hAnsiTheme="minorHAnsi" w:cstheme="minorBidi"/>
          <w:kern w:val="2"/>
          <w:sz w:val="24"/>
          <w:szCs w:val="24"/>
          <w14:ligatures w14:val="standardContextual"/>
        </w:rPr>
        <w:tab/>
      </w:r>
      <w:r w:rsidRPr="009C1C7B">
        <w:rPr>
          <w:snapToGrid w:val="0"/>
        </w:rPr>
        <w:t>Inter-frequency RRC Re-establishment in FR1 for LA NCR-MT</w:t>
      </w:r>
      <w:r>
        <w:tab/>
      </w:r>
      <w:r>
        <w:fldChar w:fldCharType="begin"/>
      </w:r>
      <w:r>
        <w:instrText xml:space="preserve"> PAGEREF _Toc176337559 \h </w:instrText>
      </w:r>
      <w:r>
        <w:fldChar w:fldCharType="separate"/>
      </w:r>
      <w:r>
        <w:t>246</w:t>
      </w:r>
      <w:r>
        <w:fldChar w:fldCharType="end"/>
      </w:r>
    </w:p>
    <w:p w14:paraId="22DCB87B" w14:textId="59DA4C58"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G.2.1.1.1.2</w:t>
      </w:r>
      <w:r>
        <w:rPr>
          <w:rFonts w:asciiTheme="minorHAnsi" w:eastAsiaTheme="minorEastAsia" w:hAnsiTheme="minorHAnsi" w:cstheme="minorBidi"/>
          <w:kern w:val="2"/>
          <w:sz w:val="24"/>
          <w:szCs w:val="24"/>
          <w14:ligatures w14:val="standardContextual"/>
        </w:rPr>
        <w:tab/>
      </w:r>
      <w:r w:rsidRPr="009C1C7B">
        <w:rPr>
          <w:snapToGrid w:val="0"/>
        </w:rPr>
        <w:t>Intra-frequency RRC Re-establishment in FR1 without serving cell timing for LA NCR-MT</w:t>
      </w:r>
      <w:r>
        <w:tab/>
      </w:r>
      <w:r>
        <w:fldChar w:fldCharType="begin"/>
      </w:r>
      <w:r>
        <w:instrText xml:space="preserve"> PAGEREF _Toc176337560 \h </w:instrText>
      </w:r>
      <w:r>
        <w:fldChar w:fldCharType="separate"/>
      </w:r>
      <w:r>
        <w:t>249</w:t>
      </w:r>
      <w:r>
        <w:fldChar w:fldCharType="end"/>
      </w:r>
    </w:p>
    <w:p w14:paraId="089DFAB0" w14:textId="233B3815"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G.2.1.1.1.3</w:t>
      </w:r>
      <w:r>
        <w:rPr>
          <w:rFonts w:asciiTheme="minorHAnsi" w:eastAsiaTheme="minorEastAsia" w:hAnsiTheme="minorHAnsi" w:cstheme="minorBidi"/>
          <w:kern w:val="2"/>
          <w:sz w:val="24"/>
          <w:szCs w:val="24"/>
          <w14:ligatures w14:val="standardContextual"/>
        </w:rPr>
        <w:tab/>
      </w:r>
      <w:r w:rsidRPr="009C1C7B">
        <w:rPr>
          <w:snapToGrid w:val="0"/>
        </w:rPr>
        <w:t>Inter-frequency RRC Re-establishment in FR2-1 for LA NCR-MT</w:t>
      </w:r>
      <w:r>
        <w:tab/>
      </w:r>
      <w:r>
        <w:fldChar w:fldCharType="begin"/>
      </w:r>
      <w:r>
        <w:instrText xml:space="preserve"> PAGEREF _Toc176337561 \h </w:instrText>
      </w:r>
      <w:r>
        <w:fldChar w:fldCharType="separate"/>
      </w:r>
      <w:r>
        <w:t>252</w:t>
      </w:r>
      <w:r>
        <w:fldChar w:fldCharType="end"/>
      </w:r>
    </w:p>
    <w:p w14:paraId="2FA6E7AA" w14:textId="13537066"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G.2.1.1.1.4</w:t>
      </w:r>
      <w:r>
        <w:rPr>
          <w:rFonts w:asciiTheme="minorHAnsi" w:eastAsiaTheme="minorEastAsia" w:hAnsiTheme="minorHAnsi" w:cstheme="minorBidi"/>
          <w:kern w:val="2"/>
          <w:sz w:val="24"/>
          <w:szCs w:val="24"/>
          <w14:ligatures w14:val="standardContextual"/>
        </w:rPr>
        <w:tab/>
      </w:r>
      <w:r w:rsidRPr="009C1C7B">
        <w:rPr>
          <w:snapToGrid w:val="0"/>
        </w:rPr>
        <w:t>Intra-frequency RRC Re-establishment in FR2-1 without serving cell timing for LA NCR-MT</w:t>
      </w:r>
      <w:r>
        <w:tab/>
      </w:r>
      <w:r>
        <w:fldChar w:fldCharType="begin"/>
      </w:r>
      <w:r>
        <w:instrText xml:space="preserve"> PAGEREF _Toc176337562 \h </w:instrText>
      </w:r>
      <w:r>
        <w:fldChar w:fldCharType="separate"/>
      </w:r>
      <w:r>
        <w:t>255</w:t>
      </w:r>
      <w:r>
        <w:fldChar w:fldCharType="end"/>
      </w:r>
    </w:p>
    <w:p w14:paraId="3112214D" w14:textId="29692814" w:rsidR="00BC1BE2" w:rsidRDefault="00BC1BE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_Toc176337563 \h </w:instrText>
      </w:r>
      <w:r>
        <w:fldChar w:fldCharType="separate"/>
      </w:r>
      <w:r>
        <w:t>258</w:t>
      </w:r>
      <w:r>
        <w:fldChar w:fldCharType="end"/>
      </w:r>
    </w:p>
    <w:p w14:paraId="1F9457D3" w14:textId="2D5A277A" w:rsidR="00BC1BE2" w:rsidRDefault="00BC1BE2">
      <w:pPr>
        <w:pStyle w:val="TOC3"/>
        <w:rPr>
          <w:rFonts w:asciiTheme="minorHAnsi" w:eastAsiaTheme="minorEastAsia" w:hAnsiTheme="minorHAnsi" w:cstheme="minorBidi"/>
          <w:kern w:val="2"/>
          <w:sz w:val="24"/>
          <w:szCs w:val="24"/>
          <w14:ligatures w14:val="standardContextual"/>
        </w:rPr>
      </w:pPr>
      <w:r w:rsidRPr="009C1C7B">
        <w:rPr>
          <w:rFonts w:eastAsia="SimSun"/>
          <w:lang w:val="en-US" w:eastAsia="zh-CN"/>
        </w:rPr>
        <w:t>G</w:t>
      </w:r>
      <w:r>
        <w:t>.</w:t>
      </w:r>
      <w:r w:rsidRPr="009C1C7B">
        <w:rPr>
          <w:rFonts w:eastAsia="SimSun"/>
          <w:lang w:val="en-US" w:eastAsia="zh-CN"/>
        </w:rPr>
        <w:t>2</w:t>
      </w:r>
      <w:r>
        <w:t>.</w:t>
      </w:r>
      <w:r w:rsidRPr="009C1C7B">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_Toc176337564 \h </w:instrText>
      </w:r>
      <w:r>
        <w:fldChar w:fldCharType="separate"/>
      </w:r>
      <w:r>
        <w:t>258</w:t>
      </w:r>
      <w:r>
        <w:fldChar w:fldCharType="end"/>
      </w:r>
    </w:p>
    <w:p w14:paraId="18F9ECC2" w14:textId="6B3C351F"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9C1C7B">
        <w:rPr>
          <w:rFonts w:eastAsia="SimSun"/>
          <w:lang w:eastAsia="zh-CN"/>
        </w:rPr>
        <w:t>NCR-MT</w:t>
      </w:r>
      <w:r>
        <w:t xml:space="preserve"> Transmit Timing Test for FR1</w:t>
      </w:r>
      <w:r>
        <w:tab/>
      </w:r>
      <w:r>
        <w:fldChar w:fldCharType="begin"/>
      </w:r>
      <w:r>
        <w:instrText xml:space="preserve"> PAGEREF _Toc176337565 \h </w:instrText>
      </w:r>
      <w:r>
        <w:fldChar w:fldCharType="separate"/>
      </w:r>
      <w:r>
        <w:t>258</w:t>
      </w:r>
      <w:r>
        <w:fldChar w:fldCharType="end"/>
      </w:r>
    </w:p>
    <w:p w14:paraId="46FC7D4F" w14:textId="45C3BC12"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lastRenderedPageBreak/>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_Toc176337566 \h </w:instrText>
      </w:r>
      <w:r>
        <w:fldChar w:fldCharType="separate"/>
      </w:r>
      <w:r>
        <w:t>258</w:t>
      </w:r>
      <w:r>
        <w:fldChar w:fldCharType="end"/>
      </w:r>
    </w:p>
    <w:p w14:paraId="5F600754" w14:textId="3DC36C54"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_Toc176337567 \h </w:instrText>
      </w:r>
      <w:r>
        <w:fldChar w:fldCharType="separate"/>
      </w:r>
      <w:r>
        <w:t>260</w:t>
      </w:r>
      <w:r>
        <w:fldChar w:fldCharType="end"/>
      </w:r>
    </w:p>
    <w:p w14:paraId="0206143C" w14:textId="2A33DB0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.2</w:t>
      </w:r>
      <w:r>
        <w:t>.1.</w:t>
      </w:r>
      <w:r w:rsidRPr="009C1C7B">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9C1C7B">
        <w:rPr>
          <w:rFonts w:eastAsia="SimSun"/>
          <w:lang w:eastAsia="zh-CN"/>
        </w:rPr>
        <w:t>NCR-MT</w:t>
      </w:r>
      <w:r>
        <w:t xml:space="preserve"> Transmit Timing Test for FR</w:t>
      </w:r>
      <w:r w:rsidRPr="009C1C7B">
        <w:rPr>
          <w:rFonts w:eastAsia="SimSun"/>
          <w:lang w:val="en-US" w:eastAsia="zh-CN"/>
        </w:rPr>
        <w:t>2-1</w:t>
      </w:r>
      <w:r>
        <w:tab/>
      </w:r>
      <w:r>
        <w:fldChar w:fldCharType="begin"/>
      </w:r>
      <w:r>
        <w:instrText xml:space="preserve"> PAGEREF _Toc176337568 \h </w:instrText>
      </w:r>
      <w:r>
        <w:fldChar w:fldCharType="separate"/>
      </w:r>
      <w:r>
        <w:t>261</w:t>
      </w:r>
      <w:r>
        <w:fldChar w:fldCharType="end"/>
      </w:r>
    </w:p>
    <w:p w14:paraId="3E42F8CB" w14:textId="113BEE3E"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.2</w:t>
      </w:r>
      <w:r>
        <w:t>.1.</w:t>
      </w:r>
      <w:r w:rsidRPr="009C1C7B">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_Toc176337569 \h </w:instrText>
      </w:r>
      <w:r>
        <w:fldChar w:fldCharType="separate"/>
      </w:r>
      <w:r>
        <w:t>261</w:t>
      </w:r>
      <w:r>
        <w:fldChar w:fldCharType="end"/>
      </w:r>
    </w:p>
    <w:p w14:paraId="2A4F6A07" w14:textId="7BBEFF29"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G.2.2</w:t>
      </w:r>
      <w:r>
        <w:t>.1.</w:t>
      </w:r>
      <w:r w:rsidRPr="009C1C7B">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_Toc176337570 \h </w:instrText>
      </w:r>
      <w:r>
        <w:fldChar w:fldCharType="separate"/>
      </w:r>
      <w:r>
        <w:t>263</w:t>
      </w:r>
      <w:r>
        <w:fldChar w:fldCharType="end"/>
      </w:r>
    </w:p>
    <w:p w14:paraId="43A356B3" w14:textId="1DF847D1" w:rsidR="00BC1BE2" w:rsidRDefault="00BC1BE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9C1C7B">
        <w:rPr>
          <w:rFonts w:eastAsia="SimSun"/>
          <w:lang w:val="en-US" w:eastAsia="zh-CN"/>
        </w:rPr>
        <w:t>NCR</w:t>
      </w:r>
      <w:r>
        <w:t xml:space="preserve"> MTs</w:t>
      </w:r>
      <w:r>
        <w:tab/>
      </w:r>
      <w:r>
        <w:fldChar w:fldCharType="begin"/>
      </w:r>
      <w:r>
        <w:instrText xml:space="preserve"> PAGEREF _Toc176337571 \h </w:instrText>
      </w:r>
      <w:r>
        <w:fldChar w:fldCharType="separate"/>
      </w:r>
      <w:r>
        <w:t>264</w:t>
      </w:r>
      <w:r>
        <w:fldChar w:fldCharType="end"/>
      </w:r>
    </w:p>
    <w:p w14:paraId="6C41E7CB" w14:textId="6551CFEA" w:rsidR="00BC1BE2" w:rsidRDefault="00BC1BE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_Toc176337572 \h </w:instrText>
      </w:r>
      <w:r>
        <w:fldChar w:fldCharType="separate"/>
      </w:r>
      <w:r>
        <w:t>264</w:t>
      </w:r>
      <w:r>
        <w:fldChar w:fldCharType="end"/>
      </w:r>
    </w:p>
    <w:p w14:paraId="37663DA0" w14:textId="29CCB001"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G.2.3.1.1</w:t>
      </w:r>
      <w:r>
        <w:rPr>
          <w:rFonts w:asciiTheme="minorHAnsi" w:eastAsiaTheme="minorEastAsia" w:hAnsiTheme="minorHAnsi" w:cstheme="minorBidi"/>
          <w:kern w:val="2"/>
          <w:sz w:val="24"/>
          <w:szCs w:val="24"/>
          <w14:ligatures w14:val="standardContextual"/>
        </w:rPr>
        <w:tab/>
      </w:r>
      <w:r w:rsidRPr="009C1C7B">
        <w:rPr>
          <w:rFonts w:eastAsia="SimSun"/>
        </w:rPr>
        <w:t>Radio Link Monitoring Out-of-sync Test for FR1 PCell configured with SSB-based RLM RS in non-DRX mode</w:t>
      </w:r>
      <w:r>
        <w:tab/>
      </w:r>
      <w:r>
        <w:fldChar w:fldCharType="begin"/>
      </w:r>
      <w:r>
        <w:instrText xml:space="preserve"> PAGEREF _Toc176337573 \h </w:instrText>
      </w:r>
      <w:r>
        <w:fldChar w:fldCharType="separate"/>
      </w:r>
      <w:r>
        <w:t>264</w:t>
      </w:r>
      <w:r>
        <w:fldChar w:fldCharType="end"/>
      </w:r>
    </w:p>
    <w:p w14:paraId="6856E5BC" w14:textId="636AAD7B"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rPr>
        <w:t>G.2.3.1.</w:t>
      </w:r>
      <w:r w:rsidRPr="009C1C7B">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_Toc176337574 \h </w:instrText>
      </w:r>
      <w:r>
        <w:fldChar w:fldCharType="separate"/>
      </w:r>
      <w:r>
        <w:t>264</w:t>
      </w:r>
      <w:r>
        <w:fldChar w:fldCharType="end"/>
      </w:r>
    </w:p>
    <w:p w14:paraId="68B8497E" w14:textId="35876A2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G.2.3.1.1.2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_Toc176337575 \h </w:instrText>
      </w:r>
      <w:r>
        <w:fldChar w:fldCharType="separate"/>
      </w:r>
      <w:r>
        <w:t>267</w:t>
      </w:r>
      <w:r>
        <w:fldChar w:fldCharType="end"/>
      </w:r>
    </w:p>
    <w:p w14:paraId="00E84BB5" w14:textId="1D29FCA2"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G.2.3.1.2</w:t>
      </w:r>
      <w:r>
        <w:rPr>
          <w:rFonts w:asciiTheme="minorHAnsi" w:eastAsiaTheme="minorEastAsia" w:hAnsiTheme="minorHAnsi" w:cstheme="minorBidi"/>
          <w:kern w:val="2"/>
          <w:sz w:val="24"/>
          <w:szCs w:val="24"/>
          <w14:ligatures w14:val="standardContextual"/>
        </w:rPr>
        <w:tab/>
      </w:r>
      <w:r w:rsidRPr="009C1C7B">
        <w:rPr>
          <w:rFonts w:eastAsia="SimSun"/>
        </w:rPr>
        <w:t>Radio Link Monitoring In-sync Test for FR1 PCell configured with SSB-based RLM RS in non-DRX mode</w:t>
      </w:r>
      <w:r>
        <w:tab/>
      </w:r>
      <w:r>
        <w:fldChar w:fldCharType="begin"/>
      </w:r>
      <w:r>
        <w:instrText xml:space="preserve"> PAGEREF _Toc176337576 \h </w:instrText>
      </w:r>
      <w:r>
        <w:fldChar w:fldCharType="separate"/>
      </w:r>
      <w:r>
        <w:t>268</w:t>
      </w:r>
      <w:r>
        <w:fldChar w:fldCharType="end"/>
      </w:r>
    </w:p>
    <w:p w14:paraId="6AAD0591" w14:textId="3C6DD47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_Toc176337577 \h </w:instrText>
      </w:r>
      <w:r>
        <w:fldChar w:fldCharType="separate"/>
      </w:r>
      <w:r>
        <w:t>268</w:t>
      </w:r>
      <w:r>
        <w:fldChar w:fldCharType="end"/>
      </w:r>
    </w:p>
    <w:p w14:paraId="0ABB68F7" w14:textId="7E8EE4C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G.2.3.1.2.2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_Toc176337578 \h </w:instrText>
      </w:r>
      <w:r>
        <w:fldChar w:fldCharType="separate"/>
      </w:r>
      <w:r>
        <w:t>272</w:t>
      </w:r>
      <w:r>
        <w:fldChar w:fldCharType="end"/>
      </w:r>
    </w:p>
    <w:p w14:paraId="52B69024" w14:textId="6352C3D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G.2.3.1.3</w:t>
      </w:r>
      <w:r>
        <w:rPr>
          <w:rFonts w:asciiTheme="minorHAnsi" w:eastAsiaTheme="minorEastAsia" w:hAnsiTheme="minorHAnsi" w:cstheme="minorBidi"/>
          <w:kern w:val="2"/>
          <w:sz w:val="24"/>
          <w:szCs w:val="24"/>
          <w14:ligatures w14:val="standardContextual"/>
        </w:rPr>
        <w:tab/>
      </w:r>
      <w:r w:rsidRPr="009C1C7B">
        <w:rPr>
          <w:rFonts w:eastAsia="SimSun"/>
        </w:rPr>
        <w:t>Radio Link Monitoring Out-of-sync Test for FR2-1 PCell configured with SSB-based RLM RS in non-DRX mode</w:t>
      </w:r>
      <w:r>
        <w:tab/>
      </w:r>
      <w:r>
        <w:fldChar w:fldCharType="begin"/>
      </w:r>
      <w:r>
        <w:instrText xml:space="preserve"> PAGEREF _Toc176337579 \h </w:instrText>
      </w:r>
      <w:r>
        <w:fldChar w:fldCharType="separate"/>
      </w:r>
      <w:r>
        <w:t>272</w:t>
      </w:r>
      <w:r>
        <w:fldChar w:fldCharType="end"/>
      </w:r>
    </w:p>
    <w:p w14:paraId="40C488B3" w14:textId="52143B60"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_Toc176337580 \h </w:instrText>
      </w:r>
      <w:r>
        <w:fldChar w:fldCharType="separate"/>
      </w:r>
      <w:r>
        <w:t>272</w:t>
      </w:r>
      <w:r>
        <w:fldChar w:fldCharType="end"/>
      </w:r>
    </w:p>
    <w:p w14:paraId="4EBD09C7" w14:textId="0F31C640"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G.2.3.1.3.2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_Toc176337581 \h </w:instrText>
      </w:r>
      <w:r>
        <w:fldChar w:fldCharType="separate"/>
      </w:r>
      <w:r>
        <w:t>275</w:t>
      </w:r>
      <w:r>
        <w:fldChar w:fldCharType="end"/>
      </w:r>
    </w:p>
    <w:p w14:paraId="452CED76" w14:textId="2DB475BD"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G.2.3.1.4</w:t>
      </w:r>
      <w:r>
        <w:rPr>
          <w:rFonts w:asciiTheme="minorHAnsi" w:eastAsiaTheme="minorEastAsia" w:hAnsiTheme="minorHAnsi" w:cstheme="minorBidi"/>
          <w:kern w:val="2"/>
          <w:sz w:val="24"/>
          <w:szCs w:val="24"/>
          <w14:ligatures w14:val="standardContextual"/>
        </w:rPr>
        <w:tab/>
      </w:r>
      <w:r w:rsidRPr="009C1C7B">
        <w:rPr>
          <w:rFonts w:eastAsia="SimSun"/>
        </w:rPr>
        <w:t>Radio Link Monitoring In-sync Test for FR2-1 PCell configured with SSB-based RLM RS in non-DRX mode</w:t>
      </w:r>
      <w:r>
        <w:tab/>
      </w:r>
      <w:r>
        <w:fldChar w:fldCharType="begin"/>
      </w:r>
      <w:r>
        <w:instrText xml:space="preserve"> PAGEREF _Toc176337582 \h </w:instrText>
      </w:r>
      <w:r>
        <w:fldChar w:fldCharType="separate"/>
      </w:r>
      <w:r>
        <w:t>275</w:t>
      </w:r>
      <w:r>
        <w:fldChar w:fldCharType="end"/>
      </w:r>
    </w:p>
    <w:p w14:paraId="679E9D5C" w14:textId="1F7C3177"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_Toc176337583 \h </w:instrText>
      </w:r>
      <w:r>
        <w:fldChar w:fldCharType="separate"/>
      </w:r>
      <w:r>
        <w:t>275</w:t>
      </w:r>
      <w:r>
        <w:fldChar w:fldCharType="end"/>
      </w:r>
    </w:p>
    <w:p w14:paraId="4B07B5ED" w14:textId="43FDED75"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G.2.3.1.4.2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_Toc176337584 \h </w:instrText>
      </w:r>
      <w:r>
        <w:fldChar w:fldCharType="separate"/>
      </w:r>
      <w:r>
        <w:t>279</w:t>
      </w:r>
      <w:r>
        <w:fldChar w:fldCharType="end"/>
      </w:r>
    </w:p>
    <w:p w14:paraId="01DB2755" w14:textId="11C24F2E"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G.2.3.1.5</w:t>
      </w:r>
      <w:r>
        <w:rPr>
          <w:rFonts w:asciiTheme="minorHAnsi" w:eastAsiaTheme="minorEastAsia" w:hAnsiTheme="minorHAnsi" w:cstheme="minorBidi"/>
          <w:kern w:val="2"/>
          <w:sz w:val="24"/>
          <w:szCs w:val="24"/>
          <w14:ligatures w14:val="standardContextual"/>
        </w:rPr>
        <w:tab/>
      </w:r>
      <w:r w:rsidRPr="009C1C7B">
        <w:rPr>
          <w:rFonts w:eastAsia="SimSun"/>
        </w:rPr>
        <w:t>Radio Link Monitoring Out-of-sync Test for FR1 PCell configured with CSI-RS-based RLM in non-DRX mode</w:t>
      </w:r>
      <w:r>
        <w:tab/>
      </w:r>
      <w:r>
        <w:fldChar w:fldCharType="begin"/>
      </w:r>
      <w:r>
        <w:instrText xml:space="preserve"> PAGEREF _Toc176337585 \h </w:instrText>
      </w:r>
      <w:r>
        <w:fldChar w:fldCharType="separate"/>
      </w:r>
      <w:r>
        <w:t>280</w:t>
      </w:r>
      <w:r>
        <w:fldChar w:fldCharType="end"/>
      </w:r>
    </w:p>
    <w:p w14:paraId="4F80A060" w14:textId="0FBA5A7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_Toc176337586 \h </w:instrText>
      </w:r>
      <w:r>
        <w:fldChar w:fldCharType="separate"/>
      </w:r>
      <w:r>
        <w:t>280</w:t>
      </w:r>
      <w:r>
        <w:fldChar w:fldCharType="end"/>
      </w:r>
    </w:p>
    <w:p w14:paraId="14955B12" w14:textId="133481D4"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G.2.3.1.5.2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_Toc176337587 \h </w:instrText>
      </w:r>
      <w:r>
        <w:fldChar w:fldCharType="separate"/>
      </w:r>
      <w:r>
        <w:t>282</w:t>
      </w:r>
      <w:r>
        <w:fldChar w:fldCharType="end"/>
      </w:r>
    </w:p>
    <w:p w14:paraId="40D38400" w14:textId="52F5AF3C"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G.2.3.1.6</w:t>
      </w:r>
      <w:r>
        <w:rPr>
          <w:rFonts w:asciiTheme="minorHAnsi" w:eastAsiaTheme="minorEastAsia" w:hAnsiTheme="minorHAnsi" w:cstheme="minorBidi"/>
          <w:kern w:val="2"/>
          <w:sz w:val="24"/>
          <w:szCs w:val="24"/>
          <w14:ligatures w14:val="standardContextual"/>
        </w:rPr>
        <w:tab/>
      </w:r>
      <w:r w:rsidRPr="009C1C7B">
        <w:rPr>
          <w:rFonts w:eastAsia="SimSun"/>
        </w:rPr>
        <w:t>Radio Link Monitoring In-sync Test for FR1 PCell configured with CSI-RS-based RLM in non-DRX mode</w:t>
      </w:r>
      <w:r>
        <w:tab/>
      </w:r>
      <w:r>
        <w:fldChar w:fldCharType="begin"/>
      </w:r>
      <w:r>
        <w:instrText xml:space="preserve"> PAGEREF _Toc176337588 \h </w:instrText>
      </w:r>
      <w:r>
        <w:fldChar w:fldCharType="separate"/>
      </w:r>
      <w:r>
        <w:t>283</w:t>
      </w:r>
      <w:r>
        <w:fldChar w:fldCharType="end"/>
      </w:r>
    </w:p>
    <w:p w14:paraId="0D7BD243" w14:textId="723ADEED"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_Toc176337589 \h </w:instrText>
      </w:r>
      <w:r>
        <w:fldChar w:fldCharType="separate"/>
      </w:r>
      <w:r>
        <w:t>283</w:t>
      </w:r>
      <w:r>
        <w:fldChar w:fldCharType="end"/>
      </w:r>
    </w:p>
    <w:p w14:paraId="623E1B25" w14:textId="401D6C9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rPr>
        <w:t>G.2.3.1.6.2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_Toc176337590 \h </w:instrText>
      </w:r>
      <w:r>
        <w:fldChar w:fldCharType="separate"/>
      </w:r>
      <w:r>
        <w:t>285</w:t>
      </w:r>
      <w:r>
        <w:fldChar w:fldCharType="end"/>
      </w:r>
    </w:p>
    <w:p w14:paraId="03A44D3C" w14:textId="7DFEC0BE" w:rsidR="00BC1BE2" w:rsidRDefault="00BC1BE2">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_Toc176337591 \h </w:instrText>
      </w:r>
      <w:r>
        <w:fldChar w:fldCharType="separate"/>
      </w:r>
      <w:r>
        <w:t>286</w:t>
      </w:r>
      <w:r>
        <w:fldChar w:fldCharType="end"/>
      </w:r>
    </w:p>
    <w:p w14:paraId="5133B4C3" w14:textId="04E40A6F"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lang w:eastAsia="zh-CN"/>
        </w:rPr>
        <w:t>G.2.3.1.7.1</w:t>
      </w:r>
      <w:r>
        <w:rPr>
          <w:rFonts w:asciiTheme="minorHAnsi" w:eastAsiaTheme="minorEastAsia" w:hAnsiTheme="minorHAnsi" w:cstheme="minorBidi"/>
          <w:kern w:val="2"/>
          <w:sz w:val="24"/>
          <w:szCs w:val="24"/>
          <w14:ligatures w14:val="standardContextual"/>
        </w:rPr>
        <w:tab/>
      </w:r>
      <w:r w:rsidRPr="009C1C7B">
        <w:rPr>
          <w:snapToGrid w:val="0"/>
          <w:lang w:eastAsia="zh-CN"/>
        </w:rPr>
        <w:t>Test Purpose and Environment</w:t>
      </w:r>
      <w:r>
        <w:tab/>
      </w:r>
      <w:r>
        <w:fldChar w:fldCharType="begin"/>
      </w:r>
      <w:r>
        <w:instrText xml:space="preserve"> PAGEREF _Toc176337592 \h </w:instrText>
      </w:r>
      <w:r>
        <w:fldChar w:fldCharType="separate"/>
      </w:r>
      <w:r>
        <w:t>286</w:t>
      </w:r>
      <w:r>
        <w:fldChar w:fldCharType="end"/>
      </w:r>
    </w:p>
    <w:p w14:paraId="47AA7EFF" w14:textId="1BD54297"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G.2.3.1.7.2</w:t>
      </w:r>
      <w:r>
        <w:rPr>
          <w:rFonts w:asciiTheme="minorHAnsi" w:eastAsiaTheme="minorEastAsia" w:hAnsiTheme="minorHAnsi" w:cstheme="minorBidi"/>
          <w:kern w:val="2"/>
          <w:sz w:val="24"/>
          <w:szCs w:val="24"/>
          <w14:ligatures w14:val="standardContextual"/>
        </w:rPr>
        <w:tab/>
      </w:r>
      <w:r w:rsidRPr="009C1C7B">
        <w:rPr>
          <w:snapToGrid w:val="0"/>
        </w:rPr>
        <w:t>Test Requirements</w:t>
      </w:r>
      <w:r>
        <w:tab/>
      </w:r>
      <w:r>
        <w:fldChar w:fldCharType="begin"/>
      </w:r>
      <w:r>
        <w:instrText xml:space="preserve"> PAGEREF _Toc176337593 \h </w:instrText>
      </w:r>
      <w:r>
        <w:fldChar w:fldCharType="separate"/>
      </w:r>
      <w:r>
        <w:t>288</w:t>
      </w:r>
      <w:r>
        <w:fldChar w:fldCharType="end"/>
      </w:r>
    </w:p>
    <w:p w14:paraId="72D6D486" w14:textId="09D65338" w:rsidR="00BC1BE2" w:rsidRDefault="00BC1BE2">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_Toc176337594 \h </w:instrText>
      </w:r>
      <w:r>
        <w:fldChar w:fldCharType="separate"/>
      </w:r>
      <w:r>
        <w:t>289</w:t>
      </w:r>
      <w:r>
        <w:fldChar w:fldCharType="end"/>
      </w:r>
    </w:p>
    <w:p w14:paraId="36A41B5B" w14:textId="22B4D3C0"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lang w:eastAsia="zh-CN"/>
        </w:rPr>
        <w:t>G.2.3.1.8.1</w:t>
      </w:r>
      <w:r>
        <w:rPr>
          <w:rFonts w:asciiTheme="minorHAnsi" w:eastAsiaTheme="minorEastAsia" w:hAnsiTheme="minorHAnsi" w:cstheme="minorBidi"/>
          <w:kern w:val="2"/>
          <w:sz w:val="24"/>
          <w:szCs w:val="24"/>
          <w14:ligatures w14:val="standardContextual"/>
        </w:rPr>
        <w:tab/>
      </w:r>
      <w:r w:rsidRPr="009C1C7B">
        <w:rPr>
          <w:snapToGrid w:val="0"/>
          <w:lang w:eastAsia="zh-CN"/>
        </w:rPr>
        <w:t>Test Purpose and Environment</w:t>
      </w:r>
      <w:r>
        <w:tab/>
      </w:r>
      <w:r>
        <w:fldChar w:fldCharType="begin"/>
      </w:r>
      <w:r>
        <w:instrText xml:space="preserve"> PAGEREF _Toc176337595 \h </w:instrText>
      </w:r>
      <w:r>
        <w:fldChar w:fldCharType="separate"/>
      </w:r>
      <w:r>
        <w:t>289</w:t>
      </w:r>
      <w:r>
        <w:fldChar w:fldCharType="end"/>
      </w:r>
    </w:p>
    <w:p w14:paraId="50BA4381" w14:textId="468392B6"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G.2.3.1.8.2</w:t>
      </w:r>
      <w:r>
        <w:rPr>
          <w:rFonts w:asciiTheme="minorHAnsi" w:eastAsiaTheme="minorEastAsia" w:hAnsiTheme="minorHAnsi" w:cstheme="minorBidi"/>
          <w:kern w:val="2"/>
          <w:sz w:val="24"/>
          <w:szCs w:val="24"/>
          <w14:ligatures w14:val="standardContextual"/>
        </w:rPr>
        <w:tab/>
      </w:r>
      <w:r w:rsidRPr="009C1C7B">
        <w:rPr>
          <w:snapToGrid w:val="0"/>
        </w:rPr>
        <w:t>Test Requirements</w:t>
      </w:r>
      <w:r>
        <w:tab/>
      </w:r>
      <w:r>
        <w:fldChar w:fldCharType="begin"/>
      </w:r>
      <w:r>
        <w:instrText xml:space="preserve"> PAGEREF _Toc176337596 \h </w:instrText>
      </w:r>
      <w:r>
        <w:fldChar w:fldCharType="separate"/>
      </w:r>
      <w:r>
        <w:t>291</w:t>
      </w:r>
      <w:r>
        <w:fldChar w:fldCharType="end"/>
      </w:r>
    </w:p>
    <w:p w14:paraId="14BC96B7" w14:textId="3C45A198" w:rsidR="00BC1BE2" w:rsidRDefault="00BC1BE2">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_Toc176337597 \h </w:instrText>
      </w:r>
      <w:r>
        <w:fldChar w:fldCharType="separate"/>
      </w:r>
      <w:r>
        <w:t>292</w:t>
      </w:r>
      <w:r>
        <w:fldChar w:fldCharType="end"/>
      </w:r>
    </w:p>
    <w:p w14:paraId="21EE9EB5" w14:textId="14D5306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 xml:space="preserve">Beam Failure Detection and Link Recovery Test for FR1 </w:t>
      </w:r>
      <w:r w:rsidRPr="009C1C7B">
        <w:rPr>
          <w:rFonts w:eastAsia="MS Mincho" w:cs="Arial"/>
        </w:rPr>
        <w:t>PCell configured with SSB-based BFD and LR</w:t>
      </w:r>
      <w:r>
        <w:tab/>
      </w:r>
      <w:r>
        <w:fldChar w:fldCharType="begin"/>
      </w:r>
      <w:r>
        <w:instrText xml:space="preserve"> PAGEREF _Toc176337598 \h </w:instrText>
      </w:r>
      <w:r>
        <w:fldChar w:fldCharType="separate"/>
      </w:r>
      <w:r>
        <w:t>292</w:t>
      </w:r>
      <w:r>
        <w:fldChar w:fldCharType="end"/>
      </w:r>
    </w:p>
    <w:p w14:paraId="5A4B5062" w14:textId="3657705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w:t>
      </w:r>
      <w:r w:rsidRPr="009C1C7B">
        <w:rPr>
          <w:rFonts w:eastAsia="SimSun"/>
          <w:lang w:val="en-US" w:eastAsia="zh-CN"/>
        </w:rPr>
        <w:t>3</w:t>
      </w:r>
      <w:r>
        <w:t>.</w:t>
      </w:r>
      <w:r w:rsidRPr="009C1C7B">
        <w:rPr>
          <w:rFonts w:eastAsia="SimSun"/>
          <w:lang w:val="en-US" w:eastAsia="zh-CN"/>
        </w:rPr>
        <w:t>2.</w:t>
      </w:r>
      <w:r>
        <w:t>1</w:t>
      </w:r>
      <w:r w:rsidRPr="009C1C7B">
        <w:rPr>
          <w:rFonts w:eastAsia="SimSun"/>
          <w:lang w:val="en-US" w:eastAsia="zh-CN"/>
        </w:rPr>
        <w:t>.1</w:t>
      </w:r>
      <w:r>
        <w:rPr>
          <w:rFonts w:asciiTheme="minorHAnsi" w:eastAsiaTheme="minorEastAsia" w:hAnsiTheme="minorHAnsi" w:cstheme="minorBidi"/>
          <w:kern w:val="2"/>
          <w:sz w:val="24"/>
          <w:szCs w:val="24"/>
          <w14:ligatures w14:val="standardContextual"/>
        </w:rPr>
        <w:tab/>
      </w:r>
      <w:r w:rsidRPr="009C1C7B">
        <w:rPr>
          <w:snapToGrid w:val="0"/>
          <w:lang w:eastAsia="zh-CN"/>
        </w:rPr>
        <w:t>Test Purpose and Environment</w:t>
      </w:r>
      <w:r>
        <w:tab/>
      </w:r>
      <w:r>
        <w:fldChar w:fldCharType="begin"/>
      </w:r>
      <w:r>
        <w:instrText xml:space="preserve"> PAGEREF _Toc176337599 \h </w:instrText>
      </w:r>
      <w:r>
        <w:fldChar w:fldCharType="separate"/>
      </w:r>
      <w:r>
        <w:t>292</w:t>
      </w:r>
      <w:r>
        <w:fldChar w:fldCharType="end"/>
      </w:r>
    </w:p>
    <w:p w14:paraId="16579626" w14:textId="03AB9DEA"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w:t>
      </w:r>
      <w:r w:rsidRPr="009C1C7B">
        <w:rPr>
          <w:rFonts w:eastAsia="SimSun"/>
          <w:lang w:val="en-US" w:eastAsia="zh-CN"/>
        </w:rPr>
        <w:t>3</w:t>
      </w:r>
      <w:r>
        <w:t>.</w:t>
      </w:r>
      <w:r w:rsidRPr="009C1C7B">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9C1C7B">
        <w:rPr>
          <w:snapToGrid w:val="0"/>
        </w:rPr>
        <w:t>Requirements</w:t>
      </w:r>
      <w:r>
        <w:tab/>
      </w:r>
      <w:r>
        <w:fldChar w:fldCharType="begin"/>
      </w:r>
      <w:r>
        <w:instrText xml:space="preserve"> PAGEREF _Toc176337600 \h </w:instrText>
      </w:r>
      <w:r>
        <w:fldChar w:fldCharType="separate"/>
      </w:r>
      <w:r>
        <w:t>296</w:t>
      </w:r>
      <w:r>
        <w:fldChar w:fldCharType="end"/>
      </w:r>
    </w:p>
    <w:p w14:paraId="3927DB6A" w14:textId="658A4686" w:rsidR="00BC1BE2" w:rsidRDefault="00BC1BE2">
      <w:pPr>
        <w:pStyle w:val="TOC4"/>
        <w:rPr>
          <w:rFonts w:asciiTheme="minorHAnsi" w:eastAsiaTheme="minorEastAsia" w:hAnsiTheme="minorHAnsi" w:cstheme="minorBidi"/>
          <w:kern w:val="2"/>
          <w:sz w:val="24"/>
          <w:szCs w:val="24"/>
          <w14:ligatures w14:val="standardContextual"/>
        </w:rPr>
      </w:pPr>
      <w:r>
        <w:lastRenderedPageBreak/>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_Toc176337601 \h </w:instrText>
      </w:r>
      <w:r>
        <w:fldChar w:fldCharType="separate"/>
      </w:r>
      <w:r>
        <w:t>296</w:t>
      </w:r>
      <w:r>
        <w:fldChar w:fldCharType="end"/>
      </w:r>
    </w:p>
    <w:p w14:paraId="49194068" w14:textId="778609C0"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lang w:eastAsia="zh-CN"/>
        </w:rPr>
        <w:t>G.2.3.2.2.1</w:t>
      </w:r>
      <w:r>
        <w:rPr>
          <w:rFonts w:asciiTheme="minorHAnsi" w:eastAsiaTheme="minorEastAsia" w:hAnsiTheme="minorHAnsi" w:cstheme="minorBidi"/>
          <w:kern w:val="2"/>
          <w:sz w:val="24"/>
          <w:szCs w:val="24"/>
          <w14:ligatures w14:val="standardContextual"/>
        </w:rPr>
        <w:tab/>
      </w:r>
      <w:r w:rsidRPr="009C1C7B">
        <w:rPr>
          <w:snapToGrid w:val="0"/>
          <w:lang w:eastAsia="zh-CN"/>
        </w:rPr>
        <w:t>Test Purpose and Environment</w:t>
      </w:r>
      <w:r>
        <w:tab/>
      </w:r>
      <w:r>
        <w:fldChar w:fldCharType="begin"/>
      </w:r>
      <w:r>
        <w:instrText xml:space="preserve"> PAGEREF _Toc176337602 \h </w:instrText>
      </w:r>
      <w:r>
        <w:fldChar w:fldCharType="separate"/>
      </w:r>
      <w:r>
        <w:t>296</w:t>
      </w:r>
      <w:r>
        <w:fldChar w:fldCharType="end"/>
      </w:r>
    </w:p>
    <w:p w14:paraId="68C8B9E2" w14:textId="402552AB" w:rsidR="00BC1BE2" w:rsidRDefault="00BC1BE2">
      <w:pPr>
        <w:pStyle w:val="TOC5"/>
        <w:rPr>
          <w:rFonts w:asciiTheme="minorHAnsi" w:eastAsiaTheme="minorEastAsia" w:hAnsiTheme="minorHAnsi" w:cstheme="minorBidi"/>
          <w:kern w:val="2"/>
          <w:sz w:val="24"/>
          <w:szCs w:val="24"/>
          <w14:ligatures w14:val="standardContextual"/>
        </w:rPr>
      </w:pPr>
      <w:r w:rsidRPr="009C1C7B">
        <w:rPr>
          <w:snapToGrid w:val="0"/>
        </w:rPr>
        <w:t>G.2.3.2.2.2</w:t>
      </w:r>
      <w:r>
        <w:rPr>
          <w:rFonts w:asciiTheme="minorHAnsi" w:eastAsiaTheme="minorEastAsia" w:hAnsiTheme="minorHAnsi" w:cstheme="minorBidi"/>
          <w:kern w:val="2"/>
          <w:sz w:val="24"/>
          <w:szCs w:val="24"/>
          <w14:ligatures w14:val="standardContextual"/>
        </w:rPr>
        <w:tab/>
      </w:r>
      <w:r w:rsidRPr="009C1C7B">
        <w:rPr>
          <w:snapToGrid w:val="0"/>
        </w:rPr>
        <w:t>Test Requirements</w:t>
      </w:r>
      <w:r>
        <w:tab/>
      </w:r>
      <w:r>
        <w:fldChar w:fldCharType="begin"/>
      </w:r>
      <w:r>
        <w:instrText xml:space="preserve"> PAGEREF _Toc176337603 \h </w:instrText>
      </w:r>
      <w:r>
        <w:fldChar w:fldCharType="separate"/>
      </w:r>
      <w:r>
        <w:t>302</w:t>
      </w:r>
      <w:r>
        <w:fldChar w:fldCharType="end"/>
      </w:r>
    </w:p>
    <w:p w14:paraId="779006B6" w14:textId="42BD0A95"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lang w:val="en-US" w:eastAsia="zh-CN"/>
        </w:rPr>
        <w:t>G.2.3.2</w:t>
      </w:r>
      <w:r>
        <w:t>.</w:t>
      </w:r>
      <w:r w:rsidRPr="009C1C7B">
        <w:rPr>
          <w:rFonts w:eastAsia="SimSun"/>
          <w:lang w:val="en-US" w:eastAsia="zh-CN"/>
        </w:rPr>
        <w:t>3</w:t>
      </w:r>
      <w:r>
        <w:rPr>
          <w:rFonts w:asciiTheme="minorHAnsi" w:eastAsiaTheme="minorEastAsia" w:hAnsiTheme="minorHAnsi" w:cstheme="minorBidi"/>
          <w:kern w:val="2"/>
          <w:sz w:val="24"/>
          <w:szCs w:val="24"/>
          <w14:ligatures w14:val="standardContextual"/>
        </w:rPr>
        <w:tab/>
      </w:r>
      <w:r w:rsidRPr="009C1C7B">
        <w:rPr>
          <w:rFonts w:eastAsia="SimSun"/>
          <w:lang w:val="en-US" w:eastAsia="zh-CN"/>
        </w:rPr>
        <w:t xml:space="preserve">Beam Failure Detection and Link Recovery Test for FR1 </w:t>
      </w:r>
      <w:r w:rsidRPr="009C1C7B">
        <w:rPr>
          <w:rFonts w:eastAsia="MS Mincho" w:cs="Arial"/>
        </w:rPr>
        <w:t xml:space="preserve">PCell configured with </w:t>
      </w:r>
      <w:r w:rsidRPr="009C1C7B">
        <w:rPr>
          <w:rFonts w:eastAsia="SimSun" w:cs="Arial"/>
          <w:lang w:val="en-US" w:eastAsia="zh-CN"/>
        </w:rPr>
        <w:t>CSI-RS</w:t>
      </w:r>
      <w:r w:rsidRPr="009C1C7B">
        <w:rPr>
          <w:rFonts w:eastAsia="MS Mincho" w:cs="Arial"/>
        </w:rPr>
        <w:t>-based BFD and LR</w:t>
      </w:r>
      <w:r>
        <w:tab/>
      </w:r>
      <w:r>
        <w:fldChar w:fldCharType="begin"/>
      </w:r>
      <w:r>
        <w:instrText xml:space="preserve"> PAGEREF _Toc176337604 \h </w:instrText>
      </w:r>
      <w:r>
        <w:fldChar w:fldCharType="separate"/>
      </w:r>
      <w:r>
        <w:t>302</w:t>
      </w:r>
      <w:r>
        <w:fldChar w:fldCharType="end"/>
      </w:r>
    </w:p>
    <w:p w14:paraId="6B5E7EBB" w14:textId="5180DACC"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w:t>
      </w:r>
      <w:r w:rsidRPr="009C1C7B">
        <w:rPr>
          <w:rFonts w:eastAsia="SimSun"/>
          <w:lang w:val="en-US" w:eastAsia="zh-CN"/>
        </w:rPr>
        <w:t>3</w:t>
      </w:r>
      <w:r>
        <w:t>.</w:t>
      </w:r>
      <w:r w:rsidRPr="009C1C7B">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9C1C7B">
        <w:rPr>
          <w:snapToGrid w:val="0"/>
          <w:lang w:eastAsia="zh-CN"/>
        </w:rPr>
        <w:t>Test Purpose and Environment</w:t>
      </w:r>
      <w:r>
        <w:tab/>
      </w:r>
      <w:r>
        <w:fldChar w:fldCharType="begin"/>
      </w:r>
      <w:r>
        <w:instrText xml:space="preserve"> PAGEREF _Toc176337605 \h </w:instrText>
      </w:r>
      <w:r>
        <w:fldChar w:fldCharType="separate"/>
      </w:r>
      <w:r>
        <w:t>302</w:t>
      </w:r>
      <w:r>
        <w:fldChar w:fldCharType="end"/>
      </w:r>
    </w:p>
    <w:p w14:paraId="2330CDA3" w14:textId="550177A4"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lang w:eastAsia="zh-CN"/>
        </w:rPr>
        <w:t>G.</w:t>
      </w:r>
      <w:r w:rsidRPr="009C1C7B">
        <w:rPr>
          <w:rFonts w:eastAsia="SimSun"/>
          <w:lang w:val="en-US" w:eastAsia="zh-CN"/>
        </w:rPr>
        <w:t>2</w:t>
      </w:r>
      <w:r w:rsidRPr="009C1C7B">
        <w:rPr>
          <w:rFonts w:eastAsia="SimSun"/>
          <w:lang w:eastAsia="zh-CN"/>
        </w:rPr>
        <w:t>.</w:t>
      </w:r>
      <w:r w:rsidRPr="009C1C7B">
        <w:rPr>
          <w:rFonts w:eastAsia="SimSun"/>
          <w:lang w:val="en-US" w:eastAsia="zh-CN"/>
        </w:rPr>
        <w:t>3</w:t>
      </w:r>
      <w:r>
        <w:t>.</w:t>
      </w:r>
      <w:r w:rsidRPr="009C1C7B">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9C1C7B">
        <w:rPr>
          <w:snapToGrid w:val="0"/>
        </w:rPr>
        <w:t>Test Requirements</w:t>
      </w:r>
      <w:r>
        <w:tab/>
      </w:r>
      <w:r>
        <w:fldChar w:fldCharType="begin"/>
      </w:r>
      <w:r>
        <w:instrText xml:space="preserve"> PAGEREF _Toc176337606 \h </w:instrText>
      </w:r>
      <w:r>
        <w:fldChar w:fldCharType="separate"/>
      </w:r>
      <w:r>
        <w:t>306</w:t>
      </w:r>
      <w:r>
        <w:fldChar w:fldCharType="end"/>
      </w:r>
    </w:p>
    <w:p w14:paraId="224DA9E1" w14:textId="7EA562AD" w:rsidR="00BC1BE2" w:rsidRDefault="00BC1BE2">
      <w:pPr>
        <w:pStyle w:val="TOC4"/>
        <w:rPr>
          <w:rFonts w:asciiTheme="minorHAnsi" w:eastAsiaTheme="minorEastAsia" w:hAnsiTheme="minorHAnsi" w:cstheme="minorBidi"/>
          <w:kern w:val="2"/>
          <w:sz w:val="24"/>
          <w:szCs w:val="24"/>
          <w14:ligatures w14:val="standardContextual"/>
        </w:rPr>
      </w:pPr>
      <w:r w:rsidRPr="009C1C7B">
        <w:rPr>
          <w:rFonts w:eastAsia="SimSun"/>
        </w:rPr>
        <w:t>G.2.3.2.4</w:t>
      </w:r>
      <w:r>
        <w:rPr>
          <w:rFonts w:asciiTheme="minorHAnsi" w:eastAsiaTheme="minorEastAsia" w:hAnsiTheme="minorHAnsi" w:cstheme="minorBidi"/>
          <w:kern w:val="2"/>
          <w:sz w:val="24"/>
          <w:szCs w:val="24"/>
          <w14:ligatures w14:val="standardContextual"/>
        </w:rPr>
        <w:tab/>
      </w:r>
      <w:r w:rsidRPr="009C1C7B">
        <w:rPr>
          <w:rFonts w:eastAsia="SimSun"/>
        </w:rPr>
        <w:t>Beam Failure Detection and Link Recovery Test for FR2 PCell configured with CSI-RS-based BFD and LR in non-DRX mode</w:t>
      </w:r>
      <w:r>
        <w:tab/>
      </w:r>
      <w:r>
        <w:fldChar w:fldCharType="begin"/>
      </w:r>
      <w:r>
        <w:instrText xml:space="preserve"> PAGEREF _Toc176337607 \h </w:instrText>
      </w:r>
      <w:r>
        <w:fldChar w:fldCharType="separate"/>
      </w:r>
      <w:r>
        <w:t>306</w:t>
      </w:r>
      <w:r>
        <w:fldChar w:fldCharType="end"/>
      </w:r>
    </w:p>
    <w:p w14:paraId="187AD10A" w14:textId="3F31BFE1"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9C1C7B">
        <w:rPr>
          <w:rFonts w:eastAsia="SimSun"/>
          <w:snapToGrid w:val="0"/>
          <w:lang w:eastAsia="zh-CN"/>
        </w:rPr>
        <w:t>Test Purpose and Environment</w:t>
      </w:r>
      <w:r>
        <w:tab/>
      </w:r>
      <w:r>
        <w:fldChar w:fldCharType="begin"/>
      </w:r>
      <w:r>
        <w:instrText xml:space="preserve"> PAGEREF _Toc176337608 \h </w:instrText>
      </w:r>
      <w:r>
        <w:fldChar w:fldCharType="separate"/>
      </w:r>
      <w:r>
        <w:t>306</w:t>
      </w:r>
      <w:r>
        <w:fldChar w:fldCharType="end"/>
      </w:r>
    </w:p>
    <w:p w14:paraId="3AB23E3B" w14:textId="35A4C8BE" w:rsidR="00BC1BE2" w:rsidRDefault="00BC1BE2">
      <w:pPr>
        <w:pStyle w:val="TOC5"/>
        <w:rPr>
          <w:rFonts w:asciiTheme="minorHAnsi" w:eastAsiaTheme="minorEastAsia" w:hAnsiTheme="minorHAnsi" w:cstheme="minorBidi"/>
          <w:kern w:val="2"/>
          <w:sz w:val="24"/>
          <w:szCs w:val="24"/>
          <w14:ligatures w14:val="standardContextual"/>
        </w:rPr>
      </w:pPr>
      <w:r w:rsidRPr="009C1C7B">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9C1C7B">
        <w:rPr>
          <w:rFonts w:eastAsia="SimSun"/>
          <w:snapToGrid w:val="0"/>
        </w:rPr>
        <w:t>Test Requirements</w:t>
      </w:r>
      <w:r>
        <w:tab/>
      </w:r>
      <w:r>
        <w:fldChar w:fldCharType="begin"/>
      </w:r>
      <w:r>
        <w:instrText xml:space="preserve"> PAGEREF _Toc176337609 \h </w:instrText>
      </w:r>
      <w:r>
        <w:fldChar w:fldCharType="separate"/>
      </w:r>
      <w:r>
        <w:t>311</w:t>
      </w:r>
      <w:r>
        <w:fldChar w:fldCharType="end"/>
      </w:r>
    </w:p>
    <w:p w14:paraId="630A2FDA" w14:textId="2D51AE9F" w:rsidR="00BC1BE2" w:rsidRDefault="00BC1BE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_Toc176337610 \h </w:instrText>
      </w:r>
      <w:r>
        <w:fldChar w:fldCharType="separate"/>
      </w:r>
      <w:r>
        <w:t>312</w:t>
      </w:r>
      <w:r>
        <w:fldChar w:fldCharType="end"/>
      </w:r>
    </w:p>
    <w:p w14:paraId="6C5507A2" w14:textId="790BC2BD" w:rsidR="00080512" w:rsidRPr="004D3578" w:rsidRDefault="00BC1BE2">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C5507A5" w14:textId="77777777" w:rsidR="00080512" w:rsidRPr="004D3578" w:rsidRDefault="00080512">
      <w:r w:rsidRPr="004D3578">
        <w:t>Thi</w:t>
      </w:r>
      <w:r w:rsidRPr="000C243E">
        <w:t xml:space="preserve">s Technical </w:t>
      </w:r>
      <w:bookmarkStart w:id="34" w:name="spectype3"/>
      <w:r w:rsidRPr="000C243E">
        <w:t>Specification</w:t>
      </w:r>
      <w:bookmarkEnd w:id="34"/>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5" w:name="introduction"/>
      <w:bookmarkEnd w:id="35"/>
      <w:r w:rsidRPr="004D3578">
        <w:br w:type="page"/>
      </w:r>
      <w:bookmarkStart w:id="36" w:name="scope"/>
      <w:bookmarkStart w:id="37" w:name="_Toc97737173"/>
      <w:bookmarkStart w:id="38" w:name="_Toc106094063"/>
      <w:bookmarkStart w:id="39" w:name="_Toc114252838"/>
      <w:bookmarkStart w:id="40" w:name="_Toc123045966"/>
      <w:bookmarkStart w:id="41" w:name="_Toc124157507"/>
      <w:bookmarkStart w:id="42" w:name="_Toc124258900"/>
      <w:bookmarkStart w:id="43" w:name="_Toc124259044"/>
      <w:bookmarkStart w:id="44" w:name="_Toc130585801"/>
      <w:bookmarkStart w:id="45" w:name="_Toc130586812"/>
      <w:bookmarkStart w:id="46" w:name="_Toc137461978"/>
      <w:bookmarkStart w:id="47" w:name="_Toc138883787"/>
      <w:bookmarkStart w:id="48" w:name="_Toc138883931"/>
      <w:bookmarkStart w:id="49" w:name="_Toc145426828"/>
      <w:bookmarkStart w:id="50" w:name="_Toc155427972"/>
      <w:bookmarkStart w:id="51" w:name="_Toc155780990"/>
      <w:bookmarkStart w:id="52" w:name="_Toc161665289"/>
      <w:bookmarkStart w:id="53" w:name="_Toc169718440"/>
      <w:bookmarkStart w:id="54" w:name="_Toc176337001"/>
      <w:bookmarkEnd w:id="36"/>
      <w:r w:rsidRPr="004D3578">
        <w:lastRenderedPageBreak/>
        <w:t>1</w:t>
      </w:r>
      <w:r w:rsidRPr="004D3578">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6C5507C5" w14:textId="3C8D7F8B"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NR</w:t>
      </w:r>
      <w:r w:rsidRPr="009D54BB">
        <w:rPr>
          <w:rFonts w:cs="v5.0.0"/>
        </w:rPr>
        <w:t xml:space="preserve"> Repeater</w:t>
      </w:r>
      <w:r w:rsidRPr="009D54BB">
        <w:rPr>
          <w:rFonts w:eastAsia="SimSun" w:cs="v5.0.0" w:hint="eastAsia"/>
          <w:lang w:val="en-US" w:eastAsia="zh-CN"/>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5" w:name="references"/>
      <w:bookmarkStart w:id="56" w:name="_Toc97737174"/>
      <w:bookmarkStart w:id="57" w:name="_Toc106094064"/>
      <w:bookmarkStart w:id="58" w:name="_Toc114252839"/>
      <w:bookmarkStart w:id="59" w:name="_Toc123045967"/>
      <w:bookmarkStart w:id="60" w:name="_Toc124157508"/>
      <w:bookmarkStart w:id="61" w:name="_Toc124258901"/>
      <w:bookmarkStart w:id="62" w:name="_Toc124259045"/>
      <w:bookmarkStart w:id="63" w:name="_Toc130585802"/>
      <w:bookmarkStart w:id="64" w:name="_Toc130586813"/>
      <w:bookmarkStart w:id="65" w:name="_Toc137461979"/>
      <w:bookmarkStart w:id="66" w:name="_Toc138883788"/>
      <w:bookmarkStart w:id="67" w:name="_Toc138883932"/>
      <w:bookmarkStart w:id="68" w:name="_Toc145426829"/>
      <w:bookmarkStart w:id="69" w:name="_Toc155427973"/>
      <w:bookmarkStart w:id="70" w:name="_Toc155780991"/>
      <w:bookmarkStart w:id="71" w:name="_Toc161665290"/>
      <w:bookmarkStart w:id="72" w:name="_Toc169718441"/>
      <w:bookmarkStart w:id="73" w:name="_Toc176337002"/>
      <w:bookmarkEnd w:id="55"/>
      <w:r w:rsidRPr="004D3578">
        <w:t>2</w:t>
      </w:r>
      <w:r w:rsidRPr="004D3578">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Pr="00D70951" w:rsidRDefault="00636DFA" w:rsidP="00AA6B86">
      <w:pPr>
        <w:pStyle w:val="EX"/>
        <w:rPr>
          <w:rFonts w:eastAsiaTheme="minorEastAsia" w:cs="Arial"/>
          <w:szCs w:val="34"/>
          <w:lang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6C5507DF" w14:textId="77777777" w:rsidR="00080512" w:rsidRPr="004D3578" w:rsidRDefault="00080512">
      <w:pPr>
        <w:pStyle w:val="Heading1"/>
      </w:pPr>
      <w:bookmarkStart w:id="74" w:name="definitions"/>
      <w:bookmarkStart w:id="75" w:name="_Toc97737175"/>
      <w:bookmarkStart w:id="76" w:name="_Toc106094065"/>
      <w:bookmarkStart w:id="77" w:name="_Toc114252840"/>
      <w:bookmarkStart w:id="78" w:name="_Toc123045968"/>
      <w:bookmarkStart w:id="79" w:name="_Toc124157509"/>
      <w:bookmarkStart w:id="80" w:name="_Toc124258902"/>
      <w:bookmarkStart w:id="81" w:name="_Toc124259046"/>
      <w:bookmarkStart w:id="82" w:name="_Toc130585803"/>
      <w:bookmarkStart w:id="83" w:name="_Toc130586814"/>
      <w:bookmarkStart w:id="84" w:name="_Toc137461980"/>
      <w:bookmarkStart w:id="85" w:name="_Toc138883789"/>
      <w:bookmarkStart w:id="86" w:name="_Toc138883933"/>
      <w:bookmarkStart w:id="87" w:name="_Toc145426830"/>
      <w:bookmarkStart w:id="88" w:name="_Toc155427974"/>
      <w:bookmarkStart w:id="89" w:name="_Toc155780992"/>
      <w:bookmarkStart w:id="90" w:name="_Toc161665291"/>
      <w:bookmarkStart w:id="91" w:name="_Toc169718442"/>
      <w:bookmarkStart w:id="92" w:name="_Toc176337003"/>
      <w:bookmarkEnd w:id="74"/>
      <w:r w:rsidRPr="004D3578">
        <w:t>3</w:t>
      </w:r>
      <w:r w:rsidRPr="004D3578">
        <w:tab/>
        <w:t>Definitions</w:t>
      </w:r>
      <w:r w:rsidR="00602AEA">
        <w:t xml:space="preserve"> of terms,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C5507E0" w14:textId="77777777" w:rsidR="00080512" w:rsidRPr="004D3578" w:rsidRDefault="00080512">
      <w:pPr>
        <w:pStyle w:val="Heading2"/>
        <w:rPr>
          <w:lang w:eastAsia="zh-CN"/>
        </w:rPr>
      </w:pPr>
      <w:bookmarkStart w:id="93" w:name="_Toc97737176"/>
      <w:bookmarkStart w:id="94" w:name="_Toc106094066"/>
      <w:bookmarkStart w:id="95" w:name="_Toc114252841"/>
      <w:bookmarkStart w:id="96" w:name="_Toc123045969"/>
      <w:bookmarkStart w:id="97" w:name="_Toc124157510"/>
      <w:bookmarkStart w:id="98" w:name="_Toc124258903"/>
      <w:bookmarkStart w:id="99" w:name="_Toc124259047"/>
      <w:bookmarkStart w:id="100" w:name="_Toc130585804"/>
      <w:bookmarkStart w:id="101" w:name="_Toc130586815"/>
      <w:bookmarkStart w:id="102" w:name="_Toc137461981"/>
      <w:bookmarkStart w:id="103" w:name="_Toc138883790"/>
      <w:bookmarkStart w:id="104" w:name="_Toc138883934"/>
      <w:bookmarkStart w:id="105" w:name="_Toc145426831"/>
      <w:bookmarkStart w:id="106" w:name="_Toc155427975"/>
      <w:bookmarkStart w:id="107" w:name="_Toc155780993"/>
      <w:bookmarkStart w:id="108" w:name="_Toc161665292"/>
      <w:bookmarkStart w:id="109" w:name="_Toc169718443"/>
      <w:bookmarkStart w:id="110" w:name="_Toc176337004"/>
      <w:r w:rsidRPr="004D3578">
        <w:t>3.1</w:t>
      </w:r>
      <w:r w:rsidRPr="004D3578">
        <w:tab/>
      </w:r>
      <w:r w:rsidR="00C51D6E">
        <w:rPr>
          <w:rFonts w:hint="eastAsia"/>
          <w:lang w:eastAsia="zh-CN"/>
        </w:rP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1" w:name="_Hlk490252228"/>
      <w:bookmarkStart w:id="112"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13"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3"/>
    </w:p>
    <w:p w14:paraId="6C5507E8" w14:textId="1E252FD1" w:rsidR="00376C5D" w:rsidRPr="00F95B02" w:rsidRDefault="00376C5D" w:rsidP="00376C5D">
      <w:r>
        <w:rPr>
          <w:b/>
          <w:bCs/>
        </w:rPr>
        <w:lastRenderedPageBreak/>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4" w:name="_Toc97737177"/>
      <w:bookmarkEnd w:id="111"/>
      <w:bookmarkEnd w:id="112"/>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3A27ADF6" w14:textId="77777777" w:rsidR="00725029" w:rsidRDefault="00725029" w:rsidP="00725029">
      <w:r>
        <w:t xml:space="preserve">NCR type 1-C: NCR-MT or NCR-Fwd at FR1 with a </w:t>
      </w:r>
      <w:r w:rsidRPr="001B4447">
        <w:rPr>
          <w:i/>
          <w:iCs/>
        </w:rPr>
        <w:t>requirement set</w:t>
      </w:r>
      <w:r>
        <w:t xml:space="preserve"> consisting only of conducted requirements defined at individual antenna connectors.</w:t>
      </w:r>
    </w:p>
    <w:p w14:paraId="1F4992C2" w14:textId="77777777" w:rsidR="00725029" w:rsidRDefault="00725029" w:rsidP="00725029">
      <w:r>
        <w:t>NCR</w:t>
      </w:r>
      <w:r w:rsidRPr="00E856BE">
        <w:t xml:space="preserve"> type 1-H: </w:t>
      </w:r>
      <w:r>
        <w:t>NCR-MT or NCR-Fwd</w:t>
      </w:r>
      <w:r w:rsidRPr="00E856BE">
        <w:t xml:space="preserve"> operating at FR1 with a </w:t>
      </w:r>
      <w:r w:rsidRPr="001B4447">
        <w:rPr>
          <w:i/>
          <w:iCs/>
        </w:rPr>
        <w:t>requirement set</w:t>
      </w:r>
      <w:r w:rsidRPr="00E856BE">
        <w:t xml:space="preserve"> consisting of conducted requirements defined at individual TAB connectors and OTA requirements defined at RIB</w:t>
      </w:r>
      <w:r>
        <w:t>.</w:t>
      </w:r>
    </w:p>
    <w:p w14:paraId="16179DE0" w14:textId="04CF77A2" w:rsidR="00725029" w:rsidRPr="00A778BD" w:rsidRDefault="00725029" w:rsidP="00725029">
      <w:r>
        <w:t>NCR type 2-O: NCR-MT or NCR-</w:t>
      </w:r>
      <w:r>
        <w:rPr>
          <w:rFonts w:hint="eastAsia"/>
          <w:lang w:eastAsia="ja-JP"/>
        </w:rPr>
        <w:t>Fwd</w:t>
      </w:r>
      <w:r>
        <w:t xml:space="preserve"> operating at FR2 with a </w:t>
      </w:r>
      <w:r w:rsidRPr="001B4447">
        <w:rPr>
          <w:i/>
          <w:iCs/>
        </w:rPr>
        <w:t>requirement set</w:t>
      </w:r>
      <w:r>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lastRenderedPageBreak/>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74DD77ED" w14:textId="77777777" w:rsidR="002A151F" w:rsidRPr="00A778BD" w:rsidRDefault="002A151F" w:rsidP="002A151F">
      <w:pPr>
        <w:rPr>
          <w:color w:val="000000" w:themeColor="text1"/>
        </w:rPr>
      </w:pPr>
      <w:r w:rsidRPr="00A778BD">
        <w:rPr>
          <w:b/>
          <w:color w:val="000000" w:themeColor="text1"/>
        </w:rPr>
        <w:t>Repeater type 1-C</w:t>
      </w:r>
      <w:r w:rsidRPr="00A778BD">
        <w:rPr>
          <w:color w:val="000000" w:themeColor="text1"/>
        </w:rPr>
        <w:t>:</w:t>
      </w:r>
      <w:r>
        <w:rPr>
          <w:color w:val="000000" w:themeColor="text1"/>
        </w:rPr>
        <w:t xml:space="preserve"> </w:t>
      </w:r>
      <w:r w:rsidRPr="00A778BD">
        <w:rPr>
          <w:color w:val="000000" w:themeColor="text1"/>
        </w:rPr>
        <w:t xml:space="preserve">Repeater operating at FR1 with a requirement set consisting only of conducted requirements defined at individual </w:t>
      </w:r>
      <w:r w:rsidRPr="00A778BD">
        <w:rPr>
          <w:i/>
          <w:color w:val="000000" w:themeColor="text1"/>
        </w:rPr>
        <w:t>antenna connectors</w:t>
      </w:r>
      <w:r w:rsidRPr="00A778BD">
        <w:rPr>
          <w:color w:val="000000" w:themeColor="text1"/>
        </w:rPr>
        <w:t>.</w:t>
      </w:r>
    </w:p>
    <w:p w14:paraId="2071FC4F" w14:textId="75450522" w:rsidR="00A778BD" w:rsidRPr="00A778BD" w:rsidRDefault="00A778BD" w:rsidP="00A778BD">
      <w:pPr>
        <w:rPr>
          <w:color w:val="000000" w:themeColor="text1"/>
        </w:rPr>
      </w:pPr>
      <w:r w:rsidRPr="00A778BD">
        <w:rPr>
          <w:rFonts w:cs="v5.0.0"/>
          <w:b/>
          <w:snapToGrid w:val="0"/>
          <w:color w:val="000000" w:themeColor="text1"/>
          <w:lang w:eastAsia="zh-CN"/>
        </w:rPr>
        <w:t>Repeater type 2-O:</w:t>
      </w:r>
      <w:r w:rsidRPr="00A778BD">
        <w:rPr>
          <w:rFonts w:cs="v5.0.0"/>
          <w:snapToGrid w:val="0"/>
          <w:color w:val="000000" w:themeColor="text1"/>
          <w:lang w:eastAsia="zh-CN"/>
        </w:rPr>
        <w:t xml:space="preserve"> </w:t>
      </w:r>
      <w:r w:rsidRPr="00A778BD">
        <w:rPr>
          <w:color w:val="000000" w:themeColor="text1"/>
        </w:rPr>
        <w:t>Repeater operating at FR2 with a requirement set consisting only of OTA requirements defined at the RIB</w:t>
      </w:r>
    </w:p>
    <w:p w14:paraId="4FE93199" w14:textId="77777777" w:rsidR="00A778BD" w:rsidRPr="00A778BD" w:rsidRDefault="00A778BD" w:rsidP="00A778BD">
      <w:pPr>
        <w:rPr>
          <w:i/>
          <w:lang w:eastAsia="sv-SE"/>
        </w:rPr>
      </w:pPr>
      <w:r w:rsidRPr="00A778BD">
        <w:rPr>
          <w:b/>
          <w:iCs/>
          <w:lang w:eastAsia="zh-CN"/>
        </w:rPr>
        <w:t>Requirement set</w:t>
      </w:r>
      <w:r w:rsidRPr="00A778BD">
        <w:rPr>
          <w:bCs/>
          <w:iCs/>
          <w:lang w:eastAsia="zh-CN"/>
        </w:rPr>
        <w:t xml:space="preserve">: </w:t>
      </w:r>
      <w:r w:rsidRPr="00A778BD">
        <w:rPr>
          <w:lang w:eastAsia="sv-SE"/>
        </w:rPr>
        <w:t xml:space="preserve">one of the NR requirements set as defined for </w:t>
      </w:r>
      <w:r w:rsidRPr="00A778BD">
        <w:rPr>
          <w:i/>
          <w:lang w:eastAsia="sv-SE"/>
        </w:rPr>
        <w:t>NR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lastRenderedPageBreak/>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15" w:name="_Toc106094067"/>
      <w:bookmarkStart w:id="116" w:name="_Toc114252842"/>
      <w:bookmarkStart w:id="117" w:name="_Toc123045970"/>
      <w:bookmarkStart w:id="118" w:name="_Toc124157511"/>
      <w:bookmarkStart w:id="119" w:name="_Toc124258904"/>
      <w:bookmarkStart w:id="120" w:name="_Toc124259048"/>
      <w:bookmarkStart w:id="121" w:name="_Toc130585805"/>
      <w:bookmarkStart w:id="122" w:name="_Toc130586816"/>
      <w:bookmarkStart w:id="123" w:name="_Toc137461982"/>
      <w:bookmarkStart w:id="124" w:name="_Toc138883791"/>
      <w:bookmarkStart w:id="125" w:name="_Toc138883935"/>
      <w:bookmarkStart w:id="126" w:name="_Toc145426832"/>
      <w:bookmarkStart w:id="127" w:name="_Toc155427976"/>
      <w:bookmarkStart w:id="128" w:name="_Toc155780994"/>
      <w:bookmarkStart w:id="129" w:name="_Toc161665293"/>
      <w:bookmarkStart w:id="130" w:name="_Toc169718444"/>
      <w:bookmarkStart w:id="131" w:name="_Toc176337005"/>
      <w:r w:rsidRPr="004D3578">
        <w:t>3.2</w:t>
      </w:r>
      <w:r w:rsidRPr="004D3578">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2"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lastRenderedPageBreak/>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3" w:name="_Toc106094068"/>
      <w:bookmarkStart w:id="134" w:name="_Toc114252843"/>
      <w:bookmarkStart w:id="135" w:name="_Toc123045971"/>
      <w:bookmarkStart w:id="136" w:name="_Toc124157512"/>
      <w:bookmarkStart w:id="137" w:name="_Toc124258905"/>
      <w:bookmarkStart w:id="138" w:name="_Toc124259049"/>
      <w:bookmarkStart w:id="139" w:name="_Toc130585806"/>
      <w:bookmarkStart w:id="140" w:name="_Toc130586817"/>
      <w:bookmarkStart w:id="141" w:name="_Toc137461983"/>
      <w:bookmarkStart w:id="142" w:name="_Toc138883792"/>
      <w:bookmarkStart w:id="143" w:name="_Toc138883936"/>
      <w:bookmarkStart w:id="144" w:name="_Toc145426833"/>
      <w:bookmarkStart w:id="145" w:name="_Toc155427977"/>
      <w:bookmarkStart w:id="146" w:name="_Toc155780995"/>
      <w:bookmarkStart w:id="147" w:name="_Toc161665294"/>
      <w:bookmarkStart w:id="148" w:name="_Toc169718445"/>
      <w:bookmarkStart w:id="149" w:name="_Toc176337006"/>
      <w:r w:rsidRPr="004D3578">
        <w:t>3.3</w:t>
      </w:r>
      <w:r w:rsidRPr="004D3578">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0" w:name="clause4"/>
      <w:bookmarkStart w:id="151" w:name="_Hlk494631454"/>
      <w:bookmarkStart w:id="152" w:name="_Toc97737179"/>
      <w:bookmarkEnd w:id="150"/>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lastRenderedPageBreak/>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Pr="007911AE" w:rsidRDefault="007911AE" w:rsidP="007911AE">
      <w:pPr>
        <w:pStyle w:val="EW"/>
        <w:rPr>
          <w:lang w:eastAsia="zh-CN"/>
        </w:rPr>
      </w:pPr>
      <w:r w:rsidRPr="007911AE">
        <w:t>RF</w:t>
      </w:r>
      <w:r w:rsidRPr="007911AE">
        <w:tab/>
        <w:t>Radio Frequency</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1"/>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53" w:name="_Toc106094069"/>
      <w:bookmarkStart w:id="154" w:name="_Toc114252844"/>
      <w:bookmarkStart w:id="155" w:name="_Toc123045972"/>
      <w:bookmarkStart w:id="156" w:name="_Toc124157513"/>
      <w:bookmarkStart w:id="157" w:name="_Toc124258906"/>
      <w:bookmarkStart w:id="158" w:name="_Toc124259050"/>
      <w:bookmarkStart w:id="159" w:name="_Toc130585807"/>
      <w:bookmarkStart w:id="160" w:name="_Toc130586818"/>
      <w:bookmarkStart w:id="161" w:name="_Toc137461984"/>
      <w:bookmarkStart w:id="162" w:name="_Toc138883793"/>
      <w:bookmarkStart w:id="163" w:name="_Toc138883937"/>
      <w:bookmarkStart w:id="164" w:name="_Toc145426834"/>
      <w:bookmarkStart w:id="165" w:name="_Toc155427978"/>
      <w:bookmarkStart w:id="166" w:name="_Toc155780996"/>
      <w:bookmarkStart w:id="167" w:name="_Toc161665295"/>
      <w:bookmarkStart w:id="168" w:name="_Toc169718446"/>
      <w:bookmarkStart w:id="169" w:name="_Toc176337007"/>
      <w:r w:rsidRPr="004D3578">
        <w:t>4</w:t>
      </w:r>
      <w:r w:rsidRPr="004D3578">
        <w:tab/>
      </w:r>
      <w:r w:rsidR="00224CEF">
        <w:rPr>
          <w:rFonts w:hint="eastAsia"/>
          <w:lang w:eastAsia="zh-CN"/>
        </w:rPr>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C55082A" w14:textId="77777777" w:rsidR="00080512" w:rsidRPr="004D3578" w:rsidRDefault="0065715A">
      <w:pPr>
        <w:pStyle w:val="Heading2"/>
      </w:pPr>
      <w:bookmarkStart w:id="170" w:name="_Toc97737180"/>
      <w:bookmarkStart w:id="171" w:name="_Toc106094070"/>
      <w:bookmarkStart w:id="172" w:name="_Toc114252845"/>
      <w:bookmarkStart w:id="173" w:name="_Toc123045973"/>
      <w:bookmarkStart w:id="174" w:name="_Toc124157514"/>
      <w:bookmarkStart w:id="175" w:name="_Toc124258907"/>
      <w:bookmarkStart w:id="176" w:name="_Toc124259051"/>
      <w:bookmarkStart w:id="177" w:name="_Toc130585808"/>
      <w:bookmarkStart w:id="178" w:name="_Toc130586819"/>
      <w:bookmarkStart w:id="179" w:name="_Toc137461985"/>
      <w:bookmarkStart w:id="180" w:name="_Toc138883794"/>
      <w:bookmarkStart w:id="181" w:name="_Toc138883938"/>
      <w:bookmarkStart w:id="182" w:name="_Toc145426835"/>
      <w:bookmarkStart w:id="183" w:name="_Toc155427979"/>
      <w:bookmarkStart w:id="184" w:name="_Toc155780997"/>
      <w:bookmarkStart w:id="185" w:name="_Toc161665296"/>
      <w:bookmarkStart w:id="186" w:name="_Toc169718447"/>
      <w:bookmarkStart w:id="187" w:name="_Toc17633700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C55082B" w14:textId="77777777" w:rsidR="00BB2FD7" w:rsidRPr="00056702" w:rsidRDefault="00BB2FD7" w:rsidP="00BB2FD7">
      <w:bookmarkStart w:id="188"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89" w:name="_Toc97737181"/>
      <w:bookmarkStart w:id="190" w:name="_Toc106094071"/>
      <w:bookmarkStart w:id="191" w:name="_Toc114252846"/>
      <w:bookmarkStart w:id="192" w:name="_Toc123045974"/>
      <w:bookmarkStart w:id="193" w:name="_Toc124157515"/>
      <w:bookmarkStart w:id="194" w:name="_Toc124258908"/>
      <w:bookmarkStart w:id="195" w:name="_Toc124259052"/>
      <w:bookmarkStart w:id="196" w:name="_Toc130585809"/>
      <w:bookmarkStart w:id="197" w:name="_Toc130586820"/>
      <w:bookmarkStart w:id="198" w:name="_Toc137461986"/>
      <w:bookmarkStart w:id="199" w:name="_Toc138883795"/>
      <w:bookmarkStart w:id="200" w:name="_Toc138883939"/>
      <w:bookmarkStart w:id="201" w:name="_Toc145426836"/>
      <w:bookmarkStart w:id="202" w:name="_Toc155427980"/>
      <w:bookmarkStart w:id="203" w:name="_Toc155780998"/>
      <w:bookmarkStart w:id="204" w:name="_Toc161665297"/>
      <w:bookmarkStart w:id="205" w:name="_Toc169718448"/>
      <w:bookmarkStart w:id="206" w:name="_Toc176337009"/>
      <w:r>
        <w:lastRenderedPageBreak/>
        <w:t>4.</w:t>
      </w:r>
      <w:r w:rsidR="004D76D4">
        <w:rPr>
          <w:rFonts w:hint="eastAsia"/>
          <w:lang w:eastAsia="zh-CN"/>
        </w:rPr>
        <w:t>2</w:t>
      </w:r>
      <w:r w:rsidRPr="004D3578">
        <w:tab/>
      </w:r>
      <w:r>
        <w:rPr>
          <w:rFonts w:hint="eastAsia"/>
          <w:lang w:eastAsia="zh-CN"/>
        </w:rPr>
        <w:t>Conducted and radiated requirement reference points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C550830" w14:textId="77777777" w:rsidR="007608E8" w:rsidRPr="00F95B02" w:rsidRDefault="007608E8" w:rsidP="007608E8">
      <w:pPr>
        <w:pStyle w:val="Heading3"/>
      </w:pPr>
      <w:bookmarkStart w:id="207" w:name="_Toc97737182"/>
      <w:bookmarkStart w:id="208" w:name="_Toc106094072"/>
      <w:bookmarkStart w:id="209" w:name="_Toc114252847"/>
      <w:bookmarkStart w:id="210" w:name="_Toc123045975"/>
      <w:bookmarkStart w:id="211" w:name="_Toc124157516"/>
      <w:bookmarkStart w:id="212" w:name="_Toc124258909"/>
      <w:bookmarkStart w:id="213" w:name="_Toc124259053"/>
      <w:bookmarkStart w:id="214" w:name="_Toc130585810"/>
      <w:bookmarkStart w:id="215" w:name="_Toc130586821"/>
      <w:bookmarkStart w:id="216" w:name="_Toc137461987"/>
      <w:bookmarkStart w:id="217" w:name="_Toc138883796"/>
      <w:bookmarkStart w:id="218" w:name="_Toc138883940"/>
      <w:bookmarkStart w:id="219" w:name="_Toc145426837"/>
      <w:bookmarkStart w:id="220" w:name="_Toc155427981"/>
      <w:bookmarkStart w:id="221" w:name="_Toc155780999"/>
      <w:bookmarkStart w:id="222" w:name="_Toc161665298"/>
      <w:bookmarkStart w:id="223" w:name="_Toc169718449"/>
      <w:bookmarkStart w:id="224" w:name="_Toc176337010"/>
      <w:r w:rsidRPr="00F95B02">
        <w:t>4.</w:t>
      </w:r>
      <w:r w:rsidR="00F57FA1">
        <w:t>2</w:t>
      </w:r>
      <w:r w:rsidRPr="00F95B02">
        <w:t>.1</w:t>
      </w:r>
      <w:r w:rsidRPr="00F95B02">
        <w:tab/>
      </w:r>
      <w:r>
        <w:rPr>
          <w:rFonts w:hint="eastAsia"/>
          <w:i/>
        </w:rPr>
        <w:t>Repeater</w:t>
      </w:r>
      <w:r w:rsidRPr="00F95B02">
        <w:rPr>
          <w:i/>
        </w:rPr>
        <w:t xml:space="preserve"> type 1-C</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C550831" w14:textId="77777777" w:rsidR="007608E8" w:rsidRDefault="007608E8" w:rsidP="00846BF2">
      <w:r w:rsidRPr="00056702">
        <w:t xml:space="preserve">For </w:t>
      </w:r>
      <w:r w:rsidR="0026478B" w:rsidRPr="0026478B">
        <w:rPr>
          <w:i/>
          <w:iCs/>
        </w:rPr>
        <w:t>repeater type 1-C</w:t>
      </w:r>
      <w:r w:rsidRPr="00056702">
        <w:t xml:space="preserve">, the requirements are applied at the </w:t>
      </w:r>
      <w:r>
        <w:rPr>
          <w:rFonts w:hint="eastAsia"/>
        </w:rPr>
        <w:t>r</w:t>
      </w:r>
      <w:r w:rsidRPr="00056702">
        <w:rPr>
          <w:rFonts w:hint="eastAsia"/>
        </w:rPr>
        <w:t>epeater</w:t>
      </w:r>
      <w:r w:rsidRPr="00056702">
        <w:t xml:space="preserve"> </w:t>
      </w:r>
      <w:r w:rsidR="00D80EA8" w:rsidRPr="00D80EA8">
        <w:rPr>
          <w:i/>
        </w:rPr>
        <w:t>antenna connector</w:t>
      </w:r>
      <w:r w:rsidRPr="00056702">
        <w:t xml:space="preserve"> (</w:t>
      </w:r>
      <w:r>
        <w:rPr>
          <w:rFonts w:hint="eastAsia"/>
        </w:rPr>
        <w:t>BS-side connector or UE-side connector</w:t>
      </w:r>
      <w:r w:rsidRPr="00056702">
        <w:t xml:space="preserve">) for </w:t>
      </w:r>
      <w:r>
        <w:rPr>
          <w:rFonts w:hint="eastAsia"/>
        </w:rPr>
        <w:t>downlink</w:t>
      </w:r>
      <w:r w:rsidRPr="00056702">
        <w:t xml:space="preserve"> or </w:t>
      </w:r>
      <w:r>
        <w:rPr>
          <w:rFonts w:hint="eastAsia"/>
        </w:rPr>
        <w:t>uplink</w:t>
      </w:r>
      <w:r w:rsidRPr="00056702">
        <w:t xml:space="preserve"> for the configuration in normal operating conditions. </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77777777" w:rsidR="007608E8" w:rsidRDefault="007608E8" w:rsidP="007608E8">
      <w:pPr>
        <w:pStyle w:val="TF"/>
      </w:pPr>
      <w:r w:rsidRPr="00F95B02">
        <w:t>Figure 4.</w:t>
      </w:r>
      <w:r w:rsidR="001057EF">
        <w:t>2</w:t>
      </w:r>
      <w:r w:rsidRPr="00F95B02">
        <w:t xml:space="preserve">.1-1: </w:t>
      </w:r>
      <w:r>
        <w:rPr>
          <w:rFonts w:hint="eastAsia"/>
          <w:i/>
          <w:lang w:eastAsia="zh-CN"/>
        </w:rPr>
        <w:t>Repeater</w:t>
      </w:r>
      <w:r w:rsidRPr="00F95B02">
        <w:rPr>
          <w:i/>
        </w:rPr>
        <w:t xml:space="preserve"> type 1-C</w:t>
      </w:r>
      <w:r w:rsidRPr="00F95B02">
        <w:t xml:space="preserve"> </w:t>
      </w:r>
      <w:r>
        <w:rPr>
          <w:rFonts w:hint="eastAsia"/>
          <w:lang w:eastAsia="zh-CN"/>
        </w:rPr>
        <w:t>downlink</w:t>
      </w:r>
      <w:r>
        <w:t xml:space="preserve"> and </w:t>
      </w:r>
      <w:r>
        <w:rPr>
          <w:rFonts w:hint="eastAsia"/>
          <w:lang w:eastAsia="zh-CN"/>
        </w:rPr>
        <w:t>uplink</w:t>
      </w:r>
      <w:r w:rsidRPr="00F95B02">
        <w:t xml:space="preserve"> interface</w:t>
      </w:r>
    </w:p>
    <w:p w14:paraId="78ADA2CE" w14:textId="77777777" w:rsidR="0080501F" w:rsidRDefault="0080501F" w:rsidP="0080501F">
      <w:pPr>
        <w:pStyle w:val="Heading3"/>
        <w:rPr>
          <w:lang w:eastAsia="zh-CN"/>
        </w:rPr>
      </w:pPr>
      <w:bookmarkStart w:id="225" w:name="_Toc11080"/>
      <w:bookmarkStart w:id="226" w:name="_Toc155427982"/>
      <w:bookmarkStart w:id="227" w:name="_Toc155781000"/>
      <w:bookmarkStart w:id="228" w:name="_Toc161665299"/>
      <w:bookmarkStart w:id="229" w:name="_Toc169718450"/>
      <w:bookmarkStart w:id="230" w:name="_Toc176337011"/>
      <w:r>
        <w:t>4.2.1</w:t>
      </w:r>
      <w:r>
        <w:rPr>
          <w:rFonts w:hint="eastAsia"/>
          <w:lang w:eastAsia="zh-CN"/>
        </w:rPr>
        <w:t>A</w:t>
      </w:r>
      <w:r>
        <w:tab/>
      </w:r>
      <w:r>
        <w:rPr>
          <w:rFonts w:hint="eastAsia"/>
          <w:lang w:eastAsia="zh-CN"/>
        </w:rPr>
        <w:t xml:space="preserve">Network controlled </w:t>
      </w:r>
      <w:r>
        <w:rPr>
          <w:rFonts w:hint="eastAsia"/>
        </w:rPr>
        <w:t>Repeater</w:t>
      </w:r>
      <w:r>
        <w:t xml:space="preserve"> type 1-</w:t>
      </w:r>
      <w:r>
        <w:rPr>
          <w:rFonts w:hint="eastAsia"/>
          <w:lang w:eastAsia="zh-CN"/>
        </w:rPr>
        <w:t>C</w:t>
      </w:r>
      <w:bookmarkEnd w:id="225"/>
      <w:bookmarkEnd w:id="226"/>
      <w:bookmarkEnd w:id="227"/>
      <w:bookmarkEnd w:id="228"/>
      <w:bookmarkEnd w:id="229"/>
      <w:bookmarkEnd w:id="230"/>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31" w:name="_Toc29369"/>
      <w:bookmarkStart w:id="232" w:name="_Toc155427983"/>
      <w:bookmarkStart w:id="233" w:name="_Toc155781001"/>
      <w:bookmarkStart w:id="234" w:name="_Toc161665300"/>
      <w:bookmarkStart w:id="235" w:name="_Toc169718451"/>
      <w:bookmarkStart w:id="236" w:name="_Toc17633701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31"/>
      <w:bookmarkEnd w:id="232"/>
      <w:bookmarkEnd w:id="233"/>
      <w:bookmarkEnd w:id="234"/>
      <w:bookmarkEnd w:id="235"/>
      <w:bookmarkEnd w:id="236"/>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37" w:name="_Toc97737183"/>
      <w:bookmarkStart w:id="238" w:name="_Toc106094073"/>
      <w:bookmarkStart w:id="239" w:name="_Toc114252848"/>
      <w:bookmarkStart w:id="240" w:name="_Toc123045976"/>
      <w:bookmarkStart w:id="241" w:name="_Toc124157517"/>
      <w:bookmarkStart w:id="242" w:name="_Toc124258910"/>
      <w:bookmarkStart w:id="243" w:name="_Toc124259054"/>
      <w:bookmarkStart w:id="244" w:name="_Toc130585811"/>
      <w:bookmarkStart w:id="245" w:name="_Toc130586822"/>
      <w:bookmarkStart w:id="246" w:name="_Toc137461988"/>
      <w:bookmarkStart w:id="247" w:name="_Toc138883797"/>
      <w:bookmarkStart w:id="248" w:name="_Toc138883941"/>
      <w:bookmarkStart w:id="249" w:name="_Toc145426838"/>
      <w:bookmarkStart w:id="250" w:name="_Toc155427984"/>
      <w:bookmarkStart w:id="251" w:name="_Toc155781002"/>
      <w:bookmarkStart w:id="252" w:name="_Toc161665301"/>
      <w:bookmarkStart w:id="253" w:name="_Toc169718452"/>
      <w:bookmarkStart w:id="254" w:name="_Toc17633701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C550836" w14:textId="03B01E3D" w:rsidR="006222DB" w:rsidRPr="00F95B02" w:rsidRDefault="007608E8" w:rsidP="009528E6">
      <w:pPr>
        <w:rPr>
          <w:lang w:eastAsia="zh-CN"/>
        </w:rPr>
      </w:pPr>
      <w:r w:rsidRPr="00056702">
        <w:t xml:space="preserve">For </w:t>
      </w:r>
      <w:r w:rsidR="0026478B" w:rsidRPr="0026478B">
        <w:rPr>
          <w:i/>
          <w:iCs/>
        </w:rPr>
        <w:t>repeater type 2-O</w:t>
      </w:r>
      <w:r w:rsidRPr="00056702">
        <w:t>, the radiated characteristics are defined over the air (OTA), where the operating band specific radiated interface is referred to a</w:t>
      </w:r>
      <w:r w:rsidR="00F57FA1">
        <w:t>s</w:t>
      </w:r>
      <w:r w:rsidRPr="00056702">
        <w:t xml:space="preserve">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34E19224" w:rsidR="007608E8" w:rsidRDefault="007608E8" w:rsidP="007608E8">
      <w:pPr>
        <w:pStyle w:val="TF"/>
      </w:pPr>
      <w:r w:rsidRPr="00F95B02">
        <w:t>Figure 4.</w:t>
      </w:r>
      <w:r w:rsidR="00927E34">
        <w:t>2</w:t>
      </w:r>
      <w:r w:rsidRPr="00F95B02">
        <w:t>.</w:t>
      </w:r>
      <w:r>
        <w:rPr>
          <w:rFonts w:hint="eastAsia"/>
        </w:rPr>
        <w:t>2</w:t>
      </w:r>
      <w:r w:rsidRPr="00F95B02">
        <w:t xml:space="preserve">-1: Radiated reference points for </w:t>
      </w:r>
      <w:r w:rsidR="0026478B" w:rsidRPr="0026478B">
        <w:rPr>
          <w:i/>
          <w:iCs/>
        </w:rPr>
        <w:t>repeater type 2-O</w:t>
      </w:r>
    </w:p>
    <w:p w14:paraId="3B93EF81" w14:textId="77777777" w:rsidR="00481363" w:rsidRDefault="00481363" w:rsidP="00481363"/>
    <w:p w14:paraId="20E467B0" w14:textId="77777777" w:rsidR="00B62A05" w:rsidRDefault="00B62A05" w:rsidP="00B62A05">
      <w:pPr>
        <w:pStyle w:val="Heading3"/>
      </w:pPr>
      <w:bookmarkStart w:id="255" w:name="_Toc30377"/>
      <w:bookmarkStart w:id="256" w:name="_Toc155427985"/>
      <w:bookmarkStart w:id="257" w:name="_Toc155781003"/>
      <w:bookmarkStart w:id="258" w:name="_Toc161665302"/>
      <w:bookmarkStart w:id="259" w:name="_Toc169718453"/>
      <w:bookmarkStart w:id="260" w:name="_Toc17633701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55"/>
      <w:bookmarkEnd w:id="256"/>
      <w:bookmarkEnd w:id="257"/>
      <w:bookmarkEnd w:id="258"/>
      <w:bookmarkEnd w:id="259"/>
      <w:bookmarkEnd w:id="260"/>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61" w:name="_Toc97737184"/>
      <w:bookmarkStart w:id="262" w:name="_Toc106094074"/>
      <w:bookmarkStart w:id="263" w:name="_Toc114252849"/>
      <w:bookmarkStart w:id="264" w:name="_Toc123045977"/>
      <w:bookmarkStart w:id="265" w:name="_Toc124157518"/>
      <w:bookmarkStart w:id="266" w:name="_Toc124258911"/>
      <w:bookmarkStart w:id="267" w:name="_Toc124259055"/>
      <w:bookmarkStart w:id="268" w:name="_Toc130585812"/>
      <w:bookmarkStart w:id="269" w:name="_Toc130586823"/>
      <w:bookmarkStart w:id="270" w:name="_Toc137461989"/>
      <w:bookmarkStart w:id="271" w:name="_Toc138883798"/>
      <w:bookmarkStart w:id="272" w:name="_Toc138883942"/>
      <w:bookmarkStart w:id="273" w:name="_Toc145426839"/>
      <w:bookmarkStart w:id="274" w:name="_Toc155427986"/>
      <w:bookmarkStart w:id="275" w:name="_Toc155781004"/>
      <w:bookmarkStart w:id="276" w:name="_Toc161665303"/>
      <w:bookmarkStart w:id="277" w:name="_Toc169718454"/>
      <w:bookmarkStart w:id="278" w:name="_Toc176337015"/>
      <w:r>
        <w:t>4.</w:t>
      </w:r>
      <w:r w:rsidR="004D76D4">
        <w:rPr>
          <w:rFonts w:hint="eastAsia"/>
          <w:lang w:eastAsia="zh-CN"/>
        </w:rPr>
        <w:t>3</w:t>
      </w:r>
      <w:r w:rsidRPr="004D3578">
        <w:tab/>
      </w:r>
      <w:r>
        <w:rPr>
          <w:rFonts w:hint="eastAsia"/>
          <w:lang w:eastAsia="zh-CN"/>
        </w:rPr>
        <w:t>Repeater classes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55083A" w14:textId="209E091F" w:rsidR="00846BF2" w:rsidRPr="00846BF2" w:rsidRDefault="00846BF2" w:rsidP="009A1180">
      <w:pPr>
        <w:pStyle w:val="Heading3"/>
        <w:rPr>
          <w:lang w:eastAsia="zh-CN"/>
        </w:rPr>
      </w:pPr>
      <w:bookmarkStart w:id="279" w:name="_Toc106094075"/>
      <w:bookmarkStart w:id="280" w:name="_Toc114252850"/>
      <w:bookmarkStart w:id="281" w:name="_Toc123045978"/>
      <w:bookmarkStart w:id="282" w:name="_Toc124157519"/>
      <w:bookmarkStart w:id="283" w:name="_Toc124258912"/>
      <w:bookmarkStart w:id="284" w:name="_Toc124259056"/>
      <w:bookmarkStart w:id="285" w:name="_Toc130585813"/>
      <w:bookmarkStart w:id="286" w:name="_Toc130586824"/>
      <w:bookmarkStart w:id="287" w:name="_Toc137461990"/>
      <w:bookmarkStart w:id="288" w:name="_Toc138883799"/>
      <w:bookmarkStart w:id="289" w:name="_Toc138883943"/>
      <w:bookmarkStart w:id="290" w:name="_Toc145426840"/>
      <w:bookmarkStart w:id="291" w:name="_Toc155427987"/>
      <w:bookmarkStart w:id="292" w:name="_Toc155781005"/>
      <w:bookmarkStart w:id="293" w:name="_Toc161665304"/>
      <w:bookmarkStart w:id="294" w:name="_Toc169718455"/>
      <w:bookmarkStart w:id="295" w:name="_Toc17633701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77777777" w:rsidR="00846BF2" w:rsidRPr="00846BF2" w:rsidRDefault="00846BF2" w:rsidP="00846BF2">
      <w:pPr>
        <w:rPr>
          <w:rFonts w:eastAsia="SimSu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downlink </w:t>
      </w:r>
      <w:r w:rsidRPr="00846BF2">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296"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297" w:name="_Toc114252851"/>
      <w:bookmarkStart w:id="298" w:name="_Toc123045979"/>
      <w:bookmarkStart w:id="299" w:name="_Toc124157520"/>
      <w:bookmarkStart w:id="300" w:name="_Toc124258913"/>
      <w:bookmarkStart w:id="301" w:name="_Toc124259057"/>
      <w:bookmarkStart w:id="302" w:name="_Toc130585814"/>
      <w:bookmarkStart w:id="303" w:name="_Toc130586825"/>
      <w:bookmarkStart w:id="304" w:name="_Toc137461991"/>
      <w:bookmarkStart w:id="305" w:name="_Toc138883800"/>
      <w:bookmarkStart w:id="306" w:name="_Toc138883944"/>
      <w:bookmarkStart w:id="307" w:name="_Toc145426841"/>
      <w:bookmarkStart w:id="308" w:name="_Toc155427988"/>
      <w:bookmarkStart w:id="309" w:name="_Toc155781006"/>
      <w:bookmarkStart w:id="310" w:name="_Toc161665305"/>
      <w:bookmarkStart w:id="311" w:name="_Toc169718456"/>
      <w:bookmarkStart w:id="312" w:name="_Toc17633701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77777777" w:rsidR="00846BF2" w:rsidRPr="00846BF2" w:rsidRDefault="00846BF2" w:rsidP="00846BF2">
      <w:pPr>
        <w:rPr>
          <w:rFonts w:eastAsia="SimSun"/>
          <w:lang w:eastAsia="zh-CN"/>
        </w:rPr>
      </w:pPr>
      <w:r w:rsidRPr="00846BF2">
        <w:rPr>
          <w:rFonts w:eastAsia="SimSun"/>
        </w:rPr>
        <w:t xml:space="preserve">For </w:t>
      </w:r>
      <w:r w:rsidR="0026478B" w:rsidRPr="0026478B">
        <w:rPr>
          <w:rFonts w:eastAsia="SimSun"/>
          <w:i/>
          <w:iCs/>
        </w:rPr>
        <w:t>repeater type 1-C</w:t>
      </w:r>
      <w:r w:rsidRPr="00846BF2">
        <w:rPr>
          <w:rFonts w:eastAsia="SimSun" w:hint="eastAsia"/>
          <w:lang w:eastAsia="zh-CN"/>
        </w:rPr>
        <w:t xml:space="preserve"> and </w:t>
      </w:r>
      <w:r w:rsidR="0026478B" w:rsidRPr="0026478B">
        <w:rPr>
          <w:rFonts w:eastAsia="SimSun"/>
          <w:i/>
          <w:iCs/>
        </w:rPr>
        <w:t>type 2-O</w:t>
      </w:r>
      <w:r w:rsidRPr="00846BF2">
        <w:rPr>
          <w:rFonts w:eastAsia="SimSun"/>
        </w:rPr>
        <w:t xml:space="preserve">, </w:t>
      </w:r>
      <w:r w:rsidRPr="00846BF2">
        <w:rPr>
          <w:rFonts w:eastAsia="SimSun" w:hint="eastAsia"/>
        </w:rPr>
        <w:t xml:space="preserve">repeater </w:t>
      </w:r>
      <w:r w:rsidRPr="00846BF2">
        <w:rPr>
          <w:rFonts w:eastAsia="SimSun" w:hint="eastAsia"/>
          <w:lang w:eastAsia="zh-CN"/>
        </w:rPr>
        <w:t>up</w:t>
      </w:r>
      <w:r w:rsidRPr="00846BF2">
        <w:rPr>
          <w:rFonts w:eastAsia="SimSun" w:hint="eastAsia"/>
        </w:rPr>
        <w:t xml:space="preserve">link </w:t>
      </w:r>
      <w:r w:rsidRPr="00846BF2">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13" w:name="_Toc29776"/>
      <w:bookmarkStart w:id="314" w:name="_Toc155427989"/>
      <w:bookmarkStart w:id="315" w:name="_Toc155781007"/>
      <w:bookmarkStart w:id="316" w:name="_Toc161665306"/>
      <w:bookmarkStart w:id="317" w:name="_Toc169718457"/>
      <w:bookmarkStart w:id="318" w:name="_Toc17633701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13"/>
      <w:bookmarkEnd w:id="314"/>
      <w:bookmarkEnd w:id="315"/>
      <w:bookmarkEnd w:id="316"/>
      <w:bookmarkEnd w:id="317"/>
      <w:bookmarkEnd w:id="318"/>
    </w:p>
    <w:p w14:paraId="52F74F96" w14:textId="77777777" w:rsidR="00EB6142" w:rsidRDefault="00EB6142" w:rsidP="00EB6142">
      <w:pPr>
        <w:pStyle w:val="Heading3"/>
        <w:rPr>
          <w:lang w:eastAsia="zh-CN"/>
        </w:rPr>
      </w:pPr>
      <w:bookmarkStart w:id="319" w:name="_Toc29523"/>
      <w:bookmarkStart w:id="320" w:name="_Toc155427990"/>
      <w:bookmarkStart w:id="321" w:name="_Toc155781008"/>
      <w:bookmarkStart w:id="322" w:name="_Toc161665307"/>
      <w:bookmarkStart w:id="323" w:name="_Toc169718458"/>
      <w:bookmarkStart w:id="324" w:name="_Toc17633701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19"/>
      <w:bookmarkEnd w:id="320"/>
      <w:bookmarkEnd w:id="321"/>
      <w:bookmarkEnd w:id="322"/>
      <w:bookmarkEnd w:id="323"/>
      <w:bookmarkEnd w:id="32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25" w:name="_Toc20868"/>
      <w:bookmarkStart w:id="326" w:name="_Toc155427991"/>
      <w:bookmarkStart w:id="327" w:name="_Toc155781009"/>
      <w:bookmarkStart w:id="328" w:name="_Toc161665308"/>
      <w:bookmarkStart w:id="329" w:name="_Toc169718459"/>
      <w:bookmarkStart w:id="330" w:name="_Toc17633702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25"/>
      <w:bookmarkEnd w:id="326"/>
      <w:bookmarkEnd w:id="327"/>
      <w:bookmarkEnd w:id="328"/>
      <w:bookmarkEnd w:id="32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30"/>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31" w:name="_Toc97737185"/>
      <w:bookmarkStart w:id="332" w:name="_Toc106094077"/>
      <w:bookmarkStart w:id="333" w:name="_Toc114252852"/>
      <w:bookmarkStart w:id="334" w:name="_Toc123045980"/>
      <w:bookmarkStart w:id="335" w:name="_Toc124157521"/>
      <w:bookmarkStart w:id="336" w:name="_Toc124258914"/>
      <w:bookmarkStart w:id="337" w:name="_Toc124259058"/>
      <w:bookmarkStart w:id="338" w:name="_Toc130585815"/>
      <w:bookmarkStart w:id="339" w:name="_Toc130586826"/>
      <w:bookmarkStart w:id="340" w:name="_Toc137461992"/>
      <w:bookmarkStart w:id="341" w:name="_Toc138883801"/>
      <w:bookmarkStart w:id="342" w:name="_Toc138883945"/>
      <w:bookmarkStart w:id="343" w:name="_Toc145426842"/>
      <w:bookmarkStart w:id="344" w:name="_Toc155427992"/>
      <w:bookmarkStart w:id="345" w:name="_Toc155781010"/>
      <w:bookmarkStart w:id="346" w:name="_Toc161665309"/>
      <w:bookmarkStart w:id="347" w:name="_Toc169718460"/>
      <w:bookmarkStart w:id="348" w:name="_Toc176337021"/>
      <w:bookmarkEnd w:id="188"/>
      <w:r>
        <w:lastRenderedPageBreak/>
        <w:t>4.</w:t>
      </w:r>
      <w:r w:rsidR="004D76D4">
        <w:rPr>
          <w:rFonts w:hint="eastAsia"/>
          <w:lang w:eastAsia="zh-CN"/>
        </w:rPr>
        <w:t>4</w:t>
      </w:r>
      <w:r w:rsidR="00080512" w:rsidRPr="004D3578">
        <w:tab/>
      </w:r>
      <w:r w:rsidR="003110C9" w:rsidRPr="000B6B37">
        <w:t>Regional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49" w:name="_Toc97737186"/>
      <w:bookmarkStart w:id="350" w:name="_Toc106094078"/>
      <w:bookmarkStart w:id="351" w:name="_Toc114252853"/>
      <w:bookmarkStart w:id="352" w:name="_Toc123045981"/>
      <w:bookmarkStart w:id="353" w:name="_Toc124157522"/>
      <w:bookmarkStart w:id="354" w:name="_Toc124258915"/>
      <w:bookmarkStart w:id="355" w:name="_Toc124259059"/>
      <w:bookmarkStart w:id="356" w:name="_Toc130585816"/>
      <w:bookmarkStart w:id="357" w:name="_Toc130586827"/>
      <w:bookmarkStart w:id="358" w:name="_Toc137461993"/>
      <w:bookmarkStart w:id="359" w:name="_Toc138883802"/>
      <w:bookmarkStart w:id="360" w:name="_Toc138883946"/>
      <w:bookmarkStart w:id="361" w:name="_Toc145426843"/>
      <w:bookmarkStart w:id="362" w:name="_Toc155427993"/>
      <w:bookmarkStart w:id="363" w:name="_Toc155781011"/>
      <w:bookmarkStart w:id="364" w:name="_Toc161665310"/>
      <w:bookmarkStart w:id="365" w:name="_Toc169718461"/>
      <w:bookmarkStart w:id="366" w:name="_Toc176337022"/>
      <w:r>
        <w:lastRenderedPageBreak/>
        <w:t>4.</w:t>
      </w:r>
      <w:r w:rsidR="004D76D4">
        <w:rPr>
          <w:rFonts w:hint="eastAsia"/>
          <w:lang w:eastAsia="zh-CN"/>
        </w:rPr>
        <w:t>5</w:t>
      </w:r>
      <w:r w:rsidRPr="004D3578">
        <w:tab/>
      </w:r>
      <w:r>
        <w:rPr>
          <w:rFonts w:hint="eastAsia"/>
          <w:lang w:eastAsia="zh-CN"/>
        </w:rPr>
        <w:t>Applicability of requirements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67" w:name="_Toc13080130"/>
            <w:bookmarkStart w:id="368" w:name="_Toc29811626"/>
            <w:bookmarkStart w:id="369" w:name="_Toc36817178"/>
            <w:bookmarkStart w:id="370" w:name="_Toc37260094"/>
            <w:bookmarkStart w:id="371" w:name="_Toc37267482"/>
            <w:bookmarkStart w:id="372" w:name="_Toc44712084"/>
            <w:bookmarkStart w:id="373" w:name="_Toc45893397"/>
            <w:bookmarkStart w:id="374" w:name="_Toc53178124"/>
            <w:bookmarkStart w:id="375" w:name="_Toc53178575"/>
            <w:bookmarkStart w:id="376" w:name="_Toc61178801"/>
            <w:bookmarkStart w:id="377" w:name="_Toc61179271"/>
            <w:bookmarkStart w:id="378" w:name="_Toc67916567"/>
            <w:bookmarkStart w:id="379" w:name="_Toc74663165"/>
            <w:bookmarkStart w:id="380" w:name="_Toc82621705"/>
            <w:bookmarkStart w:id="381" w:name="_Toc106094079"/>
            <w:bookmarkStart w:id="382" w:name="_Toc114252854"/>
            <w:bookmarkStart w:id="383" w:name="_Toc123045982"/>
            <w:bookmarkStart w:id="384" w:name="_Toc124157523"/>
            <w:bookmarkStart w:id="385" w:name="_Toc124258916"/>
            <w:bookmarkStart w:id="386" w:name="_Toc124259060"/>
            <w:bookmarkStart w:id="387" w:name="_Toc130585817"/>
            <w:bookmarkStart w:id="388" w:name="_Toc130586828"/>
            <w:bookmarkStart w:id="389" w:name="_Toc137461994"/>
            <w:bookmarkStart w:id="390" w:name="_Toc138883803"/>
            <w:bookmarkStart w:id="391" w:name="_Toc138883947"/>
            <w:bookmarkStart w:id="392" w:name="_Toc145426844"/>
            <w:bookmarkStart w:id="393"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77777777" w:rsidR="00F93ED4" w:rsidRDefault="00F93ED4" w:rsidP="00D55ED4">
            <w:pPr>
              <w:pStyle w:val="TAH"/>
              <w:rPr>
                <w:i/>
                <w:lang w:eastAsia="zh-CN"/>
              </w:rPr>
            </w:pPr>
            <w:r>
              <w:rPr>
                <w:rFonts w:hint="eastAsia"/>
                <w:i/>
                <w:lang w:eastAsia="zh-CN"/>
              </w:rPr>
              <w:t>Repeater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73731756" w:rsidR="00F93ED4" w:rsidRPr="00392345" w:rsidRDefault="00F7327F" w:rsidP="00D55ED4">
            <w:pPr>
              <w:pStyle w:val="TAH"/>
            </w:pPr>
            <w:r>
              <w:rPr>
                <w:rFonts w:hint="eastAsia"/>
                <w:i/>
                <w:lang w:eastAsia="zh-CN"/>
              </w:rPr>
              <w:t>Repeater</w:t>
            </w:r>
            <w:r w:rsidRPr="00F95B02">
              <w:rPr>
                <w:i/>
                <w:lang w:eastAsia="ja-JP"/>
              </w:rPr>
              <w:t xml:space="preserve"> type 2-O</w:t>
            </w:r>
            <w:r>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394" w:name="_Toc155427994"/>
      <w:bookmarkStart w:id="395" w:name="_Toc155781012"/>
    </w:p>
    <w:p w14:paraId="6C5508E8" w14:textId="59EAE104" w:rsidR="00A8682C" w:rsidRPr="00A8682C" w:rsidRDefault="00A8682C" w:rsidP="009A1180">
      <w:pPr>
        <w:pStyle w:val="Heading2"/>
        <w:rPr>
          <w:lang w:eastAsia="zh-CN"/>
        </w:rPr>
      </w:pPr>
      <w:bookmarkStart w:id="396" w:name="_Toc161665311"/>
      <w:bookmarkStart w:id="397" w:name="_Toc169718462"/>
      <w:bookmarkStart w:id="398" w:name="_Toc176337023"/>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4"/>
      <w:bookmarkEnd w:id="395"/>
      <w:bookmarkEnd w:id="396"/>
      <w:bookmarkEnd w:id="397"/>
      <w:bookmarkEnd w:id="398"/>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399" w:name="_Toc29811627"/>
      <w:bookmarkStart w:id="400" w:name="_Toc36817179"/>
      <w:bookmarkStart w:id="401" w:name="_Toc37260095"/>
      <w:bookmarkStart w:id="402" w:name="_Toc37267483"/>
      <w:bookmarkStart w:id="403" w:name="_Toc44712085"/>
      <w:bookmarkStart w:id="404" w:name="_Toc45893398"/>
      <w:bookmarkStart w:id="405" w:name="_Toc53178125"/>
      <w:bookmarkStart w:id="406" w:name="_Toc53178576"/>
      <w:bookmarkStart w:id="407" w:name="_Toc61178802"/>
      <w:bookmarkStart w:id="408" w:name="_Toc61179272"/>
      <w:bookmarkStart w:id="409" w:name="_Toc67916568"/>
      <w:bookmarkStart w:id="410" w:name="_Toc74663166"/>
      <w:bookmarkStart w:id="411" w:name="_Toc82621706"/>
      <w:bookmarkStart w:id="412"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13" w:name="_Toc114252855"/>
      <w:bookmarkStart w:id="414" w:name="_Toc123045983"/>
      <w:bookmarkStart w:id="415" w:name="_Toc124157524"/>
      <w:bookmarkStart w:id="416" w:name="_Toc124258917"/>
      <w:bookmarkStart w:id="417" w:name="_Toc124259061"/>
      <w:bookmarkStart w:id="418" w:name="_Toc130585818"/>
      <w:bookmarkStart w:id="419" w:name="_Toc130586829"/>
      <w:bookmarkStart w:id="420" w:name="_Toc137461995"/>
      <w:bookmarkStart w:id="421" w:name="_Toc138883804"/>
      <w:bookmarkStart w:id="422" w:name="_Toc138883948"/>
      <w:bookmarkStart w:id="423" w:name="_Toc145426845"/>
      <w:bookmarkStart w:id="424" w:name="_Toc155427995"/>
      <w:bookmarkStart w:id="425" w:name="_Toc155781013"/>
      <w:bookmarkStart w:id="426" w:name="_Toc161665312"/>
      <w:bookmarkStart w:id="427" w:name="_Toc169718463"/>
      <w:bookmarkStart w:id="428" w:name="_Toc17633702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393"/>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6DC18EC1" w14:textId="77777777" w:rsidR="00357F17" w:rsidRDefault="00357F17" w:rsidP="00357F17">
      <w:pPr>
        <w:rPr>
          <w:rFonts w:eastAsia="SimSun"/>
        </w:rPr>
      </w:pPr>
      <w:bookmarkStart w:id="429" w:name="_Toc97737187"/>
      <w:bookmarkStart w:id="430" w:name="_Toc106094081"/>
      <w:bookmarkStart w:id="431" w:name="_Toc114252856"/>
      <w:bookmarkStart w:id="432" w:name="_Toc123045984"/>
      <w:bookmarkStart w:id="433" w:name="_Toc124157525"/>
      <w:bookmarkStart w:id="434" w:name="_Toc124258918"/>
      <w:bookmarkStart w:id="435" w:name="_Toc124259062"/>
      <w:bookmarkStart w:id="436" w:name="_Toc130585819"/>
      <w:bookmarkStart w:id="437" w:name="_Toc130586830"/>
      <w:bookmarkStart w:id="438" w:name="_Toc137461996"/>
      <w:bookmarkStart w:id="439" w:name="_Toc138883805"/>
      <w:bookmarkStart w:id="440" w:name="_Toc138883949"/>
      <w:bookmarkStart w:id="441"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42" w:name="_Toc155427996"/>
      <w:bookmarkStart w:id="443" w:name="_Toc155781014"/>
      <w:bookmarkStart w:id="444" w:name="_Toc161665313"/>
      <w:bookmarkStart w:id="445" w:name="_Toc169718464"/>
      <w:bookmarkStart w:id="446" w:name="_Toc17633702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6C5508F0" w14:textId="77777777" w:rsidR="00DB32B2" w:rsidRPr="00641D55" w:rsidRDefault="00DB32B2" w:rsidP="009A1180">
      <w:pPr>
        <w:pStyle w:val="Heading2"/>
      </w:pPr>
      <w:bookmarkStart w:id="447" w:name="_Toc53185292"/>
      <w:bookmarkStart w:id="448" w:name="_Toc53185668"/>
      <w:bookmarkStart w:id="449" w:name="_Toc57820143"/>
      <w:bookmarkStart w:id="450" w:name="_Toc57821070"/>
      <w:bookmarkStart w:id="451" w:name="_Toc61183346"/>
      <w:bookmarkStart w:id="452" w:name="_Toc61183740"/>
      <w:bookmarkStart w:id="453" w:name="_Toc61184132"/>
      <w:bookmarkStart w:id="454" w:name="_Toc61184524"/>
      <w:bookmarkStart w:id="455" w:name="_Toc61184914"/>
      <w:bookmarkStart w:id="456" w:name="_Toc66386257"/>
      <w:bookmarkStart w:id="457" w:name="_Toc74583098"/>
      <w:bookmarkStart w:id="458" w:name="_Toc76541911"/>
      <w:bookmarkStart w:id="459" w:name="_Toc82449893"/>
      <w:bookmarkStart w:id="460" w:name="_Toc82450541"/>
      <w:bookmarkStart w:id="461" w:name="_Toc106094082"/>
      <w:bookmarkStart w:id="462" w:name="_Toc114252857"/>
      <w:bookmarkStart w:id="463" w:name="_Toc123045985"/>
      <w:bookmarkStart w:id="464" w:name="_Toc124157526"/>
      <w:bookmarkStart w:id="465" w:name="_Toc124258919"/>
      <w:bookmarkStart w:id="466" w:name="_Toc124259063"/>
      <w:bookmarkStart w:id="467" w:name="_Toc130585820"/>
      <w:bookmarkStart w:id="468" w:name="_Toc130586831"/>
      <w:bookmarkStart w:id="469" w:name="_Toc137461997"/>
      <w:bookmarkStart w:id="470" w:name="_Toc138883806"/>
      <w:bookmarkStart w:id="471" w:name="_Toc138883950"/>
      <w:bookmarkStart w:id="472" w:name="_Toc145426847"/>
      <w:bookmarkStart w:id="473" w:name="_Toc155427997"/>
      <w:bookmarkStart w:id="474" w:name="_Toc155781015"/>
      <w:bookmarkStart w:id="475" w:name="_Toc161665314"/>
      <w:bookmarkStart w:id="476" w:name="_Toc169718465"/>
      <w:bookmarkStart w:id="477" w:name="_Toc176337026"/>
      <w:r w:rsidRPr="00641D55">
        <w:t>5.1</w:t>
      </w:r>
      <w:r w:rsidRPr="00641D55">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C5508F1" w14:textId="77777777" w:rsidR="00DB32B2" w:rsidRPr="00641D55" w:rsidRDefault="00DB32B2" w:rsidP="00DB32B2">
      <w:pPr>
        <w:rPr>
          <w:rFonts w:eastAsia="DengXian" w:cs="v5.0.0"/>
        </w:rPr>
      </w:pPr>
      <w:bookmarkStart w:id="478"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479" w:name="_Toc13080135"/>
      <w:bookmarkStart w:id="480" w:name="_Toc18916160"/>
      <w:bookmarkStart w:id="481" w:name="_Toc53185293"/>
      <w:bookmarkStart w:id="482" w:name="_Toc53185669"/>
      <w:bookmarkStart w:id="483" w:name="_Toc57820144"/>
      <w:bookmarkStart w:id="484" w:name="_Toc57821071"/>
      <w:bookmarkStart w:id="485" w:name="_Toc61183347"/>
      <w:bookmarkStart w:id="486" w:name="_Toc61183741"/>
      <w:bookmarkStart w:id="487" w:name="_Toc61184133"/>
      <w:bookmarkStart w:id="488" w:name="_Toc61184525"/>
      <w:bookmarkStart w:id="489" w:name="_Toc61184915"/>
      <w:bookmarkStart w:id="490" w:name="_Toc66386258"/>
      <w:bookmarkStart w:id="491" w:name="_Toc74583099"/>
      <w:bookmarkStart w:id="492" w:name="_Toc76541912"/>
      <w:bookmarkStart w:id="493" w:name="_Toc82449894"/>
      <w:bookmarkStart w:id="494" w:name="_Toc82450542"/>
      <w:bookmarkStart w:id="495" w:name="_Toc106094083"/>
      <w:bookmarkStart w:id="496" w:name="_Toc114252858"/>
      <w:bookmarkStart w:id="497" w:name="_Toc123045986"/>
      <w:bookmarkStart w:id="498" w:name="_Toc124157527"/>
      <w:bookmarkStart w:id="499" w:name="_Toc124258920"/>
      <w:bookmarkStart w:id="500" w:name="_Toc124259064"/>
      <w:bookmarkStart w:id="501" w:name="_Toc130585821"/>
      <w:bookmarkStart w:id="502" w:name="_Toc130586832"/>
      <w:bookmarkStart w:id="503" w:name="_Toc137461998"/>
      <w:bookmarkStart w:id="504" w:name="_Toc138883807"/>
      <w:bookmarkStart w:id="505" w:name="_Toc138883951"/>
      <w:bookmarkStart w:id="506" w:name="_Toc145426848"/>
      <w:bookmarkStart w:id="507" w:name="_Toc155427998"/>
      <w:bookmarkStart w:id="508" w:name="_Toc155781016"/>
      <w:bookmarkStart w:id="509" w:name="_Toc161665315"/>
      <w:bookmarkStart w:id="510" w:name="_Toc169718466"/>
      <w:bookmarkStart w:id="511" w:name="_Toc176337027"/>
      <w:r w:rsidRPr="00641D55">
        <w:t>5.2</w:t>
      </w:r>
      <w:r w:rsidRPr="00641D55">
        <w:tab/>
        <w:t>Operating bands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1785303" w14:textId="1AFF2DC6" w:rsidR="00011991" w:rsidRDefault="00011991" w:rsidP="00011991">
      <w:bookmarkStart w:id="512" w:name="_Toc13080145"/>
      <w:bookmarkStart w:id="513" w:name="_Toc18916162"/>
      <w:bookmarkStart w:id="514" w:name="_Toc53185301"/>
      <w:bookmarkStart w:id="515" w:name="_Toc53185677"/>
      <w:bookmarkStart w:id="516" w:name="_Toc57820152"/>
      <w:bookmarkStart w:id="517" w:name="_Toc57821079"/>
      <w:bookmarkStart w:id="518" w:name="_Toc61183355"/>
      <w:bookmarkStart w:id="519" w:name="_Toc61183749"/>
      <w:bookmarkStart w:id="520" w:name="_Toc61184141"/>
      <w:bookmarkStart w:id="521" w:name="_Toc61184533"/>
      <w:bookmarkStart w:id="522" w:name="_Toc61184923"/>
      <w:bookmarkStart w:id="523" w:name="_Toc66386266"/>
      <w:bookmarkStart w:id="524" w:name="_Toc74583107"/>
      <w:bookmarkStart w:id="525" w:name="_Toc76541920"/>
      <w:bookmarkStart w:id="526" w:name="_Toc82449902"/>
      <w:bookmarkStart w:id="527" w:name="_Toc82450550"/>
      <w:r>
        <w:rPr>
          <w:rFonts w:eastAsia="Yu Mincho"/>
        </w:rPr>
        <w:t xml:space="preserve">NR </w:t>
      </w:r>
      <w:r>
        <w:rPr>
          <w:rFonts w:hint="eastAsia"/>
        </w:rPr>
        <w:t>repeater</w:t>
      </w:r>
      <w:r>
        <w:rPr>
          <w:rFonts w:eastAsia="Yu Mincho"/>
        </w:rPr>
        <w:t xml:space="preserve"> is designed to operate in the</w:t>
      </w:r>
      <w:r>
        <w:rPr>
          <w:rFonts w:eastAsia="Yu Mincho"/>
          <w:i/>
        </w:rPr>
        <w:t xml:space="preserve"> operating bands</w:t>
      </w:r>
      <w:r>
        <w:rPr>
          <w:rFonts w:eastAsia="Yu Mincho"/>
        </w:rPr>
        <w:t xml:space="preserve"> in FR1 </w:t>
      </w:r>
      <w:r>
        <w:rPr>
          <w:rFonts w:hint="eastAsia"/>
        </w:rPr>
        <w:t xml:space="preserve">and FR2-1 </w:t>
      </w:r>
      <w:r>
        <w:t xml:space="preserve">defined in </w:t>
      </w:r>
      <w:r>
        <w:rPr>
          <w:rFonts w:hint="eastAsia"/>
        </w:rPr>
        <w:t xml:space="preserve">TS </w:t>
      </w:r>
      <w:r>
        <w:t>38.104 [</w:t>
      </w:r>
      <w:r>
        <w:rPr>
          <w:rFonts w:hint="eastAsia"/>
        </w:rPr>
        <w:t>2</w:t>
      </w:r>
      <w:r>
        <w:t>]</w:t>
      </w:r>
      <w:r>
        <w:rPr>
          <w:rFonts w:eastAsia="SimSun" w:hint="eastAsia"/>
          <w:lang w:val="en-US" w:eastAsia="zh-CN"/>
        </w:rPr>
        <w:t xml:space="preserve"> except the operating bands n46, n96 and n102</w:t>
      </w:r>
      <w:r>
        <w:t>.</w:t>
      </w:r>
    </w:p>
    <w:p w14:paraId="6C550907" w14:textId="77777777" w:rsidR="00DB32B2" w:rsidRPr="00641D55" w:rsidRDefault="00DB32B2" w:rsidP="009A1180">
      <w:pPr>
        <w:pStyle w:val="Heading2"/>
      </w:pPr>
      <w:bookmarkStart w:id="528" w:name="_Toc106094084"/>
      <w:bookmarkStart w:id="529" w:name="_Toc114252859"/>
      <w:bookmarkStart w:id="530" w:name="_Toc123045987"/>
      <w:bookmarkStart w:id="531" w:name="_Toc124157528"/>
      <w:bookmarkStart w:id="532" w:name="_Toc124258921"/>
      <w:bookmarkStart w:id="533" w:name="_Toc124259065"/>
      <w:bookmarkStart w:id="534" w:name="_Toc130585822"/>
      <w:bookmarkStart w:id="535" w:name="_Toc130586833"/>
      <w:bookmarkStart w:id="536" w:name="_Toc137461999"/>
      <w:bookmarkStart w:id="537" w:name="_Toc138883808"/>
      <w:bookmarkStart w:id="538" w:name="_Toc138883952"/>
      <w:bookmarkStart w:id="539" w:name="_Toc145426849"/>
      <w:bookmarkStart w:id="540" w:name="_Toc155427999"/>
      <w:bookmarkStart w:id="541" w:name="_Toc155781017"/>
      <w:bookmarkStart w:id="542" w:name="_Toc161665316"/>
      <w:bookmarkStart w:id="543" w:name="_Toc169718467"/>
      <w:bookmarkStart w:id="544" w:name="_Toc176337028"/>
      <w:r w:rsidRPr="00641D55">
        <w:t>5.</w:t>
      </w:r>
      <w:r>
        <w:rPr>
          <w:rFonts w:hint="eastAsia"/>
        </w:rPr>
        <w:t>3</w:t>
      </w:r>
      <w:r w:rsidRPr="00641D55">
        <w:tab/>
        <w:t>Channel arrangement</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6C550908" w14:textId="77777777" w:rsidR="00DB32B2" w:rsidRPr="00641D55" w:rsidRDefault="00DB32B2" w:rsidP="009A1180">
      <w:pPr>
        <w:pStyle w:val="Heading3"/>
      </w:pPr>
      <w:bookmarkStart w:id="545" w:name="_Toc29811645"/>
      <w:bookmarkStart w:id="546" w:name="_Toc53185303"/>
      <w:bookmarkStart w:id="547" w:name="_Toc53185679"/>
      <w:bookmarkStart w:id="548" w:name="_Toc57820154"/>
      <w:bookmarkStart w:id="549" w:name="_Toc57821081"/>
      <w:bookmarkStart w:id="550" w:name="_Toc61183357"/>
      <w:bookmarkStart w:id="551" w:name="_Toc61183751"/>
      <w:bookmarkStart w:id="552" w:name="_Toc61184143"/>
      <w:bookmarkStart w:id="553" w:name="_Toc61184535"/>
      <w:bookmarkStart w:id="554" w:name="_Toc61184925"/>
      <w:bookmarkStart w:id="555" w:name="_Toc66386268"/>
      <w:bookmarkStart w:id="556" w:name="_Toc74583109"/>
      <w:bookmarkStart w:id="557" w:name="_Toc76541922"/>
      <w:bookmarkStart w:id="558" w:name="_Toc82449904"/>
      <w:bookmarkStart w:id="559" w:name="_Toc82450552"/>
      <w:bookmarkStart w:id="560" w:name="_Toc106094085"/>
      <w:bookmarkStart w:id="561" w:name="_Toc114252860"/>
      <w:bookmarkStart w:id="562" w:name="_Toc123045988"/>
      <w:bookmarkStart w:id="563" w:name="_Toc124157529"/>
      <w:bookmarkStart w:id="564" w:name="_Toc124258922"/>
      <w:bookmarkStart w:id="565" w:name="_Toc124259066"/>
      <w:bookmarkStart w:id="566" w:name="_Toc130585823"/>
      <w:bookmarkStart w:id="567" w:name="_Toc130586834"/>
      <w:bookmarkStart w:id="568" w:name="_Toc137462000"/>
      <w:bookmarkStart w:id="569" w:name="_Toc138883809"/>
      <w:bookmarkStart w:id="570" w:name="_Toc138883953"/>
      <w:bookmarkStart w:id="571" w:name="_Toc145426850"/>
      <w:bookmarkStart w:id="572" w:name="_Toc155428000"/>
      <w:bookmarkStart w:id="573" w:name="_Toc155781018"/>
      <w:bookmarkStart w:id="574" w:name="_Toc161665317"/>
      <w:bookmarkStart w:id="575" w:name="_Toc169718468"/>
      <w:bookmarkStart w:id="576" w:name="_Toc176337029"/>
      <w:r w:rsidRPr="00641D55">
        <w:t>5.</w:t>
      </w:r>
      <w:r>
        <w:rPr>
          <w:rFonts w:hint="eastAsia"/>
        </w:rPr>
        <w:t>3</w:t>
      </w:r>
      <w:r w:rsidRPr="00641D55">
        <w:t>.</w:t>
      </w:r>
      <w:r>
        <w:rPr>
          <w:rFonts w:hint="eastAsia"/>
        </w:rPr>
        <w:t>1</w:t>
      </w:r>
      <w:r w:rsidRPr="00641D55">
        <w:tab/>
        <w:t>Channel raster</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C550909" w14:textId="77777777" w:rsidR="00E14C6B" w:rsidRDefault="00DB32B2" w:rsidP="009A1180">
      <w:pPr>
        <w:pStyle w:val="Heading4"/>
      </w:pPr>
      <w:bookmarkStart w:id="577" w:name="_Toc21127440"/>
      <w:bookmarkStart w:id="578" w:name="_Toc29811646"/>
      <w:bookmarkStart w:id="579" w:name="_Toc53185304"/>
      <w:bookmarkStart w:id="580" w:name="_Toc53185680"/>
      <w:bookmarkStart w:id="581" w:name="_Toc57820155"/>
      <w:bookmarkStart w:id="582" w:name="_Toc57821082"/>
      <w:bookmarkStart w:id="583" w:name="_Toc61183358"/>
      <w:bookmarkStart w:id="584" w:name="_Toc61183752"/>
      <w:bookmarkStart w:id="585" w:name="_Toc61184144"/>
      <w:bookmarkStart w:id="586" w:name="_Toc61184536"/>
      <w:bookmarkStart w:id="587" w:name="_Toc61184926"/>
      <w:bookmarkStart w:id="588" w:name="_Toc66386269"/>
      <w:bookmarkStart w:id="589" w:name="_Toc74583110"/>
      <w:bookmarkStart w:id="590" w:name="_Toc76541923"/>
      <w:bookmarkStart w:id="591" w:name="_Toc82449905"/>
      <w:bookmarkStart w:id="592" w:name="_Toc82450553"/>
      <w:bookmarkStart w:id="593" w:name="_Toc97737188"/>
      <w:bookmarkStart w:id="594" w:name="_Toc106094086"/>
      <w:bookmarkStart w:id="595" w:name="_Toc114252861"/>
      <w:bookmarkStart w:id="596" w:name="_Toc123045989"/>
      <w:bookmarkStart w:id="597" w:name="_Toc124157530"/>
      <w:bookmarkStart w:id="598" w:name="_Toc124258923"/>
      <w:bookmarkStart w:id="599" w:name="_Toc124259067"/>
      <w:bookmarkStart w:id="600" w:name="_Toc130585824"/>
      <w:bookmarkStart w:id="601" w:name="_Toc130586835"/>
      <w:bookmarkStart w:id="602" w:name="_Toc137462001"/>
      <w:bookmarkStart w:id="603" w:name="_Toc138883810"/>
      <w:bookmarkStart w:id="604" w:name="_Toc138883954"/>
      <w:bookmarkStart w:id="605" w:name="_Toc145426851"/>
      <w:bookmarkStart w:id="606" w:name="_Toc155428001"/>
      <w:bookmarkStart w:id="607" w:name="_Toc155781019"/>
      <w:bookmarkStart w:id="608" w:name="_Toc161665318"/>
      <w:bookmarkStart w:id="609" w:name="_Toc169718469"/>
      <w:bookmarkStart w:id="610" w:name="_Toc176337030"/>
      <w:r w:rsidRPr="00641D55">
        <w:t>5.</w:t>
      </w:r>
      <w:r>
        <w:rPr>
          <w:rFonts w:hint="eastAsia"/>
        </w:rPr>
        <w:t>3</w:t>
      </w:r>
      <w:r w:rsidRPr="00641D55">
        <w:t>.</w:t>
      </w:r>
      <w:r>
        <w:rPr>
          <w:rFonts w:hint="eastAsia"/>
        </w:rPr>
        <w:t>1</w:t>
      </w:r>
      <w:r w:rsidRPr="00641D55">
        <w:t>.1</w:t>
      </w:r>
      <w:r w:rsidRPr="00641D55">
        <w:tab/>
      </w:r>
      <w:bookmarkStart w:id="611" w:name="_Hlk36742451"/>
      <w:r w:rsidRPr="00641D55">
        <w:t>NR-ARFCN and channel raster</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12" w:name="_Toc21127442"/>
      <w:bookmarkStart w:id="613" w:name="_Toc29811649"/>
      <w:bookmarkStart w:id="614" w:name="_Toc53185306"/>
      <w:bookmarkStart w:id="615" w:name="_Toc53185682"/>
      <w:bookmarkStart w:id="616" w:name="_Toc57820157"/>
      <w:bookmarkStart w:id="617" w:name="_Toc57821084"/>
      <w:bookmarkStart w:id="618" w:name="_Toc61183360"/>
      <w:bookmarkStart w:id="619" w:name="_Toc61183754"/>
      <w:bookmarkStart w:id="620" w:name="_Toc61184146"/>
      <w:bookmarkStart w:id="621" w:name="_Toc61184538"/>
      <w:bookmarkStart w:id="622" w:name="_Toc61184928"/>
      <w:bookmarkStart w:id="623" w:name="_Toc66386271"/>
      <w:bookmarkStart w:id="624" w:name="_Toc74583112"/>
      <w:bookmarkStart w:id="625" w:name="_Toc76541925"/>
      <w:bookmarkStart w:id="626" w:name="_Toc82449907"/>
      <w:bookmarkStart w:id="627" w:name="_Toc82450555"/>
      <w:bookmarkStart w:id="628" w:name="_Toc97737189"/>
      <w:bookmarkStart w:id="629" w:name="_Toc106094087"/>
      <w:bookmarkStart w:id="630" w:name="_Toc114252862"/>
      <w:bookmarkStart w:id="631" w:name="_Toc123045990"/>
      <w:bookmarkStart w:id="632" w:name="_Toc124157531"/>
      <w:bookmarkStart w:id="633" w:name="_Toc124258924"/>
      <w:bookmarkStart w:id="634" w:name="_Toc124259068"/>
      <w:bookmarkStart w:id="635" w:name="_Toc130585825"/>
      <w:bookmarkStart w:id="636" w:name="_Toc130586836"/>
      <w:bookmarkStart w:id="637" w:name="_Toc137462002"/>
      <w:bookmarkStart w:id="638" w:name="_Toc138883811"/>
      <w:bookmarkStart w:id="639" w:name="_Toc138883955"/>
      <w:bookmarkStart w:id="640" w:name="_Toc145426852"/>
      <w:bookmarkStart w:id="641" w:name="_Toc155428002"/>
      <w:bookmarkStart w:id="642" w:name="_Toc155781020"/>
      <w:bookmarkStart w:id="643" w:name="_Toc161665319"/>
      <w:bookmarkStart w:id="644" w:name="_Toc169718470"/>
      <w:bookmarkStart w:id="645" w:name="_Toc176337031"/>
      <w:bookmarkStart w:id="646" w:name="_Toc21127443"/>
      <w:bookmarkStart w:id="647" w:name="_Toc29811650"/>
      <w:bookmarkStart w:id="648" w:name="_Toc53185307"/>
      <w:bookmarkStart w:id="649"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6DC4E444" w14:textId="0A64FA7D" w:rsidR="00357F17" w:rsidRDefault="00357F17" w:rsidP="00357F17">
      <w:pPr>
        <w:rPr>
          <w:rFonts w:eastAsia="Yu Mincho"/>
        </w:rPr>
      </w:pPr>
      <w:bookmarkStart w:id="650" w:name="_Toc57820158"/>
      <w:bookmarkStart w:id="651" w:name="_Toc57821085"/>
      <w:bookmarkStart w:id="652" w:name="_Toc61183361"/>
      <w:bookmarkStart w:id="653" w:name="_Toc61183755"/>
      <w:bookmarkStart w:id="654" w:name="_Toc61184147"/>
      <w:bookmarkStart w:id="655" w:name="_Toc61184539"/>
      <w:bookmarkStart w:id="656" w:name="_Toc61184929"/>
      <w:bookmarkStart w:id="657" w:name="_Toc66386272"/>
      <w:bookmarkStart w:id="658" w:name="_Toc74583113"/>
      <w:bookmarkStart w:id="659" w:name="_Toc76541926"/>
      <w:bookmarkStart w:id="660" w:name="_Toc82449908"/>
      <w:bookmarkStart w:id="661" w:name="_Toc82450556"/>
      <w:bookmarkStart w:id="662"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63" w:name="_Toc155428003"/>
      <w:bookmarkStart w:id="664" w:name="_Toc155781021"/>
      <w:bookmarkStart w:id="665" w:name="_Toc161665320"/>
      <w:bookmarkStart w:id="666" w:name="_Toc169718471"/>
      <w:bookmarkStart w:id="667" w:name="_Toc17633703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63"/>
      <w:bookmarkEnd w:id="664"/>
      <w:bookmarkEnd w:id="665"/>
      <w:bookmarkEnd w:id="666"/>
      <w:bookmarkEnd w:id="667"/>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668" w:name="_Toc114252863"/>
      <w:bookmarkStart w:id="669" w:name="_Toc123045991"/>
      <w:bookmarkStart w:id="670" w:name="_Toc124157532"/>
      <w:bookmarkStart w:id="671" w:name="_Toc124258925"/>
      <w:bookmarkStart w:id="672" w:name="_Toc124259069"/>
      <w:bookmarkStart w:id="673" w:name="_Toc130585826"/>
      <w:bookmarkStart w:id="674" w:name="_Toc130586837"/>
      <w:bookmarkStart w:id="675" w:name="_Toc137462003"/>
      <w:bookmarkStart w:id="676" w:name="_Toc138883812"/>
      <w:bookmarkStart w:id="677" w:name="_Toc138883956"/>
      <w:bookmarkStart w:id="678" w:name="_Toc145426853"/>
      <w:bookmarkStart w:id="679" w:name="_Toc155428004"/>
      <w:bookmarkStart w:id="680" w:name="_Toc155781022"/>
      <w:bookmarkStart w:id="681" w:name="_Toc161665321"/>
      <w:bookmarkStart w:id="682" w:name="_Toc169718472"/>
      <w:bookmarkStart w:id="683" w:name="_Toc176337033"/>
      <w:r w:rsidRPr="00641D55">
        <w:t>5.</w:t>
      </w:r>
      <w:r>
        <w:rPr>
          <w:rFonts w:hint="eastAsia"/>
        </w:rPr>
        <w:t>3</w:t>
      </w:r>
      <w:r w:rsidRPr="00641D55">
        <w:t>.</w:t>
      </w:r>
      <w:r>
        <w:rPr>
          <w:rFonts w:hint="eastAsia"/>
        </w:rPr>
        <w:t>2</w:t>
      </w:r>
      <w:r w:rsidRPr="00641D55">
        <w:tab/>
        <w:t>Synchronization raster</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6C55090E" w14:textId="77777777" w:rsidR="00E14C6B" w:rsidRDefault="00DB32B2">
      <w:pPr>
        <w:pStyle w:val="Heading4"/>
      </w:pPr>
      <w:bookmarkStart w:id="684" w:name="_Toc21127444"/>
      <w:bookmarkStart w:id="685" w:name="_Toc29811651"/>
      <w:bookmarkStart w:id="686" w:name="_Toc53185308"/>
      <w:bookmarkStart w:id="687" w:name="_Toc53185684"/>
      <w:bookmarkStart w:id="688" w:name="_Toc57820159"/>
      <w:bookmarkStart w:id="689" w:name="_Toc57821086"/>
      <w:bookmarkStart w:id="690" w:name="_Toc61183362"/>
      <w:bookmarkStart w:id="691" w:name="_Toc61183756"/>
      <w:bookmarkStart w:id="692" w:name="_Toc61184148"/>
      <w:bookmarkStart w:id="693" w:name="_Toc61184540"/>
      <w:bookmarkStart w:id="694" w:name="_Toc61184930"/>
      <w:bookmarkStart w:id="695" w:name="_Toc66386273"/>
      <w:bookmarkStart w:id="696" w:name="_Toc74583114"/>
      <w:bookmarkStart w:id="697" w:name="_Toc76541927"/>
      <w:bookmarkStart w:id="698" w:name="_Toc82449909"/>
      <w:bookmarkStart w:id="699" w:name="_Toc82450557"/>
      <w:bookmarkStart w:id="700" w:name="_Toc97737190"/>
      <w:bookmarkStart w:id="701" w:name="_Toc106094089"/>
      <w:bookmarkStart w:id="702" w:name="_Toc114252864"/>
      <w:bookmarkStart w:id="703" w:name="_Toc123045992"/>
      <w:bookmarkStart w:id="704" w:name="_Toc124157533"/>
      <w:bookmarkStart w:id="705" w:name="_Toc124258926"/>
      <w:bookmarkStart w:id="706" w:name="_Toc124259070"/>
      <w:bookmarkStart w:id="707" w:name="_Toc130585827"/>
      <w:bookmarkStart w:id="708" w:name="_Toc130586838"/>
      <w:bookmarkStart w:id="709" w:name="_Toc137462004"/>
      <w:bookmarkStart w:id="710" w:name="_Toc138883813"/>
      <w:bookmarkStart w:id="711" w:name="_Toc138883957"/>
      <w:bookmarkStart w:id="712" w:name="_Toc145426854"/>
      <w:bookmarkStart w:id="713" w:name="_Toc155428005"/>
      <w:bookmarkStart w:id="714" w:name="_Toc155781023"/>
      <w:bookmarkStart w:id="715" w:name="_Toc161665322"/>
      <w:bookmarkStart w:id="716" w:name="_Toc169718473"/>
      <w:bookmarkStart w:id="717" w:name="_Toc176337034"/>
      <w:bookmarkStart w:id="718" w:name="_Toc13080155"/>
      <w:bookmarkStart w:id="719" w:name="_Toc53185309"/>
      <w:bookmarkStart w:id="720" w:name="_Toc53185685"/>
      <w:r w:rsidRPr="00641D55">
        <w:t>5.</w:t>
      </w:r>
      <w:r>
        <w:rPr>
          <w:rFonts w:hint="eastAsia"/>
        </w:rPr>
        <w:t>3</w:t>
      </w:r>
      <w:r w:rsidRPr="00641D55">
        <w:t>.</w:t>
      </w:r>
      <w:r>
        <w:rPr>
          <w:rFonts w:hint="eastAsia"/>
        </w:rPr>
        <w:t>2</w:t>
      </w:r>
      <w:r w:rsidRPr="00641D55">
        <w:t>.1</w:t>
      </w:r>
      <w:r w:rsidRPr="00641D55">
        <w:tab/>
        <w:t>Synchronization raster and numbering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F7DA242" w14:textId="711A17ED" w:rsidR="008B485B" w:rsidRDefault="008B485B" w:rsidP="008B485B">
      <w:pPr>
        <w:rPr>
          <w:rFonts w:eastAsia="Yu Mincho"/>
        </w:rPr>
      </w:pPr>
      <w:bookmarkStart w:id="721" w:name="_Toc29811652"/>
      <w:bookmarkStart w:id="722" w:name="_Toc53185310"/>
      <w:bookmarkStart w:id="723" w:name="_Toc53185686"/>
      <w:bookmarkStart w:id="724" w:name="_Toc57820161"/>
      <w:bookmarkStart w:id="725" w:name="_Toc57821088"/>
      <w:bookmarkStart w:id="726" w:name="_Toc61183364"/>
      <w:bookmarkStart w:id="727" w:name="_Toc61183758"/>
      <w:bookmarkStart w:id="728" w:name="_Toc61184150"/>
      <w:bookmarkStart w:id="729" w:name="_Toc61184542"/>
      <w:bookmarkStart w:id="730" w:name="_Toc61184932"/>
      <w:bookmarkStart w:id="731" w:name="_Toc66386275"/>
      <w:bookmarkStart w:id="732" w:name="_Toc74583116"/>
      <w:bookmarkStart w:id="733" w:name="_Toc76541929"/>
      <w:bookmarkStart w:id="734" w:name="_Toc82449911"/>
      <w:bookmarkStart w:id="735" w:name="_Toc82450559"/>
      <w:bookmarkStart w:id="736" w:name="_Toc97737191"/>
      <w:bookmarkStart w:id="737" w:name="_Toc106094090"/>
      <w:bookmarkEnd w:id="718"/>
      <w:bookmarkEnd w:id="719"/>
      <w:bookmarkEnd w:id="720"/>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38" w:name="_Toc114252865"/>
      <w:bookmarkStart w:id="739" w:name="_Toc123045993"/>
      <w:bookmarkStart w:id="740" w:name="_Toc124157534"/>
      <w:bookmarkStart w:id="741" w:name="_Toc124258927"/>
      <w:bookmarkStart w:id="742" w:name="_Toc124259071"/>
      <w:bookmarkStart w:id="743" w:name="_Toc130585828"/>
      <w:bookmarkStart w:id="744" w:name="_Toc130586839"/>
      <w:bookmarkStart w:id="745" w:name="_Toc137462005"/>
      <w:bookmarkStart w:id="746" w:name="_Toc138883814"/>
      <w:bookmarkStart w:id="747" w:name="_Toc138883958"/>
      <w:bookmarkStart w:id="748" w:name="_Toc145426855"/>
      <w:bookmarkStart w:id="749" w:name="_Toc155428006"/>
      <w:bookmarkStart w:id="750" w:name="_Toc155781024"/>
      <w:bookmarkStart w:id="751" w:name="_Toc161665323"/>
      <w:bookmarkStart w:id="752" w:name="_Toc169718474"/>
      <w:bookmarkStart w:id="753" w:name="_Toc176337035"/>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0369B21" w14:textId="146BD29A" w:rsidR="008B485B" w:rsidRDefault="008B485B" w:rsidP="008B485B">
      <w:pPr>
        <w:rPr>
          <w:rFonts w:eastAsia="Yu Mincho"/>
        </w:rPr>
      </w:pPr>
      <w:bookmarkStart w:id="754" w:name="_Toc197274864"/>
      <w:bookmarkStart w:id="755" w:name="_Toc97737192"/>
      <w:bookmarkStart w:id="756" w:name="_Toc106094091"/>
      <w:bookmarkStart w:id="757" w:name="_Toc114252866"/>
      <w:bookmarkStart w:id="758" w:name="_Toc123045994"/>
      <w:bookmarkStart w:id="759" w:name="_Toc124157535"/>
      <w:bookmarkStart w:id="760" w:name="_Toc124258928"/>
      <w:bookmarkStart w:id="761" w:name="_Toc124259072"/>
      <w:bookmarkStart w:id="762" w:name="_Toc130585829"/>
      <w:bookmarkStart w:id="763" w:name="_Toc130586840"/>
      <w:bookmarkStart w:id="764" w:name="_Toc137462006"/>
      <w:bookmarkStart w:id="765" w:name="_Toc138883815"/>
      <w:bookmarkStart w:id="766" w:name="_Toc138883959"/>
      <w:bookmarkStart w:id="767"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768" w:name="_Toc155428007"/>
      <w:bookmarkStart w:id="769" w:name="_Toc155781025"/>
      <w:bookmarkStart w:id="770" w:name="_Toc161665324"/>
      <w:bookmarkStart w:id="771" w:name="_Toc169718475"/>
      <w:bookmarkStart w:id="772" w:name="_Toc17633703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768"/>
      <w:bookmarkEnd w:id="769"/>
      <w:bookmarkEnd w:id="770"/>
      <w:bookmarkEnd w:id="771"/>
      <w:bookmarkEnd w:id="772"/>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773" w:name="_Toc155428008"/>
      <w:bookmarkStart w:id="774" w:name="_Toc155781026"/>
      <w:bookmarkStart w:id="775" w:name="_Toc161665325"/>
      <w:bookmarkStart w:id="776" w:name="_Toc169718476"/>
      <w:bookmarkStart w:id="777" w:name="_Toc176337037"/>
      <w:r>
        <w:t>5.</w:t>
      </w:r>
      <w:r>
        <w:rPr>
          <w:rFonts w:eastAsia="SimSun" w:hint="eastAsia"/>
          <w:lang w:val="en-US" w:eastAsia="zh-CN"/>
        </w:rPr>
        <w:t>3.3</w:t>
      </w:r>
      <w:r>
        <w:tab/>
      </w:r>
      <w:r>
        <w:rPr>
          <w:rFonts w:hint="eastAsia"/>
        </w:rPr>
        <w:t xml:space="preserve">Channel </w:t>
      </w:r>
      <w:r>
        <w:t>s</w:t>
      </w:r>
      <w:r>
        <w:rPr>
          <w:rFonts w:hint="eastAsia"/>
        </w:rPr>
        <w:t>pacing</w:t>
      </w:r>
      <w:bookmarkEnd w:id="773"/>
      <w:bookmarkEnd w:id="774"/>
      <w:bookmarkEnd w:id="775"/>
      <w:bookmarkEnd w:id="776"/>
      <w:bookmarkEnd w:id="777"/>
    </w:p>
    <w:p w14:paraId="528E7A99" w14:textId="77777777" w:rsidR="008B485B" w:rsidRDefault="008B485B" w:rsidP="008B485B">
      <w:pPr>
        <w:rPr>
          <w:rFonts w:eastAsia="SimSun"/>
          <w:lang w:val="en-US" w:eastAsia="zh-CN"/>
        </w:rPr>
      </w:pPr>
      <w:bookmarkStart w:id="778" w:name="_Toc29802742"/>
      <w:bookmarkStart w:id="779" w:name="_Toc21344209"/>
      <w:bookmarkStart w:id="780" w:name="_Toc75467014"/>
      <w:bookmarkStart w:id="781" w:name="_Toc84413454"/>
      <w:bookmarkStart w:id="782" w:name="_Toc76718026"/>
      <w:bookmarkStart w:id="783" w:name="_Toc29801693"/>
      <w:bookmarkStart w:id="784" w:name="_Toc45888032"/>
      <w:bookmarkStart w:id="785" w:name="_Toc61372654"/>
      <w:bookmarkStart w:id="786" w:name="_Toc76509036"/>
      <w:bookmarkStart w:id="787" w:name="_Toc29802117"/>
      <w:bookmarkStart w:id="788" w:name="_Toc45888631"/>
      <w:bookmarkStart w:id="789" w:name="_Toc69084007"/>
      <w:bookmarkStart w:id="790" w:name="_Toc37251243"/>
      <w:bookmarkStart w:id="791" w:name="_Toc36107484"/>
      <w:bookmarkStart w:id="792" w:name="_Toc68230594"/>
      <w:bookmarkStart w:id="793" w:name="_Toc84404845"/>
      <w:bookmarkStart w:id="794" w:name="_Toc61367271"/>
      <w:bookmarkStart w:id="795" w:name="_Toc22233"/>
      <w:bookmarkStart w:id="796" w:name="_Toc83580336"/>
      <w:bookmarkStart w:id="797"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798" w:name="_Toc84404852"/>
      <w:bookmarkStart w:id="799" w:name="_Toc69084014"/>
      <w:bookmarkStart w:id="800" w:name="_Toc61367278"/>
      <w:bookmarkStart w:id="801" w:name="_Toc76718033"/>
      <w:bookmarkStart w:id="802" w:name="_Toc84413461"/>
      <w:bookmarkStart w:id="803" w:name="_Toc83580343"/>
      <w:bookmarkStart w:id="804" w:name="_Toc75467021"/>
      <w:bookmarkStart w:id="805" w:name="_Toc68230601"/>
      <w:bookmarkStart w:id="806" w:name="_Toc26090"/>
      <w:bookmarkStart w:id="807" w:name="_Toc26364"/>
      <w:bookmarkStart w:id="808" w:name="_Toc61372661"/>
      <w:bookmarkStart w:id="809" w:name="_Toc76509043"/>
      <w:bookmarkStart w:id="810" w:name="_Toc155428009"/>
      <w:bookmarkStart w:id="811" w:name="_Toc155781027"/>
      <w:bookmarkStart w:id="812" w:name="_Toc161665326"/>
      <w:bookmarkStart w:id="813" w:name="_Toc169718477"/>
      <w:bookmarkStart w:id="814" w:name="_Toc176337038"/>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t>5.</w:t>
      </w:r>
      <w:r>
        <w:rPr>
          <w:rFonts w:eastAsia="SimSun" w:hint="eastAsia"/>
          <w:lang w:val="en-US" w:eastAsia="zh-CN"/>
        </w:rPr>
        <w:t>3</w:t>
      </w:r>
      <w:r>
        <w:t>.4</w:t>
      </w:r>
      <w:r>
        <w:tab/>
        <w:t>TX–RX frequency separation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F314EEC" w14:textId="77777777" w:rsidR="008B485B" w:rsidRDefault="008B485B" w:rsidP="008B485B">
      <w:bookmarkStart w:id="815"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16" w:name="_Toc155428010"/>
      <w:bookmarkStart w:id="817" w:name="_Toc155781028"/>
      <w:bookmarkStart w:id="818" w:name="_Toc161665327"/>
      <w:bookmarkStart w:id="819" w:name="_Toc169718478"/>
      <w:bookmarkStart w:id="820" w:name="_Toc176337039"/>
      <w:r>
        <w:t>5.</w:t>
      </w:r>
      <w:r>
        <w:rPr>
          <w:lang w:val="en-US" w:eastAsia="zh-CN"/>
        </w:rPr>
        <w:t>4</w:t>
      </w:r>
      <w:r>
        <w:tab/>
      </w:r>
      <w:r>
        <w:rPr>
          <w:lang w:val="en-US" w:eastAsia="zh-CN"/>
        </w:rPr>
        <w:t>NCR-MT c</w:t>
      </w:r>
      <w:r>
        <w:t xml:space="preserve">hannel </w:t>
      </w:r>
      <w:r>
        <w:rPr>
          <w:lang w:val="en-US" w:eastAsia="zh-CN"/>
        </w:rPr>
        <w:t>bandwidth</w:t>
      </w:r>
      <w:bookmarkEnd w:id="815"/>
      <w:bookmarkEnd w:id="816"/>
      <w:bookmarkEnd w:id="817"/>
      <w:bookmarkEnd w:id="818"/>
      <w:bookmarkEnd w:id="819"/>
      <w:bookmarkEnd w:id="820"/>
    </w:p>
    <w:p w14:paraId="580B04FE" w14:textId="77777777" w:rsidR="008B485B" w:rsidRDefault="008B485B" w:rsidP="008B485B">
      <w:pPr>
        <w:pStyle w:val="Heading3"/>
        <w:rPr>
          <w:rFonts w:eastAsia="SimSun"/>
        </w:rPr>
      </w:pPr>
      <w:bookmarkStart w:id="821" w:name="_Toc74583101"/>
      <w:bookmarkStart w:id="822" w:name="_Toc61184917"/>
      <w:bookmarkStart w:id="823" w:name="_Toc98755322"/>
      <w:bookmarkStart w:id="824" w:name="_Toc53185671"/>
      <w:bookmarkStart w:id="825" w:name="_Toc82449896"/>
      <w:bookmarkStart w:id="826" w:name="_Toc130401863"/>
      <w:bookmarkStart w:id="827" w:name="_Toc57821073"/>
      <w:bookmarkStart w:id="828" w:name="_Toc76541914"/>
      <w:bookmarkStart w:id="829" w:name="_Toc61184527"/>
      <w:bookmarkStart w:id="830" w:name="_Toc61184135"/>
      <w:bookmarkStart w:id="831" w:name="_Toc29811633"/>
      <w:bookmarkStart w:id="832" w:name="_Toc57820146"/>
      <w:bookmarkStart w:id="833" w:name="_Toc66386260"/>
      <w:bookmarkStart w:id="834" w:name="_Toc98762912"/>
      <w:bookmarkStart w:id="835" w:name="_Toc82450544"/>
      <w:bookmarkStart w:id="836" w:name="_Toc61183349"/>
      <w:bookmarkStart w:id="837" w:name="_Toc106183841"/>
      <w:bookmarkStart w:id="838" w:name="_Toc21127427"/>
      <w:bookmarkStart w:id="839" w:name="_Toc53185295"/>
      <w:bookmarkStart w:id="840" w:name="_Toc89948933"/>
      <w:bookmarkStart w:id="841" w:name="_Toc61183743"/>
      <w:bookmarkStart w:id="842" w:name="_Toc155428011"/>
      <w:bookmarkStart w:id="843" w:name="_Toc155781029"/>
      <w:bookmarkStart w:id="844" w:name="_Toc161665328"/>
      <w:bookmarkStart w:id="845" w:name="_Toc169718479"/>
      <w:bookmarkStart w:id="846" w:name="_Toc176337040"/>
      <w:r>
        <w:rPr>
          <w:rFonts w:eastAsia="SimSun"/>
        </w:rPr>
        <w:t>5.</w:t>
      </w:r>
      <w:r>
        <w:rPr>
          <w:rFonts w:eastAsia="SimSun" w:hint="eastAsia"/>
          <w:lang w:eastAsia="zh-CN"/>
        </w:rPr>
        <w:t>4</w:t>
      </w:r>
      <w:r>
        <w:rPr>
          <w:rFonts w:eastAsia="SimSun"/>
        </w:rPr>
        <w:t>.1</w:t>
      </w:r>
      <w:r>
        <w:rPr>
          <w:rFonts w:eastAsia="SimSun"/>
        </w:rPr>
        <w:tab/>
        <w:t>General</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lastRenderedPageBreak/>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47" w:name="_Toc98755323"/>
      <w:bookmarkStart w:id="848" w:name="_Toc74583102"/>
      <w:bookmarkStart w:id="849" w:name="_Toc66386261"/>
      <w:bookmarkStart w:id="850" w:name="_Toc13080138"/>
      <w:bookmarkStart w:id="851" w:name="_Toc130401864"/>
      <w:bookmarkStart w:id="852" w:name="_Toc89948934"/>
      <w:bookmarkStart w:id="853" w:name="_Toc98762913"/>
      <w:bookmarkStart w:id="854" w:name="_Toc57820147"/>
      <w:bookmarkStart w:id="855" w:name="_Toc57821074"/>
      <w:bookmarkStart w:id="856" w:name="_Toc82449897"/>
      <w:bookmarkStart w:id="857" w:name="_Toc61183350"/>
      <w:bookmarkStart w:id="858" w:name="_Toc106183842"/>
      <w:bookmarkStart w:id="859" w:name="_Toc76541915"/>
      <w:bookmarkStart w:id="860" w:name="_Toc53185672"/>
      <w:bookmarkStart w:id="861" w:name="_Toc61184528"/>
      <w:bookmarkStart w:id="862" w:name="_Toc61183744"/>
      <w:bookmarkStart w:id="863" w:name="_Toc53185296"/>
      <w:bookmarkStart w:id="864" w:name="_Toc61184918"/>
      <w:bookmarkStart w:id="865" w:name="_Toc82450545"/>
      <w:bookmarkStart w:id="866" w:name="_Toc61184136"/>
    </w:p>
    <w:p w14:paraId="14A5A7CE" w14:textId="77777777" w:rsidR="008B485B" w:rsidRDefault="008B485B" w:rsidP="00A554D0">
      <w:pPr>
        <w:pStyle w:val="Heading3"/>
        <w:rPr>
          <w:rFonts w:eastAsia="Yu Mincho"/>
        </w:rPr>
      </w:pPr>
      <w:bookmarkStart w:id="867" w:name="_Toc155428012"/>
      <w:bookmarkStart w:id="868" w:name="_Toc155781030"/>
      <w:bookmarkStart w:id="869" w:name="_Toc161665329"/>
      <w:bookmarkStart w:id="870" w:name="_Toc169718480"/>
      <w:bookmarkStart w:id="871" w:name="_Toc176337041"/>
      <w:r>
        <w:rPr>
          <w:rFonts w:eastAsia="Yu Mincho"/>
        </w:rPr>
        <w:t>5.</w:t>
      </w:r>
      <w:r>
        <w:rPr>
          <w:rFonts w:hint="eastAsia"/>
          <w:lang w:eastAsia="zh-CN"/>
        </w:rPr>
        <w:t>4</w:t>
      </w:r>
      <w:r>
        <w:rPr>
          <w:rFonts w:eastAsia="Yu Mincho"/>
        </w:rPr>
        <w:t>.2</w:t>
      </w:r>
      <w:r>
        <w:rPr>
          <w:rFonts w:eastAsia="Yu Mincho"/>
        </w:rPr>
        <w:tab/>
        <w:t>Transmission bandwidth configuration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872" w:name="_Toc13080139"/>
      <w:bookmarkStart w:id="873" w:name="_Toc76541916"/>
      <w:bookmarkStart w:id="874" w:name="_Toc57820148"/>
      <w:bookmarkStart w:id="875" w:name="_Toc53185297"/>
      <w:bookmarkStart w:id="876" w:name="_Toc98762914"/>
      <w:bookmarkStart w:id="877" w:name="_Toc61183745"/>
      <w:bookmarkStart w:id="878" w:name="_Toc98755324"/>
      <w:bookmarkStart w:id="879" w:name="_Toc53185673"/>
      <w:bookmarkStart w:id="880" w:name="_Toc61183351"/>
      <w:bookmarkStart w:id="881" w:name="_Toc89948935"/>
      <w:bookmarkStart w:id="882" w:name="_Toc82449898"/>
      <w:bookmarkStart w:id="883" w:name="_Toc74583103"/>
      <w:bookmarkStart w:id="884" w:name="_Toc57821075"/>
      <w:bookmarkStart w:id="885" w:name="_Toc106183843"/>
      <w:bookmarkStart w:id="886" w:name="_Toc66386262"/>
      <w:bookmarkStart w:id="887" w:name="_Toc61184919"/>
      <w:bookmarkStart w:id="888" w:name="_Toc130401865"/>
      <w:bookmarkStart w:id="889" w:name="_Toc61184529"/>
      <w:bookmarkStart w:id="890" w:name="_Toc61184137"/>
      <w:bookmarkStart w:id="891" w:name="_Toc82450546"/>
      <w:bookmarkStart w:id="892" w:name="_Toc155428013"/>
      <w:bookmarkStart w:id="893" w:name="_Toc155781031"/>
      <w:bookmarkStart w:id="894" w:name="_Toc161665330"/>
      <w:bookmarkStart w:id="895" w:name="_Toc169718481"/>
      <w:bookmarkStart w:id="896" w:name="_Toc17633704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897" w:name="_Toc61184530"/>
      <w:bookmarkStart w:id="898" w:name="_Toc98755325"/>
      <w:bookmarkStart w:id="899" w:name="_Toc61183352"/>
      <w:bookmarkStart w:id="900" w:name="_Toc89948936"/>
      <w:bookmarkStart w:id="901" w:name="_Toc57820149"/>
      <w:bookmarkStart w:id="902" w:name="_Toc61184920"/>
      <w:bookmarkStart w:id="903" w:name="_Toc61183746"/>
      <w:bookmarkStart w:id="904" w:name="_Toc61184138"/>
      <w:bookmarkStart w:id="905" w:name="_Toc130401866"/>
      <w:bookmarkStart w:id="906" w:name="_Toc74583104"/>
      <w:bookmarkStart w:id="907" w:name="_Toc57821076"/>
      <w:bookmarkStart w:id="908" w:name="_Toc82450547"/>
      <w:bookmarkStart w:id="909" w:name="_Toc76541917"/>
      <w:bookmarkStart w:id="910" w:name="_Toc82449899"/>
      <w:bookmarkStart w:id="911" w:name="_Toc98762915"/>
      <w:bookmarkStart w:id="912" w:name="_Toc106183844"/>
      <w:bookmarkStart w:id="913" w:name="_Toc66386263"/>
      <w:bookmarkStart w:id="914" w:name="_Toc155428014"/>
      <w:bookmarkStart w:id="915" w:name="_Toc155781032"/>
      <w:bookmarkStart w:id="916" w:name="_Toc161665331"/>
      <w:bookmarkStart w:id="917" w:name="_Toc169718482"/>
      <w:bookmarkStart w:id="918" w:name="_Toc176337043"/>
      <w:r>
        <w:rPr>
          <w:rFonts w:eastAsia="Yu Mincho"/>
        </w:rPr>
        <w:t>5.</w:t>
      </w:r>
      <w:r>
        <w:rPr>
          <w:rFonts w:hint="eastAsia"/>
          <w:lang w:eastAsia="zh-CN"/>
        </w:rPr>
        <w:t>4</w:t>
      </w:r>
      <w:r>
        <w:rPr>
          <w:rFonts w:eastAsia="Yu Mincho"/>
        </w:rPr>
        <w:t>.4</w:t>
      </w:r>
      <w:r>
        <w:rPr>
          <w:rFonts w:eastAsia="Yu Mincho"/>
        </w:rPr>
        <w:tab/>
        <w:t>RB alignment</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19" w:name="_Toc61184139"/>
      <w:bookmarkStart w:id="920" w:name="_Toc74583105"/>
      <w:bookmarkStart w:id="921" w:name="_Toc57821077"/>
      <w:bookmarkStart w:id="922" w:name="_Toc89948937"/>
      <w:bookmarkStart w:id="923" w:name="_Toc61184531"/>
      <w:bookmarkStart w:id="924" w:name="_Toc61183353"/>
      <w:bookmarkStart w:id="925" w:name="_Toc82449900"/>
      <w:bookmarkStart w:id="926" w:name="_Toc61183747"/>
      <w:bookmarkStart w:id="927" w:name="_Toc98762916"/>
      <w:bookmarkStart w:id="928" w:name="_Toc82450548"/>
      <w:bookmarkStart w:id="929" w:name="_Toc130401867"/>
      <w:bookmarkStart w:id="930" w:name="_Toc66386264"/>
      <w:bookmarkStart w:id="931" w:name="_Toc57820150"/>
      <w:bookmarkStart w:id="932" w:name="_Toc98755326"/>
      <w:bookmarkStart w:id="933" w:name="_Toc106183845"/>
      <w:bookmarkStart w:id="934" w:name="_Toc61184921"/>
      <w:bookmarkStart w:id="935" w:name="_Toc76541918"/>
      <w:bookmarkStart w:id="936" w:name="_Toc155428015"/>
      <w:bookmarkStart w:id="937" w:name="_Toc155781033"/>
      <w:bookmarkStart w:id="938" w:name="_Toc161665332"/>
      <w:bookmarkStart w:id="939" w:name="_Toc169718483"/>
      <w:bookmarkStart w:id="940" w:name="_Toc176337044"/>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41" w:name="_Toc155428016"/>
      <w:bookmarkStart w:id="942" w:name="_Toc155781034"/>
      <w:bookmarkStart w:id="943" w:name="_Toc161665333"/>
      <w:bookmarkStart w:id="944" w:name="_Toc169718484"/>
      <w:bookmarkStart w:id="945" w:name="_Toc176337045"/>
      <w:r w:rsidRPr="000B6B37">
        <w:rPr>
          <w:lang w:eastAsia="zh-CN"/>
        </w:rPr>
        <w:t>6</w:t>
      </w:r>
      <w:r w:rsidRPr="000B6B37">
        <w:rPr>
          <w:lang w:eastAsia="zh-CN"/>
        </w:rPr>
        <w:tab/>
      </w:r>
      <w:bookmarkEnd w:id="754"/>
      <w:r w:rsidR="00155D67">
        <w:rPr>
          <w:rFonts w:hint="eastAsia"/>
          <w:lang w:eastAsia="zh-CN"/>
        </w:rPr>
        <w:t>Conducted characteristics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941"/>
      <w:bookmarkEnd w:id="942"/>
      <w:bookmarkEnd w:id="943"/>
      <w:bookmarkEnd w:id="944"/>
      <w:bookmarkEnd w:id="945"/>
    </w:p>
    <w:p w14:paraId="6C550913" w14:textId="77777777" w:rsidR="00325BE3" w:rsidRDefault="00325BE3" w:rsidP="00325BE3">
      <w:pPr>
        <w:pStyle w:val="Heading2"/>
        <w:rPr>
          <w:lang w:eastAsia="zh-CN"/>
        </w:rPr>
      </w:pPr>
      <w:bookmarkStart w:id="946" w:name="_Toc97737193"/>
      <w:bookmarkStart w:id="947" w:name="_Toc106094092"/>
      <w:bookmarkStart w:id="948" w:name="_Toc114252867"/>
      <w:bookmarkStart w:id="949" w:name="_Toc123045995"/>
      <w:bookmarkStart w:id="950" w:name="_Toc124157536"/>
      <w:bookmarkStart w:id="951" w:name="_Toc124258929"/>
      <w:bookmarkStart w:id="952" w:name="_Toc124259073"/>
      <w:bookmarkStart w:id="953" w:name="_Toc130585830"/>
      <w:bookmarkStart w:id="954" w:name="_Toc130586841"/>
      <w:bookmarkStart w:id="955" w:name="_Toc137462007"/>
      <w:bookmarkStart w:id="956" w:name="_Toc138883816"/>
      <w:bookmarkStart w:id="957" w:name="_Toc138883960"/>
      <w:bookmarkStart w:id="958" w:name="_Toc145426857"/>
      <w:bookmarkStart w:id="959" w:name="_Toc155428017"/>
      <w:bookmarkStart w:id="960" w:name="_Toc155781035"/>
      <w:bookmarkStart w:id="961" w:name="_Toc161665334"/>
      <w:bookmarkStart w:id="962" w:name="_Toc169718485"/>
      <w:bookmarkStart w:id="963" w:name="_Toc176337046"/>
      <w:bookmarkStart w:id="964" w:name="_Toc152656520"/>
      <w:r>
        <w:rPr>
          <w:rFonts w:hint="eastAsia"/>
          <w:lang w:eastAsia="zh-CN"/>
        </w:rPr>
        <w:t>6.1</w:t>
      </w:r>
      <w:r w:rsidRPr="000B6B37">
        <w:tab/>
      </w:r>
      <w:r>
        <w:rPr>
          <w:rFonts w:hint="eastAsia"/>
          <w:lang w:eastAsia="zh-CN"/>
        </w:rPr>
        <w:t>General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965" w:name="_Toc97737194"/>
      <w:bookmarkStart w:id="966" w:name="_Toc106094093"/>
      <w:bookmarkStart w:id="967" w:name="_Toc114252868"/>
      <w:bookmarkStart w:id="968" w:name="_Toc123045996"/>
      <w:bookmarkStart w:id="969" w:name="_Toc124157537"/>
      <w:bookmarkStart w:id="970" w:name="_Toc124258930"/>
      <w:bookmarkStart w:id="971" w:name="_Toc124259074"/>
      <w:bookmarkStart w:id="972" w:name="_Toc130585831"/>
      <w:bookmarkStart w:id="973" w:name="_Toc130586842"/>
      <w:bookmarkStart w:id="974" w:name="_Toc137462008"/>
      <w:bookmarkStart w:id="975" w:name="_Toc138883817"/>
      <w:bookmarkStart w:id="976" w:name="_Toc138883961"/>
      <w:bookmarkStart w:id="977" w:name="_Toc145426858"/>
      <w:bookmarkStart w:id="978" w:name="_Toc155428018"/>
      <w:bookmarkStart w:id="979" w:name="_Toc155781036"/>
      <w:bookmarkStart w:id="980" w:name="_Toc161665335"/>
      <w:bookmarkStart w:id="981" w:name="_Toc169718486"/>
      <w:bookmarkStart w:id="982" w:name="_Toc17633704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6C550919" w14:textId="77777777" w:rsidR="00945698" w:rsidRPr="0031418B" w:rsidRDefault="00945698" w:rsidP="00945698">
      <w:pPr>
        <w:pStyle w:val="Heading3"/>
      </w:pPr>
      <w:bookmarkStart w:id="983" w:name="_Toc97737195"/>
      <w:bookmarkStart w:id="984" w:name="_Toc106094094"/>
      <w:bookmarkStart w:id="985" w:name="_Toc114252869"/>
      <w:bookmarkStart w:id="986" w:name="_Toc123045997"/>
      <w:bookmarkStart w:id="987" w:name="_Toc124157538"/>
      <w:bookmarkStart w:id="988" w:name="_Toc124258931"/>
      <w:bookmarkStart w:id="989" w:name="_Toc124259075"/>
      <w:bookmarkStart w:id="990" w:name="_Toc130585832"/>
      <w:bookmarkStart w:id="991" w:name="_Toc130586843"/>
      <w:bookmarkStart w:id="992" w:name="_Toc137462009"/>
      <w:bookmarkStart w:id="993" w:name="_Toc138883818"/>
      <w:bookmarkStart w:id="994" w:name="_Toc138883962"/>
      <w:bookmarkStart w:id="995" w:name="_Toc145426859"/>
      <w:bookmarkStart w:id="996" w:name="_Toc155428019"/>
      <w:bookmarkStart w:id="997" w:name="_Toc155781037"/>
      <w:bookmarkStart w:id="998" w:name="_Toc161665336"/>
      <w:bookmarkStart w:id="999" w:name="_Toc169718487"/>
      <w:bookmarkStart w:id="1000" w:name="_Toc176337048"/>
      <w:r>
        <w:t>6.2.1</w:t>
      </w:r>
      <w:r w:rsidRPr="0031418B">
        <w:tab/>
      </w:r>
      <w:r>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EF4E631" w:rsidR="006C466E" w:rsidRPr="00F95B02" w:rsidRDefault="00A838D0" w:rsidP="006C466E">
      <w:pPr>
        <w:rPr>
          <w:lang w:eastAsia="zh-CN"/>
        </w:rPr>
      </w:pPr>
      <w:r w:rsidRPr="00124886">
        <w:t xml:space="preserve">The </w:t>
      </w:r>
      <w:r w:rsidRPr="00124886">
        <w:rPr>
          <w:i/>
        </w:rPr>
        <w:t>rated passband output power</w:t>
      </w:r>
      <w:r w:rsidRPr="00124886">
        <w:t xml:space="preserve"> of the </w:t>
      </w:r>
      <w:r w:rsidRPr="00124886">
        <w:rPr>
          <w:i/>
        </w:rPr>
        <w:t xml:space="preserve">repeater type 1-C </w:t>
      </w:r>
      <w:r w:rsidRPr="00124886">
        <w:rPr>
          <w:iCs/>
        </w:rPr>
        <w:t xml:space="preserve">and </w:t>
      </w:r>
      <w:r w:rsidRPr="00124886">
        <w:rPr>
          <w:i/>
        </w:rPr>
        <w:t>NCR-F</w:t>
      </w:r>
      <w:r>
        <w:rPr>
          <w:i/>
        </w:rPr>
        <w:t>wd</w:t>
      </w:r>
      <w:r w:rsidRPr="00124886">
        <w:rPr>
          <w:i/>
        </w:rPr>
        <w:t xml:space="preserve"> type 1-C</w:t>
      </w:r>
      <w:r w:rsidRPr="00124886">
        <w:rPr>
          <w:rFonts w:eastAsia="SimSun" w:hint="eastAsia"/>
          <w:i/>
          <w:lang w:val="en-US" w:eastAsia="zh-CN"/>
        </w:rPr>
        <w:t xml:space="preserve"> </w:t>
      </w:r>
      <w:r w:rsidRPr="00124886">
        <w:t>shall be as specified in table 6.2.1-1 and table 6.2.1-2.</w:t>
      </w:r>
    </w:p>
    <w:p w14:paraId="6C55091C" w14:textId="440DA132" w:rsidR="00945698" w:rsidRPr="00F95B02" w:rsidRDefault="00945698" w:rsidP="00945698">
      <w:pPr>
        <w:pStyle w:val="TH"/>
      </w:pPr>
      <w:r w:rsidRPr="00F95B02">
        <w:t xml:space="preserve">Table 6.2.1-1: </w:t>
      </w:r>
      <w:r w:rsidR="009D683D">
        <w:rPr>
          <w:i/>
        </w:rPr>
        <w:t>Repeater type 1-C</w:t>
      </w:r>
      <w:r w:rsidR="009D683D">
        <w:t xml:space="preserve"> and </w:t>
      </w:r>
      <w:r w:rsidR="009D683D">
        <w:rPr>
          <w:i/>
          <w:iCs/>
        </w:rPr>
        <w:t xml:space="preserve">NCR-FWD type 1-C </w:t>
      </w:r>
      <w:r w:rsidR="009D683D">
        <w:t xml:space="preserve">DL transmission </w:t>
      </w:r>
      <w:r w:rsidR="009D683D">
        <w:rPr>
          <w:lang w:eastAsia="zh-CN"/>
        </w:rPr>
        <w:t>classes</w:t>
      </w:r>
      <w:r w:rsidR="009D683D">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742FCB8D" w:rsidR="00945698" w:rsidRPr="00F95B02" w:rsidRDefault="00945698" w:rsidP="00BE7C53">
      <w:pPr>
        <w:pStyle w:val="TH"/>
      </w:pPr>
      <w:r w:rsidRPr="00F95B02">
        <w:t>Table 6.2.1-</w:t>
      </w:r>
      <w:r>
        <w:t>2</w:t>
      </w:r>
      <w:r w:rsidRPr="00F95B02">
        <w:t xml:space="preserve">: </w:t>
      </w:r>
      <w:r w:rsidR="00A838D0" w:rsidRPr="00124886">
        <w:rPr>
          <w:i/>
        </w:rPr>
        <w:t>Repeater type 1-C</w:t>
      </w:r>
      <w:r w:rsidR="00A838D0" w:rsidRPr="00124886">
        <w:t xml:space="preserve"> and </w:t>
      </w:r>
      <w:r w:rsidR="00A838D0" w:rsidRPr="00124886">
        <w:rPr>
          <w:i/>
          <w:iCs/>
        </w:rPr>
        <w:t>NCR-F</w:t>
      </w:r>
      <w:r w:rsidR="00A838D0">
        <w:rPr>
          <w:i/>
          <w:iCs/>
        </w:rPr>
        <w:t>wd</w:t>
      </w:r>
      <w:r w:rsidR="00A838D0" w:rsidRPr="00124886">
        <w:rPr>
          <w:i/>
          <w:iCs/>
        </w:rPr>
        <w:t xml:space="preserve"> type 1-C </w:t>
      </w:r>
      <w:r w:rsidR="00A838D0" w:rsidRPr="00124886">
        <w:t xml:space="preserve">UL transmission </w:t>
      </w:r>
      <w:r w:rsidR="00A838D0" w:rsidRPr="00124886">
        <w:rPr>
          <w:lang w:eastAsia="zh-CN"/>
        </w:rPr>
        <w:t>classes</w:t>
      </w:r>
      <w:r w:rsidR="00A838D0" w:rsidRPr="0012488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01" w:name="_Toc503964248"/>
      <w:bookmarkStart w:id="1002" w:name="_Toc97737196"/>
      <w:bookmarkStart w:id="1003" w:name="_Toc106094095"/>
      <w:bookmarkStart w:id="1004" w:name="_Toc114252870"/>
      <w:bookmarkStart w:id="1005" w:name="_Toc123045998"/>
      <w:bookmarkStart w:id="1006" w:name="_Toc124157539"/>
      <w:bookmarkStart w:id="1007" w:name="_Toc124258932"/>
      <w:bookmarkStart w:id="1008" w:name="_Toc124259076"/>
      <w:bookmarkStart w:id="1009" w:name="_Toc130585833"/>
      <w:bookmarkStart w:id="1010" w:name="_Toc130586844"/>
      <w:bookmarkStart w:id="1011" w:name="_Toc137462010"/>
      <w:bookmarkStart w:id="1012" w:name="_Toc138883819"/>
      <w:bookmarkStart w:id="1013" w:name="_Toc138883963"/>
      <w:bookmarkStart w:id="1014" w:name="_Toc145426860"/>
      <w:bookmarkStart w:id="1015" w:name="_Toc155428020"/>
      <w:bookmarkStart w:id="1016" w:name="_Toc155781038"/>
      <w:bookmarkStart w:id="1017" w:name="_Toc161665337"/>
      <w:bookmarkStart w:id="1018" w:name="_Toc169718488"/>
      <w:bookmarkStart w:id="1019" w:name="_Toc176337049"/>
      <w:r>
        <w:t>6.2.2</w:t>
      </w:r>
      <w:r w:rsidRPr="0031418B">
        <w:tab/>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r w:rsidR="006653D9">
        <w:t>Minimum requirement</w:t>
      </w:r>
      <w:r w:rsidR="006653D9">
        <w:rPr>
          <w:rFonts w:eastAsia="SimSun" w:hint="eastAsia"/>
          <w:lang w:val="en-US" w:eastAsia="zh-CN"/>
        </w:rPr>
        <w:t xml:space="preserve"> </w:t>
      </w:r>
      <w:r w:rsidR="006653D9">
        <w:t>for RF repeater</w:t>
      </w:r>
      <w:bookmarkEnd w:id="1015"/>
      <w:bookmarkEnd w:id="1016"/>
      <w:bookmarkEnd w:id="1017"/>
      <w:bookmarkEnd w:id="1018"/>
      <w:bookmarkEnd w:id="1019"/>
    </w:p>
    <w:p w14:paraId="7E41B898" w14:textId="77777777" w:rsidR="00BE7C53" w:rsidRDefault="00BE7C53" w:rsidP="00BE7C53">
      <w:pPr>
        <w:rPr>
          <w:rFonts w:cs="v4.1.0"/>
        </w:rPr>
      </w:pPr>
      <w:bookmarkStart w:id="102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21" w:name="_Toc155428021"/>
      <w:bookmarkStart w:id="1022" w:name="_Toc155781039"/>
      <w:bookmarkStart w:id="1023" w:name="_Toc161665338"/>
      <w:bookmarkStart w:id="1024" w:name="_Toc169718489"/>
      <w:bookmarkStart w:id="1025" w:name="_Toc176337050"/>
      <w:r>
        <w:t>6.2.3</w:t>
      </w:r>
      <w:r>
        <w:tab/>
        <w:t>Minimum requirement for NCR</w:t>
      </w:r>
      <w:bookmarkEnd w:id="1021"/>
      <w:bookmarkEnd w:id="1022"/>
      <w:bookmarkEnd w:id="1023"/>
      <w:bookmarkEnd w:id="1024"/>
      <w:bookmarkEnd w:id="1025"/>
    </w:p>
    <w:p w14:paraId="3124CE34" w14:textId="585B35AC" w:rsidR="006653D9" w:rsidRDefault="006653D9" w:rsidP="006653D9">
      <w:pPr>
        <w:pStyle w:val="Heading4"/>
      </w:pPr>
      <w:bookmarkStart w:id="1026" w:name="_Toc155428022"/>
      <w:bookmarkStart w:id="1027" w:name="_Toc155781040"/>
      <w:bookmarkStart w:id="1028" w:name="_Toc161665339"/>
      <w:bookmarkStart w:id="1029" w:name="_Toc169718490"/>
      <w:bookmarkStart w:id="1030" w:name="_Toc176337051"/>
      <w:r>
        <w:t>6.2.3.1</w:t>
      </w:r>
      <w:r>
        <w:tab/>
        <w:t>Minimum requirement for NCR-Fwd</w:t>
      </w:r>
      <w:bookmarkEnd w:id="1026"/>
      <w:bookmarkEnd w:id="1027"/>
      <w:bookmarkEnd w:id="1028"/>
      <w:bookmarkEnd w:id="1029"/>
      <w:bookmarkEnd w:id="1030"/>
    </w:p>
    <w:p w14:paraId="6C077FD3" w14:textId="43C75F29" w:rsidR="006653D9" w:rsidRDefault="006653D9" w:rsidP="006653D9">
      <w:pPr>
        <w:pStyle w:val="Heading5"/>
      </w:pPr>
      <w:bookmarkStart w:id="1031" w:name="_Toc155428023"/>
      <w:bookmarkStart w:id="1032" w:name="_Toc155781041"/>
      <w:bookmarkStart w:id="1033" w:name="_Toc161665340"/>
      <w:bookmarkStart w:id="1034" w:name="_Toc169718491"/>
      <w:bookmarkStart w:id="1035" w:name="_Toc176337052"/>
      <w:r>
        <w:t>6.2.3.1.1</w:t>
      </w:r>
      <w:r>
        <w:tab/>
        <w:t>Minimum requirement for NCR-Fwd type 1-C</w:t>
      </w:r>
      <w:bookmarkEnd w:id="1031"/>
      <w:bookmarkEnd w:id="1032"/>
      <w:bookmarkEnd w:id="1033"/>
      <w:bookmarkEnd w:id="1034"/>
      <w:bookmarkEnd w:id="1035"/>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36" w:name="_Toc155428024"/>
      <w:bookmarkStart w:id="1037" w:name="_Toc155781042"/>
      <w:bookmarkStart w:id="1038" w:name="_Toc161665341"/>
      <w:bookmarkStart w:id="1039" w:name="_Toc169718492"/>
      <w:bookmarkStart w:id="1040" w:name="_Toc176337053"/>
      <w:r>
        <w:t>6.2.3.1.2</w:t>
      </w:r>
      <w:r>
        <w:tab/>
        <w:t>Minimum requirement for NCR-Fwd type 1-H</w:t>
      </w:r>
      <w:bookmarkEnd w:id="1036"/>
      <w:bookmarkEnd w:id="1037"/>
      <w:bookmarkEnd w:id="1038"/>
      <w:bookmarkEnd w:id="1039"/>
      <w:bookmarkEnd w:id="1040"/>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41" w:name="_Toc155428025"/>
      <w:bookmarkStart w:id="1042" w:name="_Toc155781043"/>
      <w:bookmarkStart w:id="1043" w:name="_Toc161665342"/>
      <w:bookmarkStart w:id="1044" w:name="_Toc169718493"/>
      <w:bookmarkStart w:id="1045" w:name="_Toc176337054"/>
      <w:r>
        <w:t>6.2.3.2</w:t>
      </w:r>
      <w:r>
        <w:tab/>
        <w:t>Minimum requirement for NCR-MT</w:t>
      </w:r>
      <w:bookmarkEnd w:id="1041"/>
      <w:bookmarkEnd w:id="1042"/>
      <w:bookmarkEnd w:id="1043"/>
      <w:bookmarkEnd w:id="1044"/>
      <w:bookmarkEnd w:id="1045"/>
    </w:p>
    <w:p w14:paraId="7270AC1D" w14:textId="77777777" w:rsidR="006653D9" w:rsidRDefault="006653D9" w:rsidP="006653D9">
      <w:pPr>
        <w:pStyle w:val="Heading5"/>
        <w:rPr>
          <w:lang w:val="en-US" w:eastAsia="zh-CN"/>
        </w:rPr>
      </w:pPr>
      <w:bookmarkStart w:id="1046" w:name="_Toc17016"/>
      <w:bookmarkStart w:id="1047" w:name="_Toc155428026"/>
      <w:bookmarkStart w:id="1048" w:name="_Toc155781044"/>
      <w:bookmarkStart w:id="1049" w:name="_Toc161665343"/>
      <w:bookmarkStart w:id="1050" w:name="_Toc169718494"/>
      <w:bookmarkStart w:id="1051" w:name="_Toc176337055"/>
      <w:bookmarkStart w:id="1052" w:name="_Toc37255218"/>
      <w:bookmarkStart w:id="1053" w:name="_Toc21342891"/>
      <w:bookmarkStart w:id="1054" w:name="_Toc29799351"/>
      <w:bookmarkStart w:id="1055" w:name="_Toc37254575"/>
      <w:bookmarkStart w:id="1056" w:name="_Toc29769852"/>
      <w:r>
        <w:rPr>
          <w:rFonts w:hint="eastAsia"/>
          <w:lang w:val="en-US" w:eastAsia="zh-CN"/>
        </w:rPr>
        <w:t>6.2.3.2.1</w:t>
      </w:r>
      <w:r>
        <w:tab/>
      </w:r>
      <w:r>
        <w:rPr>
          <w:rFonts w:hint="eastAsia"/>
          <w:lang w:val="en-US" w:eastAsia="zh-CN"/>
        </w:rPr>
        <w:t>General</w:t>
      </w:r>
      <w:bookmarkEnd w:id="1046"/>
      <w:bookmarkEnd w:id="1047"/>
      <w:bookmarkEnd w:id="1048"/>
      <w:bookmarkEnd w:id="1049"/>
      <w:bookmarkEnd w:id="1050"/>
      <w:bookmarkEnd w:id="1051"/>
    </w:p>
    <w:bookmarkEnd w:id="1052"/>
    <w:bookmarkEnd w:id="1053"/>
    <w:bookmarkEnd w:id="1054"/>
    <w:bookmarkEnd w:id="1055"/>
    <w:bookmarkEnd w:id="1056"/>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057" w:name="_Toc155428027"/>
      <w:bookmarkStart w:id="1058" w:name="_Toc155781045"/>
      <w:bookmarkStart w:id="1059" w:name="_Toc161665344"/>
      <w:bookmarkStart w:id="1060" w:name="_Toc169718495"/>
      <w:bookmarkStart w:id="1061" w:name="_Toc176337056"/>
      <w:r>
        <w:rPr>
          <w:rFonts w:hint="eastAsia"/>
          <w:lang w:val="en-US" w:eastAsia="zh-CN"/>
        </w:rPr>
        <w:t>6.2.3.2.2</w:t>
      </w:r>
      <w:r>
        <w:rPr>
          <w:rFonts w:hint="eastAsia"/>
          <w:lang w:val="en-US" w:eastAsia="zh-CN"/>
        </w:rPr>
        <w:tab/>
        <w:t>Minimum requirement for NCR-MT type 1-C and NCR-MT type 1-H</w:t>
      </w:r>
      <w:bookmarkEnd w:id="1057"/>
      <w:bookmarkEnd w:id="1058"/>
      <w:bookmarkEnd w:id="1059"/>
      <w:bookmarkEnd w:id="1060"/>
      <w:bookmarkEnd w:id="1061"/>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062" w:name="_Toc106094096"/>
      <w:bookmarkStart w:id="1063" w:name="_Toc114252871"/>
      <w:bookmarkStart w:id="1064" w:name="_Toc123045999"/>
      <w:bookmarkStart w:id="1065" w:name="_Toc124157540"/>
      <w:bookmarkStart w:id="1066" w:name="_Toc124258933"/>
      <w:bookmarkStart w:id="1067" w:name="_Toc124259077"/>
      <w:bookmarkStart w:id="1068" w:name="_Toc130585834"/>
      <w:bookmarkStart w:id="1069" w:name="_Toc130586845"/>
      <w:bookmarkStart w:id="1070" w:name="_Toc137462011"/>
      <w:bookmarkStart w:id="1071" w:name="_Toc138883820"/>
      <w:bookmarkStart w:id="1072" w:name="_Toc138883964"/>
      <w:bookmarkStart w:id="1073" w:name="_Toc145426861"/>
      <w:bookmarkStart w:id="1074" w:name="_Toc155428032"/>
      <w:bookmarkStart w:id="1075" w:name="_Toc155781050"/>
      <w:bookmarkStart w:id="1076" w:name="_Toc161665349"/>
      <w:bookmarkStart w:id="1077" w:name="_Toc169718500"/>
      <w:bookmarkStart w:id="1078" w:name="_Toc176337057"/>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020"/>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C550943" w14:textId="551C08AE" w:rsidR="006834C1" w:rsidRDefault="006834C1" w:rsidP="006834C1">
      <w:pPr>
        <w:pStyle w:val="Heading3"/>
      </w:pPr>
      <w:bookmarkStart w:id="1079" w:name="_Toc97737198"/>
      <w:bookmarkStart w:id="1080" w:name="_Toc106094097"/>
      <w:bookmarkStart w:id="1081" w:name="_Toc114252872"/>
      <w:bookmarkStart w:id="1082" w:name="_Toc123046000"/>
      <w:bookmarkStart w:id="1083" w:name="_Toc124157541"/>
      <w:bookmarkStart w:id="1084" w:name="_Toc124258934"/>
      <w:bookmarkStart w:id="1085" w:name="_Toc124259078"/>
      <w:bookmarkStart w:id="1086" w:name="_Toc130585835"/>
      <w:bookmarkStart w:id="1087" w:name="_Toc130586846"/>
      <w:bookmarkStart w:id="1088" w:name="_Toc137462012"/>
      <w:bookmarkStart w:id="1089" w:name="_Toc138883821"/>
      <w:bookmarkStart w:id="1090" w:name="_Toc138883965"/>
      <w:bookmarkStart w:id="1091" w:name="_Toc145426862"/>
      <w:bookmarkStart w:id="1092" w:name="_Toc155428033"/>
      <w:bookmarkStart w:id="1093" w:name="_Toc155781051"/>
      <w:bookmarkStart w:id="1094" w:name="_Toc161665350"/>
      <w:bookmarkStart w:id="1095" w:name="_Toc169718501"/>
      <w:bookmarkStart w:id="1096" w:name="_Toc176337058"/>
      <w:r>
        <w:rPr>
          <w:lang w:val="en-US"/>
        </w:rPr>
        <w:t>6.3.1</w:t>
      </w:r>
      <w:r w:rsidR="00D923AB">
        <w:rPr>
          <w:rFonts w:hint="eastAsia"/>
          <w:lang w:val="en-US" w:eastAsia="zh-CN"/>
        </w:rPr>
        <w:tab/>
      </w:r>
      <w:r>
        <w:rPr>
          <w:lang w:val="en-US"/>
        </w:rPr>
        <w:t>General</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097" w:name="_Toc503964250"/>
    </w:p>
    <w:p w14:paraId="6C550945" w14:textId="1DA5CAB6" w:rsidR="006834C1" w:rsidRPr="006834C1" w:rsidRDefault="00C94E1C" w:rsidP="006834C1">
      <w:pPr>
        <w:pStyle w:val="Heading3"/>
        <w:rPr>
          <w:lang w:val="en-US"/>
        </w:rPr>
      </w:pPr>
      <w:bookmarkStart w:id="1098" w:name="_Toc124157542"/>
      <w:bookmarkStart w:id="1099" w:name="_Toc124259079"/>
      <w:bookmarkStart w:id="1100" w:name="_Toc106094098"/>
      <w:bookmarkStart w:id="1101" w:name="_Toc138883966"/>
      <w:bookmarkStart w:id="1102" w:name="_Toc145426863"/>
      <w:bookmarkStart w:id="1103" w:name="_Toc97737199"/>
      <w:bookmarkStart w:id="1104" w:name="_Toc130586847"/>
      <w:bookmarkStart w:id="1105" w:name="_Toc114252873"/>
      <w:bookmarkStart w:id="1106" w:name="_Toc124258935"/>
      <w:bookmarkStart w:id="1107" w:name="_Toc130585836"/>
      <w:bookmarkStart w:id="1108" w:name="_Toc137462013"/>
      <w:bookmarkStart w:id="1109" w:name="_Toc138883822"/>
      <w:bookmarkStart w:id="1110" w:name="_Toc123046001"/>
      <w:bookmarkStart w:id="1111" w:name="_Toc155428034"/>
      <w:bookmarkStart w:id="1112" w:name="_Toc155781052"/>
      <w:bookmarkStart w:id="1113" w:name="_Toc161665351"/>
      <w:bookmarkStart w:id="1114" w:name="_Toc169718502"/>
      <w:bookmarkStart w:id="1115" w:name="_Toc176337059"/>
      <w:bookmarkEnd w:id="1097"/>
      <w:r>
        <w:rPr>
          <w:lang w:val="en-US"/>
        </w:rPr>
        <w:t>6.3.2</w:t>
      </w:r>
      <w:r>
        <w:rPr>
          <w:lang w:val="en-US"/>
        </w:rPr>
        <w:tab/>
        <w:t>Minimum requirement</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r>
        <w:rPr>
          <w:lang w:val="en-US"/>
        </w:rPr>
        <w:t xml:space="preserve"> for RF repeater</w:t>
      </w:r>
      <w:bookmarkEnd w:id="1111"/>
      <w:bookmarkEnd w:id="1112"/>
      <w:bookmarkEnd w:id="1113"/>
      <w:bookmarkEnd w:id="1114"/>
      <w:bookmarkEnd w:id="111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16" w:name="_Toc155428035"/>
      <w:bookmarkStart w:id="1117" w:name="_Toc155781053"/>
      <w:bookmarkStart w:id="1118" w:name="_Toc161665352"/>
      <w:bookmarkStart w:id="1119" w:name="_Toc169718503"/>
      <w:bookmarkStart w:id="1120" w:name="_Toc176337060"/>
      <w:bookmarkStart w:id="1121" w:name="_Hlk155415160"/>
      <w:r>
        <w:t>6.3.3</w:t>
      </w:r>
      <w:r>
        <w:tab/>
        <w:t>Minimum requirement for NCR</w:t>
      </w:r>
      <w:bookmarkEnd w:id="1116"/>
      <w:bookmarkEnd w:id="1117"/>
      <w:bookmarkEnd w:id="1118"/>
      <w:bookmarkEnd w:id="1119"/>
      <w:bookmarkEnd w:id="1120"/>
    </w:p>
    <w:p w14:paraId="08F58716" w14:textId="77777777" w:rsidR="006241BE" w:rsidRDefault="006241BE" w:rsidP="006241BE">
      <w:pPr>
        <w:pStyle w:val="Heading4"/>
      </w:pPr>
      <w:bookmarkStart w:id="1122" w:name="_Toc155428036"/>
      <w:bookmarkStart w:id="1123" w:name="_Toc155781054"/>
      <w:bookmarkStart w:id="1124" w:name="_Toc161665353"/>
      <w:bookmarkStart w:id="1125" w:name="_Toc169718504"/>
      <w:bookmarkStart w:id="1126" w:name="_Toc176337061"/>
      <w:r>
        <w:t>6.3.3.1</w:t>
      </w:r>
      <w:r>
        <w:tab/>
        <w:t>Minimum requirement for NCR-Fwd</w:t>
      </w:r>
      <w:bookmarkEnd w:id="1122"/>
      <w:bookmarkEnd w:id="1123"/>
      <w:bookmarkEnd w:id="1124"/>
      <w:bookmarkEnd w:id="1125"/>
      <w:bookmarkEnd w:id="1126"/>
    </w:p>
    <w:p w14:paraId="4E4C16FB" w14:textId="77777777" w:rsidR="006241BE" w:rsidRDefault="006241BE" w:rsidP="006241BE">
      <w:pPr>
        <w:pStyle w:val="Heading5"/>
        <w:ind w:left="1134" w:hanging="1134"/>
      </w:pPr>
      <w:bookmarkStart w:id="1127" w:name="_Toc155428037"/>
      <w:bookmarkStart w:id="1128" w:name="_Toc155781055"/>
      <w:bookmarkStart w:id="1129" w:name="_Toc161665354"/>
      <w:bookmarkStart w:id="1130" w:name="_Toc169718505"/>
      <w:bookmarkStart w:id="1131" w:name="_Toc176337062"/>
      <w:r>
        <w:t>6.3.3.1.1</w:t>
      </w:r>
      <w:r>
        <w:tab/>
        <w:t>Minimum requirement for NCR-Fwd type 1-C</w:t>
      </w:r>
      <w:bookmarkEnd w:id="1127"/>
      <w:bookmarkEnd w:id="1128"/>
      <w:bookmarkEnd w:id="1129"/>
      <w:bookmarkEnd w:id="1130"/>
      <w:bookmarkEnd w:id="1131"/>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32" w:name="_Toc155428038"/>
      <w:bookmarkStart w:id="1133" w:name="_Toc155781056"/>
      <w:bookmarkStart w:id="1134" w:name="_Toc161665355"/>
      <w:bookmarkStart w:id="1135" w:name="_Toc169718506"/>
      <w:bookmarkStart w:id="1136" w:name="_Toc176337063"/>
      <w:r>
        <w:t>6.3.3.1.2</w:t>
      </w:r>
      <w:r>
        <w:tab/>
        <w:t>Minimum requirement for NCR-Fwd type 1-H</w:t>
      </w:r>
      <w:bookmarkEnd w:id="1132"/>
      <w:bookmarkEnd w:id="1133"/>
      <w:bookmarkEnd w:id="1134"/>
      <w:bookmarkEnd w:id="1135"/>
      <w:bookmarkEnd w:id="1136"/>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21"/>
    </w:p>
    <w:p w14:paraId="6C550947" w14:textId="77777777" w:rsidR="00325BE3" w:rsidRDefault="00325BE3" w:rsidP="00325BE3">
      <w:pPr>
        <w:pStyle w:val="Heading2"/>
        <w:rPr>
          <w:lang w:eastAsia="zh-CN"/>
        </w:rPr>
      </w:pPr>
      <w:bookmarkStart w:id="1137" w:name="_Toc97737200"/>
      <w:bookmarkStart w:id="1138" w:name="_Toc106094099"/>
      <w:bookmarkStart w:id="1139" w:name="_Toc114252874"/>
      <w:bookmarkStart w:id="1140" w:name="_Toc123046002"/>
      <w:bookmarkStart w:id="1141" w:name="_Toc124157543"/>
      <w:bookmarkStart w:id="1142" w:name="_Toc124258936"/>
      <w:bookmarkStart w:id="1143" w:name="_Toc124259080"/>
      <w:bookmarkStart w:id="1144" w:name="_Toc130585837"/>
      <w:bookmarkStart w:id="1145" w:name="_Toc130586848"/>
      <w:bookmarkStart w:id="1146" w:name="_Toc137462014"/>
      <w:bookmarkStart w:id="1147" w:name="_Toc138883823"/>
      <w:bookmarkStart w:id="1148" w:name="_Toc138883967"/>
      <w:bookmarkStart w:id="1149" w:name="_Toc145426864"/>
      <w:bookmarkStart w:id="1150" w:name="_Toc155428039"/>
      <w:bookmarkStart w:id="1151" w:name="_Toc155781057"/>
      <w:bookmarkStart w:id="1152" w:name="_Toc161665356"/>
      <w:bookmarkStart w:id="1153" w:name="_Toc169718507"/>
      <w:bookmarkStart w:id="1154" w:name="_Toc176337064"/>
      <w:r>
        <w:rPr>
          <w:rFonts w:hint="eastAsia"/>
          <w:lang w:eastAsia="zh-CN"/>
        </w:rPr>
        <w:t>6.4</w:t>
      </w:r>
      <w:r w:rsidRPr="000B6B37">
        <w:tab/>
      </w:r>
      <w:r>
        <w:rPr>
          <w:rFonts w:hint="eastAsia"/>
          <w:lang w:eastAsia="zh-CN"/>
        </w:rPr>
        <w:t>Out of band gain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6C550948" w14:textId="7A3BC5A4" w:rsidR="00C65CBC" w:rsidRDefault="00C65CBC" w:rsidP="00C65CBC">
      <w:pPr>
        <w:pStyle w:val="Heading3"/>
        <w:rPr>
          <w:lang w:eastAsia="zh-CN"/>
        </w:rPr>
      </w:pPr>
      <w:bookmarkStart w:id="1155" w:name="_Toc97737201"/>
      <w:bookmarkStart w:id="1156" w:name="_Toc106094100"/>
      <w:bookmarkStart w:id="1157" w:name="_Toc114252875"/>
      <w:bookmarkStart w:id="1158" w:name="_Toc123046003"/>
      <w:bookmarkStart w:id="1159" w:name="_Toc124157544"/>
      <w:bookmarkStart w:id="1160" w:name="_Toc124258937"/>
      <w:bookmarkStart w:id="1161" w:name="_Toc124259081"/>
      <w:bookmarkStart w:id="1162" w:name="_Toc130585838"/>
      <w:bookmarkStart w:id="1163" w:name="_Toc130586849"/>
      <w:bookmarkStart w:id="1164" w:name="_Toc137462015"/>
      <w:bookmarkStart w:id="1165" w:name="_Toc138883824"/>
      <w:bookmarkStart w:id="1166" w:name="_Toc138883968"/>
      <w:bookmarkStart w:id="1167" w:name="_Toc145426865"/>
      <w:bookmarkStart w:id="1168" w:name="_Toc155428040"/>
      <w:bookmarkStart w:id="1169" w:name="_Toc155781058"/>
      <w:bookmarkStart w:id="1170" w:name="_Toc161665357"/>
      <w:bookmarkStart w:id="1171" w:name="_Toc169718508"/>
      <w:bookmarkStart w:id="1172" w:name="_Toc176337065"/>
      <w:bookmarkStart w:id="1173" w:name="_Toc13080226"/>
      <w:bookmarkStart w:id="1174" w:name="_Toc18916170"/>
      <w:r>
        <w:rPr>
          <w:lang w:eastAsia="zh-CN"/>
        </w:rPr>
        <w:t>6.4.1</w:t>
      </w:r>
      <w:r w:rsidR="00D923AB">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175" w:name="_Toc124259082"/>
      <w:bookmarkStart w:id="1176" w:name="_Toc106094101"/>
      <w:bookmarkStart w:id="1177" w:name="_Toc137462016"/>
      <w:bookmarkStart w:id="1178" w:name="_Toc124157545"/>
      <w:bookmarkStart w:id="1179" w:name="_Toc114252876"/>
      <w:bookmarkStart w:id="1180" w:name="_Toc145426866"/>
      <w:bookmarkStart w:id="1181" w:name="_Toc503964252"/>
      <w:bookmarkStart w:id="1182" w:name="_Toc97737202"/>
      <w:bookmarkStart w:id="1183" w:name="_Toc138883969"/>
      <w:bookmarkStart w:id="1184" w:name="_Toc130585839"/>
      <w:bookmarkStart w:id="1185" w:name="_Toc123046004"/>
      <w:bookmarkStart w:id="1186" w:name="_Toc138883825"/>
      <w:bookmarkStart w:id="1187" w:name="_Toc130586850"/>
      <w:bookmarkStart w:id="1188" w:name="_Toc124258938"/>
      <w:bookmarkStart w:id="1189" w:name="_Toc155428041"/>
      <w:bookmarkStart w:id="1190" w:name="_Toc155781059"/>
      <w:bookmarkStart w:id="1191" w:name="_Toc161665358"/>
      <w:bookmarkStart w:id="1192" w:name="_Toc169718509"/>
      <w:bookmarkStart w:id="1193" w:name="_Toc176337066"/>
      <w:r>
        <w:t>6.4.2</w:t>
      </w:r>
      <w:r>
        <w:rPr>
          <w:rFonts w:hint="eastAsia"/>
          <w:lang w:eastAsia="zh-CN"/>
        </w:rPr>
        <w:tab/>
      </w:r>
      <w:r>
        <w:t>Minimum requirement</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r>
        <w:t xml:space="preserve"> for RF repeater</w:t>
      </w:r>
      <w:bookmarkEnd w:id="1189"/>
      <w:bookmarkEnd w:id="1190"/>
      <w:bookmarkEnd w:id="1191"/>
      <w:bookmarkEnd w:id="1192"/>
      <w:bookmarkEnd w:id="1193"/>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194" w:name="_Toc97737203"/>
      <w:bookmarkStart w:id="1195" w:name="_Toc106094102"/>
      <w:bookmarkStart w:id="1196" w:name="_Toc114252877"/>
      <w:bookmarkStart w:id="1197" w:name="_Toc123046005"/>
      <w:bookmarkStart w:id="1198" w:name="_Toc124157546"/>
      <w:bookmarkStart w:id="1199" w:name="_Toc124258939"/>
      <w:bookmarkStart w:id="1200" w:name="_Toc124259083"/>
      <w:bookmarkStart w:id="1201" w:name="_Toc130585840"/>
      <w:bookmarkStart w:id="1202" w:name="_Toc130586851"/>
      <w:bookmarkStart w:id="1203" w:name="_Toc137462017"/>
      <w:bookmarkStart w:id="1204" w:name="_Toc138883826"/>
      <w:bookmarkStart w:id="1205" w:name="_Toc138883970"/>
      <w:bookmarkStart w:id="1206" w:name="_Toc145426867"/>
    </w:p>
    <w:p w14:paraId="74FAB846" w14:textId="77777777" w:rsidR="006F25E4" w:rsidRDefault="006F25E4" w:rsidP="006F25E4">
      <w:pPr>
        <w:pStyle w:val="Heading3"/>
      </w:pPr>
      <w:bookmarkStart w:id="1207" w:name="_Toc155428042"/>
      <w:bookmarkStart w:id="1208" w:name="_Toc155781060"/>
      <w:bookmarkStart w:id="1209" w:name="_Toc161665359"/>
      <w:bookmarkStart w:id="1210" w:name="_Toc169718510"/>
      <w:bookmarkStart w:id="1211" w:name="_Toc176337067"/>
      <w:r>
        <w:t>6.4.3</w:t>
      </w:r>
      <w:r>
        <w:rPr>
          <w:rFonts w:hint="eastAsia"/>
          <w:lang w:eastAsia="zh-CN"/>
        </w:rPr>
        <w:tab/>
      </w:r>
      <w:r>
        <w:t>Minimum requirement for NCR</w:t>
      </w:r>
      <w:bookmarkEnd w:id="1207"/>
      <w:bookmarkEnd w:id="1208"/>
      <w:bookmarkEnd w:id="1209"/>
      <w:bookmarkEnd w:id="1210"/>
      <w:bookmarkEnd w:id="1211"/>
    </w:p>
    <w:p w14:paraId="517C5CD3" w14:textId="40BBB564" w:rsidR="006F25E4" w:rsidRDefault="006F25E4" w:rsidP="006F25E4">
      <w:pPr>
        <w:pStyle w:val="Heading4"/>
      </w:pPr>
      <w:bookmarkStart w:id="1212" w:name="_Toc155428043"/>
      <w:bookmarkStart w:id="1213" w:name="_Toc155781061"/>
      <w:bookmarkStart w:id="1214" w:name="_Toc161665360"/>
      <w:bookmarkStart w:id="1215" w:name="_Toc169718511"/>
      <w:bookmarkStart w:id="1216" w:name="_Toc176337068"/>
      <w:r>
        <w:t>6.4.3.1</w:t>
      </w:r>
      <w:r>
        <w:tab/>
        <w:t>Minimum requirement for NCR-Fwd</w:t>
      </w:r>
      <w:bookmarkEnd w:id="1212"/>
      <w:bookmarkEnd w:id="1213"/>
      <w:bookmarkEnd w:id="1214"/>
      <w:bookmarkEnd w:id="1215"/>
      <w:bookmarkEnd w:id="1216"/>
    </w:p>
    <w:p w14:paraId="2B01ED2F" w14:textId="61009D8F" w:rsidR="006F25E4" w:rsidRDefault="006F25E4" w:rsidP="006F25E4">
      <w:pPr>
        <w:pStyle w:val="Heading5"/>
      </w:pPr>
      <w:bookmarkStart w:id="1217" w:name="_Toc155428044"/>
      <w:bookmarkStart w:id="1218" w:name="_Toc155781062"/>
      <w:bookmarkStart w:id="1219" w:name="_Toc161665361"/>
      <w:bookmarkStart w:id="1220" w:name="_Toc169718512"/>
      <w:bookmarkStart w:id="1221" w:name="_Toc176337069"/>
      <w:r>
        <w:t>6.4.3.1.1</w:t>
      </w:r>
      <w:r>
        <w:tab/>
        <w:t>Minimum requirement for NCR-Fwd type 1-C</w:t>
      </w:r>
      <w:bookmarkEnd w:id="1217"/>
      <w:bookmarkEnd w:id="1218"/>
      <w:bookmarkEnd w:id="1219"/>
      <w:bookmarkEnd w:id="1220"/>
      <w:bookmarkEnd w:id="122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22" w:name="_Toc155428045"/>
      <w:bookmarkStart w:id="1223" w:name="_Toc155781063"/>
      <w:bookmarkStart w:id="1224" w:name="_Toc161665362"/>
      <w:bookmarkStart w:id="1225" w:name="_Toc169718513"/>
      <w:bookmarkStart w:id="1226" w:name="_Toc176337070"/>
      <w:r>
        <w:t>6.4.3.1.2</w:t>
      </w:r>
      <w:r>
        <w:tab/>
        <w:t>Minimum requirement for NCR-Fwd type 1-H</w:t>
      </w:r>
      <w:bookmarkEnd w:id="1222"/>
      <w:bookmarkEnd w:id="1223"/>
      <w:bookmarkEnd w:id="1224"/>
      <w:bookmarkEnd w:id="1225"/>
      <w:bookmarkEnd w:id="1226"/>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27" w:name="_Toc155428046"/>
      <w:bookmarkStart w:id="1228" w:name="_Toc155781064"/>
      <w:bookmarkStart w:id="1229" w:name="_Toc161665363"/>
      <w:bookmarkStart w:id="1230" w:name="_Toc169718514"/>
      <w:bookmarkStart w:id="1231" w:name="_Toc176337071"/>
      <w:r w:rsidRPr="007E346D">
        <w:t>6.</w:t>
      </w:r>
      <w:r>
        <w:rPr>
          <w:rFonts w:hint="eastAsia"/>
          <w:lang w:eastAsia="zh-CN"/>
        </w:rPr>
        <w:t>5</w:t>
      </w:r>
      <w:r w:rsidRPr="007E346D">
        <w:tab/>
      </w:r>
      <w:bookmarkEnd w:id="1173"/>
      <w:bookmarkEnd w:id="1174"/>
      <w:r>
        <w:rPr>
          <w:rFonts w:hint="eastAsia"/>
          <w:lang w:eastAsia="zh-CN"/>
        </w:rPr>
        <w:t>Unwanted emissions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27"/>
      <w:bookmarkEnd w:id="1228"/>
      <w:bookmarkEnd w:id="1229"/>
      <w:bookmarkEnd w:id="1230"/>
      <w:bookmarkEnd w:id="1231"/>
    </w:p>
    <w:p w14:paraId="6C55096E" w14:textId="77777777" w:rsidR="00430642" w:rsidRPr="0045464A" w:rsidRDefault="00430642" w:rsidP="009A1180">
      <w:pPr>
        <w:pStyle w:val="Heading3"/>
      </w:pPr>
      <w:bookmarkStart w:id="1232" w:name="_Toc45893463"/>
      <w:bookmarkStart w:id="1233" w:name="_Toc44712150"/>
      <w:bookmarkStart w:id="1234" w:name="_Toc37267548"/>
      <w:bookmarkStart w:id="1235" w:name="_Toc37260160"/>
      <w:bookmarkStart w:id="1236" w:name="_Toc36817244"/>
      <w:bookmarkStart w:id="1237" w:name="_Toc29811692"/>
      <w:bookmarkStart w:id="1238" w:name="_Toc21127483"/>
      <w:bookmarkStart w:id="1239" w:name="_Toc53185354"/>
      <w:bookmarkStart w:id="1240" w:name="_Toc53185730"/>
      <w:bookmarkStart w:id="1241" w:name="_Toc57820206"/>
      <w:bookmarkStart w:id="1242" w:name="_Toc57821133"/>
      <w:bookmarkStart w:id="1243" w:name="_Toc61183409"/>
      <w:bookmarkStart w:id="1244" w:name="_Toc61183803"/>
      <w:bookmarkStart w:id="1245" w:name="_Toc61184195"/>
      <w:bookmarkStart w:id="1246" w:name="_Toc61184587"/>
      <w:bookmarkStart w:id="1247" w:name="_Toc61184977"/>
      <w:bookmarkStart w:id="1248" w:name="_Toc66386320"/>
      <w:bookmarkStart w:id="1249" w:name="_Toc74583161"/>
      <w:bookmarkStart w:id="1250" w:name="_Toc76541974"/>
      <w:bookmarkStart w:id="1251" w:name="_Toc82449956"/>
      <w:bookmarkStart w:id="1252" w:name="_Toc82450604"/>
      <w:bookmarkStart w:id="1253" w:name="_Toc106094103"/>
      <w:bookmarkStart w:id="1254" w:name="_Toc114252878"/>
      <w:bookmarkStart w:id="1255" w:name="_Toc123046006"/>
      <w:bookmarkStart w:id="1256" w:name="_Toc124157547"/>
      <w:bookmarkStart w:id="1257" w:name="_Toc124258940"/>
      <w:bookmarkStart w:id="1258" w:name="_Toc124259084"/>
      <w:bookmarkStart w:id="1259" w:name="_Toc130585841"/>
      <w:bookmarkStart w:id="1260" w:name="_Toc130586852"/>
      <w:bookmarkStart w:id="1261" w:name="_Toc137462018"/>
      <w:bookmarkStart w:id="1262" w:name="_Toc138883827"/>
      <w:bookmarkStart w:id="1263" w:name="_Toc138883971"/>
      <w:bookmarkStart w:id="1264" w:name="_Toc145426868"/>
      <w:bookmarkStart w:id="1265" w:name="_Toc155428047"/>
      <w:bookmarkStart w:id="1266" w:name="_Toc155781065"/>
      <w:bookmarkStart w:id="1267" w:name="_Toc161665364"/>
      <w:bookmarkStart w:id="1268" w:name="_Toc169718515"/>
      <w:bookmarkStart w:id="1269" w:name="_Toc176337072"/>
      <w:r w:rsidRPr="0045464A">
        <w:t>6.5.1</w:t>
      </w:r>
      <w:r w:rsidRPr="0045464A">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270" w:name="_Hlk497217795"/>
      <w:r w:rsidRPr="0045464A">
        <w:rPr>
          <w:rFonts w:cs="v5.0.0"/>
        </w:rPr>
        <w:t xml:space="preserve">Adjacent Channel Leakage power Ratio </w:t>
      </w:r>
      <w:bookmarkEnd w:id="1270"/>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271" w:name="_Toc45893467"/>
      <w:bookmarkStart w:id="1272" w:name="_Toc44712154"/>
      <w:bookmarkStart w:id="1273" w:name="_Toc37267552"/>
      <w:bookmarkStart w:id="1274" w:name="_Toc37260164"/>
      <w:bookmarkStart w:id="1275" w:name="_Toc36817248"/>
      <w:bookmarkStart w:id="1276" w:name="_Toc29811696"/>
      <w:bookmarkStart w:id="1277" w:name="_Toc21127487"/>
      <w:bookmarkStart w:id="1278" w:name="_Toc53185359"/>
      <w:bookmarkStart w:id="1279" w:name="_Toc53185735"/>
      <w:bookmarkStart w:id="1280" w:name="_Toc57820211"/>
      <w:bookmarkStart w:id="1281" w:name="_Toc57821138"/>
      <w:bookmarkStart w:id="1282" w:name="_Toc61183414"/>
      <w:bookmarkStart w:id="1283" w:name="_Toc61183808"/>
      <w:bookmarkStart w:id="1284" w:name="_Toc61184200"/>
      <w:bookmarkStart w:id="1285" w:name="_Toc61184592"/>
      <w:bookmarkStart w:id="1286" w:name="_Toc61184982"/>
      <w:bookmarkStart w:id="1287" w:name="_Toc66386325"/>
      <w:bookmarkStart w:id="1288" w:name="_Toc74583166"/>
      <w:bookmarkStart w:id="1289" w:name="_Toc76541979"/>
      <w:bookmarkStart w:id="1290" w:name="_Toc82449961"/>
      <w:bookmarkStart w:id="1291" w:name="_Toc82450609"/>
      <w:bookmarkStart w:id="1292" w:name="_Toc106094104"/>
      <w:bookmarkStart w:id="1293" w:name="_Toc114252879"/>
      <w:bookmarkStart w:id="1294" w:name="_Toc123046007"/>
      <w:bookmarkStart w:id="1295" w:name="_Toc124157548"/>
      <w:bookmarkStart w:id="1296" w:name="_Toc124258941"/>
      <w:bookmarkStart w:id="1297" w:name="_Toc124259085"/>
      <w:bookmarkStart w:id="1298" w:name="_Toc130585842"/>
      <w:bookmarkStart w:id="1299" w:name="_Toc130586853"/>
      <w:bookmarkStart w:id="1300" w:name="_Toc137462019"/>
      <w:bookmarkStart w:id="1301" w:name="_Toc138883828"/>
      <w:bookmarkStart w:id="1302" w:name="_Toc138883972"/>
      <w:bookmarkStart w:id="1303" w:name="_Toc145426869"/>
      <w:bookmarkStart w:id="1304" w:name="_Toc155428048"/>
      <w:bookmarkStart w:id="1305" w:name="_Toc155781066"/>
      <w:bookmarkStart w:id="1306" w:name="_Toc161665365"/>
      <w:bookmarkStart w:id="1307" w:name="_Toc169718516"/>
      <w:bookmarkStart w:id="1308" w:name="_Toc176337073"/>
      <w:r w:rsidRPr="0045464A">
        <w:t>6.5.2</w:t>
      </w:r>
      <w:r w:rsidRPr="0045464A">
        <w:tab/>
        <w:t>Adjacent Channel Leakage Power Ratio</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C550990" w14:textId="77777777" w:rsidR="00E14C6B" w:rsidRDefault="00430642">
      <w:pPr>
        <w:pStyle w:val="Heading4"/>
      </w:pPr>
      <w:bookmarkStart w:id="1309" w:name="_Toc45893468"/>
      <w:bookmarkStart w:id="1310" w:name="_Toc44712155"/>
      <w:bookmarkStart w:id="1311" w:name="_Toc37267553"/>
      <w:bookmarkStart w:id="1312" w:name="_Toc37260165"/>
      <w:bookmarkStart w:id="1313" w:name="_Toc36817249"/>
      <w:bookmarkStart w:id="1314" w:name="_Toc29811697"/>
      <w:bookmarkStart w:id="1315" w:name="_Toc21127488"/>
      <w:bookmarkStart w:id="1316" w:name="_Toc53185360"/>
      <w:bookmarkStart w:id="1317" w:name="_Toc53185736"/>
      <w:bookmarkStart w:id="1318" w:name="_Toc57820212"/>
      <w:bookmarkStart w:id="1319" w:name="_Toc57821139"/>
      <w:bookmarkStart w:id="1320" w:name="_Toc61183415"/>
      <w:bookmarkStart w:id="1321" w:name="_Toc61183809"/>
      <w:bookmarkStart w:id="1322" w:name="_Toc61184201"/>
      <w:bookmarkStart w:id="1323" w:name="_Toc61184593"/>
      <w:bookmarkStart w:id="1324" w:name="_Toc61184983"/>
      <w:bookmarkStart w:id="1325" w:name="_Toc66386326"/>
      <w:bookmarkStart w:id="1326" w:name="_Toc74583167"/>
      <w:bookmarkStart w:id="1327" w:name="_Toc76541980"/>
      <w:bookmarkStart w:id="1328" w:name="_Toc82449962"/>
      <w:bookmarkStart w:id="1329" w:name="_Toc82450610"/>
      <w:bookmarkStart w:id="1330" w:name="_Toc97737204"/>
      <w:bookmarkStart w:id="1331" w:name="_Toc106094105"/>
      <w:bookmarkStart w:id="1332" w:name="_Toc114252880"/>
      <w:bookmarkStart w:id="1333" w:name="_Toc123046008"/>
      <w:bookmarkStart w:id="1334" w:name="_Toc124157549"/>
      <w:bookmarkStart w:id="1335" w:name="_Toc124258942"/>
      <w:bookmarkStart w:id="1336" w:name="_Toc124259086"/>
      <w:bookmarkStart w:id="1337" w:name="_Toc130585843"/>
      <w:bookmarkStart w:id="1338" w:name="_Toc130586854"/>
      <w:bookmarkStart w:id="1339" w:name="_Toc137462020"/>
      <w:bookmarkStart w:id="1340" w:name="_Toc138883829"/>
      <w:bookmarkStart w:id="1341" w:name="_Toc138883973"/>
      <w:bookmarkStart w:id="1342" w:name="_Toc145426870"/>
      <w:bookmarkStart w:id="1343" w:name="_Toc155428049"/>
      <w:bookmarkStart w:id="1344" w:name="_Toc155781067"/>
      <w:bookmarkStart w:id="1345" w:name="_Toc161665366"/>
      <w:bookmarkStart w:id="1346" w:name="_Toc169718517"/>
      <w:bookmarkStart w:id="1347" w:name="_Toc176337074"/>
      <w:r w:rsidRPr="0045464A">
        <w:t>6.5.2.1</w:t>
      </w:r>
      <w:r w:rsidRPr="0045464A">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348"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349"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349"/>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350" w:name="_Toc45893469"/>
      <w:bookmarkStart w:id="1351" w:name="_Toc44712156"/>
      <w:bookmarkStart w:id="1352" w:name="_Toc37267554"/>
      <w:bookmarkStart w:id="1353" w:name="_Toc37260166"/>
      <w:bookmarkStart w:id="1354" w:name="_Toc36817250"/>
      <w:bookmarkStart w:id="1355" w:name="_Toc29811698"/>
      <w:bookmarkStart w:id="1356" w:name="_Toc13080199"/>
      <w:bookmarkStart w:id="1357" w:name="_Toc53185361"/>
      <w:bookmarkStart w:id="1358" w:name="_Toc53185737"/>
      <w:bookmarkStart w:id="1359" w:name="_Toc57820213"/>
      <w:bookmarkStart w:id="1360" w:name="_Toc57821140"/>
      <w:bookmarkStart w:id="1361" w:name="_Toc61183416"/>
      <w:bookmarkStart w:id="1362" w:name="_Toc61183810"/>
      <w:bookmarkStart w:id="1363" w:name="_Toc61184202"/>
      <w:bookmarkStart w:id="1364" w:name="_Toc61184594"/>
      <w:bookmarkStart w:id="1365" w:name="_Toc61184984"/>
      <w:bookmarkStart w:id="1366" w:name="_Toc66386327"/>
      <w:bookmarkStart w:id="1367" w:name="_Toc74583168"/>
      <w:bookmarkStart w:id="1368" w:name="_Toc76541981"/>
      <w:bookmarkStart w:id="1369" w:name="_Toc82449963"/>
      <w:bookmarkStart w:id="1370" w:name="_Toc82450611"/>
      <w:bookmarkStart w:id="1371" w:name="_Toc97737205"/>
      <w:bookmarkEnd w:id="1348"/>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372" w:name="_Toc106094106"/>
      <w:bookmarkStart w:id="1373" w:name="_Toc114252881"/>
      <w:bookmarkStart w:id="1374" w:name="_Toc123046009"/>
      <w:bookmarkStart w:id="1375" w:name="_Toc124157550"/>
      <w:bookmarkStart w:id="1376" w:name="_Toc124258943"/>
      <w:bookmarkStart w:id="1377" w:name="_Toc124259087"/>
      <w:bookmarkStart w:id="1378" w:name="_Toc130585844"/>
      <w:bookmarkStart w:id="1379" w:name="_Toc130586855"/>
      <w:bookmarkStart w:id="1380" w:name="_Toc137462021"/>
      <w:bookmarkStart w:id="1381" w:name="_Toc138883830"/>
      <w:bookmarkStart w:id="1382" w:name="_Toc138883974"/>
      <w:bookmarkStart w:id="1383" w:name="_Toc145426871"/>
      <w:bookmarkStart w:id="1384" w:name="_Toc155428050"/>
      <w:bookmarkStart w:id="1385" w:name="_Toc155781068"/>
      <w:bookmarkStart w:id="1386" w:name="_Toc161665367"/>
      <w:bookmarkStart w:id="1387" w:name="_Toc169718518"/>
      <w:bookmarkStart w:id="1388" w:name="_Toc176337075"/>
      <w:r w:rsidRPr="0045464A">
        <w:t>6.5.2.2</w:t>
      </w:r>
      <w:r w:rsidRPr="0045464A">
        <w:tab/>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00B95075">
        <w:t xml:space="preserve">Limits and </w:t>
      </w:r>
      <w:r w:rsidR="00B95075">
        <w:rPr>
          <w:i/>
          <w:iCs/>
        </w:rPr>
        <w:t>basic limits</w:t>
      </w:r>
      <w:bookmarkEnd w:id="1384"/>
      <w:bookmarkEnd w:id="1385"/>
      <w:bookmarkEnd w:id="1386"/>
      <w:bookmarkEnd w:id="1387"/>
      <w:bookmarkEnd w:id="1388"/>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428BD03F" w:rsidR="00CD1801" w:rsidRPr="005C0EFF" w:rsidRDefault="00CD1801" w:rsidP="00864EE7">
            <w:pPr>
              <w:pStyle w:val="TAN"/>
              <w:rPr>
                <w:lang w:eastAsia="zh-CN"/>
              </w:rPr>
            </w:pPr>
            <w:r>
              <w:rPr>
                <w:lang w:eastAsia="zh-CN"/>
              </w:rPr>
              <w:t>NOTE 5:</w:t>
            </w:r>
            <w:r w:rsidRPr="005C0EFF">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399DDFC7" w:rsidR="00CD1801" w:rsidRPr="0045464A" w:rsidRDefault="00CD1801" w:rsidP="00CC13EF">
            <w:pPr>
              <w:pStyle w:val="TAN"/>
              <w:rPr>
                <w:rFonts w:eastAsia="SimSun"/>
                <w:lang w:eastAsia="zh-CN"/>
              </w:rPr>
            </w:pPr>
            <w:r>
              <w:rPr>
                <w:lang w:eastAsia="zh-CN"/>
              </w:rPr>
              <w:t>NOTE 4:</w:t>
            </w:r>
            <w:r w:rsidRPr="00656225">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8FD2377" w:rsidR="00CD1801" w:rsidRPr="005C0EFF" w:rsidRDefault="00CD1801" w:rsidP="00CC13EF">
            <w:pPr>
              <w:pStyle w:val="TAN"/>
              <w:rPr>
                <w:rFonts w:eastAsia="SimSun"/>
                <w:lang w:eastAsia="zh-CN"/>
              </w:rPr>
            </w:pPr>
            <w:r>
              <w:rPr>
                <w:lang w:eastAsia="zh-CN"/>
              </w:rPr>
              <w:t>NOTE 6:</w:t>
            </w:r>
            <w:r w:rsidRPr="005C0EFF">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21A0CFA8" w:rsidR="00B226DE" w:rsidRPr="009C12D0" w:rsidRDefault="00B226DE" w:rsidP="00323B2F">
            <w:pPr>
              <w:pStyle w:val="TAN"/>
              <w:rPr>
                <w:rFonts w:eastAsia="SimSun"/>
                <w:lang w:eastAsia="zh-CN"/>
              </w:rPr>
            </w:pPr>
            <w:r>
              <w:rPr>
                <w:lang w:eastAsia="zh-CN"/>
              </w:rPr>
              <w:t>NOTE 5:</w:t>
            </w:r>
            <w:r w:rsidRPr="009C12D0">
              <w:rPr>
                <w:rFonts w:eastAsia="SimSun"/>
                <w:lang w:eastAsia="zh-CN"/>
              </w:rPr>
              <w:tab/>
            </w:r>
            <w:r>
              <w:rPr>
                <w:lang w:eastAsia="zh-CN"/>
              </w:rPr>
              <w:t>For simultaneous NCR-Fwd and NCR-MT transmission, if the NCR-MT carrier is within the NCR-Fwd then the nominal bandwidth shall be the NCR-Fwd passband. If the NCT-MT carrier is adjacent to the NCR-Fwd passband then the nominal bandwidth shall be the combined bandwidth of NCR-Fwd passband and NCR-MT carrier bandwidth. If the NCR-MT carrier is not adjacent to the passband then CACLR shall be applied in the gap between the NCR-Fwd passband and the NCR-MT carrier.</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389" w:name="_Toc45893472"/>
      <w:bookmarkStart w:id="1390" w:name="_Toc44712159"/>
      <w:bookmarkStart w:id="1391" w:name="_Toc37267557"/>
      <w:bookmarkStart w:id="1392" w:name="_Toc37260169"/>
      <w:bookmarkStart w:id="1393" w:name="_Toc36817253"/>
      <w:bookmarkStart w:id="1394" w:name="_Toc29811701"/>
      <w:bookmarkStart w:id="1395" w:name="_Toc21127492"/>
      <w:bookmarkStart w:id="1396" w:name="_Toc53185363"/>
      <w:bookmarkStart w:id="1397" w:name="_Toc53185739"/>
      <w:bookmarkStart w:id="1398" w:name="_Toc57820215"/>
      <w:bookmarkStart w:id="1399" w:name="_Toc57821142"/>
      <w:bookmarkStart w:id="1400" w:name="_Toc61183418"/>
      <w:bookmarkStart w:id="1401" w:name="_Toc61183812"/>
      <w:bookmarkStart w:id="1402" w:name="_Toc61184204"/>
      <w:bookmarkStart w:id="1403" w:name="_Toc61184596"/>
      <w:bookmarkStart w:id="1404" w:name="_Toc61184986"/>
      <w:bookmarkStart w:id="1405" w:name="_Toc66386329"/>
      <w:bookmarkStart w:id="1406" w:name="_Toc74583170"/>
      <w:bookmarkStart w:id="1407" w:name="_Toc76541983"/>
      <w:bookmarkStart w:id="1408" w:name="_Toc82449965"/>
      <w:bookmarkStart w:id="1409" w:name="_Toc82450613"/>
      <w:bookmarkStart w:id="1410" w:name="_Toc106094107"/>
      <w:bookmarkStart w:id="1411" w:name="_Toc114252882"/>
      <w:bookmarkStart w:id="1412" w:name="_Toc123046010"/>
      <w:bookmarkStart w:id="1413" w:name="_Toc124157551"/>
      <w:bookmarkStart w:id="1414" w:name="_Toc124258944"/>
      <w:bookmarkStart w:id="1415" w:name="_Toc124259088"/>
      <w:bookmarkStart w:id="1416" w:name="_Toc130585845"/>
      <w:bookmarkStart w:id="1417" w:name="_Toc130586856"/>
      <w:bookmarkStart w:id="1418" w:name="_Toc137462022"/>
      <w:bookmarkStart w:id="1419" w:name="_Toc138883831"/>
      <w:bookmarkStart w:id="1420" w:name="_Toc138883975"/>
      <w:bookmarkStart w:id="1421" w:name="_Toc145426872"/>
    </w:p>
    <w:p w14:paraId="10A5FE57" w14:textId="77777777" w:rsidR="000F0FA3" w:rsidRDefault="000F0FA3" w:rsidP="00A554D0">
      <w:pPr>
        <w:pStyle w:val="Heading4"/>
        <w:rPr>
          <w:i/>
          <w:iCs/>
        </w:rPr>
      </w:pPr>
      <w:bookmarkStart w:id="1422" w:name="_Toc155428051"/>
      <w:bookmarkStart w:id="1423" w:name="_Toc155781069"/>
      <w:bookmarkStart w:id="1424" w:name="_Toc161665368"/>
      <w:bookmarkStart w:id="1425" w:name="_Toc169718519"/>
      <w:bookmarkStart w:id="1426" w:name="_Toc176337076"/>
      <w:r>
        <w:t>6.5.2.3</w:t>
      </w:r>
      <w:r>
        <w:tab/>
        <w:t xml:space="preserve">Minimum requirement for </w:t>
      </w:r>
      <w:r>
        <w:rPr>
          <w:i/>
          <w:iCs/>
        </w:rPr>
        <w:t>RF repeater</w:t>
      </w:r>
      <w:bookmarkEnd w:id="1422"/>
      <w:bookmarkEnd w:id="1423"/>
      <w:bookmarkEnd w:id="1424"/>
      <w:bookmarkEnd w:id="1425"/>
      <w:bookmarkEnd w:id="1426"/>
    </w:p>
    <w:p w14:paraId="4B1B02C8" w14:textId="77777777" w:rsidR="000F0FA3" w:rsidRDefault="000F0FA3" w:rsidP="000F0FA3">
      <w:bookmarkStart w:id="1427"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428" w:name="_Toc155428052"/>
      <w:bookmarkStart w:id="1429" w:name="_Toc155781070"/>
      <w:bookmarkStart w:id="1430" w:name="_Toc161665369"/>
      <w:bookmarkStart w:id="1431" w:name="_Toc169718520"/>
      <w:bookmarkStart w:id="1432" w:name="_Toc176337077"/>
      <w:bookmarkEnd w:id="1427"/>
      <w:r>
        <w:t>6.5.2.4</w:t>
      </w:r>
      <w:r>
        <w:tab/>
        <w:t xml:space="preserve">Minimum requirement for </w:t>
      </w:r>
      <w:r>
        <w:rPr>
          <w:i/>
          <w:iCs/>
        </w:rPr>
        <w:t>NCR</w:t>
      </w:r>
      <w:bookmarkEnd w:id="1428"/>
      <w:bookmarkEnd w:id="1429"/>
      <w:bookmarkEnd w:id="1430"/>
      <w:bookmarkEnd w:id="1431"/>
      <w:bookmarkEnd w:id="1432"/>
    </w:p>
    <w:p w14:paraId="1A3BE85E" w14:textId="77777777" w:rsidR="000F0FA3" w:rsidRDefault="000F0FA3" w:rsidP="000F0FA3">
      <w:pPr>
        <w:pStyle w:val="Heading5"/>
      </w:pPr>
      <w:bookmarkStart w:id="1433" w:name="_Toc155428053"/>
      <w:bookmarkStart w:id="1434" w:name="_Toc155781071"/>
      <w:bookmarkStart w:id="1435" w:name="_Toc161665370"/>
      <w:bookmarkStart w:id="1436" w:name="_Toc169718521"/>
      <w:bookmarkStart w:id="1437" w:name="_Toc176337078"/>
      <w:r>
        <w:t>6.5.2.4.1</w:t>
      </w:r>
      <w:r>
        <w:tab/>
        <w:t>Minimum requirements for NCR-Fwd</w:t>
      </w:r>
      <w:bookmarkEnd w:id="1433"/>
      <w:bookmarkEnd w:id="1434"/>
      <w:bookmarkEnd w:id="1435"/>
      <w:bookmarkEnd w:id="1436"/>
      <w:bookmarkEnd w:id="1437"/>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438"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438"/>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439" w:name="_Toc155428054"/>
      <w:bookmarkStart w:id="1440" w:name="_Toc155781072"/>
      <w:bookmarkStart w:id="1441" w:name="_Toc161665371"/>
      <w:bookmarkStart w:id="1442" w:name="_Toc169718522"/>
      <w:bookmarkStart w:id="1443" w:name="_Toc176337079"/>
      <w:r>
        <w:t>6.5.2.4.</w:t>
      </w:r>
      <w:r>
        <w:rPr>
          <w:lang w:val="en-US" w:eastAsia="zh-CN"/>
        </w:rPr>
        <w:t>2</w:t>
      </w:r>
      <w:r>
        <w:rPr>
          <w:lang w:val="en-US" w:eastAsia="zh-CN"/>
        </w:rPr>
        <w:tab/>
      </w:r>
      <w:r>
        <w:t>Minimum requirement for NCR</w:t>
      </w:r>
      <w:r>
        <w:rPr>
          <w:lang w:val="en-US" w:eastAsia="zh-CN"/>
        </w:rPr>
        <w:t>-MT</w:t>
      </w:r>
      <w:bookmarkEnd w:id="1439"/>
      <w:bookmarkEnd w:id="1440"/>
      <w:bookmarkEnd w:id="1441"/>
      <w:bookmarkEnd w:id="1442"/>
      <w:bookmarkEnd w:id="144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444" w:name="_Toc155428055"/>
      <w:bookmarkStart w:id="1445" w:name="_Toc155781073"/>
      <w:bookmarkStart w:id="1446" w:name="_Toc161665372"/>
      <w:bookmarkStart w:id="1447" w:name="_Toc169718523"/>
      <w:bookmarkStart w:id="1448" w:name="_Toc176337080"/>
      <w:r w:rsidRPr="0045464A">
        <w:lastRenderedPageBreak/>
        <w:t>6.5.3</w:t>
      </w:r>
      <w:r w:rsidRPr="0045464A">
        <w:tab/>
        <w:t>Operating band unwanted emissions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44"/>
      <w:bookmarkEnd w:id="1445"/>
      <w:bookmarkEnd w:id="1446"/>
      <w:bookmarkEnd w:id="1447"/>
      <w:bookmarkEnd w:id="1448"/>
      <w:r w:rsidRPr="0045464A">
        <w:tab/>
      </w:r>
    </w:p>
    <w:p w14:paraId="6C550AA5" w14:textId="77777777" w:rsidR="00E14C6B" w:rsidRDefault="006E7DAA">
      <w:pPr>
        <w:pStyle w:val="Heading4"/>
      </w:pPr>
      <w:bookmarkStart w:id="1449" w:name="_Toc45893473"/>
      <w:bookmarkStart w:id="1450" w:name="_Toc44712160"/>
      <w:bookmarkStart w:id="1451" w:name="_Toc37267558"/>
      <w:bookmarkStart w:id="1452" w:name="_Toc37260170"/>
      <w:bookmarkStart w:id="1453" w:name="_Toc36817254"/>
      <w:bookmarkStart w:id="1454" w:name="_Toc29811702"/>
      <w:bookmarkStart w:id="1455" w:name="_Toc21127493"/>
      <w:bookmarkStart w:id="1456" w:name="_Toc53185364"/>
      <w:bookmarkStart w:id="1457" w:name="_Toc53185740"/>
      <w:bookmarkStart w:id="1458" w:name="_Toc57820216"/>
      <w:bookmarkStart w:id="1459" w:name="_Toc57821143"/>
      <w:bookmarkStart w:id="1460" w:name="_Toc61183419"/>
      <w:bookmarkStart w:id="1461" w:name="_Toc61183813"/>
      <w:bookmarkStart w:id="1462" w:name="_Toc61184205"/>
      <w:bookmarkStart w:id="1463" w:name="_Toc61184597"/>
      <w:bookmarkStart w:id="1464" w:name="_Toc61184987"/>
      <w:bookmarkStart w:id="1465" w:name="_Toc66386330"/>
      <w:bookmarkStart w:id="1466" w:name="_Toc74583171"/>
      <w:bookmarkStart w:id="1467" w:name="_Toc76541984"/>
      <w:bookmarkStart w:id="1468" w:name="_Toc82449966"/>
      <w:bookmarkStart w:id="1469" w:name="_Toc82450614"/>
      <w:bookmarkStart w:id="1470" w:name="_Toc97737206"/>
      <w:bookmarkStart w:id="1471" w:name="_Toc106094108"/>
      <w:bookmarkStart w:id="1472" w:name="_Toc114252883"/>
      <w:bookmarkStart w:id="1473" w:name="_Toc123046011"/>
      <w:bookmarkStart w:id="1474" w:name="_Toc124157552"/>
      <w:bookmarkStart w:id="1475" w:name="_Toc124258945"/>
      <w:bookmarkStart w:id="1476" w:name="_Toc124259089"/>
      <w:bookmarkStart w:id="1477" w:name="_Toc130585846"/>
      <w:bookmarkStart w:id="1478" w:name="_Toc130586857"/>
      <w:bookmarkStart w:id="1479" w:name="_Toc137462023"/>
      <w:bookmarkStart w:id="1480" w:name="_Toc138883832"/>
      <w:bookmarkStart w:id="1481" w:name="_Toc138883976"/>
      <w:bookmarkStart w:id="1482" w:name="_Toc145426873"/>
      <w:bookmarkStart w:id="1483" w:name="_Toc155428056"/>
      <w:bookmarkStart w:id="1484" w:name="_Toc155781074"/>
      <w:bookmarkStart w:id="1485" w:name="_Toc161665373"/>
      <w:bookmarkStart w:id="1486" w:name="_Toc169718524"/>
      <w:bookmarkStart w:id="1487" w:name="_Toc176337081"/>
      <w:r w:rsidRPr="0045464A">
        <w:t>6.5.3.1</w:t>
      </w:r>
      <w:r w:rsidRPr="0045464A">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488" w:name="_Hlk497218315"/>
      <w:r w:rsidRPr="0045464A">
        <w:sym w:font="Symbol" w:char="F044"/>
      </w:r>
      <w:r w:rsidRPr="0045464A">
        <w:t>f</w:t>
      </w:r>
      <w:bookmarkEnd w:id="1488"/>
      <w:r w:rsidRPr="0045464A">
        <w:t xml:space="preserve"> is the </w:t>
      </w:r>
      <w:bookmarkStart w:id="1489"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489"/>
      <w:r w:rsidRPr="0045464A">
        <w:t>.</w:t>
      </w:r>
    </w:p>
    <w:p w14:paraId="6C550AAB" w14:textId="77777777" w:rsidR="006E7DAA" w:rsidRPr="0045464A" w:rsidRDefault="006E7DAA" w:rsidP="009A1180">
      <w:pPr>
        <w:pStyle w:val="B1"/>
      </w:pPr>
      <w:r w:rsidRPr="0045464A">
        <w:t>-</w:t>
      </w:r>
      <w:r w:rsidRPr="0045464A">
        <w:tab/>
      </w:r>
      <w:bookmarkStart w:id="1490" w:name="_Hlk497218343"/>
      <w:r w:rsidRPr="0045464A">
        <w:t xml:space="preserve">f_offset </w:t>
      </w:r>
      <w:bookmarkEnd w:id="1490"/>
      <w:r w:rsidRPr="0045464A">
        <w:t xml:space="preserve">is the </w:t>
      </w:r>
      <w:bookmarkStart w:id="1491"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491"/>
      <w:r w:rsidRPr="0045464A">
        <w:t>.</w:t>
      </w:r>
    </w:p>
    <w:p w14:paraId="6C550AAC" w14:textId="77777777" w:rsidR="006E7DAA" w:rsidRPr="0045464A" w:rsidRDefault="006E7DAA" w:rsidP="009A1180">
      <w:pPr>
        <w:pStyle w:val="B1"/>
      </w:pPr>
      <w:r w:rsidRPr="0045464A">
        <w:t>-</w:t>
      </w:r>
      <w:r w:rsidRPr="0045464A">
        <w:tab/>
      </w:r>
      <w:bookmarkStart w:id="1492" w:name="_Hlk497218367"/>
      <w:r w:rsidRPr="0045464A">
        <w:t>f_offset</w:t>
      </w:r>
      <w:r w:rsidRPr="0045464A">
        <w:rPr>
          <w:vertAlign w:val="subscript"/>
        </w:rPr>
        <w:t>max</w:t>
      </w:r>
      <w:bookmarkEnd w:id="1492"/>
      <w:r w:rsidRPr="0045464A">
        <w:t xml:space="preserve"> is </w:t>
      </w:r>
      <w:bookmarkStart w:id="1493" w:name="_Hlk497218384"/>
      <w:r w:rsidRPr="0045464A">
        <w:t>the offset to the frequency Δf</w:t>
      </w:r>
      <w:r w:rsidRPr="0045464A">
        <w:rPr>
          <w:vertAlign w:val="subscript"/>
        </w:rPr>
        <w:t>OBUE</w:t>
      </w:r>
      <w:r w:rsidRPr="0045464A">
        <w:t xml:space="preserve"> outside the downlink </w:t>
      </w:r>
      <w:bookmarkEnd w:id="1493"/>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494"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494"/>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495" w:name="_Toc45893474"/>
      <w:bookmarkStart w:id="1496" w:name="_Toc44712161"/>
      <w:bookmarkStart w:id="1497" w:name="_Toc37267559"/>
      <w:bookmarkStart w:id="1498" w:name="_Toc37260171"/>
      <w:bookmarkStart w:id="1499" w:name="_Toc36817255"/>
      <w:bookmarkStart w:id="1500" w:name="_Toc29811703"/>
      <w:bookmarkStart w:id="1501" w:name="_Toc13080204"/>
      <w:bookmarkStart w:id="1502" w:name="_Toc53185365"/>
      <w:bookmarkStart w:id="1503" w:name="_Toc53185741"/>
      <w:bookmarkStart w:id="1504" w:name="_Toc57820217"/>
      <w:bookmarkStart w:id="1505" w:name="_Toc57821144"/>
      <w:bookmarkStart w:id="1506" w:name="_Toc61183420"/>
      <w:bookmarkStart w:id="1507" w:name="_Toc61183814"/>
      <w:bookmarkStart w:id="1508" w:name="_Toc61184206"/>
      <w:bookmarkStart w:id="1509" w:name="_Toc61184598"/>
      <w:bookmarkStart w:id="1510" w:name="_Toc61184988"/>
      <w:bookmarkStart w:id="1511" w:name="_Toc66386331"/>
      <w:bookmarkStart w:id="1512" w:name="_Toc74583172"/>
      <w:bookmarkStart w:id="1513" w:name="_Toc76541985"/>
      <w:bookmarkStart w:id="1514" w:name="_Toc82449967"/>
      <w:bookmarkStart w:id="1515" w:name="_Toc82450615"/>
      <w:bookmarkStart w:id="1516" w:name="_Toc97737207"/>
      <w:bookmarkStart w:id="1517" w:name="_Toc106094109"/>
      <w:bookmarkStart w:id="1518" w:name="_Toc114252884"/>
      <w:bookmarkStart w:id="1519" w:name="_Toc123046012"/>
      <w:bookmarkStart w:id="1520" w:name="_Toc124157553"/>
      <w:bookmarkStart w:id="1521" w:name="_Toc124258946"/>
      <w:bookmarkStart w:id="1522" w:name="_Toc124259090"/>
      <w:bookmarkStart w:id="1523" w:name="_Toc130585847"/>
      <w:bookmarkStart w:id="1524" w:name="_Toc130586858"/>
      <w:bookmarkStart w:id="1525" w:name="_Toc137462024"/>
      <w:bookmarkStart w:id="1526" w:name="_Toc138883833"/>
      <w:bookmarkStart w:id="1527" w:name="_Toc138883977"/>
      <w:bookmarkStart w:id="1528" w:name="_Toc145426874"/>
      <w:bookmarkStart w:id="1529" w:name="_Toc155428057"/>
      <w:bookmarkStart w:id="1530" w:name="_Toc155781075"/>
      <w:bookmarkStart w:id="1531" w:name="_Toc161665374"/>
      <w:bookmarkStart w:id="1532" w:name="_Toc169718525"/>
      <w:bookmarkStart w:id="1533" w:name="_Toc176337082"/>
      <w:r w:rsidRPr="0026478B">
        <w:t>6.5.3.2</w:t>
      </w:r>
      <w:r w:rsidRPr="0026478B">
        <w:tab/>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005D60BF">
        <w:rPr>
          <w:rFonts w:eastAsia="SimSun" w:hint="eastAsia"/>
          <w:lang w:val="en-US" w:eastAsia="zh-CN"/>
        </w:rPr>
        <w:t>B</w:t>
      </w:r>
      <w:r w:rsidR="005D60BF">
        <w:rPr>
          <w:rFonts w:eastAsia="SimSun" w:hint="eastAsia"/>
          <w:lang w:eastAsia="zh-CN"/>
        </w:rPr>
        <w:t>asic limits</w:t>
      </w:r>
      <w:bookmarkEnd w:id="1529"/>
      <w:bookmarkEnd w:id="1530"/>
      <w:bookmarkEnd w:id="1531"/>
      <w:bookmarkEnd w:id="1532"/>
      <w:bookmarkEnd w:id="1533"/>
    </w:p>
    <w:p w14:paraId="6C550AC5" w14:textId="063F65C1" w:rsidR="006E7DAA" w:rsidRPr="0045464A" w:rsidRDefault="006E7DAA" w:rsidP="009A1180">
      <w:pPr>
        <w:pStyle w:val="Heading5"/>
        <w:rPr>
          <w:lang w:eastAsia="zh-CN"/>
        </w:rPr>
      </w:pPr>
      <w:bookmarkStart w:id="1534" w:name="_Toc45893475"/>
      <w:bookmarkStart w:id="1535" w:name="_Toc44712162"/>
      <w:bookmarkStart w:id="1536" w:name="_Toc37267560"/>
      <w:bookmarkStart w:id="1537" w:name="_Toc37260172"/>
      <w:bookmarkStart w:id="1538" w:name="_Toc36817256"/>
      <w:bookmarkStart w:id="1539" w:name="_Toc29811704"/>
      <w:bookmarkStart w:id="1540" w:name="_Toc13080205"/>
      <w:bookmarkStart w:id="1541" w:name="_Toc53185366"/>
      <w:bookmarkStart w:id="1542" w:name="_Toc53185742"/>
      <w:bookmarkStart w:id="1543" w:name="_Toc57820218"/>
      <w:bookmarkStart w:id="1544" w:name="_Toc57821145"/>
      <w:bookmarkStart w:id="1545" w:name="_Toc61183421"/>
      <w:bookmarkStart w:id="1546" w:name="_Toc61183815"/>
      <w:bookmarkStart w:id="1547" w:name="_Toc61184207"/>
      <w:bookmarkStart w:id="1548" w:name="_Toc61184599"/>
      <w:bookmarkStart w:id="1549" w:name="_Toc61184989"/>
      <w:bookmarkStart w:id="1550" w:name="_Toc66386332"/>
      <w:bookmarkStart w:id="1551" w:name="_Toc74583173"/>
      <w:bookmarkStart w:id="1552" w:name="_Toc76541986"/>
      <w:bookmarkStart w:id="1553" w:name="_Toc82449968"/>
      <w:bookmarkStart w:id="1554" w:name="_Toc82450616"/>
      <w:bookmarkStart w:id="1555" w:name="_Toc106094110"/>
      <w:bookmarkStart w:id="1556" w:name="_Toc114252885"/>
      <w:bookmarkStart w:id="1557" w:name="_Toc123046013"/>
      <w:bookmarkStart w:id="1558" w:name="_Toc124157554"/>
      <w:bookmarkStart w:id="1559" w:name="_Toc124258947"/>
      <w:bookmarkStart w:id="1560" w:name="_Toc124259091"/>
      <w:bookmarkStart w:id="1561" w:name="_Toc130585848"/>
      <w:bookmarkStart w:id="1562" w:name="_Toc130586859"/>
      <w:bookmarkStart w:id="1563" w:name="_Toc137462025"/>
      <w:bookmarkStart w:id="1564" w:name="_Toc138883834"/>
      <w:bookmarkStart w:id="1565" w:name="_Toc138883978"/>
      <w:bookmarkStart w:id="1566" w:name="_Toc145426875"/>
      <w:bookmarkStart w:id="1567" w:name="_Toc155428058"/>
      <w:bookmarkStart w:id="1568" w:name="_Toc155781076"/>
      <w:bookmarkStart w:id="1569" w:name="_Toc161665375"/>
      <w:bookmarkStart w:id="1570" w:name="_Toc169718526"/>
      <w:bookmarkStart w:id="1571" w:name="_Toc176337083"/>
      <w:r w:rsidRPr="0045464A">
        <w:t>6.5.</w:t>
      </w:r>
      <w:r>
        <w:t>3</w:t>
      </w:r>
      <w:r w:rsidRPr="0045464A">
        <w:t>.2.1</w:t>
      </w:r>
      <w:r w:rsidRPr="0045464A">
        <w:tab/>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567"/>
      <w:bookmarkEnd w:id="1568"/>
      <w:bookmarkEnd w:id="1569"/>
      <w:bookmarkEnd w:id="1570"/>
      <w:bookmarkEnd w:id="1571"/>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572" w:name="_Toc45893476"/>
      <w:bookmarkStart w:id="1573" w:name="_Toc44712163"/>
      <w:bookmarkStart w:id="1574" w:name="_Toc37267561"/>
      <w:bookmarkStart w:id="1575" w:name="_Toc37260173"/>
      <w:bookmarkStart w:id="1576" w:name="_Toc36817257"/>
      <w:bookmarkStart w:id="1577" w:name="_Toc29811705"/>
      <w:bookmarkStart w:id="1578" w:name="_Toc21127496"/>
      <w:bookmarkStart w:id="1579" w:name="_Toc53185367"/>
      <w:bookmarkStart w:id="1580" w:name="_Toc53185743"/>
      <w:bookmarkStart w:id="1581" w:name="_Toc57820219"/>
      <w:bookmarkStart w:id="1582" w:name="_Toc57821146"/>
      <w:bookmarkStart w:id="1583" w:name="_Toc61183422"/>
      <w:bookmarkStart w:id="1584" w:name="_Toc61183816"/>
      <w:bookmarkStart w:id="1585" w:name="_Toc61184208"/>
      <w:bookmarkStart w:id="1586" w:name="_Toc61184600"/>
      <w:bookmarkStart w:id="1587" w:name="_Toc61184990"/>
      <w:bookmarkStart w:id="1588" w:name="_Toc66386333"/>
      <w:bookmarkStart w:id="1589" w:name="_Toc74583174"/>
      <w:bookmarkStart w:id="1590" w:name="_Toc76541987"/>
      <w:bookmarkStart w:id="1591" w:name="_Toc82449969"/>
      <w:bookmarkStart w:id="1592" w:name="_Toc82450617"/>
      <w:bookmarkStart w:id="1593"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594" w:name="_Toc114252886"/>
      <w:bookmarkStart w:id="1595" w:name="_Toc123046014"/>
      <w:bookmarkStart w:id="1596" w:name="_Toc124157555"/>
      <w:bookmarkStart w:id="1597" w:name="_Toc124258948"/>
      <w:bookmarkStart w:id="1598" w:name="_Toc124259092"/>
      <w:bookmarkStart w:id="1599" w:name="_Toc130585849"/>
      <w:bookmarkStart w:id="1600" w:name="_Toc130586860"/>
      <w:bookmarkStart w:id="1601" w:name="_Toc137462026"/>
      <w:bookmarkStart w:id="1602" w:name="_Toc138883835"/>
      <w:bookmarkStart w:id="1603" w:name="_Toc138883979"/>
      <w:bookmarkStart w:id="1604" w:name="_Toc145426876"/>
      <w:bookmarkStart w:id="1605" w:name="_Toc155428059"/>
      <w:bookmarkStart w:id="1606" w:name="_Toc155781077"/>
      <w:bookmarkStart w:id="1607" w:name="_Toc161665376"/>
      <w:bookmarkStart w:id="1608" w:name="_Toc169718527"/>
      <w:bookmarkStart w:id="1609" w:name="_Toc176337084"/>
      <w:r w:rsidRPr="0045464A">
        <w:t>6.5.</w:t>
      </w:r>
      <w:r>
        <w:t>3</w:t>
      </w:r>
      <w:r w:rsidRPr="0045464A">
        <w:t>.2.2</w:t>
      </w:r>
      <w:r w:rsidRPr="0045464A">
        <w:tab/>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05"/>
      <w:bookmarkEnd w:id="1606"/>
      <w:bookmarkEnd w:id="1607"/>
      <w:bookmarkEnd w:id="1608"/>
      <w:bookmarkEnd w:id="1609"/>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10" w:name="_Toc45893477"/>
      <w:bookmarkStart w:id="1611" w:name="_Toc44712164"/>
      <w:bookmarkStart w:id="1612" w:name="_Toc37267562"/>
      <w:bookmarkStart w:id="1613" w:name="_Toc37260174"/>
      <w:bookmarkStart w:id="1614" w:name="_Toc36817258"/>
      <w:bookmarkStart w:id="1615" w:name="_Toc29811706"/>
      <w:bookmarkStart w:id="1616" w:name="_Toc21127497"/>
      <w:bookmarkStart w:id="1617" w:name="_Toc53185368"/>
      <w:bookmarkStart w:id="1618" w:name="_Toc53185744"/>
      <w:bookmarkStart w:id="1619" w:name="_Toc57820220"/>
      <w:bookmarkStart w:id="1620" w:name="_Toc57821147"/>
      <w:bookmarkStart w:id="1621" w:name="_Toc61183423"/>
      <w:bookmarkStart w:id="1622" w:name="_Toc61183817"/>
      <w:bookmarkStart w:id="1623" w:name="_Toc61184209"/>
      <w:bookmarkStart w:id="1624" w:name="_Toc61184601"/>
      <w:bookmarkStart w:id="1625" w:name="_Toc61184991"/>
      <w:bookmarkStart w:id="1626" w:name="_Toc66386334"/>
      <w:bookmarkStart w:id="1627" w:name="_Toc74583175"/>
      <w:bookmarkStart w:id="1628" w:name="_Toc76541988"/>
      <w:bookmarkStart w:id="1629" w:name="_Toc82449970"/>
      <w:bookmarkStart w:id="1630" w:name="_Toc82450618"/>
      <w:r w:rsidRPr="0045464A">
        <w:t>6.5.</w:t>
      </w:r>
      <w:r>
        <w:t>3</w:t>
      </w:r>
      <w:r w:rsidRPr="0045464A">
        <w:t>.2.2.1</w:t>
      </w:r>
      <w:r w:rsidRPr="0045464A">
        <w:tab/>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631" w:name="_Toc45893479"/>
      <w:bookmarkStart w:id="1632" w:name="_Toc44712166"/>
      <w:bookmarkStart w:id="1633" w:name="_Toc37267564"/>
      <w:bookmarkStart w:id="1634" w:name="_Toc37260176"/>
      <w:bookmarkStart w:id="1635" w:name="_Toc36817260"/>
      <w:bookmarkStart w:id="1636" w:name="_Toc29811708"/>
      <w:bookmarkStart w:id="1637" w:name="_Toc13080209"/>
      <w:bookmarkStart w:id="1638" w:name="_Toc53185369"/>
      <w:bookmarkStart w:id="1639" w:name="_Toc53185745"/>
      <w:bookmarkStart w:id="1640" w:name="_Toc57820221"/>
      <w:bookmarkStart w:id="1641" w:name="_Toc57821148"/>
      <w:bookmarkStart w:id="1642" w:name="_Toc61183424"/>
      <w:bookmarkStart w:id="1643" w:name="_Toc61183818"/>
      <w:bookmarkStart w:id="1644" w:name="_Toc61184210"/>
      <w:bookmarkStart w:id="1645" w:name="_Toc61184602"/>
      <w:bookmarkStart w:id="1646" w:name="_Toc61184992"/>
      <w:bookmarkStart w:id="1647" w:name="_Toc66386335"/>
      <w:bookmarkStart w:id="1648" w:name="_Toc74583176"/>
      <w:bookmarkStart w:id="1649" w:name="_Toc76541989"/>
      <w:bookmarkStart w:id="1650" w:name="_Toc82449971"/>
      <w:bookmarkStart w:id="1651" w:name="_Toc82450619"/>
      <w:bookmarkStart w:id="1652"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5pt;height:30.5pt" o:ole="" fillcolor="window">
                  <v:imagedata r:id="rId18" o:title=""/>
                </v:shape>
                <o:OLEObject Type="Embed" ProgID="Equation.3" ShapeID="_x0000_i1026" DrawAspect="Content" ObjectID="_1788772345"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653" w:name="_Toc114252887"/>
      <w:bookmarkStart w:id="1654" w:name="_Toc123046015"/>
      <w:bookmarkStart w:id="1655" w:name="_Toc124157556"/>
      <w:bookmarkStart w:id="1656" w:name="_Toc124258949"/>
      <w:bookmarkStart w:id="1657" w:name="_Toc124259093"/>
      <w:bookmarkStart w:id="1658" w:name="_Toc130585850"/>
      <w:bookmarkStart w:id="1659" w:name="_Toc130586861"/>
      <w:bookmarkStart w:id="1660" w:name="_Toc137462027"/>
      <w:bookmarkStart w:id="1661" w:name="_Toc138883836"/>
      <w:bookmarkStart w:id="1662" w:name="_Toc138883980"/>
      <w:bookmarkStart w:id="1663" w:name="_Toc145426877"/>
      <w:bookmarkStart w:id="1664" w:name="_Toc155428060"/>
      <w:bookmarkStart w:id="1665" w:name="_Toc155781078"/>
      <w:bookmarkStart w:id="1666" w:name="_Toc161665377"/>
      <w:bookmarkStart w:id="1667" w:name="_Toc169718528"/>
      <w:bookmarkStart w:id="1668" w:name="_Toc176337085"/>
      <w:r w:rsidRPr="0045464A">
        <w:t>6.5.</w:t>
      </w:r>
      <w:r>
        <w:t>3</w:t>
      </w:r>
      <w:r w:rsidRPr="0045464A">
        <w:t>.2.3</w:t>
      </w:r>
      <w:r w:rsidRPr="0045464A">
        <w:tab/>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r w:rsidR="00AA3CCF">
        <w:rPr>
          <w:i/>
          <w:iCs/>
        </w:rPr>
        <w:t>Basic limits</w:t>
      </w:r>
      <w:r w:rsidR="00AA3CCF">
        <w:t xml:space="preserve"> for Medium Range </w:t>
      </w:r>
      <w:r w:rsidR="00AA3CCF">
        <w:rPr>
          <w:i/>
          <w:iCs/>
        </w:rPr>
        <w:t>repeater type 1-C</w:t>
      </w:r>
      <w:r w:rsidR="00AA3CCF">
        <w:t xml:space="preserve"> (Category A and B) for DL</w:t>
      </w:r>
      <w:bookmarkEnd w:id="1664"/>
      <w:bookmarkEnd w:id="1665"/>
      <w:bookmarkEnd w:id="1666"/>
      <w:bookmarkEnd w:id="1667"/>
      <w:bookmarkEnd w:id="1668"/>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669" w:name="_Toc45893480"/>
      <w:bookmarkStart w:id="1670" w:name="_Toc44712167"/>
      <w:bookmarkStart w:id="1671" w:name="_Toc37267565"/>
      <w:bookmarkStart w:id="1672" w:name="_Toc37260177"/>
      <w:bookmarkStart w:id="1673" w:name="_Toc36817261"/>
      <w:bookmarkStart w:id="1674" w:name="_Toc29811709"/>
      <w:bookmarkStart w:id="1675" w:name="_Toc13080210"/>
      <w:bookmarkStart w:id="1676" w:name="_Toc53185370"/>
      <w:bookmarkStart w:id="1677" w:name="_Toc53185746"/>
      <w:bookmarkStart w:id="1678" w:name="_Toc57820222"/>
      <w:bookmarkStart w:id="1679" w:name="_Toc57821149"/>
      <w:bookmarkStart w:id="1680" w:name="_Toc61183425"/>
      <w:bookmarkStart w:id="1681" w:name="_Toc61183819"/>
      <w:bookmarkStart w:id="1682" w:name="_Toc61184211"/>
      <w:bookmarkStart w:id="1683" w:name="_Toc61184603"/>
      <w:bookmarkStart w:id="1684" w:name="_Toc61184993"/>
      <w:bookmarkStart w:id="1685" w:name="_Toc66386336"/>
      <w:bookmarkStart w:id="1686" w:name="_Toc74583177"/>
      <w:bookmarkStart w:id="1687" w:name="_Toc76541990"/>
      <w:bookmarkStart w:id="1688" w:name="_Toc82449972"/>
      <w:bookmarkStart w:id="1689" w:name="_Toc82450620"/>
      <w:bookmarkStart w:id="1690"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691" w:name="_Toc114252888"/>
      <w:bookmarkStart w:id="1692" w:name="_Toc123046016"/>
      <w:bookmarkStart w:id="1693" w:name="_Toc124157557"/>
      <w:bookmarkStart w:id="1694" w:name="_Toc124258950"/>
      <w:bookmarkStart w:id="1695" w:name="_Toc124259094"/>
      <w:bookmarkStart w:id="1696" w:name="_Toc130585851"/>
      <w:bookmarkStart w:id="1697" w:name="_Toc130586862"/>
      <w:bookmarkStart w:id="1698" w:name="_Toc137462028"/>
      <w:bookmarkStart w:id="1699" w:name="_Toc138883837"/>
      <w:bookmarkStart w:id="1700" w:name="_Toc138883981"/>
      <w:bookmarkStart w:id="1701" w:name="_Toc145426878"/>
      <w:bookmarkStart w:id="1702" w:name="_Toc155428061"/>
      <w:bookmarkStart w:id="1703" w:name="_Toc155781079"/>
      <w:bookmarkStart w:id="1704" w:name="_Toc161665378"/>
      <w:bookmarkStart w:id="1705" w:name="_Toc169718529"/>
      <w:bookmarkStart w:id="1706" w:name="_Toc176337086"/>
      <w:r w:rsidRPr="0045464A">
        <w:t>6.5.</w:t>
      </w:r>
      <w:r>
        <w:t>3</w:t>
      </w:r>
      <w:r w:rsidRPr="0045464A">
        <w:t>.2.4</w:t>
      </w:r>
      <w:r w:rsidRPr="0045464A">
        <w:tab/>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02"/>
      <w:bookmarkEnd w:id="1703"/>
      <w:bookmarkEnd w:id="1704"/>
      <w:bookmarkEnd w:id="1705"/>
      <w:bookmarkEnd w:id="1706"/>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07" w:name="_Toc45893481"/>
      <w:bookmarkStart w:id="1708" w:name="_Toc44712168"/>
      <w:bookmarkStart w:id="1709" w:name="_Toc37267566"/>
      <w:bookmarkStart w:id="1710" w:name="_Toc37260178"/>
      <w:bookmarkStart w:id="1711" w:name="_Toc36817262"/>
      <w:bookmarkStart w:id="1712" w:name="_Toc29811710"/>
      <w:bookmarkStart w:id="1713" w:name="_Toc13080211"/>
      <w:bookmarkStart w:id="1714" w:name="_Toc53185371"/>
      <w:bookmarkStart w:id="1715" w:name="_Toc53185747"/>
      <w:bookmarkStart w:id="1716" w:name="_Toc57820223"/>
      <w:bookmarkStart w:id="1717" w:name="_Toc57821150"/>
      <w:bookmarkStart w:id="1718" w:name="_Toc61183426"/>
      <w:bookmarkStart w:id="1719" w:name="_Toc61183820"/>
      <w:bookmarkStart w:id="1720" w:name="_Toc61184212"/>
      <w:bookmarkStart w:id="1721" w:name="_Toc61184604"/>
      <w:bookmarkStart w:id="1722" w:name="_Toc61184994"/>
      <w:bookmarkStart w:id="1723" w:name="_Toc66386337"/>
      <w:bookmarkStart w:id="1724" w:name="_Toc74583178"/>
      <w:bookmarkStart w:id="1725" w:name="_Toc76541991"/>
      <w:bookmarkStart w:id="1726" w:name="_Toc82449973"/>
      <w:bookmarkStart w:id="1727" w:name="_Toc82450621"/>
      <w:bookmarkStart w:id="1728" w:name="_Toc106094114"/>
      <w:bookmarkStart w:id="1729"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730" w:name="_Toc114252889"/>
      <w:bookmarkStart w:id="1731" w:name="_Toc123046017"/>
      <w:bookmarkStart w:id="1732" w:name="_Toc124157558"/>
      <w:bookmarkStart w:id="1733" w:name="_Toc124258951"/>
      <w:bookmarkStart w:id="1734" w:name="_Toc124259095"/>
      <w:bookmarkStart w:id="1735" w:name="_Toc130585852"/>
      <w:bookmarkStart w:id="1736" w:name="_Toc130586863"/>
      <w:bookmarkStart w:id="1737" w:name="_Toc137462029"/>
      <w:bookmarkStart w:id="1738" w:name="_Toc138883838"/>
      <w:bookmarkStart w:id="1739" w:name="_Toc138883982"/>
      <w:bookmarkStart w:id="1740" w:name="_Toc145426879"/>
      <w:bookmarkStart w:id="1741" w:name="_Toc155428062"/>
      <w:bookmarkStart w:id="1742" w:name="_Toc155781080"/>
      <w:bookmarkStart w:id="1743" w:name="_Toc161665379"/>
      <w:bookmarkStart w:id="1744" w:name="_Toc169718530"/>
      <w:bookmarkStart w:id="1745" w:name="_Toc176337087"/>
      <w:r w:rsidRPr="0045464A">
        <w:t>6.5.</w:t>
      </w:r>
      <w:r>
        <w:t>3</w:t>
      </w:r>
      <w:r w:rsidRPr="0045464A">
        <w:t>.2.5</w:t>
      </w:r>
      <w:r w:rsidRPr="0045464A">
        <w:tab/>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30"/>
      <w:bookmarkEnd w:id="1731"/>
      <w:bookmarkEnd w:id="1732"/>
      <w:bookmarkEnd w:id="1733"/>
      <w:bookmarkEnd w:id="1734"/>
      <w:bookmarkEnd w:id="1735"/>
      <w:bookmarkEnd w:id="1736"/>
      <w:bookmarkEnd w:id="1737"/>
      <w:bookmarkEnd w:id="1738"/>
      <w:bookmarkEnd w:id="1739"/>
      <w:bookmarkEnd w:id="1740"/>
      <w:r w:rsidR="000B66DD">
        <w:t xml:space="preserve">Additional </w:t>
      </w:r>
      <w:r w:rsidR="000B66DD">
        <w:rPr>
          <w:i/>
          <w:iCs/>
        </w:rPr>
        <w:t>basic limits</w:t>
      </w:r>
      <w:bookmarkEnd w:id="1741"/>
      <w:bookmarkEnd w:id="1742"/>
      <w:bookmarkEnd w:id="1743"/>
      <w:bookmarkEnd w:id="1744"/>
      <w:bookmarkEnd w:id="1745"/>
    </w:p>
    <w:p w14:paraId="6C550BBD" w14:textId="77777777" w:rsidR="006E7DAA" w:rsidRPr="0045464A" w:rsidRDefault="006E7DAA" w:rsidP="00437595">
      <w:pPr>
        <w:pStyle w:val="H6"/>
      </w:pPr>
      <w:bookmarkStart w:id="1746" w:name="_Toc45893482"/>
      <w:bookmarkStart w:id="1747" w:name="_Toc44712169"/>
      <w:bookmarkStart w:id="1748" w:name="_Toc37267567"/>
      <w:bookmarkStart w:id="1749" w:name="_Toc37260179"/>
      <w:bookmarkStart w:id="1750" w:name="_Toc36817263"/>
      <w:bookmarkStart w:id="1751" w:name="_Toc29811711"/>
      <w:bookmarkStart w:id="1752" w:name="_Toc53185372"/>
      <w:bookmarkStart w:id="1753" w:name="_Toc53185748"/>
      <w:bookmarkStart w:id="1754" w:name="_Toc57820224"/>
      <w:bookmarkStart w:id="1755" w:name="_Toc57821151"/>
      <w:bookmarkStart w:id="1756" w:name="_Toc61183427"/>
      <w:bookmarkStart w:id="1757" w:name="_Toc61183821"/>
      <w:bookmarkStart w:id="1758" w:name="_Toc61184213"/>
      <w:bookmarkStart w:id="1759" w:name="_Toc61184605"/>
      <w:bookmarkStart w:id="1760" w:name="_Toc61184995"/>
      <w:bookmarkStart w:id="1761" w:name="_Toc66386338"/>
      <w:bookmarkStart w:id="1762" w:name="_Toc74583179"/>
      <w:bookmarkStart w:id="1763" w:name="_Toc76541992"/>
      <w:bookmarkStart w:id="1764" w:name="_Toc82449974"/>
      <w:bookmarkStart w:id="1765" w:name="_Toc82450622"/>
      <w:r w:rsidRPr="0045464A">
        <w:t>6.5.</w:t>
      </w:r>
      <w:r>
        <w:t>3</w:t>
      </w:r>
      <w:r w:rsidRPr="0045464A">
        <w:t>.2.5.1</w:t>
      </w:r>
      <w:r w:rsidRPr="0045464A">
        <w:tab/>
        <w:t>Limits in FCC Title 47</w:t>
      </w:r>
      <w:bookmarkEnd w:id="1729"/>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766" w:name="_Toc21127503"/>
      <w:bookmarkStart w:id="1767" w:name="_Toc29811712"/>
      <w:bookmarkStart w:id="1768" w:name="_Toc36817264"/>
      <w:bookmarkStart w:id="1769" w:name="_Toc37260180"/>
      <w:bookmarkStart w:id="1770" w:name="_Toc37267568"/>
      <w:bookmarkStart w:id="1771" w:name="_Toc44712170"/>
      <w:bookmarkStart w:id="1772" w:name="_Toc45893483"/>
      <w:r w:rsidRPr="0045464A">
        <w:t>6.5.</w:t>
      </w:r>
      <w:r>
        <w:t>3</w:t>
      </w:r>
      <w:r w:rsidRPr="0045464A">
        <w:t>.2.5.2</w:t>
      </w:r>
      <w:r w:rsidRPr="0045464A">
        <w:tab/>
        <w:t>Protection of DTT</w:t>
      </w:r>
      <w:bookmarkEnd w:id="1766"/>
      <w:bookmarkEnd w:id="1767"/>
      <w:bookmarkEnd w:id="1768"/>
      <w:bookmarkEnd w:id="1769"/>
      <w:bookmarkEnd w:id="1770"/>
      <w:bookmarkEnd w:id="1771"/>
      <w:bookmarkEnd w:id="1772"/>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773" w:name="_Toc114252890"/>
      <w:bookmarkStart w:id="1774" w:name="_Toc123046018"/>
      <w:bookmarkStart w:id="1775" w:name="_Toc124157559"/>
      <w:bookmarkStart w:id="1776" w:name="_Toc124258952"/>
      <w:bookmarkStart w:id="1777" w:name="_Toc124259096"/>
      <w:bookmarkStart w:id="1778" w:name="_Toc130585853"/>
      <w:bookmarkStart w:id="1779" w:name="_Toc130586864"/>
      <w:bookmarkStart w:id="1780" w:name="_Toc137462030"/>
      <w:bookmarkStart w:id="1781" w:name="_Toc138883839"/>
      <w:bookmarkStart w:id="1782" w:name="_Toc138883983"/>
      <w:bookmarkStart w:id="1783" w:name="_Toc145426880"/>
      <w:bookmarkStart w:id="1784" w:name="_Toc155428063"/>
      <w:bookmarkStart w:id="1785" w:name="_Toc155781081"/>
      <w:bookmarkStart w:id="1786" w:name="_Toc161665380"/>
      <w:bookmarkStart w:id="1787" w:name="_Toc169718531"/>
      <w:bookmarkStart w:id="1788" w:name="_Toc176337088"/>
      <w:r w:rsidRPr="00460858">
        <w:t>6.5.3.2.</w:t>
      </w:r>
      <w:r>
        <w:t>6</w:t>
      </w:r>
      <w:r w:rsidRPr="00460858">
        <w:tab/>
      </w:r>
      <w:bookmarkEnd w:id="1773"/>
      <w:bookmarkEnd w:id="1774"/>
      <w:bookmarkEnd w:id="1775"/>
      <w:bookmarkEnd w:id="1776"/>
      <w:bookmarkEnd w:id="1777"/>
      <w:bookmarkEnd w:id="1778"/>
      <w:bookmarkEnd w:id="1779"/>
      <w:bookmarkEnd w:id="1780"/>
      <w:bookmarkEnd w:id="1781"/>
      <w:bookmarkEnd w:id="1782"/>
      <w:bookmarkEnd w:id="1783"/>
      <w:r w:rsidR="000B66DD">
        <w:rPr>
          <w:rFonts w:eastAsia="SimSun" w:hint="eastAsia"/>
          <w:lang w:val="en-US" w:eastAsia="zh-CN"/>
        </w:rPr>
        <w:t>Basic limit</w:t>
      </w:r>
      <w:r w:rsidR="000B66DD">
        <w:t xml:space="preserve"> inside passband with no UL input signal</w:t>
      </w:r>
      <w:bookmarkEnd w:id="1784"/>
      <w:bookmarkEnd w:id="1785"/>
      <w:bookmarkEnd w:id="1786"/>
      <w:bookmarkEnd w:id="1787"/>
      <w:bookmarkEnd w:id="1788"/>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2.5pt;height:14.5pt" o:ole="">
                  <v:imagedata r:id="rId22" o:title=""/>
                </v:shape>
                <o:OLEObject Type="Embed" ProgID="Equation.3" ShapeID="_x0000_i1027" DrawAspect="Content" ObjectID="_1788772346"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2.5pt;height:20pt" o:ole="">
                  <v:imagedata r:id="rId24" o:title=""/>
                </v:shape>
                <o:OLEObject Type="Embed" ProgID="Equation.3" ShapeID="_x0000_i1028" DrawAspect="Content" ObjectID="_1788772347"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789" w:name="_Toc10324"/>
      <w:bookmarkStart w:id="1790" w:name="_Toc10886"/>
      <w:bookmarkStart w:id="1791" w:name="_Toc155428064"/>
      <w:bookmarkStart w:id="1792" w:name="_Toc155781082"/>
      <w:bookmarkStart w:id="1793" w:name="_Toc161665381"/>
      <w:bookmarkStart w:id="1794" w:name="_Toc169718532"/>
      <w:bookmarkStart w:id="1795" w:name="_Toc176337089"/>
      <w:r>
        <w:t>6.5.3.</w:t>
      </w:r>
      <w:r>
        <w:rPr>
          <w:rFonts w:eastAsia="SimSun" w:hint="eastAsia"/>
          <w:lang w:val="en-US" w:eastAsia="zh-CN"/>
        </w:rPr>
        <w:t>3</w:t>
      </w:r>
      <w:r>
        <w:tab/>
        <w:t>Minimum requirement for NCR</w:t>
      </w:r>
      <w:bookmarkEnd w:id="1789"/>
      <w:bookmarkEnd w:id="1790"/>
      <w:bookmarkEnd w:id="1791"/>
      <w:bookmarkEnd w:id="1792"/>
      <w:bookmarkEnd w:id="1793"/>
      <w:bookmarkEnd w:id="1794"/>
      <w:bookmarkEnd w:id="1795"/>
    </w:p>
    <w:p w14:paraId="7BBCB07A" w14:textId="77777777" w:rsidR="00965537" w:rsidRDefault="00965537" w:rsidP="00965537">
      <w:pPr>
        <w:pStyle w:val="Heading5"/>
        <w:rPr>
          <w:rFonts w:eastAsia="SimSun"/>
          <w:lang w:val="en-US" w:eastAsia="zh-CN"/>
        </w:rPr>
      </w:pPr>
      <w:bookmarkStart w:id="1796" w:name="_Toc155428065"/>
      <w:bookmarkStart w:id="1797" w:name="_Toc155781083"/>
      <w:bookmarkStart w:id="1798" w:name="_Toc161665382"/>
      <w:bookmarkStart w:id="1799" w:name="_Toc169718533"/>
      <w:bookmarkStart w:id="1800" w:name="_Toc17633709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796"/>
      <w:bookmarkEnd w:id="1797"/>
      <w:bookmarkEnd w:id="1798"/>
      <w:bookmarkEnd w:id="1799"/>
      <w:bookmarkEnd w:id="1800"/>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01" w:name="_Toc155428066"/>
      <w:bookmarkStart w:id="1802" w:name="_Toc155781084"/>
      <w:bookmarkStart w:id="1803" w:name="_Toc161665383"/>
      <w:bookmarkStart w:id="1804" w:name="_Toc169718534"/>
      <w:bookmarkStart w:id="1805" w:name="_Toc17633709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01"/>
      <w:bookmarkEnd w:id="1802"/>
      <w:bookmarkEnd w:id="1803"/>
      <w:bookmarkEnd w:id="1804"/>
      <w:bookmarkEnd w:id="1805"/>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06" w:name="_Toc45893488"/>
      <w:bookmarkStart w:id="1807" w:name="_Toc44712175"/>
      <w:bookmarkStart w:id="1808" w:name="_Toc37267573"/>
      <w:bookmarkStart w:id="1809" w:name="_Toc37260185"/>
      <w:bookmarkStart w:id="1810" w:name="_Toc36817268"/>
      <w:bookmarkStart w:id="1811" w:name="_Toc29811716"/>
      <w:bookmarkStart w:id="1812" w:name="_Toc21127507"/>
      <w:bookmarkStart w:id="1813" w:name="_Toc53185374"/>
      <w:bookmarkStart w:id="1814" w:name="_Toc53185750"/>
      <w:bookmarkStart w:id="1815" w:name="_Toc57820226"/>
      <w:bookmarkStart w:id="1816" w:name="_Toc57821153"/>
      <w:bookmarkStart w:id="1817" w:name="_Toc61183429"/>
      <w:bookmarkStart w:id="1818" w:name="_Toc61183823"/>
      <w:bookmarkStart w:id="1819" w:name="_Toc61184215"/>
      <w:bookmarkStart w:id="1820" w:name="_Toc61184607"/>
      <w:bookmarkStart w:id="1821" w:name="_Toc61184997"/>
      <w:bookmarkStart w:id="1822" w:name="_Toc66386340"/>
      <w:bookmarkStart w:id="1823" w:name="_Toc74583181"/>
      <w:bookmarkStart w:id="1824" w:name="_Toc76541994"/>
      <w:bookmarkStart w:id="1825" w:name="_Toc82449976"/>
      <w:bookmarkStart w:id="1826" w:name="_Toc82450624"/>
      <w:bookmarkStart w:id="1827" w:name="_Toc106094115"/>
      <w:bookmarkStart w:id="1828" w:name="_Toc114252891"/>
      <w:bookmarkStart w:id="1829" w:name="_Toc123046019"/>
      <w:bookmarkStart w:id="1830" w:name="_Toc124157560"/>
      <w:bookmarkStart w:id="1831" w:name="_Toc124258953"/>
      <w:bookmarkStart w:id="1832" w:name="_Toc124259097"/>
      <w:bookmarkStart w:id="1833" w:name="_Toc130585854"/>
      <w:bookmarkStart w:id="1834" w:name="_Toc130586865"/>
      <w:bookmarkStart w:id="1835" w:name="_Toc137462031"/>
      <w:bookmarkStart w:id="1836" w:name="_Toc138883840"/>
      <w:bookmarkStart w:id="1837" w:name="_Toc138883984"/>
      <w:bookmarkStart w:id="1838" w:name="_Toc145426881"/>
      <w:bookmarkStart w:id="1839" w:name="_Toc155428067"/>
      <w:bookmarkStart w:id="1840" w:name="_Toc155781085"/>
      <w:bookmarkStart w:id="1841" w:name="_Toc161665384"/>
      <w:bookmarkStart w:id="1842" w:name="_Toc169718535"/>
      <w:bookmarkStart w:id="1843" w:name="_Toc176337092"/>
      <w:bookmarkStart w:id="1844" w:name="_Hlk497677198"/>
      <w:r w:rsidRPr="0045464A">
        <w:t>6.5.</w:t>
      </w:r>
      <w:r>
        <w:t>4</w:t>
      </w:r>
      <w:r w:rsidRPr="0045464A">
        <w:tab/>
        <w:t>Transmitter spurious emissions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6C550BCE" w14:textId="77777777" w:rsidR="006E7DAA" w:rsidRPr="0045464A" w:rsidRDefault="006E7DAA" w:rsidP="009A1180">
      <w:pPr>
        <w:pStyle w:val="Heading4"/>
      </w:pPr>
      <w:bookmarkStart w:id="1845" w:name="_Toc45893489"/>
      <w:bookmarkStart w:id="1846" w:name="_Toc44712176"/>
      <w:bookmarkStart w:id="1847" w:name="_Toc37267574"/>
      <w:bookmarkStart w:id="1848" w:name="_Toc37260186"/>
      <w:bookmarkStart w:id="1849" w:name="_Toc36817269"/>
      <w:bookmarkStart w:id="1850" w:name="_Toc29811717"/>
      <w:bookmarkStart w:id="1851" w:name="_Toc21127508"/>
      <w:bookmarkStart w:id="1852" w:name="_Toc53185375"/>
      <w:bookmarkStart w:id="1853" w:name="_Toc53185751"/>
      <w:bookmarkStart w:id="1854" w:name="_Toc57820227"/>
      <w:bookmarkStart w:id="1855" w:name="_Toc57821154"/>
      <w:bookmarkStart w:id="1856" w:name="_Toc61183430"/>
      <w:bookmarkStart w:id="1857" w:name="_Toc61183824"/>
      <w:bookmarkStart w:id="1858" w:name="_Toc61184216"/>
      <w:bookmarkStart w:id="1859" w:name="_Toc61184608"/>
      <w:bookmarkStart w:id="1860" w:name="_Toc61184998"/>
      <w:bookmarkStart w:id="1861" w:name="_Toc66386341"/>
      <w:bookmarkStart w:id="1862" w:name="_Toc74583182"/>
      <w:bookmarkStart w:id="1863" w:name="_Toc76541995"/>
      <w:bookmarkStart w:id="1864" w:name="_Toc82449977"/>
      <w:bookmarkStart w:id="1865" w:name="_Toc82450625"/>
      <w:bookmarkStart w:id="1866" w:name="_Toc106094116"/>
      <w:bookmarkStart w:id="1867" w:name="_Toc114252892"/>
      <w:bookmarkStart w:id="1868" w:name="_Toc123046020"/>
      <w:bookmarkStart w:id="1869" w:name="_Toc124157561"/>
      <w:bookmarkStart w:id="1870" w:name="_Toc124258954"/>
      <w:bookmarkStart w:id="1871" w:name="_Toc124259098"/>
      <w:bookmarkStart w:id="1872" w:name="_Toc130585855"/>
      <w:bookmarkStart w:id="1873" w:name="_Toc130586866"/>
      <w:bookmarkStart w:id="1874" w:name="_Toc137462032"/>
      <w:bookmarkStart w:id="1875" w:name="_Toc138883841"/>
      <w:bookmarkStart w:id="1876" w:name="_Toc138883985"/>
      <w:bookmarkStart w:id="1877" w:name="_Toc145426882"/>
      <w:bookmarkStart w:id="1878" w:name="_Toc155428068"/>
      <w:bookmarkStart w:id="1879" w:name="_Toc155781086"/>
      <w:bookmarkStart w:id="1880" w:name="_Toc161665385"/>
      <w:bookmarkStart w:id="1881" w:name="_Toc169718536"/>
      <w:bookmarkStart w:id="1882" w:name="_Toc176337093"/>
      <w:r w:rsidRPr="0045464A">
        <w:t>6.5.</w:t>
      </w:r>
      <w:r>
        <w:t>4</w:t>
      </w:r>
      <w:r w:rsidRPr="0045464A">
        <w:t>.1</w:t>
      </w:r>
      <w:r w:rsidRPr="0045464A">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883" w:name="_Toc45893490"/>
      <w:bookmarkStart w:id="1884" w:name="_Toc44712177"/>
      <w:bookmarkStart w:id="1885" w:name="_Toc37267575"/>
      <w:bookmarkStart w:id="1886" w:name="_Toc37260187"/>
      <w:bookmarkStart w:id="1887" w:name="_Toc36817270"/>
      <w:bookmarkStart w:id="1888" w:name="_Toc29811718"/>
      <w:bookmarkStart w:id="1889" w:name="_Toc13080219"/>
      <w:bookmarkStart w:id="1890" w:name="_Toc53185376"/>
      <w:bookmarkStart w:id="1891" w:name="_Toc53185752"/>
      <w:bookmarkStart w:id="1892" w:name="_Toc57820228"/>
      <w:bookmarkStart w:id="1893" w:name="_Toc57821155"/>
      <w:bookmarkStart w:id="1894" w:name="_Toc61183431"/>
      <w:bookmarkStart w:id="1895" w:name="_Toc61183825"/>
      <w:bookmarkStart w:id="1896" w:name="_Toc61184217"/>
      <w:bookmarkStart w:id="1897" w:name="_Toc61184609"/>
      <w:bookmarkStart w:id="1898" w:name="_Toc61184999"/>
      <w:bookmarkStart w:id="1899" w:name="_Toc66386342"/>
      <w:bookmarkStart w:id="1900" w:name="_Toc74583183"/>
      <w:bookmarkStart w:id="1901" w:name="_Toc76541996"/>
      <w:bookmarkStart w:id="1902" w:name="_Toc82449978"/>
      <w:bookmarkStart w:id="1903" w:name="_Toc82450626"/>
      <w:bookmarkStart w:id="1904" w:name="_Toc106094117"/>
      <w:bookmarkStart w:id="1905" w:name="_Toc114252893"/>
      <w:bookmarkStart w:id="1906" w:name="_Toc123046021"/>
      <w:bookmarkStart w:id="1907" w:name="_Toc124157562"/>
      <w:bookmarkStart w:id="1908" w:name="_Toc124258955"/>
      <w:bookmarkStart w:id="1909" w:name="_Toc124259099"/>
      <w:bookmarkStart w:id="1910" w:name="_Toc130585856"/>
      <w:bookmarkStart w:id="1911" w:name="_Toc130586867"/>
      <w:bookmarkStart w:id="1912" w:name="_Toc137462033"/>
      <w:bookmarkStart w:id="1913" w:name="_Toc138883842"/>
      <w:bookmarkStart w:id="1914" w:name="_Toc138883986"/>
      <w:bookmarkStart w:id="1915" w:name="_Toc145426883"/>
      <w:bookmarkStart w:id="1916" w:name="_Toc155428069"/>
      <w:bookmarkStart w:id="1917" w:name="_Toc155781087"/>
      <w:bookmarkStart w:id="1918" w:name="_Toc161665386"/>
      <w:bookmarkStart w:id="1919" w:name="_Toc169718537"/>
      <w:bookmarkStart w:id="1920" w:name="_Toc176337094"/>
      <w:bookmarkStart w:id="1921" w:name="_Toc21127510"/>
      <w:r w:rsidRPr="0045464A">
        <w:t>6.5.</w:t>
      </w:r>
      <w:r>
        <w:t>4</w:t>
      </w:r>
      <w:r w:rsidRPr="0045464A">
        <w:t>.2</w:t>
      </w:r>
      <w:r w:rsidRPr="0045464A">
        <w:tab/>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r w:rsidR="003F4BD6">
        <w:rPr>
          <w:i/>
          <w:iCs/>
        </w:rPr>
        <w:t>Basic limits</w:t>
      </w:r>
      <w:bookmarkEnd w:id="1916"/>
      <w:bookmarkEnd w:id="1917"/>
      <w:bookmarkEnd w:id="1918"/>
      <w:bookmarkEnd w:id="1919"/>
      <w:bookmarkEnd w:id="1920"/>
    </w:p>
    <w:p w14:paraId="6C550BD6" w14:textId="08FA51A0" w:rsidR="006E7DAA" w:rsidRPr="0045464A" w:rsidRDefault="006E7DAA" w:rsidP="009A1180">
      <w:pPr>
        <w:pStyle w:val="Heading5"/>
      </w:pPr>
      <w:bookmarkStart w:id="1922" w:name="_Toc45893491"/>
      <w:bookmarkStart w:id="1923" w:name="_Toc44712178"/>
      <w:bookmarkStart w:id="1924" w:name="_Toc37267576"/>
      <w:bookmarkStart w:id="1925" w:name="_Toc37260188"/>
      <w:bookmarkStart w:id="1926" w:name="_Toc36817271"/>
      <w:bookmarkStart w:id="1927" w:name="_Toc29811719"/>
      <w:bookmarkStart w:id="1928" w:name="_Toc53185377"/>
      <w:bookmarkStart w:id="1929" w:name="_Toc53185753"/>
      <w:bookmarkStart w:id="1930" w:name="_Toc57820229"/>
      <w:bookmarkStart w:id="1931" w:name="_Toc57821156"/>
      <w:bookmarkStart w:id="1932" w:name="_Toc61183432"/>
      <w:bookmarkStart w:id="1933" w:name="_Toc61183826"/>
      <w:bookmarkStart w:id="1934" w:name="_Toc61184218"/>
      <w:bookmarkStart w:id="1935" w:name="_Toc61184610"/>
      <w:bookmarkStart w:id="1936" w:name="_Toc61185000"/>
      <w:bookmarkStart w:id="1937" w:name="_Toc66386343"/>
      <w:bookmarkStart w:id="1938" w:name="_Toc74583184"/>
      <w:bookmarkStart w:id="1939" w:name="_Toc76541997"/>
      <w:bookmarkStart w:id="1940" w:name="_Toc82449979"/>
      <w:bookmarkStart w:id="1941" w:name="_Toc82450627"/>
      <w:bookmarkStart w:id="1942" w:name="_Toc106094118"/>
      <w:bookmarkStart w:id="1943" w:name="_Toc114252894"/>
      <w:bookmarkStart w:id="1944" w:name="_Toc123046022"/>
      <w:bookmarkStart w:id="1945" w:name="_Toc124157563"/>
      <w:bookmarkStart w:id="1946" w:name="_Toc124258956"/>
      <w:bookmarkStart w:id="1947" w:name="_Toc124259100"/>
      <w:bookmarkStart w:id="1948" w:name="_Toc130585857"/>
      <w:bookmarkStart w:id="1949" w:name="_Toc130586868"/>
      <w:bookmarkStart w:id="1950" w:name="_Toc137462034"/>
      <w:bookmarkStart w:id="1951" w:name="_Toc138883843"/>
      <w:bookmarkStart w:id="1952" w:name="_Toc138883987"/>
      <w:bookmarkStart w:id="1953" w:name="_Toc145426884"/>
      <w:bookmarkStart w:id="1954" w:name="_Toc155428070"/>
      <w:bookmarkStart w:id="1955" w:name="_Toc155781088"/>
      <w:bookmarkStart w:id="1956" w:name="_Toc161665387"/>
      <w:bookmarkStart w:id="1957" w:name="_Toc169718538"/>
      <w:bookmarkStart w:id="1958" w:name="_Toc176337095"/>
      <w:r w:rsidRPr="0045464A">
        <w:t>6.5.</w:t>
      </w:r>
      <w:r>
        <w:t>4</w:t>
      </w:r>
      <w:r w:rsidRPr="0045464A">
        <w:t>.2.1</w:t>
      </w:r>
      <w:r w:rsidRPr="0045464A">
        <w:tab/>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r w:rsidR="003F4BD6">
        <w:t xml:space="preserve">General transmitter spurious emissions </w:t>
      </w:r>
      <w:r w:rsidR="003F4BD6">
        <w:rPr>
          <w:i/>
          <w:iCs/>
        </w:rPr>
        <w:t>basic limits</w:t>
      </w:r>
      <w:bookmarkEnd w:id="1954"/>
      <w:bookmarkEnd w:id="1955"/>
      <w:bookmarkEnd w:id="1956"/>
      <w:bookmarkEnd w:id="1957"/>
      <w:bookmarkEnd w:id="1958"/>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1959" w:name="_Toc45893493"/>
      <w:bookmarkStart w:id="1960" w:name="_Toc44712180"/>
      <w:bookmarkStart w:id="1961" w:name="_Toc37267578"/>
      <w:bookmarkStart w:id="1962" w:name="_Toc37260190"/>
      <w:bookmarkStart w:id="1963" w:name="_Toc36817273"/>
      <w:bookmarkStart w:id="1964" w:name="_Toc29811721"/>
      <w:bookmarkStart w:id="1965" w:name="_Toc21127512"/>
      <w:bookmarkStart w:id="1966" w:name="_Toc53185378"/>
      <w:bookmarkStart w:id="1967" w:name="_Toc53185754"/>
      <w:bookmarkStart w:id="1968" w:name="_Toc57820230"/>
      <w:bookmarkStart w:id="1969" w:name="_Toc57821157"/>
      <w:bookmarkStart w:id="1970" w:name="_Toc61183433"/>
      <w:bookmarkStart w:id="1971" w:name="_Toc61183827"/>
      <w:bookmarkStart w:id="1972" w:name="_Toc61184219"/>
      <w:bookmarkStart w:id="1973" w:name="_Toc61184611"/>
      <w:bookmarkStart w:id="1974" w:name="_Toc61185001"/>
      <w:bookmarkStart w:id="1975" w:name="_Toc66386344"/>
      <w:bookmarkStart w:id="1976" w:name="_Toc74583185"/>
      <w:bookmarkStart w:id="1977" w:name="_Toc76541998"/>
      <w:bookmarkStart w:id="1978" w:name="_Toc82449980"/>
      <w:bookmarkStart w:id="1979" w:name="_Toc82450628"/>
      <w:bookmarkStart w:id="1980" w:name="_Toc106094119"/>
      <w:bookmarkStart w:id="1981" w:name="_Toc114252895"/>
      <w:bookmarkStart w:id="1982" w:name="_Toc123046023"/>
      <w:bookmarkStart w:id="1983" w:name="_Toc124157564"/>
      <w:bookmarkStart w:id="1984" w:name="_Toc124258957"/>
      <w:bookmarkStart w:id="1985" w:name="_Toc124259101"/>
      <w:bookmarkStart w:id="1986" w:name="_Toc130585858"/>
      <w:bookmarkStart w:id="1987" w:name="_Toc130586869"/>
      <w:bookmarkStart w:id="1988" w:name="_Toc137462035"/>
      <w:bookmarkStart w:id="1989" w:name="_Toc138883844"/>
      <w:bookmarkStart w:id="1990" w:name="_Toc138883988"/>
      <w:bookmarkStart w:id="1991" w:name="_Toc145426885"/>
      <w:bookmarkStart w:id="1992" w:name="_Toc155428071"/>
      <w:bookmarkStart w:id="1993" w:name="_Toc155781089"/>
      <w:bookmarkStart w:id="1994" w:name="_Toc161665388"/>
      <w:bookmarkStart w:id="1995" w:name="_Toc169718539"/>
      <w:bookmarkStart w:id="1996" w:name="_Toc176337096"/>
      <w:r w:rsidRPr="0045464A">
        <w:t>6.5.</w:t>
      </w:r>
      <w:r>
        <w:t>4</w:t>
      </w:r>
      <w:r w:rsidRPr="0045464A">
        <w:t>.2.2</w:t>
      </w:r>
      <w:r w:rsidRPr="0045464A">
        <w:tab/>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r w:rsidR="001C4A87">
        <w:t xml:space="preserve">Additional spurious emissions </w:t>
      </w:r>
      <w:r w:rsidR="001C4A87">
        <w:rPr>
          <w:i/>
          <w:iCs/>
        </w:rPr>
        <w:t>basic limits</w:t>
      </w:r>
      <w:bookmarkEnd w:id="1992"/>
      <w:bookmarkEnd w:id="1993"/>
      <w:bookmarkEnd w:id="1994"/>
      <w:bookmarkEnd w:id="1995"/>
      <w:bookmarkEnd w:id="1996"/>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844"/>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5" w14:textId="5CF49B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830240">
              <w:rPr>
                <w:rFonts w:eastAsia="SimSun" w:cs="Arial" w:hint="eastAsia"/>
                <w:lang w:eastAsia="zh-CN"/>
              </w:rPr>
              <w:t>basic limit</w:t>
            </w:r>
            <w:r w:rsidRPr="00656225">
              <w:rPr>
                <w:rFonts w:cs="Arial"/>
                <w:lang w:eastAsia="ko-KR"/>
              </w:rPr>
              <w:t xml:space="preserve"> in clause 6.6.5.2.2.</w:t>
            </w:r>
          </w:p>
          <w:p w14:paraId="6C550D26"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6E7DAA"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77777777" w:rsidR="006E7DAA" w:rsidRPr="00656225" w:rsidRDefault="006E7DAA" w:rsidP="0043494A">
            <w:pPr>
              <w:pStyle w:val="TAL"/>
              <w:rPr>
                <w:rFonts w:cs="Arial"/>
                <w:lang w:eastAsia="ko-KR"/>
              </w:rPr>
            </w:pPr>
            <w:r w:rsidRPr="00656225">
              <w:rPr>
                <w:rFonts w:cs="Arial"/>
                <w:lang w:eastAsia="ko-KR"/>
              </w:rPr>
              <w:t>For NR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5AAD97B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(Note 5).</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6E7DAA" w:rsidRPr="00656225" w:rsidRDefault="001645BA" w:rsidP="0043494A">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D" w14:textId="0CBDCB97"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n12 or n85.</w:t>
            </w:r>
          </w:p>
          <w:p w14:paraId="6C550EDE"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NR repeater operating in n29, it applies 1 MHz below the Band n29 downlink operating band (Note 5).</w:t>
            </w:r>
          </w:p>
        </w:tc>
      </w:tr>
      <w:tr w:rsidR="006E7DAA"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4" w14:textId="40F3C56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lastRenderedPageBreak/>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57FEB90"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BS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40E7387D"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BS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1997" w:name="_Toc45893494"/>
      <w:bookmarkStart w:id="1998" w:name="_Toc44712181"/>
      <w:bookmarkStart w:id="1999" w:name="_Toc37267579"/>
      <w:bookmarkStart w:id="2000" w:name="_Toc37260191"/>
      <w:bookmarkStart w:id="2001" w:name="_Toc36817274"/>
      <w:bookmarkStart w:id="2002" w:name="_Toc29811722"/>
      <w:bookmarkStart w:id="2003" w:name="_Toc21127513"/>
      <w:bookmarkStart w:id="2004" w:name="_Toc53185379"/>
      <w:bookmarkStart w:id="2005" w:name="_Toc53185755"/>
      <w:bookmarkStart w:id="2006" w:name="_Toc57820231"/>
      <w:bookmarkStart w:id="2007" w:name="_Toc57821158"/>
      <w:bookmarkStart w:id="2008" w:name="_Toc61183434"/>
      <w:bookmarkStart w:id="2009" w:name="_Toc61183828"/>
      <w:bookmarkStart w:id="2010" w:name="_Toc61184220"/>
      <w:bookmarkStart w:id="2011" w:name="_Toc61184612"/>
      <w:bookmarkStart w:id="2012" w:name="_Toc61185002"/>
      <w:bookmarkStart w:id="2013" w:name="_Toc66386345"/>
      <w:bookmarkStart w:id="2014" w:name="_Toc74583186"/>
      <w:bookmarkStart w:id="2015" w:name="_Toc76541999"/>
      <w:bookmarkStart w:id="2016" w:name="_Toc82449981"/>
      <w:bookmarkStart w:id="2017" w:name="_Toc82450629"/>
      <w:bookmarkStart w:id="2018"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77777777" w:rsidR="006E7DAA" w:rsidRPr="0045464A" w:rsidRDefault="006E7DAA" w:rsidP="009A1180">
      <w:pPr>
        <w:pStyle w:val="NO"/>
      </w:pPr>
      <w:r w:rsidRPr="0045464A">
        <w:t>NOTE 5:</w:t>
      </w:r>
      <w:r w:rsidRPr="0045464A">
        <w:tab/>
        <w:t>For NR Band n29 repeater, specific solutions may be required to fulfil the spurious emissions limits for NR repeater for co-existence with UTRA Band XII, E-UTRA Band 12 or NR Band n12 UL operating band, E-UTRA Band 17 UL operating band</w:t>
      </w:r>
      <w:bookmarkStart w:id="2019" w:name="_Hlk506220100"/>
      <w:r w:rsidRPr="0045464A">
        <w:t xml:space="preserve"> or E-UTRA Band 85 UL or NR Band n85 UL operating band</w:t>
      </w:r>
      <w:bookmarkEnd w:id="2019"/>
      <w:r w:rsidRPr="0045464A">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3014CC47" w:rsidR="006E7DAA" w:rsidRPr="0045464A" w:rsidRDefault="00733B5E" w:rsidP="006E7DAA">
      <w:pPr>
        <w:rPr>
          <w:lang w:val="en-US"/>
        </w:rPr>
      </w:pPr>
      <w:r>
        <w:rPr>
          <w:lang w:val="en-US"/>
        </w:rPr>
        <w:t xml:space="preserve">In certain regions, the following requirement may apply to NR repeater operating in Band n50 and n75 within the 1432 – 1452 MHz, and in Band n51 and Band n76. The </w:t>
      </w:r>
      <w:r>
        <w:rPr>
          <w:rFonts w:eastAsia="SimSun" w:cs="v5.0.0" w:hint="eastAsia"/>
          <w:i/>
          <w:lang w:eastAsia="zh-CN"/>
        </w:rPr>
        <w:t>basic limit</w:t>
      </w:r>
      <w:r>
        <w:rPr>
          <w:i/>
          <w:lang w:val="en-US"/>
        </w:rPr>
        <w:t xml:space="preserve"> are</w:t>
      </w:r>
      <w:r>
        <w:rPr>
          <w:lang w:val="en-US"/>
        </w:rPr>
        <w:t xml:space="preserve"> specified in Table 6.5.4.2.3-4.</w:t>
      </w:r>
      <w:r>
        <w:rPr>
          <w:rFonts w:cs="v3.8.0"/>
        </w:rPr>
        <w:t xml:space="preserve">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repeater downlink </w:t>
      </w:r>
      <w:r>
        <w:rPr>
          <w:rFonts w:cs="v3.8.0"/>
          <w:i/>
        </w:rPr>
        <w:t>operating band</w:t>
      </w:r>
      <w:r>
        <w:rPr>
          <w:rFonts w:cs="v3.8.0"/>
        </w:rPr>
        <w:t xml:space="preserve"> up to </w:t>
      </w:r>
      <w:r>
        <w:t>Δf</w:t>
      </w:r>
      <w:r>
        <w:rPr>
          <w:vertAlign w:val="subscript"/>
        </w:rPr>
        <w:t>OBUE</w:t>
      </w:r>
      <w:r>
        <w:rPr>
          <w:rFonts w:cs="v3.8.0"/>
        </w:rPr>
        <w:t xml:space="preserve"> above the highest frequency of the repeater downlink </w:t>
      </w:r>
      <w:r>
        <w:rPr>
          <w:rFonts w:cs="v3.8.0"/>
          <w:i/>
        </w:rPr>
        <w:t>operating band</w:t>
      </w:r>
      <w:r>
        <w:rPr>
          <w:rFonts w:cs="v3.8.0"/>
        </w:rPr>
        <w:t>.</w:t>
      </w:r>
    </w:p>
    <w:p w14:paraId="6C550F55" w14:textId="28FC47AC" w:rsidR="006E7DAA" w:rsidRPr="0045464A" w:rsidRDefault="006E7DAA" w:rsidP="00855B3F">
      <w:pPr>
        <w:pStyle w:val="TH"/>
        <w:rPr>
          <w:lang w:val="en-US" w:eastAsia="zh-CN"/>
        </w:rPr>
      </w:pPr>
      <w:r w:rsidRPr="0045464A">
        <w:lastRenderedPageBreak/>
        <w:t xml:space="preserve">Table </w:t>
      </w:r>
      <w:r w:rsidRPr="0045464A">
        <w:rPr>
          <w:lang w:val="en-US"/>
        </w:rPr>
        <w:t>6.5.</w:t>
      </w:r>
      <w:r>
        <w:rPr>
          <w:lang w:val="en-US"/>
        </w:rPr>
        <w:t>4</w:t>
      </w:r>
      <w:r w:rsidRPr="0045464A">
        <w:rPr>
          <w:lang w:val="en-US"/>
        </w:rPr>
        <w:t>.2.3-4</w:t>
      </w:r>
      <w:r w:rsidRPr="0045464A">
        <w:t xml:space="preserve">: </w:t>
      </w:r>
      <w:r w:rsidR="00733B5E">
        <w:t xml:space="preserve">Additional operating band unwanted emission </w:t>
      </w:r>
      <w:r w:rsidR="00733B5E">
        <w:rPr>
          <w:rFonts w:eastAsia="SimSun" w:hint="eastAsia"/>
          <w:lang w:eastAsia="zh-CN"/>
        </w:rPr>
        <w:t>basic limit</w:t>
      </w:r>
      <w:r w:rsidR="00733B5E">
        <w:t xml:space="preserve"> for NR repeater operating in </w:t>
      </w:r>
      <w:r w:rsidR="00733B5E">
        <w:rPr>
          <w:lang w:val="en-US" w:eastAsia="zh-CN"/>
        </w:rPr>
        <w:t>Band n50 and n75 within 1432 – 1452 MHz</w:t>
      </w:r>
      <w:r w:rsidR="00733B5E">
        <w:t>,</w:t>
      </w:r>
      <w:r w:rsidR="00733B5E">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020"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020"/>
    </w:tbl>
    <w:p w14:paraId="6C550F8A" w14:textId="77777777" w:rsidR="006E7DAA" w:rsidRPr="0045464A" w:rsidRDefault="006E7DAA" w:rsidP="006E7DAA"/>
    <w:p w14:paraId="6C550F8B" w14:textId="77777777" w:rsidR="006E7DAA" w:rsidRPr="0045464A" w:rsidRDefault="006E7DAA" w:rsidP="006E7DAA">
      <w:pPr>
        <w:rPr>
          <w:rFonts w:cs="v3.8.0"/>
        </w:rPr>
      </w:pPr>
      <w:r w:rsidRPr="0045464A">
        <w:rPr>
          <w:rFonts w:cs="v3.8.0"/>
        </w:rPr>
        <w:t>In certain regions, the following requirement may apply to</w:t>
      </w:r>
      <w:r w:rsidRPr="0045464A">
        <w:t xml:space="preserve"> NR repeater operating in</w:t>
      </w:r>
      <w:r w:rsidRPr="0045464A">
        <w:rPr>
          <w:rFonts w:cs="v3.8.0"/>
        </w:rPr>
        <w:t xml:space="preserve"> Band n30.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76A011E7"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807FA6">
        <w:rPr>
          <w:rFonts w:cs="v5.0.0"/>
        </w:rPr>
        <w:t xml:space="preserve">Additional NR </w:t>
      </w:r>
      <w:r w:rsidR="00807FA6">
        <w:t xml:space="preserve">repeater spurious emissions </w:t>
      </w:r>
      <w:r w:rsidR="00807FA6">
        <w:rPr>
          <w:rFonts w:eastAsia="SimSun" w:hint="eastAsia"/>
          <w:lang w:eastAsia="zh-CN"/>
        </w:rPr>
        <w:t>basic limit</w:t>
      </w:r>
      <w:r w:rsidR="00807FA6">
        <w:rPr>
          <w:rFonts w:eastAsia="SimSun" w:hint="eastAsia"/>
          <w:lang w:val="en-US" w:eastAsia="zh-CN"/>
        </w:rPr>
        <w:t>s</w:t>
      </w:r>
      <w:r w:rsidR="00807FA6">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021" w:name="_Hlk349072"/>
      <w:r w:rsidRPr="0045464A">
        <w:rPr>
          <w:rFonts w:cs="v3.8.0"/>
        </w:rPr>
        <w:lastRenderedPageBreak/>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021"/>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lastRenderedPageBreak/>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022" w:name="_Toc21093201"/>
      <w:bookmarkStart w:id="2023" w:name="_Toc29762730"/>
      <w:bookmarkStart w:id="2024" w:name="_Toc36025905"/>
      <w:bookmarkStart w:id="2025" w:name="_Toc44584775"/>
      <w:bookmarkStart w:id="2026" w:name="_Toc45869068"/>
      <w:bookmarkStart w:id="2027" w:name="_Toc52553627"/>
      <w:bookmarkStart w:id="2028" w:name="_Toc61111874"/>
      <w:bookmarkStart w:id="2029" w:name="_Toc61125956"/>
      <w:bookmarkStart w:id="2030"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022"/>
      <w:bookmarkEnd w:id="2023"/>
      <w:bookmarkEnd w:id="2024"/>
      <w:bookmarkEnd w:id="2025"/>
      <w:bookmarkEnd w:id="2026"/>
      <w:bookmarkEnd w:id="2027"/>
      <w:bookmarkEnd w:id="2028"/>
      <w:bookmarkEnd w:id="2029"/>
      <w:bookmarkEnd w:id="2030"/>
    </w:p>
    <w:p w14:paraId="6C550FFC" w14:textId="21FFB850" w:rsidR="006E7DAA" w:rsidRPr="0045464A" w:rsidRDefault="006E7DAA" w:rsidP="00523D6B">
      <w:pPr>
        <w:pStyle w:val="Heading5"/>
      </w:pPr>
      <w:bookmarkStart w:id="2031" w:name="_Toc106094120"/>
      <w:bookmarkStart w:id="2032" w:name="_Toc114252896"/>
      <w:bookmarkStart w:id="2033" w:name="_Toc123046024"/>
      <w:bookmarkStart w:id="2034" w:name="_Toc124157565"/>
      <w:bookmarkStart w:id="2035" w:name="_Toc124258958"/>
      <w:bookmarkStart w:id="2036" w:name="_Toc124259102"/>
      <w:bookmarkStart w:id="2037" w:name="_Toc130585859"/>
      <w:bookmarkStart w:id="2038" w:name="_Toc130586870"/>
      <w:bookmarkStart w:id="2039" w:name="_Toc137462036"/>
      <w:bookmarkStart w:id="2040" w:name="_Toc138883845"/>
      <w:bookmarkStart w:id="2041" w:name="_Toc138883989"/>
      <w:bookmarkStart w:id="2042" w:name="_Toc145426886"/>
      <w:bookmarkStart w:id="2043" w:name="_Toc155428072"/>
      <w:bookmarkStart w:id="2044" w:name="_Toc155781090"/>
      <w:bookmarkStart w:id="2045" w:name="_Toc161665389"/>
      <w:bookmarkStart w:id="2046" w:name="_Toc169718540"/>
      <w:bookmarkStart w:id="2047" w:name="_Toc176337097"/>
      <w:r w:rsidRPr="0045464A">
        <w:t>6.5.</w:t>
      </w:r>
      <w:r>
        <w:t>4</w:t>
      </w:r>
      <w:r w:rsidRPr="0045464A">
        <w:t>.2.</w:t>
      </w:r>
      <w:r w:rsidR="00B033C9">
        <w:rPr>
          <w:rFonts w:hint="eastAsia"/>
          <w:lang w:eastAsia="zh-CN"/>
        </w:rPr>
        <w:t>3</w:t>
      </w:r>
      <w:r w:rsidRPr="0045464A">
        <w:tab/>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31"/>
      <w:bookmarkEnd w:id="2032"/>
      <w:bookmarkEnd w:id="2033"/>
      <w:bookmarkEnd w:id="2034"/>
      <w:bookmarkEnd w:id="2035"/>
      <w:bookmarkEnd w:id="2036"/>
      <w:bookmarkEnd w:id="2037"/>
      <w:bookmarkEnd w:id="2038"/>
      <w:bookmarkEnd w:id="2039"/>
      <w:bookmarkEnd w:id="2040"/>
      <w:bookmarkEnd w:id="2041"/>
      <w:bookmarkEnd w:id="2042"/>
      <w:r w:rsidR="00BB35CA">
        <w:t>Co-location with base stations and repeater Nodes</w:t>
      </w:r>
      <w:bookmarkEnd w:id="2043"/>
      <w:bookmarkEnd w:id="2044"/>
      <w:bookmarkEnd w:id="2045"/>
      <w:bookmarkEnd w:id="2046"/>
      <w:bookmarkEnd w:id="2047"/>
    </w:p>
    <w:p w14:paraId="73A3173E" w14:textId="491CEFC5" w:rsidR="00BB35CA" w:rsidRDefault="00BB35CA" w:rsidP="00BB35CA">
      <w:pPr>
        <w:rPr>
          <w:rFonts w:cs="v5.0.0"/>
        </w:rPr>
      </w:pPr>
      <w:bookmarkStart w:id="2048"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lastRenderedPageBreak/>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048"/>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018"/>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lastRenderedPageBreak/>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049" w:name="_Toc155428073"/>
      <w:bookmarkStart w:id="2050" w:name="_Toc155781091"/>
      <w:bookmarkStart w:id="2051" w:name="_Toc161665390"/>
      <w:bookmarkStart w:id="2052" w:name="_Toc169718541"/>
      <w:bookmarkStart w:id="2053" w:name="_Toc176337098"/>
      <w:bookmarkStart w:id="2054" w:name="_Toc106094121"/>
      <w:bookmarkStart w:id="2055" w:name="_Toc114252897"/>
      <w:bookmarkStart w:id="2056" w:name="_Toc123046025"/>
      <w:bookmarkStart w:id="2057" w:name="_Toc124157566"/>
      <w:bookmarkStart w:id="2058" w:name="_Toc124258959"/>
      <w:bookmarkStart w:id="2059" w:name="_Toc124259103"/>
      <w:bookmarkStart w:id="2060" w:name="_Toc130585860"/>
      <w:bookmarkStart w:id="2061" w:name="_Toc130586871"/>
      <w:bookmarkStart w:id="2062" w:name="_Toc137462037"/>
      <w:bookmarkStart w:id="2063" w:name="_Toc138883846"/>
      <w:bookmarkStart w:id="2064" w:name="_Toc138883990"/>
      <w:bookmarkStart w:id="2065" w:name="_Toc145426887"/>
      <w:r>
        <w:t>6.5.4.3</w:t>
      </w:r>
      <w:r>
        <w:tab/>
        <w:t xml:space="preserve">Minimum requirement for </w:t>
      </w:r>
      <w:r>
        <w:rPr>
          <w:i/>
          <w:iCs/>
        </w:rPr>
        <w:t>RF repeater</w:t>
      </w:r>
      <w:bookmarkEnd w:id="2049"/>
      <w:bookmarkEnd w:id="2050"/>
      <w:bookmarkEnd w:id="2051"/>
      <w:bookmarkEnd w:id="2052"/>
      <w:bookmarkEnd w:id="2053"/>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066" w:name="_Toc155428074"/>
      <w:bookmarkStart w:id="2067" w:name="_Toc155781092"/>
      <w:bookmarkStart w:id="2068" w:name="_Toc161665391"/>
      <w:bookmarkStart w:id="2069" w:name="_Toc169718542"/>
      <w:bookmarkStart w:id="2070" w:name="_Toc176337099"/>
      <w:r>
        <w:t>6.5.4.4</w:t>
      </w:r>
      <w:r>
        <w:tab/>
        <w:t xml:space="preserve">Minimum requirement for </w:t>
      </w:r>
      <w:r>
        <w:rPr>
          <w:i/>
          <w:iCs/>
        </w:rPr>
        <w:t>NCR</w:t>
      </w:r>
      <w:bookmarkEnd w:id="2066"/>
      <w:bookmarkEnd w:id="2067"/>
      <w:bookmarkEnd w:id="2068"/>
      <w:bookmarkEnd w:id="2069"/>
      <w:bookmarkEnd w:id="2070"/>
    </w:p>
    <w:p w14:paraId="3FFD98BA" w14:textId="77777777" w:rsidR="00BB35CA" w:rsidRDefault="00BB35CA" w:rsidP="00BB35CA">
      <w:pPr>
        <w:pStyle w:val="Heading5"/>
      </w:pPr>
      <w:bookmarkStart w:id="2071" w:name="_Toc155428075"/>
      <w:bookmarkStart w:id="2072" w:name="_Toc155781093"/>
      <w:bookmarkStart w:id="2073" w:name="_Toc161665392"/>
      <w:bookmarkStart w:id="2074" w:name="_Toc169718543"/>
      <w:bookmarkStart w:id="2075" w:name="_Toc176337100"/>
      <w:r>
        <w:t>6.5.4.4.1</w:t>
      </w:r>
      <w:r>
        <w:tab/>
        <w:t>Minimum requirement for NCR-Fwd</w:t>
      </w:r>
      <w:bookmarkEnd w:id="2071"/>
      <w:bookmarkEnd w:id="2072"/>
      <w:bookmarkEnd w:id="2073"/>
      <w:bookmarkEnd w:id="2074"/>
      <w:bookmarkEnd w:id="2075"/>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lastRenderedPageBreak/>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076" w:name="_Toc155428076"/>
      <w:bookmarkStart w:id="2077" w:name="_Toc155781094"/>
      <w:bookmarkStart w:id="2078" w:name="_Toc161665393"/>
      <w:bookmarkStart w:id="2079" w:name="_Toc169718544"/>
      <w:bookmarkStart w:id="2080" w:name="_Toc176337101"/>
      <w:bookmarkStart w:id="2081" w:name="_Toc16201"/>
      <w:bookmarkStart w:id="2082" w:name="_Toc30067"/>
      <w:r>
        <w:t>6.5.4.4.</w:t>
      </w:r>
      <w:r>
        <w:rPr>
          <w:rFonts w:eastAsia="SimSun" w:hint="eastAsia"/>
          <w:lang w:val="en-US" w:eastAsia="zh-CN"/>
        </w:rPr>
        <w:t>2</w:t>
      </w:r>
      <w:r>
        <w:rPr>
          <w:lang w:val="en-US" w:eastAsia="zh-CN"/>
        </w:rPr>
        <w:tab/>
      </w:r>
      <w:r>
        <w:t>Minimum requirement for NCR</w:t>
      </w:r>
      <w:r>
        <w:rPr>
          <w:lang w:val="en-US" w:eastAsia="zh-CN"/>
        </w:rPr>
        <w:t>-MT</w:t>
      </w:r>
      <w:bookmarkEnd w:id="2076"/>
      <w:bookmarkEnd w:id="2077"/>
      <w:bookmarkEnd w:id="2078"/>
      <w:bookmarkEnd w:id="2079"/>
      <w:bookmarkEnd w:id="2080"/>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081"/>
    <w:bookmarkEnd w:id="2082"/>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083" w:name="_Toc155428077"/>
      <w:bookmarkStart w:id="2084" w:name="_Toc155781095"/>
      <w:bookmarkStart w:id="2085" w:name="_Toc161665394"/>
      <w:bookmarkStart w:id="2086" w:name="_Toc169718545"/>
      <w:bookmarkStart w:id="2087" w:name="_Toc176337102"/>
      <w:r w:rsidRPr="00B52828">
        <w:rPr>
          <w:rFonts w:hint="eastAsia"/>
          <w:lang w:eastAsia="ja-JP"/>
        </w:rPr>
        <w:t>6</w:t>
      </w:r>
      <w:r w:rsidRPr="00B52828">
        <w:rPr>
          <w:lang w:eastAsia="ja-JP"/>
        </w:rPr>
        <w:t>.5.5</w:t>
      </w:r>
      <w:r w:rsidRPr="00B52828">
        <w:rPr>
          <w:lang w:eastAsia="ja-JP"/>
        </w:rPr>
        <w:tab/>
        <w:t>Receiver spurious emissions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83"/>
      <w:bookmarkEnd w:id="2084"/>
      <w:bookmarkEnd w:id="2085"/>
      <w:bookmarkEnd w:id="2086"/>
      <w:bookmarkEnd w:id="2087"/>
    </w:p>
    <w:p w14:paraId="54496498" w14:textId="77777777" w:rsidR="004C3B69" w:rsidRPr="00B52828" w:rsidRDefault="004C3B69" w:rsidP="004C3B69">
      <w:pPr>
        <w:pStyle w:val="Heading4"/>
      </w:pPr>
      <w:bookmarkStart w:id="2088" w:name="_Toc106094122"/>
      <w:bookmarkStart w:id="2089" w:name="_Toc114252898"/>
      <w:bookmarkStart w:id="2090" w:name="_Toc123046026"/>
      <w:bookmarkStart w:id="2091" w:name="_Toc124157567"/>
      <w:bookmarkStart w:id="2092" w:name="_Toc124258960"/>
      <w:bookmarkStart w:id="2093" w:name="_Toc124259104"/>
      <w:bookmarkStart w:id="2094" w:name="_Toc130585861"/>
      <w:bookmarkStart w:id="2095" w:name="_Toc130586872"/>
      <w:bookmarkStart w:id="2096" w:name="_Toc137462038"/>
      <w:bookmarkStart w:id="2097" w:name="_Toc138883847"/>
      <w:bookmarkStart w:id="2098" w:name="_Toc138883991"/>
      <w:bookmarkStart w:id="2099" w:name="_Toc145426888"/>
      <w:bookmarkStart w:id="2100" w:name="_Toc155428078"/>
      <w:bookmarkStart w:id="2101" w:name="_Toc155781096"/>
      <w:bookmarkStart w:id="2102" w:name="_Toc161665395"/>
      <w:bookmarkStart w:id="2103" w:name="_Toc169718546"/>
      <w:bookmarkStart w:id="2104" w:name="_Toc176337103"/>
      <w:r w:rsidRPr="00B52828">
        <w:t>6.5.5.1</w:t>
      </w:r>
      <w:r w:rsidRPr="00B52828">
        <w:tab/>
        <w:t>General</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lastRenderedPageBreak/>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105" w:name="_Toc13080261"/>
      <w:bookmarkStart w:id="2106" w:name="_Toc29811760"/>
      <w:bookmarkStart w:id="2107" w:name="_Toc36817312"/>
      <w:bookmarkStart w:id="2108" w:name="_Toc37260229"/>
      <w:bookmarkStart w:id="2109" w:name="_Toc37267617"/>
      <w:bookmarkStart w:id="2110" w:name="_Toc44712219"/>
      <w:bookmarkStart w:id="2111" w:name="_Toc45893532"/>
      <w:bookmarkStart w:id="2112" w:name="_Toc53178254"/>
      <w:bookmarkStart w:id="2113" w:name="_Toc53178705"/>
      <w:bookmarkStart w:id="2114" w:name="_Toc61178931"/>
      <w:bookmarkStart w:id="2115" w:name="_Toc61179401"/>
      <w:bookmarkStart w:id="2116" w:name="_Toc67916697"/>
      <w:bookmarkStart w:id="2117" w:name="_Toc74663295"/>
      <w:bookmarkStart w:id="2118" w:name="_Toc82621835"/>
      <w:bookmarkStart w:id="2119" w:name="_Toc90422682"/>
      <w:bookmarkStart w:id="2120" w:name="_Toc106094123"/>
      <w:bookmarkStart w:id="2121" w:name="_Toc114252899"/>
      <w:bookmarkStart w:id="2122" w:name="_Toc123046027"/>
      <w:bookmarkStart w:id="2123" w:name="_Toc124157568"/>
      <w:bookmarkStart w:id="2124" w:name="_Toc124258961"/>
      <w:bookmarkStart w:id="2125" w:name="_Toc124259105"/>
      <w:bookmarkStart w:id="2126" w:name="_Toc130585862"/>
      <w:bookmarkStart w:id="2127" w:name="_Toc130586873"/>
      <w:bookmarkStart w:id="2128" w:name="_Toc137462039"/>
      <w:bookmarkStart w:id="2129" w:name="_Toc138883848"/>
      <w:bookmarkStart w:id="2130" w:name="_Toc138883992"/>
      <w:bookmarkStart w:id="2131" w:name="_Toc145426889"/>
      <w:bookmarkStart w:id="2132" w:name="_Toc155428079"/>
      <w:bookmarkStart w:id="2133" w:name="_Toc155781097"/>
      <w:bookmarkStart w:id="2134" w:name="_Toc161665396"/>
      <w:bookmarkStart w:id="2135" w:name="_Toc169718547"/>
      <w:bookmarkStart w:id="2136" w:name="_Toc176337104"/>
      <w:r w:rsidRPr="00B52828">
        <w:t>6.5.5.2</w:t>
      </w:r>
      <w:r w:rsidRPr="00B52828">
        <w:tab/>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r w:rsidR="00347BC2">
        <w:t>Basic limits</w:t>
      </w:r>
      <w:bookmarkEnd w:id="2132"/>
      <w:bookmarkEnd w:id="2133"/>
      <w:bookmarkEnd w:id="2134"/>
      <w:bookmarkEnd w:id="2135"/>
      <w:bookmarkEnd w:id="2136"/>
    </w:p>
    <w:p w14:paraId="0A5F4639" w14:textId="61CDAE76" w:rsidR="004C3B69" w:rsidRPr="00B52828" w:rsidRDefault="00347BC2" w:rsidP="004C3B69">
      <w:pPr>
        <w:rPr>
          <w:rFonts w:eastAsia="MS Mincho"/>
        </w:rPr>
      </w:pPr>
      <w:r>
        <w:rPr>
          <w:rFonts w:eastAsia="MS Mincho"/>
        </w:rPr>
        <w:t>The receiver spurious emissions requirements</w:t>
      </w:r>
      <w:r>
        <w:rPr>
          <w:rFonts w:eastAsia="MS Mincho"/>
          <w:i/>
        </w:rPr>
        <w:t>,</w:t>
      </w:r>
      <w:r>
        <w:rPr>
          <w:rFonts w:eastAsia="MS Mincho"/>
          <w:i/>
          <w:iCs/>
        </w:rPr>
        <w:t xml:space="preserve">basic limits </w:t>
      </w:r>
      <w:r>
        <w:rPr>
          <w:rFonts w:eastAsia="MS Mincho"/>
        </w:rPr>
        <w:t>are provided</w:t>
      </w:r>
      <w:r>
        <w:rPr>
          <w:rFonts w:eastAsia="SimSun" w:hint="eastAsia"/>
          <w:lang w:val="en-US" w:eastAsia="zh-CN"/>
        </w:rPr>
        <w:t xml:space="preserve"> </w:t>
      </w:r>
      <w:r>
        <w:rPr>
          <w:rFonts w:eastAsia="MS Mincho"/>
        </w:rPr>
        <w:t xml:space="preserve">in table </w:t>
      </w:r>
      <w:r>
        <w:rPr>
          <w:rFonts w:eastAsia="MS Mincho" w:hint="eastAsia"/>
          <w:lang w:eastAsia="ja-JP"/>
        </w:rPr>
        <w:t>6</w:t>
      </w:r>
      <w:r>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137" w:name="_Toc97737208"/>
      <w:bookmarkStart w:id="2138"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139" w:name="_Toc155428080"/>
      <w:bookmarkStart w:id="2140" w:name="_Toc155781098"/>
      <w:bookmarkStart w:id="2141" w:name="_Toc161665397"/>
      <w:bookmarkStart w:id="2142" w:name="_Toc169718548"/>
      <w:bookmarkStart w:id="2143" w:name="_Toc176337105"/>
      <w:r>
        <w:t>6.5.5.3</w:t>
      </w:r>
      <w:r>
        <w:tab/>
        <w:t xml:space="preserve">Minimum requirement for </w:t>
      </w:r>
      <w:r>
        <w:rPr>
          <w:i/>
          <w:iCs/>
        </w:rPr>
        <w:t>RF repeater</w:t>
      </w:r>
      <w:bookmarkEnd w:id="2139"/>
      <w:bookmarkEnd w:id="2140"/>
      <w:bookmarkEnd w:id="2141"/>
      <w:bookmarkEnd w:id="2142"/>
      <w:bookmarkEnd w:id="2143"/>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144" w:name="_Toc155428081"/>
      <w:bookmarkStart w:id="2145" w:name="_Toc155781099"/>
      <w:bookmarkStart w:id="2146" w:name="_Toc161665398"/>
      <w:bookmarkStart w:id="2147" w:name="_Toc169718549"/>
      <w:bookmarkStart w:id="2148" w:name="_Toc176337106"/>
      <w:r>
        <w:t>6.5.5.4</w:t>
      </w:r>
      <w:r>
        <w:tab/>
        <w:t xml:space="preserve">Minimum requirement for </w:t>
      </w:r>
      <w:r>
        <w:rPr>
          <w:i/>
          <w:iCs/>
        </w:rPr>
        <w:t>NCR</w:t>
      </w:r>
      <w:bookmarkEnd w:id="2144"/>
      <w:bookmarkEnd w:id="2145"/>
      <w:bookmarkEnd w:id="2146"/>
      <w:bookmarkEnd w:id="2147"/>
      <w:bookmarkEnd w:id="2148"/>
    </w:p>
    <w:p w14:paraId="0575FA12" w14:textId="77777777" w:rsidR="00347BC2" w:rsidRDefault="00347BC2" w:rsidP="00347BC2">
      <w:pPr>
        <w:pStyle w:val="Heading5"/>
      </w:pPr>
      <w:bookmarkStart w:id="2149" w:name="_Toc155428082"/>
      <w:bookmarkStart w:id="2150" w:name="_Toc155781100"/>
      <w:bookmarkStart w:id="2151" w:name="_Toc161665399"/>
      <w:bookmarkStart w:id="2152" w:name="_Toc169718550"/>
      <w:bookmarkStart w:id="2153" w:name="_Toc176337107"/>
      <w:r>
        <w:t>6.5.5.4.1</w:t>
      </w:r>
      <w:r>
        <w:tab/>
        <w:t>Minimum requirement for NCR-Fwd</w:t>
      </w:r>
      <w:bookmarkEnd w:id="2149"/>
      <w:bookmarkEnd w:id="2150"/>
      <w:bookmarkEnd w:id="2151"/>
      <w:bookmarkEnd w:id="2152"/>
      <w:bookmarkEnd w:id="2153"/>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lastRenderedPageBreak/>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154" w:name="_Toc114252900"/>
      <w:bookmarkStart w:id="2155" w:name="_Toc123046028"/>
      <w:bookmarkStart w:id="2156" w:name="_Toc124157569"/>
      <w:bookmarkStart w:id="2157" w:name="_Toc124258962"/>
      <w:bookmarkStart w:id="2158" w:name="_Toc124259106"/>
      <w:bookmarkStart w:id="2159" w:name="_Toc130585863"/>
      <w:bookmarkStart w:id="2160" w:name="_Toc130586874"/>
      <w:bookmarkStart w:id="2161" w:name="_Toc137462040"/>
      <w:bookmarkStart w:id="2162" w:name="_Toc138883849"/>
      <w:bookmarkStart w:id="2163" w:name="_Toc138883993"/>
      <w:bookmarkStart w:id="2164" w:name="_Toc145426890"/>
      <w:bookmarkStart w:id="2165" w:name="_Toc155428083"/>
      <w:bookmarkStart w:id="2166" w:name="_Toc155781101"/>
      <w:bookmarkStart w:id="2167" w:name="_Toc161665400"/>
      <w:bookmarkStart w:id="2168" w:name="_Toc169718551"/>
      <w:bookmarkStart w:id="2169" w:name="_Toc176337108"/>
      <w:bookmarkEnd w:id="2137"/>
      <w:bookmarkEnd w:id="2138"/>
      <w:r w:rsidRPr="007E346D">
        <w:t>6.</w:t>
      </w:r>
      <w:r>
        <w:rPr>
          <w:rFonts w:hint="eastAsia"/>
          <w:lang w:eastAsia="zh-CN"/>
        </w:rPr>
        <w:t>6</w:t>
      </w:r>
      <w:r w:rsidRPr="007E346D">
        <w:tab/>
      </w:r>
      <w:r>
        <w:t xml:space="preserve">Repeater </w:t>
      </w:r>
      <w:r>
        <w:rPr>
          <w:rFonts w:hint="eastAsia"/>
          <w:lang w:eastAsia="zh-CN"/>
        </w:rPr>
        <w:t>Error Vector Magnitude</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6C551275" w14:textId="1CC63230" w:rsidR="00951572" w:rsidRPr="001F7A97" w:rsidRDefault="005D2871" w:rsidP="00951572">
      <w:pPr>
        <w:pStyle w:val="Heading3"/>
      </w:pPr>
      <w:bookmarkStart w:id="2170" w:name="_Toc503964276"/>
      <w:bookmarkStart w:id="2171" w:name="_Toc97737209"/>
      <w:bookmarkStart w:id="2172" w:name="_Toc106094125"/>
      <w:bookmarkStart w:id="2173" w:name="_Toc114252901"/>
      <w:bookmarkStart w:id="2174" w:name="_Toc123046029"/>
      <w:bookmarkStart w:id="2175" w:name="_Toc124157570"/>
      <w:bookmarkStart w:id="2176" w:name="_Toc124258963"/>
      <w:bookmarkStart w:id="2177" w:name="_Toc124259107"/>
      <w:bookmarkStart w:id="2178" w:name="_Toc130585864"/>
      <w:bookmarkStart w:id="2179" w:name="_Toc130586875"/>
      <w:bookmarkStart w:id="2180" w:name="_Toc137462041"/>
      <w:bookmarkStart w:id="2181" w:name="_Toc138883850"/>
      <w:bookmarkStart w:id="2182" w:name="_Toc138883994"/>
      <w:bookmarkStart w:id="2183" w:name="_Toc145426891"/>
      <w:bookmarkStart w:id="2184" w:name="_Toc155428084"/>
      <w:bookmarkStart w:id="2185" w:name="_Toc155781102"/>
      <w:bookmarkStart w:id="2186" w:name="_Toc161665401"/>
      <w:bookmarkStart w:id="2187" w:name="_Toc169718552"/>
      <w:bookmarkStart w:id="2188" w:name="_Toc176337109"/>
      <w:r w:rsidRPr="001F7A97">
        <w:t>6.6.1</w:t>
      </w:r>
      <w:r w:rsidRPr="001F7A97">
        <w:tab/>
      </w:r>
      <w:bookmarkEnd w:id="2170"/>
      <w:r w:rsidRPr="001F7A97">
        <w:t xml:space="preserve">Downlink </w:t>
      </w:r>
      <w:r>
        <w:t>repeater e</w:t>
      </w:r>
      <w:r w:rsidRPr="001F7A97">
        <w:t>rror vector magnitude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C551276" w14:textId="12F4C7D1" w:rsidR="00951572" w:rsidRPr="001F7A97" w:rsidRDefault="00951572" w:rsidP="00951572">
      <w:pPr>
        <w:pStyle w:val="Heading4"/>
      </w:pPr>
      <w:bookmarkStart w:id="2189" w:name="_Toc97737210"/>
      <w:bookmarkStart w:id="2190" w:name="_Toc106094126"/>
      <w:bookmarkStart w:id="2191" w:name="_Toc114252902"/>
      <w:bookmarkStart w:id="2192" w:name="_Toc123046030"/>
      <w:bookmarkStart w:id="2193" w:name="_Toc124157571"/>
      <w:bookmarkStart w:id="2194" w:name="_Toc124258964"/>
      <w:bookmarkStart w:id="2195" w:name="_Toc124259108"/>
      <w:bookmarkStart w:id="2196" w:name="_Toc130585865"/>
      <w:bookmarkStart w:id="2197" w:name="_Toc130586876"/>
      <w:bookmarkStart w:id="2198" w:name="_Toc137462042"/>
      <w:bookmarkStart w:id="2199" w:name="_Toc138883851"/>
      <w:bookmarkStart w:id="2200" w:name="_Toc138883995"/>
      <w:bookmarkStart w:id="2201" w:name="_Toc145426892"/>
      <w:bookmarkStart w:id="2202" w:name="_Toc155428085"/>
      <w:bookmarkStart w:id="2203" w:name="_Toc155781103"/>
      <w:bookmarkStart w:id="2204" w:name="_Toc161665402"/>
      <w:bookmarkStart w:id="2205" w:name="_Toc169718553"/>
      <w:bookmarkStart w:id="2206" w:name="_Toc176337110"/>
      <w:r w:rsidRPr="001F7A97">
        <w:t>6.6.1.1</w:t>
      </w:r>
      <w:r w:rsidRPr="001F7A97">
        <w:tab/>
        <w:t>General</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207" w:name="_Hlk95332295"/>
      <w:r w:rsidRPr="00C25E55">
        <w:t xml:space="preserve">This difference is called the error vector. </w:t>
      </w:r>
      <w:bookmarkEnd w:id="2207"/>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208" w:name="_Toc503964271"/>
      <w:bookmarkStart w:id="2209" w:name="_Toc97737211"/>
      <w:bookmarkStart w:id="2210" w:name="_Toc106094127"/>
      <w:bookmarkStart w:id="2211" w:name="_Toc114252903"/>
      <w:bookmarkStart w:id="2212" w:name="_Toc123046031"/>
      <w:bookmarkStart w:id="2213" w:name="_Toc124157572"/>
      <w:bookmarkStart w:id="2214" w:name="_Toc124258965"/>
      <w:bookmarkStart w:id="2215" w:name="_Toc124259109"/>
      <w:bookmarkStart w:id="2216" w:name="_Toc130585866"/>
      <w:bookmarkStart w:id="2217" w:name="_Toc130586877"/>
      <w:bookmarkStart w:id="2218" w:name="_Toc137462043"/>
      <w:bookmarkStart w:id="2219" w:name="_Toc138883852"/>
      <w:bookmarkStart w:id="2220" w:name="_Toc138883996"/>
      <w:bookmarkStart w:id="2221" w:name="_Toc145426893"/>
      <w:bookmarkStart w:id="2222" w:name="_Toc155428086"/>
      <w:bookmarkStart w:id="2223" w:name="_Toc155781104"/>
      <w:bookmarkStart w:id="2224" w:name="_Toc161665403"/>
      <w:bookmarkStart w:id="2225" w:name="_Toc169718554"/>
      <w:bookmarkStart w:id="2226" w:name="_Toc176337111"/>
      <w:r w:rsidRPr="001F7A97">
        <w:lastRenderedPageBreak/>
        <w:t>6.6.1.2</w:t>
      </w:r>
      <w:r w:rsidRPr="001F7A97">
        <w:tab/>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r w:rsidR="00347BC2">
        <w:t xml:space="preserve">Minimum requirement for </w:t>
      </w:r>
      <w:r w:rsidR="00347BC2">
        <w:rPr>
          <w:i/>
          <w:iCs/>
        </w:rPr>
        <w:t>RF repeater</w:t>
      </w:r>
      <w:bookmarkEnd w:id="2222"/>
      <w:bookmarkEnd w:id="2223"/>
      <w:bookmarkEnd w:id="2224"/>
      <w:bookmarkEnd w:id="2225"/>
      <w:bookmarkEnd w:id="2226"/>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227" w:name="_Toc155428087"/>
      <w:bookmarkStart w:id="2228" w:name="_Toc155781105"/>
      <w:bookmarkStart w:id="2229" w:name="_Toc161665404"/>
      <w:bookmarkStart w:id="2230" w:name="_Toc169718555"/>
      <w:bookmarkStart w:id="2231" w:name="_Toc176337112"/>
      <w:r>
        <w:t>6.6.1.2A</w:t>
      </w:r>
      <w:r>
        <w:tab/>
        <w:t xml:space="preserve">Minimum requirement for </w:t>
      </w:r>
      <w:r>
        <w:rPr>
          <w:i/>
          <w:iCs/>
        </w:rPr>
        <w:t>NCR</w:t>
      </w:r>
      <w:bookmarkEnd w:id="2227"/>
      <w:bookmarkEnd w:id="2228"/>
      <w:bookmarkEnd w:id="2229"/>
      <w:bookmarkEnd w:id="2230"/>
      <w:bookmarkEnd w:id="2231"/>
    </w:p>
    <w:p w14:paraId="20684456" w14:textId="77777777" w:rsidR="00347BC2" w:rsidRDefault="00347BC2" w:rsidP="00347BC2">
      <w:pPr>
        <w:pStyle w:val="Heading5"/>
      </w:pPr>
      <w:bookmarkStart w:id="2232" w:name="_Toc155428088"/>
      <w:bookmarkStart w:id="2233" w:name="_Toc155781106"/>
      <w:bookmarkStart w:id="2234" w:name="_Toc161665405"/>
      <w:bookmarkStart w:id="2235" w:name="_Toc169718556"/>
      <w:bookmarkStart w:id="2236" w:name="_Toc176337113"/>
      <w:r>
        <w:t>6.6.1.2A.1</w:t>
      </w:r>
      <w:r>
        <w:tab/>
        <w:t>Minimum requirement for NCR-Fwd</w:t>
      </w:r>
      <w:bookmarkEnd w:id="2232"/>
      <w:bookmarkEnd w:id="2233"/>
      <w:bookmarkEnd w:id="2234"/>
      <w:bookmarkEnd w:id="2235"/>
      <w:bookmarkEnd w:id="2236"/>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237" w:name="_Toc97737212"/>
      <w:bookmarkStart w:id="2238" w:name="_Toc106094128"/>
      <w:bookmarkStart w:id="2239" w:name="_Toc114252904"/>
      <w:bookmarkStart w:id="2240" w:name="_Toc123046032"/>
      <w:bookmarkStart w:id="2241" w:name="_Toc124157573"/>
      <w:bookmarkStart w:id="2242" w:name="_Toc124258966"/>
      <w:bookmarkStart w:id="2243" w:name="_Toc124259110"/>
      <w:bookmarkStart w:id="2244" w:name="_Toc130585867"/>
      <w:bookmarkStart w:id="2245" w:name="_Toc130586878"/>
      <w:bookmarkStart w:id="2246" w:name="_Toc137462044"/>
      <w:bookmarkStart w:id="2247" w:name="_Toc138883853"/>
      <w:bookmarkStart w:id="2248" w:name="_Toc138883997"/>
      <w:bookmarkStart w:id="2249" w:name="_Toc145426894"/>
      <w:bookmarkStart w:id="2250" w:name="_Toc155428089"/>
      <w:bookmarkStart w:id="2251" w:name="_Toc155781107"/>
      <w:bookmarkStart w:id="2252" w:name="_Toc161665406"/>
      <w:bookmarkStart w:id="2253" w:name="_Toc169718557"/>
      <w:bookmarkStart w:id="2254" w:name="_Toc176337114"/>
      <w:r w:rsidRPr="001F7A97">
        <w:t>6.6.1.</w:t>
      </w:r>
      <w:r>
        <w:t>3</w:t>
      </w:r>
      <w:r w:rsidRPr="001F7A97">
        <w:tab/>
      </w:r>
      <w:r>
        <w:t xml:space="preserve">Repeater </w:t>
      </w:r>
      <w:r w:rsidRPr="001F7A97">
        <w:t>EVM frame structure for measurement</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255" w:name="_Toc97737213"/>
      <w:bookmarkStart w:id="2256" w:name="_Toc106094129"/>
      <w:bookmarkStart w:id="2257" w:name="_Toc114252905"/>
      <w:bookmarkStart w:id="2258" w:name="_Toc123046033"/>
      <w:bookmarkStart w:id="2259" w:name="_Toc124157574"/>
      <w:bookmarkStart w:id="2260" w:name="_Toc124258967"/>
      <w:bookmarkStart w:id="2261" w:name="_Toc124259111"/>
      <w:bookmarkStart w:id="2262" w:name="_Toc130585868"/>
      <w:bookmarkStart w:id="2263" w:name="_Toc130586879"/>
      <w:bookmarkStart w:id="2264" w:name="_Toc137462045"/>
      <w:bookmarkStart w:id="2265" w:name="_Toc138883854"/>
      <w:bookmarkStart w:id="2266" w:name="_Toc138883998"/>
      <w:bookmarkStart w:id="2267" w:name="_Toc145426895"/>
      <w:bookmarkStart w:id="2268" w:name="_Toc155428090"/>
      <w:bookmarkStart w:id="2269" w:name="_Toc155781108"/>
      <w:bookmarkStart w:id="2270" w:name="_Toc161665407"/>
      <w:bookmarkStart w:id="2271" w:name="_Toc169718558"/>
      <w:bookmarkStart w:id="2272" w:name="_Toc176337115"/>
      <w:r w:rsidRPr="00C25E55">
        <w:t>6.6.2</w:t>
      </w:r>
      <w:r w:rsidRPr="00C25E55">
        <w:tab/>
        <w:t xml:space="preserve">Uplink </w:t>
      </w:r>
      <w:r>
        <w:t>repeater e</w:t>
      </w:r>
      <w:r w:rsidRPr="00C25E55">
        <w:t>rror vector magnitude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C5512A2" w14:textId="77777777" w:rsidR="00951572" w:rsidRPr="001F7A97" w:rsidRDefault="00951572" w:rsidP="00951572">
      <w:pPr>
        <w:pStyle w:val="Heading4"/>
      </w:pPr>
      <w:bookmarkStart w:id="2273" w:name="_Toc97737214"/>
      <w:bookmarkStart w:id="2274" w:name="_Toc106094130"/>
      <w:bookmarkStart w:id="2275" w:name="_Toc114252906"/>
      <w:bookmarkStart w:id="2276" w:name="_Toc123046034"/>
      <w:bookmarkStart w:id="2277" w:name="_Toc124157575"/>
      <w:bookmarkStart w:id="2278" w:name="_Toc124258968"/>
      <w:bookmarkStart w:id="2279" w:name="_Toc124259112"/>
      <w:bookmarkStart w:id="2280" w:name="_Toc130585869"/>
      <w:bookmarkStart w:id="2281" w:name="_Toc130586880"/>
      <w:bookmarkStart w:id="2282" w:name="_Toc137462046"/>
      <w:bookmarkStart w:id="2283" w:name="_Toc138883855"/>
      <w:bookmarkStart w:id="2284" w:name="_Toc138883999"/>
      <w:bookmarkStart w:id="2285" w:name="_Toc145426896"/>
      <w:bookmarkStart w:id="2286" w:name="_Toc155428091"/>
      <w:bookmarkStart w:id="2287" w:name="_Toc155781109"/>
      <w:bookmarkStart w:id="2288" w:name="_Toc161665408"/>
      <w:bookmarkStart w:id="2289" w:name="_Toc169718559"/>
      <w:bookmarkStart w:id="2290" w:name="_Toc176337116"/>
      <w:r w:rsidRPr="00C25E55">
        <w:t>6.6.2.1</w:t>
      </w:r>
      <w:r w:rsidRPr="00C25E55">
        <w:tab/>
      </w:r>
      <w:r>
        <w:t>General</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291" w:name="_Toc97737215"/>
      <w:bookmarkStart w:id="2292" w:name="_Toc106094131"/>
      <w:bookmarkStart w:id="2293" w:name="_Toc114252907"/>
      <w:bookmarkStart w:id="2294" w:name="_Toc123046035"/>
      <w:bookmarkStart w:id="2295" w:name="_Toc124157576"/>
      <w:bookmarkStart w:id="2296" w:name="_Toc124258969"/>
      <w:bookmarkStart w:id="2297" w:name="_Toc124259113"/>
      <w:bookmarkStart w:id="2298" w:name="_Toc130585870"/>
      <w:bookmarkStart w:id="2299" w:name="_Toc130586881"/>
      <w:bookmarkStart w:id="2300" w:name="_Toc137462047"/>
      <w:bookmarkStart w:id="2301" w:name="_Toc138883856"/>
      <w:bookmarkStart w:id="2302" w:name="_Toc138884000"/>
      <w:bookmarkStart w:id="2303" w:name="_Toc145426897"/>
      <w:bookmarkStart w:id="2304" w:name="_Toc155428092"/>
      <w:bookmarkStart w:id="2305" w:name="_Toc155781110"/>
      <w:bookmarkStart w:id="2306" w:name="_Toc161665409"/>
      <w:bookmarkStart w:id="2307" w:name="_Toc169718560"/>
      <w:bookmarkStart w:id="2308" w:name="_Toc176337117"/>
      <w:r w:rsidRPr="001F7A97">
        <w:t>6.6.2.2</w:t>
      </w:r>
      <w:r w:rsidRPr="001F7A97">
        <w:tab/>
      </w:r>
      <w:bookmarkEnd w:id="2291"/>
      <w:bookmarkEnd w:id="2292"/>
      <w:bookmarkEnd w:id="2293"/>
      <w:bookmarkEnd w:id="2294"/>
      <w:bookmarkEnd w:id="2295"/>
      <w:bookmarkEnd w:id="2296"/>
      <w:bookmarkEnd w:id="2297"/>
      <w:bookmarkEnd w:id="2298"/>
      <w:bookmarkEnd w:id="2299"/>
      <w:bookmarkEnd w:id="2300"/>
      <w:bookmarkEnd w:id="2301"/>
      <w:bookmarkEnd w:id="2302"/>
      <w:bookmarkEnd w:id="2303"/>
      <w:r w:rsidR="005313EF">
        <w:t xml:space="preserve">Minimum requirement for </w:t>
      </w:r>
      <w:r w:rsidR="005313EF">
        <w:rPr>
          <w:i/>
          <w:iCs/>
        </w:rPr>
        <w:t>RF repeater</w:t>
      </w:r>
      <w:bookmarkEnd w:id="2304"/>
      <w:bookmarkEnd w:id="2305"/>
      <w:bookmarkEnd w:id="2306"/>
      <w:bookmarkEnd w:id="2307"/>
      <w:bookmarkEnd w:id="2308"/>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309" w:name="_Toc155428093"/>
      <w:bookmarkStart w:id="2310" w:name="_Toc155781111"/>
      <w:bookmarkStart w:id="2311" w:name="_Toc161665410"/>
      <w:bookmarkStart w:id="2312" w:name="_Toc169718561"/>
      <w:bookmarkStart w:id="2313" w:name="_Toc176337118"/>
      <w:r>
        <w:t>6.6.2.3</w:t>
      </w:r>
      <w:r>
        <w:tab/>
        <w:t xml:space="preserve">Minimum requirement for </w:t>
      </w:r>
      <w:r>
        <w:rPr>
          <w:i/>
          <w:iCs/>
        </w:rPr>
        <w:t>NCR</w:t>
      </w:r>
      <w:bookmarkEnd w:id="2309"/>
      <w:bookmarkEnd w:id="2310"/>
      <w:bookmarkEnd w:id="2311"/>
      <w:bookmarkEnd w:id="2312"/>
      <w:bookmarkEnd w:id="2313"/>
    </w:p>
    <w:p w14:paraId="4DBFA17F" w14:textId="77777777" w:rsidR="005313EF" w:rsidRDefault="005313EF" w:rsidP="005313EF">
      <w:pPr>
        <w:pStyle w:val="Heading5"/>
        <w:ind w:left="1418" w:hanging="1418"/>
      </w:pPr>
      <w:bookmarkStart w:id="2314" w:name="_Toc155428094"/>
      <w:bookmarkStart w:id="2315" w:name="_Toc155781112"/>
      <w:bookmarkStart w:id="2316" w:name="_Toc161665411"/>
      <w:bookmarkStart w:id="2317" w:name="_Toc169718562"/>
      <w:bookmarkStart w:id="2318" w:name="_Toc176337119"/>
      <w:r>
        <w:t>6.6.2.3.1</w:t>
      </w:r>
      <w:r>
        <w:tab/>
        <w:t>Minimum requirement for NCR-Fwd</w:t>
      </w:r>
      <w:bookmarkEnd w:id="2314"/>
      <w:bookmarkEnd w:id="2315"/>
      <w:bookmarkEnd w:id="2316"/>
      <w:bookmarkEnd w:id="2317"/>
      <w:bookmarkEnd w:id="231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319" w:name="_Toc97737216"/>
      <w:bookmarkStart w:id="2320" w:name="_Toc106094132"/>
      <w:bookmarkStart w:id="2321" w:name="_Toc114252908"/>
      <w:bookmarkStart w:id="2322" w:name="_Toc123046036"/>
      <w:bookmarkStart w:id="2323" w:name="_Toc124157577"/>
      <w:bookmarkStart w:id="2324" w:name="_Toc124258970"/>
      <w:bookmarkStart w:id="2325" w:name="_Toc124259114"/>
      <w:bookmarkStart w:id="2326" w:name="_Toc130585871"/>
      <w:bookmarkStart w:id="2327" w:name="_Toc130586882"/>
      <w:bookmarkStart w:id="2328" w:name="_Toc137462048"/>
      <w:bookmarkStart w:id="2329" w:name="_Toc138883857"/>
      <w:bookmarkStart w:id="2330" w:name="_Toc138884001"/>
      <w:bookmarkStart w:id="2331" w:name="_Toc145426898"/>
      <w:bookmarkStart w:id="2332" w:name="_Toc155428095"/>
      <w:bookmarkStart w:id="2333" w:name="_Toc155781113"/>
      <w:bookmarkStart w:id="2334" w:name="_Toc161665412"/>
      <w:bookmarkStart w:id="2335" w:name="_Toc169718563"/>
      <w:bookmarkStart w:id="2336" w:name="_Toc176337120"/>
      <w:r w:rsidRPr="007E346D">
        <w:t>6.</w:t>
      </w:r>
      <w:r>
        <w:rPr>
          <w:rFonts w:hint="eastAsia"/>
          <w:lang w:eastAsia="zh-CN"/>
        </w:rPr>
        <w:t>7</w:t>
      </w:r>
      <w:r w:rsidRPr="007E346D">
        <w:tab/>
      </w:r>
      <w:r>
        <w:rPr>
          <w:rFonts w:hint="eastAsia"/>
          <w:lang w:eastAsia="zh-CN"/>
        </w:rPr>
        <w:t>Input intermodulation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6C5512CD" w14:textId="77777777" w:rsidR="00951572" w:rsidRPr="008940CD" w:rsidRDefault="00951572" w:rsidP="00951572">
      <w:pPr>
        <w:pStyle w:val="Heading3"/>
      </w:pPr>
      <w:bookmarkStart w:id="2337" w:name="_Toc97737217"/>
      <w:bookmarkStart w:id="2338" w:name="_Toc106094133"/>
      <w:bookmarkStart w:id="2339" w:name="_Toc114252909"/>
      <w:bookmarkStart w:id="2340" w:name="_Toc123046037"/>
      <w:bookmarkStart w:id="2341" w:name="_Toc124157578"/>
      <w:bookmarkStart w:id="2342" w:name="_Toc124258971"/>
      <w:bookmarkStart w:id="2343" w:name="_Toc124259115"/>
      <w:bookmarkStart w:id="2344" w:name="_Toc130585872"/>
      <w:bookmarkStart w:id="2345" w:name="_Toc130586883"/>
      <w:bookmarkStart w:id="2346" w:name="_Toc137462049"/>
      <w:bookmarkStart w:id="2347" w:name="_Toc138883858"/>
      <w:bookmarkStart w:id="2348" w:name="_Toc138884002"/>
      <w:bookmarkStart w:id="2349" w:name="_Toc145426899"/>
      <w:bookmarkStart w:id="2350" w:name="_Toc155428096"/>
      <w:bookmarkStart w:id="2351" w:name="_Toc155781114"/>
      <w:bookmarkStart w:id="2352" w:name="_Toc161665413"/>
      <w:bookmarkStart w:id="2353" w:name="_Toc169718564"/>
      <w:bookmarkStart w:id="2354" w:name="_Toc176337121"/>
      <w:r w:rsidRPr="008940CD">
        <w:t>6.7.1</w:t>
      </w:r>
      <w:r w:rsidRPr="008940CD">
        <w:tab/>
        <w:t>General requirement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6C5512CE" w14:textId="77777777" w:rsidR="00951572" w:rsidRPr="001F7A97" w:rsidRDefault="00951572" w:rsidP="00951572">
      <w:pPr>
        <w:pStyle w:val="Heading4"/>
      </w:pPr>
      <w:bookmarkStart w:id="2355" w:name="_Toc97737218"/>
      <w:bookmarkStart w:id="2356" w:name="_Toc106094134"/>
      <w:bookmarkStart w:id="2357" w:name="_Toc114252910"/>
      <w:bookmarkStart w:id="2358" w:name="_Toc123046038"/>
      <w:bookmarkStart w:id="2359" w:name="_Toc124157579"/>
      <w:bookmarkStart w:id="2360" w:name="_Toc124258972"/>
      <w:bookmarkStart w:id="2361" w:name="_Toc124259116"/>
      <w:bookmarkStart w:id="2362" w:name="_Toc130585873"/>
      <w:bookmarkStart w:id="2363" w:name="_Toc130586884"/>
      <w:bookmarkStart w:id="2364" w:name="_Toc137462050"/>
      <w:bookmarkStart w:id="2365" w:name="_Toc138883859"/>
      <w:bookmarkStart w:id="2366" w:name="_Toc138884003"/>
      <w:bookmarkStart w:id="2367" w:name="_Toc145426900"/>
      <w:bookmarkStart w:id="2368" w:name="_Toc155428097"/>
      <w:bookmarkStart w:id="2369" w:name="_Toc155781115"/>
      <w:bookmarkStart w:id="2370" w:name="_Toc161665414"/>
      <w:bookmarkStart w:id="2371" w:name="_Toc169718565"/>
      <w:bookmarkStart w:id="2372" w:name="_Toc176337122"/>
      <w:r w:rsidRPr="001F7A97">
        <w:t>6.7.1.1</w:t>
      </w:r>
      <w:r w:rsidRPr="001F7A97">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373" w:name="_Toc97737219"/>
      <w:bookmarkStart w:id="2374" w:name="_Toc106094135"/>
      <w:bookmarkStart w:id="2375" w:name="_Toc114252911"/>
      <w:bookmarkStart w:id="2376" w:name="_Toc123046039"/>
      <w:bookmarkStart w:id="2377" w:name="_Toc124157580"/>
      <w:bookmarkStart w:id="2378" w:name="_Toc124258973"/>
      <w:bookmarkStart w:id="2379" w:name="_Toc124259117"/>
      <w:bookmarkStart w:id="2380" w:name="_Toc130585874"/>
      <w:bookmarkStart w:id="2381" w:name="_Toc130586885"/>
      <w:bookmarkStart w:id="2382" w:name="_Toc137462051"/>
      <w:bookmarkStart w:id="2383" w:name="_Toc138883860"/>
      <w:bookmarkStart w:id="2384" w:name="_Toc138884004"/>
      <w:bookmarkStart w:id="2385" w:name="_Toc145426901"/>
      <w:bookmarkStart w:id="2386" w:name="_Toc155428098"/>
      <w:bookmarkStart w:id="2387" w:name="_Toc155781116"/>
      <w:bookmarkStart w:id="2388" w:name="_Toc161665415"/>
      <w:bookmarkStart w:id="2389" w:name="_Toc169718566"/>
      <w:bookmarkStart w:id="2390" w:name="_Toc176337123"/>
      <w:r w:rsidRPr="001F7A97">
        <w:t>6.7.1.2</w:t>
      </w:r>
      <w:r w:rsidRPr="001F7A97">
        <w:tab/>
      </w:r>
      <w:bookmarkEnd w:id="2373"/>
      <w:bookmarkEnd w:id="2374"/>
      <w:bookmarkEnd w:id="2375"/>
      <w:bookmarkEnd w:id="2376"/>
      <w:bookmarkEnd w:id="2377"/>
      <w:bookmarkEnd w:id="2378"/>
      <w:bookmarkEnd w:id="2379"/>
      <w:bookmarkEnd w:id="2380"/>
      <w:bookmarkEnd w:id="2381"/>
      <w:bookmarkEnd w:id="2382"/>
      <w:bookmarkEnd w:id="2383"/>
      <w:bookmarkEnd w:id="2384"/>
      <w:bookmarkEnd w:id="2385"/>
      <w:r w:rsidR="00917F39">
        <w:t xml:space="preserve">Minimum requirement for </w:t>
      </w:r>
      <w:r w:rsidR="00917F39">
        <w:rPr>
          <w:i/>
          <w:iCs/>
        </w:rPr>
        <w:t>RF repeater</w:t>
      </w:r>
      <w:bookmarkEnd w:id="2386"/>
      <w:bookmarkEnd w:id="2387"/>
      <w:bookmarkEnd w:id="2388"/>
      <w:bookmarkEnd w:id="2389"/>
      <w:bookmarkEnd w:id="2390"/>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391" w:name="_Toc97737220"/>
      <w:bookmarkStart w:id="2392" w:name="_Toc106094136"/>
      <w:bookmarkStart w:id="2393" w:name="_Toc114252912"/>
      <w:bookmarkStart w:id="2394" w:name="_Toc123046040"/>
      <w:bookmarkStart w:id="2395" w:name="_Toc124157581"/>
      <w:bookmarkStart w:id="2396" w:name="_Toc124258974"/>
      <w:bookmarkStart w:id="2397" w:name="_Toc124259118"/>
      <w:bookmarkStart w:id="2398" w:name="_Toc130585875"/>
      <w:bookmarkStart w:id="2399" w:name="_Toc130586886"/>
      <w:bookmarkStart w:id="2400" w:name="_Toc137462052"/>
      <w:bookmarkStart w:id="2401" w:name="_Toc138883861"/>
      <w:bookmarkStart w:id="2402" w:name="_Toc138884005"/>
      <w:bookmarkStart w:id="2403" w:name="_Toc145426902"/>
    </w:p>
    <w:p w14:paraId="3C0273E1" w14:textId="77777777" w:rsidR="00917F39" w:rsidRDefault="00917F39" w:rsidP="00917F39">
      <w:pPr>
        <w:pStyle w:val="Heading4"/>
        <w:rPr>
          <w:i/>
          <w:iCs/>
        </w:rPr>
      </w:pPr>
      <w:bookmarkStart w:id="2404" w:name="_Toc155428099"/>
      <w:bookmarkStart w:id="2405" w:name="_Toc155781117"/>
      <w:bookmarkStart w:id="2406" w:name="_Toc161665416"/>
      <w:bookmarkStart w:id="2407" w:name="_Toc169718567"/>
      <w:bookmarkStart w:id="2408" w:name="_Toc176337124"/>
      <w:r>
        <w:t>6.7.1.3</w:t>
      </w:r>
      <w:r>
        <w:tab/>
        <w:t xml:space="preserve">Minimum requirement for </w:t>
      </w:r>
      <w:r>
        <w:rPr>
          <w:i/>
          <w:iCs/>
        </w:rPr>
        <w:t>NCR</w:t>
      </w:r>
      <w:bookmarkEnd w:id="2404"/>
      <w:bookmarkEnd w:id="2405"/>
      <w:bookmarkEnd w:id="2406"/>
      <w:bookmarkEnd w:id="2407"/>
      <w:bookmarkEnd w:id="2408"/>
    </w:p>
    <w:p w14:paraId="4524573B" w14:textId="47B4493F" w:rsidR="00917F39" w:rsidRDefault="00917F39" w:rsidP="00917F39">
      <w:pPr>
        <w:pStyle w:val="Heading5"/>
      </w:pPr>
      <w:bookmarkStart w:id="2409" w:name="_Toc155428100"/>
      <w:bookmarkStart w:id="2410" w:name="_Toc155781118"/>
      <w:bookmarkStart w:id="2411" w:name="_Toc161665417"/>
      <w:bookmarkStart w:id="2412" w:name="_Toc169718568"/>
      <w:bookmarkStart w:id="2413" w:name="_Toc176337125"/>
      <w:r>
        <w:t>6.7.1.3.1</w:t>
      </w:r>
      <w:r>
        <w:tab/>
        <w:t>Minimum requirement for NCR-Fwd</w:t>
      </w:r>
      <w:bookmarkEnd w:id="2409"/>
      <w:bookmarkEnd w:id="2410"/>
      <w:bookmarkEnd w:id="2411"/>
      <w:bookmarkEnd w:id="2412"/>
      <w:bookmarkEnd w:id="2413"/>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414" w:name="_Toc155428101"/>
      <w:bookmarkStart w:id="2415" w:name="_Toc155781119"/>
      <w:bookmarkStart w:id="2416" w:name="_Toc161665418"/>
      <w:bookmarkStart w:id="2417" w:name="_Toc169718569"/>
      <w:bookmarkStart w:id="2418" w:name="_Toc176337126"/>
      <w:r w:rsidRPr="008940CD">
        <w:lastRenderedPageBreak/>
        <w:t>6.7.</w:t>
      </w:r>
      <w:r>
        <w:t>2</w:t>
      </w:r>
      <w:r w:rsidRPr="008940CD">
        <w:tab/>
      </w:r>
      <w:r w:rsidRPr="00405DC9">
        <w:t>Co-location with BS</w:t>
      </w:r>
      <w:r>
        <w:t>/repeater</w:t>
      </w:r>
      <w:r w:rsidRPr="00405DC9">
        <w:t xml:space="preserve"> in other systems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14"/>
      <w:bookmarkEnd w:id="2415"/>
      <w:bookmarkEnd w:id="2416"/>
      <w:bookmarkEnd w:id="2417"/>
      <w:bookmarkEnd w:id="2418"/>
    </w:p>
    <w:p w14:paraId="6C5512E3" w14:textId="77777777" w:rsidR="00951572" w:rsidRPr="001F7A97" w:rsidRDefault="00951572" w:rsidP="00951572">
      <w:pPr>
        <w:pStyle w:val="Heading4"/>
      </w:pPr>
      <w:bookmarkStart w:id="2419" w:name="_Toc97737221"/>
      <w:bookmarkStart w:id="2420" w:name="_Toc106094137"/>
      <w:bookmarkStart w:id="2421" w:name="_Toc114252913"/>
      <w:bookmarkStart w:id="2422" w:name="_Toc123046041"/>
      <w:bookmarkStart w:id="2423" w:name="_Toc124157582"/>
      <w:bookmarkStart w:id="2424" w:name="_Toc124258975"/>
      <w:bookmarkStart w:id="2425" w:name="_Toc124259119"/>
      <w:bookmarkStart w:id="2426" w:name="_Toc130585876"/>
      <w:bookmarkStart w:id="2427" w:name="_Toc130586887"/>
      <w:bookmarkStart w:id="2428" w:name="_Toc137462053"/>
      <w:bookmarkStart w:id="2429" w:name="_Toc138883862"/>
      <w:bookmarkStart w:id="2430" w:name="_Toc138884006"/>
      <w:bookmarkStart w:id="2431" w:name="_Toc145426903"/>
      <w:bookmarkStart w:id="2432" w:name="_Toc155428102"/>
      <w:bookmarkStart w:id="2433" w:name="_Toc155781120"/>
      <w:bookmarkStart w:id="2434" w:name="_Toc161665419"/>
      <w:bookmarkStart w:id="2435" w:name="_Toc169718570"/>
      <w:bookmarkStart w:id="2436" w:name="_Toc176337127"/>
      <w:r w:rsidRPr="001F7A97">
        <w:t>6.7.</w:t>
      </w:r>
      <w:r>
        <w:t>2</w:t>
      </w:r>
      <w:r w:rsidRPr="001F7A97">
        <w:t>.1</w:t>
      </w:r>
      <w:r w:rsidRPr="001F7A97">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C5512E4" w14:textId="77777777" w:rsidR="00951572" w:rsidRDefault="00951572" w:rsidP="00951572">
      <w:pPr>
        <w:rPr>
          <w:rFonts w:eastAsia="DengXian"/>
        </w:rPr>
      </w:pPr>
      <w:r w:rsidRPr="00E1092C">
        <w:rPr>
          <w:rFonts w:eastAsia="DengXian"/>
        </w:rPr>
        <w:t xml:space="preserve">This additional </w:t>
      </w:r>
      <w:r>
        <w:rPr>
          <w:rFonts w:eastAsia="DengXian"/>
        </w:rPr>
        <w:t>input intermodulation</w:t>
      </w:r>
      <w:r w:rsidRPr="00E1092C">
        <w:rPr>
          <w:rFonts w:eastAsia="DengXian"/>
        </w:rPr>
        <w:t xml:space="preserve"> 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a different frequency band are co-located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437" w:name="_Toc97737222"/>
      <w:bookmarkStart w:id="2438" w:name="_Toc106094138"/>
      <w:bookmarkStart w:id="2439" w:name="_Toc114252914"/>
      <w:bookmarkStart w:id="2440" w:name="_Toc123046042"/>
      <w:bookmarkStart w:id="2441" w:name="_Toc124157583"/>
      <w:bookmarkStart w:id="2442" w:name="_Toc124258976"/>
      <w:bookmarkStart w:id="2443" w:name="_Toc124259120"/>
      <w:bookmarkStart w:id="2444" w:name="_Toc130585877"/>
      <w:bookmarkStart w:id="2445" w:name="_Toc130586888"/>
      <w:bookmarkStart w:id="2446" w:name="_Toc137462054"/>
      <w:bookmarkStart w:id="2447" w:name="_Toc138883863"/>
      <w:bookmarkStart w:id="2448" w:name="_Toc138884007"/>
      <w:bookmarkStart w:id="2449" w:name="_Toc145426904"/>
      <w:bookmarkStart w:id="2450" w:name="_Toc155428103"/>
      <w:bookmarkStart w:id="2451" w:name="_Toc155781121"/>
      <w:bookmarkStart w:id="2452" w:name="_Toc161665420"/>
      <w:bookmarkStart w:id="2453" w:name="_Toc169718571"/>
      <w:bookmarkStart w:id="2454" w:name="_Toc176337128"/>
      <w:r w:rsidRPr="001F7A97">
        <w:t>6.7.</w:t>
      </w:r>
      <w:r>
        <w:t>2</w:t>
      </w:r>
      <w:r w:rsidRPr="001F7A97">
        <w:t>.2</w:t>
      </w:r>
      <w:r w:rsidRPr="001F7A97">
        <w:tab/>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005B4738">
        <w:t xml:space="preserve">Minimum requirement for </w:t>
      </w:r>
      <w:r w:rsidR="005B4738">
        <w:rPr>
          <w:i/>
          <w:iCs/>
        </w:rPr>
        <w:t>RF repeater</w:t>
      </w:r>
      <w:bookmarkEnd w:id="2450"/>
      <w:bookmarkEnd w:id="2451"/>
      <w:bookmarkEnd w:id="2452"/>
      <w:bookmarkEnd w:id="2453"/>
      <w:bookmarkEnd w:id="2454"/>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77777777"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t>
      </w:r>
      <w:r>
        <w:rPr>
          <w:lang w:val="en-US"/>
        </w:rPr>
        <w:t xml:space="preserve">DL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8EA5E78" w14:textId="37B08202" w:rsidR="003A417B" w:rsidRPr="00815F70" w:rsidRDefault="003A417B" w:rsidP="003A417B">
            <w:pPr>
              <w:pStyle w:val="TAN"/>
              <w:rPr>
                <w:lang w:val="en-US" w:eastAsia="ja-JP"/>
              </w:rPr>
            </w:pPr>
            <w:r w:rsidRPr="00815F70">
              <w:rPr>
                <w:lang w:val="en-US" w:eastAsia="ja-JP"/>
              </w:rPr>
              <w:t xml:space="preserve">NOTE </w:t>
            </w:r>
            <w:r>
              <w:rPr>
                <w:lang w:val="en-US" w:eastAsia="ja-JP"/>
              </w:rPr>
              <w:t>1</w:t>
            </w:r>
            <w:r w:rsidRPr="00815F70">
              <w:rPr>
                <w:lang w:val="en-US" w:eastAsia="ja-JP"/>
              </w:rPr>
              <w:t>:</w:t>
            </w:r>
            <w:r w:rsidRPr="004215D8">
              <w:rPr>
                <w:rFonts w:cs="Arial"/>
                <w:lang w:val="en-US" w:eastAsia="ja-JP"/>
              </w:rPr>
              <w:tab/>
            </w:r>
            <w:r w:rsidRPr="00815F70">
              <w:rPr>
                <w:lang w:val="en-US" w:eastAsia="ja-JP"/>
              </w:rPr>
              <w:t xml:space="preserve">x = -7 dBm for NR </w:t>
            </w:r>
            <w:r>
              <w:rPr>
                <w:lang w:val="en-US" w:eastAsia="ja-JP"/>
              </w:rPr>
              <w:t>repeater</w:t>
            </w:r>
            <w:r w:rsidRPr="00815F70">
              <w:rPr>
                <w:lang w:val="en-US" w:eastAsia="ja-JP"/>
              </w:rPr>
              <w:t xml:space="preserve"> co-located with Pico GSM850 or Pico CDMA850</w:t>
            </w:r>
          </w:p>
          <w:p w14:paraId="7236E939" w14:textId="36F2B0BB" w:rsidR="003A417B" w:rsidRPr="00815F70" w:rsidRDefault="003A417B" w:rsidP="003A417B">
            <w:pPr>
              <w:pStyle w:val="TAN"/>
              <w:rPr>
                <w:lang w:val="en-US" w:eastAsia="ja-JP"/>
              </w:rPr>
            </w:pPr>
            <w:r w:rsidRPr="004215D8">
              <w:rPr>
                <w:rFonts w:cs="Arial"/>
                <w:lang w:val="en-US" w:eastAsia="ja-JP"/>
              </w:rPr>
              <w:tab/>
            </w:r>
            <w:r w:rsidRPr="00815F70">
              <w:rPr>
                <w:lang w:val="en-US" w:eastAsia="ja-JP"/>
              </w:rPr>
              <w:t xml:space="preserve">x = -4 dBm for NR </w:t>
            </w:r>
            <w:r>
              <w:rPr>
                <w:lang w:val="en-US" w:eastAsia="ja-JP"/>
              </w:rPr>
              <w:t>repeater</w:t>
            </w:r>
            <w:r w:rsidRPr="00815F70">
              <w:rPr>
                <w:lang w:val="en-US" w:eastAsia="ja-JP"/>
              </w:rPr>
              <w:t xml:space="preserve"> co-located with Pico DCS1800 or Pico PCS1900</w:t>
            </w:r>
          </w:p>
          <w:p w14:paraId="3F9E226C" w14:textId="27A395BF" w:rsidR="003A417B" w:rsidRDefault="003A417B" w:rsidP="003A417B">
            <w:pPr>
              <w:pStyle w:val="TAN"/>
              <w:rPr>
                <w:lang w:val="en-US" w:eastAsia="ja-JP"/>
              </w:rPr>
            </w:pPr>
            <w:r w:rsidRPr="004215D8">
              <w:rPr>
                <w:rFonts w:cs="Arial"/>
                <w:lang w:val="en-US" w:eastAsia="ja-JP"/>
              </w:rPr>
              <w:tab/>
            </w:r>
            <w:r w:rsidRPr="00815F70">
              <w:rPr>
                <w:lang w:val="en-US" w:eastAsia="ja-JP"/>
              </w:rPr>
              <w:t xml:space="preserve">x = -6 dBm for NR </w:t>
            </w:r>
            <w:r>
              <w:rPr>
                <w:lang w:val="en-US" w:eastAsia="ja-JP"/>
              </w:rPr>
              <w:t>repeater</w:t>
            </w:r>
            <w:r w:rsidRPr="00815F70">
              <w:rPr>
                <w:lang w:val="en-US" w:eastAsia="ja-JP"/>
              </w:rPr>
              <w:t xml:space="preserve"> co-located with UTRA bands or E-UTRA bands or NR bands</w:t>
            </w:r>
          </w:p>
          <w:p w14:paraId="309B66AC" w14:textId="77777777" w:rsidR="003A417B" w:rsidRDefault="003A417B" w:rsidP="003A417B">
            <w:pPr>
              <w:pStyle w:val="TAN"/>
              <w:rPr>
                <w:rFonts w:eastAsia="Yu Mincho"/>
                <w:lang w:val="en-US" w:eastAsia="ja-JP"/>
              </w:rPr>
            </w:pPr>
            <w:r w:rsidRPr="00673693">
              <w:rPr>
                <w:rFonts w:eastAsia="Yu Mincho"/>
                <w:lang w:val="en-US" w:eastAsia="ja-JP"/>
              </w:rPr>
              <w:t xml:space="preserve">NOTE </w:t>
            </w:r>
            <w:r>
              <w:rPr>
                <w:rFonts w:eastAsia="Yu Mincho"/>
                <w:lang w:val="en-US" w:eastAsia="ja-JP"/>
              </w:rPr>
              <w:t>2</w:t>
            </w:r>
            <w:r w:rsidRPr="00673693">
              <w:rPr>
                <w:rFonts w:eastAsia="Yu Mincho"/>
                <w:lang w:val="en-US" w:eastAsia="ja-JP"/>
              </w:rPr>
              <w:t>:</w:t>
            </w:r>
            <w:r w:rsidRPr="00673693">
              <w:rPr>
                <w:rFonts w:eastAsia="Yu Mincho"/>
                <w:lang w:val="en-US" w:eastAsia="ja-JP"/>
              </w:rPr>
              <w:tab/>
              <w:t>The requirement does not apply when the interfering signal falls within the</w:t>
            </w:r>
            <w:r>
              <w:rPr>
                <w:rFonts w:eastAsia="Yu Mincho"/>
                <w:lang w:val="en-US" w:eastAsia="ja-JP"/>
              </w:rPr>
              <w:t xml:space="preserve"> </w:t>
            </w:r>
            <w:r w:rsidRPr="00D80EA8">
              <w:rPr>
                <w:rFonts w:eastAsia="Yu Mincho"/>
                <w:i/>
                <w:lang w:val="en-US" w:eastAsia="ja-JP"/>
              </w:rPr>
              <w:t>passband</w:t>
            </w:r>
            <w:r w:rsidRPr="00673693">
              <w:rPr>
                <w:rFonts w:eastAsia="Yu Mincho"/>
                <w:lang w:val="en-US" w:eastAsia="ja-JP"/>
              </w:rPr>
              <w:t>.</w:t>
            </w:r>
          </w:p>
          <w:p w14:paraId="6C5512FB" w14:textId="2B4A34C7" w:rsidR="00951572" w:rsidRPr="00CD5C89" w:rsidRDefault="003A417B" w:rsidP="003A417B">
            <w:pPr>
              <w:pStyle w:val="TAN"/>
              <w:rPr>
                <w:lang w:val="en-US" w:eastAsia="ja-JP"/>
              </w:rPr>
            </w:pPr>
            <w:r w:rsidRPr="00777BD6">
              <w:rPr>
                <w:lang w:val="en-US" w:eastAsia="ja-JP"/>
              </w:rPr>
              <w:t xml:space="preserve">NOTE </w:t>
            </w:r>
            <w:r>
              <w:rPr>
                <w:lang w:val="en-US" w:eastAsia="ja-JP"/>
              </w:rPr>
              <w:t>3</w:t>
            </w:r>
            <w:r w:rsidRPr="00777BD6">
              <w:rPr>
                <w:lang w:val="en-US" w:eastAsia="ja-JP"/>
              </w:rPr>
              <w:t>:</w:t>
            </w:r>
            <w:r w:rsidRPr="00777BD6">
              <w:rPr>
                <w:lang w:val="en-US" w:eastAsia="ja-JP"/>
              </w:rPr>
              <w:tab/>
              <w:t>For unsynchronized base stations (except in band n46</w:t>
            </w:r>
            <w:r>
              <w:rPr>
                <w:lang w:val="en-US" w:eastAsia="ja-JP"/>
              </w:rPr>
              <w:t>,</w:t>
            </w:r>
            <w:r w:rsidRPr="00777BD6">
              <w:rPr>
                <w:lang w:val="en-US" w:eastAsia="ja-JP"/>
              </w:rPr>
              <w:t xml:space="preserve"> n96</w:t>
            </w:r>
            <w:r>
              <w:rPr>
                <w:lang w:val="en-US" w:eastAsia="ja-JP"/>
              </w:rPr>
              <w:t>, and n102</w:t>
            </w:r>
            <w:r w:rsidRPr="00777BD6">
              <w:rPr>
                <w:lang w:val="en-US" w:eastAsia="ja-JP"/>
              </w:rPr>
              <w:t>)</w:t>
            </w:r>
            <w:r>
              <w:rPr>
                <w:lang w:val="en-US" w:eastAsia="ja-JP"/>
              </w:rPr>
              <w:t xml:space="preserve"> or repeaters</w:t>
            </w:r>
            <w:r w:rsidRPr="00777BD6">
              <w:rPr>
                <w:lang w:val="en-US" w:eastAsia="ja-JP"/>
              </w:rPr>
              <w:t>, special co-location requirements may apply that are not covered by the 3GPP specifications.</w:t>
            </w:r>
          </w:p>
        </w:tc>
      </w:tr>
    </w:tbl>
    <w:p w14:paraId="6C5512FD" w14:textId="77777777" w:rsidR="00951572" w:rsidRDefault="00951572" w:rsidP="00523D6B">
      <w:pPr>
        <w:rPr>
          <w:lang w:val="en-US"/>
        </w:rPr>
      </w:pPr>
    </w:p>
    <w:p w14:paraId="6C5512FE" w14:textId="77777777" w:rsidR="00951572" w:rsidRPr="00E1092C" w:rsidRDefault="00951572" w:rsidP="00523D6B">
      <w:pPr>
        <w:pStyle w:val="TH"/>
        <w:rPr>
          <w:rFonts w:eastAsia="DengXian"/>
        </w:rPr>
      </w:pPr>
      <w:r w:rsidRPr="00E1092C">
        <w:rPr>
          <w:rFonts w:eastAsia="Osaka"/>
          <w:lang w:val="en-US"/>
        </w:rPr>
        <w:lastRenderedPageBreak/>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 xml:space="preserve">repeater UL </w:t>
      </w:r>
      <w:r w:rsidRPr="00E1092C">
        <w:rPr>
          <w:lang w:val="en-US"/>
        </w:rPr>
        <w:t>when co-located with BS</w:t>
      </w:r>
      <w:r>
        <w:rPr>
          <w:lang w:val="en-US"/>
        </w:rPr>
        <w:t>/repeater</w:t>
      </w:r>
      <w:r w:rsidRPr="00E1092C">
        <w:rPr>
          <w:lang w:val="en-US"/>
        </w:rPr>
        <w:t xml:space="preserve">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455" w:name="_Toc97737223"/>
    </w:p>
    <w:p w14:paraId="1AAD674A" w14:textId="77777777" w:rsidR="005B4738" w:rsidRDefault="005B4738" w:rsidP="005B4738">
      <w:pPr>
        <w:pStyle w:val="Heading4"/>
        <w:rPr>
          <w:i/>
          <w:iCs/>
        </w:rPr>
      </w:pPr>
      <w:bookmarkStart w:id="2456" w:name="_Toc155428104"/>
      <w:bookmarkStart w:id="2457" w:name="_Toc155781122"/>
      <w:bookmarkStart w:id="2458" w:name="_Toc161665421"/>
      <w:bookmarkStart w:id="2459" w:name="_Toc169718572"/>
      <w:bookmarkStart w:id="2460" w:name="_Toc176337129"/>
      <w:r>
        <w:t>6.7.2.3</w:t>
      </w:r>
      <w:r>
        <w:tab/>
        <w:t xml:space="preserve">Minimum requirement for </w:t>
      </w:r>
      <w:r>
        <w:rPr>
          <w:i/>
          <w:iCs/>
        </w:rPr>
        <w:t>NCR</w:t>
      </w:r>
      <w:bookmarkEnd w:id="2456"/>
      <w:bookmarkEnd w:id="2457"/>
      <w:bookmarkEnd w:id="2458"/>
      <w:bookmarkEnd w:id="2459"/>
      <w:bookmarkEnd w:id="2460"/>
    </w:p>
    <w:p w14:paraId="09603F41" w14:textId="77777777" w:rsidR="005B4738" w:rsidRDefault="005B4738" w:rsidP="005B4738">
      <w:pPr>
        <w:pStyle w:val="Heading5"/>
      </w:pPr>
      <w:bookmarkStart w:id="2461" w:name="_Toc155428105"/>
      <w:bookmarkStart w:id="2462" w:name="_Toc155781123"/>
      <w:bookmarkStart w:id="2463" w:name="_Toc161665422"/>
      <w:bookmarkStart w:id="2464" w:name="_Toc169718573"/>
      <w:bookmarkStart w:id="2465" w:name="_Toc176337130"/>
      <w:r>
        <w:t>6.7.2.3.1</w:t>
      </w:r>
      <w:r>
        <w:tab/>
        <w:t>Minimum requirement for NCR-Fwd</w:t>
      </w:r>
      <w:bookmarkEnd w:id="2461"/>
      <w:bookmarkEnd w:id="2462"/>
      <w:bookmarkEnd w:id="2463"/>
      <w:bookmarkEnd w:id="2464"/>
      <w:bookmarkEnd w:id="2465"/>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466" w:name="_Toc106094139"/>
      <w:bookmarkStart w:id="2467" w:name="_Toc114252915"/>
      <w:bookmarkStart w:id="2468" w:name="_Toc123046043"/>
      <w:bookmarkStart w:id="2469" w:name="_Toc124157584"/>
      <w:bookmarkStart w:id="2470" w:name="_Toc124258977"/>
      <w:bookmarkStart w:id="2471" w:name="_Toc124259121"/>
      <w:bookmarkStart w:id="2472" w:name="_Toc130585878"/>
      <w:bookmarkStart w:id="2473" w:name="_Toc130586889"/>
      <w:bookmarkStart w:id="2474" w:name="_Toc137462055"/>
      <w:bookmarkStart w:id="2475" w:name="_Toc138883864"/>
      <w:bookmarkStart w:id="2476" w:name="_Toc138884008"/>
      <w:bookmarkStart w:id="2477" w:name="_Toc145426905"/>
      <w:bookmarkStart w:id="2478" w:name="_Toc155428106"/>
      <w:bookmarkStart w:id="2479" w:name="_Toc155781124"/>
      <w:bookmarkStart w:id="2480" w:name="_Toc161665423"/>
      <w:bookmarkStart w:id="2481" w:name="_Toc169718574"/>
      <w:bookmarkStart w:id="2482" w:name="_Toc176337131"/>
      <w:r w:rsidRPr="008940CD">
        <w:t>6.7.</w:t>
      </w:r>
      <w:r>
        <w:t>3</w:t>
      </w:r>
      <w:r w:rsidRPr="008940CD">
        <w:tab/>
      </w:r>
      <w:r w:rsidRPr="00405DC9">
        <w:t>Co-</w:t>
      </w:r>
      <w:r>
        <w:t>existence</w:t>
      </w:r>
      <w:r w:rsidRPr="00405DC9">
        <w:t xml:space="preserve"> with </w:t>
      </w:r>
      <w:r>
        <w:t>other systems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096ED377" w14:textId="77777777" w:rsidR="005F79BA" w:rsidRPr="001F7A97" w:rsidRDefault="005F79BA" w:rsidP="005F79BA">
      <w:pPr>
        <w:pStyle w:val="Heading4"/>
      </w:pPr>
      <w:bookmarkStart w:id="2483" w:name="_Toc106094140"/>
      <w:bookmarkStart w:id="2484" w:name="_Toc114252916"/>
      <w:bookmarkStart w:id="2485" w:name="_Toc123046044"/>
      <w:bookmarkStart w:id="2486" w:name="_Toc124157585"/>
      <w:bookmarkStart w:id="2487" w:name="_Toc124258978"/>
      <w:bookmarkStart w:id="2488" w:name="_Toc124259122"/>
      <w:bookmarkStart w:id="2489" w:name="_Toc130585879"/>
      <w:bookmarkStart w:id="2490" w:name="_Toc130586890"/>
      <w:bookmarkStart w:id="2491" w:name="_Toc137462056"/>
      <w:bookmarkStart w:id="2492" w:name="_Toc138883865"/>
      <w:bookmarkStart w:id="2493" w:name="_Toc138884009"/>
      <w:bookmarkStart w:id="2494" w:name="_Toc145426906"/>
      <w:bookmarkStart w:id="2495" w:name="_Toc155428107"/>
      <w:bookmarkStart w:id="2496" w:name="_Toc155781125"/>
      <w:bookmarkStart w:id="2497" w:name="_Toc161665424"/>
      <w:bookmarkStart w:id="2498" w:name="_Toc169718575"/>
      <w:bookmarkStart w:id="2499" w:name="_Toc176337132"/>
      <w:r w:rsidRPr="001F7A97">
        <w:t>6.7.</w:t>
      </w:r>
      <w:r>
        <w:t>3</w:t>
      </w:r>
      <w:r w:rsidRPr="001F7A97">
        <w:t>.1</w:t>
      </w:r>
      <w:r w:rsidRPr="001F7A97">
        <w:tab/>
        <w:t>General</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7BB328F6" w14:textId="77777777" w:rsidR="005F79BA" w:rsidRDefault="005F79BA" w:rsidP="005F79BA">
      <w:pPr>
        <w:rPr>
          <w:rFonts w:eastAsia="DengXian"/>
        </w:rPr>
      </w:pPr>
      <w:r w:rsidRPr="00E1092C">
        <w:rPr>
          <w:rFonts w:eastAsia="DengXian"/>
        </w:rPr>
        <w:t xml:space="preserve">This </w:t>
      </w:r>
      <w:r>
        <w:rPr>
          <w:rFonts w:eastAsia="DengXian"/>
        </w:rPr>
        <w:t>input intermodulation</w:t>
      </w:r>
      <w:r w:rsidRPr="00E1092C">
        <w:rPr>
          <w:rFonts w:eastAsia="DengXian"/>
        </w:rPr>
        <w:t xml:space="preserve"> </w:t>
      </w:r>
      <w:r>
        <w:rPr>
          <w:rFonts w:eastAsia="DengXian"/>
        </w:rPr>
        <w:t xml:space="preserve">existence </w:t>
      </w:r>
      <w:r w:rsidRPr="00E1092C">
        <w:rPr>
          <w:rFonts w:eastAsia="DengXian"/>
        </w:rPr>
        <w:t xml:space="preserve">requirement may be applied for the protection of </w:t>
      </w:r>
      <w:r w:rsidRPr="00E1092C">
        <w:rPr>
          <w:rFonts w:eastAsia="SimSun"/>
          <w:lang w:val="en-US" w:eastAsia="zh-CN"/>
        </w:rPr>
        <w:t xml:space="preserve">NR </w:t>
      </w:r>
      <w:r>
        <w:rPr>
          <w:rFonts w:eastAsia="DengXian" w:hint="eastAsia"/>
          <w:lang w:eastAsia="zh-CN"/>
        </w:rPr>
        <w:t>repeater</w:t>
      </w:r>
      <w:r w:rsidRPr="00E1092C">
        <w:rPr>
          <w:rFonts w:eastAsia="DengXian"/>
        </w:rPr>
        <w:t xml:space="preserve"> receivers when GSM, CDMA, UTRA</w:t>
      </w:r>
      <w:r w:rsidRPr="00E1092C">
        <w:rPr>
          <w:rFonts w:eastAsia="SimSun"/>
          <w:lang w:val="en-US" w:eastAsia="zh-CN"/>
        </w:rPr>
        <w:t xml:space="preserve">, </w:t>
      </w:r>
      <w:r w:rsidRPr="00E1092C">
        <w:rPr>
          <w:rFonts w:eastAsia="DengXian"/>
        </w:rPr>
        <w:t>E-UTRA</w:t>
      </w:r>
      <w:r>
        <w:rPr>
          <w:rFonts w:eastAsia="DengXian"/>
        </w:rPr>
        <w:t xml:space="preserve">, </w:t>
      </w:r>
      <w:r w:rsidRPr="00E1092C">
        <w:rPr>
          <w:rFonts w:eastAsia="SimSun"/>
          <w:lang w:val="en-US" w:eastAsia="zh-CN"/>
        </w:rPr>
        <w:t>NR BS</w:t>
      </w:r>
      <w:r>
        <w:rPr>
          <w:rFonts w:eastAsia="SimSun"/>
          <w:lang w:val="en-US" w:eastAsia="zh-CN"/>
        </w:rPr>
        <w:t xml:space="preserve"> or repeater</w:t>
      </w:r>
      <w:r w:rsidRPr="00E1092C">
        <w:rPr>
          <w:rFonts w:eastAsia="DengXian"/>
        </w:rPr>
        <w:t xml:space="preserve"> operating in </w:t>
      </w:r>
      <w:r>
        <w:rPr>
          <w:rFonts w:eastAsia="DengXian"/>
        </w:rPr>
        <w:t>another</w:t>
      </w:r>
      <w:r w:rsidRPr="00E1092C">
        <w:rPr>
          <w:rFonts w:eastAsia="DengXian"/>
        </w:rPr>
        <w:t xml:space="preserve"> frequency band </w:t>
      </w:r>
      <w:r>
        <w:rPr>
          <w:rFonts w:eastAsia="DengXian"/>
        </w:rPr>
        <w:t>co-exist</w:t>
      </w:r>
      <w:r w:rsidRPr="00E1092C">
        <w:rPr>
          <w:rFonts w:eastAsia="DengXian"/>
        </w:rPr>
        <w:t xml:space="preserve"> with a</w:t>
      </w:r>
      <w:r w:rsidRPr="00E1092C">
        <w:rPr>
          <w:rFonts w:eastAsia="SimSun"/>
          <w:lang w:val="en-US" w:eastAsia="zh-CN"/>
        </w:rPr>
        <w:t xml:space="preserve"> NR</w:t>
      </w:r>
      <w:r w:rsidRPr="00E1092C">
        <w:rPr>
          <w:rFonts w:eastAsia="DengXian"/>
        </w:rPr>
        <w:t xml:space="preserve"> </w:t>
      </w:r>
      <w:r>
        <w:rPr>
          <w:rFonts w:eastAsia="DengXian"/>
        </w:rPr>
        <w:t>repeater</w:t>
      </w:r>
      <w:r w:rsidRPr="00E1092C">
        <w:rPr>
          <w:rFonts w:eastAsia="DengXian"/>
        </w:rPr>
        <w:t xml:space="preserve">. </w:t>
      </w:r>
    </w:p>
    <w:p w14:paraId="23375011" w14:textId="61E371C6" w:rsidR="005F79BA" w:rsidRPr="001F7A97" w:rsidRDefault="005F79BA" w:rsidP="005F79BA">
      <w:pPr>
        <w:pStyle w:val="Heading4"/>
      </w:pPr>
      <w:bookmarkStart w:id="2500" w:name="_Toc106094141"/>
      <w:bookmarkStart w:id="2501" w:name="_Toc114252917"/>
      <w:bookmarkStart w:id="2502" w:name="_Toc123046045"/>
      <w:bookmarkStart w:id="2503" w:name="_Toc124157586"/>
      <w:bookmarkStart w:id="2504" w:name="_Toc124258979"/>
      <w:bookmarkStart w:id="2505" w:name="_Toc124259123"/>
      <w:bookmarkStart w:id="2506" w:name="_Toc130585880"/>
      <w:bookmarkStart w:id="2507" w:name="_Toc130586891"/>
      <w:bookmarkStart w:id="2508" w:name="_Toc137462057"/>
      <w:bookmarkStart w:id="2509" w:name="_Toc138883866"/>
      <w:bookmarkStart w:id="2510" w:name="_Toc138884010"/>
      <w:bookmarkStart w:id="2511" w:name="_Toc145426907"/>
      <w:bookmarkStart w:id="2512" w:name="_Toc155428108"/>
      <w:bookmarkStart w:id="2513" w:name="_Toc155781126"/>
      <w:bookmarkStart w:id="2514" w:name="_Toc161665425"/>
      <w:bookmarkStart w:id="2515" w:name="_Toc169718576"/>
      <w:bookmarkStart w:id="2516" w:name="_Toc176337133"/>
      <w:r w:rsidRPr="001F7A97">
        <w:t>6.7.</w:t>
      </w:r>
      <w:r>
        <w:t>3</w:t>
      </w:r>
      <w:r w:rsidRPr="001F7A97">
        <w:t>.2</w:t>
      </w:r>
      <w:r w:rsidRPr="001F7A97">
        <w:tab/>
      </w:r>
      <w:bookmarkEnd w:id="2500"/>
      <w:bookmarkEnd w:id="2501"/>
      <w:bookmarkEnd w:id="2502"/>
      <w:bookmarkEnd w:id="2503"/>
      <w:bookmarkEnd w:id="2504"/>
      <w:bookmarkEnd w:id="2505"/>
      <w:bookmarkEnd w:id="2506"/>
      <w:bookmarkEnd w:id="2507"/>
      <w:bookmarkEnd w:id="2508"/>
      <w:bookmarkEnd w:id="2509"/>
      <w:bookmarkEnd w:id="2510"/>
      <w:bookmarkEnd w:id="2511"/>
      <w:r w:rsidR="00021845">
        <w:t xml:space="preserve">Minimum requirement for </w:t>
      </w:r>
      <w:r w:rsidR="00021845">
        <w:rPr>
          <w:i/>
          <w:iCs/>
        </w:rPr>
        <w:t>RF repeater</w:t>
      </w:r>
      <w:bookmarkEnd w:id="2512"/>
      <w:bookmarkEnd w:id="2513"/>
      <w:bookmarkEnd w:id="2514"/>
      <w:bookmarkEnd w:id="2515"/>
      <w:bookmarkEnd w:id="2516"/>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77777777" w:rsidR="005F79BA" w:rsidRPr="00E1092C" w:rsidRDefault="005F79BA" w:rsidP="005F79BA">
      <w:pPr>
        <w:pStyle w:val="TH"/>
        <w:rPr>
          <w:rFonts w:eastAsia="DengXian"/>
        </w:rPr>
      </w:pPr>
      <w:bookmarkStart w:id="2517" w:name="_Hlk101375236"/>
      <w:r w:rsidRPr="00E1092C">
        <w:rPr>
          <w:rFonts w:eastAsia="Osaka"/>
          <w:lang w:val="en-US"/>
        </w:rPr>
        <w:lastRenderedPageBreak/>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Pr>
          <w:lang w:val="en-US"/>
        </w:rPr>
        <w:t>input intermodulation</w:t>
      </w:r>
      <w:r w:rsidRPr="00E1092C">
        <w:rPr>
          <w:lang w:val="en-US"/>
        </w:rPr>
        <w:t xml:space="preserve"> requirement for </w:t>
      </w:r>
      <w:r w:rsidRPr="00E1092C">
        <w:rPr>
          <w:rFonts w:eastAsia="SimSun"/>
          <w:lang w:val="en-US" w:eastAsia="zh-CN"/>
        </w:rPr>
        <w:t>NR</w:t>
      </w:r>
      <w:r w:rsidRPr="00E1092C">
        <w:rPr>
          <w:lang w:val="en-US" w:eastAsia="zh-CN"/>
        </w:rPr>
        <w:t xml:space="preserve"> </w:t>
      </w:r>
      <w:r>
        <w:rPr>
          <w:lang w:val="en-US"/>
        </w:rPr>
        <w:t>repeater</w:t>
      </w:r>
      <w:r w:rsidRPr="00E1092C">
        <w:rPr>
          <w:lang w:val="en-US"/>
        </w:rPr>
        <w:t xml:space="preserve"> when c</w:t>
      </w:r>
      <w:r>
        <w:rPr>
          <w:lang w:val="en-US"/>
        </w:rPr>
        <w:t>o-exist</w:t>
      </w:r>
      <w:r w:rsidRPr="00E1092C">
        <w:rPr>
          <w:lang w:val="en-US"/>
        </w:rPr>
        <w:t xml:space="preserve"> with BS</w:t>
      </w:r>
      <w:r>
        <w:rPr>
          <w:lang w:val="en-US"/>
        </w:rPr>
        <w:t>/repeater</w:t>
      </w:r>
      <w:r w:rsidRPr="00E1092C">
        <w:rPr>
          <w:lang w:val="en-US"/>
        </w:rPr>
        <w:t xml:space="preserve"> in other </w:t>
      </w:r>
      <w:r>
        <w:rPr>
          <w:lang w:val="en-US"/>
        </w:rPr>
        <w:t xml:space="preserve">non-overlapping </w:t>
      </w:r>
      <w:r w:rsidRPr="00E1092C">
        <w:rPr>
          <w:lang w:val="en-US"/>
        </w:rPr>
        <w:t>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517"/>
    </w:tbl>
    <w:p w14:paraId="30315AEA" w14:textId="77777777" w:rsidR="005F79BA" w:rsidRDefault="005F79BA" w:rsidP="005F79BA"/>
    <w:p w14:paraId="435FA7C3" w14:textId="77777777" w:rsidR="00021845" w:rsidRDefault="00021845" w:rsidP="00021845">
      <w:pPr>
        <w:pStyle w:val="Heading4"/>
        <w:rPr>
          <w:i/>
          <w:iCs/>
        </w:rPr>
      </w:pPr>
      <w:bookmarkStart w:id="2518" w:name="_Toc155428109"/>
      <w:bookmarkStart w:id="2519" w:name="_Toc155781127"/>
      <w:bookmarkStart w:id="2520" w:name="_Toc161665426"/>
      <w:bookmarkStart w:id="2521" w:name="_Toc169718577"/>
      <w:bookmarkStart w:id="2522" w:name="_Toc176337134"/>
      <w:r>
        <w:t>6.7.3.3</w:t>
      </w:r>
      <w:r>
        <w:tab/>
        <w:t xml:space="preserve">Minimum requirement for </w:t>
      </w:r>
      <w:r>
        <w:rPr>
          <w:i/>
          <w:iCs/>
        </w:rPr>
        <w:t>NCR</w:t>
      </w:r>
      <w:bookmarkEnd w:id="2518"/>
      <w:bookmarkEnd w:id="2519"/>
      <w:bookmarkEnd w:id="2520"/>
      <w:bookmarkEnd w:id="2521"/>
      <w:bookmarkEnd w:id="2522"/>
    </w:p>
    <w:p w14:paraId="47B3C77F" w14:textId="77777777" w:rsidR="00021845" w:rsidRDefault="00021845" w:rsidP="00021845">
      <w:pPr>
        <w:pStyle w:val="Heading5"/>
      </w:pPr>
      <w:bookmarkStart w:id="2523" w:name="_Toc155428110"/>
      <w:bookmarkStart w:id="2524" w:name="_Toc155781128"/>
      <w:bookmarkStart w:id="2525" w:name="_Toc161665427"/>
      <w:bookmarkStart w:id="2526" w:name="_Toc169718578"/>
      <w:bookmarkStart w:id="2527" w:name="_Toc176337135"/>
      <w:r>
        <w:t>6.7.3.3.1</w:t>
      </w:r>
      <w:r>
        <w:tab/>
        <w:t>Minimum requirement for NCR-Fwd</w:t>
      </w:r>
      <w:bookmarkEnd w:id="2523"/>
      <w:bookmarkEnd w:id="2524"/>
      <w:bookmarkEnd w:id="2525"/>
      <w:bookmarkEnd w:id="2526"/>
      <w:bookmarkEnd w:id="2527"/>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528" w:name="_Toc106094142"/>
      <w:bookmarkStart w:id="2529" w:name="_Toc114252918"/>
      <w:bookmarkStart w:id="2530" w:name="_Toc123046046"/>
      <w:bookmarkStart w:id="2531" w:name="_Toc124157587"/>
      <w:bookmarkStart w:id="2532" w:name="_Toc124258980"/>
      <w:bookmarkStart w:id="2533" w:name="_Toc124259124"/>
      <w:bookmarkStart w:id="2534" w:name="_Toc130585881"/>
      <w:bookmarkStart w:id="2535" w:name="_Toc130586892"/>
      <w:bookmarkStart w:id="2536" w:name="_Toc137462058"/>
      <w:bookmarkStart w:id="2537" w:name="_Toc138883867"/>
      <w:bookmarkStart w:id="2538" w:name="_Toc138884011"/>
      <w:bookmarkStart w:id="2539" w:name="_Toc145426908"/>
      <w:bookmarkStart w:id="2540" w:name="_Toc155428111"/>
      <w:bookmarkStart w:id="2541" w:name="_Toc155781129"/>
      <w:bookmarkStart w:id="2542" w:name="_Toc161665428"/>
      <w:bookmarkStart w:id="2543" w:name="_Toc169718579"/>
      <w:bookmarkStart w:id="2544" w:name="_Toc176337136"/>
      <w:r w:rsidRPr="007E346D">
        <w:t>6.</w:t>
      </w:r>
      <w:r>
        <w:rPr>
          <w:rFonts w:hint="eastAsia"/>
          <w:lang w:eastAsia="zh-CN"/>
        </w:rPr>
        <w:t>8</w:t>
      </w:r>
      <w:r w:rsidRPr="007E346D">
        <w:tab/>
      </w:r>
      <w:r>
        <w:rPr>
          <w:rFonts w:hint="eastAsia"/>
          <w:lang w:eastAsia="zh-CN"/>
        </w:rPr>
        <w:t>Output intermodulation</w:t>
      </w:r>
      <w:bookmarkEnd w:id="2455"/>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545" w:name="_Toc44712185"/>
      <w:bookmarkStart w:id="2546" w:name="_Toc37260195"/>
      <w:bookmarkStart w:id="2547" w:name="_Toc21127517"/>
      <w:bookmarkStart w:id="2548" w:name="_Toc53178671"/>
      <w:bookmarkStart w:id="2549" w:name="_Toc29811726"/>
      <w:bookmarkStart w:id="2550" w:name="_Toc37267583"/>
      <w:bookmarkStart w:id="2551" w:name="_Toc45893498"/>
      <w:bookmarkStart w:id="2552" w:name="_Toc53178220"/>
      <w:bookmarkStart w:id="2553"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545"/>
      <w:bookmarkEnd w:id="2546"/>
      <w:bookmarkEnd w:id="2547"/>
      <w:bookmarkEnd w:id="2548"/>
      <w:bookmarkEnd w:id="2549"/>
      <w:bookmarkEnd w:id="2550"/>
      <w:bookmarkEnd w:id="2551"/>
      <w:bookmarkEnd w:id="2552"/>
      <w:bookmarkEnd w:id="2553"/>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554" w:name="_Toc53178221"/>
      <w:bookmarkStart w:id="2555" w:name="_Toc45893499"/>
      <w:bookmarkStart w:id="2556" w:name="_Toc53178672"/>
      <w:bookmarkStart w:id="2557" w:name="_Toc37267584"/>
      <w:bookmarkStart w:id="2558" w:name="_Toc29811727"/>
      <w:bookmarkStart w:id="2559" w:name="_Toc37260196"/>
      <w:bookmarkStart w:id="2560" w:name="_Toc44712186"/>
      <w:bookmarkStart w:id="2561" w:name="_Toc36817279"/>
      <w:bookmarkStart w:id="2562" w:name="_Toc13080228"/>
      <w:r>
        <w:rPr>
          <w:rFonts w:ascii="Arial" w:hAnsi="Arial"/>
          <w:sz w:val="28"/>
        </w:rPr>
        <w:lastRenderedPageBreak/>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554"/>
      <w:bookmarkEnd w:id="2555"/>
      <w:bookmarkEnd w:id="2556"/>
      <w:bookmarkEnd w:id="2557"/>
      <w:bookmarkEnd w:id="2558"/>
      <w:bookmarkEnd w:id="2559"/>
      <w:bookmarkEnd w:id="2560"/>
      <w:bookmarkEnd w:id="2561"/>
      <w:bookmarkEnd w:id="2562"/>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563" w:name="_Toc44712187"/>
      <w:bookmarkStart w:id="2564" w:name="_Toc29811728"/>
      <w:bookmarkStart w:id="2565" w:name="_Toc45893500"/>
      <w:bookmarkStart w:id="2566" w:name="_Toc37267585"/>
      <w:bookmarkStart w:id="2567" w:name="_Toc53178673"/>
      <w:bookmarkStart w:id="2568" w:name="_Toc37260197"/>
      <w:bookmarkStart w:id="2569" w:name="_Toc36817280"/>
      <w:bookmarkStart w:id="2570"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563"/>
      <w:bookmarkEnd w:id="2564"/>
      <w:bookmarkEnd w:id="2565"/>
      <w:bookmarkEnd w:id="2566"/>
      <w:bookmarkEnd w:id="2567"/>
      <w:bookmarkEnd w:id="2568"/>
      <w:bookmarkEnd w:id="2569"/>
      <w:bookmarkEnd w:id="2570"/>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571" w:name="_Toc53178223"/>
      <w:bookmarkStart w:id="2572" w:name="_Toc36817281"/>
      <w:bookmarkStart w:id="2573" w:name="_Toc29811729"/>
      <w:bookmarkStart w:id="2574" w:name="_Toc44712188"/>
      <w:bookmarkStart w:id="2575" w:name="_Toc37267586"/>
      <w:bookmarkStart w:id="2576" w:name="_Toc37260198"/>
      <w:bookmarkStart w:id="2577" w:name="_Toc45893501"/>
      <w:bookmarkStart w:id="2578" w:name="_Toc53178674"/>
      <w:bookmarkStart w:id="2579"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5.5pt;mso-wrap-style:square;mso-position-horizontal-relative:page;mso-position-vertical-relative:page" o:ole="">
                  <v:fill o:detectmouseclick="t"/>
                  <v:imagedata r:id="rId26" o:title=""/>
                </v:shape>
                <o:OLEObject Type="Embed" ProgID="Equation.3" ShapeID="Object 3" DrawAspect="Content" ObjectID="_1788772348"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571"/>
      <w:bookmarkEnd w:id="2572"/>
      <w:bookmarkEnd w:id="2573"/>
      <w:bookmarkEnd w:id="2574"/>
      <w:bookmarkEnd w:id="2575"/>
      <w:bookmarkEnd w:id="2576"/>
      <w:bookmarkEnd w:id="2577"/>
      <w:bookmarkEnd w:id="2578"/>
      <w:bookmarkEnd w:id="2579"/>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580" w:name="_Toc97737224"/>
      <w:bookmarkStart w:id="2581" w:name="_Toc106094143"/>
      <w:bookmarkStart w:id="2582" w:name="_Toc114252919"/>
      <w:bookmarkStart w:id="2583" w:name="_Toc123046047"/>
      <w:bookmarkStart w:id="2584" w:name="_Toc124157588"/>
      <w:bookmarkStart w:id="2585" w:name="_Toc124258981"/>
      <w:bookmarkStart w:id="2586" w:name="_Toc124259125"/>
      <w:bookmarkStart w:id="2587" w:name="_Toc130585882"/>
      <w:bookmarkStart w:id="2588" w:name="_Toc130586893"/>
      <w:bookmarkStart w:id="2589" w:name="_Toc137462059"/>
      <w:bookmarkStart w:id="2590" w:name="_Toc138883868"/>
      <w:bookmarkStart w:id="2591" w:name="_Toc138884012"/>
      <w:bookmarkStart w:id="2592" w:name="_Toc145426909"/>
    </w:p>
    <w:p w14:paraId="28813FA8" w14:textId="77777777" w:rsidR="00AF0536" w:rsidRDefault="00AF0536" w:rsidP="00AF0536">
      <w:pPr>
        <w:pStyle w:val="Heading3"/>
        <w:rPr>
          <w:lang w:eastAsia="zh-CN"/>
        </w:rPr>
      </w:pPr>
      <w:bookmarkStart w:id="2593" w:name="_Toc155428112"/>
      <w:bookmarkStart w:id="2594" w:name="_Toc155781130"/>
      <w:bookmarkStart w:id="2595" w:name="_Toc161665429"/>
      <w:bookmarkStart w:id="2596" w:name="_Toc169718580"/>
      <w:bookmarkStart w:id="2597" w:name="_Toc176337137"/>
      <w:r>
        <w:lastRenderedPageBreak/>
        <w:t>6.</w:t>
      </w:r>
      <w:r>
        <w:rPr>
          <w:rFonts w:hint="eastAsia"/>
          <w:lang w:val="en-US" w:eastAsia="zh-CN"/>
        </w:rPr>
        <w:t>8</w:t>
      </w:r>
      <w:r>
        <w:t>.3</w:t>
      </w:r>
      <w:r>
        <w:tab/>
      </w:r>
      <w:r>
        <w:rPr>
          <w:lang w:eastAsia="zh-CN"/>
        </w:rPr>
        <w:t xml:space="preserve">Minimum requirements for </w:t>
      </w:r>
      <w:r>
        <w:rPr>
          <w:i/>
          <w:lang w:val="en-US" w:eastAsia="zh-CN"/>
        </w:rPr>
        <w:t>NCR</w:t>
      </w:r>
      <w:bookmarkEnd w:id="2593"/>
      <w:bookmarkEnd w:id="2594"/>
      <w:bookmarkEnd w:id="2595"/>
      <w:bookmarkEnd w:id="2596"/>
      <w:bookmarkEnd w:id="2597"/>
    </w:p>
    <w:p w14:paraId="0173CE3A" w14:textId="77777777" w:rsidR="00AF0536" w:rsidRDefault="00AF0536" w:rsidP="00AF0536">
      <w:pPr>
        <w:pStyle w:val="Heading4"/>
      </w:pPr>
      <w:bookmarkStart w:id="2598" w:name="_Toc155428113"/>
      <w:bookmarkStart w:id="2599" w:name="_Toc155781131"/>
      <w:bookmarkStart w:id="2600" w:name="_Toc161665430"/>
      <w:bookmarkStart w:id="2601" w:name="_Toc169718581"/>
      <w:bookmarkStart w:id="2602" w:name="_Toc17633713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598"/>
      <w:bookmarkEnd w:id="2599"/>
      <w:bookmarkEnd w:id="2600"/>
      <w:bookmarkEnd w:id="2601"/>
      <w:bookmarkEnd w:id="2602"/>
    </w:p>
    <w:p w14:paraId="52BB3167" w14:textId="77777777" w:rsidR="00AF0536" w:rsidRDefault="00AF0536" w:rsidP="00AF0536">
      <w:pPr>
        <w:pStyle w:val="Heading5"/>
        <w:ind w:left="1418" w:hanging="1418"/>
      </w:pPr>
      <w:bookmarkStart w:id="2603" w:name="_Toc155428114"/>
      <w:bookmarkStart w:id="2604" w:name="_Toc155781132"/>
      <w:bookmarkStart w:id="2605" w:name="_Toc161665431"/>
      <w:bookmarkStart w:id="2606" w:name="_Toc169718582"/>
      <w:bookmarkStart w:id="2607" w:name="_Toc176337139"/>
      <w:r>
        <w:t>6.8.3.1.1</w:t>
      </w:r>
      <w:r>
        <w:tab/>
        <w:t>Minimum requirements for NCR-Fwd type 1-C</w:t>
      </w:r>
      <w:bookmarkEnd w:id="2603"/>
      <w:bookmarkEnd w:id="2604"/>
      <w:bookmarkEnd w:id="2605"/>
      <w:bookmarkEnd w:id="2606"/>
      <w:bookmarkEnd w:id="260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608" w:name="_Toc155428115"/>
      <w:bookmarkStart w:id="2609" w:name="_Toc155781133"/>
      <w:bookmarkStart w:id="2610" w:name="_Toc161665432"/>
      <w:bookmarkStart w:id="2611" w:name="_Toc169718583"/>
      <w:bookmarkStart w:id="2612" w:name="_Toc176337140"/>
      <w:r>
        <w:t>6.</w:t>
      </w:r>
      <w:r>
        <w:rPr>
          <w:rFonts w:hint="eastAsia"/>
          <w:lang w:val="en-US"/>
        </w:rPr>
        <w:t>8</w:t>
      </w:r>
      <w:r>
        <w:t>.3.1.2</w:t>
      </w:r>
      <w:r>
        <w:tab/>
        <w:t>Additional requirements for NCR-Fwd type 1-C</w:t>
      </w:r>
      <w:bookmarkEnd w:id="2608"/>
      <w:bookmarkEnd w:id="2609"/>
      <w:bookmarkEnd w:id="2610"/>
      <w:bookmarkEnd w:id="2611"/>
      <w:bookmarkEnd w:id="2612"/>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613" w:name="_Toc155428116"/>
      <w:bookmarkStart w:id="2614" w:name="_Toc155781134"/>
      <w:bookmarkStart w:id="2615" w:name="_Toc161665433"/>
      <w:bookmarkStart w:id="2616" w:name="_Toc169718584"/>
      <w:bookmarkStart w:id="2617" w:name="_Toc176337141"/>
      <w:r>
        <w:t>6.</w:t>
      </w:r>
      <w:r>
        <w:rPr>
          <w:rFonts w:hint="eastAsia"/>
          <w:lang w:val="en-US"/>
        </w:rPr>
        <w:t>8</w:t>
      </w:r>
      <w:r>
        <w:t>.3.1.3</w:t>
      </w:r>
      <w:r>
        <w:tab/>
        <w:t xml:space="preserve">Minimum requirements for </w:t>
      </w:r>
      <w:r>
        <w:rPr>
          <w:i/>
          <w:lang w:val="en-US"/>
        </w:rPr>
        <w:t>NCR-Fwd</w:t>
      </w:r>
      <w:r>
        <w:rPr>
          <w:i/>
        </w:rPr>
        <w:t xml:space="preserve"> type 1-H</w:t>
      </w:r>
      <w:bookmarkEnd w:id="2613"/>
      <w:bookmarkEnd w:id="2614"/>
      <w:bookmarkEnd w:id="2615"/>
      <w:bookmarkEnd w:id="2616"/>
      <w:bookmarkEnd w:id="2617"/>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618" w:name="_Toc155428117"/>
      <w:bookmarkStart w:id="2619" w:name="_Toc155781135"/>
      <w:bookmarkStart w:id="2620" w:name="_Toc161665434"/>
      <w:bookmarkStart w:id="2621" w:name="_Toc169718585"/>
      <w:bookmarkStart w:id="2622" w:name="_Toc176337142"/>
      <w:r>
        <w:t>6.</w:t>
      </w:r>
      <w:r>
        <w:rPr>
          <w:rFonts w:hint="eastAsia"/>
          <w:lang w:val="en-US"/>
        </w:rPr>
        <w:t>8</w:t>
      </w:r>
      <w:r>
        <w:t>.3.1.4</w:t>
      </w:r>
      <w:r>
        <w:tab/>
        <w:t>Additional requirements for NCR-Fwd type 1-H</w:t>
      </w:r>
      <w:bookmarkEnd w:id="2618"/>
      <w:bookmarkEnd w:id="2619"/>
      <w:bookmarkEnd w:id="2620"/>
      <w:bookmarkEnd w:id="2621"/>
      <w:bookmarkEnd w:id="2622"/>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623" w:name="_Toc155428118"/>
      <w:bookmarkStart w:id="2624" w:name="_Toc155781136"/>
      <w:bookmarkStart w:id="2625" w:name="_Toc161665435"/>
      <w:bookmarkStart w:id="2626" w:name="_Toc169718586"/>
      <w:bookmarkStart w:id="2627" w:name="_Toc176337143"/>
      <w:r>
        <w:rPr>
          <w:rFonts w:hint="eastAsia"/>
          <w:lang w:eastAsia="zh-CN"/>
        </w:rPr>
        <w:t>6.9</w:t>
      </w:r>
      <w:r>
        <w:rPr>
          <w:rFonts w:hint="eastAsia"/>
          <w:lang w:eastAsia="zh-CN"/>
        </w:rPr>
        <w:tab/>
      </w:r>
      <w:r w:rsidRPr="0031418B">
        <w:t>Adjacent Channel Rejection Ratio (ACRR)</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623"/>
      <w:bookmarkEnd w:id="2624"/>
      <w:bookmarkEnd w:id="2625"/>
      <w:bookmarkEnd w:id="2626"/>
      <w:bookmarkEnd w:id="2627"/>
    </w:p>
    <w:p w14:paraId="6C551340" w14:textId="77777777" w:rsidR="007D639E" w:rsidRPr="00716AB3" w:rsidRDefault="007D639E" w:rsidP="00D06654">
      <w:pPr>
        <w:pStyle w:val="Heading3"/>
      </w:pPr>
      <w:bookmarkStart w:id="2628" w:name="_Toc53178562"/>
      <w:bookmarkStart w:id="2629" w:name="_Toc36817165"/>
      <w:bookmarkStart w:id="2630" w:name="_Toc21127407"/>
      <w:bookmarkStart w:id="2631" w:name="_Toc37267469"/>
      <w:bookmarkStart w:id="2632" w:name="_Toc45893384"/>
      <w:bookmarkStart w:id="2633" w:name="_Toc53178111"/>
      <w:bookmarkStart w:id="2634" w:name="_Toc29811613"/>
      <w:bookmarkStart w:id="2635" w:name="_Toc44712071"/>
      <w:bookmarkStart w:id="2636" w:name="_Toc37260081"/>
      <w:bookmarkStart w:id="2637" w:name="_Toc106094144"/>
      <w:bookmarkStart w:id="2638" w:name="_Toc114252920"/>
      <w:bookmarkStart w:id="2639" w:name="_Toc123046048"/>
      <w:bookmarkStart w:id="2640" w:name="_Toc124157589"/>
      <w:bookmarkStart w:id="2641" w:name="_Toc124258982"/>
      <w:bookmarkStart w:id="2642" w:name="_Toc124259126"/>
      <w:bookmarkStart w:id="2643" w:name="_Toc130585883"/>
      <w:bookmarkStart w:id="2644" w:name="_Toc130586894"/>
      <w:bookmarkStart w:id="2645" w:name="_Toc137462060"/>
      <w:bookmarkStart w:id="2646" w:name="_Toc138883869"/>
      <w:bookmarkStart w:id="2647" w:name="_Toc138884013"/>
      <w:bookmarkStart w:id="2648" w:name="_Toc145426910"/>
      <w:bookmarkStart w:id="2649" w:name="_Toc155428119"/>
      <w:bookmarkStart w:id="2650" w:name="_Toc155781137"/>
      <w:bookmarkStart w:id="2651" w:name="_Toc161665436"/>
      <w:bookmarkStart w:id="2652" w:name="_Toc169718587"/>
      <w:bookmarkStart w:id="2653" w:name="_Toc176337144"/>
      <w:r w:rsidRPr="00716AB3">
        <w:rPr>
          <w:rFonts w:hint="eastAsia"/>
        </w:rPr>
        <w:t>6.9.1</w:t>
      </w:r>
      <w:r w:rsidRPr="00716AB3">
        <w:tab/>
      </w:r>
      <w:bookmarkEnd w:id="2628"/>
      <w:bookmarkEnd w:id="2629"/>
      <w:bookmarkEnd w:id="2630"/>
      <w:bookmarkEnd w:id="2631"/>
      <w:bookmarkEnd w:id="2632"/>
      <w:bookmarkEnd w:id="2633"/>
      <w:bookmarkEnd w:id="2634"/>
      <w:bookmarkEnd w:id="2635"/>
      <w:bookmarkEnd w:id="2636"/>
      <w:r w:rsidRPr="00716AB3">
        <w:rPr>
          <w:rFonts w:hint="eastAsia"/>
        </w:rPr>
        <w:t>General</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w:t>
      </w:r>
      <w:r>
        <w:rPr>
          <w:rFonts w:eastAsia="DengXian" w:cs="v5.0.0"/>
        </w:rPr>
        <w:lastRenderedPageBreak/>
        <w:t xml:space="preserve">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654" w:name="_Toc106094145"/>
      <w:bookmarkStart w:id="2655" w:name="_Toc114252921"/>
      <w:bookmarkStart w:id="2656" w:name="_Toc123046049"/>
      <w:bookmarkStart w:id="2657" w:name="_Toc124157590"/>
      <w:bookmarkStart w:id="2658" w:name="_Toc124258983"/>
      <w:bookmarkStart w:id="2659" w:name="_Toc124259127"/>
      <w:bookmarkStart w:id="2660" w:name="_Toc130585884"/>
      <w:bookmarkStart w:id="2661" w:name="_Toc130586895"/>
      <w:bookmarkStart w:id="2662" w:name="_Toc137462061"/>
      <w:bookmarkStart w:id="2663" w:name="_Toc138883870"/>
      <w:bookmarkStart w:id="2664" w:name="_Toc138884014"/>
      <w:bookmarkStart w:id="2665" w:name="_Toc145426911"/>
      <w:bookmarkStart w:id="2666" w:name="_Toc155428120"/>
      <w:bookmarkStart w:id="2667" w:name="_Toc155781138"/>
      <w:bookmarkStart w:id="2668" w:name="_Toc161665437"/>
      <w:bookmarkStart w:id="2669" w:name="_Toc169718588"/>
      <w:bookmarkStart w:id="2670" w:name="_Toc176337145"/>
      <w:r>
        <w:rPr>
          <w:rFonts w:eastAsia="DengXian" w:hint="eastAsia"/>
        </w:rPr>
        <w:t>6.9.2</w:t>
      </w:r>
      <w:r>
        <w:tab/>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rsidR="00976004">
        <w:t>M</w:t>
      </w:r>
      <w:r w:rsidR="00976004" w:rsidRPr="00FD000B">
        <w:t xml:space="preserve">inimum Requirements for </w:t>
      </w:r>
      <w:r w:rsidR="00976004" w:rsidRPr="00FD000B">
        <w:rPr>
          <w:i/>
          <w:iCs/>
        </w:rPr>
        <w:t>RF repeater</w:t>
      </w:r>
      <w:bookmarkEnd w:id="2669"/>
      <w:bookmarkEnd w:id="2670"/>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671" w:name="_Toc97737225"/>
      <w:bookmarkStart w:id="2672" w:name="_Toc106094146"/>
      <w:bookmarkStart w:id="2673" w:name="_Toc114252922"/>
      <w:bookmarkStart w:id="2674" w:name="_Toc123046050"/>
      <w:bookmarkStart w:id="2675" w:name="_Toc124157591"/>
      <w:bookmarkStart w:id="2676" w:name="_Toc124258984"/>
      <w:bookmarkStart w:id="2677" w:name="_Toc124259128"/>
      <w:bookmarkStart w:id="2678" w:name="_Toc130585885"/>
      <w:bookmarkStart w:id="2679" w:name="_Toc130586896"/>
      <w:bookmarkStart w:id="2680" w:name="_Toc137462062"/>
      <w:bookmarkStart w:id="2681" w:name="_Toc138883871"/>
      <w:bookmarkStart w:id="2682" w:name="_Toc138884015"/>
      <w:bookmarkStart w:id="2683" w:name="_Toc145426912"/>
    </w:p>
    <w:p w14:paraId="3A3016F3" w14:textId="77777777" w:rsidR="005630B5" w:rsidRDefault="005630B5" w:rsidP="005630B5">
      <w:pPr>
        <w:pStyle w:val="Heading3"/>
        <w:rPr>
          <w:i/>
          <w:iCs/>
        </w:rPr>
      </w:pPr>
      <w:bookmarkStart w:id="2684" w:name="_Toc155428121"/>
      <w:bookmarkStart w:id="2685" w:name="_Toc155781139"/>
      <w:bookmarkStart w:id="2686" w:name="_Toc161665438"/>
      <w:bookmarkStart w:id="2687" w:name="_Toc169718589"/>
      <w:bookmarkStart w:id="2688" w:name="_Toc176337146"/>
      <w:r>
        <w:rPr>
          <w:rFonts w:eastAsia="DengXian" w:hint="eastAsia"/>
        </w:rPr>
        <w:t>6.9.</w:t>
      </w:r>
      <w:r>
        <w:rPr>
          <w:rFonts w:eastAsia="DengXian"/>
        </w:rPr>
        <w:t>3</w:t>
      </w:r>
      <w:r>
        <w:tab/>
        <w:t xml:space="preserve">Minimum Requirements for </w:t>
      </w:r>
      <w:r>
        <w:rPr>
          <w:i/>
          <w:iCs/>
        </w:rPr>
        <w:t>NCR</w:t>
      </w:r>
      <w:bookmarkEnd w:id="2684"/>
      <w:bookmarkEnd w:id="2685"/>
      <w:bookmarkEnd w:id="2686"/>
      <w:bookmarkEnd w:id="2687"/>
      <w:bookmarkEnd w:id="2688"/>
    </w:p>
    <w:p w14:paraId="61ED36BA" w14:textId="77777777" w:rsidR="005630B5" w:rsidRDefault="005630B5" w:rsidP="005630B5">
      <w:pPr>
        <w:pStyle w:val="Heading4"/>
        <w:rPr>
          <w:rFonts w:eastAsia="DengXian"/>
        </w:rPr>
      </w:pPr>
      <w:bookmarkStart w:id="2689" w:name="_Toc155428122"/>
      <w:bookmarkStart w:id="2690" w:name="_Toc155781140"/>
      <w:bookmarkStart w:id="2691" w:name="_Toc161665439"/>
      <w:bookmarkStart w:id="2692" w:name="_Toc169718590"/>
      <w:bookmarkStart w:id="2693" w:name="_Toc176337147"/>
      <w:r>
        <w:rPr>
          <w:rFonts w:eastAsia="DengXian"/>
        </w:rPr>
        <w:t>6.9.3.1</w:t>
      </w:r>
      <w:r>
        <w:rPr>
          <w:rFonts w:eastAsia="DengXian"/>
        </w:rPr>
        <w:tab/>
        <w:t>Minimum requirements for NCR-Fwd</w:t>
      </w:r>
      <w:bookmarkEnd w:id="2689"/>
      <w:bookmarkEnd w:id="2690"/>
      <w:bookmarkEnd w:id="2691"/>
      <w:bookmarkEnd w:id="2692"/>
      <w:bookmarkEnd w:id="2693"/>
    </w:p>
    <w:p w14:paraId="64595E3A" w14:textId="77777777" w:rsidR="005630B5" w:rsidRDefault="005630B5" w:rsidP="005630B5">
      <w:pPr>
        <w:pStyle w:val="Heading5"/>
        <w:rPr>
          <w:i/>
          <w:iCs/>
        </w:rPr>
      </w:pPr>
      <w:bookmarkStart w:id="2694" w:name="_Toc155428123"/>
      <w:bookmarkStart w:id="2695" w:name="_Toc155781141"/>
      <w:bookmarkStart w:id="2696" w:name="_Toc161665440"/>
      <w:bookmarkStart w:id="2697" w:name="_Toc169718591"/>
      <w:bookmarkStart w:id="2698" w:name="_Toc176337148"/>
      <w:r>
        <w:t>6.9.3.1.1</w:t>
      </w:r>
      <w:r>
        <w:tab/>
        <w:t>Minimum requirements for NCR-Fwd type 1-C</w:t>
      </w:r>
      <w:bookmarkEnd w:id="2694"/>
      <w:bookmarkEnd w:id="2695"/>
      <w:bookmarkEnd w:id="2696"/>
      <w:bookmarkEnd w:id="2697"/>
      <w:bookmarkEnd w:id="2698"/>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699" w:name="_Toc155428124"/>
      <w:bookmarkStart w:id="2700" w:name="_Toc155781142"/>
      <w:bookmarkStart w:id="2701" w:name="_Toc161665441"/>
      <w:bookmarkStart w:id="2702" w:name="_Toc169718592"/>
      <w:bookmarkStart w:id="2703" w:name="_Toc176337149"/>
      <w:r>
        <w:rPr>
          <w:rFonts w:eastAsia="DengXian" w:hint="eastAsia"/>
        </w:rPr>
        <w:t>6.9.</w:t>
      </w:r>
      <w:r>
        <w:rPr>
          <w:rFonts w:eastAsia="DengXian"/>
        </w:rPr>
        <w:t>3.1.2</w:t>
      </w:r>
      <w:r>
        <w:tab/>
        <w:t xml:space="preserve">Minimum Requirements for </w:t>
      </w:r>
      <w:r>
        <w:rPr>
          <w:i/>
          <w:iCs/>
        </w:rPr>
        <w:t>NCR-Fwd type 1-H</w:t>
      </w:r>
      <w:bookmarkEnd w:id="2699"/>
      <w:bookmarkEnd w:id="2700"/>
      <w:bookmarkEnd w:id="2701"/>
      <w:bookmarkEnd w:id="2702"/>
      <w:bookmarkEnd w:id="270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704" w:name="_Toc155428125"/>
      <w:bookmarkStart w:id="2705" w:name="_Toc155781143"/>
      <w:bookmarkStart w:id="2706" w:name="_Toc161665442"/>
      <w:bookmarkStart w:id="2707" w:name="_Toc169718593"/>
      <w:bookmarkStart w:id="2708" w:name="_Toc176337150"/>
      <w:r>
        <w:rPr>
          <w:rFonts w:hint="eastAsia"/>
          <w:lang w:eastAsia="zh-CN"/>
        </w:rPr>
        <w:lastRenderedPageBreak/>
        <w:t>6.10</w:t>
      </w:r>
      <w:r w:rsidR="001649A7">
        <w:rPr>
          <w:lang w:eastAsia="zh-CN"/>
        </w:rPr>
        <w:tab/>
      </w:r>
      <w:r w:rsidR="006946BE">
        <w:rPr>
          <w:rFonts w:hint="eastAsia"/>
          <w:lang w:eastAsia="zh-CN"/>
        </w:rPr>
        <w:t>Transmit ON/OFF power</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704"/>
      <w:bookmarkEnd w:id="2705"/>
      <w:bookmarkEnd w:id="2706"/>
      <w:bookmarkEnd w:id="2707"/>
      <w:bookmarkEnd w:id="2708"/>
    </w:p>
    <w:p w14:paraId="6C5513A9" w14:textId="77777777" w:rsidR="00DC5617" w:rsidRPr="00DC5617" w:rsidRDefault="00DC5617" w:rsidP="00D06654">
      <w:pPr>
        <w:pStyle w:val="Heading3"/>
      </w:pPr>
      <w:bookmarkStart w:id="2709" w:name="_Toc21127463"/>
      <w:bookmarkStart w:id="2710" w:name="_Toc29811672"/>
      <w:bookmarkStart w:id="2711" w:name="_Toc36817224"/>
      <w:bookmarkStart w:id="2712" w:name="_Toc37260140"/>
      <w:bookmarkStart w:id="2713" w:name="_Toc37267528"/>
      <w:bookmarkStart w:id="2714" w:name="_Toc44712130"/>
      <w:bookmarkStart w:id="2715" w:name="_Toc45893443"/>
      <w:bookmarkStart w:id="2716" w:name="_Toc53178170"/>
      <w:bookmarkStart w:id="2717" w:name="_Toc53178621"/>
      <w:bookmarkStart w:id="2718" w:name="_Toc61178847"/>
      <w:bookmarkStart w:id="2719" w:name="_Toc61179317"/>
      <w:bookmarkStart w:id="2720" w:name="_Toc67916613"/>
      <w:bookmarkStart w:id="2721" w:name="_Toc74663211"/>
      <w:bookmarkStart w:id="2722" w:name="_Toc82621751"/>
      <w:bookmarkStart w:id="2723" w:name="_Toc106094147"/>
      <w:bookmarkStart w:id="2724" w:name="_Toc114252923"/>
      <w:bookmarkStart w:id="2725" w:name="_Toc123046051"/>
      <w:bookmarkStart w:id="2726" w:name="_Toc124157592"/>
      <w:bookmarkStart w:id="2727" w:name="_Toc124258985"/>
      <w:bookmarkStart w:id="2728" w:name="_Toc124259129"/>
      <w:bookmarkStart w:id="2729" w:name="_Toc130585886"/>
      <w:bookmarkStart w:id="2730" w:name="_Toc130586897"/>
      <w:bookmarkStart w:id="2731" w:name="_Toc137462063"/>
      <w:bookmarkStart w:id="2732" w:name="_Toc138883872"/>
      <w:bookmarkStart w:id="2733" w:name="_Toc138884016"/>
      <w:bookmarkStart w:id="2734" w:name="_Toc145426913"/>
      <w:bookmarkStart w:id="2735" w:name="_Toc155428126"/>
      <w:bookmarkStart w:id="2736" w:name="_Toc155781144"/>
      <w:bookmarkStart w:id="2737" w:name="_Toc161665443"/>
      <w:bookmarkStart w:id="2738" w:name="_Toc169718594"/>
      <w:bookmarkStart w:id="2739" w:name="_Toc176337151"/>
      <w:r w:rsidRPr="00DC5617">
        <w:t>6.</w:t>
      </w:r>
      <w:r w:rsidRPr="00DC5617">
        <w:rPr>
          <w:rFonts w:hint="eastAsia"/>
        </w:rPr>
        <w:t>10</w:t>
      </w:r>
      <w:r w:rsidRPr="00DC5617">
        <w:t>.1</w:t>
      </w:r>
      <w:r w:rsidRPr="00DC5617">
        <w:tab/>
        <w:t>Transmitter OFF power</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C5513AA" w14:textId="77777777" w:rsidR="00E14C6B" w:rsidRDefault="00DC5617">
      <w:pPr>
        <w:pStyle w:val="Heading4"/>
      </w:pPr>
      <w:bookmarkStart w:id="2740" w:name="_Toc21127464"/>
      <w:bookmarkStart w:id="2741" w:name="_Toc29811673"/>
      <w:bookmarkStart w:id="2742" w:name="_Toc36817225"/>
      <w:bookmarkStart w:id="2743" w:name="_Toc37260141"/>
      <w:bookmarkStart w:id="2744" w:name="_Toc37267529"/>
      <w:bookmarkStart w:id="2745" w:name="_Toc44712131"/>
      <w:bookmarkStart w:id="2746" w:name="_Toc45893444"/>
      <w:bookmarkStart w:id="2747" w:name="_Toc53178171"/>
      <w:bookmarkStart w:id="2748" w:name="_Toc53178622"/>
      <w:bookmarkStart w:id="2749" w:name="_Toc61178848"/>
      <w:bookmarkStart w:id="2750" w:name="_Toc61179318"/>
      <w:bookmarkStart w:id="2751" w:name="_Toc67916614"/>
      <w:bookmarkStart w:id="2752" w:name="_Toc74663212"/>
      <w:bookmarkStart w:id="2753" w:name="_Toc82621752"/>
      <w:bookmarkStart w:id="2754" w:name="_Toc97737226"/>
      <w:bookmarkStart w:id="2755" w:name="_Toc106094148"/>
      <w:bookmarkStart w:id="2756" w:name="_Toc114252924"/>
      <w:bookmarkStart w:id="2757" w:name="_Toc123046052"/>
      <w:bookmarkStart w:id="2758" w:name="_Toc124157593"/>
      <w:bookmarkStart w:id="2759" w:name="_Toc124258986"/>
      <w:bookmarkStart w:id="2760" w:name="_Toc124259130"/>
      <w:bookmarkStart w:id="2761" w:name="_Toc130585887"/>
      <w:bookmarkStart w:id="2762" w:name="_Toc130586898"/>
      <w:bookmarkStart w:id="2763" w:name="_Toc137462064"/>
      <w:bookmarkStart w:id="2764" w:name="_Toc138883873"/>
      <w:bookmarkStart w:id="2765" w:name="_Toc138884017"/>
      <w:bookmarkStart w:id="2766" w:name="_Toc145426914"/>
      <w:bookmarkStart w:id="2767" w:name="_Toc155428127"/>
      <w:bookmarkStart w:id="2768" w:name="_Toc155781145"/>
      <w:bookmarkStart w:id="2769" w:name="_Toc161665444"/>
      <w:bookmarkStart w:id="2770" w:name="_Toc169718595"/>
      <w:bookmarkStart w:id="2771" w:name="_Toc176337152"/>
      <w:r w:rsidRPr="00DC5617">
        <w:t>6.</w:t>
      </w:r>
      <w:r w:rsidRPr="00DC5617">
        <w:rPr>
          <w:rFonts w:hint="eastAsia"/>
        </w:rPr>
        <w:t>10</w:t>
      </w:r>
      <w:r w:rsidRPr="00DC5617">
        <w:t>.1.1</w:t>
      </w:r>
      <w:r w:rsidRPr="00DC5617">
        <w:tab/>
        <w:t>General</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772" w:name="_Toc13080175"/>
      <w:bookmarkStart w:id="2773" w:name="_Toc29811674"/>
      <w:bookmarkStart w:id="2774" w:name="_Toc36817226"/>
      <w:bookmarkStart w:id="2775" w:name="_Toc37260142"/>
      <w:bookmarkStart w:id="2776" w:name="_Toc37267530"/>
      <w:bookmarkStart w:id="2777" w:name="_Toc44712132"/>
      <w:bookmarkStart w:id="2778" w:name="_Toc45893445"/>
      <w:bookmarkStart w:id="2779" w:name="_Toc53178172"/>
      <w:bookmarkStart w:id="2780" w:name="_Toc53178623"/>
      <w:bookmarkStart w:id="2781" w:name="_Toc61178849"/>
      <w:bookmarkStart w:id="2782" w:name="_Toc61179319"/>
      <w:bookmarkStart w:id="2783" w:name="_Toc67916615"/>
      <w:bookmarkStart w:id="2784" w:name="_Toc74663213"/>
      <w:bookmarkStart w:id="2785" w:name="_Toc82621753"/>
      <w:bookmarkStart w:id="2786" w:name="_Toc97737227"/>
      <w:bookmarkStart w:id="2787" w:name="_Toc21127468"/>
      <w:bookmarkStart w:id="2788"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789" w:name="_Toc106094149"/>
      <w:bookmarkStart w:id="2790" w:name="_Toc114252925"/>
      <w:bookmarkStart w:id="2791" w:name="_Toc123046053"/>
      <w:bookmarkStart w:id="2792" w:name="_Toc124157594"/>
      <w:bookmarkStart w:id="2793" w:name="_Toc124258987"/>
      <w:bookmarkStart w:id="2794" w:name="_Toc124259131"/>
      <w:bookmarkStart w:id="2795" w:name="_Toc130585888"/>
      <w:bookmarkStart w:id="2796" w:name="_Toc130586899"/>
      <w:bookmarkStart w:id="2797" w:name="_Toc137462065"/>
      <w:bookmarkStart w:id="2798" w:name="_Toc138883874"/>
      <w:bookmarkStart w:id="2799" w:name="_Toc138884018"/>
      <w:bookmarkStart w:id="2800" w:name="_Toc145426915"/>
      <w:bookmarkStart w:id="2801" w:name="_Toc155428128"/>
      <w:bookmarkStart w:id="2802" w:name="_Toc155781146"/>
      <w:bookmarkStart w:id="2803" w:name="_Toc161665445"/>
      <w:bookmarkStart w:id="2804" w:name="_Toc169718596"/>
      <w:bookmarkStart w:id="2805" w:name="_Toc176337153"/>
      <w:r w:rsidRPr="00DC5617">
        <w:t>6.</w:t>
      </w:r>
      <w:r w:rsidRPr="00DC5617">
        <w:rPr>
          <w:rFonts w:hint="eastAsia"/>
        </w:rPr>
        <w:t>10</w:t>
      </w:r>
      <w:r w:rsidRPr="00DC5617">
        <w:t>.1.2</w:t>
      </w:r>
      <w:r w:rsidRPr="00DC5617">
        <w:tab/>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9"/>
      <w:bookmarkEnd w:id="2790"/>
      <w:bookmarkEnd w:id="2791"/>
      <w:bookmarkEnd w:id="2792"/>
      <w:bookmarkEnd w:id="2793"/>
      <w:bookmarkEnd w:id="2794"/>
      <w:bookmarkEnd w:id="2795"/>
      <w:bookmarkEnd w:id="2796"/>
      <w:bookmarkEnd w:id="2797"/>
      <w:bookmarkEnd w:id="2798"/>
      <w:bookmarkEnd w:id="2799"/>
      <w:bookmarkEnd w:id="2800"/>
      <w:r w:rsidR="00487BD0">
        <w:t xml:space="preserve">Minimum requirement for </w:t>
      </w:r>
      <w:r w:rsidR="00487BD0">
        <w:rPr>
          <w:i/>
        </w:rPr>
        <w:t>RF repeater</w:t>
      </w:r>
      <w:bookmarkEnd w:id="2801"/>
      <w:bookmarkEnd w:id="2802"/>
      <w:bookmarkEnd w:id="2803"/>
      <w:bookmarkEnd w:id="2804"/>
      <w:bookmarkEnd w:id="2805"/>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806" w:name="_Toc155428129"/>
      <w:bookmarkStart w:id="2807" w:name="_Toc155781147"/>
      <w:bookmarkStart w:id="2808" w:name="_Toc161665446"/>
      <w:bookmarkStart w:id="2809" w:name="_Toc169718597"/>
      <w:bookmarkStart w:id="2810" w:name="_Toc176337154"/>
      <w:r>
        <w:t>6.</w:t>
      </w:r>
      <w:r>
        <w:rPr>
          <w:rFonts w:hint="eastAsia"/>
        </w:rPr>
        <w:t>10</w:t>
      </w:r>
      <w:r>
        <w:t>.1.3</w:t>
      </w:r>
      <w:r>
        <w:tab/>
        <w:t xml:space="preserve">Minimum requirement for </w:t>
      </w:r>
      <w:r>
        <w:rPr>
          <w:i/>
        </w:rPr>
        <w:t>NCR</w:t>
      </w:r>
      <w:bookmarkEnd w:id="2806"/>
      <w:bookmarkEnd w:id="2807"/>
      <w:bookmarkEnd w:id="2808"/>
      <w:bookmarkEnd w:id="2809"/>
      <w:bookmarkEnd w:id="2810"/>
    </w:p>
    <w:p w14:paraId="1BA9D362" w14:textId="77777777" w:rsidR="00731D6E" w:rsidRDefault="00731D6E" w:rsidP="00731D6E">
      <w:pPr>
        <w:pStyle w:val="Heading5"/>
      </w:pPr>
      <w:bookmarkStart w:id="2811" w:name="_Toc155428130"/>
      <w:bookmarkStart w:id="2812" w:name="_Toc155781148"/>
      <w:bookmarkStart w:id="2813" w:name="_Toc161665447"/>
      <w:bookmarkStart w:id="2814" w:name="_Toc169718598"/>
      <w:bookmarkStart w:id="2815" w:name="_Toc176337155"/>
      <w:r>
        <w:t>6.10.1.3.1</w:t>
      </w:r>
      <w:r>
        <w:tab/>
        <w:t>Minimum requirement for NCR Fwd</w:t>
      </w:r>
      <w:bookmarkEnd w:id="2811"/>
      <w:bookmarkEnd w:id="2812"/>
      <w:bookmarkEnd w:id="2813"/>
      <w:bookmarkEnd w:id="2814"/>
      <w:bookmarkEnd w:id="2815"/>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816" w:name="_Toc13080177"/>
      <w:bookmarkStart w:id="2817" w:name="_Toc29811676"/>
      <w:bookmarkStart w:id="2818" w:name="_Toc36817228"/>
      <w:bookmarkStart w:id="2819" w:name="_Toc37260144"/>
      <w:bookmarkStart w:id="2820" w:name="_Toc37267532"/>
      <w:bookmarkStart w:id="2821" w:name="_Toc44712134"/>
      <w:bookmarkStart w:id="2822" w:name="_Toc45893447"/>
      <w:bookmarkStart w:id="2823" w:name="_Toc53178174"/>
      <w:bookmarkStart w:id="2824" w:name="_Toc53178625"/>
      <w:bookmarkStart w:id="2825" w:name="_Toc61178851"/>
      <w:bookmarkStart w:id="2826" w:name="_Toc61179321"/>
      <w:bookmarkStart w:id="2827" w:name="_Toc67916617"/>
      <w:bookmarkStart w:id="2828" w:name="_Toc74663215"/>
      <w:bookmarkStart w:id="2829" w:name="_Toc82621755"/>
      <w:bookmarkStart w:id="2830" w:name="_Toc106094150"/>
      <w:bookmarkStart w:id="2831" w:name="_Toc114252926"/>
      <w:bookmarkStart w:id="2832" w:name="_Toc123046054"/>
      <w:bookmarkStart w:id="2833" w:name="_Toc124157595"/>
      <w:bookmarkStart w:id="2834" w:name="_Toc124258988"/>
      <w:bookmarkStart w:id="2835" w:name="_Toc124259132"/>
      <w:bookmarkStart w:id="2836" w:name="_Toc130585889"/>
      <w:bookmarkStart w:id="2837" w:name="_Toc130586900"/>
      <w:bookmarkStart w:id="2838" w:name="_Toc137462066"/>
      <w:bookmarkStart w:id="2839" w:name="_Toc138883875"/>
      <w:bookmarkStart w:id="2840" w:name="_Toc138884019"/>
      <w:bookmarkStart w:id="2841" w:name="_Toc145426916"/>
      <w:bookmarkStart w:id="2842" w:name="_Toc155428131"/>
      <w:bookmarkStart w:id="2843" w:name="_Toc155781149"/>
      <w:bookmarkStart w:id="2844" w:name="_Toc161665448"/>
      <w:bookmarkStart w:id="2845" w:name="_Toc169718599"/>
      <w:bookmarkStart w:id="2846" w:name="_Toc176337156"/>
      <w:r w:rsidRPr="00DC5617">
        <w:t>6.</w:t>
      </w:r>
      <w:r w:rsidRPr="00DC5617">
        <w:rPr>
          <w:rFonts w:hint="eastAsia"/>
        </w:rPr>
        <w:t>10</w:t>
      </w:r>
      <w:r w:rsidRPr="00DC5617">
        <w:t>.2</w:t>
      </w:r>
      <w:r w:rsidRPr="00DC5617">
        <w:tab/>
        <w:t>Transmitter transient period</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C5513B2" w14:textId="77777777" w:rsidR="00E14C6B" w:rsidRDefault="00DC5617">
      <w:pPr>
        <w:pStyle w:val="Heading4"/>
      </w:pPr>
      <w:bookmarkStart w:id="2847" w:name="_Toc29811677"/>
      <w:bookmarkStart w:id="2848" w:name="_Toc36817229"/>
      <w:bookmarkStart w:id="2849" w:name="_Toc37260145"/>
      <w:bookmarkStart w:id="2850" w:name="_Toc37267533"/>
      <w:bookmarkStart w:id="2851" w:name="_Toc44712135"/>
      <w:bookmarkStart w:id="2852" w:name="_Toc45893448"/>
      <w:bookmarkStart w:id="2853" w:name="_Toc53178175"/>
      <w:bookmarkStart w:id="2854" w:name="_Toc53178626"/>
      <w:bookmarkStart w:id="2855" w:name="_Toc61178852"/>
      <w:bookmarkStart w:id="2856" w:name="_Toc61179322"/>
      <w:bookmarkStart w:id="2857" w:name="_Toc67916618"/>
      <w:bookmarkStart w:id="2858" w:name="_Toc74663216"/>
      <w:bookmarkStart w:id="2859" w:name="_Toc82621756"/>
      <w:bookmarkStart w:id="2860" w:name="_Toc97737228"/>
      <w:bookmarkStart w:id="2861" w:name="_Toc106094151"/>
      <w:bookmarkStart w:id="2862" w:name="_Toc114252927"/>
      <w:bookmarkStart w:id="2863" w:name="_Toc123046055"/>
      <w:bookmarkStart w:id="2864" w:name="_Toc124157596"/>
      <w:bookmarkStart w:id="2865" w:name="_Toc124258989"/>
      <w:bookmarkStart w:id="2866" w:name="_Toc124259133"/>
      <w:bookmarkStart w:id="2867" w:name="_Toc130585890"/>
      <w:bookmarkStart w:id="2868" w:name="_Toc130586901"/>
      <w:bookmarkStart w:id="2869" w:name="_Toc137462067"/>
      <w:bookmarkStart w:id="2870" w:name="_Toc138883876"/>
      <w:bookmarkStart w:id="2871" w:name="_Toc138884020"/>
      <w:bookmarkStart w:id="2872" w:name="_Toc145426917"/>
      <w:bookmarkStart w:id="2873" w:name="_Toc155428132"/>
      <w:bookmarkStart w:id="2874" w:name="_Toc155781150"/>
      <w:bookmarkStart w:id="2875" w:name="_Toc161665449"/>
      <w:bookmarkStart w:id="2876" w:name="_Toc169718600"/>
      <w:bookmarkStart w:id="2877" w:name="_Toc176337157"/>
      <w:r w:rsidRPr="00DC5617">
        <w:t>6.</w:t>
      </w:r>
      <w:r w:rsidRPr="00DC5617">
        <w:rPr>
          <w:rFonts w:hint="eastAsia"/>
        </w:rPr>
        <w:t>10</w:t>
      </w:r>
      <w:r w:rsidRPr="00DC5617">
        <w:t>.2.1</w:t>
      </w:r>
      <w:r w:rsidRPr="00DC5617">
        <w:tab/>
        <w:t>General</w:t>
      </w:r>
      <w:bookmarkEnd w:id="2787"/>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lastRenderedPageBreak/>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2878"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pt;height:192pt" o:ole="">
            <v:imagedata r:id="rId28" o:title=""/>
          </v:shape>
          <o:OLEObject Type="Embed" ProgID="Visio.Drawing.15" ShapeID="_x0000_i1030" DrawAspect="Content" ObjectID="_1788772349" r:id="rId29"/>
        </w:object>
      </w:r>
      <w:bookmarkEnd w:id="2878"/>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2879" w:name="_Toc13080179"/>
      <w:bookmarkStart w:id="2880" w:name="_Toc21127469"/>
      <w:bookmarkStart w:id="2881" w:name="_Toc29811678"/>
      <w:bookmarkStart w:id="2882" w:name="_Toc36817230"/>
      <w:bookmarkStart w:id="2883" w:name="_Toc37260146"/>
      <w:bookmarkStart w:id="2884" w:name="_Toc37267534"/>
      <w:bookmarkStart w:id="2885" w:name="_Toc44712136"/>
      <w:bookmarkStart w:id="2886" w:name="_Toc45893449"/>
      <w:bookmarkStart w:id="2887" w:name="_Toc53178176"/>
      <w:bookmarkStart w:id="2888" w:name="_Toc53178627"/>
      <w:bookmarkStart w:id="2889" w:name="_Toc61178853"/>
      <w:bookmarkStart w:id="2890" w:name="_Toc61179323"/>
      <w:bookmarkStart w:id="2891" w:name="_Toc67916619"/>
      <w:bookmarkStart w:id="2892" w:name="_Toc74663217"/>
      <w:bookmarkStart w:id="2893" w:name="_Toc82621757"/>
      <w:bookmarkStart w:id="2894" w:name="_Toc97737229"/>
      <w:bookmarkStart w:id="2895" w:name="_Toc106094152"/>
      <w:bookmarkStart w:id="2896" w:name="_Toc123046056"/>
      <w:bookmarkStart w:id="2897" w:name="_Toc124157597"/>
      <w:bookmarkEnd w:id="2788"/>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2898" w:name="_Toc114252928"/>
    </w:p>
    <w:p w14:paraId="6C5513B8" w14:textId="6371056F" w:rsidR="00E14C6B" w:rsidRDefault="00DC5617" w:rsidP="00F70818">
      <w:pPr>
        <w:pStyle w:val="Heading4"/>
      </w:pPr>
      <w:bookmarkStart w:id="2899" w:name="_Toc145426918"/>
      <w:bookmarkStart w:id="2900" w:name="_Toc155428133"/>
      <w:bookmarkStart w:id="2901" w:name="_Toc155781151"/>
      <w:bookmarkStart w:id="2902" w:name="_Toc161665450"/>
      <w:bookmarkStart w:id="2903" w:name="_Toc169718601"/>
      <w:bookmarkStart w:id="2904" w:name="_Toc176337158"/>
      <w:r w:rsidRPr="00DC5617">
        <w:t>6.</w:t>
      </w:r>
      <w:r w:rsidRPr="00DC5617">
        <w:rPr>
          <w:rFonts w:hint="eastAsia"/>
        </w:rPr>
        <w:t>10</w:t>
      </w:r>
      <w:r w:rsidRPr="00DC5617">
        <w:t>.2.2</w:t>
      </w:r>
      <w:r w:rsidRPr="00DC5617">
        <w:tab/>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r w:rsidR="00172407">
        <w:t xml:space="preserve">Minimum requirement for  </w:t>
      </w:r>
      <w:r w:rsidR="00172407">
        <w:rPr>
          <w:i/>
        </w:rPr>
        <w:t>RF repeater</w:t>
      </w:r>
      <w:bookmarkEnd w:id="2900"/>
      <w:bookmarkEnd w:id="2901"/>
      <w:bookmarkEnd w:id="2902"/>
      <w:bookmarkEnd w:id="2903"/>
      <w:bookmarkEnd w:id="2904"/>
    </w:p>
    <w:p w14:paraId="6C5513B9" w14:textId="77777777" w:rsidR="00DC5617" w:rsidRPr="00DC5617" w:rsidRDefault="00DC5617" w:rsidP="00DC5617">
      <w:pPr>
        <w:rPr>
          <w:rFonts w:eastAsia="DengXian"/>
        </w:rPr>
      </w:pPr>
      <w:bookmarkStart w:id="2905"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2905"/>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2906" w:name="_Toc155428134"/>
      <w:bookmarkStart w:id="2907" w:name="_Toc155781152"/>
      <w:bookmarkStart w:id="2908" w:name="_Toc161665451"/>
      <w:bookmarkStart w:id="2909" w:name="_Toc169718602"/>
      <w:bookmarkStart w:id="2910" w:name="_Toc176337159"/>
      <w:r>
        <w:t>6.</w:t>
      </w:r>
      <w:r>
        <w:rPr>
          <w:rFonts w:hint="eastAsia"/>
        </w:rPr>
        <w:t>10</w:t>
      </w:r>
      <w:r>
        <w:t>.2.3</w:t>
      </w:r>
      <w:r>
        <w:tab/>
        <w:t xml:space="preserve">Minimum requirement for </w:t>
      </w:r>
      <w:r>
        <w:rPr>
          <w:i/>
        </w:rPr>
        <w:t>NCR</w:t>
      </w:r>
      <w:bookmarkEnd w:id="2906"/>
      <w:bookmarkEnd w:id="2907"/>
      <w:bookmarkEnd w:id="2908"/>
      <w:bookmarkEnd w:id="2909"/>
      <w:bookmarkEnd w:id="2910"/>
    </w:p>
    <w:p w14:paraId="090C432A" w14:textId="77777777" w:rsidR="00172407" w:rsidRDefault="00172407" w:rsidP="00172407">
      <w:pPr>
        <w:pStyle w:val="Heading5"/>
      </w:pPr>
      <w:bookmarkStart w:id="2911" w:name="_Toc155428135"/>
      <w:bookmarkStart w:id="2912" w:name="_Toc155781153"/>
      <w:bookmarkStart w:id="2913" w:name="_Toc161665452"/>
      <w:bookmarkStart w:id="2914" w:name="_Toc169718603"/>
      <w:bookmarkStart w:id="2915" w:name="_Toc176337160"/>
      <w:r>
        <w:t>6.10.2.3.1</w:t>
      </w:r>
      <w:r>
        <w:tab/>
        <w:t>Minimum requirement for NCR-Fwd</w:t>
      </w:r>
      <w:bookmarkEnd w:id="2911"/>
      <w:bookmarkEnd w:id="2912"/>
      <w:bookmarkEnd w:id="2913"/>
      <w:bookmarkEnd w:id="2914"/>
      <w:bookmarkEnd w:id="2915"/>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lastRenderedPageBreak/>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2916" w:name="_Toc155428136"/>
      <w:bookmarkStart w:id="2917" w:name="_Toc155781154"/>
      <w:bookmarkStart w:id="2918" w:name="_Toc161665453"/>
      <w:bookmarkStart w:id="2919" w:name="_Toc169718604"/>
      <w:bookmarkStart w:id="2920" w:name="_Toc17633716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2916"/>
      <w:bookmarkEnd w:id="2917"/>
      <w:bookmarkEnd w:id="2918"/>
      <w:r w:rsidR="00F41A75">
        <w:t xml:space="preserve"> for NCR-MT</w:t>
      </w:r>
      <w:bookmarkEnd w:id="2919"/>
      <w:bookmarkEnd w:id="2920"/>
    </w:p>
    <w:p w14:paraId="61357FAB" w14:textId="77777777" w:rsidR="0095784F" w:rsidRDefault="0095784F" w:rsidP="0095784F">
      <w:pPr>
        <w:pStyle w:val="Heading3"/>
        <w:rPr>
          <w:lang w:val="en-US" w:eastAsia="zh-CN"/>
        </w:rPr>
      </w:pPr>
      <w:bookmarkStart w:id="2921" w:name="_Toc155428137"/>
      <w:bookmarkStart w:id="2922" w:name="_Toc155781155"/>
      <w:bookmarkStart w:id="2923" w:name="_Toc161665454"/>
      <w:bookmarkStart w:id="2924" w:name="_Toc169718605"/>
      <w:bookmarkStart w:id="2925" w:name="_Toc176337162"/>
      <w:r>
        <w:rPr>
          <w:rFonts w:hint="eastAsia"/>
          <w:lang w:val="en-US" w:eastAsia="zh-CN"/>
        </w:rPr>
        <w:t>6.11.1</w:t>
      </w:r>
      <w:r>
        <w:rPr>
          <w:lang w:val="en-US" w:eastAsia="zh-CN"/>
        </w:rPr>
        <w:tab/>
      </w:r>
      <w:r>
        <w:rPr>
          <w:rFonts w:hint="eastAsia"/>
          <w:lang w:val="en-US" w:eastAsia="zh-CN"/>
        </w:rPr>
        <w:t>General</w:t>
      </w:r>
      <w:bookmarkEnd w:id="2921"/>
      <w:bookmarkEnd w:id="2922"/>
      <w:bookmarkEnd w:id="2923"/>
      <w:bookmarkEnd w:id="2924"/>
      <w:bookmarkEnd w:id="2925"/>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2926" w:name="_Toc155428138"/>
      <w:bookmarkStart w:id="2927" w:name="_Toc155781156"/>
      <w:bookmarkStart w:id="2928" w:name="_Toc161665455"/>
      <w:bookmarkStart w:id="2929" w:name="_Toc169718606"/>
      <w:bookmarkStart w:id="2930" w:name="_Toc17633716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2926"/>
      <w:bookmarkEnd w:id="2927"/>
      <w:bookmarkEnd w:id="2928"/>
      <w:bookmarkEnd w:id="2929"/>
      <w:bookmarkEnd w:id="2930"/>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2931" w:name="_Toc155428139"/>
      <w:bookmarkStart w:id="2932" w:name="_Toc155781157"/>
      <w:bookmarkStart w:id="2933" w:name="_Toc161665456"/>
      <w:bookmarkStart w:id="2934" w:name="_Toc169718607"/>
      <w:bookmarkStart w:id="2935" w:name="_Toc17633716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2931"/>
      <w:bookmarkEnd w:id="2932"/>
      <w:bookmarkEnd w:id="2933"/>
      <w:bookmarkEnd w:id="2934"/>
      <w:bookmarkEnd w:id="2935"/>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2936" w:name="_Toc155428140"/>
      <w:bookmarkStart w:id="2937" w:name="_Toc155781158"/>
      <w:bookmarkStart w:id="2938" w:name="_Toc161665457"/>
      <w:bookmarkStart w:id="2939" w:name="_Toc169718608"/>
      <w:bookmarkStart w:id="2940" w:name="_Toc17633716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2936"/>
      <w:bookmarkEnd w:id="2937"/>
      <w:bookmarkEnd w:id="2938"/>
      <w:bookmarkEnd w:id="2939"/>
      <w:bookmarkEnd w:id="2940"/>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2941" w:name="_Toc155428141"/>
      <w:bookmarkStart w:id="2942" w:name="_Toc155781159"/>
      <w:bookmarkStart w:id="2943" w:name="_Toc161665458"/>
      <w:bookmarkStart w:id="2944" w:name="_Toc169718609"/>
      <w:bookmarkStart w:id="2945" w:name="_Toc17633716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2941"/>
      <w:bookmarkEnd w:id="2942"/>
      <w:bookmarkEnd w:id="2943"/>
      <w:r w:rsidR="00F41A75">
        <w:t xml:space="preserve"> for NCR-MT</w:t>
      </w:r>
      <w:bookmarkEnd w:id="2944"/>
      <w:bookmarkEnd w:id="2945"/>
    </w:p>
    <w:p w14:paraId="47935E53" w14:textId="77777777" w:rsidR="0095784F" w:rsidRDefault="0095784F" w:rsidP="0095784F">
      <w:pPr>
        <w:pStyle w:val="Heading3"/>
        <w:rPr>
          <w:rFonts w:eastAsia="SimSun"/>
          <w:lang w:val="en-US" w:eastAsia="zh-CN"/>
        </w:rPr>
      </w:pPr>
      <w:bookmarkStart w:id="2946" w:name="_Toc155428142"/>
      <w:bookmarkStart w:id="2947" w:name="_Toc155781160"/>
      <w:bookmarkStart w:id="2948" w:name="_Toc161665459"/>
      <w:bookmarkStart w:id="2949" w:name="_Toc169718610"/>
      <w:bookmarkStart w:id="2950" w:name="_Toc17633716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2946"/>
      <w:bookmarkEnd w:id="2947"/>
      <w:bookmarkEnd w:id="2948"/>
      <w:bookmarkEnd w:id="2949"/>
      <w:bookmarkEnd w:id="2950"/>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2951" w:name="_Toc155428143"/>
      <w:bookmarkStart w:id="2952" w:name="_Toc155781161"/>
      <w:bookmarkStart w:id="2953" w:name="_Toc161665460"/>
      <w:bookmarkStart w:id="2954" w:name="_Toc169718611"/>
      <w:bookmarkStart w:id="2955" w:name="_Toc176337168"/>
      <w:r>
        <w:rPr>
          <w:rFonts w:eastAsia="SimSun" w:hint="eastAsia"/>
          <w:lang w:val="en-US" w:eastAsia="zh-CN"/>
        </w:rPr>
        <w:lastRenderedPageBreak/>
        <w:t>6</w:t>
      </w:r>
      <w:r>
        <w:t>.</w:t>
      </w:r>
      <w:r>
        <w:rPr>
          <w:rFonts w:eastAsia="SimSun" w:hint="eastAsia"/>
          <w:lang w:val="en-US" w:eastAsia="zh-CN"/>
        </w:rPr>
        <w:t>12.2</w:t>
      </w:r>
      <w:r>
        <w:tab/>
      </w:r>
      <w:r>
        <w:rPr>
          <w:rFonts w:eastAsia="SimSun" w:hint="eastAsia"/>
          <w:lang w:val="en-US" w:eastAsia="zh-CN"/>
        </w:rPr>
        <w:t>Frequency error requirements for NCR-MT</w:t>
      </w:r>
      <w:bookmarkEnd w:id="2951"/>
      <w:bookmarkEnd w:id="2952"/>
      <w:bookmarkEnd w:id="2953"/>
      <w:bookmarkEnd w:id="2954"/>
      <w:bookmarkEnd w:id="2955"/>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2956" w:name="_Toc83580608"/>
      <w:bookmarkStart w:id="2957" w:name="_Toc68230842"/>
      <w:bookmarkStart w:id="2958" w:name="_Toc29801814"/>
      <w:bookmarkStart w:id="2959" w:name="_Toc37251371"/>
      <w:bookmarkStart w:id="2960" w:name="_Toc76718277"/>
      <w:bookmarkStart w:id="2961" w:name="_Toc75467265"/>
      <w:bookmarkStart w:id="2962" w:name="_Toc29802863"/>
      <w:bookmarkStart w:id="2963" w:name="_Toc36107605"/>
      <w:bookmarkStart w:id="2964" w:name="_Toc69084255"/>
      <w:bookmarkStart w:id="2965" w:name="_Toc61372895"/>
      <w:bookmarkStart w:id="2966" w:name="_Toc21344328"/>
      <w:bookmarkStart w:id="2967" w:name="_Toc61367512"/>
      <w:bookmarkStart w:id="2968" w:name="_Toc29802238"/>
      <w:bookmarkStart w:id="2969" w:name="_Toc84405117"/>
      <w:bookmarkStart w:id="2970" w:name="_Toc45888235"/>
      <w:bookmarkStart w:id="2971" w:name="_Toc45888834"/>
      <w:bookmarkStart w:id="2972" w:name="_Toc84413726"/>
      <w:bookmarkStart w:id="2973" w:name="_Toc76509287"/>
      <w:bookmarkStart w:id="2974" w:name="_Toc155428144"/>
      <w:bookmarkStart w:id="2975" w:name="_Toc155781162"/>
      <w:bookmarkStart w:id="2976" w:name="_Toc161665461"/>
      <w:bookmarkStart w:id="2977" w:name="_Toc169718612"/>
      <w:bookmarkStart w:id="2978" w:name="_Toc176337169"/>
      <w:r>
        <w:rPr>
          <w:rFonts w:eastAsia="SimSun" w:hint="eastAsia"/>
          <w:lang w:val="en-US" w:eastAsia="zh-CN"/>
        </w:rPr>
        <w:t>6.12.3</w:t>
      </w:r>
      <w:r>
        <w:rPr>
          <w:rFonts w:eastAsia="SimSun" w:hint="eastAsia"/>
          <w:lang w:val="en-US" w:eastAsia="zh-CN"/>
        </w:rPr>
        <w:tab/>
        <w:t>Transmit modulation quality</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5BE5591" w14:textId="6D130F50" w:rsidR="0095784F" w:rsidRDefault="00B1071F" w:rsidP="0095784F">
      <w:pPr>
        <w:rPr>
          <w:rFonts w:cs="v4.2.0"/>
        </w:rPr>
      </w:pPr>
      <w:bookmarkStart w:id="2979" w:name="_Toc21344329"/>
      <w:bookmarkStart w:id="2980" w:name="_Toc29802239"/>
      <w:bookmarkStart w:id="2981" w:name="_Toc29802864"/>
      <w:bookmarkStart w:id="2982" w:name="_Toc37251372"/>
      <w:bookmarkStart w:id="2983" w:name="_Toc29801815"/>
      <w:bookmarkStart w:id="2984" w:name="_Toc45888835"/>
      <w:bookmarkStart w:id="2985" w:name="_Toc36107606"/>
      <w:bookmarkStart w:id="298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2987" w:name="_Toc21344384"/>
      <w:bookmarkStart w:id="2988" w:name="_Toc29802295"/>
      <w:bookmarkStart w:id="2989" w:name="_Toc29802920"/>
      <w:bookmarkStart w:id="2990" w:name="_Toc37251436"/>
      <w:bookmarkStart w:id="2991" w:name="_Toc83580717"/>
      <w:bookmarkStart w:id="2992" w:name="_Toc84413835"/>
      <w:bookmarkStart w:id="2993" w:name="_Toc61372994"/>
      <w:bookmarkStart w:id="2994" w:name="_Toc61367611"/>
      <w:bookmarkStart w:id="2995" w:name="_Toc45888316"/>
      <w:bookmarkStart w:id="2996" w:name="_Toc45888915"/>
      <w:bookmarkStart w:id="2997" w:name="_Toc84405226"/>
      <w:bookmarkStart w:id="2998" w:name="_Toc76509388"/>
      <w:bookmarkStart w:id="2999" w:name="_Toc75467366"/>
      <w:bookmarkStart w:id="3000" w:name="_Toc76718378"/>
      <w:bookmarkStart w:id="3001" w:name="_Toc36107662"/>
      <w:bookmarkStart w:id="3002" w:name="_Toc68230943"/>
      <w:bookmarkStart w:id="3003" w:name="_Toc69084356"/>
      <w:bookmarkStart w:id="3004" w:name="_Toc29801871"/>
      <w:bookmarkStart w:id="3005" w:name="_Toc155428145"/>
      <w:bookmarkStart w:id="3006" w:name="_Toc155781163"/>
      <w:bookmarkStart w:id="3007" w:name="_Toc161665462"/>
      <w:bookmarkStart w:id="3008" w:name="_Toc169718613"/>
      <w:bookmarkStart w:id="3009" w:name="_Toc176337170"/>
      <w:bookmarkEnd w:id="2979"/>
      <w:bookmarkEnd w:id="2980"/>
      <w:bookmarkEnd w:id="2981"/>
      <w:bookmarkEnd w:id="2982"/>
      <w:bookmarkEnd w:id="2983"/>
      <w:bookmarkEnd w:id="2984"/>
      <w:bookmarkEnd w:id="2985"/>
      <w:bookmarkEnd w:id="2986"/>
      <w:r>
        <w:rPr>
          <w:rFonts w:hint="eastAsia"/>
          <w:lang w:val="en-US" w:eastAsia="zh-CN"/>
        </w:rPr>
        <w:t>6.13</w:t>
      </w:r>
      <w:r>
        <w:tab/>
        <w:t>Transmit intermodulation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r w:rsidR="00F41A75">
        <w:t xml:space="preserve"> for NCR-MT</w:t>
      </w:r>
      <w:bookmarkEnd w:id="3008"/>
      <w:bookmarkEnd w:id="3009"/>
    </w:p>
    <w:p w14:paraId="171FC590" w14:textId="77777777" w:rsidR="0095784F" w:rsidRDefault="0095784F" w:rsidP="0095784F">
      <w:pPr>
        <w:pStyle w:val="Heading3"/>
        <w:rPr>
          <w:lang w:val="en-US" w:eastAsia="zh-CN"/>
        </w:rPr>
      </w:pPr>
      <w:bookmarkStart w:id="3010" w:name="_Toc155428146"/>
      <w:bookmarkStart w:id="3011" w:name="_Toc155781164"/>
      <w:bookmarkStart w:id="3012" w:name="_Toc161665463"/>
      <w:bookmarkStart w:id="3013" w:name="_Toc169718614"/>
      <w:bookmarkStart w:id="3014" w:name="_Toc176337171"/>
      <w:r>
        <w:rPr>
          <w:rFonts w:hint="eastAsia"/>
          <w:lang w:val="en-US" w:eastAsia="zh-CN"/>
        </w:rPr>
        <w:t>6.13.1</w:t>
      </w:r>
      <w:r>
        <w:rPr>
          <w:rFonts w:hint="eastAsia"/>
          <w:lang w:val="en-US" w:eastAsia="zh-CN"/>
        </w:rPr>
        <w:tab/>
        <w:t>General</w:t>
      </w:r>
      <w:bookmarkEnd w:id="3010"/>
      <w:bookmarkEnd w:id="3011"/>
      <w:bookmarkEnd w:id="3012"/>
      <w:bookmarkEnd w:id="3013"/>
      <w:bookmarkEnd w:id="3014"/>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015" w:name="_Toc155428147"/>
      <w:bookmarkStart w:id="3016" w:name="_Toc155781165"/>
      <w:bookmarkStart w:id="3017" w:name="_Toc161665464"/>
      <w:bookmarkStart w:id="3018" w:name="_Toc169718615"/>
      <w:bookmarkStart w:id="3019" w:name="_Toc17633717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015"/>
      <w:bookmarkEnd w:id="3016"/>
      <w:bookmarkEnd w:id="3017"/>
      <w:bookmarkEnd w:id="3018"/>
      <w:bookmarkEnd w:id="3019"/>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020" w:name="_Toc29799543"/>
      <w:bookmarkStart w:id="3021" w:name="_Toc29770044"/>
      <w:bookmarkStart w:id="3022" w:name="_Toc21343078"/>
      <w:bookmarkStart w:id="3023" w:name="_Toc12246"/>
      <w:bookmarkStart w:id="3024" w:name="_Toc37254767"/>
      <w:bookmarkStart w:id="3025" w:name="_Toc37255410"/>
      <w:bookmarkStart w:id="3026" w:name="_Toc155428148"/>
      <w:bookmarkStart w:id="3027" w:name="_Toc155781166"/>
      <w:bookmarkStart w:id="3028" w:name="_Toc161665465"/>
      <w:bookmarkStart w:id="3029" w:name="_Toc169718616"/>
      <w:bookmarkStart w:id="3030" w:name="_Toc176337173"/>
      <w:r>
        <w:rPr>
          <w:rFonts w:hint="eastAsia"/>
          <w:lang w:val="en-US" w:eastAsia="zh-CN"/>
        </w:rPr>
        <w:t>6.14</w:t>
      </w:r>
      <w:r>
        <w:rPr>
          <w:rFonts w:hint="eastAsia"/>
          <w:lang w:val="en-US" w:eastAsia="zh-CN"/>
        </w:rPr>
        <w:tab/>
      </w:r>
      <w:bookmarkEnd w:id="3020"/>
      <w:bookmarkEnd w:id="3021"/>
      <w:bookmarkEnd w:id="3022"/>
      <w:bookmarkEnd w:id="3023"/>
      <w:bookmarkEnd w:id="3024"/>
      <w:bookmarkEnd w:id="3025"/>
      <w:bookmarkEnd w:id="3026"/>
      <w:bookmarkEnd w:id="3027"/>
      <w:bookmarkEnd w:id="3028"/>
      <w:r w:rsidR="004D2916">
        <w:rPr>
          <w:lang w:val="en-US" w:eastAsia="zh-CN"/>
        </w:rPr>
        <w:t>Void</w:t>
      </w:r>
      <w:bookmarkEnd w:id="3029"/>
      <w:bookmarkEnd w:id="3030"/>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031" w:name="_Toc37254768"/>
      <w:bookmarkStart w:id="3032" w:name="_Toc37255411"/>
      <w:bookmarkStart w:id="3033" w:name="_Toc3075"/>
      <w:bookmarkStart w:id="3034" w:name="_Toc29799544"/>
      <w:bookmarkStart w:id="3035" w:name="_Toc29770045"/>
      <w:bookmarkStart w:id="3036" w:name="_Toc21343079"/>
      <w:bookmarkStart w:id="3037" w:name="_Toc155428149"/>
      <w:bookmarkStart w:id="3038" w:name="_Toc155781167"/>
      <w:bookmarkStart w:id="3039" w:name="_Toc161665466"/>
      <w:bookmarkStart w:id="3040" w:name="_Toc169718617"/>
      <w:bookmarkStart w:id="3041" w:name="_Toc176337174"/>
      <w:r>
        <w:rPr>
          <w:rFonts w:hint="eastAsia"/>
          <w:lang w:val="en-US" w:eastAsia="zh-CN"/>
        </w:rPr>
        <w:t>6.15</w:t>
      </w:r>
      <w:r>
        <w:rPr>
          <w:rFonts w:hint="eastAsia"/>
          <w:lang w:val="en-US" w:eastAsia="zh-CN"/>
        </w:rPr>
        <w:tab/>
        <w:t>Diversity characteristics</w:t>
      </w:r>
      <w:bookmarkEnd w:id="3031"/>
      <w:bookmarkEnd w:id="3032"/>
      <w:bookmarkEnd w:id="3033"/>
      <w:bookmarkEnd w:id="3034"/>
      <w:bookmarkEnd w:id="3035"/>
      <w:bookmarkEnd w:id="3036"/>
      <w:bookmarkEnd w:id="3037"/>
      <w:bookmarkEnd w:id="3038"/>
      <w:bookmarkEnd w:id="3039"/>
      <w:r w:rsidR="00F41A75" w:rsidRPr="00F41A75">
        <w:t xml:space="preserve"> </w:t>
      </w:r>
      <w:r w:rsidR="00F41A75">
        <w:t>for NCR-MT</w:t>
      </w:r>
      <w:bookmarkEnd w:id="3040"/>
      <w:bookmarkEnd w:id="3041"/>
    </w:p>
    <w:p w14:paraId="66DDC353" w14:textId="77777777" w:rsidR="0095784F" w:rsidRDefault="0095784F" w:rsidP="0095784F">
      <w:r>
        <w:t>The Local Area NCR-MT is required to be equipped with a minimum of two Rx antenna ports in all operating bands except for the bands n7, n38,</w:t>
      </w:r>
      <w:bookmarkStart w:id="3042" w:name="_Hlk75461937"/>
      <w:r>
        <w:t xml:space="preserve"> n41, n48, n77</w:t>
      </w:r>
      <w:bookmarkEnd w:id="3042"/>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043" w:name="_Toc37254769"/>
      <w:bookmarkStart w:id="3044" w:name="_Toc29799545"/>
      <w:bookmarkStart w:id="3045" w:name="_Toc37255412"/>
      <w:bookmarkStart w:id="3046" w:name="_Toc19739"/>
      <w:bookmarkStart w:id="3047" w:name="_Toc21343080"/>
      <w:bookmarkStart w:id="3048" w:name="_Toc29770046"/>
      <w:bookmarkStart w:id="3049" w:name="_Toc155428150"/>
      <w:bookmarkStart w:id="3050" w:name="_Toc155781168"/>
      <w:bookmarkStart w:id="3051" w:name="_Toc161665467"/>
      <w:bookmarkStart w:id="3052" w:name="_Toc169718618"/>
      <w:bookmarkStart w:id="3053" w:name="_Toc176337175"/>
      <w:r>
        <w:rPr>
          <w:rFonts w:eastAsia="SimSun" w:hint="eastAsia"/>
          <w:lang w:val="en-US" w:eastAsia="zh-CN"/>
        </w:rPr>
        <w:lastRenderedPageBreak/>
        <w:t>6</w:t>
      </w:r>
      <w:r>
        <w:t>.</w:t>
      </w:r>
      <w:r>
        <w:rPr>
          <w:rFonts w:eastAsia="SimSun" w:hint="eastAsia"/>
          <w:lang w:val="en-US" w:eastAsia="zh-CN"/>
        </w:rPr>
        <w:t>16</w:t>
      </w:r>
      <w:r>
        <w:tab/>
      </w:r>
      <w:bookmarkEnd w:id="3043"/>
      <w:bookmarkEnd w:id="3044"/>
      <w:bookmarkEnd w:id="3045"/>
      <w:bookmarkEnd w:id="3046"/>
      <w:bookmarkEnd w:id="3047"/>
      <w:bookmarkEnd w:id="3048"/>
      <w:bookmarkEnd w:id="3049"/>
      <w:bookmarkEnd w:id="3050"/>
      <w:bookmarkEnd w:id="3051"/>
      <w:r w:rsidR="00344022">
        <w:t>Reference sensitivity for NCR-MT</w:t>
      </w:r>
      <w:bookmarkEnd w:id="3052"/>
      <w:bookmarkEnd w:id="3053"/>
    </w:p>
    <w:p w14:paraId="5FED8BC9" w14:textId="77777777" w:rsidR="0095784F" w:rsidRDefault="0095784F" w:rsidP="0095784F">
      <w:pPr>
        <w:pStyle w:val="Heading3"/>
      </w:pPr>
      <w:bookmarkStart w:id="3054" w:name="_Toc155428151"/>
      <w:bookmarkStart w:id="3055" w:name="_Toc155781169"/>
      <w:bookmarkStart w:id="3056" w:name="_Toc161665468"/>
      <w:bookmarkStart w:id="3057" w:name="_Toc169718619"/>
      <w:bookmarkStart w:id="3058" w:name="_Toc176337176"/>
      <w:r>
        <w:rPr>
          <w:rFonts w:eastAsia="SimSun" w:hint="eastAsia"/>
          <w:lang w:val="en-US" w:eastAsia="zh-CN"/>
        </w:rPr>
        <w:t>6</w:t>
      </w:r>
      <w:r>
        <w:t>.</w:t>
      </w:r>
      <w:r>
        <w:rPr>
          <w:rFonts w:eastAsia="SimSun" w:hint="eastAsia"/>
          <w:lang w:val="en-US" w:eastAsia="zh-CN"/>
        </w:rPr>
        <w:t>16</w:t>
      </w:r>
      <w:r>
        <w:t>.1</w:t>
      </w:r>
      <w:r>
        <w:tab/>
        <w:t>NCR-MT reference sensitivity level</w:t>
      </w:r>
      <w:bookmarkEnd w:id="3054"/>
      <w:bookmarkEnd w:id="3055"/>
      <w:bookmarkEnd w:id="3056"/>
      <w:bookmarkEnd w:id="3057"/>
      <w:bookmarkEnd w:id="3058"/>
    </w:p>
    <w:p w14:paraId="37188DF7" w14:textId="77777777" w:rsidR="0095784F" w:rsidRDefault="0095784F" w:rsidP="0095784F">
      <w:pPr>
        <w:pStyle w:val="Heading4"/>
      </w:pPr>
      <w:bookmarkStart w:id="3059" w:name="_Toc130401960"/>
      <w:bookmarkStart w:id="3060" w:name="_Toc89949029"/>
      <w:bookmarkStart w:id="3061" w:name="_Toc76542010"/>
      <w:bookmarkStart w:id="3062" w:name="_Toc82450640"/>
      <w:bookmarkStart w:id="3063" w:name="_Toc61184231"/>
      <w:bookmarkStart w:id="3064" w:name="_Toc74583197"/>
      <w:bookmarkStart w:id="3065" w:name="_Toc106183938"/>
      <w:bookmarkStart w:id="3066" w:name="_Toc53185766"/>
      <w:bookmarkStart w:id="3067" w:name="_Toc66386356"/>
      <w:bookmarkStart w:id="3068" w:name="_Toc21127528"/>
      <w:bookmarkStart w:id="3069" w:name="_Toc98755418"/>
      <w:bookmarkStart w:id="3070" w:name="_Toc138946254"/>
      <w:bookmarkStart w:id="3071" w:name="_Toc61185013"/>
      <w:bookmarkStart w:id="3072" w:name="_Toc61183445"/>
      <w:bookmarkStart w:id="3073" w:name="_Toc98763009"/>
      <w:bookmarkStart w:id="3074" w:name="_Toc61183839"/>
      <w:bookmarkStart w:id="3075" w:name="_Toc61184623"/>
      <w:bookmarkStart w:id="3076" w:name="_Toc138853573"/>
      <w:bookmarkStart w:id="3077" w:name="_Toc57821169"/>
      <w:bookmarkStart w:id="3078" w:name="_Toc57820242"/>
      <w:bookmarkStart w:id="3079" w:name="_Toc137554511"/>
      <w:bookmarkStart w:id="3080" w:name="_Toc82449992"/>
      <w:bookmarkStart w:id="3081" w:name="_Toc29811737"/>
      <w:bookmarkStart w:id="3082" w:name="_Toc53185390"/>
      <w:bookmarkStart w:id="3083" w:name="_Toc155428152"/>
      <w:bookmarkStart w:id="3084" w:name="_Toc155781170"/>
      <w:bookmarkStart w:id="3085" w:name="_Toc161665469"/>
      <w:bookmarkStart w:id="3086" w:name="_Toc169718620"/>
      <w:bookmarkStart w:id="3087" w:name="_Toc176337177"/>
      <w:r>
        <w:rPr>
          <w:rFonts w:eastAsia="SimSun" w:hint="eastAsia"/>
          <w:lang w:val="en-US" w:eastAsia="zh-CN"/>
        </w:rPr>
        <w:t>6</w:t>
      </w:r>
      <w:r>
        <w:t>.</w:t>
      </w:r>
      <w:r>
        <w:rPr>
          <w:rFonts w:eastAsia="SimSun" w:hint="eastAsia"/>
          <w:lang w:val="en-US" w:eastAsia="zh-CN"/>
        </w:rPr>
        <w:t>16</w:t>
      </w:r>
      <w:r>
        <w:t>.1.1</w:t>
      </w:r>
      <w:r>
        <w:tab/>
        <w:t>General</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088"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088"/>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089" w:name="_Toc53185391"/>
      <w:bookmarkStart w:id="3090" w:name="_Toc61183840"/>
      <w:bookmarkStart w:id="3091" w:name="_Toc21127529"/>
      <w:bookmarkStart w:id="3092" w:name="_Toc106183939"/>
      <w:bookmarkStart w:id="3093" w:name="_Toc138853574"/>
      <w:bookmarkStart w:id="3094" w:name="_Toc61185014"/>
      <w:bookmarkStart w:id="3095" w:name="_Toc53185767"/>
      <w:bookmarkStart w:id="3096" w:name="_Toc82449993"/>
      <w:bookmarkStart w:id="3097" w:name="_Toc130401961"/>
      <w:bookmarkStart w:id="3098" w:name="_Toc61184232"/>
      <w:bookmarkStart w:id="3099" w:name="_Toc89949030"/>
      <w:bookmarkStart w:id="3100" w:name="_Toc138946255"/>
      <w:bookmarkStart w:id="3101" w:name="_Toc137554512"/>
      <w:bookmarkStart w:id="3102" w:name="_Toc98763010"/>
      <w:bookmarkStart w:id="3103" w:name="_Toc29811738"/>
      <w:bookmarkStart w:id="3104" w:name="_Toc61183446"/>
      <w:bookmarkStart w:id="3105" w:name="_Toc82450641"/>
      <w:bookmarkStart w:id="3106" w:name="_Toc76542011"/>
      <w:bookmarkStart w:id="3107" w:name="_Toc61184624"/>
      <w:bookmarkStart w:id="3108" w:name="_Toc98755419"/>
      <w:bookmarkStart w:id="3109" w:name="_Toc57820243"/>
      <w:bookmarkStart w:id="3110" w:name="_Toc57821170"/>
      <w:bookmarkStart w:id="3111" w:name="_Toc74583198"/>
      <w:bookmarkStart w:id="3112" w:name="_Toc66386357"/>
      <w:bookmarkStart w:id="3113" w:name="_Toc155428153"/>
      <w:bookmarkStart w:id="3114" w:name="_Toc155781171"/>
      <w:bookmarkStart w:id="3115" w:name="_Toc161665470"/>
      <w:bookmarkStart w:id="3116" w:name="_Toc169718621"/>
      <w:bookmarkStart w:id="3117" w:name="_Toc17633717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249676DF" w14:textId="64C88CBF" w:rsidR="009203EC" w:rsidRDefault="009203EC" w:rsidP="009203EC">
      <w:pPr>
        <w:rPr>
          <w:lang w:val="en-US" w:eastAsia="zh-CN"/>
        </w:rPr>
      </w:pPr>
      <w:bookmarkStart w:id="3118" w:name="_Toc37254797"/>
      <w:bookmarkStart w:id="3119" w:name="_Toc21343108"/>
      <w:bookmarkStart w:id="3120" w:name="_Toc37255440"/>
      <w:bookmarkStart w:id="3121" w:name="_Toc8296"/>
      <w:bookmarkStart w:id="3122" w:name="_Toc29770074"/>
      <w:bookmarkStart w:id="3123" w:name="_Toc29799573"/>
      <w:bookmarkStart w:id="3124" w:name="_Toc155428154"/>
      <w:bookmarkStart w:id="3125"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126" w:name="_Toc161665471"/>
      <w:bookmarkStart w:id="3127" w:name="_Toc169718622"/>
      <w:bookmarkStart w:id="3128" w:name="_Toc176337179"/>
      <w:r>
        <w:rPr>
          <w:rFonts w:eastAsia="SimSun" w:hint="eastAsia"/>
          <w:lang w:val="en-US" w:eastAsia="zh-CN"/>
        </w:rPr>
        <w:lastRenderedPageBreak/>
        <w:t>6</w:t>
      </w:r>
      <w:r>
        <w:t>.</w:t>
      </w:r>
      <w:r>
        <w:rPr>
          <w:rFonts w:eastAsia="SimSun" w:hint="eastAsia"/>
          <w:lang w:val="en-US" w:eastAsia="zh-CN"/>
        </w:rPr>
        <w:t>17</w:t>
      </w:r>
      <w:r>
        <w:tab/>
      </w:r>
      <w:bookmarkEnd w:id="3118"/>
      <w:bookmarkEnd w:id="3119"/>
      <w:bookmarkEnd w:id="3120"/>
      <w:bookmarkEnd w:id="3121"/>
      <w:bookmarkEnd w:id="3122"/>
      <w:bookmarkEnd w:id="3123"/>
      <w:bookmarkEnd w:id="3124"/>
      <w:bookmarkEnd w:id="3125"/>
      <w:bookmarkEnd w:id="3126"/>
      <w:r w:rsidR="00344022">
        <w:rPr>
          <w:rFonts w:eastAsia="SimSun"/>
          <w:lang w:val="en-US" w:eastAsia="zh-CN"/>
        </w:rPr>
        <w:t>Maximum</w:t>
      </w:r>
      <w:r w:rsidR="00344022">
        <w:t xml:space="preserve"> input level for NCR-MT</w:t>
      </w:r>
      <w:bookmarkEnd w:id="3127"/>
      <w:bookmarkEnd w:id="312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129" w:name="_Toc23673"/>
      <w:bookmarkStart w:id="3130" w:name="_Toc155428155"/>
      <w:bookmarkStart w:id="3131" w:name="_Toc155781173"/>
      <w:bookmarkStart w:id="3132" w:name="_Toc161665472"/>
      <w:bookmarkStart w:id="3133" w:name="_Toc169718623"/>
      <w:bookmarkStart w:id="3134" w:name="_Toc176337180"/>
      <w:r>
        <w:rPr>
          <w:rFonts w:eastAsia="SimSun" w:hint="eastAsia"/>
          <w:lang w:val="en-US" w:eastAsia="zh-CN"/>
        </w:rPr>
        <w:t>6</w:t>
      </w:r>
      <w:r>
        <w:t>.</w:t>
      </w:r>
      <w:r>
        <w:rPr>
          <w:rFonts w:eastAsia="SimSun" w:hint="eastAsia"/>
          <w:lang w:val="en-US" w:eastAsia="zh-CN"/>
        </w:rPr>
        <w:t>18</w:t>
      </w:r>
      <w:r>
        <w:tab/>
      </w:r>
      <w:bookmarkEnd w:id="3129"/>
      <w:bookmarkEnd w:id="3130"/>
      <w:bookmarkEnd w:id="3131"/>
      <w:bookmarkEnd w:id="3132"/>
      <w:r w:rsidR="00344022">
        <w:rPr>
          <w:rFonts w:eastAsia="SimSun"/>
          <w:lang w:val="en-US" w:eastAsia="zh-CN"/>
        </w:rPr>
        <w:t>Adjacent</w:t>
      </w:r>
      <w:r w:rsidR="00344022">
        <w:t xml:space="preserve"> channel selectivity for NCR-MT</w:t>
      </w:r>
      <w:bookmarkEnd w:id="3133"/>
      <w:bookmarkEnd w:id="3134"/>
    </w:p>
    <w:p w14:paraId="73863DC7" w14:textId="77777777" w:rsidR="004C09B9" w:rsidRDefault="004C09B9" w:rsidP="004C09B9">
      <w:pPr>
        <w:pStyle w:val="Heading3"/>
      </w:pPr>
      <w:bookmarkStart w:id="3135" w:name="_Toc61184241"/>
      <w:bookmarkStart w:id="3136" w:name="_Toc82450003"/>
      <w:bookmarkStart w:id="3137" w:name="_Toc98755429"/>
      <w:bookmarkStart w:id="3138" w:name="_Toc89949040"/>
      <w:bookmarkStart w:id="3139" w:name="_Toc74583208"/>
      <w:bookmarkStart w:id="3140" w:name="_Toc82450651"/>
      <w:bookmarkStart w:id="3141" w:name="_Toc98763020"/>
      <w:bookmarkStart w:id="3142" w:name="_Toc57820252"/>
      <w:bookmarkStart w:id="3143" w:name="_Toc138946265"/>
      <w:bookmarkStart w:id="3144" w:name="_Toc53185398"/>
      <w:bookmarkStart w:id="3145" w:name="_Toc53185774"/>
      <w:bookmarkStart w:id="3146" w:name="_Toc61183849"/>
      <w:bookmarkStart w:id="3147" w:name="_Toc61183455"/>
      <w:bookmarkStart w:id="3148" w:name="_Toc61184633"/>
      <w:bookmarkStart w:id="3149" w:name="_Toc106183949"/>
      <w:bookmarkStart w:id="3150" w:name="_Toc130401971"/>
      <w:bookmarkStart w:id="3151" w:name="_Toc137554522"/>
      <w:bookmarkStart w:id="3152" w:name="_Toc138853584"/>
      <w:bookmarkStart w:id="3153" w:name="_Toc66386367"/>
      <w:bookmarkStart w:id="3154" w:name="_Toc21127534"/>
      <w:bookmarkStart w:id="3155" w:name="_Toc29811743"/>
      <w:bookmarkStart w:id="3156" w:name="_Toc61185023"/>
      <w:bookmarkStart w:id="3157" w:name="_Toc76542021"/>
      <w:bookmarkStart w:id="3158" w:name="_Toc57821179"/>
      <w:bookmarkStart w:id="3159" w:name="_Toc155428156"/>
      <w:bookmarkStart w:id="3160" w:name="_Toc155781174"/>
      <w:bookmarkStart w:id="3161" w:name="_Toc161665473"/>
      <w:bookmarkStart w:id="3162" w:name="_Toc169718624"/>
      <w:bookmarkStart w:id="3163" w:name="_Toc176337181"/>
      <w:r>
        <w:rPr>
          <w:rFonts w:eastAsia="SimSun" w:hint="eastAsia"/>
          <w:lang w:val="en-US" w:eastAsia="zh-CN"/>
        </w:rPr>
        <w:t>6</w:t>
      </w:r>
      <w:r>
        <w:t>.</w:t>
      </w:r>
      <w:r>
        <w:rPr>
          <w:rFonts w:eastAsia="SimSun" w:hint="eastAsia"/>
          <w:lang w:val="en-US" w:eastAsia="zh-CN"/>
        </w:rPr>
        <w:t>18</w:t>
      </w:r>
      <w:r>
        <w:t>.1</w:t>
      </w:r>
      <w:r>
        <w:tab/>
        <w:t>Adjacent Channel Selectivity (ACS)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7FFCEA09" w14:textId="77777777" w:rsidR="004C09B9" w:rsidRDefault="004C09B9" w:rsidP="004C09B9">
      <w:pPr>
        <w:pStyle w:val="Heading4"/>
      </w:pPr>
      <w:bookmarkStart w:id="3164" w:name="_Toc98755430"/>
      <w:bookmarkStart w:id="3165" w:name="_Toc138946266"/>
      <w:bookmarkStart w:id="3166" w:name="_Toc89949041"/>
      <w:bookmarkStart w:id="3167" w:name="_Toc98763021"/>
      <w:bookmarkStart w:id="3168" w:name="_Toc61185024"/>
      <w:bookmarkStart w:id="3169" w:name="_Toc66386368"/>
      <w:bookmarkStart w:id="3170" w:name="_Toc57821180"/>
      <w:bookmarkStart w:id="3171" w:name="_Toc53185399"/>
      <w:bookmarkStart w:id="3172" w:name="_Toc61183850"/>
      <w:bookmarkStart w:id="3173" w:name="_Toc82450652"/>
      <w:bookmarkStart w:id="3174" w:name="_Toc61183456"/>
      <w:bookmarkStart w:id="3175" w:name="_Toc130401972"/>
      <w:bookmarkStart w:id="3176" w:name="_Toc57820253"/>
      <w:bookmarkStart w:id="3177" w:name="_Toc137554523"/>
      <w:bookmarkStart w:id="3178" w:name="_Toc53185775"/>
      <w:bookmarkStart w:id="3179" w:name="_Toc61184634"/>
      <w:bookmarkStart w:id="3180" w:name="_Toc61184242"/>
      <w:bookmarkStart w:id="3181" w:name="_Toc106183950"/>
      <w:bookmarkStart w:id="3182" w:name="_Toc29811744"/>
      <w:bookmarkStart w:id="3183" w:name="_Toc74583209"/>
      <w:bookmarkStart w:id="3184" w:name="_Toc82450004"/>
      <w:bookmarkStart w:id="3185" w:name="_Toc76542022"/>
      <w:bookmarkStart w:id="3186" w:name="_Toc138853585"/>
      <w:bookmarkStart w:id="3187" w:name="_Toc21127535"/>
      <w:bookmarkStart w:id="3188" w:name="_Toc155428157"/>
      <w:bookmarkStart w:id="3189" w:name="_Toc155781175"/>
      <w:bookmarkStart w:id="3190" w:name="_Toc161665474"/>
      <w:bookmarkStart w:id="3191" w:name="_Toc169718625"/>
      <w:bookmarkStart w:id="3192" w:name="_Toc176337182"/>
      <w:r>
        <w:rPr>
          <w:rFonts w:eastAsia="SimSun" w:hint="eastAsia"/>
          <w:lang w:val="en-US" w:eastAsia="zh-CN"/>
        </w:rPr>
        <w:t>6</w:t>
      </w:r>
      <w:r>
        <w:t>.</w:t>
      </w:r>
      <w:r>
        <w:rPr>
          <w:rFonts w:eastAsia="SimSun" w:hint="eastAsia"/>
          <w:lang w:val="en-US" w:eastAsia="zh-CN"/>
        </w:rPr>
        <w:t>18</w:t>
      </w:r>
      <w:r>
        <w:t>.1.1</w:t>
      </w:r>
      <w:r>
        <w:tab/>
        <w:t>General</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193" w:name="_Toc89949042"/>
      <w:bookmarkStart w:id="3194" w:name="_Toc61183851"/>
      <w:bookmarkStart w:id="3195" w:name="_Toc82450005"/>
      <w:bookmarkStart w:id="3196" w:name="_Toc66386369"/>
      <w:bookmarkStart w:id="3197" w:name="_Toc21127536"/>
      <w:bookmarkStart w:id="3198" w:name="_Toc137554524"/>
      <w:bookmarkStart w:id="3199" w:name="_Toc98763022"/>
      <w:bookmarkStart w:id="3200" w:name="_Toc29811745"/>
      <w:bookmarkStart w:id="3201" w:name="_Toc98755431"/>
      <w:bookmarkStart w:id="3202" w:name="_Toc106183951"/>
      <w:bookmarkStart w:id="3203" w:name="_Toc57820254"/>
      <w:bookmarkStart w:id="3204" w:name="_Toc130401973"/>
      <w:bookmarkStart w:id="3205" w:name="_Toc53185776"/>
      <w:bookmarkStart w:id="3206" w:name="_Toc53185400"/>
      <w:bookmarkStart w:id="3207" w:name="_Toc61184635"/>
      <w:bookmarkStart w:id="3208" w:name="_Toc61185025"/>
      <w:bookmarkStart w:id="3209" w:name="_Toc57821181"/>
      <w:bookmarkStart w:id="3210" w:name="_Toc82450653"/>
      <w:bookmarkStart w:id="3211" w:name="_Toc74583210"/>
      <w:bookmarkStart w:id="3212" w:name="_Toc61184243"/>
      <w:bookmarkStart w:id="3213" w:name="_Toc76542023"/>
      <w:bookmarkStart w:id="3214" w:name="_Toc138853586"/>
      <w:bookmarkStart w:id="3215" w:name="_Toc61183457"/>
      <w:bookmarkStart w:id="3216" w:name="_Toc138946267"/>
      <w:bookmarkStart w:id="3217" w:name="_Toc155428158"/>
      <w:bookmarkStart w:id="3218" w:name="_Toc155781176"/>
      <w:bookmarkStart w:id="3219" w:name="_Toc161665475"/>
      <w:bookmarkStart w:id="3220" w:name="_Toc169718626"/>
      <w:bookmarkStart w:id="3221" w:name="_Toc176337183"/>
      <w:r>
        <w:rPr>
          <w:rFonts w:eastAsia="SimSun" w:hint="eastAsia"/>
          <w:lang w:val="en-US" w:eastAsia="zh-CN"/>
        </w:rPr>
        <w:t>6</w:t>
      </w:r>
      <w:r>
        <w:t>.</w:t>
      </w:r>
      <w:r>
        <w:rPr>
          <w:rFonts w:eastAsia="SimSun" w:hint="eastAsia"/>
          <w:lang w:val="en-US" w:eastAsia="zh-CN"/>
        </w:rPr>
        <w:t>18</w:t>
      </w:r>
      <w:r>
        <w:t>.1.2</w:t>
      </w:r>
      <w:r>
        <w:tab/>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221"/>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222" w:name="_Toc155428159"/>
      <w:bookmarkStart w:id="3223" w:name="_Toc155781177"/>
      <w:bookmarkStart w:id="3224" w:name="_Toc161665476"/>
      <w:bookmarkStart w:id="3225" w:name="_Toc169718627"/>
      <w:bookmarkStart w:id="3226" w:name="_Toc17633718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222"/>
      <w:bookmarkEnd w:id="3223"/>
      <w:bookmarkEnd w:id="3224"/>
      <w:bookmarkEnd w:id="3225"/>
      <w:r w:rsidR="00666C8A">
        <w:rPr>
          <w:rFonts w:eastAsiaTheme="minorEastAsia" w:hint="eastAsia"/>
          <w:lang w:eastAsia="zh-CN"/>
        </w:rPr>
        <w:t>Void</w:t>
      </w:r>
      <w:bookmarkEnd w:id="3226"/>
    </w:p>
    <w:p w14:paraId="1528EA47" w14:textId="6C8403FA" w:rsidR="004C09B9" w:rsidRDefault="004C09B9" w:rsidP="00666C8A">
      <w:pPr>
        <w:pStyle w:val="Heading2"/>
      </w:pPr>
      <w:bookmarkStart w:id="3227" w:name="_Toc22860"/>
      <w:bookmarkStart w:id="3228" w:name="_Toc29799584"/>
      <w:bookmarkStart w:id="3229" w:name="_Toc21343119"/>
      <w:bookmarkStart w:id="3230" w:name="_Toc37255451"/>
      <w:bookmarkStart w:id="3231" w:name="_Toc37254808"/>
      <w:bookmarkStart w:id="3232" w:name="_Toc29770085"/>
      <w:bookmarkStart w:id="3233" w:name="_Toc155428160"/>
      <w:bookmarkStart w:id="3234" w:name="_Toc155781178"/>
      <w:bookmarkStart w:id="3235" w:name="_Toc161665477"/>
      <w:bookmarkStart w:id="3236" w:name="_Toc169718628"/>
      <w:bookmarkStart w:id="3237" w:name="_Toc176337185"/>
      <w:r>
        <w:rPr>
          <w:rFonts w:eastAsia="SimSun" w:hint="eastAsia"/>
          <w:lang w:val="en-US" w:eastAsia="zh-CN"/>
        </w:rPr>
        <w:t>6</w:t>
      </w:r>
      <w:r>
        <w:t>.</w:t>
      </w:r>
      <w:r>
        <w:rPr>
          <w:rFonts w:eastAsia="SimSun" w:hint="eastAsia"/>
          <w:lang w:val="en-US" w:eastAsia="zh-CN"/>
        </w:rPr>
        <w:t>19</w:t>
      </w:r>
      <w:r>
        <w:tab/>
      </w:r>
      <w:bookmarkEnd w:id="3227"/>
      <w:bookmarkEnd w:id="3228"/>
      <w:bookmarkEnd w:id="3229"/>
      <w:bookmarkEnd w:id="3230"/>
      <w:bookmarkEnd w:id="3231"/>
      <w:bookmarkEnd w:id="3232"/>
      <w:bookmarkEnd w:id="3233"/>
      <w:bookmarkEnd w:id="3234"/>
      <w:bookmarkEnd w:id="3235"/>
      <w:r w:rsidR="00344022">
        <w:rPr>
          <w:rFonts w:eastAsia="SimSun"/>
          <w:lang w:val="en-US" w:eastAsia="zh-CN"/>
        </w:rPr>
        <w:t>Blocking</w:t>
      </w:r>
      <w:r w:rsidR="00344022">
        <w:t xml:space="preserve"> characteristics for NCR-MT</w:t>
      </w:r>
      <w:bookmarkEnd w:id="3236"/>
      <w:bookmarkEnd w:id="3237"/>
    </w:p>
    <w:p w14:paraId="5DB0517A" w14:textId="77777777" w:rsidR="004C09B9" w:rsidRDefault="004C09B9" w:rsidP="004C09B9">
      <w:pPr>
        <w:pStyle w:val="Heading3"/>
      </w:pPr>
      <w:bookmarkStart w:id="3238" w:name="_Toc155428161"/>
      <w:bookmarkStart w:id="3239" w:name="_Toc155781179"/>
      <w:bookmarkStart w:id="3240" w:name="_Toc161665478"/>
      <w:bookmarkStart w:id="3241" w:name="_Toc169718629"/>
      <w:bookmarkStart w:id="3242" w:name="_Toc176337186"/>
      <w:r>
        <w:rPr>
          <w:rFonts w:eastAsia="SimSun" w:hint="eastAsia"/>
          <w:lang w:val="en-US" w:eastAsia="zh-CN"/>
        </w:rPr>
        <w:t>6</w:t>
      </w:r>
      <w:r>
        <w:t>.</w:t>
      </w:r>
      <w:r>
        <w:rPr>
          <w:rFonts w:eastAsia="SimSun" w:hint="eastAsia"/>
          <w:lang w:val="en-US" w:eastAsia="zh-CN"/>
        </w:rPr>
        <w:t>19</w:t>
      </w:r>
      <w:r>
        <w:t>.1</w:t>
      </w:r>
      <w:r>
        <w:tab/>
        <w:t>General</w:t>
      </w:r>
      <w:bookmarkEnd w:id="3238"/>
      <w:bookmarkEnd w:id="3239"/>
      <w:bookmarkEnd w:id="3240"/>
      <w:bookmarkEnd w:id="3241"/>
      <w:bookmarkEnd w:id="3242"/>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243" w:name="_Toc98755435"/>
      <w:bookmarkStart w:id="3244" w:name="_Toc61183855"/>
      <w:bookmarkStart w:id="3245" w:name="_Toc82450009"/>
      <w:bookmarkStart w:id="3246" w:name="_Toc53185404"/>
      <w:bookmarkStart w:id="3247" w:name="_Toc61184639"/>
      <w:bookmarkStart w:id="3248" w:name="_Toc138853590"/>
      <w:bookmarkStart w:id="3249" w:name="_Toc57821185"/>
      <w:bookmarkStart w:id="3250" w:name="_Toc130401977"/>
      <w:bookmarkStart w:id="3251" w:name="_Toc66386373"/>
      <w:bookmarkStart w:id="3252" w:name="_Toc76542027"/>
      <w:bookmarkStart w:id="3253" w:name="_Toc57820258"/>
      <w:bookmarkStart w:id="3254" w:name="_Toc89949046"/>
      <w:bookmarkStart w:id="3255" w:name="_Toc74583214"/>
      <w:bookmarkStart w:id="3256" w:name="_Toc61185029"/>
      <w:bookmarkStart w:id="3257" w:name="_Toc106183955"/>
      <w:bookmarkStart w:id="3258" w:name="_Toc98763026"/>
      <w:bookmarkStart w:id="3259" w:name="_Toc61183461"/>
      <w:bookmarkStart w:id="3260" w:name="_Toc61184247"/>
      <w:bookmarkStart w:id="3261" w:name="_Toc53185780"/>
      <w:bookmarkStart w:id="3262" w:name="_Toc137554528"/>
      <w:bookmarkStart w:id="3263" w:name="_Toc82450657"/>
      <w:bookmarkStart w:id="3264" w:name="_Toc138946271"/>
      <w:bookmarkStart w:id="3265" w:name="_Toc155428162"/>
      <w:bookmarkStart w:id="3266" w:name="_Toc155781180"/>
      <w:bookmarkStart w:id="3267" w:name="_Toc161665479"/>
      <w:bookmarkStart w:id="3268" w:name="_Toc169718630"/>
      <w:bookmarkStart w:id="3269" w:name="_Toc176337187"/>
      <w:r>
        <w:rPr>
          <w:rFonts w:eastAsia="SimSun" w:hint="eastAsia"/>
          <w:lang w:val="en-US" w:eastAsia="zh-CN"/>
        </w:rPr>
        <w:t>6</w:t>
      </w:r>
      <w:r>
        <w:t>.</w:t>
      </w:r>
      <w:r>
        <w:rPr>
          <w:rFonts w:eastAsia="SimSun" w:hint="eastAsia"/>
          <w:lang w:val="en-US" w:eastAsia="zh-CN"/>
        </w:rPr>
        <w:t>19</w:t>
      </w:r>
      <w:r>
        <w:t>.2</w:t>
      </w:r>
      <w:r>
        <w:tab/>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r w:rsidR="00666C8A">
        <w:t>Minimum requirement for NCR-MT type 1-C</w:t>
      </w:r>
      <w:r w:rsidR="00666C8A">
        <w:rPr>
          <w:rFonts w:eastAsiaTheme="minorEastAsia" w:hint="eastAsia"/>
          <w:lang w:eastAsia="zh-CN"/>
        </w:rPr>
        <w:t xml:space="preserve"> and 1-H</w:t>
      </w:r>
      <w:bookmarkEnd w:id="3269"/>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270" w:name="_Toc138853591"/>
      <w:bookmarkStart w:id="3271" w:name="_Toc61183856"/>
      <w:bookmarkStart w:id="3272" w:name="_Toc138946272"/>
      <w:bookmarkStart w:id="3273" w:name="_Toc53185781"/>
      <w:bookmarkStart w:id="3274" w:name="_Toc106183956"/>
      <w:bookmarkStart w:id="3275" w:name="_Toc82450658"/>
      <w:bookmarkStart w:id="3276" w:name="_Toc130401978"/>
      <w:bookmarkStart w:id="3277" w:name="_Toc61184640"/>
      <w:bookmarkStart w:id="3278" w:name="_Toc76542028"/>
      <w:bookmarkStart w:id="3279" w:name="_Toc61184248"/>
      <w:bookmarkStart w:id="3280" w:name="_Toc82450010"/>
      <w:bookmarkStart w:id="3281" w:name="_Toc89949047"/>
      <w:bookmarkStart w:id="3282" w:name="_Toc98755436"/>
      <w:bookmarkStart w:id="3283" w:name="_Toc74583215"/>
      <w:bookmarkStart w:id="3284" w:name="_Toc61185030"/>
      <w:bookmarkStart w:id="3285" w:name="_Toc57820259"/>
      <w:bookmarkStart w:id="3286" w:name="_Toc61183462"/>
      <w:bookmarkStart w:id="3287" w:name="_Toc98763027"/>
      <w:bookmarkStart w:id="3288" w:name="_Toc53185405"/>
      <w:bookmarkStart w:id="3289" w:name="_Toc57821186"/>
      <w:bookmarkStart w:id="3290" w:name="_Toc66386374"/>
      <w:bookmarkStart w:id="3291" w:name="_Toc137554529"/>
      <w:bookmarkStart w:id="3292" w:name="_Toc155428163"/>
      <w:bookmarkStart w:id="3293" w:name="_Toc155781181"/>
      <w:bookmarkStart w:id="3294" w:name="_Toc161665480"/>
      <w:bookmarkStart w:id="3295" w:name="_Toc169718631"/>
      <w:bookmarkStart w:id="3296" w:name="_Toc176337188"/>
      <w:r>
        <w:rPr>
          <w:rFonts w:eastAsia="SimSun" w:hint="eastAsia"/>
          <w:lang w:val="en-US" w:eastAsia="zh-CN"/>
        </w:rPr>
        <w:t>6</w:t>
      </w:r>
      <w:r>
        <w:t>.</w:t>
      </w:r>
      <w:r>
        <w:rPr>
          <w:rFonts w:eastAsia="SimSun" w:hint="eastAsia"/>
          <w:lang w:val="en-US" w:eastAsia="zh-CN"/>
        </w:rPr>
        <w:t>19</w:t>
      </w:r>
      <w:r>
        <w:t>.3</w:t>
      </w:r>
      <w:r>
        <w:tab/>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r w:rsidR="00097391">
        <w:rPr>
          <w:rFonts w:eastAsiaTheme="minorEastAsia" w:hint="eastAsia"/>
          <w:lang w:eastAsia="zh-CN"/>
        </w:rPr>
        <w:t>Void</w:t>
      </w:r>
      <w:bookmarkEnd w:id="3296"/>
    </w:p>
    <w:p w14:paraId="2384C5D9" w14:textId="1F998F73" w:rsidR="004C09B9" w:rsidRDefault="004C09B9" w:rsidP="004C09B9">
      <w:pPr>
        <w:pStyle w:val="Heading2"/>
      </w:pPr>
      <w:bookmarkStart w:id="3297" w:name="_Toc37255476"/>
      <w:bookmarkStart w:id="3298" w:name="_Toc21343144"/>
      <w:bookmarkStart w:id="3299" w:name="_Toc37254833"/>
      <w:bookmarkStart w:id="3300" w:name="_Toc5867"/>
      <w:bookmarkStart w:id="3301" w:name="_Toc29799609"/>
      <w:bookmarkStart w:id="3302" w:name="_Toc29770110"/>
      <w:bookmarkStart w:id="3303" w:name="_Toc155428164"/>
      <w:bookmarkStart w:id="3304" w:name="_Toc155781182"/>
      <w:bookmarkStart w:id="3305" w:name="_Toc161665481"/>
      <w:bookmarkStart w:id="3306" w:name="_Toc169718632"/>
      <w:bookmarkStart w:id="3307" w:name="_Toc176337189"/>
      <w:r>
        <w:rPr>
          <w:rFonts w:eastAsia="SimSun" w:hint="eastAsia"/>
          <w:lang w:val="en-US" w:eastAsia="zh-CN"/>
        </w:rPr>
        <w:t>6</w:t>
      </w:r>
      <w:r>
        <w:t>.</w:t>
      </w:r>
      <w:r>
        <w:rPr>
          <w:rFonts w:eastAsia="SimSun" w:hint="eastAsia"/>
          <w:lang w:val="en-US" w:eastAsia="zh-CN"/>
        </w:rPr>
        <w:t>20</w:t>
      </w:r>
      <w:r>
        <w:tab/>
      </w:r>
      <w:bookmarkEnd w:id="3297"/>
      <w:bookmarkEnd w:id="3298"/>
      <w:bookmarkEnd w:id="3299"/>
      <w:bookmarkEnd w:id="3300"/>
      <w:bookmarkEnd w:id="3301"/>
      <w:bookmarkEnd w:id="3302"/>
      <w:bookmarkEnd w:id="3303"/>
      <w:bookmarkEnd w:id="3304"/>
      <w:bookmarkEnd w:id="3305"/>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306"/>
      <w:bookmarkEnd w:id="3307"/>
    </w:p>
    <w:p w14:paraId="37A6D1ED" w14:textId="77777777" w:rsidR="004C09B9" w:rsidRDefault="004C09B9" w:rsidP="004C09B9">
      <w:pPr>
        <w:pStyle w:val="Heading3"/>
      </w:pPr>
      <w:bookmarkStart w:id="3308" w:name="_Toc155428165"/>
      <w:bookmarkStart w:id="3309" w:name="_Toc155781183"/>
      <w:bookmarkStart w:id="3310" w:name="_Toc161665482"/>
      <w:bookmarkStart w:id="3311" w:name="_Toc169718633"/>
      <w:bookmarkStart w:id="3312" w:name="_Toc176337190"/>
      <w:r>
        <w:rPr>
          <w:rFonts w:eastAsia="SimSun" w:hint="eastAsia"/>
          <w:lang w:val="en-US" w:eastAsia="zh-CN"/>
        </w:rPr>
        <w:t>6</w:t>
      </w:r>
      <w:r>
        <w:t>.</w:t>
      </w:r>
      <w:r>
        <w:rPr>
          <w:rFonts w:eastAsia="SimSun" w:hint="eastAsia"/>
          <w:lang w:val="en-US" w:eastAsia="zh-CN"/>
        </w:rPr>
        <w:t>20</w:t>
      </w:r>
      <w:r>
        <w:t>.1</w:t>
      </w:r>
      <w:r>
        <w:tab/>
        <w:t>General</w:t>
      </w:r>
      <w:bookmarkEnd w:id="3308"/>
      <w:bookmarkEnd w:id="3309"/>
      <w:bookmarkEnd w:id="3310"/>
      <w:bookmarkEnd w:id="3311"/>
      <w:bookmarkEnd w:id="3312"/>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313" w:name="_Toc155428166"/>
      <w:bookmarkStart w:id="3314" w:name="_Toc155781184"/>
      <w:bookmarkStart w:id="3315" w:name="_Toc161665483"/>
      <w:bookmarkStart w:id="3316" w:name="_Toc169718634"/>
      <w:bookmarkStart w:id="3317" w:name="_Toc17633719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313"/>
      <w:bookmarkEnd w:id="3314"/>
      <w:bookmarkEnd w:id="3315"/>
      <w:bookmarkEnd w:id="3316"/>
      <w:bookmarkEnd w:id="3317"/>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318" w:name="_Toc21343150"/>
      <w:bookmarkStart w:id="3319" w:name="_Toc29799615"/>
      <w:bookmarkStart w:id="3320" w:name="_Toc11319"/>
      <w:bookmarkStart w:id="3321" w:name="_Toc29770116"/>
      <w:bookmarkStart w:id="3322" w:name="_Toc37254839"/>
      <w:bookmarkStart w:id="3323" w:name="_Toc37255482"/>
      <w:bookmarkStart w:id="3324" w:name="_Toc155428167"/>
      <w:bookmarkStart w:id="3325" w:name="_Toc155781185"/>
      <w:bookmarkStart w:id="3326" w:name="_Toc161665484"/>
      <w:bookmarkStart w:id="3327" w:name="_Toc169718635"/>
      <w:bookmarkStart w:id="3328" w:name="_Toc176337192"/>
      <w:r>
        <w:rPr>
          <w:rFonts w:eastAsia="SimSun" w:hint="eastAsia"/>
          <w:lang w:val="en-US" w:eastAsia="zh-CN"/>
        </w:rPr>
        <w:t>6</w:t>
      </w:r>
      <w:r>
        <w:t>.</w:t>
      </w:r>
      <w:r>
        <w:rPr>
          <w:rFonts w:eastAsia="SimSun" w:hint="eastAsia"/>
          <w:lang w:val="en-US" w:eastAsia="zh-CN"/>
        </w:rPr>
        <w:t>21</w:t>
      </w:r>
      <w:r>
        <w:tab/>
      </w:r>
      <w:bookmarkEnd w:id="3318"/>
      <w:bookmarkEnd w:id="3319"/>
      <w:bookmarkEnd w:id="3320"/>
      <w:bookmarkEnd w:id="3321"/>
      <w:bookmarkEnd w:id="3322"/>
      <w:bookmarkEnd w:id="3323"/>
      <w:bookmarkEnd w:id="3324"/>
      <w:bookmarkEnd w:id="3325"/>
      <w:bookmarkEnd w:id="3326"/>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327"/>
      <w:bookmarkEnd w:id="3328"/>
    </w:p>
    <w:p w14:paraId="473F4541" w14:textId="77777777" w:rsidR="004C09B9" w:rsidRDefault="004C09B9" w:rsidP="004C09B9">
      <w:pPr>
        <w:pStyle w:val="Heading3"/>
      </w:pPr>
      <w:bookmarkStart w:id="3329" w:name="_Toc155428168"/>
      <w:bookmarkStart w:id="3330" w:name="_Toc155781186"/>
      <w:bookmarkStart w:id="3331" w:name="_Toc161665485"/>
      <w:bookmarkStart w:id="3332" w:name="_Toc169718636"/>
      <w:bookmarkStart w:id="3333" w:name="_Toc176337193"/>
      <w:r>
        <w:rPr>
          <w:rFonts w:eastAsia="SimSun" w:hint="eastAsia"/>
          <w:lang w:val="en-US" w:eastAsia="zh-CN"/>
        </w:rPr>
        <w:t>6</w:t>
      </w:r>
      <w:r>
        <w:t>.</w:t>
      </w:r>
      <w:r>
        <w:rPr>
          <w:rFonts w:eastAsia="SimSun" w:hint="eastAsia"/>
          <w:lang w:val="en-US" w:eastAsia="zh-CN"/>
        </w:rPr>
        <w:t>21</w:t>
      </w:r>
      <w:r>
        <w:t>.1</w:t>
      </w:r>
      <w:r>
        <w:tab/>
        <w:t>General</w:t>
      </w:r>
      <w:bookmarkEnd w:id="3329"/>
      <w:bookmarkEnd w:id="3330"/>
      <w:bookmarkEnd w:id="3331"/>
      <w:bookmarkEnd w:id="3332"/>
      <w:bookmarkEnd w:id="3333"/>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334" w:name="_Toc29811765"/>
      <w:bookmarkStart w:id="3335" w:name="_Toc114255577"/>
      <w:bookmarkStart w:id="3336" w:name="_Toc123716995"/>
      <w:bookmarkStart w:id="3337" w:name="_Toc53178259"/>
      <w:bookmarkStart w:id="3338" w:name="_Toc45893537"/>
      <w:bookmarkStart w:id="3339" w:name="_Toc61179406"/>
      <w:bookmarkStart w:id="3340" w:name="_Toc123049071"/>
      <w:bookmarkStart w:id="3341" w:name="_Toc21127556"/>
      <w:bookmarkStart w:id="3342" w:name="_Toc37260234"/>
      <w:bookmarkStart w:id="3343" w:name="_Toc37267622"/>
      <w:bookmarkStart w:id="3344" w:name="_Toc36817317"/>
      <w:bookmarkStart w:id="3345" w:name="_Toc82621840"/>
      <w:bookmarkStart w:id="3346" w:name="_Toc90422687"/>
      <w:bookmarkStart w:id="3347" w:name="_Toc67916702"/>
      <w:bookmarkStart w:id="3348" w:name="_Toc61178936"/>
      <w:bookmarkStart w:id="3349" w:name="_Toc106782882"/>
      <w:bookmarkStart w:id="3350" w:name="_Toc123051990"/>
      <w:bookmarkStart w:id="3351" w:name="_Toc107419357"/>
      <w:bookmarkStart w:id="3352" w:name="_Toc53178710"/>
      <w:bookmarkStart w:id="3353" w:name="_Toc124265275"/>
      <w:bookmarkStart w:id="3354" w:name="_Toc115186257"/>
      <w:bookmarkStart w:id="3355" w:name="_Toc44712224"/>
      <w:bookmarkStart w:id="3356" w:name="_Toc107474984"/>
      <w:bookmarkStart w:id="3357" w:name="_Toc131687407"/>
      <w:bookmarkStart w:id="3358" w:name="_Toc124156903"/>
      <w:bookmarkStart w:id="3359" w:name="_Toc74663300"/>
      <w:bookmarkStart w:id="3360" w:name="_Toc107311773"/>
      <w:bookmarkStart w:id="3361" w:name="_Toc155428169"/>
      <w:bookmarkStart w:id="3362" w:name="_Toc155781187"/>
      <w:bookmarkStart w:id="3363" w:name="_Toc161665486"/>
      <w:bookmarkStart w:id="3364" w:name="_Toc169718637"/>
      <w:bookmarkStart w:id="3365" w:name="_Toc176337194"/>
      <w:r>
        <w:rPr>
          <w:rFonts w:eastAsia="SimSun" w:hint="eastAsia"/>
          <w:lang w:val="en-US" w:eastAsia="zh-CN"/>
        </w:rPr>
        <w:t>6</w:t>
      </w:r>
      <w:r>
        <w:t>.</w:t>
      </w:r>
      <w:r>
        <w:rPr>
          <w:rFonts w:eastAsia="SimSun" w:hint="eastAsia"/>
          <w:lang w:val="en-US" w:eastAsia="zh-CN"/>
        </w:rPr>
        <w:t>21</w:t>
      </w:r>
      <w:r>
        <w:t>.2</w:t>
      </w:r>
      <w:r>
        <w:tab/>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365"/>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366" w:name="_Toc155428170"/>
      <w:bookmarkStart w:id="3367" w:name="_Toc155781188"/>
      <w:bookmarkStart w:id="3368" w:name="_Toc161665487"/>
      <w:bookmarkStart w:id="3369" w:name="_Toc169718638"/>
      <w:bookmarkStart w:id="3370" w:name="_Toc176337195"/>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366"/>
      <w:bookmarkEnd w:id="3367"/>
      <w:bookmarkEnd w:id="3368"/>
      <w:bookmarkEnd w:id="3369"/>
      <w:r w:rsidR="00333CA1">
        <w:rPr>
          <w:rFonts w:eastAsiaTheme="minorEastAsia" w:hint="eastAsia"/>
          <w:lang w:eastAsia="zh-CN"/>
        </w:rPr>
        <w:t>Void</w:t>
      </w:r>
      <w:bookmarkEnd w:id="3370"/>
    </w:p>
    <w:p w14:paraId="170ABC39" w14:textId="429D0F6D" w:rsidR="004C09B9" w:rsidRDefault="004C09B9" w:rsidP="004C09B9">
      <w:pPr>
        <w:pStyle w:val="Heading2"/>
      </w:pPr>
      <w:bookmarkStart w:id="3371" w:name="_Toc649"/>
      <w:bookmarkStart w:id="3372" w:name="_Toc37255492"/>
      <w:bookmarkStart w:id="3373" w:name="_Toc37254849"/>
      <w:bookmarkStart w:id="3374" w:name="_Toc29770126"/>
      <w:bookmarkStart w:id="3375" w:name="_Toc21343160"/>
      <w:bookmarkStart w:id="3376" w:name="_Toc29799625"/>
      <w:bookmarkStart w:id="3377" w:name="_Toc155428171"/>
      <w:bookmarkStart w:id="3378" w:name="_Toc155781189"/>
      <w:bookmarkStart w:id="3379" w:name="_Toc161665488"/>
      <w:bookmarkStart w:id="3380" w:name="_Toc169718639"/>
      <w:bookmarkStart w:id="3381" w:name="_Toc176337196"/>
      <w:r>
        <w:rPr>
          <w:rFonts w:eastAsia="SimSun" w:hint="eastAsia"/>
          <w:lang w:val="en-US" w:eastAsia="zh-CN"/>
        </w:rPr>
        <w:t>6</w:t>
      </w:r>
      <w:r>
        <w:t>.</w:t>
      </w:r>
      <w:r>
        <w:rPr>
          <w:rFonts w:eastAsia="SimSun" w:hint="eastAsia"/>
          <w:lang w:val="en-US" w:eastAsia="zh-CN"/>
        </w:rPr>
        <w:t>22</w:t>
      </w:r>
      <w:r>
        <w:tab/>
      </w:r>
      <w:bookmarkEnd w:id="3371"/>
      <w:bookmarkEnd w:id="3372"/>
      <w:bookmarkEnd w:id="3373"/>
      <w:bookmarkEnd w:id="3374"/>
      <w:bookmarkEnd w:id="3375"/>
      <w:bookmarkEnd w:id="3376"/>
      <w:bookmarkEnd w:id="3377"/>
      <w:bookmarkEnd w:id="3378"/>
      <w:bookmarkEnd w:id="3379"/>
      <w:bookmarkEnd w:id="3380"/>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381"/>
    </w:p>
    <w:p w14:paraId="11E3A4A3" w14:textId="77777777" w:rsidR="004C09B9" w:rsidRDefault="004C09B9" w:rsidP="004C09B9">
      <w:pPr>
        <w:pStyle w:val="Heading3"/>
      </w:pPr>
      <w:bookmarkStart w:id="3382" w:name="_Toc155428172"/>
      <w:bookmarkStart w:id="3383" w:name="_Toc155781190"/>
      <w:bookmarkStart w:id="3384" w:name="_Toc161665489"/>
      <w:bookmarkStart w:id="3385" w:name="_Toc169718640"/>
      <w:bookmarkStart w:id="3386" w:name="_Toc176337197"/>
      <w:r>
        <w:rPr>
          <w:rFonts w:eastAsia="SimSun" w:hint="eastAsia"/>
          <w:lang w:val="en-US" w:eastAsia="zh-CN"/>
        </w:rPr>
        <w:t>6</w:t>
      </w:r>
      <w:r>
        <w:t>.</w:t>
      </w:r>
      <w:r>
        <w:rPr>
          <w:rFonts w:eastAsia="SimSun" w:hint="eastAsia"/>
          <w:lang w:val="en-US" w:eastAsia="zh-CN"/>
        </w:rPr>
        <w:t>22</w:t>
      </w:r>
      <w:r>
        <w:t>.1</w:t>
      </w:r>
      <w:r>
        <w:tab/>
        <w:t>General</w:t>
      </w:r>
      <w:bookmarkEnd w:id="3382"/>
      <w:bookmarkEnd w:id="3383"/>
      <w:bookmarkEnd w:id="3384"/>
      <w:bookmarkEnd w:id="3385"/>
      <w:bookmarkEnd w:id="3386"/>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387"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388" w:name="_Toc155428173"/>
      <w:bookmarkStart w:id="3389" w:name="_Toc155781191"/>
      <w:bookmarkStart w:id="3390" w:name="_Toc161665490"/>
      <w:bookmarkStart w:id="3391" w:name="_Toc169718641"/>
      <w:bookmarkStart w:id="3392" w:name="_Toc176337198"/>
      <w:bookmarkEnd w:id="3387"/>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388"/>
      <w:bookmarkEnd w:id="3389"/>
      <w:bookmarkEnd w:id="3390"/>
      <w:bookmarkEnd w:id="3391"/>
      <w:bookmarkEnd w:id="3392"/>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393" w:name="_Toc18916181"/>
      <w:bookmarkStart w:id="3394" w:name="_Toc97737230"/>
      <w:bookmarkStart w:id="3395" w:name="_Toc106094153"/>
      <w:bookmarkStart w:id="3396" w:name="_Toc114252929"/>
      <w:bookmarkStart w:id="3397" w:name="_Toc123046057"/>
      <w:bookmarkStart w:id="3398" w:name="_Toc124157598"/>
      <w:bookmarkStart w:id="3399" w:name="_Toc124258990"/>
      <w:bookmarkStart w:id="3400" w:name="_Toc124259134"/>
      <w:bookmarkStart w:id="3401" w:name="_Toc130585891"/>
      <w:bookmarkStart w:id="3402" w:name="_Toc130586902"/>
      <w:bookmarkStart w:id="3403" w:name="_Toc137462068"/>
      <w:bookmarkStart w:id="3404" w:name="_Toc138883877"/>
      <w:bookmarkStart w:id="3405" w:name="_Toc138884021"/>
      <w:bookmarkStart w:id="3406" w:name="_Toc145426919"/>
      <w:bookmarkStart w:id="3407" w:name="_Toc155428174"/>
      <w:bookmarkStart w:id="3408" w:name="_Toc155781192"/>
      <w:bookmarkStart w:id="3409" w:name="_Toc161665491"/>
      <w:bookmarkStart w:id="3410" w:name="_Toc169718642"/>
      <w:bookmarkStart w:id="3411" w:name="_Toc176337199"/>
      <w:r>
        <w:rPr>
          <w:rFonts w:hint="eastAsia"/>
          <w:lang w:eastAsia="zh-CN"/>
        </w:rPr>
        <w:t>7</w:t>
      </w:r>
      <w:r w:rsidR="000C10A9" w:rsidRPr="007E346D">
        <w:tab/>
        <w:t>Radiated characteristics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6C5513C6" w14:textId="583EB28E" w:rsidR="00774CAC" w:rsidRDefault="00803367" w:rsidP="00774CAC">
      <w:pPr>
        <w:pStyle w:val="Heading2"/>
        <w:rPr>
          <w:lang w:eastAsia="zh-CN"/>
        </w:rPr>
      </w:pPr>
      <w:bookmarkStart w:id="3412" w:name="_Toc97737231"/>
      <w:bookmarkStart w:id="3413" w:name="_Toc106094154"/>
      <w:bookmarkStart w:id="3414" w:name="_Toc114252930"/>
      <w:bookmarkStart w:id="3415" w:name="_Toc123046058"/>
      <w:bookmarkStart w:id="3416" w:name="_Toc124157599"/>
      <w:bookmarkStart w:id="3417" w:name="_Toc124258991"/>
      <w:bookmarkStart w:id="3418" w:name="_Toc124259135"/>
      <w:bookmarkStart w:id="3419" w:name="_Toc130585892"/>
      <w:bookmarkStart w:id="3420" w:name="_Toc130586903"/>
      <w:bookmarkStart w:id="3421" w:name="_Toc137462069"/>
      <w:bookmarkStart w:id="3422" w:name="_Toc138883878"/>
      <w:bookmarkStart w:id="3423" w:name="_Toc138884022"/>
      <w:bookmarkStart w:id="3424" w:name="_Toc145426920"/>
      <w:bookmarkStart w:id="3425" w:name="_Toc155428175"/>
      <w:bookmarkStart w:id="3426" w:name="_Toc155781193"/>
      <w:bookmarkStart w:id="3427" w:name="_Toc161665492"/>
      <w:bookmarkStart w:id="3428" w:name="_Toc169718643"/>
      <w:bookmarkStart w:id="3429" w:name="_Toc17633720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430" w:name="_Toc97737232"/>
      <w:bookmarkStart w:id="3431" w:name="_Toc106094155"/>
      <w:bookmarkStart w:id="3432" w:name="_Toc114252931"/>
      <w:bookmarkStart w:id="3433" w:name="_Toc123046059"/>
      <w:bookmarkStart w:id="3434" w:name="_Toc124157600"/>
      <w:bookmarkStart w:id="3435" w:name="_Toc124258992"/>
      <w:bookmarkStart w:id="3436" w:name="_Toc124259136"/>
      <w:bookmarkStart w:id="3437" w:name="_Toc130585893"/>
      <w:bookmarkStart w:id="3438" w:name="_Toc130586904"/>
      <w:bookmarkStart w:id="3439" w:name="_Toc137462070"/>
      <w:bookmarkStart w:id="3440" w:name="_Toc138883879"/>
      <w:bookmarkStart w:id="3441" w:name="_Toc138884023"/>
      <w:bookmarkStart w:id="3442" w:name="_Toc145426921"/>
      <w:bookmarkStart w:id="3443" w:name="_Toc155428176"/>
      <w:bookmarkStart w:id="3444" w:name="_Toc155781194"/>
      <w:bookmarkStart w:id="3445" w:name="_Toc161665493"/>
      <w:bookmarkStart w:id="3446" w:name="_Toc169718644"/>
      <w:bookmarkStart w:id="3447" w:name="_Toc17633720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C5513C8" w14:textId="77777777" w:rsidR="00D13C5E" w:rsidRPr="00D13C5E" w:rsidRDefault="00D13C5E" w:rsidP="00D13C5E">
      <w:pPr>
        <w:pStyle w:val="Heading3"/>
        <w:rPr>
          <w:lang w:eastAsia="zh-CN"/>
        </w:rPr>
      </w:pPr>
      <w:bookmarkStart w:id="3448" w:name="_Toc97737233"/>
      <w:bookmarkStart w:id="3449" w:name="_Toc106094156"/>
      <w:bookmarkStart w:id="3450" w:name="_Toc114252932"/>
      <w:bookmarkStart w:id="3451" w:name="_Toc123046060"/>
      <w:bookmarkStart w:id="3452" w:name="_Toc124157601"/>
      <w:bookmarkStart w:id="3453" w:name="_Toc124258993"/>
      <w:bookmarkStart w:id="3454" w:name="_Toc124259137"/>
      <w:bookmarkStart w:id="3455" w:name="_Toc130585894"/>
      <w:bookmarkStart w:id="3456" w:name="_Toc130586905"/>
      <w:bookmarkStart w:id="3457" w:name="_Toc137462071"/>
      <w:bookmarkStart w:id="3458" w:name="_Toc138883880"/>
      <w:bookmarkStart w:id="3459" w:name="_Toc138884024"/>
      <w:bookmarkStart w:id="3460" w:name="_Toc145426922"/>
      <w:bookmarkStart w:id="3461" w:name="_Toc155428177"/>
      <w:bookmarkStart w:id="3462" w:name="_Toc155781195"/>
      <w:bookmarkStart w:id="3463" w:name="_Toc161665494"/>
      <w:bookmarkStart w:id="3464" w:name="_Toc169718645"/>
      <w:bookmarkStart w:id="3465" w:name="_Toc176337202"/>
      <w:r>
        <w:rPr>
          <w:rFonts w:hint="eastAsia"/>
          <w:lang w:eastAsia="zh-CN"/>
        </w:rPr>
        <w:t>7</w:t>
      </w:r>
      <w:r>
        <w:t>.2.1</w:t>
      </w:r>
      <w:r w:rsidRPr="0031418B">
        <w:tab/>
      </w:r>
      <w:r>
        <w:t>General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466" w:name="_Toc97737234"/>
      <w:bookmarkStart w:id="3467" w:name="_Toc106094157"/>
      <w:bookmarkStart w:id="3468" w:name="_Toc114252933"/>
      <w:bookmarkStart w:id="3469" w:name="_Toc123046061"/>
      <w:bookmarkStart w:id="3470" w:name="_Toc124157602"/>
      <w:bookmarkStart w:id="3471" w:name="_Toc124258994"/>
      <w:bookmarkStart w:id="3472" w:name="_Toc124259138"/>
      <w:bookmarkStart w:id="3473" w:name="_Toc130585895"/>
      <w:bookmarkStart w:id="3474"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37DFE26A" w:rsidR="00D13C5E" w:rsidRPr="0031418B" w:rsidRDefault="00571CC9" w:rsidP="00D13C5E">
      <w:pPr>
        <w:pStyle w:val="Heading3"/>
      </w:pPr>
      <w:bookmarkStart w:id="3475" w:name="_Toc137462072"/>
      <w:bookmarkStart w:id="3476" w:name="_Toc138883881"/>
      <w:bookmarkStart w:id="3477" w:name="_Toc138884025"/>
      <w:bookmarkStart w:id="3478" w:name="_Toc145426923"/>
      <w:bookmarkStart w:id="3479" w:name="_Toc155428178"/>
      <w:bookmarkStart w:id="3480" w:name="_Toc155781196"/>
      <w:bookmarkStart w:id="3481" w:name="_Toc161665495"/>
      <w:bookmarkStart w:id="3482" w:name="_Toc169718646"/>
      <w:bookmarkStart w:id="3483" w:name="_Toc176337203"/>
      <w:r>
        <w:t>7</w:t>
      </w:r>
      <w:r w:rsidR="00D13C5E">
        <w:t>.2.2</w:t>
      </w:r>
      <w:r w:rsidR="00D13C5E" w:rsidRPr="0031418B">
        <w:tab/>
      </w:r>
      <w:bookmarkEnd w:id="3466"/>
      <w:bookmarkEnd w:id="3467"/>
      <w:bookmarkEnd w:id="3468"/>
      <w:bookmarkEnd w:id="3469"/>
      <w:bookmarkEnd w:id="3470"/>
      <w:bookmarkEnd w:id="3471"/>
      <w:bookmarkEnd w:id="3472"/>
      <w:bookmarkEnd w:id="3473"/>
      <w:bookmarkEnd w:id="3474"/>
      <w:bookmarkEnd w:id="3475"/>
      <w:bookmarkEnd w:id="3476"/>
      <w:bookmarkEnd w:id="3477"/>
      <w:bookmarkEnd w:id="3478"/>
      <w:r w:rsidR="005B2B5D">
        <w:t>Minimum requirement</w:t>
      </w:r>
      <w:r w:rsidR="005B2B5D">
        <w:rPr>
          <w:rFonts w:eastAsia="SimSun" w:hint="eastAsia"/>
          <w:lang w:val="en-US" w:eastAsia="zh-CN"/>
        </w:rPr>
        <w:t xml:space="preserve"> for NR repeater</w:t>
      </w:r>
      <w:bookmarkEnd w:id="3479"/>
      <w:bookmarkEnd w:id="3480"/>
      <w:bookmarkEnd w:id="3481"/>
      <w:bookmarkEnd w:id="3482"/>
      <w:bookmarkEnd w:id="3483"/>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484"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485" w:name="_Toc23267"/>
      <w:bookmarkStart w:id="3486" w:name="_Toc22296"/>
      <w:bookmarkStart w:id="3487" w:name="_Toc155428179"/>
      <w:bookmarkStart w:id="3488" w:name="_Toc155781197"/>
      <w:bookmarkStart w:id="3489" w:name="_Toc161665496"/>
      <w:bookmarkStart w:id="3490" w:name="_Toc169718647"/>
      <w:bookmarkStart w:id="3491" w:name="_Toc176337204"/>
      <w:r>
        <w:t>7.2.</w:t>
      </w:r>
      <w:r>
        <w:rPr>
          <w:rFonts w:eastAsia="SimSun" w:hint="eastAsia"/>
          <w:lang w:val="en-US" w:eastAsia="zh-CN"/>
        </w:rPr>
        <w:t>3</w:t>
      </w:r>
      <w:r>
        <w:tab/>
        <w:t>Minimum requirement</w:t>
      </w:r>
      <w:r>
        <w:rPr>
          <w:rFonts w:eastAsia="SimSun" w:hint="eastAsia"/>
          <w:lang w:val="en-US" w:eastAsia="zh-CN"/>
        </w:rPr>
        <w:t xml:space="preserve"> for NCR</w:t>
      </w:r>
      <w:bookmarkEnd w:id="3485"/>
      <w:bookmarkEnd w:id="3486"/>
      <w:bookmarkEnd w:id="3487"/>
      <w:bookmarkEnd w:id="3488"/>
      <w:bookmarkEnd w:id="3489"/>
      <w:bookmarkEnd w:id="3490"/>
      <w:bookmarkEnd w:id="3491"/>
    </w:p>
    <w:p w14:paraId="575966DA" w14:textId="77777777" w:rsidR="007B39E0" w:rsidRDefault="007B39E0" w:rsidP="007B39E0">
      <w:pPr>
        <w:pStyle w:val="Heading4"/>
        <w:rPr>
          <w:rFonts w:eastAsia="SimSun"/>
          <w:lang w:val="en-US" w:eastAsia="zh-CN"/>
        </w:rPr>
      </w:pPr>
      <w:bookmarkStart w:id="3492" w:name="_Toc25181"/>
      <w:bookmarkStart w:id="3493" w:name="_Toc29624"/>
      <w:bookmarkStart w:id="3494" w:name="_Toc155428180"/>
      <w:bookmarkStart w:id="3495" w:name="_Toc155781198"/>
      <w:bookmarkStart w:id="3496" w:name="_Toc161665497"/>
      <w:bookmarkStart w:id="3497" w:name="_Toc169718648"/>
      <w:bookmarkStart w:id="3498" w:name="_Toc176337205"/>
      <w:r>
        <w:t>7.2.</w:t>
      </w:r>
      <w:r>
        <w:rPr>
          <w:rFonts w:eastAsia="SimSun" w:hint="eastAsia"/>
          <w:lang w:val="en-US" w:eastAsia="zh-CN"/>
        </w:rPr>
        <w:t>3.1</w:t>
      </w:r>
      <w:r>
        <w:tab/>
        <w:t>Minimum requirement</w:t>
      </w:r>
      <w:r>
        <w:rPr>
          <w:rFonts w:eastAsia="SimSun" w:hint="eastAsia"/>
          <w:lang w:val="en-US" w:eastAsia="zh-CN"/>
        </w:rPr>
        <w:t xml:space="preserve"> for NCR-MT</w:t>
      </w:r>
      <w:bookmarkEnd w:id="3492"/>
      <w:bookmarkEnd w:id="3493"/>
      <w:bookmarkEnd w:id="3494"/>
      <w:bookmarkEnd w:id="3495"/>
      <w:bookmarkEnd w:id="3496"/>
      <w:bookmarkEnd w:id="3497"/>
      <w:bookmarkEnd w:id="3498"/>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499" w:name="_Toc155428181"/>
      <w:bookmarkStart w:id="3500" w:name="_Toc155781199"/>
      <w:bookmarkStart w:id="3501" w:name="_Toc161665498"/>
      <w:bookmarkStart w:id="3502" w:name="_Toc169718649"/>
      <w:bookmarkStart w:id="3503" w:name="_Toc176337206"/>
      <w:r>
        <w:rPr>
          <w:rFonts w:hint="eastAsia"/>
        </w:rPr>
        <w:t>7</w:t>
      </w:r>
      <w:r>
        <w:t>.2.3.1.1</w:t>
      </w:r>
      <w:r>
        <w:tab/>
      </w:r>
      <w:r>
        <w:rPr>
          <w:rFonts w:hint="eastAsia"/>
        </w:rPr>
        <w:t xml:space="preserve">Minimum requirement for NCR-MT type </w:t>
      </w:r>
      <w:r>
        <w:t>1-H</w:t>
      </w:r>
      <w:bookmarkEnd w:id="3499"/>
      <w:bookmarkEnd w:id="3500"/>
      <w:bookmarkEnd w:id="3501"/>
      <w:bookmarkEnd w:id="3502"/>
      <w:bookmarkEnd w:id="3503"/>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504" w:name="_Toc155428182"/>
      <w:bookmarkStart w:id="3505" w:name="_Toc155781200"/>
      <w:bookmarkStart w:id="3506" w:name="_Toc161665499"/>
      <w:bookmarkStart w:id="3507" w:name="_Toc169718650"/>
      <w:bookmarkStart w:id="3508" w:name="_Toc176337207"/>
      <w:r>
        <w:rPr>
          <w:rFonts w:hint="eastAsia"/>
        </w:rPr>
        <w:t>7</w:t>
      </w:r>
      <w:r>
        <w:t>.2.3.1.2</w:t>
      </w:r>
      <w:r>
        <w:tab/>
      </w:r>
      <w:r>
        <w:rPr>
          <w:rFonts w:hint="eastAsia"/>
        </w:rPr>
        <w:t>Minimum requirement for NCR-MT type 2-O</w:t>
      </w:r>
      <w:bookmarkEnd w:id="3504"/>
      <w:bookmarkEnd w:id="3505"/>
      <w:bookmarkEnd w:id="3506"/>
      <w:bookmarkEnd w:id="3507"/>
      <w:bookmarkEnd w:id="3508"/>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509" w:name="_Toc155428183"/>
      <w:bookmarkStart w:id="3510" w:name="_Toc155781201"/>
      <w:bookmarkStart w:id="3511" w:name="_Toc161665500"/>
      <w:bookmarkStart w:id="3512" w:name="_Toc169718651"/>
      <w:bookmarkStart w:id="3513" w:name="_Toc176337208"/>
      <w:r>
        <w:t>7.2.</w:t>
      </w:r>
      <w:r>
        <w:rPr>
          <w:rFonts w:eastAsia="SimSun" w:hint="eastAsia"/>
          <w:lang w:val="en-US" w:eastAsia="zh-CN"/>
        </w:rPr>
        <w:t>3.2</w:t>
      </w:r>
      <w:r>
        <w:tab/>
        <w:t>Minimum requirement</w:t>
      </w:r>
      <w:r>
        <w:rPr>
          <w:rFonts w:eastAsia="SimSun" w:hint="eastAsia"/>
          <w:lang w:val="en-US" w:eastAsia="zh-CN"/>
        </w:rPr>
        <w:t xml:space="preserve"> for NCR-Fwd</w:t>
      </w:r>
      <w:bookmarkEnd w:id="3509"/>
      <w:bookmarkEnd w:id="3510"/>
      <w:bookmarkEnd w:id="3511"/>
      <w:bookmarkEnd w:id="3512"/>
      <w:bookmarkEnd w:id="3513"/>
    </w:p>
    <w:p w14:paraId="182C027A" w14:textId="77777777" w:rsidR="007B39E0" w:rsidRDefault="007B39E0" w:rsidP="007B39E0">
      <w:pPr>
        <w:pStyle w:val="Heading5"/>
        <w:ind w:left="1417" w:hanging="1417"/>
        <w:rPr>
          <w:lang w:val="en-US"/>
        </w:rPr>
      </w:pPr>
      <w:bookmarkStart w:id="3514" w:name="_Toc155428184"/>
      <w:bookmarkStart w:id="3515" w:name="_Toc155781202"/>
      <w:bookmarkStart w:id="3516" w:name="_Toc161665501"/>
      <w:bookmarkStart w:id="3517" w:name="_Toc169718652"/>
      <w:bookmarkStart w:id="3518" w:name="_Toc176337209"/>
      <w:r>
        <w:t>7.2.</w:t>
      </w:r>
      <w:r>
        <w:rPr>
          <w:rFonts w:eastAsia="SimSun"/>
          <w:lang w:val="en-US" w:eastAsia="zh-CN"/>
        </w:rPr>
        <w:t>3.2.1</w:t>
      </w:r>
      <w:r>
        <w:tab/>
        <w:t>Minimum requirement</w:t>
      </w:r>
      <w:r>
        <w:rPr>
          <w:rFonts w:eastAsia="SimSun" w:hint="eastAsia"/>
          <w:lang w:val="en-US" w:eastAsia="zh-CN"/>
        </w:rPr>
        <w:t xml:space="preserve"> for NCR-Fwd type 2-O</w:t>
      </w:r>
      <w:bookmarkEnd w:id="3514"/>
      <w:bookmarkEnd w:id="3515"/>
      <w:bookmarkEnd w:id="3516"/>
      <w:bookmarkEnd w:id="3517"/>
      <w:bookmarkEnd w:id="351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519" w:name="_Toc106094158"/>
      <w:bookmarkStart w:id="3520" w:name="_Toc114252934"/>
      <w:bookmarkStart w:id="3521" w:name="_Toc123046062"/>
      <w:bookmarkStart w:id="3522" w:name="_Toc124157603"/>
      <w:bookmarkStart w:id="3523" w:name="_Toc124258995"/>
      <w:bookmarkStart w:id="3524" w:name="_Toc124259139"/>
      <w:bookmarkStart w:id="3525" w:name="_Toc130585896"/>
      <w:bookmarkStart w:id="3526" w:name="_Toc130586907"/>
      <w:bookmarkStart w:id="3527" w:name="_Toc137462073"/>
      <w:bookmarkStart w:id="3528" w:name="_Toc138883882"/>
      <w:bookmarkStart w:id="3529" w:name="_Toc138884026"/>
      <w:bookmarkStart w:id="3530" w:name="_Toc145426924"/>
      <w:bookmarkStart w:id="3531" w:name="_Toc155428185"/>
      <w:bookmarkStart w:id="3532" w:name="_Toc155781203"/>
      <w:bookmarkStart w:id="3533" w:name="_Toc161665502"/>
      <w:bookmarkStart w:id="3534" w:name="_Toc169718653"/>
      <w:bookmarkStart w:id="3535" w:name="_Toc17633721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484"/>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C5513F5" w14:textId="506D2689" w:rsidR="00066B70" w:rsidRDefault="00066B70" w:rsidP="00066B70">
      <w:pPr>
        <w:pStyle w:val="Heading3"/>
      </w:pPr>
      <w:bookmarkStart w:id="3536" w:name="_Toc97737236"/>
      <w:bookmarkStart w:id="3537" w:name="_Toc106094159"/>
      <w:bookmarkStart w:id="3538" w:name="_Toc114252935"/>
      <w:bookmarkStart w:id="3539" w:name="_Toc123046063"/>
      <w:bookmarkStart w:id="3540" w:name="_Toc124157604"/>
      <w:bookmarkStart w:id="3541" w:name="_Toc124258996"/>
      <w:bookmarkStart w:id="3542" w:name="_Toc124259140"/>
      <w:bookmarkStart w:id="3543" w:name="_Toc130585897"/>
      <w:bookmarkStart w:id="3544" w:name="_Toc130586908"/>
      <w:bookmarkStart w:id="3545" w:name="_Toc137462074"/>
      <w:bookmarkStart w:id="3546" w:name="_Toc138883883"/>
      <w:bookmarkStart w:id="3547" w:name="_Toc138884027"/>
      <w:bookmarkStart w:id="3548" w:name="_Toc145426925"/>
      <w:bookmarkStart w:id="3549" w:name="_Toc155428186"/>
      <w:bookmarkStart w:id="3550" w:name="_Toc155781204"/>
      <w:bookmarkStart w:id="3551" w:name="_Toc161665503"/>
      <w:bookmarkStart w:id="3552" w:name="_Toc169718654"/>
      <w:bookmarkStart w:id="3553" w:name="_Toc176337211"/>
      <w:r>
        <w:rPr>
          <w:lang w:val="en-US"/>
        </w:rPr>
        <w:t>7.3.1</w:t>
      </w:r>
      <w:r>
        <w:rPr>
          <w:lang w:val="en-US"/>
        </w:rPr>
        <w:tab/>
        <w:t>General</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55374FA6" w:rsidR="00066B70" w:rsidRDefault="00066B70" w:rsidP="00066B70">
      <w:pPr>
        <w:pStyle w:val="Heading3"/>
      </w:pPr>
      <w:bookmarkStart w:id="3554" w:name="_Toc97737237"/>
      <w:bookmarkStart w:id="3555" w:name="_Toc106094160"/>
      <w:bookmarkStart w:id="3556" w:name="_Toc114252936"/>
      <w:bookmarkStart w:id="3557" w:name="_Toc123046064"/>
      <w:bookmarkStart w:id="3558" w:name="_Toc124157605"/>
      <w:bookmarkStart w:id="3559" w:name="_Toc124258997"/>
      <w:bookmarkStart w:id="3560" w:name="_Toc124259141"/>
      <w:bookmarkStart w:id="3561" w:name="_Toc130585898"/>
      <w:bookmarkStart w:id="3562" w:name="_Toc130586909"/>
      <w:bookmarkStart w:id="3563" w:name="_Toc137462075"/>
      <w:bookmarkStart w:id="3564" w:name="_Toc138883884"/>
      <w:bookmarkStart w:id="3565" w:name="_Toc138884028"/>
      <w:bookmarkStart w:id="3566" w:name="_Toc145426926"/>
      <w:bookmarkStart w:id="3567" w:name="_Toc155428187"/>
      <w:bookmarkStart w:id="3568" w:name="_Toc155781205"/>
      <w:bookmarkStart w:id="3569" w:name="_Toc161665504"/>
      <w:bookmarkStart w:id="3570" w:name="_Toc169718655"/>
      <w:bookmarkStart w:id="3571" w:name="_Toc176337212"/>
      <w:r>
        <w:t>7.3</w:t>
      </w:r>
      <w:r w:rsidRPr="0031418B">
        <w:t>.</w:t>
      </w:r>
      <w:r>
        <w:t>2</w:t>
      </w:r>
      <w:r w:rsidRPr="0031418B">
        <w:tab/>
      </w:r>
      <w:bookmarkEnd w:id="3554"/>
      <w:bookmarkEnd w:id="3555"/>
      <w:bookmarkEnd w:id="3556"/>
      <w:bookmarkEnd w:id="3557"/>
      <w:bookmarkEnd w:id="3558"/>
      <w:bookmarkEnd w:id="3559"/>
      <w:bookmarkEnd w:id="3560"/>
      <w:bookmarkEnd w:id="3561"/>
      <w:bookmarkEnd w:id="3562"/>
      <w:bookmarkEnd w:id="3563"/>
      <w:bookmarkEnd w:id="3564"/>
      <w:bookmarkEnd w:id="3565"/>
      <w:bookmarkEnd w:id="3566"/>
      <w:r w:rsidR="00105FF5">
        <w:t>Minimum requirement</w:t>
      </w:r>
      <w:r w:rsidR="00105FF5">
        <w:rPr>
          <w:rFonts w:eastAsia="SimSun" w:hint="eastAsia"/>
          <w:lang w:val="en-US" w:eastAsia="zh-CN"/>
        </w:rPr>
        <w:t xml:space="preserve"> for NR repeater</w:t>
      </w:r>
      <w:bookmarkEnd w:id="3567"/>
      <w:bookmarkEnd w:id="3568"/>
      <w:bookmarkEnd w:id="3569"/>
      <w:bookmarkEnd w:id="3570"/>
      <w:bookmarkEnd w:id="3571"/>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572" w:name="_Toc155428188"/>
      <w:bookmarkStart w:id="3573" w:name="_Toc155781206"/>
      <w:bookmarkStart w:id="3574" w:name="_Toc161665505"/>
      <w:bookmarkStart w:id="3575" w:name="_Toc169718656"/>
      <w:bookmarkStart w:id="3576" w:name="_Toc176337213"/>
      <w:bookmarkStart w:id="3577" w:name="_Toc30274"/>
      <w:bookmarkStart w:id="3578"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572"/>
      <w:bookmarkEnd w:id="3573"/>
      <w:bookmarkEnd w:id="3574"/>
      <w:bookmarkEnd w:id="3575"/>
      <w:bookmarkEnd w:id="3576"/>
    </w:p>
    <w:p w14:paraId="42A6FF2E" w14:textId="77777777" w:rsidR="00105FF5" w:rsidRDefault="00105FF5" w:rsidP="00105FF5">
      <w:pPr>
        <w:pStyle w:val="Heading4"/>
        <w:rPr>
          <w:rFonts w:eastAsia="SimSun"/>
          <w:lang w:val="en-US" w:eastAsia="zh-CN"/>
        </w:rPr>
      </w:pPr>
      <w:bookmarkStart w:id="3579" w:name="_Toc4503"/>
      <w:bookmarkStart w:id="3580" w:name="_Toc29551"/>
      <w:bookmarkStart w:id="3581" w:name="_Toc155428189"/>
      <w:bookmarkStart w:id="3582" w:name="_Toc155781207"/>
      <w:bookmarkStart w:id="3583" w:name="_Toc161665506"/>
      <w:bookmarkStart w:id="3584" w:name="_Toc169718657"/>
      <w:bookmarkStart w:id="3585" w:name="_Toc176337214"/>
      <w:bookmarkEnd w:id="3577"/>
      <w:bookmarkEnd w:id="3578"/>
      <w:r>
        <w:t>7.3.</w:t>
      </w:r>
      <w:r>
        <w:rPr>
          <w:rFonts w:eastAsia="SimSun" w:hint="eastAsia"/>
          <w:lang w:val="en-US" w:eastAsia="zh-CN"/>
        </w:rPr>
        <w:t>3.1</w:t>
      </w:r>
      <w:r>
        <w:tab/>
        <w:t>Minimum requirement</w:t>
      </w:r>
      <w:r>
        <w:rPr>
          <w:rFonts w:eastAsia="SimSun" w:hint="eastAsia"/>
          <w:lang w:val="en-US" w:eastAsia="zh-CN"/>
        </w:rPr>
        <w:t xml:space="preserve"> for NCR-Fwd</w:t>
      </w:r>
      <w:bookmarkEnd w:id="3579"/>
      <w:bookmarkEnd w:id="3580"/>
      <w:bookmarkEnd w:id="3581"/>
      <w:bookmarkEnd w:id="3582"/>
      <w:bookmarkEnd w:id="3583"/>
      <w:bookmarkEnd w:id="3584"/>
      <w:bookmarkEnd w:id="3585"/>
    </w:p>
    <w:p w14:paraId="1B9872F0" w14:textId="77777777" w:rsidR="00105FF5" w:rsidRDefault="00105FF5" w:rsidP="00105FF5">
      <w:pPr>
        <w:pStyle w:val="Heading5"/>
        <w:ind w:left="1417" w:hanging="1417"/>
        <w:rPr>
          <w:rFonts w:eastAsia="SimSun"/>
          <w:lang w:val="en-US" w:eastAsia="zh-CN"/>
        </w:rPr>
      </w:pPr>
      <w:bookmarkStart w:id="3586" w:name="_Toc155428190"/>
      <w:bookmarkStart w:id="3587" w:name="_Toc155781208"/>
      <w:bookmarkStart w:id="3588" w:name="_Toc161665507"/>
      <w:bookmarkStart w:id="3589" w:name="_Toc169718658"/>
      <w:bookmarkStart w:id="3590" w:name="_Toc176337215"/>
      <w:r>
        <w:t>7.3.</w:t>
      </w:r>
      <w:r>
        <w:rPr>
          <w:rFonts w:eastAsia="SimSun"/>
          <w:lang w:val="en-US" w:eastAsia="zh-CN"/>
        </w:rPr>
        <w:t>3.1.1</w:t>
      </w:r>
      <w:r>
        <w:tab/>
        <w:t>Minimum requirement</w:t>
      </w:r>
      <w:r>
        <w:rPr>
          <w:rFonts w:eastAsia="SimSun" w:hint="eastAsia"/>
          <w:lang w:val="en-US" w:eastAsia="zh-CN"/>
        </w:rPr>
        <w:t xml:space="preserve"> for NCR-Fwd type 2-O</w:t>
      </w:r>
      <w:bookmarkEnd w:id="3586"/>
      <w:bookmarkEnd w:id="3587"/>
      <w:bookmarkEnd w:id="3588"/>
      <w:bookmarkEnd w:id="3589"/>
      <w:bookmarkEnd w:id="3590"/>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591" w:name="_Toc97737238"/>
      <w:bookmarkStart w:id="3592" w:name="_Toc106094161"/>
      <w:bookmarkStart w:id="3593" w:name="_Toc114252937"/>
      <w:bookmarkStart w:id="3594" w:name="_Toc123046065"/>
      <w:bookmarkStart w:id="3595" w:name="_Toc124157606"/>
      <w:bookmarkStart w:id="3596" w:name="_Toc124258998"/>
      <w:bookmarkStart w:id="3597" w:name="_Toc124259142"/>
      <w:bookmarkStart w:id="3598" w:name="_Toc130585899"/>
      <w:bookmarkStart w:id="3599" w:name="_Toc130586910"/>
      <w:bookmarkStart w:id="3600" w:name="_Toc137462076"/>
      <w:bookmarkStart w:id="3601" w:name="_Toc138883885"/>
      <w:bookmarkStart w:id="3602" w:name="_Toc138884029"/>
      <w:bookmarkStart w:id="3603" w:name="_Toc145426927"/>
      <w:bookmarkStart w:id="3604" w:name="_Toc155428191"/>
      <w:bookmarkStart w:id="3605" w:name="_Toc155781209"/>
      <w:bookmarkStart w:id="3606" w:name="_Toc161665508"/>
      <w:bookmarkStart w:id="3607" w:name="_Toc169718659"/>
      <w:bookmarkStart w:id="3608" w:name="_Toc17633721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6C5513FA" w14:textId="2F62B791" w:rsidR="00066B70" w:rsidRDefault="00066B70" w:rsidP="00066B70">
      <w:pPr>
        <w:pStyle w:val="Heading3"/>
      </w:pPr>
      <w:bookmarkStart w:id="3609" w:name="_Toc97737239"/>
      <w:bookmarkStart w:id="3610" w:name="_Toc106094162"/>
      <w:bookmarkStart w:id="3611" w:name="_Toc114252938"/>
      <w:bookmarkStart w:id="3612" w:name="_Toc123046066"/>
      <w:bookmarkStart w:id="3613" w:name="_Toc124157607"/>
      <w:bookmarkStart w:id="3614" w:name="_Toc124258999"/>
      <w:bookmarkStart w:id="3615" w:name="_Toc124259143"/>
      <w:bookmarkStart w:id="3616" w:name="_Toc130585900"/>
      <w:bookmarkStart w:id="3617" w:name="_Toc130586911"/>
      <w:bookmarkStart w:id="3618" w:name="_Toc137462077"/>
      <w:bookmarkStart w:id="3619" w:name="_Toc138883886"/>
      <w:bookmarkStart w:id="3620" w:name="_Toc138884030"/>
      <w:bookmarkStart w:id="3621" w:name="_Toc145426928"/>
      <w:bookmarkStart w:id="3622" w:name="_Toc155428192"/>
      <w:bookmarkStart w:id="3623" w:name="_Toc155781210"/>
      <w:bookmarkStart w:id="3624" w:name="_Toc161665509"/>
      <w:bookmarkStart w:id="3625" w:name="_Toc169718660"/>
      <w:bookmarkStart w:id="3626" w:name="_Toc176337217"/>
      <w:r>
        <w:t>7.4.1</w:t>
      </w:r>
      <w:r w:rsidR="00D06654">
        <w:tab/>
      </w:r>
      <w:r>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3398B7E5" w:rsidR="00066B70" w:rsidRDefault="00066B70" w:rsidP="00066B70">
      <w:pPr>
        <w:pStyle w:val="Heading3"/>
      </w:pPr>
      <w:bookmarkStart w:id="3627" w:name="_Toc97737240"/>
      <w:bookmarkStart w:id="3628" w:name="_Toc106094163"/>
      <w:bookmarkStart w:id="3629" w:name="_Toc114252939"/>
      <w:bookmarkStart w:id="3630" w:name="_Toc123046067"/>
      <w:bookmarkStart w:id="3631" w:name="_Toc124157608"/>
      <w:bookmarkStart w:id="3632" w:name="_Toc124259000"/>
      <w:bookmarkStart w:id="3633" w:name="_Toc124259144"/>
      <w:bookmarkStart w:id="3634" w:name="_Toc130585901"/>
      <w:bookmarkStart w:id="3635" w:name="_Toc130586912"/>
      <w:bookmarkStart w:id="3636" w:name="_Toc137462078"/>
      <w:bookmarkStart w:id="3637" w:name="_Toc138883887"/>
      <w:bookmarkStart w:id="3638" w:name="_Toc138884031"/>
      <w:bookmarkStart w:id="3639" w:name="_Toc145426929"/>
      <w:bookmarkStart w:id="3640" w:name="_Toc155428193"/>
      <w:bookmarkStart w:id="3641" w:name="_Toc155781211"/>
      <w:bookmarkStart w:id="3642" w:name="_Toc161665510"/>
      <w:bookmarkStart w:id="3643" w:name="_Toc169718661"/>
      <w:bookmarkStart w:id="3644" w:name="_Toc176337218"/>
      <w:r>
        <w:rPr>
          <w:lang w:val="en-US"/>
        </w:rPr>
        <w:t>7.4.2</w:t>
      </w:r>
      <w:r w:rsidR="00D06654">
        <w:rPr>
          <w:lang w:val="en-US"/>
        </w:rPr>
        <w:tab/>
      </w:r>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008F17AA">
        <w:rPr>
          <w:lang w:val="en-US"/>
        </w:rPr>
        <w:t>Minimum requirement</w:t>
      </w:r>
      <w:r w:rsidR="008F17AA">
        <w:rPr>
          <w:rFonts w:eastAsia="SimSun" w:hint="eastAsia"/>
          <w:lang w:val="en-US" w:eastAsia="zh-CN"/>
        </w:rPr>
        <w:t xml:space="preserve"> for NR repeater</w:t>
      </w:r>
      <w:bookmarkEnd w:id="3640"/>
      <w:bookmarkEnd w:id="3641"/>
      <w:bookmarkEnd w:id="3642"/>
      <w:bookmarkEnd w:id="3643"/>
      <w:bookmarkEnd w:id="3644"/>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645" w:name="_Toc97737241"/>
      <w:bookmarkStart w:id="3646" w:name="_Toc106094164"/>
      <w:bookmarkStart w:id="3647" w:name="_Toc114252940"/>
      <w:bookmarkStart w:id="3648" w:name="_Toc123046068"/>
      <w:bookmarkStart w:id="3649" w:name="_Toc124157609"/>
      <w:bookmarkStart w:id="3650" w:name="_Toc124259001"/>
      <w:bookmarkStart w:id="3651" w:name="_Toc124259145"/>
      <w:bookmarkStart w:id="3652" w:name="_Toc130585902"/>
      <w:bookmarkStart w:id="3653" w:name="_Toc130586913"/>
      <w:bookmarkStart w:id="3654" w:name="_Toc137462079"/>
      <w:bookmarkStart w:id="3655" w:name="_Toc138883888"/>
      <w:bookmarkStart w:id="3656" w:name="_Toc138884032"/>
      <w:bookmarkStart w:id="3657" w:name="_Toc145426930"/>
    </w:p>
    <w:p w14:paraId="6DA2FE0B" w14:textId="77777777" w:rsidR="008F17AA" w:rsidRDefault="008F17AA" w:rsidP="008F17AA">
      <w:pPr>
        <w:pStyle w:val="Heading3"/>
        <w:rPr>
          <w:rFonts w:eastAsia="SimSun"/>
          <w:lang w:val="en-US" w:eastAsia="zh-CN"/>
        </w:rPr>
      </w:pPr>
      <w:bookmarkStart w:id="3658" w:name="_Toc18258"/>
      <w:bookmarkStart w:id="3659" w:name="_Toc29969"/>
      <w:bookmarkStart w:id="3660" w:name="_Toc155428194"/>
      <w:bookmarkStart w:id="3661" w:name="_Toc155781212"/>
      <w:bookmarkStart w:id="3662" w:name="_Toc161665511"/>
      <w:bookmarkStart w:id="3663" w:name="_Toc169718662"/>
      <w:bookmarkStart w:id="3664" w:name="_Toc176337219"/>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658"/>
      <w:bookmarkEnd w:id="3659"/>
      <w:bookmarkEnd w:id="3660"/>
      <w:bookmarkEnd w:id="3661"/>
      <w:bookmarkEnd w:id="3662"/>
      <w:bookmarkEnd w:id="3663"/>
      <w:bookmarkEnd w:id="3664"/>
    </w:p>
    <w:p w14:paraId="20F8E635" w14:textId="77777777" w:rsidR="008F17AA" w:rsidRDefault="008F17AA" w:rsidP="008F17AA">
      <w:pPr>
        <w:pStyle w:val="Heading4"/>
        <w:rPr>
          <w:rFonts w:eastAsia="SimSun"/>
          <w:lang w:val="en-US" w:eastAsia="zh-CN"/>
        </w:rPr>
      </w:pPr>
      <w:bookmarkStart w:id="3665" w:name="_Toc16966"/>
      <w:bookmarkStart w:id="3666" w:name="_Toc8478"/>
      <w:bookmarkStart w:id="3667" w:name="_Toc155428195"/>
      <w:bookmarkStart w:id="3668" w:name="_Toc155781213"/>
      <w:bookmarkStart w:id="3669" w:name="_Toc161665512"/>
      <w:bookmarkStart w:id="3670" w:name="_Toc169718663"/>
      <w:bookmarkStart w:id="3671" w:name="_Toc17633722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665"/>
      <w:bookmarkEnd w:id="3666"/>
      <w:bookmarkEnd w:id="3667"/>
      <w:bookmarkEnd w:id="3668"/>
      <w:bookmarkEnd w:id="3669"/>
      <w:bookmarkEnd w:id="3670"/>
      <w:bookmarkEnd w:id="3671"/>
    </w:p>
    <w:p w14:paraId="07A43CA0" w14:textId="77777777" w:rsidR="008F17AA" w:rsidRDefault="008F17AA" w:rsidP="008F17AA">
      <w:pPr>
        <w:pStyle w:val="Heading5"/>
        <w:ind w:left="1417" w:hanging="1417"/>
        <w:rPr>
          <w:rFonts w:eastAsia="SimSun"/>
          <w:lang w:val="en-US" w:eastAsia="zh-CN"/>
        </w:rPr>
      </w:pPr>
      <w:bookmarkStart w:id="3672" w:name="_Toc155428196"/>
      <w:bookmarkStart w:id="3673" w:name="_Toc155781214"/>
      <w:bookmarkStart w:id="3674" w:name="_Toc161665513"/>
      <w:bookmarkStart w:id="3675" w:name="_Toc169718664"/>
      <w:bookmarkStart w:id="3676" w:name="_Toc17633722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672"/>
      <w:bookmarkEnd w:id="3673"/>
      <w:bookmarkEnd w:id="3674"/>
      <w:bookmarkEnd w:id="3675"/>
      <w:bookmarkEnd w:id="3676"/>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677" w:name="_Toc155428197"/>
      <w:bookmarkStart w:id="3678" w:name="_Toc155781215"/>
      <w:bookmarkStart w:id="3679" w:name="_Toc161665514"/>
      <w:bookmarkStart w:id="3680" w:name="_Toc169718665"/>
      <w:bookmarkStart w:id="3681" w:name="_Toc17633722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77"/>
      <w:bookmarkEnd w:id="3678"/>
      <w:bookmarkEnd w:id="3679"/>
      <w:bookmarkEnd w:id="3680"/>
      <w:bookmarkEnd w:id="3681"/>
    </w:p>
    <w:p w14:paraId="6C55140F" w14:textId="77777777" w:rsidR="0043494A" w:rsidRPr="00991FDA" w:rsidRDefault="0043494A" w:rsidP="00D06654">
      <w:pPr>
        <w:pStyle w:val="Heading3"/>
      </w:pPr>
      <w:bookmarkStart w:id="3682" w:name="_Toc45893649"/>
      <w:bookmarkStart w:id="3683" w:name="_Toc44712336"/>
      <w:bookmarkStart w:id="3684" w:name="_Toc37267733"/>
      <w:bookmarkStart w:id="3685" w:name="_Toc37260345"/>
      <w:bookmarkStart w:id="3686" w:name="_Toc36817423"/>
      <w:bookmarkStart w:id="3687" w:name="_Toc29811871"/>
      <w:bookmarkStart w:id="3688" w:name="_Toc21127662"/>
      <w:bookmarkStart w:id="3689" w:name="_Toc53185486"/>
      <w:bookmarkStart w:id="3690" w:name="_Toc53185862"/>
      <w:bookmarkStart w:id="3691" w:name="_Toc57820348"/>
      <w:bookmarkStart w:id="3692" w:name="_Toc57821275"/>
      <w:bookmarkStart w:id="3693" w:name="_Toc61183551"/>
      <w:bookmarkStart w:id="3694" w:name="_Toc61183945"/>
      <w:bookmarkStart w:id="3695" w:name="_Toc61184337"/>
      <w:bookmarkStart w:id="3696" w:name="_Toc61184729"/>
      <w:bookmarkStart w:id="3697" w:name="_Toc61185119"/>
      <w:bookmarkStart w:id="3698" w:name="_Toc66386463"/>
      <w:bookmarkStart w:id="3699" w:name="_Toc74583366"/>
      <w:bookmarkStart w:id="3700" w:name="_Toc76542179"/>
      <w:bookmarkStart w:id="3701" w:name="_Toc82450161"/>
      <w:bookmarkStart w:id="3702" w:name="_Toc82450809"/>
      <w:bookmarkStart w:id="3703" w:name="_Toc106094165"/>
      <w:bookmarkStart w:id="3704" w:name="_Toc114252941"/>
      <w:bookmarkStart w:id="3705" w:name="_Toc123046069"/>
      <w:bookmarkStart w:id="3706" w:name="_Toc124157610"/>
      <w:bookmarkStart w:id="3707" w:name="_Toc124259002"/>
      <w:bookmarkStart w:id="3708" w:name="_Toc124259146"/>
      <w:bookmarkStart w:id="3709" w:name="_Toc130585903"/>
      <w:bookmarkStart w:id="3710" w:name="_Toc130586914"/>
      <w:bookmarkStart w:id="3711" w:name="_Toc137462080"/>
      <w:bookmarkStart w:id="3712" w:name="_Toc138883889"/>
      <w:bookmarkStart w:id="3713" w:name="_Toc138884033"/>
      <w:bookmarkStart w:id="3714" w:name="_Toc145426931"/>
      <w:bookmarkStart w:id="3715" w:name="_Toc155428198"/>
      <w:bookmarkStart w:id="3716" w:name="_Toc155781216"/>
      <w:bookmarkStart w:id="3717" w:name="_Toc161665515"/>
      <w:bookmarkStart w:id="3718" w:name="_Toc169718666"/>
      <w:bookmarkStart w:id="3719" w:name="_Toc176337223"/>
      <w:r>
        <w:t>7</w:t>
      </w:r>
      <w:r w:rsidRPr="00991FDA">
        <w:t>.</w:t>
      </w:r>
      <w:r>
        <w:t>5</w:t>
      </w:r>
      <w:r w:rsidRPr="00991FDA">
        <w:t>.1</w:t>
      </w:r>
      <w:r w:rsidRPr="00991FDA">
        <w:tab/>
        <w:t>General</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C551410" w14:textId="77777777" w:rsidR="0043494A" w:rsidRPr="00991FDA" w:rsidRDefault="0043494A" w:rsidP="0043494A">
      <w:bookmarkStart w:id="3720"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720"/>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721" w:name="_Toc45893653"/>
      <w:bookmarkStart w:id="3722" w:name="_Toc44712340"/>
      <w:bookmarkStart w:id="3723" w:name="_Toc37267737"/>
      <w:bookmarkStart w:id="3724" w:name="_Toc37260349"/>
      <w:bookmarkStart w:id="3725" w:name="_Toc36817427"/>
      <w:bookmarkStart w:id="3726" w:name="_Toc29811875"/>
      <w:bookmarkStart w:id="3727" w:name="_Toc21127666"/>
      <w:bookmarkStart w:id="3728" w:name="_Toc53185491"/>
      <w:bookmarkStart w:id="3729" w:name="_Toc53185867"/>
      <w:bookmarkStart w:id="3730" w:name="_Toc57820353"/>
      <w:bookmarkStart w:id="3731" w:name="_Toc57821280"/>
      <w:bookmarkStart w:id="3732" w:name="_Toc61183556"/>
      <w:bookmarkStart w:id="3733" w:name="_Toc61183950"/>
      <w:bookmarkStart w:id="3734" w:name="_Toc61184342"/>
      <w:bookmarkStart w:id="3735" w:name="_Toc61184734"/>
      <w:bookmarkStart w:id="3736" w:name="_Toc61185124"/>
      <w:bookmarkStart w:id="3737" w:name="_Toc66386468"/>
      <w:bookmarkStart w:id="3738" w:name="_Toc74583371"/>
      <w:bookmarkStart w:id="3739" w:name="_Toc76542184"/>
      <w:bookmarkStart w:id="3740" w:name="_Toc82450166"/>
      <w:bookmarkStart w:id="3741" w:name="_Toc82450814"/>
      <w:bookmarkStart w:id="3742" w:name="_Toc106094166"/>
      <w:bookmarkStart w:id="3743" w:name="_Toc114252942"/>
      <w:bookmarkStart w:id="3744" w:name="_Toc123046070"/>
      <w:bookmarkStart w:id="3745" w:name="_Toc124157611"/>
      <w:bookmarkStart w:id="3746" w:name="_Toc124259003"/>
      <w:bookmarkStart w:id="3747" w:name="_Toc124259147"/>
      <w:bookmarkStart w:id="3748" w:name="_Toc130585904"/>
      <w:bookmarkStart w:id="3749" w:name="_Toc130586915"/>
      <w:bookmarkStart w:id="3750" w:name="_Toc137462081"/>
      <w:bookmarkStart w:id="3751" w:name="_Toc138883890"/>
      <w:bookmarkStart w:id="3752" w:name="_Toc138884034"/>
      <w:bookmarkStart w:id="3753" w:name="_Toc145426932"/>
      <w:bookmarkStart w:id="3754" w:name="_Toc155428199"/>
      <w:bookmarkStart w:id="3755" w:name="_Toc155781217"/>
      <w:bookmarkStart w:id="3756" w:name="_Toc161665516"/>
      <w:bookmarkStart w:id="3757" w:name="_Toc169718667"/>
      <w:bookmarkStart w:id="3758" w:name="_Toc176337224"/>
      <w:r>
        <w:t>7</w:t>
      </w:r>
      <w:r w:rsidRPr="00991FDA">
        <w:t>.</w:t>
      </w:r>
      <w:r>
        <w:t>5</w:t>
      </w:r>
      <w:r w:rsidRPr="00991FDA">
        <w:t>.</w:t>
      </w:r>
      <w:r>
        <w:t>2</w:t>
      </w:r>
      <w:r w:rsidRPr="00991FDA">
        <w:tab/>
        <w:t>OTA Adjacent Channel Leakage Power Ratio (ACLR)</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C55141F" w14:textId="77777777" w:rsidR="0043494A" w:rsidRPr="00991FDA" w:rsidRDefault="0043494A" w:rsidP="00D06654">
      <w:pPr>
        <w:pStyle w:val="Heading4"/>
      </w:pPr>
      <w:bookmarkStart w:id="3759" w:name="_Toc45893654"/>
      <w:bookmarkStart w:id="3760" w:name="_Toc44712341"/>
      <w:bookmarkStart w:id="3761" w:name="_Toc37267738"/>
      <w:bookmarkStart w:id="3762" w:name="_Toc37260350"/>
      <w:bookmarkStart w:id="3763" w:name="_Toc36817428"/>
      <w:bookmarkStart w:id="3764" w:name="_Toc29811876"/>
      <w:bookmarkStart w:id="3765" w:name="_Toc21127667"/>
      <w:bookmarkStart w:id="3766" w:name="_Toc53185492"/>
      <w:bookmarkStart w:id="3767" w:name="_Toc53185868"/>
      <w:bookmarkStart w:id="3768" w:name="_Toc57820354"/>
      <w:bookmarkStart w:id="3769" w:name="_Toc57821281"/>
      <w:bookmarkStart w:id="3770" w:name="_Toc61183557"/>
      <w:bookmarkStart w:id="3771" w:name="_Toc61183951"/>
      <w:bookmarkStart w:id="3772" w:name="_Toc61184343"/>
      <w:bookmarkStart w:id="3773" w:name="_Toc61184735"/>
      <w:bookmarkStart w:id="3774" w:name="_Toc61185125"/>
      <w:bookmarkStart w:id="3775" w:name="_Toc66386469"/>
      <w:bookmarkStart w:id="3776" w:name="_Toc74583372"/>
      <w:bookmarkStart w:id="3777" w:name="_Toc76542185"/>
      <w:bookmarkStart w:id="3778" w:name="_Toc82450167"/>
      <w:bookmarkStart w:id="3779" w:name="_Toc82450815"/>
      <w:bookmarkStart w:id="3780" w:name="_Toc106094167"/>
      <w:bookmarkStart w:id="3781" w:name="_Toc114252943"/>
      <w:bookmarkStart w:id="3782" w:name="_Toc123046071"/>
      <w:bookmarkStart w:id="3783" w:name="_Toc124157612"/>
      <w:bookmarkStart w:id="3784" w:name="_Toc124259004"/>
      <w:bookmarkStart w:id="3785" w:name="_Toc124259148"/>
      <w:bookmarkStart w:id="3786" w:name="_Toc130585905"/>
      <w:bookmarkStart w:id="3787" w:name="_Toc130586916"/>
      <w:bookmarkStart w:id="3788" w:name="_Toc137462082"/>
      <w:bookmarkStart w:id="3789" w:name="_Toc138883891"/>
      <w:bookmarkStart w:id="3790" w:name="_Toc138884035"/>
      <w:bookmarkStart w:id="3791" w:name="_Toc145426933"/>
      <w:bookmarkStart w:id="3792" w:name="_Toc155428200"/>
      <w:bookmarkStart w:id="3793" w:name="_Toc155781218"/>
      <w:bookmarkStart w:id="3794" w:name="_Toc161665517"/>
      <w:bookmarkStart w:id="3795" w:name="_Toc169718668"/>
      <w:bookmarkStart w:id="3796" w:name="_Toc176337225"/>
      <w:r>
        <w:t>7</w:t>
      </w:r>
      <w:r w:rsidRPr="00991FDA">
        <w:t>.</w:t>
      </w:r>
      <w:r>
        <w:t>5</w:t>
      </w:r>
      <w:r w:rsidRPr="00991FDA">
        <w:t>.</w:t>
      </w:r>
      <w:r>
        <w:t>2</w:t>
      </w:r>
      <w:r w:rsidRPr="00991FDA">
        <w:t>.1</w:t>
      </w:r>
      <w:r w:rsidRPr="00991FD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C551420" w14:textId="77777777" w:rsidR="0043494A" w:rsidRPr="00991FDA" w:rsidRDefault="0043494A" w:rsidP="0043494A">
      <w:bookmarkStart w:id="3797" w:name="_Hlk47639108"/>
      <w:r w:rsidRPr="00991FDA">
        <w:t xml:space="preserve">OTA Adjacent Channel Leakage power Ratio (ACLR) is the ratio of the filtered mean power centred on the assigned channel frequency </w:t>
      </w:r>
      <w:bookmarkEnd w:id="3797"/>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3798" w:name="_Toc45893656"/>
      <w:bookmarkStart w:id="3799" w:name="_Toc44712343"/>
      <w:bookmarkStart w:id="3800" w:name="_Toc37267740"/>
      <w:bookmarkStart w:id="3801" w:name="_Toc37260352"/>
      <w:bookmarkStart w:id="3802" w:name="_Toc36817430"/>
      <w:bookmarkStart w:id="3803" w:name="_Toc29811878"/>
      <w:bookmarkStart w:id="3804" w:name="_Toc21127669"/>
      <w:bookmarkStart w:id="3805" w:name="_Toc53185494"/>
      <w:bookmarkStart w:id="3806" w:name="_Toc53185870"/>
      <w:bookmarkStart w:id="3807" w:name="_Toc57820356"/>
      <w:bookmarkStart w:id="3808" w:name="_Toc57821283"/>
      <w:bookmarkStart w:id="3809" w:name="_Toc61183559"/>
      <w:bookmarkStart w:id="3810" w:name="_Toc61183953"/>
      <w:bookmarkStart w:id="3811" w:name="_Toc61184345"/>
      <w:bookmarkStart w:id="3812" w:name="_Toc61184737"/>
      <w:bookmarkStart w:id="3813" w:name="_Toc61185127"/>
      <w:bookmarkStart w:id="3814" w:name="_Toc66386471"/>
      <w:bookmarkStart w:id="3815" w:name="_Toc74583374"/>
      <w:bookmarkStart w:id="3816" w:name="_Toc76542187"/>
      <w:bookmarkStart w:id="3817" w:name="_Toc82450169"/>
      <w:bookmarkStart w:id="3818"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3942E96A" w:rsidR="0043494A" w:rsidRPr="00991FDA" w:rsidRDefault="0043494A" w:rsidP="00D06654">
      <w:pPr>
        <w:pStyle w:val="Heading4"/>
      </w:pPr>
      <w:bookmarkStart w:id="3819" w:name="_Toc106094168"/>
      <w:bookmarkStart w:id="3820" w:name="_Toc114252944"/>
      <w:bookmarkStart w:id="3821" w:name="_Toc123046072"/>
      <w:bookmarkStart w:id="3822" w:name="_Toc124157613"/>
      <w:bookmarkStart w:id="3823" w:name="_Toc124259005"/>
      <w:bookmarkStart w:id="3824" w:name="_Toc124259149"/>
      <w:bookmarkStart w:id="3825" w:name="_Toc130585906"/>
      <w:bookmarkStart w:id="3826" w:name="_Toc130586917"/>
      <w:bookmarkStart w:id="3827" w:name="_Toc137462083"/>
      <w:bookmarkStart w:id="3828" w:name="_Toc138883892"/>
      <w:bookmarkStart w:id="3829" w:name="_Toc138884036"/>
      <w:bookmarkStart w:id="3830" w:name="_Toc145426934"/>
      <w:bookmarkStart w:id="3831" w:name="_Toc155428201"/>
      <w:bookmarkStart w:id="3832" w:name="_Toc155781219"/>
      <w:bookmarkStart w:id="3833" w:name="_Toc161665518"/>
      <w:bookmarkStart w:id="3834" w:name="_Toc169718669"/>
      <w:bookmarkStart w:id="3835" w:name="_Toc176337226"/>
      <w:r>
        <w:t>7</w:t>
      </w:r>
      <w:r w:rsidRPr="00991FDA">
        <w:t>.</w:t>
      </w:r>
      <w:r>
        <w:t>5</w:t>
      </w:r>
      <w:r w:rsidRPr="00991FDA">
        <w:t>.</w:t>
      </w:r>
      <w:r>
        <w:t>2</w:t>
      </w:r>
      <w:r w:rsidRPr="00991FDA">
        <w:t>.</w:t>
      </w:r>
      <w:r>
        <w:t>2</w:t>
      </w:r>
      <w:r w:rsidRPr="00991FDA">
        <w:tab/>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r w:rsidR="008D6333">
        <w:t xml:space="preserve">Minimum requirement for </w:t>
      </w:r>
      <w:r w:rsidR="008D6333">
        <w:rPr>
          <w:rFonts w:eastAsia="SimSun" w:hint="eastAsia"/>
          <w:i/>
          <w:lang w:val="en-US" w:eastAsia="zh-CN"/>
        </w:rPr>
        <w:t>NR Repeater</w:t>
      </w:r>
      <w:bookmarkEnd w:id="3831"/>
      <w:bookmarkEnd w:id="3832"/>
      <w:bookmarkEnd w:id="3833"/>
      <w:bookmarkEnd w:id="3834"/>
      <w:bookmarkEnd w:id="3835"/>
    </w:p>
    <w:p w14:paraId="6C551423" w14:textId="77777777" w:rsidR="0043494A" w:rsidRDefault="0043494A" w:rsidP="0043494A">
      <w:bookmarkStart w:id="3836"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3836"/>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3837" w:name="_Hlk515966152"/>
      <w:r w:rsidRPr="00D14D5B">
        <w:t>whichever is less stringent, shall apply.</w:t>
      </w:r>
    </w:p>
    <w:bookmarkEnd w:id="3837"/>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C7AADFF"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7971DA56"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42" w14:textId="1FD2191E" w:rsidR="0043494A"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323B2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364E14C" w14:textId="77777777" w:rsidR="00323B2F" w:rsidRPr="00656225" w:rsidRDefault="00323B2F" w:rsidP="00323B2F">
            <w:pPr>
              <w:keepNext/>
              <w:keepLines/>
              <w:spacing w:after="0"/>
              <w:ind w:left="851" w:hanging="851"/>
              <w:rPr>
                <w:rFonts w:ascii="Arial" w:hAnsi="Arial"/>
                <w:sz w:val="18"/>
              </w:rPr>
            </w:pPr>
            <w:r w:rsidRPr="00656225">
              <w:rPr>
                <w:rFonts w:ascii="Arial" w:hAnsi="Arial"/>
                <w:sz w:val="18"/>
              </w:rPr>
              <w:t>NOTE 2:</w:t>
            </w:r>
            <w:r w:rsidRPr="00656225">
              <w:rPr>
                <w:rFonts w:ascii="Arial" w:hAnsi="Arial"/>
                <w:sz w:val="18"/>
              </w:rPr>
              <w:tab/>
              <w:t xml:space="preserve">With SCS that provides </w:t>
            </w:r>
            <w:r>
              <w:rPr>
                <w:rFonts w:ascii="Arial" w:hAnsi="Arial"/>
                <w:sz w:val="18"/>
              </w:rPr>
              <w:t xml:space="preserve">the </w:t>
            </w:r>
            <w:r w:rsidRPr="00656225">
              <w:rPr>
                <w:rFonts w:ascii="Arial" w:hAnsi="Arial"/>
                <w:sz w:val="18"/>
              </w:rPr>
              <w:t xml:space="preserve">largest </w:t>
            </w:r>
            <w:r w:rsidRPr="00AF324F">
              <w:rPr>
                <w:rFonts w:ascii="Arial" w:hAnsi="Arial"/>
                <w:i/>
                <w:sz w:val="18"/>
              </w:rPr>
              <w:t>transmission bandwidth configuration</w:t>
            </w:r>
            <w:r w:rsidRPr="00656225">
              <w:rPr>
                <w:rFonts w:ascii="Arial" w:hAnsi="Arial"/>
                <w:sz w:val="18"/>
              </w:rPr>
              <w:t xml:space="preserve"> (BW</w:t>
            </w:r>
            <w:r w:rsidRPr="00656225">
              <w:rPr>
                <w:rFonts w:ascii="Arial" w:hAnsi="Arial"/>
                <w:sz w:val="18"/>
                <w:vertAlign w:val="subscript"/>
              </w:rPr>
              <w:t>Config</w:t>
            </w:r>
            <w:r w:rsidRPr="00656225">
              <w:rPr>
                <w:rFonts w:ascii="Arial" w:hAnsi="Arial" w:cs="v5.0.0"/>
                <w:sz w:val="18"/>
              </w:rPr>
              <w:t>)</w:t>
            </w:r>
            <w:r w:rsidRPr="00656225">
              <w:rPr>
                <w:rFonts w:ascii="Arial" w:hAnsi="Arial"/>
                <w:sz w:val="18"/>
              </w:rPr>
              <w:t>.</w:t>
            </w:r>
          </w:p>
          <w:p w14:paraId="5023DC8E" w14:textId="77777777" w:rsidR="00323B2F" w:rsidRPr="00991FDA" w:rsidRDefault="00323B2F" w:rsidP="00323B2F">
            <w:pPr>
              <w:keepNext/>
              <w:keepLines/>
              <w:spacing w:after="0"/>
              <w:ind w:left="851" w:hanging="851"/>
              <w:rPr>
                <w:rFonts w:ascii="Arial" w:hAnsi="Arial"/>
                <w:sz w:val="18"/>
              </w:rPr>
            </w:pPr>
            <w:r w:rsidRPr="00991FDA">
              <w:rPr>
                <w:rFonts w:ascii="Arial" w:hAnsi="Arial"/>
                <w:sz w:val="18"/>
              </w:rPr>
              <w:t>NOTE 3:</w:t>
            </w:r>
            <w:r w:rsidRPr="00991FDA">
              <w:rPr>
                <w:rFonts w:ascii="Arial" w:hAnsi="Arial"/>
                <w:sz w:val="18"/>
              </w:rPr>
              <w:tab/>
              <w:t>Applicable to bands defined within the frequency spectrum range of 24.25 – 33.4 GHz</w:t>
            </w:r>
          </w:p>
          <w:p w14:paraId="6C551458" w14:textId="0AD10A0C" w:rsidR="00323B2F" w:rsidRPr="00991FDA" w:rsidRDefault="00323B2F" w:rsidP="00323B2F">
            <w:pPr>
              <w:keepNext/>
              <w:keepLines/>
              <w:spacing w:after="0"/>
              <w:ind w:left="851" w:hanging="851"/>
              <w:rPr>
                <w:rFonts w:ascii="Arial" w:hAnsi="Arial"/>
                <w:sz w:val="18"/>
              </w:rPr>
            </w:pPr>
            <w:r w:rsidRPr="00991FDA">
              <w:rPr>
                <w:rFonts w:ascii="Arial" w:hAnsi="Arial"/>
                <w:sz w:val="18"/>
              </w:rPr>
              <w:t>NOTE 4:</w:t>
            </w:r>
            <w:r w:rsidRPr="00991FDA">
              <w:rPr>
                <w:rFonts w:ascii="Arial" w:hAnsi="Arial"/>
                <w:sz w:val="18"/>
              </w:rPr>
              <w:tab/>
              <w:t>Applicable to bands defined within the frequency spectrum range of 37 – 52.6 GHz</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3838" w:name="_Toc17656"/>
      <w:bookmarkStart w:id="3839" w:name="_Toc18554"/>
      <w:bookmarkStart w:id="3840" w:name="_Toc155428202"/>
      <w:bookmarkStart w:id="3841" w:name="_Toc155781220"/>
      <w:bookmarkStart w:id="3842" w:name="_Toc161665519"/>
      <w:bookmarkStart w:id="3843" w:name="_Toc169718670"/>
      <w:bookmarkStart w:id="3844" w:name="_Toc176337227"/>
      <w:r>
        <w:t>7.5.2.</w:t>
      </w:r>
      <w:r>
        <w:rPr>
          <w:rFonts w:eastAsia="SimSun" w:hint="eastAsia"/>
          <w:lang w:val="en-US" w:eastAsia="zh-CN"/>
        </w:rPr>
        <w:t>3</w:t>
      </w:r>
      <w:r>
        <w:tab/>
        <w:t xml:space="preserve">Minimum requirement for </w:t>
      </w:r>
      <w:r>
        <w:rPr>
          <w:rFonts w:eastAsia="SimSun" w:hint="eastAsia"/>
          <w:lang w:val="en-US" w:eastAsia="zh-CN"/>
        </w:rPr>
        <w:t>NCR</w:t>
      </w:r>
      <w:bookmarkEnd w:id="3838"/>
      <w:bookmarkEnd w:id="3839"/>
      <w:bookmarkEnd w:id="3840"/>
      <w:bookmarkEnd w:id="3841"/>
      <w:bookmarkEnd w:id="3842"/>
      <w:bookmarkEnd w:id="3843"/>
      <w:bookmarkEnd w:id="3844"/>
    </w:p>
    <w:p w14:paraId="59B984BA" w14:textId="77777777" w:rsidR="008D6333" w:rsidRDefault="008D6333" w:rsidP="008D6333">
      <w:pPr>
        <w:pStyle w:val="Heading5"/>
        <w:ind w:left="1417" w:hanging="1417"/>
        <w:rPr>
          <w:rFonts w:eastAsia="SimSun"/>
          <w:lang w:val="en-US" w:eastAsia="zh-CN"/>
        </w:rPr>
      </w:pPr>
      <w:bookmarkStart w:id="3845" w:name="_Toc155428203"/>
      <w:bookmarkStart w:id="3846" w:name="_Toc155781221"/>
      <w:bookmarkStart w:id="3847" w:name="_Toc161665520"/>
      <w:bookmarkStart w:id="3848" w:name="_Toc169718671"/>
      <w:bookmarkStart w:id="3849" w:name="_Toc176337228"/>
      <w:bookmarkStart w:id="3850" w:name="_Toc745"/>
      <w:bookmarkStart w:id="3851"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3845"/>
      <w:bookmarkEnd w:id="3846"/>
      <w:bookmarkEnd w:id="3847"/>
      <w:bookmarkEnd w:id="3848"/>
      <w:bookmarkEnd w:id="3849"/>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3852" w:name="_Toc155428204"/>
      <w:bookmarkStart w:id="3853" w:name="_Toc155781222"/>
      <w:bookmarkStart w:id="3854" w:name="_Toc161665521"/>
      <w:bookmarkStart w:id="3855" w:name="_Toc169718672"/>
      <w:bookmarkStart w:id="3856" w:name="_Toc176337229"/>
      <w:r>
        <w:t>7.5.2.</w:t>
      </w:r>
      <w:r>
        <w:rPr>
          <w:rFonts w:eastAsia="SimSun" w:hint="eastAsia"/>
          <w:lang w:val="en-US" w:eastAsia="zh-CN"/>
        </w:rPr>
        <w:t>3.2</w:t>
      </w:r>
      <w:r>
        <w:tab/>
        <w:t xml:space="preserve">Minimum requirement for </w:t>
      </w:r>
      <w:r>
        <w:rPr>
          <w:rFonts w:eastAsia="SimSun" w:hint="eastAsia"/>
          <w:lang w:val="en-US" w:eastAsia="zh-CN"/>
        </w:rPr>
        <w:t>NCR-MT</w:t>
      </w:r>
      <w:bookmarkEnd w:id="3850"/>
      <w:bookmarkEnd w:id="3851"/>
      <w:bookmarkEnd w:id="3852"/>
      <w:bookmarkEnd w:id="3853"/>
      <w:bookmarkEnd w:id="3854"/>
      <w:bookmarkEnd w:id="3855"/>
      <w:bookmarkEnd w:id="3856"/>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3857" w:name="_Toc21127670"/>
      <w:bookmarkStart w:id="3858" w:name="_Toc29811879"/>
      <w:bookmarkStart w:id="3859" w:name="_Toc36817431"/>
      <w:bookmarkStart w:id="3860" w:name="_Toc37260353"/>
      <w:bookmarkStart w:id="3861" w:name="_Toc37267741"/>
      <w:bookmarkStart w:id="3862" w:name="_Toc44712344"/>
      <w:bookmarkStart w:id="3863" w:name="_Toc45893657"/>
      <w:bookmarkStart w:id="3864" w:name="_Toc53185496"/>
      <w:bookmarkStart w:id="3865" w:name="_Toc53185872"/>
      <w:bookmarkStart w:id="3866" w:name="_Toc57820358"/>
      <w:bookmarkStart w:id="3867" w:name="_Toc57821285"/>
      <w:bookmarkStart w:id="3868" w:name="_Toc61183561"/>
      <w:bookmarkStart w:id="3869" w:name="_Toc61183955"/>
      <w:bookmarkStart w:id="3870" w:name="_Toc61184347"/>
      <w:bookmarkStart w:id="3871" w:name="_Toc61184739"/>
      <w:bookmarkStart w:id="3872" w:name="_Toc61185129"/>
      <w:bookmarkStart w:id="3873" w:name="_Toc66386473"/>
      <w:bookmarkStart w:id="3874" w:name="_Toc74583376"/>
      <w:bookmarkStart w:id="3875" w:name="_Toc76542189"/>
      <w:bookmarkStart w:id="3876" w:name="_Toc82450171"/>
      <w:bookmarkStart w:id="3877" w:name="_Toc82450819"/>
      <w:bookmarkStart w:id="3878" w:name="_Toc106094169"/>
      <w:bookmarkStart w:id="3879" w:name="_Toc114252945"/>
      <w:bookmarkStart w:id="3880" w:name="_Toc123046073"/>
      <w:bookmarkStart w:id="3881" w:name="_Toc124157614"/>
      <w:bookmarkStart w:id="3882" w:name="_Toc124259006"/>
      <w:bookmarkStart w:id="3883" w:name="_Toc124259150"/>
      <w:bookmarkStart w:id="3884" w:name="_Toc130585907"/>
      <w:bookmarkStart w:id="3885" w:name="_Toc130586918"/>
      <w:bookmarkStart w:id="3886" w:name="_Toc137462084"/>
      <w:bookmarkStart w:id="3887" w:name="_Toc138883893"/>
      <w:bookmarkStart w:id="3888" w:name="_Toc138884037"/>
      <w:bookmarkStart w:id="3889" w:name="_Toc145426935"/>
      <w:bookmarkStart w:id="3890" w:name="_Toc155428205"/>
      <w:bookmarkStart w:id="3891" w:name="_Toc155781223"/>
      <w:bookmarkStart w:id="3892" w:name="_Toc161665522"/>
      <w:bookmarkStart w:id="3893" w:name="_Toc169718673"/>
      <w:bookmarkStart w:id="3894" w:name="_Toc176337230"/>
      <w:r>
        <w:t>7</w:t>
      </w:r>
      <w:r w:rsidRPr="00991FDA">
        <w:t>.</w:t>
      </w:r>
      <w:r>
        <w:t>5</w:t>
      </w:r>
      <w:r w:rsidRPr="00991FDA">
        <w:t>.</w:t>
      </w:r>
      <w:r>
        <w:t>3</w:t>
      </w:r>
      <w:r w:rsidRPr="00991FDA">
        <w:tab/>
        <w:t>OTA</w:t>
      </w:r>
      <w:bookmarkStart w:id="3895" w:name="_Hlk496084370"/>
      <w:r w:rsidRPr="00991FDA">
        <w:t xml:space="preserve"> operating band unwanted emissions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6C5514C4" w14:textId="77777777" w:rsidR="0043494A" w:rsidRPr="00991FDA" w:rsidRDefault="0043494A" w:rsidP="00214B4E">
      <w:pPr>
        <w:pStyle w:val="Heading4"/>
      </w:pPr>
      <w:bookmarkStart w:id="3896" w:name="_Toc45893658"/>
      <w:bookmarkStart w:id="3897" w:name="_Toc44712345"/>
      <w:bookmarkStart w:id="3898" w:name="_Toc37267742"/>
      <w:bookmarkStart w:id="3899" w:name="_Toc37260354"/>
      <w:bookmarkStart w:id="3900" w:name="_Toc36817432"/>
      <w:bookmarkStart w:id="3901" w:name="_Toc29811880"/>
      <w:bookmarkStart w:id="3902" w:name="_Toc21127671"/>
      <w:bookmarkStart w:id="3903" w:name="_Toc53185497"/>
      <w:bookmarkStart w:id="3904" w:name="_Toc53185873"/>
      <w:bookmarkStart w:id="3905" w:name="_Toc57820359"/>
      <w:bookmarkStart w:id="3906" w:name="_Toc57821286"/>
      <w:bookmarkStart w:id="3907" w:name="_Toc61183562"/>
      <w:bookmarkStart w:id="3908" w:name="_Toc61183956"/>
      <w:bookmarkStart w:id="3909" w:name="_Toc61184348"/>
      <w:bookmarkStart w:id="3910" w:name="_Toc61184740"/>
      <w:bookmarkStart w:id="3911" w:name="_Toc61185130"/>
      <w:bookmarkStart w:id="3912" w:name="_Toc66386474"/>
      <w:bookmarkStart w:id="3913" w:name="_Toc74583377"/>
      <w:bookmarkStart w:id="3914" w:name="_Toc76542190"/>
      <w:bookmarkStart w:id="3915" w:name="_Toc82450172"/>
      <w:bookmarkStart w:id="3916" w:name="_Toc82450820"/>
      <w:bookmarkStart w:id="3917" w:name="_Toc106094170"/>
      <w:bookmarkStart w:id="3918" w:name="_Toc114252946"/>
      <w:bookmarkStart w:id="3919" w:name="_Toc123046074"/>
      <w:bookmarkStart w:id="3920" w:name="_Toc124157615"/>
      <w:bookmarkStart w:id="3921" w:name="_Toc124259007"/>
      <w:bookmarkStart w:id="3922" w:name="_Toc124259151"/>
      <w:bookmarkStart w:id="3923" w:name="_Toc130585908"/>
      <w:bookmarkStart w:id="3924" w:name="_Toc130586919"/>
      <w:bookmarkStart w:id="3925" w:name="_Toc137462085"/>
      <w:bookmarkStart w:id="3926" w:name="_Toc138883894"/>
      <w:bookmarkStart w:id="3927" w:name="_Toc138884038"/>
      <w:bookmarkStart w:id="3928" w:name="_Toc145426936"/>
      <w:bookmarkStart w:id="3929" w:name="_Toc155428206"/>
      <w:bookmarkStart w:id="3930" w:name="_Toc155781224"/>
      <w:bookmarkStart w:id="3931" w:name="_Toc161665523"/>
      <w:bookmarkStart w:id="3932" w:name="_Toc169718674"/>
      <w:bookmarkStart w:id="3933" w:name="_Toc176337231"/>
      <w:r>
        <w:t>7</w:t>
      </w:r>
      <w:r w:rsidRPr="00991FDA">
        <w:t>.</w:t>
      </w:r>
      <w:r>
        <w:t>5</w:t>
      </w:r>
      <w:r w:rsidRPr="00991FDA">
        <w:t>.</w:t>
      </w:r>
      <w:r>
        <w:t>3</w:t>
      </w:r>
      <w:r w:rsidRPr="00991FDA">
        <w:t>.1</w:t>
      </w:r>
      <w:r w:rsidRPr="00991FDA">
        <w:tab/>
        <w:t>General</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14E4C264" w:rsidR="0043494A" w:rsidRPr="00991FDA" w:rsidRDefault="0043494A" w:rsidP="00214B4E">
      <w:pPr>
        <w:pStyle w:val="Heading4"/>
      </w:pPr>
      <w:bookmarkStart w:id="3934" w:name="_Toc45893663"/>
      <w:bookmarkStart w:id="3935" w:name="_Toc44712350"/>
      <w:bookmarkStart w:id="3936" w:name="_Toc37267747"/>
      <w:bookmarkStart w:id="3937" w:name="_Toc37260359"/>
      <w:bookmarkStart w:id="3938" w:name="_Toc36817437"/>
      <w:bookmarkStart w:id="3939" w:name="_Toc29811885"/>
      <w:bookmarkStart w:id="3940" w:name="_Toc21127676"/>
      <w:bookmarkStart w:id="3941" w:name="_Toc53185502"/>
      <w:bookmarkStart w:id="3942" w:name="_Toc53185878"/>
      <w:bookmarkStart w:id="3943" w:name="_Toc57820364"/>
      <w:bookmarkStart w:id="3944" w:name="_Toc57821291"/>
      <w:bookmarkStart w:id="3945" w:name="_Toc61183567"/>
      <w:bookmarkStart w:id="3946" w:name="_Toc61183961"/>
      <w:bookmarkStart w:id="3947" w:name="_Toc61184353"/>
      <w:bookmarkStart w:id="3948" w:name="_Toc61184745"/>
      <w:bookmarkStart w:id="3949" w:name="_Toc61185135"/>
      <w:bookmarkStart w:id="3950" w:name="_Toc66386479"/>
      <w:bookmarkStart w:id="3951" w:name="_Toc74583382"/>
      <w:bookmarkStart w:id="3952" w:name="_Toc76542195"/>
      <w:bookmarkStart w:id="3953" w:name="_Toc82450177"/>
      <w:bookmarkStart w:id="3954" w:name="_Toc82450825"/>
      <w:bookmarkStart w:id="3955" w:name="_Toc106094171"/>
      <w:bookmarkStart w:id="3956" w:name="_Toc114252947"/>
      <w:bookmarkStart w:id="3957" w:name="_Toc123046075"/>
      <w:bookmarkStart w:id="3958" w:name="_Toc124157616"/>
      <w:bookmarkStart w:id="3959" w:name="_Toc124259008"/>
      <w:bookmarkStart w:id="3960" w:name="_Toc124259152"/>
      <w:bookmarkStart w:id="3961" w:name="_Toc130585909"/>
      <w:bookmarkStart w:id="3962" w:name="_Toc130586920"/>
      <w:bookmarkStart w:id="3963" w:name="_Toc137462086"/>
      <w:bookmarkStart w:id="3964" w:name="_Toc138883895"/>
      <w:bookmarkStart w:id="3965" w:name="_Toc138884039"/>
      <w:bookmarkStart w:id="3966" w:name="_Toc145426937"/>
      <w:bookmarkStart w:id="3967" w:name="_Toc155428207"/>
      <w:bookmarkStart w:id="3968" w:name="_Toc155781225"/>
      <w:bookmarkStart w:id="3969" w:name="_Toc161665524"/>
      <w:bookmarkStart w:id="3970" w:name="_Toc169718675"/>
      <w:bookmarkStart w:id="3971" w:name="_Toc176337232"/>
      <w:r>
        <w:t>7</w:t>
      </w:r>
      <w:r w:rsidRPr="00991FDA">
        <w:t>.</w:t>
      </w:r>
      <w:r>
        <w:t>5</w:t>
      </w:r>
      <w:r w:rsidRPr="00991FDA">
        <w:t>.</w:t>
      </w:r>
      <w:r>
        <w:t>3</w:t>
      </w:r>
      <w:r w:rsidRPr="00991FDA">
        <w:t>.</w:t>
      </w:r>
      <w:r>
        <w:t>2</w:t>
      </w:r>
      <w:r w:rsidRPr="00991FDA">
        <w:tab/>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r w:rsidR="00563C05">
        <w:t xml:space="preserve">Minimum requirement for  </w:t>
      </w:r>
      <w:r w:rsidR="00563C05">
        <w:rPr>
          <w:rFonts w:eastAsia="SimSun" w:hint="eastAsia"/>
          <w:lang w:val="en-US" w:eastAsia="zh-CN"/>
        </w:rPr>
        <w:t>NR repeater</w:t>
      </w:r>
      <w:bookmarkEnd w:id="3967"/>
      <w:bookmarkEnd w:id="3968"/>
      <w:bookmarkEnd w:id="3969"/>
      <w:bookmarkEnd w:id="3970"/>
      <w:bookmarkEnd w:id="3971"/>
    </w:p>
    <w:p w14:paraId="6C5514C7" w14:textId="77777777" w:rsidR="0043494A" w:rsidRPr="00991FDA" w:rsidRDefault="0043494A" w:rsidP="00214B4E">
      <w:pPr>
        <w:pStyle w:val="Heading5"/>
      </w:pPr>
      <w:bookmarkStart w:id="3972" w:name="_Toc45893664"/>
      <w:bookmarkStart w:id="3973" w:name="_Toc44712351"/>
      <w:bookmarkStart w:id="3974" w:name="_Toc37267748"/>
      <w:bookmarkStart w:id="3975" w:name="_Toc37260360"/>
      <w:bookmarkStart w:id="3976" w:name="_Toc36817438"/>
      <w:bookmarkStart w:id="3977" w:name="_Toc29811886"/>
      <w:bookmarkStart w:id="3978" w:name="_Toc21127677"/>
      <w:bookmarkStart w:id="3979" w:name="_Toc53185503"/>
      <w:bookmarkStart w:id="3980" w:name="_Toc53185879"/>
      <w:bookmarkStart w:id="3981" w:name="_Toc57820365"/>
      <w:bookmarkStart w:id="3982" w:name="_Toc57821292"/>
      <w:bookmarkStart w:id="3983" w:name="_Toc61183568"/>
      <w:bookmarkStart w:id="3984" w:name="_Toc61183962"/>
      <w:bookmarkStart w:id="3985" w:name="_Toc61184354"/>
      <w:bookmarkStart w:id="3986" w:name="_Toc61184746"/>
      <w:bookmarkStart w:id="3987" w:name="_Toc61185136"/>
      <w:bookmarkStart w:id="3988" w:name="_Toc66386480"/>
      <w:bookmarkStart w:id="3989" w:name="_Toc74583383"/>
      <w:bookmarkStart w:id="3990" w:name="_Toc76542196"/>
      <w:bookmarkStart w:id="3991" w:name="_Toc82450178"/>
      <w:bookmarkStart w:id="3992" w:name="_Toc82450826"/>
      <w:bookmarkStart w:id="3993" w:name="_Toc106094172"/>
      <w:bookmarkStart w:id="3994" w:name="_Toc114252948"/>
      <w:bookmarkStart w:id="3995" w:name="_Toc123046076"/>
      <w:bookmarkStart w:id="3996" w:name="_Toc124157617"/>
      <w:bookmarkStart w:id="3997" w:name="_Toc124259009"/>
      <w:bookmarkStart w:id="3998" w:name="_Toc124259153"/>
      <w:bookmarkStart w:id="3999" w:name="_Toc130585910"/>
      <w:bookmarkStart w:id="4000" w:name="_Toc130586921"/>
      <w:bookmarkStart w:id="4001" w:name="_Toc137462087"/>
      <w:bookmarkStart w:id="4002" w:name="_Toc138883896"/>
      <w:bookmarkStart w:id="4003" w:name="_Toc138884040"/>
      <w:bookmarkStart w:id="4004" w:name="_Toc145426938"/>
      <w:bookmarkStart w:id="4005" w:name="_Toc155428208"/>
      <w:bookmarkStart w:id="4006" w:name="_Toc155781226"/>
      <w:bookmarkStart w:id="4007" w:name="_Toc161665525"/>
      <w:bookmarkStart w:id="4008" w:name="_Toc169718676"/>
      <w:bookmarkStart w:id="4009" w:name="_Toc176337233"/>
      <w:r>
        <w:t>7</w:t>
      </w:r>
      <w:r w:rsidRPr="00991FDA">
        <w:t>.</w:t>
      </w:r>
      <w:r>
        <w:t>5</w:t>
      </w:r>
      <w:r w:rsidRPr="00991FDA">
        <w:t>.</w:t>
      </w:r>
      <w:r>
        <w:t>3</w:t>
      </w:r>
      <w:r w:rsidRPr="00991FDA">
        <w:t>.</w:t>
      </w:r>
      <w:r>
        <w:t>2</w:t>
      </w:r>
      <w:r w:rsidRPr="00991FDA">
        <w:t>.1</w:t>
      </w:r>
      <w:r w:rsidRPr="00991FDA">
        <w:tab/>
        <w:t>General</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C5514C8" w14:textId="77777777" w:rsidR="0043494A" w:rsidRPr="00991FDA" w:rsidRDefault="0043494A" w:rsidP="0043494A">
      <w:bookmarkStart w:id="4010"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010"/>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011" w:name="_Toc45893665"/>
      <w:bookmarkStart w:id="4012" w:name="_Toc44712352"/>
      <w:bookmarkStart w:id="4013" w:name="_Toc37267749"/>
      <w:bookmarkStart w:id="4014" w:name="_Toc37260361"/>
      <w:bookmarkStart w:id="4015" w:name="_Toc36817439"/>
      <w:bookmarkStart w:id="4016" w:name="_Toc29811887"/>
      <w:bookmarkStart w:id="4017" w:name="_Toc21127678"/>
      <w:bookmarkStart w:id="4018" w:name="_Toc53185504"/>
      <w:bookmarkStart w:id="4019" w:name="_Toc53185880"/>
      <w:bookmarkStart w:id="4020" w:name="_Toc57820366"/>
      <w:bookmarkStart w:id="4021" w:name="_Toc57821293"/>
      <w:bookmarkStart w:id="4022" w:name="_Toc61183569"/>
      <w:bookmarkStart w:id="4023" w:name="_Toc61183963"/>
      <w:bookmarkStart w:id="4024" w:name="_Toc61184355"/>
      <w:bookmarkStart w:id="4025" w:name="_Toc61184747"/>
      <w:bookmarkStart w:id="4026" w:name="_Toc61185137"/>
      <w:bookmarkStart w:id="4027" w:name="_Toc66386481"/>
      <w:bookmarkStart w:id="4028" w:name="_Toc74583384"/>
      <w:bookmarkStart w:id="4029" w:name="_Toc76542197"/>
      <w:bookmarkStart w:id="4030" w:name="_Toc82450179"/>
      <w:bookmarkStart w:id="4031" w:name="_Toc82450827"/>
      <w:bookmarkStart w:id="4032" w:name="_Toc106094173"/>
      <w:bookmarkStart w:id="4033" w:name="_Toc114252949"/>
      <w:bookmarkStart w:id="4034" w:name="_Toc123046077"/>
      <w:bookmarkStart w:id="4035" w:name="_Toc124157618"/>
      <w:bookmarkStart w:id="4036" w:name="_Toc124259010"/>
      <w:bookmarkStart w:id="4037" w:name="_Toc124259154"/>
      <w:bookmarkStart w:id="4038" w:name="_Toc130585911"/>
      <w:bookmarkStart w:id="4039" w:name="_Toc130586922"/>
      <w:bookmarkStart w:id="4040" w:name="_Toc137462088"/>
      <w:bookmarkStart w:id="4041" w:name="_Toc138883897"/>
      <w:bookmarkStart w:id="4042" w:name="_Toc138884041"/>
      <w:bookmarkStart w:id="4043" w:name="_Toc145426939"/>
      <w:bookmarkStart w:id="4044" w:name="_Toc155428209"/>
      <w:bookmarkStart w:id="4045" w:name="_Toc155781227"/>
      <w:bookmarkStart w:id="4046" w:name="_Toc161665526"/>
      <w:bookmarkStart w:id="4047" w:name="_Toc169718677"/>
      <w:bookmarkStart w:id="4048" w:name="_Toc176337234"/>
      <w:r>
        <w:t>7</w:t>
      </w:r>
      <w:r w:rsidRPr="00991FDA">
        <w:t>.</w:t>
      </w:r>
      <w:r>
        <w:t>5</w:t>
      </w:r>
      <w:r w:rsidRPr="00991FDA">
        <w:t>.</w:t>
      </w:r>
      <w:r>
        <w:t>3</w:t>
      </w:r>
      <w:r w:rsidRPr="00991FDA">
        <w:t>.</w:t>
      </w:r>
      <w:r>
        <w:t>2</w:t>
      </w:r>
      <w:r w:rsidRPr="00991FDA">
        <w:t>.2</w:t>
      </w:r>
      <w:r w:rsidRPr="00991FDA">
        <w:tab/>
        <w:t>OTA operating band unwanted emission limits (Category A)</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049" w:name="_Toc45893666"/>
      <w:bookmarkStart w:id="4050" w:name="_Toc44712353"/>
      <w:bookmarkStart w:id="4051" w:name="_Toc37267750"/>
      <w:bookmarkStart w:id="4052" w:name="_Toc37260362"/>
      <w:bookmarkStart w:id="4053" w:name="_Toc36817440"/>
      <w:bookmarkStart w:id="4054" w:name="_Toc29811888"/>
      <w:bookmarkStart w:id="4055" w:name="_Toc21127679"/>
      <w:bookmarkStart w:id="4056" w:name="_Toc53185505"/>
      <w:bookmarkStart w:id="4057" w:name="_Toc53185881"/>
      <w:bookmarkStart w:id="4058" w:name="_Toc57820367"/>
      <w:bookmarkStart w:id="4059" w:name="_Toc57821294"/>
      <w:bookmarkStart w:id="4060" w:name="_Toc61183570"/>
      <w:bookmarkStart w:id="4061" w:name="_Toc61183964"/>
      <w:bookmarkStart w:id="4062" w:name="_Toc61184356"/>
      <w:bookmarkStart w:id="4063" w:name="_Toc61184748"/>
      <w:bookmarkStart w:id="4064" w:name="_Toc61185138"/>
      <w:bookmarkStart w:id="4065" w:name="_Toc66386482"/>
      <w:bookmarkStart w:id="4066" w:name="_Toc74583385"/>
      <w:bookmarkStart w:id="4067" w:name="_Toc76542198"/>
      <w:bookmarkStart w:id="4068" w:name="_Toc82450180"/>
      <w:bookmarkStart w:id="4069" w:name="_Toc82450828"/>
      <w:bookmarkStart w:id="4070" w:name="_Toc106094174"/>
      <w:bookmarkStart w:id="4071" w:name="_Toc114252950"/>
      <w:bookmarkStart w:id="4072" w:name="_Toc123046078"/>
      <w:bookmarkStart w:id="4073" w:name="_Toc124157619"/>
      <w:bookmarkStart w:id="4074" w:name="_Toc124259011"/>
      <w:bookmarkStart w:id="4075" w:name="_Toc124259155"/>
      <w:bookmarkStart w:id="4076" w:name="_Toc130585912"/>
      <w:bookmarkStart w:id="4077" w:name="_Toc130586923"/>
      <w:bookmarkStart w:id="4078" w:name="_Toc137462089"/>
      <w:bookmarkStart w:id="4079" w:name="_Toc138883898"/>
      <w:bookmarkStart w:id="4080" w:name="_Toc138884042"/>
      <w:bookmarkStart w:id="4081" w:name="_Toc145426940"/>
      <w:bookmarkStart w:id="4082" w:name="_Toc155428210"/>
      <w:bookmarkStart w:id="4083" w:name="_Toc155781228"/>
      <w:bookmarkStart w:id="4084" w:name="_Toc161665527"/>
      <w:bookmarkStart w:id="4085" w:name="_Toc169718678"/>
      <w:bookmarkStart w:id="4086" w:name="_Toc176337235"/>
      <w:r>
        <w:t>7</w:t>
      </w:r>
      <w:r w:rsidRPr="00991FDA">
        <w:t>.</w:t>
      </w:r>
      <w:r>
        <w:t>5</w:t>
      </w:r>
      <w:r w:rsidRPr="00991FDA">
        <w:t>.</w:t>
      </w:r>
      <w:r>
        <w:t>3</w:t>
      </w:r>
      <w:r w:rsidRPr="00991FDA">
        <w:t>.</w:t>
      </w:r>
      <w:r>
        <w:t>2</w:t>
      </w:r>
      <w:r w:rsidRPr="00991FDA">
        <w:t>.3</w:t>
      </w:r>
      <w:r w:rsidRPr="00991FDA">
        <w:tab/>
        <w:t>OTA operating band unwanted emission limits (Category B)</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087" w:name="_Toc45893667"/>
      <w:bookmarkStart w:id="4088" w:name="_Toc44712354"/>
      <w:bookmarkStart w:id="4089" w:name="_Toc53185506"/>
      <w:bookmarkStart w:id="4090" w:name="_Toc53185882"/>
      <w:bookmarkStart w:id="4091" w:name="_Toc57820368"/>
      <w:bookmarkStart w:id="4092" w:name="_Toc57821295"/>
      <w:bookmarkStart w:id="4093" w:name="_Toc61183571"/>
      <w:bookmarkStart w:id="4094" w:name="_Toc61183965"/>
      <w:bookmarkStart w:id="4095" w:name="_Toc61184357"/>
      <w:bookmarkStart w:id="4096" w:name="_Toc61184749"/>
      <w:bookmarkStart w:id="4097" w:name="_Toc61185139"/>
      <w:bookmarkStart w:id="4098" w:name="_Toc66386483"/>
      <w:bookmarkStart w:id="4099" w:name="_Toc74583386"/>
      <w:bookmarkStart w:id="4100" w:name="_Toc76542199"/>
      <w:bookmarkStart w:id="4101" w:name="_Toc82450181"/>
      <w:bookmarkStart w:id="4102" w:name="_Toc82450829"/>
      <w:bookmarkStart w:id="4103" w:name="_Toc106094175"/>
      <w:bookmarkStart w:id="4104" w:name="_Toc114252951"/>
      <w:bookmarkStart w:id="4105" w:name="_Toc123046079"/>
      <w:bookmarkStart w:id="4106" w:name="_Toc124157620"/>
      <w:bookmarkStart w:id="4107" w:name="_Toc124259012"/>
      <w:bookmarkStart w:id="4108" w:name="_Toc124259156"/>
      <w:bookmarkStart w:id="4109" w:name="_Toc130585913"/>
      <w:bookmarkStart w:id="4110" w:name="_Toc130586924"/>
      <w:bookmarkStart w:id="4111" w:name="_Toc137462090"/>
      <w:bookmarkStart w:id="4112" w:name="_Toc138883899"/>
      <w:bookmarkStart w:id="4113" w:name="_Toc138884043"/>
      <w:bookmarkStart w:id="4114" w:name="_Toc145426941"/>
      <w:bookmarkStart w:id="4115" w:name="_Toc155428211"/>
      <w:bookmarkStart w:id="4116" w:name="_Toc155781229"/>
      <w:bookmarkStart w:id="4117" w:name="_Toc161665528"/>
      <w:bookmarkStart w:id="4118" w:name="_Toc169718679"/>
      <w:bookmarkStart w:id="4119" w:name="_Toc176337236"/>
      <w:r>
        <w:t>7</w:t>
      </w:r>
      <w:r w:rsidRPr="00991FDA">
        <w:t>.</w:t>
      </w:r>
      <w:r>
        <w:t>5</w:t>
      </w:r>
      <w:r w:rsidRPr="00991FDA">
        <w:t>.</w:t>
      </w:r>
      <w:r>
        <w:t>3</w:t>
      </w:r>
      <w:r w:rsidRPr="00991FDA">
        <w:t>.</w:t>
      </w:r>
      <w:r>
        <w:t>2</w:t>
      </w:r>
      <w:r w:rsidRPr="00991FDA">
        <w:t>.4</w:t>
      </w:r>
      <w:r w:rsidRPr="00991FDA">
        <w:tab/>
        <w:t>Additional OTA operating band unwanted emission requirements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C551534" w14:textId="77777777" w:rsidR="0043494A" w:rsidRPr="00991FDA" w:rsidRDefault="0043494A" w:rsidP="00214B4E">
      <w:pPr>
        <w:pStyle w:val="H6"/>
      </w:pPr>
      <w:bookmarkStart w:id="4120"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120"/>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6C551543" w14:textId="77777777" w:rsidR="0043494A" w:rsidRPr="00991FDA" w:rsidRDefault="0043494A" w:rsidP="0043494A">
            <w:pPr>
              <w:keepNext/>
              <w:keepLines/>
              <w:spacing w:after="0"/>
              <w:ind w:left="851" w:hanging="851"/>
              <w:rPr>
                <w:rFonts w:ascii="Arial" w:hAnsi="Arial"/>
                <w:sz w:val="18"/>
              </w:rPr>
            </w:pPr>
            <w:r w:rsidRPr="00991FDA">
              <w:rPr>
                <w:rFonts w:ascii="Arial" w:hAnsi="Arial"/>
                <w:sz w:val="18"/>
              </w:rPr>
              <w:t>NOTE 1:</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on or before 1 September 2027.</w:t>
            </w:r>
          </w:p>
          <w:p w14:paraId="6C551544"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rPr>
              <w:t xml:space="preserve">NOTE 2: </w:t>
            </w:r>
            <w:r w:rsidRPr="00991FDA">
              <w:rPr>
                <w:rFonts w:ascii="Arial" w:hAnsi="Arial"/>
                <w:sz w:val="18"/>
              </w:rPr>
              <w:tab/>
              <w:t xml:space="preserve">This limit applies to </w:t>
            </w:r>
            <w:r>
              <w:rPr>
                <w:rFonts w:ascii="Arial" w:hAnsi="Arial"/>
                <w:sz w:val="18"/>
              </w:rPr>
              <w:t>repeater</w:t>
            </w:r>
            <w:r w:rsidRPr="00991FDA">
              <w:rPr>
                <w:rFonts w:ascii="Arial" w:hAnsi="Arial"/>
                <w:sz w:val="18"/>
              </w:rPr>
              <w:t xml:space="preserve"> brought into use after 1 September 2027.</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121" w:name="_Toc13689"/>
      <w:bookmarkStart w:id="4122" w:name="_Toc4342"/>
      <w:bookmarkStart w:id="4123" w:name="_Toc155428212"/>
      <w:bookmarkStart w:id="4124" w:name="_Toc155781230"/>
      <w:bookmarkStart w:id="4125" w:name="_Toc161665529"/>
      <w:bookmarkStart w:id="4126" w:name="_Toc169718680"/>
      <w:bookmarkStart w:id="4127" w:name="_Toc176337237"/>
      <w:r>
        <w:t>7.5.3.</w:t>
      </w:r>
      <w:r>
        <w:rPr>
          <w:rFonts w:eastAsia="SimSun" w:hint="eastAsia"/>
          <w:lang w:val="en-US" w:eastAsia="zh-CN"/>
        </w:rPr>
        <w:t>3</w:t>
      </w:r>
      <w:r>
        <w:tab/>
        <w:t xml:space="preserve">Minimum requirement for </w:t>
      </w:r>
      <w:r>
        <w:rPr>
          <w:rFonts w:eastAsia="SimSun" w:hint="eastAsia"/>
          <w:lang w:val="en-US" w:eastAsia="zh-CN"/>
        </w:rPr>
        <w:t>NCR</w:t>
      </w:r>
      <w:bookmarkEnd w:id="4121"/>
      <w:bookmarkEnd w:id="4122"/>
      <w:bookmarkEnd w:id="4123"/>
      <w:bookmarkEnd w:id="4124"/>
      <w:bookmarkEnd w:id="4125"/>
      <w:bookmarkEnd w:id="4126"/>
      <w:bookmarkEnd w:id="4127"/>
    </w:p>
    <w:p w14:paraId="4E37DDF8" w14:textId="77777777" w:rsidR="00563C05" w:rsidRDefault="00563C05" w:rsidP="00563C05">
      <w:pPr>
        <w:pStyle w:val="Heading5"/>
        <w:rPr>
          <w:lang w:val="en-US" w:eastAsia="zh-CN"/>
        </w:rPr>
      </w:pPr>
      <w:bookmarkStart w:id="4128" w:name="_Toc4961"/>
      <w:bookmarkStart w:id="4129" w:name="_Toc7612"/>
      <w:bookmarkStart w:id="4130" w:name="_Toc155428213"/>
      <w:bookmarkStart w:id="4131" w:name="_Toc155781231"/>
      <w:bookmarkStart w:id="4132" w:name="_Toc161665530"/>
      <w:bookmarkStart w:id="4133" w:name="_Toc169718681"/>
      <w:bookmarkStart w:id="4134" w:name="_Toc176337238"/>
      <w:r>
        <w:t>7.5.3.</w:t>
      </w:r>
      <w:r>
        <w:rPr>
          <w:lang w:val="en-US" w:eastAsia="zh-CN"/>
        </w:rPr>
        <w:t>3.1</w:t>
      </w:r>
      <w:r>
        <w:tab/>
        <w:t xml:space="preserve">Minimum requirement for </w:t>
      </w:r>
      <w:r>
        <w:rPr>
          <w:lang w:val="en-US" w:eastAsia="zh-CN"/>
        </w:rPr>
        <w:t>NCR-Fwd</w:t>
      </w:r>
      <w:bookmarkEnd w:id="4128"/>
      <w:bookmarkEnd w:id="4129"/>
      <w:bookmarkEnd w:id="4130"/>
      <w:bookmarkEnd w:id="4131"/>
      <w:bookmarkEnd w:id="4132"/>
      <w:bookmarkEnd w:id="4133"/>
      <w:bookmarkEnd w:id="4134"/>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135" w:name="_Toc155428214"/>
      <w:bookmarkStart w:id="4136" w:name="_Toc155781232"/>
      <w:bookmarkStart w:id="4137" w:name="_Toc161665531"/>
      <w:bookmarkStart w:id="4138" w:name="_Toc169718682"/>
      <w:bookmarkStart w:id="4139" w:name="_Toc176337239"/>
      <w:r>
        <w:t>7.5.3.3.2</w:t>
      </w:r>
      <w:r>
        <w:tab/>
        <w:t>Minimum requirement for NCR-MT</w:t>
      </w:r>
      <w:bookmarkEnd w:id="4135"/>
      <w:bookmarkEnd w:id="4136"/>
      <w:bookmarkEnd w:id="4137"/>
      <w:bookmarkEnd w:id="4138"/>
      <w:bookmarkEnd w:id="413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140" w:name="_Toc45893668"/>
      <w:bookmarkStart w:id="4141" w:name="_Toc44712356"/>
      <w:bookmarkStart w:id="4142" w:name="_Toc37267751"/>
      <w:bookmarkStart w:id="4143" w:name="_Toc37260363"/>
      <w:bookmarkStart w:id="4144" w:name="_Toc36817441"/>
      <w:bookmarkStart w:id="4145" w:name="_Toc29811889"/>
      <w:bookmarkStart w:id="4146" w:name="_Toc21127680"/>
      <w:bookmarkStart w:id="4147" w:name="_Toc53185507"/>
      <w:bookmarkStart w:id="4148" w:name="_Toc53185883"/>
      <w:bookmarkStart w:id="4149" w:name="_Toc57820369"/>
      <w:bookmarkStart w:id="4150" w:name="_Toc57821296"/>
      <w:bookmarkStart w:id="4151" w:name="_Toc61183572"/>
      <w:bookmarkStart w:id="4152" w:name="_Toc61183966"/>
      <w:bookmarkStart w:id="4153" w:name="_Toc61184358"/>
      <w:bookmarkStart w:id="4154" w:name="_Toc61184750"/>
      <w:bookmarkStart w:id="4155" w:name="_Toc61185140"/>
      <w:bookmarkStart w:id="4156" w:name="_Toc66386484"/>
      <w:bookmarkStart w:id="4157" w:name="_Toc74583387"/>
      <w:bookmarkStart w:id="4158" w:name="_Toc76542200"/>
      <w:bookmarkStart w:id="4159" w:name="_Toc82450182"/>
      <w:bookmarkStart w:id="4160" w:name="_Toc82450830"/>
      <w:bookmarkStart w:id="4161" w:name="_Toc106094176"/>
      <w:bookmarkStart w:id="4162" w:name="_Toc114252952"/>
      <w:bookmarkStart w:id="4163" w:name="_Toc123046080"/>
      <w:bookmarkStart w:id="4164" w:name="_Toc124157621"/>
      <w:bookmarkStart w:id="4165" w:name="_Toc124259013"/>
      <w:bookmarkStart w:id="4166" w:name="_Toc124259157"/>
      <w:bookmarkStart w:id="4167" w:name="_Toc130585914"/>
      <w:bookmarkStart w:id="4168" w:name="_Toc130586925"/>
      <w:bookmarkStart w:id="4169" w:name="_Toc137462091"/>
      <w:bookmarkStart w:id="4170" w:name="_Toc138883900"/>
      <w:bookmarkStart w:id="4171" w:name="_Toc138884044"/>
      <w:bookmarkStart w:id="4172" w:name="_Toc145426942"/>
      <w:bookmarkStart w:id="4173" w:name="_Toc155428215"/>
      <w:bookmarkStart w:id="4174" w:name="_Toc155781233"/>
      <w:bookmarkStart w:id="4175" w:name="_Toc161665532"/>
      <w:bookmarkStart w:id="4176" w:name="_Toc169718683"/>
      <w:bookmarkStart w:id="4177" w:name="_Toc176337240"/>
      <w:r>
        <w:t>7</w:t>
      </w:r>
      <w:r w:rsidRPr="00991FDA">
        <w:t>.</w:t>
      </w:r>
      <w:r>
        <w:t>5</w:t>
      </w:r>
      <w:r w:rsidRPr="00991FDA">
        <w:t>.</w:t>
      </w:r>
      <w:r>
        <w:t>4</w:t>
      </w:r>
      <w:r w:rsidRPr="00991FDA">
        <w:tab/>
        <w:t>OTA transmitter spurious emissions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C551552" w14:textId="77777777" w:rsidR="0043494A" w:rsidRPr="00991FDA" w:rsidRDefault="0043494A" w:rsidP="00214B4E">
      <w:pPr>
        <w:pStyle w:val="Heading4"/>
      </w:pPr>
      <w:bookmarkStart w:id="4178" w:name="_Toc45893669"/>
      <w:bookmarkStart w:id="4179" w:name="_Toc44712357"/>
      <w:bookmarkStart w:id="4180" w:name="_Toc37267752"/>
      <w:bookmarkStart w:id="4181" w:name="_Toc37260364"/>
      <w:bookmarkStart w:id="4182" w:name="_Toc36817442"/>
      <w:bookmarkStart w:id="4183" w:name="_Toc29811890"/>
      <w:bookmarkStart w:id="4184" w:name="_Toc21127681"/>
      <w:bookmarkStart w:id="4185" w:name="_Toc53185508"/>
      <w:bookmarkStart w:id="4186" w:name="_Toc53185884"/>
      <w:bookmarkStart w:id="4187" w:name="_Toc57820370"/>
      <w:bookmarkStart w:id="4188" w:name="_Toc57821297"/>
      <w:bookmarkStart w:id="4189" w:name="_Toc61183573"/>
      <w:bookmarkStart w:id="4190" w:name="_Toc61183967"/>
      <w:bookmarkStart w:id="4191" w:name="_Toc61184359"/>
      <w:bookmarkStart w:id="4192" w:name="_Toc61184751"/>
      <w:bookmarkStart w:id="4193" w:name="_Toc61185141"/>
      <w:bookmarkStart w:id="4194" w:name="_Toc66386485"/>
      <w:bookmarkStart w:id="4195" w:name="_Toc74583388"/>
      <w:bookmarkStart w:id="4196" w:name="_Toc76542201"/>
      <w:bookmarkStart w:id="4197" w:name="_Toc82450183"/>
      <w:bookmarkStart w:id="4198" w:name="_Toc82450831"/>
      <w:bookmarkStart w:id="4199" w:name="_Toc106094177"/>
      <w:bookmarkStart w:id="4200" w:name="_Toc114252953"/>
      <w:bookmarkStart w:id="4201" w:name="_Toc123046081"/>
      <w:bookmarkStart w:id="4202" w:name="_Toc124157622"/>
      <w:bookmarkStart w:id="4203" w:name="_Toc124259014"/>
      <w:bookmarkStart w:id="4204" w:name="_Toc124259158"/>
      <w:bookmarkStart w:id="4205" w:name="_Toc130585915"/>
      <w:bookmarkStart w:id="4206" w:name="_Toc130586926"/>
      <w:bookmarkStart w:id="4207" w:name="_Toc137462092"/>
      <w:bookmarkStart w:id="4208" w:name="_Toc138883901"/>
      <w:bookmarkStart w:id="4209" w:name="_Toc138884045"/>
      <w:bookmarkStart w:id="4210" w:name="_Toc145426943"/>
      <w:bookmarkStart w:id="4211" w:name="_Toc155428216"/>
      <w:bookmarkStart w:id="4212" w:name="_Toc155781234"/>
      <w:bookmarkStart w:id="4213" w:name="_Toc161665533"/>
      <w:bookmarkStart w:id="4214" w:name="_Toc169718684"/>
      <w:bookmarkStart w:id="4215" w:name="_Toc176337241"/>
      <w:bookmarkStart w:id="4216" w:name="_Hlk494698976"/>
      <w:r>
        <w:t>7</w:t>
      </w:r>
      <w:r w:rsidRPr="00991FDA">
        <w:t>.</w:t>
      </w:r>
      <w:r>
        <w:t>5</w:t>
      </w:r>
      <w:r w:rsidRPr="00991FDA">
        <w:t>.</w:t>
      </w:r>
      <w:r>
        <w:t>4</w:t>
      </w:r>
      <w:r w:rsidRPr="00991FDA">
        <w:t>.1</w:t>
      </w:r>
      <w:r w:rsidRPr="00991FDA">
        <w:tab/>
        <w:t>General</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56E39F1" w:rsidR="0043494A" w:rsidRPr="00991FDA" w:rsidRDefault="0043494A" w:rsidP="00214B4E">
      <w:pPr>
        <w:pStyle w:val="Heading4"/>
      </w:pPr>
      <w:bookmarkStart w:id="4217" w:name="_Toc45893676"/>
      <w:bookmarkStart w:id="4218" w:name="_Toc44712364"/>
      <w:bookmarkStart w:id="4219" w:name="_Toc37267759"/>
      <w:bookmarkStart w:id="4220" w:name="_Toc37260371"/>
      <w:bookmarkStart w:id="4221" w:name="_Toc36817449"/>
      <w:bookmarkStart w:id="4222" w:name="_Toc29811897"/>
      <w:bookmarkStart w:id="4223" w:name="_Toc21127688"/>
      <w:bookmarkStart w:id="4224" w:name="_Toc53185514"/>
      <w:bookmarkStart w:id="4225" w:name="_Toc53185890"/>
      <w:bookmarkStart w:id="4226" w:name="_Toc57820376"/>
      <w:bookmarkStart w:id="4227" w:name="_Toc57821303"/>
      <w:bookmarkStart w:id="4228" w:name="_Toc61183579"/>
      <w:bookmarkStart w:id="4229" w:name="_Toc61183973"/>
      <w:bookmarkStart w:id="4230" w:name="_Toc61184365"/>
      <w:bookmarkStart w:id="4231" w:name="_Toc61184757"/>
      <w:bookmarkStart w:id="4232" w:name="_Toc61185147"/>
      <w:bookmarkStart w:id="4233" w:name="_Toc66386491"/>
      <w:bookmarkStart w:id="4234" w:name="_Toc74583394"/>
      <w:bookmarkStart w:id="4235" w:name="_Toc76542207"/>
      <w:bookmarkStart w:id="4236" w:name="_Toc82450189"/>
      <w:bookmarkStart w:id="4237" w:name="_Toc82450837"/>
      <w:bookmarkStart w:id="4238" w:name="_Toc106094178"/>
      <w:bookmarkStart w:id="4239" w:name="_Toc114252954"/>
      <w:bookmarkStart w:id="4240" w:name="_Toc123046082"/>
      <w:bookmarkStart w:id="4241" w:name="_Toc124157623"/>
      <w:bookmarkStart w:id="4242" w:name="_Toc124259015"/>
      <w:bookmarkStart w:id="4243" w:name="_Toc124259159"/>
      <w:bookmarkStart w:id="4244" w:name="_Toc130585916"/>
      <w:bookmarkStart w:id="4245" w:name="_Toc130586927"/>
      <w:bookmarkStart w:id="4246" w:name="_Toc137462093"/>
      <w:bookmarkStart w:id="4247" w:name="_Toc138883902"/>
      <w:bookmarkStart w:id="4248" w:name="_Toc138884046"/>
      <w:bookmarkStart w:id="4249" w:name="_Toc145426944"/>
      <w:bookmarkStart w:id="4250" w:name="_Toc155428217"/>
      <w:bookmarkStart w:id="4251" w:name="_Toc155781235"/>
      <w:bookmarkStart w:id="4252" w:name="_Toc161665534"/>
      <w:bookmarkStart w:id="4253" w:name="_Toc169718685"/>
      <w:bookmarkStart w:id="4254" w:name="_Toc176337242"/>
      <w:r>
        <w:t>7</w:t>
      </w:r>
      <w:r w:rsidRPr="00991FDA">
        <w:t>.</w:t>
      </w:r>
      <w:r>
        <w:t>5</w:t>
      </w:r>
      <w:r w:rsidRPr="00991FDA">
        <w:t>.</w:t>
      </w:r>
      <w:r>
        <w:t>4</w:t>
      </w:r>
      <w:r w:rsidRPr="00991FDA">
        <w:t>.</w:t>
      </w:r>
      <w:r>
        <w:t>2</w:t>
      </w:r>
      <w:r w:rsidRPr="00991FDA">
        <w:tab/>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r w:rsidR="0032205D">
        <w:t xml:space="preserve">Minimum requirement for </w:t>
      </w:r>
      <w:r w:rsidR="0032205D">
        <w:rPr>
          <w:rFonts w:eastAsia="SimSun" w:hint="eastAsia"/>
          <w:i/>
          <w:lang w:val="en-US" w:eastAsia="zh-CN"/>
        </w:rPr>
        <w:t>NR repeater</w:t>
      </w:r>
      <w:bookmarkEnd w:id="4250"/>
      <w:bookmarkEnd w:id="4251"/>
      <w:bookmarkEnd w:id="4252"/>
      <w:bookmarkEnd w:id="4253"/>
      <w:bookmarkEnd w:id="4254"/>
    </w:p>
    <w:p w14:paraId="6C551556" w14:textId="77777777" w:rsidR="0043494A" w:rsidRPr="00991FDA" w:rsidRDefault="0043494A" w:rsidP="00214B4E">
      <w:pPr>
        <w:pStyle w:val="Heading5"/>
      </w:pPr>
      <w:bookmarkStart w:id="4255" w:name="_Toc45893677"/>
      <w:bookmarkStart w:id="4256" w:name="_Toc44712365"/>
      <w:bookmarkStart w:id="4257" w:name="_Toc37267760"/>
      <w:bookmarkStart w:id="4258" w:name="_Toc37260372"/>
      <w:bookmarkStart w:id="4259" w:name="_Toc36817450"/>
      <w:bookmarkStart w:id="4260" w:name="_Toc29811898"/>
      <w:bookmarkStart w:id="4261" w:name="_Toc21127689"/>
      <w:bookmarkStart w:id="4262" w:name="_Toc53185515"/>
      <w:bookmarkStart w:id="4263" w:name="_Toc53185891"/>
      <w:bookmarkStart w:id="4264" w:name="_Toc57820377"/>
      <w:bookmarkStart w:id="4265" w:name="_Toc57821304"/>
      <w:bookmarkStart w:id="4266" w:name="_Toc61183580"/>
      <w:bookmarkStart w:id="4267" w:name="_Toc61183974"/>
      <w:bookmarkStart w:id="4268" w:name="_Toc61184366"/>
      <w:bookmarkStart w:id="4269" w:name="_Toc61184758"/>
      <w:bookmarkStart w:id="4270" w:name="_Toc61185148"/>
      <w:bookmarkStart w:id="4271" w:name="_Toc66386492"/>
      <w:bookmarkStart w:id="4272" w:name="_Toc74583395"/>
      <w:bookmarkStart w:id="4273" w:name="_Toc76542208"/>
      <w:bookmarkStart w:id="4274" w:name="_Toc82450190"/>
      <w:bookmarkStart w:id="4275" w:name="_Toc82450838"/>
      <w:bookmarkStart w:id="4276" w:name="_Toc106094179"/>
      <w:bookmarkStart w:id="4277" w:name="_Toc114252955"/>
      <w:bookmarkStart w:id="4278" w:name="_Toc123046083"/>
      <w:bookmarkStart w:id="4279" w:name="_Toc124157624"/>
      <w:bookmarkStart w:id="4280" w:name="_Toc124259016"/>
      <w:bookmarkStart w:id="4281" w:name="_Toc124259160"/>
      <w:bookmarkStart w:id="4282" w:name="_Toc130585917"/>
      <w:bookmarkStart w:id="4283" w:name="_Toc130586928"/>
      <w:bookmarkStart w:id="4284" w:name="_Toc137462094"/>
      <w:bookmarkStart w:id="4285" w:name="_Toc138883903"/>
      <w:bookmarkStart w:id="4286" w:name="_Toc138884047"/>
      <w:bookmarkStart w:id="4287" w:name="_Toc145426945"/>
      <w:bookmarkStart w:id="4288" w:name="_Toc155428218"/>
      <w:bookmarkStart w:id="4289" w:name="_Toc155781236"/>
      <w:bookmarkStart w:id="4290" w:name="_Toc161665535"/>
      <w:bookmarkStart w:id="4291" w:name="_Toc169718686"/>
      <w:bookmarkStart w:id="4292" w:name="_Toc176337243"/>
      <w:r>
        <w:t>7</w:t>
      </w:r>
      <w:r w:rsidRPr="00991FDA">
        <w:t>.</w:t>
      </w:r>
      <w:r>
        <w:t>5</w:t>
      </w:r>
      <w:r w:rsidRPr="00991FDA">
        <w:t>.</w:t>
      </w:r>
      <w:r>
        <w:t>4</w:t>
      </w:r>
      <w:r w:rsidRPr="00991FDA">
        <w:t>.</w:t>
      </w:r>
      <w:r>
        <w:t>2</w:t>
      </w:r>
      <w:r w:rsidRPr="00991FDA">
        <w:t>.1</w:t>
      </w:r>
      <w:r w:rsidRPr="00991FDA">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293" w:name="_Toc45893678"/>
      <w:bookmarkStart w:id="4294" w:name="_Toc44712366"/>
      <w:bookmarkStart w:id="4295" w:name="_Toc37267761"/>
      <w:bookmarkStart w:id="4296" w:name="_Toc37260373"/>
      <w:bookmarkStart w:id="4297" w:name="_Toc36817451"/>
      <w:bookmarkStart w:id="4298" w:name="_Toc29811899"/>
      <w:bookmarkStart w:id="4299" w:name="_Toc21127690"/>
      <w:bookmarkStart w:id="4300" w:name="_Toc53185516"/>
      <w:bookmarkStart w:id="4301" w:name="_Toc53185892"/>
      <w:bookmarkStart w:id="4302" w:name="_Toc57820378"/>
      <w:bookmarkStart w:id="4303" w:name="_Toc57821305"/>
      <w:bookmarkStart w:id="4304" w:name="_Toc61183581"/>
      <w:bookmarkStart w:id="4305" w:name="_Toc61183975"/>
      <w:bookmarkStart w:id="4306" w:name="_Toc61184367"/>
      <w:bookmarkStart w:id="4307" w:name="_Toc61184759"/>
      <w:bookmarkStart w:id="4308" w:name="_Toc61185149"/>
      <w:bookmarkStart w:id="4309" w:name="_Toc66386493"/>
      <w:bookmarkStart w:id="4310" w:name="_Toc74583396"/>
      <w:bookmarkStart w:id="4311" w:name="_Toc76542209"/>
      <w:bookmarkStart w:id="4312" w:name="_Toc82450191"/>
      <w:bookmarkStart w:id="4313" w:name="_Toc82450839"/>
      <w:bookmarkStart w:id="4314" w:name="_Toc106094180"/>
      <w:bookmarkStart w:id="4315" w:name="_Toc114252956"/>
      <w:bookmarkStart w:id="4316" w:name="_Toc123046084"/>
      <w:bookmarkStart w:id="4317" w:name="_Toc124157625"/>
      <w:bookmarkStart w:id="4318" w:name="_Toc124259017"/>
      <w:bookmarkStart w:id="4319" w:name="_Toc124259161"/>
      <w:bookmarkStart w:id="4320" w:name="_Toc130585918"/>
      <w:bookmarkStart w:id="4321" w:name="_Toc130586929"/>
      <w:bookmarkStart w:id="4322" w:name="_Toc137462095"/>
      <w:bookmarkStart w:id="4323" w:name="_Toc138883904"/>
      <w:bookmarkStart w:id="4324" w:name="_Toc138884048"/>
      <w:bookmarkStart w:id="4325" w:name="_Toc145426946"/>
      <w:bookmarkStart w:id="4326" w:name="_Toc155428219"/>
      <w:bookmarkStart w:id="4327" w:name="_Toc155781237"/>
      <w:bookmarkStart w:id="4328" w:name="_Toc161665536"/>
      <w:bookmarkStart w:id="4329" w:name="_Toc169718687"/>
      <w:bookmarkStart w:id="4330" w:name="_Toc176337244"/>
      <w:r>
        <w:t>7</w:t>
      </w:r>
      <w:r w:rsidRPr="00991FDA">
        <w:t>.</w:t>
      </w:r>
      <w:r>
        <w:t>5</w:t>
      </w:r>
      <w:r w:rsidRPr="00991FDA">
        <w:t>.</w:t>
      </w:r>
      <w:r>
        <w:t>4</w:t>
      </w:r>
      <w:r w:rsidRPr="00991FDA">
        <w:t>.</w:t>
      </w:r>
      <w:r>
        <w:t>2</w:t>
      </w:r>
      <w:r w:rsidRPr="00991FDA">
        <w:t>.2</w:t>
      </w:r>
      <w:r w:rsidRPr="00991FDA">
        <w:tab/>
        <w:t>General OTA transmitter spurious emissions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C551559" w14:textId="77777777" w:rsidR="0043494A" w:rsidRPr="00991FDA" w:rsidRDefault="0043494A" w:rsidP="00FA7E60">
      <w:pPr>
        <w:pStyle w:val="H6"/>
      </w:pPr>
      <w:bookmarkStart w:id="4331" w:name="_Toc45893679"/>
      <w:bookmarkStart w:id="4332" w:name="_Toc44712367"/>
      <w:bookmarkStart w:id="4333" w:name="_Toc37267762"/>
      <w:bookmarkStart w:id="4334" w:name="_Toc37260374"/>
      <w:bookmarkStart w:id="4335" w:name="_Toc36817452"/>
      <w:bookmarkStart w:id="4336" w:name="_Toc29811900"/>
      <w:bookmarkStart w:id="4337" w:name="_Toc21127691"/>
      <w:bookmarkStart w:id="4338" w:name="_Toc53185517"/>
      <w:bookmarkStart w:id="4339" w:name="_Toc53185893"/>
      <w:bookmarkStart w:id="4340" w:name="_Toc57820379"/>
      <w:bookmarkStart w:id="4341" w:name="_Toc57821306"/>
      <w:bookmarkStart w:id="4342" w:name="_Toc61183582"/>
      <w:bookmarkStart w:id="4343" w:name="_Toc61183976"/>
      <w:bookmarkStart w:id="4344" w:name="_Toc61184368"/>
      <w:bookmarkStart w:id="4345" w:name="_Toc61184760"/>
      <w:bookmarkStart w:id="4346" w:name="_Toc61185150"/>
      <w:bookmarkStart w:id="4347" w:name="_Toc66386494"/>
      <w:bookmarkStart w:id="4348" w:name="_Toc74583397"/>
      <w:bookmarkStart w:id="4349" w:name="_Toc76542210"/>
      <w:bookmarkStart w:id="4350" w:name="_Toc82450192"/>
      <w:bookmarkStart w:id="4351" w:name="_Toc82450840"/>
      <w:bookmarkEnd w:id="4216"/>
      <w:r>
        <w:t>7</w:t>
      </w:r>
      <w:r w:rsidRPr="00991FDA">
        <w:t>.</w:t>
      </w:r>
      <w:r>
        <w:t>5</w:t>
      </w:r>
      <w:r w:rsidRPr="00991FDA">
        <w:t>.</w:t>
      </w:r>
      <w:r>
        <w:t>4</w:t>
      </w:r>
      <w:r w:rsidRPr="00991FDA">
        <w:t>.</w:t>
      </w:r>
      <w:r>
        <w:t>2</w:t>
      </w:r>
      <w:r w:rsidRPr="00991FDA">
        <w:t>.2.1</w:t>
      </w:r>
      <w:r w:rsidRPr="00991FDA">
        <w:tab/>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352" w:name="_Toc45893680"/>
      <w:bookmarkStart w:id="4353" w:name="_Toc44712368"/>
      <w:bookmarkStart w:id="4354" w:name="_Toc37267763"/>
      <w:bookmarkStart w:id="4355" w:name="_Toc37260375"/>
      <w:bookmarkStart w:id="4356" w:name="_Toc36817453"/>
      <w:bookmarkStart w:id="4357" w:name="_Toc29811901"/>
      <w:bookmarkStart w:id="4358" w:name="_Toc21127692"/>
      <w:bookmarkStart w:id="4359" w:name="_Toc53185518"/>
      <w:bookmarkStart w:id="4360" w:name="_Toc53185894"/>
      <w:bookmarkStart w:id="4361" w:name="_Toc57820380"/>
      <w:bookmarkStart w:id="4362" w:name="_Toc57821307"/>
      <w:bookmarkStart w:id="4363" w:name="_Toc61183583"/>
      <w:bookmarkStart w:id="4364" w:name="_Toc61183977"/>
      <w:bookmarkStart w:id="4365" w:name="_Toc61184369"/>
      <w:bookmarkStart w:id="4366" w:name="_Toc61184761"/>
      <w:bookmarkStart w:id="4367" w:name="_Toc61185151"/>
      <w:bookmarkStart w:id="4368" w:name="_Toc66386495"/>
      <w:bookmarkStart w:id="4369" w:name="_Toc74583398"/>
      <w:bookmarkStart w:id="4370" w:name="_Toc76542211"/>
      <w:bookmarkStart w:id="4371" w:name="_Toc82450193"/>
      <w:bookmarkStart w:id="4372" w:name="_Toc82450841"/>
      <w:r>
        <w:t>7</w:t>
      </w:r>
      <w:r w:rsidRPr="00991FDA">
        <w:t>.</w:t>
      </w:r>
      <w:r>
        <w:t>5</w:t>
      </w:r>
      <w:r w:rsidRPr="00991FDA">
        <w:t>.</w:t>
      </w:r>
      <w:r>
        <w:t>4</w:t>
      </w:r>
      <w:r w:rsidRPr="00991FDA">
        <w:t>.</w:t>
      </w:r>
      <w:r>
        <w:t>2</w:t>
      </w:r>
      <w:r w:rsidRPr="00991FDA">
        <w:t>.2.2</w:t>
      </w:r>
      <w:r w:rsidRPr="00991FDA">
        <w:tab/>
        <w:t>OTA transmitter spurious emissions (Category A)</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373" w:name="_Toc45893681"/>
      <w:bookmarkStart w:id="4374" w:name="_Toc44712369"/>
      <w:bookmarkStart w:id="4375" w:name="_Toc37267764"/>
      <w:bookmarkStart w:id="4376" w:name="_Toc37260376"/>
      <w:bookmarkStart w:id="4377" w:name="_Toc36817454"/>
      <w:bookmarkStart w:id="4378" w:name="_Toc29811902"/>
      <w:bookmarkStart w:id="4379" w:name="_Toc21127693"/>
      <w:bookmarkStart w:id="4380" w:name="_Toc53185519"/>
      <w:bookmarkStart w:id="4381" w:name="_Toc53185895"/>
      <w:bookmarkStart w:id="4382" w:name="_Toc57820381"/>
      <w:bookmarkStart w:id="4383" w:name="_Toc57821308"/>
      <w:bookmarkStart w:id="4384" w:name="_Toc61183584"/>
      <w:bookmarkStart w:id="4385" w:name="_Toc61183978"/>
      <w:bookmarkStart w:id="4386" w:name="_Toc61184370"/>
      <w:bookmarkStart w:id="4387" w:name="_Toc61184762"/>
      <w:bookmarkStart w:id="4388" w:name="_Toc61185152"/>
      <w:bookmarkStart w:id="4389" w:name="_Toc66386496"/>
      <w:bookmarkStart w:id="4390" w:name="_Toc74583399"/>
      <w:bookmarkStart w:id="4391" w:name="_Toc76542212"/>
      <w:bookmarkStart w:id="4392" w:name="_Toc82450194"/>
      <w:bookmarkStart w:id="4393" w:name="_Toc82450842"/>
      <w:r>
        <w:t>7</w:t>
      </w:r>
      <w:r w:rsidRPr="00991FDA">
        <w:t>.</w:t>
      </w:r>
      <w:r>
        <w:t>5</w:t>
      </w:r>
      <w:r w:rsidRPr="00991FDA">
        <w:t>.</w:t>
      </w:r>
      <w:r>
        <w:t>4</w:t>
      </w:r>
      <w:r w:rsidRPr="00991FDA">
        <w:t>.</w:t>
      </w:r>
      <w:r>
        <w:t>2</w:t>
      </w:r>
      <w:r w:rsidRPr="00991FDA">
        <w:t>.2.3</w:t>
      </w:r>
      <w:r w:rsidRPr="00991FDA">
        <w:tab/>
        <w:t>OTA transmitter spurious emissions (Category B)</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394" w:name="_MCCTEMPBM_CRPT72460382___4" w:colFirst="0" w:colLast="5"/>
            <w:bookmarkStart w:id="4395" w:name="_Toc45893682"/>
            <w:bookmarkStart w:id="4396" w:name="_Toc44712370"/>
            <w:bookmarkStart w:id="4397" w:name="_Toc37267765"/>
            <w:bookmarkStart w:id="4398" w:name="_Toc37260377"/>
            <w:bookmarkStart w:id="4399" w:name="_Toc36817455"/>
            <w:bookmarkStart w:id="4400" w:name="_Toc29811903"/>
            <w:bookmarkStart w:id="4401" w:name="_Toc21127694"/>
            <w:bookmarkStart w:id="4402" w:name="_Toc53185520"/>
            <w:bookmarkStart w:id="4403" w:name="_Toc53185896"/>
            <w:bookmarkStart w:id="4404" w:name="_Toc57820382"/>
            <w:bookmarkStart w:id="4405" w:name="_Toc57821309"/>
            <w:bookmarkStart w:id="4406" w:name="_Toc61183585"/>
            <w:bookmarkStart w:id="4407" w:name="_Toc61183979"/>
            <w:bookmarkStart w:id="4408" w:name="_Toc61184371"/>
            <w:bookmarkStart w:id="4409" w:name="_Toc61184763"/>
            <w:bookmarkStart w:id="4410" w:name="_Toc61185153"/>
            <w:bookmarkStart w:id="4411" w:name="_Toc66386497"/>
            <w:bookmarkStart w:id="4412" w:name="_Toc74583400"/>
            <w:bookmarkStart w:id="4413" w:name="_Toc76542213"/>
            <w:bookmarkStart w:id="4414" w:name="_Toc82450195"/>
            <w:bookmarkStart w:id="4415" w:name="_Toc82450843"/>
            <w:bookmarkStart w:id="4416" w:name="_Toc106094181"/>
            <w:bookmarkStart w:id="4417" w:name="_Toc114252957"/>
            <w:bookmarkStart w:id="4418" w:name="_Toc123046085"/>
            <w:bookmarkStart w:id="4419" w:name="_Toc124157626"/>
            <w:bookmarkStart w:id="4420" w:name="_Toc124259018"/>
            <w:bookmarkStart w:id="4421" w:name="_Toc124259162"/>
            <w:bookmarkStart w:id="4422" w:name="_Toc130585919"/>
            <w:bookmarkStart w:id="4423" w:name="_Toc130586930"/>
            <w:bookmarkStart w:id="4424" w:name="_Toc137462096"/>
            <w:bookmarkStart w:id="4425" w:name="_Toc138883905"/>
            <w:bookmarkStart w:id="4426" w:name="_Toc138884049"/>
            <w:bookmarkStart w:id="4427" w:name="_Toc145426947"/>
            <w:bookmarkStart w:id="4428" w:name="_Toc155428220"/>
            <w:bookmarkStart w:id="4429"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430" w:name="_MCCTEMPBM_CRPT72460383___4" w:colFirst="0" w:colLast="5"/>
            <w:bookmarkEnd w:id="4394"/>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431" w:name="_MCCTEMPBM_CRPT72460384___4" w:colFirst="0" w:colLast="5"/>
            <w:bookmarkEnd w:id="4430"/>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431"/>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432" w:name="_Toc161665537"/>
      <w:bookmarkStart w:id="4433" w:name="_Toc169718688"/>
      <w:bookmarkStart w:id="4434" w:name="_Toc176337245"/>
      <w:r>
        <w:t>7</w:t>
      </w:r>
      <w:r w:rsidRPr="00991FDA">
        <w:t>.</w:t>
      </w:r>
      <w:r>
        <w:t>5</w:t>
      </w:r>
      <w:r w:rsidRPr="00991FDA">
        <w:t>.</w:t>
      </w:r>
      <w:r>
        <w:t>4</w:t>
      </w:r>
      <w:r w:rsidRPr="00991FDA">
        <w:t>.</w:t>
      </w:r>
      <w:r>
        <w:t>2</w:t>
      </w:r>
      <w:r w:rsidRPr="00991FDA">
        <w:t>.3</w:t>
      </w:r>
      <w:r w:rsidRPr="00991FDA">
        <w:tab/>
        <w:t>Additional OTA transmitter spurious emissions requirements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2"/>
      <w:bookmarkEnd w:id="4433"/>
      <w:bookmarkEnd w:id="4434"/>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435" w:name="_Toc45893683"/>
      <w:bookmarkStart w:id="4436" w:name="_Toc44712371"/>
      <w:bookmarkStart w:id="4437" w:name="_Toc53185521"/>
      <w:bookmarkStart w:id="4438" w:name="_Toc53185897"/>
      <w:bookmarkStart w:id="4439" w:name="_Toc57820383"/>
      <w:bookmarkStart w:id="4440" w:name="_Toc57821310"/>
      <w:bookmarkStart w:id="4441" w:name="_Toc61183586"/>
      <w:bookmarkStart w:id="4442" w:name="_Toc61183980"/>
      <w:bookmarkStart w:id="4443" w:name="_Toc61184372"/>
      <w:bookmarkStart w:id="4444" w:name="_Toc61184764"/>
      <w:bookmarkStart w:id="4445" w:name="_Toc61185154"/>
      <w:bookmarkStart w:id="4446" w:name="_Toc66386498"/>
      <w:bookmarkStart w:id="4447" w:name="_Toc74583401"/>
      <w:bookmarkStart w:id="4448" w:name="_Toc76542214"/>
      <w:bookmarkStart w:id="4449" w:name="_Toc82450196"/>
      <w:bookmarkStart w:id="4450"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451"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D7" w14:textId="77777777" w:rsidR="0043494A" w:rsidRPr="00991FDA" w:rsidRDefault="0043494A" w:rsidP="0043494A">
            <w:pPr>
              <w:keepNext/>
              <w:keepLines/>
              <w:spacing w:after="0"/>
              <w:ind w:left="851" w:hanging="851"/>
              <w:rPr>
                <w:rFonts w:ascii="Arial" w:hAnsi="Arial"/>
                <w:color w:val="FFFFFF"/>
                <w:sz w:val="18"/>
                <w:lang w:val="en-US"/>
              </w:rPr>
            </w:pPr>
            <w:r w:rsidRPr="00991FDA">
              <w:rPr>
                <w:rFonts w:ascii="Arial" w:hAnsi="Arial"/>
                <w:sz w:val="18"/>
                <w:lang w:val="en-US"/>
              </w:rPr>
              <w:t>NOTE 1:</w:t>
            </w:r>
            <w:r w:rsidRPr="00991FDA">
              <w:rPr>
                <w:rFonts w:ascii="Arial" w:hAnsi="Arial"/>
                <w:sz w:val="18"/>
                <w:lang w:val="en-US"/>
              </w:rPr>
              <w:tab/>
              <w:t xml:space="preserve">This limit applies to </w:t>
            </w:r>
            <w:r>
              <w:rPr>
                <w:rFonts w:ascii="Arial" w:hAnsi="Arial"/>
                <w:sz w:val="18"/>
                <w:lang w:val="en-US"/>
              </w:rPr>
              <w:t>Repeater</w:t>
            </w:r>
            <w:r w:rsidRPr="00991FDA">
              <w:rPr>
                <w:rFonts w:ascii="Arial" w:hAnsi="Arial"/>
                <w:sz w:val="18"/>
                <w:lang w:val="en-US"/>
              </w:rPr>
              <w:t xml:space="preserve"> brought into use on or before 1 September 2027.</w:t>
            </w:r>
          </w:p>
          <w:p w14:paraId="6C5515D8" w14:textId="77777777" w:rsidR="0043494A" w:rsidRPr="00991FDA" w:rsidRDefault="0043494A" w:rsidP="0043494A">
            <w:pPr>
              <w:keepNext/>
              <w:keepLines/>
              <w:spacing w:after="0"/>
              <w:ind w:left="851" w:hanging="851"/>
              <w:rPr>
                <w:rFonts w:ascii="Arial" w:hAnsi="Arial" w:cs="Arial"/>
                <w:sz w:val="18"/>
              </w:rPr>
            </w:pPr>
            <w:r w:rsidRPr="00991FDA">
              <w:rPr>
                <w:rFonts w:ascii="Arial" w:hAnsi="Arial"/>
                <w:sz w:val="18"/>
                <w:lang w:val="en-US"/>
              </w:rPr>
              <w:t>NOTE 2:</w:t>
            </w:r>
            <w:r w:rsidRPr="00991FDA">
              <w:rPr>
                <w:rFonts w:ascii="Arial" w:hAnsi="Arial"/>
                <w:sz w:val="18"/>
                <w:lang w:val="en-US"/>
              </w:rPr>
              <w:tab/>
            </w:r>
            <w:r w:rsidRPr="00991FDA">
              <w:rPr>
                <w:rFonts w:ascii="Arial" w:hAnsi="Arial"/>
                <w:sz w:val="18"/>
                <w:lang w:eastAsia="zh-CN"/>
              </w:rPr>
              <w:t xml:space="preserve">This limit applies to </w:t>
            </w:r>
            <w:r>
              <w:rPr>
                <w:rFonts w:ascii="Arial" w:hAnsi="Arial"/>
                <w:sz w:val="18"/>
                <w:lang w:eastAsia="zh-CN"/>
              </w:rPr>
              <w:t>Repeater</w:t>
            </w:r>
            <w:r w:rsidRPr="00991FDA">
              <w:rPr>
                <w:rFonts w:ascii="Arial" w:hAnsi="Arial"/>
                <w:sz w:val="18"/>
                <w:lang w:eastAsia="zh-CN"/>
              </w:rPr>
              <w:t xml:space="preserve"> brought into use after 1 September 2027.</w:t>
            </w:r>
          </w:p>
        </w:tc>
        <w:bookmarkEnd w:id="4451"/>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452" w:name="_Toc31071"/>
      <w:bookmarkStart w:id="4453" w:name="_Toc3656"/>
      <w:bookmarkStart w:id="4454" w:name="_Toc155428221"/>
      <w:bookmarkStart w:id="4455" w:name="_Toc155781239"/>
      <w:bookmarkStart w:id="4456" w:name="_Toc161665538"/>
      <w:bookmarkStart w:id="4457" w:name="_Toc169718689"/>
      <w:bookmarkStart w:id="4458" w:name="_Toc176337246"/>
      <w:r>
        <w:t>7.5.4.</w:t>
      </w:r>
      <w:r>
        <w:rPr>
          <w:rFonts w:eastAsia="SimSun" w:hint="eastAsia"/>
          <w:lang w:val="en-US" w:eastAsia="zh-CN"/>
        </w:rPr>
        <w:t>3</w:t>
      </w:r>
      <w:r>
        <w:tab/>
        <w:t xml:space="preserve">Minimum requirement for </w:t>
      </w:r>
      <w:r>
        <w:rPr>
          <w:rFonts w:eastAsia="SimSun" w:hint="eastAsia"/>
          <w:i/>
          <w:lang w:val="en-US" w:eastAsia="zh-CN"/>
        </w:rPr>
        <w:t>NCR</w:t>
      </w:r>
      <w:bookmarkEnd w:id="4452"/>
      <w:bookmarkEnd w:id="4453"/>
      <w:bookmarkEnd w:id="4454"/>
      <w:bookmarkEnd w:id="4455"/>
      <w:bookmarkEnd w:id="4456"/>
      <w:bookmarkEnd w:id="4457"/>
      <w:bookmarkEnd w:id="4458"/>
    </w:p>
    <w:p w14:paraId="48CA9D86" w14:textId="77777777" w:rsidR="006641CD" w:rsidRDefault="006641CD" w:rsidP="006641CD">
      <w:pPr>
        <w:pStyle w:val="Heading5"/>
        <w:ind w:left="1417" w:hanging="1417"/>
      </w:pPr>
      <w:bookmarkStart w:id="4459" w:name="_Toc28853"/>
      <w:bookmarkStart w:id="4460" w:name="_Toc21933"/>
      <w:bookmarkStart w:id="4461" w:name="_Toc155428222"/>
      <w:bookmarkStart w:id="4462" w:name="_Toc155781240"/>
      <w:bookmarkStart w:id="4463" w:name="_Toc161665539"/>
      <w:bookmarkStart w:id="4464" w:name="_Toc169718690"/>
      <w:bookmarkStart w:id="4465" w:name="_Toc176337247"/>
      <w:r>
        <w:t>7.5.4.</w:t>
      </w:r>
      <w:r>
        <w:rPr>
          <w:lang w:val="en-US" w:eastAsia="zh-CN"/>
        </w:rPr>
        <w:t>3.1</w:t>
      </w:r>
      <w:r>
        <w:tab/>
        <w:t xml:space="preserve">Minimum requirement for </w:t>
      </w:r>
      <w:r>
        <w:rPr>
          <w:lang w:val="en-US" w:eastAsia="zh-CN"/>
        </w:rPr>
        <w:t>NCR-Fwd</w:t>
      </w:r>
      <w:bookmarkEnd w:id="4459"/>
      <w:bookmarkEnd w:id="4460"/>
      <w:bookmarkEnd w:id="4461"/>
      <w:bookmarkEnd w:id="4462"/>
      <w:bookmarkEnd w:id="4463"/>
      <w:bookmarkEnd w:id="4464"/>
      <w:bookmarkEnd w:id="4465"/>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466" w:name="_Toc155428223"/>
      <w:bookmarkStart w:id="4467" w:name="_Toc155781241"/>
      <w:bookmarkStart w:id="4468" w:name="_Toc161665540"/>
      <w:bookmarkStart w:id="4469" w:name="_Toc169718691"/>
      <w:bookmarkStart w:id="4470" w:name="_Toc176337248"/>
      <w:r>
        <w:t>7.5.4.</w:t>
      </w:r>
      <w:r>
        <w:rPr>
          <w:lang w:val="en-US" w:eastAsia="zh-CN"/>
        </w:rPr>
        <w:t>3.2</w:t>
      </w:r>
      <w:r>
        <w:tab/>
        <w:t xml:space="preserve">Minimum requirement for </w:t>
      </w:r>
      <w:r>
        <w:rPr>
          <w:lang w:val="en-US" w:eastAsia="zh-CN"/>
        </w:rPr>
        <w:t>NCR-MT</w:t>
      </w:r>
      <w:bookmarkEnd w:id="4466"/>
      <w:bookmarkEnd w:id="4467"/>
      <w:bookmarkEnd w:id="4468"/>
      <w:bookmarkEnd w:id="4469"/>
      <w:bookmarkEnd w:id="4470"/>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471" w:name="_Toc155428224"/>
      <w:bookmarkStart w:id="4472" w:name="_Toc155781242"/>
      <w:bookmarkStart w:id="4473" w:name="_Toc161665541"/>
      <w:bookmarkStart w:id="4474" w:name="_Toc169718692"/>
      <w:bookmarkStart w:id="4475" w:name="_Toc176337249"/>
      <w:bookmarkStart w:id="4476" w:name="_Toc21127729"/>
      <w:bookmarkStart w:id="4477" w:name="_Toc45893718"/>
      <w:bookmarkStart w:id="4478" w:name="_Toc29811938"/>
      <w:bookmarkStart w:id="4479" w:name="_Toc123717791"/>
      <w:bookmarkStart w:id="4480" w:name="_Toc107419567"/>
      <w:bookmarkStart w:id="4481" w:name="_Toc131741127"/>
      <w:bookmarkStart w:id="4482" w:name="_Toc131766661"/>
      <w:bookmarkStart w:id="4483" w:name="_Toc67916887"/>
      <w:bookmarkStart w:id="4484" w:name="_Toc131596129"/>
      <w:bookmarkStart w:id="4485" w:name="_Toc146958146"/>
      <w:bookmarkStart w:id="4486" w:name="_Toc82622049"/>
      <w:bookmarkStart w:id="4487" w:name="_Toc114255789"/>
      <w:bookmarkStart w:id="4488" w:name="_Toc90422896"/>
      <w:bookmarkStart w:id="4489" w:name="_Toc36817490"/>
      <w:bookmarkStart w:id="4490" w:name="_Toc124266771"/>
      <w:bookmarkStart w:id="4491" w:name="_Toc37267800"/>
      <w:bookmarkStart w:id="4492" w:name="_Toc61179121"/>
      <w:bookmarkStart w:id="4493" w:name="_Toc107311983"/>
      <w:bookmarkStart w:id="4494" w:name="_Toc123052221"/>
      <w:bookmarkStart w:id="4495" w:name="_Toc138837883"/>
      <w:bookmarkStart w:id="4496" w:name="_Toc74663508"/>
      <w:bookmarkStart w:id="4497" w:name="_Toc37260412"/>
      <w:bookmarkStart w:id="4498" w:name="_Toc106783092"/>
      <w:bookmarkStart w:id="4499" w:name="_Toc107475196"/>
      <w:bookmarkStart w:id="4500" w:name="_Toc124157367"/>
      <w:bookmarkStart w:id="4501" w:name="_Toc115186469"/>
      <w:bookmarkStart w:id="4502" w:name="_Toc123054690"/>
      <w:bookmarkStart w:id="4503" w:name="_Toc53178883"/>
      <w:bookmarkStart w:id="4504" w:name="_Toc44712406"/>
      <w:bookmarkStart w:id="4505" w:name="_Toc53178432"/>
      <w:bookmarkStart w:id="4506" w:name="_Toc61179591"/>
      <w:bookmarkStart w:id="4507" w:name="_Toc123049299"/>
      <w:r>
        <w:t>7.5.5</w:t>
      </w:r>
      <w:r>
        <w:tab/>
        <w:t>OTA receiver spurious emissions</w:t>
      </w:r>
      <w:bookmarkEnd w:id="4471"/>
      <w:bookmarkEnd w:id="4472"/>
      <w:bookmarkEnd w:id="4473"/>
      <w:bookmarkEnd w:id="4474"/>
      <w:bookmarkEnd w:id="4475"/>
    </w:p>
    <w:p w14:paraId="4E96BA3B" w14:textId="77777777" w:rsidR="006641CD" w:rsidRDefault="006641CD" w:rsidP="006641CD">
      <w:pPr>
        <w:pStyle w:val="Heading4"/>
      </w:pPr>
      <w:bookmarkStart w:id="4508" w:name="_Toc155428225"/>
      <w:bookmarkStart w:id="4509" w:name="_Toc155781243"/>
      <w:bookmarkStart w:id="4510" w:name="_Toc161665542"/>
      <w:bookmarkStart w:id="4511" w:name="_Toc169718693"/>
      <w:bookmarkStart w:id="4512" w:name="_Toc176337250"/>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r>
        <w:rPr>
          <w:rFonts w:hint="eastAsia"/>
          <w:lang w:eastAsia="zh-CN"/>
        </w:rPr>
        <w:t>7</w:t>
      </w:r>
      <w:r>
        <w:t>.5.5.1</w:t>
      </w:r>
      <w:r>
        <w:tab/>
        <w:t>General</w:t>
      </w:r>
      <w:bookmarkEnd w:id="4508"/>
      <w:bookmarkEnd w:id="4509"/>
      <w:bookmarkEnd w:id="4510"/>
      <w:bookmarkEnd w:id="4511"/>
      <w:bookmarkEnd w:id="4512"/>
    </w:p>
    <w:p w14:paraId="077339C3" w14:textId="77777777" w:rsidR="006641CD" w:rsidRDefault="006641CD" w:rsidP="006641CD">
      <w:pPr>
        <w:rPr>
          <w:lang w:val="en-US" w:eastAsia="zh-CN"/>
        </w:rPr>
      </w:pPr>
      <w:bookmarkStart w:id="4513"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513"/>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77777777" w:rsidR="006641CD" w:rsidRDefault="006641CD" w:rsidP="006641CD">
      <w:pPr>
        <w:pStyle w:val="Heading4"/>
        <w:rPr>
          <w:i/>
          <w:iCs/>
        </w:rPr>
      </w:pPr>
      <w:bookmarkStart w:id="4514" w:name="_Toc155428226"/>
      <w:bookmarkStart w:id="4515" w:name="_Toc155781244"/>
      <w:bookmarkStart w:id="4516" w:name="_Toc161665543"/>
      <w:bookmarkStart w:id="4517" w:name="_Toc169718694"/>
      <w:bookmarkStart w:id="4518" w:name="_Toc176337251"/>
      <w:r>
        <w:t>7.5.5.2</w:t>
      </w:r>
      <w:r>
        <w:tab/>
        <w:t xml:space="preserve">Minimum requirement for </w:t>
      </w:r>
      <w:r>
        <w:rPr>
          <w:i/>
          <w:iCs/>
        </w:rPr>
        <w:t>NR repeater</w:t>
      </w:r>
      <w:bookmarkEnd w:id="4514"/>
      <w:bookmarkEnd w:id="4515"/>
      <w:bookmarkEnd w:id="4516"/>
      <w:bookmarkEnd w:id="4517"/>
      <w:bookmarkEnd w:id="4518"/>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519" w:name="_Hlk25241782"/>
      <w:r>
        <w:t xml:space="preserve">the OTA receiver spurious emission limits for </w:t>
      </w:r>
      <w:r>
        <w:rPr>
          <w:i/>
        </w:rPr>
        <w:t>Repeater type 2-O</w:t>
      </w:r>
      <w:bookmarkEnd w:id="4519"/>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77777777" w:rsidR="006641CD" w:rsidRDefault="006641CD" w:rsidP="006641CD">
      <w:pPr>
        <w:rPr>
          <w:rFonts w:cs="v5.0.0"/>
        </w:rPr>
      </w:pPr>
      <w:r>
        <w:t xml:space="preserve">In addition </w:t>
      </w:r>
      <w:r>
        <w:rPr>
          <w:rFonts w:cs="v5.0.0"/>
        </w:rPr>
        <w:t>to the requirements in Table 7.5.5.2-1</w:t>
      </w:r>
      <w:r>
        <w:t xml:space="preserve">, the requirement for protection of EESS for </w:t>
      </w:r>
      <w:r>
        <w:rPr>
          <w:i/>
          <w:iCs/>
        </w:rPr>
        <w:t>NR repeater</w:t>
      </w:r>
      <w:r>
        <w:t xml:space="preserve"> operating in frequency range 24.25 – 27.5 GHz in clause 7.5.4.2.3.1 may be applied</w:t>
      </w:r>
      <w:r>
        <w:rPr>
          <w:rFonts w:cs="v5.0.0"/>
        </w:rPr>
        <w:t>.</w:t>
      </w:r>
    </w:p>
    <w:p w14:paraId="0FCBAA77" w14:textId="77777777" w:rsidR="006641CD" w:rsidRDefault="006641CD" w:rsidP="006641CD">
      <w:pPr>
        <w:pStyle w:val="Heading4"/>
        <w:rPr>
          <w:i/>
          <w:iCs/>
        </w:rPr>
      </w:pPr>
      <w:bookmarkStart w:id="4520" w:name="_Toc155428227"/>
      <w:bookmarkStart w:id="4521" w:name="_Toc155781245"/>
      <w:bookmarkStart w:id="4522" w:name="_Toc161665544"/>
      <w:bookmarkStart w:id="4523" w:name="_Toc169718695"/>
      <w:bookmarkStart w:id="4524" w:name="_Toc176337252"/>
      <w:r>
        <w:t>7.5.5.3</w:t>
      </w:r>
      <w:r>
        <w:tab/>
        <w:t xml:space="preserve">Minimum requirement for </w:t>
      </w:r>
      <w:r>
        <w:rPr>
          <w:i/>
          <w:iCs/>
        </w:rPr>
        <w:t>NCR</w:t>
      </w:r>
      <w:bookmarkEnd w:id="4520"/>
      <w:bookmarkEnd w:id="4521"/>
      <w:bookmarkEnd w:id="4522"/>
      <w:bookmarkEnd w:id="4523"/>
      <w:bookmarkEnd w:id="4524"/>
    </w:p>
    <w:p w14:paraId="13574504" w14:textId="77777777" w:rsidR="006641CD" w:rsidRDefault="006641CD" w:rsidP="006641CD">
      <w:pPr>
        <w:pStyle w:val="Heading5"/>
      </w:pPr>
      <w:bookmarkStart w:id="4525" w:name="_Toc155428228"/>
      <w:bookmarkStart w:id="4526" w:name="_Toc155781246"/>
      <w:bookmarkStart w:id="4527" w:name="_Toc161665545"/>
      <w:bookmarkStart w:id="4528" w:name="_Toc169718696"/>
      <w:bookmarkStart w:id="4529" w:name="_Toc176337253"/>
      <w:r>
        <w:t>7.5.5.3.1</w:t>
      </w:r>
      <w:r>
        <w:tab/>
        <w:t>Minimum requirement for NCR-Fwd</w:t>
      </w:r>
      <w:bookmarkEnd w:id="4525"/>
      <w:bookmarkEnd w:id="4526"/>
      <w:bookmarkEnd w:id="4527"/>
      <w:bookmarkEnd w:id="4528"/>
      <w:bookmarkEnd w:id="4529"/>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530" w:name="_Toc97737242"/>
      <w:bookmarkStart w:id="4531" w:name="_Toc106094182"/>
      <w:bookmarkStart w:id="4532" w:name="_Toc114252958"/>
      <w:bookmarkStart w:id="4533" w:name="_Toc123046086"/>
      <w:bookmarkStart w:id="4534" w:name="_Toc124157627"/>
      <w:bookmarkStart w:id="4535" w:name="_Toc124259019"/>
      <w:bookmarkStart w:id="4536" w:name="_Toc124259163"/>
      <w:bookmarkStart w:id="4537" w:name="_Toc130585920"/>
      <w:bookmarkStart w:id="4538" w:name="_Toc130586931"/>
      <w:bookmarkStart w:id="4539" w:name="_Toc137462097"/>
      <w:bookmarkStart w:id="4540" w:name="_Toc138883906"/>
      <w:bookmarkStart w:id="4541" w:name="_Toc138884050"/>
      <w:bookmarkStart w:id="4542" w:name="_Toc145426948"/>
      <w:bookmarkStart w:id="4543" w:name="_Toc155428229"/>
      <w:bookmarkStart w:id="4544" w:name="_Toc155781247"/>
      <w:bookmarkStart w:id="4545" w:name="_Toc161665546"/>
      <w:bookmarkStart w:id="4546" w:name="_Toc169718697"/>
      <w:bookmarkStart w:id="4547" w:name="_Toc17633725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C5515E6" w14:textId="677B220A" w:rsidR="00335340" w:rsidRDefault="005D2871" w:rsidP="009A1180">
      <w:pPr>
        <w:pStyle w:val="Heading3"/>
      </w:pPr>
      <w:bookmarkStart w:id="4548" w:name="_Toc106094183"/>
      <w:bookmarkStart w:id="4549" w:name="_Toc114252959"/>
      <w:bookmarkStart w:id="4550" w:name="_Toc123046087"/>
      <w:bookmarkStart w:id="4551" w:name="_Toc124157628"/>
      <w:bookmarkStart w:id="4552" w:name="_Toc124259020"/>
      <w:bookmarkStart w:id="4553" w:name="_Toc124259164"/>
      <w:bookmarkStart w:id="4554" w:name="_Toc130585921"/>
      <w:bookmarkStart w:id="4555" w:name="_Toc130586932"/>
      <w:bookmarkStart w:id="4556" w:name="_Toc137462098"/>
      <w:bookmarkStart w:id="4557" w:name="_Toc138883907"/>
      <w:bookmarkStart w:id="4558" w:name="_Toc138884051"/>
      <w:bookmarkStart w:id="4559" w:name="_Toc145426949"/>
      <w:bookmarkStart w:id="4560" w:name="_Toc155428230"/>
      <w:bookmarkStart w:id="4561" w:name="_Toc155781248"/>
      <w:bookmarkStart w:id="4562" w:name="_Toc161665547"/>
      <w:bookmarkStart w:id="4563" w:name="_Toc169718698"/>
      <w:bookmarkStart w:id="4564" w:name="_Toc176337255"/>
      <w:r>
        <w:rPr>
          <w:rFonts w:hint="eastAsia"/>
          <w:lang w:eastAsia="zh-CN"/>
        </w:rPr>
        <w:t>7</w:t>
      </w:r>
      <w:r w:rsidRPr="00A75385">
        <w:t>.</w:t>
      </w:r>
      <w:r>
        <w:t>6</w:t>
      </w:r>
      <w:r w:rsidRPr="00A75385">
        <w:t>.1</w:t>
      </w:r>
      <w:r w:rsidRPr="00A75385">
        <w:tab/>
      </w:r>
      <w:r>
        <w:t>Downlink repeater error vector magnitude</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6C5515E7" w14:textId="77777777" w:rsidR="00335340" w:rsidRPr="003F1B56" w:rsidRDefault="00335340" w:rsidP="009A1180">
      <w:pPr>
        <w:pStyle w:val="Heading4"/>
      </w:pPr>
      <w:bookmarkStart w:id="4565" w:name="_Toc106094184"/>
      <w:bookmarkStart w:id="4566" w:name="_Toc114252960"/>
      <w:bookmarkStart w:id="4567" w:name="_Toc123046088"/>
      <w:bookmarkStart w:id="4568" w:name="_Toc124157629"/>
      <w:bookmarkStart w:id="4569" w:name="_Toc124259021"/>
      <w:bookmarkStart w:id="4570" w:name="_Toc124259165"/>
      <w:bookmarkStart w:id="4571" w:name="_Toc130585922"/>
      <w:bookmarkStart w:id="4572" w:name="_Toc130586933"/>
      <w:bookmarkStart w:id="4573" w:name="_Toc137462099"/>
      <w:bookmarkStart w:id="4574" w:name="_Toc138883908"/>
      <w:bookmarkStart w:id="4575" w:name="_Toc138884052"/>
      <w:bookmarkStart w:id="4576" w:name="_Toc145426950"/>
      <w:bookmarkStart w:id="4577" w:name="_Toc155428231"/>
      <w:bookmarkStart w:id="4578" w:name="_Toc155781249"/>
      <w:bookmarkStart w:id="4579" w:name="_Toc161665548"/>
      <w:bookmarkStart w:id="4580" w:name="_Toc169718699"/>
      <w:bookmarkStart w:id="4581" w:name="_Toc176337256"/>
      <w:r>
        <w:rPr>
          <w:rFonts w:hint="eastAsia"/>
          <w:lang w:eastAsia="zh-CN"/>
        </w:rPr>
        <w:t>7</w:t>
      </w:r>
      <w:r w:rsidRPr="00566E41">
        <w:t>.</w:t>
      </w:r>
      <w:r>
        <w:t>6</w:t>
      </w:r>
      <w:r w:rsidRPr="00566E41">
        <w:t>.</w:t>
      </w:r>
      <w:r>
        <w:t>1</w:t>
      </w:r>
      <w:r w:rsidRPr="00566E41">
        <w:t>.1</w:t>
      </w:r>
      <w:r w:rsidRPr="00566E41">
        <w:tab/>
      </w:r>
      <w:r>
        <w:t>General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142E534E" w:rsidR="00335340" w:rsidRPr="00566E41" w:rsidRDefault="00335340" w:rsidP="009A1180">
      <w:pPr>
        <w:pStyle w:val="Heading4"/>
      </w:pPr>
      <w:bookmarkStart w:id="4582" w:name="_Toc106094185"/>
      <w:bookmarkStart w:id="4583" w:name="_Toc114252961"/>
      <w:bookmarkStart w:id="4584" w:name="_Toc123046089"/>
      <w:bookmarkStart w:id="4585" w:name="_Toc124157630"/>
      <w:bookmarkStart w:id="4586" w:name="_Toc124259022"/>
      <w:bookmarkStart w:id="4587" w:name="_Toc124259166"/>
      <w:bookmarkStart w:id="4588" w:name="_Toc130585923"/>
      <w:bookmarkStart w:id="4589" w:name="_Toc130586934"/>
      <w:bookmarkStart w:id="4590" w:name="_Toc137462100"/>
      <w:bookmarkStart w:id="4591" w:name="_Toc138883909"/>
      <w:bookmarkStart w:id="4592" w:name="_Toc138884053"/>
      <w:bookmarkStart w:id="4593" w:name="_Toc145426951"/>
      <w:bookmarkStart w:id="4594" w:name="_Toc155428232"/>
      <w:bookmarkStart w:id="4595" w:name="_Toc155781250"/>
      <w:bookmarkStart w:id="4596" w:name="_Toc161665549"/>
      <w:bookmarkStart w:id="4597" w:name="_Toc169718700"/>
      <w:bookmarkStart w:id="4598" w:name="_Toc176337257"/>
      <w:r>
        <w:rPr>
          <w:rFonts w:hint="eastAsia"/>
          <w:lang w:eastAsia="zh-CN"/>
        </w:rPr>
        <w:t>7</w:t>
      </w:r>
      <w:r w:rsidRPr="00566E41">
        <w:t>.</w:t>
      </w:r>
      <w:r>
        <w:t>6</w:t>
      </w:r>
      <w:r w:rsidRPr="00566E41">
        <w:t>.</w:t>
      </w:r>
      <w:r>
        <w:t>1</w:t>
      </w:r>
      <w:r w:rsidRPr="00566E41">
        <w:t>.</w:t>
      </w:r>
      <w:r>
        <w:t>2</w:t>
      </w:r>
      <w:r w:rsidRPr="00566E41">
        <w:tab/>
      </w:r>
      <w:bookmarkEnd w:id="4582"/>
      <w:bookmarkEnd w:id="4583"/>
      <w:bookmarkEnd w:id="4584"/>
      <w:bookmarkEnd w:id="4585"/>
      <w:bookmarkEnd w:id="4586"/>
      <w:bookmarkEnd w:id="4587"/>
      <w:bookmarkEnd w:id="4588"/>
      <w:bookmarkEnd w:id="4589"/>
      <w:bookmarkEnd w:id="4590"/>
      <w:bookmarkEnd w:id="4591"/>
      <w:bookmarkEnd w:id="4592"/>
      <w:bookmarkEnd w:id="4593"/>
      <w:r w:rsidR="00A33B4D">
        <w:t>Minimum requirement</w:t>
      </w:r>
      <w:r w:rsidR="00A33B4D">
        <w:rPr>
          <w:rFonts w:eastAsia="SimSun" w:hint="eastAsia"/>
          <w:lang w:val="en-US" w:eastAsia="zh-CN"/>
        </w:rPr>
        <w:t xml:space="preserve"> for NR repeater</w:t>
      </w:r>
      <w:bookmarkEnd w:id="4594"/>
      <w:bookmarkEnd w:id="4595"/>
      <w:bookmarkEnd w:id="4596"/>
      <w:bookmarkEnd w:id="4597"/>
      <w:bookmarkEnd w:id="4598"/>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599" w:name="_Toc27675"/>
      <w:bookmarkStart w:id="4600" w:name="_Toc15118"/>
      <w:bookmarkStart w:id="4601" w:name="_Toc155428233"/>
      <w:bookmarkStart w:id="4602" w:name="_Toc155781251"/>
      <w:bookmarkStart w:id="4603" w:name="_Toc161665550"/>
      <w:bookmarkStart w:id="4604" w:name="_Toc169718701"/>
      <w:bookmarkStart w:id="4605" w:name="_Toc17633725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599"/>
      <w:bookmarkEnd w:id="4600"/>
      <w:bookmarkEnd w:id="4601"/>
      <w:bookmarkEnd w:id="4602"/>
      <w:bookmarkEnd w:id="4603"/>
      <w:bookmarkEnd w:id="4604"/>
      <w:bookmarkEnd w:id="4605"/>
    </w:p>
    <w:p w14:paraId="47639907" w14:textId="77777777" w:rsidR="007D4DE6" w:rsidRDefault="007D4DE6" w:rsidP="007D4DE6">
      <w:pPr>
        <w:pStyle w:val="Heading5"/>
        <w:ind w:left="1417" w:hanging="1417"/>
        <w:rPr>
          <w:rFonts w:eastAsia="SimSun"/>
          <w:lang w:val="en-US" w:eastAsia="zh-CN"/>
        </w:rPr>
      </w:pPr>
      <w:bookmarkStart w:id="4606" w:name="_Toc6353"/>
      <w:bookmarkStart w:id="4607" w:name="_Toc2995"/>
      <w:bookmarkStart w:id="4608" w:name="_Toc155428234"/>
      <w:bookmarkStart w:id="4609" w:name="_Toc155781252"/>
      <w:bookmarkStart w:id="4610" w:name="_Toc161665551"/>
      <w:bookmarkStart w:id="4611" w:name="_Toc169718702"/>
      <w:bookmarkStart w:id="4612" w:name="_Toc17633725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606"/>
      <w:bookmarkEnd w:id="4607"/>
      <w:bookmarkEnd w:id="4608"/>
      <w:bookmarkEnd w:id="4609"/>
      <w:bookmarkEnd w:id="4610"/>
      <w:bookmarkEnd w:id="4611"/>
      <w:bookmarkEnd w:id="4612"/>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613" w:name="_Toc106094186"/>
      <w:bookmarkStart w:id="4614" w:name="_Toc114252962"/>
      <w:bookmarkStart w:id="4615" w:name="_Toc123046090"/>
      <w:bookmarkStart w:id="4616" w:name="_Toc124157631"/>
      <w:bookmarkStart w:id="4617" w:name="_Toc124259023"/>
      <w:bookmarkStart w:id="4618" w:name="_Toc124259167"/>
      <w:bookmarkStart w:id="4619" w:name="_Toc130585924"/>
      <w:bookmarkStart w:id="4620" w:name="_Toc130586935"/>
      <w:bookmarkStart w:id="4621" w:name="_Toc137462101"/>
      <w:bookmarkStart w:id="4622" w:name="_Toc138883910"/>
      <w:bookmarkStart w:id="4623" w:name="_Toc138884054"/>
      <w:bookmarkStart w:id="4624" w:name="_Toc145426952"/>
      <w:bookmarkStart w:id="4625" w:name="_Toc155428235"/>
      <w:bookmarkStart w:id="4626" w:name="_Toc155781253"/>
      <w:bookmarkStart w:id="4627" w:name="_Toc161665552"/>
      <w:bookmarkStart w:id="4628" w:name="_Toc169718703"/>
      <w:bookmarkStart w:id="4629" w:name="_Toc17633726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630" w:name="_Toc106094187"/>
      <w:bookmarkStart w:id="4631" w:name="_Toc114252963"/>
      <w:bookmarkStart w:id="4632" w:name="_Toc123046091"/>
      <w:bookmarkStart w:id="4633" w:name="_Toc124157632"/>
      <w:bookmarkStart w:id="4634" w:name="_Toc124259024"/>
      <w:bookmarkStart w:id="4635" w:name="_Toc124259168"/>
      <w:bookmarkStart w:id="4636" w:name="_Toc130585925"/>
      <w:bookmarkStart w:id="4637" w:name="_Toc130586936"/>
      <w:bookmarkStart w:id="4638" w:name="_Toc137462102"/>
      <w:bookmarkStart w:id="4639" w:name="_Toc138883911"/>
      <w:bookmarkStart w:id="4640" w:name="_Toc138884055"/>
      <w:bookmarkStart w:id="4641" w:name="_Toc145426953"/>
      <w:bookmarkStart w:id="4642" w:name="_Toc155428236"/>
      <w:bookmarkStart w:id="4643" w:name="_Toc155781254"/>
      <w:bookmarkStart w:id="4644" w:name="_Toc161665553"/>
      <w:bookmarkStart w:id="4645" w:name="_Toc169718704"/>
      <w:bookmarkStart w:id="4646" w:name="_Toc17633726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C55161E" w14:textId="77777777" w:rsidR="00E14C6B" w:rsidRDefault="00470603">
      <w:pPr>
        <w:pStyle w:val="Heading4"/>
      </w:pPr>
      <w:bookmarkStart w:id="4647" w:name="_Toc97737243"/>
      <w:bookmarkStart w:id="4648" w:name="_Toc106094188"/>
      <w:bookmarkStart w:id="4649" w:name="_Toc114252964"/>
      <w:bookmarkStart w:id="4650" w:name="_Toc123046092"/>
      <w:bookmarkStart w:id="4651" w:name="_Toc124157633"/>
      <w:bookmarkStart w:id="4652" w:name="_Toc124259025"/>
      <w:bookmarkStart w:id="4653" w:name="_Toc124259169"/>
      <w:bookmarkStart w:id="4654" w:name="_Toc130585926"/>
      <w:bookmarkStart w:id="4655" w:name="_Toc130586937"/>
      <w:bookmarkStart w:id="4656" w:name="_Toc137462103"/>
      <w:bookmarkStart w:id="4657" w:name="_Toc138883912"/>
      <w:bookmarkStart w:id="4658" w:name="_Toc138884056"/>
      <w:bookmarkStart w:id="4659" w:name="_Toc145426954"/>
      <w:bookmarkStart w:id="4660" w:name="_Toc155428237"/>
      <w:bookmarkStart w:id="4661" w:name="_Toc155781255"/>
      <w:bookmarkStart w:id="4662" w:name="_Toc161665554"/>
      <w:bookmarkStart w:id="4663" w:name="_Toc169718705"/>
      <w:bookmarkStart w:id="4664" w:name="_Toc17633726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4C0C7B40" w:rsidR="00E14C6B" w:rsidRDefault="00470603">
      <w:pPr>
        <w:pStyle w:val="Heading4"/>
      </w:pPr>
      <w:bookmarkStart w:id="4665" w:name="_Toc97737244"/>
      <w:bookmarkStart w:id="4666" w:name="_Toc106094189"/>
      <w:bookmarkStart w:id="4667" w:name="_Toc114252965"/>
      <w:bookmarkStart w:id="4668" w:name="_Toc123046093"/>
      <w:bookmarkStart w:id="4669" w:name="_Toc124157634"/>
      <w:bookmarkStart w:id="4670" w:name="_Toc124259026"/>
      <w:bookmarkStart w:id="4671" w:name="_Toc124259170"/>
      <w:bookmarkStart w:id="4672" w:name="_Toc130585927"/>
      <w:bookmarkStart w:id="4673" w:name="_Toc130586938"/>
      <w:bookmarkStart w:id="4674" w:name="_Toc137462104"/>
      <w:bookmarkStart w:id="4675" w:name="_Toc138883913"/>
      <w:bookmarkStart w:id="4676" w:name="_Toc138884057"/>
      <w:bookmarkStart w:id="4677" w:name="_Toc145426955"/>
      <w:bookmarkStart w:id="4678" w:name="_Toc155428238"/>
      <w:bookmarkStart w:id="4679" w:name="_Toc155781256"/>
      <w:bookmarkStart w:id="4680" w:name="_Toc161665555"/>
      <w:bookmarkStart w:id="4681" w:name="_Toc169718706"/>
      <w:bookmarkStart w:id="4682" w:name="_Toc17633726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665"/>
      <w:bookmarkEnd w:id="4666"/>
      <w:bookmarkEnd w:id="4667"/>
      <w:bookmarkEnd w:id="4668"/>
      <w:bookmarkEnd w:id="4669"/>
      <w:bookmarkEnd w:id="4670"/>
      <w:bookmarkEnd w:id="4671"/>
      <w:bookmarkEnd w:id="4672"/>
      <w:bookmarkEnd w:id="4673"/>
      <w:bookmarkEnd w:id="4674"/>
      <w:bookmarkEnd w:id="4675"/>
      <w:bookmarkEnd w:id="4676"/>
      <w:bookmarkEnd w:id="4677"/>
      <w:r w:rsidR="00725DEA">
        <w:t>Minimum requirement</w:t>
      </w:r>
      <w:r w:rsidR="00725DEA">
        <w:rPr>
          <w:rFonts w:eastAsia="SimSun" w:hint="eastAsia"/>
          <w:lang w:val="en-US" w:eastAsia="zh-CN"/>
        </w:rPr>
        <w:t xml:space="preserve"> for NR repeater</w:t>
      </w:r>
      <w:bookmarkEnd w:id="4678"/>
      <w:bookmarkEnd w:id="4679"/>
      <w:bookmarkEnd w:id="4680"/>
      <w:bookmarkEnd w:id="4681"/>
      <w:bookmarkEnd w:id="4682"/>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683" w:name="_Toc97737245"/>
      <w:bookmarkStart w:id="4684" w:name="_Toc106094190"/>
      <w:bookmarkStart w:id="4685" w:name="_Toc114252966"/>
      <w:bookmarkStart w:id="4686" w:name="_Toc123046094"/>
      <w:bookmarkStart w:id="4687" w:name="_Toc124157635"/>
      <w:bookmarkStart w:id="4688" w:name="_Toc124259027"/>
      <w:bookmarkStart w:id="4689" w:name="_Toc124259171"/>
      <w:bookmarkStart w:id="4690" w:name="_Toc130585928"/>
      <w:bookmarkStart w:id="4691" w:name="_Toc130586939"/>
      <w:bookmarkStart w:id="4692" w:name="_Toc137462105"/>
      <w:bookmarkStart w:id="4693" w:name="_Toc138883914"/>
      <w:bookmarkStart w:id="4694" w:name="_Toc138884058"/>
      <w:bookmarkStart w:id="4695" w:name="_Toc145426956"/>
    </w:p>
    <w:p w14:paraId="1FDBE4AF" w14:textId="77777777" w:rsidR="008D1B47" w:rsidRDefault="008D1B47" w:rsidP="008D1B47">
      <w:pPr>
        <w:pStyle w:val="Heading4"/>
        <w:rPr>
          <w:rFonts w:eastAsia="SimSun"/>
          <w:lang w:val="en-US" w:eastAsia="zh-CN"/>
        </w:rPr>
      </w:pPr>
      <w:bookmarkStart w:id="4696" w:name="_Toc18868"/>
      <w:bookmarkStart w:id="4697" w:name="_Toc13176"/>
      <w:bookmarkStart w:id="4698" w:name="_Toc155428239"/>
      <w:bookmarkStart w:id="4699" w:name="_Toc155781257"/>
      <w:bookmarkStart w:id="4700" w:name="_Toc161665556"/>
      <w:bookmarkStart w:id="4701" w:name="_Toc169718707"/>
      <w:bookmarkStart w:id="4702" w:name="_Toc176337264"/>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696"/>
      <w:bookmarkEnd w:id="4697"/>
      <w:bookmarkEnd w:id="4698"/>
      <w:bookmarkEnd w:id="4699"/>
      <w:bookmarkEnd w:id="4700"/>
      <w:bookmarkEnd w:id="4701"/>
      <w:bookmarkEnd w:id="4702"/>
    </w:p>
    <w:p w14:paraId="51E0BE6D" w14:textId="77777777" w:rsidR="008D1B47" w:rsidRDefault="008D1B47" w:rsidP="008D1B47">
      <w:pPr>
        <w:pStyle w:val="Heading5"/>
        <w:ind w:left="1417" w:hanging="1417"/>
        <w:rPr>
          <w:rFonts w:eastAsia="SimSun"/>
          <w:lang w:val="en-US" w:eastAsia="zh-CN"/>
        </w:rPr>
      </w:pPr>
      <w:bookmarkStart w:id="4703" w:name="_Toc12649"/>
      <w:bookmarkStart w:id="4704" w:name="_Toc1031"/>
      <w:bookmarkStart w:id="4705" w:name="_Toc155428240"/>
      <w:bookmarkStart w:id="4706" w:name="_Toc155781258"/>
      <w:bookmarkStart w:id="4707" w:name="_Toc161665557"/>
      <w:bookmarkStart w:id="4708" w:name="_Toc169718708"/>
      <w:bookmarkStart w:id="4709" w:name="_Toc17633726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703"/>
      <w:bookmarkEnd w:id="4704"/>
      <w:bookmarkEnd w:id="4705"/>
      <w:bookmarkEnd w:id="4706"/>
      <w:bookmarkEnd w:id="4707"/>
      <w:bookmarkEnd w:id="4708"/>
      <w:bookmarkEnd w:id="4709"/>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710" w:name="_Toc155428241"/>
      <w:bookmarkStart w:id="4711" w:name="_Toc155781259"/>
      <w:bookmarkStart w:id="4712" w:name="_Toc161665558"/>
      <w:bookmarkStart w:id="4713" w:name="_Toc169718709"/>
      <w:bookmarkStart w:id="4714" w:name="_Toc17633726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710"/>
      <w:bookmarkEnd w:id="4711"/>
      <w:bookmarkEnd w:id="4712"/>
      <w:bookmarkEnd w:id="4713"/>
      <w:bookmarkEnd w:id="4714"/>
    </w:p>
    <w:p w14:paraId="6C55164F" w14:textId="77777777" w:rsidR="00402A79" w:rsidRPr="00EC52E1" w:rsidRDefault="00402A79" w:rsidP="00494BD0">
      <w:pPr>
        <w:pStyle w:val="Heading3"/>
      </w:pPr>
      <w:bookmarkStart w:id="4715" w:name="_Toc106094191"/>
      <w:bookmarkStart w:id="4716" w:name="_Toc114252967"/>
      <w:bookmarkStart w:id="4717" w:name="_Toc123046095"/>
      <w:bookmarkStart w:id="4718" w:name="_Toc124157636"/>
      <w:bookmarkStart w:id="4719" w:name="_Toc124259028"/>
      <w:bookmarkStart w:id="4720" w:name="_Toc124259172"/>
      <w:bookmarkStart w:id="4721" w:name="_Toc130585929"/>
      <w:bookmarkStart w:id="4722" w:name="_Toc130586940"/>
      <w:bookmarkStart w:id="4723" w:name="_Toc137462106"/>
      <w:bookmarkStart w:id="4724" w:name="_Toc138883915"/>
      <w:bookmarkStart w:id="4725" w:name="_Toc138884059"/>
      <w:bookmarkStart w:id="4726" w:name="_Toc145426957"/>
      <w:bookmarkStart w:id="4727" w:name="_Toc155428242"/>
      <w:bookmarkStart w:id="4728" w:name="_Toc155781260"/>
      <w:bookmarkStart w:id="4729" w:name="_Toc161665559"/>
      <w:bookmarkStart w:id="4730" w:name="_Toc169718710"/>
      <w:bookmarkStart w:id="4731" w:name="_Toc176337267"/>
      <w:r>
        <w:rPr>
          <w:rFonts w:hint="eastAsia"/>
          <w:lang w:eastAsia="zh-CN"/>
        </w:rPr>
        <w:t>7</w:t>
      </w:r>
      <w:r w:rsidRPr="00EC52E1">
        <w:t>.7.1</w:t>
      </w:r>
      <w:r w:rsidRPr="00EC52E1">
        <w:tab/>
        <w:t>General</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77777777" w:rsidR="008D1B47" w:rsidRDefault="008D1B47" w:rsidP="008D1B47">
      <w:r>
        <w:t>When GSM, CDMA, UTRA</w:t>
      </w:r>
      <w:r>
        <w:rPr>
          <w:rFonts w:eastAsia="SimSun"/>
          <w:lang w:eastAsia="zh-CN"/>
        </w:rPr>
        <w:t xml:space="preserve">, </w:t>
      </w:r>
      <w:r>
        <w:t xml:space="preserve">E-UTRA, </w:t>
      </w:r>
      <w:r>
        <w:rPr>
          <w:rFonts w:eastAsia="SimSun"/>
          <w:lang w:eastAsia="zh-CN"/>
        </w:rPr>
        <w:t>NR BS or repeater</w:t>
      </w:r>
      <w:r>
        <w:t xml:space="preserve"> operating in a different frequency band are co-located with a NCR, additional input intermodulation co-location requirement may be applied for the protection of </w:t>
      </w:r>
      <w:r>
        <w:rPr>
          <w:rFonts w:eastAsia="SimSun"/>
          <w:lang w:eastAsia="zh-CN"/>
        </w:rPr>
        <w:t xml:space="preserve">NR </w:t>
      </w:r>
      <w:r>
        <w:rPr>
          <w:rFonts w:hint="eastAsia"/>
          <w:lang w:eastAsia="zh-CN"/>
        </w:rPr>
        <w:t>repeater</w:t>
      </w:r>
      <w:r>
        <w:rPr>
          <w:lang w:eastAsia="zh-CN"/>
        </w:rPr>
        <w:t xml:space="preserve"> or NCR</w:t>
      </w:r>
      <w:r>
        <w:t xml:space="preserve"> receivers. This requirement applies to the uplink and downlink of the repeater.</w:t>
      </w:r>
      <w:r>
        <w:rPr>
          <w:rFonts w:eastAsia="DengXian" w:hint="eastAsia"/>
          <w:lang w:eastAsia="zh-CN"/>
        </w:rPr>
        <w:t xml:space="preserve"> </w:t>
      </w:r>
      <w:r>
        <w:t xml:space="preserve">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 </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3DBBEE38" w:rsidR="00402A79" w:rsidRPr="009909ED" w:rsidRDefault="00402A79" w:rsidP="00494BD0">
      <w:pPr>
        <w:pStyle w:val="Heading3"/>
      </w:pPr>
      <w:bookmarkStart w:id="4732" w:name="_Toc106094192"/>
      <w:bookmarkStart w:id="4733" w:name="_Toc114252968"/>
      <w:bookmarkStart w:id="4734" w:name="_Toc123046096"/>
      <w:bookmarkStart w:id="4735" w:name="_Toc124157637"/>
      <w:bookmarkStart w:id="4736" w:name="_Toc124259029"/>
      <w:bookmarkStart w:id="4737" w:name="_Toc124259173"/>
      <w:bookmarkStart w:id="4738" w:name="_Toc130585930"/>
      <w:bookmarkStart w:id="4739" w:name="_Toc130586941"/>
      <w:bookmarkStart w:id="4740" w:name="_Toc137462107"/>
      <w:bookmarkStart w:id="4741" w:name="_Toc138883916"/>
      <w:bookmarkStart w:id="4742" w:name="_Toc138884060"/>
      <w:bookmarkStart w:id="4743" w:name="_Toc145426958"/>
      <w:bookmarkStart w:id="4744" w:name="_Toc155428243"/>
      <w:bookmarkStart w:id="4745" w:name="_Toc155781261"/>
      <w:bookmarkStart w:id="4746" w:name="_Toc161665560"/>
      <w:bookmarkStart w:id="4747" w:name="_Toc169718711"/>
      <w:bookmarkStart w:id="4748" w:name="_Toc176337268"/>
      <w:r>
        <w:rPr>
          <w:rFonts w:hint="eastAsia"/>
          <w:lang w:eastAsia="zh-CN"/>
        </w:rPr>
        <w:t>7</w:t>
      </w:r>
      <w:r w:rsidRPr="009909ED">
        <w:t>.7.2</w:t>
      </w:r>
      <w:r w:rsidRPr="009909ED">
        <w:tab/>
      </w:r>
      <w:bookmarkEnd w:id="4732"/>
      <w:bookmarkEnd w:id="4733"/>
      <w:bookmarkEnd w:id="4734"/>
      <w:bookmarkEnd w:id="4735"/>
      <w:bookmarkEnd w:id="4736"/>
      <w:bookmarkEnd w:id="4737"/>
      <w:bookmarkEnd w:id="4738"/>
      <w:bookmarkEnd w:id="4739"/>
      <w:bookmarkEnd w:id="4740"/>
      <w:bookmarkEnd w:id="4741"/>
      <w:bookmarkEnd w:id="4742"/>
      <w:bookmarkEnd w:id="4743"/>
      <w:r w:rsidR="003F5BD3">
        <w:t>Minimum requirement</w:t>
      </w:r>
      <w:r w:rsidR="003F5BD3">
        <w:rPr>
          <w:rFonts w:eastAsia="SimSun" w:hint="eastAsia"/>
          <w:lang w:val="en-US" w:eastAsia="zh-CN"/>
        </w:rPr>
        <w:t xml:space="preserve"> for NR repeater</w:t>
      </w:r>
      <w:bookmarkEnd w:id="4744"/>
      <w:bookmarkEnd w:id="4745"/>
      <w:bookmarkEnd w:id="4746"/>
      <w:bookmarkEnd w:id="4747"/>
      <w:bookmarkEnd w:id="4748"/>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4749" w:name="_Toc97737246"/>
      <w:bookmarkStart w:id="4750" w:name="_Toc106094193"/>
      <w:bookmarkStart w:id="4751" w:name="_Toc114252969"/>
      <w:bookmarkStart w:id="4752" w:name="_Toc123046097"/>
      <w:bookmarkStart w:id="4753" w:name="_Toc124157638"/>
      <w:bookmarkStart w:id="4754" w:name="_Toc124259030"/>
      <w:bookmarkStart w:id="4755" w:name="_Toc124259174"/>
      <w:bookmarkStart w:id="4756" w:name="_Toc130585931"/>
      <w:bookmarkStart w:id="4757" w:name="_Toc130586942"/>
      <w:bookmarkStart w:id="4758" w:name="_Toc137462108"/>
      <w:bookmarkStart w:id="4759" w:name="_Toc138883917"/>
      <w:bookmarkStart w:id="4760" w:name="_Toc138884061"/>
      <w:bookmarkStart w:id="4761" w:name="_Toc145426959"/>
    </w:p>
    <w:p w14:paraId="55102E49" w14:textId="77777777" w:rsidR="003F5BD3" w:rsidRDefault="003F5BD3" w:rsidP="003F5BD3">
      <w:pPr>
        <w:pStyle w:val="Heading3"/>
        <w:rPr>
          <w:rFonts w:eastAsia="SimSun"/>
          <w:lang w:val="en-US" w:eastAsia="zh-CN"/>
        </w:rPr>
      </w:pPr>
      <w:bookmarkStart w:id="4762" w:name="_Toc155428244"/>
      <w:bookmarkStart w:id="4763" w:name="_Toc155781262"/>
      <w:bookmarkStart w:id="4764" w:name="_Toc161665561"/>
      <w:bookmarkStart w:id="4765" w:name="_Toc169718712"/>
      <w:bookmarkStart w:id="4766" w:name="_Toc17633726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4762"/>
      <w:bookmarkEnd w:id="4763"/>
      <w:bookmarkEnd w:id="4764"/>
      <w:bookmarkEnd w:id="4765"/>
      <w:bookmarkEnd w:id="4766"/>
    </w:p>
    <w:p w14:paraId="68CC897F" w14:textId="77777777" w:rsidR="003F5BD3" w:rsidRDefault="003F5BD3" w:rsidP="003F5BD3">
      <w:pPr>
        <w:pStyle w:val="Heading4"/>
        <w:rPr>
          <w:rFonts w:eastAsia="SimSun"/>
          <w:lang w:val="en-US" w:eastAsia="zh-CN"/>
        </w:rPr>
      </w:pPr>
      <w:bookmarkStart w:id="4767" w:name="_Toc7688"/>
      <w:bookmarkStart w:id="4768" w:name="_Toc11347"/>
      <w:bookmarkStart w:id="4769" w:name="_Toc155428245"/>
      <w:bookmarkStart w:id="4770" w:name="_Toc155781263"/>
      <w:bookmarkStart w:id="4771" w:name="_Toc161665562"/>
      <w:bookmarkStart w:id="4772" w:name="_Toc169718713"/>
      <w:bookmarkStart w:id="4773" w:name="_Toc17633727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4767"/>
      <w:bookmarkEnd w:id="4768"/>
      <w:bookmarkEnd w:id="4769"/>
      <w:bookmarkEnd w:id="4770"/>
      <w:bookmarkEnd w:id="4771"/>
      <w:bookmarkEnd w:id="4772"/>
      <w:bookmarkEnd w:id="4773"/>
    </w:p>
    <w:p w14:paraId="09C3CB52" w14:textId="77777777" w:rsidR="003F5BD3" w:rsidRDefault="003F5BD3" w:rsidP="003F5BD3">
      <w:pPr>
        <w:pStyle w:val="Heading5"/>
        <w:ind w:left="1417" w:hanging="1417"/>
        <w:rPr>
          <w:rFonts w:eastAsia="SimSun"/>
          <w:lang w:val="en-US" w:eastAsia="zh-CN"/>
        </w:rPr>
      </w:pPr>
      <w:bookmarkStart w:id="4774" w:name="_Toc155428246"/>
      <w:bookmarkStart w:id="4775" w:name="_Toc155781264"/>
      <w:bookmarkStart w:id="4776" w:name="_Toc161665563"/>
      <w:bookmarkStart w:id="4777" w:name="_Toc169718714"/>
      <w:bookmarkStart w:id="4778" w:name="_Toc176337271"/>
      <w:r>
        <w:rPr>
          <w:rFonts w:hint="eastAsia"/>
          <w:lang w:eastAsia="zh-CN"/>
        </w:rPr>
        <w:t>7</w:t>
      </w:r>
      <w:r>
        <w:t>.7.3.1.1</w:t>
      </w:r>
      <w:r>
        <w:tab/>
        <w:t>Minimum requirement</w:t>
      </w:r>
      <w:r>
        <w:rPr>
          <w:rFonts w:eastAsia="SimSun" w:hint="eastAsia"/>
          <w:lang w:val="en-US" w:eastAsia="zh-CN"/>
        </w:rPr>
        <w:t xml:space="preserve"> for NCR-Fwd type 2-O</w:t>
      </w:r>
      <w:bookmarkEnd w:id="4774"/>
      <w:bookmarkEnd w:id="4775"/>
      <w:bookmarkEnd w:id="4776"/>
      <w:bookmarkEnd w:id="4777"/>
      <w:bookmarkEnd w:id="4778"/>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4779" w:name="_Toc155428247"/>
      <w:bookmarkStart w:id="4780" w:name="_Toc155781265"/>
      <w:bookmarkStart w:id="4781" w:name="_Toc161665564"/>
      <w:bookmarkStart w:id="4782" w:name="_Toc169718715"/>
      <w:bookmarkStart w:id="4783" w:name="_Toc17633727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79"/>
      <w:bookmarkEnd w:id="4780"/>
      <w:bookmarkEnd w:id="4781"/>
      <w:bookmarkEnd w:id="4782"/>
      <w:bookmarkEnd w:id="4783"/>
    </w:p>
    <w:p w14:paraId="6C551667" w14:textId="77777777" w:rsidR="007D2D4C" w:rsidRDefault="007D2D4C" w:rsidP="007D2D4C">
      <w:pPr>
        <w:pStyle w:val="Heading3"/>
        <w:spacing w:before="0"/>
        <w:rPr>
          <w:rFonts w:eastAsia="DengXian"/>
          <w:lang w:eastAsia="zh-CN"/>
        </w:rPr>
      </w:pPr>
      <w:bookmarkStart w:id="4784" w:name="_Toc97737247"/>
      <w:bookmarkStart w:id="4785" w:name="_Toc106094194"/>
      <w:bookmarkStart w:id="4786" w:name="_Toc114252970"/>
      <w:bookmarkStart w:id="4787" w:name="_Toc123046098"/>
      <w:bookmarkStart w:id="4788" w:name="_Toc124157639"/>
      <w:bookmarkStart w:id="4789" w:name="_Toc124259031"/>
      <w:bookmarkStart w:id="4790" w:name="_Toc124259175"/>
      <w:bookmarkStart w:id="4791" w:name="_Toc130585932"/>
      <w:bookmarkStart w:id="4792" w:name="_Toc130586943"/>
      <w:bookmarkStart w:id="4793" w:name="_Toc137462109"/>
      <w:bookmarkStart w:id="4794" w:name="_Toc138883918"/>
      <w:bookmarkStart w:id="4795" w:name="_Toc138884062"/>
      <w:bookmarkStart w:id="4796" w:name="_Toc145426960"/>
      <w:bookmarkStart w:id="4797" w:name="_Toc155428248"/>
      <w:bookmarkStart w:id="4798" w:name="_Toc155781266"/>
      <w:bookmarkStart w:id="4799" w:name="_Toc161665565"/>
      <w:bookmarkStart w:id="4800" w:name="_Toc169718716"/>
      <w:bookmarkStart w:id="4801" w:name="_Toc17633727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648958A8" w:rsidR="007D2D4C" w:rsidRDefault="007D2D4C" w:rsidP="001365F7">
      <w:pPr>
        <w:pStyle w:val="Heading3"/>
      </w:pPr>
      <w:bookmarkStart w:id="4802" w:name="_Toc106094195"/>
      <w:bookmarkStart w:id="4803" w:name="_Toc114252971"/>
      <w:bookmarkStart w:id="4804" w:name="_Toc123046099"/>
      <w:bookmarkStart w:id="4805" w:name="_Toc124157640"/>
      <w:bookmarkStart w:id="4806" w:name="_Toc124259032"/>
      <w:bookmarkStart w:id="4807" w:name="_Toc124259176"/>
      <w:bookmarkStart w:id="4808" w:name="_Toc130585933"/>
      <w:bookmarkStart w:id="4809" w:name="_Toc130586944"/>
      <w:bookmarkStart w:id="4810" w:name="_Toc137462110"/>
      <w:bookmarkStart w:id="4811" w:name="_Toc138883919"/>
      <w:bookmarkStart w:id="4812" w:name="_Toc138884063"/>
      <w:bookmarkStart w:id="4813" w:name="_Toc145426961"/>
      <w:bookmarkStart w:id="4814" w:name="_Toc155428249"/>
      <w:bookmarkStart w:id="4815" w:name="_Toc155781267"/>
      <w:bookmarkStart w:id="4816" w:name="_Toc161665566"/>
      <w:bookmarkStart w:id="4817" w:name="_Toc169718717"/>
      <w:bookmarkStart w:id="4818" w:name="_Toc17633727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4802"/>
      <w:bookmarkEnd w:id="4803"/>
      <w:bookmarkEnd w:id="4804"/>
      <w:bookmarkEnd w:id="4805"/>
      <w:bookmarkEnd w:id="4806"/>
      <w:bookmarkEnd w:id="4807"/>
      <w:bookmarkEnd w:id="4808"/>
      <w:bookmarkEnd w:id="4809"/>
      <w:bookmarkEnd w:id="4810"/>
      <w:bookmarkEnd w:id="4811"/>
      <w:bookmarkEnd w:id="4812"/>
      <w:bookmarkEnd w:id="4813"/>
      <w:r w:rsidR="003F5BD3">
        <w:t>Minimum Requirements</w:t>
      </w:r>
      <w:r w:rsidR="003F5BD3">
        <w:rPr>
          <w:rFonts w:eastAsia="SimSun" w:hint="eastAsia"/>
          <w:lang w:val="en-US" w:eastAsia="zh-CN"/>
        </w:rPr>
        <w:t xml:space="preserve"> for NR repeater</w:t>
      </w:r>
      <w:bookmarkEnd w:id="4814"/>
      <w:bookmarkEnd w:id="4815"/>
      <w:bookmarkEnd w:id="4816"/>
      <w:bookmarkEnd w:id="4817"/>
      <w:bookmarkEnd w:id="4818"/>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4819" w:name="_Toc97737248"/>
      <w:bookmarkStart w:id="4820" w:name="_Toc106094196"/>
      <w:bookmarkStart w:id="4821" w:name="_Toc114252972"/>
      <w:bookmarkStart w:id="4822" w:name="_Toc123046100"/>
      <w:bookmarkStart w:id="4823" w:name="_Toc124157641"/>
      <w:bookmarkStart w:id="4824" w:name="_Toc124259033"/>
      <w:bookmarkStart w:id="4825" w:name="_Toc124259177"/>
      <w:bookmarkStart w:id="4826" w:name="_Toc130585934"/>
      <w:bookmarkStart w:id="4827" w:name="_Toc130586945"/>
      <w:bookmarkStart w:id="4828" w:name="_Toc137462111"/>
      <w:bookmarkStart w:id="4829" w:name="_Toc138883920"/>
      <w:bookmarkStart w:id="4830" w:name="_Toc138884064"/>
      <w:bookmarkStart w:id="4831" w:name="_Toc145426962"/>
    </w:p>
    <w:p w14:paraId="61ADE515" w14:textId="77777777" w:rsidR="003F5BD3" w:rsidRDefault="003F5BD3" w:rsidP="003F5BD3">
      <w:pPr>
        <w:pStyle w:val="Heading3"/>
        <w:rPr>
          <w:rFonts w:eastAsia="SimSun"/>
          <w:lang w:val="en-US" w:eastAsia="zh-CN"/>
        </w:rPr>
      </w:pPr>
      <w:bookmarkStart w:id="4832" w:name="_Toc155428250"/>
      <w:bookmarkStart w:id="4833" w:name="_Toc155781268"/>
      <w:bookmarkStart w:id="4834" w:name="_Toc161665567"/>
      <w:bookmarkStart w:id="4835" w:name="_Toc169718718"/>
      <w:bookmarkStart w:id="4836" w:name="_Toc17633727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4832"/>
      <w:bookmarkEnd w:id="4833"/>
      <w:bookmarkEnd w:id="4834"/>
      <w:bookmarkEnd w:id="4835"/>
      <w:bookmarkEnd w:id="4836"/>
    </w:p>
    <w:p w14:paraId="673A37A9" w14:textId="77777777" w:rsidR="003F5BD3" w:rsidRDefault="003F5BD3" w:rsidP="003F5BD3">
      <w:pPr>
        <w:pStyle w:val="Heading4"/>
        <w:rPr>
          <w:lang w:eastAsia="zh-CN"/>
        </w:rPr>
      </w:pPr>
      <w:bookmarkStart w:id="4837" w:name="_Toc155428251"/>
      <w:bookmarkStart w:id="4838" w:name="_Toc155781269"/>
      <w:bookmarkStart w:id="4839" w:name="_Toc161665568"/>
      <w:bookmarkStart w:id="4840" w:name="_Toc169718719"/>
      <w:bookmarkStart w:id="4841" w:name="_Toc176337276"/>
      <w:r>
        <w:rPr>
          <w:rFonts w:hint="eastAsia"/>
          <w:lang w:eastAsia="zh-CN"/>
        </w:rPr>
        <w:t>7.8.3.1</w:t>
      </w:r>
      <w:r>
        <w:rPr>
          <w:rFonts w:hint="eastAsia"/>
          <w:lang w:eastAsia="zh-CN"/>
        </w:rPr>
        <w:tab/>
        <w:t>Minimum Requirements for NCR-Fwd</w:t>
      </w:r>
      <w:bookmarkEnd w:id="4837"/>
      <w:bookmarkEnd w:id="4838"/>
      <w:bookmarkEnd w:id="4839"/>
      <w:bookmarkEnd w:id="4840"/>
      <w:bookmarkEnd w:id="4841"/>
    </w:p>
    <w:p w14:paraId="3F7630DA" w14:textId="77777777" w:rsidR="003F5BD3" w:rsidRDefault="003F5BD3" w:rsidP="003F5BD3">
      <w:pPr>
        <w:pStyle w:val="Heading5"/>
        <w:ind w:left="1417" w:hanging="1417"/>
        <w:rPr>
          <w:rFonts w:eastAsia="SimSun"/>
          <w:lang w:val="en-US" w:eastAsia="zh-CN"/>
        </w:rPr>
      </w:pPr>
      <w:bookmarkStart w:id="4842" w:name="_Toc1351"/>
      <w:bookmarkStart w:id="4843" w:name="_Toc228"/>
      <w:bookmarkStart w:id="4844" w:name="_Toc155428252"/>
      <w:bookmarkStart w:id="4845" w:name="_Toc155781270"/>
      <w:bookmarkStart w:id="4846" w:name="_Toc161665569"/>
      <w:bookmarkStart w:id="4847" w:name="_Toc169718720"/>
      <w:bookmarkStart w:id="4848" w:name="_Toc17633727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4842"/>
      <w:bookmarkEnd w:id="4843"/>
      <w:bookmarkEnd w:id="4844"/>
      <w:bookmarkEnd w:id="4845"/>
      <w:bookmarkEnd w:id="4846"/>
      <w:bookmarkEnd w:id="4847"/>
      <w:bookmarkEnd w:id="4848"/>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4849" w:name="_Toc155428253"/>
      <w:bookmarkStart w:id="4850" w:name="_Toc155781271"/>
      <w:bookmarkStart w:id="4851" w:name="_Toc161665570"/>
      <w:bookmarkStart w:id="4852" w:name="_Toc169718721"/>
      <w:bookmarkStart w:id="4853" w:name="_Toc17633727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49"/>
      <w:bookmarkEnd w:id="4850"/>
      <w:bookmarkEnd w:id="4851"/>
      <w:bookmarkEnd w:id="4852"/>
      <w:bookmarkEnd w:id="4853"/>
    </w:p>
    <w:p w14:paraId="6C5516A3" w14:textId="77777777" w:rsidR="00854944" w:rsidRPr="00854944" w:rsidRDefault="0000497D" w:rsidP="00494BD0">
      <w:pPr>
        <w:pStyle w:val="Heading3"/>
      </w:pPr>
      <w:bookmarkStart w:id="4854" w:name="_Toc21127638"/>
      <w:bookmarkStart w:id="4855" w:name="_Toc29811847"/>
      <w:bookmarkStart w:id="4856" w:name="_Toc36817399"/>
      <w:bookmarkStart w:id="4857" w:name="_Toc37260321"/>
      <w:bookmarkStart w:id="4858" w:name="_Toc37267709"/>
      <w:bookmarkStart w:id="4859" w:name="_Toc44712312"/>
      <w:bookmarkStart w:id="4860" w:name="_Toc45893625"/>
      <w:bookmarkStart w:id="4861" w:name="_Toc53178345"/>
      <w:bookmarkStart w:id="4862" w:name="_Toc53178796"/>
      <w:bookmarkStart w:id="4863" w:name="_Toc61179034"/>
      <w:bookmarkStart w:id="4864" w:name="_Toc61179504"/>
      <w:bookmarkStart w:id="4865" w:name="_Toc67916800"/>
      <w:bookmarkStart w:id="4866" w:name="_Toc74663421"/>
      <w:bookmarkStart w:id="4867" w:name="_Toc82621962"/>
      <w:bookmarkStart w:id="4868" w:name="_Toc106094197"/>
      <w:bookmarkStart w:id="4869" w:name="_Toc114252973"/>
      <w:bookmarkStart w:id="4870" w:name="_Toc123046101"/>
      <w:bookmarkStart w:id="4871" w:name="_Toc124157642"/>
      <w:bookmarkStart w:id="4872" w:name="_Toc124259034"/>
      <w:bookmarkStart w:id="4873" w:name="_Toc124259178"/>
      <w:bookmarkStart w:id="4874" w:name="_Toc130585935"/>
      <w:bookmarkStart w:id="4875" w:name="_Toc130586946"/>
      <w:bookmarkStart w:id="4876" w:name="_Toc137462112"/>
      <w:bookmarkStart w:id="4877" w:name="_Toc138883921"/>
      <w:bookmarkStart w:id="4878" w:name="_Toc138884065"/>
      <w:bookmarkStart w:id="4879" w:name="_Toc145426963"/>
      <w:bookmarkStart w:id="4880" w:name="_Toc155428254"/>
      <w:bookmarkStart w:id="4881" w:name="_Toc155781272"/>
      <w:bookmarkStart w:id="4882" w:name="_Toc161665571"/>
      <w:bookmarkStart w:id="4883" w:name="_Toc169718722"/>
      <w:bookmarkStart w:id="4884" w:name="_Toc176337279"/>
      <w:r>
        <w:rPr>
          <w:rFonts w:hint="eastAsia"/>
        </w:rPr>
        <w:t>7.9</w:t>
      </w:r>
      <w:r w:rsidR="00854944" w:rsidRPr="00854944">
        <w:t>.1</w:t>
      </w:r>
      <w:r w:rsidR="00854944" w:rsidRPr="00854944">
        <w:tab/>
        <w:t>General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1AF57D7" w14:textId="0395432F" w:rsidR="00282BD2" w:rsidRPr="00E1519D" w:rsidRDefault="00282BD2" w:rsidP="00282BD2">
      <w:pPr>
        <w:rPr>
          <w:rFonts w:eastAsia="DengXian"/>
        </w:rPr>
      </w:pPr>
      <w:bookmarkStart w:id="4885" w:name="_Toc21127639"/>
      <w:bookmarkStart w:id="4886" w:name="_Toc29811848"/>
      <w:bookmarkStart w:id="4887" w:name="_Toc36817400"/>
      <w:bookmarkStart w:id="4888" w:name="_Toc37260322"/>
      <w:bookmarkStart w:id="4889" w:name="_Toc37267710"/>
      <w:bookmarkStart w:id="4890" w:name="_Toc44712313"/>
      <w:bookmarkStart w:id="4891" w:name="_Toc45893626"/>
      <w:bookmarkStart w:id="4892" w:name="_Toc53178346"/>
      <w:bookmarkStart w:id="4893" w:name="_Toc53178797"/>
      <w:bookmarkStart w:id="4894" w:name="_Toc61179035"/>
      <w:bookmarkStart w:id="4895" w:name="_Toc61179505"/>
      <w:bookmarkStart w:id="4896" w:name="_Toc67916801"/>
      <w:bookmarkStart w:id="4897" w:name="_Toc74663422"/>
      <w:bookmarkStart w:id="4898"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4899" w:name="_Toc106094198"/>
      <w:bookmarkStart w:id="4900" w:name="_Toc114252974"/>
      <w:bookmarkStart w:id="4901" w:name="_Toc123046102"/>
      <w:bookmarkStart w:id="4902" w:name="_Toc124157643"/>
      <w:bookmarkStart w:id="4903" w:name="_Toc124259035"/>
      <w:bookmarkStart w:id="4904" w:name="_Toc124259179"/>
      <w:bookmarkStart w:id="4905" w:name="_Toc130585936"/>
      <w:bookmarkStart w:id="4906" w:name="_Toc130586947"/>
      <w:bookmarkStart w:id="4907" w:name="_Toc137462113"/>
      <w:bookmarkStart w:id="4908" w:name="_Toc138883922"/>
      <w:bookmarkStart w:id="4909" w:name="_Toc138884066"/>
      <w:bookmarkStart w:id="4910" w:name="_Toc145426964"/>
      <w:bookmarkStart w:id="4911" w:name="_Toc155428255"/>
      <w:bookmarkStart w:id="4912" w:name="_Toc155781273"/>
      <w:bookmarkStart w:id="4913" w:name="_Toc161665572"/>
      <w:bookmarkStart w:id="4914" w:name="_Toc169718723"/>
      <w:bookmarkStart w:id="4915" w:name="_Toc176337280"/>
      <w:r>
        <w:rPr>
          <w:rFonts w:hint="eastAsia"/>
        </w:rPr>
        <w:t>7.9</w:t>
      </w:r>
      <w:r w:rsidR="00854944" w:rsidRPr="00854944">
        <w:t>.2</w:t>
      </w:r>
      <w:r w:rsidR="00854944" w:rsidRPr="00854944">
        <w:tab/>
        <w:t>OTA transmitter OFF power</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6C5516A6" w14:textId="77777777" w:rsidR="00E14C6B" w:rsidRDefault="0000497D">
      <w:pPr>
        <w:pStyle w:val="Heading4"/>
      </w:pPr>
      <w:bookmarkStart w:id="4916" w:name="_Toc21127640"/>
      <w:bookmarkStart w:id="4917" w:name="_Toc29811849"/>
      <w:bookmarkStart w:id="4918" w:name="_Toc36817401"/>
      <w:bookmarkStart w:id="4919" w:name="_Toc37260323"/>
      <w:bookmarkStart w:id="4920" w:name="_Toc37267711"/>
      <w:bookmarkStart w:id="4921" w:name="_Toc44712314"/>
      <w:bookmarkStart w:id="4922" w:name="_Toc45893627"/>
      <w:bookmarkStart w:id="4923" w:name="_Toc53178347"/>
      <w:bookmarkStart w:id="4924" w:name="_Toc53178798"/>
      <w:bookmarkStart w:id="4925" w:name="_Toc61179036"/>
      <w:bookmarkStart w:id="4926" w:name="_Toc61179506"/>
      <w:bookmarkStart w:id="4927" w:name="_Toc67916802"/>
      <w:bookmarkStart w:id="4928" w:name="_Toc74663423"/>
      <w:bookmarkStart w:id="4929" w:name="_Toc82621964"/>
      <w:bookmarkStart w:id="4930" w:name="_Toc97737249"/>
      <w:bookmarkStart w:id="4931" w:name="_Toc106094199"/>
      <w:bookmarkStart w:id="4932" w:name="_Toc114252975"/>
      <w:bookmarkStart w:id="4933" w:name="_Toc123046103"/>
      <w:bookmarkStart w:id="4934" w:name="_Toc124157644"/>
      <w:bookmarkStart w:id="4935" w:name="_Toc124259036"/>
      <w:bookmarkStart w:id="4936" w:name="_Toc124259180"/>
      <w:bookmarkStart w:id="4937" w:name="_Toc130585937"/>
      <w:bookmarkStart w:id="4938" w:name="_Toc130586948"/>
      <w:bookmarkStart w:id="4939" w:name="_Toc137462114"/>
      <w:bookmarkStart w:id="4940" w:name="_Toc138883923"/>
      <w:bookmarkStart w:id="4941" w:name="_Toc138884067"/>
      <w:bookmarkStart w:id="4942" w:name="_Toc145426965"/>
      <w:bookmarkStart w:id="4943" w:name="_Toc155428256"/>
      <w:bookmarkStart w:id="4944" w:name="_Toc155781274"/>
      <w:bookmarkStart w:id="4945" w:name="_Toc161665573"/>
      <w:bookmarkStart w:id="4946" w:name="_Toc169718724"/>
      <w:bookmarkStart w:id="4947" w:name="_Toc176337281"/>
      <w:r>
        <w:rPr>
          <w:rFonts w:hint="eastAsia"/>
        </w:rPr>
        <w:t>7.9</w:t>
      </w:r>
      <w:r w:rsidR="00854944" w:rsidRPr="00854944">
        <w:t>.2.1</w:t>
      </w:r>
      <w:r w:rsidR="00854944" w:rsidRPr="00854944">
        <w:tab/>
        <w:t>General</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00073D4" w14:textId="5CB39ABC" w:rsidR="005040B2" w:rsidRPr="005040B2" w:rsidRDefault="000861F2" w:rsidP="005040B2">
      <w:pPr>
        <w:rPr>
          <w:rFonts w:eastAsia="DengXian"/>
        </w:rPr>
      </w:pPr>
      <w:bookmarkStart w:id="4948" w:name="_Toc21127642"/>
      <w:bookmarkStart w:id="4949" w:name="_Toc29811851"/>
      <w:bookmarkStart w:id="4950" w:name="_Toc36817403"/>
      <w:bookmarkStart w:id="4951" w:name="_Toc37260325"/>
      <w:bookmarkStart w:id="4952" w:name="_Toc37267713"/>
      <w:bookmarkStart w:id="4953" w:name="_Toc44712316"/>
      <w:bookmarkStart w:id="4954" w:name="_Toc45893629"/>
      <w:bookmarkStart w:id="4955" w:name="_Toc53178349"/>
      <w:bookmarkStart w:id="4956" w:name="_Toc53178800"/>
      <w:bookmarkStart w:id="4957" w:name="_Toc61179038"/>
      <w:bookmarkStart w:id="4958" w:name="_Toc61179508"/>
      <w:bookmarkStart w:id="4959" w:name="_Toc67916804"/>
      <w:bookmarkStart w:id="4960" w:name="_Toc74663425"/>
      <w:bookmarkStart w:id="4961" w:name="_Toc82621966"/>
      <w:bookmarkStart w:id="4962"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4963"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4963"/>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1BC351C9" w:rsidR="00E14C6B" w:rsidRDefault="0000497D">
      <w:pPr>
        <w:pStyle w:val="Heading4"/>
      </w:pPr>
      <w:bookmarkStart w:id="4964" w:name="_Toc106094200"/>
      <w:bookmarkStart w:id="4965" w:name="_Toc114252976"/>
      <w:bookmarkStart w:id="4966" w:name="_Toc123046104"/>
      <w:bookmarkStart w:id="4967" w:name="_Toc124157645"/>
      <w:bookmarkStart w:id="4968" w:name="_Toc124259037"/>
      <w:bookmarkStart w:id="4969" w:name="_Toc124259181"/>
      <w:bookmarkStart w:id="4970" w:name="_Toc130585938"/>
      <w:bookmarkStart w:id="4971" w:name="_Toc130586949"/>
      <w:bookmarkStart w:id="4972" w:name="_Toc137462115"/>
      <w:bookmarkStart w:id="4973" w:name="_Toc138883924"/>
      <w:bookmarkStart w:id="4974" w:name="_Toc138884068"/>
      <w:bookmarkStart w:id="4975" w:name="_Toc145426966"/>
      <w:bookmarkStart w:id="4976" w:name="_Toc155428257"/>
      <w:bookmarkStart w:id="4977" w:name="_Toc155781275"/>
      <w:bookmarkStart w:id="4978" w:name="_Toc161665574"/>
      <w:bookmarkStart w:id="4979" w:name="_Toc169718725"/>
      <w:bookmarkStart w:id="4980" w:name="_Toc176337282"/>
      <w:r>
        <w:rPr>
          <w:rFonts w:hint="eastAsia"/>
        </w:rPr>
        <w:t>7.9</w:t>
      </w:r>
      <w:r w:rsidR="00854944" w:rsidRPr="00854944">
        <w:t>.2.</w:t>
      </w:r>
      <w:r w:rsidR="00294C97">
        <w:t>2</w:t>
      </w:r>
      <w:r w:rsidR="00854944" w:rsidRPr="00854944">
        <w:tab/>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4"/>
      <w:bookmarkEnd w:id="4965"/>
      <w:bookmarkEnd w:id="4966"/>
      <w:bookmarkEnd w:id="4967"/>
      <w:bookmarkEnd w:id="4968"/>
      <w:bookmarkEnd w:id="4969"/>
      <w:bookmarkEnd w:id="4970"/>
      <w:bookmarkEnd w:id="4971"/>
      <w:bookmarkEnd w:id="4972"/>
      <w:bookmarkEnd w:id="4973"/>
      <w:bookmarkEnd w:id="4974"/>
      <w:bookmarkEnd w:id="4975"/>
      <w:r w:rsidR="007B7FEB">
        <w:t>Minimum requirement for</w:t>
      </w:r>
      <w:r w:rsidR="007B7FEB">
        <w:rPr>
          <w:rFonts w:eastAsia="SimSun" w:hint="eastAsia"/>
          <w:lang w:val="en-US" w:eastAsia="zh-CN"/>
        </w:rPr>
        <w:t xml:space="preserve"> NR repeater</w:t>
      </w:r>
      <w:bookmarkEnd w:id="4976"/>
      <w:bookmarkEnd w:id="4977"/>
      <w:bookmarkEnd w:id="4978"/>
      <w:bookmarkEnd w:id="4979"/>
      <w:bookmarkEnd w:id="4980"/>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4981" w:name="_Toc8766"/>
      <w:bookmarkStart w:id="4982" w:name="_Toc17265"/>
      <w:bookmarkStart w:id="4983" w:name="_Toc155428258"/>
      <w:bookmarkStart w:id="4984" w:name="_Toc155781276"/>
      <w:bookmarkStart w:id="4985" w:name="_Toc161665575"/>
      <w:bookmarkStart w:id="4986" w:name="_Toc169718726"/>
      <w:bookmarkStart w:id="4987" w:name="_Toc17633728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4981"/>
      <w:bookmarkEnd w:id="4982"/>
      <w:bookmarkEnd w:id="4983"/>
      <w:bookmarkEnd w:id="4984"/>
      <w:bookmarkEnd w:id="4985"/>
      <w:bookmarkEnd w:id="4986"/>
      <w:bookmarkEnd w:id="4987"/>
    </w:p>
    <w:p w14:paraId="1297CE0F" w14:textId="77777777" w:rsidR="007B7FEB" w:rsidRDefault="007B7FEB" w:rsidP="007B7FEB">
      <w:pPr>
        <w:pStyle w:val="Heading5"/>
        <w:ind w:left="1417" w:hanging="1417"/>
      </w:pPr>
      <w:bookmarkStart w:id="4988" w:name="_Toc325"/>
      <w:bookmarkStart w:id="4989" w:name="_Toc12829"/>
      <w:bookmarkStart w:id="4990" w:name="_Toc155428259"/>
      <w:bookmarkStart w:id="4991" w:name="_Toc155781277"/>
      <w:bookmarkStart w:id="4992" w:name="_Toc161665576"/>
      <w:bookmarkStart w:id="4993" w:name="_Toc169718727"/>
      <w:bookmarkStart w:id="4994" w:name="_Toc17633728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4988"/>
      <w:bookmarkEnd w:id="4989"/>
      <w:bookmarkEnd w:id="4990"/>
      <w:bookmarkEnd w:id="4991"/>
      <w:bookmarkEnd w:id="4992"/>
      <w:bookmarkEnd w:id="4993"/>
      <w:bookmarkEnd w:id="4994"/>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4995" w:name="_Toc155428260"/>
      <w:bookmarkStart w:id="4996" w:name="_Toc155781278"/>
      <w:bookmarkStart w:id="4997" w:name="_Toc161665577"/>
      <w:bookmarkStart w:id="4998" w:name="_Toc169718728"/>
      <w:bookmarkStart w:id="4999" w:name="_Toc17633728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4995"/>
      <w:bookmarkEnd w:id="4996"/>
      <w:bookmarkEnd w:id="4997"/>
      <w:bookmarkEnd w:id="4998"/>
      <w:bookmarkEnd w:id="4999"/>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000" w:name="_Toc21127643"/>
      <w:bookmarkStart w:id="5001" w:name="_Toc29811852"/>
      <w:bookmarkStart w:id="5002" w:name="_Toc36817404"/>
      <w:bookmarkStart w:id="5003" w:name="_Toc37260326"/>
      <w:bookmarkStart w:id="5004" w:name="_Toc37267714"/>
      <w:bookmarkStart w:id="5005" w:name="_Toc44712317"/>
      <w:bookmarkStart w:id="5006" w:name="_Toc45893630"/>
      <w:bookmarkStart w:id="5007" w:name="_Toc53178350"/>
      <w:bookmarkStart w:id="5008" w:name="_Toc53178801"/>
      <w:bookmarkStart w:id="5009" w:name="_Toc61179039"/>
      <w:bookmarkStart w:id="5010" w:name="_Toc61179509"/>
      <w:bookmarkStart w:id="5011" w:name="_Toc67916805"/>
      <w:bookmarkStart w:id="5012" w:name="_Toc74663426"/>
      <w:bookmarkStart w:id="5013" w:name="_Toc82621967"/>
      <w:bookmarkStart w:id="5014" w:name="_Toc106094201"/>
      <w:bookmarkStart w:id="5015" w:name="_Toc114252977"/>
      <w:bookmarkStart w:id="5016" w:name="_Toc123046105"/>
      <w:bookmarkStart w:id="5017" w:name="_Toc124157646"/>
      <w:bookmarkStart w:id="5018" w:name="_Toc124259038"/>
      <w:bookmarkStart w:id="5019" w:name="_Toc124259182"/>
      <w:bookmarkStart w:id="5020" w:name="_Toc130585939"/>
      <w:bookmarkStart w:id="5021" w:name="_Toc130586950"/>
      <w:bookmarkStart w:id="5022" w:name="_Toc137462116"/>
      <w:bookmarkStart w:id="5023" w:name="_Toc138883925"/>
      <w:bookmarkStart w:id="5024" w:name="_Toc138884069"/>
      <w:bookmarkStart w:id="5025" w:name="_Toc145426967"/>
      <w:bookmarkStart w:id="5026" w:name="_Toc155428261"/>
      <w:bookmarkStart w:id="5027" w:name="_Toc155781279"/>
      <w:bookmarkStart w:id="5028" w:name="_Toc161665578"/>
      <w:bookmarkStart w:id="5029" w:name="_Toc169718729"/>
      <w:bookmarkStart w:id="5030" w:name="_Toc176337286"/>
      <w:r>
        <w:rPr>
          <w:rFonts w:hint="eastAsia"/>
        </w:rPr>
        <w:t>7.9</w:t>
      </w:r>
      <w:r w:rsidR="00854944" w:rsidRPr="00854944">
        <w:t>.3</w:t>
      </w:r>
      <w:r w:rsidR="00854944" w:rsidRPr="00854944">
        <w:tab/>
        <w:t>OTA transient period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C5516AC" w14:textId="77777777" w:rsidR="00E14C6B" w:rsidRDefault="0000497D">
      <w:pPr>
        <w:pStyle w:val="Heading4"/>
      </w:pPr>
      <w:bookmarkStart w:id="5031" w:name="_Toc21127644"/>
      <w:bookmarkStart w:id="5032" w:name="_Toc29811853"/>
      <w:bookmarkStart w:id="5033" w:name="_Toc36817405"/>
      <w:bookmarkStart w:id="5034" w:name="_Toc37260327"/>
      <w:bookmarkStart w:id="5035" w:name="_Toc37267715"/>
      <w:bookmarkStart w:id="5036" w:name="_Toc44712318"/>
      <w:bookmarkStart w:id="5037" w:name="_Toc45893631"/>
      <w:bookmarkStart w:id="5038" w:name="_Toc53178351"/>
      <w:bookmarkStart w:id="5039" w:name="_Toc53178802"/>
      <w:bookmarkStart w:id="5040" w:name="_Toc61179040"/>
      <w:bookmarkStart w:id="5041" w:name="_Toc61179510"/>
      <w:bookmarkStart w:id="5042" w:name="_Toc67916806"/>
      <w:bookmarkStart w:id="5043" w:name="_Toc74663427"/>
      <w:bookmarkStart w:id="5044" w:name="_Toc82621968"/>
      <w:bookmarkStart w:id="5045" w:name="_Toc97737251"/>
      <w:bookmarkStart w:id="5046" w:name="_Toc106094202"/>
      <w:bookmarkStart w:id="5047" w:name="_Toc114252978"/>
      <w:bookmarkStart w:id="5048" w:name="_Toc123046106"/>
      <w:bookmarkStart w:id="5049" w:name="_Toc124157647"/>
      <w:bookmarkStart w:id="5050" w:name="_Toc124259039"/>
      <w:bookmarkStart w:id="5051" w:name="_Toc124259183"/>
      <w:bookmarkStart w:id="5052" w:name="_Toc130585940"/>
      <w:bookmarkStart w:id="5053" w:name="_Toc130586951"/>
      <w:bookmarkStart w:id="5054" w:name="_Toc137462117"/>
      <w:bookmarkStart w:id="5055" w:name="_Toc138883926"/>
      <w:bookmarkStart w:id="5056" w:name="_Toc138884070"/>
      <w:bookmarkStart w:id="5057" w:name="_Toc145426968"/>
      <w:bookmarkStart w:id="5058" w:name="_Toc155428262"/>
      <w:bookmarkStart w:id="5059" w:name="_Toc155781280"/>
      <w:bookmarkStart w:id="5060" w:name="_Toc161665579"/>
      <w:bookmarkStart w:id="5061" w:name="_Toc169718730"/>
      <w:bookmarkStart w:id="5062" w:name="_Toc176337287"/>
      <w:r>
        <w:rPr>
          <w:rFonts w:hint="eastAsia"/>
        </w:rPr>
        <w:t>7.9</w:t>
      </w:r>
      <w:r w:rsidR="00854944" w:rsidRPr="00854944">
        <w:t>.3.1</w:t>
      </w:r>
      <w:r w:rsidR="00854944" w:rsidRPr="00854944">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3pt;height:190pt" o:ole="">
            <v:imagedata r:id="rId28" o:title=""/>
          </v:shape>
          <o:OLEObject Type="Embed" ProgID="Visio.Drawing.15" ShapeID="_x0000_i1031" DrawAspect="Content" ObjectID="_1788772350"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063" w:name="_Toc13080356"/>
      <w:bookmarkStart w:id="5064" w:name="_Toc29811855"/>
      <w:bookmarkStart w:id="5065" w:name="_Toc36817407"/>
      <w:bookmarkStart w:id="5066" w:name="_Toc37260329"/>
      <w:bookmarkStart w:id="5067" w:name="_Toc37267717"/>
      <w:bookmarkStart w:id="5068" w:name="_Toc44712320"/>
      <w:bookmarkStart w:id="5069" w:name="_Toc45893633"/>
      <w:bookmarkStart w:id="5070" w:name="_Toc53178353"/>
      <w:bookmarkStart w:id="5071" w:name="_Toc53178804"/>
      <w:bookmarkStart w:id="5072" w:name="_Toc61179042"/>
      <w:bookmarkStart w:id="5073" w:name="_Toc61179512"/>
      <w:bookmarkStart w:id="5074" w:name="_Toc67916808"/>
      <w:bookmarkStart w:id="5075" w:name="_Toc74663429"/>
      <w:bookmarkStart w:id="5076" w:name="_Toc82621970"/>
      <w:bookmarkStart w:id="5077" w:name="_Toc97737252"/>
      <w:bookmarkStart w:id="5078"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38D6BE3" w:rsidR="00E14C6B" w:rsidRDefault="0000497D">
      <w:pPr>
        <w:pStyle w:val="Heading4"/>
      </w:pPr>
      <w:bookmarkStart w:id="5079" w:name="_Toc114252979"/>
      <w:bookmarkStart w:id="5080" w:name="_Toc123046107"/>
      <w:bookmarkStart w:id="5081" w:name="_Toc124157648"/>
      <w:bookmarkStart w:id="5082" w:name="_Toc124259040"/>
      <w:bookmarkStart w:id="5083" w:name="_Toc124259184"/>
      <w:bookmarkStart w:id="5084" w:name="_Toc130585941"/>
      <w:bookmarkStart w:id="5085" w:name="_Toc130586952"/>
      <w:bookmarkStart w:id="5086" w:name="_Toc137462118"/>
      <w:bookmarkStart w:id="5087" w:name="_Toc138883927"/>
      <w:bookmarkStart w:id="5088" w:name="_Toc138884071"/>
      <w:bookmarkStart w:id="5089" w:name="_Toc145426969"/>
      <w:bookmarkStart w:id="5090" w:name="_Toc155428263"/>
      <w:bookmarkStart w:id="5091" w:name="_Toc155781281"/>
      <w:bookmarkStart w:id="5092" w:name="_Toc161665580"/>
      <w:bookmarkStart w:id="5093" w:name="_Toc169718731"/>
      <w:bookmarkStart w:id="5094" w:name="_Toc176337288"/>
      <w:r>
        <w:rPr>
          <w:rFonts w:hint="eastAsia"/>
        </w:rPr>
        <w:t>7.9</w:t>
      </w:r>
      <w:r w:rsidR="00854944" w:rsidRPr="00854944">
        <w:t>.3.</w:t>
      </w:r>
      <w:r w:rsidR="00854944" w:rsidRPr="00854944">
        <w:rPr>
          <w:rFonts w:hint="eastAsia"/>
        </w:rPr>
        <w:t>2</w:t>
      </w:r>
      <w:r w:rsidR="00854944" w:rsidRPr="00854944">
        <w:tab/>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r w:rsidR="00EC00FD">
        <w:t>Minimum requirement for</w:t>
      </w:r>
      <w:r w:rsidR="00EC00FD">
        <w:rPr>
          <w:rFonts w:eastAsia="SimSun" w:hint="eastAsia"/>
          <w:lang w:val="en-US" w:eastAsia="zh-CN"/>
        </w:rPr>
        <w:t xml:space="preserve"> NR repeater</w:t>
      </w:r>
      <w:bookmarkEnd w:id="5090"/>
      <w:bookmarkEnd w:id="5091"/>
      <w:bookmarkEnd w:id="5092"/>
      <w:bookmarkEnd w:id="5093"/>
      <w:bookmarkEnd w:id="5094"/>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964"/>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095" w:name="_Toc30346"/>
      <w:bookmarkStart w:id="5096" w:name="_Toc27477"/>
      <w:bookmarkStart w:id="5097" w:name="_Toc155428264"/>
      <w:bookmarkStart w:id="5098" w:name="_Toc155781282"/>
      <w:bookmarkStart w:id="5099" w:name="_Toc161665581"/>
      <w:bookmarkStart w:id="5100" w:name="_Toc169718732"/>
      <w:bookmarkStart w:id="5101" w:name="_Toc17633728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095"/>
      <w:bookmarkEnd w:id="5096"/>
      <w:bookmarkEnd w:id="5097"/>
      <w:bookmarkEnd w:id="5098"/>
      <w:bookmarkEnd w:id="5099"/>
      <w:bookmarkEnd w:id="5100"/>
      <w:bookmarkEnd w:id="5101"/>
    </w:p>
    <w:p w14:paraId="6039BC70" w14:textId="77777777" w:rsidR="00EC00FD" w:rsidRDefault="00EC00FD" w:rsidP="00EC00FD">
      <w:pPr>
        <w:pStyle w:val="Heading5"/>
        <w:ind w:left="1417" w:hanging="1417"/>
        <w:rPr>
          <w:rFonts w:eastAsia="SimSun"/>
          <w:lang w:val="en-US" w:eastAsia="zh-CN"/>
        </w:rPr>
      </w:pPr>
      <w:bookmarkStart w:id="5102" w:name="_Toc155428265"/>
      <w:bookmarkStart w:id="5103" w:name="_Toc155781283"/>
      <w:bookmarkStart w:id="5104" w:name="_Toc161665582"/>
      <w:bookmarkStart w:id="5105" w:name="_Toc169718733"/>
      <w:bookmarkStart w:id="5106" w:name="_Toc17633729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102"/>
      <w:bookmarkEnd w:id="5103"/>
      <w:bookmarkEnd w:id="5104"/>
      <w:bookmarkEnd w:id="5105"/>
      <w:bookmarkEnd w:id="5106"/>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107" w:name="_Toc155428266"/>
      <w:bookmarkStart w:id="5108" w:name="_Toc155781284"/>
      <w:bookmarkStart w:id="5109" w:name="_Toc161665583"/>
      <w:bookmarkStart w:id="5110" w:name="_Toc169718734"/>
      <w:bookmarkStart w:id="5111" w:name="_Toc176337291"/>
      <w:r>
        <w:t>7.9.3.3.2</w:t>
      </w:r>
      <w:r>
        <w:tab/>
        <w:t xml:space="preserve">Minimum requirement for </w:t>
      </w:r>
      <w:r>
        <w:rPr>
          <w:rFonts w:eastAsia="SimSun" w:hint="eastAsia"/>
          <w:lang w:val="en-US" w:eastAsia="zh-CN"/>
        </w:rPr>
        <w:t>NCR-</w:t>
      </w:r>
      <w:r>
        <w:rPr>
          <w:rFonts w:eastAsia="SimSun"/>
          <w:lang w:val="en-US" w:eastAsia="zh-CN"/>
        </w:rPr>
        <w:t>MT</w:t>
      </w:r>
      <w:bookmarkEnd w:id="5107"/>
      <w:bookmarkEnd w:id="5108"/>
      <w:bookmarkEnd w:id="5109"/>
      <w:bookmarkEnd w:id="5110"/>
      <w:bookmarkEnd w:id="5111"/>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112" w:name="_Toc12005"/>
      <w:bookmarkStart w:id="5113" w:name="_Toc155428267"/>
      <w:bookmarkStart w:id="5114" w:name="_Toc155781285"/>
      <w:bookmarkStart w:id="5115" w:name="_Toc161665584"/>
      <w:bookmarkStart w:id="5116" w:name="_Toc169718735"/>
      <w:bookmarkStart w:id="5117" w:name="_Toc17633729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112"/>
      <w:bookmarkEnd w:id="5113"/>
      <w:bookmarkEnd w:id="5114"/>
      <w:bookmarkEnd w:id="5115"/>
      <w:r w:rsidR="0034590D">
        <w:t xml:space="preserve"> for NCR-MT</w:t>
      </w:r>
      <w:bookmarkEnd w:id="5116"/>
      <w:bookmarkEnd w:id="5117"/>
    </w:p>
    <w:p w14:paraId="1BCA7C5C" w14:textId="77777777" w:rsidR="00565AEA" w:rsidRDefault="00565AEA" w:rsidP="00565AEA">
      <w:pPr>
        <w:pStyle w:val="Heading3"/>
        <w:rPr>
          <w:rFonts w:eastAsia="SimSun"/>
          <w:lang w:val="en-US" w:eastAsia="zh-CN"/>
        </w:rPr>
      </w:pPr>
      <w:bookmarkStart w:id="5118" w:name="_Toc155428268"/>
      <w:bookmarkStart w:id="5119" w:name="_Toc155781286"/>
      <w:bookmarkStart w:id="5120" w:name="_Toc161665585"/>
      <w:bookmarkStart w:id="5121" w:name="_Toc169718736"/>
      <w:bookmarkStart w:id="5122" w:name="_Toc17633729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118"/>
      <w:bookmarkEnd w:id="5119"/>
      <w:bookmarkEnd w:id="5120"/>
      <w:bookmarkEnd w:id="5121"/>
      <w:bookmarkEnd w:id="5122"/>
    </w:p>
    <w:p w14:paraId="4211A6A5" w14:textId="77777777" w:rsidR="00565AEA" w:rsidRDefault="00565AEA" w:rsidP="00565AEA">
      <w:pPr>
        <w:pStyle w:val="Heading3"/>
        <w:rPr>
          <w:lang w:val="en-US" w:eastAsia="zh-CN"/>
        </w:rPr>
      </w:pPr>
      <w:bookmarkStart w:id="5123" w:name="_Toc155428269"/>
      <w:bookmarkStart w:id="5124" w:name="_Toc155781287"/>
      <w:bookmarkStart w:id="5125" w:name="_Toc161665586"/>
      <w:bookmarkStart w:id="5126" w:name="_Toc169718737"/>
      <w:bookmarkStart w:id="5127" w:name="_Toc17633729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123"/>
      <w:bookmarkEnd w:id="5124"/>
      <w:bookmarkEnd w:id="5125"/>
      <w:bookmarkEnd w:id="5126"/>
      <w:bookmarkEnd w:id="5127"/>
    </w:p>
    <w:p w14:paraId="3A32DDE3" w14:textId="1382EC85" w:rsidR="00565AEA" w:rsidRDefault="00565AEA" w:rsidP="00565AEA">
      <w:pPr>
        <w:pStyle w:val="Heading2"/>
        <w:rPr>
          <w:rFonts w:eastAsia="SimSun"/>
          <w:lang w:val="en-US" w:eastAsia="zh-CN"/>
        </w:rPr>
      </w:pPr>
      <w:bookmarkStart w:id="5128" w:name="_Toc18287"/>
      <w:bookmarkStart w:id="5129" w:name="_Toc155428270"/>
      <w:bookmarkStart w:id="5130" w:name="_Toc155781288"/>
      <w:bookmarkStart w:id="5131" w:name="_Toc161665587"/>
      <w:bookmarkStart w:id="5132" w:name="_Toc169718738"/>
      <w:bookmarkStart w:id="5133" w:name="_Toc176337295"/>
      <w:r>
        <w:rPr>
          <w:rFonts w:eastAsia="SimSun"/>
          <w:lang w:val="en-US" w:eastAsia="zh-CN"/>
        </w:rPr>
        <w:t>7.11</w:t>
      </w:r>
      <w:r>
        <w:tab/>
      </w:r>
      <w:r>
        <w:rPr>
          <w:rFonts w:eastAsia="SimSun"/>
          <w:lang w:val="en-US" w:eastAsia="zh-CN"/>
        </w:rPr>
        <w:t>OTA t</w:t>
      </w:r>
      <w:r>
        <w:t>ransmit signal quality</w:t>
      </w:r>
      <w:bookmarkEnd w:id="5128"/>
      <w:bookmarkEnd w:id="5129"/>
      <w:bookmarkEnd w:id="5130"/>
      <w:bookmarkEnd w:id="5131"/>
      <w:r w:rsidR="0034590D">
        <w:t xml:space="preserve"> for NCR-MT</w:t>
      </w:r>
      <w:bookmarkEnd w:id="5132"/>
      <w:bookmarkEnd w:id="5133"/>
    </w:p>
    <w:p w14:paraId="4C770E0D" w14:textId="77777777" w:rsidR="00565AEA" w:rsidRDefault="00565AEA" w:rsidP="00565AEA">
      <w:pPr>
        <w:pStyle w:val="Heading3"/>
        <w:rPr>
          <w:rFonts w:eastAsia="SimSun"/>
          <w:lang w:val="en-US" w:eastAsia="zh-CN"/>
        </w:rPr>
      </w:pPr>
      <w:bookmarkStart w:id="5134" w:name="_Toc155428271"/>
      <w:bookmarkStart w:id="5135" w:name="_Toc155781289"/>
      <w:bookmarkStart w:id="5136" w:name="_Toc161665588"/>
      <w:bookmarkStart w:id="5137" w:name="_Toc169718739"/>
      <w:bookmarkStart w:id="5138" w:name="_Toc176337296"/>
      <w:r>
        <w:rPr>
          <w:rFonts w:eastAsia="SimSun"/>
          <w:lang w:val="en-US" w:eastAsia="zh-CN"/>
        </w:rPr>
        <w:t>7</w:t>
      </w:r>
      <w:r>
        <w:t>.</w:t>
      </w:r>
      <w:r>
        <w:rPr>
          <w:rFonts w:eastAsia="SimSun"/>
          <w:lang w:val="en-US" w:eastAsia="zh-CN"/>
        </w:rPr>
        <w:t>11.1</w:t>
      </w:r>
      <w:r>
        <w:tab/>
      </w:r>
      <w:r>
        <w:rPr>
          <w:rFonts w:eastAsia="SimSun"/>
          <w:lang w:val="en-US" w:eastAsia="zh-CN"/>
        </w:rPr>
        <w:t>General</w:t>
      </w:r>
      <w:bookmarkEnd w:id="5134"/>
      <w:bookmarkEnd w:id="5135"/>
      <w:bookmarkEnd w:id="5136"/>
      <w:bookmarkEnd w:id="5137"/>
      <w:bookmarkEnd w:id="5138"/>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139" w:name="_Toc155428272"/>
      <w:bookmarkStart w:id="5140" w:name="_Toc155781290"/>
      <w:bookmarkStart w:id="5141" w:name="_Toc161665589"/>
      <w:bookmarkStart w:id="5142" w:name="_Toc169718740"/>
      <w:bookmarkStart w:id="5143" w:name="_Toc176337297"/>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139"/>
      <w:bookmarkEnd w:id="5140"/>
      <w:bookmarkEnd w:id="5141"/>
      <w:bookmarkEnd w:id="5142"/>
      <w:bookmarkEnd w:id="5143"/>
    </w:p>
    <w:p w14:paraId="210A5BCB" w14:textId="77777777" w:rsidR="00565AEA" w:rsidRDefault="00565AEA" w:rsidP="00565AEA">
      <w:pPr>
        <w:pStyle w:val="Heading4"/>
        <w:rPr>
          <w:lang w:val="en-US" w:eastAsia="zh-CN"/>
        </w:rPr>
      </w:pPr>
      <w:bookmarkStart w:id="5144" w:name="_Toc155428273"/>
      <w:bookmarkStart w:id="5145" w:name="_Toc155781291"/>
      <w:bookmarkStart w:id="5146" w:name="_Toc161665590"/>
      <w:bookmarkStart w:id="5147" w:name="_Toc169718741"/>
      <w:bookmarkStart w:id="5148" w:name="_Toc17633729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144"/>
      <w:bookmarkEnd w:id="5145"/>
      <w:bookmarkEnd w:id="5146"/>
      <w:bookmarkEnd w:id="5147"/>
      <w:bookmarkEnd w:id="5148"/>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149" w:name="_Toc155428274"/>
      <w:bookmarkStart w:id="5150" w:name="_Toc155781292"/>
      <w:bookmarkStart w:id="5151" w:name="_Toc161665591"/>
      <w:bookmarkStart w:id="5152" w:name="_Toc169718742"/>
      <w:bookmarkStart w:id="5153" w:name="_Toc176337299"/>
      <w:r>
        <w:rPr>
          <w:rFonts w:eastAsia="SimSun" w:hint="eastAsia"/>
          <w:lang w:val="en-US" w:eastAsia="zh-CN"/>
        </w:rPr>
        <w:t>7.11.3</w:t>
      </w:r>
      <w:r>
        <w:rPr>
          <w:rFonts w:eastAsia="SimSun" w:hint="eastAsia"/>
          <w:lang w:val="en-US" w:eastAsia="zh-CN"/>
        </w:rPr>
        <w:tab/>
        <w:t>Transmit modulation quality</w:t>
      </w:r>
      <w:bookmarkEnd w:id="5149"/>
      <w:bookmarkEnd w:id="5150"/>
      <w:bookmarkEnd w:id="5151"/>
      <w:bookmarkEnd w:id="5152"/>
      <w:bookmarkEnd w:id="5153"/>
    </w:p>
    <w:p w14:paraId="009A4AD1" w14:textId="77777777" w:rsidR="00565AEA" w:rsidRDefault="00565AEA" w:rsidP="00565AEA">
      <w:pPr>
        <w:pStyle w:val="Heading4"/>
        <w:rPr>
          <w:lang w:val="en-US" w:eastAsia="zh-CN"/>
        </w:rPr>
      </w:pPr>
      <w:bookmarkStart w:id="5154" w:name="_Toc155428275"/>
      <w:bookmarkStart w:id="5155" w:name="_Toc155781293"/>
      <w:bookmarkStart w:id="5156" w:name="_Toc161665592"/>
      <w:bookmarkStart w:id="5157" w:name="_Toc169718743"/>
      <w:bookmarkStart w:id="5158" w:name="_Toc17633730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154"/>
      <w:bookmarkEnd w:id="5155"/>
      <w:bookmarkEnd w:id="5156"/>
      <w:bookmarkEnd w:id="5157"/>
      <w:bookmarkEnd w:id="5158"/>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159" w:name="_Toc18124"/>
      <w:bookmarkStart w:id="5160" w:name="_Toc155428276"/>
      <w:bookmarkStart w:id="5161" w:name="_Toc155781294"/>
      <w:bookmarkStart w:id="5162" w:name="_Toc161665593"/>
      <w:bookmarkStart w:id="5163" w:name="_Toc169718744"/>
      <w:bookmarkStart w:id="5164" w:name="_Toc176337301"/>
      <w:r>
        <w:rPr>
          <w:rFonts w:eastAsia="SimSun" w:hint="eastAsia"/>
          <w:lang w:val="en-US" w:eastAsia="zh-CN"/>
        </w:rPr>
        <w:t>7</w:t>
      </w:r>
      <w:r>
        <w:t>.</w:t>
      </w:r>
      <w:r>
        <w:rPr>
          <w:rFonts w:eastAsia="SimSun" w:hint="eastAsia"/>
          <w:lang w:val="en-US" w:eastAsia="zh-CN"/>
        </w:rPr>
        <w:t>1</w:t>
      </w:r>
      <w:r>
        <w:t>2</w:t>
      </w:r>
      <w:r>
        <w:tab/>
        <w:t>Diversity characteristics</w:t>
      </w:r>
      <w:bookmarkEnd w:id="5159"/>
      <w:bookmarkEnd w:id="5160"/>
      <w:bookmarkEnd w:id="5161"/>
      <w:bookmarkEnd w:id="5162"/>
      <w:r w:rsidR="0034590D">
        <w:t xml:space="preserve"> for NCR-MT</w:t>
      </w:r>
      <w:bookmarkEnd w:id="5163"/>
      <w:bookmarkEnd w:id="5164"/>
    </w:p>
    <w:p w14:paraId="1824B504" w14:textId="77777777" w:rsidR="00565AEA" w:rsidRDefault="00565AEA" w:rsidP="00565AEA">
      <w:pPr>
        <w:pStyle w:val="Heading3"/>
        <w:rPr>
          <w:rFonts w:eastAsia="SimSun"/>
          <w:lang w:val="en-US" w:eastAsia="zh-CN"/>
        </w:rPr>
      </w:pPr>
      <w:bookmarkStart w:id="5165" w:name="_Toc155428277"/>
      <w:bookmarkStart w:id="5166" w:name="_Toc155781295"/>
      <w:bookmarkStart w:id="5167" w:name="_Toc161665594"/>
      <w:bookmarkStart w:id="5168" w:name="_Toc169718745"/>
      <w:bookmarkStart w:id="5169" w:name="_Toc17633730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165"/>
      <w:bookmarkEnd w:id="5166"/>
      <w:bookmarkEnd w:id="5167"/>
      <w:bookmarkEnd w:id="5168"/>
      <w:bookmarkEnd w:id="5169"/>
    </w:p>
    <w:p w14:paraId="534114F9" w14:textId="77777777" w:rsidR="00565AEA" w:rsidRDefault="00565AEA" w:rsidP="00565AEA">
      <w:pPr>
        <w:pStyle w:val="Heading3"/>
        <w:rPr>
          <w:lang w:val="en-US" w:eastAsia="zh-CN"/>
        </w:rPr>
      </w:pPr>
      <w:bookmarkStart w:id="5170" w:name="_Toc155428278"/>
      <w:bookmarkStart w:id="5171" w:name="_Toc155781296"/>
      <w:bookmarkStart w:id="5172" w:name="_Toc161665595"/>
      <w:bookmarkStart w:id="5173" w:name="_Toc169718746"/>
      <w:bookmarkStart w:id="5174" w:name="_Toc17633730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170"/>
      <w:bookmarkEnd w:id="5171"/>
      <w:bookmarkEnd w:id="5172"/>
      <w:bookmarkEnd w:id="5173"/>
      <w:bookmarkEnd w:id="5174"/>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175" w:name="_Toc5753"/>
      <w:bookmarkStart w:id="5176" w:name="_Toc155428279"/>
      <w:bookmarkStart w:id="5177" w:name="_Toc155781297"/>
      <w:bookmarkStart w:id="5178" w:name="_Toc161665596"/>
      <w:bookmarkStart w:id="5179" w:name="_Toc169718747"/>
      <w:bookmarkStart w:id="5180" w:name="_Toc17633730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175"/>
      <w:bookmarkEnd w:id="5176"/>
      <w:bookmarkEnd w:id="5177"/>
      <w:bookmarkEnd w:id="5178"/>
      <w:r w:rsidR="0034590D">
        <w:t xml:space="preserve"> for NCR-MT</w:t>
      </w:r>
      <w:bookmarkEnd w:id="5179"/>
      <w:bookmarkEnd w:id="5180"/>
    </w:p>
    <w:p w14:paraId="2283E450" w14:textId="77777777" w:rsidR="00565AEA" w:rsidRDefault="00565AEA" w:rsidP="00565AEA">
      <w:pPr>
        <w:pStyle w:val="Heading3"/>
        <w:rPr>
          <w:rFonts w:eastAsia="SimSun"/>
          <w:lang w:val="en-US" w:eastAsia="zh-CN"/>
        </w:rPr>
      </w:pPr>
      <w:bookmarkStart w:id="5181" w:name="_Toc155428280"/>
      <w:bookmarkStart w:id="5182" w:name="_Toc155781298"/>
      <w:bookmarkStart w:id="5183" w:name="_Toc161665597"/>
      <w:bookmarkStart w:id="5184" w:name="_Toc169718748"/>
      <w:bookmarkStart w:id="5185" w:name="_Toc17633730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181"/>
      <w:bookmarkEnd w:id="5182"/>
      <w:bookmarkEnd w:id="5183"/>
      <w:bookmarkEnd w:id="5184"/>
      <w:bookmarkEnd w:id="5185"/>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186" w:name="_Toc155428281"/>
      <w:bookmarkStart w:id="5187" w:name="_Toc155781299"/>
      <w:bookmarkStart w:id="5188" w:name="_Toc161665598"/>
      <w:bookmarkStart w:id="5189" w:name="_Toc169718749"/>
      <w:bookmarkStart w:id="5190" w:name="_Toc17633730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186"/>
      <w:bookmarkEnd w:id="5187"/>
      <w:bookmarkEnd w:id="5188"/>
      <w:bookmarkEnd w:id="5189"/>
      <w:bookmarkEnd w:id="5190"/>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191" w:name="_Toc2083"/>
      <w:bookmarkStart w:id="5192" w:name="_Toc155428282"/>
      <w:bookmarkStart w:id="5193" w:name="_Toc155781300"/>
      <w:bookmarkStart w:id="5194" w:name="_Toc161665599"/>
      <w:bookmarkStart w:id="5195" w:name="_Toc169718750"/>
      <w:bookmarkStart w:id="5196" w:name="_Toc17633730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191"/>
      <w:bookmarkEnd w:id="5192"/>
      <w:bookmarkEnd w:id="5193"/>
      <w:bookmarkEnd w:id="5194"/>
      <w:r w:rsidR="0034590D">
        <w:t xml:space="preserve"> for NCR-MT</w:t>
      </w:r>
      <w:bookmarkEnd w:id="5195"/>
      <w:bookmarkEnd w:id="5196"/>
    </w:p>
    <w:p w14:paraId="7C3BA2B8" w14:textId="77777777" w:rsidR="00565AEA" w:rsidRDefault="00565AEA" w:rsidP="00565AEA">
      <w:pPr>
        <w:pStyle w:val="Heading3"/>
        <w:rPr>
          <w:rFonts w:eastAsia="SimSun"/>
          <w:lang w:val="en-US" w:eastAsia="zh-CN"/>
        </w:rPr>
      </w:pPr>
      <w:bookmarkStart w:id="5197" w:name="_Toc155428283"/>
      <w:bookmarkStart w:id="5198" w:name="_Toc155781301"/>
      <w:bookmarkStart w:id="5199" w:name="_Toc161665600"/>
      <w:bookmarkStart w:id="5200" w:name="_Toc169718751"/>
      <w:bookmarkStart w:id="5201" w:name="_Toc17633730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197"/>
      <w:bookmarkEnd w:id="5198"/>
      <w:bookmarkEnd w:id="5199"/>
      <w:bookmarkEnd w:id="5200"/>
      <w:bookmarkEnd w:id="5201"/>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202" w:name="_Toc155428284"/>
      <w:bookmarkStart w:id="5203" w:name="_Toc155781302"/>
      <w:bookmarkStart w:id="5204" w:name="_Toc161665601"/>
      <w:bookmarkStart w:id="5205" w:name="_Toc169718752"/>
      <w:bookmarkStart w:id="5206" w:name="_Toc176337309"/>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202"/>
      <w:bookmarkEnd w:id="5203"/>
      <w:bookmarkEnd w:id="5204"/>
      <w:bookmarkEnd w:id="5205"/>
      <w:bookmarkEnd w:id="5206"/>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207" w:name="_Toc18113"/>
      <w:bookmarkStart w:id="5208" w:name="_Toc155428285"/>
      <w:bookmarkStart w:id="5209" w:name="_Toc155781303"/>
      <w:bookmarkStart w:id="5210" w:name="_Toc161665602"/>
      <w:bookmarkStart w:id="5211" w:name="_Toc169718753"/>
      <w:bookmarkStart w:id="5212" w:name="_Toc17633731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207"/>
      <w:bookmarkEnd w:id="5208"/>
      <w:bookmarkEnd w:id="5209"/>
      <w:bookmarkEnd w:id="5210"/>
      <w:r w:rsidR="0034590D">
        <w:t xml:space="preserve"> for NCR-MT</w:t>
      </w:r>
      <w:bookmarkEnd w:id="5211"/>
      <w:bookmarkEnd w:id="5212"/>
    </w:p>
    <w:p w14:paraId="4163E46F" w14:textId="77777777" w:rsidR="00565AEA" w:rsidRDefault="00565AEA" w:rsidP="00565AEA">
      <w:pPr>
        <w:pStyle w:val="Heading3"/>
        <w:rPr>
          <w:rFonts w:eastAsia="SimSun"/>
          <w:lang w:val="en-US" w:eastAsia="zh-CN"/>
        </w:rPr>
      </w:pPr>
      <w:bookmarkStart w:id="5213" w:name="_Toc155428286"/>
      <w:bookmarkStart w:id="5214" w:name="_Toc155781304"/>
      <w:bookmarkStart w:id="5215" w:name="_Toc161665603"/>
      <w:bookmarkStart w:id="5216" w:name="_Toc169718754"/>
      <w:bookmarkStart w:id="5217" w:name="_Toc17633731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213"/>
      <w:bookmarkEnd w:id="5214"/>
      <w:bookmarkEnd w:id="5215"/>
      <w:bookmarkEnd w:id="5216"/>
      <w:bookmarkEnd w:id="5217"/>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218" w:name="_Toc155428287"/>
      <w:bookmarkStart w:id="5219" w:name="_Toc155781305"/>
      <w:bookmarkStart w:id="5220" w:name="_Toc161665604"/>
      <w:bookmarkStart w:id="5221" w:name="_Toc169718755"/>
      <w:bookmarkStart w:id="5222" w:name="_Toc17633731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218"/>
      <w:bookmarkEnd w:id="5219"/>
      <w:bookmarkEnd w:id="5220"/>
      <w:bookmarkEnd w:id="5221"/>
      <w:bookmarkEnd w:id="5222"/>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223" w:name="_Toc28423"/>
      <w:bookmarkStart w:id="5224" w:name="_Toc155428288"/>
      <w:bookmarkStart w:id="5225" w:name="_Toc155781306"/>
      <w:bookmarkStart w:id="5226" w:name="_Toc161665605"/>
      <w:bookmarkStart w:id="5227" w:name="_Toc169718756"/>
      <w:bookmarkStart w:id="5228" w:name="_Toc17633731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223"/>
      <w:bookmarkEnd w:id="5224"/>
      <w:bookmarkEnd w:id="5225"/>
      <w:bookmarkEnd w:id="5226"/>
      <w:r w:rsidR="0034590D">
        <w:t xml:space="preserve"> for NCR-MT</w:t>
      </w:r>
      <w:bookmarkEnd w:id="5227"/>
      <w:bookmarkEnd w:id="5228"/>
    </w:p>
    <w:p w14:paraId="3C39E9D3" w14:textId="77777777" w:rsidR="00565AEA" w:rsidRDefault="00565AEA" w:rsidP="00565AEA">
      <w:pPr>
        <w:pStyle w:val="Heading3"/>
        <w:rPr>
          <w:rFonts w:eastAsia="SimSun"/>
          <w:lang w:val="en-US" w:eastAsia="zh-CN"/>
        </w:rPr>
      </w:pPr>
      <w:bookmarkStart w:id="5229" w:name="_Toc155428289"/>
      <w:bookmarkStart w:id="5230" w:name="_Toc155781307"/>
      <w:bookmarkStart w:id="5231" w:name="_Toc161665606"/>
      <w:bookmarkStart w:id="5232" w:name="_Toc169718757"/>
      <w:bookmarkStart w:id="5233" w:name="_Toc17633731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229"/>
      <w:bookmarkEnd w:id="5230"/>
      <w:bookmarkEnd w:id="5231"/>
      <w:bookmarkEnd w:id="5232"/>
      <w:bookmarkEnd w:id="5233"/>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234" w:name="_Toc155428290"/>
      <w:bookmarkStart w:id="5235" w:name="_Toc155781308"/>
      <w:bookmarkStart w:id="5236" w:name="_Toc161665607"/>
      <w:bookmarkStart w:id="5237" w:name="_Toc169718758"/>
      <w:bookmarkStart w:id="5238" w:name="_Toc17633731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234"/>
      <w:bookmarkEnd w:id="5235"/>
      <w:bookmarkEnd w:id="5236"/>
      <w:bookmarkEnd w:id="5237"/>
      <w:bookmarkEnd w:id="5238"/>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239" w:name="_Toc25566"/>
      <w:bookmarkStart w:id="5240" w:name="_Toc155428291"/>
      <w:bookmarkStart w:id="5241" w:name="_Toc155781309"/>
      <w:bookmarkStart w:id="5242" w:name="_Toc161665608"/>
      <w:bookmarkStart w:id="5243" w:name="_Toc169718759"/>
      <w:bookmarkStart w:id="5244" w:name="_Toc176337316"/>
      <w:r>
        <w:rPr>
          <w:rFonts w:eastAsia="SimSun" w:hint="eastAsia"/>
          <w:lang w:val="en-US" w:eastAsia="zh-CN"/>
        </w:rPr>
        <w:t>7.17</w:t>
      </w:r>
      <w:r>
        <w:tab/>
      </w:r>
      <w:bookmarkEnd w:id="5239"/>
      <w:bookmarkEnd w:id="5240"/>
      <w:bookmarkEnd w:id="5241"/>
      <w:bookmarkEnd w:id="5242"/>
      <w:bookmarkEnd w:id="5243"/>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244"/>
    </w:p>
    <w:p w14:paraId="3C3F5611" w14:textId="77777777" w:rsidR="00565AEA" w:rsidRDefault="00565AEA" w:rsidP="00565AEA">
      <w:pPr>
        <w:pStyle w:val="Heading3"/>
        <w:rPr>
          <w:rFonts w:eastAsia="SimSun"/>
          <w:lang w:val="en-US" w:eastAsia="zh-CN"/>
        </w:rPr>
      </w:pPr>
      <w:bookmarkStart w:id="5245" w:name="_Toc155428292"/>
      <w:bookmarkStart w:id="5246" w:name="_Toc155781310"/>
      <w:bookmarkStart w:id="5247" w:name="_Toc161665609"/>
      <w:bookmarkStart w:id="5248" w:name="_Toc169718760"/>
      <w:bookmarkStart w:id="5249" w:name="_Toc17633731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245"/>
      <w:bookmarkEnd w:id="5246"/>
      <w:bookmarkEnd w:id="5247"/>
      <w:bookmarkEnd w:id="5248"/>
      <w:bookmarkEnd w:id="5249"/>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250" w:name="_Toc155428293"/>
      <w:bookmarkStart w:id="5251" w:name="_Toc155781311"/>
      <w:bookmarkStart w:id="5252" w:name="_Toc161665610"/>
      <w:bookmarkStart w:id="5253" w:name="_Toc169718761"/>
      <w:bookmarkStart w:id="5254" w:name="_Toc17633731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250"/>
      <w:bookmarkEnd w:id="5251"/>
      <w:bookmarkEnd w:id="5252"/>
      <w:bookmarkEnd w:id="5253"/>
      <w:bookmarkEnd w:id="5254"/>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255" w:name="_Toc161665611"/>
      <w:bookmarkStart w:id="5256" w:name="_Toc169718762"/>
      <w:bookmarkStart w:id="5257" w:name="_Toc176337319"/>
      <w:r>
        <w:rPr>
          <w:rFonts w:eastAsia="SimSun" w:hint="eastAsia"/>
          <w:lang w:val="en-US" w:eastAsia="zh-CN"/>
        </w:rPr>
        <w:t>8</w:t>
      </w:r>
      <w:r>
        <w:tab/>
        <w:t>Conducted performance requirements</w:t>
      </w:r>
      <w:bookmarkEnd w:id="5255"/>
      <w:bookmarkEnd w:id="5256"/>
      <w:bookmarkEnd w:id="5257"/>
    </w:p>
    <w:p w14:paraId="61FC5F61" w14:textId="77777777" w:rsidR="001B084B" w:rsidRDefault="001B084B" w:rsidP="001B084B">
      <w:pPr>
        <w:pStyle w:val="Heading2"/>
        <w:rPr>
          <w:rFonts w:eastAsia="SimSun"/>
          <w:lang w:val="en-US" w:eastAsia="zh-CN"/>
        </w:rPr>
      </w:pPr>
      <w:bookmarkStart w:id="5258" w:name="_Toc161665612"/>
      <w:bookmarkStart w:id="5259" w:name="_Toc169718763"/>
      <w:bookmarkStart w:id="5260" w:name="_Toc176337320"/>
      <w:r>
        <w:rPr>
          <w:rFonts w:eastAsia="SimSun" w:hint="eastAsia"/>
          <w:lang w:val="en-US" w:eastAsia="zh-CN"/>
        </w:rPr>
        <w:t>8.1</w:t>
      </w:r>
      <w:r>
        <w:rPr>
          <w:rFonts w:eastAsia="SimSun" w:hint="eastAsia"/>
          <w:lang w:val="en-US" w:eastAsia="zh-CN"/>
        </w:rPr>
        <w:tab/>
        <w:t>General</w:t>
      </w:r>
      <w:bookmarkEnd w:id="5258"/>
      <w:bookmarkEnd w:id="5259"/>
      <w:bookmarkEnd w:id="5260"/>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261" w:name="_Toc161665613"/>
      <w:bookmarkStart w:id="5262" w:name="_Toc169718764"/>
      <w:bookmarkStart w:id="5263" w:name="_Toc176337321"/>
      <w:r>
        <w:rPr>
          <w:rFonts w:eastAsia="SimSun" w:hint="eastAsia"/>
          <w:lang w:val="en-US" w:eastAsia="zh-CN"/>
        </w:rPr>
        <w:t>8.2</w:t>
      </w:r>
      <w:r>
        <w:rPr>
          <w:rFonts w:eastAsia="SimSun" w:hint="eastAsia"/>
          <w:lang w:val="en-US" w:eastAsia="zh-CN"/>
        </w:rPr>
        <w:tab/>
        <w:t>Demodulation performance requirements</w:t>
      </w:r>
      <w:bookmarkEnd w:id="5261"/>
      <w:bookmarkEnd w:id="5262"/>
      <w:bookmarkEnd w:id="5263"/>
    </w:p>
    <w:p w14:paraId="5230473E" w14:textId="77777777" w:rsidR="001B084B" w:rsidRDefault="001B084B" w:rsidP="001B084B">
      <w:pPr>
        <w:pStyle w:val="Heading3"/>
      </w:pPr>
      <w:bookmarkStart w:id="5264" w:name="_Toc161665614"/>
      <w:bookmarkStart w:id="5265" w:name="_Toc169718765"/>
      <w:bookmarkStart w:id="5266" w:name="_Toc176337322"/>
      <w:r>
        <w:rPr>
          <w:rFonts w:eastAsia="SimSun" w:hint="eastAsia"/>
          <w:lang w:val="en-US" w:eastAsia="zh-CN"/>
        </w:rPr>
        <w:t>8</w:t>
      </w:r>
      <w:r>
        <w:t>.2.1</w:t>
      </w:r>
      <w:r>
        <w:tab/>
        <w:t>Performance requirements for PDSCH</w:t>
      </w:r>
      <w:bookmarkEnd w:id="5264"/>
      <w:bookmarkEnd w:id="5265"/>
      <w:bookmarkEnd w:id="5266"/>
    </w:p>
    <w:p w14:paraId="2129FC1A" w14:textId="678966B3" w:rsidR="001B084B" w:rsidRDefault="001B084B" w:rsidP="001B084B">
      <w:pPr>
        <w:pStyle w:val="Heading4"/>
        <w:rPr>
          <w:lang w:val="en-US" w:eastAsia="zh-CN"/>
        </w:rPr>
      </w:pPr>
      <w:bookmarkStart w:id="5267" w:name="_Toc161665615"/>
      <w:bookmarkStart w:id="5268" w:name="_Toc169718766"/>
      <w:bookmarkStart w:id="5269" w:name="_Toc17633732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267"/>
      <w:bookmarkEnd w:id="5268"/>
      <w:bookmarkEnd w:id="5269"/>
    </w:p>
    <w:p w14:paraId="62B93E78" w14:textId="31F4DC74" w:rsidR="001B084B" w:rsidRDefault="001B084B" w:rsidP="001B084B">
      <w:pPr>
        <w:pStyle w:val="Heading5"/>
        <w:rPr>
          <w:lang w:val="en-US" w:eastAsia="zh-CN"/>
        </w:rPr>
      </w:pPr>
      <w:bookmarkStart w:id="5270" w:name="_Toc161665616"/>
      <w:bookmarkStart w:id="5271" w:name="_Toc169718767"/>
      <w:bookmarkStart w:id="5272" w:name="_Toc17633732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270"/>
      <w:bookmarkEnd w:id="5271"/>
      <w:bookmarkEnd w:id="5272"/>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273" w:name="_Toc161665617"/>
      <w:bookmarkStart w:id="5274" w:name="_Toc169718768"/>
      <w:bookmarkStart w:id="5275" w:name="_Toc17633732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273"/>
      <w:bookmarkEnd w:id="5274"/>
      <w:bookmarkEnd w:id="5275"/>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276" w:name="_Toc161665618"/>
      <w:bookmarkStart w:id="5277" w:name="_Toc169718769"/>
      <w:bookmarkStart w:id="5278" w:name="_Toc176337326"/>
      <w:r>
        <w:rPr>
          <w:rFonts w:hint="eastAsia"/>
          <w:lang w:val="en-US" w:eastAsia="zh-CN"/>
        </w:rPr>
        <w:t>8.2.1.1.2</w:t>
      </w:r>
      <w:r w:rsidR="009D69AE">
        <w:rPr>
          <w:lang w:val="en-US" w:eastAsia="zh-CN"/>
        </w:rPr>
        <w:tab/>
      </w:r>
      <w:r>
        <w:rPr>
          <w:rFonts w:hint="eastAsia"/>
          <w:lang w:val="en-US" w:eastAsia="zh-CN"/>
        </w:rPr>
        <w:t>TDD</w:t>
      </w:r>
      <w:bookmarkEnd w:id="5276"/>
      <w:bookmarkEnd w:id="5277"/>
      <w:bookmarkEnd w:id="5278"/>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279" w:name="_Toc161665619"/>
      <w:bookmarkStart w:id="5280" w:name="_Toc169718770"/>
      <w:bookmarkStart w:id="5281" w:name="_Toc176337327"/>
      <w:r>
        <w:rPr>
          <w:rFonts w:hint="eastAsia"/>
          <w:lang w:val="en-US" w:eastAsia="zh-CN"/>
        </w:rPr>
        <w:t>8.2.1.1.2.1</w:t>
      </w:r>
      <w:r w:rsidR="009D69AE">
        <w:rPr>
          <w:lang w:val="en-US" w:eastAsia="zh-CN"/>
        </w:rPr>
        <w:tab/>
      </w:r>
      <w:r>
        <w:rPr>
          <w:rFonts w:hint="eastAsia"/>
          <w:lang w:val="en-US" w:eastAsia="zh-CN"/>
        </w:rPr>
        <w:t>Minimum requirements</w:t>
      </w:r>
      <w:bookmarkEnd w:id="5279"/>
      <w:bookmarkEnd w:id="5280"/>
      <w:bookmarkEnd w:id="5281"/>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282" w:name="_Toc161665620"/>
      <w:bookmarkStart w:id="5283" w:name="_Toc169718771"/>
      <w:bookmarkStart w:id="5284" w:name="_Toc17633732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282"/>
      <w:bookmarkEnd w:id="5283"/>
      <w:bookmarkEnd w:id="5284"/>
    </w:p>
    <w:p w14:paraId="68DEBF96" w14:textId="55538BA3" w:rsidR="001B084B" w:rsidRDefault="001B084B" w:rsidP="001B084B">
      <w:pPr>
        <w:pStyle w:val="Heading5"/>
        <w:rPr>
          <w:lang w:val="en-US" w:eastAsia="zh-CN"/>
        </w:rPr>
      </w:pPr>
      <w:bookmarkStart w:id="5285" w:name="_Toc161665621"/>
      <w:bookmarkStart w:id="5286" w:name="_Toc169718772"/>
      <w:bookmarkStart w:id="5287" w:name="_Toc176337329"/>
      <w:r>
        <w:rPr>
          <w:rFonts w:hint="eastAsia"/>
          <w:lang w:val="en-US" w:eastAsia="zh-CN"/>
        </w:rPr>
        <w:t>8.2.1.2.1</w:t>
      </w:r>
      <w:r w:rsidR="009D69AE">
        <w:rPr>
          <w:lang w:val="en-US" w:eastAsia="zh-CN"/>
        </w:rPr>
        <w:tab/>
      </w:r>
      <w:r>
        <w:rPr>
          <w:rFonts w:hint="eastAsia"/>
          <w:lang w:val="en-US" w:eastAsia="zh-CN"/>
        </w:rPr>
        <w:t>FDD</w:t>
      </w:r>
      <w:bookmarkEnd w:id="5285"/>
      <w:bookmarkEnd w:id="5286"/>
      <w:bookmarkEnd w:id="5287"/>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288" w:name="_Toc161665622"/>
      <w:bookmarkStart w:id="5289" w:name="_Toc169718773"/>
      <w:bookmarkStart w:id="5290" w:name="_Toc176337330"/>
      <w:r>
        <w:rPr>
          <w:rFonts w:hint="eastAsia"/>
          <w:lang w:val="en-US" w:eastAsia="zh-CN"/>
        </w:rPr>
        <w:t>8.2.1.2.1.1</w:t>
      </w:r>
      <w:r w:rsidR="00A74D7A">
        <w:rPr>
          <w:lang w:val="en-US" w:eastAsia="zh-CN"/>
        </w:rPr>
        <w:tab/>
      </w:r>
      <w:r>
        <w:rPr>
          <w:rFonts w:hint="eastAsia"/>
          <w:lang w:val="en-US" w:eastAsia="zh-CN"/>
        </w:rPr>
        <w:t>Minimum requirements</w:t>
      </w:r>
      <w:bookmarkEnd w:id="5288"/>
      <w:bookmarkEnd w:id="5289"/>
      <w:bookmarkEnd w:id="5290"/>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291" w:name="_Toc161665623"/>
      <w:bookmarkStart w:id="5292" w:name="_Toc169718774"/>
      <w:bookmarkStart w:id="5293" w:name="_Toc176337331"/>
      <w:r>
        <w:rPr>
          <w:rFonts w:hint="eastAsia"/>
          <w:lang w:val="en-US" w:eastAsia="zh-CN"/>
        </w:rPr>
        <w:t>8.2.1.2.2</w:t>
      </w:r>
      <w:r w:rsidR="00A74D7A">
        <w:rPr>
          <w:lang w:val="en-US" w:eastAsia="zh-CN"/>
        </w:rPr>
        <w:tab/>
      </w:r>
      <w:r>
        <w:rPr>
          <w:rFonts w:hint="eastAsia"/>
          <w:lang w:val="en-US" w:eastAsia="zh-CN"/>
        </w:rPr>
        <w:t>TDD</w:t>
      </w:r>
      <w:bookmarkEnd w:id="5291"/>
      <w:bookmarkEnd w:id="5292"/>
      <w:bookmarkEnd w:id="5293"/>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294" w:name="_Toc161665624"/>
      <w:bookmarkStart w:id="5295" w:name="_Toc169718775"/>
      <w:bookmarkStart w:id="5296" w:name="_Toc176337332"/>
      <w:r>
        <w:rPr>
          <w:rFonts w:hint="eastAsia"/>
          <w:lang w:val="en-US" w:eastAsia="zh-CN"/>
        </w:rPr>
        <w:t>8.2.1.2.2.1</w:t>
      </w:r>
      <w:r w:rsidR="00A74D7A">
        <w:rPr>
          <w:lang w:val="en-US" w:eastAsia="zh-CN"/>
        </w:rPr>
        <w:tab/>
      </w:r>
      <w:r>
        <w:rPr>
          <w:rFonts w:hint="eastAsia"/>
          <w:lang w:val="en-US" w:eastAsia="zh-CN"/>
        </w:rPr>
        <w:t>Minimum requirements</w:t>
      </w:r>
      <w:bookmarkEnd w:id="5294"/>
      <w:bookmarkEnd w:id="5295"/>
      <w:bookmarkEnd w:id="5296"/>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297" w:name="_Toc161665625"/>
      <w:bookmarkStart w:id="5298" w:name="_Toc169718776"/>
      <w:bookmarkStart w:id="5299" w:name="_Toc17633733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297"/>
      <w:bookmarkEnd w:id="5298"/>
      <w:bookmarkEnd w:id="5299"/>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300" w:name="_Toc161665626"/>
      <w:bookmarkStart w:id="5301" w:name="_Toc169718777"/>
      <w:bookmarkStart w:id="5302" w:name="_Toc17633733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300"/>
      <w:bookmarkEnd w:id="5301"/>
      <w:bookmarkEnd w:id="5302"/>
    </w:p>
    <w:p w14:paraId="045D46B9" w14:textId="7CA198B7" w:rsidR="001B084B" w:rsidRDefault="001B084B" w:rsidP="001B084B">
      <w:pPr>
        <w:pStyle w:val="Heading5"/>
        <w:rPr>
          <w:lang w:val="en-US" w:eastAsia="zh-CN"/>
        </w:rPr>
      </w:pPr>
      <w:bookmarkStart w:id="5303" w:name="_Toc161665627"/>
      <w:bookmarkStart w:id="5304" w:name="_Toc169718778"/>
      <w:bookmarkStart w:id="5305" w:name="_Toc17633733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303"/>
      <w:bookmarkEnd w:id="5304"/>
      <w:bookmarkEnd w:id="5305"/>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306" w:name="_Toc161665628"/>
      <w:bookmarkStart w:id="5307" w:name="_Toc169718779"/>
      <w:bookmarkStart w:id="5308" w:name="_Toc17633733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306"/>
      <w:bookmarkEnd w:id="5307"/>
      <w:bookmarkEnd w:id="5308"/>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309" w:name="_Toc161665629"/>
      <w:bookmarkStart w:id="5310" w:name="_Toc169718780"/>
      <w:bookmarkStart w:id="5311" w:name="_Toc17633733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309"/>
      <w:bookmarkEnd w:id="5310"/>
      <w:bookmarkEnd w:id="5311"/>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312" w:name="_Toc161665630"/>
      <w:bookmarkStart w:id="5313" w:name="_Toc169718781"/>
      <w:bookmarkStart w:id="5314" w:name="_Toc17633733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312"/>
      <w:bookmarkEnd w:id="5313"/>
      <w:bookmarkEnd w:id="5314"/>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315" w:name="_Toc161665631"/>
      <w:bookmarkStart w:id="5316" w:name="_Toc169718782"/>
      <w:bookmarkStart w:id="5317" w:name="_Toc17633733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315"/>
      <w:bookmarkEnd w:id="5316"/>
      <w:bookmarkEnd w:id="5317"/>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318" w:name="_Toc161665632"/>
      <w:bookmarkStart w:id="5319" w:name="_Toc169718783"/>
      <w:bookmarkStart w:id="5320" w:name="_Toc17633734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318"/>
      <w:bookmarkEnd w:id="5319"/>
      <w:bookmarkEnd w:id="5320"/>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321" w:name="_Toc161665633"/>
      <w:bookmarkStart w:id="5322" w:name="_Toc169718784"/>
      <w:bookmarkStart w:id="5323" w:name="_Toc17633734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321"/>
      <w:bookmarkEnd w:id="5322"/>
      <w:bookmarkEnd w:id="5323"/>
    </w:p>
    <w:p w14:paraId="11ED7B0C" w14:textId="6449622F" w:rsidR="001B084B" w:rsidRDefault="001B084B" w:rsidP="001B084B">
      <w:pPr>
        <w:pStyle w:val="Heading5"/>
        <w:rPr>
          <w:lang w:val="en-US" w:eastAsia="zh-CN"/>
        </w:rPr>
      </w:pPr>
      <w:bookmarkStart w:id="5324" w:name="_Toc161665634"/>
      <w:bookmarkStart w:id="5325" w:name="_Toc169718785"/>
      <w:bookmarkStart w:id="5326" w:name="_Toc17633734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324"/>
      <w:bookmarkEnd w:id="5325"/>
      <w:bookmarkEnd w:id="5326"/>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327" w:name="_Toc161665635"/>
      <w:bookmarkStart w:id="5328" w:name="_Toc169718786"/>
      <w:bookmarkStart w:id="5329" w:name="_Toc17633734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327"/>
      <w:bookmarkEnd w:id="5328"/>
      <w:bookmarkEnd w:id="5329"/>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330" w:name="_Toc161665636"/>
      <w:bookmarkStart w:id="5331" w:name="_Toc169718787"/>
      <w:bookmarkStart w:id="5332" w:name="_Toc17633734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330"/>
      <w:bookmarkEnd w:id="5331"/>
      <w:bookmarkEnd w:id="5332"/>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333" w:name="_Toc161665637"/>
      <w:bookmarkStart w:id="5334" w:name="_Toc169718788"/>
      <w:bookmarkStart w:id="5335" w:name="_Toc17633734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333"/>
      <w:bookmarkEnd w:id="5334"/>
      <w:bookmarkEnd w:id="5335"/>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336" w:name="_Toc161665638"/>
      <w:bookmarkStart w:id="5337" w:name="_Toc169718789"/>
      <w:bookmarkStart w:id="5338" w:name="_Toc17633734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336"/>
      <w:bookmarkEnd w:id="5337"/>
      <w:bookmarkEnd w:id="5338"/>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339" w:name="_Toc161665639"/>
      <w:bookmarkStart w:id="5340" w:name="_Toc169718790"/>
      <w:bookmarkStart w:id="5341" w:name="_Toc17633734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339"/>
      <w:bookmarkEnd w:id="5340"/>
      <w:bookmarkEnd w:id="5341"/>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342" w:name="_Toc161665640"/>
      <w:bookmarkStart w:id="5343" w:name="_Toc169718791"/>
      <w:bookmarkStart w:id="5344" w:name="_Toc17633734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342"/>
      <w:bookmarkEnd w:id="5343"/>
      <w:bookmarkEnd w:id="5344"/>
    </w:p>
    <w:p w14:paraId="050730F6" w14:textId="2E149BFF" w:rsidR="00385334" w:rsidRPr="00385334" w:rsidRDefault="001B084B" w:rsidP="00385334">
      <w:pPr>
        <w:pStyle w:val="Heading4"/>
        <w:rPr>
          <w:lang w:val="en-US" w:eastAsia="zh-CN"/>
        </w:rPr>
      </w:pPr>
      <w:bookmarkStart w:id="5345" w:name="_Toc161665641"/>
      <w:bookmarkStart w:id="5346" w:name="_Toc169718792"/>
      <w:bookmarkStart w:id="5347" w:name="_Toc176337349"/>
      <w:r>
        <w:rPr>
          <w:rFonts w:hint="eastAsia"/>
          <w:lang w:val="en-US" w:eastAsia="zh-CN"/>
        </w:rPr>
        <w:t>8.2.3.1</w:t>
      </w:r>
      <w:r>
        <w:rPr>
          <w:rFonts w:hint="eastAsia"/>
          <w:lang w:val="en-US" w:eastAsia="zh-CN"/>
        </w:rPr>
        <w:tab/>
        <w:t>General</w:t>
      </w:r>
      <w:bookmarkEnd w:id="5345"/>
      <w:bookmarkEnd w:id="5346"/>
      <w:bookmarkEnd w:id="5347"/>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348" w:name="_Toc161665642"/>
      <w:bookmarkStart w:id="5349" w:name="_Toc169718793"/>
      <w:bookmarkStart w:id="5350" w:name="_Toc176337350"/>
      <w:r>
        <w:rPr>
          <w:rFonts w:hint="eastAsia"/>
          <w:lang w:val="en-US" w:eastAsia="zh-CN"/>
        </w:rPr>
        <w:t>8.2.3.2</w:t>
      </w:r>
      <w:r w:rsidR="001037D2">
        <w:rPr>
          <w:lang w:val="en-US" w:eastAsia="zh-CN"/>
        </w:rPr>
        <w:tab/>
      </w:r>
      <w:r>
        <w:rPr>
          <w:rFonts w:hint="eastAsia"/>
          <w:lang w:val="en-US" w:eastAsia="zh-CN"/>
        </w:rPr>
        <w:t>2Rx requiremnets</w:t>
      </w:r>
      <w:bookmarkEnd w:id="5348"/>
      <w:bookmarkEnd w:id="5349"/>
      <w:bookmarkEnd w:id="5350"/>
    </w:p>
    <w:p w14:paraId="69B1E4DA" w14:textId="2F883024" w:rsidR="001B084B" w:rsidRDefault="001B084B" w:rsidP="001B084B">
      <w:pPr>
        <w:pStyle w:val="Heading5"/>
        <w:rPr>
          <w:lang w:val="en-US" w:eastAsia="zh-CN"/>
        </w:rPr>
      </w:pPr>
      <w:bookmarkStart w:id="5351" w:name="_Toc161665643"/>
      <w:bookmarkStart w:id="5352" w:name="_Toc169718794"/>
      <w:bookmarkStart w:id="5353" w:name="_Toc176337351"/>
      <w:r>
        <w:rPr>
          <w:rFonts w:hint="eastAsia"/>
          <w:lang w:val="en-US" w:eastAsia="zh-CN"/>
        </w:rPr>
        <w:t xml:space="preserve">8.2.3.2.1 </w:t>
      </w:r>
      <w:r w:rsidR="001037D2">
        <w:rPr>
          <w:lang w:val="en-US" w:eastAsia="zh-CN"/>
        </w:rPr>
        <w:tab/>
      </w:r>
      <w:r>
        <w:rPr>
          <w:rFonts w:hint="eastAsia"/>
          <w:lang w:val="en-US" w:eastAsia="zh-CN"/>
        </w:rPr>
        <w:t>FDD</w:t>
      </w:r>
      <w:bookmarkEnd w:id="5351"/>
      <w:bookmarkEnd w:id="5352"/>
      <w:bookmarkEnd w:id="5353"/>
      <w:r>
        <w:rPr>
          <w:rFonts w:hint="eastAsia"/>
          <w:lang w:val="en-US" w:eastAsia="zh-CN"/>
        </w:rPr>
        <w:t xml:space="preserve"> </w:t>
      </w:r>
    </w:p>
    <w:p w14:paraId="68A575F4" w14:textId="4A3650B5" w:rsidR="001B084B" w:rsidRDefault="001B084B" w:rsidP="001B084B">
      <w:pPr>
        <w:pStyle w:val="Heading6"/>
        <w:rPr>
          <w:lang w:val="en-US" w:eastAsia="zh-CN"/>
        </w:rPr>
      </w:pPr>
      <w:bookmarkStart w:id="5354" w:name="_Toc161665644"/>
      <w:bookmarkStart w:id="5355" w:name="_Toc169718795"/>
      <w:bookmarkStart w:id="5356" w:name="_Toc176337352"/>
      <w:r>
        <w:rPr>
          <w:rFonts w:hint="eastAsia"/>
          <w:lang w:val="en-US" w:eastAsia="zh-CN"/>
        </w:rPr>
        <w:t>8.2.3.2.1.1</w:t>
      </w:r>
      <w:r w:rsidR="001037D2">
        <w:rPr>
          <w:lang w:val="en-US" w:eastAsia="zh-CN"/>
        </w:rPr>
        <w:tab/>
      </w:r>
      <w:r>
        <w:rPr>
          <w:rFonts w:hint="eastAsia"/>
          <w:lang w:val="en-US" w:eastAsia="zh-CN"/>
        </w:rPr>
        <w:t>Test parameters</w:t>
      </w:r>
      <w:bookmarkEnd w:id="5354"/>
      <w:bookmarkEnd w:id="5355"/>
      <w:bookmarkEnd w:id="5356"/>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357" w:name="_Toc161665645"/>
      <w:bookmarkStart w:id="5358" w:name="_Toc169718796"/>
      <w:bookmarkStart w:id="5359" w:name="_Toc176337353"/>
      <w:r>
        <w:rPr>
          <w:rFonts w:hint="eastAsia"/>
          <w:lang w:val="en-US" w:eastAsia="zh-CN"/>
        </w:rPr>
        <w:t>8.2.3.2.1.2  Minimum requirements</w:t>
      </w:r>
      <w:bookmarkEnd w:id="5357"/>
      <w:bookmarkEnd w:id="5358"/>
      <w:bookmarkEnd w:id="5359"/>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360" w:name="_Toc161665646"/>
      <w:bookmarkStart w:id="5361" w:name="_Toc169718797"/>
      <w:bookmarkStart w:id="5362" w:name="_Toc176337354"/>
      <w:r>
        <w:rPr>
          <w:rFonts w:hint="eastAsia"/>
          <w:lang w:val="en-US" w:eastAsia="zh-CN"/>
        </w:rPr>
        <w:t>8.2.3.2.2</w:t>
      </w:r>
      <w:r w:rsidR="0083490A">
        <w:rPr>
          <w:lang w:val="en-US" w:eastAsia="zh-CN"/>
        </w:rPr>
        <w:tab/>
      </w:r>
      <w:r>
        <w:rPr>
          <w:rFonts w:hint="eastAsia"/>
          <w:lang w:val="en-US" w:eastAsia="zh-CN"/>
        </w:rPr>
        <w:t>TDD</w:t>
      </w:r>
      <w:bookmarkEnd w:id="5360"/>
      <w:bookmarkEnd w:id="5361"/>
      <w:bookmarkEnd w:id="5362"/>
    </w:p>
    <w:p w14:paraId="2AE805A1" w14:textId="560D9903" w:rsidR="001B084B" w:rsidRDefault="001B084B" w:rsidP="001B084B">
      <w:pPr>
        <w:pStyle w:val="Heading6"/>
        <w:rPr>
          <w:lang w:val="en-US" w:eastAsia="zh-CN"/>
        </w:rPr>
      </w:pPr>
      <w:bookmarkStart w:id="5363" w:name="_Toc161665647"/>
      <w:bookmarkStart w:id="5364" w:name="_Toc169718798"/>
      <w:bookmarkStart w:id="5365" w:name="_Toc176337355"/>
      <w:r>
        <w:rPr>
          <w:rFonts w:hint="eastAsia"/>
          <w:lang w:val="en-US" w:eastAsia="zh-CN"/>
        </w:rPr>
        <w:t>8.2.3.2.2.1</w:t>
      </w:r>
      <w:r w:rsidR="0083490A">
        <w:rPr>
          <w:lang w:val="en-US" w:eastAsia="zh-CN"/>
        </w:rPr>
        <w:tab/>
      </w:r>
      <w:r>
        <w:rPr>
          <w:rFonts w:hint="eastAsia"/>
          <w:lang w:val="en-US" w:eastAsia="zh-CN"/>
        </w:rPr>
        <w:t>Test parameters</w:t>
      </w:r>
      <w:bookmarkEnd w:id="5363"/>
      <w:bookmarkEnd w:id="5364"/>
      <w:bookmarkEnd w:id="5365"/>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366" w:name="_Toc161665648"/>
      <w:bookmarkStart w:id="5367" w:name="_Toc169718799"/>
      <w:bookmarkStart w:id="5368" w:name="_Toc176337356"/>
      <w:r>
        <w:rPr>
          <w:rFonts w:hint="eastAsia"/>
          <w:lang w:val="en-US" w:eastAsia="zh-CN"/>
        </w:rPr>
        <w:t>8.2.3.2.2.2</w:t>
      </w:r>
      <w:r w:rsidR="003624BB">
        <w:rPr>
          <w:lang w:val="en-US" w:eastAsia="zh-CN"/>
        </w:rPr>
        <w:tab/>
      </w:r>
      <w:r>
        <w:rPr>
          <w:rFonts w:hint="eastAsia"/>
          <w:lang w:val="en-US" w:eastAsia="zh-CN"/>
        </w:rPr>
        <w:t>Minimum requirements</w:t>
      </w:r>
      <w:bookmarkEnd w:id="5366"/>
      <w:bookmarkEnd w:id="5367"/>
      <w:bookmarkEnd w:id="5368"/>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369" w:name="_Toc161665649"/>
      <w:bookmarkStart w:id="5370" w:name="_Toc169718800"/>
      <w:bookmarkStart w:id="5371" w:name="_Toc176337357"/>
      <w:r>
        <w:rPr>
          <w:rFonts w:hint="eastAsia"/>
          <w:lang w:val="en-US" w:eastAsia="zh-CN"/>
        </w:rPr>
        <w:t>8.2.3.3</w:t>
      </w:r>
      <w:r w:rsidR="00A00DED">
        <w:rPr>
          <w:lang w:val="en-US" w:eastAsia="zh-CN"/>
        </w:rPr>
        <w:tab/>
      </w:r>
      <w:r>
        <w:rPr>
          <w:rFonts w:hint="eastAsia"/>
          <w:lang w:val="en-US" w:eastAsia="zh-CN"/>
        </w:rPr>
        <w:t>4Rx requiremnets</w:t>
      </w:r>
      <w:bookmarkEnd w:id="5369"/>
      <w:bookmarkEnd w:id="5370"/>
      <w:bookmarkEnd w:id="5371"/>
    </w:p>
    <w:p w14:paraId="4898DF7A" w14:textId="33B92BDB" w:rsidR="001B084B" w:rsidRDefault="001B084B" w:rsidP="001B084B">
      <w:pPr>
        <w:pStyle w:val="Heading5"/>
        <w:rPr>
          <w:lang w:val="en-US" w:eastAsia="zh-CN"/>
        </w:rPr>
      </w:pPr>
      <w:bookmarkStart w:id="5372" w:name="_Toc161665650"/>
      <w:bookmarkStart w:id="5373" w:name="_Toc169718801"/>
      <w:bookmarkStart w:id="5374" w:name="_Toc176337358"/>
      <w:r>
        <w:rPr>
          <w:rFonts w:hint="eastAsia"/>
          <w:lang w:val="en-US" w:eastAsia="zh-CN"/>
        </w:rPr>
        <w:t>8.2.3.3.1</w:t>
      </w:r>
      <w:r w:rsidR="00A00DED">
        <w:rPr>
          <w:lang w:val="en-US" w:eastAsia="zh-CN"/>
        </w:rPr>
        <w:tab/>
      </w:r>
      <w:r>
        <w:rPr>
          <w:rFonts w:hint="eastAsia"/>
          <w:lang w:val="en-US" w:eastAsia="zh-CN"/>
        </w:rPr>
        <w:t>FDD</w:t>
      </w:r>
      <w:bookmarkEnd w:id="5372"/>
      <w:bookmarkEnd w:id="5373"/>
      <w:bookmarkEnd w:id="5374"/>
      <w:r>
        <w:rPr>
          <w:rFonts w:hint="eastAsia"/>
          <w:lang w:val="en-US" w:eastAsia="zh-CN"/>
        </w:rPr>
        <w:t xml:space="preserve"> </w:t>
      </w:r>
    </w:p>
    <w:p w14:paraId="2BC23186" w14:textId="782E28F5" w:rsidR="001B084B" w:rsidRDefault="001B084B" w:rsidP="001B084B">
      <w:pPr>
        <w:pStyle w:val="Heading6"/>
        <w:rPr>
          <w:lang w:val="en-US" w:eastAsia="zh-CN"/>
        </w:rPr>
      </w:pPr>
      <w:bookmarkStart w:id="5375" w:name="_Toc161665651"/>
      <w:bookmarkStart w:id="5376" w:name="_Toc169718802"/>
      <w:bookmarkStart w:id="5377" w:name="_Toc176337359"/>
      <w:r>
        <w:rPr>
          <w:rFonts w:hint="eastAsia"/>
          <w:lang w:val="en-US" w:eastAsia="zh-CN"/>
        </w:rPr>
        <w:t>8.2.3.3.1.1</w:t>
      </w:r>
      <w:r w:rsidR="00A00DED">
        <w:rPr>
          <w:lang w:val="en-US" w:eastAsia="zh-CN"/>
        </w:rPr>
        <w:tab/>
      </w:r>
      <w:r>
        <w:rPr>
          <w:rFonts w:hint="eastAsia"/>
          <w:lang w:val="en-US" w:eastAsia="zh-CN"/>
        </w:rPr>
        <w:t>Test parameters</w:t>
      </w:r>
      <w:bookmarkEnd w:id="5375"/>
      <w:bookmarkEnd w:id="5376"/>
      <w:bookmarkEnd w:id="5377"/>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378" w:name="_Toc161665652"/>
      <w:bookmarkStart w:id="5379" w:name="_Toc169718803"/>
      <w:bookmarkStart w:id="5380" w:name="_Toc176337360"/>
      <w:r>
        <w:rPr>
          <w:rFonts w:hint="eastAsia"/>
          <w:lang w:val="en-US" w:eastAsia="zh-CN"/>
        </w:rPr>
        <w:t>8.2.3.3.1.2  Minimum requirements</w:t>
      </w:r>
      <w:bookmarkEnd w:id="5378"/>
      <w:bookmarkEnd w:id="5379"/>
      <w:bookmarkEnd w:id="5380"/>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381" w:name="_Toc161665653"/>
      <w:bookmarkStart w:id="5382" w:name="_Toc169718804"/>
      <w:bookmarkStart w:id="5383" w:name="_Toc176337361"/>
      <w:r>
        <w:rPr>
          <w:rFonts w:hint="eastAsia"/>
          <w:lang w:val="en-US" w:eastAsia="zh-CN"/>
        </w:rPr>
        <w:t>8.2.3.3.2</w:t>
      </w:r>
      <w:r>
        <w:rPr>
          <w:lang w:val="en-US" w:eastAsia="zh-CN"/>
        </w:rPr>
        <w:tab/>
      </w:r>
      <w:r>
        <w:rPr>
          <w:rFonts w:hint="eastAsia"/>
          <w:lang w:val="en-US" w:eastAsia="zh-CN"/>
        </w:rPr>
        <w:t>TDD</w:t>
      </w:r>
      <w:bookmarkEnd w:id="5381"/>
      <w:bookmarkEnd w:id="5382"/>
      <w:bookmarkEnd w:id="5383"/>
      <w:r>
        <w:rPr>
          <w:rFonts w:hint="eastAsia"/>
          <w:lang w:val="en-US" w:eastAsia="zh-CN"/>
        </w:rPr>
        <w:t xml:space="preserve"> </w:t>
      </w:r>
    </w:p>
    <w:p w14:paraId="143BF135" w14:textId="42E1B86A" w:rsidR="001B084B" w:rsidRDefault="001B084B" w:rsidP="001B084B">
      <w:pPr>
        <w:pStyle w:val="Heading6"/>
        <w:rPr>
          <w:lang w:val="en-US" w:eastAsia="zh-CN"/>
        </w:rPr>
      </w:pPr>
      <w:bookmarkStart w:id="5384" w:name="_Toc161665654"/>
      <w:bookmarkStart w:id="5385" w:name="_Toc169718805"/>
      <w:bookmarkStart w:id="5386" w:name="_Toc176337362"/>
      <w:r>
        <w:rPr>
          <w:rFonts w:hint="eastAsia"/>
          <w:lang w:val="en-US" w:eastAsia="zh-CN"/>
        </w:rPr>
        <w:t>8.2.3.3.2.1</w:t>
      </w:r>
      <w:r>
        <w:rPr>
          <w:lang w:val="en-US" w:eastAsia="zh-CN"/>
        </w:rPr>
        <w:tab/>
      </w:r>
      <w:r>
        <w:rPr>
          <w:rFonts w:hint="eastAsia"/>
          <w:lang w:val="en-US" w:eastAsia="zh-CN"/>
        </w:rPr>
        <w:t>Test parameters</w:t>
      </w:r>
      <w:bookmarkEnd w:id="5384"/>
      <w:bookmarkEnd w:id="5385"/>
      <w:bookmarkEnd w:id="5386"/>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387" w:name="_Toc161665655"/>
      <w:bookmarkStart w:id="5388" w:name="_Toc169718806"/>
      <w:bookmarkStart w:id="5389" w:name="_Toc176337363"/>
      <w:r>
        <w:rPr>
          <w:rFonts w:hint="eastAsia"/>
          <w:lang w:val="en-US" w:eastAsia="zh-CN"/>
        </w:rPr>
        <w:t>8.2.3.3.2.2</w:t>
      </w:r>
      <w:r>
        <w:rPr>
          <w:lang w:val="en-US" w:eastAsia="zh-CN"/>
        </w:rPr>
        <w:tab/>
      </w:r>
      <w:r>
        <w:rPr>
          <w:rFonts w:hint="eastAsia"/>
          <w:lang w:val="en-US" w:eastAsia="zh-CN"/>
        </w:rPr>
        <w:t>Minimum requirements</w:t>
      </w:r>
      <w:bookmarkEnd w:id="5387"/>
      <w:bookmarkEnd w:id="5388"/>
      <w:bookmarkEnd w:id="5389"/>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390" w:name="_Toc161665656"/>
      <w:bookmarkStart w:id="5391" w:name="_Toc169718807"/>
      <w:bookmarkStart w:id="5392" w:name="_Toc176337364"/>
      <w:bookmarkStart w:id="5393" w:name="_Toc98755717"/>
      <w:bookmarkStart w:id="5394" w:name="_Toc138946554"/>
      <w:bookmarkStart w:id="5395" w:name="_Toc82450939"/>
      <w:bookmarkStart w:id="5396" w:name="_Toc106184238"/>
      <w:bookmarkStart w:id="5397" w:name="_Toc89949328"/>
      <w:bookmarkStart w:id="5398" w:name="_Toc145531283"/>
      <w:bookmarkStart w:id="5399" w:name="_Toc76542309"/>
      <w:bookmarkStart w:id="5400" w:name="_Toc138853873"/>
      <w:bookmarkStart w:id="5401" w:name="_Toc74583496"/>
      <w:bookmarkStart w:id="5402" w:name="_Toc82450291"/>
      <w:bookmarkStart w:id="5403" w:name="_Toc137554811"/>
      <w:bookmarkStart w:id="5404" w:name="_Toc130402260"/>
      <w:bookmarkStart w:id="5405" w:name="_Toc98763309"/>
      <w:r>
        <w:rPr>
          <w:lang w:val="nb-NO" w:eastAsia="zh-CN"/>
        </w:rPr>
        <w:t>9</w:t>
      </w:r>
      <w:r>
        <w:rPr>
          <w:lang w:val="nb-NO" w:eastAsia="zh-CN"/>
        </w:rPr>
        <w:tab/>
        <w:t>Radiated performance requirements</w:t>
      </w:r>
      <w:bookmarkEnd w:id="5390"/>
      <w:bookmarkEnd w:id="5391"/>
      <w:bookmarkEnd w:id="5392"/>
    </w:p>
    <w:p w14:paraId="4D61612D" w14:textId="77777777" w:rsidR="00890228" w:rsidRDefault="00890228" w:rsidP="00890228">
      <w:pPr>
        <w:pStyle w:val="Heading2"/>
        <w:rPr>
          <w:lang w:val="nb-NO" w:eastAsia="zh-CN"/>
        </w:rPr>
      </w:pPr>
      <w:bookmarkStart w:id="5406" w:name="_Toc161665657"/>
      <w:bookmarkStart w:id="5407" w:name="_Toc169718808"/>
      <w:bookmarkStart w:id="5408" w:name="_Toc176337365"/>
      <w:r>
        <w:rPr>
          <w:lang w:val="nb-NO" w:eastAsia="zh-CN"/>
        </w:rPr>
        <w:t>9.1</w:t>
      </w:r>
      <w:r>
        <w:rPr>
          <w:lang w:val="nb-NO" w:eastAsia="zh-CN"/>
        </w:rPr>
        <w:tab/>
        <w:t>General</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409" w:name="_Toc106184239"/>
      <w:bookmarkStart w:id="5410" w:name="_Toc138946555"/>
      <w:bookmarkStart w:id="5411" w:name="_Toc82450292"/>
      <w:bookmarkStart w:id="5412" w:name="_Toc145531284"/>
      <w:bookmarkStart w:id="5413" w:name="_Toc98755718"/>
      <w:bookmarkStart w:id="5414" w:name="_Toc82450940"/>
      <w:bookmarkStart w:id="5415" w:name="_Toc98763310"/>
      <w:bookmarkStart w:id="5416" w:name="_Toc89949329"/>
      <w:bookmarkStart w:id="5417" w:name="_Toc130402261"/>
      <w:bookmarkStart w:id="5418" w:name="_Toc138853874"/>
      <w:bookmarkStart w:id="5419" w:name="_Toc74583497"/>
      <w:bookmarkStart w:id="5420" w:name="_Toc137554812"/>
      <w:bookmarkStart w:id="5421" w:name="_Toc76542310"/>
      <w:bookmarkStart w:id="5422" w:name="_Toc161665658"/>
      <w:bookmarkStart w:id="5423" w:name="_Toc169718809"/>
      <w:bookmarkStart w:id="5424" w:name="_Toc176337366"/>
      <w:r>
        <w:rPr>
          <w:lang w:val="nb-NO" w:eastAsia="zh-CN"/>
        </w:rPr>
        <w:t>9.2</w:t>
      </w:r>
      <w:r>
        <w:rPr>
          <w:lang w:val="nb-NO" w:eastAsia="zh-CN"/>
        </w:rPr>
        <w:tab/>
        <w:t>OTA demodulation branches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425" w:name="_Toc130402262"/>
      <w:bookmarkStart w:id="5426" w:name="_Toc98755719"/>
      <w:bookmarkStart w:id="5427" w:name="_Toc98763311"/>
      <w:bookmarkStart w:id="5428" w:name="_Toc89949330"/>
      <w:bookmarkStart w:id="5429" w:name="_Toc106184240"/>
      <w:bookmarkStart w:id="5430" w:name="_Toc82450941"/>
      <w:bookmarkStart w:id="5431" w:name="_Toc74583498"/>
      <w:bookmarkStart w:id="5432" w:name="_Toc145531285"/>
      <w:bookmarkStart w:id="5433" w:name="_Toc137554813"/>
      <w:bookmarkStart w:id="5434" w:name="_Toc76542311"/>
      <w:bookmarkStart w:id="5435" w:name="_Toc138853875"/>
      <w:bookmarkStart w:id="5436" w:name="_Toc82450293"/>
      <w:bookmarkStart w:id="5437" w:name="_Toc138946556"/>
      <w:bookmarkStart w:id="5438" w:name="_Toc161665659"/>
      <w:bookmarkStart w:id="5439" w:name="_Toc169718810"/>
      <w:bookmarkStart w:id="5440" w:name="_Toc176337367"/>
      <w:r>
        <w:rPr>
          <w:lang w:val="nb-NO" w:eastAsia="zh-CN"/>
        </w:rPr>
        <w:t>9.3</w:t>
      </w:r>
      <w:r>
        <w:rPr>
          <w:lang w:val="nb-NO" w:eastAsia="zh-CN"/>
        </w:rPr>
        <w:tab/>
        <w:t>Demodulation performance requirements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58410D76" w14:textId="77777777" w:rsidR="00890228" w:rsidRDefault="00890228" w:rsidP="00890228">
      <w:pPr>
        <w:pStyle w:val="Heading3"/>
        <w:rPr>
          <w:lang w:val="nb-NO" w:eastAsia="zh-CN"/>
        </w:rPr>
      </w:pPr>
      <w:bookmarkStart w:id="5441" w:name="_Toc98763315"/>
      <w:bookmarkStart w:id="5442" w:name="_Toc138853879"/>
      <w:bookmarkStart w:id="5443" w:name="_Toc89949334"/>
      <w:bookmarkStart w:id="5444" w:name="_Toc82450297"/>
      <w:bookmarkStart w:id="5445" w:name="_Toc137554817"/>
      <w:bookmarkStart w:id="5446" w:name="_Toc130402266"/>
      <w:bookmarkStart w:id="5447" w:name="_Toc74583502"/>
      <w:bookmarkStart w:id="5448" w:name="_Toc82450945"/>
      <w:bookmarkStart w:id="5449" w:name="_Toc106184244"/>
      <w:bookmarkStart w:id="5450" w:name="_Toc145531289"/>
      <w:bookmarkStart w:id="5451" w:name="_Toc76542315"/>
      <w:bookmarkStart w:id="5452" w:name="_Toc98755723"/>
      <w:bookmarkStart w:id="5453" w:name="_Toc138946560"/>
      <w:bookmarkStart w:id="5454" w:name="_Toc161665660"/>
      <w:bookmarkStart w:id="5455" w:name="_Toc169718811"/>
      <w:bookmarkStart w:id="5456" w:name="_Toc176337368"/>
      <w:r>
        <w:rPr>
          <w:lang w:val="nb-NO" w:eastAsia="zh-CN"/>
        </w:rPr>
        <w:t>9.3.1</w:t>
      </w:r>
      <w:r>
        <w:rPr>
          <w:lang w:val="nb-NO" w:eastAsia="zh-CN"/>
        </w:rPr>
        <w:tab/>
        <w:t>Performance requirements for NCR type 2-O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52AE4022" w14:textId="77777777" w:rsidR="00890228" w:rsidRDefault="00890228" w:rsidP="00890228">
      <w:pPr>
        <w:pStyle w:val="Heading4"/>
        <w:rPr>
          <w:lang w:val="nb-NO" w:eastAsia="zh-CN"/>
        </w:rPr>
      </w:pPr>
      <w:bookmarkStart w:id="5457" w:name="_Toc76542316"/>
      <w:bookmarkStart w:id="5458" w:name="_Toc82450946"/>
      <w:bookmarkStart w:id="5459" w:name="_Toc145531290"/>
      <w:bookmarkStart w:id="5460" w:name="_Toc138853880"/>
      <w:bookmarkStart w:id="5461" w:name="_Toc89949335"/>
      <w:bookmarkStart w:id="5462" w:name="_Toc106184245"/>
      <w:bookmarkStart w:id="5463" w:name="_Toc82450298"/>
      <w:bookmarkStart w:id="5464" w:name="_Toc137554818"/>
      <w:bookmarkStart w:id="5465" w:name="_Toc98763316"/>
      <w:bookmarkStart w:id="5466" w:name="_Toc138946561"/>
      <w:bookmarkStart w:id="5467" w:name="_Toc74583503"/>
      <w:bookmarkStart w:id="5468" w:name="_Toc98755724"/>
      <w:bookmarkStart w:id="5469" w:name="_Toc130402267"/>
      <w:bookmarkStart w:id="5470" w:name="_Toc161665661"/>
      <w:bookmarkStart w:id="5471" w:name="_Toc169718812"/>
      <w:bookmarkStart w:id="5472" w:name="_Toc176337369"/>
      <w:r>
        <w:rPr>
          <w:lang w:val="nb-NO" w:eastAsia="zh-CN"/>
        </w:rPr>
        <w:t>9.3.1.1</w:t>
      </w:r>
      <w:r>
        <w:rPr>
          <w:lang w:val="nb-NO" w:eastAsia="zh-CN"/>
        </w:rPr>
        <w:tab/>
        <w:t>Performance requirements for PDSCH</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1DF3125" w14:textId="77777777" w:rsidR="00890228" w:rsidRDefault="00890228" w:rsidP="00890228">
      <w:pPr>
        <w:pStyle w:val="Heading5"/>
      </w:pPr>
      <w:bookmarkStart w:id="5473" w:name="_Toc161665662"/>
      <w:bookmarkStart w:id="5474" w:name="_Toc169718813"/>
      <w:bookmarkStart w:id="5475" w:name="_Toc176337370"/>
      <w:r>
        <w:t>9.3.1.1.1</w:t>
      </w:r>
      <w:r>
        <w:tab/>
        <w:t>General</w:t>
      </w:r>
      <w:bookmarkEnd w:id="5473"/>
      <w:bookmarkEnd w:id="5474"/>
      <w:bookmarkEnd w:id="5475"/>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476" w:name="_Toc161665663"/>
      <w:bookmarkStart w:id="5477" w:name="_Toc169718814"/>
      <w:bookmarkStart w:id="5478" w:name="_Toc176337371"/>
      <w:r>
        <w:rPr>
          <w:lang w:eastAsia="zh-CN"/>
        </w:rPr>
        <w:t>9.3.1.1.2</w:t>
      </w:r>
      <w:r>
        <w:rPr>
          <w:lang w:eastAsia="zh-CN"/>
        </w:rPr>
        <w:tab/>
        <w:t>Minimum requirements</w:t>
      </w:r>
      <w:bookmarkEnd w:id="5476"/>
      <w:bookmarkEnd w:id="5477"/>
      <w:bookmarkEnd w:id="5478"/>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479" w:name="_Toc145531291"/>
      <w:bookmarkStart w:id="5480" w:name="_Toc98755725"/>
      <w:bookmarkStart w:id="5481" w:name="_Toc106184246"/>
      <w:bookmarkStart w:id="5482" w:name="_Toc130402268"/>
      <w:bookmarkStart w:id="5483" w:name="_Toc137554819"/>
      <w:bookmarkStart w:id="5484" w:name="_Toc74583504"/>
      <w:bookmarkStart w:id="5485" w:name="_Toc82450299"/>
      <w:bookmarkStart w:id="5486" w:name="_Toc82450947"/>
      <w:bookmarkStart w:id="5487" w:name="_Toc98763317"/>
      <w:bookmarkStart w:id="5488" w:name="_Toc138853881"/>
      <w:bookmarkStart w:id="5489" w:name="_Toc89949336"/>
      <w:bookmarkStart w:id="5490" w:name="_Toc76542317"/>
      <w:bookmarkStart w:id="5491" w:name="_Toc138946562"/>
      <w:bookmarkStart w:id="5492" w:name="_Toc161665664"/>
      <w:bookmarkStart w:id="5493" w:name="_Toc169718815"/>
      <w:bookmarkStart w:id="5494" w:name="_Toc176337372"/>
      <w:r>
        <w:rPr>
          <w:lang w:val="nb-NO" w:eastAsia="zh-CN"/>
        </w:rPr>
        <w:t>9.3.1.2</w:t>
      </w:r>
      <w:r>
        <w:rPr>
          <w:lang w:val="nb-NO" w:eastAsia="zh-CN"/>
        </w:rPr>
        <w:tab/>
        <w:t>Performance requirements for PDCCH</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63DFEEE" w14:textId="77777777" w:rsidR="00890228" w:rsidRDefault="00890228" w:rsidP="00890228">
      <w:pPr>
        <w:pStyle w:val="Heading5"/>
        <w:rPr>
          <w:lang w:eastAsia="zh-CN"/>
        </w:rPr>
      </w:pPr>
      <w:bookmarkStart w:id="5495" w:name="_Toc161665665"/>
      <w:bookmarkStart w:id="5496" w:name="_Toc169718816"/>
      <w:bookmarkStart w:id="5497" w:name="_Toc176337373"/>
      <w:r>
        <w:rPr>
          <w:lang w:eastAsia="zh-CN"/>
        </w:rPr>
        <w:t>9.3.1.2.1</w:t>
      </w:r>
      <w:r>
        <w:rPr>
          <w:lang w:eastAsia="zh-CN"/>
        </w:rPr>
        <w:tab/>
        <w:t>General</w:t>
      </w:r>
      <w:bookmarkEnd w:id="5495"/>
      <w:bookmarkEnd w:id="5496"/>
      <w:bookmarkEnd w:id="5497"/>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498" w:name="_Toc161665666"/>
      <w:bookmarkStart w:id="5499" w:name="_Toc169718817"/>
      <w:bookmarkStart w:id="5500" w:name="_Toc176337374"/>
      <w:r>
        <w:t>9.3.1.2.2</w:t>
      </w:r>
      <w:r>
        <w:tab/>
      </w:r>
      <w:r>
        <w:rPr>
          <w:lang w:eastAsia="zh-CN"/>
        </w:rPr>
        <w:t>Minimum requirements</w:t>
      </w:r>
      <w:bookmarkEnd w:id="5498"/>
      <w:bookmarkEnd w:id="5499"/>
      <w:bookmarkEnd w:id="5500"/>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501" w:name="_Toc74583505"/>
      <w:bookmarkStart w:id="5502" w:name="_Toc138946563"/>
      <w:bookmarkStart w:id="5503" w:name="_Toc98755726"/>
      <w:bookmarkStart w:id="5504" w:name="_Toc89949337"/>
      <w:bookmarkStart w:id="5505" w:name="_Toc106184247"/>
      <w:bookmarkStart w:id="5506" w:name="_Toc82450300"/>
      <w:bookmarkStart w:id="5507" w:name="_Toc98763318"/>
      <w:bookmarkStart w:id="5508" w:name="_Toc130402269"/>
      <w:bookmarkStart w:id="5509" w:name="_Toc82450948"/>
      <w:bookmarkStart w:id="5510" w:name="_Toc138853882"/>
      <w:bookmarkStart w:id="5511" w:name="_Toc145531292"/>
      <w:bookmarkStart w:id="5512" w:name="_Toc76542318"/>
      <w:bookmarkStart w:id="5513" w:name="_Toc137554820"/>
      <w:bookmarkStart w:id="5514" w:name="_Toc161665667"/>
      <w:bookmarkStart w:id="5515" w:name="_Toc169718818"/>
      <w:bookmarkStart w:id="5516" w:name="_Toc176337375"/>
      <w:r>
        <w:rPr>
          <w:lang w:val="en-US" w:eastAsia="zh-CN"/>
        </w:rPr>
        <w:t>9.4</w:t>
      </w:r>
      <w:r>
        <w:rPr>
          <w:lang w:val="en-US" w:eastAsia="zh-CN"/>
        </w:rPr>
        <w:tab/>
        <w:t>CSI reporting requirements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0106B0BB" w14:textId="77777777" w:rsidR="00890228" w:rsidRDefault="00890228" w:rsidP="00890228">
      <w:pPr>
        <w:pStyle w:val="Heading3"/>
        <w:rPr>
          <w:lang w:val="en-US" w:eastAsia="zh-CN"/>
        </w:rPr>
      </w:pPr>
      <w:bookmarkStart w:id="5517" w:name="_Toc130402274"/>
      <w:bookmarkStart w:id="5518" w:name="_Toc138946568"/>
      <w:bookmarkStart w:id="5519" w:name="_Toc98755731"/>
      <w:bookmarkStart w:id="5520" w:name="_Toc145531297"/>
      <w:bookmarkStart w:id="5521" w:name="_Toc106184252"/>
      <w:bookmarkStart w:id="5522" w:name="_Toc82450953"/>
      <w:bookmarkStart w:id="5523" w:name="_Toc98763323"/>
      <w:bookmarkStart w:id="5524" w:name="_Toc82450305"/>
      <w:bookmarkStart w:id="5525" w:name="_Toc138853887"/>
      <w:bookmarkStart w:id="5526" w:name="_Toc137554825"/>
      <w:bookmarkStart w:id="5527" w:name="_Toc74583510"/>
      <w:bookmarkStart w:id="5528" w:name="_Toc89949342"/>
      <w:bookmarkStart w:id="5529" w:name="_Toc76542323"/>
      <w:bookmarkStart w:id="5530" w:name="_Toc161665668"/>
      <w:bookmarkStart w:id="5531" w:name="_Toc169718819"/>
      <w:bookmarkStart w:id="5532" w:name="_Toc176337376"/>
      <w:r>
        <w:rPr>
          <w:lang w:val="en-US" w:eastAsia="zh-CN"/>
        </w:rPr>
        <w:t>9.4.1</w:t>
      </w:r>
      <w:r>
        <w:rPr>
          <w:lang w:val="en-US" w:eastAsia="zh-CN"/>
        </w:rPr>
        <w:tab/>
        <w:t>Performance requirements for NCR-MT type 2-O</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78B6B1F3" w14:textId="77777777" w:rsidR="00890228" w:rsidRDefault="00890228" w:rsidP="00890228">
      <w:pPr>
        <w:pStyle w:val="Heading4"/>
        <w:rPr>
          <w:lang w:eastAsia="zh-CN"/>
        </w:rPr>
      </w:pPr>
      <w:bookmarkStart w:id="5533" w:name="_Toc82450954"/>
      <w:bookmarkStart w:id="5534" w:name="_Toc137554826"/>
      <w:bookmarkStart w:id="5535" w:name="_Toc76542324"/>
      <w:bookmarkStart w:id="5536" w:name="_Toc106184253"/>
      <w:bookmarkStart w:id="5537" w:name="_Toc98755732"/>
      <w:bookmarkStart w:id="5538" w:name="_Toc138946569"/>
      <w:bookmarkStart w:id="5539" w:name="_Toc82450306"/>
      <w:bookmarkStart w:id="5540" w:name="_Toc98763324"/>
      <w:bookmarkStart w:id="5541" w:name="_Toc130402275"/>
      <w:bookmarkStart w:id="5542" w:name="_Toc89949343"/>
      <w:bookmarkStart w:id="5543" w:name="_Toc145531298"/>
      <w:bookmarkStart w:id="5544" w:name="_Toc138853888"/>
      <w:bookmarkStart w:id="5545" w:name="_Toc74583511"/>
      <w:bookmarkStart w:id="5546" w:name="_Toc161665669"/>
      <w:bookmarkStart w:id="5547" w:name="_Toc169718820"/>
      <w:bookmarkStart w:id="5548" w:name="_Toc176337377"/>
      <w:r>
        <w:rPr>
          <w:lang w:val="en-US" w:eastAsia="zh-CN"/>
        </w:rPr>
        <w:t>9.4.1.1</w:t>
      </w:r>
      <w:r>
        <w:rPr>
          <w:lang w:eastAsia="zh-CN"/>
        </w:rPr>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549" w:name="_Toc161665670"/>
      <w:bookmarkStart w:id="5550" w:name="_Toc169718821"/>
      <w:bookmarkStart w:id="5551" w:name="_Toc176337378"/>
      <w:r>
        <w:rPr>
          <w:lang w:eastAsia="zh-CN"/>
        </w:rPr>
        <w:t>9.4.1.2</w:t>
      </w:r>
      <w:r>
        <w:rPr>
          <w:lang w:eastAsia="zh-CN"/>
        </w:rPr>
        <w:tab/>
        <w:t>Common test parameters</w:t>
      </w:r>
      <w:bookmarkEnd w:id="5549"/>
      <w:bookmarkEnd w:id="5550"/>
      <w:bookmarkEnd w:id="5551"/>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552" w:name="_Toc138853889"/>
      <w:bookmarkStart w:id="5553" w:name="_Toc89949344"/>
      <w:bookmarkStart w:id="5554" w:name="_Toc138946570"/>
      <w:bookmarkStart w:id="5555" w:name="_Toc137554827"/>
      <w:bookmarkStart w:id="5556" w:name="_Toc98755733"/>
      <w:bookmarkStart w:id="5557" w:name="_Toc82450955"/>
      <w:bookmarkStart w:id="5558" w:name="_Toc82450307"/>
      <w:bookmarkStart w:id="5559" w:name="_Toc98763325"/>
      <w:bookmarkStart w:id="5560" w:name="_Toc76542325"/>
      <w:bookmarkStart w:id="5561" w:name="_Toc106184254"/>
      <w:bookmarkStart w:id="5562" w:name="_Toc145531299"/>
      <w:bookmarkStart w:id="5563" w:name="_Toc74583512"/>
      <w:bookmarkStart w:id="5564" w:name="_Toc130402276"/>
      <w:bookmarkStart w:id="5565" w:name="_Toc161665671"/>
      <w:bookmarkStart w:id="5566" w:name="_Toc169718822"/>
      <w:bookmarkStart w:id="5567" w:name="_Toc176337379"/>
      <w:r>
        <w:rPr>
          <w:lang w:val="en-US" w:eastAsia="zh-CN"/>
        </w:rPr>
        <w:t>9.4.1.3</w:t>
      </w:r>
      <w:r>
        <w:rPr>
          <w:lang w:val="en-US" w:eastAsia="zh-CN"/>
        </w:rPr>
        <w:tab/>
        <w:t>Reporting of Channel Quality Indicator (CQI)</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1D3F509" w14:textId="77777777" w:rsidR="00890228" w:rsidRDefault="00890228" w:rsidP="00890228">
      <w:pPr>
        <w:pStyle w:val="Heading5"/>
        <w:ind w:left="1985"/>
        <w:rPr>
          <w:rFonts w:eastAsia="SimSun"/>
          <w:lang w:val="en-US"/>
        </w:rPr>
      </w:pPr>
      <w:bookmarkStart w:id="5568" w:name="_Toc161665672"/>
      <w:bookmarkStart w:id="5569" w:name="_Toc169718823"/>
      <w:bookmarkStart w:id="5570" w:name="_Toc176337380"/>
      <w:r>
        <w:rPr>
          <w:lang w:val="en-US"/>
        </w:rPr>
        <w:t>9.4.1.3.1</w:t>
      </w:r>
      <w:r>
        <w:rPr>
          <w:lang w:val="en-US"/>
        </w:rPr>
        <w:tab/>
        <w:t>General</w:t>
      </w:r>
      <w:bookmarkEnd w:id="5568"/>
      <w:bookmarkEnd w:id="5569"/>
      <w:bookmarkEnd w:id="5570"/>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571" w:name="_Toc161665673"/>
      <w:bookmarkStart w:id="5572" w:name="_Toc169718824"/>
      <w:bookmarkStart w:id="5573" w:name="_Toc176337381"/>
      <w:r>
        <w:rPr>
          <w:lang w:val="en-US"/>
        </w:rPr>
        <w:t>9.4.1.3.2</w:t>
      </w:r>
      <w:r>
        <w:rPr>
          <w:lang w:val="en-US"/>
        </w:rPr>
        <w:tab/>
        <w:t>Minimum requirements</w:t>
      </w:r>
      <w:bookmarkEnd w:id="5571"/>
      <w:bookmarkEnd w:id="5572"/>
      <w:bookmarkEnd w:id="5573"/>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574" w:name="_Toc155428296"/>
      <w:bookmarkStart w:id="5575" w:name="_Toc155781314"/>
      <w:bookmarkStart w:id="5576" w:name="_Toc161665674"/>
      <w:bookmarkStart w:id="5577" w:name="_Toc169718825"/>
      <w:bookmarkStart w:id="5578" w:name="_Toc17633738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574"/>
      <w:bookmarkEnd w:id="5575"/>
      <w:bookmarkEnd w:id="5576"/>
      <w:bookmarkEnd w:id="5577"/>
      <w:bookmarkEnd w:id="5578"/>
    </w:p>
    <w:p w14:paraId="4FB24D24" w14:textId="349A9A66" w:rsidR="0076304B" w:rsidRDefault="0076304B" w:rsidP="0076304B">
      <w:pPr>
        <w:pStyle w:val="Heading2"/>
        <w:rPr>
          <w:rFonts w:eastAsia="SimSun"/>
          <w:lang w:eastAsia="zh-CN"/>
        </w:rPr>
      </w:pPr>
      <w:bookmarkStart w:id="5579" w:name="_Toc155428297"/>
      <w:bookmarkStart w:id="5580" w:name="_Toc155781315"/>
      <w:bookmarkStart w:id="5581" w:name="_Toc161665675"/>
      <w:bookmarkStart w:id="5582" w:name="_Toc169718826"/>
      <w:bookmarkStart w:id="5583" w:name="_Toc176337383"/>
      <w:r>
        <w:rPr>
          <w:rFonts w:eastAsia="SimSun" w:hint="eastAsia"/>
          <w:lang w:eastAsia="zh-CN"/>
        </w:rPr>
        <w:t>10</w:t>
      </w:r>
      <w:r>
        <w:t>.1</w:t>
      </w:r>
      <w:r>
        <w:tab/>
      </w:r>
      <w:r w:rsidR="009244C7">
        <w:t>RRC Connection Mobility Control</w:t>
      </w:r>
      <w:r w:rsidR="009C3F7D">
        <w:t xml:space="preserve"> for NCR-MT</w:t>
      </w:r>
      <w:bookmarkEnd w:id="5579"/>
      <w:bookmarkEnd w:id="5580"/>
      <w:bookmarkEnd w:id="5581"/>
      <w:bookmarkEnd w:id="5582"/>
      <w:bookmarkEnd w:id="5583"/>
    </w:p>
    <w:p w14:paraId="51D2E1E6" w14:textId="67395E5F" w:rsidR="0076304B" w:rsidRDefault="0076304B" w:rsidP="009244C7">
      <w:pPr>
        <w:pStyle w:val="Heading3"/>
      </w:pPr>
      <w:bookmarkStart w:id="5584" w:name="_Toc76542331"/>
      <w:bookmarkStart w:id="5585" w:name="_Toc57821371"/>
      <w:bookmarkStart w:id="5586" w:name="_Toc61184041"/>
      <w:bookmarkStart w:id="5587" w:name="_Toc89949350"/>
      <w:bookmarkStart w:id="5588" w:name="_Toc61184433"/>
      <w:bookmarkStart w:id="5589" w:name="_Toc82450961"/>
      <w:bookmarkStart w:id="5590" w:name="_Toc66386560"/>
      <w:bookmarkStart w:id="5591" w:name="_Toc138853895"/>
      <w:bookmarkStart w:id="5592" w:name="_Toc137554833"/>
      <w:bookmarkStart w:id="5593" w:name="_Toc61185215"/>
      <w:bookmarkStart w:id="5594" w:name="_Toc106184260"/>
      <w:bookmarkStart w:id="5595" w:name="_Toc53185582"/>
      <w:bookmarkStart w:id="5596" w:name="_Toc53185958"/>
      <w:bookmarkStart w:id="5597" w:name="_Toc98763331"/>
      <w:bookmarkStart w:id="5598" w:name="_Toc138946576"/>
      <w:bookmarkStart w:id="5599" w:name="_Toc130402282"/>
      <w:bookmarkStart w:id="5600" w:name="_Toc98755739"/>
      <w:bookmarkStart w:id="5601" w:name="_Toc57820444"/>
      <w:bookmarkStart w:id="5602" w:name="_Toc82450313"/>
      <w:bookmarkStart w:id="5603" w:name="_Toc61183647"/>
      <w:bookmarkStart w:id="5604" w:name="_Toc61184825"/>
      <w:bookmarkStart w:id="5605" w:name="_Toc74583518"/>
      <w:bookmarkStart w:id="5606" w:name="_Toc155428298"/>
      <w:bookmarkStart w:id="5607" w:name="_Toc155781316"/>
      <w:bookmarkStart w:id="5608" w:name="_Toc161665676"/>
      <w:bookmarkStart w:id="5609" w:name="_Toc169718827"/>
      <w:bookmarkStart w:id="5610" w:name="_Toc176337384"/>
      <w:r>
        <w:rPr>
          <w:rFonts w:eastAsia="SimSun" w:hint="eastAsia"/>
          <w:lang w:eastAsia="zh-CN"/>
        </w:rPr>
        <w:t>10</w:t>
      </w:r>
      <w:r>
        <w:t>.1.1</w:t>
      </w:r>
      <w:r>
        <w:tab/>
        <w:t>SA: RRC Re-establishment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22312686" w14:textId="6C7E0E4A" w:rsidR="0076304B" w:rsidRDefault="0076304B" w:rsidP="009244C7">
      <w:pPr>
        <w:pStyle w:val="Heading4"/>
      </w:pPr>
      <w:bookmarkStart w:id="5611" w:name="_Toc535475936"/>
      <w:bookmarkStart w:id="5612" w:name="_Toc138946577"/>
      <w:bookmarkStart w:id="5613" w:name="_Toc98755740"/>
      <w:bookmarkStart w:id="5614" w:name="_Toc61184042"/>
      <w:bookmarkStart w:id="5615" w:name="_Toc57821372"/>
      <w:bookmarkStart w:id="5616" w:name="_Toc61184434"/>
      <w:bookmarkStart w:id="5617" w:name="_Toc82450962"/>
      <w:bookmarkStart w:id="5618" w:name="_Toc61184826"/>
      <w:bookmarkStart w:id="5619" w:name="_Toc76542332"/>
      <w:bookmarkStart w:id="5620" w:name="_Toc53185959"/>
      <w:bookmarkStart w:id="5621" w:name="_Toc61185216"/>
      <w:bookmarkStart w:id="5622" w:name="_Toc82450314"/>
      <w:bookmarkStart w:id="5623" w:name="_Toc130402283"/>
      <w:bookmarkStart w:id="5624" w:name="_Toc61183648"/>
      <w:bookmarkStart w:id="5625" w:name="_Toc57820445"/>
      <w:bookmarkStart w:id="5626" w:name="_Toc106184261"/>
      <w:bookmarkStart w:id="5627" w:name="_Toc98763332"/>
      <w:bookmarkStart w:id="5628" w:name="_Toc89949351"/>
      <w:bookmarkStart w:id="5629" w:name="_Toc138853896"/>
      <w:bookmarkStart w:id="5630" w:name="_Toc53185583"/>
      <w:bookmarkStart w:id="5631" w:name="_Toc137554834"/>
      <w:bookmarkStart w:id="5632" w:name="_Toc66386561"/>
      <w:bookmarkStart w:id="5633" w:name="_Toc74583519"/>
      <w:bookmarkStart w:id="5634" w:name="_Toc155428299"/>
      <w:bookmarkStart w:id="5635" w:name="_Toc155781317"/>
      <w:bookmarkStart w:id="5636" w:name="_Toc161665677"/>
      <w:bookmarkStart w:id="5637" w:name="_Toc169718828"/>
      <w:bookmarkStart w:id="5638" w:name="_Toc176337385"/>
      <w:r>
        <w:rPr>
          <w:rFonts w:eastAsia="SimSun" w:hint="eastAsia"/>
          <w:lang w:eastAsia="zh-CN"/>
        </w:rPr>
        <w:t>10</w:t>
      </w:r>
      <w:r>
        <w:rPr>
          <w:rFonts w:eastAsia="SimSun"/>
        </w:rPr>
        <w:t>.1.1.1</w:t>
      </w:r>
      <w:r>
        <w:tab/>
      </w:r>
      <w:bookmarkEnd w:id="5611"/>
      <w:r>
        <w:t>Introduction</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5639" w:name="_Toc535475937"/>
      <w:bookmarkStart w:id="5640" w:name="_Toc82450315"/>
      <w:bookmarkStart w:id="5641" w:name="_Toc106184262"/>
      <w:bookmarkStart w:id="5642" w:name="_Toc53185584"/>
      <w:bookmarkStart w:id="5643" w:name="_Toc82450963"/>
      <w:bookmarkStart w:id="5644" w:name="_Toc138853897"/>
      <w:bookmarkStart w:id="5645" w:name="_Toc57821373"/>
      <w:bookmarkStart w:id="5646" w:name="_Toc57820446"/>
      <w:bookmarkStart w:id="5647" w:name="_Toc61183649"/>
      <w:bookmarkStart w:id="5648" w:name="_Toc89949352"/>
      <w:bookmarkStart w:id="5649" w:name="_Toc61184435"/>
      <w:bookmarkStart w:id="5650" w:name="_Toc76542333"/>
      <w:bookmarkStart w:id="5651" w:name="_Toc61184043"/>
      <w:bookmarkStart w:id="5652" w:name="_Toc66386562"/>
      <w:bookmarkStart w:id="5653" w:name="_Toc61184827"/>
      <w:bookmarkStart w:id="5654" w:name="_Toc138946578"/>
      <w:bookmarkStart w:id="5655" w:name="_Toc53185960"/>
      <w:bookmarkStart w:id="5656" w:name="_Toc130402284"/>
      <w:bookmarkStart w:id="5657" w:name="_Toc74583520"/>
      <w:bookmarkStart w:id="5658" w:name="_Toc137554835"/>
      <w:bookmarkStart w:id="5659" w:name="_Toc61185217"/>
      <w:bookmarkStart w:id="5660" w:name="_Toc98763333"/>
      <w:bookmarkStart w:id="5661" w:name="_Toc98755741"/>
      <w:bookmarkStart w:id="5662" w:name="_Toc155428300"/>
      <w:bookmarkStart w:id="5663" w:name="_Toc155781318"/>
      <w:bookmarkStart w:id="5664" w:name="_Toc161665678"/>
      <w:bookmarkStart w:id="5665" w:name="_Toc169718829"/>
      <w:bookmarkStart w:id="5666" w:name="_Toc176337386"/>
      <w:r>
        <w:rPr>
          <w:rFonts w:eastAsia="SimSun" w:hint="eastAsia"/>
          <w:lang w:eastAsia="zh-CN"/>
        </w:rPr>
        <w:t>10</w:t>
      </w:r>
      <w:r>
        <w:rPr>
          <w:rFonts w:eastAsia="SimSun"/>
        </w:rPr>
        <w:t>.1.1.2</w:t>
      </w:r>
      <w:r>
        <w:tab/>
      </w:r>
      <w:bookmarkEnd w:id="5639"/>
      <w:r>
        <w:t>Requirements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5667" w:name="_Toc66386563"/>
      <w:bookmarkStart w:id="5668" w:name="_Toc137554836"/>
      <w:bookmarkStart w:id="5669" w:name="_Toc89949353"/>
      <w:bookmarkStart w:id="5670" w:name="_Toc106184263"/>
      <w:bookmarkStart w:id="5671" w:name="_Toc61183650"/>
      <w:bookmarkStart w:id="5672" w:name="_Toc82450316"/>
      <w:bookmarkStart w:id="5673" w:name="_Toc130402285"/>
      <w:bookmarkStart w:id="5674" w:name="_Toc57820447"/>
      <w:bookmarkStart w:id="5675" w:name="_Toc76542334"/>
      <w:bookmarkStart w:id="5676" w:name="_Toc82450964"/>
      <w:bookmarkStart w:id="5677" w:name="_Toc98755742"/>
      <w:bookmarkStart w:id="5678" w:name="_Toc53185585"/>
      <w:bookmarkStart w:id="5679" w:name="_Toc53185961"/>
      <w:bookmarkStart w:id="5680" w:name="_Toc74583521"/>
      <w:bookmarkStart w:id="5681" w:name="_Toc61184436"/>
      <w:bookmarkStart w:id="5682" w:name="_Toc61184828"/>
      <w:bookmarkStart w:id="5683" w:name="_Toc138853898"/>
      <w:bookmarkStart w:id="5684" w:name="_Toc61185218"/>
      <w:bookmarkStart w:id="5685" w:name="_Toc61184044"/>
      <w:bookmarkStart w:id="5686" w:name="_Toc138946579"/>
      <w:bookmarkStart w:id="5687" w:name="_Toc57821374"/>
      <w:bookmarkStart w:id="5688" w:name="_Toc98763334"/>
      <w:bookmarkStart w:id="5689" w:name="_Toc155428301"/>
      <w:bookmarkStart w:id="5690" w:name="_Toc155781319"/>
      <w:bookmarkStart w:id="5691" w:name="_Toc161665679"/>
      <w:bookmarkStart w:id="5692" w:name="_Toc169718830"/>
      <w:bookmarkStart w:id="5693" w:name="_Toc17633738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5694"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5694"/>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5695" w:name="_Hlk521492632"/>
            <w:r>
              <w:t>6400</w:t>
            </w:r>
            <w:bookmarkEnd w:id="5695"/>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5696" w:name="_Toc155428302"/>
      <w:bookmarkStart w:id="5697" w:name="_Toc155781320"/>
      <w:bookmarkStart w:id="5698" w:name="_Toc161665680"/>
      <w:bookmarkStart w:id="5699" w:name="_Toc169718831"/>
      <w:bookmarkStart w:id="5700" w:name="_Toc17633738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5696"/>
      <w:bookmarkEnd w:id="5697"/>
      <w:bookmarkEnd w:id="5698"/>
      <w:bookmarkEnd w:id="5699"/>
      <w:bookmarkEnd w:id="5700"/>
    </w:p>
    <w:p w14:paraId="2A3D50C6" w14:textId="0C9CC1C4" w:rsidR="0076304B" w:rsidRDefault="0076304B" w:rsidP="009244C7">
      <w:pPr>
        <w:pStyle w:val="Heading4"/>
        <w:rPr>
          <w:lang w:eastAsia="ko-KR"/>
        </w:rPr>
      </w:pPr>
      <w:bookmarkStart w:id="5701" w:name="_Toc5952581"/>
      <w:bookmarkStart w:id="5702" w:name="_Toc155428303"/>
      <w:bookmarkStart w:id="5703" w:name="_Toc155781321"/>
      <w:bookmarkStart w:id="5704" w:name="_Toc161665681"/>
      <w:bookmarkStart w:id="5705" w:name="_Toc169718832"/>
      <w:bookmarkStart w:id="5706" w:name="_Toc17633738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5701"/>
      <w:bookmarkEnd w:id="5702"/>
      <w:bookmarkEnd w:id="5703"/>
      <w:bookmarkEnd w:id="5704"/>
      <w:bookmarkEnd w:id="5705"/>
      <w:bookmarkEnd w:id="5706"/>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5707" w:name="_Toc5952582"/>
      <w:bookmarkStart w:id="5708" w:name="_Toc155428304"/>
      <w:bookmarkStart w:id="5709" w:name="_Toc155781322"/>
      <w:bookmarkStart w:id="5710" w:name="_Toc161665682"/>
      <w:bookmarkStart w:id="5711" w:name="_Toc169718833"/>
      <w:bookmarkStart w:id="5712" w:name="_Toc17633739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5707"/>
      <w:r>
        <w:rPr>
          <w:lang w:eastAsia="ko-KR"/>
        </w:rPr>
        <w:t xml:space="preserve"> for 4-step RA type</w:t>
      </w:r>
      <w:bookmarkEnd w:id="5708"/>
      <w:bookmarkEnd w:id="5709"/>
      <w:bookmarkEnd w:id="5710"/>
      <w:bookmarkEnd w:id="5711"/>
      <w:bookmarkEnd w:id="5712"/>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5713" w:name="_Hlk31114384"/>
      <w:r>
        <w:rPr>
          <w:rFonts w:cs="v4.2.0"/>
        </w:rPr>
        <w:t>clause 7.4 of</w:t>
      </w:r>
      <w:bookmarkEnd w:id="5713"/>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5714" w:name="_Toc5952583"/>
      <w:bookmarkStart w:id="5715" w:name="_Toc155428305"/>
      <w:bookmarkStart w:id="5716" w:name="_Toc155781323"/>
      <w:bookmarkStart w:id="5717" w:name="_Toc161665683"/>
      <w:bookmarkStart w:id="5718" w:name="_Toc169718834"/>
      <w:bookmarkStart w:id="5719" w:name="_Toc176337391"/>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5714"/>
      <w:bookmarkEnd w:id="5715"/>
      <w:bookmarkEnd w:id="5716"/>
      <w:bookmarkEnd w:id="5717"/>
      <w:bookmarkEnd w:id="5718"/>
      <w:bookmarkEnd w:id="5719"/>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5720" w:name="_Toc5952584"/>
      <w:bookmarkStart w:id="5721" w:name="_Toc155428306"/>
      <w:bookmarkStart w:id="5722" w:name="_Toc155781324"/>
      <w:bookmarkStart w:id="5723" w:name="_Toc161665684"/>
      <w:bookmarkStart w:id="5724" w:name="_Toc169718835"/>
      <w:bookmarkStart w:id="5725" w:name="_Toc176337392"/>
      <w:bookmarkStart w:id="5726" w:name="OLE_LINK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5720"/>
      <w:bookmarkEnd w:id="5721"/>
      <w:bookmarkEnd w:id="5722"/>
      <w:bookmarkEnd w:id="5723"/>
      <w:bookmarkEnd w:id="5724"/>
      <w:bookmarkEnd w:id="5725"/>
    </w:p>
    <w:bookmarkEnd w:id="5726"/>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5727" w:name="_Toc61184442"/>
      <w:bookmarkStart w:id="5728" w:name="_Toc138853904"/>
      <w:bookmarkStart w:id="5729" w:name="_Toc82450322"/>
      <w:bookmarkStart w:id="5730" w:name="_Toc98763340"/>
      <w:bookmarkStart w:id="5731" w:name="_Toc61183656"/>
      <w:bookmarkStart w:id="5732" w:name="_Toc89949359"/>
      <w:bookmarkStart w:id="5733" w:name="_Toc98755748"/>
      <w:bookmarkStart w:id="5734" w:name="_Toc74583527"/>
      <w:bookmarkStart w:id="5735" w:name="_Toc53185967"/>
      <w:bookmarkStart w:id="5736" w:name="_Toc66386569"/>
      <w:bookmarkStart w:id="5737" w:name="_Toc61184834"/>
      <w:bookmarkStart w:id="5738" w:name="_Toc130402291"/>
      <w:bookmarkStart w:id="5739" w:name="_Toc137554842"/>
      <w:bookmarkStart w:id="5740" w:name="_Toc57821380"/>
      <w:bookmarkStart w:id="5741" w:name="_Toc76542340"/>
      <w:bookmarkStart w:id="5742" w:name="_Toc61185224"/>
      <w:bookmarkStart w:id="5743" w:name="_Toc53185591"/>
      <w:bookmarkStart w:id="5744" w:name="_Toc106184269"/>
      <w:bookmarkStart w:id="5745" w:name="_Toc57820453"/>
      <w:bookmarkStart w:id="5746" w:name="_Toc138946585"/>
      <w:bookmarkStart w:id="5747" w:name="_Toc82450970"/>
      <w:bookmarkStart w:id="5748" w:name="_Toc61184050"/>
      <w:bookmarkStart w:id="5749" w:name="_Toc155428307"/>
      <w:bookmarkStart w:id="5750" w:name="_Toc155781325"/>
      <w:bookmarkStart w:id="5751" w:name="_Toc161665685"/>
      <w:bookmarkStart w:id="5752" w:name="_Toc169718836"/>
      <w:bookmarkStart w:id="5753" w:name="_Toc176337393"/>
      <w:r>
        <w:rPr>
          <w:rFonts w:eastAsia="SimSun" w:hint="eastAsia"/>
          <w:lang w:eastAsia="zh-CN"/>
        </w:rPr>
        <w:t>10</w:t>
      </w:r>
      <w:r>
        <w:t>.2</w:t>
      </w:r>
      <w:r>
        <w:tab/>
        <w:t>Timing</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8087085" w14:textId="77777777" w:rsidR="0076304B" w:rsidRDefault="0076304B" w:rsidP="0076304B">
      <w:pPr>
        <w:pStyle w:val="Heading3"/>
      </w:pPr>
      <w:bookmarkStart w:id="5754" w:name="_Toc106184270"/>
      <w:bookmarkStart w:id="5755" w:name="_Toc82450323"/>
      <w:bookmarkStart w:id="5756" w:name="_Toc61183657"/>
      <w:bookmarkStart w:id="5757" w:name="_Toc89949360"/>
      <w:bookmarkStart w:id="5758" w:name="_Toc98755749"/>
      <w:bookmarkStart w:id="5759" w:name="_Toc98763341"/>
      <w:bookmarkStart w:id="5760" w:name="_Toc61184835"/>
      <w:bookmarkStart w:id="5761" w:name="_Toc57820454"/>
      <w:bookmarkStart w:id="5762" w:name="_Toc137554843"/>
      <w:bookmarkStart w:id="5763" w:name="_Toc66386570"/>
      <w:bookmarkStart w:id="5764" w:name="_Toc61184443"/>
      <w:bookmarkStart w:id="5765" w:name="_Toc53185592"/>
      <w:bookmarkStart w:id="5766" w:name="_Toc138853905"/>
      <w:bookmarkStart w:id="5767" w:name="_Toc130402292"/>
      <w:bookmarkStart w:id="5768" w:name="_Toc76542341"/>
      <w:bookmarkStart w:id="5769" w:name="_Toc61184051"/>
      <w:bookmarkStart w:id="5770" w:name="_Toc61185225"/>
      <w:bookmarkStart w:id="5771" w:name="_Toc138946586"/>
      <w:bookmarkStart w:id="5772" w:name="_Toc82450971"/>
      <w:bookmarkStart w:id="5773" w:name="_Toc74583528"/>
      <w:bookmarkStart w:id="5774" w:name="_Toc53185968"/>
      <w:bookmarkStart w:id="5775" w:name="_Toc57821381"/>
      <w:bookmarkStart w:id="5776" w:name="_Toc155428308"/>
      <w:bookmarkStart w:id="5777" w:name="_Toc155781326"/>
      <w:bookmarkStart w:id="5778" w:name="_Toc161665686"/>
      <w:bookmarkStart w:id="5779" w:name="_Toc169718837"/>
      <w:bookmarkStart w:id="5780" w:name="_Toc176337394"/>
      <w:r>
        <w:rPr>
          <w:rFonts w:eastAsia="SimSun" w:hint="eastAsia"/>
          <w:lang w:eastAsia="zh-CN"/>
        </w:rPr>
        <w:t>10</w:t>
      </w:r>
      <w:r>
        <w:t>.2.1</w:t>
      </w:r>
      <w:r>
        <w:tab/>
        <w:t>NCR-MT transmit timing</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76D19A2B" w14:textId="77777777" w:rsidR="0076304B" w:rsidRDefault="0076304B" w:rsidP="0076304B">
      <w:pPr>
        <w:pStyle w:val="Heading4"/>
        <w:rPr>
          <w:rFonts w:eastAsia="SimSun"/>
          <w:b/>
          <w:bCs/>
        </w:rPr>
      </w:pPr>
      <w:bookmarkStart w:id="5781" w:name="_Toc66386571"/>
      <w:bookmarkStart w:id="5782" w:name="_Toc61184052"/>
      <w:bookmarkStart w:id="5783" w:name="_Toc76542342"/>
      <w:bookmarkStart w:id="5784" w:name="_Toc74583529"/>
      <w:bookmarkStart w:id="5785" w:name="_Toc82450972"/>
      <w:bookmarkStart w:id="5786" w:name="_Toc130402293"/>
      <w:bookmarkStart w:id="5787" w:name="_Toc82450324"/>
      <w:bookmarkStart w:id="5788" w:name="_Toc106184271"/>
      <w:bookmarkStart w:id="5789" w:name="_Toc61183658"/>
      <w:bookmarkStart w:id="5790" w:name="_Toc138853906"/>
      <w:bookmarkStart w:id="5791" w:name="_Toc61185226"/>
      <w:bookmarkStart w:id="5792" w:name="_Toc53185969"/>
      <w:bookmarkStart w:id="5793" w:name="_Toc57820455"/>
      <w:bookmarkStart w:id="5794" w:name="_Toc137554844"/>
      <w:bookmarkStart w:id="5795" w:name="_Toc61184444"/>
      <w:bookmarkStart w:id="5796" w:name="_Toc61184836"/>
      <w:bookmarkStart w:id="5797" w:name="_Toc89949361"/>
      <w:bookmarkStart w:id="5798" w:name="_Toc57821382"/>
      <w:bookmarkStart w:id="5799" w:name="_Toc138946587"/>
      <w:bookmarkStart w:id="5800" w:name="_Toc53185593"/>
      <w:bookmarkStart w:id="5801" w:name="_Toc98763342"/>
      <w:bookmarkStart w:id="5802" w:name="_Toc98755750"/>
      <w:bookmarkStart w:id="5803" w:name="_Toc155428309"/>
      <w:bookmarkStart w:id="5804" w:name="_Toc155781327"/>
      <w:bookmarkStart w:id="5805" w:name="_Toc161665687"/>
      <w:bookmarkStart w:id="5806" w:name="_Toc169718838"/>
      <w:bookmarkStart w:id="5807" w:name="_Toc176337395"/>
      <w:r>
        <w:rPr>
          <w:rFonts w:eastAsia="SimSun" w:hint="eastAsia"/>
          <w:lang w:eastAsia="zh-CN"/>
        </w:rPr>
        <w:t>10</w:t>
      </w:r>
      <w:r>
        <w:rPr>
          <w:rFonts w:eastAsia="SimSun"/>
        </w:rPr>
        <w:t>.2.1.1</w:t>
      </w:r>
      <w:r>
        <w:tab/>
      </w:r>
      <w:r>
        <w:rPr>
          <w:rFonts w:eastAsia="SimSun"/>
        </w:rPr>
        <w:t>Introduction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62146D90" w14:textId="1DC8552D" w:rsidR="0076304B" w:rsidRDefault="00172C56" w:rsidP="0076304B">
      <w:pPr>
        <w:rPr>
          <w:rFonts w:cs="v4.2.0"/>
          <w:lang w:eastAsia="zh-CN"/>
        </w:rPr>
      </w:pPr>
      <w:bookmarkStart w:id="5808" w:name="_Toc74583530"/>
      <w:bookmarkStart w:id="5809" w:name="_Toc66386572"/>
      <w:bookmarkStart w:id="5810" w:name="_Toc53185594"/>
      <w:bookmarkStart w:id="5811" w:name="_Toc61184837"/>
      <w:bookmarkStart w:id="5812" w:name="_Toc89949362"/>
      <w:bookmarkStart w:id="5813" w:name="_Toc57821383"/>
      <w:bookmarkStart w:id="5814" w:name="_Toc82450973"/>
      <w:bookmarkStart w:id="5815" w:name="_Toc535475929"/>
      <w:bookmarkStart w:id="5816" w:name="_Toc61183659"/>
      <w:bookmarkStart w:id="5817" w:name="_Toc57820456"/>
      <w:bookmarkStart w:id="5818" w:name="_Toc98755751"/>
      <w:bookmarkStart w:id="5819" w:name="_Toc76542343"/>
      <w:bookmarkStart w:id="5820" w:name="_Toc53185970"/>
      <w:bookmarkStart w:id="5821" w:name="_Toc61185227"/>
      <w:bookmarkStart w:id="5822" w:name="_Toc61184445"/>
      <w:bookmarkStart w:id="5823" w:name="_Toc82450325"/>
      <w:bookmarkStart w:id="5824"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5pt" o:ole="">
            <v:imagedata r:id="rId31" o:title=""/>
          </v:shape>
          <o:OLEObject Type="Embed" ProgID="Equation.3" ShapeID="_x0000_i1032" DrawAspect="Content" ObjectID="_1788772351"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5825" w:name="_Toc138946588"/>
      <w:bookmarkStart w:id="5826" w:name="_Toc137554845"/>
      <w:bookmarkStart w:id="5827" w:name="_Toc130402294"/>
      <w:bookmarkStart w:id="5828" w:name="_Toc138853907"/>
      <w:bookmarkStart w:id="5829" w:name="_Toc98763343"/>
      <w:bookmarkStart w:id="5830" w:name="_Toc106184272"/>
      <w:bookmarkStart w:id="5831" w:name="_Toc155428310"/>
      <w:bookmarkStart w:id="5832" w:name="_Toc155781328"/>
      <w:bookmarkStart w:id="5833" w:name="_Toc161665688"/>
      <w:bookmarkStart w:id="5834" w:name="_Toc169718839"/>
      <w:bookmarkStart w:id="5835" w:name="_Toc176337396"/>
      <w:r>
        <w:rPr>
          <w:rFonts w:eastAsia="SimSun" w:hint="eastAsia"/>
          <w:lang w:eastAsia="zh-CN"/>
        </w:rPr>
        <w:t>10</w:t>
      </w:r>
      <w:r>
        <w:rPr>
          <w:rFonts w:eastAsia="SimSun"/>
        </w:rPr>
        <w:t>.2.1.2</w:t>
      </w:r>
      <w:r>
        <w:rPr>
          <w:rFonts w:eastAsia="SimSun"/>
        </w:rPr>
        <w:tab/>
        <w:t>Requirements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5836" w:name="_Toc57821384"/>
      <w:bookmarkStart w:id="5837" w:name="_Toc53185595"/>
      <w:bookmarkStart w:id="5838" w:name="_Toc98755752"/>
      <w:bookmarkStart w:id="5839" w:name="_Toc82450974"/>
      <w:bookmarkStart w:id="5840" w:name="_Toc76542344"/>
      <w:bookmarkStart w:id="5841" w:name="_Toc61183660"/>
      <w:bookmarkStart w:id="5842" w:name="_Toc138946589"/>
      <w:bookmarkStart w:id="5843" w:name="_Toc138853908"/>
      <w:bookmarkStart w:id="5844" w:name="_Toc66386573"/>
      <w:bookmarkStart w:id="5845" w:name="_Toc82450326"/>
      <w:bookmarkStart w:id="5846" w:name="_Toc57820457"/>
      <w:bookmarkStart w:id="5847" w:name="_Toc61185228"/>
      <w:bookmarkStart w:id="5848" w:name="_Toc74583531"/>
      <w:bookmarkStart w:id="5849" w:name="_Toc61184446"/>
      <w:bookmarkStart w:id="5850" w:name="_Toc98763344"/>
      <w:bookmarkStart w:id="5851" w:name="_Toc130402295"/>
      <w:bookmarkStart w:id="5852" w:name="_Toc53185971"/>
      <w:bookmarkStart w:id="5853" w:name="_Toc89949363"/>
      <w:bookmarkStart w:id="5854" w:name="_Toc137554846"/>
      <w:bookmarkStart w:id="5855" w:name="_Toc61184054"/>
      <w:bookmarkStart w:id="5856" w:name="_Toc61184838"/>
      <w:bookmarkStart w:id="5857" w:name="_Toc106184273"/>
      <w:bookmarkStart w:id="5858" w:name="_Toc155428311"/>
      <w:bookmarkStart w:id="5859" w:name="_Toc155781329"/>
      <w:bookmarkStart w:id="5860" w:name="_Toc161665689"/>
      <w:bookmarkStart w:id="5861" w:name="_Toc169718840"/>
      <w:bookmarkStart w:id="5862" w:name="_Toc176337397"/>
      <w:r>
        <w:rPr>
          <w:rFonts w:eastAsia="SimSun" w:hint="eastAsia"/>
          <w:lang w:eastAsia="zh-CN"/>
        </w:rPr>
        <w:t>10</w:t>
      </w:r>
      <w:r>
        <w:rPr>
          <w:rFonts w:eastAsia="SimSun"/>
          <w:lang w:eastAsia="zh-CN"/>
        </w:rPr>
        <w:t>.2.1.2.1</w:t>
      </w:r>
      <w:r>
        <w:rPr>
          <w:rFonts w:eastAsia="SimSun"/>
          <w:lang w:eastAsia="zh-CN"/>
        </w:rPr>
        <w:tab/>
        <w:t>Gradual timing adjustment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5863" w:name="_Toc53185972"/>
      <w:bookmarkStart w:id="5864"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5865" w:name="_Toc155428312"/>
      <w:bookmarkStart w:id="5866" w:name="_Toc155781330"/>
      <w:bookmarkStart w:id="5867" w:name="_Toc161665690"/>
      <w:bookmarkStart w:id="5868" w:name="_Toc169718841"/>
      <w:bookmarkStart w:id="5869" w:name="_Toc176337398"/>
      <w:bookmarkStart w:id="5870" w:name="_Toc66386574"/>
      <w:bookmarkStart w:id="5871" w:name="_Toc57821385"/>
      <w:bookmarkStart w:id="5872" w:name="_Toc82450975"/>
      <w:bookmarkStart w:id="5873" w:name="_Toc137554847"/>
      <w:bookmarkStart w:id="5874" w:name="_Toc89949364"/>
      <w:bookmarkStart w:id="5875" w:name="_Toc138853909"/>
      <w:bookmarkStart w:id="5876" w:name="_Toc130402296"/>
      <w:bookmarkStart w:id="5877" w:name="_Toc82450327"/>
      <w:bookmarkStart w:id="5878" w:name="_Toc98763345"/>
      <w:bookmarkStart w:id="5879" w:name="_Toc61184839"/>
      <w:bookmarkStart w:id="5880" w:name="_Toc61185229"/>
      <w:bookmarkStart w:id="5881" w:name="_Toc57820458"/>
      <w:bookmarkStart w:id="5882" w:name="_Toc106184274"/>
      <w:bookmarkStart w:id="5883" w:name="_Toc61184447"/>
      <w:bookmarkStart w:id="5884" w:name="_Toc98755753"/>
      <w:bookmarkStart w:id="5885" w:name="_Toc138946590"/>
      <w:bookmarkStart w:id="5886" w:name="_Toc61184055"/>
      <w:bookmarkStart w:id="5887" w:name="_Toc76542345"/>
      <w:bookmarkStart w:id="5888" w:name="_Toc74583532"/>
      <w:bookmarkStart w:id="5889" w:name="_Toc61183661"/>
      <w:r>
        <w:rPr>
          <w:rFonts w:eastAsia="SimSun" w:hint="eastAsia"/>
          <w:lang w:eastAsia="zh-CN"/>
        </w:rPr>
        <w:t>10</w:t>
      </w:r>
      <w:r>
        <w:rPr>
          <w:rFonts w:eastAsia="SimSun"/>
        </w:rPr>
        <w:t>.2.2.1</w:t>
      </w:r>
      <w:r>
        <w:tab/>
      </w:r>
      <w:r>
        <w:rPr>
          <w:rFonts w:eastAsia="SimSun"/>
        </w:rPr>
        <w:t>Introduction</w:t>
      </w:r>
      <w:bookmarkEnd w:id="5865"/>
      <w:bookmarkEnd w:id="5866"/>
      <w:bookmarkEnd w:id="5867"/>
      <w:bookmarkEnd w:id="5868"/>
      <w:bookmarkEnd w:id="5869"/>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5890" w:name="_Toc155428313"/>
      <w:bookmarkStart w:id="5891" w:name="_Toc155781331"/>
      <w:bookmarkStart w:id="5892" w:name="_Toc161665691"/>
      <w:bookmarkStart w:id="5893" w:name="_Toc169718842"/>
      <w:bookmarkStart w:id="5894" w:name="_Toc176337399"/>
      <w:r>
        <w:rPr>
          <w:rFonts w:eastAsia="SimSun" w:hint="eastAsia"/>
          <w:lang w:eastAsia="zh-CN"/>
        </w:rPr>
        <w:t>10</w:t>
      </w:r>
      <w:r>
        <w:rPr>
          <w:rFonts w:eastAsia="SimSun"/>
        </w:rPr>
        <w:t>.2.2.2</w:t>
      </w:r>
      <w:r>
        <w:rPr>
          <w:rFonts w:eastAsia="SimSun"/>
        </w:rPr>
        <w:tab/>
        <w:t>Requirements</w:t>
      </w:r>
      <w:bookmarkEnd w:id="5890"/>
      <w:bookmarkEnd w:id="5891"/>
      <w:bookmarkEnd w:id="5892"/>
      <w:bookmarkEnd w:id="5893"/>
      <w:bookmarkEnd w:id="5894"/>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5895" w:name="_Toc155428314"/>
      <w:bookmarkStart w:id="5896" w:name="_Toc155781332"/>
      <w:bookmarkStart w:id="5897" w:name="_Toc161665692"/>
      <w:bookmarkStart w:id="5898" w:name="_Toc169718843"/>
      <w:bookmarkStart w:id="5899" w:name="_Toc176337400"/>
      <w:r>
        <w:rPr>
          <w:rFonts w:eastAsia="SimSun" w:hint="eastAsia"/>
          <w:lang w:eastAsia="zh-CN"/>
        </w:rPr>
        <w:t>10</w:t>
      </w:r>
      <w:r>
        <w:t>.2.3</w:t>
      </w:r>
      <w:r>
        <w:tab/>
        <w:t>NCR-MT timing advance</w:t>
      </w:r>
      <w:bookmarkEnd w:id="5863"/>
      <w:bookmarkEnd w:id="5864"/>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5"/>
      <w:bookmarkEnd w:id="5896"/>
      <w:bookmarkEnd w:id="5897"/>
      <w:bookmarkEnd w:id="5898"/>
      <w:bookmarkEnd w:id="5899"/>
    </w:p>
    <w:p w14:paraId="0534DE0B" w14:textId="77777777" w:rsidR="0076304B" w:rsidRDefault="0076304B" w:rsidP="0076304B">
      <w:pPr>
        <w:pStyle w:val="Heading4"/>
        <w:rPr>
          <w:rFonts w:eastAsia="SimSun"/>
          <w:b/>
          <w:bCs/>
        </w:rPr>
      </w:pPr>
      <w:bookmarkStart w:id="5900" w:name="_Toc155428315"/>
      <w:bookmarkStart w:id="5901" w:name="_Toc155781333"/>
      <w:bookmarkStart w:id="5902" w:name="_Toc161665693"/>
      <w:bookmarkStart w:id="5903" w:name="_Toc169718844"/>
      <w:bookmarkStart w:id="5904" w:name="_Toc176337401"/>
      <w:r>
        <w:rPr>
          <w:rFonts w:eastAsia="SimSun" w:hint="eastAsia"/>
          <w:lang w:eastAsia="zh-CN"/>
        </w:rPr>
        <w:t>10</w:t>
      </w:r>
      <w:r>
        <w:rPr>
          <w:rFonts w:eastAsia="SimSun"/>
        </w:rPr>
        <w:t>.2.3.1</w:t>
      </w:r>
      <w:r>
        <w:tab/>
      </w:r>
      <w:r>
        <w:rPr>
          <w:rFonts w:eastAsia="SimSun"/>
        </w:rPr>
        <w:t>Introduction</w:t>
      </w:r>
      <w:bookmarkEnd w:id="5900"/>
      <w:bookmarkEnd w:id="5901"/>
      <w:bookmarkEnd w:id="5902"/>
      <w:bookmarkEnd w:id="5903"/>
      <w:bookmarkEnd w:id="5904"/>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5905" w:name="_Toc155428316"/>
      <w:bookmarkStart w:id="5906" w:name="_Toc155781334"/>
      <w:bookmarkStart w:id="5907" w:name="_Toc161665694"/>
      <w:bookmarkStart w:id="5908" w:name="_Toc169718845"/>
      <w:bookmarkStart w:id="5909" w:name="_Toc176337402"/>
      <w:r>
        <w:rPr>
          <w:rFonts w:eastAsia="SimSun" w:hint="eastAsia"/>
          <w:lang w:eastAsia="zh-CN"/>
        </w:rPr>
        <w:t>10</w:t>
      </w:r>
      <w:r>
        <w:rPr>
          <w:rFonts w:eastAsia="SimSun"/>
        </w:rPr>
        <w:t>.2.3.2</w:t>
      </w:r>
      <w:r>
        <w:rPr>
          <w:rFonts w:eastAsia="SimSun"/>
        </w:rPr>
        <w:tab/>
        <w:t>Requirements</w:t>
      </w:r>
      <w:bookmarkEnd w:id="5905"/>
      <w:bookmarkEnd w:id="5906"/>
      <w:bookmarkEnd w:id="5907"/>
      <w:bookmarkEnd w:id="5908"/>
      <w:bookmarkEnd w:id="5909"/>
    </w:p>
    <w:p w14:paraId="1C52000C" w14:textId="77777777" w:rsidR="0076304B" w:rsidRDefault="0076304B" w:rsidP="0076304B">
      <w:pPr>
        <w:pStyle w:val="Heading5"/>
        <w:rPr>
          <w:rFonts w:eastAsia="SimSun"/>
          <w:b/>
          <w:bCs/>
          <w:lang w:eastAsia="zh-CN"/>
        </w:rPr>
      </w:pPr>
      <w:bookmarkStart w:id="5910" w:name="_Toc155428317"/>
      <w:bookmarkStart w:id="5911" w:name="_Toc155781335"/>
      <w:bookmarkStart w:id="5912" w:name="_Toc161665695"/>
      <w:bookmarkStart w:id="5913" w:name="_Toc169718846"/>
      <w:bookmarkStart w:id="5914" w:name="_Toc176337403"/>
      <w:r>
        <w:rPr>
          <w:rFonts w:eastAsia="SimSun" w:hint="eastAsia"/>
          <w:lang w:eastAsia="zh-CN"/>
        </w:rPr>
        <w:t>10</w:t>
      </w:r>
      <w:r>
        <w:rPr>
          <w:rFonts w:eastAsia="SimSun"/>
          <w:lang w:eastAsia="zh-CN"/>
        </w:rPr>
        <w:t>.2.3.2.1</w:t>
      </w:r>
      <w:r>
        <w:rPr>
          <w:rFonts w:eastAsia="SimSun"/>
          <w:lang w:eastAsia="zh-CN"/>
        </w:rPr>
        <w:tab/>
        <w:t>Timing Advance adjustment delay</w:t>
      </w:r>
      <w:bookmarkEnd w:id="5910"/>
      <w:bookmarkEnd w:id="5911"/>
      <w:bookmarkEnd w:id="5912"/>
      <w:bookmarkEnd w:id="5913"/>
      <w:bookmarkEnd w:id="5914"/>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5915" w:name="_Toc155428318"/>
      <w:bookmarkStart w:id="5916" w:name="_Toc155781336"/>
      <w:bookmarkStart w:id="5917" w:name="_Toc161665696"/>
      <w:bookmarkStart w:id="5918" w:name="_Toc169718847"/>
      <w:bookmarkStart w:id="5919" w:name="_Toc176337404"/>
      <w:r>
        <w:rPr>
          <w:rFonts w:eastAsia="SimSun" w:hint="eastAsia"/>
          <w:lang w:eastAsia="zh-CN"/>
        </w:rPr>
        <w:t>10</w:t>
      </w:r>
      <w:r>
        <w:rPr>
          <w:rFonts w:eastAsia="SimSun"/>
          <w:lang w:eastAsia="zh-CN"/>
        </w:rPr>
        <w:t>.2.3.2.2</w:t>
      </w:r>
      <w:r>
        <w:rPr>
          <w:rFonts w:eastAsia="SimSun"/>
          <w:lang w:eastAsia="zh-CN"/>
        </w:rPr>
        <w:tab/>
        <w:t>Timing Advance adjustment accuracy</w:t>
      </w:r>
      <w:bookmarkEnd w:id="5915"/>
      <w:bookmarkEnd w:id="5916"/>
      <w:bookmarkEnd w:id="5917"/>
      <w:bookmarkEnd w:id="5918"/>
      <w:bookmarkEnd w:id="5919"/>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5920" w:name="_Toc66386578"/>
      <w:bookmarkStart w:id="5921" w:name="_Toc82450979"/>
      <w:bookmarkStart w:id="5922" w:name="_Toc61184451"/>
      <w:bookmarkStart w:id="5923" w:name="_Toc137554851"/>
      <w:bookmarkStart w:id="5924" w:name="_Toc138946594"/>
      <w:bookmarkStart w:id="5925" w:name="_Toc98755757"/>
      <w:bookmarkStart w:id="5926" w:name="_Toc57821389"/>
      <w:bookmarkStart w:id="5927" w:name="_Toc98763349"/>
      <w:bookmarkStart w:id="5928" w:name="_Toc138853913"/>
      <w:bookmarkStart w:id="5929" w:name="_Toc61183665"/>
      <w:bookmarkStart w:id="5930" w:name="_Toc53185600"/>
      <w:bookmarkStart w:id="5931" w:name="_Toc61184059"/>
      <w:bookmarkStart w:id="5932" w:name="_Toc53185976"/>
      <w:bookmarkStart w:id="5933" w:name="_Toc106184278"/>
      <w:bookmarkStart w:id="5934" w:name="_Toc76542349"/>
      <w:bookmarkStart w:id="5935" w:name="_Toc82450331"/>
      <w:bookmarkStart w:id="5936" w:name="_Toc61185233"/>
      <w:bookmarkStart w:id="5937" w:name="_Toc57820462"/>
      <w:bookmarkStart w:id="5938" w:name="_Toc130402300"/>
      <w:bookmarkStart w:id="5939" w:name="_Toc89949368"/>
      <w:bookmarkStart w:id="5940" w:name="_Toc61184843"/>
      <w:bookmarkStart w:id="5941" w:name="_Toc74583536"/>
      <w:bookmarkStart w:id="5942" w:name="_Toc155428319"/>
      <w:bookmarkStart w:id="5943" w:name="_Toc155781337"/>
      <w:bookmarkStart w:id="5944" w:name="_Toc161665697"/>
      <w:bookmarkStart w:id="5945" w:name="_Toc169718848"/>
      <w:bookmarkStart w:id="5946" w:name="_Toc17633740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CFC5397" w14:textId="77777777" w:rsidR="0076304B" w:rsidRDefault="0076304B" w:rsidP="0076304B">
      <w:pPr>
        <w:pStyle w:val="Heading3"/>
      </w:pPr>
      <w:bookmarkStart w:id="5947" w:name="_Toc98755758"/>
      <w:bookmarkStart w:id="5948" w:name="_Toc98763350"/>
      <w:bookmarkStart w:id="5949" w:name="_Toc82450980"/>
      <w:bookmarkStart w:id="5950" w:name="_Toc61184844"/>
      <w:bookmarkStart w:id="5951" w:name="_Toc137554852"/>
      <w:bookmarkStart w:id="5952" w:name="_Toc74583537"/>
      <w:bookmarkStart w:id="5953" w:name="_Toc76542350"/>
      <w:bookmarkStart w:id="5954" w:name="_Toc89949369"/>
      <w:bookmarkStart w:id="5955" w:name="_Toc57821390"/>
      <w:bookmarkStart w:id="5956" w:name="_Toc57820463"/>
      <w:bookmarkStart w:id="5957" w:name="_Toc106184279"/>
      <w:bookmarkStart w:id="5958" w:name="_Toc138946595"/>
      <w:bookmarkStart w:id="5959" w:name="_Toc61183666"/>
      <w:bookmarkStart w:id="5960" w:name="_Toc82450332"/>
      <w:bookmarkStart w:id="5961" w:name="_Toc61184452"/>
      <w:bookmarkStart w:id="5962" w:name="_Toc138853914"/>
      <w:bookmarkStart w:id="5963" w:name="_Toc61185234"/>
      <w:bookmarkStart w:id="5964" w:name="_Toc53185977"/>
      <w:bookmarkStart w:id="5965" w:name="_Toc66386579"/>
      <w:bookmarkStart w:id="5966" w:name="_Toc61184060"/>
      <w:bookmarkStart w:id="5967" w:name="_Toc53185601"/>
      <w:bookmarkStart w:id="5968" w:name="_Toc130402301"/>
      <w:bookmarkStart w:id="5969" w:name="_Toc155428320"/>
      <w:bookmarkStart w:id="5970" w:name="_Toc155781338"/>
      <w:bookmarkStart w:id="5971" w:name="_Toc161665698"/>
      <w:bookmarkStart w:id="5972" w:name="_Toc169718849"/>
      <w:bookmarkStart w:id="5973" w:name="_Toc176337406"/>
      <w:r>
        <w:rPr>
          <w:rFonts w:eastAsia="SimSun" w:hint="eastAsia"/>
          <w:lang w:eastAsia="zh-CN"/>
        </w:rPr>
        <w:t>10</w:t>
      </w:r>
      <w:r>
        <w:t>.3.1</w:t>
      </w:r>
      <w:r>
        <w:tab/>
        <w:t>Radio Link Monitoring</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371F8AFE" w14:textId="77777777" w:rsidR="0076304B" w:rsidRDefault="0076304B" w:rsidP="0076304B">
      <w:pPr>
        <w:pStyle w:val="Heading4"/>
      </w:pPr>
      <w:bookmarkStart w:id="5974" w:name="_Toc82450333"/>
      <w:bookmarkStart w:id="5975" w:name="_Toc130402302"/>
      <w:bookmarkStart w:id="5976" w:name="_Toc61184845"/>
      <w:bookmarkStart w:id="5977" w:name="_Toc106184280"/>
      <w:bookmarkStart w:id="5978" w:name="_Toc138946596"/>
      <w:bookmarkStart w:id="5979" w:name="_Toc61184061"/>
      <w:bookmarkStart w:id="5980" w:name="_Toc137554853"/>
      <w:bookmarkStart w:id="5981" w:name="_Toc89949370"/>
      <w:bookmarkStart w:id="5982" w:name="_Toc74583538"/>
      <w:bookmarkStart w:id="5983" w:name="_Toc76542351"/>
      <w:bookmarkStart w:id="5984" w:name="_Toc53185978"/>
      <w:bookmarkStart w:id="5985" w:name="_Toc61184453"/>
      <w:bookmarkStart w:id="5986" w:name="_Toc98763351"/>
      <w:bookmarkStart w:id="5987" w:name="_Toc61185235"/>
      <w:bookmarkStart w:id="5988" w:name="_Toc57820464"/>
      <w:bookmarkStart w:id="5989" w:name="_Toc53185602"/>
      <w:bookmarkStart w:id="5990" w:name="_Toc98755759"/>
      <w:bookmarkStart w:id="5991" w:name="_Toc66386580"/>
      <w:bookmarkStart w:id="5992" w:name="_Toc61183667"/>
      <w:bookmarkStart w:id="5993" w:name="_Toc82450981"/>
      <w:bookmarkStart w:id="5994" w:name="_Toc138853915"/>
      <w:bookmarkStart w:id="5995" w:name="_Toc57821391"/>
      <w:bookmarkStart w:id="5996" w:name="_Toc155428321"/>
      <w:bookmarkStart w:id="5997" w:name="_Toc155781339"/>
      <w:bookmarkStart w:id="5998" w:name="_Toc161665699"/>
      <w:bookmarkStart w:id="5999" w:name="_Toc169718850"/>
      <w:bookmarkStart w:id="6000" w:name="_Toc176337407"/>
      <w:r>
        <w:rPr>
          <w:rFonts w:eastAsia="SimSun" w:hint="eastAsia"/>
          <w:lang w:eastAsia="zh-CN"/>
        </w:rPr>
        <w:t>10</w:t>
      </w:r>
      <w:r>
        <w:t>.3.1.1</w:t>
      </w:r>
      <w:r>
        <w:rPr>
          <w:sz w:val="28"/>
        </w:rPr>
        <w:tab/>
      </w:r>
      <w:r>
        <w:t>Introduction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001" w:name="_Hlk13142784"/>
      <w:r>
        <w:rPr>
          <w:rFonts w:cs="v5.0.0"/>
        </w:rPr>
        <w:t>Q</w:t>
      </w:r>
      <w:r>
        <w:rPr>
          <w:rFonts w:cs="v5.0.0"/>
          <w:vertAlign w:val="subscript"/>
        </w:rPr>
        <w:t>in_SSB</w:t>
      </w:r>
      <w:r>
        <w:rPr>
          <w:rFonts w:eastAsia="?? ??" w:cs="v5.0.0"/>
        </w:rPr>
        <w:t xml:space="preserve"> </w:t>
      </w:r>
      <w:bookmarkEnd w:id="6001"/>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002"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7.5pt;height:12pt" o:ole="">
            <v:imagedata r:id="rId36" o:title=""/>
          </v:shape>
          <o:OLEObject Type="Embed" ProgID="Equation.3" ShapeID="_x0000_i1033" DrawAspect="Content" ObjectID="_1788772352"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002"/>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pt;height:21.5pt" o:ole="">
                  <v:imagedata r:id="rId36" o:title=""/>
                </v:shape>
                <o:OLEObject Type="Embed" ProgID="Equation.3" ShapeID="_x0000_i1034" DrawAspect="Content" ObjectID="_1788772353"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003" w:name="_Toc137554854"/>
      <w:bookmarkStart w:id="6004" w:name="_Toc53185979"/>
      <w:bookmarkStart w:id="6005" w:name="_Toc57820465"/>
      <w:bookmarkStart w:id="6006" w:name="_Toc61184846"/>
      <w:bookmarkStart w:id="6007" w:name="_Toc61184062"/>
      <w:bookmarkStart w:id="6008" w:name="_Toc66386581"/>
      <w:bookmarkStart w:id="6009" w:name="_Toc82450334"/>
      <w:bookmarkStart w:id="6010" w:name="_Toc61185236"/>
      <w:bookmarkStart w:id="6011" w:name="_Toc138946597"/>
      <w:bookmarkStart w:id="6012" w:name="_Toc61183668"/>
      <w:bookmarkStart w:id="6013" w:name="_Toc57821392"/>
      <w:bookmarkStart w:id="6014" w:name="_Toc61184454"/>
      <w:bookmarkStart w:id="6015" w:name="_Toc138853916"/>
      <w:bookmarkStart w:id="6016" w:name="_Toc76542352"/>
      <w:bookmarkStart w:id="6017" w:name="_Toc53185603"/>
      <w:bookmarkStart w:id="6018" w:name="_Toc98763352"/>
      <w:bookmarkStart w:id="6019" w:name="_Toc74583539"/>
      <w:bookmarkStart w:id="6020" w:name="_Toc130402303"/>
      <w:bookmarkStart w:id="6021" w:name="_Toc89949371"/>
      <w:bookmarkStart w:id="6022" w:name="_Toc98755760"/>
      <w:bookmarkStart w:id="6023" w:name="_Toc106184281"/>
      <w:bookmarkStart w:id="6024" w:name="_Toc82450982"/>
      <w:bookmarkStart w:id="6025" w:name="_Toc155428322"/>
      <w:bookmarkStart w:id="6026" w:name="_Toc155781340"/>
      <w:bookmarkStart w:id="6027" w:name="_Toc161665700"/>
      <w:bookmarkStart w:id="6028" w:name="_Toc169718851"/>
      <w:bookmarkStart w:id="6029" w:name="_Toc176337408"/>
      <w:r>
        <w:rPr>
          <w:rFonts w:eastAsia="SimSun" w:hint="eastAsia"/>
          <w:lang w:eastAsia="zh-CN"/>
        </w:rPr>
        <w:t>10</w:t>
      </w:r>
      <w:r>
        <w:t>.3.1.2</w:t>
      </w:r>
      <w:r>
        <w:rPr>
          <w:sz w:val="28"/>
        </w:rPr>
        <w:tab/>
      </w:r>
      <w:r>
        <w:t>Requirements for SSB based radio link monitoring</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5B21398" w14:textId="77777777" w:rsidR="0076304B" w:rsidRDefault="0076304B" w:rsidP="0076304B">
      <w:pPr>
        <w:pStyle w:val="Heading5"/>
        <w:rPr>
          <w:rFonts w:eastAsia="SimSun"/>
          <w:sz w:val="24"/>
        </w:rPr>
      </w:pPr>
      <w:bookmarkStart w:id="6030" w:name="_Toc61184063"/>
      <w:bookmarkStart w:id="6031" w:name="_Toc57821393"/>
      <w:bookmarkStart w:id="6032" w:name="_Toc66386582"/>
      <w:bookmarkStart w:id="6033" w:name="_Toc61184455"/>
      <w:bookmarkStart w:id="6034" w:name="_Toc106184282"/>
      <w:bookmarkStart w:id="6035" w:name="_Toc82450335"/>
      <w:bookmarkStart w:id="6036" w:name="_Toc138946598"/>
      <w:bookmarkStart w:id="6037" w:name="_Toc61184847"/>
      <w:bookmarkStart w:id="6038" w:name="_Toc98755761"/>
      <w:bookmarkStart w:id="6039" w:name="_Toc76542353"/>
      <w:bookmarkStart w:id="6040" w:name="_Toc57820466"/>
      <w:bookmarkStart w:id="6041" w:name="_Toc53185980"/>
      <w:bookmarkStart w:id="6042" w:name="_Toc61183669"/>
      <w:bookmarkStart w:id="6043" w:name="_Toc61185237"/>
      <w:bookmarkStart w:id="6044" w:name="_Toc89949372"/>
      <w:bookmarkStart w:id="6045" w:name="_Toc138853917"/>
      <w:bookmarkStart w:id="6046" w:name="_Toc98763353"/>
      <w:bookmarkStart w:id="6047" w:name="_Toc82450983"/>
      <w:bookmarkStart w:id="6048" w:name="_Toc137554855"/>
      <w:bookmarkStart w:id="6049" w:name="_Toc130402304"/>
      <w:bookmarkStart w:id="6050" w:name="_Toc74583540"/>
      <w:bookmarkStart w:id="6051" w:name="_Toc53185604"/>
      <w:bookmarkStart w:id="6052" w:name="_Toc155428323"/>
      <w:bookmarkStart w:id="6053" w:name="_Toc155781341"/>
      <w:bookmarkStart w:id="6054" w:name="_Toc161665701"/>
      <w:bookmarkStart w:id="6055" w:name="_Toc169718852"/>
      <w:bookmarkStart w:id="6056" w:name="_Toc176337409"/>
      <w:r>
        <w:rPr>
          <w:rFonts w:eastAsia="SimSun" w:hint="eastAsia"/>
          <w:lang w:eastAsia="zh-CN"/>
        </w:rPr>
        <w:t>10</w:t>
      </w:r>
      <w:r>
        <w:t>.3.1.2.1</w:t>
      </w:r>
      <w:r>
        <w:rPr>
          <w:sz w:val="28"/>
        </w:rPr>
        <w:tab/>
      </w:r>
      <w:r>
        <w:rPr>
          <w:rFonts w:eastAsia="SimSun"/>
          <w:sz w:val="24"/>
        </w:rPr>
        <w:t>Introduction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057" w:name="_Toc57821394"/>
      <w:bookmarkStart w:id="6058" w:name="_Toc130402305"/>
      <w:bookmarkStart w:id="6059" w:name="_Toc137554856"/>
      <w:bookmarkStart w:id="6060" w:name="_Toc98763354"/>
      <w:bookmarkStart w:id="6061" w:name="_Toc61184848"/>
      <w:bookmarkStart w:id="6062" w:name="_Toc61185238"/>
      <w:bookmarkStart w:id="6063" w:name="_Toc61184064"/>
      <w:bookmarkStart w:id="6064" w:name="_Toc106184283"/>
      <w:bookmarkStart w:id="6065" w:name="_Toc53185605"/>
      <w:bookmarkStart w:id="6066" w:name="_Toc57820467"/>
      <w:bookmarkStart w:id="6067" w:name="_Toc66386583"/>
      <w:bookmarkStart w:id="6068" w:name="_Toc53185981"/>
      <w:bookmarkStart w:id="6069" w:name="_Toc74583541"/>
      <w:bookmarkStart w:id="6070" w:name="_Toc89949373"/>
      <w:bookmarkStart w:id="6071" w:name="_Toc82450336"/>
      <w:bookmarkStart w:id="6072" w:name="_Toc98755762"/>
      <w:bookmarkStart w:id="6073" w:name="_Toc61183670"/>
      <w:bookmarkStart w:id="6074" w:name="_Toc61184456"/>
      <w:bookmarkStart w:id="6075" w:name="_Toc138946599"/>
      <w:bookmarkStart w:id="6076" w:name="_Toc82450984"/>
      <w:bookmarkStart w:id="6077" w:name="_Toc76542354"/>
      <w:bookmarkStart w:id="6078" w:name="_Toc138853918"/>
      <w:bookmarkStart w:id="6079" w:name="_Toc155428324"/>
      <w:bookmarkStart w:id="6080" w:name="_Toc155781342"/>
      <w:bookmarkStart w:id="6081" w:name="_Toc161665702"/>
      <w:bookmarkStart w:id="6082" w:name="_Toc169718853"/>
      <w:bookmarkStart w:id="6083" w:name="_Toc176337410"/>
      <w:r>
        <w:rPr>
          <w:rFonts w:eastAsia="SimSun" w:hint="eastAsia"/>
          <w:lang w:eastAsia="zh-CN"/>
        </w:rPr>
        <w:t>10</w:t>
      </w:r>
      <w:r>
        <w:t>.3.1.2.2</w:t>
      </w:r>
      <w:r>
        <w:rPr>
          <w:sz w:val="28"/>
        </w:rPr>
        <w:tab/>
      </w:r>
      <w:r>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08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08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08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084"/>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086"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086"/>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087"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087"/>
    </w:tbl>
    <w:p w14:paraId="3E27AEF2" w14:textId="77777777" w:rsidR="0076304B" w:rsidRDefault="0076304B" w:rsidP="0076304B"/>
    <w:p w14:paraId="136F3CD4" w14:textId="77777777" w:rsidR="0076304B" w:rsidRDefault="0076304B" w:rsidP="0076304B">
      <w:pPr>
        <w:pStyle w:val="Heading5"/>
      </w:pPr>
      <w:bookmarkStart w:id="6088" w:name="_Toc61184457"/>
      <w:bookmarkStart w:id="6089" w:name="_Toc57820468"/>
      <w:bookmarkStart w:id="6090" w:name="_Toc61183671"/>
      <w:bookmarkStart w:id="6091" w:name="_Toc76542355"/>
      <w:bookmarkStart w:id="6092" w:name="_Toc138853919"/>
      <w:bookmarkStart w:id="6093" w:name="_Toc138946600"/>
      <w:bookmarkStart w:id="6094" w:name="_Toc61185239"/>
      <w:bookmarkStart w:id="6095" w:name="_Toc61184849"/>
      <w:bookmarkStart w:id="6096" w:name="_Toc130402306"/>
      <w:bookmarkStart w:id="6097" w:name="_Toc89949374"/>
      <w:bookmarkStart w:id="6098" w:name="_Toc53185606"/>
      <w:bookmarkStart w:id="6099" w:name="_Toc137554857"/>
      <w:bookmarkStart w:id="6100" w:name="_Toc106184284"/>
      <w:bookmarkStart w:id="6101" w:name="_Toc82450985"/>
      <w:bookmarkStart w:id="6102" w:name="_Toc57821395"/>
      <w:bookmarkStart w:id="6103" w:name="_Toc82450337"/>
      <w:bookmarkStart w:id="6104" w:name="_Toc61184065"/>
      <w:bookmarkStart w:id="6105" w:name="_Toc53185982"/>
      <w:bookmarkStart w:id="6106" w:name="_Toc74583542"/>
      <w:bookmarkStart w:id="6107" w:name="_Toc98763355"/>
      <w:bookmarkStart w:id="6108" w:name="_Toc66386584"/>
      <w:bookmarkStart w:id="6109" w:name="_Toc98755763"/>
      <w:bookmarkStart w:id="6110" w:name="_Toc155428325"/>
      <w:bookmarkStart w:id="6111" w:name="_Toc155781343"/>
      <w:bookmarkStart w:id="6112" w:name="_Toc161665703"/>
      <w:bookmarkStart w:id="6113" w:name="_Toc169718854"/>
      <w:bookmarkStart w:id="6114" w:name="_Toc176337411"/>
      <w:r>
        <w:rPr>
          <w:rFonts w:eastAsia="SimSun" w:hint="eastAsia"/>
          <w:lang w:eastAsia="zh-CN"/>
        </w:rPr>
        <w:t>10</w:t>
      </w:r>
      <w:r>
        <w:t>.3.1.2.3</w:t>
      </w:r>
      <w:r>
        <w:rPr>
          <w:sz w:val="28"/>
        </w:rPr>
        <w:tab/>
      </w:r>
      <w:r>
        <w:t>Measurement restrictions for SSB based RLM</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115" w:name="_Hlk52267480"/>
      <w:r>
        <w:t>perform the SSB measurements with measurement restrictions as described in the following scenarios.</w:t>
      </w:r>
    </w:p>
    <w:bookmarkEnd w:id="6115"/>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116" w:name="_Toc130402307"/>
      <w:bookmarkStart w:id="6117" w:name="_Toc106184285"/>
      <w:bookmarkStart w:id="6118" w:name="_Toc61183672"/>
      <w:bookmarkStart w:id="6119" w:name="_Toc74583543"/>
      <w:bookmarkStart w:id="6120" w:name="_Toc61184066"/>
      <w:bookmarkStart w:id="6121" w:name="_Toc53185607"/>
      <w:bookmarkStart w:id="6122" w:name="_Toc53185983"/>
      <w:bookmarkStart w:id="6123" w:name="_Toc138946601"/>
      <w:bookmarkStart w:id="6124" w:name="_Toc76542356"/>
      <w:bookmarkStart w:id="6125" w:name="_Toc57820469"/>
      <w:bookmarkStart w:id="6126" w:name="_Toc89949375"/>
      <w:bookmarkStart w:id="6127" w:name="_Toc57821396"/>
      <w:bookmarkStart w:id="6128" w:name="_Toc61184458"/>
      <w:bookmarkStart w:id="6129" w:name="_Toc61184850"/>
      <w:bookmarkStart w:id="6130" w:name="_Toc61185240"/>
      <w:bookmarkStart w:id="6131" w:name="_Toc82450986"/>
      <w:bookmarkStart w:id="6132" w:name="_Toc138853920"/>
      <w:bookmarkStart w:id="6133" w:name="_Toc98763356"/>
      <w:bookmarkStart w:id="6134" w:name="_Toc82450338"/>
      <w:bookmarkStart w:id="6135" w:name="_Toc137554858"/>
      <w:bookmarkStart w:id="6136" w:name="_Toc66386585"/>
      <w:bookmarkStart w:id="6137" w:name="_Toc98755764"/>
      <w:bookmarkStart w:id="6138" w:name="_Toc155428326"/>
      <w:bookmarkStart w:id="6139" w:name="_Toc155781344"/>
      <w:bookmarkStart w:id="6140" w:name="_Toc161665704"/>
      <w:bookmarkStart w:id="6141" w:name="_Toc169718855"/>
      <w:bookmarkStart w:id="6142" w:name="_Toc176337412"/>
      <w:r>
        <w:rPr>
          <w:rFonts w:eastAsia="SimSun" w:hint="eastAsia"/>
          <w:lang w:eastAsia="zh-CN"/>
        </w:rPr>
        <w:t>10</w:t>
      </w:r>
      <w:r>
        <w:t>.3.1.3</w:t>
      </w:r>
      <w:r>
        <w:rPr>
          <w:sz w:val="28"/>
        </w:rPr>
        <w:tab/>
      </w:r>
      <w:r>
        <w:t>Requirements for CSI-RS based radio link monitoring</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019BD77" w14:textId="77777777" w:rsidR="0076304B" w:rsidRDefault="0076304B" w:rsidP="0076304B">
      <w:pPr>
        <w:pStyle w:val="Heading5"/>
      </w:pPr>
      <w:bookmarkStart w:id="6143" w:name="_Toc57821397"/>
      <w:bookmarkStart w:id="6144" w:name="_Toc138853921"/>
      <w:bookmarkStart w:id="6145" w:name="_Toc61185241"/>
      <w:bookmarkStart w:id="6146" w:name="_Toc89949376"/>
      <w:bookmarkStart w:id="6147" w:name="_Toc74583544"/>
      <w:bookmarkStart w:id="6148" w:name="_Toc82450987"/>
      <w:bookmarkStart w:id="6149" w:name="_Toc138946602"/>
      <w:bookmarkStart w:id="6150" w:name="_Toc76542357"/>
      <w:bookmarkStart w:id="6151" w:name="_Toc57820470"/>
      <w:bookmarkStart w:id="6152" w:name="_Toc53185608"/>
      <w:bookmarkStart w:id="6153" w:name="_Toc137554859"/>
      <w:bookmarkStart w:id="6154" w:name="_Toc66386586"/>
      <w:bookmarkStart w:id="6155" w:name="_Toc82450339"/>
      <w:bookmarkStart w:id="6156" w:name="_Toc106184286"/>
      <w:bookmarkStart w:id="6157" w:name="_Toc61183673"/>
      <w:bookmarkStart w:id="6158" w:name="_Toc98755765"/>
      <w:bookmarkStart w:id="6159" w:name="_Toc53185984"/>
      <w:bookmarkStart w:id="6160" w:name="_Toc61184067"/>
      <w:bookmarkStart w:id="6161" w:name="_Toc61184459"/>
      <w:bookmarkStart w:id="6162" w:name="_Toc98763357"/>
      <w:bookmarkStart w:id="6163" w:name="_Toc130402308"/>
      <w:bookmarkStart w:id="6164" w:name="_Toc61184851"/>
      <w:bookmarkStart w:id="6165" w:name="_Toc155428327"/>
      <w:bookmarkStart w:id="6166" w:name="_Toc155781345"/>
      <w:bookmarkStart w:id="6167" w:name="_Toc161665705"/>
      <w:bookmarkStart w:id="6168" w:name="_Toc169718856"/>
      <w:bookmarkStart w:id="6169" w:name="_Toc176337413"/>
      <w:r>
        <w:rPr>
          <w:rFonts w:eastAsia="SimSun" w:hint="eastAsia"/>
          <w:lang w:eastAsia="zh-CN"/>
        </w:rPr>
        <w:t>10</w:t>
      </w:r>
      <w:r>
        <w:t>.3.1.3.1</w:t>
      </w:r>
      <w:r>
        <w:rPr>
          <w:sz w:val="28"/>
        </w:rPr>
        <w:tab/>
      </w:r>
      <w:r>
        <w:t>Introduction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170" w:name="_Toc82450988"/>
      <w:bookmarkStart w:id="6171" w:name="_Toc74583545"/>
      <w:bookmarkStart w:id="6172" w:name="_Toc61185242"/>
      <w:bookmarkStart w:id="6173" w:name="_Toc76542358"/>
      <w:bookmarkStart w:id="6174" w:name="_Toc61183674"/>
      <w:bookmarkStart w:id="6175" w:name="_Toc66386587"/>
      <w:bookmarkStart w:id="6176" w:name="_Toc106184287"/>
      <w:bookmarkStart w:id="6177" w:name="_Toc53185985"/>
      <w:bookmarkStart w:id="6178" w:name="_Toc98763358"/>
      <w:bookmarkStart w:id="6179" w:name="_Toc89949377"/>
      <w:bookmarkStart w:id="6180" w:name="_Toc53185609"/>
      <w:bookmarkStart w:id="6181" w:name="_Toc138853922"/>
      <w:bookmarkStart w:id="6182" w:name="_Toc138946603"/>
      <w:bookmarkStart w:id="6183" w:name="_Toc61184460"/>
      <w:bookmarkStart w:id="6184" w:name="_Toc61184068"/>
      <w:bookmarkStart w:id="6185" w:name="_Toc82450340"/>
      <w:bookmarkStart w:id="6186" w:name="_Toc98755766"/>
      <w:bookmarkStart w:id="6187" w:name="_Toc61184852"/>
      <w:bookmarkStart w:id="6188" w:name="_Toc57820471"/>
      <w:bookmarkStart w:id="6189" w:name="_Toc130402309"/>
      <w:bookmarkStart w:id="6190" w:name="_Toc57821398"/>
      <w:bookmarkStart w:id="6191" w:name="_Toc137554860"/>
      <w:bookmarkStart w:id="6192" w:name="_Toc155428328"/>
      <w:bookmarkStart w:id="6193" w:name="_Toc155781346"/>
      <w:bookmarkStart w:id="6194" w:name="_Toc161665706"/>
      <w:bookmarkStart w:id="6195" w:name="_Toc169718857"/>
      <w:bookmarkStart w:id="6196" w:name="_Toc176337414"/>
      <w:r>
        <w:rPr>
          <w:rFonts w:eastAsia="SimSun" w:hint="eastAsia"/>
          <w:lang w:eastAsia="zh-CN"/>
        </w:rPr>
        <w:t>10</w:t>
      </w:r>
      <w:r>
        <w:t>.3.1.3.2</w:t>
      </w:r>
      <w:r>
        <w:rPr>
          <w:sz w:val="28"/>
        </w:rPr>
        <w:tab/>
      </w:r>
      <w:r>
        <w:t>Minimum requirement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197"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197"/>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198"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198"/>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199" w:name="_Toc61183675"/>
      <w:bookmarkStart w:id="6200" w:name="_Toc89949378"/>
      <w:bookmarkStart w:id="6201" w:name="_Toc138853923"/>
      <w:bookmarkStart w:id="6202" w:name="_Toc106184288"/>
      <w:bookmarkStart w:id="6203" w:name="_Toc61184853"/>
      <w:bookmarkStart w:id="6204" w:name="_Toc82450989"/>
      <w:bookmarkStart w:id="6205" w:name="_Toc66386588"/>
      <w:bookmarkStart w:id="6206" w:name="_Toc57820472"/>
      <w:bookmarkStart w:id="6207" w:name="_Toc82450341"/>
      <w:bookmarkStart w:id="6208" w:name="_Toc98763359"/>
      <w:bookmarkStart w:id="6209" w:name="_Toc53185986"/>
      <w:bookmarkStart w:id="6210" w:name="_Toc57821399"/>
      <w:bookmarkStart w:id="6211" w:name="_Toc98755767"/>
      <w:bookmarkStart w:id="6212" w:name="_Toc130402310"/>
      <w:bookmarkStart w:id="6213" w:name="_Toc137554861"/>
      <w:bookmarkStart w:id="6214" w:name="_Toc53185610"/>
      <w:bookmarkStart w:id="6215" w:name="_Toc76542359"/>
      <w:bookmarkStart w:id="6216" w:name="_Toc74583546"/>
      <w:bookmarkStart w:id="6217" w:name="_Toc61185243"/>
      <w:bookmarkStart w:id="6218" w:name="_Toc138946604"/>
      <w:bookmarkStart w:id="6219" w:name="_Toc61184461"/>
      <w:bookmarkStart w:id="6220" w:name="_Toc61184069"/>
      <w:bookmarkStart w:id="6221" w:name="_Toc155428329"/>
      <w:bookmarkStart w:id="6222" w:name="_Toc155781347"/>
      <w:bookmarkStart w:id="6223" w:name="_Toc161665707"/>
      <w:bookmarkStart w:id="6224" w:name="_Toc169718858"/>
      <w:bookmarkStart w:id="6225" w:name="_Toc176337415"/>
      <w:r>
        <w:rPr>
          <w:rFonts w:eastAsia="SimSun" w:hint="eastAsia"/>
          <w:lang w:eastAsia="zh-CN"/>
        </w:rPr>
        <w:t>10</w:t>
      </w:r>
      <w:r>
        <w:t>.3.1.3.3</w:t>
      </w:r>
      <w:r>
        <w:tab/>
        <w:t>Measurement restrictions for CSI-RS based RLM</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226" w:name="_Toc61184070"/>
      <w:bookmarkStart w:id="6227" w:name="_Toc137554862"/>
      <w:bookmarkStart w:id="6228" w:name="_Toc82450342"/>
      <w:bookmarkStart w:id="6229" w:name="_Toc138853924"/>
      <w:bookmarkStart w:id="6230" w:name="_Toc76542360"/>
      <w:bookmarkStart w:id="6231" w:name="_Toc61184462"/>
      <w:bookmarkStart w:id="6232" w:name="_Toc89949379"/>
      <w:bookmarkStart w:id="6233" w:name="_Toc53185611"/>
      <w:bookmarkStart w:id="6234" w:name="_Toc82450990"/>
      <w:bookmarkStart w:id="6235" w:name="_Toc66386589"/>
      <w:bookmarkStart w:id="6236" w:name="_Toc61183676"/>
      <w:bookmarkStart w:id="6237" w:name="_Toc57821400"/>
      <w:bookmarkStart w:id="6238" w:name="_Toc61184854"/>
      <w:bookmarkStart w:id="6239" w:name="_Toc130402311"/>
      <w:bookmarkStart w:id="6240" w:name="_Toc98755768"/>
      <w:bookmarkStart w:id="6241" w:name="_Toc57820473"/>
      <w:bookmarkStart w:id="6242" w:name="_Toc61185244"/>
      <w:bookmarkStart w:id="6243" w:name="_Toc74583547"/>
      <w:bookmarkStart w:id="6244" w:name="_Toc53185987"/>
      <w:bookmarkStart w:id="6245" w:name="_Toc138946605"/>
      <w:bookmarkStart w:id="6246" w:name="_Toc98763360"/>
      <w:bookmarkStart w:id="6247" w:name="_Toc106184289"/>
      <w:bookmarkStart w:id="6248" w:name="_Toc155428330"/>
      <w:bookmarkStart w:id="6249" w:name="_Toc155781348"/>
      <w:bookmarkStart w:id="6250" w:name="_Toc161665708"/>
      <w:bookmarkStart w:id="6251" w:name="_Toc169718859"/>
      <w:bookmarkStart w:id="6252" w:name="_Toc17633741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253" w:name="_Toc61185245"/>
      <w:bookmarkStart w:id="6254" w:name="_Toc130402312"/>
      <w:bookmarkStart w:id="6255" w:name="_Toc89949380"/>
      <w:bookmarkStart w:id="6256" w:name="_Toc138853925"/>
      <w:bookmarkStart w:id="6257" w:name="_Toc61184463"/>
      <w:bookmarkStart w:id="6258" w:name="_Toc137554863"/>
      <w:bookmarkStart w:id="6259" w:name="_Toc82450991"/>
      <w:bookmarkStart w:id="6260" w:name="_Toc66386590"/>
      <w:bookmarkStart w:id="6261" w:name="_Toc106184290"/>
      <w:bookmarkStart w:id="6262" w:name="_Toc57821401"/>
      <w:bookmarkStart w:id="6263" w:name="_Toc98763361"/>
      <w:bookmarkStart w:id="6264" w:name="_Toc74583548"/>
      <w:bookmarkStart w:id="6265" w:name="_Toc53185612"/>
      <w:bookmarkStart w:id="6266" w:name="_Toc61184071"/>
      <w:bookmarkStart w:id="6267" w:name="_Toc61183677"/>
      <w:bookmarkStart w:id="6268" w:name="_Toc61184855"/>
      <w:bookmarkStart w:id="6269" w:name="_Toc82450343"/>
      <w:bookmarkStart w:id="6270" w:name="_Toc53185988"/>
      <w:bookmarkStart w:id="6271" w:name="_Toc76542361"/>
      <w:bookmarkStart w:id="6272" w:name="_Toc98755769"/>
      <w:bookmarkStart w:id="6273" w:name="_Toc138946606"/>
      <w:bookmarkStart w:id="6274" w:name="_Toc57820474"/>
      <w:bookmarkStart w:id="6275" w:name="_Toc155428331"/>
      <w:bookmarkStart w:id="6276" w:name="_Toc155781349"/>
      <w:bookmarkStart w:id="6277" w:name="_Toc161665709"/>
      <w:bookmarkStart w:id="6278" w:name="_Toc169718860"/>
      <w:bookmarkStart w:id="6279" w:name="_Toc176337417"/>
      <w:r>
        <w:rPr>
          <w:rFonts w:eastAsia="SimSun" w:hint="eastAsia"/>
          <w:lang w:eastAsia="zh-CN"/>
        </w:rPr>
        <w:t>10</w:t>
      </w:r>
      <w:r>
        <w:t>.3.1.5</w:t>
      </w:r>
      <w:r>
        <w:tab/>
        <w:t>Minimum requirement for L1 indication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280" w:name="_Toc89949381"/>
      <w:bookmarkStart w:id="6281" w:name="_Toc53185989"/>
      <w:bookmarkStart w:id="6282" w:name="_Toc53185613"/>
      <w:bookmarkStart w:id="6283" w:name="_Toc66386591"/>
      <w:bookmarkStart w:id="6284" w:name="_Toc61185246"/>
      <w:bookmarkStart w:id="6285" w:name="_Toc74583549"/>
      <w:bookmarkStart w:id="6286" w:name="_Toc130402313"/>
      <w:bookmarkStart w:id="6287" w:name="_Toc61184464"/>
      <w:bookmarkStart w:id="6288" w:name="_Toc61183678"/>
      <w:bookmarkStart w:id="6289" w:name="_Toc138853926"/>
      <w:bookmarkStart w:id="6290" w:name="_Toc137554864"/>
      <w:bookmarkStart w:id="6291" w:name="_Toc82450992"/>
      <w:bookmarkStart w:id="6292" w:name="_Toc57821402"/>
      <w:bookmarkStart w:id="6293" w:name="_Toc76542362"/>
      <w:bookmarkStart w:id="6294" w:name="_Toc98755770"/>
      <w:bookmarkStart w:id="6295" w:name="_Toc61184856"/>
      <w:bookmarkStart w:id="6296" w:name="_Toc106184291"/>
      <w:bookmarkStart w:id="6297" w:name="_Toc98763362"/>
      <w:bookmarkStart w:id="6298" w:name="_Toc138946607"/>
      <w:bookmarkStart w:id="6299" w:name="_Toc82450344"/>
      <w:bookmarkStart w:id="6300" w:name="_Toc57820475"/>
      <w:bookmarkStart w:id="6301" w:name="_Toc61184072"/>
      <w:bookmarkStart w:id="6302" w:name="_Toc155428332"/>
      <w:bookmarkStart w:id="6303" w:name="_Toc155781350"/>
      <w:bookmarkStart w:id="6304" w:name="_Toc161665710"/>
      <w:bookmarkStart w:id="6305" w:name="_Toc169718861"/>
      <w:bookmarkStart w:id="6306" w:name="_Toc17633741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307" w:name="_Toc155428333"/>
      <w:bookmarkStart w:id="6308" w:name="_Toc155781351"/>
      <w:bookmarkStart w:id="6309" w:name="_Toc161665711"/>
      <w:bookmarkStart w:id="6310" w:name="_Toc169718862"/>
      <w:bookmarkStart w:id="6311" w:name="_Toc17633741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307"/>
      <w:bookmarkEnd w:id="6308"/>
      <w:bookmarkEnd w:id="6309"/>
      <w:bookmarkEnd w:id="6310"/>
      <w:bookmarkEnd w:id="6311"/>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312" w:name="_Toc155428334"/>
      <w:bookmarkStart w:id="6313" w:name="_Toc155781352"/>
      <w:bookmarkStart w:id="6314" w:name="_Toc161665712"/>
      <w:bookmarkStart w:id="6315" w:name="_Toc169718863"/>
      <w:bookmarkStart w:id="6316" w:name="_Toc17633742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312"/>
      <w:bookmarkEnd w:id="6313"/>
      <w:bookmarkEnd w:id="6314"/>
      <w:bookmarkEnd w:id="6315"/>
      <w:bookmarkEnd w:id="6316"/>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317" w:name="_Toc155428335"/>
      <w:bookmarkStart w:id="6318" w:name="_Toc155781353"/>
      <w:bookmarkStart w:id="6319" w:name="_Toc161665713"/>
      <w:bookmarkStart w:id="6320" w:name="_Toc169718864"/>
      <w:bookmarkStart w:id="6321" w:name="_Toc17633742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317"/>
      <w:bookmarkEnd w:id="6318"/>
      <w:bookmarkEnd w:id="6319"/>
      <w:bookmarkEnd w:id="6320"/>
      <w:bookmarkEnd w:id="6321"/>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322"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322"/>
    </w:p>
    <w:p w14:paraId="30FE2727" w14:textId="77777777" w:rsidR="0076304B" w:rsidRDefault="0076304B" w:rsidP="0076304B">
      <w:pPr>
        <w:pStyle w:val="Heading3"/>
      </w:pPr>
      <w:bookmarkStart w:id="6323" w:name="_Toc66386592"/>
      <w:bookmarkStart w:id="6324" w:name="_Toc53185614"/>
      <w:bookmarkStart w:id="6325" w:name="_Toc74583550"/>
      <w:bookmarkStart w:id="6326" w:name="_Toc53185990"/>
      <w:bookmarkStart w:id="6327" w:name="_Toc76542363"/>
      <w:bookmarkStart w:id="6328" w:name="_Toc61184465"/>
      <w:bookmarkStart w:id="6329" w:name="_Toc98755771"/>
      <w:bookmarkStart w:id="6330" w:name="_Toc98763363"/>
      <w:bookmarkStart w:id="6331" w:name="_Toc57820476"/>
      <w:bookmarkStart w:id="6332" w:name="_Toc130402314"/>
      <w:bookmarkStart w:id="6333" w:name="_Toc61184073"/>
      <w:bookmarkStart w:id="6334" w:name="_Toc61184857"/>
      <w:bookmarkStart w:id="6335" w:name="_Toc82450345"/>
      <w:bookmarkStart w:id="6336" w:name="_Toc138853927"/>
      <w:bookmarkStart w:id="6337" w:name="_Toc106184292"/>
      <w:bookmarkStart w:id="6338" w:name="_Toc138946608"/>
      <w:bookmarkStart w:id="6339" w:name="_Toc57821403"/>
      <w:bookmarkStart w:id="6340" w:name="_Toc89949382"/>
      <w:bookmarkStart w:id="6341" w:name="_Toc61185247"/>
      <w:bookmarkStart w:id="6342" w:name="_Toc61183679"/>
      <w:bookmarkStart w:id="6343" w:name="_Toc82450993"/>
      <w:bookmarkStart w:id="6344" w:name="_Toc137554865"/>
      <w:bookmarkStart w:id="6345" w:name="_Toc155428336"/>
      <w:bookmarkStart w:id="6346" w:name="_Toc155781354"/>
      <w:bookmarkStart w:id="6347" w:name="_Toc161665714"/>
      <w:bookmarkStart w:id="6348" w:name="_Toc169718865"/>
      <w:bookmarkStart w:id="6349" w:name="_Toc176337422"/>
      <w:r>
        <w:rPr>
          <w:rFonts w:eastAsia="SimSun" w:hint="eastAsia"/>
          <w:lang w:eastAsia="zh-CN"/>
        </w:rPr>
        <w:t>10</w:t>
      </w:r>
      <w:r>
        <w:t>.3.2</w:t>
      </w:r>
      <w:r>
        <w:tab/>
        <w:t>Link Recovery Procedure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130CFAC" w14:textId="77777777" w:rsidR="0076304B" w:rsidRDefault="0076304B" w:rsidP="0076304B">
      <w:pPr>
        <w:pStyle w:val="Heading4"/>
      </w:pPr>
      <w:bookmarkStart w:id="6350" w:name="_Toc130402315"/>
      <w:bookmarkStart w:id="6351" w:name="_Toc61184074"/>
      <w:bookmarkStart w:id="6352" w:name="_Toc137554866"/>
      <w:bookmarkStart w:id="6353" w:name="_Toc138946609"/>
      <w:bookmarkStart w:id="6354" w:name="_Toc61184858"/>
      <w:bookmarkStart w:id="6355" w:name="_Toc76542364"/>
      <w:bookmarkStart w:id="6356" w:name="_Toc106184293"/>
      <w:bookmarkStart w:id="6357" w:name="_Toc57821404"/>
      <w:bookmarkStart w:id="6358" w:name="_Toc74583551"/>
      <w:bookmarkStart w:id="6359" w:name="_Toc89949383"/>
      <w:bookmarkStart w:id="6360" w:name="_Toc82450994"/>
      <w:bookmarkStart w:id="6361" w:name="_Toc61185248"/>
      <w:bookmarkStart w:id="6362" w:name="_Toc66386593"/>
      <w:bookmarkStart w:id="6363" w:name="_Toc57820477"/>
      <w:bookmarkStart w:id="6364" w:name="_Toc61183680"/>
      <w:bookmarkStart w:id="6365" w:name="_Toc61184466"/>
      <w:bookmarkStart w:id="6366" w:name="_Toc98763364"/>
      <w:bookmarkStart w:id="6367" w:name="_Toc53185991"/>
      <w:bookmarkStart w:id="6368" w:name="_Toc53185615"/>
      <w:bookmarkStart w:id="6369" w:name="_Toc98755772"/>
      <w:bookmarkStart w:id="6370" w:name="_Toc82450346"/>
      <w:bookmarkStart w:id="6371" w:name="_Toc138853928"/>
      <w:bookmarkStart w:id="6372" w:name="_Toc155428337"/>
      <w:bookmarkStart w:id="6373" w:name="_Toc155781355"/>
      <w:bookmarkStart w:id="6374" w:name="_Toc161665715"/>
      <w:bookmarkStart w:id="6375" w:name="_Toc169718866"/>
      <w:bookmarkStart w:id="6376" w:name="_Toc176337423"/>
      <w:r>
        <w:rPr>
          <w:rFonts w:eastAsia="SimSun" w:hint="eastAsia"/>
          <w:lang w:eastAsia="zh-CN"/>
        </w:rPr>
        <w:t>10</w:t>
      </w:r>
      <w:r>
        <w:t>.3.2.1</w:t>
      </w:r>
      <w:r>
        <w:tab/>
        <w:t>Introduction</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2pt;height:19.5pt" o:ole="">
            <v:imagedata r:id="rId39" o:title=""/>
          </v:shape>
          <o:OLEObject Type="Embed" ProgID="Equation.3" ShapeID="_x0000_i1035" DrawAspect="Content" ObjectID="_1788772354"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2pt;height:19.5pt" o:ole="">
            <v:imagedata r:id="rId39" o:title=""/>
          </v:shape>
          <o:OLEObject Type="Embed" ProgID="Equation.3" ShapeID="_x0000_i1036" DrawAspect="Content" ObjectID="_1788772355"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2pt;height:17.5pt" o:ole="">
            <v:imagedata r:id="rId39" o:title=""/>
          </v:shape>
          <o:OLEObject Type="Embed" ProgID="Equation.3" ShapeID="_x0000_i1037" DrawAspect="Content" ObjectID="_1788772356"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2pt;height:19.5pt" o:ole="">
            <v:imagedata r:id="rId39" o:title=""/>
          </v:shape>
          <o:OLEObject Type="Embed" ProgID="Equation.3" ShapeID="_x0000_i1038" DrawAspect="Content" ObjectID="_1788772357"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2pt;height:19.5pt" o:ole="">
            <v:imagedata r:id="rId39" o:title=""/>
          </v:shape>
          <o:OLEObject Type="Embed" ProgID="Equation.3" ShapeID="_x0000_i1039" DrawAspect="Content" ObjectID="_1788772358"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377" w:name="_Hlk14858925"/>
      <w:r>
        <w:rPr>
          <w:rFonts w:cs="v5.0.0"/>
        </w:rPr>
        <w:t>Q</w:t>
      </w:r>
      <w:r>
        <w:rPr>
          <w:rFonts w:cs="v5.0.0"/>
          <w:vertAlign w:val="subscript"/>
        </w:rPr>
        <w:t>out_LR</w:t>
      </w:r>
      <w:bookmarkEnd w:id="6377"/>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2pt;height:19.5pt" o:ole="">
            <v:imagedata r:id="rId39" o:title=""/>
          </v:shape>
          <o:OLEObject Type="Embed" ProgID="Equation.3" ShapeID="_x0000_i1040" DrawAspect="Content" ObjectID="_1788772359"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2pt;height:19.5pt" o:ole="">
            <v:imagedata r:id="rId46" o:title=""/>
          </v:shape>
          <o:OLEObject Type="Embed" ProgID="Equation.3" ShapeID="_x0000_i1041" DrawAspect="Content" ObjectID="_1788772360"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2pt;height:19.5pt" o:ole="">
            <v:imagedata r:id="rId46" o:title=""/>
          </v:shape>
          <o:OLEObject Type="Embed" ProgID="Equation.3" ShapeID="_x0000_i1042" DrawAspect="Content" ObjectID="_1788772361"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378" w:name="_Toc61184467"/>
      <w:bookmarkStart w:id="6379" w:name="_Toc53185616"/>
      <w:bookmarkStart w:id="6380" w:name="_Toc74583552"/>
      <w:bookmarkStart w:id="6381" w:name="_Toc98755773"/>
      <w:bookmarkStart w:id="6382" w:name="_Toc76542365"/>
      <w:bookmarkStart w:id="6383" w:name="_Toc106184294"/>
      <w:bookmarkStart w:id="6384" w:name="_Toc57820478"/>
      <w:bookmarkStart w:id="6385" w:name="_Toc61184075"/>
      <w:bookmarkStart w:id="6386" w:name="_Toc53185992"/>
      <w:bookmarkStart w:id="6387" w:name="_Toc61185249"/>
      <w:bookmarkStart w:id="6388" w:name="_Toc82450347"/>
      <w:bookmarkStart w:id="6389" w:name="_Toc66386594"/>
      <w:bookmarkStart w:id="6390" w:name="_Toc137554867"/>
      <w:bookmarkStart w:id="6391" w:name="_Toc138853929"/>
      <w:bookmarkStart w:id="6392" w:name="_Toc61184859"/>
      <w:bookmarkStart w:id="6393" w:name="_Toc61183681"/>
      <w:bookmarkStart w:id="6394" w:name="_Toc89949384"/>
      <w:bookmarkStart w:id="6395" w:name="_Toc98763365"/>
      <w:bookmarkStart w:id="6396" w:name="_Toc57821405"/>
      <w:bookmarkStart w:id="6397" w:name="_Toc130402316"/>
      <w:bookmarkStart w:id="6398" w:name="_Toc138946610"/>
      <w:bookmarkStart w:id="6399" w:name="_Toc82450995"/>
      <w:bookmarkStart w:id="6400" w:name="_Toc155428338"/>
      <w:bookmarkStart w:id="6401" w:name="_Toc155781356"/>
      <w:bookmarkStart w:id="6402" w:name="_Toc161665716"/>
      <w:bookmarkStart w:id="6403" w:name="_Toc169718867"/>
      <w:bookmarkStart w:id="6404" w:name="_Toc176337424"/>
      <w:r>
        <w:rPr>
          <w:rFonts w:eastAsia="SimSun" w:hint="eastAsia"/>
          <w:lang w:eastAsia="zh-CN"/>
        </w:rPr>
        <w:t>10</w:t>
      </w:r>
      <w:r>
        <w:t>.3.2.2</w:t>
      </w:r>
      <w:r>
        <w:tab/>
        <w:t>Requirements for SSB based beam failure detection</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9FB01C6" w14:textId="77777777" w:rsidR="0076304B" w:rsidRDefault="0076304B" w:rsidP="0076304B">
      <w:pPr>
        <w:pStyle w:val="Heading5"/>
      </w:pPr>
      <w:bookmarkStart w:id="6405" w:name="_Toc89949385"/>
      <w:bookmarkStart w:id="6406" w:name="_Toc53185617"/>
      <w:bookmarkStart w:id="6407" w:name="_Toc57821406"/>
      <w:bookmarkStart w:id="6408" w:name="_Toc138946611"/>
      <w:bookmarkStart w:id="6409" w:name="_Toc57820479"/>
      <w:bookmarkStart w:id="6410" w:name="_Toc61184076"/>
      <w:bookmarkStart w:id="6411" w:name="_Toc138853930"/>
      <w:bookmarkStart w:id="6412" w:name="_Toc61183682"/>
      <w:bookmarkStart w:id="6413" w:name="_Toc98755774"/>
      <w:bookmarkStart w:id="6414" w:name="_Toc53185993"/>
      <w:bookmarkStart w:id="6415" w:name="_Toc82450348"/>
      <w:bookmarkStart w:id="6416" w:name="_Toc66386595"/>
      <w:bookmarkStart w:id="6417" w:name="_Toc82450996"/>
      <w:bookmarkStart w:id="6418" w:name="_Toc61184468"/>
      <w:bookmarkStart w:id="6419" w:name="_Toc130402317"/>
      <w:bookmarkStart w:id="6420" w:name="_Toc98763366"/>
      <w:bookmarkStart w:id="6421" w:name="_Toc137554868"/>
      <w:bookmarkStart w:id="6422" w:name="_Toc74583553"/>
      <w:bookmarkStart w:id="6423" w:name="_Toc61185250"/>
      <w:bookmarkStart w:id="6424" w:name="_Toc76542366"/>
      <w:bookmarkStart w:id="6425" w:name="_Toc106184295"/>
      <w:bookmarkStart w:id="6426" w:name="_Toc61184860"/>
      <w:bookmarkStart w:id="6427" w:name="_Toc155428339"/>
      <w:bookmarkStart w:id="6428" w:name="_Toc155781357"/>
      <w:bookmarkStart w:id="6429" w:name="_Toc161665717"/>
      <w:bookmarkStart w:id="6430" w:name="_Toc169718868"/>
      <w:bookmarkStart w:id="6431" w:name="_Toc176337425"/>
      <w:r>
        <w:rPr>
          <w:rFonts w:eastAsia="SimSun" w:hint="eastAsia"/>
          <w:lang w:eastAsia="zh-CN"/>
        </w:rPr>
        <w:t>10</w:t>
      </w:r>
      <w:r>
        <w:t>.3.2.2.1</w:t>
      </w:r>
      <w:r>
        <w:tab/>
        <w:t>Introduction</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2pt;height:19.5pt" o:ole="">
            <v:imagedata r:id="rId39" o:title=""/>
          </v:shape>
          <o:OLEObject Type="Embed" ProgID="Equation.3" ShapeID="_x0000_i1043" DrawAspect="Content" ObjectID="_1788772362"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432" w:name="_Toc89949386"/>
      <w:bookmarkStart w:id="6433" w:name="_Toc98755775"/>
      <w:bookmarkStart w:id="6434" w:name="_Toc138853931"/>
      <w:bookmarkStart w:id="6435" w:name="_Toc82450349"/>
      <w:bookmarkStart w:id="6436" w:name="_Toc82450997"/>
      <w:bookmarkStart w:id="6437" w:name="_Toc57820480"/>
      <w:bookmarkStart w:id="6438" w:name="_Toc61184077"/>
      <w:bookmarkStart w:id="6439" w:name="_Toc61183683"/>
      <w:bookmarkStart w:id="6440" w:name="_Toc53185618"/>
      <w:bookmarkStart w:id="6441" w:name="_Toc57821407"/>
      <w:bookmarkStart w:id="6442" w:name="_Toc61184861"/>
      <w:bookmarkStart w:id="6443" w:name="_Toc98763367"/>
      <w:bookmarkStart w:id="6444" w:name="_Toc138946612"/>
      <w:bookmarkStart w:id="6445" w:name="_Toc53185994"/>
      <w:bookmarkStart w:id="6446" w:name="_Toc137554869"/>
      <w:bookmarkStart w:id="6447" w:name="_Toc76542367"/>
      <w:bookmarkStart w:id="6448" w:name="_Toc61185251"/>
      <w:bookmarkStart w:id="6449" w:name="_Toc106184296"/>
      <w:bookmarkStart w:id="6450" w:name="_Toc66386596"/>
      <w:bookmarkStart w:id="6451" w:name="_Toc61184469"/>
      <w:bookmarkStart w:id="6452" w:name="_Toc130402318"/>
      <w:bookmarkStart w:id="6453" w:name="_Toc74583554"/>
      <w:bookmarkStart w:id="6454" w:name="_Toc155428340"/>
      <w:bookmarkStart w:id="6455" w:name="_Toc155781358"/>
      <w:bookmarkStart w:id="6456" w:name="_Toc161665718"/>
      <w:bookmarkStart w:id="6457" w:name="_Toc169718869"/>
      <w:bookmarkStart w:id="6458" w:name="_Toc176337426"/>
      <w:r>
        <w:rPr>
          <w:rFonts w:eastAsia="SimSun" w:hint="eastAsia"/>
          <w:lang w:eastAsia="zh-CN"/>
        </w:rPr>
        <w:t>10</w:t>
      </w:r>
      <w:r>
        <w:t>.3.2.2.2</w:t>
      </w:r>
      <w:r>
        <w:tab/>
        <w:t>Minimum requirement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0.5pt" o:ole="">
            <v:imagedata r:id="rId39" o:title=""/>
          </v:shape>
          <o:OLEObject Type="Embed" ProgID="Equation.3" ShapeID="_x0000_i1044" DrawAspect="Content" ObjectID="_1788772363"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459" w:name="_Toc66386597"/>
      <w:bookmarkStart w:id="6460" w:name="_Toc106184297"/>
      <w:bookmarkStart w:id="6461" w:name="_Toc57820481"/>
      <w:bookmarkStart w:id="6462" w:name="_Toc61184078"/>
      <w:bookmarkStart w:id="6463" w:name="_Toc57821408"/>
      <w:bookmarkStart w:id="6464" w:name="_Toc74583555"/>
      <w:bookmarkStart w:id="6465" w:name="_Toc138853932"/>
      <w:bookmarkStart w:id="6466" w:name="_Toc53185619"/>
      <w:bookmarkStart w:id="6467" w:name="_Toc137554870"/>
      <w:bookmarkStart w:id="6468" w:name="_Toc61185252"/>
      <w:bookmarkStart w:id="6469" w:name="_Toc82450350"/>
      <w:bookmarkStart w:id="6470" w:name="_Toc61184470"/>
      <w:bookmarkStart w:id="6471" w:name="_Toc98755776"/>
      <w:bookmarkStart w:id="6472" w:name="_Toc138946613"/>
      <w:bookmarkStart w:id="6473" w:name="_Toc53185995"/>
      <w:bookmarkStart w:id="6474" w:name="_Toc76542368"/>
      <w:bookmarkStart w:id="6475" w:name="_Toc98763368"/>
      <w:bookmarkStart w:id="6476" w:name="_Toc89949387"/>
      <w:bookmarkStart w:id="6477" w:name="_Toc130402319"/>
      <w:bookmarkStart w:id="6478" w:name="_Toc61183684"/>
      <w:bookmarkStart w:id="6479" w:name="_Toc82450998"/>
      <w:bookmarkStart w:id="6480" w:name="_Toc61184862"/>
      <w:bookmarkStart w:id="6481" w:name="_Toc155428341"/>
      <w:bookmarkStart w:id="6482" w:name="_Toc155781359"/>
      <w:bookmarkStart w:id="6483" w:name="_Toc161665719"/>
      <w:bookmarkStart w:id="6484" w:name="_Toc169718870"/>
      <w:bookmarkStart w:id="6485" w:name="_Toc176337427"/>
      <w:r>
        <w:rPr>
          <w:rFonts w:eastAsia="SimSun" w:hint="eastAsia"/>
          <w:lang w:eastAsia="zh-CN"/>
        </w:rPr>
        <w:t>10</w:t>
      </w:r>
      <w:r>
        <w:t>.3.2.2.3</w:t>
      </w:r>
      <w:r>
        <w:tab/>
        <w:t>Measurement restriction for SSB based beam failure detection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486" w:name="_Toc61184863"/>
      <w:bookmarkStart w:id="6487" w:name="_Toc61184471"/>
      <w:bookmarkStart w:id="6488" w:name="_Toc76542369"/>
      <w:bookmarkStart w:id="6489" w:name="_Toc130402320"/>
      <w:bookmarkStart w:id="6490" w:name="_Toc98755777"/>
      <w:bookmarkStart w:id="6491" w:name="_Toc82450351"/>
      <w:bookmarkStart w:id="6492" w:name="_Toc57821409"/>
      <w:bookmarkStart w:id="6493" w:name="_Toc53185620"/>
      <w:bookmarkStart w:id="6494" w:name="_Toc61183685"/>
      <w:bookmarkStart w:id="6495" w:name="_Toc66386598"/>
      <w:bookmarkStart w:id="6496" w:name="_Toc61185253"/>
      <w:bookmarkStart w:id="6497" w:name="_Toc98763369"/>
      <w:bookmarkStart w:id="6498" w:name="_Toc74583556"/>
      <w:bookmarkStart w:id="6499" w:name="_Toc82450999"/>
      <w:bookmarkStart w:id="6500" w:name="_Toc53185996"/>
      <w:bookmarkStart w:id="6501" w:name="_Toc138946614"/>
      <w:bookmarkStart w:id="6502" w:name="_Toc137554871"/>
      <w:bookmarkStart w:id="6503" w:name="_Toc57820482"/>
      <w:bookmarkStart w:id="6504" w:name="_Toc106184298"/>
      <w:bookmarkStart w:id="6505" w:name="_Toc138853933"/>
      <w:bookmarkStart w:id="6506" w:name="_Toc61184079"/>
      <w:bookmarkStart w:id="6507" w:name="_Toc89949388"/>
      <w:bookmarkStart w:id="6508" w:name="_Toc155428342"/>
      <w:bookmarkStart w:id="6509" w:name="_Toc155781360"/>
      <w:bookmarkStart w:id="6510" w:name="_Toc161665720"/>
      <w:bookmarkStart w:id="6511" w:name="_Toc169718871"/>
      <w:bookmarkStart w:id="6512" w:name="_Toc176337428"/>
      <w:r>
        <w:rPr>
          <w:rFonts w:eastAsia="SimSun" w:hint="eastAsia"/>
          <w:lang w:eastAsia="zh-CN"/>
        </w:rPr>
        <w:t>10</w:t>
      </w:r>
      <w:r>
        <w:t>.3.2.3</w:t>
      </w:r>
      <w:r>
        <w:tab/>
        <w:t>Requirements for CSI-RS based beam failure detection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9F61A9F" w14:textId="77777777" w:rsidR="0076304B" w:rsidRDefault="0076304B" w:rsidP="0076304B">
      <w:pPr>
        <w:pStyle w:val="Heading5"/>
      </w:pPr>
      <w:bookmarkStart w:id="6513" w:name="_Toc61183686"/>
      <w:bookmarkStart w:id="6514" w:name="_Toc57821410"/>
      <w:bookmarkStart w:id="6515" w:name="_Toc57820483"/>
      <w:bookmarkStart w:id="6516" w:name="_Toc74583557"/>
      <w:bookmarkStart w:id="6517" w:name="_Toc138853934"/>
      <w:bookmarkStart w:id="6518" w:name="_Toc89949389"/>
      <w:bookmarkStart w:id="6519" w:name="_Toc61184080"/>
      <w:bookmarkStart w:id="6520" w:name="_Toc53185997"/>
      <w:bookmarkStart w:id="6521" w:name="_Toc61184472"/>
      <w:bookmarkStart w:id="6522" w:name="_Toc82451000"/>
      <w:bookmarkStart w:id="6523" w:name="_Toc53185621"/>
      <w:bookmarkStart w:id="6524" w:name="_Toc137554872"/>
      <w:bookmarkStart w:id="6525" w:name="_Toc76542370"/>
      <w:bookmarkStart w:id="6526" w:name="_Toc61184864"/>
      <w:bookmarkStart w:id="6527" w:name="_Toc82450352"/>
      <w:bookmarkStart w:id="6528" w:name="_Toc66386599"/>
      <w:bookmarkStart w:id="6529" w:name="_Toc130402321"/>
      <w:bookmarkStart w:id="6530" w:name="_Toc61185254"/>
      <w:bookmarkStart w:id="6531" w:name="_Toc138946615"/>
      <w:bookmarkStart w:id="6532" w:name="_Toc98755778"/>
      <w:bookmarkStart w:id="6533" w:name="_Toc106184299"/>
      <w:bookmarkStart w:id="6534" w:name="_Toc98763370"/>
      <w:bookmarkStart w:id="6535" w:name="_Toc155428343"/>
      <w:bookmarkStart w:id="6536" w:name="_Toc155781361"/>
      <w:bookmarkStart w:id="6537" w:name="_Toc161665721"/>
      <w:bookmarkStart w:id="6538" w:name="_Toc169718872"/>
      <w:bookmarkStart w:id="6539" w:name="_Toc176337429"/>
      <w:r>
        <w:rPr>
          <w:rFonts w:eastAsia="SimSun" w:hint="eastAsia"/>
          <w:lang w:eastAsia="zh-CN"/>
        </w:rPr>
        <w:t>10</w:t>
      </w:r>
      <w:r>
        <w:t>.3.2.3.1</w:t>
      </w:r>
      <w:r>
        <w:tab/>
        <w:t>Introduction</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540" w:name="_Toc66386600"/>
      <w:bookmarkStart w:id="6541" w:name="_Toc89949390"/>
      <w:bookmarkStart w:id="6542" w:name="_Toc61183687"/>
      <w:bookmarkStart w:id="6543" w:name="_Toc98755779"/>
      <w:bookmarkStart w:id="6544" w:name="_Toc137554873"/>
      <w:bookmarkStart w:id="6545" w:name="_Toc57820484"/>
      <w:bookmarkStart w:id="6546" w:name="_Toc76542371"/>
      <w:bookmarkStart w:id="6547" w:name="_Toc53185622"/>
      <w:bookmarkStart w:id="6548" w:name="_Toc106184300"/>
      <w:bookmarkStart w:id="6549" w:name="_Toc57821411"/>
      <w:bookmarkStart w:id="6550" w:name="_Toc61185255"/>
      <w:bookmarkStart w:id="6551" w:name="_Toc138853935"/>
      <w:bookmarkStart w:id="6552" w:name="_Toc138946616"/>
      <w:bookmarkStart w:id="6553" w:name="_Toc82451001"/>
      <w:bookmarkStart w:id="6554" w:name="_Toc74583558"/>
      <w:bookmarkStart w:id="6555" w:name="_Toc98763371"/>
      <w:bookmarkStart w:id="6556" w:name="_Toc61184081"/>
      <w:bookmarkStart w:id="6557" w:name="_Toc61184473"/>
      <w:bookmarkStart w:id="6558" w:name="_Toc82450353"/>
      <w:bookmarkStart w:id="6559" w:name="_Toc130402322"/>
      <w:bookmarkStart w:id="6560" w:name="_Toc61184865"/>
      <w:bookmarkStart w:id="6561" w:name="_Toc53185998"/>
      <w:bookmarkStart w:id="6562" w:name="_Toc155428344"/>
      <w:bookmarkStart w:id="6563" w:name="_Toc155781362"/>
      <w:bookmarkStart w:id="6564" w:name="_Toc161665722"/>
      <w:bookmarkStart w:id="6565" w:name="_Toc169718873"/>
      <w:bookmarkStart w:id="6566" w:name="_Toc176337430"/>
      <w:r>
        <w:rPr>
          <w:rFonts w:eastAsia="SimSun" w:hint="eastAsia"/>
          <w:lang w:eastAsia="zh-CN"/>
        </w:rPr>
        <w:t>10</w:t>
      </w:r>
      <w:r>
        <w:t>.3.2.3.2</w:t>
      </w:r>
      <w:r>
        <w:tab/>
        <w:t>Minimum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0.5pt" o:ole="">
            <v:imagedata r:id="rId39" o:title=""/>
          </v:shape>
          <o:OLEObject Type="Embed" ProgID="Equation.3" ShapeID="_x0000_i1045" DrawAspect="Content" ObjectID="_1788772364"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567" w:name="_Toc61184474"/>
      <w:bookmarkStart w:id="6568" w:name="_Toc89949391"/>
      <w:bookmarkStart w:id="6569" w:name="_Toc82450354"/>
      <w:bookmarkStart w:id="6570" w:name="_Toc98763372"/>
      <w:bookmarkStart w:id="6571" w:name="_Toc61184082"/>
      <w:bookmarkStart w:id="6572" w:name="_Toc66386601"/>
      <w:bookmarkStart w:id="6573" w:name="_Toc98755780"/>
      <w:bookmarkStart w:id="6574" w:name="_Toc61185256"/>
      <w:bookmarkStart w:id="6575" w:name="_Toc57821412"/>
      <w:bookmarkStart w:id="6576" w:name="_Toc53185999"/>
      <w:bookmarkStart w:id="6577" w:name="_Toc61183688"/>
      <w:bookmarkStart w:id="6578" w:name="_Toc130402323"/>
      <w:bookmarkStart w:id="6579" w:name="_Toc82451002"/>
      <w:bookmarkStart w:id="6580" w:name="_Toc106184301"/>
      <w:bookmarkStart w:id="6581" w:name="_Toc57820485"/>
      <w:bookmarkStart w:id="6582" w:name="_Toc138946617"/>
      <w:bookmarkStart w:id="6583" w:name="_Toc53185623"/>
      <w:bookmarkStart w:id="6584" w:name="_Toc137554874"/>
      <w:bookmarkStart w:id="6585" w:name="_Toc138853936"/>
      <w:bookmarkStart w:id="6586" w:name="_Toc74583559"/>
      <w:bookmarkStart w:id="6587" w:name="_Toc76542372"/>
      <w:bookmarkStart w:id="6588" w:name="_Toc61184866"/>
      <w:bookmarkStart w:id="6589" w:name="_Toc155428345"/>
      <w:bookmarkStart w:id="6590" w:name="_Toc155781363"/>
      <w:bookmarkStart w:id="6591" w:name="_Toc161665723"/>
      <w:bookmarkStart w:id="6592" w:name="_Toc169718874"/>
      <w:bookmarkStart w:id="6593" w:name="_Toc176337431"/>
      <w:r>
        <w:rPr>
          <w:rFonts w:eastAsia="SimSun" w:hint="eastAsia"/>
          <w:lang w:eastAsia="zh-CN"/>
        </w:rPr>
        <w:t>10</w:t>
      </w:r>
      <w:r>
        <w:t>.3.2.3.3</w:t>
      </w:r>
      <w:r>
        <w:tab/>
        <w:t>Measurement restrictions for CSI-RS based beam failure detection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6594" w:name="_Hlk9028608"/>
      <w:r>
        <w:t>BFD</w:t>
      </w:r>
      <w:bookmarkEnd w:id="6594"/>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6595" w:name="_Toc106184302"/>
      <w:bookmarkStart w:id="6596" w:name="_Toc76542373"/>
      <w:bookmarkStart w:id="6597" w:name="_Toc61184475"/>
      <w:bookmarkStart w:id="6598" w:name="_Toc98763373"/>
      <w:bookmarkStart w:id="6599" w:name="_Toc53185624"/>
      <w:bookmarkStart w:id="6600" w:name="_Toc82451003"/>
      <w:bookmarkStart w:id="6601" w:name="_Toc138853937"/>
      <w:bookmarkStart w:id="6602" w:name="_Toc130402324"/>
      <w:bookmarkStart w:id="6603" w:name="_Toc57821413"/>
      <w:bookmarkStart w:id="6604" w:name="_Toc57820486"/>
      <w:bookmarkStart w:id="6605" w:name="_Toc61184867"/>
      <w:bookmarkStart w:id="6606" w:name="_Toc98755781"/>
      <w:bookmarkStart w:id="6607" w:name="_Toc82450355"/>
      <w:bookmarkStart w:id="6608" w:name="_Toc66386602"/>
      <w:bookmarkStart w:id="6609" w:name="_Toc53186000"/>
      <w:bookmarkStart w:id="6610" w:name="_Toc89949392"/>
      <w:bookmarkStart w:id="6611" w:name="_Toc61185257"/>
      <w:bookmarkStart w:id="6612" w:name="_Toc137554875"/>
      <w:bookmarkStart w:id="6613" w:name="_Toc61184083"/>
      <w:bookmarkStart w:id="6614" w:name="_Toc74583560"/>
      <w:bookmarkStart w:id="6615" w:name="_Toc61183689"/>
      <w:bookmarkStart w:id="6616" w:name="_Toc138946618"/>
      <w:bookmarkStart w:id="6617" w:name="_Toc155428346"/>
      <w:bookmarkStart w:id="6618" w:name="_Toc155781364"/>
      <w:bookmarkStart w:id="6619" w:name="_Toc161665724"/>
      <w:bookmarkStart w:id="6620" w:name="_Toc169718875"/>
      <w:bookmarkStart w:id="6621" w:name="_Toc176337432"/>
      <w:r>
        <w:rPr>
          <w:rFonts w:eastAsia="SimSun" w:hint="eastAsia"/>
          <w:lang w:eastAsia="zh-CN"/>
        </w:rPr>
        <w:t>10</w:t>
      </w:r>
      <w:r>
        <w:t>.3.2.4</w:t>
      </w:r>
      <w:r>
        <w:tab/>
        <w:t>Minimum requirement for L1 indication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0.5pt" o:ole="">
            <v:imagedata r:id="rId39" o:title=""/>
          </v:shape>
          <o:OLEObject Type="Embed" ProgID="Equation.3" ShapeID="_x0000_i1046" DrawAspect="Content" ObjectID="_1788772365"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5pt;height:20.5pt" o:ole="">
            <v:imagedata r:id="rId39" o:title=""/>
          </v:shape>
          <o:OLEObject Type="Embed" ProgID="Equation.3" ShapeID="_x0000_i1047" DrawAspect="Content" ObjectID="_1788772366"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0.5pt" o:ole="">
            <v:imagedata r:id="rId39" o:title=""/>
          </v:shape>
          <o:OLEObject Type="Embed" ProgID="Equation.3" ShapeID="_x0000_i1048" DrawAspect="Content" ObjectID="_1788772367"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0.5pt" o:ole="">
            <v:imagedata r:id="rId39" o:title=""/>
          </v:shape>
          <o:OLEObject Type="Embed" ProgID="Equation.3" ShapeID="_x0000_i1049" DrawAspect="Content" ObjectID="_1788772368" r:id="rId57"/>
        </w:object>
      </w:r>
      <w:r>
        <w:rPr>
          <w:iCs/>
        </w:rPr>
        <w:t xml:space="preserve"> </w:t>
      </w:r>
      <w:r>
        <w:t xml:space="preserve">or CSI-RS resource in the set </w:t>
      </w:r>
      <w:r>
        <w:rPr>
          <w:iCs/>
          <w:position w:val="-10"/>
        </w:rPr>
        <w:object w:dxaOrig="310" w:dyaOrig="410" w14:anchorId="241FFDBD">
          <v:shape id="_x0000_i1050" type="#_x0000_t75" style="width:15.5pt;height:20.5pt" o:ole="">
            <v:imagedata r:id="rId39" o:title=""/>
          </v:shape>
          <o:OLEObject Type="Embed" ProgID="Equation.3" ShapeID="_x0000_i1050" DrawAspect="Content" ObjectID="_1788772369" r:id="rId58"/>
        </w:object>
      </w:r>
      <w:r>
        <w:t>.</w:t>
      </w:r>
    </w:p>
    <w:p w14:paraId="5018C02C" w14:textId="77777777" w:rsidR="0076304B" w:rsidRDefault="0076304B" w:rsidP="0076304B">
      <w:pPr>
        <w:pStyle w:val="Heading4"/>
      </w:pPr>
      <w:bookmarkStart w:id="6622" w:name="_Toc74583561"/>
      <w:bookmarkStart w:id="6623" w:name="_Toc76542374"/>
      <w:bookmarkStart w:id="6624" w:name="_Toc61184476"/>
      <w:bookmarkStart w:id="6625" w:name="_Toc82451004"/>
      <w:bookmarkStart w:id="6626" w:name="_Toc61184868"/>
      <w:bookmarkStart w:id="6627" w:name="_Toc138946619"/>
      <w:bookmarkStart w:id="6628" w:name="_Toc57821414"/>
      <w:bookmarkStart w:id="6629" w:name="_Toc98763374"/>
      <w:bookmarkStart w:id="6630" w:name="_Toc61184084"/>
      <w:bookmarkStart w:id="6631" w:name="_Toc61185258"/>
      <w:bookmarkStart w:id="6632" w:name="_Toc106184303"/>
      <w:bookmarkStart w:id="6633" w:name="_Toc53185625"/>
      <w:bookmarkStart w:id="6634" w:name="_Toc82450356"/>
      <w:bookmarkStart w:id="6635" w:name="_Toc61183690"/>
      <w:bookmarkStart w:id="6636" w:name="_Toc89949393"/>
      <w:bookmarkStart w:id="6637" w:name="_Toc57820487"/>
      <w:bookmarkStart w:id="6638" w:name="_Toc66386603"/>
      <w:bookmarkStart w:id="6639" w:name="_Toc138853938"/>
      <w:bookmarkStart w:id="6640" w:name="_Toc137554876"/>
      <w:bookmarkStart w:id="6641" w:name="_Toc98755782"/>
      <w:bookmarkStart w:id="6642" w:name="_Toc130402325"/>
      <w:bookmarkStart w:id="6643" w:name="_Toc53186001"/>
      <w:bookmarkStart w:id="6644" w:name="_Toc155428347"/>
      <w:bookmarkStart w:id="6645" w:name="_Toc155781365"/>
      <w:bookmarkStart w:id="6646" w:name="_Toc161665725"/>
      <w:bookmarkStart w:id="6647" w:name="_Toc169718876"/>
      <w:bookmarkStart w:id="6648" w:name="_Toc176337433"/>
      <w:r>
        <w:rPr>
          <w:rFonts w:eastAsia="SimSun" w:hint="eastAsia"/>
          <w:lang w:eastAsia="zh-CN"/>
        </w:rPr>
        <w:t>10</w:t>
      </w:r>
      <w:r>
        <w:t>.3.2.5</w:t>
      </w:r>
      <w:r>
        <w:tab/>
        <w:t>Requirements for SSB based candidate beam detection</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091284E" w14:textId="77777777" w:rsidR="0076304B" w:rsidRDefault="0076304B" w:rsidP="0076304B">
      <w:pPr>
        <w:pStyle w:val="Heading5"/>
      </w:pPr>
      <w:bookmarkStart w:id="6649" w:name="_Toc138853939"/>
      <w:bookmarkStart w:id="6650" w:name="_Toc61183691"/>
      <w:bookmarkStart w:id="6651" w:name="_Toc66386604"/>
      <w:bookmarkStart w:id="6652" w:name="_Toc76542375"/>
      <w:bookmarkStart w:id="6653" w:name="_Toc61185259"/>
      <w:bookmarkStart w:id="6654" w:name="_Toc138946620"/>
      <w:bookmarkStart w:id="6655" w:name="_Toc130402326"/>
      <w:bookmarkStart w:id="6656" w:name="_Toc106184304"/>
      <w:bookmarkStart w:id="6657" w:name="_Toc98763375"/>
      <w:bookmarkStart w:id="6658" w:name="_Toc57820488"/>
      <w:bookmarkStart w:id="6659" w:name="_Toc61184869"/>
      <w:bookmarkStart w:id="6660" w:name="_Toc61184085"/>
      <w:bookmarkStart w:id="6661" w:name="_Toc82451005"/>
      <w:bookmarkStart w:id="6662" w:name="_Toc74583562"/>
      <w:bookmarkStart w:id="6663" w:name="_Toc53185626"/>
      <w:bookmarkStart w:id="6664" w:name="_Toc57821415"/>
      <w:bookmarkStart w:id="6665" w:name="_Toc53186002"/>
      <w:bookmarkStart w:id="6666" w:name="_Toc137554877"/>
      <w:bookmarkStart w:id="6667" w:name="_Toc61184477"/>
      <w:bookmarkStart w:id="6668" w:name="_Toc82450357"/>
      <w:bookmarkStart w:id="6669" w:name="_Toc89949394"/>
      <w:bookmarkStart w:id="6670" w:name="_Toc98755783"/>
      <w:bookmarkStart w:id="6671" w:name="_Toc155428348"/>
      <w:bookmarkStart w:id="6672" w:name="_Toc155781366"/>
      <w:bookmarkStart w:id="6673" w:name="_Toc161665726"/>
      <w:bookmarkStart w:id="6674" w:name="_Toc169718877"/>
      <w:bookmarkStart w:id="6675" w:name="_Toc176337434"/>
      <w:r>
        <w:rPr>
          <w:rFonts w:eastAsia="SimSun" w:hint="eastAsia"/>
          <w:lang w:eastAsia="zh-CN"/>
        </w:rPr>
        <w:t>10</w:t>
      </w:r>
      <w:r>
        <w:t>.3.2.5.1</w:t>
      </w:r>
      <w:r>
        <w:tab/>
        <w:t>Introduction</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6676" w:name="_Toc61185260"/>
      <w:bookmarkStart w:id="6677" w:name="_Toc89949395"/>
      <w:bookmarkStart w:id="6678" w:name="_Toc98763376"/>
      <w:bookmarkStart w:id="6679" w:name="_Toc130402327"/>
      <w:bookmarkStart w:id="6680" w:name="_Toc106184305"/>
      <w:bookmarkStart w:id="6681" w:name="_Toc138946621"/>
      <w:bookmarkStart w:id="6682" w:name="_Toc98755784"/>
      <w:bookmarkStart w:id="6683" w:name="_Toc53185627"/>
      <w:bookmarkStart w:id="6684" w:name="_Toc57820489"/>
      <w:bookmarkStart w:id="6685" w:name="_Toc138853940"/>
      <w:bookmarkStart w:id="6686" w:name="_Toc137554878"/>
      <w:bookmarkStart w:id="6687" w:name="_Toc53186003"/>
      <w:bookmarkStart w:id="6688" w:name="_Toc61184478"/>
      <w:bookmarkStart w:id="6689" w:name="_Toc61184086"/>
      <w:bookmarkStart w:id="6690" w:name="_Toc66386605"/>
      <w:bookmarkStart w:id="6691" w:name="_Toc76542376"/>
      <w:bookmarkStart w:id="6692" w:name="_Toc82450358"/>
      <w:bookmarkStart w:id="6693" w:name="_Toc61184870"/>
      <w:bookmarkStart w:id="6694" w:name="_Toc82451006"/>
      <w:bookmarkStart w:id="6695" w:name="_Toc74583563"/>
      <w:bookmarkStart w:id="6696" w:name="_Toc61183692"/>
      <w:bookmarkStart w:id="6697" w:name="_Toc57821416"/>
      <w:bookmarkStart w:id="6698" w:name="_Toc155428349"/>
      <w:bookmarkStart w:id="6699" w:name="_Toc155781367"/>
      <w:bookmarkStart w:id="6700" w:name="_Toc161665727"/>
      <w:bookmarkStart w:id="6701" w:name="_Toc169718878"/>
      <w:bookmarkStart w:id="6702" w:name="_Toc176337435"/>
      <w:r>
        <w:rPr>
          <w:rFonts w:eastAsia="SimSun" w:hint="eastAsia"/>
          <w:lang w:eastAsia="zh-CN"/>
        </w:rPr>
        <w:t>10</w:t>
      </w:r>
      <w:r>
        <w:t>.3.2.5.2</w:t>
      </w:r>
      <w:r>
        <w:tab/>
        <w:t>Minimum requirement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6703" w:name="_Toc61183693"/>
      <w:bookmarkStart w:id="6704" w:name="_Toc61184479"/>
      <w:bookmarkStart w:id="6705" w:name="_Toc76542377"/>
      <w:bookmarkStart w:id="6706" w:name="_Toc98763377"/>
      <w:bookmarkStart w:id="6707" w:name="_Toc106184306"/>
      <w:bookmarkStart w:id="6708" w:name="_Toc61184871"/>
      <w:bookmarkStart w:id="6709" w:name="_Toc74583564"/>
      <w:bookmarkStart w:id="6710" w:name="_Toc89949396"/>
      <w:bookmarkStart w:id="6711" w:name="_Toc137554879"/>
      <w:bookmarkStart w:id="6712" w:name="_Toc82451007"/>
      <w:bookmarkStart w:id="6713" w:name="_Toc61184087"/>
      <w:bookmarkStart w:id="6714" w:name="_Toc57821417"/>
      <w:bookmarkStart w:id="6715" w:name="_Toc98755785"/>
      <w:bookmarkStart w:id="6716" w:name="_Toc61185261"/>
      <w:bookmarkStart w:id="6717" w:name="_Toc66386606"/>
      <w:bookmarkStart w:id="6718" w:name="_Toc138946622"/>
      <w:bookmarkStart w:id="6719" w:name="_Toc57820490"/>
      <w:bookmarkStart w:id="6720" w:name="_Toc130402328"/>
      <w:bookmarkStart w:id="6721" w:name="_Toc53185628"/>
      <w:bookmarkStart w:id="6722" w:name="_Toc82450359"/>
      <w:bookmarkStart w:id="6723" w:name="_Toc53186004"/>
      <w:bookmarkStart w:id="6724" w:name="_Toc138853941"/>
      <w:bookmarkStart w:id="6725" w:name="_Toc155428350"/>
      <w:bookmarkStart w:id="6726" w:name="_Toc155781368"/>
      <w:bookmarkStart w:id="6727" w:name="_Toc161665728"/>
      <w:bookmarkStart w:id="6728" w:name="_Toc169718879"/>
      <w:bookmarkStart w:id="6729" w:name="_Toc17633743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6730" w:name="_Toc74583565"/>
      <w:bookmarkStart w:id="6731" w:name="_Toc89949397"/>
      <w:bookmarkStart w:id="6732" w:name="_Toc98755786"/>
      <w:bookmarkStart w:id="6733" w:name="_Toc98763378"/>
      <w:bookmarkStart w:id="6734" w:name="_Toc53186005"/>
      <w:bookmarkStart w:id="6735" w:name="_Toc82451008"/>
      <w:bookmarkStart w:id="6736" w:name="_Toc66386607"/>
      <w:bookmarkStart w:id="6737" w:name="_Toc138853942"/>
      <w:bookmarkStart w:id="6738" w:name="_Toc76542378"/>
      <w:bookmarkStart w:id="6739" w:name="_Toc137554880"/>
      <w:bookmarkStart w:id="6740" w:name="_Toc106184307"/>
      <w:bookmarkStart w:id="6741" w:name="_Toc53185629"/>
      <w:bookmarkStart w:id="6742" w:name="_Toc61184088"/>
      <w:bookmarkStart w:id="6743" w:name="_Toc61185262"/>
      <w:bookmarkStart w:id="6744" w:name="_Toc130402329"/>
      <w:bookmarkStart w:id="6745" w:name="_Toc82450360"/>
      <w:bookmarkStart w:id="6746" w:name="_Toc57820491"/>
      <w:bookmarkStart w:id="6747" w:name="_Toc61183694"/>
      <w:bookmarkStart w:id="6748" w:name="_Toc61184872"/>
      <w:bookmarkStart w:id="6749" w:name="_Toc57821418"/>
      <w:bookmarkStart w:id="6750" w:name="_Toc61184480"/>
      <w:bookmarkStart w:id="6751" w:name="_Toc138946623"/>
      <w:bookmarkStart w:id="6752" w:name="_Toc155428351"/>
      <w:bookmarkStart w:id="6753" w:name="_Toc155781369"/>
      <w:bookmarkStart w:id="6754" w:name="_Toc161665729"/>
      <w:bookmarkStart w:id="6755" w:name="_Toc169718880"/>
      <w:bookmarkStart w:id="6756" w:name="_Toc176337437"/>
      <w:r>
        <w:rPr>
          <w:rFonts w:eastAsia="SimSun" w:hint="eastAsia"/>
          <w:lang w:eastAsia="zh-CN"/>
        </w:rPr>
        <w:t>10</w:t>
      </w:r>
      <w:r>
        <w:t>.3.2.6</w:t>
      </w:r>
      <w:r>
        <w:tab/>
        <w:t>Requirements for CSI-RS based candidate beam detection</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3D83065A" w14:textId="77777777" w:rsidR="0076304B" w:rsidRDefault="0076304B" w:rsidP="0076304B">
      <w:pPr>
        <w:pStyle w:val="Heading5"/>
      </w:pPr>
      <w:bookmarkStart w:id="6757" w:name="_Toc137554881"/>
      <w:bookmarkStart w:id="6758" w:name="_Toc57820492"/>
      <w:bookmarkStart w:id="6759" w:name="_Toc98755787"/>
      <w:bookmarkStart w:id="6760" w:name="_Toc89949398"/>
      <w:bookmarkStart w:id="6761" w:name="_Toc61184481"/>
      <w:bookmarkStart w:id="6762" w:name="_Toc53185630"/>
      <w:bookmarkStart w:id="6763" w:name="_Toc66386608"/>
      <w:bookmarkStart w:id="6764" w:name="_Toc53186006"/>
      <w:bookmarkStart w:id="6765" w:name="_Toc76542379"/>
      <w:bookmarkStart w:id="6766" w:name="_Toc61183695"/>
      <w:bookmarkStart w:id="6767" w:name="_Toc61185263"/>
      <w:bookmarkStart w:id="6768" w:name="_Toc74583566"/>
      <w:bookmarkStart w:id="6769" w:name="_Toc61184873"/>
      <w:bookmarkStart w:id="6770" w:name="_Toc82451009"/>
      <w:bookmarkStart w:id="6771" w:name="_Toc98763379"/>
      <w:bookmarkStart w:id="6772" w:name="_Toc61184089"/>
      <w:bookmarkStart w:id="6773" w:name="_Toc138946624"/>
      <w:bookmarkStart w:id="6774" w:name="_Toc57821419"/>
      <w:bookmarkStart w:id="6775" w:name="_Toc130402330"/>
      <w:bookmarkStart w:id="6776" w:name="_Toc106184308"/>
      <w:bookmarkStart w:id="6777" w:name="_Toc82450361"/>
      <w:bookmarkStart w:id="6778" w:name="_Toc138853943"/>
      <w:bookmarkStart w:id="6779" w:name="_Toc155428352"/>
      <w:bookmarkStart w:id="6780" w:name="_Toc155781370"/>
      <w:bookmarkStart w:id="6781" w:name="_Toc161665730"/>
      <w:bookmarkStart w:id="6782" w:name="_Toc169718881"/>
      <w:bookmarkStart w:id="6783" w:name="_Toc176337438"/>
      <w:r>
        <w:rPr>
          <w:rFonts w:eastAsia="SimSun" w:hint="eastAsia"/>
          <w:lang w:eastAsia="zh-CN"/>
        </w:rPr>
        <w:t>10</w:t>
      </w:r>
      <w:r>
        <w:t>.3.2.6.1</w:t>
      </w:r>
      <w:r>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6784" w:name="_Toc137554882"/>
      <w:bookmarkStart w:id="6785" w:name="_Toc53186007"/>
      <w:bookmarkStart w:id="6786" w:name="_Toc57821420"/>
      <w:bookmarkStart w:id="6787" w:name="_Toc61184090"/>
      <w:bookmarkStart w:id="6788" w:name="_Toc98763380"/>
      <w:bookmarkStart w:id="6789" w:name="_Toc61184482"/>
      <w:bookmarkStart w:id="6790" w:name="_Toc130402331"/>
      <w:bookmarkStart w:id="6791" w:name="_Toc138853944"/>
      <w:bookmarkStart w:id="6792" w:name="_Toc61183696"/>
      <w:bookmarkStart w:id="6793" w:name="_Toc61184874"/>
      <w:bookmarkStart w:id="6794" w:name="_Toc89949399"/>
      <w:bookmarkStart w:id="6795" w:name="_Toc61185264"/>
      <w:bookmarkStart w:id="6796" w:name="_Toc106184309"/>
      <w:bookmarkStart w:id="6797" w:name="_Toc138946625"/>
      <w:bookmarkStart w:id="6798" w:name="_Toc82451010"/>
      <w:bookmarkStart w:id="6799" w:name="_Toc66386609"/>
      <w:bookmarkStart w:id="6800" w:name="_Toc74583567"/>
      <w:bookmarkStart w:id="6801" w:name="_Toc76542380"/>
      <w:bookmarkStart w:id="6802" w:name="_Toc53185631"/>
      <w:bookmarkStart w:id="6803" w:name="_Toc82450362"/>
      <w:bookmarkStart w:id="6804" w:name="_Toc98755788"/>
      <w:bookmarkStart w:id="6805" w:name="_Toc57820493"/>
      <w:bookmarkStart w:id="6806" w:name="_Toc155428353"/>
      <w:bookmarkStart w:id="6807" w:name="_Toc155781371"/>
      <w:bookmarkStart w:id="6808" w:name="_Toc161665731"/>
      <w:bookmarkStart w:id="6809" w:name="_Toc169718882"/>
      <w:bookmarkStart w:id="6810" w:name="_Toc176337439"/>
      <w:r>
        <w:rPr>
          <w:rFonts w:eastAsia="SimSun" w:hint="eastAsia"/>
          <w:lang w:eastAsia="zh-CN"/>
        </w:rPr>
        <w:t>10</w:t>
      </w:r>
      <w:r>
        <w:t>.3.2.6.2</w:t>
      </w:r>
      <w:r>
        <w:tab/>
        <w:t>Minimum requirement</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6811" w:name="_Toc61184092"/>
      <w:bookmarkStart w:id="6812" w:name="_Toc53186009"/>
      <w:bookmarkStart w:id="6813" w:name="_Toc57820495"/>
      <w:bookmarkStart w:id="6814" w:name="_Toc53185633"/>
      <w:bookmarkStart w:id="6815" w:name="_Toc61184484"/>
      <w:bookmarkStart w:id="6816" w:name="_Toc61184876"/>
      <w:bookmarkStart w:id="6817" w:name="_Toc61183698"/>
      <w:bookmarkStart w:id="6818" w:name="_Toc61185266"/>
      <w:bookmarkStart w:id="6819"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6820" w:name="_Toc138853945"/>
      <w:bookmarkStart w:id="6821" w:name="_Toc61184483"/>
      <w:bookmarkStart w:id="6822" w:name="_Toc130402332"/>
      <w:bookmarkStart w:id="6823" w:name="_Toc61184091"/>
      <w:bookmarkStart w:id="6824" w:name="_Toc82450363"/>
      <w:bookmarkStart w:id="6825" w:name="_Toc61183697"/>
      <w:bookmarkStart w:id="6826" w:name="_Toc61185265"/>
      <w:bookmarkStart w:id="6827" w:name="_Toc89949400"/>
      <w:bookmarkStart w:id="6828" w:name="_Toc98763381"/>
      <w:bookmarkStart w:id="6829" w:name="_Toc82451011"/>
      <w:bookmarkStart w:id="6830" w:name="_Toc53185632"/>
      <w:bookmarkStart w:id="6831" w:name="_Toc57821421"/>
      <w:bookmarkStart w:id="6832" w:name="_Toc137554883"/>
      <w:bookmarkStart w:id="6833" w:name="_Toc53186008"/>
      <w:bookmarkStart w:id="6834" w:name="_Toc138946626"/>
      <w:bookmarkStart w:id="6835" w:name="_Toc98755789"/>
      <w:bookmarkStart w:id="6836" w:name="_Toc76542381"/>
      <w:bookmarkStart w:id="6837" w:name="_Toc74583568"/>
      <w:bookmarkStart w:id="6838" w:name="_Toc61184875"/>
      <w:bookmarkStart w:id="6839" w:name="_Toc106184310"/>
      <w:bookmarkStart w:id="6840" w:name="_Toc66386610"/>
      <w:bookmarkStart w:id="6841" w:name="_Toc57820494"/>
    </w:p>
    <w:p w14:paraId="50FD77CA" w14:textId="77777777" w:rsidR="0076304B" w:rsidRDefault="0076304B" w:rsidP="0076304B">
      <w:pPr>
        <w:pStyle w:val="Heading5"/>
        <w:rPr>
          <w:rFonts w:eastAsia="?? ??"/>
          <w:sz w:val="24"/>
        </w:rPr>
      </w:pPr>
      <w:bookmarkStart w:id="6842" w:name="_Toc155428354"/>
      <w:bookmarkStart w:id="6843" w:name="_Toc155781372"/>
      <w:bookmarkStart w:id="6844" w:name="_Toc161665732"/>
      <w:bookmarkStart w:id="6845" w:name="_Toc169718883"/>
      <w:bookmarkStart w:id="6846" w:name="_Toc176337440"/>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6847" w:name="_Toc89949401"/>
      <w:bookmarkStart w:id="6848" w:name="_Toc98755790"/>
      <w:bookmarkStart w:id="6849" w:name="_Toc138946627"/>
      <w:bookmarkStart w:id="6850" w:name="_Toc130402333"/>
      <w:bookmarkStart w:id="6851" w:name="_Toc82451012"/>
      <w:bookmarkStart w:id="6852" w:name="_Toc137554884"/>
      <w:bookmarkStart w:id="6853" w:name="_Toc76542382"/>
      <w:bookmarkStart w:id="6854" w:name="_Toc74583569"/>
      <w:bookmarkStart w:id="6855" w:name="_Toc82450364"/>
      <w:bookmarkStart w:id="6856" w:name="_Toc98763382"/>
      <w:bookmarkStart w:id="6857" w:name="_Toc138853946"/>
      <w:bookmarkStart w:id="6858" w:name="_Toc106184311"/>
      <w:bookmarkStart w:id="6859" w:name="_Toc66386611"/>
      <w:bookmarkStart w:id="6860" w:name="_Toc155428355"/>
      <w:bookmarkStart w:id="6861" w:name="_Toc155781373"/>
      <w:bookmarkStart w:id="6862" w:name="_Toc161665733"/>
      <w:bookmarkStart w:id="6863" w:name="_Toc169718884"/>
      <w:bookmarkStart w:id="6864" w:name="_Toc17633744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6811"/>
      <w:bookmarkEnd w:id="6812"/>
      <w:bookmarkEnd w:id="6813"/>
      <w:bookmarkEnd w:id="6814"/>
      <w:bookmarkEnd w:id="6815"/>
      <w:bookmarkEnd w:id="6816"/>
      <w:bookmarkEnd w:id="6817"/>
      <w:bookmarkEnd w:id="6818"/>
      <w:bookmarkEnd w:id="6819"/>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6865" w:name="_Toc155428356"/>
      <w:bookmarkStart w:id="6866" w:name="_Toc155781374"/>
      <w:bookmarkStart w:id="6867" w:name="_Toc161665734"/>
      <w:bookmarkStart w:id="6868" w:name="_Toc169718885"/>
      <w:bookmarkStart w:id="6869" w:name="_Toc17633744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6865"/>
      <w:bookmarkEnd w:id="6866"/>
      <w:bookmarkEnd w:id="6867"/>
      <w:bookmarkEnd w:id="6868"/>
      <w:bookmarkEnd w:id="6869"/>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6870" w:name="_Toc155428357"/>
      <w:bookmarkStart w:id="6871" w:name="_Toc155781375"/>
      <w:bookmarkStart w:id="6872" w:name="_Toc161665735"/>
      <w:bookmarkStart w:id="6873" w:name="_Toc169718886"/>
      <w:bookmarkStart w:id="6874" w:name="_Toc176337443"/>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6870"/>
      <w:bookmarkEnd w:id="6871"/>
      <w:bookmarkEnd w:id="6872"/>
      <w:bookmarkEnd w:id="6873"/>
      <w:bookmarkEnd w:id="6874"/>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6875" w:name="_Toc155428358"/>
      <w:bookmarkStart w:id="6876" w:name="_Toc155781376"/>
      <w:bookmarkStart w:id="6877" w:name="_Toc161665736"/>
      <w:bookmarkStart w:id="6878" w:name="_Toc169718887"/>
      <w:bookmarkStart w:id="6879" w:name="_Toc17633744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6875"/>
      <w:bookmarkEnd w:id="6876"/>
      <w:bookmarkEnd w:id="6877"/>
      <w:bookmarkEnd w:id="6878"/>
      <w:bookmarkEnd w:id="6879"/>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6880" w:name="_Toc57821423"/>
      <w:bookmarkStart w:id="6881" w:name="_Toc138946628"/>
      <w:bookmarkStart w:id="6882" w:name="_Toc138853947"/>
      <w:bookmarkStart w:id="6883" w:name="_Toc57820496"/>
      <w:bookmarkStart w:id="6884" w:name="_Toc82451013"/>
      <w:bookmarkStart w:id="6885" w:name="_Toc61184485"/>
      <w:bookmarkStart w:id="6886" w:name="_Toc61185267"/>
      <w:bookmarkStart w:id="6887" w:name="_Toc61184093"/>
      <w:bookmarkStart w:id="6888" w:name="_Toc106184312"/>
      <w:bookmarkStart w:id="6889" w:name="_Toc66386612"/>
      <w:bookmarkStart w:id="6890" w:name="_Toc130402334"/>
      <w:bookmarkStart w:id="6891" w:name="_Toc53185634"/>
      <w:bookmarkStart w:id="6892" w:name="_Toc61184877"/>
      <w:bookmarkStart w:id="6893" w:name="_Toc82450365"/>
      <w:bookmarkStart w:id="6894" w:name="_Toc74583570"/>
      <w:bookmarkStart w:id="6895" w:name="_Toc89949402"/>
      <w:bookmarkStart w:id="6896" w:name="_Toc61183699"/>
      <w:bookmarkStart w:id="6897" w:name="_Toc98763383"/>
      <w:bookmarkStart w:id="6898" w:name="_Toc76542383"/>
      <w:bookmarkStart w:id="6899" w:name="_Toc53186010"/>
      <w:bookmarkStart w:id="6900" w:name="_Toc98755791"/>
      <w:bookmarkStart w:id="6901" w:name="_Toc137554885"/>
    </w:p>
    <w:p w14:paraId="6B082B3D" w14:textId="77777777" w:rsidR="0076304B" w:rsidRDefault="0076304B" w:rsidP="0076304B">
      <w:pPr>
        <w:pStyle w:val="Heading4"/>
      </w:pPr>
      <w:bookmarkStart w:id="6902" w:name="_Toc155428359"/>
      <w:bookmarkStart w:id="6903" w:name="_Toc155781377"/>
      <w:bookmarkStart w:id="6904" w:name="_Toc161665737"/>
      <w:bookmarkStart w:id="6905" w:name="_Toc169718888"/>
      <w:bookmarkStart w:id="6906" w:name="_Toc17633744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6907" w:name="_Toc155428360"/>
      <w:bookmarkStart w:id="6908" w:name="_Toc155781378"/>
      <w:bookmarkStart w:id="6909" w:name="_Toc161665738"/>
      <w:bookmarkStart w:id="6910" w:name="_Toc169718889"/>
      <w:bookmarkStart w:id="6911" w:name="_Toc176337446"/>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6907"/>
      <w:bookmarkEnd w:id="6908"/>
      <w:bookmarkEnd w:id="6909"/>
      <w:bookmarkEnd w:id="6910"/>
      <w:bookmarkEnd w:id="6911"/>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6912" w:name="_Toc155428361"/>
      <w:bookmarkStart w:id="6913" w:name="_Toc155781379"/>
      <w:bookmarkStart w:id="6914" w:name="_Toc161665739"/>
      <w:bookmarkStart w:id="6915" w:name="_Toc169718890"/>
      <w:bookmarkStart w:id="6916" w:name="_Toc17633744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6912"/>
      <w:bookmarkEnd w:id="6913"/>
      <w:bookmarkEnd w:id="6914"/>
      <w:bookmarkEnd w:id="6915"/>
      <w:bookmarkEnd w:id="6916"/>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6917" w:name="_Toc155428362"/>
      <w:bookmarkStart w:id="6918" w:name="_Toc155781380"/>
      <w:bookmarkStart w:id="6919" w:name="_Toc161665740"/>
      <w:bookmarkStart w:id="6920" w:name="_Toc169718891"/>
      <w:bookmarkStart w:id="6921" w:name="_Toc17633744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6917"/>
      <w:bookmarkEnd w:id="6918"/>
      <w:bookmarkEnd w:id="6919"/>
      <w:bookmarkEnd w:id="6920"/>
      <w:bookmarkEnd w:id="6921"/>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6922" w:name="_Toc197274883"/>
      <w:bookmarkStart w:id="6923" w:name="_Toc97737253"/>
      <w:bookmarkStart w:id="6924" w:name="_Toc106094204"/>
      <w:bookmarkStart w:id="6925" w:name="_Toc114252980"/>
      <w:bookmarkStart w:id="6926" w:name="_Toc123046108"/>
      <w:bookmarkStart w:id="6927" w:name="_Toc124157649"/>
      <w:bookmarkStart w:id="6928" w:name="_Toc124259041"/>
      <w:bookmarkStart w:id="6929" w:name="_Toc124259185"/>
      <w:bookmarkStart w:id="6930" w:name="_Toc130585942"/>
      <w:bookmarkStart w:id="6931" w:name="_Toc130586953"/>
      <w:bookmarkStart w:id="6932" w:name="_Toc137462119"/>
      <w:bookmarkStart w:id="6933" w:name="_Toc138883928"/>
      <w:bookmarkStart w:id="6934" w:name="_Toc138884072"/>
      <w:bookmarkStart w:id="6935" w:name="_Toc145426970"/>
      <w:bookmarkStart w:id="6936" w:name="_Toc155428363"/>
      <w:bookmarkStart w:id="6937" w:name="_Toc155781381"/>
      <w:bookmarkStart w:id="6938" w:name="_Toc161665741"/>
      <w:bookmarkStart w:id="6939" w:name="_Toc169718892"/>
      <w:bookmarkStart w:id="6940" w:name="_Toc176337449"/>
      <w:r w:rsidRPr="002F523B">
        <w:t xml:space="preserve">Annex </w:t>
      </w:r>
      <w:r>
        <w:t>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005A21E9">
        <w:t>: Void</w:t>
      </w:r>
      <w:bookmarkEnd w:id="6939"/>
      <w:bookmarkEnd w:id="6940"/>
    </w:p>
    <w:p w14:paraId="6C5516C0" w14:textId="4A66CBBF" w:rsidR="00573DE3" w:rsidRDefault="00573DE3" w:rsidP="005A21E9"/>
    <w:p w14:paraId="6C5516C1" w14:textId="77777777" w:rsidR="00573DE3" w:rsidRDefault="00573DE3">
      <w:pPr>
        <w:spacing w:after="0"/>
      </w:pPr>
      <w:bookmarkStart w:id="6941" w:name="historyclause"/>
      <w:bookmarkStart w:id="6942" w:name="_Toc345380288"/>
      <w:bookmarkStart w:id="6943" w:name="_Toc345380467"/>
      <w:bookmarkStart w:id="6944" w:name="_Toc345380552"/>
      <w:bookmarkStart w:id="6945" w:name="_Toc345380637"/>
      <w:bookmarkStart w:id="6946" w:name="_Toc345380722"/>
      <w:bookmarkStart w:id="6947" w:name="_Toc345381662"/>
      <w:bookmarkStart w:id="6948" w:name="_Toc345381826"/>
      <w:bookmarkStart w:id="6949" w:name="_Toc345381963"/>
      <w:bookmarkStart w:id="6950" w:name="_Toc345382408"/>
      <w:bookmarkStart w:id="6951" w:name="_Toc345382493"/>
      <w:bookmarkStart w:id="6952" w:name="_Toc345382599"/>
      <w:bookmarkStart w:id="6953" w:name="_Toc345382760"/>
      <w:bookmarkStart w:id="6954" w:name="_Toc345382845"/>
      <w:bookmarkStart w:id="6955" w:name="_Toc345383119"/>
      <w:bookmarkStart w:id="6956" w:name="_Toc345383291"/>
      <w:bookmarkStart w:id="6957" w:name="_Toc345383962"/>
      <w:bookmarkStart w:id="6958" w:name="_Toc345384247"/>
      <w:bookmarkStart w:id="6959" w:name="_Toc345384828"/>
      <w:bookmarkStart w:id="6960" w:name="_Toc345385032"/>
      <w:bookmarkStart w:id="6961" w:name="_Toc345386113"/>
      <w:bookmarkStart w:id="6962" w:name="_Toc345405449"/>
      <w:bookmarkStart w:id="6963" w:name="_Toc345405610"/>
      <w:bookmarkStart w:id="6964" w:name="_Toc345405695"/>
      <w:bookmarkStart w:id="6965" w:name="_Toc345405780"/>
      <w:bookmarkStart w:id="6966" w:name="_Toc345405865"/>
      <w:bookmarkStart w:id="6967" w:name="_Toc345406215"/>
      <w:bookmarkStart w:id="6968" w:name="_Toc345406563"/>
      <w:bookmarkStart w:id="6969" w:name="_Toc345406648"/>
      <w:bookmarkStart w:id="6970" w:name="_Toc345406733"/>
      <w:bookmarkStart w:id="6971" w:name="_Toc345406818"/>
      <w:bookmarkStart w:id="6972" w:name="_Toc345407140"/>
      <w:bookmarkStart w:id="6973" w:name="_Toc345409574"/>
      <w:bookmarkStart w:id="6974" w:name="_Toc345409684"/>
      <w:bookmarkStart w:id="6975" w:name="_Toc345409769"/>
      <w:bookmarkStart w:id="6976" w:name="_Toc345410565"/>
      <w:bookmarkStart w:id="6977" w:name="_Toc345410650"/>
      <w:bookmarkStart w:id="6978" w:name="_Toc345735882"/>
      <w:bookmarkStart w:id="6979" w:name="_Toc345736201"/>
      <w:bookmarkStart w:id="6980" w:name="_Toc345736286"/>
      <w:bookmarkStart w:id="6981" w:name="_Toc351282584"/>
      <w:bookmarkStart w:id="6982" w:name="_Toc374955690"/>
      <w:bookmarkStart w:id="6983" w:name="_Toc436619030"/>
      <w:bookmarkStart w:id="6984" w:name="_Toc436619267"/>
      <w:bookmarkStart w:id="6985" w:name="_Toc451844197"/>
      <w:r>
        <w:br w:type="page"/>
      </w:r>
    </w:p>
    <w:p w14:paraId="0122F0D1" w14:textId="64A32BA3" w:rsidR="00264C47" w:rsidRDefault="00264C47" w:rsidP="00264C47">
      <w:pPr>
        <w:pStyle w:val="Heading8"/>
      </w:pPr>
      <w:bookmarkStart w:id="6986" w:name="_Toc53185635"/>
      <w:bookmarkStart w:id="6987" w:name="_Toc82451014"/>
      <w:bookmarkStart w:id="6988" w:name="_Toc98763384"/>
      <w:bookmarkStart w:id="6989" w:name="_Toc37267876"/>
      <w:bookmarkStart w:id="6990" w:name="_Toc130402335"/>
      <w:bookmarkStart w:id="6991" w:name="_Toc29812013"/>
      <w:bookmarkStart w:id="6992" w:name="_Toc53186011"/>
      <w:bookmarkStart w:id="6993" w:name="_Toc57821424"/>
      <w:bookmarkStart w:id="6994" w:name="_Toc61183700"/>
      <w:bookmarkStart w:id="6995" w:name="_Toc137554886"/>
      <w:bookmarkStart w:id="6996" w:name="_Toc61184878"/>
      <w:bookmarkStart w:id="6997" w:name="_Toc106184313"/>
      <w:bookmarkStart w:id="6998" w:name="_Toc138946629"/>
      <w:bookmarkStart w:id="6999" w:name="_Toc61184486"/>
      <w:bookmarkStart w:id="7000" w:name="_Toc21127804"/>
      <w:bookmarkStart w:id="7001" w:name="_Toc74583571"/>
      <w:bookmarkStart w:id="7002" w:name="_Toc37260488"/>
      <w:bookmarkStart w:id="7003" w:name="_Toc66386613"/>
      <w:bookmarkStart w:id="7004" w:name="_Toc138853948"/>
      <w:bookmarkStart w:id="7005" w:name="_Toc82450366"/>
      <w:bookmarkStart w:id="7006" w:name="_Toc57820497"/>
      <w:bookmarkStart w:id="7007" w:name="_Toc155358973"/>
      <w:bookmarkStart w:id="7008" w:name="_Toc98755792"/>
      <w:bookmarkStart w:id="7009" w:name="_Toc76542384"/>
      <w:bookmarkStart w:id="7010" w:name="_Toc36817565"/>
      <w:bookmarkStart w:id="7011" w:name="_Toc61184094"/>
      <w:bookmarkStart w:id="7012" w:name="_Toc145531358"/>
      <w:bookmarkStart w:id="7013" w:name="_Toc61185268"/>
      <w:bookmarkStart w:id="7014" w:name="_Toc89949403"/>
      <w:bookmarkStart w:id="7015" w:name="_Toc161665742"/>
      <w:bookmarkStart w:id="7016" w:name="_Toc169718893"/>
      <w:bookmarkStart w:id="7017" w:name="_Toc176337450"/>
      <w:bookmarkStart w:id="7018" w:name="_Toc137554894"/>
      <w:bookmarkStart w:id="7019" w:name="_Toc76542392"/>
      <w:bookmarkStart w:id="7020" w:name="_Toc106184321"/>
      <w:bookmarkStart w:id="7021" w:name="_Toc138946637"/>
      <w:bookmarkStart w:id="7022" w:name="_Toc130402343"/>
      <w:bookmarkStart w:id="7023" w:name="_Toc145531366"/>
      <w:bookmarkStart w:id="7024" w:name="_Toc74583579"/>
      <w:bookmarkStart w:id="7025" w:name="_Toc98763392"/>
      <w:bookmarkStart w:id="7026" w:name="_Toc155358981"/>
      <w:bookmarkStart w:id="7027" w:name="_Toc82450374"/>
      <w:bookmarkStart w:id="7028" w:name="_Toc89949411"/>
      <w:bookmarkStart w:id="7029" w:name="_Toc138853956"/>
      <w:bookmarkStart w:id="7030" w:name="_Toc98755800"/>
      <w:bookmarkStart w:id="7031" w:name="_Toc82451022"/>
      <w:bookmarkStart w:id="7032" w:name="_Toc36817566"/>
      <w:bookmarkStart w:id="7033" w:name="_Toc61184487"/>
      <w:bookmarkStart w:id="7034" w:name="_Toc98755793"/>
      <w:bookmarkStart w:id="7035" w:name="_Toc29812014"/>
      <w:bookmarkStart w:id="7036" w:name="_Toc89949404"/>
      <w:bookmarkStart w:id="7037" w:name="_Toc61183701"/>
      <w:bookmarkStart w:id="7038" w:name="_Toc61184879"/>
      <w:bookmarkStart w:id="7039" w:name="_Toc130402336"/>
      <w:bookmarkStart w:id="7040" w:name="_Toc21127805"/>
      <w:bookmarkStart w:id="7041" w:name="_Toc57820498"/>
      <w:bookmarkStart w:id="7042" w:name="_Toc61184095"/>
      <w:bookmarkStart w:id="7043" w:name="_Toc98763385"/>
      <w:bookmarkStart w:id="7044" w:name="_Toc37267877"/>
      <w:bookmarkStart w:id="7045" w:name="_Toc76542385"/>
      <w:bookmarkStart w:id="7046" w:name="_Toc53185636"/>
      <w:bookmarkStart w:id="7047" w:name="_Toc61185269"/>
      <w:bookmarkStart w:id="7048" w:name="_Toc82451015"/>
      <w:bookmarkStart w:id="7049" w:name="_Toc82450367"/>
      <w:bookmarkStart w:id="7050" w:name="_Toc66386614"/>
      <w:bookmarkStart w:id="7051" w:name="_Toc57821425"/>
      <w:bookmarkStart w:id="7052" w:name="_Toc53186012"/>
      <w:bookmarkStart w:id="7053" w:name="_Toc74583572"/>
      <w:bookmarkStart w:id="7054" w:name="_Toc37260489"/>
      <w:bookmarkStart w:id="7055" w:name="_Toc106184314"/>
      <w:r>
        <w:t>Annex B (normative):</w:t>
      </w:r>
      <w:r>
        <w:br/>
        <w:t>NCR-MT Reference measurement channels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056" w:name="_Toc161665743"/>
      <w:bookmarkStart w:id="7057" w:name="_Toc169718894"/>
      <w:bookmarkStart w:id="7058" w:name="_Toc176337451"/>
      <w:r>
        <w:t>B.1</w:t>
      </w:r>
      <w:r>
        <w:tab/>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56"/>
      <w:r w:rsidR="000D1130">
        <w:rPr>
          <w:szCs w:val="32"/>
        </w:rPr>
        <w:t>NCR-MT</w:t>
      </w:r>
      <w:r w:rsidR="000D1130">
        <w:rPr>
          <w:rFonts w:eastAsia="SimSun"/>
          <w:szCs w:val="32"/>
          <w:lang w:val="en-US" w:eastAsia="zh-CN"/>
        </w:rPr>
        <w:t xml:space="preserve"> Demodulation Performance </w:t>
      </w:r>
      <w:r w:rsidR="000D1130">
        <w:t>Fixed Reference Channels</w:t>
      </w:r>
      <w:bookmarkEnd w:id="7057"/>
      <w:bookmarkEnd w:id="7058"/>
    </w:p>
    <w:p w14:paraId="420F06BF" w14:textId="32F30921" w:rsidR="00264C47" w:rsidRDefault="00264C47" w:rsidP="00264C47">
      <w:pPr>
        <w:pStyle w:val="Heading2"/>
      </w:pPr>
      <w:bookmarkStart w:id="7059" w:name="_Toc82451023"/>
      <w:bookmarkStart w:id="7060" w:name="_Toc89949412"/>
      <w:bookmarkStart w:id="7061" w:name="_Toc76542393"/>
      <w:bookmarkStart w:id="7062" w:name="_Toc130402344"/>
      <w:bookmarkStart w:id="7063" w:name="_Toc138946638"/>
      <w:bookmarkStart w:id="7064" w:name="_Toc155358982"/>
      <w:bookmarkStart w:id="7065" w:name="_Toc137554895"/>
      <w:bookmarkStart w:id="7066" w:name="_Toc145531367"/>
      <w:bookmarkStart w:id="7067" w:name="_Toc106184322"/>
      <w:bookmarkStart w:id="7068" w:name="_Toc74583580"/>
      <w:bookmarkStart w:id="7069" w:name="_Toc82450375"/>
      <w:bookmarkStart w:id="7070" w:name="_Toc98755801"/>
      <w:bookmarkStart w:id="7071" w:name="_Toc138853957"/>
      <w:bookmarkStart w:id="7072" w:name="_Toc98763393"/>
      <w:bookmarkStart w:id="7073" w:name="_Toc161665744"/>
      <w:bookmarkStart w:id="7074" w:name="_Toc169718895"/>
      <w:bookmarkStart w:id="7075" w:name="_Toc176337452"/>
      <w:r>
        <w:t>B.1.1</w:t>
      </w:r>
      <w:r>
        <w:tab/>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r w:rsidR="000D1130">
        <w:t>Fixed Reference Channels for PDSCH performance requirements</w:t>
      </w:r>
      <w:bookmarkEnd w:id="7074"/>
      <w:bookmarkEnd w:id="7075"/>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076" w:name="_Toc82451026"/>
      <w:bookmarkStart w:id="7077" w:name="_Toc130402347"/>
      <w:bookmarkStart w:id="7078" w:name="_Toc89949415"/>
      <w:bookmarkStart w:id="7079" w:name="_Toc106184325"/>
      <w:bookmarkStart w:id="7080" w:name="_Toc74583583"/>
      <w:bookmarkStart w:id="7081" w:name="_Toc155358985"/>
      <w:bookmarkStart w:id="7082" w:name="_Toc138853960"/>
      <w:bookmarkStart w:id="7083" w:name="_Toc76542396"/>
      <w:bookmarkStart w:id="7084" w:name="_Toc137554898"/>
      <w:bookmarkStart w:id="7085" w:name="_Toc145531370"/>
      <w:bookmarkStart w:id="7086" w:name="_Toc98755804"/>
      <w:bookmarkStart w:id="7087" w:name="_Toc82450378"/>
      <w:bookmarkStart w:id="7088" w:name="_Toc138946641"/>
      <w:bookmarkStart w:id="7089" w:name="_Toc98763396"/>
      <w:bookmarkStart w:id="7090" w:name="_Toc161665746"/>
      <w:bookmarkStart w:id="7091" w:name="_Toc169718896"/>
      <w:bookmarkStart w:id="7092" w:name="_Toc176337453"/>
      <w:r>
        <w:t>B.1.</w:t>
      </w:r>
      <w:r w:rsidR="007C5282">
        <w:t>2</w:t>
      </w:r>
      <w:r>
        <w:tab/>
        <w:t>Fixed Reference Channels for PDCCH performance requirements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093" w:name="_Toc130402348"/>
      <w:bookmarkStart w:id="7094" w:name="_Toc98755805"/>
      <w:bookmarkStart w:id="7095" w:name="_Toc82450379"/>
      <w:bookmarkStart w:id="7096" w:name="_Toc74583584"/>
      <w:bookmarkStart w:id="7097" w:name="_Toc145531371"/>
      <w:bookmarkStart w:id="7098" w:name="_Toc137554899"/>
      <w:bookmarkStart w:id="7099" w:name="_Toc155358986"/>
      <w:bookmarkStart w:id="7100" w:name="_Toc138853961"/>
      <w:bookmarkStart w:id="7101" w:name="_Toc76542397"/>
      <w:bookmarkStart w:id="7102" w:name="_Toc89949416"/>
      <w:bookmarkStart w:id="7103" w:name="_Toc106184326"/>
      <w:bookmarkStart w:id="7104" w:name="_Toc138946642"/>
      <w:bookmarkStart w:id="7105" w:name="_Toc98763397"/>
      <w:bookmarkStart w:id="7106" w:name="_Toc82451027"/>
      <w:bookmarkStart w:id="7107" w:name="_Toc161665747"/>
      <w:bookmarkStart w:id="7108" w:name="_Toc169718897"/>
      <w:bookmarkStart w:id="7109" w:name="_Toc176337454"/>
      <w:r>
        <w:t>B.1.</w:t>
      </w:r>
      <w:r w:rsidR="007C5282">
        <w:t>3</w:t>
      </w:r>
      <w:r>
        <w:tab/>
        <w:t>Fixed Reference Channels for CSI reporting performance</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110" w:name="_Toc161665748"/>
      <w:bookmarkStart w:id="7111" w:name="_Toc169718898"/>
      <w:bookmarkStart w:id="7112" w:name="_Toc17633745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110"/>
      <w:bookmarkEnd w:id="7111"/>
      <w:bookmarkEnd w:id="7112"/>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113" w:name="_Ref43894658"/>
      <w:r>
        <w:t xml:space="preserve">Table </w:t>
      </w:r>
      <w:bookmarkEnd w:id="7113"/>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114" w:name="OLE_LINK13"/>
            <w:bookmarkStart w:id="7115" w:name="OLE_LINK11"/>
            <w:bookmarkStart w:id="711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114"/>
      <w:bookmarkEnd w:id="7115"/>
      <w:bookmarkEnd w:id="7116"/>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117" w:name="_Toc98755921"/>
      <w:bookmarkStart w:id="7118" w:name="_Toc98763513"/>
      <w:bookmarkStart w:id="7119" w:name="_Toc106184442"/>
      <w:bookmarkStart w:id="7120" w:name="_Toc82451143"/>
      <w:bookmarkStart w:id="7121" w:name="_Toc89949532"/>
      <w:bookmarkStart w:id="7122" w:name="_Toc130402465"/>
      <w:bookmarkStart w:id="7123" w:name="_Toc145531488"/>
      <w:bookmarkStart w:id="7124" w:name="_Toc137555016"/>
      <w:bookmarkStart w:id="7125" w:name="_Toc82450494"/>
      <w:bookmarkStart w:id="7126" w:name="_Toc138854078"/>
      <w:bookmarkStart w:id="7127" w:name="_Toc138946759"/>
      <w:bookmarkStart w:id="7128" w:name="_Toc76542512"/>
      <w:bookmarkStart w:id="7129" w:name="_Toc74583699"/>
      <w:bookmarkStart w:id="7130" w:name="_Toc161665749"/>
      <w:bookmarkStart w:id="7131" w:name="_Toc169718899"/>
      <w:bookmarkStart w:id="7132" w:name="_Toc176337456"/>
      <w:r>
        <w:t>Annex C (</w:t>
      </w:r>
      <w:r>
        <w:rPr>
          <w:lang w:val="fr-FR"/>
        </w:rPr>
        <w:t>normative</w:t>
      </w:r>
      <w:r>
        <w:t>):</w:t>
      </w:r>
      <w:r>
        <w:rPr>
          <w:lang w:eastAsia="en-CA"/>
        </w:rPr>
        <w:t xml:space="preserve"> </w:t>
      </w:r>
      <w:r>
        <w:rPr>
          <w:lang w:eastAsia="en-CA"/>
        </w:rPr>
        <w:br/>
      </w:r>
      <w:r>
        <w:rPr>
          <w:lang w:val="fr-FR"/>
        </w:rPr>
        <w:t>Propagation conditions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133" w:name="_Toc98755922"/>
      <w:bookmarkStart w:id="7134" w:name="_Toc89949533"/>
      <w:bookmarkStart w:id="7135" w:name="_Toc82451144"/>
      <w:bookmarkStart w:id="7136" w:name="_Toc75275907"/>
      <w:bookmarkStart w:id="7137" w:name="_Toc98763514"/>
      <w:bookmarkStart w:id="7138" w:name="_Toc73963186"/>
      <w:bookmarkStart w:id="7139" w:name="_Toc75276417"/>
      <w:bookmarkStart w:id="7140" w:name="_Toc138854079"/>
      <w:bookmarkStart w:id="7141" w:name="_Toc137555017"/>
      <w:bookmarkStart w:id="7142" w:name="_Toc138946760"/>
      <w:bookmarkStart w:id="7143" w:name="_Toc106184443"/>
      <w:bookmarkStart w:id="7144" w:name="_Toc130402466"/>
      <w:bookmarkStart w:id="7145" w:name="_Toc145531489"/>
      <w:bookmarkStart w:id="7146" w:name="_Toc82450495"/>
      <w:bookmarkStart w:id="7147" w:name="_Toc75260364"/>
      <w:bookmarkStart w:id="7148" w:name="_Toc161665750"/>
      <w:bookmarkStart w:id="7149" w:name="_Toc169718900"/>
      <w:bookmarkStart w:id="7150" w:name="_Toc176337457"/>
      <w:r>
        <w:t>C.1</w:t>
      </w:r>
      <w:r>
        <w:tab/>
      </w:r>
      <w:r>
        <w:tab/>
        <w:t>Static propagation condition</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151" w:name="_Toc98763515"/>
      <w:bookmarkStart w:id="7152" w:name="_Toc98755923"/>
      <w:bookmarkStart w:id="7153" w:name="_Toc145531490"/>
      <w:bookmarkStart w:id="7154" w:name="_Toc89949534"/>
      <w:bookmarkStart w:id="7155" w:name="_Toc106184444"/>
      <w:bookmarkStart w:id="7156" w:name="_Toc73963187"/>
      <w:bookmarkStart w:id="7157" w:name="_Toc82451145"/>
      <w:bookmarkStart w:id="7158" w:name="_Toc130402467"/>
      <w:bookmarkStart w:id="7159" w:name="_Toc75260365"/>
      <w:bookmarkStart w:id="7160" w:name="_Toc75275908"/>
      <w:bookmarkStart w:id="7161" w:name="_Toc82450496"/>
      <w:bookmarkStart w:id="7162" w:name="_Toc137555018"/>
      <w:bookmarkStart w:id="7163" w:name="_Toc75276418"/>
      <w:bookmarkStart w:id="7164" w:name="_Toc138854080"/>
      <w:bookmarkStart w:id="7165" w:name="_Toc138946761"/>
      <w:bookmarkStart w:id="7166" w:name="_Toc161665751"/>
      <w:bookmarkStart w:id="7167" w:name="_Toc169718901"/>
      <w:bookmarkStart w:id="7168" w:name="_Toc176337458"/>
      <w:r>
        <w:t>C.1.1</w:t>
      </w:r>
      <w:r>
        <w:tab/>
        <w:t>NCR-MT receiver with 2RX</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169" w:name="_Toc76652350"/>
      <w:bookmarkStart w:id="7170" w:name="_Toc40209706"/>
      <w:bookmarkStart w:id="7171" w:name="_Toc83742467"/>
      <w:bookmarkStart w:id="7172" w:name="_Toc37084344"/>
      <w:bookmarkStart w:id="7173" w:name="_Toc124377542"/>
      <w:bookmarkStart w:id="7174" w:name="_Toc107233466"/>
      <w:bookmarkStart w:id="7175" w:name="_Toc114566213"/>
      <w:bookmarkStart w:id="7176" w:name="_Toc107477352"/>
      <w:bookmarkStart w:id="7177" w:name="_Toc106543601"/>
      <w:bookmarkStart w:id="7178" w:name="_Toc67918396"/>
      <w:bookmarkStart w:id="7179" w:name="_Toc21338430"/>
      <w:bookmarkStart w:id="7180" w:name="_Toc98849747"/>
      <w:bookmarkStart w:id="7181" w:name="_Toc45893007"/>
      <w:bookmarkStart w:id="7182" w:name="_Toc61121200"/>
      <w:bookmarkStart w:id="7183" w:name="_Toc107235084"/>
      <w:bookmarkStart w:id="7184" w:name="_Toc76572483"/>
      <w:bookmarkStart w:id="7185" w:name="_Toc53176872"/>
      <w:bookmarkStart w:id="7186" w:name="_Toc76298471"/>
      <w:bookmarkStart w:id="7187" w:name="_Toc91440957"/>
      <w:bookmarkStart w:id="7188" w:name="_Toc37068457"/>
      <w:bookmarkStart w:id="7189" w:name="_Toc123936525"/>
      <w:bookmarkStart w:id="7190" w:name="_Toc37084002"/>
      <w:bookmarkStart w:id="7191" w:name="_Toc40210048"/>
      <w:bookmarkStart w:id="7192" w:name="_Toc29808538"/>
      <w:bookmarkStart w:id="7193" w:name="_Toc107420054"/>
      <w:bookmarkStart w:id="7194" w:name="_Toc106737699"/>
      <w:bookmarkStart w:id="7195" w:name="_Toc76653194"/>
      <w:bookmarkStart w:id="7196" w:name="_Toc161665752"/>
      <w:bookmarkStart w:id="7197" w:name="_Toc169718902"/>
      <w:bookmarkStart w:id="7198" w:name="_Toc176337459"/>
      <w:r>
        <w:t>C.1.2</w:t>
      </w:r>
      <w:r>
        <w:tab/>
        <w:t>NCR-MT Receiver with 4Rx</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4pt;height:64pt" o:ole="">
            <v:imagedata r:id="rId61" o:title=""/>
          </v:shape>
          <o:OLEObject Type="Embed" ProgID="Equation.3" ShapeID="_x0000_i1051" DrawAspect="Content" ObjectID="_1788772370"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5pt" o:ole="">
            <v:imagedata r:id="rId63" o:title=""/>
          </v:shape>
          <o:OLEObject Type="Embed" ProgID="Equation.3" ShapeID="_x0000_i1052" DrawAspect="Content" ObjectID="_1788772371"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199" w:name="_Toc82451146"/>
      <w:bookmarkStart w:id="7200" w:name="_Toc137555019"/>
      <w:bookmarkStart w:id="7201" w:name="_Toc75260366"/>
      <w:bookmarkStart w:id="7202" w:name="_Toc73963188"/>
      <w:bookmarkStart w:id="7203" w:name="_Toc89949535"/>
      <w:bookmarkStart w:id="7204" w:name="_Toc138854081"/>
      <w:bookmarkStart w:id="7205" w:name="_Toc98755924"/>
      <w:bookmarkStart w:id="7206" w:name="_Toc130402468"/>
      <w:bookmarkStart w:id="7207" w:name="_Toc75275909"/>
      <w:bookmarkStart w:id="7208" w:name="_Toc98763516"/>
      <w:bookmarkStart w:id="7209" w:name="_Toc106184445"/>
      <w:bookmarkStart w:id="7210" w:name="_Toc145531491"/>
      <w:bookmarkStart w:id="7211" w:name="_Toc138946762"/>
      <w:bookmarkStart w:id="7212" w:name="_Toc82450497"/>
      <w:bookmarkStart w:id="7213" w:name="_Toc75276419"/>
      <w:bookmarkStart w:id="7214" w:name="_Toc161665753"/>
      <w:bookmarkStart w:id="7215" w:name="_Toc169718903"/>
      <w:bookmarkStart w:id="7216" w:name="_Toc176337460"/>
      <w:r>
        <w:t>C.2</w:t>
      </w:r>
      <w:r>
        <w:tab/>
        <w:t>Multi-path fading propagation conditions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F99EA72" w14:textId="77777777" w:rsidR="00016099" w:rsidRDefault="00016099" w:rsidP="00A70AF4">
      <w:pPr>
        <w:pStyle w:val="Heading2"/>
      </w:pPr>
      <w:bookmarkStart w:id="7217" w:name="_Toc82450498"/>
      <w:bookmarkStart w:id="7218" w:name="_Toc89949536"/>
      <w:bookmarkStart w:id="7219" w:name="_Toc106184446"/>
      <w:bookmarkStart w:id="7220" w:name="_Toc75276420"/>
      <w:bookmarkStart w:id="7221" w:name="_Toc138854082"/>
      <w:bookmarkStart w:id="7222" w:name="_Toc98763517"/>
      <w:bookmarkStart w:id="7223" w:name="_Toc130402469"/>
      <w:bookmarkStart w:id="7224" w:name="_Toc82451147"/>
      <w:bookmarkStart w:id="7225" w:name="_Toc75275910"/>
      <w:bookmarkStart w:id="7226" w:name="_Toc138946763"/>
      <w:bookmarkStart w:id="7227" w:name="_Toc98755925"/>
      <w:bookmarkStart w:id="7228" w:name="_Toc137555020"/>
      <w:bookmarkStart w:id="7229" w:name="_Toc145531492"/>
      <w:bookmarkStart w:id="7230" w:name="_Toc161665754"/>
      <w:bookmarkStart w:id="7231" w:name="_Toc169718904"/>
      <w:bookmarkStart w:id="7232" w:name="_Toc176337461"/>
      <w:r>
        <w:t>C.2.1</w:t>
      </w:r>
      <w:r>
        <w:tab/>
        <w:t>General</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233" w:name="_Toc98763518"/>
      <w:bookmarkStart w:id="7234" w:name="_Toc130402470"/>
      <w:bookmarkStart w:id="7235" w:name="_Toc75276421"/>
      <w:bookmarkStart w:id="7236" w:name="_Toc106184447"/>
      <w:bookmarkStart w:id="7237" w:name="_Toc82451148"/>
      <w:bookmarkStart w:id="7238" w:name="_Toc82450499"/>
      <w:bookmarkStart w:id="7239" w:name="_Toc75275911"/>
      <w:bookmarkStart w:id="7240" w:name="_Toc138854083"/>
      <w:bookmarkStart w:id="7241" w:name="_Toc138946764"/>
      <w:bookmarkStart w:id="7242" w:name="_Toc137555021"/>
      <w:bookmarkStart w:id="7243" w:name="_Toc145531493"/>
      <w:bookmarkStart w:id="7244" w:name="_Toc89949537"/>
      <w:bookmarkStart w:id="7245" w:name="_Toc98755926"/>
      <w:bookmarkStart w:id="7246" w:name="_Toc73963189"/>
      <w:bookmarkStart w:id="7247" w:name="_Toc75260367"/>
      <w:bookmarkStart w:id="7248" w:name="_Toc161665755"/>
      <w:bookmarkStart w:id="7249" w:name="_Toc169718905"/>
      <w:bookmarkStart w:id="7250" w:name="_Toc176337462"/>
      <w:r>
        <w:t>C.2.2</w:t>
      </w:r>
      <w:r>
        <w:tab/>
        <w:t>Delay profiles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26115D73" w14:textId="77777777" w:rsidR="00016099" w:rsidRDefault="00016099" w:rsidP="00C449A1">
      <w:pPr>
        <w:pStyle w:val="Heading3"/>
      </w:pPr>
      <w:bookmarkStart w:id="7251" w:name="_Toc82450500"/>
      <w:bookmarkStart w:id="7252" w:name="_Toc130402471"/>
      <w:bookmarkStart w:id="7253" w:name="_Toc106184448"/>
      <w:bookmarkStart w:id="7254" w:name="_Toc75276422"/>
      <w:bookmarkStart w:id="7255" w:name="_Toc138854084"/>
      <w:bookmarkStart w:id="7256" w:name="_Toc137555022"/>
      <w:bookmarkStart w:id="7257" w:name="_Toc98763519"/>
      <w:bookmarkStart w:id="7258" w:name="_Toc138946765"/>
      <w:bookmarkStart w:id="7259" w:name="_Toc75275912"/>
      <w:bookmarkStart w:id="7260" w:name="_Toc145531494"/>
      <w:bookmarkStart w:id="7261" w:name="_Toc89949538"/>
      <w:bookmarkStart w:id="7262" w:name="_Toc82451149"/>
      <w:bookmarkStart w:id="7263" w:name="_Toc98755927"/>
      <w:bookmarkStart w:id="7264" w:name="_Toc161665756"/>
      <w:bookmarkStart w:id="7265" w:name="_Toc169718906"/>
      <w:bookmarkStart w:id="7266" w:name="_Toc176337463"/>
      <w:r>
        <w:t>C.2.2.1</w:t>
      </w:r>
      <w:r>
        <w:tab/>
        <w:t>General</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267" w:name="_Toc130402472"/>
      <w:bookmarkStart w:id="7268" w:name="_Toc89949539"/>
      <w:bookmarkStart w:id="7269" w:name="_Toc98763520"/>
      <w:bookmarkStart w:id="7270" w:name="_Toc75260368"/>
      <w:bookmarkStart w:id="7271" w:name="_Toc73963190"/>
      <w:bookmarkStart w:id="7272" w:name="_Toc75276423"/>
      <w:bookmarkStart w:id="7273" w:name="_Toc137555023"/>
      <w:bookmarkStart w:id="7274" w:name="_Toc138946766"/>
      <w:bookmarkStart w:id="7275" w:name="_Toc145531495"/>
      <w:bookmarkStart w:id="7276" w:name="_Toc75275913"/>
      <w:bookmarkStart w:id="7277" w:name="_Toc82450501"/>
      <w:bookmarkStart w:id="7278" w:name="_Toc138854085"/>
      <w:bookmarkStart w:id="7279" w:name="_Toc82451150"/>
      <w:bookmarkStart w:id="7280" w:name="_Toc106184449"/>
      <w:bookmarkStart w:id="7281" w:name="_Toc98755928"/>
      <w:bookmarkStart w:id="7282" w:name="_Toc161665757"/>
      <w:bookmarkStart w:id="7283" w:name="_Toc169718907"/>
      <w:bookmarkStart w:id="7284" w:name="_Toc176337464"/>
      <w:r>
        <w:t>C.2.2.2</w:t>
      </w:r>
      <w:r>
        <w:tab/>
        <w:t>Delay profiles for FR1</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285" w:name="_Toc89949540"/>
      <w:bookmarkStart w:id="7286" w:name="_Toc73963191"/>
      <w:bookmarkStart w:id="7287" w:name="_Toc82450502"/>
      <w:bookmarkStart w:id="7288" w:name="_Toc106184450"/>
      <w:bookmarkStart w:id="7289" w:name="_Toc138854086"/>
      <w:bookmarkStart w:id="7290" w:name="_Toc82451151"/>
      <w:bookmarkStart w:id="7291" w:name="_Toc145531496"/>
      <w:bookmarkStart w:id="7292" w:name="_Toc137555024"/>
      <w:bookmarkStart w:id="7293" w:name="_Toc75275914"/>
      <w:bookmarkStart w:id="7294" w:name="_Toc130402473"/>
      <w:bookmarkStart w:id="7295" w:name="_Toc138946767"/>
      <w:bookmarkStart w:id="7296" w:name="_Toc98755929"/>
      <w:bookmarkStart w:id="7297" w:name="_Toc75276424"/>
      <w:bookmarkStart w:id="7298" w:name="_Toc75260369"/>
      <w:bookmarkStart w:id="7299" w:name="_Toc98763521"/>
      <w:bookmarkStart w:id="7300" w:name="_Toc161665758"/>
      <w:bookmarkStart w:id="7301" w:name="_Toc169718908"/>
      <w:bookmarkStart w:id="7302" w:name="_Toc176337465"/>
      <w:r>
        <w:t>C.2.3</w:t>
      </w:r>
      <w:r>
        <w:tab/>
        <w:t>Combinations of channel model parameters</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303" w:name="_Toc82451152"/>
      <w:bookmarkStart w:id="7304" w:name="_Toc75276425"/>
      <w:bookmarkStart w:id="7305" w:name="_Toc130402474"/>
      <w:bookmarkStart w:id="7306" w:name="_Toc106184451"/>
      <w:bookmarkStart w:id="7307" w:name="_Toc89949541"/>
      <w:bookmarkStart w:id="7308" w:name="_Toc98755930"/>
      <w:bookmarkStart w:id="7309" w:name="_Toc138854087"/>
      <w:bookmarkStart w:id="7310" w:name="_Toc75275915"/>
      <w:bookmarkStart w:id="7311" w:name="_Toc82450503"/>
      <w:bookmarkStart w:id="7312" w:name="_Toc98763522"/>
      <w:bookmarkStart w:id="7313" w:name="_Toc137555025"/>
      <w:bookmarkStart w:id="7314" w:name="_Toc73963192"/>
      <w:bookmarkStart w:id="7315" w:name="_Toc145531497"/>
      <w:bookmarkStart w:id="7316" w:name="_Toc75260370"/>
      <w:bookmarkStart w:id="7317" w:name="_Toc138946768"/>
      <w:bookmarkStart w:id="7318" w:name="_Toc161665759"/>
      <w:bookmarkStart w:id="7319" w:name="_Toc169718909"/>
      <w:bookmarkStart w:id="7320" w:name="_Toc176337466"/>
      <w:r>
        <w:t>C.2.4</w:t>
      </w:r>
      <w:r>
        <w:tab/>
        <w:t>MIMO channel correlation matrices</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C215ABD" w14:textId="77777777" w:rsidR="00016099" w:rsidRDefault="00016099" w:rsidP="00C449A1">
      <w:pPr>
        <w:pStyle w:val="Heading3"/>
      </w:pPr>
      <w:bookmarkStart w:id="7321" w:name="_Toc137555026"/>
      <w:bookmarkStart w:id="7322" w:name="_Toc82450504"/>
      <w:bookmarkStart w:id="7323" w:name="_Toc75275916"/>
      <w:bookmarkStart w:id="7324" w:name="_Toc75276426"/>
      <w:bookmarkStart w:id="7325" w:name="_Toc89949542"/>
      <w:bookmarkStart w:id="7326" w:name="_Toc138854088"/>
      <w:bookmarkStart w:id="7327" w:name="_Toc98763523"/>
      <w:bookmarkStart w:id="7328" w:name="_Toc145531498"/>
      <w:bookmarkStart w:id="7329" w:name="_Toc130402475"/>
      <w:bookmarkStart w:id="7330" w:name="_Toc98755931"/>
      <w:bookmarkStart w:id="7331" w:name="_Toc138946769"/>
      <w:bookmarkStart w:id="7332" w:name="_Toc82451153"/>
      <w:bookmarkStart w:id="7333" w:name="_Toc106184452"/>
      <w:bookmarkStart w:id="7334" w:name="_Toc161665760"/>
      <w:bookmarkStart w:id="7335" w:name="_Toc169718910"/>
      <w:bookmarkStart w:id="7336" w:name="_Toc176337467"/>
      <w:r>
        <w:t>C.2.4.1</w:t>
      </w:r>
      <w:r>
        <w:tab/>
        <w:t>General</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337" w:name="_Toc130402476"/>
      <w:bookmarkStart w:id="7338" w:name="_Toc98763524"/>
      <w:bookmarkStart w:id="7339" w:name="_Toc82450505"/>
      <w:bookmarkStart w:id="7340" w:name="_Toc75276427"/>
      <w:bookmarkStart w:id="7341" w:name="_Toc137555027"/>
      <w:bookmarkStart w:id="7342" w:name="_Toc106184453"/>
      <w:bookmarkStart w:id="7343" w:name="_Toc98755932"/>
      <w:bookmarkStart w:id="7344" w:name="_Toc138854089"/>
      <w:bookmarkStart w:id="7345" w:name="_Toc89949543"/>
      <w:bookmarkStart w:id="7346" w:name="_Toc138946770"/>
      <w:bookmarkStart w:id="7347" w:name="_Toc75260371"/>
      <w:bookmarkStart w:id="7348" w:name="_Toc145531499"/>
      <w:bookmarkStart w:id="7349" w:name="_Toc73963193"/>
      <w:bookmarkStart w:id="7350" w:name="_Toc82451154"/>
      <w:bookmarkStart w:id="7351" w:name="_Toc75275917"/>
      <w:bookmarkStart w:id="7352" w:name="_Toc161665761"/>
      <w:bookmarkStart w:id="7353" w:name="_Toc169718911"/>
      <w:bookmarkStart w:id="7354" w:name="_Toc176337468"/>
      <w:r>
        <w:t>C.2.4.2</w:t>
      </w:r>
      <w:r>
        <w:tab/>
        <w:t>MIMO correlation matrices using Uniform Linear Array</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78CFE98" w14:textId="77777777" w:rsidR="00016099" w:rsidRDefault="00016099" w:rsidP="00C449A1">
      <w:pPr>
        <w:pStyle w:val="Heading4"/>
        <w:rPr>
          <w:rFonts w:eastAsia="Calibri"/>
        </w:rPr>
      </w:pPr>
      <w:bookmarkStart w:id="7355" w:name="_Toc82451155"/>
      <w:bookmarkStart w:id="7356" w:name="_Toc98763525"/>
      <w:bookmarkStart w:id="7357" w:name="_Toc82450506"/>
      <w:bookmarkStart w:id="7358" w:name="_Toc106184454"/>
      <w:bookmarkStart w:id="7359" w:name="_Toc98755933"/>
      <w:bookmarkStart w:id="7360" w:name="_Toc130402477"/>
      <w:bookmarkStart w:id="7361" w:name="_Toc75276428"/>
      <w:bookmarkStart w:id="7362" w:name="_Toc138946771"/>
      <w:bookmarkStart w:id="7363" w:name="_Toc89949544"/>
      <w:bookmarkStart w:id="7364" w:name="_Toc75275918"/>
      <w:bookmarkStart w:id="7365" w:name="_Toc138854090"/>
      <w:bookmarkStart w:id="7366" w:name="_Toc137555028"/>
      <w:bookmarkStart w:id="7367" w:name="_Toc145531500"/>
      <w:bookmarkStart w:id="7368" w:name="_Toc161665762"/>
      <w:bookmarkStart w:id="7369" w:name="_Toc169718912"/>
      <w:bookmarkStart w:id="7370" w:name="_Toc176337469"/>
      <w:r>
        <w:rPr>
          <w:lang w:eastAsia="ko-KR"/>
        </w:rPr>
        <w:t>C.2.4.2.1</w:t>
      </w:r>
      <w:r>
        <w:rPr>
          <w:lang w:eastAsia="ko-KR"/>
        </w:rPr>
        <w:tab/>
        <w:t>General</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371" w:name="_Toc138946772"/>
      <w:bookmarkStart w:id="7372" w:name="_Toc75275919"/>
      <w:bookmarkStart w:id="7373" w:name="_Toc138854091"/>
      <w:bookmarkStart w:id="7374" w:name="_Toc89949545"/>
      <w:bookmarkStart w:id="7375" w:name="_Toc82450507"/>
      <w:bookmarkStart w:id="7376" w:name="_Toc82451156"/>
      <w:bookmarkStart w:id="7377" w:name="_Toc145531501"/>
      <w:bookmarkStart w:id="7378" w:name="_Toc98755934"/>
      <w:bookmarkStart w:id="7379" w:name="_Toc106184455"/>
      <w:bookmarkStart w:id="7380" w:name="_Toc130402478"/>
      <w:bookmarkStart w:id="7381" w:name="_Toc137555029"/>
      <w:bookmarkStart w:id="7382" w:name="_Toc73963194"/>
      <w:bookmarkStart w:id="7383" w:name="_Toc75276429"/>
      <w:bookmarkStart w:id="7384" w:name="_Toc75260372"/>
      <w:bookmarkStart w:id="7385" w:name="_Toc98763526"/>
      <w:bookmarkStart w:id="7386" w:name="_Toc161665763"/>
      <w:bookmarkStart w:id="7387" w:name="_Toc169718913"/>
      <w:bookmarkStart w:id="7388" w:name="_Toc176337470"/>
      <w:r>
        <w:rPr>
          <w:lang w:eastAsia="ko-KR"/>
        </w:rPr>
        <w:t>C.2.4.2.2</w:t>
      </w:r>
      <w:r>
        <w:rPr>
          <w:lang w:eastAsia="ko-KR"/>
        </w:rPr>
        <w:tab/>
        <w:t>Definition of MIMO correlation matrices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712"/>
        <w:gridCol w:w="2080"/>
        <w:gridCol w:w="3136"/>
      </w:tblGrid>
      <w:tr w:rsidR="00016099" w14:paraId="2BFDA9E4"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12BBBC1F" w14:textId="77777777" w:rsidR="00016099" w:rsidRDefault="00016099" w:rsidP="00AC06EF">
            <w:pPr>
              <w:pStyle w:val="TAH"/>
              <w:spacing w:line="256" w:lineRule="auto"/>
              <w:rPr>
                <w:lang w:val="fr-FR"/>
              </w:rPr>
            </w:pPr>
          </w:p>
        </w:tc>
        <w:tc>
          <w:tcPr>
            <w:tcW w:w="1712" w:type="dxa"/>
            <w:tcBorders>
              <w:top w:val="single" w:sz="4" w:space="0" w:color="auto"/>
              <w:left w:val="single" w:sz="4" w:space="0" w:color="auto"/>
              <w:bottom w:val="single" w:sz="4" w:space="0" w:color="auto"/>
              <w:right w:val="single" w:sz="4" w:space="0" w:color="auto"/>
            </w:tcBorders>
          </w:tcPr>
          <w:p w14:paraId="472CAA22" w14:textId="77777777" w:rsidR="00016099" w:rsidRDefault="00016099" w:rsidP="00AC06EF">
            <w:pPr>
              <w:pStyle w:val="TAH"/>
              <w:spacing w:line="256" w:lineRule="auto"/>
              <w:rPr>
                <w:lang w:val="fr-FR"/>
              </w:rPr>
            </w:pPr>
            <w:r>
              <w:rPr>
                <w:lang w:val="fr-FR"/>
              </w:rPr>
              <w:t>One antenna</w:t>
            </w:r>
          </w:p>
        </w:tc>
        <w:tc>
          <w:tcPr>
            <w:tcW w:w="2080" w:type="dxa"/>
            <w:tcBorders>
              <w:top w:val="single" w:sz="4" w:space="0" w:color="auto"/>
              <w:left w:val="single" w:sz="4" w:space="0" w:color="auto"/>
              <w:bottom w:val="single" w:sz="4" w:space="0" w:color="auto"/>
              <w:right w:val="single" w:sz="4" w:space="0" w:color="auto"/>
            </w:tcBorders>
          </w:tcPr>
          <w:p w14:paraId="1787AF06" w14:textId="77777777" w:rsidR="00016099" w:rsidRDefault="00016099" w:rsidP="00AC06EF">
            <w:pPr>
              <w:pStyle w:val="TAH"/>
              <w:spacing w:line="256" w:lineRule="auto"/>
              <w:rPr>
                <w:lang w:val="fr-FR"/>
              </w:rPr>
            </w:pPr>
            <w:r>
              <w:rPr>
                <w:lang w:val="fr-FR"/>
              </w:rPr>
              <w:t>Two antennas</w:t>
            </w:r>
          </w:p>
        </w:tc>
        <w:tc>
          <w:tcPr>
            <w:tcW w:w="3136" w:type="dxa"/>
            <w:tcBorders>
              <w:top w:val="single" w:sz="4" w:space="0" w:color="auto"/>
              <w:left w:val="single" w:sz="4" w:space="0" w:color="auto"/>
              <w:bottom w:val="single" w:sz="4" w:space="0" w:color="auto"/>
              <w:right w:val="single" w:sz="4" w:space="0" w:color="auto"/>
            </w:tcBorders>
          </w:tcPr>
          <w:p w14:paraId="4B523665" w14:textId="77777777" w:rsidR="00016099" w:rsidRDefault="00016099" w:rsidP="00AC06EF">
            <w:pPr>
              <w:pStyle w:val="TAH"/>
              <w:spacing w:line="256" w:lineRule="auto"/>
              <w:rPr>
                <w:lang w:val="fr-FR"/>
              </w:rPr>
            </w:pPr>
            <w:r>
              <w:rPr>
                <w:lang w:val="fr-FR"/>
              </w:rPr>
              <w:t>Four antennas</w:t>
            </w:r>
          </w:p>
        </w:tc>
      </w:tr>
      <w:tr w:rsidR="00016099" w14:paraId="5EF378BB"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3D6B6A91" w14:textId="77777777" w:rsidR="00016099" w:rsidRDefault="00016099" w:rsidP="00AC06EF">
            <w:pPr>
              <w:pStyle w:val="TAC"/>
              <w:spacing w:line="256" w:lineRule="auto"/>
              <w:rPr>
                <w:lang w:val="fr-FR"/>
              </w:rPr>
            </w:pPr>
            <w:r>
              <w:rPr>
                <w:lang w:val="fr-FR"/>
              </w:rPr>
              <w:t>NCR-MT correlation</w:t>
            </w:r>
          </w:p>
        </w:tc>
        <w:tc>
          <w:tcPr>
            <w:tcW w:w="1712" w:type="dxa"/>
            <w:tcBorders>
              <w:top w:val="single" w:sz="4" w:space="0" w:color="auto"/>
              <w:left w:val="single" w:sz="4" w:space="0" w:color="auto"/>
              <w:bottom w:val="single" w:sz="4" w:space="0" w:color="auto"/>
              <w:right w:val="single" w:sz="4" w:space="0" w:color="auto"/>
            </w:tcBorders>
          </w:tcPr>
          <w:p w14:paraId="5CE4153D" w14:textId="77777777" w:rsidR="00016099" w:rsidRDefault="00016099" w:rsidP="00AC06EF">
            <w:pPr>
              <w:pStyle w:val="TAC"/>
              <w:spacing w:line="256" w:lineRule="auto"/>
              <w:rPr>
                <w:lang w:val="fr-FR"/>
              </w:rPr>
            </w:pPr>
            <w:r>
              <w:rPr>
                <w:noProof/>
                <w:lang w:val="en-US" w:eastAsia="zh-CN"/>
              </w:rPr>
              <w:drawing>
                <wp:inline distT="0" distB="0" distL="0" distR="0" wp14:anchorId="3E669A99" wp14:editId="0145C6EA">
                  <wp:extent cx="466725" cy="200025"/>
                  <wp:effectExtent l="0" t="0" r="9525" b="9525"/>
                  <wp:docPr id="207042508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425087"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tcPr>
          <w:p w14:paraId="350FB9D3" w14:textId="77777777" w:rsidR="00016099" w:rsidRDefault="00016099" w:rsidP="00AC06EF">
            <w:pPr>
              <w:pStyle w:val="TAC"/>
              <w:spacing w:line="256" w:lineRule="auto"/>
              <w:rPr>
                <w:lang w:val="fr-FR"/>
              </w:rPr>
            </w:pPr>
            <w:r>
              <w:rPr>
                <w:noProof/>
                <w:lang w:val="en-US" w:eastAsia="zh-CN"/>
              </w:rPr>
              <w:drawing>
                <wp:inline distT="0" distB="0" distL="0" distR="0" wp14:anchorId="6CEC9EA0" wp14:editId="4C8E52FE">
                  <wp:extent cx="981075" cy="466725"/>
                  <wp:effectExtent l="0" t="0" r="9525" b="9525"/>
                  <wp:docPr id="3488737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73741" name="Picture 4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981075" cy="46672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tcPr>
          <w:p w14:paraId="3758A660" w14:textId="77777777" w:rsidR="00016099" w:rsidRDefault="00016099" w:rsidP="00AC06EF">
            <w:pPr>
              <w:pStyle w:val="TAC"/>
              <w:spacing w:line="256" w:lineRule="auto"/>
              <w:rPr>
                <w:lang w:val="fr-FR"/>
              </w:rPr>
            </w:pPr>
            <w:r>
              <w:rPr>
                <w:noProof/>
                <w:lang w:val="en-US" w:eastAsia="zh-CN"/>
              </w:rPr>
              <w:drawing>
                <wp:inline distT="0" distB="0" distL="0" distR="0" wp14:anchorId="0B12AAD3" wp14:editId="66301E3E">
                  <wp:extent cx="1628775" cy="981075"/>
                  <wp:effectExtent l="0" t="0" r="9525" b="9525"/>
                  <wp:docPr id="5031800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80031"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628775" cy="981075"/>
                          </a:xfrm>
                          <a:prstGeom prst="rect">
                            <a:avLst/>
                          </a:prstGeom>
                          <a:noFill/>
                          <a:ln>
                            <a:noFill/>
                          </a:ln>
                        </pic:spPr>
                      </pic:pic>
                    </a:graphicData>
                  </a:graphic>
                </wp:inline>
              </w:drawing>
            </w:r>
          </w:p>
        </w:tc>
      </w:tr>
      <w:tr w:rsidR="00016099" w14:paraId="5FFB4BCC" w14:textId="77777777" w:rsidTr="00AC06EF">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tcPr>
          <w:p w14:paraId="3D6B7F31" w14:textId="77777777" w:rsidR="00016099" w:rsidRDefault="00016099" w:rsidP="00AC06EF">
            <w:pPr>
              <w:pStyle w:val="TAN"/>
              <w:spacing w:line="256" w:lineRule="auto"/>
              <w:rPr>
                <w:lang w:val="fr-FR"/>
              </w:rPr>
            </w:pPr>
            <w:r>
              <w:rPr>
                <w:caps/>
                <w:lang w:val="fr-FR"/>
              </w:rPr>
              <w:t>Note</w:t>
            </w:r>
            <w:r>
              <w:rPr>
                <w:lang w:val="fr-FR"/>
              </w:rPr>
              <w:t xml:space="preserve">: </w:t>
            </w:r>
            <w:r>
              <w:rPr>
                <w:lang w:val="fr-FR"/>
              </w:rPr>
              <w:tab/>
              <w:t xml:space="preserve">The correlation matrix </w:t>
            </w:r>
            <m:oMath>
              <m:sSub>
                <m:sSubPr>
                  <m:ctrlPr>
                    <w:rPr>
                      <w:rFonts w:ascii="Cambria Math" w:hAnsi="Cambria Math"/>
                      <w:i/>
                      <w:lang w:val="fr-FR"/>
                    </w:rPr>
                  </m:ctrlPr>
                </m:sSubPr>
                <m:e>
                  <m:r>
                    <w:rPr>
                      <w:rFonts w:ascii="Cambria Math" w:hAnsi="Cambria Math"/>
                      <w:lang w:val="fr-FR"/>
                    </w:rPr>
                    <m:t>R</m:t>
                  </m:r>
                </m:e>
                <m:sub>
                  <m:r>
                    <w:rPr>
                      <w:rFonts w:ascii="Cambria Math" w:hAnsi="Cambria Math"/>
                      <w:lang w:val="fr-FR"/>
                    </w:rPr>
                    <m:t>UE</m:t>
                  </m:r>
                </m:sub>
              </m:sSub>
            </m:oMath>
            <w:r>
              <w:rPr>
                <w:lang w:val="fr-FR"/>
              </w:rPr>
              <w:t xml:space="preserve"> 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016099" w14:paraId="2DC9D9E8"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53EF1F0C" w14:textId="77777777" w:rsidR="00016099" w:rsidRDefault="00016099" w:rsidP="00AC06EF">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1786E9F3" w14:textId="77777777" w:rsidR="00016099" w:rsidRDefault="00016099" w:rsidP="00AC06EF">
            <w:pPr>
              <w:pStyle w:val="TAR"/>
              <w:spacing w:line="256" w:lineRule="auto"/>
              <w:rPr>
                <w:lang w:val="fr-FR"/>
              </w:rPr>
            </w:pPr>
            <w:r>
              <w:rPr>
                <w:noProof/>
                <w:lang w:val="en-US" w:eastAsia="zh-CN"/>
              </w:rPr>
              <w:drawing>
                <wp:inline distT="0" distB="0" distL="0" distR="0" wp14:anchorId="04021BEE" wp14:editId="5FF62451">
                  <wp:extent cx="1438275" cy="466725"/>
                  <wp:effectExtent l="0" t="0" r="9525" b="9525"/>
                  <wp:docPr id="66066296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62968" name="Picture 4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438275" cy="466725"/>
                          </a:xfrm>
                          <a:prstGeom prst="rect">
                            <a:avLst/>
                          </a:prstGeom>
                          <a:noFill/>
                          <a:ln>
                            <a:noFill/>
                          </a:ln>
                        </pic:spPr>
                      </pic:pic>
                    </a:graphicData>
                  </a:graphic>
                </wp:inline>
              </w:drawing>
            </w:r>
          </w:p>
        </w:tc>
      </w:tr>
      <w:tr w:rsidR="00016099" w14:paraId="6774A006"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33B96FD3" w14:textId="77777777" w:rsidR="00016099" w:rsidRDefault="00016099" w:rsidP="00AC06EF">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6C03C39F" w14:textId="77777777" w:rsidR="00016099" w:rsidRDefault="00016099" w:rsidP="00AC06EF">
            <w:pPr>
              <w:pStyle w:val="TAR"/>
              <w:spacing w:line="256" w:lineRule="auto"/>
              <w:rPr>
                <w:lang w:val="fr-FR"/>
              </w:rPr>
            </w:pPr>
            <w:r>
              <w:rPr>
                <w:noProof/>
                <w:lang w:val="en-US" w:eastAsia="zh-CN"/>
              </w:rPr>
              <w:drawing>
                <wp:inline distT="0" distB="0" distL="0" distR="0" wp14:anchorId="00DC33BC" wp14:editId="1AB973E3">
                  <wp:extent cx="2219325" cy="847725"/>
                  <wp:effectExtent l="0" t="0" r="9525" b="9525"/>
                  <wp:docPr id="70486662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66626" name="Picture 4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219325" cy="847725"/>
                          </a:xfrm>
                          <a:prstGeom prst="rect">
                            <a:avLst/>
                          </a:prstGeom>
                          <a:noFill/>
                          <a:ln>
                            <a:noFill/>
                          </a:ln>
                        </pic:spPr>
                      </pic:pic>
                    </a:graphicData>
                  </a:graphic>
                </wp:inline>
              </w:drawing>
            </w:r>
          </w:p>
        </w:tc>
      </w:tr>
      <w:tr w:rsidR="00016099" w14:paraId="0B5B36B7"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002BEA5D" w14:textId="77777777" w:rsidR="00016099" w:rsidRDefault="00016099" w:rsidP="00AC06EF">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2FCA9FA5" w14:textId="77777777" w:rsidR="00016099" w:rsidRDefault="00016099" w:rsidP="00AC06EF">
            <w:pPr>
              <w:pStyle w:val="TAR"/>
              <w:spacing w:line="256" w:lineRule="auto"/>
              <w:rPr>
                <w:lang w:val="fr-FR"/>
              </w:rPr>
            </w:pPr>
            <w:r>
              <w:rPr>
                <w:noProof/>
                <w:lang w:val="en-US" w:eastAsia="zh-CN"/>
              </w:rPr>
              <w:drawing>
                <wp:inline distT="0" distB="0" distL="0" distR="0" wp14:anchorId="579F94F8" wp14:editId="2022DAB4">
                  <wp:extent cx="3724275" cy="847725"/>
                  <wp:effectExtent l="0" t="0" r="9525" b="9525"/>
                  <wp:docPr id="118921976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19769" name="Picture 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724275" cy="847725"/>
                          </a:xfrm>
                          <a:prstGeom prst="rect">
                            <a:avLst/>
                          </a:prstGeom>
                          <a:noFill/>
                          <a:ln>
                            <a:noFill/>
                          </a:ln>
                        </pic:spPr>
                      </pic:pic>
                    </a:graphicData>
                  </a:graphic>
                </wp:inline>
              </w:drawing>
            </w:r>
          </w:p>
        </w:tc>
      </w:tr>
      <w:tr w:rsidR="00016099" w14:paraId="02D381BC" w14:textId="77777777" w:rsidTr="00AC06EF">
        <w:trPr>
          <w:cantSplit/>
          <w:jc w:val="center"/>
        </w:trPr>
        <w:tc>
          <w:tcPr>
            <w:tcW w:w="1872" w:type="dxa"/>
            <w:tcBorders>
              <w:top w:val="single" w:sz="4" w:space="0" w:color="auto"/>
              <w:left w:val="single" w:sz="4" w:space="0" w:color="auto"/>
              <w:bottom w:val="single" w:sz="4" w:space="0" w:color="auto"/>
              <w:right w:val="single" w:sz="4" w:space="0" w:color="auto"/>
            </w:tcBorders>
          </w:tcPr>
          <w:p w14:paraId="454ECE11" w14:textId="77777777" w:rsidR="00016099" w:rsidRDefault="00016099" w:rsidP="00AC06EF">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7B4435DE" w14:textId="77777777" w:rsidR="00016099" w:rsidRDefault="00016099" w:rsidP="00AC06EF">
            <w:pPr>
              <w:pStyle w:val="TAR"/>
              <w:spacing w:line="256" w:lineRule="auto"/>
              <w:rPr>
                <w:lang w:val="fr-FR"/>
              </w:rPr>
            </w:pPr>
            <w:r>
              <w:rPr>
                <w:noProof/>
                <w:lang w:val="en-US" w:eastAsia="zh-CN"/>
              </w:rPr>
              <w:drawing>
                <wp:inline distT="0" distB="0" distL="0" distR="0" wp14:anchorId="742CFD0F" wp14:editId="7CF52833">
                  <wp:extent cx="3133725" cy="847725"/>
                  <wp:effectExtent l="0" t="0" r="9525" b="9525"/>
                  <wp:docPr id="46131615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6151" name="Picture 3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133725" cy="847725"/>
                          </a:xfrm>
                          <a:prstGeom prst="rect">
                            <a:avLst/>
                          </a:prstGeom>
                          <a:noFill/>
                          <a:ln>
                            <a:noFill/>
                          </a:ln>
                        </pic:spPr>
                      </pic:pic>
                    </a:graphicData>
                  </a:graphic>
                </wp:inline>
              </w:drawing>
            </w:r>
          </w:p>
        </w:tc>
      </w:tr>
      <w:tr w:rsidR="00016099" w14:paraId="7A2A04B2" w14:textId="77777777" w:rsidTr="00AC06EF">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0724B4FC" w14:textId="77777777" w:rsidR="00016099" w:rsidRDefault="00016099" w:rsidP="00AC06EF">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263FD70E" w14:textId="77777777" w:rsidR="00016099" w:rsidRDefault="00016099" w:rsidP="00AC06EF">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390322B4" w14:textId="77777777" w:rsidR="00016099" w:rsidRDefault="00016099" w:rsidP="00016099">
      <w:pPr>
        <w:rPr>
          <w:rFonts w:eastAsia="DengXian"/>
        </w:rPr>
      </w:pPr>
    </w:p>
    <w:p w14:paraId="48572330" w14:textId="77777777" w:rsidR="00016099" w:rsidRDefault="00016099" w:rsidP="00016099">
      <w:pPr>
        <w:rPr>
          <w:rFonts w:eastAsia="DengXian"/>
        </w:rPr>
      </w:pPr>
      <w:r>
        <w:rPr>
          <w:rFonts w:eastAsia="DengXian"/>
        </w:rPr>
        <w:t xml:space="preserve">For cases with more antennas at either gNB or NCR-MT or both, the channel spatial correlation matrix can still be expressed as the Kronecker product of </w:t>
      </w:r>
      <w:r>
        <w:rPr>
          <w:rFonts w:eastAsia="DengXian"/>
          <w:noProof/>
          <w:position w:val="-12"/>
          <w:lang w:val="en-US" w:eastAsia="zh-CN"/>
        </w:rPr>
        <w:drawing>
          <wp:inline distT="0" distB="0" distL="0" distR="0" wp14:anchorId="64142130" wp14:editId="734A2798">
            <wp:extent cx="257175" cy="200025"/>
            <wp:effectExtent l="0" t="0" r="9525" b="9525"/>
            <wp:docPr id="10764135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413531"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rFonts w:eastAsia="DengXian"/>
        </w:rPr>
        <w:t xml:space="preserve"> and </w:t>
      </w:r>
      <w:r>
        <w:rPr>
          <w:rFonts w:eastAsia="DengXian"/>
          <w:noProof/>
          <w:position w:val="-14"/>
          <w:lang w:val="en-US" w:eastAsia="zh-CN"/>
        </w:rPr>
        <w:drawing>
          <wp:inline distT="0" distB="0" distL="0" distR="0" wp14:anchorId="7EDDE767" wp14:editId="22035DEB">
            <wp:extent cx="390525" cy="257175"/>
            <wp:effectExtent l="0" t="0" r="0" b="9525"/>
            <wp:docPr id="676064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6441"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rFonts w:eastAsia="DengXian"/>
        </w:rPr>
        <w:t>according to</w:t>
      </w:r>
      <w:r>
        <w:rPr>
          <w:rFonts w:ascii="Arial" w:eastAsia="DengXian" w:hAnsi="Arial" w:cs="Arial"/>
          <w:b/>
          <w:noProof/>
          <w:position w:val="-14"/>
          <w:sz w:val="28"/>
          <w:szCs w:val="28"/>
          <w:lang w:val="en-US" w:eastAsia="zh-CN"/>
        </w:rPr>
        <w:drawing>
          <wp:inline distT="0" distB="0" distL="0" distR="0" wp14:anchorId="7636D1D1" wp14:editId="301C29C6">
            <wp:extent cx="981075" cy="200025"/>
            <wp:effectExtent l="0" t="0" r="9525" b="9525"/>
            <wp:docPr id="125123114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31149" name="Picture 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81075" cy="200025"/>
                    </a:xfrm>
                    <a:prstGeom prst="rect">
                      <a:avLst/>
                    </a:prstGeom>
                    <a:noFill/>
                    <a:ln>
                      <a:noFill/>
                    </a:ln>
                  </pic:spPr>
                </pic:pic>
              </a:graphicData>
            </a:graphic>
          </wp:inline>
        </w:drawing>
      </w:r>
      <w:r>
        <w:rPr>
          <w:rFonts w:eastAsia="DengXian"/>
        </w:rPr>
        <w:t>.</w:t>
      </w:r>
    </w:p>
    <w:p w14:paraId="51EDD36F" w14:textId="77777777" w:rsidR="00016099" w:rsidRDefault="00016099" w:rsidP="00C449A1">
      <w:pPr>
        <w:pStyle w:val="Heading4"/>
        <w:rPr>
          <w:lang w:eastAsia="ko-KR"/>
        </w:rPr>
      </w:pPr>
      <w:bookmarkStart w:id="7389" w:name="_Toc138946773"/>
      <w:bookmarkStart w:id="7390" w:name="_Toc98763527"/>
      <w:bookmarkStart w:id="7391" w:name="_Toc138854092"/>
      <w:bookmarkStart w:id="7392" w:name="_Toc82450508"/>
      <w:bookmarkStart w:id="7393" w:name="_Toc98755935"/>
      <w:bookmarkStart w:id="7394" w:name="_Toc89949546"/>
      <w:bookmarkStart w:id="7395" w:name="_Toc106184456"/>
      <w:bookmarkStart w:id="7396" w:name="_Toc145531502"/>
      <w:bookmarkStart w:id="7397" w:name="_Toc73963195"/>
      <w:bookmarkStart w:id="7398" w:name="_Toc82451157"/>
      <w:bookmarkStart w:id="7399" w:name="_Toc137555030"/>
      <w:bookmarkStart w:id="7400" w:name="_Toc75260373"/>
      <w:bookmarkStart w:id="7401" w:name="_Toc130402479"/>
      <w:bookmarkStart w:id="7402" w:name="_Toc75276430"/>
      <w:bookmarkStart w:id="7403" w:name="_Toc75275920"/>
      <w:bookmarkStart w:id="7404" w:name="_Toc161665764"/>
      <w:bookmarkStart w:id="7405" w:name="_Toc169718914"/>
      <w:bookmarkStart w:id="7406" w:name="_Toc176337471"/>
      <w:r>
        <w:rPr>
          <w:lang w:eastAsia="ko-KR"/>
        </w:rPr>
        <w:t>C.2.4.2.3</w:t>
      </w:r>
      <w:r>
        <w:rPr>
          <w:lang w:eastAsia="ko-KR"/>
        </w:rPr>
        <w:tab/>
        <w:t>MIMO correlation matrices at high, medium and low level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016099" w14:paraId="7D1932D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30FBC552" w14:textId="77777777" w:rsidR="00016099" w:rsidRDefault="00016099" w:rsidP="00AC06EF">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5CDA3FE" w14:textId="77777777" w:rsidR="00016099" w:rsidRDefault="00016099" w:rsidP="00AC06EF">
            <w:pPr>
              <w:pStyle w:val="TAC"/>
              <w:spacing w:line="256" w:lineRule="auto"/>
              <w:rPr>
                <w:lang w:val="fr-FR" w:eastAsia="zh-CN"/>
              </w:rPr>
            </w:pPr>
            <w:r>
              <w:object w:dxaOrig="818" w:dyaOrig="311" w14:anchorId="055A8809">
                <v:shape id="_x0000_i1053" type="#_x0000_t75" style="width:41pt;height:15.5pt" o:ole="">
                  <v:imagedata r:id="rId85" o:title=""/>
                </v:shape>
                <o:OLEObject Type="Embed" ProgID="Equation.3" ShapeID="_x0000_i1053" DrawAspect="Content" ObjectID="_1788772372" r:id="rId86"/>
              </w:object>
            </w:r>
          </w:p>
        </w:tc>
      </w:tr>
      <w:tr w:rsidR="00016099" w14:paraId="1E19A918"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AC1688E" w14:textId="77777777" w:rsidR="00016099" w:rsidRDefault="00016099" w:rsidP="00AC06EF">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78D4FDCD" w14:textId="77777777" w:rsidR="00016099" w:rsidRDefault="00016099" w:rsidP="00AC06EF">
            <w:pPr>
              <w:pStyle w:val="TAC"/>
              <w:spacing w:line="256" w:lineRule="auto"/>
              <w:rPr>
                <w:lang w:val="fr-FR" w:eastAsia="zh-CN"/>
              </w:rPr>
            </w:pPr>
            <w:r>
              <w:object w:dxaOrig="818" w:dyaOrig="311" w14:anchorId="7D21835A">
                <v:shape id="_x0000_i1054" type="#_x0000_t75" style="width:41pt;height:15.5pt" o:ole="">
                  <v:imagedata r:id="rId87" o:title=""/>
                </v:shape>
                <o:OLEObject Type="Embed" ProgID="Equation.3" ShapeID="_x0000_i1054" DrawAspect="Content" ObjectID="_1788772373" r:id="rId88"/>
              </w:object>
            </w:r>
          </w:p>
        </w:tc>
      </w:tr>
      <w:tr w:rsidR="00016099" w14:paraId="73A363D5"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978CEDD" w14:textId="77777777" w:rsidR="00016099" w:rsidRDefault="00016099" w:rsidP="00AC06EF">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0AA4E9A0" w14:textId="77777777" w:rsidR="00016099" w:rsidRDefault="00016099" w:rsidP="00AC06EF">
            <w:pPr>
              <w:pStyle w:val="TAC"/>
              <w:spacing w:line="256" w:lineRule="auto"/>
              <w:rPr>
                <w:lang w:val="fr-FR" w:eastAsia="zh-CN"/>
              </w:rPr>
            </w:pPr>
            <w:r>
              <w:object w:dxaOrig="832" w:dyaOrig="318" w14:anchorId="09B91BD8">
                <v:shape id="_x0000_i1055" type="#_x0000_t75" style="width:41.5pt;height:16pt" o:ole="">
                  <v:imagedata r:id="rId87" o:title=""/>
                </v:shape>
                <o:OLEObject Type="Embed" ProgID="Equation.3" ShapeID="_x0000_i1055" DrawAspect="Content" ObjectID="_1788772374" r:id="rId89"/>
              </w:object>
            </w:r>
          </w:p>
        </w:tc>
      </w:tr>
      <w:tr w:rsidR="00016099" w14:paraId="7464373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E39D1DF"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6B353CA3" w14:textId="77777777" w:rsidR="00016099" w:rsidRDefault="00016099" w:rsidP="00AC06EF">
            <w:pPr>
              <w:pStyle w:val="TAC"/>
              <w:spacing w:line="256" w:lineRule="auto"/>
              <w:rPr>
                <w:lang w:val="fr-FR" w:eastAsia="zh-CN"/>
              </w:rPr>
            </w:pPr>
            <w:r>
              <w:object w:dxaOrig="832" w:dyaOrig="318" w14:anchorId="1D6DE298">
                <v:shape id="_x0000_i1056" type="#_x0000_t75" style="width:41.5pt;height:16pt" o:ole="">
                  <v:imagedata r:id="rId90" o:title=""/>
                </v:shape>
                <o:OLEObject Type="Embed" ProgID="Equation.3" ShapeID="_x0000_i1056" DrawAspect="Content" ObjectID="_1788772375" r:id="rId91"/>
              </w:object>
            </w:r>
          </w:p>
        </w:tc>
      </w:tr>
      <w:tr w:rsidR="00016099" w14:paraId="3D199076"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3A83371"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26CA61E0" w14:textId="77777777" w:rsidR="00016099" w:rsidRDefault="00016099" w:rsidP="00AC06EF">
            <w:pPr>
              <w:pStyle w:val="TAC"/>
              <w:spacing w:line="256" w:lineRule="auto"/>
              <w:rPr>
                <w:lang w:val="fr-FR" w:eastAsia="zh-CN"/>
              </w:rPr>
            </w:pPr>
            <w:r>
              <w:object w:dxaOrig="832" w:dyaOrig="318" w14:anchorId="1B9AB2BE">
                <v:shape id="_x0000_i1057" type="#_x0000_t75" style="width:41.5pt;height:16pt" o:ole="">
                  <v:imagedata r:id="rId92" o:title=""/>
                </v:shape>
                <o:OLEObject Type="Embed" ProgID="Equation.3" ShapeID="_x0000_i1057" DrawAspect="Content" ObjectID="_1788772376" r:id="rId93"/>
              </w:object>
            </w:r>
          </w:p>
        </w:tc>
      </w:tr>
    </w:tbl>
    <w:p w14:paraId="18C7E0A7" w14:textId="77777777" w:rsidR="00016099" w:rsidRDefault="00016099" w:rsidP="00016099">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407" w:name="_Toc82451158"/>
      <w:bookmarkStart w:id="7408" w:name="_Toc138854093"/>
      <w:bookmarkStart w:id="7409" w:name="_Toc73963196"/>
      <w:bookmarkStart w:id="7410" w:name="_Toc82450509"/>
      <w:bookmarkStart w:id="7411" w:name="_Toc106184457"/>
      <w:bookmarkStart w:id="7412" w:name="_Toc98763528"/>
      <w:bookmarkStart w:id="7413" w:name="_Toc130402480"/>
      <w:bookmarkStart w:id="7414" w:name="_Toc137555031"/>
      <w:bookmarkStart w:id="7415" w:name="_Toc75276431"/>
      <w:bookmarkStart w:id="7416" w:name="_Toc75260374"/>
      <w:bookmarkStart w:id="7417" w:name="_Toc98755936"/>
      <w:bookmarkStart w:id="7418" w:name="_Toc89949547"/>
      <w:bookmarkStart w:id="7419" w:name="_Toc138946774"/>
      <w:bookmarkStart w:id="7420" w:name="_Toc75275921"/>
      <w:bookmarkStart w:id="7421" w:name="_Toc145531503"/>
      <w:bookmarkStart w:id="7422" w:name="_Toc161665765"/>
      <w:bookmarkStart w:id="7423" w:name="_Toc169718915"/>
      <w:bookmarkStart w:id="7424" w:name="_Toc176337472"/>
      <w:r>
        <w:t>C.2.4.3</w:t>
      </w:r>
      <w:r>
        <w:tab/>
        <w:t>Multi-antenna channel models using cross polarized antennas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6B663A94" w14:textId="77777777" w:rsidR="00016099" w:rsidRDefault="00016099" w:rsidP="00016099">
      <w:pPr>
        <w:pStyle w:val="Heading4"/>
      </w:pPr>
      <w:bookmarkStart w:id="7425" w:name="_Toc137555032"/>
      <w:bookmarkStart w:id="7426" w:name="_Toc106184458"/>
      <w:bookmarkStart w:id="7427" w:name="_Toc138946775"/>
      <w:bookmarkStart w:id="7428" w:name="_Toc145531504"/>
      <w:bookmarkStart w:id="7429" w:name="_Toc130402481"/>
      <w:bookmarkStart w:id="7430" w:name="_Toc82451159"/>
      <w:bookmarkStart w:id="7431" w:name="_Toc75275922"/>
      <w:bookmarkStart w:id="7432" w:name="_Toc82450510"/>
      <w:bookmarkStart w:id="7433" w:name="_Toc98763529"/>
      <w:bookmarkStart w:id="7434" w:name="_Toc89949548"/>
      <w:bookmarkStart w:id="7435" w:name="_Toc138854094"/>
      <w:bookmarkStart w:id="7436" w:name="_Toc75276432"/>
      <w:bookmarkStart w:id="7437" w:name="_Toc98755937"/>
      <w:bookmarkStart w:id="7438" w:name="_Toc161665766"/>
      <w:bookmarkStart w:id="7439" w:name="_Toc169718916"/>
      <w:bookmarkStart w:id="7440" w:name="_Toc176337473"/>
      <w:r>
        <w:t>C.2.4.3.1</w:t>
      </w:r>
      <w:r>
        <w:tab/>
        <w:t>General</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441" w:name="_Toc106184459"/>
      <w:bookmarkStart w:id="7442" w:name="_Toc98763530"/>
      <w:bookmarkStart w:id="7443" w:name="_Toc75260375"/>
      <w:bookmarkStart w:id="7444" w:name="_Toc82450511"/>
      <w:bookmarkStart w:id="7445" w:name="_Toc89949549"/>
      <w:bookmarkStart w:id="7446" w:name="_Toc82451160"/>
      <w:bookmarkStart w:id="7447" w:name="_Toc138946776"/>
      <w:bookmarkStart w:id="7448" w:name="_Toc130402482"/>
      <w:bookmarkStart w:id="7449" w:name="_Toc75276433"/>
      <w:bookmarkStart w:id="7450" w:name="_Toc138854095"/>
      <w:bookmarkStart w:id="7451" w:name="_Toc137555033"/>
      <w:bookmarkStart w:id="7452" w:name="_Toc73963197"/>
      <w:bookmarkStart w:id="7453" w:name="_Toc75275923"/>
      <w:bookmarkStart w:id="7454" w:name="_Toc145531505"/>
      <w:bookmarkStart w:id="7455" w:name="_Toc98755938"/>
      <w:bookmarkStart w:id="7456" w:name="_Toc161665767"/>
      <w:bookmarkStart w:id="7457" w:name="_Toc169718917"/>
      <w:bookmarkStart w:id="7458" w:name="_Toc176337474"/>
      <w:r>
        <w:t>C.2.4.3.2</w:t>
      </w:r>
      <w:r>
        <w:tab/>
        <w:t>Definition of MIMO correlation matrices using cross polarized antennas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459" w:name="_Toc82451161"/>
      <w:bookmarkStart w:id="7460" w:name="_Toc130402483"/>
      <w:bookmarkStart w:id="7461" w:name="_Toc98755939"/>
      <w:bookmarkStart w:id="7462" w:name="_Toc82450512"/>
      <w:bookmarkStart w:id="7463" w:name="_Toc138854096"/>
      <w:bookmarkStart w:id="7464" w:name="_Toc75275924"/>
      <w:bookmarkStart w:id="7465" w:name="_Toc73963198"/>
      <w:bookmarkStart w:id="7466" w:name="_Toc75260376"/>
      <w:bookmarkStart w:id="7467" w:name="_Toc106184460"/>
      <w:bookmarkStart w:id="7468" w:name="_Toc89949550"/>
      <w:bookmarkStart w:id="7469" w:name="_Toc145531506"/>
      <w:bookmarkStart w:id="7470" w:name="_Toc137555034"/>
      <w:bookmarkStart w:id="7471" w:name="_Toc138946777"/>
      <w:bookmarkStart w:id="7472" w:name="_Toc98763531"/>
      <w:bookmarkStart w:id="7473" w:name="_Toc75276434"/>
      <w:bookmarkStart w:id="7474" w:name="_Toc161665768"/>
      <w:bookmarkStart w:id="7475" w:name="_Toc169718918"/>
      <w:bookmarkStart w:id="7476" w:name="_Toc176337475"/>
      <w:r>
        <w:rPr>
          <w:lang w:eastAsia="ko-KR"/>
        </w:rPr>
        <w:t>C.2.4.3.3</w:t>
      </w:r>
      <w:r>
        <w:rPr>
          <w:lang w:eastAsia="ko-KR"/>
        </w:rPr>
        <w:tab/>
        <w:t>Spatial correlation matrices at NCR-MT and gNB sides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2ECB675D" w14:textId="77777777" w:rsidR="00016099" w:rsidRDefault="00016099" w:rsidP="00016099">
      <w:pPr>
        <w:pStyle w:val="Heading5"/>
      </w:pPr>
      <w:bookmarkStart w:id="7477" w:name="_Toc75275925"/>
      <w:bookmarkStart w:id="7478" w:name="_Toc75276435"/>
      <w:bookmarkStart w:id="7479" w:name="_Toc75260377"/>
      <w:bookmarkStart w:id="7480" w:name="_Toc73963199"/>
      <w:bookmarkStart w:id="7481" w:name="_Toc161665769"/>
      <w:bookmarkStart w:id="7482" w:name="_Toc169718919"/>
      <w:bookmarkStart w:id="7483" w:name="_Toc176337476"/>
      <w:r>
        <w:t>C.2.4.3.3.1</w:t>
      </w:r>
      <w:r>
        <w:tab/>
        <w:t>Spatial correlation matrices at NCR-MT side</w:t>
      </w:r>
      <w:bookmarkEnd w:id="7477"/>
      <w:bookmarkEnd w:id="7478"/>
      <w:bookmarkEnd w:id="7479"/>
      <w:bookmarkEnd w:id="7480"/>
      <w:bookmarkEnd w:id="7481"/>
      <w:bookmarkEnd w:id="7482"/>
      <w:bookmarkEnd w:id="7483"/>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484" w:name="_Toc75260378"/>
      <w:bookmarkStart w:id="7485" w:name="_Toc75276436"/>
      <w:bookmarkStart w:id="7486" w:name="_Toc73963200"/>
      <w:bookmarkStart w:id="7487" w:name="_Toc75275926"/>
      <w:bookmarkStart w:id="7488" w:name="_Toc161665770"/>
      <w:bookmarkStart w:id="7489" w:name="_Toc169718920"/>
      <w:bookmarkStart w:id="7490" w:name="_Toc176337477"/>
      <w:r>
        <w:t>C.2.4.3.3.2</w:t>
      </w:r>
      <w:r>
        <w:tab/>
        <w:t>Spatial correlation matrices at gNB side</w:t>
      </w:r>
      <w:bookmarkEnd w:id="7484"/>
      <w:bookmarkEnd w:id="7485"/>
      <w:bookmarkEnd w:id="7486"/>
      <w:bookmarkEnd w:id="7487"/>
      <w:bookmarkEnd w:id="7488"/>
      <w:bookmarkEnd w:id="7489"/>
      <w:bookmarkEnd w:id="7490"/>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491" w:name="_Toc106184461"/>
      <w:bookmarkStart w:id="7492" w:name="_Toc98755940"/>
      <w:bookmarkStart w:id="7493" w:name="_Toc82450513"/>
      <w:bookmarkStart w:id="7494" w:name="_Toc138854097"/>
      <w:bookmarkStart w:id="7495" w:name="_Toc75276437"/>
      <w:bookmarkStart w:id="7496" w:name="_Toc145531507"/>
      <w:bookmarkStart w:id="7497" w:name="_Toc75275927"/>
      <w:bookmarkStart w:id="7498" w:name="_Toc82451162"/>
      <w:bookmarkStart w:id="7499" w:name="_Toc138946778"/>
      <w:bookmarkStart w:id="7500" w:name="_Toc89949551"/>
      <w:bookmarkStart w:id="7501" w:name="_Toc137555035"/>
      <w:bookmarkStart w:id="7502" w:name="_Toc130402484"/>
      <w:bookmarkStart w:id="7503" w:name="_Toc75260379"/>
      <w:bookmarkStart w:id="7504" w:name="_Toc98763532"/>
      <w:bookmarkStart w:id="7505" w:name="_Toc73963201"/>
      <w:bookmarkStart w:id="7506" w:name="_Toc161665771"/>
      <w:bookmarkStart w:id="7507" w:name="_Toc169718921"/>
      <w:bookmarkStart w:id="7508" w:name="_Toc176337478"/>
      <w:r>
        <w:rPr>
          <w:lang w:eastAsia="ko-KR"/>
        </w:rPr>
        <w:t>C.2.4.3.4</w:t>
      </w:r>
      <w:r>
        <w:rPr>
          <w:lang w:eastAsia="ko-KR"/>
        </w:rPr>
        <w:tab/>
        <w:t>MIMO correlation matrices using cross polarized antennas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509" w:name="_Toc137555036"/>
      <w:bookmarkStart w:id="7510" w:name="_Toc138854098"/>
      <w:bookmarkStart w:id="7511" w:name="_Toc123936538"/>
      <w:bookmarkStart w:id="7512" w:name="_Toc53176885"/>
      <w:bookmarkStart w:id="7513" w:name="_Toc91440970"/>
      <w:bookmarkStart w:id="7514" w:name="_Toc114566226"/>
      <w:bookmarkStart w:id="7515" w:name="_Toc76653207"/>
      <w:bookmarkStart w:id="7516" w:name="_Toc106737712"/>
      <w:bookmarkStart w:id="7517" w:name="_Toc107235097"/>
      <w:bookmarkStart w:id="7518" w:name="_Toc76652363"/>
      <w:bookmarkStart w:id="7519" w:name="_Toc76298484"/>
      <w:bookmarkStart w:id="7520" w:name="_Toc67918409"/>
      <w:bookmarkStart w:id="7521" w:name="_Toc61121213"/>
      <w:bookmarkStart w:id="7522" w:name="_Toc98849760"/>
      <w:bookmarkStart w:id="7523" w:name="_Toc107233479"/>
      <w:bookmarkStart w:id="7524" w:name="_Toc83742480"/>
      <w:bookmarkStart w:id="7525" w:name="_Toc76572496"/>
      <w:bookmarkStart w:id="7526" w:name="_Toc145531508"/>
      <w:bookmarkStart w:id="7527" w:name="_Toc138946779"/>
      <w:bookmarkStart w:id="7528" w:name="_Toc106543614"/>
      <w:bookmarkStart w:id="7529" w:name="_Toc107477365"/>
      <w:bookmarkStart w:id="7530" w:name="_Toc107420067"/>
      <w:bookmarkStart w:id="7531" w:name="_Toc124377555"/>
      <w:bookmarkStart w:id="7532" w:name="_Toc161665772"/>
      <w:bookmarkStart w:id="7533" w:name="_Toc169718922"/>
      <w:bookmarkStart w:id="7534" w:name="_Toc176337479"/>
      <w:r>
        <w:t>C.2.4.3.5</w:t>
      </w:r>
      <w:r>
        <w:rPr>
          <w:lang w:eastAsia="zh-CN"/>
        </w:rPr>
        <w:tab/>
      </w:r>
      <w:r>
        <w:t>Beam steering approach</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58" type="#_x0000_t75" style="width:85.5pt;height:21.5pt" o:ole="">
            <v:imagedata r:id="rId109" o:title=""/>
          </v:shape>
          <o:OLEObject Type="Embed" ProgID="Equation.3" ShapeID="_x0000_i1058" DrawAspect="Content" ObjectID="_1788772377"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59" type="#_x0000_t75" style="width:172pt;height:34pt" o:ole="">
            <v:imagedata r:id="rId111" o:title=""/>
          </v:shape>
          <o:OLEObject Type="Embed" ProgID="Equation.3" ShapeID="_x0000_i1059" DrawAspect="Content" ObjectID="_1788772378"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0" type="#_x0000_t75" style="width:33pt;height:21.5pt" o:ole="">
            <v:imagedata r:id="rId113" o:title=""/>
          </v:shape>
          <o:OLEObject Type="Embed" ProgID="Equation.3" ShapeID="_x0000_i1060" DrawAspect="Content" ObjectID="_1788772379"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1" type="#_x0000_t75" style="width:40.5pt;height:21.5pt" o:ole="">
            <v:imagedata r:id="rId115" o:title=""/>
          </v:shape>
          <o:OLEObject Type="Embed" ProgID="Equation.3" ShapeID="_x0000_i1061" DrawAspect="Content" ObjectID="_1788772380"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2" type="#_x0000_t75" style="width:41.5pt;height:21.5pt" o:ole="">
            <v:imagedata r:id="rId117" o:title=""/>
          </v:shape>
          <o:OLEObject Type="Embed" ProgID="Equation.3" ShapeID="_x0000_i1062" DrawAspect="Content" ObjectID="_1788772381"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3" type="#_x0000_t75" style="width:14.5pt;height:19.5pt" o:ole="">
            <v:imagedata r:id="rId119" o:title=""/>
          </v:shape>
          <o:OLEObject Type="Embed" ProgID="Equation.3" ShapeID="_x0000_i1063" DrawAspect="Content" ObjectID="_1788772382"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4" type="#_x0000_t75" style="width:16.5pt;height:19.5pt" o:ole="">
            <v:imagedata r:id="rId121" o:title=""/>
          </v:shape>
          <o:OLEObject Type="Embed" ProgID="Equation.3" ShapeID="_x0000_i1064" DrawAspect="Content" ObjectID="_1788772383"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5" type="#_x0000_t75" style="width:16.5pt;height:19.5pt" o:ole="">
            <v:imagedata r:id="rId123" o:title=""/>
          </v:shape>
          <o:OLEObject Type="Embed" ProgID="Equation.3" ShapeID="_x0000_i1065" DrawAspect="Content" ObjectID="_1788772384"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66" type="#_x0000_t75" style="width:46pt;height:21.5pt" o:ole="">
            <v:imagedata r:id="rId125" o:title=""/>
          </v:shape>
          <o:OLEObject Type="Embed" ProgID="Equation.3" ShapeID="_x0000_i1066" DrawAspect="Content" ObjectID="_1788772385"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67" type="#_x0000_t75" style="width:92.5pt;height:34pt" o:ole="">
            <v:imagedata r:id="rId127" o:title=""/>
          </v:shape>
          <o:OLEObject Type="Embed" ProgID="Equation.3" ShapeID="_x0000_i1067" DrawAspect="Content" ObjectID="_1788772386" r:id="rId128"/>
        </w:object>
      </w:r>
      <w:r>
        <w:t>.</w:t>
      </w:r>
    </w:p>
    <w:p w14:paraId="41EB40D0" w14:textId="77777777" w:rsidR="00016099" w:rsidRDefault="00016099" w:rsidP="00016099">
      <w:r>
        <w:t xml:space="preserve">where the index </w:t>
      </w:r>
      <w:r>
        <w:rPr>
          <w:position w:val="-10"/>
        </w:rPr>
        <w:object w:dxaOrig="527" w:dyaOrig="439" w14:anchorId="1365074E">
          <v:shape id="_x0000_i1068" type="#_x0000_t75" style="width:26.5pt;height:21.5pt" o:ole="">
            <v:imagedata r:id="rId129" o:title=""/>
          </v:shape>
          <o:OLEObject Type="Embed" ProgID="Equation.3" ShapeID="_x0000_i1068" DrawAspect="Content" ObjectID="_1788772387"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69" type="#_x0000_t75" style="width:19.5pt;height:21.5pt" o:ole="">
            <v:imagedata r:id="rId131" o:title=""/>
          </v:shape>
          <o:OLEObject Type="Embed" ProgID="Equation.3" ShapeID="_x0000_i1069" DrawAspect="Content" ObjectID="_1788772388"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0" type="#_x0000_t75" style="width:64.5pt;height:21.5pt" o:ole="">
            <v:imagedata r:id="rId133" o:title=""/>
          </v:shape>
          <o:OLEObject Type="Embed" ProgID="Equation.3" ShapeID="_x0000_i1070" DrawAspect="Content" ObjectID="_1788772389" r:id="rId134"/>
        </w:object>
      </w:r>
      <w:r>
        <w:t xml:space="preserve">, where </w:t>
      </w:r>
      <w:r>
        <w:rPr>
          <w:position w:val="-14"/>
        </w:rPr>
        <w:object w:dxaOrig="392" w:dyaOrig="439" w14:anchorId="7614F0C4">
          <v:shape id="_x0000_i1071" type="#_x0000_t75" style="width:19.5pt;height:21.5pt" o:ole="">
            <v:imagedata r:id="rId135" o:title=""/>
          </v:shape>
          <o:OLEObject Type="Embed" ProgID="Equation.3" ShapeID="_x0000_i1071" DrawAspect="Content" ObjectID="_1788772390" r:id="rId136"/>
        </w:object>
      </w:r>
      <w:r>
        <w:t xml:space="preserve">is the random start value with the uniform distribution, i.e., </w:t>
      </w:r>
      <w:r>
        <w:rPr>
          <w:position w:val="-14"/>
        </w:rPr>
        <w:object w:dxaOrig="1048" w:dyaOrig="439" w14:anchorId="1C659241">
          <v:shape id="_x0000_i1072" type="#_x0000_t75" style="width:52.5pt;height:21.5pt" o:ole="">
            <v:imagedata r:id="rId137" o:title=""/>
          </v:shape>
          <o:OLEObject Type="Embed" ProgID="Equation.3" ShapeID="_x0000_i1072" DrawAspect="Content" ObjectID="_1788772391" r:id="rId138"/>
        </w:object>
      </w:r>
      <w:r>
        <w:t xml:space="preserve">, </w:t>
      </w:r>
      <w:r>
        <w:rPr>
          <w:position w:val="-6"/>
        </w:rPr>
        <w:object w:dxaOrig="257" w:dyaOrig="210" w14:anchorId="7FA8959C">
          <v:shape id="_x0000_i1073" type="#_x0000_t75" style="width:13pt;height:10.5pt" o:ole="">
            <v:imagedata r:id="rId139" o:title=""/>
          </v:shape>
          <o:OLEObject Type="Embed" ProgID="Equation.3" ShapeID="_x0000_i1073" DrawAspect="Content" ObjectID="_1788772392"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4" type="#_x0000_t75" style="width:26.5pt;height:21.5pt" o:ole="">
            <v:imagedata r:id="rId141" o:title=""/>
          </v:shape>
          <o:OLEObject Type="Embed" ProgID="Equation.3" ShapeID="_x0000_i1074" DrawAspect="Content" ObjectID="_1788772393"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5" type="#_x0000_t75" style="width:10.5pt;height:10.5pt" o:ole="">
            <v:imagedata r:id="rId143" o:title=""/>
          </v:shape>
          <o:OLEObject Type="Embed" ProgID="Equation.3" ShapeID="_x0000_i1075" DrawAspect="Content" ObjectID="_1788772394"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76" type="#_x0000_t75" style="width:8.5pt;height:10.5pt" o:ole="">
            <v:imagedata r:id="rId145" o:title=""/>
          </v:shape>
          <o:OLEObject Type="Embed" ProgID="Equation.3" ShapeID="_x0000_i1076" DrawAspect="Content" ObjectID="_1788772395"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77" type="#_x0000_t75" style="width:76pt;height:19.5pt" o:ole="">
            <v:imagedata r:id="rId147" o:title=""/>
          </v:shape>
          <o:OLEObject Type="Embed" ProgID="Equation.3" ShapeID="_x0000_i1077" DrawAspect="Content" ObjectID="_1788772396"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78" type="#_x0000_t75" style="width:110pt;height:34pt" o:ole="">
            <v:imagedata r:id="rId149" o:title=""/>
          </v:shape>
          <o:OLEObject Type="Embed" ProgID="Equation.3" ShapeID="_x0000_i1078" DrawAspect="Content" ObjectID="_1788772397"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79" type="#_x0000_t75" style="width:13pt;height:10.5pt" o:ole="">
                  <v:imagedata r:id="rId151" o:title=""/>
                </v:shape>
                <o:OLEObject Type="Embed" ProgID="Equation.3" ShapeID="_x0000_i1079" DrawAspect="Content" ObjectID="_1788772398"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7535" w:name="_Toc76298491"/>
      <w:bookmarkStart w:id="7536" w:name="_Toc89949552"/>
      <w:bookmarkStart w:id="7537" w:name="_Toc98755941"/>
      <w:bookmarkStart w:id="7538" w:name="_Toc82450514"/>
      <w:bookmarkStart w:id="7539" w:name="_Toc138854099"/>
      <w:bookmarkStart w:id="7540" w:name="_Toc76652370"/>
      <w:bookmarkStart w:id="7541" w:name="_Toc76653214"/>
      <w:bookmarkStart w:id="7542" w:name="_Toc145531509"/>
      <w:bookmarkStart w:id="7543" w:name="_Toc98763533"/>
      <w:bookmarkStart w:id="7544" w:name="_Toc61121219"/>
      <w:bookmarkStart w:id="7545" w:name="_Toc76572503"/>
      <w:bookmarkStart w:id="7546" w:name="_Toc106184462"/>
      <w:bookmarkStart w:id="7547" w:name="_Toc82451163"/>
      <w:bookmarkStart w:id="7548" w:name="_Toc137555037"/>
      <w:bookmarkStart w:id="7549" w:name="_Toc130402485"/>
      <w:bookmarkStart w:id="7550" w:name="_Toc67918416"/>
      <w:bookmarkStart w:id="7551" w:name="_Toc138946780"/>
      <w:bookmarkStart w:id="7552" w:name="_Toc161665773"/>
      <w:bookmarkStart w:id="7553" w:name="_Toc169718923"/>
      <w:bookmarkStart w:id="7554" w:name="_Toc176337480"/>
      <w:r>
        <w:t>C.3</w:t>
      </w:r>
      <w:r>
        <w:rPr>
          <w:lang w:eastAsia="zh-CN"/>
        </w:rPr>
        <w:tab/>
      </w:r>
      <w:r>
        <w:t>Physical signals, channels mapping and precoding</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26BD4B6F" w14:textId="77777777" w:rsidR="00016099" w:rsidRDefault="00016099" w:rsidP="00E501EA">
      <w:pPr>
        <w:pStyle w:val="Heading2"/>
        <w:rPr>
          <w:sz w:val="36"/>
        </w:rPr>
      </w:pPr>
      <w:bookmarkStart w:id="7555" w:name="_Toc29808556"/>
      <w:bookmarkStart w:id="7556" w:name="_Toc40209724"/>
      <w:bookmarkStart w:id="7557" w:name="_Toc21338448"/>
      <w:bookmarkStart w:id="7558" w:name="_Toc37068475"/>
      <w:bookmarkStart w:id="7559" w:name="_Toc40210066"/>
      <w:bookmarkStart w:id="7560" w:name="_Toc37084362"/>
      <w:bookmarkStart w:id="7561" w:name="_Toc37084020"/>
      <w:bookmarkStart w:id="7562" w:name="_Toc137555038"/>
      <w:bookmarkStart w:id="7563" w:name="_Toc130402486"/>
      <w:bookmarkStart w:id="7564" w:name="_Toc53176890"/>
      <w:bookmarkStart w:id="7565" w:name="_Toc106184463"/>
      <w:bookmarkStart w:id="7566" w:name="_Toc98763534"/>
      <w:bookmarkStart w:id="7567" w:name="_Toc145531510"/>
      <w:bookmarkStart w:id="7568" w:name="_Toc76572504"/>
      <w:bookmarkStart w:id="7569" w:name="_Toc76653215"/>
      <w:bookmarkStart w:id="7570" w:name="_Toc67918417"/>
      <w:bookmarkStart w:id="7571" w:name="_Toc138854100"/>
      <w:bookmarkStart w:id="7572" w:name="_Toc82451164"/>
      <w:bookmarkStart w:id="7573" w:name="_Toc98755942"/>
      <w:bookmarkStart w:id="7574" w:name="_Toc89949553"/>
      <w:bookmarkStart w:id="7575" w:name="_Toc61121220"/>
      <w:bookmarkStart w:id="7576" w:name="_Toc138946781"/>
      <w:bookmarkStart w:id="7577" w:name="_Toc45893025"/>
      <w:bookmarkStart w:id="7578" w:name="_Toc82450515"/>
      <w:bookmarkStart w:id="7579" w:name="_Toc76652371"/>
      <w:bookmarkStart w:id="7580" w:name="_Toc76298492"/>
      <w:bookmarkStart w:id="7581" w:name="_Toc161665774"/>
      <w:bookmarkStart w:id="7582" w:name="_Toc169718924"/>
      <w:bookmarkStart w:id="7583" w:name="_Toc176337481"/>
      <w:r>
        <w:t>C.3.1</w:t>
      </w:r>
      <w:r>
        <w:tab/>
      </w:r>
      <w:bookmarkEnd w:id="7555"/>
      <w:bookmarkEnd w:id="7556"/>
      <w:bookmarkEnd w:id="7557"/>
      <w:bookmarkEnd w:id="7558"/>
      <w:bookmarkEnd w:id="7559"/>
      <w:bookmarkEnd w:id="7560"/>
      <w:bookmarkEnd w:id="7561"/>
      <w:r>
        <w:t>General</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0" type="#_x0000_t75" style="width:27.5pt;height:16.5pt" o:ole="">
            <v:imagedata r:id="rId153" o:title=""/>
          </v:shape>
          <o:OLEObject Type="Embed" ProgID="Equation.3" ShapeID="_x0000_i1080" DrawAspect="Content" ObjectID="_1788772399"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1" type="#_x0000_t75" style="width:93.5pt;height:21.5pt" o:ole="">
            <v:imagedata r:id="rId155" o:title=""/>
          </v:shape>
          <o:OLEObject Type="Embed" ProgID="Equation.3" ShapeID="_x0000_i1081" DrawAspect="Content" ObjectID="_1788772400" r:id="rId156"/>
        </w:object>
      </w:r>
      <w:r>
        <w:t xml:space="preserve">, with </w:t>
      </w:r>
      <w:r>
        <w:rPr>
          <w:position w:val="-14"/>
        </w:rPr>
        <w:object w:dxaOrig="541" w:dyaOrig="392" w14:anchorId="21C3D3E4">
          <v:shape id="_x0000_i1082" type="#_x0000_t75" style="width:27.5pt;height:19.5pt" o:ole="">
            <v:imagedata r:id="rId157" o:title=""/>
          </v:shape>
          <o:OLEObject Type="Embed" ProgID="Equation.3" ShapeID="_x0000_i1082" DrawAspect="Content" ObjectID="_1788772401"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3" type="#_x0000_t75" style="width:27.5pt;height:19.5pt" o:ole="">
            <v:imagedata r:id="rId159" o:title=""/>
          </v:shape>
          <o:OLEObject Type="Embed" ProgID="Equation.3" ShapeID="_x0000_i1083" DrawAspect="Content" ObjectID="_1788772402"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4" type="#_x0000_t75" style="width:27.5pt;height:16.5pt" o:ole="">
            <v:imagedata r:id="rId153" o:title=""/>
          </v:shape>
          <o:OLEObject Type="Embed" ProgID="Equation.3" ShapeID="_x0000_i1084" DrawAspect="Content" ObjectID="_1788772403"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5" type="#_x0000_t75" style="width:27.5pt;height:19.5pt" o:ole="">
            <v:imagedata r:id="rId159" o:title=""/>
          </v:shape>
          <o:OLEObject Type="Embed" ProgID="Equation.3" ShapeID="_x0000_i1085" DrawAspect="Content" ObjectID="_1788772404"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7584" w:name="MCCQCTEMPBM_00000038"/>
    <w:bookmarkStart w:id="7585" w:name="MCCQCTEMPBM_00000033"/>
    <w:p w14:paraId="43B2F055" w14:textId="77777777" w:rsidR="00016099" w:rsidRDefault="00016099" w:rsidP="00016099">
      <w:pPr>
        <w:rPr>
          <w:lang w:eastAsia="zh-CN"/>
        </w:rPr>
      </w:pPr>
      <w:r>
        <w:fldChar w:fldCharType="begin"/>
      </w:r>
      <w:r>
        <w:fldChar w:fldCharType="end"/>
      </w:r>
      <w:bookmarkEnd w:id="7584"/>
      <w:bookmarkEnd w:id="7585"/>
      <w:r>
        <w:t xml:space="preserve">The precoder matrix </w:t>
      </w:r>
      <w:r>
        <w:rPr>
          <w:position w:val="-10"/>
        </w:rPr>
        <w:object w:dxaOrig="588" w:dyaOrig="331" w14:anchorId="12DD3D93">
          <v:shape id="_x0000_i1086" type="#_x0000_t75" style="width:29pt;height:16.5pt" o:ole="">
            <v:imagedata r:id="rId153" o:title=""/>
          </v:shape>
          <o:OLEObject Type="Embed" ProgID="Equation.3" ShapeID="_x0000_i1086" DrawAspect="Content" ObjectID="_1788772405" r:id="rId163"/>
        </w:object>
      </w:r>
      <w:r>
        <w:t xml:space="preserve">is specific to the test case configuration. </w:t>
      </w:r>
      <w:r>
        <w:rPr>
          <w:position w:val="-10"/>
        </w:rPr>
        <w:object w:dxaOrig="541" w:dyaOrig="331" w14:anchorId="4C8FEFCB">
          <v:shape id="_x0000_i1087" type="#_x0000_t75" style="width:27.5pt;height:16.5pt" o:ole="">
            <v:imagedata r:id="rId153" o:title=""/>
          </v:shape>
          <o:OLEObject Type="Embed" ProgID="Equation.3" ShapeID="_x0000_i1087" DrawAspect="Content" ObjectID="_1788772406" r:id="rId164"/>
        </w:object>
      </w:r>
      <w:r>
        <w:t xml:space="preserve"> is defined in Clause 5.2.2.2 of TS 38.214 [28].</w:t>
      </w:r>
      <w:bookmarkStart w:id="7586" w:name="MCCQCTEMPBM_00000039"/>
      <w:r>
        <w:fldChar w:fldCharType="begin"/>
      </w:r>
      <w:r>
        <w:fldChar w:fldCharType="end"/>
      </w:r>
      <w:bookmarkStart w:id="7587" w:name="MCCQCTEMPBM_00000035"/>
      <w:bookmarkStart w:id="7588" w:name="MCCQCTEMPBM_00000036"/>
      <w:bookmarkStart w:id="7589" w:name="MCCQCTEMPBM_00000040"/>
      <w:bookmarkStart w:id="7590" w:name="MCCQCTEMPBM_00000034"/>
      <w:bookmarkEnd w:id="7586"/>
      <w:r>
        <w:fldChar w:fldCharType="begin"/>
      </w:r>
      <w:r>
        <w:fldChar w:fldCharType="end"/>
      </w:r>
      <w:bookmarkEnd w:id="7587"/>
      <w:bookmarkEnd w:id="7588"/>
      <w:bookmarkEnd w:id="7589"/>
      <w:bookmarkEnd w:id="7590"/>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88" type="#_x0000_t75" style="width:93.5pt;height:19.5pt" o:ole="">
            <v:imagedata r:id="rId165" o:title=""/>
          </v:shape>
          <o:OLEObject Type="Embed" ProgID="Equation.3" ShapeID="_x0000_i1088" DrawAspect="Content" ObjectID="_1788772407" r:id="rId166"/>
        </w:object>
      </w:r>
      <w:r>
        <w:t xml:space="preserve">, where </w:t>
      </w:r>
      <w:r>
        <w:rPr>
          <w:position w:val="-12"/>
        </w:rPr>
        <w:object w:dxaOrig="588" w:dyaOrig="392" w14:anchorId="15A65A27">
          <v:shape id="_x0000_i1089" type="#_x0000_t75" style="width:29pt;height:19.5pt" o:ole="">
            <v:imagedata r:id="rId167" o:title=""/>
          </v:shape>
          <o:OLEObject Type="Embed" ProgID="Equation.3" ShapeID="_x0000_i1089" DrawAspect="Content" ObjectID="_1788772408"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0" type="#_x0000_t75" style="width:19.5pt;height:21.5pt" o:ole="">
            <v:imagedata r:id="rId169" o:title=""/>
          </v:shape>
          <o:OLEObject Type="Embed" ProgID="Equation.3" ShapeID="_x0000_i1090" DrawAspect="Content" ObjectID="_1788772409"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1" type="#_x0000_t75" style="width:19.5pt;height:21.5pt" o:ole="">
            <v:imagedata r:id="rId169" o:title=""/>
          </v:shape>
          <o:OLEObject Type="Embed" ProgID="Equation.3" ShapeID="_x0000_i1091" DrawAspect="Content" ObjectID="_1788772410"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2" type="#_x0000_t75" style="width:21.5pt;height:21.5pt" o:ole="">
            <v:imagedata r:id="rId172" o:title=""/>
          </v:shape>
          <o:OLEObject Type="Embed" ProgID="Equation.3" ShapeID="_x0000_i1092" DrawAspect="Content" ObjectID="_1788772411" r:id="rId173"/>
        </w:object>
      </w:r>
      <w:r>
        <w:rPr>
          <w:iCs/>
          <w:lang w:eastAsia="zh-CN"/>
        </w:rPr>
        <w:t xml:space="preserve"> for NZP CSI-RS which configured for CSI acquisition with </w:t>
      </w:r>
      <w:r>
        <w:t xml:space="preserve"> </w:t>
      </w:r>
      <w:r>
        <w:rPr>
          <w:position w:val="-12"/>
        </w:rPr>
        <w:object w:dxaOrig="3042" w:dyaOrig="392" w14:anchorId="30CF71C7">
          <v:shape id="_x0000_i1093" type="#_x0000_t75" style="width:152pt;height:19.5pt" o:ole="">
            <v:imagedata r:id="rId174" o:title=""/>
          </v:shape>
          <o:OLEObject Type="Embed" ProgID="Equation.3" ShapeID="_x0000_i1093" DrawAspect="Content" ObjectID="_1788772412"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4" type="#_x0000_t75" style="width:50.5pt;height:19.5pt" o:ole="">
            <v:imagedata r:id="rId176" o:title=""/>
          </v:shape>
          <o:OLEObject Type="Embed" ProgID="Equation.3" ShapeID="_x0000_i1094" DrawAspect="Content" ObjectID="_1788772413" r:id="rId177"/>
        </w:object>
      </w:r>
      <w:r>
        <w:t xml:space="preserve"> where </w:t>
      </w:r>
      <w:r>
        <w:rPr>
          <w:position w:val="-12"/>
        </w:rPr>
        <w:object w:dxaOrig="541" w:dyaOrig="392" w14:anchorId="16BAA6C9">
          <v:shape id="_x0000_i1095" type="#_x0000_t75" style="width:27.5pt;height:19.5pt" o:ole="">
            <v:imagedata r:id="rId178" o:title=""/>
          </v:shape>
          <o:OLEObject Type="Embed" ProgID="Equation.3" ShapeID="_x0000_i1095" DrawAspect="Content" ObjectID="_1788772414"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7591" w:name="_Toc169718925"/>
      <w:bookmarkStart w:id="7592" w:name="_Toc176337482"/>
      <w:r>
        <w:t xml:space="preserve">Annex </w:t>
      </w:r>
      <w:r>
        <w:rPr>
          <w:rFonts w:eastAsia="SimSun" w:hint="eastAsia"/>
          <w:lang w:val="en-US" w:eastAsia="zh-CN"/>
        </w:rPr>
        <w:t>D</w:t>
      </w:r>
      <w:r>
        <w:t xml:space="preserve">: </w:t>
      </w:r>
      <w:r>
        <w:rPr>
          <w:rFonts w:eastAsia="SimSun" w:hint="eastAsia"/>
          <w:lang w:val="en-US" w:eastAsia="zh-CN"/>
        </w:rPr>
        <w:t>Void</w:t>
      </w:r>
      <w:bookmarkEnd w:id="7591"/>
      <w:bookmarkEnd w:id="7592"/>
    </w:p>
    <w:p w14:paraId="526940F9" w14:textId="77777777" w:rsidR="00A34EF0" w:rsidRDefault="00A34EF0" w:rsidP="00A34EF0">
      <w:pPr>
        <w:pStyle w:val="Heading8"/>
        <w:rPr>
          <w:rFonts w:eastAsia="SimSun"/>
          <w:lang w:val="en-US" w:eastAsia="zh-CN"/>
        </w:rPr>
      </w:pPr>
      <w:bookmarkStart w:id="7593" w:name="_Toc169718926"/>
      <w:bookmarkStart w:id="7594" w:name="_Toc176337483"/>
      <w:r>
        <w:t xml:space="preserve">Annex </w:t>
      </w:r>
      <w:r>
        <w:rPr>
          <w:rFonts w:eastAsia="SimSun" w:hint="eastAsia"/>
          <w:lang w:val="en-US" w:eastAsia="zh-CN"/>
        </w:rPr>
        <w:t>E</w:t>
      </w:r>
      <w:r>
        <w:t xml:space="preserve">: </w:t>
      </w:r>
      <w:r>
        <w:rPr>
          <w:rFonts w:eastAsia="SimSun" w:hint="eastAsia"/>
          <w:lang w:val="en-US" w:eastAsia="zh-CN"/>
        </w:rPr>
        <w:t>Void</w:t>
      </w:r>
      <w:bookmarkEnd w:id="7593"/>
      <w:bookmarkEnd w:id="7594"/>
    </w:p>
    <w:p w14:paraId="16FCB656" w14:textId="2AEE7C21" w:rsidR="00016099" w:rsidRDefault="00A34EF0" w:rsidP="00A34EF0">
      <w:pPr>
        <w:pStyle w:val="Heading8"/>
        <w:rPr>
          <w:rFonts w:eastAsia="SimSun"/>
          <w:lang w:val="en-US" w:eastAsia="zh-CN"/>
        </w:rPr>
      </w:pPr>
      <w:bookmarkStart w:id="7595" w:name="_Toc169718927"/>
      <w:bookmarkStart w:id="7596" w:name="_Toc176337484"/>
      <w:r>
        <w:t xml:space="preserve">Annex </w:t>
      </w:r>
      <w:r>
        <w:rPr>
          <w:rFonts w:eastAsia="SimSun" w:hint="eastAsia"/>
          <w:lang w:val="en-US" w:eastAsia="zh-CN"/>
        </w:rPr>
        <w:t>F</w:t>
      </w:r>
      <w:r>
        <w:t xml:space="preserve">: </w:t>
      </w:r>
      <w:r>
        <w:rPr>
          <w:rFonts w:eastAsia="SimSun" w:hint="eastAsia"/>
          <w:lang w:val="en-US" w:eastAsia="zh-CN"/>
        </w:rPr>
        <w:t>Void</w:t>
      </w:r>
      <w:bookmarkEnd w:id="7595"/>
      <w:bookmarkEnd w:id="7596"/>
    </w:p>
    <w:p w14:paraId="6B2B5CF6" w14:textId="77777777" w:rsidR="00B20359" w:rsidRDefault="00B20359" w:rsidP="00B20359">
      <w:pPr>
        <w:pStyle w:val="Heading8"/>
      </w:pPr>
      <w:bookmarkStart w:id="7597" w:name="_Toc169718928"/>
      <w:bookmarkStart w:id="7598" w:name="_Toc176337485"/>
      <w:r>
        <w:t xml:space="preserve">Annex G (normative): </w:t>
      </w:r>
      <w:r>
        <w:rPr>
          <w:rFonts w:eastAsia="SimSun" w:hint="eastAsia"/>
          <w:lang w:eastAsia="zh-CN"/>
        </w:rPr>
        <w:t>NCR</w:t>
      </w:r>
      <w:r>
        <w:t>-MT RRM Testing</w:t>
      </w:r>
      <w:bookmarkEnd w:id="7597"/>
      <w:bookmarkEnd w:id="7598"/>
    </w:p>
    <w:p w14:paraId="799A2813" w14:textId="77777777" w:rsidR="00B20359" w:rsidRDefault="00B20359" w:rsidP="00B20359">
      <w:pPr>
        <w:rPr>
          <w:rFonts w:eastAsiaTheme="minorEastAsia"/>
        </w:rPr>
      </w:pPr>
      <w:bookmarkStart w:id="7599"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7599"/>
    <w:p w14:paraId="653360C8" w14:textId="77777777" w:rsidR="00B20359" w:rsidRDefault="00B20359" w:rsidP="00B20359"/>
    <w:p w14:paraId="7F14BCFB" w14:textId="77777777" w:rsidR="00B20359" w:rsidRDefault="00B20359" w:rsidP="001571C9">
      <w:pPr>
        <w:pStyle w:val="Heading1"/>
        <w:rPr>
          <w:rFonts w:eastAsia="SimSun"/>
        </w:rPr>
      </w:pPr>
      <w:bookmarkStart w:id="7600" w:name="_Toc76542422"/>
      <w:bookmarkStart w:id="7601" w:name="_Toc89949441"/>
      <w:bookmarkStart w:id="7602" w:name="_Toc137554924"/>
      <w:bookmarkStart w:id="7603" w:name="_Toc98755830"/>
      <w:bookmarkStart w:id="7604" w:name="_Toc82450404"/>
      <w:bookmarkStart w:id="7605" w:name="_Toc138946667"/>
      <w:bookmarkStart w:id="7606" w:name="_Toc130402373"/>
      <w:bookmarkStart w:id="7607" w:name="_Toc138853986"/>
      <w:bookmarkStart w:id="7608" w:name="_Toc82451052"/>
      <w:bookmarkStart w:id="7609" w:name="_Toc74583609"/>
      <w:bookmarkStart w:id="7610" w:name="_Toc106184351"/>
      <w:bookmarkStart w:id="7611" w:name="_Toc535476068"/>
      <w:bookmarkStart w:id="7612" w:name="_Toc98763422"/>
      <w:bookmarkStart w:id="7613" w:name="_Toc169718929"/>
      <w:bookmarkStart w:id="7614" w:name="_Toc176337486"/>
      <w:r>
        <w:rPr>
          <w:rFonts w:eastAsia="SimSun"/>
        </w:rPr>
        <w:t>G.1</w:t>
      </w:r>
      <w:r>
        <w:rPr>
          <w:rFonts w:eastAsia="SimSun"/>
        </w:rPr>
        <w:tab/>
      </w:r>
      <w:r>
        <w:rPr>
          <w:rFonts w:eastAsia="SimSun" w:hint="eastAsia"/>
          <w:lang w:eastAsia="zh-CN"/>
        </w:rPr>
        <w:t>NCR</w:t>
      </w:r>
      <w:r>
        <w:rPr>
          <w:rFonts w:eastAsia="SimSun"/>
        </w:rPr>
        <w:t>-MT RRM test configurations</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59A2F1B4" w14:textId="77777777" w:rsidR="00B20359" w:rsidRDefault="00B20359" w:rsidP="001571C9">
      <w:pPr>
        <w:pStyle w:val="Heading2"/>
        <w:rPr>
          <w:rFonts w:eastAsiaTheme="minorEastAsia"/>
        </w:rPr>
      </w:pPr>
      <w:bookmarkStart w:id="7615" w:name="_Toc138853987"/>
      <w:bookmarkStart w:id="7616" w:name="_Toc82450405"/>
      <w:bookmarkStart w:id="7617" w:name="_Toc98755831"/>
      <w:bookmarkStart w:id="7618" w:name="_Toc82451053"/>
      <w:bookmarkStart w:id="7619" w:name="_Toc74583610"/>
      <w:bookmarkStart w:id="7620" w:name="_Toc98763423"/>
      <w:bookmarkStart w:id="7621" w:name="_Toc76542423"/>
      <w:bookmarkStart w:id="7622" w:name="_Toc106184352"/>
      <w:bookmarkStart w:id="7623" w:name="_Toc137554925"/>
      <w:bookmarkStart w:id="7624" w:name="_Toc89949442"/>
      <w:bookmarkStart w:id="7625" w:name="_Toc138946668"/>
      <w:bookmarkStart w:id="7626" w:name="_Toc130402374"/>
      <w:bookmarkStart w:id="7627" w:name="_Toc169718930"/>
      <w:bookmarkStart w:id="7628" w:name="_Toc176337487"/>
      <w:r>
        <w:rPr>
          <w:rFonts w:eastAsiaTheme="minorEastAsia"/>
        </w:rPr>
        <w:t>G.1.1</w:t>
      </w:r>
      <w:r>
        <w:rPr>
          <w:rFonts w:eastAsiaTheme="minorEastAsia"/>
        </w:rPr>
        <w:tab/>
        <w:t>Reference measurement channels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5B1F5E6E" w14:textId="77777777" w:rsidR="00B20359" w:rsidRDefault="00B20359" w:rsidP="001571C9">
      <w:pPr>
        <w:pStyle w:val="Heading3"/>
        <w:rPr>
          <w:rFonts w:eastAsiaTheme="minorEastAsia"/>
          <w:snapToGrid w:val="0"/>
        </w:rPr>
      </w:pPr>
      <w:bookmarkStart w:id="7629" w:name="_Toc106184353"/>
      <w:bookmarkStart w:id="7630" w:name="_Toc74583611"/>
      <w:bookmarkStart w:id="7631" w:name="_Toc138946669"/>
      <w:bookmarkStart w:id="7632" w:name="_Toc89949443"/>
      <w:bookmarkStart w:id="7633" w:name="_Toc130402375"/>
      <w:bookmarkStart w:id="7634" w:name="_Toc76542424"/>
      <w:bookmarkStart w:id="7635" w:name="_Toc138853988"/>
      <w:bookmarkStart w:id="7636" w:name="_Toc82451054"/>
      <w:bookmarkStart w:id="7637" w:name="_Toc98755832"/>
      <w:bookmarkStart w:id="7638" w:name="_Toc137554926"/>
      <w:bookmarkStart w:id="7639" w:name="_Toc98763424"/>
      <w:bookmarkStart w:id="7640" w:name="_Toc82450406"/>
      <w:bookmarkStart w:id="7641" w:name="_Toc169718931"/>
      <w:bookmarkStart w:id="7642" w:name="_Toc176337488"/>
      <w:r>
        <w:rPr>
          <w:rFonts w:eastAsiaTheme="minorEastAsia"/>
          <w:snapToGrid w:val="0"/>
        </w:rPr>
        <w:t>G.1.1.1</w:t>
      </w:r>
      <w:r>
        <w:rPr>
          <w:rFonts w:eastAsiaTheme="minorEastAsia"/>
          <w:snapToGrid w:val="0"/>
        </w:rPr>
        <w:tab/>
        <w:t>PDSCH</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5D768C35" w14:textId="77777777" w:rsidR="00B20359" w:rsidRDefault="00B20359" w:rsidP="001571C9">
      <w:pPr>
        <w:pStyle w:val="Heading4"/>
        <w:rPr>
          <w:rFonts w:eastAsiaTheme="minorEastAsia"/>
          <w:snapToGrid w:val="0"/>
        </w:rPr>
      </w:pPr>
      <w:bookmarkStart w:id="7643" w:name="_Toc138946670"/>
      <w:bookmarkStart w:id="7644" w:name="_Toc98755833"/>
      <w:bookmarkStart w:id="7645" w:name="_Toc137554927"/>
      <w:bookmarkStart w:id="7646" w:name="_Toc98763425"/>
      <w:bookmarkStart w:id="7647" w:name="_Toc82450407"/>
      <w:bookmarkStart w:id="7648" w:name="_Toc106184354"/>
      <w:bookmarkStart w:id="7649" w:name="_Toc74583612"/>
      <w:bookmarkStart w:id="7650" w:name="_Toc89949444"/>
      <w:bookmarkStart w:id="7651" w:name="_Toc130402376"/>
      <w:bookmarkStart w:id="7652" w:name="_Toc138853989"/>
      <w:bookmarkStart w:id="7653" w:name="_Toc82451055"/>
      <w:bookmarkStart w:id="7654" w:name="_Toc76542425"/>
      <w:bookmarkStart w:id="7655" w:name="_Toc169718932"/>
      <w:bookmarkStart w:id="7656" w:name="_Toc176337489"/>
      <w:r>
        <w:rPr>
          <w:rFonts w:eastAsiaTheme="minorEastAsia"/>
          <w:snapToGrid w:val="0"/>
        </w:rPr>
        <w:t>G.1.1.1.1</w:t>
      </w:r>
      <w:r>
        <w:rPr>
          <w:rFonts w:eastAsiaTheme="minorEastAsia"/>
          <w:snapToGrid w:val="0"/>
        </w:rPr>
        <w:tab/>
        <w:t>TDD</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7657" w:name="_Toc169718933"/>
      <w:bookmarkStart w:id="7658" w:name="_Toc176337490"/>
      <w:bookmarkStart w:id="7659" w:name="_Toc138853990"/>
      <w:bookmarkStart w:id="7660" w:name="_Toc76542426"/>
      <w:bookmarkStart w:id="7661" w:name="_Toc89949445"/>
      <w:bookmarkStart w:id="7662" w:name="_Toc106184355"/>
      <w:bookmarkStart w:id="7663" w:name="_Toc98755834"/>
      <w:bookmarkStart w:id="7664" w:name="_Toc82451056"/>
      <w:bookmarkStart w:id="7665" w:name="_Toc74583613"/>
      <w:bookmarkStart w:id="7666" w:name="_Toc98763426"/>
      <w:bookmarkStart w:id="7667" w:name="_Toc130402377"/>
      <w:bookmarkStart w:id="7668" w:name="_Toc137554928"/>
      <w:bookmarkStart w:id="7669" w:name="_Toc82450408"/>
      <w:bookmarkStart w:id="7670"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657"/>
      <w:bookmarkEnd w:id="7658"/>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7671" w:name="_Toc169718934"/>
      <w:bookmarkStart w:id="7672" w:name="_Toc176337491"/>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7E63A9EA" w14:textId="77777777" w:rsidR="00B20359" w:rsidRDefault="00B20359" w:rsidP="001571C9">
      <w:pPr>
        <w:pStyle w:val="Heading4"/>
        <w:rPr>
          <w:rFonts w:eastAsiaTheme="minorEastAsia"/>
          <w:snapToGrid w:val="0"/>
        </w:rPr>
      </w:pPr>
      <w:bookmarkStart w:id="7673" w:name="_Toc130402378"/>
      <w:bookmarkStart w:id="7674" w:name="_Toc138853991"/>
      <w:bookmarkStart w:id="7675" w:name="_Toc74583614"/>
      <w:bookmarkStart w:id="7676" w:name="_Toc106184356"/>
      <w:bookmarkStart w:id="7677" w:name="_Toc76542427"/>
      <w:bookmarkStart w:id="7678" w:name="_Toc82451057"/>
      <w:bookmarkStart w:id="7679" w:name="_Toc89949446"/>
      <w:bookmarkStart w:id="7680" w:name="_Toc82450409"/>
      <w:bookmarkStart w:id="7681" w:name="_Toc137554929"/>
      <w:bookmarkStart w:id="7682" w:name="_Toc138946672"/>
      <w:bookmarkStart w:id="7683" w:name="_Toc98755835"/>
      <w:bookmarkStart w:id="7684" w:name="_Toc98763427"/>
      <w:bookmarkStart w:id="7685" w:name="_Toc169718935"/>
      <w:bookmarkStart w:id="7686" w:name="_Toc176337492"/>
      <w:r>
        <w:rPr>
          <w:rFonts w:eastAsiaTheme="minorEastAsia"/>
          <w:snapToGrid w:val="0"/>
        </w:rPr>
        <w:t>G.1.1.2.1</w:t>
      </w:r>
      <w:r>
        <w:rPr>
          <w:rFonts w:eastAsiaTheme="minorEastAsia"/>
          <w:snapToGrid w:val="0"/>
        </w:rPr>
        <w:tab/>
        <w:t>TDD</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7687" w:name="_Toc169718936"/>
      <w:bookmarkStart w:id="7688" w:name="_Toc176337493"/>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687"/>
      <w:bookmarkEnd w:id="7688"/>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7689" w:name="_Toc138946673"/>
      <w:bookmarkStart w:id="7690" w:name="_Toc82450410"/>
      <w:bookmarkStart w:id="7691" w:name="_Toc98763428"/>
      <w:bookmarkStart w:id="7692" w:name="_Toc89949447"/>
      <w:bookmarkStart w:id="7693" w:name="_Toc76542428"/>
      <w:bookmarkStart w:id="7694" w:name="_Toc137554930"/>
      <w:bookmarkStart w:id="7695" w:name="_Toc130402379"/>
      <w:bookmarkStart w:id="7696" w:name="_Toc106184357"/>
      <w:bookmarkStart w:id="7697" w:name="_Toc138853992"/>
      <w:bookmarkStart w:id="7698" w:name="_Toc74583615"/>
      <w:bookmarkStart w:id="7699" w:name="_Toc98755836"/>
      <w:bookmarkStart w:id="7700" w:name="_Toc82451058"/>
      <w:bookmarkStart w:id="7701" w:name="_Toc169718937"/>
      <w:bookmarkStart w:id="7702" w:name="_Toc176337494"/>
      <w:r>
        <w:rPr>
          <w:rFonts w:eastAsiaTheme="minorEastAsia"/>
          <w:snapToGrid w:val="0"/>
        </w:rPr>
        <w:t>G.1.1.3</w:t>
      </w:r>
      <w:r>
        <w:rPr>
          <w:rFonts w:eastAsiaTheme="minorEastAsia"/>
          <w:snapToGrid w:val="0"/>
        </w:rPr>
        <w:tab/>
        <w:t>CORESET for RMC scheduling</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1C5FD9B2" w14:textId="77777777" w:rsidR="00B20359" w:rsidRDefault="00B20359" w:rsidP="00EC2704">
      <w:pPr>
        <w:pStyle w:val="Heading4"/>
        <w:rPr>
          <w:rFonts w:eastAsiaTheme="minorEastAsia"/>
          <w:snapToGrid w:val="0"/>
        </w:rPr>
      </w:pPr>
      <w:bookmarkStart w:id="7703" w:name="_Toc89949448"/>
      <w:bookmarkStart w:id="7704" w:name="_Toc137554931"/>
      <w:bookmarkStart w:id="7705" w:name="_Toc138853993"/>
      <w:bookmarkStart w:id="7706" w:name="_Toc74583616"/>
      <w:bookmarkStart w:id="7707" w:name="_Toc98755837"/>
      <w:bookmarkStart w:id="7708" w:name="_Toc76542429"/>
      <w:bookmarkStart w:id="7709" w:name="_Toc82450411"/>
      <w:bookmarkStart w:id="7710" w:name="_Toc130402380"/>
      <w:bookmarkStart w:id="7711" w:name="_Toc98763429"/>
      <w:bookmarkStart w:id="7712" w:name="_Toc138946674"/>
      <w:bookmarkStart w:id="7713" w:name="_Toc106184358"/>
      <w:bookmarkStart w:id="7714" w:name="_Toc82451059"/>
      <w:bookmarkStart w:id="7715" w:name="_Toc169718938"/>
      <w:bookmarkStart w:id="7716" w:name="_Toc176337495"/>
      <w:r>
        <w:rPr>
          <w:rFonts w:eastAsiaTheme="minorEastAsia"/>
          <w:snapToGrid w:val="0"/>
        </w:rPr>
        <w:t>G.1.1.3.1</w:t>
      </w:r>
      <w:r>
        <w:rPr>
          <w:rFonts w:eastAsiaTheme="minorEastAsia"/>
          <w:snapToGrid w:val="0"/>
        </w:rPr>
        <w:tab/>
        <w:t>TDD</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7717" w:name="_Toc169718939"/>
      <w:bookmarkStart w:id="7718" w:name="_Toc17633749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7717"/>
      <w:bookmarkEnd w:id="7718"/>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7719" w:name="_Toc98755838"/>
      <w:bookmarkStart w:id="7720" w:name="_Toc138946675"/>
      <w:bookmarkStart w:id="7721" w:name="_Toc74583617"/>
      <w:bookmarkStart w:id="7722" w:name="_Toc130402381"/>
      <w:bookmarkStart w:id="7723" w:name="_Toc89949449"/>
      <w:bookmarkStart w:id="7724" w:name="_Toc106184359"/>
      <w:bookmarkStart w:id="7725" w:name="_Toc138853994"/>
      <w:bookmarkStart w:id="7726" w:name="_Toc137554932"/>
      <w:bookmarkStart w:id="7727" w:name="_Toc82451060"/>
      <w:bookmarkStart w:id="7728" w:name="_Toc76542430"/>
      <w:bookmarkStart w:id="7729" w:name="_Toc82450412"/>
      <w:bookmarkStart w:id="7730" w:name="_Toc98763430"/>
      <w:bookmarkStart w:id="7731" w:name="_Toc169718940"/>
      <w:bookmarkStart w:id="7732" w:name="_Toc176337497"/>
      <w:r>
        <w:rPr>
          <w:rFonts w:eastAsiaTheme="minorEastAsia"/>
        </w:rPr>
        <w:t>G.1.2</w:t>
      </w:r>
      <w:r>
        <w:rPr>
          <w:rFonts w:eastAsiaTheme="minorEastAsia"/>
        </w:rPr>
        <w:tab/>
        <w:t>OFDMA channel noise generator (OCNG)</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62AA6C98" w14:textId="77777777" w:rsidR="00B20359" w:rsidRDefault="00B20359" w:rsidP="00BF2242">
      <w:pPr>
        <w:pStyle w:val="Heading3"/>
        <w:rPr>
          <w:rFonts w:eastAsiaTheme="minorEastAsia"/>
        </w:rPr>
      </w:pPr>
      <w:bookmarkStart w:id="7733" w:name="_Toc138853995"/>
      <w:bookmarkStart w:id="7734" w:name="_Toc98755839"/>
      <w:bookmarkStart w:id="7735" w:name="_Toc130402382"/>
      <w:bookmarkStart w:id="7736" w:name="_Toc98763431"/>
      <w:bookmarkStart w:id="7737" w:name="_Toc76542431"/>
      <w:bookmarkStart w:id="7738" w:name="_Toc137554933"/>
      <w:bookmarkStart w:id="7739" w:name="_Toc74583618"/>
      <w:bookmarkStart w:id="7740" w:name="_Toc82450413"/>
      <w:bookmarkStart w:id="7741" w:name="_Toc106184360"/>
      <w:bookmarkStart w:id="7742" w:name="_Toc89949450"/>
      <w:bookmarkStart w:id="7743" w:name="_Toc82451061"/>
      <w:bookmarkStart w:id="7744" w:name="_Toc138946676"/>
      <w:bookmarkStart w:id="7745" w:name="_Toc169718941"/>
      <w:bookmarkStart w:id="7746" w:name="_Toc176337498"/>
      <w:r>
        <w:rPr>
          <w:rFonts w:eastAsiaTheme="minorEastAsia"/>
        </w:rPr>
        <w:t>G.1.2.1</w:t>
      </w:r>
      <w:r>
        <w:rPr>
          <w:rFonts w:eastAsiaTheme="minorEastAsia"/>
        </w:rPr>
        <w:tab/>
        <w:t>Generic OFDMA Channel Noise Generator (OCNG)</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7747" w:name="_Toc76542432"/>
      <w:bookmarkStart w:id="7748" w:name="_Toc74583619"/>
      <w:bookmarkStart w:id="7749" w:name="_Toc98763432"/>
      <w:bookmarkStart w:id="7750" w:name="_Toc106184361"/>
      <w:bookmarkStart w:id="7751" w:name="_Toc138946677"/>
      <w:bookmarkStart w:id="7752" w:name="_Toc82450414"/>
      <w:bookmarkStart w:id="7753" w:name="_Toc137554934"/>
      <w:bookmarkStart w:id="7754" w:name="_Toc98755840"/>
      <w:bookmarkStart w:id="7755" w:name="_Toc130402383"/>
      <w:bookmarkStart w:id="7756" w:name="_Toc89949451"/>
      <w:bookmarkStart w:id="7757" w:name="_Toc138853996"/>
      <w:bookmarkStart w:id="7758" w:name="_Toc82451062"/>
      <w:bookmarkStart w:id="7759" w:name="_Toc169718942"/>
      <w:bookmarkStart w:id="7760" w:name="_Toc176337499"/>
      <w:r>
        <w:rPr>
          <w:rFonts w:eastAsiaTheme="minorEastAsia"/>
          <w:snapToGrid w:val="0"/>
        </w:rPr>
        <w:t>G.1.2.1.1</w:t>
      </w:r>
      <w:r>
        <w:rPr>
          <w:rFonts w:eastAsiaTheme="minorEastAsia"/>
          <w:snapToGrid w:val="0"/>
        </w:rPr>
        <w:tab/>
        <w:t>OCNG pattern 1: Generic OCNG pattern for all unused REs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7761" w:name="_Toc74583620"/>
      <w:bookmarkStart w:id="7762" w:name="_Toc82450415"/>
      <w:bookmarkStart w:id="7763" w:name="_Toc106184362"/>
      <w:bookmarkStart w:id="7764" w:name="_Toc130402384"/>
      <w:bookmarkStart w:id="7765" w:name="_Toc138853997"/>
      <w:bookmarkStart w:id="7766" w:name="_Toc98763433"/>
      <w:bookmarkStart w:id="7767" w:name="_Toc82451063"/>
      <w:bookmarkStart w:id="7768" w:name="_Toc98755841"/>
      <w:bookmarkStart w:id="7769" w:name="_Toc76542433"/>
      <w:bookmarkStart w:id="7770" w:name="_Toc89949452"/>
      <w:bookmarkStart w:id="7771" w:name="_Toc138946678"/>
      <w:bookmarkStart w:id="7772" w:name="_Toc137554935"/>
      <w:bookmarkStart w:id="7773" w:name="_Toc169718943"/>
      <w:bookmarkStart w:id="7774" w:name="_Toc176337500"/>
      <w:r>
        <w:rPr>
          <w:rFonts w:eastAsiaTheme="minorEastAsia"/>
          <w:snapToGrid w:val="0"/>
        </w:rPr>
        <w:t>G.1.2.1.2</w:t>
      </w:r>
      <w:r>
        <w:rPr>
          <w:rFonts w:eastAsiaTheme="minorEastAsia"/>
          <w:snapToGrid w:val="0"/>
        </w:rPr>
        <w:tab/>
        <w:t>OCNG pattern 2: Generic OCNG pattern for all unused REs for 2AoA setup</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7775" w:name="_Toc106184363"/>
      <w:bookmarkStart w:id="7776" w:name="_Toc82450416"/>
      <w:bookmarkStart w:id="7777" w:name="_Toc76542434"/>
      <w:bookmarkStart w:id="7778" w:name="_Toc98763434"/>
      <w:bookmarkStart w:id="7779" w:name="_Toc138946679"/>
      <w:bookmarkStart w:id="7780" w:name="_Toc82451064"/>
      <w:bookmarkStart w:id="7781" w:name="_Toc98755842"/>
      <w:bookmarkStart w:id="7782" w:name="_Toc138853998"/>
      <w:bookmarkStart w:id="7783" w:name="_Toc89949453"/>
      <w:bookmarkStart w:id="7784" w:name="_Toc130402385"/>
      <w:bookmarkStart w:id="7785" w:name="_Toc74583621"/>
      <w:bookmarkStart w:id="7786" w:name="_Toc137554936"/>
      <w:bookmarkStart w:id="7787" w:name="_Toc169718944"/>
      <w:bookmarkStart w:id="7788" w:name="_Toc176337501"/>
      <w:r>
        <w:rPr>
          <w:rFonts w:eastAsiaTheme="minorEastAsia"/>
          <w:snapToGrid w:val="0"/>
        </w:rPr>
        <w:t>G.1.2.1.3</w:t>
      </w:r>
      <w:r>
        <w:rPr>
          <w:rFonts w:eastAsiaTheme="minorEastAsia"/>
          <w:snapToGrid w:val="0"/>
        </w:rPr>
        <w:tab/>
        <w:t>OCNG pattern 3: Generic OCNG pattern for unused REs in the same bandwidth as PDSCH RMC</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7789" w:name="_Toc76542435"/>
      <w:bookmarkStart w:id="7790" w:name="_Toc130402386"/>
      <w:bookmarkStart w:id="7791" w:name="_Toc106184364"/>
      <w:bookmarkStart w:id="7792" w:name="_Toc138853999"/>
      <w:bookmarkStart w:id="7793" w:name="_Toc74583622"/>
      <w:bookmarkStart w:id="7794" w:name="_Toc138946680"/>
      <w:bookmarkStart w:id="7795" w:name="_Toc82450417"/>
      <w:bookmarkStart w:id="7796" w:name="_Toc98763435"/>
      <w:bookmarkStart w:id="7797" w:name="_Toc137554937"/>
      <w:bookmarkStart w:id="7798" w:name="_Toc89949454"/>
      <w:bookmarkStart w:id="7799" w:name="_Toc98755843"/>
      <w:bookmarkStart w:id="7800" w:name="_Toc82451065"/>
      <w:bookmarkStart w:id="7801" w:name="_Toc169718945"/>
      <w:bookmarkStart w:id="7802" w:name="_Toc176337502"/>
      <w:r>
        <w:rPr>
          <w:rFonts w:eastAsiaTheme="minorEastAsia"/>
          <w:snapToGrid w:val="0"/>
        </w:rPr>
        <w:t>G.1.2.1.4</w:t>
      </w:r>
      <w:r>
        <w:rPr>
          <w:rFonts w:eastAsiaTheme="minorEastAsia"/>
          <w:snapToGrid w:val="0"/>
        </w:rPr>
        <w:tab/>
        <w:t>OCNG pattern 4: Generic OCNG pattern for all unused REs outside SSB slot(s)</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7803" w:name="_Toc82451066"/>
      <w:bookmarkStart w:id="7804" w:name="_Toc130402387"/>
      <w:bookmarkStart w:id="7805" w:name="_Toc98755844"/>
      <w:bookmarkStart w:id="7806" w:name="_Toc137554938"/>
      <w:bookmarkStart w:id="7807" w:name="_Toc82450418"/>
      <w:bookmarkStart w:id="7808" w:name="_Toc89949455"/>
      <w:bookmarkStart w:id="7809" w:name="_Toc138946681"/>
      <w:bookmarkStart w:id="7810" w:name="_Toc138854000"/>
      <w:bookmarkStart w:id="7811" w:name="_Toc98763436"/>
      <w:bookmarkStart w:id="7812" w:name="_Toc74583623"/>
      <w:bookmarkStart w:id="7813" w:name="_Toc106184365"/>
      <w:bookmarkStart w:id="7814" w:name="_Toc76542436"/>
      <w:bookmarkStart w:id="7815" w:name="_Toc169718946"/>
      <w:bookmarkStart w:id="7816" w:name="_Toc176337503"/>
      <w:r>
        <w:rPr>
          <w:rFonts w:eastAsiaTheme="minorEastAsia"/>
        </w:rPr>
        <w:t>G.1.3</w:t>
      </w:r>
      <w:r>
        <w:rPr>
          <w:rFonts w:eastAsiaTheme="minorEastAsia"/>
        </w:rPr>
        <w:tab/>
        <w:t>Antenna configurations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63BD0F38" w14:textId="77777777" w:rsidR="00B20359" w:rsidRDefault="00B20359" w:rsidP="00C31FA8">
      <w:pPr>
        <w:pStyle w:val="Heading3"/>
        <w:rPr>
          <w:rFonts w:eastAsiaTheme="minorEastAsia"/>
          <w:snapToGrid w:val="0"/>
        </w:rPr>
      </w:pPr>
      <w:bookmarkStart w:id="7817" w:name="_Toc82451067"/>
      <w:bookmarkStart w:id="7818" w:name="_Toc137554939"/>
      <w:bookmarkStart w:id="7819" w:name="_Toc106184366"/>
      <w:bookmarkStart w:id="7820" w:name="_Toc98755845"/>
      <w:bookmarkStart w:id="7821" w:name="_Toc74583624"/>
      <w:bookmarkStart w:id="7822" w:name="_Toc98763437"/>
      <w:bookmarkStart w:id="7823" w:name="_Toc82450419"/>
      <w:bookmarkStart w:id="7824" w:name="_Toc130402388"/>
      <w:bookmarkStart w:id="7825" w:name="_Toc138946682"/>
      <w:bookmarkStart w:id="7826" w:name="_Toc138854001"/>
      <w:bookmarkStart w:id="7827" w:name="_Toc89949456"/>
      <w:bookmarkStart w:id="7828" w:name="_Toc76542437"/>
      <w:bookmarkStart w:id="7829" w:name="_Toc169718947"/>
      <w:bookmarkStart w:id="7830" w:name="_Toc176337504"/>
      <w:r>
        <w:rPr>
          <w:rFonts w:eastAsiaTheme="minorEastAsia"/>
          <w:snapToGrid w:val="0"/>
        </w:rPr>
        <w:t>G.1.3.1</w:t>
      </w:r>
      <w:r>
        <w:rPr>
          <w:rFonts w:eastAsiaTheme="minorEastAsia"/>
          <w:snapToGrid w:val="0"/>
        </w:rPr>
        <w:tab/>
        <w:t>Antenna configurations for FR1</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7831" w:name="_Toc82451068"/>
      <w:bookmarkStart w:id="7832" w:name="_Toc130402389"/>
      <w:bookmarkStart w:id="7833" w:name="_Toc98763438"/>
      <w:bookmarkStart w:id="7834" w:name="_Toc137554940"/>
      <w:bookmarkStart w:id="7835" w:name="_Toc98755846"/>
      <w:bookmarkStart w:id="7836" w:name="_Toc76542438"/>
      <w:bookmarkStart w:id="7837" w:name="_Toc74583625"/>
      <w:bookmarkStart w:id="7838" w:name="_Toc138946683"/>
      <w:bookmarkStart w:id="7839" w:name="_Toc138854002"/>
      <w:bookmarkStart w:id="7840" w:name="_Toc106184367"/>
      <w:bookmarkStart w:id="7841" w:name="_Toc82450420"/>
      <w:bookmarkStart w:id="7842" w:name="_Toc89949457"/>
      <w:bookmarkStart w:id="7843" w:name="_Toc169718948"/>
      <w:bookmarkStart w:id="7844" w:name="_Toc176337505"/>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7872318E" w14:textId="77777777" w:rsidR="00B20359" w:rsidRDefault="00B20359" w:rsidP="00C31FA8">
      <w:pPr>
        <w:pStyle w:val="Heading5"/>
        <w:rPr>
          <w:rFonts w:eastAsiaTheme="minorEastAsia"/>
        </w:rPr>
      </w:pPr>
      <w:bookmarkStart w:id="7845" w:name="_Toc169718949"/>
      <w:bookmarkStart w:id="7846" w:name="_Toc176337506"/>
      <w:r>
        <w:rPr>
          <w:rFonts w:eastAsiaTheme="minorEastAsia"/>
        </w:rPr>
        <w:t>G.1.3.1.1.1</w:t>
      </w:r>
      <w:r>
        <w:rPr>
          <w:rFonts w:eastAsiaTheme="minorEastAsia"/>
          <w:lang w:eastAsia="zh-CN"/>
        </w:rPr>
        <w:tab/>
      </w:r>
      <w:r>
        <w:rPr>
          <w:rFonts w:eastAsiaTheme="minorEastAsia"/>
        </w:rPr>
        <w:t>Introduction</w:t>
      </w:r>
      <w:bookmarkEnd w:id="7845"/>
      <w:bookmarkEnd w:id="7846"/>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7847" w:name="_Toc169718950"/>
      <w:bookmarkStart w:id="7848" w:name="_Toc176337507"/>
      <w:r>
        <w:rPr>
          <w:rFonts w:eastAsiaTheme="minorEastAsia"/>
        </w:rPr>
        <w:t>G.1.3.1.1.2</w:t>
      </w:r>
      <w:r>
        <w:rPr>
          <w:rFonts w:eastAsiaTheme="minorEastAsia"/>
          <w:lang w:eastAsia="zh-CN"/>
        </w:rPr>
        <w:tab/>
      </w:r>
      <w:r>
        <w:rPr>
          <w:rFonts w:eastAsiaTheme="minorEastAsia"/>
        </w:rPr>
        <w:t>Principle of testing</w:t>
      </w:r>
      <w:bookmarkEnd w:id="7847"/>
      <w:bookmarkEnd w:id="7848"/>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7849" w:name="_Toc89949458"/>
      <w:bookmarkStart w:id="7850" w:name="_Toc82450421"/>
      <w:bookmarkStart w:id="7851" w:name="_Toc130402390"/>
      <w:bookmarkStart w:id="7852" w:name="_Toc106184368"/>
      <w:bookmarkStart w:id="7853" w:name="_Toc137554941"/>
      <w:bookmarkStart w:id="7854" w:name="_Toc74583626"/>
      <w:bookmarkStart w:id="7855" w:name="_Toc138854003"/>
      <w:bookmarkStart w:id="7856" w:name="_Toc138946684"/>
      <w:bookmarkStart w:id="7857" w:name="_Toc98755847"/>
      <w:bookmarkStart w:id="7858" w:name="_Toc82451069"/>
      <w:bookmarkStart w:id="7859" w:name="_Toc76542439"/>
      <w:bookmarkStart w:id="7860" w:name="_Toc98763439"/>
      <w:bookmarkStart w:id="7861" w:name="_Toc169718951"/>
      <w:bookmarkStart w:id="7862" w:name="_Toc176337508"/>
      <w:r>
        <w:rPr>
          <w:rFonts w:eastAsiaTheme="minorEastAsia"/>
          <w:snapToGrid w:val="0"/>
        </w:rPr>
        <w:t>G.1.3.2</w:t>
      </w:r>
      <w:r>
        <w:rPr>
          <w:rFonts w:eastAsiaTheme="minorEastAsia"/>
          <w:snapToGrid w:val="0"/>
        </w:rPr>
        <w:tab/>
        <w:t>Antenna configurations for FR2</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7863" w:name="_Toc82451070"/>
      <w:bookmarkStart w:id="7864" w:name="_Toc98763440"/>
      <w:bookmarkStart w:id="7865" w:name="_Toc76542440"/>
      <w:bookmarkStart w:id="7866" w:name="_Toc137554942"/>
      <w:bookmarkStart w:id="7867" w:name="_Toc98755848"/>
      <w:bookmarkStart w:id="7868" w:name="_Toc89949459"/>
      <w:bookmarkStart w:id="7869" w:name="_Toc138946685"/>
      <w:bookmarkStart w:id="7870" w:name="_Toc130402391"/>
      <w:bookmarkStart w:id="7871" w:name="_Toc138854004"/>
      <w:bookmarkStart w:id="7872" w:name="_Toc106184369"/>
      <w:bookmarkStart w:id="7873" w:name="_Toc82450422"/>
      <w:bookmarkStart w:id="7874" w:name="_Toc74583627"/>
      <w:bookmarkStart w:id="7875" w:name="_Toc169718952"/>
      <w:bookmarkStart w:id="7876" w:name="_Toc176337509"/>
      <w:r>
        <w:rPr>
          <w:rFonts w:eastAsiaTheme="minorEastAsia"/>
        </w:rPr>
        <w:t>G.1.4</w:t>
      </w:r>
      <w:r>
        <w:rPr>
          <w:rFonts w:eastAsiaTheme="minorEastAsia"/>
        </w:rPr>
        <w:tab/>
        <w:t>BWP 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958236" w14:textId="77777777" w:rsidR="00B20359" w:rsidRDefault="00B20359" w:rsidP="004C7C90">
      <w:pPr>
        <w:pStyle w:val="Heading3"/>
        <w:rPr>
          <w:rFonts w:eastAsiaTheme="minorEastAsia"/>
          <w:snapToGrid w:val="0"/>
        </w:rPr>
      </w:pPr>
      <w:bookmarkStart w:id="7877" w:name="_Toc76542441"/>
      <w:bookmarkStart w:id="7878" w:name="_Toc82450423"/>
      <w:bookmarkStart w:id="7879" w:name="_Toc98755849"/>
      <w:bookmarkStart w:id="7880" w:name="_Toc82451071"/>
      <w:bookmarkStart w:id="7881" w:name="_Toc137554943"/>
      <w:bookmarkStart w:id="7882" w:name="_Toc106184370"/>
      <w:bookmarkStart w:id="7883" w:name="_Toc138946686"/>
      <w:bookmarkStart w:id="7884" w:name="_Toc138854005"/>
      <w:bookmarkStart w:id="7885" w:name="_Toc130402392"/>
      <w:bookmarkStart w:id="7886" w:name="_Toc89949460"/>
      <w:bookmarkStart w:id="7887" w:name="_Toc74583628"/>
      <w:bookmarkStart w:id="7888" w:name="_Toc98763441"/>
      <w:bookmarkStart w:id="7889" w:name="_Toc169718953"/>
      <w:bookmarkStart w:id="7890" w:name="_Toc176337510"/>
      <w:r>
        <w:rPr>
          <w:rFonts w:eastAsiaTheme="minorEastAsia"/>
          <w:snapToGrid w:val="0"/>
        </w:rPr>
        <w:t>G.1.4.1</w:t>
      </w:r>
      <w:r>
        <w:rPr>
          <w:rFonts w:eastAsiaTheme="minorEastAsia"/>
          <w:snapToGrid w:val="0"/>
        </w:rPr>
        <w:tab/>
        <w:t>Introduction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7891" w:name="_Toc74583629"/>
      <w:bookmarkStart w:id="7892" w:name="_Toc138946687"/>
      <w:bookmarkStart w:id="7893" w:name="_Toc106184371"/>
      <w:bookmarkStart w:id="7894" w:name="_Toc89949461"/>
      <w:bookmarkStart w:id="7895" w:name="_Toc138854006"/>
      <w:bookmarkStart w:id="7896" w:name="_Toc137554944"/>
      <w:bookmarkStart w:id="7897" w:name="_Toc82450424"/>
      <w:bookmarkStart w:id="7898" w:name="_Toc82451072"/>
      <w:bookmarkStart w:id="7899" w:name="_Toc98755850"/>
      <w:bookmarkStart w:id="7900" w:name="_Toc130402393"/>
      <w:bookmarkStart w:id="7901" w:name="_Toc98763442"/>
      <w:bookmarkStart w:id="7902" w:name="_Toc76542442"/>
      <w:bookmarkStart w:id="7903" w:name="_Toc169718954"/>
      <w:bookmarkStart w:id="7904" w:name="_Toc176337511"/>
      <w:r>
        <w:rPr>
          <w:rFonts w:eastAsiaTheme="minorEastAsia"/>
          <w:snapToGrid w:val="0"/>
        </w:rPr>
        <w:t>G.1.4.2</w:t>
      </w:r>
      <w:r>
        <w:rPr>
          <w:rFonts w:eastAsiaTheme="minorEastAsia"/>
          <w:snapToGrid w:val="0"/>
        </w:rPr>
        <w:tab/>
        <w:t>Downlink BWP configurations</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55E25610" w14:textId="77777777" w:rsidR="00B20359" w:rsidRDefault="00B20359" w:rsidP="00B44654">
      <w:pPr>
        <w:pStyle w:val="Heading4"/>
        <w:rPr>
          <w:rFonts w:eastAsiaTheme="minorEastAsia"/>
          <w:snapToGrid w:val="0"/>
        </w:rPr>
      </w:pPr>
      <w:bookmarkStart w:id="7905" w:name="_Toc74583630"/>
      <w:bookmarkStart w:id="7906" w:name="_Toc98763443"/>
      <w:bookmarkStart w:id="7907" w:name="_Toc82451073"/>
      <w:bookmarkStart w:id="7908" w:name="_Toc138946688"/>
      <w:bookmarkStart w:id="7909" w:name="_Toc98755851"/>
      <w:bookmarkStart w:id="7910" w:name="_Toc130402394"/>
      <w:bookmarkStart w:id="7911" w:name="_Toc76542443"/>
      <w:bookmarkStart w:id="7912" w:name="_Toc82450425"/>
      <w:bookmarkStart w:id="7913" w:name="_Toc137554945"/>
      <w:bookmarkStart w:id="7914" w:name="_Toc106184372"/>
      <w:bookmarkStart w:id="7915" w:name="_Toc89949462"/>
      <w:bookmarkStart w:id="7916" w:name="_Toc138854007"/>
      <w:bookmarkStart w:id="7917" w:name="_Toc169718955"/>
      <w:bookmarkStart w:id="7918" w:name="_Toc176337512"/>
      <w:r>
        <w:rPr>
          <w:rFonts w:eastAsiaTheme="minorEastAsia"/>
          <w:snapToGrid w:val="0"/>
        </w:rPr>
        <w:t>G.1.4.2.1</w:t>
      </w:r>
      <w:r>
        <w:rPr>
          <w:rFonts w:eastAsiaTheme="minorEastAsia"/>
          <w:snapToGrid w:val="0"/>
        </w:rPr>
        <w:tab/>
        <w:t>Initial BWP</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7919" w:name="_Toc82450426"/>
      <w:bookmarkStart w:id="7920" w:name="_Toc106184373"/>
      <w:bookmarkStart w:id="7921" w:name="_Toc130402395"/>
      <w:bookmarkStart w:id="7922" w:name="_Toc76542444"/>
      <w:bookmarkStart w:id="7923" w:name="_Toc137554946"/>
      <w:bookmarkStart w:id="7924" w:name="_Toc74583631"/>
      <w:bookmarkStart w:id="7925" w:name="_Toc89949463"/>
      <w:bookmarkStart w:id="7926" w:name="_Toc98755852"/>
      <w:bookmarkStart w:id="7927" w:name="_Toc98763444"/>
      <w:bookmarkStart w:id="7928" w:name="_Toc138854008"/>
      <w:bookmarkStart w:id="7929" w:name="_Toc138946689"/>
      <w:bookmarkStart w:id="7930" w:name="_Toc82451074"/>
      <w:bookmarkStart w:id="7931" w:name="_Toc169718956"/>
      <w:bookmarkStart w:id="7932" w:name="_Toc176337513"/>
      <w:r>
        <w:rPr>
          <w:rFonts w:eastAsiaTheme="minorEastAsia"/>
          <w:snapToGrid w:val="0"/>
        </w:rPr>
        <w:t>G.1.4.2.2</w:t>
      </w:r>
      <w:r>
        <w:rPr>
          <w:rFonts w:eastAsiaTheme="minorEastAsia"/>
          <w:snapToGrid w:val="0"/>
        </w:rPr>
        <w:tab/>
        <w:t>Dedicated BWP</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7933" w:name="_Toc74583632"/>
      <w:bookmarkStart w:id="7934" w:name="_Toc106184374"/>
      <w:bookmarkStart w:id="7935" w:name="_Toc82451075"/>
      <w:bookmarkStart w:id="7936" w:name="_Toc76542445"/>
      <w:bookmarkStart w:id="7937" w:name="_Toc98755853"/>
      <w:bookmarkStart w:id="7938" w:name="_Toc98763445"/>
      <w:bookmarkStart w:id="7939" w:name="_Toc137554947"/>
      <w:bookmarkStart w:id="7940" w:name="_Toc138946690"/>
      <w:bookmarkStart w:id="7941" w:name="_Toc130402396"/>
      <w:bookmarkStart w:id="7942" w:name="_Toc82450427"/>
      <w:bookmarkStart w:id="7943" w:name="_Toc138854009"/>
      <w:bookmarkStart w:id="7944" w:name="_Toc89949464"/>
      <w:bookmarkStart w:id="7945" w:name="_Toc169718957"/>
      <w:bookmarkStart w:id="7946" w:name="_Toc176337514"/>
      <w:r>
        <w:rPr>
          <w:rFonts w:eastAsiaTheme="minorEastAsia"/>
          <w:snapToGrid w:val="0"/>
        </w:rPr>
        <w:t>G.1.4.3</w:t>
      </w:r>
      <w:r>
        <w:rPr>
          <w:rFonts w:eastAsiaTheme="minorEastAsia"/>
          <w:snapToGrid w:val="0"/>
        </w:rPr>
        <w:tab/>
        <w:t>Uplink BWP configurations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4AE436C7" w14:textId="77777777" w:rsidR="00B20359" w:rsidRDefault="00B20359" w:rsidP="00B44654">
      <w:pPr>
        <w:pStyle w:val="Heading4"/>
        <w:rPr>
          <w:rFonts w:eastAsiaTheme="minorEastAsia"/>
          <w:snapToGrid w:val="0"/>
        </w:rPr>
      </w:pPr>
      <w:bookmarkStart w:id="7947" w:name="_Toc138946691"/>
      <w:bookmarkStart w:id="7948" w:name="_Toc74583633"/>
      <w:bookmarkStart w:id="7949" w:name="_Toc138854010"/>
      <w:bookmarkStart w:id="7950" w:name="_Toc98755854"/>
      <w:bookmarkStart w:id="7951" w:name="_Toc137554948"/>
      <w:bookmarkStart w:id="7952" w:name="_Toc82451076"/>
      <w:bookmarkStart w:id="7953" w:name="_Toc82450428"/>
      <w:bookmarkStart w:id="7954" w:name="_Toc106184375"/>
      <w:bookmarkStart w:id="7955" w:name="_Toc130402397"/>
      <w:bookmarkStart w:id="7956" w:name="_Toc98763446"/>
      <w:bookmarkStart w:id="7957" w:name="_Toc76542446"/>
      <w:bookmarkStart w:id="7958" w:name="_Toc89949465"/>
      <w:bookmarkStart w:id="7959" w:name="_Toc169718958"/>
      <w:bookmarkStart w:id="7960" w:name="_Toc176337515"/>
      <w:r>
        <w:rPr>
          <w:rFonts w:eastAsiaTheme="minorEastAsia"/>
          <w:snapToGrid w:val="0"/>
        </w:rPr>
        <w:t>G.1.4.3.1</w:t>
      </w:r>
      <w:r>
        <w:rPr>
          <w:rFonts w:eastAsiaTheme="minorEastAsia"/>
          <w:snapToGrid w:val="0"/>
        </w:rPr>
        <w:tab/>
        <w:t>Initial BWP</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7961" w:name="_Toc82450429"/>
      <w:bookmarkStart w:id="7962" w:name="_Toc82451077"/>
      <w:bookmarkStart w:id="7963" w:name="_Toc76542447"/>
      <w:bookmarkStart w:id="7964" w:name="_Toc89949466"/>
      <w:bookmarkStart w:id="7965" w:name="_Toc130402398"/>
      <w:bookmarkStart w:id="7966" w:name="_Toc74583634"/>
      <w:bookmarkStart w:id="7967" w:name="_Toc106184376"/>
      <w:bookmarkStart w:id="7968" w:name="_Toc138854011"/>
      <w:bookmarkStart w:id="7969" w:name="_Toc98763447"/>
      <w:bookmarkStart w:id="7970" w:name="_Toc137554949"/>
      <w:bookmarkStart w:id="7971" w:name="_Toc138946692"/>
      <w:bookmarkStart w:id="7972" w:name="_Toc98755855"/>
      <w:bookmarkStart w:id="7973" w:name="_Toc169718959"/>
      <w:bookmarkStart w:id="7974" w:name="_Toc176337516"/>
      <w:r>
        <w:rPr>
          <w:rFonts w:eastAsiaTheme="minorEastAsia"/>
          <w:snapToGrid w:val="0"/>
        </w:rPr>
        <w:t>G.1.4.3.2</w:t>
      </w:r>
      <w:r>
        <w:rPr>
          <w:rFonts w:eastAsiaTheme="minorEastAsia"/>
          <w:snapToGrid w:val="0"/>
        </w:rPr>
        <w:tab/>
        <w:t>Dedicated BWP</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7975" w:name="_Toc138854012"/>
      <w:bookmarkStart w:id="7976" w:name="_Toc74583635"/>
      <w:bookmarkStart w:id="7977" w:name="_Toc82450430"/>
      <w:bookmarkStart w:id="7978" w:name="_Toc82451078"/>
      <w:bookmarkStart w:id="7979" w:name="_Toc98763448"/>
      <w:bookmarkStart w:id="7980" w:name="_Toc89949467"/>
      <w:bookmarkStart w:id="7981" w:name="_Toc138946693"/>
      <w:bookmarkStart w:id="7982" w:name="_Toc76542448"/>
      <w:bookmarkStart w:id="7983" w:name="_Toc130402399"/>
      <w:bookmarkStart w:id="7984" w:name="_Toc106184377"/>
      <w:bookmarkStart w:id="7985" w:name="_Toc98755856"/>
      <w:bookmarkStart w:id="7986" w:name="_Toc137554950"/>
      <w:bookmarkStart w:id="7987" w:name="_Toc169718960"/>
      <w:bookmarkStart w:id="7988" w:name="_Toc176337517"/>
      <w:r>
        <w:rPr>
          <w:rFonts w:eastAsiaTheme="minorEastAsia"/>
        </w:rPr>
        <w:t>G.1.5</w:t>
      </w:r>
      <w:r>
        <w:rPr>
          <w:rFonts w:eastAsiaTheme="minorEastAsia"/>
        </w:rPr>
        <w:tab/>
        <w:t>SSB Configurations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1ED9C68B" w14:textId="77777777" w:rsidR="00B20359" w:rsidRDefault="00B20359" w:rsidP="00FB0999">
      <w:pPr>
        <w:pStyle w:val="Heading3"/>
        <w:rPr>
          <w:rFonts w:eastAsiaTheme="minorEastAsia"/>
        </w:rPr>
      </w:pPr>
      <w:bookmarkStart w:id="7989" w:name="_Toc138946694"/>
      <w:bookmarkStart w:id="7990" w:name="_Toc74583636"/>
      <w:bookmarkStart w:id="7991" w:name="_Toc98763449"/>
      <w:bookmarkStart w:id="7992" w:name="_Toc138854013"/>
      <w:bookmarkStart w:id="7993" w:name="_Toc130402400"/>
      <w:bookmarkStart w:id="7994" w:name="_Toc98755857"/>
      <w:bookmarkStart w:id="7995" w:name="_Toc76542449"/>
      <w:bookmarkStart w:id="7996" w:name="_Toc82451079"/>
      <w:bookmarkStart w:id="7997" w:name="_Toc137554951"/>
      <w:bookmarkStart w:id="7998" w:name="_Toc89949468"/>
      <w:bookmarkStart w:id="7999" w:name="_Toc106184378"/>
      <w:bookmarkStart w:id="8000" w:name="_Toc82450431"/>
      <w:bookmarkStart w:id="8001" w:name="_Toc169718961"/>
      <w:bookmarkStart w:id="8002" w:name="_Toc176337518"/>
      <w:r>
        <w:rPr>
          <w:rFonts w:eastAsiaTheme="minorEastAsia"/>
        </w:rPr>
        <w:t>G.1.5.1</w:t>
      </w:r>
      <w:r>
        <w:rPr>
          <w:rFonts w:eastAsiaTheme="minorEastAsia"/>
        </w:rPr>
        <w:tab/>
        <w:t>SSB Configurations for FR1</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23A277F6" w14:textId="77777777" w:rsidR="00B20359" w:rsidRDefault="00B20359" w:rsidP="00FB0999">
      <w:pPr>
        <w:pStyle w:val="Heading4"/>
        <w:rPr>
          <w:rFonts w:eastAsiaTheme="minorEastAsia"/>
        </w:rPr>
      </w:pPr>
      <w:bookmarkStart w:id="8003" w:name="_Toc98763450"/>
      <w:bookmarkStart w:id="8004" w:name="_Toc76542450"/>
      <w:bookmarkStart w:id="8005" w:name="_Toc82450432"/>
      <w:bookmarkStart w:id="8006" w:name="_Toc130402401"/>
      <w:bookmarkStart w:id="8007" w:name="_Toc98755858"/>
      <w:bookmarkStart w:id="8008" w:name="_Toc74583637"/>
      <w:bookmarkStart w:id="8009" w:name="_Toc89949469"/>
      <w:bookmarkStart w:id="8010" w:name="_Toc138946695"/>
      <w:bookmarkStart w:id="8011" w:name="_Toc137554952"/>
      <w:bookmarkStart w:id="8012" w:name="_Toc82451080"/>
      <w:bookmarkStart w:id="8013" w:name="_Toc138854014"/>
      <w:bookmarkStart w:id="8014" w:name="_Toc106184379"/>
      <w:bookmarkStart w:id="8015" w:name="_Toc169718962"/>
      <w:bookmarkStart w:id="8016" w:name="_Toc176337519"/>
      <w:r>
        <w:rPr>
          <w:rFonts w:eastAsiaTheme="minorEastAsia"/>
        </w:rPr>
        <w:t>G.1.5.1.1</w:t>
      </w:r>
      <w:r>
        <w:rPr>
          <w:rFonts w:eastAsiaTheme="minorEastAsia"/>
        </w:rPr>
        <w:tab/>
        <w:t>SSB pattern 1 in FR1: SSB allocation for SSB SCS=15 kHz</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017" w:name="_Toc137554953"/>
      <w:bookmarkStart w:id="8018" w:name="_Toc138946696"/>
      <w:bookmarkStart w:id="8019" w:name="_Toc89949470"/>
      <w:bookmarkStart w:id="8020" w:name="_Toc138854015"/>
      <w:bookmarkStart w:id="8021" w:name="_Toc130402402"/>
      <w:bookmarkStart w:id="8022" w:name="_Toc76542451"/>
      <w:bookmarkStart w:id="8023" w:name="_Toc106184380"/>
      <w:bookmarkStart w:id="8024" w:name="_Toc98755859"/>
      <w:bookmarkStart w:id="8025" w:name="_Toc82451081"/>
      <w:bookmarkStart w:id="8026" w:name="_Toc74583638"/>
      <w:bookmarkStart w:id="8027" w:name="_Toc98763451"/>
      <w:bookmarkStart w:id="8028" w:name="_Toc82450433"/>
      <w:bookmarkStart w:id="8029" w:name="_Toc169718963"/>
      <w:bookmarkStart w:id="8030" w:name="_Toc176337520"/>
      <w:r>
        <w:rPr>
          <w:rFonts w:eastAsiaTheme="minorEastAsia"/>
        </w:rPr>
        <w:t>G.1.5.1.2</w:t>
      </w:r>
      <w:r>
        <w:rPr>
          <w:rFonts w:eastAsiaTheme="minorEastAsia"/>
        </w:rPr>
        <w:tab/>
        <w:t>SSB pattern 2 in FR1: SSB allocation for SSB SCS=30 kHz</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031" w:name="_Toc89949471"/>
      <w:bookmarkStart w:id="8032" w:name="_Toc74583639"/>
      <w:bookmarkStart w:id="8033" w:name="_Toc106184381"/>
      <w:bookmarkStart w:id="8034" w:name="_Toc138854016"/>
      <w:bookmarkStart w:id="8035" w:name="_Toc82450434"/>
      <w:bookmarkStart w:id="8036" w:name="_Toc130402403"/>
      <w:bookmarkStart w:id="8037" w:name="_Toc98763452"/>
      <w:bookmarkStart w:id="8038" w:name="_Toc137554954"/>
      <w:bookmarkStart w:id="8039" w:name="_Toc138946697"/>
      <w:bookmarkStart w:id="8040" w:name="_Toc76542452"/>
      <w:bookmarkStart w:id="8041" w:name="_Toc98755860"/>
      <w:bookmarkStart w:id="8042" w:name="_Toc82451082"/>
      <w:bookmarkStart w:id="8043" w:name="_Toc169718964"/>
      <w:bookmarkStart w:id="8044" w:name="_Toc176337521"/>
      <w:r>
        <w:rPr>
          <w:rFonts w:eastAsiaTheme="minorEastAsia"/>
        </w:rPr>
        <w:t>G.1.5.1.3</w:t>
      </w:r>
      <w:r>
        <w:rPr>
          <w:rFonts w:eastAsiaTheme="minorEastAsia"/>
        </w:rPr>
        <w:tab/>
        <w:t>SSB pattern 3 in FR1: SSB allocation for SSB SCS=15 kHz</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045" w:name="_Toc82451083"/>
      <w:bookmarkStart w:id="8046" w:name="_Toc89949472"/>
      <w:bookmarkStart w:id="8047" w:name="_Toc82450435"/>
      <w:bookmarkStart w:id="8048" w:name="_Toc137554955"/>
      <w:bookmarkStart w:id="8049" w:name="_Toc138946698"/>
      <w:bookmarkStart w:id="8050" w:name="_Toc76542453"/>
      <w:bookmarkStart w:id="8051" w:name="_Toc98763453"/>
      <w:bookmarkStart w:id="8052" w:name="_Toc98755861"/>
      <w:bookmarkStart w:id="8053" w:name="_Toc130402404"/>
      <w:bookmarkStart w:id="8054" w:name="_Toc138854017"/>
      <w:bookmarkStart w:id="8055" w:name="_Toc74583640"/>
      <w:bookmarkStart w:id="8056" w:name="_Toc106184382"/>
      <w:bookmarkStart w:id="8057" w:name="_Toc169718965"/>
      <w:bookmarkStart w:id="8058" w:name="_Toc176337522"/>
      <w:r>
        <w:rPr>
          <w:rFonts w:eastAsiaTheme="minorEastAsia"/>
        </w:rPr>
        <w:t>G.1.5.1.4</w:t>
      </w:r>
      <w:r>
        <w:rPr>
          <w:rFonts w:eastAsiaTheme="minorEastAsia"/>
        </w:rPr>
        <w:tab/>
        <w:t>SSB pattern 4 in FR1: SSB allocation for SSB SCS=30 kHz</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059" w:name="_Toc82451084"/>
      <w:bookmarkStart w:id="8060" w:name="_Toc89949473"/>
      <w:bookmarkStart w:id="8061" w:name="_Toc106184383"/>
      <w:bookmarkStart w:id="8062" w:name="_Toc98763454"/>
      <w:bookmarkStart w:id="8063" w:name="_Toc98755862"/>
      <w:bookmarkStart w:id="8064" w:name="_Toc137554956"/>
      <w:bookmarkStart w:id="8065" w:name="_Toc138946699"/>
      <w:bookmarkStart w:id="8066" w:name="_Toc74583641"/>
      <w:bookmarkStart w:id="8067" w:name="_Toc82450436"/>
      <w:bookmarkStart w:id="8068" w:name="_Toc130402405"/>
      <w:bookmarkStart w:id="8069" w:name="_Toc76542454"/>
      <w:bookmarkStart w:id="8070" w:name="_Toc138854018"/>
      <w:bookmarkStart w:id="8071" w:name="_Toc169718966"/>
      <w:bookmarkStart w:id="8072" w:name="_Toc17633752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073" w:name="_Toc138946700"/>
      <w:bookmarkStart w:id="8074" w:name="_Toc89949474"/>
      <w:bookmarkStart w:id="8075" w:name="_Toc82450437"/>
      <w:bookmarkStart w:id="8076" w:name="_Toc98755863"/>
      <w:bookmarkStart w:id="8077" w:name="_Toc137554957"/>
      <w:bookmarkStart w:id="8078" w:name="_Toc106184384"/>
      <w:bookmarkStart w:id="8079" w:name="_Toc138854019"/>
      <w:bookmarkStart w:id="8080" w:name="_Toc130402406"/>
      <w:bookmarkStart w:id="8081" w:name="_Toc76542455"/>
      <w:bookmarkStart w:id="8082" w:name="_Toc82451085"/>
      <w:bookmarkStart w:id="8083" w:name="_Toc74583642"/>
      <w:bookmarkStart w:id="8084" w:name="_Toc98763455"/>
      <w:bookmarkStart w:id="8085" w:name="_Toc169718967"/>
      <w:bookmarkStart w:id="8086" w:name="_Toc176337524"/>
      <w:r>
        <w:rPr>
          <w:rFonts w:eastAsiaTheme="minorEastAsia"/>
        </w:rPr>
        <w:t>G.1.5.1.6</w:t>
      </w:r>
      <w:r>
        <w:rPr>
          <w:rFonts w:eastAsiaTheme="minorEastAsia"/>
        </w:rPr>
        <w:tab/>
        <w:t>SSB pattern 6 in FR1: SSB allocation for SSB SCS=30 kHz starting from odd SFN</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087" w:name="_Toc137554958"/>
      <w:bookmarkStart w:id="8088" w:name="_Toc82450438"/>
      <w:bookmarkStart w:id="8089" w:name="_Toc76542456"/>
      <w:bookmarkStart w:id="8090" w:name="_Toc138946701"/>
      <w:bookmarkStart w:id="8091" w:name="_Toc74583643"/>
      <w:bookmarkStart w:id="8092" w:name="_Toc98763456"/>
      <w:bookmarkStart w:id="8093" w:name="_Toc82451086"/>
      <w:bookmarkStart w:id="8094" w:name="_Toc106184385"/>
      <w:bookmarkStart w:id="8095" w:name="_Toc98755864"/>
      <w:bookmarkStart w:id="8096" w:name="_Toc138854020"/>
      <w:bookmarkStart w:id="8097" w:name="_Toc89949475"/>
      <w:bookmarkStart w:id="8098" w:name="_Toc130402407"/>
      <w:bookmarkStart w:id="8099" w:name="_Toc169718968"/>
      <w:bookmarkStart w:id="8100" w:name="_Toc176337525"/>
      <w:r>
        <w:rPr>
          <w:rFonts w:eastAsiaTheme="minorEastAsia"/>
        </w:rPr>
        <w:t>G.1.5.2</w:t>
      </w:r>
      <w:r>
        <w:rPr>
          <w:rFonts w:eastAsiaTheme="minorEastAsia"/>
        </w:rPr>
        <w:tab/>
        <w:t>SSB Configurations for FR2</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388C8C65" w14:textId="77777777" w:rsidR="00B20359" w:rsidRDefault="00B20359" w:rsidP="00FB0999">
      <w:pPr>
        <w:pStyle w:val="Heading4"/>
        <w:rPr>
          <w:rFonts w:eastAsiaTheme="minorEastAsia"/>
        </w:rPr>
      </w:pPr>
      <w:bookmarkStart w:id="8101" w:name="_Toc82450439"/>
      <w:bookmarkStart w:id="8102" w:name="_Toc138946702"/>
      <w:bookmarkStart w:id="8103" w:name="_Toc89949476"/>
      <w:bookmarkStart w:id="8104" w:name="_Toc98763457"/>
      <w:bookmarkStart w:id="8105" w:name="_Toc137554959"/>
      <w:bookmarkStart w:id="8106" w:name="_Toc98755865"/>
      <w:bookmarkStart w:id="8107" w:name="_Toc74583644"/>
      <w:bookmarkStart w:id="8108" w:name="_Toc138854021"/>
      <w:bookmarkStart w:id="8109" w:name="_Toc130402408"/>
      <w:bookmarkStart w:id="8110" w:name="_Toc82451087"/>
      <w:bookmarkStart w:id="8111" w:name="_Toc76542457"/>
      <w:bookmarkStart w:id="8112" w:name="_Toc106184386"/>
      <w:bookmarkStart w:id="8113" w:name="_Toc169718969"/>
      <w:bookmarkStart w:id="8114" w:name="_Toc176337526"/>
      <w:r>
        <w:rPr>
          <w:rFonts w:eastAsiaTheme="minorEastAsia"/>
        </w:rPr>
        <w:t>G.1.5.2.1</w:t>
      </w:r>
      <w:r>
        <w:rPr>
          <w:rFonts w:eastAsiaTheme="minorEastAsia"/>
        </w:rPr>
        <w:tab/>
        <w:t>SSB pattern 1 in FR2: SSB allocation for SSB SCS=120 kHz</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115" w:name="_Toc137554960"/>
      <w:bookmarkStart w:id="8116" w:name="_Toc82450440"/>
      <w:bookmarkStart w:id="8117" w:name="_Toc98755866"/>
      <w:bookmarkStart w:id="8118" w:name="_Toc138854022"/>
      <w:bookmarkStart w:id="8119" w:name="_Toc76542458"/>
      <w:bookmarkStart w:id="8120" w:name="_Toc138946703"/>
      <w:bookmarkStart w:id="8121" w:name="_Toc106184387"/>
      <w:bookmarkStart w:id="8122" w:name="_Toc74583645"/>
      <w:bookmarkStart w:id="8123" w:name="_Toc98763458"/>
      <w:bookmarkStart w:id="8124" w:name="_Toc82451088"/>
      <w:bookmarkStart w:id="8125" w:name="_Toc89949477"/>
      <w:bookmarkStart w:id="8126" w:name="_Toc130402409"/>
      <w:bookmarkStart w:id="8127" w:name="_Toc169718970"/>
      <w:bookmarkStart w:id="8128" w:name="_Toc176337527"/>
      <w:r>
        <w:rPr>
          <w:rFonts w:eastAsiaTheme="minorEastAsia"/>
        </w:rPr>
        <w:t>G.1.5.2.2</w:t>
      </w:r>
      <w:r>
        <w:rPr>
          <w:rFonts w:eastAsiaTheme="minorEastAsia"/>
        </w:rPr>
        <w:tab/>
        <w:t>SSB pattern 2 in FR2: SSB allocation for SSB SCS=240 kHz</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129" w:name="_Toc82450441"/>
      <w:bookmarkStart w:id="8130" w:name="_Toc106184388"/>
      <w:bookmarkStart w:id="8131" w:name="_Toc82451089"/>
      <w:bookmarkStart w:id="8132" w:name="_Toc76542459"/>
      <w:bookmarkStart w:id="8133" w:name="_Toc98755867"/>
      <w:bookmarkStart w:id="8134" w:name="_Toc130402410"/>
      <w:bookmarkStart w:id="8135" w:name="_Toc138854023"/>
      <w:bookmarkStart w:id="8136" w:name="_Toc74583646"/>
      <w:bookmarkStart w:id="8137" w:name="_Toc89949478"/>
      <w:bookmarkStart w:id="8138" w:name="_Toc138946704"/>
      <w:bookmarkStart w:id="8139" w:name="_Toc98763459"/>
      <w:bookmarkStart w:id="8140" w:name="_Toc137554961"/>
      <w:bookmarkStart w:id="8141" w:name="_Toc169718971"/>
      <w:bookmarkStart w:id="8142" w:name="_Toc176337528"/>
      <w:r>
        <w:rPr>
          <w:rFonts w:eastAsiaTheme="minorEastAsia"/>
        </w:rPr>
        <w:t>G.1.5.2.3</w:t>
      </w:r>
      <w:r>
        <w:rPr>
          <w:rFonts w:eastAsiaTheme="minorEastAsia"/>
        </w:rPr>
        <w:tab/>
        <w:t>SSB pattern 3 in FR2: SSB allocation for SSB SCS=120 kHz</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143" w:name="_Toc82450442"/>
      <w:bookmarkStart w:id="8144" w:name="_Toc98763460"/>
      <w:bookmarkStart w:id="8145" w:name="_Toc74583647"/>
      <w:bookmarkStart w:id="8146" w:name="_Toc89949479"/>
      <w:bookmarkStart w:id="8147" w:name="_Toc138854024"/>
      <w:bookmarkStart w:id="8148" w:name="_Toc137554962"/>
      <w:bookmarkStart w:id="8149" w:name="_Toc98755868"/>
      <w:bookmarkStart w:id="8150" w:name="_Toc76542460"/>
      <w:bookmarkStart w:id="8151" w:name="_Toc130402411"/>
      <w:bookmarkStart w:id="8152" w:name="_Toc138946705"/>
      <w:bookmarkStart w:id="8153" w:name="_Toc82451090"/>
      <w:bookmarkStart w:id="8154" w:name="_Toc106184389"/>
      <w:bookmarkStart w:id="8155" w:name="_Toc169718972"/>
      <w:bookmarkStart w:id="8156" w:name="_Toc176337529"/>
      <w:r>
        <w:rPr>
          <w:rFonts w:eastAsiaTheme="minorEastAsia"/>
        </w:rPr>
        <w:t>G.1.5.2.4</w:t>
      </w:r>
      <w:r>
        <w:rPr>
          <w:rFonts w:eastAsiaTheme="minorEastAsia"/>
        </w:rPr>
        <w:tab/>
        <w:t>SSB pattern 4 in FR2: SSB allocation for SSB SCS=240 kHz</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157" w:name="_Toc98755869"/>
      <w:bookmarkStart w:id="8158" w:name="_Toc138854025"/>
      <w:bookmarkStart w:id="8159" w:name="_Toc76542461"/>
      <w:bookmarkStart w:id="8160" w:name="_Toc89949480"/>
      <w:bookmarkStart w:id="8161" w:name="_Toc106184390"/>
      <w:bookmarkStart w:id="8162" w:name="_Toc137554963"/>
      <w:bookmarkStart w:id="8163" w:name="_Toc130402412"/>
      <w:bookmarkStart w:id="8164" w:name="_Toc138946706"/>
      <w:bookmarkStart w:id="8165" w:name="_Toc82450443"/>
      <w:bookmarkStart w:id="8166" w:name="_Toc74583648"/>
      <w:bookmarkStart w:id="8167" w:name="_Toc82451091"/>
      <w:bookmarkStart w:id="8168" w:name="_Toc98763461"/>
      <w:bookmarkStart w:id="8169" w:name="_Toc169718973"/>
      <w:bookmarkStart w:id="8170" w:name="_Toc176337530"/>
      <w:r>
        <w:rPr>
          <w:rFonts w:eastAsiaTheme="minorEastAsia"/>
        </w:rPr>
        <w:t>G.1.5.2.5</w:t>
      </w:r>
      <w:r>
        <w:rPr>
          <w:rFonts w:eastAsiaTheme="minorEastAsia"/>
        </w:rPr>
        <w:tab/>
        <w:t>SSB pattern 5 in FR2: SSB allocation for SSB SCS=120 kHz</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171" w:name="_Toc106184391"/>
      <w:bookmarkStart w:id="8172" w:name="_Toc82451092"/>
      <w:bookmarkStart w:id="8173" w:name="_Toc130402413"/>
      <w:bookmarkStart w:id="8174" w:name="_Toc98755870"/>
      <w:bookmarkStart w:id="8175" w:name="_Toc82450444"/>
      <w:bookmarkStart w:id="8176" w:name="_Toc138946707"/>
      <w:bookmarkStart w:id="8177" w:name="_Toc74583649"/>
      <w:bookmarkStart w:id="8178" w:name="_Toc98763462"/>
      <w:bookmarkStart w:id="8179" w:name="_Toc89949481"/>
      <w:bookmarkStart w:id="8180" w:name="_Toc76542462"/>
      <w:bookmarkStart w:id="8181" w:name="_Toc138854026"/>
      <w:bookmarkStart w:id="8182" w:name="_Toc137554964"/>
      <w:bookmarkStart w:id="8183" w:name="_Toc169718974"/>
      <w:bookmarkStart w:id="8184" w:name="_Toc176337531"/>
      <w:r>
        <w:rPr>
          <w:rFonts w:eastAsiaTheme="minorEastAsia"/>
        </w:rPr>
        <w:t>G.1.5.2.6</w:t>
      </w:r>
      <w:r>
        <w:rPr>
          <w:rFonts w:eastAsiaTheme="minorEastAsia"/>
        </w:rPr>
        <w:tab/>
        <w:t>SSB pattern 6 in FR2: SSB allocation for SSB SCS=240 kHz</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185" w:name="_Toc138854027"/>
      <w:bookmarkStart w:id="8186" w:name="_Toc130402414"/>
      <w:bookmarkStart w:id="8187" w:name="_Toc138946708"/>
      <w:bookmarkStart w:id="8188" w:name="_Toc106184392"/>
      <w:bookmarkStart w:id="8189" w:name="_Toc98763463"/>
      <w:bookmarkStart w:id="8190" w:name="_Toc82451093"/>
      <w:bookmarkStart w:id="8191" w:name="_Toc137554965"/>
      <w:bookmarkStart w:id="8192" w:name="_Toc76542463"/>
      <w:bookmarkStart w:id="8193" w:name="_Toc98755871"/>
      <w:bookmarkStart w:id="8194" w:name="_Toc89949482"/>
      <w:bookmarkStart w:id="8195" w:name="_Toc82450445"/>
      <w:bookmarkStart w:id="8196" w:name="_Toc74583650"/>
      <w:bookmarkStart w:id="8197" w:name="_Toc169718975"/>
      <w:bookmarkStart w:id="8198" w:name="_Toc176337532"/>
      <w:r>
        <w:rPr>
          <w:rFonts w:eastAsiaTheme="minorEastAsia"/>
        </w:rPr>
        <w:t>G.1.5.2.7</w:t>
      </w:r>
      <w:r>
        <w:rPr>
          <w:rFonts w:eastAsiaTheme="minorEastAsia"/>
        </w:rPr>
        <w:tab/>
        <w:t>SSB pattern 7 in FR2: SSB allocation for SSB SCS=120 kHz</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199" w:name="_Toc138946709"/>
      <w:bookmarkStart w:id="8200" w:name="_Toc106184393"/>
      <w:bookmarkStart w:id="8201" w:name="_Toc74583651"/>
      <w:bookmarkStart w:id="8202" w:name="_Toc137554966"/>
      <w:bookmarkStart w:id="8203" w:name="_Toc76542464"/>
      <w:bookmarkStart w:id="8204" w:name="_Toc138854028"/>
      <w:bookmarkStart w:id="8205" w:name="_Toc130402415"/>
      <w:bookmarkStart w:id="8206" w:name="_Toc98763464"/>
      <w:bookmarkStart w:id="8207" w:name="_Toc89949483"/>
      <w:bookmarkStart w:id="8208" w:name="_Toc98755872"/>
      <w:bookmarkStart w:id="8209" w:name="_Toc82451094"/>
      <w:bookmarkStart w:id="8210" w:name="_Toc82450446"/>
      <w:bookmarkStart w:id="8211" w:name="_Toc169718976"/>
      <w:bookmarkStart w:id="8212" w:name="_Toc176337533"/>
      <w:r>
        <w:rPr>
          <w:rFonts w:eastAsiaTheme="minorEastAsia"/>
        </w:rPr>
        <w:t>G.1.5.2.8</w:t>
      </w:r>
      <w:r>
        <w:rPr>
          <w:rFonts w:eastAsiaTheme="minorEastAsia"/>
        </w:rPr>
        <w:tab/>
        <w:t>SSB pattern 8 in FR2: SSB allocation for SSB SCS=240 kHz</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213" w:name="_Toc98755873"/>
      <w:bookmarkStart w:id="8214" w:name="_Toc89949484"/>
      <w:bookmarkStart w:id="8215" w:name="_Toc106184394"/>
      <w:bookmarkStart w:id="8216" w:name="_Toc137554967"/>
      <w:bookmarkStart w:id="8217" w:name="_Toc130402416"/>
      <w:bookmarkStart w:id="8218" w:name="_Toc76542465"/>
      <w:bookmarkStart w:id="8219" w:name="_Toc82451095"/>
      <w:bookmarkStart w:id="8220" w:name="_Toc138854029"/>
      <w:bookmarkStart w:id="8221" w:name="_Toc138946710"/>
      <w:bookmarkStart w:id="8222" w:name="_Toc98763465"/>
      <w:bookmarkStart w:id="8223" w:name="_Toc74583652"/>
      <w:bookmarkStart w:id="8224" w:name="_Toc82450447"/>
      <w:bookmarkStart w:id="8225" w:name="_Toc169718977"/>
      <w:bookmarkStart w:id="8226" w:name="_Toc176337534"/>
      <w:r>
        <w:rPr>
          <w:rFonts w:eastAsiaTheme="minorEastAsia"/>
        </w:rPr>
        <w:t>G.1.6</w:t>
      </w:r>
      <w:r>
        <w:rPr>
          <w:rFonts w:eastAsiaTheme="minorEastAsia"/>
        </w:rPr>
        <w:tab/>
        <w:t>SMTC Configurations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03DADDF5" w14:textId="77777777" w:rsidR="00B20359" w:rsidRDefault="00B20359" w:rsidP="00A61A2E">
      <w:pPr>
        <w:pStyle w:val="Heading3"/>
        <w:rPr>
          <w:rFonts w:eastAsiaTheme="minorEastAsia"/>
          <w:lang w:val="en-US"/>
        </w:rPr>
      </w:pPr>
      <w:bookmarkStart w:id="8227" w:name="_Toc130402417"/>
      <w:bookmarkStart w:id="8228" w:name="_Toc137554968"/>
      <w:bookmarkStart w:id="8229" w:name="_Toc138854030"/>
      <w:bookmarkStart w:id="8230" w:name="_Toc138946711"/>
      <w:bookmarkStart w:id="8231" w:name="_Toc169718978"/>
      <w:bookmarkStart w:id="8232" w:name="_Toc176337535"/>
      <w:r>
        <w:rPr>
          <w:rFonts w:eastAsiaTheme="minorEastAsia"/>
          <w:lang w:val="en-US"/>
        </w:rPr>
        <w:t>G.1.6.1</w:t>
      </w:r>
      <w:r>
        <w:rPr>
          <w:rFonts w:eastAsiaTheme="minorEastAsia"/>
          <w:lang w:val="en-US"/>
        </w:rPr>
        <w:tab/>
        <w:t>SMTC pattern 1: SMTC period = 20 ms with SMTC duration = 1 ms</w:t>
      </w:r>
      <w:bookmarkEnd w:id="8227"/>
      <w:bookmarkEnd w:id="8228"/>
      <w:bookmarkEnd w:id="8229"/>
      <w:bookmarkEnd w:id="8230"/>
      <w:bookmarkEnd w:id="8231"/>
      <w:bookmarkEnd w:id="8232"/>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233" w:name="_Toc82450448"/>
      <w:bookmarkStart w:id="8234" w:name="_Toc82451096"/>
      <w:bookmarkStart w:id="8235" w:name="_Toc74583653"/>
      <w:bookmarkStart w:id="8236" w:name="_Toc76542466"/>
      <w:bookmarkStart w:id="8237" w:name="_Toc89949485"/>
      <w:bookmarkStart w:id="8238" w:name="_Toc106184395"/>
      <w:bookmarkStart w:id="8239" w:name="_Toc130402418"/>
      <w:bookmarkStart w:id="8240" w:name="_Toc138854031"/>
      <w:bookmarkStart w:id="8241" w:name="_Toc98755874"/>
      <w:bookmarkStart w:id="8242" w:name="_Toc137554969"/>
      <w:bookmarkStart w:id="8243" w:name="_Toc98763466"/>
      <w:bookmarkStart w:id="8244" w:name="_Toc138946712"/>
      <w:bookmarkStart w:id="8245" w:name="_Toc169718979"/>
      <w:bookmarkStart w:id="8246" w:name="_Toc176337536"/>
      <w:r>
        <w:rPr>
          <w:rFonts w:eastAsiaTheme="minorEastAsia"/>
          <w:lang w:val="en-US"/>
        </w:rPr>
        <w:t>G.1.6.2</w:t>
      </w:r>
      <w:r>
        <w:rPr>
          <w:rFonts w:eastAsiaTheme="minorEastAsia"/>
          <w:lang w:val="en-US"/>
        </w:rPr>
        <w:tab/>
        <w:t>SMTC pattern 2: SMTC period = 20 ms with SMTC duration = 5 ms</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247" w:name="_Toc138854032"/>
      <w:bookmarkStart w:id="8248" w:name="_Toc137554970"/>
      <w:bookmarkStart w:id="8249" w:name="_Toc82451097"/>
      <w:bookmarkStart w:id="8250" w:name="_Toc106184396"/>
      <w:bookmarkStart w:id="8251" w:name="_Toc74583654"/>
      <w:bookmarkStart w:id="8252" w:name="_Toc138946713"/>
      <w:bookmarkStart w:id="8253" w:name="_Toc76542467"/>
      <w:bookmarkStart w:id="8254" w:name="_Toc82450449"/>
      <w:bookmarkStart w:id="8255" w:name="_Toc130402419"/>
      <w:bookmarkStart w:id="8256" w:name="_Toc98755875"/>
      <w:bookmarkStart w:id="8257" w:name="_Toc89949486"/>
      <w:bookmarkStart w:id="8258" w:name="_Toc98763467"/>
      <w:bookmarkStart w:id="8259" w:name="_Toc169718980"/>
      <w:bookmarkStart w:id="8260" w:name="_Toc176337537"/>
      <w:r>
        <w:rPr>
          <w:rFonts w:eastAsiaTheme="minorEastAsia"/>
          <w:lang w:val="en-US"/>
        </w:rPr>
        <w:t>G.1.6.3</w:t>
      </w:r>
      <w:r>
        <w:rPr>
          <w:rFonts w:eastAsiaTheme="minorEastAsia"/>
          <w:lang w:val="en-US"/>
        </w:rPr>
        <w:tab/>
        <w:t>SMTC pattern 3: SMTC period = 160 ms with SMTC duration = 1 ms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261" w:name="_Toc76542468"/>
      <w:bookmarkStart w:id="8262" w:name="_Toc98755876"/>
      <w:bookmarkStart w:id="8263" w:name="_Toc98763468"/>
      <w:bookmarkStart w:id="8264" w:name="_Toc74583655"/>
      <w:bookmarkStart w:id="8265" w:name="_Toc82451098"/>
      <w:bookmarkStart w:id="8266" w:name="_Toc89949487"/>
      <w:bookmarkStart w:id="8267" w:name="_Toc106184397"/>
      <w:bookmarkStart w:id="8268" w:name="_Toc82450450"/>
    </w:p>
    <w:p w14:paraId="48A5CE49" w14:textId="77777777" w:rsidR="00B20359" w:rsidRDefault="00B20359" w:rsidP="00A61A2E">
      <w:pPr>
        <w:pStyle w:val="Heading3"/>
        <w:rPr>
          <w:rFonts w:eastAsiaTheme="minorEastAsia"/>
          <w:lang w:val="en-US"/>
        </w:rPr>
      </w:pPr>
      <w:bookmarkStart w:id="8269" w:name="_Toc130402420"/>
      <w:bookmarkStart w:id="8270" w:name="_Toc138946714"/>
      <w:bookmarkStart w:id="8271" w:name="_Toc138854033"/>
      <w:bookmarkStart w:id="8272" w:name="_Toc137554971"/>
      <w:bookmarkStart w:id="8273" w:name="_Toc169718981"/>
      <w:bookmarkStart w:id="8274" w:name="_Toc176337538"/>
      <w:r>
        <w:rPr>
          <w:rFonts w:eastAsiaTheme="minorEastAsia"/>
          <w:lang w:val="en-US"/>
        </w:rPr>
        <w:t>G.1.6.4</w:t>
      </w:r>
      <w:r>
        <w:rPr>
          <w:rFonts w:eastAsiaTheme="minorEastAsia"/>
          <w:lang w:val="en-US"/>
        </w:rPr>
        <w:tab/>
        <w:t>SMTC pattern 4: SMTC period = 20 ms with SMTC duration = 1 ms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275" w:name="_Toc130402421"/>
      <w:bookmarkStart w:id="8276" w:name="_Toc137554972"/>
      <w:bookmarkStart w:id="8277" w:name="_Toc138854034"/>
      <w:bookmarkStart w:id="8278" w:name="_Toc76542469"/>
      <w:bookmarkStart w:id="8279" w:name="_Toc89949488"/>
      <w:bookmarkStart w:id="8280" w:name="_Toc138946715"/>
      <w:bookmarkStart w:id="8281" w:name="_Toc98755877"/>
      <w:bookmarkStart w:id="8282" w:name="_Toc106184398"/>
      <w:bookmarkStart w:id="8283" w:name="_Toc74583656"/>
      <w:bookmarkStart w:id="8284" w:name="_Toc82450451"/>
      <w:bookmarkStart w:id="8285" w:name="_Toc98763469"/>
      <w:bookmarkStart w:id="8286" w:name="_Toc82451099"/>
      <w:bookmarkStart w:id="8287" w:name="_Toc169718982"/>
      <w:bookmarkStart w:id="8288" w:name="_Toc176337539"/>
      <w:r>
        <w:rPr>
          <w:rFonts w:eastAsiaTheme="minorEastAsia"/>
          <w:lang w:val="en-US"/>
        </w:rPr>
        <w:t>G.1.6.5</w:t>
      </w:r>
      <w:r>
        <w:rPr>
          <w:rFonts w:eastAsiaTheme="minorEastAsia"/>
          <w:lang w:val="en-US"/>
        </w:rPr>
        <w:tab/>
        <w:t>SMTC pattern 5: SMTC period = 20 ms with SMTC duration = 5 ms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289" w:name="_Toc106184399"/>
      <w:bookmarkStart w:id="8290" w:name="_Toc82451100"/>
      <w:bookmarkStart w:id="8291" w:name="_Toc98755878"/>
      <w:bookmarkStart w:id="8292" w:name="_Toc76542470"/>
      <w:bookmarkStart w:id="8293" w:name="_Toc89949489"/>
      <w:bookmarkStart w:id="8294" w:name="_Toc138946716"/>
      <w:bookmarkStart w:id="8295" w:name="_Toc82450452"/>
      <w:bookmarkStart w:id="8296" w:name="_Toc137554973"/>
      <w:bookmarkStart w:id="8297" w:name="_Toc74583657"/>
      <w:bookmarkStart w:id="8298" w:name="_Toc98763470"/>
      <w:bookmarkStart w:id="8299" w:name="_Toc138854035"/>
      <w:bookmarkStart w:id="8300" w:name="_Toc130402422"/>
      <w:bookmarkStart w:id="8301" w:name="_Toc169718983"/>
      <w:bookmarkStart w:id="8302" w:name="_Toc176337540"/>
      <w:r>
        <w:rPr>
          <w:rFonts w:eastAsiaTheme="minorEastAsia"/>
        </w:rPr>
        <w:t>G.1.7</w:t>
      </w:r>
      <w:r>
        <w:rPr>
          <w:rFonts w:eastAsiaTheme="minorEastAsia"/>
        </w:rPr>
        <w:tab/>
        <w:t>CSI-RS configurations</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5C331698" w14:textId="77777777" w:rsidR="00B20359" w:rsidRDefault="00B20359" w:rsidP="002F5B65">
      <w:pPr>
        <w:pStyle w:val="Heading3"/>
        <w:rPr>
          <w:rFonts w:eastAsiaTheme="minorEastAsia"/>
        </w:rPr>
      </w:pPr>
      <w:bookmarkStart w:id="8303" w:name="_Toc106184400"/>
      <w:bookmarkStart w:id="8304" w:name="_Toc138854036"/>
      <w:bookmarkStart w:id="8305" w:name="_Toc82451101"/>
      <w:bookmarkStart w:id="8306" w:name="_Toc82450453"/>
      <w:bookmarkStart w:id="8307" w:name="_Toc98755879"/>
      <w:bookmarkStart w:id="8308" w:name="_Toc130402423"/>
      <w:bookmarkStart w:id="8309" w:name="_Toc138946717"/>
      <w:bookmarkStart w:id="8310" w:name="_Toc98763471"/>
      <w:bookmarkStart w:id="8311" w:name="_Toc74583658"/>
      <w:bookmarkStart w:id="8312" w:name="_Toc137554974"/>
      <w:bookmarkStart w:id="8313" w:name="_Toc89949490"/>
      <w:bookmarkStart w:id="8314" w:name="_Toc76542471"/>
      <w:bookmarkStart w:id="8315" w:name="_Toc169718984"/>
      <w:bookmarkStart w:id="8316" w:name="_Toc176337541"/>
      <w:r>
        <w:rPr>
          <w:rFonts w:eastAsiaTheme="minorEastAsia"/>
        </w:rPr>
        <w:t>G.1.7.1</w:t>
      </w:r>
      <w:r>
        <w:rPr>
          <w:rFonts w:eastAsiaTheme="minorEastAsia"/>
        </w:rPr>
        <w:tab/>
        <w:t>TDD</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317" w:name="_Toc169718985"/>
      <w:bookmarkStart w:id="8318" w:name="_Toc17633754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317"/>
      <w:bookmarkEnd w:id="8318"/>
    </w:p>
    <w:p w14:paraId="3D8256D4" w14:textId="77777777" w:rsidR="00B20359" w:rsidRDefault="00B20359" w:rsidP="00B20359">
      <w:pPr>
        <w:pStyle w:val="TH"/>
      </w:pPr>
      <w:bookmarkStart w:id="8319"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319"/>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320" w:name="_Toc82451102"/>
      <w:bookmarkStart w:id="8321" w:name="_Toc76542472"/>
      <w:bookmarkStart w:id="8322" w:name="_Toc89949491"/>
      <w:bookmarkStart w:id="8323" w:name="_Toc74583659"/>
      <w:bookmarkStart w:id="8324" w:name="_Toc98755880"/>
      <w:bookmarkStart w:id="8325" w:name="_Toc106184401"/>
      <w:bookmarkStart w:id="8326" w:name="_Toc138854037"/>
      <w:bookmarkStart w:id="8327" w:name="_Toc137554975"/>
      <w:bookmarkStart w:id="8328" w:name="_Toc82450454"/>
      <w:bookmarkStart w:id="8329" w:name="_Toc138946718"/>
      <w:bookmarkStart w:id="8330" w:name="_Toc98763472"/>
      <w:bookmarkStart w:id="8331" w:name="_Toc130402424"/>
      <w:bookmarkStart w:id="8332" w:name="_Toc169718986"/>
      <w:bookmarkStart w:id="8333" w:name="_Toc176337543"/>
      <w:r>
        <w:rPr>
          <w:rFonts w:eastAsiaTheme="minorEastAsia"/>
          <w:snapToGrid w:val="0"/>
        </w:rPr>
        <w:t>G.1.8</w:t>
      </w:r>
      <w:r>
        <w:rPr>
          <w:rFonts w:eastAsiaTheme="minorEastAsia"/>
          <w:snapToGrid w:val="0"/>
        </w:rPr>
        <w:tab/>
        <w:t>Angle of Arrival (AoA) for FR2 RRM test cases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334" w:name="_Toc89949492"/>
      <w:bookmarkStart w:id="8335" w:name="_Toc138946719"/>
      <w:bookmarkStart w:id="8336" w:name="_Toc98763473"/>
      <w:bookmarkStart w:id="8337" w:name="_Toc82450455"/>
      <w:bookmarkStart w:id="8338" w:name="_Toc138854038"/>
      <w:bookmarkStart w:id="8339" w:name="_Toc82451103"/>
      <w:bookmarkStart w:id="8340" w:name="_Toc98755881"/>
      <w:bookmarkStart w:id="8341" w:name="_Toc130402425"/>
      <w:bookmarkStart w:id="8342" w:name="_Toc106184402"/>
      <w:bookmarkStart w:id="8343" w:name="_Toc76542473"/>
      <w:bookmarkStart w:id="8344" w:name="_Toc137554976"/>
      <w:bookmarkStart w:id="8345" w:name="_Toc74583660"/>
      <w:bookmarkStart w:id="8346" w:name="_Toc169718987"/>
      <w:bookmarkStart w:id="8347" w:name="_Toc176337544"/>
      <w:r>
        <w:rPr>
          <w:rFonts w:eastAsiaTheme="minorEastAsia"/>
          <w:snapToGrid w:val="0"/>
        </w:rPr>
        <w:t>G.1.8.1</w:t>
      </w:r>
      <w:r>
        <w:rPr>
          <w:rFonts w:eastAsiaTheme="minorEastAsia"/>
          <w:snapToGrid w:val="0"/>
        </w:rPr>
        <w:tab/>
        <w:t>Setup 1: Single AoA</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348" w:name="_Toc82450456"/>
      <w:bookmarkStart w:id="8349" w:name="_Toc98763474"/>
      <w:bookmarkStart w:id="8350" w:name="_Toc76542474"/>
      <w:bookmarkStart w:id="8351" w:name="_Toc74583661"/>
      <w:bookmarkStart w:id="8352" w:name="_Toc106184403"/>
      <w:bookmarkStart w:id="8353" w:name="_Toc138854039"/>
      <w:bookmarkStart w:id="8354" w:name="_Toc98755882"/>
      <w:bookmarkStart w:id="8355" w:name="_Toc130402426"/>
      <w:bookmarkStart w:id="8356" w:name="_Toc138946720"/>
      <w:bookmarkStart w:id="8357" w:name="_Toc82451104"/>
      <w:bookmarkStart w:id="8358" w:name="_Toc89949493"/>
      <w:bookmarkStart w:id="8359" w:name="_Toc137554977"/>
      <w:bookmarkStart w:id="8360" w:name="_Toc169718988"/>
      <w:bookmarkStart w:id="8361" w:name="_Toc176337545"/>
      <w:r>
        <w:rPr>
          <w:rFonts w:eastAsiaTheme="minorEastAsia"/>
          <w:snapToGrid w:val="0"/>
        </w:rPr>
        <w:t>G.1.8.2</w:t>
      </w:r>
      <w:r>
        <w:rPr>
          <w:rFonts w:eastAsiaTheme="minorEastAsia"/>
          <w:snapToGrid w:val="0"/>
        </w:rPr>
        <w:tab/>
        <w:t>Setup 2: 2 AoAs</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362" w:name="_Toc138946721"/>
      <w:bookmarkStart w:id="8363" w:name="_Toc76542475"/>
      <w:bookmarkStart w:id="8364" w:name="_Toc82451105"/>
      <w:bookmarkStart w:id="8365" w:name="_Toc106184404"/>
      <w:bookmarkStart w:id="8366" w:name="_Toc89949494"/>
      <w:bookmarkStart w:id="8367" w:name="_Toc82450457"/>
      <w:bookmarkStart w:id="8368" w:name="_Toc74583662"/>
      <w:bookmarkStart w:id="8369" w:name="_Toc130402427"/>
      <w:bookmarkStart w:id="8370" w:name="_Toc98755883"/>
      <w:bookmarkStart w:id="8371" w:name="_Toc138854040"/>
      <w:bookmarkStart w:id="8372" w:name="_Toc137554978"/>
      <w:bookmarkStart w:id="8373" w:name="_Toc98763475"/>
      <w:bookmarkStart w:id="8374" w:name="_Toc169718989"/>
      <w:bookmarkStart w:id="8375" w:name="_Toc176337546"/>
      <w:r>
        <w:rPr>
          <w:rFonts w:eastAsiaTheme="minorEastAsia"/>
        </w:rPr>
        <w:t>G.1.9</w:t>
      </w:r>
      <w:r>
        <w:rPr>
          <w:rFonts w:eastAsiaTheme="minorEastAsia"/>
        </w:rPr>
        <w:tab/>
        <w:t>TCI State Configuration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6834678" w14:textId="77777777" w:rsidR="00B20359" w:rsidRDefault="00B20359" w:rsidP="00783A21">
      <w:pPr>
        <w:pStyle w:val="Heading3"/>
        <w:rPr>
          <w:rFonts w:eastAsiaTheme="minorEastAsia"/>
        </w:rPr>
      </w:pPr>
      <w:bookmarkStart w:id="8376" w:name="_Toc138854041"/>
      <w:bookmarkStart w:id="8377" w:name="_Toc89949495"/>
      <w:bookmarkStart w:id="8378" w:name="_Toc82451106"/>
      <w:bookmarkStart w:id="8379" w:name="_Toc98763476"/>
      <w:bookmarkStart w:id="8380" w:name="_Toc130402428"/>
      <w:bookmarkStart w:id="8381" w:name="_Toc82450458"/>
      <w:bookmarkStart w:id="8382" w:name="_Toc98755884"/>
      <w:bookmarkStart w:id="8383" w:name="_Toc138946722"/>
      <w:bookmarkStart w:id="8384" w:name="_Toc74583663"/>
      <w:bookmarkStart w:id="8385" w:name="_Toc106184405"/>
      <w:bookmarkStart w:id="8386" w:name="_Toc76542476"/>
      <w:bookmarkStart w:id="8387" w:name="_Toc137554979"/>
      <w:bookmarkStart w:id="8388" w:name="_Toc169718990"/>
      <w:bookmarkStart w:id="8389" w:name="_Toc176337547"/>
      <w:r>
        <w:rPr>
          <w:rFonts w:eastAsiaTheme="minorEastAsia"/>
        </w:rPr>
        <w:t>G.1.9.1</w:t>
      </w:r>
      <w:r>
        <w:rPr>
          <w:rFonts w:eastAsiaTheme="minorEastAsia"/>
        </w:rPr>
        <w:tab/>
        <w:t>Introduction</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390" w:name="_Toc89949496"/>
      <w:bookmarkStart w:id="8391" w:name="_Toc138854042"/>
      <w:bookmarkStart w:id="8392" w:name="_Toc82451107"/>
      <w:bookmarkStart w:id="8393" w:name="_Toc76542477"/>
      <w:bookmarkStart w:id="8394" w:name="_Toc98763477"/>
      <w:bookmarkStart w:id="8395" w:name="_Toc98755885"/>
      <w:bookmarkStart w:id="8396" w:name="_Toc74583664"/>
      <w:bookmarkStart w:id="8397" w:name="_Toc137554980"/>
      <w:bookmarkStart w:id="8398" w:name="_Toc138946723"/>
      <w:bookmarkStart w:id="8399" w:name="_Toc130402429"/>
      <w:bookmarkStart w:id="8400" w:name="_Toc82450459"/>
      <w:bookmarkStart w:id="8401" w:name="_Toc106184406"/>
      <w:bookmarkStart w:id="8402" w:name="_Toc169718991"/>
      <w:bookmarkStart w:id="8403" w:name="_Toc176337548"/>
      <w:r>
        <w:rPr>
          <w:rFonts w:eastAsiaTheme="minorEastAsia"/>
        </w:rPr>
        <w:t>G.1.9.2</w:t>
      </w:r>
      <w:r>
        <w:rPr>
          <w:rFonts w:eastAsiaTheme="minorEastAsia"/>
        </w:rPr>
        <w:tab/>
        <w:t>TCI states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404" w:name="_Toc98755886"/>
      <w:bookmarkStart w:id="8405" w:name="_Toc74583665"/>
      <w:bookmarkStart w:id="8406" w:name="_Toc138946724"/>
      <w:bookmarkStart w:id="8407" w:name="_Toc137554981"/>
      <w:bookmarkStart w:id="8408" w:name="_Toc138854043"/>
      <w:bookmarkStart w:id="8409" w:name="_Toc76542478"/>
      <w:bookmarkStart w:id="8410" w:name="_Toc130402430"/>
      <w:bookmarkStart w:id="8411" w:name="_Toc106184407"/>
      <w:bookmarkStart w:id="8412" w:name="_Toc89949497"/>
      <w:bookmarkStart w:id="8413" w:name="_Toc82450460"/>
      <w:bookmarkStart w:id="8414" w:name="_Toc98763478"/>
      <w:bookmarkStart w:id="8415" w:name="_Toc82451108"/>
      <w:bookmarkStart w:id="8416" w:name="_Toc169718992"/>
      <w:bookmarkStart w:id="8417" w:name="_Toc176337549"/>
      <w:r>
        <w:rPr>
          <w:rFonts w:eastAsiaTheme="minorEastAsia"/>
        </w:rPr>
        <w:t>G.1.10</w:t>
      </w:r>
      <w:r>
        <w:rPr>
          <w:rFonts w:eastAsiaTheme="minorEastAsia"/>
        </w:rPr>
        <w:tab/>
        <w:t>Configurations of CSI-RS for tracking</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6BA67EF" w14:textId="77777777" w:rsidR="00B20359" w:rsidRDefault="00B20359" w:rsidP="006F204F">
      <w:pPr>
        <w:pStyle w:val="Heading3"/>
        <w:rPr>
          <w:rFonts w:eastAsiaTheme="minorEastAsia"/>
        </w:rPr>
      </w:pPr>
      <w:bookmarkStart w:id="8418" w:name="_Toc74583666"/>
      <w:bookmarkStart w:id="8419" w:name="_Toc76542479"/>
      <w:bookmarkStart w:id="8420" w:name="_Toc106184408"/>
      <w:bookmarkStart w:id="8421" w:name="_Toc98763479"/>
      <w:bookmarkStart w:id="8422" w:name="_Toc130402431"/>
      <w:bookmarkStart w:id="8423" w:name="_Toc82451109"/>
      <w:bookmarkStart w:id="8424" w:name="_Toc137554982"/>
      <w:bookmarkStart w:id="8425" w:name="_Toc98755887"/>
      <w:bookmarkStart w:id="8426" w:name="_Toc138946725"/>
      <w:bookmarkStart w:id="8427" w:name="_Toc82450461"/>
      <w:bookmarkStart w:id="8428" w:name="_Toc89949498"/>
      <w:bookmarkStart w:id="8429" w:name="_Toc138854044"/>
      <w:bookmarkStart w:id="8430" w:name="_Toc169718993"/>
      <w:bookmarkStart w:id="8431" w:name="_Toc176337550"/>
      <w:r>
        <w:rPr>
          <w:rFonts w:eastAsiaTheme="minorEastAsia"/>
        </w:rPr>
        <w:t>G.1.10.1</w:t>
      </w:r>
      <w:r>
        <w:rPr>
          <w:rFonts w:eastAsiaTheme="minorEastAsia"/>
        </w:rPr>
        <w:tab/>
        <w:t>Configuration of CSI-RS for tracking for FR1</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832326F" w14:textId="77777777" w:rsidR="00B20359" w:rsidRDefault="00B20359" w:rsidP="006F204F">
      <w:pPr>
        <w:pStyle w:val="Heading4"/>
        <w:rPr>
          <w:rFonts w:eastAsiaTheme="minorEastAsia"/>
          <w:lang w:val="en-US"/>
        </w:rPr>
      </w:pPr>
      <w:bookmarkStart w:id="8432" w:name="_Toc98763480"/>
      <w:bookmarkStart w:id="8433" w:name="_Toc82450462"/>
      <w:bookmarkStart w:id="8434" w:name="_Toc74583667"/>
      <w:bookmarkStart w:id="8435" w:name="_Toc130402432"/>
      <w:bookmarkStart w:id="8436" w:name="_Toc82451110"/>
      <w:bookmarkStart w:id="8437" w:name="_Toc98755888"/>
      <w:bookmarkStart w:id="8438" w:name="_Toc138946726"/>
      <w:bookmarkStart w:id="8439" w:name="_Toc106184409"/>
      <w:bookmarkStart w:id="8440" w:name="_Toc138854045"/>
      <w:bookmarkStart w:id="8441" w:name="_Toc76542480"/>
      <w:bookmarkStart w:id="8442" w:name="_Toc137554983"/>
      <w:bookmarkStart w:id="8443" w:name="_Toc89949499"/>
      <w:bookmarkStart w:id="8444" w:name="_Toc169718994"/>
      <w:bookmarkStart w:id="8445" w:name="_Toc176337551"/>
      <w:r>
        <w:rPr>
          <w:rFonts w:eastAsiaTheme="minorEastAsia"/>
        </w:rPr>
        <w:t>G.1.10.1.2</w:t>
      </w:r>
      <w:r>
        <w:rPr>
          <w:rFonts w:eastAsiaTheme="minorEastAsia"/>
        </w:rPr>
        <w:tab/>
      </w:r>
      <w:r>
        <w:rPr>
          <w:rFonts w:eastAsiaTheme="minorEastAsia"/>
          <w:lang w:eastAsia="zh-CN"/>
        </w:rPr>
        <w:t>TDD</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446" w:name="_Toc169718995"/>
      <w:bookmarkStart w:id="8447" w:name="_Toc17633755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446"/>
      <w:bookmarkEnd w:id="8447"/>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8448" w:name="_Toc82451111"/>
      <w:bookmarkStart w:id="8449" w:name="_Toc76542481"/>
      <w:bookmarkStart w:id="8450" w:name="_Toc138946727"/>
      <w:bookmarkStart w:id="8451" w:name="_Toc98755889"/>
      <w:bookmarkStart w:id="8452" w:name="_Toc106184410"/>
      <w:bookmarkStart w:id="8453" w:name="_Toc138854046"/>
      <w:bookmarkStart w:id="8454" w:name="_Toc82450463"/>
      <w:bookmarkStart w:id="8455" w:name="_Toc137554984"/>
      <w:bookmarkStart w:id="8456" w:name="_Toc98763481"/>
      <w:bookmarkStart w:id="8457" w:name="_Toc74583668"/>
      <w:bookmarkStart w:id="8458" w:name="_Toc130402433"/>
      <w:bookmarkStart w:id="8459" w:name="_Toc89949500"/>
      <w:bookmarkStart w:id="8460" w:name="_Toc169718996"/>
      <w:bookmarkStart w:id="8461" w:name="_Toc176337553"/>
      <w:r>
        <w:rPr>
          <w:rFonts w:eastAsiaTheme="minorEastAsia"/>
        </w:rPr>
        <w:t>G.1.10.2</w:t>
      </w:r>
      <w:r w:rsidR="00783A21">
        <w:rPr>
          <w:rFonts w:eastAsiaTheme="minorEastAsia"/>
        </w:rPr>
        <w:tab/>
      </w:r>
      <w:r>
        <w:rPr>
          <w:rFonts w:eastAsiaTheme="minorEastAsia"/>
        </w:rPr>
        <w:t>Configuration of CSI-RS for tracking for FR2</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53E8BF7D" w14:textId="77777777" w:rsidR="00B20359" w:rsidRDefault="00B20359" w:rsidP="006F204F">
      <w:pPr>
        <w:pStyle w:val="Heading4"/>
        <w:rPr>
          <w:rFonts w:eastAsiaTheme="minorEastAsia"/>
          <w:lang w:val="en-US"/>
        </w:rPr>
      </w:pPr>
      <w:bookmarkStart w:id="8462" w:name="_Toc82451112"/>
      <w:bookmarkStart w:id="8463" w:name="_Toc138946728"/>
      <w:bookmarkStart w:id="8464" w:name="_Toc106184411"/>
      <w:bookmarkStart w:id="8465" w:name="_Toc130402434"/>
      <w:bookmarkStart w:id="8466" w:name="_Toc137554985"/>
      <w:bookmarkStart w:id="8467" w:name="_Toc98763482"/>
      <w:bookmarkStart w:id="8468" w:name="_Toc98755890"/>
      <w:bookmarkStart w:id="8469" w:name="_Toc74583669"/>
      <w:bookmarkStart w:id="8470" w:name="_Toc76542482"/>
      <w:bookmarkStart w:id="8471" w:name="_Toc82450464"/>
      <w:bookmarkStart w:id="8472" w:name="_Toc89949501"/>
      <w:bookmarkStart w:id="8473" w:name="_Toc138854047"/>
      <w:bookmarkStart w:id="8474" w:name="_Toc169718997"/>
      <w:bookmarkStart w:id="8475" w:name="_Toc176337554"/>
      <w:r>
        <w:rPr>
          <w:rFonts w:eastAsiaTheme="minorEastAsia"/>
        </w:rPr>
        <w:t>G.1.10.2.1</w:t>
      </w:r>
      <w:r>
        <w:rPr>
          <w:rFonts w:eastAsiaTheme="minorEastAsia"/>
        </w:rPr>
        <w:tab/>
      </w:r>
      <w:r>
        <w:rPr>
          <w:rFonts w:eastAsiaTheme="minorEastAsia"/>
          <w:lang w:eastAsia="zh-CN"/>
        </w:rPr>
        <w:t>TDD</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8476" w:name="_Toc98755891"/>
      <w:bookmarkStart w:id="8477" w:name="_Toc138946729"/>
      <w:bookmarkStart w:id="8478" w:name="_Toc76542483"/>
      <w:bookmarkStart w:id="8479" w:name="_Toc98763483"/>
      <w:bookmarkStart w:id="8480" w:name="_Toc138854048"/>
      <w:bookmarkStart w:id="8481" w:name="_Toc82451113"/>
      <w:bookmarkStart w:id="8482" w:name="_Toc137554986"/>
      <w:bookmarkStart w:id="8483" w:name="_Toc130402435"/>
      <w:bookmarkStart w:id="8484" w:name="_Toc74583670"/>
      <w:bookmarkStart w:id="8485" w:name="_Toc106184412"/>
      <w:bookmarkStart w:id="8486" w:name="_Toc82450465"/>
      <w:bookmarkStart w:id="8487" w:name="_Toc89949502"/>
      <w:bookmarkStart w:id="8488" w:name="_Toc169718998"/>
      <w:bookmarkStart w:id="8489" w:name="_Toc176337555"/>
      <w:bookmarkStart w:id="8490" w:name="_Toc76542485"/>
      <w:bookmarkStart w:id="8491" w:name="_Toc98763485"/>
      <w:bookmarkStart w:id="8492" w:name="_Toc98755893"/>
      <w:bookmarkStart w:id="8493" w:name="_Toc82451115"/>
      <w:bookmarkStart w:id="8494" w:name="_Toc82450467"/>
      <w:bookmarkStart w:id="8495" w:name="_Toc137554988"/>
      <w:bookmarkStart w:id="8496" w:name="_Toc138946731"/>
      <w:bookmarkStart w:id="8497" w:name="_Toc138854050"/>
      <w:bookmarkStart w:id="8498" w:name="_Toc130402437"/>
      <w:bookmarkStart w:id="8499" w:name="_Toc89949504"/>
      <w:bookmarkStart w:id="8500" w:name="_Toc106184414"/>
      <w:bookmarkStart w:id="8501" w:name="_Toc74583672"/>
      <w:bookmarkStart w:id="8502" w:name="OLE_LINK53"/>
      <w:bookmarkStart w:id="8503" w:name="OLE_LINK52"/>
      <w:bookmarkStart w:id="8504" w:name="_Toc82451117"/>
      <w:bookmarkStart w:id="8505" w:name="_Toc130402439"/>
      <w:bookmarkStart w:id="8506" w:name="_Toc98763487"/>
      <w:bookmarkStart w:id="8507" w:name="_Toc74583674"/>
      <w:bookmarkStart w:id="8508" w:name="_Toc89949506"/>
      <w:bookmarkStart w:id="8509" w:name="_Toc145531462"/>
      <w:bookmarkStart w:id="8510" w:name="_Toc76542487"/>
      <w:bookmarkStart w:id="8511" w:name="_Toc138946733"/>
      <w:bookmarkStart w:id="8512" w:name="_Toc155359077"/>
      <w:bookmarkStart w:id="8513" w:name="_Toc98755895"/>
      <w:bookmarkStart w:id="8514" w:name="_Toc138854052"/>
      <w:bookmarkStart w:id="8515" w:name="_Toc137554990"/>
      <w:bookmarkStart w:id="8516" w:name="_Toc106184416"/>
      <w:bookmarkStart w:id="8517"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18B0308E" w14:textId="77777777" w:rsidR="00B20359" w:rsidRDefault="00B20359" w:rsidP="00FE4CFE">
      <w:pPr>
        <w:pStyle w:val="Heading2"/>
      </w:pPr>
      <w:bookmarkStart w:id="8518" w:name="_Toc137554987"/>
      <w:bookmarkStart w:id="8519" w:name="_Toc130402436"/>
      <w:bookmarkStart w:id="8520" w:name="_Toc82450466"/>
      <w:bookmarkStart w:id="8521" w:name="_Toc76542484"/>
      <w:bookmarkStart w:id="8522" w:name="_Toc82451114"/>
      <w:bookmarkStart w:id="8523" w:name="_Toc106184413"/>
      <w:bookmarkStart w:id="8524" w:name="_Toc89949503"/>
      <w:bookmarkStart w:id="8525" w:name="_Toc98755892"/>
      <w:bookmarkStart w:id="8526" w:name="_Toc138946730"/>
      <w:bookmarkStart w:id="8527" w:name="_Toc98763484"/>
      <w:bookmarkStart w:id="8528" w:name="_Toc74583671"/>
      <w:bookmarkStart w:id="8529" w:name="_Toc138854049"/>
      <w:bookmarkStart w:id="8530" w:name="_Toc169718999"/>
      <w:bookmarkStart w:id="8531" w:name="_Toc176337556"/>
      <w:r>
        <w:t>G.2.1</w:t>
      </w:r>
      <w:r>
        <w:tab/>
        <w:t xml:space="preserve">RRC_CONNECTED state mobility for </w:t>
      </w:r>
      <w:r>
        <w:rPr>
          <w:rFonts w:eastAsia="SimSun" w:hint="eastAsia"/>
          <w:lang w:val="en-US" w:eastAsia="zh-CN"/>
        </w:rPr>
        <w:t>NCR</w:t>
      </w:r>
      <w:r>
        <w:t>-MTs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A436EF5" w14:textId="77777777" w:rsidR="00B20359" w:rsidRDefault="00B20359" w:rsidP="00D27042">
      <w:pPr>
        <w:pStyle w:val="Heading3"/>
        <w:rPr>
          <w:snapToGrid w:val="0"/>
        </w:rPr>
      </w:pPr>
      <w:bookmarkStart w:id="8532" w:name="_Toc169719000"/>
      <w:bookmarkStart w:id="8533" w:name="_Toc176337557"/>
      <w:r>
        <w:t>G.2.1.1</w:t>
      </w:r>
      <w:r>
        <w:tab/>
        <w:t>RRC Connection Mobility Control</w:t>
      </w:r>
      <w:bookmarkEnd w:id="8490"/>
      <w:bookmarkEnd w:id="8491"/>
      <w:bookmarkEnd w:id="8492"/>
      <w:bookmarkEnd w:id="8493"/>
      <w:bookmarkEnd w:id="8494"/>
      <w:bookmarkEnd w:id="8495"/>
      <w:bookmarkEnd w:id="8496"/>
      <w:bookmarkEnd w:id="8497"/>
      <w:bookmarkEnd w:id="8498"/>
      <w:bookmarkEnd w:id="8499"/>
      <w:bookmarkEnd w:id="8500"/>
      <w:bookmarkEnd w:id="8501"/>
      <w:bookmarkEnd w:id="8532"/>
      <w:bookmarkEnd w:id="8533"/>
    </w:p>
    <w:p w14:paraId="48048FC2" w14:textId="77777777" w:rsidR="00B20359" w:rsidRDefault="00B20359" w:rsidP="00FE4CFE">
      <w:pPr>
        <w:pStyle w:val="Heading4"/>
        <w:rPr>
          <w:rFonts w:eastAsiaTheme="minorEastAsia"/>
          <w:snapToGrid w:val="0"/>
          <w:lang w:eastAsia="zh-CN"/>
        </w:rPr>
      </w:pPr>
      <w:bookmarkStart w:id="8534" w:name="_Toc169719001"/>
      <w:bookmarkStart w:id="8535" w:name="_Toc176337558"/>
      <w:r>
        <w:rPr>
          <w:snapToGrid w:val="0"/>
        </w:rPr>
        <w:t>G.2.1.1.2</w:t>
      </w:r>
      <w:bookmarkEnd w:id="8502"/>
      <w:bookmarkEnd w:id="8503"/>
      <w:r>
        <w:rPr>
          <w:snapToGrid w:val="0"/>
        </w:rPr>
        <w:tab/>
        <w:t xml:space="preserve">RRC </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8534"/>
      <w:bookmarkEnd w:id="8535"/>
    </w:p>
    <w:p w14:paraId="720BEEC0" w14:textId="77777777" w:rsidR="00B20359" w:rsidRDefault="00B20359" w:rsidP="00FE4CFE">
      <w:pPr>
        <w:pStyle w:val="Heading5"/>
        <w:rPr>
          <w:snapToGrid w:val="0"/>
        </w:rPr>
      </w:pPr>
      <w:bookmarkStart w:id="8536" w:name="_Toc169719002"/>
      <w:bookmarkStart w:id="8537" w:name="_Toc176337559"/>
      <w:r>
        <w:rPr>
          <w:snapToGrid w:val="0"/>
        </w:rPr>
        <w:t>G.2.1.1.1.1</w:t>
      </w:r>
      <w:r>
        <w:rPr>
          <w:snapToGrid w:val="0"/>
        </w:rPr>
        <w:tab/>
        <w:t>Inter-frequency RRC Re-establishment in FR1 for LA NCR-MT</w:t>
      </w:r>
      <w:bookmarkEnd w:id="8536"/>
      <w:bookmarkEnd w:id="8537"/>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096" type="#_x0000_t75" style="width:31pt;height:15.5pt" o:ole="">
                  <v:imagedata r:id="rId180" o:title=""/>
                </v:shape>
                <o:OLEObject Type="Embed" ProgID="Equation.3" ShapeID="_x0000_i1096" DrawAspect="Content" ObjectID="_1788772415"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097" type="#_x0000_t75" style="width:20.5pt;height:20.5pt" o:ole="">
                  <v:imagedata r:id="rId182" o:title=""/>
                </v:shape>
                <o:OLEObject Type="Embed" ProgID="Equation.3" ShapeID="_x0000_i1097" DrawAspect="Content" ObjectID="_1788772416"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098" type="#_x0000_t75" style="width:20.5pt;height:20.5pt" o:ole="">
                  <v:imagedata r:id="rId182" o:title=""/>
                </v:shape>
                <o:OLEObject Type="Embed" ProgID="Equation.3" ShapeID="_x0000_i1098" DrawAspect="Content" ObjectID="_1788772417"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099" type="#_x0000_t75" style="width:46.5pt;height:15.5pt" o:ole="">
                  <v:imagedata r:id="rId185" o:title=""/>
                </v:shape>
                <o:OLEObject Type="Embed" ProgID="Equation.3" ShapeID="_x0000_i1099" DrawAspect="Content" ObjectID="_1788772418"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0" type="#_x0000_t75" style="width:20.5pt;height:20.5pt" o:ole="">
                  <v:imagedata r:id="rId182" o:title=""/>
                </v:shape>
                <o:OLEObject Type="Embed" ProgID="Equation.3" ShapeID="_x0000_i1100" DrawAspect="Content" ObjectID="_1788772419"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8538" w:name="_Toc169719003"/>
      <w:bookmarkStart w:id="8539" w:name="_Toc176337560"/>
      <w:r>
        <w:rPr>
          <w:snapToGrid w:val="0"/>
        </w:rPr>
        <w:t>G.2.1.1.1.2</w:t>
      </w:r>
      <w:r>
        <w:rPr>
          <w:snapToGrid w:val="0"/>
        </w:rPr>
        <w:tab/>
        <w:t>Intra-frequency RRC Re-establishment in FR1 without serving cell timing for LA NCR-MT</w:t>
      </w:r>
      <w:bookmarkEnd w:id="8538"/>
      <w:bookmarkEnd w:id="8539"/>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8540" w:name="OLE_LINK55"/>
            <w:bookmarkStart w:id="8541" w:name="OLE_LINK56"/>
            <w:r>
              <w:rPr>
                <w:lang w:eastAsia="zh-CN"/>
              </w:rPr>
              <w:t xml:space="preserve"> configuration</w:t>
            </w:r>
            <w:bookmarkEnd w:id="8540"/>
            <w:bookmarkEnd w:id="8541"/>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1" type="#_x0000_t75" style="width:31pt;height:15.5pt" o:ole="">
                  <v:imagedata r:id="rId180" o:title=""/>
                </v:shape>
                <o:OLEObject Type="Embed" ProgID="Equation.3" ShapeID="_x0000_i1101" DrawAspect="Content" ObjectID="_1788772420"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2" type="#_x0000_t75" style="width:20.5pt;height:20.5pt" o:ole="">
                  <v:imagedata r:id="rId182" o:title=""/>
                </v:shape>
                <o:OLEObject Type="Embed" ProgID="Equation.3" ShapeID="_x0000_i1102" DrawAspect="Content" ObjectID="_1788772421"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3" type="#_x0000_t75" style="width:20.5pt;height:20.5pt" o:ole="">
                  <v:imagedata r:id="rId182" o:title=""/>
                </v:shape>
                <o:OLEObject Type="Embed" ProgID="Equation.3" ShapeID="_x0000_i1103" DrawAspect="Content" ObjectID="_1788772422"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4" type="#_x0000_t75" style="width:46.5pt;height:15.5pt" o:ole="">
                  <v:imagedata r:id="rId185" o:title=""/>
                </v:shape>
                <o:OLEObject Type="Embed" ProgID="Equation.3" ShapeID="_x0000_i1104" DrawAspect="Content" ObjectID="_1788772423"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5" type="#_x0000_t75" style="width:20.5pt;height:20.5pt" o:ole="">
                  <v:imagedata r:id="rId182" o:title=""/>
                </v:shape>
                <o:OLEObject Type="Embed" ProgID="Equation.3" ShapeID="_x0000_i1105" DrawAspect="Content" ObjectID="_1788772424"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8542" w:name="_Toc169719004"/>
      <w:bookmarkStart w:id="8543" w:name="_Toc176337561"/>
      <w:r>
        <w:rPr>
          <w:snapToGrid w:val="0"/>
        </w:rPr>
        <w:t>G.2.1.1.1.3</w:t>
      </w:r>
      <w:r>
        <w:rPr>
          <w:snapToGrid w:val="0"/>
        </w:rPr>
        <w:tab/>
        <w:t>Inter-frequency RRC Re-establishment in FR2-1 for LA NCR-MT</w:t>
      </w:r>
      <w:bookmarkEnd w:id="8542"/>
      <w:bookmarkEnd w:id="8543"/>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06" type="#_x0000_t75" style="width:31pt;height:15.5pt" o:ole="">
                  <v:imagedata r:id="rId180" o:title=""/>
                </v:shape>
                <o:OLEObject Type="Embed" ProgID="Equation.3" ShapeID="_x0000_i1106" DrawAspect="Content" ObjectID="_1788772425"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07" type="#_x0000_t75" style="width:20.5pt;height:20.5pt" o:ole="">
                  <v:imagedata r:id="rId182" o:title=""/>
                </v:shape>
                <o:OLEObject Type="Embed" ProgID="Equation.3" ShapeID="_x0000_i1107" DrawAspect="Content" ObjectID="_1788772426"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08" type="#_x0000_t75" style="width:20.5pt;height:20.5pt" o:ole="">
                  <v:imagedata r:id="rId182" o:title=""/>
                </v:shape>
                <o:OLEObject Type="Embed" ProgID="Equation.3" ShapeID="_x0000_i1108" DrawAspect="Content" ObjectID="_1788772427"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09" type="#_x0000_t75" style="width:41pt;height:15.5pt" o:ole="">
                  <v:imagedata r:id="rId185" o:title=""/>
                </v:shape>
                <o:OLEObject Type="Embed" ProgID="Equation.3" ShapeID="_x0000_i1109" DrawAspect="Content" ObjectID="_1788772428"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0" type="#_x0000_t75" style="width:20.5pt;height:20.5pt" o:ole="">
                  <v:imagedata r:id="rId182" o:title=""/>
                </v:shape>
                <o:OLEObject Type="Embed" ProgID="Equation.3" ShapeID="_x0000_i1110" DrawAspect="Content" ObjectID="_1788772429"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8544" w:name="_Toc169719005"/>
      <w:bookmarkStart w:id="8545" w:name="_Toc176337562"/>
      <w:r>
        <w:rPr>
          <w:snapToGrid w:val="0"/>
        </w:rPr>
        <w:t>G.2.1.1.1.4</w:t>
      </w:r>
      <w:r>
        <w:rPr>
          <w:snapToGrid w:val="0"/>
        </w:rPr>
        <w:tab/>
        <w:t>Intra-frequency RRC Re-establishment in FR2-1 without serving cell timing for LA NCR-MT</w:t>
      </w:r>
      <w:bookmarkEnd w:id="8544"/>
      <w:bookmarkEnd w:id="8545"/>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1" type="#_x0000_t75" style="width:31pt;height:15.5pt" o:ole="">
                  <v:imagedata r:id="rId180" o:title=""/>
                </v:shape>
                <o:OLEObject Type="Embed" ProgID="Equation.3" ShapeID="_x0000_i1111" DrawAspect="Content" ObjectID="_1788772430"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2" type="#_x0000_t75" style="width:20.5pt;height:20.5pt" o:ole="">
                  <v:imagedata r:id="rId182" o:title=""/>
                </v:shape>
                <o:OLEObject Type="Embed" ProgID="Equation.3" ShapeID="_x0000_i1112" DrawAspect="Content" ObjectID="_1788772431"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3" type="#_x0000_t75" style="width:20.5pt;height:20.5pt" o:ole="">
                  <v:imagedata r:id="rId182" o:title=""/>
                </v:shape>
                <o:OLEObject Type="Embed" ProgID="Equation.3" ShapeID="_x0000_i1113" DrawAspect="Content" ObjectID="_1788772432"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4" type="#_x0000_t75" style="width:41pt;height:15.5pt" o:ole="">
                  <v:imagedata r:id="rId185" o:title=""/>
                </v:shape>
                <o:OLEObject Type="Embed" ProgID="Equation.3" ShapeID="_x0000_i1114" DrawAspect="Content" ObjectID="_1788772433"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5" type="#_x0000_t75" style="width:20.5pt;height:20.5pt" o:ole="">
                  <v:imagedata r:id="rId182" o:title=""/>
                </v:shape>
                <o:OLEObject Type="Embed" ProgID="Equation.3" ShapeID="_x0000_i1115" DrawAspect="Content" ObjectID="_1788772434"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8546" w:name="_Toc82450470"/>
      <w:bookmarkStart w:id="8547" w:name="_Toc98755896"/>
      <w:bookmarkStart w:id="8548" w:name="_Toc138854053"/>
      <w:bookmarkStart w:id="8549" w:name="_Toc137554991"/>
      <w:bookmarkStart w:id="8550" w:name="_Toc138946734"/>
      <w:bookmarkStart w:id="8551" w:name="_Toc98763488"/>
      <w:bookmarkStart w:id="8552" w:name="_Toc82451118"/>
      <w:bookmarkStart w:id="8553" w:name="_Toc89949507"/>
      <w:bookmarkStart w:id="8554" w:name="_Toc74583675"/>
      <w:bookmarkStart w:id="8555" w:name="_Toc76542488"/>
      <w:bookmarkStart w:id="8556" w:name="_Toc130402440"/>
      <w:bookmarkStart w:id="8557" w:name="_Toc106184417"/>
      <w:bookmarkStart w:id="8558" w:name="_Toc169719006"/>
      <w:bookmarkStart w:id="8559" w:name="_Toc176337563"/>
      <w:r>
        <w:t>G.2.2</w:t>
      </w:r>
      <w:r>
        <w:tab/>
        <w:t>Timing</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5CDD7EBB" w14:textId="77777777" w:rsidR="00B20359" w:rsidRDefault="00B20359" w:rsidP="00FE4CFE">
      <w:pPr>
        <w:pStyle w:val="Heading3"/>
      </w:pPr>
      <w:bookmarkStart w:id="8560" w:name="_Toc98755897"/>
      <w:bookmarkStart w:id="8561" w:name="_Toc82451119"/>
      <w:bookmarkStart w:id="8562" w:name="_Toc76542489"/>
      <w:bookmarkStart w:id="8563" w:name="_Toc98763489"/>
      <w:bookmarkStart w:id="8564" w:name="_Toc106184418"/>
      <w:bookmarkStart w:id="8565" w:name="_Toc89949508"/>
      <w:bookmarkStart w:id="8566" w:name="_Toc130402441"/>
      <w:bookmarkStart w:id="8567" w:name="_Toc138946735"/>
      <w:bookmarkStart w:id="8568" w:name="_Toc74583676"/>
      <w:bookmarkStart w:id="8569" w:name="_Toc145531464"/>
      <w:bookmarkStart w:id="8570" w:name="_Toc138854054"/>
      <w:bookmarkStart w:id="8571" w:name="_Toc137554992"/>
      <w:bookmarkStart w:id="8572" w:name="_Toc155359079"/>
      <w:bookmarkStart w:id="8573" w:name="_Toc82450471"/>
      <w:bookmarkStart w:id="8574" w:name="_Toc169719007"/>
      <w:bookmarkStart w:id="8575" w:name="_Toc17633756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853BC40" w14:textId="77777777" w:rsidR="00B20359" w:rsidRDefault="00B20359" w:rsidP="00FE4CFE">
      <w:pPr>
        <w:pStyle w:val="Heading4"/>
      </w:pPr>
      <w:bookmarkStart w:id="8576" w:name="_Toc74583677"/>
      <w:bookmarkStart w:id="8577" w:name="_Toc138946736"/>
      <w:bookmarkStart w:id="8578" w:name="_Toc145531465"/>
      <w:bookmarkStart w:id="8579" w:name="_Toc82450472"/>
      <w:bookmarkStart w:id="8580" w:name="_Toc98755898"/>
      <w:bookmarkStart w:id="8581" w:name="_Toc98763490"/>
      <w:bookmarkStart w:id="8582" w:name="_Toc138854055"/>
      <w:bookmarkStart w:id="8583" w:name="_Toc82451120"/>
      <w:bookmarkStart w:id="8584" w:name="_Toc130402442"/>
      <w:bookmarkStart w:id="8585" w:name="_Toc106184419"/>
      <w:bookmarkStart w:id="8586" w:name="_Toc76542490"/>
      <w:bookmarkStart w:id="8587" w:name="_Toc137554993"/>
      <w:bookmarkStart w:id="8588" w:name="_Toc89949509"/>
      <w:bookmarkStart w:id="8589" w:name="_Toc155359080"/>
      <w:bookmarkStart w:id="8590" w:name="_Toc169719008"/>
      <w:bookmarkStart w:id="8591" w:name="_Toc17633756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7F69C7CD" w14:textId="77777777" w:rsidR="00B20359" w:rsidRDefault="00B20359" w:rsidP="00FE4CFE">
      <w:pPr>
        <w:pStyle w:val="Heading5"/>
      </w:pPr>
      <w:bookmarkStart w:id="8592" w:name="_Toc535476517"/>
      <w:bookmarkStart w:id="8593" w:name="_Toc169719009"/>
      <w:bookmarkStart w:id="8594" w:name="_Toc176337566"/>
      <w:r>
        <w:rPr>
          <w:rFonts w:eastAsia="SimSun" w:hint="eastAsia"/>
          <w:lang w:eastAsia="zh-CN"/>
        </w:rPr>
        <w:t>G.2.2</w:t>
      </w:r>
      <w:r>
        <w:t>.1.1.1</w:t>
      </w:r>
      <w:r>
        <w:tab/>
        <w:t>Test Purpose and environment</w:t>
      </w:r>
      <w:bookmarkEnd w:id="8592"/>
      <w:bookmarkEnd w:id="8593"/>
      <w:bookmarkEnd w:id="8594"/>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16" type="#_x0000_t75" style="width:20.5pt;height:15.5pt" o:ole="">
                  <v:imagedata r:id="rId182" o:title=""/>
                </v:shape>
                <o:OLEObject Type="Embed" ProgID="Equation.3" ShapeID="_x0000_i1116" DrawAspect="Content" ObjectID="_1788772435"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17" type="#_x0000_t75" style="width:20.5pt;height:15.5pt" o:ole="">
                  <v:imagedata r:id="rId182" o:title=""/>
                </v:shape>
                <o:OLEObject Type="Embed" ProgID="Equation.3" ShapeID="_x0000_i1117" DrawAspect="Content" ObjectID="_1788772436"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18" type="#_x0000_t75" style="width:25.5pt;height:15.5pt" o:ole="">
                  <v:imagedata r:id="rId180" o:title=""/>
                </v:shape>
                <o:OLEObject Type="Embed" ProgID="Equation.3" ShapeID="_x0000_i1118" DrawAspect="Content" ObjectID="_1788772437"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19" type="#_x0000_t75" style="width:46.5pt;height:15.5pt" o:ole="">
                  <v:imagedata r:id="rId185" o:title=""/>
                </v:shape>
                <o:OLEObject Type="Embed" ProgID="Equation.3" ShapeID="_x0000_i1119" DrawAspect="Content" ObjectID="_178877243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0" type="#_x0000_t75" style="width:20.5pt;height:15.5pt" o:ole="">
                  <v:imagedata r:id="rId182" o:title=""/>
                </v:shape>
                <o:OLEObject Type="Embed" ProgID="Equation.3" ShapeID="_x0000_i1120" DrawAspect="Content" ObjectID="_1788772439"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8595" w:name="_Toc535476518"/>
      <w:bookmarkStart w:id="8596" w:name="_Toc169719010"/>
      <w:bookmarkStart w:id="8597" w:name="_Toc176337567"/>
      <w:r>
        <w:rPr>
          <w:rFonts w:eastAsia="SimSun" w:hint="eastAsia"/>
          <w:lang w:eastAsia="zh-CN"/>
        </w:rPr>
        <w:t>G.2.2</w:t>
      </w:r>
      <w:r>
        <w:t>.1</w:t>
      </w:r>
      <w:r w:rsidR="00FE4CFE">
        <w:t>.</w:t>
      </w:r>
      <w:r>
        <w:t>1.2</w:t>
      </w:r>
      <w:r>
        <w:tab/>
        <w:t>Test requirements</w:t>
      </w:r>
      <w:bookmarkEnd w:id="8595"/>
      <w:bookmarkEnd w:id="8596"/>
      <w:bookmarkEnd w:id="8597"/>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8598" w:name="_Toc145531466"/>
      <w:bookmarkStart w:id="8599" w:name="_Toc98763491"/>
      <w:bookmarkStart w:id="8600" w:name="_Toc82450473"/>
      <w:bookmarkStart w:id="8601" w:name="_Toc130402443"/>
      <w:bookmarkStart w:id="8602" w:name="_Toc137554994"/>
      <w:bookmarkStart w:id="8603" w:name="_Toc138854056"/>
      <w:bookmarkStart w:id="8604" w:name="_Toc138946737"/>
      <w:bookmarkStart w:id="8605" w:name="_Toc98755899"/>
      <w:bookmarkStart w:id="8606" w:name="_Toc89949510"/>
      <w:bookmarkStart w:id="8607" w:name="_Toc82451121"/>
      <w:bookmarkStart w:id="8608" w:name="_Toc74583678"/>
      <w:bookmarkStart w:id="8609" w:name="_Toc76542491"/>
      <w:bookmarkStart w:id="8610" w:name="_Toc106184420"/>
      <w:bookmarkStart w:id="8611" w:name="_Toc155359081"/>
      <w:bookmarkStart w:id="8612" w:name="_Toc169719011"/>
      <w:bookmarkStart w:id="8613" w:name="_Toc17633756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8598"/>
      <w:bookmarkEnd w:id="8599"/>
      <w:bookmarkEnd w:id="8600"/>
      <w:bookmarkEnd w:id="8601"/>
      <w:bookmarkEnd w:id="8602"/>
      <w:bookmarkEnd w:id="8603"/>
      <w:bookmarkEnd w:id="8604"/>
      <w:bookmarkEnd w:id="8605"/>
      <w:bookmarkEnd w:id="8606"/>
      <w:bookmarkEnd w:id="8607"/>
      <w:bookmarkEnd w:id="8608"/>
      <w:bookmarkEnd w:id="8609"/>
      <w:bookmarkEnd w:id="8610"/>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8611"/>
      <w:bookmarkEnd w:id="8612"/>
      <w:bookmarkEnd w:id="8613"/>
    </w:p>
    <w:p w14:paraId="56C53694" w14:textId="77777777" w:rsidR="00B20359" w:rsidRDefault="00B20359" w:rsidP="00FE4CFE">
      <w:pPr>
        <w:pStyle w:val="Heading5"/>
      </w:pPr>
      <w:bookmarkStart w:id="8614" w:name="_Toc169719012"/>
      <w:bookmarkStart w:id="8615" w:name="_Toc17633756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8614"/>
      <w:bookmarkEnd w:id="8615"/>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1" type="#_x0000_t75" style="width:20.5pt;height:15.5pt" o:ole="">
                  <v:imagedata r:id="rId182" o:title=""/>
                </v:shape>
                <o:OLEObject Type="Embed" ProgID="Equation.3" ShapeID="_x0000_i1121" DrawAspect="Content" ObjectID="_1788772440"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8616"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8617"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2" type="#_x0000_t75" style="width:15.5pt;height:15.5pt" o:ole="">
                  <v:imagedata r:id="rId182" o:title=""/>
                </v:shape>
                <o:OLEObject Type="Embed" ProgID="Equation.3" ShapeID="_x0000_i1122" DrawAspect="Content" ObjectID="_1788772441"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3" type="#_x0000_t75" style="width:15.5pt;height:15.5pt" o:ole="">
                  <v:imagedata r:id="rId182" o:title=""/>
                </v:shape>
                <o:OLEObject Type="Embed" ProgID="Equation.3" ShapeID="_x0000_i1123" DrawAspect="Content" ObjectID="_1788772442"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4" type="#_x0000_t75" style="width:36pt;height:20.5pt" o:ole="">
                  <v:imagedata r:id="rId211" o:title=""/>
                </v:shape>
                <o:OLEObject Type="Embed" ProgID="Equation.3" ShapeID="_x0000_i1124" DrawAspect="Content" ObjectID="_1788772443"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5" type="#_x0000_t75" style="width:31pt;height:15.5pt" o:ole="">
                  <v:imagedata r:id="rId180" o:title=""/>
                </v:shape>
                <o:OLEObject Type="Embed" ProgID="Equation.3" ShapeID="_x0000_i1125" DrawAspect="Content" ObjectID="_1788772444"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26" type="#_x0000_t75" style="width:15.5pt;height:15.5pt" o:ole="">
                  <v:imagedata r:id="rId182" o:title=""/>
                </v:shape>
                <o:OLEObject Type="Embed" ProgID="Equation.3" ShapeID="_x0000_i1126" DrawAspect="Content" ObjectID="_1788772445"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8616"/>
      <w:bookmarkEnd w:id="8617"/>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8618" w:name="_Toc169719013"/>
      <w:bookmarkStart w:id="8619" w:name="_Toc176337570"/>
      <w:r>
        <w:rPr>
          <w:rFonts w:eastAsia="SimSun" w:hint="eastAsia"/>
          <w:lang w:eastAsia="zh-CN"/>
        </w:rPr>
        <w:t>G.2.2</w:t>
      </w:r>
      <w:r>
        <w:t>.1.</w:t>
      </w:r>
      <w:r>
        <w:rPr>
          <w:rFonts w:eastAsia="SimSun" w:hint="eastAsia"/>
          <w:lang w:val="en-US" w:eastAsia="zh-CN"/>
        </w:rPr>
        <w:t>2</w:t>
      </w:r>
      <w:r>
        <w:t>.2</w:t>
      </w:r>
      <w:r>
        <w:tab/>
        <w:t>Test requirements</w:t>
      </w:r>
      <w:bookmarkEnd w:id="8618"/>
      <w:bookmarkEnd w:id="8619"/>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8620" w:name="_Toc138946738"/>
      <w:bookmarkStart w:id="8621" w:name="_Toc82450474"/>
      <w:bookmarkStart w:id="8622" w:name="_Toc89949511"/>
      <w:bookmarkStart w:id="8623" w:name="_Toc130402444"/>
      <w:bookmarkStart w:id="8624" w:name="_Toc98755900"/>
      <w:bookmarkStart w:id="8625" w:name="_Toc98763492"/>
      <w:bookmarkStart w:id="8626" w:name="_Toc76542492"/>
      <w:bookmarkStart w:id="8627" w:name="_Toc82451122"/>
      <w:bookmarkStart w:id="8628" w:name="_Toc74583679"/>
      <w:bookmarkStart w:id="8629" w:name="_Toc137554995"/>
      <w:bookmarkStart w:id="8630" w:name="_Toc138854057"/>
      <w:bookmarkStart w:id="8631" w:name="_Toc106184421"/>
      <w:bookmarkStart w:id="8632" w:name="_Toc169719014"/>
      <w:bookmarkStart w:id="8633" w:name="_Toc176337571"/>
      <w:r>
        <w:t>G.2.3</w:t>
      </w:r>
      <w:r>
        <w:tab/>
        <w:t xml:space="preserve">Signalling Characteristics for </w:t>
      </w:r>
      <w:r>
        <w:rPr>
          <w:rFonts w:eastAsia="SimSun" w:hint="eastAsia"/>
          <w:lang w:val="en-US" w:eastAsia="zh-CN"/>
        </w:rPr>
        <w:t>NCR</w:t>
      </w:r>
      <w:r>
        <w:t xml:space="preserve"> MTs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449B3553" w14:textId="77777777" w:rsidR="00B20359" w:rsidRDefault="00B20359" w:rsidP="00FE4CFE">
      <w:pPr>
        <w:pStyle w:val="Heading3"/>
      </w:pPr>
      <w:bookmarkStart w:id="8634" w:name="_Toc138946739"/>
      <w:bookmarkStart w:id="8635" w:name="_Toc82450475"/>
      <w:bookmarkStart w:id="8636" w:name="_Toc130402445"/>
      <w:bookmarkStart w:id="8637" w:name="_Toc98763493"/>
      <w:bookmarkStart w:id="8638" w:name="_Toc76542493"/>
      <w:bookmarkStart w:id="8639" w:name="_Toc138854058"/>
      <w:bookmarkStart w:id="8640" w:name="_Toc98755901"/>
      <w:bookmarkStart w:id="8641" w:name="_Toc137554996"/>
      <w:bookmarkStart w:id="8642" w:name="_Toc82451123"/>
      <w:bookmarkStart w:id="8643" w:name="_Toc89949512"/>
      <w:bookmarkStart w:id="8644" w:name="_Toc74583680"/>
      <w:bookmarkStart w:id="8645" w:name="_Toc106184422"/>
      <w:bookmarkStart w:id="8646" w:name="_Toc169719015"/>
      <w:bookmarkStart w:id="8647" w:name="_Toc176337572"/>
      <w:bookmarkStart w:id="8648" w:name="_Hlk69983967"/>
      <w:r>
        <w:t>G.2.3.1</w:t>
      </w:r>
      <w:r>
        <w:tab/>
        <w:t>Radio link Monitoring</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11599A48" w14:textId="77777777" w:rsidR="00B20359" w:rsidRDefault="00B20359" w:rsidP="00FE4CFE">
      <w:pPr>
        <w:pStyle w:val="Heading4"/>
        <w:rPr>
          <w:rFonts w:eastAsia="SimSun"/>
        </w:rPr>
      </w:pPr>
      <w:bookmarkStart w:id="8649" w:name="_Toc535476527"/>
      <w:bookmarkStart w:id="8650" w:name="_Toc82451124"/>
      <w:bookmarkStart w:id="8651" w:name="_Toc98763494"/>
      <w:bookmarkStart w:id="8652" w:name="_Toc82450476"/>
      <w:bookmarkStart w:id="8653" w:name="_Toc137554997"/>
      <w:bookmarkStart w:id="8654" w:name="_Toc76542494"/>
      <w:bookmarkStart w:id="8655" w:name="_Toc106184423"/>
      <w:bookmarkStart w:id="8656" w:name="_Toc74583681"/>
      <w:bookmarkStart w:id="8657" w:name="_Toc138946740"/>
      <w:bookmarkStart w:id="8658" w:name="_Toc89949513"/>
      <w:bookmarkStart w:id="8659" w:name="_Toc98755902"/>
      <w:bookmarkStart w:id="8660" w:name="_Toc130402446"/>
      <w:bookmarkStart w:id="8661" w:name="_Toc155359084"/>
      <w:bookmarkStart w:id="8662" w:name="_Toc145531469"/>
      <w:bookmarkStart w:id="8663" w:name="_Toc138854059"/>
      <w:bookmarkStart w:id="8664" w:name="_Toc169719016"/>
      <w:bookmarkStart w:id="8665" w:name="_Toc176337573"/>
      <w:bookmarkStart w:id="8666" w:name="_Hlk64468694"/>
      <w:bookmarkEnd w:id="8648"/>
      <w:r>
        <w:rPr>
          <w:rFonts w:eastAsia="SimSun"/>
        </w:rPr>
        <w:t>G.2.3.1.1</w:t>
      </w:r>
      <w:r>
        <w:rPr>
          <w:rFonts w:eastAsia="SimSun"/>
        </w:rPr>
        <w:tab/>
        <w:t>Radio Link Monitoring Out-of-sync Test for FR1 PCell configured with SSB-based RLM RS in non-DRX mode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5806990" w14:textId="77777777" w:rsidR="00B20359" w:rsidRDefault="00B20359" w:rsidP="00FE4CFE">
      <w:pPr>
        <w:pStyle w:val="Heading5"/>
        <w:rPr>
          <w:rFonts w:eastAsia="SimSun"/>
          <w:snapToGrid w:val="0"/>
        </w:rPr>
      </w:pPr>
      <w:bookmarkStart w:id="8667" w:name="_Toc535476528"/>
      <w:bookmarkStart w:id="8668" w:name="_Toc169719017"/>
      <w:bookmarkStart w:id="8669" w:name="_Toc176337574"/>
      <w:r>
        <w:rPr>
          <w:rFonts w:eastAsia="SimSun"/>
          <w:sz w:val="24"/>
        </w:rPr>
        <w:t>G.2.3.1.</w:t>
      </w:r>
      <w:r>
        <w:rPr>
          <w:rFonts w:eastAsia="SimSun"/>
          <w:snapToGrid w:val="0"/>
          <w:lang w:eastAsia="zh-CN"/>
        </w:rPr>
        <w:t>1.1</w:t>
      </w:r>
      <w:r>
        <w:rPr>
          <w:rFonts w:eastAsia="SimSun"/>
          <w:snapToGrid w:val="0"/>
          <w:lang w:eastAsia="zh-CN"/>
        </w:rPr>
        <w:tab/>
        <w:t>Test Purpose and Environment</w:t>
      </w:r>
      <w:bookmarkEnd w:id="8667"/>
      <w:bookmarkEnd w:id="8668"/>
      <w:bookmarkEnd w:id="8669"/>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27" type="#_x0000_t75" style="width:20.5pt;height:20.5pt" o:ole="">
                  <v:imagedata r:id="rId215" o:title=""/>
                </v:shape>
                <o:OLEObject Type="Embed" ProgID="Equation.3" ShapeID="_x0000_i1127" DrawAspect="Content" ObjectID="_1788772446"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8670" w:name="_Toc535476529"/>
      <w:bookmarkStart w:id="8671" w:name="_Toc169719018"/>
      <w:bookmarkStart w:id="8672" w:name="_Toc176337575"/>
      <w:r>
        <w:rPr>
          <w:rFonts w:eastAsia="SimSun"/>
          <w:snapToGrid w:val="0"/>
        </w:rPr>
        <w:t>G.2.3.1.1.2</w:t>
      </w:r>
      <w:r>
        <w:rPr>
          <w:rFonts w:eastAsia="SimSun"/>
          <w:snapToGrid w:val="0"/>
        </w:rPr>
        <w:tab/>
        <w:t>Test Requirements</w:t>
      </w:r>
      <w:bookmarkEnd w:id="8670"/>
      <w:bookmarkEnd w:id="8671"/>
      <w:bookmarkEnd w:id="8672"/>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8673" w:name="_Toc535476530"/>
      <w:bookmarkStart w:id="8674" w:name="_Toc145531470"/>
      <w:bookmarkStart w:id="8675" w:name="_Toc98755903"/>
      <w:bookmarkStart w:id="8676" w:name="_Toc106184424"/>
      <w:bookmarkStart w:id="8677" w:name="_Toc130402447"/>
      <w:bookmarkStart w:id="8678" w:name="_Toc98763495"/>
      <w:bookmarkStart w:id="8679" w:name="_Toc82450477"/>
      <w:bookmarkStart w:id="8680" w:name="_Toc138854060"/>
      <w:bookmarkStart w:id="8681" w:name="_Toc76542495"/>
      <w:bookmarkStart w:id="8682" w:name="_Toc155359085"/>
      <w:bookmarkStart w:id="8683" w:name="_Toc82451125"/>
      <w:bookmarkStart w:id="8684" w:name="_Toc138946741"/>
      <w:bookmarkStart w:id="8685" w:name="_Toc89949514"/>
      <w:bookmarkStart w:id="8686" w:name="_Toc137554998"/>
      <w:bookmarkStart w:id="8687" w:name="_Toc74583682"/>
      <w:bookmarkStart w:id="8688" w:name="_Toc169719019"/>
      <w:bookmarkStart w:id="8689" w:name="_Toc176337576"/>
      <w:r>
        <w:rPr>
          <w:rFonts w:eastAsia="SimSun"/>
        </w:rPr>
        <w:t>G.2.3.1.2</w:t>
      </w:r>
      <w:r>
        <w:rPr>
          <w:rFonts w:eastAsia="SimSun"/>
        </w:rPr>
        <w:tab/>
        <w:t>Radio Link Monitoring In-sync Test for FR1 PCell configured with SSB-based RLM RS in non-DRX mode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52EACFC9" w14:textId="77777777" w:rsidR="00B20359" w:rsidRDefault="00B20359" w:rsidP="00FE4CFE">
      <w:pPr>
        <w:pStyle w:val="Heading5"/>
        <w:rPr>
          <w:rFonts w:eastAsia="SimSun"/>
          <w:snapToGrid w:val="0"/>
          <w:lang w:eastAsia="zh-CN"/>
        </w:rPr>
      </w:pPr>
      <w:bookmarkStart w:id="8690" w:name="_Toc535476531"/>
      <w:bookmarkStart w:id="8691" w:name="_Toc169719020"/>
      <w:bookmarkStart w:id="8692" w:name="_Toc176337577"/>
      <w:r>
        <w:rPr>
          <w:rFonts w:eastAsia="SimSun"/>
          <w:snapToGrid w:val="0"/>
          <w:lang w:eastAsia="zh-CN"/>
        </w:rPr>
        <w:t>G.2.3.1.2.1</w:t>
      </w:r>
      <w:r>
        <w:rPr>
          <w:rFonts w:eastAsia="SimSun"/>
          <w:snapToGrid w:val="0"/>
          <w:lang w:eastAsia="zh-CN"/>
        </w:rPr>
        <w:tab/>
        <w:t>Test Purpose and Environment</w:t>
      </w:r>
      <w:bookmarkEnd w:id="8690"/>
      <w:bookmarkEnd w:id="8691"/>
      <w:bookmarkEnd w:id="8692"/>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28" type="#_x0000_t75" style="width:20.5pt;height:20.5pt" o:ole="">
                  <v:imagedata r:id="rId215" o:title=""/>
                </v:shape>
                <o:OLEObject Type="Embed" ProgID="Equation.3" ShapeID="_x0000_i1128" DrawAspect="Content" ObjectID="_1788772447"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8693" w:name="_Toc169719021"/>
      <w:bookmarkStart w:id="8694" w:name="_Toc176337578"/>
      <w:r>
        <w:rPr>
          <w:rFonts w:eastAsia="SimSun"/>
          <w:snapToGrid w:val="0"/>
        </w:rPr>
        <w:t>G.2.3.1.2.2</w:t>
      </w:r>
      <w:r>
        <w:rPr>
          <w:rFonts w:eastAsia="SimSun"/>
          <w:snapToGrid w:val="0"/>
        </w:rPr>
        <w:tab/>
        <w:t>Test Requirements</w:t>
      </w:r>
      <w:bookmarkEnd w:id="8693"/>
      <w:bookmarkEnd w:id="8694"/>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8695" w:name="_Toc138946742"/>
      <w:bookmarkStart w:id="8696" w:name="_Toc98755904"/>
      <w:bookmarkStart w:id="8697" w:name="_Toc82450478"/>
      <w:bookmarkStart w:id="8698" w:name="_Toc89949515"/>
      <w:bookmarkStart w:id="8699" w:name="_Toc145531471"/>
      <w:bookmarkStart w:id="8700" w:name="_Toc106184425"/>
      <w:bookmarkStart w:id="8701" w:name="_Toc130402448"/>
      <w:bookmarkStart w:id="8702" w:name="_Toc76542496"/>
      <w:bookmarkStart w:id="8703" w:name="_Toc535476696"/>
      <w:bookmarkStart w:id="8704" w:name="_Toc74583683"/>
      <w:bookmarkStart w:id="8705" w:name="_Toc138854061"/>
      <w:bookmarkStart w:id="8706" w:name="_Toc82451126"/>
      <w:bookmarkStart w:id="8707" w:name="_Toc98763496"/>
      <w:bookmarkStart w:id="8708" w:name="_Toc137554999"/>
      <w:bookmarkStart w:id="8709" w:name="_Toc155359086"/>
      <w:bookmarkStart w:id="8710" w:name="_Toc169719022"/>
      <w:bookmarkStart w:id="8711" w:name="_Toc176337579"/>
      <w:r>
        <w:rPr>
          <w:rFonts w:eastAsia="SimSun"/>
        </w:rPr>
        <w:t>G.2.3.1.3</w:t>
      </w:r>
      <w:r>
        <w:rPr>
          <w:rFonts w:eastAsia="SimSun"/>
        </w:rPr>
        <w:tab/>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r>
        <w:rPr>
          <w:rFonts w:eastAsia="SimSun"/>
        </w:rPr>
        <w:t>Radio Link Monitoring Out-of-sync Test for FR2-1 PCell configured with SSB-based RLM RS in non-DRX mode</w:t>
      </w:r>
      <w:bookmarkEnd w:id="8709"/>
      <w:bookmarkEnd w:id="8710"/>
      <w:bookmarkEnd w:id="8711"/>
    </w:p>
    <w:p w14:paraId="1270AA43" w14:textId="77777777" w:rsidR="00B20359" w:rsidRDefault="00B20359" w:rsidP="00FE4CFE">
      <w:pPr>
        <w:pStyle w:val="Heading5"/>
        <w:rPr>
          <w:rFonts w:eastAsia="SimSun"/>
          <w:snapToGrid w:val="0"/>
          <w:lang w:eastAsia="zh-CN"/>
        </w:rPr>
      </w:pPr>
      <w:bookmarkStart w:id="8712" w:name="_Toc535476697"/>
      <w:bookmarkStart w:id="8713" w:name="_Toc169719023"/>
      <w:bookmarkStart w:id="8714" w:name="_Toc176337580"/>
      <w:r>
        <w:rPr>
          <w:rFonts w:eastAsia="SimSun"/>
          <w:snapToGrid w:val="0"/>
          <w:lang w:eastAsia="zh-CN"/>
        </w:rPr>
        <w:t>G.2.3.1.3.1</w:t>
      </w:r>
      <w:r>
        <w:rPr>
          <w:rFonts w:eastAsia="SimSun"/>
          <w:snapToGrid w:val="0"/>
          <w:lang w:eastAsia="zh-CN"/>
        </w:rPr>
        <w:tab/>
        <w:t>Test Purpose and Environment</w:t>
      </w:r>
      <w:bookmarkEnd w:id="8712"/>
      <w:bookmarkEnd w:id="8713"/>
      <w:bookmarkEnd w:id="8714"/>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29" type="#_x0000_t75" style="width:20.5pt;height:20.5pt" o:ole="">
                  <v:imagedata r:id="rId215" o:title=""/>
                </v:shape>
                <o:OLEObject Type="Embed" ProgID="Equation.3" ShapeID="_x0000_i1129" DrawAspect="Content" ObjectID="_1788772448"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8715"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0" type="#_x0000_t75" style="width:375.5pt;height:252pt" o:ole="">
            <v:imagedata r:id="rId222" o:title=""/>
          </v:shape>
          <o:OLEObject Type="Embed" ProgID="Visio.Drawing.11" ShapeID="_x0000_i1130" DrawAspect="Content" ObjectID="_1788772449"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8716" w:name="_Toc169719024"/>
      <w:bookmarkStart w:id="8717" w:name="_Toc176337581"/>
      <w:r>
        <w:rPr>
          <w:rFonts w:eastAsia="SimSun"/>
          <w:snapToGrid w:val="0"/>
        </w:rPr>
        <w:t>G.2.3.1.3.2</w:t>
      </w:r>
      <w:r>
        <w:rPr>
          <w:rFonts w:eastAsia="SimSun"/>
          <w:snapToGrid w:val="0"/>
        </w:rPr>
        <w:tab/>
        <w:t>Test Requirements</w:t>
      </w:r>
      <w:bookmarkEnd w:id="8715"/>
      <w:bookmarkEnd w:id="8716"/>
      <w:bookmarkEnd w:id="8717"/>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8718" w:name="_Toc74583684"/>
      <w:bookmarkStart w:id="8719" w:name="_Toc138946743"/>
      <w:bookmarkStart w:id="8720" w:name="_Toc137555000"/>
      <w:bookmarkStart w:id="8721" w:name="_Toc98755905"/>
      <w:bookmarkStart w:id="8722" w:name="_Toc82451127"/>
      <w:bookmarkStart w:id="8723" w:name="_Toc89949516"/>
      <w:bookmarkStart w:id="8724" w:name="_Toc535476699"/>
      <w:bookmarkStart w:id="8725" w:name="_Toc82450479"/>
      <w:bookmarkStart w:id="8726" w:name="_Toc106184426"/>
      <w:bookmarkStart w:id="8727" w:name="_Toc145531472"/>
      <w:bookmarkStart w:id="8728" w:name="_Toc98763497"/>
      <w:bookmarkStart w:id="8729" w:name="_Toc76542497"/>
      <w:bookmarkStart w:id="8730" w:name="_Toc130402449"/>
      <w:bookmarkStart w:id="8731" w:name="_Toc138854062"/>
      <w:bookmarkStart w:id="8732" w:name="_Toc155359087"/>
      <w:bookmarkStart w:id="8733" w:name="_Toc169719025"/>
      <w:bookmarkStart w:id="8734" w:name="_Toc176337582"/>
      <w:r>
        <w:rPr>
          <w:rFonts w:eastAsia="SimSun"/>
        </w:rPr>
        <w:t>G.2.3.1.4</w:t>
      </w:r>
      <w:r>
        <w:rPr>
          <w:rFonts w:eastAsia="SimSun"/>
        </w:rPr>
        <w:tab/>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r>
        <w:rPr>
          <w:rFonts w:eastAsia="SimSun"/>
        </w:rPr>
        <w:t>Radio Link Monitoring In-sync Test for FR2-1 PCell configured with SSB-based RLM RS in non-DRX mode</w:t>
      </w:r>
      <w:bookmarkEnd w:id="8732"/>
      <w:bookmarkEnd w:id="8733"/>
      <w:bookmarkEnd w:id="8734"/>
    </w:p>
    <w:p w14:paraId="61BF78A6" w14:textId="77777777" w:rsidR="00B20359" w:rsidRDefault="00B20359" w:rsidP="00FE4CFE">
      <w:pPr>
        <w:pStyle w:val="Heading5"/>
        <w:rPr>
          <w:rFonts w:eastAsia="SimSun"/>
          <w:snapToGrid w:val="0"/>
          <w:lang w:eastAsia="zh-CN"/>
        </w:rPr>
      </w:pPr>
      <w:bookmarkStart w:id="8735" w:name="_Toc535476700"/>
      <w:bookmarkStart w:id="8736" w:name="_Toc169719026"/>
      <w:bookmarkStart w:id="8737" w:name="_Toc176337583"/>
      <w:r>
        <w:rPr>
          <w:rFonts w:eastAsia="SimSun"/>
          <w:snapToGrid w:val="0"/>
          <w:lang w:eastAsia="zh-CN"/>
        </w:rPr>
        <w:t>G.2.3.1.4.1</w:t>
      </w:r>
      <w:r>
        <w:rPr>
          <w:rFonts w:eastAsia="SimSun"/>
          <w:snapToGrid w:val="0"/>
          <w:lang w:eastAsia="zh-CN"/>
        </w:rPr>
        <w:tab/>
        <w:t>Test Purpose and Environment</w:t>
      </w:r>
      <w:bookmarkEnd w:id="8735"/>
      <w:bookmarkEnd w:id="8736"/>
      <w:bookmarkEnd w:id="8737"/>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1" type="#_x0000_t75" style="width:20.5pt;height:20.5pt" o:ole="">
                  <v:imagedata r:id="rId215" o:title=""/>
                </v:shape>
                <o:OLEObject Type="Embed" ProgID="Equation.3" ShapeID="_x0000_i1131" DrawAspect="Content" ObjectID="_1788772450"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8738"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2" type="#_x0000_t75" style="width:375.5pt;height:252pt" o:ole="">
            <v:imagedata r:id="rId222" o:title=""/>
          </v:shape>
          <o:OLEObject Type="Embed" ProgID="Visio.Drawing.11" ShapeID="_x0000_i1132" DrawAspect="Content" ObjectID="_1788772451"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8739" w:name="_Toc169719027"/>
      <w:bookmarkStart w:id="8740" w:name="_Toc176337584"/>
      <w:r>
        <w:rPr>
          <w:rFonts w:eastAsia="SimSun"/>
          <w:snapToGrid w:val="0"/>
        </w:rPr>
        <w:t>G.2.3.1.4.2</w:t>
      </w:r>
      <w:r>
        <w:rPr>
          <w:rFonts w:eastAsia="SimSun"/>
          <w:snapToGrid w:val="0"/>
        </w:rPr>
        <w:tab/>
        <w:t>Test Requirements</w:t>
      </w:r>
      <w:bookmarkEnd w:id="8738"/>
      <w:bookmarkEnd w:id="8739"/>
      <w:bookmarkEnd w:id="8740"/>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8666"/>
    </w:p>
    <w:p w14:paraId="2722640F" w14:textId="77777777" w:rsidR="00B20359" w:rsidRDefault="00B20359" w:rsidP="00CE0BEA">
      <w:pPr>
        <w:pStyle w:val="Heading4"/>
        <w:rPr>
          <w:rFonts w:eastAsia="SimSun"/>
        </w:rPr>
      </w:pPr>
      <w:bookmarkStart w:id="8741" w:name="_Toc138854063"/>
      <w:bookmarkStart w:id="8742" w:name="_Toc137555001"/>
      <w:bookmarkStart w:id="8743" w:name="_Toc76542498"/>
      <w:bookmarkStart w:id="8744" w:name="_Toc82451128"/>
      <w:bookmarkStart w:id="8745" w:name="_Toc145531473"/>
      <w:bookmarkStart w:id="8746" w:name="_Toc106184427"/>
      <w:bookmarkStart w:id="8747" w:name="_Toc89949517"/>
      <w:bookmarkStart w:id="8748" w:name="_Toc74583685"/>
      <w:bookmarkStart w:id="8749" w:name="_Toc98763498"/>
      <w:bookmarkStart w:id="8750" w:name="_Toc82450480"/>
      <w:bookmarkStart w:id="8751" w:name="_Toc138946744"/>
      <w:bookmarkStart w:id="8752" w:name="_Toc155359088"/>
      <w:bookmarkStart w:id="8753" w:name="_Toc98755906"/>
      <w:bookmarkStart w:id="8754" w:name="_Toc130402450"/>
      <w:bookmarkStart w:id="8755" w:name="_Toc169719028"/>
      <w:bookmarkStart w:id="8756" w:name="_Toc176337585"/>
      <w:r>
        <w:rPr>
          <w:rFonts w:eastAsia="SimSun"/>
        </w:rPr>
        <w:t>G.2.3.1.5</w:t>
      </w:r>
      <w:r>
        <w:rPr>
          <w:rFonts w:eastAsia="SimSun"/>
        </w:rPr>
        <w:tab/>
        <w:t>Radio Link Monitoring Out-of-sync Test for FR1 PCell configured with CSI-RS-based RLM in non-DRX mode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6D655A41" w14:textId="77777777" w:rsidR="00B20359" w:rsidRDefault="00B20359" w:rsidP="00CE0BEA">
      <w:pPr>
        <w:pStyle w:val="Heading5"/>
        <w:rPr>
          <w:rFonts w:eastAsia="SimSun"/>
          <w:snapToGrid w:val="0"/>
          <w:lang w:eastAsia="zh-CN"/>
        </w:rPr>
      </w:pPr>
      <w:bookmarkStart w:id="8757" w:name="_Toc535476540"/>
      <w:bookmarkStart w:id="8758" w:name="_Toc169719029"/>
      <w:bookmarkStart w:id="8759" w:name="_Toc176337586"/>
      <w:r>
        <w:rPr>
          <w:rFonts w:eastAsia="SimSun"/>
          <w:snapToGrid w:val="0"/>
          <w:lang w:eastAsia="zh-CN"/>
        </w:rPr>
        <w:t>G.2.3.1.5.1</w:t>
      </w:r>
      <w:r>
        <w:rPr>
          <w:rFonts w:eastAsia="SimSun"/>
          <w:snapToGrid w:val="0"/>
          <w:lang w:eastAsia="zh-CN"/>
        </w:rPr>
        <w:tab/>
        <w:t>Test Purpose and Environment</w:t>
      </w:r>
      <w:bookmarkEnd w:id="8757"/>
      <w:bookmarkEnd w:id="8758"/>
      <w:bookmarkEnd w:id="8759"/>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3" type="#_x0000_t75" style="width:20.5pt;height:20.5pt" o:ole="">
                  <v:imagedata r:id="rId215" o:title=""/>
                </v:shape>
                <o:OLEObject Type="Embed" ProgID="Equation.3" ShapeID="_x0000_i1133" DrawAspect="Content" ObjectID="_1788772452"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8760" w:name="_MON_1602326776"/>
    <w:bookmarkEnd w:id="8760"/>
    <w:p w14:paraId="74A5EE3B" w14:textId="77777777" w:rsidR="00B20359" w:rsidRDefault="00B20359" w:rsidP="00B20359">
      <w:pPr>
        <w:pStyle w:val="TH"/>
        <w:rPr>
          <w:rFonts w:eastAsia="SimSun"/>
        </w:rPr>
      </w:pPr>
      <w:r>
        <w:rPr>
          <w:rFonts w:eastAsia="SimSun"/>
        </w:rPr>
        <w:object w:dxaOrig="8330" w:dyaOrig="3910" w14:anchorId="0B8511BB">
          <v:shape id="_x0000_i1134" type="#_x0000_t75" style="width:416.5pt;height:195.5pt" o:ole="">
            <v:imagedata r:id="rId228" o:title=""/>
          </v:shape>
          <o:OLEObject Type="Embed" ProgID="Word.Picture.8" ShapeID="_x0000_i1134" DrawAspect="Content" ObjectID="_1788772453"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8761" w:name="_Toc535476541"/>
      <w:bookmarkStart w:id="8762" w:name="_Toc169719030"/>
      <w:bookmarkStart w:id="8763" w:name="_Toc176337587"/>
      <w:r>
        <w:rPr>
          <w:rFonts w:eastAsia="SimSun"/>
          <w:snapToGrid w:val="0"/>
        </w:rPr>
        <w:t>G.2.3.1.5.2</w:t>
      </w:r>
      <w:r>
        <w:rPr>
          <w:rFonts w:eastAsia="SimSun"/>
          <w:snapToGrid w:val="0"/>
        </w:rPr>
        <w:tab/>
        <w:t>Test Requirements</w:t>
      </w:r>
      <w:bookmarkEnd w:id="8761"/>
      <w:bookmarkEnd w:id="8762"/>
      <w:bookmarkEnd w:id="8763"/>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8764" w:name="_Toc98763499"/>
      <w:bookmarkStart w:id="8765" w:name="_Toc98755907"/>
      <w:bookmarkStart w:id="8766" w:name="_Toc535476542"/>
      <w:bookmarkStart w:id="8767" w:name="_Toc82451129"/>
      <w:bookmarkStart w:id="8768" w:name="_Toc130402451"/>
      <w:bookmarkStart w:id="8769" w:name="_Toc145531474"/>
      <w:bookmarkStart w:id="8770" w:name="_Toc138946745"/>
      <w:bookmarkStart w:id="8771" w:name="_Toc82450481"/>
      <w:bookmarkStart w:id="8772" w:name="_Toc76542499"/>
      <w:bookmarkStart w:id="8773" w:name="_Toc138854064"/>
      <w:bookmarkStart w:id="8774" w:name="_Toc155359089"/>
      <w:bookmarkStart w:id="8775" w:name="_Toc137555002"/>
      <w:bookmarkStart w:id="8776" w:name="_Toc74583686"/>
      <w:bookmarkStart w:id="8777" w:name="_Toc89949518"/>
      <w:bookmarkStart w:id="8778" w:name="_Toc106184428"/>
      <w:bookmarkStart w:id="8779" w:name="_Toc169719031"/>
      <w:bookmarkStart w:id="8780" w:name="_Toc176337588"/>
      <w:r>
        <w:rPr>
          <w:rFonts w:eastAsia="SimSun"/>
        </w:rPr>
        <w:t>G.2.3.1.6</w:t>
      </w:r>
      <w:r>
        <w:rPr>
          <w:rFonts w:eastAsia="SimSun"/>
        </w:rPr>
        <w:tab/>
        <w:t>Radio Link Monitoring In-sync Test for FR1 PCell configured with CSI-RS-based RLM in non-DRX mode</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0CDE2963" w14:textId="77777777" w:rsidR="00B20359" w:rsidRDefault="00B20359" w:rsidP="00CE0BEA">
      <w:pPr>
        <w:pStyle w:val="Heading5"/>
        <w:rPr>
          <w:rFonts w:eastAsia="SimSun"/>
          <w:snapToGrid w:val="0"/>
          <w:lang w:eastAsia="zh-CN"/>
        </w:rPr>
      </w:pPr>
      <w:bookmarkStart w:id="8781" w:name="_Toc535476543"/>
      <w:bookmarkStart w:id="8782" w:name="_Toc169719032"/>
      <w:bookmarkStart w:id="8783" w:name="_Toc176337589"/>
      <w:r>
        <w:rPr>
          <w:rFonts w:eastAsia="SimSun"/>
          <w:snapToGrid w:val="0"/>
          <w:lang w:eastAsia="zh-CN"/>
        </w:rPr>
        <w:t>G.2.3.1.6.1</w:t>
      </w:r>
      <w:r>
        <w:rPr>
          <w:rFonts w:eastAsia="SimSun"/>
          <w:snapToGrid w:val="0"/>
          <w:lang w:eastAsia="zh-CN"/>
        </w:rPr>
        <w:tab/>
        <w:t>Test Purpose and Environment</w:t>
      </w:r>
      <w:bookmarkEnd w:id="8781"/>
      <w:bookmarkEnd w:id="8782"/>
      <w:bookmarkEnd w:id="8783"/>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5" type="#_x0000_t75" style="width:15.5pt;height:15.5pt" o:ole="">
                  <v:imagedata r:id="rId215" o:title=""/>
                </v:shape>
                <o:OLEObject Type="Embed" ProgID="Equation.3" ShapeID="_x0000_i1135" DrawAspect="Content" ObjectID="_1788772454"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8784" w:name="_Toc535476544"/>
      <w:bookmarkStart w:id="8785" w:name="_Toc169719033"/>
      <w:bookmarkStart w:id="8786" w:name="_Toc176337590"/>
      <w:r>
        <w:rPr>
          <w:rFonts w:eastAsia="SimSun"/>
          <w:snapToGrid w:val="0"/>
        </w:rPr>
        <w:t>G.2.3.1.6.2</w:t>
      </w:r>
      <w:r>
        <w:rPr>
          <w:rFonts w:eastAsia="SimSun"/>
          <w:snapToGrid w:val="0"/>
        </w:rPr>
        <w:tab/>
        <w:t>Test Requirements</w:t>
      </w:r>
      <w:bookmarkEnd w:id="8784"/>
      <w:bookmarkEnd w:id="8785"/>
      <w:bookmarkEnd w:id="8786"/>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8787" w:name="_Toc137555003"/>
      <w:bookmarkStart w:id="8788" w:name="_Toc138854065"/>
      <w:bookmarkStart w:id="8789" w:name="_Toc82451130"/>
      <w:bookmarkStart w:id="8790" w:name="_Toc106184429"/>
      <w:bookmarkStart w:id="8791" w:name="_Toc74583687"/>
      <w:bookmarkStart w:id="8792" w:name="_Toc76542500"/>
      <w:bookmarkStart w:id="8793" w:name="_Toc98755908"/>
      <w:bookmarkStart w:id="8794" w:name="_Toc82450482"/>
      <w:bookmarkStart w:id="8795" w:name="_Toc145531475"/>
      <w:bookmarkStart w:id="8796" w:name="_Toc138946746"/>
      <w:bookmarkStart w:id="8797" w:name="_Toc98763500"/>
      <w:bookmarkStart w:id="8798" w:name="_Toc89949519"/>
      <w:bookmarkStart w:id="8799" w:name="_Toc130402452"/>
      <w:bookmarkStart w:id="8800" w:name="_Toc155359090"/>
      <w:bookmarkStart w:id="8801" w:name="_Toc169719034"/>
      <w:bookmarkStart w:id="8802" w:name="_Toc176337591"/>
      <w:r>
        <w:t>G.2.3.1.7</w:t>
      </w:r>
      <w:r>
        <w:tab/>
      </w:r>
      <w:bookmarkEnd w:id="8787"/>
      <w:bookmarkEnd w:id="8788"/>
      <w:bookmarkEnd w:id="8789"/>
      <w:bookmarkEnd w:id="8790"/>
      <w:bookmarkEnd w:id="8791"/>
      <w:bookmarkEnd w:id="8792"/>
      <w:bookmarkEnd w:id="8793"/>
      <w:bookmarkEnd w:id="8794"/>
      <w:bookmarkEnd w:id="8795"/>
      <w:bookmarkEnd w:id="8796"/>
      <w:bookmarkEnd w:id="8797"/>
      <w:bookmarkEnd w:id="8798"/>
      <w:bookmarkEnd w:id="8799"/>
      <w:r>
        <w:t>Radio Link Monitoring Out-of-sync Test for FR2-1 PCell configured with CSI-RS-based RLM in non-DRX mode</w:t>
      </w:r>
      <w:bookmarkEnd w:id="8800"/>
      <w:bookmarkEnd w:id="8801"/>
      <w:bookmarkEnd w:id="8802"/>
    </w:p>
    <w:p w14:paraId="4F60DD5F" w14:textId="77777777" w:rsidR="00B20359" w:rsidRDefault="00B20359" w:rsidP="00CE0BEA">
      <w:pPr>
        <w:pStyle w:val="Heading5"/>
        <w:rPr>
          <w:snapToGrid w:val="0"/>
          <w:lang w:eastAsia="zh-CN"/>
        </w:rPr>
      </w:pPr>
      <w:bookmarkStart w:id="8803" w:name="_Toc535476709"/>
      <w:bookmarkStart w:id="8804" w:name="_Toc169719035"/>
      <w:bookmarkStart w:id="8805" w:name="_Toc176337592"/>
      <w:r>
        <w:rPr>
          <w:snapToGrid w:val="0"/>
          <w:lang w:eastAsia="zh-CN"/>
        </w:rPr>
        <w:t>G.2.3.1.7.1</w:t>
      </w:r>
      <w:r>
        <w:rPr>
          <w:snapToGrid w:val="0"/>
          <w:lang w:eastAsia="zh-CN"/>
        </w:rPr>
        <w:tab/>
        <w:t>Test Purpose and Environment</w:t>
      </w:r>
      <w:bookmarkEnd w:id="8803"/>
      <w:bookmarkEnd w:id="8804"/>
      <w:bookmarkEnd w:id="8805"/>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36" type="#_x0000_t75" style="width:20.5pt;height:20.5pt" o:ole="">
                  <v:imagedata r:id="rId215" o:title=""/>
                </v:shape>
                <o:OLEObject Type="Embed" ProgID="Equation.3" ShapeID="_x0000_i1136" DrawAspect="Content" ObjectID="_1788772455"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8806" w:name="_Toc535476710"/>
      <w:bookmarkStart w:id="8807" w:name="_Toc169719036"/>
      <w:bookmarkStart w:id="8808" w:name="_Toc176337593"/>
      <w:r>
        <w:rPr>
          <w:snapToGrid w:val="0"/>
        </w:rPr>
        <w:t>G.2.3.1.7.2</w:t>
      </w:r>
      <w:r>
        <w:rPr>
          <w:snapToGrid w:val="0"/>
        </w:rPr>
        <w:tab/>
        <w:t>Test Requirements</w:t>
      </w:r>
      <w:bookmarkEnd w:id="8806"/>
      <w:bookmarkEnd w:id="8807"/>
      <w:bookmarkEnd w:id="8808"/>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8809" w:name="_Toc82450483"/>
      <w:bookmarkStart w:id="8810" w:name="_Toc82451131"/>
      <w:bookmarkStart w:id="8811" w:name="_Toc145531476"/>
      <w:bookmarkStart w:id="8812" w:name="_Toc130402453"/>
      <w:bookmarkStart w:id="8813" w:name="_Toc138946747"/>
      <w:bookmarkStart w:id="8814" w:name="_Toc138854066"/>
      <w:bookmarkStart w:id="8815" w:name="_Toc535476711"/>
      <w:bookmarkStart w:id="8816" w:name="_Toc74583688"/>
      <w:bookmarkStart w:id="8817" w:name="_Toc89949520"/>
      <w:bookmarkStart w:id="8818" w:name="_Toc76542501"/>
      <w:bookmarkStart w:id="8819" w:name="_Toc98763501"/>
      <w:bookmarkStart w:id="8820" w:name="_Toc106184430"/>
      <w:bookmarkStart w:id="8821" w:name="_Toc98755909"/>
      <w:bookmarkStart w:id="8822" w:name="_Toc137555004"/>
      <w:bookmarkStart w:id="8823" w:name="_Toc155359091"/>
      <w:bookmarkStart w:id="8824" w:name="_Toc169719037"/>
      <w:bookmarkStart w:id="8825" w:name="_Toc176337594"/>
      <w:r>
        <w:t>G.2.3.1.8</w:t>
      </w:r>
      <w:r>
        <w:tab/>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r>
        <w:t>Radio Link Monitoring In-sync Test for FR2-1 PCell configured with CSI-RS-based RLM in non-DRX mode</w:t>
      </w:r>
      <w:bookmarkEnd w:id="8823"/>
      <w:bookmarkEnd w:id="8824"/>
      <w:bookmarkEnd w:id="8825"/>
    </w:p>
    <w:p w14:paraId="42B96019" w14:textId="77777777" w:rsidR="00B20359" w:rsidRDefault="00B20359" w:rsidP="00CE0BEA">
      <w:pPr>
        <w:pStyle w:val="Heading5"/>
        <w:rPr>
          <w:snapToGrid w:val="0"/>
          <w:lang w:eastAsia="zh-CN"/>
        </w:rPr>
      </w:pPr>
      <w:bookmarkStart w:id="8826" w:name="_Toc535476712"/>
      <w:bookmarkStart w:id="8827" w:name="_Toc169719038"/>
      <w:bookmarkStart w:id="8828" w:name="_Toc176337595"/>
      <w:r>
        <w:rPr>
          <w:snapToGrid w:val="0"/>
          <w:lang w:eastAsia="zh-CN"/>
        </w:rPr>
        <w:t>G.2.3.1.8.1</w:t>
      </w:r>
      <w:r>
        <w:rPr>
          <w:snapToGrid w:val="0"/>
          <w:lang w:eastAsia="zh-CN"/>
        </w:rPr>
        <w:tab/>
        <w:t>Test Purpose and Environment</w:t>
      </w:r>
      <w:bookmarkEnd w:id="8826"/>
      <w:bookmarkEnd w:id="8827"/>
      <w:bookmarkEnd w:id="8828"/>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37" type="#_x0000_t75" style="width:20.5pt;height:20.5pt" o:ole="">
                  <v:imagedata r:id="rId215" o:title=""/>
                </v:shape>
                <o:OLEObject Type="Embed" ProgID="Equation.3" ShapeID="_x0000_i1137" DrawAspect="Content" ObjectID="_1788772456"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8829" w:name="_Toc535476713"/>
      <w:bookmarkStart w:id="8830" w:name="_Toc169719039"/>
      <w:bookmarkStart w:id="8831" w:name="_Toc176337596"/>
      <w:r>
        <w:rPr>
          <w:snapToGrid w:val="0"/>
        </w:rPr>
        <w:t>G.2.3.1.8.2</w:t>
      </w:r>
      <w:r>
        <w:rPr>
          <w:snapToGrid w:val="0"/>
        </w:rPr>
        <w:tab/>
        <w:t>Test Requirements</w:t>
      </w:r>
      <w:bookmarkEnd w:id="8829"/>
      <w:bookmarkEnd w:id="8830"/>
      <w:bookmarkEnd w:id="8831"/>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8832" w:name="_Toc169719040"/>
      <w:bookmarkStart w:id="8833" w:name="_Toc176337597"/>
      <w:r>
        <w:t>G.2.3.2</w:t>
      </w:r>
      <w:r>
        <w:tab/>
        <w:t>Beam Failure Detection and Link Recovery Procedure</w:t>
      </w:r>
      <w:bookmarkEnd w:id="8832"/>
      <w:bookmarkEnd w:id="8833"/>
    </w:p>
    <w:p w14:paraId="3929A254" w14:textId="77777777" w:rsidR="00B20359" w:rsidRDefault="00B20359" w:rsidP="00C575E1">
      <w:pPr>
        <w:pStyle w:val="Heading4"/>
        <w:rPr>
          <w:rFonts w:eastAsia="SimSun"/>
          <w:lang w:val="en-US" w:eastAsia="zh-CN"/>
        </w:rPr>
      </w:pPr>
      <w:bookmarkStart w:id="8834" w:name="_Toc138946749"/>
      <w:bookmarkStart w:id="8835" w:name="_Toc82451133"/>
      <w:bookmarkStart w:id="8836" w:name="_Toc98763503"/>
      <w:bookmarkStart w:id="8837" w:name="_Toc106184432"/>
      <w:bookmarkStart w:id="8838" w:name="_Toc137555006"/>
      <w:bookmarkStart w:id="8839" w:name="_Toc89949522"/>
      <w:bookmarkStart w:id="8840" w:name="_Toc74583690"/>
      <w:bookmarkStart w:id="8841" w:name="_Toc82450485"/>
      <w:bookmarkStart w:id="8842" w:name="_Toc98755911"/>
      <w:bookmarkStart w:id="8843" w:name="_Toc130402455"/>
      <w:bookmarkStart w:id="8844" w:name="_Toc76542503"/>
      <w:bookmarkStart w:id="8845" w:name="_Toc138854068"/>
      <w:bookmarkStart w:id="8846" w:name="_Toc169719041"/>
      <w:bookmarkStart w:id="8847" w:name="_Toc176337598"/>
      <w:bookmarkStart w:id="8848"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0D454CFB" w14:textId="77777777" w:rsidR="00B20359" w:rsidRDefault="00B20359" w:rsidP="00C575E1">
      <w:pPr>
        <w:pStyle w:val="Heading5"/>
      </w:pPr>
      <w:bookmarkStart w:id="8849" w:name="_Toc169719042"/>
      <w:bookmarkStart w:id="8850" w:name="_Toc176337599"/>
      <w:bookmarkEnd w:id="884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8849"/>
      <w:bookmarkEnd w:id="8850"/>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38" type="#_x0000_t75" style="width:20pt;height:20pt" o:ole="">
                  <v:imagedata r:id="rId215" o:title=""/>
                </v:shape>
                <o:OLEObject Type="Embed" ProgID="Equation.3" ShapeID="_x0000_i1138" DrawAspect="Content" ObjectID="_1788772457"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8851" w:name="_Toc169719043"/>
      <w:bookmarkStart w:id="8852" w:name="_Toc17633760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8851"/>
      <w:bookmarkEnd w:id="8852"/>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8853" w:name="_Toc137555007"/>
      <w:bookmarkStart w:id="8854" w:name="_Toc98763504"/>
      <w:bookmarkStart w:id="8855" w:name="_Toc74583691"/>
      <w:bookmarkStart w:id="8856" w:name="_Toc89949523"/>
      <w:bookmarkStart w:id="8857" w:name="_Toc98755912"/>
      <w:bookmarkStart w:id="8858" w:name="_Toc76542504"/>
      <w:bookmarkStart w:id="8859" w:name="_Toc138946750"/>
      <w:bookmarkStart w:id="8860" w:name="_Toc106184433"/>
      <w:bookmarkStart w:id="8861" w:name="_Toc138854069"/>
      <w:bookmarkStart w:id="8862" w:name="_Toc82450486"/>
      <w:bookmarkStart w:id="8863" w:name="_Toc130402456"/>
      <w:bookmarkStart w:id="8864" w:name="_Toc82451134"/>
      <w:bookmarkStart w:id="8865" w:name="_Toc535476725"/>
      <w:bookmarkStart w:id="8866" w:name="_Toc169719044"/>
      <w:bookmarkStart w:id="8867" w:name="_Toc176337601"/>
      <w:r>
        <w:t>G.2.3.2.2</w:t>
      </w:r>
      <w:r>
        <w:tab/>
        <w:t>Beam Failure Detection and Link Recovery Test for FR2 PCell configured with SSB-based BFD and LR</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21A9E2B9" w14:textId="77777777" w:rsidR="00B20359" w:rsidRDefault="00B20359" w:rsidP="00C575E1">
      <w:pPr>
        <w:pStyle w:val="Heading5"/>
        <w:rPr>
          <w:snapToGrid w:val="0"/>
        </w:rPr>
      </w:pPr>
      <w:bookmarkStart w:id="8868" w:name="_Toc535476726"/>
      <w:bookmarkStart w:id="8869" w:name="_Toc169719045"/>
      <w:bookmarkStart w:id="8870" w:name="_Toc176337602"/>
      <w:r>
        <w:rPr>
          <w:snapToGrid w:val="0"/>
          <w:lang w:eastAsia="zh-CN"/>
        </w:rPr>
        <w:t>G.2.3.2.2.1</w:t>
      </w:r>
      <w:r>
        <w:rPr>
          <w:snapToGrid w:val="0"/>
          <w:lang w:eastAsia="zh-CN"/>
        </w:rPr>
        <w:tab/>
        <w:t>Test Purpose and Environment</w:t>
      </w:r>
      <w:bookmarkEnd w:id="8868"/>
      <w:bookmarkEnd w:id="8869"/>
      <w:bookmarkEnd w:id="8870"/>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39" type="#_x0000_t75" style="width:20pt;height:20pt" o:ole="">
                  <v:imagedata r:id="rId215" o:title=""/>
                </v:shape>
                <o:OLEObject Type="Embed" ProgID="Equation.3" ShapeID="_x0000_i1139" DrawAspect="Content" ObjectID="_1788772458"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77777777"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-MT which supports 2RX on at least one band. F</w:t>
            </w:r>
            <w:r>
              <w:rPr>
                <w:strike/>
              </w:rPr>
              <w:t xml:space="preserve">or testing of an </w:t>
            </w:r>
            <w:r>
              <w:rPr>
                <w:rFonts w:eastAsia="SimSun"/>
                <w:strike/>
                <w:lang w:eastAsia="zh-CN"/>
              </w:rPr>
              <w:t>NCR</w:t>
            </w:r>
            <w:r>
              <w:rPr>
                <w:strike/>
              </w:rPr>
              <w:t>-MT hich supports 4RX on all bands, the SNR during T3 is modified as specified in clause G.1.3. 1</w:t>
            </w:r>
          </w:p>
        </w:tc>
      </w:tr>
    </w:tbl>
    <w:p w14:paraId="5C41B720" w14:textId="77777777" w:rsidR="00B20359" w:rsidRDefault="00B20359" w:rsidP="00B20359"/>
    <w:p w14:paraId="601B3AE9" w14:textId="77777777" w:rsidR="00B20359" w:rsidRDefault="00B20359" w:rsidP="00B20359">
      <w:pPr>
        <w:pStyle w:val="TH"/>
      </w:pPr>
      <w:bookmarkStart w:id="8871"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8872" w:name="_Toc169719046"/>
      <w:bookmarkStart w:id="8873" w:name="_Toc176337603"/>
      <w:r>
        <w:rPr>
          <w:snapToGrid w:val="0"/>
        </w:rPr>
        <w:t>G.2.3.2.2.2</w:t>
      </w:r>
      <w:r>
        <w:rPr>
          <w:snapToGrid w:val="0"/>
        </w:rPr>
        <w:tab/>
        <w:t>Test Requirements</w:t>
      </w:r>
      <w:bookmarkEnd w:id="8871"/>
      <w:bookmarkEnd w:id="8872"/>
      <w:bookmarkEnd w:id="8873"/>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8874" w:name="_Toc98763505"/>
      <w:bookmarkStart w:id="8875" w:name="_Toc82450487"/>
      <w:bookmarkStart w:id="8876" w:name="_Toc76542505"/>
      <w:bookmarkStart w:id="8877" w:name="_Toc98755913"/>
      <w:bookmarkStart w:id="8878" w:name="_Toc106184434"/>
      <w:bookmarkStart w:id="8879" w:name="_Toc137555008"/>
      <w:bookmarkStart w:id="8880" w:name="_Toc130402457"/>
      <w:bookmarkStart w:id="8881" w:name="_Toc138946751"/>
      <w:bookmarkStart w:id="8882" w:name="_Toc89949524"/>
      <w:bookmarkStart w:id="8883" w:name="_Toc82451135"/>
      <w:bookmarkStart w:id="8884" w:name="_Toc138854070"/>
      <w:bookmarkStart w:id="8885" w:name="_Toc74583692"/>
      <w:bookmarkStart w:id="8886" w:name="_Toc169719047"/>
      <w:bookmarkStart w:id="8887" w:name="_Toc17633760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44ABDFC0" w14:textId="77777777" w:rsidR="00B20359" w:rsidRDefault="00B20359" w:rsidP="00C575E1">
      <w:pPr>
        <w:pStyle w:val="Heading5"/>
        <w:rPr>
          <w:snapToGrid w:val="0"/>
          <w:lang w:eastAsia="zh-CN"/>
        </w:rPr>
      </w:pPr>
      <w:bookmarkStart w:id="8888" w:name="_Toc169719048"/>
      <w:bookmarkStart w:id="8889" w:name="_Toc17633760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8888"/>
      <w:bookmarkEnd w:id="8889"/>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0" type="#_x0000_t75" style="width:20pt;height:20pt" o:ole="">
                  <v:imagedata r:id="rId215" o:title=""/>
                </v:shape>
                <o:OLEObject Type="Embed" ProgID="Equation.3" ShapeID="_x0000_i1140" DrawAspect="Content" ObjectID="_1788772459"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8890" w:name="_Toc169719049"/>
      <w:bookmarkStart w:id="8891" w:name="_Toc17633760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8890"/>
      <w:bookmarkEnd w:id="8891"/>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8892" w:name="_Toc535476562"/>
      <w:bookmarkStart w:id="8893" w:name="_Toc130402458"/>
      <w:bookmarkStart w:id="8894" w:name="_Toc82451136"/>
      <w:bookmarkStart w:id="8895" w:name="_Toc74583693"/>
      <w:bookmarkStart w:id="8896" w:name="_Toc106184435"/>
      <w:bookmarkStart w:id="8897" w:name="_Toc138854071"/>
      <w:bookmarkStart w:id="8898" w:name="_Toc82450488"/>
      <w:bookmarkStart w:id="8899" w:name="_Toc98763506"/>
      <w:bookmarkStart w:id="8900" w:name="_Toc137555009"/>
      <w:bookmarkStart w:id="8901" w:name="_Toc76542506"/>
      <w:bookmarkStart w:id="8902" w:name="_Toc98755914"/>
      <w:bookmarkStart w:id="8903" w:name="_Toc89949525"/>
      <w:bookmarkStart w:id="8904" w:name="_Toc138946752"/>
      <w:bookmarkStart w:id="8905" w:name="_Toc169719050"/>
      <w:bookmarkStart w:id="8906" w:name="_Toc176337607"/>
      <w:r>
        <w:rPr>
          <w:rFonts w:eastAsia="SimSun"/>
        </w:rPr>
        <w:t>G.2.3.2.4</w:t>
      </w:r>
      <w:r>
        <w:rPr>
          <w:rFonts w:eastAsia="SimSun"/>
        </w:rPr>
        <w:tab/>
      </w:r>
      <w:bookmarkEnd w:id="8892"/>
      <w:r>
        <w:rPr>
          <w:rFonts w:eastAsia="SimSun"/>
        </w:rPr>
        <w:t>Beam Failure Detection and Link Recovery Test for FR2 PCell configured with CSI-RS-based BFD and LR in non-DRX mode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3A8D44EC" w14:textId="77777777" w:rsidR="00B20359" w:rsidRDefault="00B20359" w:rsidP="00C575E1">
      <w:pPr>
        <w:pStyle w:val="Heading5"/>
        <w:rPr>
          <w:rFonts w:eastAsia="SimSun"/>
          <w:snapToGrid w:val="0"/>
        </w:rPr>
      </w:pPr>
      <w:bookmarkStart w:id="8907" w:name="_Toc535476732"/>
      <w:bookmarkStart w:id="8908" w:name="_Toc169719051"/>
      <w:bookmarkStart w:id="8909" w:name="_Toc176337608"/>
      <w:r>
        <w:rPr>
          <w:rFonts w:eastAsia="SimSun"/>
          <w:snapToGrid w:val="0"/>
          <w:lang w:eastAsia="zh-CN"/>
        </w:rPr>
        <w:t>G.2.3.2.4.1</w:t>
      </w:r>
      <w:r>
        <w:rPr>
          <w:rFonts w:eastAsia="SimSun"/>
          <w:snapToGrid w:val="0"/>
          <w:lang w:eastAsia="zh-CN"/>
        </w:rPr>
        <w:tab/>
        <w:t>Test Purpose and Environment</w:t>
      </w:r>
      <w:bookmarkEnd w:id="8907"/>
      <w:bookmarkEnd w:id="8908"/>
      <w:bookmarkEnd w:id="8909"/>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1" type="#_x0000_t75" style="width:20.5pt;height:20.5pt" o:ole="">
                  <v:imagedata r:id="rId215" o:title=""/>
                </v:shape>
                <o:OLEObject Type="Embed" ProgID="Equation.3" ShapeID="_x0000_i1141" DrawAspect="Content" ObjectID="_1788772460"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8910"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8911" w:name="_Toc169719052"/>
      <w:bookmarkStart w:id="8912" w:name="_Toc176337609"/>
      <w:r>
        <w:rPr>
          <w:rFonts w:eastAsia="SimSun"/>
          <w:snapToGrid w:val="0"/>
          <w:lang w:eastAsia="zh-CN"/>
        </w:rPr>
        <w:t>G.2.3.2.4.2</w:t>
      </w:r>
      <w:r>
        <w:rPr>
          <w:rFonts w:eastAsia="SimSun"/>
          <w:snapToGrid w:val="0"/>
        </w:rPr>
        <w:tab/>
        <w:t>Test Requirements</w:t>
      </w:r>
      <w:bookmarkEnd w:id="8910"/>
      <w:bookmarkEnd w:id="8911"/>
      <w:bookmarkEnd w:id="8912"/>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8913" w:name="_Toc97737254"/>
      <w:bookmarkStart w:id="8914" w:name="_Toc106094205"/>
      <w:bookmarkStart w:id="8915" w:name="_Toc114252981"/>
      <w:bookmarkStart w:id="8916" w:name="_Toc123046109"/>
      <w:bookmarkStart w:id="8917" w:name="_Toc124157650"/>
      <w:bookmarkStart w:id="8918" w:name="_Toc124259042"/>
      <w:bookmarkStart w:id="8919" w:name="_Toc124259186"/>
      <w:bookmarkStart w:id="8920" w:name="_Toc130585943"/>
      <w:bookmarkStart w:id="8921" w:name="_Toc130586954"/>
      <w:bookmarkStart w:id="8922" w:name="_Toc137462120"/>
      <w:bookmarkStart w:id="8923" w:name="_Toc138883929"/>
      <w:bookmarkStart w:id="8924" w:name="_Toc138884073"/>
      <w:bookmarkStart w:id="8925" w:name="_Toc145426971"/>
      <w:bookmarkStart w:id="8926" w:name="_Toc155428364"/>
      <w:bookmarkStart w:id="8927" w:name="_Toc155781382"/>
      <w:bookmarkStart w:id="8928" w:name="_Toc161665775"/>
      <w:bookmarkStart w:id="8929" w:name="_Toc169719053"/>
      <w:bookmarkStart w:id="8930" w:name="_Toc176337610"/>
      <w:r w:rsidRPr="000B6B37">
        <w:t xml:space="preserve">Annex </w:t>
      </w:r>
      <w:r w:rsidR="00A34EF0">
        <w:t>H</w:t>
      </w:r>
      <w:r w:rsidR="00A34EF0" w:rsidRPr="000B6B37">
        <w:t xml:space="preserve"> </w:t>
      </w:r>
      <w:r w:rsidRPr="000B6B37">
        <w:t>(informative):</w:t>
      </w:r>
      <w:r w:rsidRPr="000B6B37">
        <w:br/>
        <w:t>Change history</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5182AD" w14:textId="77777777" w:rsidR="00D20DF2" w:rsidRDefault="00D20DF2">
      <w:r>
        <w:separator/>
      </w:r>
    </w:p>
  </w:endnote>
  <w:endnote w:type="continuationSeparator" w:id="0">
    <w:p w14:paraId="42752A50" w14:textId="77777777" w:rsidR="00D20DF2" w:rsidRDefault="00D20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D402E7" w14:textId="77777777" w:rsidR="00D20DF2" w:rsidRDefault="00D20DF2">
      <w:r>
        <w:separator/>
      </w:r>
    </w:p>
  </w:footnote>
  <w:footnote w:type="continuationSeparator" w:id="0">
    <w:p w14:paraId="4B7B4544" w14:textId="77777777" w:rsidR="00D20DF2" w:rsidRDefault="00D20D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8" w14:textId="3F567D5C"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114A25">
      <w:rPr>
        <w:rFonts w:ascii="Arial" w:hAnsi="Arial" w:cs="Arial"/>
        <w:b/>
        <w:noProof/>
        <w:sz w:val="18"/>
        <w:szCs w:val="18"/>
      </w:rPr>
      <w:t>3GPP TS 38.106 V18.56.0 (2024-0609)</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3DB77413"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114A25">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80512"/>
    <w:rsid w:val="0008518C"/>
    <w:rsid w:val="000861F2"/>
    <w:rsid w:val="000909AF"/>
    <w:rsid w:val="00091273"/>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576A"/>
    <w:rsid w:val="001037D2"/>
    <w:rsid w:val="0010522D"/>
    <w:rsid w:val="001057EF"/>
    <w:rsid w:val="00105FF5"/>
    <w:rsid w:val="00114A25"/>
    <w:rsid w:val="0012572C"/>
    <w:rsid w:val="001308F3"/>
    <w:rsid w:val="00133525"/>
    <w:rsid w:val="001365F7"/>
    <w:rsid w:val="00144DDD"/>
    <w:rsid w:val="00150419"/>
    <w:rsid w:val="00155D67"/>
    <w:rsid w:val="001571C9"/>
    <w:rsid w:val="00161445"/>
    <w:rsid w:val="0016375E"/>
    <w:rsid w:val="001645BA"/>
    <w:rsid w:val="001649A7"/>
    <w:rsid w:val="00172407"/>
    <w:rsid w:val="00172C56"/>
    <w:rsid w:val="00177095"/>
    <w:rsid w:val="001826D3"/>
    <w:rsid w:val="00183EF5"/>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F522C"/>
    <w:rsid w:val="002F5B65"/>
    <w:rsid w:val="002F5CFC"/>
    <w:rsid w:val="00305D6B"/>
    <w:rsid w:val="00305FEA"/>
    <w:rsid w:val="00310466"/>
    <w:rsid w:val="003110C9"/>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57E"/>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31D6E"/>
    <w:rsid w:val="00733B5E"/>
    <w:rsid w:val="007342C4"/>
    <w:rsid w:val="00734A5B"/>
    <w:rsid w:val="007377CF"/>
    <w:rsid w:val="0074026F"/>
    <w:rsid w:val="007429F6"/>
    <w:rsid w:val="007430EA"/>
    <w:rsid w:val="00744849"/>
    <w:rsid w:val="00744E76"/>
    <w:rsid w:val="007461FE"/>
    <w:rsid w:val="007462CB"/>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A50"/>
    <w:rsid w:val="0079510C"/>
    <w:rsid w:val="007A2CAA"/>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4711"/>
    <w:rsid w:val="008247E2"/>
    <w:rsid w:val="00827C6F"/>
    <w:rsid w:val="00830240"/>
    <w:rsid w:val="008305DC"/>
    <w:rsid w:val="00830747"/>
    <w:rsid w:val="008317F3"/>
    <w:rsid w:val="008318E0"/>
    <w:rsid w:val="0083490A"/>
    <w:rsid w:val="00836988"/>
    <w:rsid w:val="00846BF2"/>
    <w:rsid w:val="00847DB7"/>
    <w:rsid w:val="008508AA"/>
    <w:rsid w:val="0085205E"/>
    <w:rsid w:val="00854944"/>
    <w:rsid w:val="008558BA"/>
    <w:rsid w:val="00855B3F"/>
    <w:rsid w:val="00860028"/>
    <w:rsid w:val="00861277"/>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7C5C"/>
    <w:rsid w:val="008A668C"/>
    <w:rsid w:val="008B3F88"/>
    <w:rsid w:val="008B485B"/>
    <w:rsid w:val="008C384C"/>
    <w:rsid w:val="008C4247"/>
    <w:rsid w:val="008C52B6"/>
    <w:rsid w:val="008D1B47"/>
    <w:rsid w:val="008D6333"/>
    <w:rsid w:val="008F17AA"/>
    <w:rsid w:val="008F30CF"/>
    <w:rsid w:val="008F5577"/>
    <w:rsid w:val="008F5B3E"/>
    <w:rsid w:val="008F69A5"/>
    <w:rsid w:val="0090271F"/>
    <w:rsid w:val="00902C03"/>
    <w:rsid w:val="00902E23"/>
    <w:rsid w:val="00910914"/>
    <w:rsid w:val="009114D7"/>
    <w:rsid w:val="0091348E"/>
    <w:rsid w:val="00917371"/>
    <w:rsid w:val="00917CCB"/>
    <w:rsid w:val="00917F39"/>
    <w:rsid w:val="009203EC"/>
    <w:rsid w:val="00920EE6"/>
    <w:rsid w:val="009226F1"/>
    <w:rsid w:val="00922F2F"/>
    <w:rsid w:val="009244C7"/>
    <w:rsid w:val="00924758"/>
    <w:rsid w:val="00927E34"/>
    <w:rsid w:val="00927F6F"/>
    <w:rsid w:val="0093082E"/>
    <w:rsid w:val="00931C3A"/>
    <w:rsid w:val="0094085E"/>
    <w:rsid w:val="00942EC2"/>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B3A"/>
    <w:rsid w:val="00A26956"/>
    <w:rsid w:val="00A27486"/>
    <w:rsid w:val="00A3038F"/>
    <w:rsid w:val="00A32196"/>
    <w:rsid w:val="00A32E2A"/>
    <w:rsid w:val="00A33B4D"/>
    <w:rsid w:val="00A34EF0"/>
    <w:rsid w:val="00A47F5D"/>
    <w:rsid w:val="00A53724"/>
    <w:rsid w:val="00A554D0"/>
    <w:rsid w:val="00A56066"/>
    <w:rsid w:val="00A6173C"/>
    <w:rsid w:val="00A61A2E"/>
    <w:rsid w:val="00A70AF4"/>
    <w:rsid w:val="00A73129"/>
    <w:rsid w:val="00A73944"/>
    <w:rsid w:val="00A7413E"/>
    <w:rsid w:val="00A7468A"/>
    <w:rsid w:val="00A74D7A"/>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6B86"/>
    <w:rsid w:val="00AB13BF"/>
    <w:rsid w:val="00AC2C2F"/>
    <w:rsid w:val="00AC3DF1"/>
    <w:rsid w:val="00AC3F87"/>
    <w:rsid w:val="00AC4A24"/>
    <w:rsid w:val="00AC5916"/>
    <w:rsid w:val="00AC6BC6"/>
    <w:rsid w:val="00AC765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71800"/>
    <w:rsid w:val="00B77496"/>
    <w:rsid w:val="00B82BA0"/>
    <w:rsid w:val="00B93086"/>
    <w:rsid w:val="00B94AD1"/>
    <w:rsid w:val="00B95075"/>
    <w:rsid w:val="00BA19ED"/>
    <w:rsid w:val="00BA435E"/>
    <w:rsid w:val="00BA4B8D"/>
    <w:rsid w:val="00BA6E4B"/>
    <w:rsid w:val="00BB0782"/>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14C2"/>
    <w:rsid w:val="00CA3D0C"/>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7F7F"/>
    <w:rsid w:val="00D20DF2"/>
    <w:rsid w:val="00D220FE"/>
    <w:rsid w:val="00D27042"/>
    <w:rsid w:val="00D3167F"/>
    <w:rsid w:val="00D36E08"/>
    <w:rsid w:val="00D448FB"/>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74A5"/>
    <w:rsid w:val="00DD7BFD"/>
    <w:rsid w:val="00DE7FA0"/>
    <w:rsid w:val="00DF02AE"/>
    <w:rsid w:val="00DF1749"/>
    <w:rsid w:val="00DF1764"/>
    <w:rsid w:val="00DF19AF"/>
    <w:rsid w:val="00DF24F4"/>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5F90"/>
    <w:rsid w:val="00F76303"/>
    <w:rsid w:val="00F8257F"/>
    <w:rsid w:val="00F82B3A"/>
    <w:rsid w:val="00F84385"/>
    <w:rsid w:val="00F9008D"/>
    <w:rsid w:val="00F9305B"/>
    <w:rsid w:val="00F93981"/>
    <w:rsid w:val="00F93ED4"/>
    <w:rsid w:val="00F9758A"/>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2.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8.wmf"/><Relationship Id="rId138" Type="http://schemas.openxmlformats.org/officeDocument/2006/relationships/oleObject" Target="embeddings/oleObject47.bin"/><Relationship Id="rId159" Type="http://schemas.openxmlformats.org/officeDocument/2006/relationships/image" Target="media/image93.wmf"/><Relationship Id="rId170" Type="http://schemas.openxmlformats.org/officeDocument/2006/relationships/oleObject" Target="embeddings/oleObject65.bin"/><Relationship Id="rId191" Type="http://schemas.openxmlformats.org/officeDocument/2006/relationships/oleObject" Target="embeddings/oleObject79.bin"/><Relationship Id="rId205" Type="http://schemas.openxmlformats.org/officeDocument/2006/relationships/oleObject" Target="embeddings/oleObject93.bin"/><Relationship Id="rId226" Type="http://schemas.openxmlformats.org/officeDocument/2006/relationships/oleObject" Target="embeddings/oleObject107.bin"/><Relationship Id="rId107" Type="http://schemas.openxmlformats.org/officeDocument/2006/relationships/image" Target="media/image66.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8.wmf"/><Relationship Id="rId128" Type="http://schemas.openxmlformats.org/officeDocument/2006/relationships/oleObject" Target="embeddings/oleObject42.bin"/><Relationship Id="rId149" Type="http://schemas.openxmlformats.org/officeDocument/2006/relationships/image" Target="media/image88.wmf"/><Relationship Id="rId5" Type="http://schemas.openxmlformats.org/officeDocument/2006/relationships/settings" Target="settings.xml"/><Relationship Id="rId95" Type="http://schemas.openxmlformats.org/officeDocument/2006/relationships/image" Target="media/image54.wmf"/><Relationship Id="rId160" Type="http://schemas.openxmlformats.org/officeDocument/2006/relationships/oleObject" Target="embeddings/oleObject58.bin"/><Relationship Id="rId181" Type="http://schemas.openxmlformats.org/officeDocument/2006/relationships/oleObject" Target="embeddings/oleObject71.bin"/><Relationship Id="rId216" Type="http://schemas.openxmlformats.org/officeDocument/2006/relationships/oleObject" Target="embeddings/oleObject102.bin"/><Relationship Id="rId237" Type="http://schemas.openxmlformats.org/officeDocument/2006/relationships/image" Target="media/image115.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37.bin"/><Relationship Id="rId139" Type="http://schemas.openxmlformats.org/officeDocument/2006/relationships/image" Target="media/image83.wmf"/><Relationship Id="rId85" Type="http://schemas.openxmlformats.org/officeDocument/2006/relationships/image" Target="media/image49.wmf"/><Relationship Id="rId150" Type="http://schemas.openxmlformats.org/officeDocument/2006/relationships/oleObject" Target="embeddings/oleObject53.bin"/><Relationship Id="rId171" Type="http://schemas.openxmlformats.org/officeDocument/2006/relationships/oleObject" Target="embeddings/oleObject66.bin"/><Relationship Id="rId192" Type="http://schemas.openxmlformats.org/officeDocument/2006/relationships/oleObject" Target="embeddings/oleObject80.bin"/><Relationship Id="rId206" Type="http://schemas.openxmlformats.org/officeDocument/2006/relationships/oleObject" Target="embeddings/oleObject94.bin"/><Relationship Id="rId227" Type="http://schemas.openxmlformats.org/officeDocument/2006/relationships/oleObject" Target="embeddings/oleObject108.bin"/><Relationship Id="rId201" Type="http://schemas.openxmlformats.org/officeDocument/2006/relationships/oleObject" Target="embeddings/oleObject89.bin"/><Relationship Id="rId222" Type="http://schemas.openxmlformats.org/officeDocument/2006/relationships/image" Target="media/image109.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62.wmf"/><Relationship Id="rId108" Type="http://schemas.openxmlformats.org/officeDocument/2006/relationships/image" Target="media/image67.wmf"/><Relationship Id="rId124" Type="http://schemas.openxmlformats.org/officeDocument/2006/relationships/oleObject" Target="embeddings/oleObject40.bin"/><Relationship Id="rId129" Type="http://schemas.openxmlformats.org/officeDocument/2006/relationships/image" Target="media/image78.wmf"/><Relationship Id="rId54" Type="http://schemas.openxmlformats.org/officeDocument/2006/relationships/oleObject" Target="embeddings/oleObject21.bin"/><Relationship Id="rId70" Type="http://schemas.openxmlformats.org/officeDocument/2006/relationships/image" Target="media/image34.wmf"/><Relationship Id="rId75" Type="http://schemas.openxmlformats.org/officeDocument/2006/relationships/image" Target="media/image39.wmf"/><Relationship Id="rId91" Type="http://schemas.openxmlformats.org/officeDocument/2006/relationships/oleObject" Target="embeddings/oleObject31.bin"/><Relationship Id="rId96" Type="http://schemas.openxmlformats.org/officeDocument/2006/relationships/image" Target="media/image55.wmf"/><Relationship Id="rId140" Type="http://schemas.openxmlformats.org/officeDocument/2006/relationships/oleObject" Target="embeddings/oleObject48.bin"/><Relationship Id="rId145" Type="http://schemas.openxmlformats.org/officeDocument/2006/relationships/image" Target="media/image86.wmf"/><Relationship Id="rId161" Type="http://schemas.openxmlformats.org/officeDocument/2006/relationships/oleObject" Target="embeddings/oleObject59.bin"/><Relationship Id="rId166" Type="http://schemas.openxmlformats.org/officeDocument/2006/relationships/oleObject" Target="embeddings/oleObject63.bin"/><Relationship Id="rId182" Type="http://schemas.openxmlformats.org/officeDocument/2006/relationships/image" Target="media/image102.wmf"/><Relationship Id="rId187" Type="http://schemas.openxmlformats.org/officeDocument/2006/relationships/oleObject" Target="embeddings/oleObject75.bin"/><Relationship Id="rId217" Type="http://schemas.openxmlformats.org/officeDocument/2006/relationships/image" Target="media/image10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9.bin"/><Relationship Id="rId233" Type="http://schemas.openxmlformats.org/officeDocument/2006/relationships/image" Target="media/image113.png"/><Relationship Id="rId238" Type="http://schemas.openxmlformats.org/officeDocument/2006/relationships/oleObject" Target="embeddings/oleObject114.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5.bin"/><Relationship Id="rId119" Type="http://schemas.openxmlformats.org/officeDocument/2006/relationships/image" Target="media/image73.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5.wmf"/><Relationship Id="rId86" Type="http://schemas.openxmlformats.org/officeDocument/2006/relationships/oleObject" Target="embeddings/oleObject28.bin"/><Relationship Id="rId130" Type="http://schemas.openxmlformats.org/officeDocument/2006/relationships/oleObject" Target="embeddings/oleObject43.bin"/><Relationship Id="rId135" Type="http://schemas.openxmlformats.org/officeDocument/2006/relationships/image" Target="media/image81.wmf"/><Relationship Id="rId151" Type="http://schemas.openxmlformats.org/officeDocument/2006/relationships/image" Target="media/image89.wmf"/><Relationship Id="rId156" Type="http://schemas.openxmlformats.org/officeDocument/2006/relationships/oleObject" Target="embeddings/oleObject56.bin"/><Relationship Id="rId177" Type="http://schemas.openxmlformats.org/officeDocument/2006/relationships/oleObject" Target="embeddings/oleObject69.bin"/><Relationship Id="rId198" Type="http://schemas.openxmlformats.org/officeDocument/2006/relationships/oleObject" Target="embeddings/oleObject86.bin"/><Relationship Id="rId172" Type="http://schemas.openxmlformats.org/officeDocument/2006/relationships/image" Target="media/image97.wmf"/><Relationship Id="rId193" Type="http://schemas.openxmlformats.org/officeDocument/2006/relationships/oleObject" Target="embeddings/oleObject81.bin"/><Relationship Id="rId202" Type="http://schemas.openxmlformats.org/officeDocument/2006/relationships/oleObject" Target="embeddings/oleObject90.bin"/><Relationship Id="rId207" Type="http://schemas.openxmlformats.org/officeDocument/2006/relationships/oleObject" Target="embeddings/oleObject95.bin"/><Relationship Id="rId223" Type="http://schemas.openxmlformats.org/officeDocument/2006/relationships/oleObject" Target="embeddings/oleObject105.bin"/><Relationship Id="rId228" Type="http://schemas.openxmlformats.org/officeDocument/2006/relationships/image" Target="media/image111.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8.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40.wmf"/><Relationship Id="rId97" Type="http://schemas.openxmlformats.org/officeDocument/2006/relationships/image" Target="media/image56.wmf"/><Relationship Id="rId104" Type="http://schemas.openxmlformats.org/officeDocument/2006/relationships/image" Target="media/image63.wmf"/><Relationship Id="rId120" Type="http://schemas.openxmlformats.org/officeDocument/2006/relationships/oleObject" Target="embeddings/oleObject38.bin"/><Relationship Id="rId125" Type="http://schemas.openxmlformats.org/officeDocument/2006/relationships/image" Target="media/image76.wmf"/><Relationship Id="rId141" Type="http://schemas.openxmlformats.org/officeDocument/2006/relationships/image" Target="media/image84.wmf"/><Relationship Id="rId146" Type="http://schemas.openxmlformats.org/officeDocument/2006/relationships/oleObject" Target="embeddings/oleObject51.bin"/><Relationship Id="rId167" Type="http://schemas.openxmlformats.org/officeDocument/2006/relationships/image" Target="media/image9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image" Target="media/image52.wmf"/><Relationship Id="rId162" Type="http://schemas.openxmlformats.org/officeDocument/2006/relationships/oleObject" Target="embeddings/oleObject60.bin"/><Relationship Id="rId183" Type="http://schemas.openxmlformats.org/officeDocument/2006/relationships/oleObject" Target="embeddings/oleObject72.bin"/><Relationship Id="rId213" Type="http://schemas.openxmlformats.org/officeDocument/2006/relationships/oleObject" Target="embeddings/oleObject100.bin"/><Relationship Id="rId218" Type="http://schemas.openxmlformats.org/officeDocument/2006/relationships/oleObject" Target="embeddings/oleObject103.bin"/><Relationship Id="rId234" Type="http://schemas.openxmlformats.org/officeDocument/2006/relationships/oleObject" Target="embeddings/oleObject112.bin"/><Relationship Id="rId239" Type="http://schemas.openxmlformats.org/officeDocument/2006/relationships/oleObject" Target="embeddings/oleObject115.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image" Target="media/image50.wmf"/><Relationship Id="rId110" Type="http://schemas.openxmlformats.org/officeDocument/2006/relationships/oleObject" Target="embeddings/oleObject33.bin"/><Relationship Id="rId115" Type="http://schemas.openxmlformats.org/officeDocument/2006/relationships/image" Target="media/image71.wmf"/><Relationship Id="rId131" Type="http://schemas.openxmlformats.org/officeDocument/2006/relationships/image" Target="media/image79.wmf"/><Relationship Id="rId136" Type="http://schemas.openxmlformats.org/officeDocument/2006/relationships/oleObject" Target="embeddings/oleObject46.bin"/><Relationship Id="rId157" Type="http://schemas.openxmlformats.org/officeDocument/2006/relationships/image" Target="media/image92.wmf"/><Relationship Id="rId178" Type="http://schemas.openxmlformats.org/officeDocument/2006/relationships/image" Target="media/image100.wmf"/><Relationship Id="rId61" Type="http://schemas.openxmlformats.org/officeDocument/2006/relationships/image" Target="media/image27.wmf"/><Relationship Id="rId82" Type="http://schemas.openxmlformats.org/officeDocument/2006/relationships/image" Target="media/image46.wmf"/><Relationship Id="rId152" Type="http://schemas.openxmlformats.org/officeDocument/2006/relationships/oleObject" Target="embeddings/oleObject54.bin"/><Relationship Id="rId173" Type="http://schemas.openxmlformats.org/officeDocument/2006/relationships/oleObject" Target="embeddings/oleObject67.bin"/><Relationship Id="rId194" Type="http://schemas.openxmlformats.org/officeDocument/2006/relationships/oleObject" Target="embeddings/oleObject82.bin"/><Relationship Id="rId199" Type="http://schemas.openxmlformats.org/officeDocument/2006/relationships/oleObject" Target="embeddings/oleObject87.bin"/><Relationship Id="rId203" Type="http://schemas.openxmlformats.org/officeDocument/2006/relationships/oleObject" Target="embeddings/oleObject91.bin"/><Relationship Id="rId208" Type="http://schemas.openxmlformats.org/officeDocument/2006/relationships/oleObject" Target="embeddings/oleObject96.bin"/><Relationship Id="rId229" Type="http://schemas.openxmlformats.org/officeDocument/2006/relationships/oleObject" Target="embeddings/oleObject109.bin"/><Relationship Id="rId19" Type="http://schemas.openxmlformats.org/officeDocument/2006/relationships/oleObject" Target="embeddings/oleObject2.bin"/><Relationship Id="rId224" Type="http://schemas.openxmlformats.org/officeDocument/2006/relationships/oleObject" Target="embeddings/oleObject106.bin"/><Relationship Id="rId240" Type="http://schemas.openxmlformats.org/officeDocument/2006/relationships/image" Target="media/image116.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image" Target="media/image41.wmf"/><Relationship Id="rId100" Type="http://schemas.openxmlformats.org/officeDocument/2006/relationships/image" Target="media/image59.wmf"/><Relationship Id="rId105" Type="http://schemas.openxmlformats.org/officeDocument/2006/relationships/image" Target="media/image64.wmf"/><Relationship Id="rId126" Type="http://schemas.openxmlformats.org/officeDocument/2006/relationships/oleObject" Target="embeddings/oleObject41.bin"/><Relationship Id="rId147" Type="http://schemas.openxmlformats.org/officeDocument/2006/relationships/image" Target="media/image87.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6.wmf"/><Relationship Id="rId93" Type="http://schemas.openxmlformats.org/officeDocument/2006/relationships/oleObject" Target="embeddings/oleObject32.bin"/><Relationship Id="rId98" Type="http://schemas.openxmlformats.org/officeDocument/2006/relationships/image" Target="media/image57.wmf"/><Relationship Id="rId121" Type="http://schemas.openxmlformats.org/officeDocument/2006/relationships/image" Target="media/image74.wmf"/><Relationship Id="rId142" Type="http://schemas.openxmlformats.org/officeDocument/2006/relationships/oleObject" Target="embeddings/oleObject49.bin"/><Relationship Id="rId163" Type="http://schemas.openxmlformats.org/officeDocument/2006/relationships/oleObject" Target="embeddings/oleObject61.bin"/><Relationship Id="rId184" Type="http://schemas.openxmlformats.org/officeDocument/2006/relationships/oleObject" Target="embeddings/oleObject73.bin"/><Relationship Id="rId189" Type="http://schemas.openxmlformats.org/officeDocument/2006/relationships/oleObject" Target="embeddings/oleObject77.bin"/><Relationship Id="rId219" Type="http://schemas.openxmlformats.org/officeDocument/2006/relationships/image" Target="media/image107.png"/><Relationship Id="rId3" Type="http://schemas.openxmlformats.org/officeDocument/2006/relationships/numbering" Target="numbering.xml"/><Relationship Id="rId214" Type="http://schemas.openxmlformats.org/officeDocument/2006/relationships/oleObject" Target="embeddings/oleObject101.bin"/><Relationship Id="rId230" Type="http://schemas.openxmlformats.org/officeDocument/2006/relationships/oleObject" Target="embeddings/oleObject110.bin"/><Relationship Id="rId235" Type="http://schemas.openxmlformats.org/officeDocument/2006/relationships/image" Target="media/image114.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36.bin"/><Relationship Id="rId137" Type="http://schemas.openxmlformats.org/officeDocument/2006/relationships/image" Target="media/image82.wmf"/><Relationship Id="rId158" Type="http://schemas.openxmlformats.org/officeDocument/2006/relationships/oleObject" Target="embeddings/oleObject57.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7.wmf"/><Relationship Id="rId88" Type="http://schemas.openxmlformats.org/officeDocument/2006/relationships/oleObject" Target="embeddings/oleObject29.bin"/><Relationship Id="rId111" Type="http://schemas.openxmlformats.org/officeDocument/2006/relationships/image" Target="media/image69.wmf"/><Relationship Id="rId132" Type="http://schemas.openxmlformats.org/officeDocument/2006/relationships/oleObject" Target="embeddings/oleObject44.bin"/><Relationship Id="rId153" Type="http://schemas.openxmlformats.org/officeDocument/2006/relationships/image" Target="media/image90.wmf"/><Relationship Id="rId174" Type="http://schemas.openxmlformats.org/officeDocument/2006/relationships/image" Target="media/image98.wmf"/><Relationship Id="rId179" Type="http://schemas.openxmlformats.org/officeDocument/2006/relationships/oleObject" Target="embeddings/oleObject70.bin"/><Relationship Id="rId195" Type="http://schemas.openxmlformats.org/officeDocument/2006/relationships/oleObject" Target="embeddings/oleObject83.bin"/><Relationship Id="rId209" Type="http://schemas.openxmlformats.org/officeDocument/2006/relationships/oleObject" Target="embeddings/oleObject97.bin"/><Relationship Id="rId190" Type="http://schemas.openxmlformats.org/officeDocument/2006/relationships/oleObject" Target="embeddings/oleObject78.bin"/><Relationship Id="rId204" Type="http://schemas.openxmlformats.org/officeDocument/2006/relationships/oleObject" Target="embeddings/oleObject92.bin"/><Relationship Id="rId220" Type="http://schemas.openxmlformats.org/officeDocument/2006/relationships/oleObject" Target="embeddings/oleObject104.bin"/><Relationship Id="rId225" Type="http://schemas.openxmlformats.org/officeDocument/2006/relationships/image" Target="media/image110.png"/><Relationship Id="rId241" Type="http://schemas.openxmlformats.org/officeDocument/2006/relationships/oleObject" Target="embeddings/oleObject116.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5.wmf"/><Relationship Id="rId127" Type="http://schemas.openxmlformats.org/officeDocument/2006/relationships/image" Target="media/image77.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image" Target="media/image37.wmf"/><Relationship Id="rId78" Type="http://schemas.openxmlformats.org/officeDocument/2006/relationships/image" Target="media/image42.wmf"/><Relationship Id="rId94" Type="http://schemas.openxmlformats.org/officeDocument/2006/relationships/image" Target="media/image53.wmf"/><Relationship Id="rId99" Type="http://schemas.openxmlformats.org/officeDocument/2006/relationships/image" Target="media/image58.wmf"/><Relationship Id="rId101" Type="http://schemas.openxmlformats.org/officeDocument/2006/relationships/image" Target="media/image60.wmf"/><Relationship Id="rId122" Type="http://schemas.openxmlformats.org/officeDocument/2006/relationships/oleObject" Target="embeddings/oleObject39.bin"/><Relationship Id="rId143" Type="http://schemas.openxmlformats.org/officeDocument/2006/relationships/image" Target="media/image85.wmf"/><Relationship Id="rId148" Type="http://schemas.openxmlformats.org/officeDocument/2006/relationships/oleObject" Target="embeddings/oleObject52.bin"/><Relationship Id="rId164" Type="http://schemas.openxmlformats.org/officeDocument/2006/relationships/oleObject" Target="embeddings/oleObject62.bin"/><Relationship Id="rId169" Type="http://schemas.openxmlformats.org/officeDocument/2006/relationships/image" Target="media/image96.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1.wmf"/><Relationship Id="rId210" Type="http://schemas.openxmlformats.org/officeDocument/2006/relationships/oleObject" Target="embeddings/oleObject98.bin"/><Relationship Id="rId215" Type="http://schemas.openxmlformats.org/officeDocument/2006/relationships/image" Target="media/image105.wmf"/><Relationship Id="rId236" Type="http://schemas.openxmlformats.org/officeDocument/2006/relationships/oleObject" Target="embeddings/oleObject113.bin"/><Relationship Id="rId26" Type="http://schemas.openxmlformats.org/officeDocument/2006/relationships/image" Target="media/image14.wmf"/><Relationship Id="rId231" Type="http://schemas.openxmlformats.org/officeDocument/2006/relationships/image" Target="media/image112.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0.bin"/><Relationship Id="rId112" Type="http://schemas.openxmlformats.org/officeDocument/2006/relationships/oleObject" Target="embeddings/oleObject34.bin"/><Relationship Id="rId133" Type="http://schemas.openxmlformats.org/officeDocument/2006/relationships/image" Target="media/image80.wmf"/><Relationship Id="rId154" Type="http://schemas.openxmlformats.org/officeDocument/2006/relationships/oleObject" Target="embeddings/oleObject55.bin"/><Relationship Id="rId175" Type="http://schemas.openxmlformats.org/officeDocument/2006/relationships/oleObject" Target="embeddings/oleObject68.bin"/><Relationship Id="rId196" Type="http://schemas.openxmlformats.org/officeDocument/2006/relationships/oleObject" Target="embeddings/oleObject84.bin"/><Relationship Id="rId200" Type="http://schemas.openxmlformats.org/officeDocument/2006/relationships/oleObject" Target="embeddings/oleObject88.bin"/><Relationship Id="rId16" Type="http://schemas.openxmlformats.org/officeDocument/2006/relationships/image" Target="media/image7.emf"/><Relationship Id="rId221" Type="http://schemas.openxmlformats.org/officeDocument/2006/relationships/image" Target="media/image108.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image" Target="media/image43.wmf"/><Relationship Id="rId102" Type="http://schemas.openxmlformats.org/officeDocument/2006/relationships/image" Target="media/image61.wmf"/><Relationship Id="rId123" Type="http://schemas.openxmlformats.org/officeDocument/2006/relationships/image" Target="media/image75.wmf"/><Relationship Id="rId144" Type="http://schemas.openxmlformats.org/officeDocument/2006/relationships/oleObject" Target="embeddings/oleObject50.bin"/><Relationship Id="rId90" Type="http://schemas.openxmlformats.org/officeDocument/2006/relationships/image" Target="media/image51.wmf"/><Relationship Id="rId165" Type="http://schemas.openxmlformats.org/officeDocument/2006/relationships/image" Target="media/image94.wmf"/><Relationship Id="rId186" Type="http://schemas.openxmlformats.org/officeDocument/2006/relationships/oleObject" Target="embeddings/oleObject74.bin"/><Relationship Id="rId211" Type="http://schemas.openxmlformats.org/officeDocument/2006/relationships/image" Target="media/image104.wmf"/><Relationship Id="rId232" Type="http://schemas.openxmlformats.org/officeDocument/2006/relationships/oleObject" Target="embeddings/oleObject111.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image" Target="media/image70.wmf"/><Relationship Id="rId134" Type="http://schemas.openxmlformats.org/officeDocument/2006/relationships/oleObject" Target="embeddings/oleObject45.bin"/><Relationship Id="rId80" Type="http://schemas.openxmlformats.org/officeDocument/2006/relationships/image" Target="media/image44.wmf"/><Relationship Id="rId155" Type="http://schemas.openxmlformats.org/officeDocument/2006/relationships/image" Target="media/image91.wmf"/><Relationship Id="rId176" Type="http://schemas.openxmlformats.org/officeDocument/2006/relationships/image" Target="media/image99.wmf"/><Relationship Id="rId197" Type="http://schemas.openxmlformats.org/officeDocument/2006/relationships/oleObject" Target="embeddings/oleObject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598</TotalTime>
  <Pages>111</Pages>
  <Words>91453</Words>
  <Characters>521283</Characters>
  <Application>Microsoft Office Word</Application>
  <DocSecurity>0</DocSecurity>
  <Lines>4344</Lines>
  <Paragraphs>1223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611513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391</cp:revision>
  <cp:lastPrinted>2019-02-25T14:05:00Z</cp:lastPrinted>
  <dcterms:created xsi:type="dcterms:W3CDTF">2022-04-01T09:01:00Z</dcterms:created>
  <dcterms:modified xsi:type="dcterms:W3CDTF">2024-09-25T10:20:00Z</dcterms:modified>
</cp:coreProperties>
</file>