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DEB8AED"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AC40DE">
              <w:t>22</w:t>
            </w:r>
            <w:r w:rsidRPr="00DC7196">
              <w:t>.</w:t>
            </w:r>
            <w:bookmarkEnd w:id="3"/>
            <w:r w:rsidR="005601BA">
              <w:t>0</w:t>
            </w:r>
            <w:r w:rsidRPr="00DC7196">
              <w:t xml:space="preserve"> </w:t>
            </w:r>
            <w:r w:rsidRPr="00DC7196">
              <w:rPr>
                <w:sz w:val="32"/>
              </w:rPr>
              <w:t>(</w:t>
            </w:r>
            <w:bookmarkStart w:id="4" w:name="issueDate"/>
            <w:r w:rsidR="001751D0" w:rsidRPr="00DC7196">
              <w:rPr>
                <w:sz w:val="32"/>
              </w:rPr>
              <w:t>202</w:t>
            </w:r>
            <w:r w:rsidR="001751D0">
              <w:rPr>
                <w:sz w:val="32"/>
              </w:rPr>
              <w:t>4</w:t>
            </w:r>
            <w:r w:rsidRPr="00DC7196">
              <w:rPr>
                <w:sz w:val="32"/>
              </w:rPr>
              <w:t>-</w:t>
            </w:r>
            <w:bookmarkEnd w:id="4"/>
            <w:r w:rsidR="00AC40DE">
              <w:rPr>
                <w:sz w:val="32"/>
              </w:rPr>
              <w:t>12</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503DC960" w:rsidR="00E16509" w:rsidRPr="00133525" w:rsidRDefault="00E16509" w:rsidP="00133525">
            <w:pPr>
              <w:pStyle w:val="FP"/>
              <w:jc w:val="center"/>
              <w:rPr>
                <w:noProof/>
                <w:sz w:val="18"/>
              </w:rPr>
            </w:pPr>
            <w:r w:rsidRPr="00DC7196">
              <w:rPr>
                <w:noProof/>
                <w:sz w:val="18"/>
              </w:rPr>
              <w:t xml:space="preserve">© </w:t>
            </w:r>
            <w:r w:rsidR="001751D0" w:rsidRPr="00DC7196">
              <w:rPr>
                <w:noProof/>
                <w:sz w:val="18"/>
              </w:rPr>
              <w:t>202</w:t>
            </w:r>
            <w:r w:rsidR="001751D0">
              <w:rPr>
                <w:noProof/>
                <w:sz w:val="18"/>
              </w:rPr>
              <w:t>4</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6414FB4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13F7AF8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0158963"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75446F6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5D72DDD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1AB490A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1C1DA4C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3846CE1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0F5D2ED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04DB73F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71FD37A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1A4CE8D9"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138D84F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3732605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24</w:t>
      </w:r>
    </w:p>
    <w:p w14:paraId="22A743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05C6E1B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39CE011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2F0BF65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78F6498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two bands)</w:t>
      </w:r>
      <w:r>
        <w:tab/>
        <w:t>27</w:t>
      </w:r>
    </w:p>
    <w:p w14:paraId="1B6FF6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three bands)</w:t>
      </w:r>
      <w:r>
        <w:tab/>
        <w:t>31</w:t>
      </w:r>
    </w:p>
    <w:p w14:paraId="3141C5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four bands)</w:t>
      </w:r>
      <w:r>
        <w:tab/>
        <w:t>32</w:t>
      </w:r>
    </w:p>
    <w:p w14:paraId="434B2878"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1326A7">
        <w:rPr>
          <w:lang w:val="en-US" w:eastAsia="zh-CN"/>
        </w:rPr>
        <w:t>C</w:t>
      </w:r>
      <w:r>
        <w:tab/>
        <w:t>32</w:t>
      </w:r>
    </w:p>
    <w:p w14:paraId="355C4A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309F1DD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1326A7">
        <w:rPr>
          <w:shd w:val="clear" w:color="auto" w:fill="FFFFFF"/>
        </w:rPr>
        <w:t>Operating bands for UL MIMO</w:t>
      </w:r>
      <w:r>
        <w:tab/>
        <w:t>33</w:t>
      </w:r>
    </w:p>
    <w:p w14:paraId="6348CB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7ABF33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141E8F9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7377969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4DD990B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2E91EFE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2FAE7EC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442D27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2291EDB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535932F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2004EB0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77B90EF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1180B0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10F314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42</w:t>
      </w:r>
    </w:p>
    <w:p w14:paraId="585AB34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2A9D9BD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7B6F6AA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7C5B7EA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5D17B65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71BB45C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3870CE2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5AA115D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70CECB7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48616F1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5CEEFEB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57ADE7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45A4735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50E9554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22785C2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7E733C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25EC694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798FC9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1C2A2FC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197847C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3667612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3706312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0397F91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783C888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454D94D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4C536C7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37742CA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7EE2CBD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5DB25BD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1E79CF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4222C1C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4A70B3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609F548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5B7A9E4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0A16DE7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2A6138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6EBF569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3D6A9FC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two bands)</w:t>
      </w:r>
      <w:r>
        <w:tab/>
        <w:t>60</w:t>
      </w:r>
    </w:p>
    <w:p w14:paraId="3E80479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three bands)</w:t>
      </w:r>
      <w:r>
        <w:tab/>
        <w:t>72</w:t>
      </w:r>
    </w:p>
    <w:p w14:paraId="5A46814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four bands)</w:t>
      </w:r>
      <w:r>
        <w:tab/>
        <w:t>81</w:t>
      </w:r>
    </w:p>
    <w:p w14:paraId="5DDB824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1326A7">
        <w:rPr>
          <w:lang w:val="en-US" w:eastAsia="zh-CN"/>
        </w:rPr>
        <w:t>Configurations</w:t>
      </w:r>
      <w:r w:rsidRPr="001326A7">
        <w:rPr>
          <w:rFonts w:eastAsia="Times New Roman"/>
          <w:lang w:eastAsia="en-GB"/>
        </w:rPr>
        <w:t xml:space="preserve"> for D</w:t>
      </w:r>
      <w:r w:rsidRPr="001326A7">
        <w:rPr>
          <w:lang w:val="en-US" w:eastAsia="zh-CN"/>
        </w:rPr>
        <w:t>C</w:t>
      </w:r>
      <w:r>
        <w:tab/>
        <w:t>84</w:t>
      </w:r>
    </w:p>
    <w:p w14:paraId="49228C3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85</w:t>
      </w:r>
    </w:p>
    <w:p w14:paraId="4D6984A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86</w:t>
      </w:r>
    </w:p>
    <w:p w14:paraId="6411D0E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86</w:t>
      </w:r>
    </w:p>
    <w:p w14:paraId="1A87310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86</w:t>
      </w:r>
    </w:p>
    <w:p w14:paraId="4F7021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86</w:t>
      </w:r>
    </w:p>
    <w:p w14:paraId="1BCD638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86</w:t>
      </w:r>
    </w:p>
    <w:p w14:paraId="31710D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86</w:t>
      </w:r>
    </w:p>
    <w:p w14:paraId="591692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88</w:t>
      </w:r>
    </w:p>
    <w:p w14:paraId="520091B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91</w:t>
      </w:r>
    </w:p>
    <w:p w14:paraId="7AE42F8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91</w:t>
      </w:r>
    </w:p>
    <w:p w14:paraId="1EFFC0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96</w:t>
      </w:r>
    </w:p>
    <w:p w14:paraId="5490AD0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97</w:t>
      </w:r>
    </w:p>
    <w:p w14:paraId="4D49E39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97</w:t>
      </w:r>
    </w:p>
    <w:p w14:paraId="26ADFF9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100</w:t>
      </w:r>
    </w:p>
    <w:p w14:paraId="7C32F98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100</w:t>
      </w:r>
    </w:p>
    <w:p w14:paraId="4A9AA5C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101</w:t>
      </w:r>
    </w:p>
    <w:p w14:paraId="29D77E8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102</w:t>
      </w:r>
    </w:p>
    <w:p w14:paraId="4B1D6E0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103</w:t>
      </w:r>
    </w:p>
    <w:p w14:paraId="43123DA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103</w:t>
      </w:r>
    </w:p>
    <w:p w14:paraId="2DD53F3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103</w:t>
      </w:r>
    </w:p>
    <w:p w14:paraId="68E5DB6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104</w:t>
      </w:r>
    </w:p>
    <w:p w14:paraId="551E8C0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w:t>
      </w:r>
      <w:r w:rsidRPr="001326A7">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18</w:t>
      </w:r>
      <w:r>
        <w:tab/>
        <w:t>104</w:t>
      </w:r>
    </w:p>
    <w:p w14:paraId="0FEFD12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105</w:t>
      </w:r>
    </w:p>
    <w:p w14:paraId="7E3867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24</w:t>
      </w:r>
      <w:r>
        <w:tab/>
        <w:t>105</w:t>
      </w:r>
    </w:p>
    <w:p w14:paraId="54F666A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106</w:t>
      </w:r>
    </w:p>
    <w:p w14:paraId="0BCDD46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46</w:t>
      </w:r>
      <w:r>
        <w:tab/>
        <w:t>107</w:t>
      </w:r>
    </w:p>
    <w:p w14:paraId="7259B62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108</w:t>
      </w:r>
    </w:p>
    <w:p w14:paraId="76ACD37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109</w:t>
      </w:r>
    </w:p>
    <w:p w14:paraId="5F3AA24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44</w:t>
      </w:r>
      <w:r>
        <w:tab/>
        <w:t>110</w:t>
      </w:r>
    </w:p>
    <w:p w14:paraId="677144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110</w:t>
      </w:r>
    </w:p>
    <w:p w14:paraId="7F6B5A1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111</w:t>
      </w:r>
    </w:p>
    <w:p w14:paraId="546B86E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111</w:t>
      </w:r>
    </w:p>
    <w:p w14:paraId="3C2363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112</w:t>
      </w:r>
    </w:p>
    <w:p w14:paraId="34B86A1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113</w:t>
      </w:r>
    </w:p>
    <w:p w14:paraId="21C9E9A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48</w:t>
      </w:r>
      <w:r>
        <w:tab/>
        <w:t>113</w:t>
      </w:r>
    </w:p>
    <w:p w14:paraId="5A15F04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49</w:t>
      </w:r>
      <w:r>
        <w:tab/>
        <w:t>114</w:t>
      </w:r>
    </w:p>
    <w:p w14:paraId="16AFC59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115</w:t>
      </w:r>
    </w:p>
    <w:p w14:paraId="703CC82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115</w:t>
      </w:r>
    </w:p>
    <w:p w14:paraId="66D6D81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117</w:t>
      </w:r>
    </w:p>
    <w:p w14:paraId="5B2C70B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117</w:t>
      </w:r>
    </w:p>
    <w:p w14:paraId="52ED53E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117</w:t>
      </w:r>
    </w:p>
    <w:p w14:paraId="75B8B7E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118</w:t>
      </w:r>
    </w:p>
    <w:p w14:paraId="4A751EB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118</w:t>
      </w:r>
    </w:p>
    <w:p w14:paraId="0A27689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121</w:t>
      </w:r>
    </w:p>
    <w:p w14:paraId="24E4E94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121</w:t>
      </w:r>
    </w:p>
    <w:p w14:paraId="7CD578D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121</w:t>
      </w:r>
    </w:p>
    <w:p w14:paraId="2489D79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121</w:t>
      </w:r>
    </w:p>
    <w:p w14:paraId="57200BD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123</w:t>
      </w:r>
    </w:p>
    <w:p w14:paraId="03728D4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General</w:t>
      </w:r>
      <w:r>
        <w:tab/>
        <w:t>123</w:t>
      </w:r>
    </w:p>
    <w:p w14:paraId="5CA368C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MPR to meet -30dBm/MHz</w:t>
      </w:r>
      <w:r>
        <w:tab/>
        <w:t>123</w:t>
      </w:r>
    </w:p>
    <w:p w14:paraId="03F8C2F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MPR to meet -13dBm/MHz</w:t>
      </w:r>
      <w:r>
        <w:tab/>
        <w:t>124</w:t>
      </w:r>
    </w:p>
    <w:p w14:paraId="795D2C1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124</w:t>
      </w:r>
    </w:p>
    <w:p w14:paraId="06705EF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124</w:t>
      </w:r>
    </w:p>
    <w:p w14:paraId="1FF72A9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124</w:t>
      </w:r>
    </w:p>
    <w:p w14:paraId="6829403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124</w:t>
      </w:r>
    </w:p>
    <w:p w14:paraId="1192412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125</w:t>
      </w:r>
    </w:p>
    <w:p w14:paraId="32DA123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131</w:t>
      </w:r>
    </w:p>
    <w:p w14:paraId="72FA9A4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133</w:t>
      </w:r>
    </w:p>
    <w:p w14:paraId="12FD9A1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135</w:t>
      </w:r>
    </w:p>
    <w:p w14:paraId="260E425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135</w:t>
      </w:r>
    </w:p>
    <w:p w14:paraId="0C1414D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135</w:t>
      </w:r>
    </w:p>
    <w:p w14:paraId="796F708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137</w:t>
      </w:r>
    </w:p>
    <w:p w14:paraId="433C429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139</w:t>
      </w:r>
    </w:p>
    <w:p w14:paraId="79D324A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141</w:t>
      </w:r>
    </w:p>
    <w:p w14:paraId="3432AC7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 xml:space="preserve">IB,c </w:t>
      </w:r>
      <w:r>
        <w:t>for CA</w:t>
      </w:r>
      <w:r>
        <w:tab/>
        <w:t>141</w:t>
      </w:r>
    </w:p>
    <w:p w14:paraId="170ED38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141</w:t>
      </w:r>
    </w:p>
    <w:p w14:paraId="2ED6BA4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141</w:t>
      </w:r>
    </w:p>
    <w:p w14:paraId="7EB487B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(two bands)</w:t>
      </w:r>
      <w:r>
        <w:tab/>
        <w:t>141</w:t>
      </w:r>
    </w:p>
    <w:p w14:paraId="6EC7361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(three bands)</w:t>
      </w:r>
      <w:r>
        <w:tab/>
        <w:t>146</w:t>
      </w:r>
    </w:p>
    <w:p w14:paraId="6B74176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(four bands)</w:t>
      </w:r>
      <w:r>
        <w:tab/>
        <w:t>149</w:t>
      </w:r>
    </w:p>
    <w:p w14:paraId="5FB2CA0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149</w:t>
      </w:r>
    </w:p>
    <w:p w14:paraId="68FD08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149</w:t>
      </w:r>
    </w:p>
    <w:p w14:paraId="4E3D977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149</w:t>
      </w:r>
    </w:p>
    <w:p w14:paraId="2BE850F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150</w:t>
      </w:r>
    </w:p>
    <w:p w14:paraId="0A7748C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150</w:t>
      </w:r>
    </w:p>
    <w:p w14:paraId="1D2F0E5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150</w:t>
      </w:r>
    </w:p>
    <w:p w14:paraId="3145437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150</w:t>
      </w:r>
    </w:p>
    <w:p w14:paraId="493936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 xml:space="preserve">IB,c </w:t>
      </w:r>
      <w:r>
        <w:t>for NR-DC</w:t>
      </w:r>
      <w:r>
        <w:tab/>
        <w:t>153</w:t>
      </w:r>
    </w:p>
    <w:p w14:paraId="32E1D8F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153</w:t>
      </w:r>
    </w:p>
    <w:p w14:paraId="1D4D2E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153</w:t>
      </w:r>
    </w:p>
    <w:p w14:paraId="34F6577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1326A7">
        <w:rPr>
          <w:vertAlign w:val="subscript"/>
        </w:rPr>
        <w:t>IB,c</w:t>
      </w:r>
      <w:r>
        <w:tab/>
        <w:t>153</w:t>
      </w:r>
    </w:p>
    <w:p w14:paraId="6986C7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154</w:t>
      </w:r>
    </w:p>
    <w:p w14:paraId="72ABCD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154</w:t>
      </w:r>
    </w:p>
    <w:p w14:paraId="43EC13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155</w:t>
      </w:r>
    </w:p>
    <w:p w14:paraId="52B6724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1326A7">
        <w:rPr>
          <w:rFonts w:eastAsia="SimSun"/>
          <w:lang w:eastAsia="zh-CN"/>
        </w:rPr>
        <w:t xml:space="preserve"> for UL MIMO</w:t>
      </w:r>
      <w:r>
        <w:tab/>
        <w:t>156</w:t>
      </w:r>
    </w:p>
    <w:p w14:paraId="3C4A927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1326A7">
        <w:rPr>
          <w:rFonts w:eastAsia="SimSun"/>
          <w:lang w:eastAsia="zh-CN"/>
        </w:rPr>
        <w:t xml:space="preserve"> for </w:t>
      </w:r>
      <w:r>
        <w:t>UL MIMO</w:t>
      </w:r>
      <w:r>
        <w:tab/>
        <w:t>156</w:t>
      </w:r>
    </w:p>
    <w:p w14:paraId="13E0B69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157</w:t>
      </w:r>
    </w:p>
    <w:p w14:paraId="2EC8B76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157</w:t>
      </w:r>
    </w:p>
    <w:p w14:paraId="65301B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157</w:t>
      </w:r>
    </w:p>
    <w:p w14:paraId="01910D6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158</w:t>
      </w:r>
    </w:p>
    <w:p w14:paraId="34BC355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158</w:t>
      </w:r>
    </w:p>
    <w:p w14:paraId="3357D7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158</w:t>
      </w:r>
    </w:p>
    <w:p w14:paraId="4BF131A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158</w:t>
      </w:r>
    </w:p>
    <w:p w14:paraId="7F09BD5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159</w:t>
      </w:r>
    </w:p>
    <w:p w14:paraId="33B0F4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159</w:t>
      </w:r>
    </w:p>
    <w:p w14:paraId="269D69A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159</w:t>
      </w:r>
    </w:p>
    <w:p w14:paraId="7FEA77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160</w:t>
      </w:r>
    </w:p>
    <w:p w14:paraId="610932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162</w:t>
      </w:r>
    </w:p>
    <w:p w14:paraId="38D77E8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163</w:t>
      </w:r>
    </w:p>
    <w:p w14:paraId="3E1EF7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163</w:t>
      </w:r>
    </w:p>
    <w:p w14:paraId="451C55B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163</w:t>
      </w:r>
    </w:p>
    <w:p w14:paraId="6B10244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164</w:t>
      </w:r>
    </w:p>
    <w:p w14:paraId="654D258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165</w:t>
      </w:r>
    </w:p>
    <w:p w14:paraId="5BA606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165</w:t>
      </w:r>
    </w:p>
    <w:p w14:paraId="0B4CE31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166</w:t>
      </w:r>
    </w:p>
    <w:p w14:paraId="1FB17DE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166</w:t>
      </w:r>
    </w:p>
    <w:p w14:paraId="7738648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166</w:t>
      </w:r>
    </w:p>
    <w:p w14:paraId="497680A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167</w:t>
      </w:r>
    </w:p>
    <w:p w14:paraId="6232D4F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167</w:t>
      </w:r>
    </w:p>
    <w:p w14:paraId="532023E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167</w:t>
      </w:r>
    </w:p>
    <w:p w14:paraId="130F17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167</w:t>
      </w:r>
    </w:p>
    <w:p w14:paraId="44F3893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168</w:t>
      </w:r>
    </w:p>
    <w:p w14:paraId="4DE4C24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169</w:t>
      </w:r>
    </w:p>
    <w:p w14:paraId="5BFCE9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169</w:t>
      </w:r>
    </w:p>
    <w:p w14:paraId="10A884F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170</w:t>
      </w:r>
    </w:p>
    <w:p w14:paraId="2C01E89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170</w:t>
      </w:r>
    </w:p>
    <w:p w14:paraId="604418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171</w:t>
      </w:r>
    </w:p>
    <w:p w14:paraId="2F59DEF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171</w:t>
      </w:r>
    </w:p>
    <w:p w14:paraId="25CA91B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171</w:t>
      </w:r>
    </w:p>
    <w:p w14:paraId="67446B2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172</w:t>
      </w:r>
    </w:p>
    <w:p w14:paraId="46D06D7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172</w:t>
      </w:r>
    </w:p>
    <w:p w14:paraId="45038EE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172</w:t>
      </w:r>
    </w:p>
    <w:p w14:paraId="348ECBC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172</w:t>
      </w:r>
    </w:p>
    <w:p w14:paraId="652C552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173</w:t>
      </w:r>
    </w:p>
    <w:p w14:paraId="70CC8EE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173</w:t>
      </w:r>
    </w:p>
    <w:p w14:paraId="7293929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173</w:t>
      </w:r>
    </w:p>
    <w:p w14:paraId="226C17D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173</w:t>
      </w:r>
    </w:p>
    <w:p w14:paraId="27DBF46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174</w:t>
      </w:r>
    </w:p>
    <w:p w14:paraId="3C3C67C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175</w:t>
      </w:r>
    </w:p>
    <w:p w14:paraId="74659B3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175</w:t>
      </w:r>
    </w:p>
    <w:p w14:paraId="78FFDAE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176</w:t>
      </w:r>
    </w:p>
    <w:p w14:paraId="0A7EA96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178</w:t>
      </w:r>
    </w:p>
    <w:p w14:paraId="38360F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178</w:t>
      </w:r>
    </w:p>
    <w:p w14:paraId="0D0F430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179</w:t>
      </w:r>
    </w:p>
    <w:p w14:paraId="1D8A7A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179</w:t>
      </w:r>
    </w:p>
    <w:p w14:paraId="647BBB4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179</w:t>
      </w:r>
    </w:p>
    <w:p w14:paraId="79CD29B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180</w:t>
      </w:r>
    </w:p>
    <w:p w14:paraId="4EC78E1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180</w:t>
      </w:r>
    </w:p>
    <w:p w14:paraId="58A3764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180</w:t>
      </w:r>
    </w:p>
    <w:p w14:paraId="11FC6A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180</w:t>
      </w:r>
    </w:p>
    <w:p w14:paraId="1B86681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180</w:t>
      </w:r>
    </w:p>
    <w:p w14:paraId="0E53C73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181</w:t>
      </w:r>
    </w:p>
    <w:p w14:paraId="3F0F78A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181</w:t>
      </w:r>
    </w:p>
    <w:p w14:paraId="4F94846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181</w:t>
      </w:r>
    </w:p>
    <w:p w14:paraId="0FA8F05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181</w:t>
      </w:r>
    </w:p>
    <w:p w14:paraId="5F18E98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181</w:t>
      </w:r>
    </w:p>
    <w:p w14:paraId="59C4F66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181</w:t>
      </w:r>
    </w:p>
    <w:p w14:paraId="742CC28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181</w:t>
      </w:r>
    </w:p>
    <w:p w14:paraId="742E8B7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181</w:t>
      </w:r>
    </w:p>
    <w:p w14:paraId="38A9C59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181</w:t>
      </w:r>
    </w:p>
    <w:p w14:paraId="640D74C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181</w:t>
      </w:r>
    </w:p>
    <w:p w14:paraId="734641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182</w:t>
      </w:r>
    </w:p>
    <w:p w14:paraId="695715D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182</w:t>
      </w:r>
    </w:p>
    <w:p w14:paraId="4CED8DC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182</w:t>
      </w:r>
    </w:p>
    <w:p w14:paraId="5064FFB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182</w:t>
      </w:r>
    </w:p>
    <w:p w14:paraId="4DB38D1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184</w:t>
      </w:r>
    </w:p>
    <w:p w14:paraId="7C3965C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184</w:t>
      </w:r>
    </w:p>
    <w:p w14:paraId="41017D3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184</w:t>
      </w:r>
    </w:p>
    <w:p w14:paraId="712EB58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27F6B52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184</w:t>
      </w:r>
    </w:p>
    <w:p w14:paraId="3E8FE97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184</w:t>
      </w:r>
    </w:p>
    <w:p w14:paraId="31FB52D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184</w:t>
      </w:r>
    </w:p>
    <w:p w14:paraId="11A5E4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242FD65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184</w:t>
      </w:r>
    </w:p>
    <w:p w14:paraId="5A3F67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4D800DA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185</w:t>
      </w:r>
    </w:p>
    <w:p w14:paraId="4497C7D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0DDB0BC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185</w:t>
      </w:r>
    </w:p>
    <w:p w14:paraId="275EB3D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185</w:t>
      </w:r>
    </w:p>
    <w:p w14:paraId="772733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185</w:t>
      </w:r>
    </w:p>
    <w:p w14:paraId="35FB056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185</w:t>
      </w:r>
    </w:p>
    <w:p w14:paraId="7A0A46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185</w:t>
      </w:r>
    </w:p>
    <w:p w14:paraId="773455A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185</w:t>
      </w:r>
    </w:p>
    <w:p w14:paraId="2DC64E1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185</w:t>
      </w:r>
    </w:p>
    <w:p w14:paraId="2BAFB12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185</w:t>
      </w:r>
    </w:p>
    <w:p w14:paraId="0E2B563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187</w:t>
      </w:r>
    </w:p>
    <w:p w14:paraId="2F9684C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187</w:t>
      </w:r>
    </w:p>
    <w:p w14:paraId="3C7053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187</w:t>
      </w:r>
    </w:p>
    <w:p w14:paraId="3C4AEDC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187</w:t>
      </w:r>
    </w:p>
    <w:p w14:paraId="2191E2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187</w:t>
      </w:r>
    </w:p>
    <w:p w14:paraId="74BDADA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187</w:t>
      </w:r>
    </w:p>
    <w:p w14:paraId="2BBB73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187</w:t>
      </w:r>
    </w:p>
    <w:p w14:paraId="5148DAD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187</w:t>
      </w:r>
    </w:p>
    <w:p w14:paraId="72FF6E2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188</w:t>
      </w:r>
    </w:p>
    <w:p w14:paraId="4C327D8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188</w:t>
      </w:r>
    </w:p>
    <w:p w14:paraId="480775E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188</w:t>
      </w:r>
    </w:p>
    <w:p w14:paraId="6142ACB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188</w:t>
      </w:r>
    </w:p>
    <w:p w14:paraId="55E85F6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188</w:t>
      </w:r>
    </w:p>
    <w:p w14:paraId="4EA1402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188</w:t>
      </w:r>
    </w:p>
    <w:p w14:paraId="1B27A99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189</w:t>
      </w:r>
    </w:p>
    <w:p w14:paraId="5BA18B8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189</w:t>
      </w:r>
    </w:p>
    <w:p w14:paraId="5F73729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190</w:t>
      </w:r>
    </w:p>
    <w:p w14:paraId="6AFF166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190</w:t>
      </w:r>
    </w:p>
    <w:p w14:paraId="570BD65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190</w:t>
      </w:r>
    </w:p>
    <w:p w14:paraId="7C2BC9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190</w:t>
      </w:r>
    </w:p>
    <w:p w14:paraId="36E624B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190</w:t>
      </w:r>
    </w:p>
    <w:p w14:paraId="361BFD1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190</w:t>
      </w:r>
    </w:p>
    <w:p w14:paraId="6AC834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190</w:t>
      </w:r>
    </w:p>
    <w:p w14:paraId="1D956B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190</w:t>
      </w:r>
    </w:p>
    <w:p w14:paraId="085487B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190</w:t>
      </w:r>
    </w:p>
    <w:p w14:paraId="2DE62EF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190</w:t>
      </w:r>
    </w:p>
    <w:p w14:paraId="72A4DD9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190</w:t>
      </w:r>
    </w:p>
    <w:p w14:paraId="39D619F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191</w:t>
      </w:r>
    </w:p>
    <w:p w14:paraId="65ADE0A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191</w:t>
      </w:r>
    </w:p>
    <w:p w14:paraId="5A8F758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191</w:t>
      </w:r>
    </w:p>
    <w:p w14:paraId="4C9C8B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191</w:t>
      </w:r>
    </w:p>
    <w:p w14:paraId="2C96A32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191</w:t>
      </w:r>
    </w:p>
    <w:p w14:paraId="29FD58D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191</w:t>
      </w:r>
    </w:p>
    <w:p w14:paraId="77463C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191</w:t>
      </w:r>
    </w:p>
    <w:p w14:paraId="5C8123C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192</w:t>
      </w:r>
    </w:p>
    <w:p w14:paraId="6147929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192</w:t>
      </w:r>
    </w:p>
    <w:p w14:paraId="11CF954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192</w:t>
      </w:r>
    </w:p>
    <w:p w14:paraId="639DB5C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192</w:t>
      </w:r>
    </w:p>
    <w:p w14:paraId="3452907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192</w:t>
      </w:r>
    </w:p>
    <w:p w14:paraId="5E7D1F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193</w:t>
      </w:r>
    </w:p>
    <w:p w14:paraId="013D2E9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194</w:t>
      </w:r>
    </w:p>
    <w:p w14:paraId="233048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194</w:t>
      </w:r>
    </w:p>
    <w:p w14:paraId="0E4B7FC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195</w:t>
      </w:r>
    </w:p>
    <w:p w14:paraId="0171518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196</w:t>
      </w:r>
    </w:p>
    <w:p w14:paraId="735105D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197</w:t>
      </w:r>
    </w:p>
    <w:p w14:paraId="0659D2E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197</w:t>
      </w:r>
    </w:p>
    <w:p w14:paraId="3EFBA6D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197</w:t>
      </w:r>
    </w:p>
    <w:p w14:paraId="573BE9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197</w:t>
      </w:r>
    </w:p>
    <w:p w14:paraId="3079050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197</w:t>
      </w:r>
    </w:p>
    <w:p w14:paraId="2DC396B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198</w:t>
      </w:r>
    </w:p>
    <w:p w14:paraId="437ADAC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198</w:t>
      </w:r>
    </w:p>
    <w:p w14:paraId="5B26EEE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198</w:t>
      </w:r>
    </w:p>
    <w:p w14:paraId="7FA74CF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198</w:t>
      </w:r>
    </w:p>
    <w:p w14:paraId="504052A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198</w:t>
      </w:r>
    </w:p>
    <w:p w14:paraId="4EB0CAD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198</w:t>
      </w:r>
    </w:p>
    <w:p w14:paraId="6F621D4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201</w:t>
      </w:r>
    </w:p>
    <w:p w14:paraId="220912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201</w:t>
      </w:r>
    </w:p>
    <w:p w14:paraId="510CAC7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201</w:t>
      </w:r>
    </w:p>
    <w:p w14:paraId="6E40F49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201</w:t>
      </w:r>
    </w:p>
    <w:p w14:paraId="4CF4613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202</w:t>
      </w:r>
    </w:p>
    <w:p w14:paraId="5642F19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613A3F6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202</w:t>
      </w:r>
    </w:p>
    <w:p w14:paraId="129F830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202</w:t>
      </w:r>
    </w:p>
    <w:p w14:paraId="0C725BE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202</w:t>
      </w:r>
    </w:p>
    <w:p w14:paraId="1A3C041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202</w:t>
      </w:r>
    </w:p>
    <w:p w14:paraId="0B7573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202</w:t>
      </w:r>
    </w:p>
    <w:p w14:paraId="33E433E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203</w:t>
      </w:r>
    </w:p>
    <w:p w14:paraId="54A70BC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203</w:t>
      </w:r>
    </w:p>
    <w:p w14:paraId="277B2D8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203</w:t>
      </w:r>
    </w:p>
    <w:p w14:paraId="3B8F61C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203</w:t>
      </w:r>
    </w:p>
    <w:p w14:paraId="06A6C3D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203</w:t>
      </w:r>
    </w:p>
    <w:p w14:paraId="46B30F6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5E63B50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203</w:t>
      </w:r>
    </w:p>
    <w:p w14:paraId="3224544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204</w:t>
      </w:r>
    </w:p>
    <w:p w14:paraId="36C25B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204</w:t>
      </w:r>
    </w:p>
    <w:p w14:paraId="59449A1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204</w:t>
      </w:r>
    </w:p>
    <w:p w14:paraId="37D79FA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204</w:t>
      </w:r>
    </w:p>
    <w:p w14:paraId="6614677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204</w:t>
      </w:r>
    </w:p>
    <w:p w14:paraId="37D30B7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205</w:t>
      </w:r>
    </w:p>
    <w:p w14:paraId="366C958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205</w:t>
      </w:r>
    </w:p>
    <w:p w14:paraId="7EB10A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205</w:t>
      </w:r>
    </w:p>
    <w:p w14:paraId="68F53B4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205</w:t>
      </w:r>
    </w:p>
    <w:p w14:paraId="22EF74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205</w:t>
      </w:r>
    </w:p>
    <w:p w14:paraId="575323F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205</w:t>
      </w:r>
    </w:p>
    <w:p w14:paraId="2B97797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205</w:t>
      </w:r>
    </w:p>
    <w:p w14:paraId="6D1AE58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205</w:t>
      </w:r>
    </w:p>
    <w:p w14:paraId="3BE4411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206</w:t>
      </w:r>
    </w:p>
    <w:p w14:paraId="3EA1C92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206</w:t>
      </w:r>
    </w:p>
    <w:p w14:paraId="5FADAC3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206</w:t>
      </w:r>
    </w:p>
    <w:p w14:paraId="24B385E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206</w:t>
      </w:r>
    </w:p>
    <w:p w14:paraId="1625C2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206</w:t>
      </w:r>
    </w:p>
    <w:p w14:paraId="41AEBC9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206</w:t>
      </w:r>
    </w:p>
    <w:p w14:paraId="6785B45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206</w:t>
      </w:r>
    </w:p>
    <w:p w14:paraId="0F642C0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207</w:t>
      </w:r>
    </w:p>
    <w:p w14:paraId="10F9A16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207</w:t>
      </w:r>
    </w:p>
    <w:p w14:paraId="53B26B6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207</w:t>
      </w:r>
    </w:p>
    <w:p w14:paraId="7ECF069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208</w:t>
      </w:r>
    </w:p>
    <w:p w14:paraId="673D97B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208</w:t>
      </w:r>
    </w:p>
    <w:p w14:paraId="40F229D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208</w:t>
      </w:r>
    </w:p>
    <w:p w14:paraId="253CC9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208</w:t>
      </w:r>
    </w:p>
    <w:p w14:paraId="281367C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208</w:t>
      </w:r>
    </w:p>
    <w:p w14:paraId="0B81A95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209</w:t>
      </w:r>
    </w:p>
    <w:p w14:paraId="084968B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"NS_35"</w:t>
      </w:r>
      <w:r>
        <w:tab/>
        <w:t>209</w:t>
      </w:r>
    </w:p>
    <w:p w14:paraId="0342D14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210</w:t>
      </w:r>
    </w:p>
    <w:p w14:paraId="35627AD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210</w:t>
      </w:r>
    </w:p>
    <w:p w14:paraId="1E1038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211</w:t>
      </w:r>
    </w:p>
    <w:p w14:paraId="6F4F54F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6.5.2.3.5</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212</w:t>
      </w:r>
    </w:p>
    <w:p w14:paraId="517AD03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212</w:t>
      </w:r>
    </w:p>
    <w:p w14:paraId="6F926AA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6.5.2.3.7</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212</w:t>
      </w:r>
    </w:p>
    <w:p w14:paraId="5F135E7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212</w:t>
      </w:r>
    </w:p>
    <w:p w14:paraId="051CD42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snapToGrid w:val="0"/>
        </w:rPr>
        <w:t>6.5.2.4</w:t>
      </w:r>
      <w:r>
        <w:rPr>
          <w:rFonts w:asciiTheme="minorHAnsi" w:eastAsiaTheme="minorEastAsia" w:hAnsiTheme="minorHAnsi" w:cstheme="minorBidi"/>
          <w:kern w:val="2"/>
          <w:sz w:val="24"/>
          <w:szCs w:val="24"/>
          <w:lang w:eastAsia="en-GB"/>
          <w14:ligatures w14:val="standardContextual"/>
        </w:rPr>
        <w:tab/>
      </w:r>
      <w:r w:rsidRPr="001326A7">
        <w:rPr>
          <w:snapToGrid w:val="0"/>
        </w:rPr>
        <w:t>Adjacent channel leakage ratio</w:t>
      </w:r>
      <w:r>
        <w:tab/>
        <w:t>212</w:t>
      </w:r>
    </w:p>
    <w:p w14:paraId="3E02ACF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6.5.2.4.1</w:t>
      </w:r>
      <w:r>
        <w:rPr>
          <w:rFonts w:asciiTheme="minorHAnsi" w:eastAsiaTheme="minorEastAsia" w:hAnsiTheme="minorHAnsi" w:cstheme="minorBidi"/>
          <w:kern w:val="2"/>
          <w:sz w:val="24"/>
          <w:szCs w:val="24"/>
          <w:lang w:eastAsia="en-GB"/>
          <w14:ligatures w14:val="standardContextual"/>
        </w:rPr>
        <w:tab/>
      </w:r>
      <w:r w:rsidRPr="001326A7">
        <w:rPr>
          <w:snapToGrid w:val="0"/>
        </w:rPr>
        <w:t>NR ACLR</w:t>
      </w:r>
      <w:r>
        <w:tab/>
        <w:t>212</w:t>
      </w:r>
    </w:p>
    <w:p w14:paraId="07B325D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6.5.2.4.2</w:t>
      </w:r>
      <w:r>
        <w:rPr>
          <w:rFonts w:asciiTheme="minorHAnsi" w:eastAsiaTheme="minorEastAsia" w:hAnsiTheme="minorHAnsi" w:cstheme="minorBidi"/>
          <w:kern w:val="2"/>
          <w:sz w:val="24"/>
          <w:szCs w:val="24"/>
          <w:lang w:eastAsia="en-GB"/>
          <w14:ligatures w14:val="standardContextual"/>
        </w:rPr>
        <w:tab/>
      </w:r>
      <w:r w:rsidRPr="001326A7">
        <w:rPr>
          <w:snapToGrid w:val="0"/>
        </w:rPr>
        <w:t>UTRA ACLR</w:t>
      </w:r>
      <w:r>
        <w:tab/>
        <w:t>213</w:t>
      </w:r>
    </w:p>
    <w:p w14:paraId="7EBEE72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213</w:t>
      </w:r>
    </w:p>
    <w:p w14:paraId="7CB73C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213</w:t>
      </w:r>
    </w:p>
    <w:p w14:paraId="1C97144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214</w:t>
      </w:r>
    </w:p>
    <w:p w14:paraId="6AF164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214</w:t>
      </w:r>
    </w:p>
    <w:p w14:paraId="49B1D5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222</w:t>
      </w:r>
    </w:p>
    <w:p w14:paraId="466746C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222</w:t>
      </w:r>
    </w:p>
    <w:p w14:paraId="0313D81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Yu Mincho"/>
        </w:rPr>
        <w:t>"</w:t>
      </w:r>
      <w:r>
        <w:t>NS_17</w:t>
      </w:r>
      <w:r w:rsidRPr="001326A7">
        <w:rPr>
          <w:rFonts w:eastAsia="Yu Mincho"/>
        </w:rPr>
        <w:t>"</w:t>
      </w:r>
      <w:r>
        <w:tab/>
        <w:t>223</w:t>
      </w:r>
    </w:p>
    <w:p w14:paraId="2B55342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223</w:t>
      </w:r>
    </w:p>
    <w:p w14:paraId="7EBFBC6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SimSun"/>
        </w:rPr>
        <w:t>6.5.3.3.4</w:t>
      </w:r>
      <w:r>
        <w:rPr>
          <w:rFonts w:asciiTheme="minorHAnsi" w:eastAsiaTheme="minorEastAsia" w:hAnsiTheme="minorHAnsi" w:cstheme="minorBidi"/>
          <w:kern w:val="2"/>
          <w:sz w:val="24"/>
          <w:szCs w:val="24"/>
          <w:lang w:eastAsia="en-GB"/>
          <w14:ligatures w14:val="standardContextual"/>
        </w:rPr>
        <w:tab/>
      </w:r>
      <w:r w:rsidRPr="001326A7">
        <w:rPr>
          <w:rFonts w:eastAsia="SimSun"/>
        </w:rPr>
        <w:t xml:space="preserve">Requirement for network signalling values </w:t>
      </w:r>
      <w:r w:rsidRPr="001326A7">
        <w:rPr>
          <w:rFonts w:cs="v5.0.0"/>
        </w:rPr>
        <w:t>"</w:t>
      </w:r>
      <w:r w:rsidRPr="001326A7">
        <w:rPr>
          <w:rFonts w:eastAsia="SimSun"/>
        </w:rPr>
        <w:t>NS_05</w:t>
      </w:r>
      <w:r w:rsidRPr="001326A7">
        <w:rPr>
          <w:rFonts w:cs="v5.0.0"/>
        </w:rPr>
        <w:t>" and “NS_05U”</w:t>
      </w:r>
      <w:r>
        <w:tab/>
        <w:t>223</w:t>
      </w:r>
    </w:p>
    <w:p w14:paraId="1CAB974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1326A7">
        <w:rPr>
          <w:rFonts w:cs="v5.0.0"/>
        </w:rPr>
        <w:t>"</w:t>
      </w:r>
      <w:r>
        <w:t>NS_43</w:t>
      </w:r>
      <w:r w:rsidRPr="001326A7">
        <w:rPr>
          <w:rFonts w:cs="v5.0.0"/>
        </w:rPr>
        <w:t>" and “NS_43U”</w:t>
      </w:r>
      <w:r>
        <w:tab/>
        <w:t>223</w:t>
      </w:r>
    </w:p>
    <w:p w14:paraId="7DD7734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NS_37</w:t>
      </w:r>
      <w:r w:rsidRPr="001326A7">
        <w:rPr>
          <w:rFonts w:eastAsia="SimSun"/>
        </w:rPr>
        <w:t>"</w:t>
      </w:r>
      <w:r>
        <w:tab/>
        <w:t>224</w:t>
      </w:r>
    </w:p>
    <w:p w14:paraId="4D6F627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NS_38</w:t>
      </w:r>
      <w:r w:rsidRPr="001326A7">
        <w:rPr>
          <w:rFonts w:eastAsia="SimSun"/>
        </w:rPr>
        <w:t>"</w:t>
      </w:r>
      <w:r>
        <w:tab/>
        <w:t>224</w:t>
      </w:r>
    </w:p>
    <w:p w14:paraId="4521FF4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NS_39</w:t>
      </w:r>
      <w:r w:rsidRPr="001326A7">
        <w:rPr>
          <w:rFonts w:eastAsia="SimSun"/>
        </w:rPr>
        <w:t>"</w:t>
      </w:r>
      <w:r>
        <w:tab/>
        <w:t>224</w:t>
      </w:r>
    </w:p>
    <w:p w14:paraId="444BCEB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6.5.3.3.9</w:t>
      </w:r>
      <w:r>
        <w:rPr>
          <w:rFonts w:asciiTheme="minorHAnsi" w:eastAsiaTheme="minorEastAsia" w:hAnsiTheme="minorHAnsi" w:cstheme="minorBidi"/>
          <w:kern w:val="2"/>
          <w:sz w:val="24"/>
          <w:szCs w:val="24"/>
          <w:lang w:eastAsia="en-GB"/>
          <w14:ligatures w14:val="standardContextual"/>
        </w:rPr>
        <w:tab/>
      </w:r>
      <w:r w:rsidRPr="001326A7">
        <w:rPr>
          <w:snapToGrid w:val="0"/>
        </w:rPr>
        <w:t xml:space="preserve">Requirement for network signalling value </w:t>
      </w:r>
      <w:r w:rsidRPr="001326A7">
        <w:rPr>
          <w:rFonts w:eastAsia="SimSun"/>
        </w:rPr>
        <w:t>"</w:t>
      </w:r>
      <w:r w:rsidRPr="001326A7">
        <w:rPr>
          <w:snapToGrid w:val="0"/>
        </w:rPr>
        <w:t>NS_40"</w:t>
      </w:r>
      <w:r>
        <w:tab/>
        <w:t>224</w:t>
      </w:r>
    </w:p>
    <w:p w14:paraId="2B452C1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NS_41</w:t>
      </w:r>
      <w:r w:rsidRPr="001326A7">
        <w:rPr>
          <w:rFonts w:eastAsia="SimSun"/>
        </w:rPr>
        <w:t>"</w:t>
      </w:r>
      <w:r>
        <w:tab/>
        <w:t>225</w:t>
      </w:r>
    </w:p>
    <w:p w14:paraId="17B9A61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"NS_42"</w:t>
      </w:r>
      <w:r>
        <w:tab/>
        <w:t>225</w:t>
      </w:r>
    </w:p>
    <w:p w14:paraId="482535C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cs="v5.0.0"/>
        </w:rPr>
        <w:t>"</w:t>
      </w:r>
      <w:r>
        <w:t>NS_21</w:t>
      </w:r>
      <w:r w:rsidRPr="001326A7">
        <w:rPr>
          <w:rFonts w:cs="v5.0.0"/>
        </w:rPr>
        <w:t>"</w:t>
      </w:r>
      <w:r>
        <w:tab/>
        <w:t>225</w:t>
      </w:r>
    </w:p>
    <w:p w14:paraId="568D6F2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cs="v5.0.0"/>
        </w:rPr>
        <w:t>"</w:t>
      </w:r>
      <w:r>
        <w:t>NS_24</w:t>
      </w:r>
      <w:r w:rsidRPr="001326A7">
        <w:rPr>
          <w:rFonts w:cs="v5.0.0"/>
        </w:rPr>
        <w:t>"</w:t>
      </w:r>
      <w:r>
        <w:tab/>
        <w:t>226</w:t>
      </w:r>
    </w:p>
    <w:p w14:paraId="0AED42A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snapToGrid w:val="0"/>
        </w:rPr>
        <w:t>"</w:t>
      </w:r>
      <w:r>
        <w:t>NS_27"</w:t>
      </w:r>
      <w:r>
        <w:tab/>
        <w:t>226</w:t>
      </w:r>
    </w:p>
    <w:p w14:paraId="4B227ED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6.5.3.3.15</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"NS_47"</w:t>
      </w:r>
      <w:r>
        <w:tab/>
        <w:t>226</w:t>
      </w:r>
    </w:p>
    <w:p w14:paraId="0569FD1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6.5.3.3.16</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"NS_50"</w:t>
      </w:r>
      <w:r>
        <w:tab/>
        <w:t>227</w:t>
      </w:r>
    </w:p>
    <w:p w14:paraId="4E1E36A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6.5.3.3.17</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"NS_12"</w:t>
      </w:r>
      <w:r>
        <w:tab/>
        <w:t>227</w:t>
      </w:r>
    </w:p>
    <w:p w14:paraId="7823E82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6.5.3.3.18</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"NS_13"</w:t>
      </w:r>
      <w:r>
        <w:tab/>
        <w:t>227</w:t>
      </w:r>
    </w:p>
    <w:p w14:paraId="148E1C8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6.5.3.3.19</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"NS_14"</w:t>
      </w:r>
      <w:r>
        <w:tab/>
        <w:t>228</w:t>
      </w:r>
    </w:p>
    <w:p w14:paraId="2AEA14C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6.5.3.3.20</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"NS_15"</w:t>
      </w:r>
      <w:r>
        <w:tab/>
        <w:t>228</w:t>
      </w:r>
    </w:p>
    <w:p w14:paraId="712C020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228</w:t>
      </w:r>
    </w:p>
    <w:p w14:paraId="40571B1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6.5.3.3.22</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values "NS_48" and "NS_51"</w:t>
      </w:r>
      <w:r>
        <w:tab/>
        <w:t>229</w:t>
      </w:r>
    </w:p>
    <w:p w14:paraId="68B80D8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6.5.3.3.23</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"NS_49"</w:t>
      </w:r>
      <w:r>
        <w:tab/>
        <w:t>229</w:t>
      </w:r>
    </w:p>
    <w:p w14:paraId="77EB3C9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229</w:t>
      </w:r>
    </w:p>
    <w:p w14:paraId="168083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230</w:t>
      </w:r>
    </w:p>
    <w:p w14:paraId="5B43036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230</w:t>
      </w:r>
    </w:p>
    <w:p w14:paraId="34E637B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231</w:t>
      </w:r>
    </w:p>
    <w:p w14:paraId="7EF47B9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231</w:t>
      </w:r>
    </w:p>
    <w:p w14:paraId="043713D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231</w:t>
      </w:r>
    </w:p>
    <w:p w14:paraId="50012F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231</w:t>
      </w:r>
    </w:p>
    <w:p w14:paraId="587C4FF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231</w:t>
      </w:r>
    </w:p>
    <w:p w14:paraId="341425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231</w:t>
      </w:r>
    </w:p>
    <w:p w14:paraId="03F7FB2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231</w:t>
      </w:r>
    </w:p>
    <w:p w14:paraId="5B6A01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231</w:t>
      </w:r>
    </w:p>
    <w:p w14:paraId="0CC55D4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231</w:t>
      </w:r>
    </w:p>
    <w:p w14:paraId="0A9967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231</w:t>
      </w:r>
    </w:p>
    <w:p w14:paraId="3A2C539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1326A7">
        <w:rPr>
          <w:rFonts w:eastAsia="SimSun"/>
          <w:lang w:val="en-US" w:eastAsia="zh-CN"/>
        </w:rPr>
        <w:t>A</w:t>
      </w:r>
      <w:r>
        <w:tab/>
        <w:t>231</w:t>
      </w:r>
    </w:p>
    <w:p w14:paraId="518F6A3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232</w:t>
      </w:r>
    </w:p>
    <w:p w14:paraId="05EBDB0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232</w:t>
      </w:r>
    </w:p>
    <w:p w14:paraId="443ED4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232</w:t>
      </w:r>
    </w:p>
    <w:p w14:paraId="396C9E0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232</w:t>
      </w:r>
    </w:p>
    <w:p w14:paraId="16F761F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232</w:t>
      </w:r>
    </w:p>
    <w:p w14:paraId="2B75F80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233</w:t>
      </w:r>
    </w:p>
    <w:p w14:paraId="67B9005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233</w:t>
      </w:r>
    </w:p>
    <w:p w14:paraId="3F4E83E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233</w:t>
      </w:r>
    </w:p>
    <w:p w14:paraId="422762F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233</w:t>
      </w:r>
    </w:p>
    <w:p w14:paraId="7C0CE8C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233</w:t>
      </w:r>
    </w:p>
    <w:p w14:paraId="164B4A4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233</w:t>
      </w:r>
    </w:p>
    <w:p w14:paraId="616E39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sv-FI"/>
        </w:rPr>
        <w:t>6.5A.2.4.2</w:t>
      </w:r>
      <w:r>
        <w:rPr>
          <w:rFonts w:asciiTheme="minorHAnsi" w:eastAsiaTheme="minorEastAsia" w:hAnsiTheme="minorHAnsi" w:cstheme="minorBidi"/>
          <w:kern w:val="2"/>
          <w:sz w:val="24"/>
          <w:szCs w:val="24"/>
          <w:lang w:eastAsia="en-GB"/>
          <w14:ligatures w14:val="standardContextual"/>
        </w:rPr>
        <w:tab/>
      </w:r>
      <w:r w:rsidRPr="001326A7">
        <w:rPr>
          <w:lang w:val="sv-FI"/>
        </w:rPr>
        <w:t>UTRA ACLR</w:t>
      </w:r>
      <w:r>
        <w:tab/>
        <w:t>234</w:t>
      </w:r>
    </w:p>
    <w:p w14:paraId="5C9BE3B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234</w:t>
      </w:r>
    </w:p>
    <w:p w14:paraId="637B435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234</w:t>
      </w:r>
    </w:p>
    <w:p w14:paraId="0AD317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235</w:t>
      </w:r>
    </w:p>
    <w:p w14:paraId="5F26564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235</w:t>
      </w:r>
    </w:p>
    <w:p w14:paraId="5CC7F41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236</w:t>
      </w:r>
    </w:p>
    <w:p w14:paraId="7DEC3FE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237</w:t>
      </w:r>
    </w:p>
    <w:p w14:paraId="6B5CF63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6.5A.3.2.4</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685F29F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6.5A.3.2.5</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25D9142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6.5A.3.2.6</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13E659C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240</w:t>
      </w:r>
    </w:p>
    <w:p w14:paraId="070F2A0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240</w:t>
      </w:r>
    </w:p>
    <w:p w14:paraId="6BCCC06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241</w:t>
      </w:r>
    </w:p>
    <w:p w14:paraId="28FE62D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241</w:t>
      </w:r>
    </w:p>
    <w:p w14:paraId="4223E00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241</w:t>
      </w:r>
    </w:p>
    <w:p w14:paraId="755720C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242</w:t>
      </w:r>
    </w:p>
    <w:p w14:paraId="2A92164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242</w:t>
      </w:r>
    </w:p>
    <w:p w14:paraId="416DE92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242</w:t>
      </w:r>
    </w:p>
    <w:p w14:paraId="30974A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242</w:t>
      </w:r>
    </w:p>
    <w:p w14:paraId="370FF53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242</w:t>
      </w:r>
    </w:p>
    <w:p w14:paraId="7A3F3E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243</w:t>
      </w:r>
    </w:p>
    <w:p w14:paraId="6742616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243</w:t>
      </w:r>
    </w:p>
    <w:p w14:paraId="78A07B4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243</w:t>
      </w:r>
    </w:p>
    <w:p w14:paraId="3FA5FCC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243</w:t>
      </w:r>
    </w:p>
    <w:p w14:paraId="5DDE47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243</w:t>
      </w:r>
    </w:p>
    <w:p w14:paraId="335CE1F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243</w:t>
      </w:r>
    </w:p>
    <w:p w14:paraId="0D5479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244</w:t>
      </w:r>
    </w:p>
    <w:p w14:paraId="7CBA582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244</w:t>
      </w:r>
    </w:p>
    <w:p w14:paraId="13D53DC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244</w:t>
      </w:r>
    </w:p>
    <w:p w14:paraId="76AF617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244</w:t>
      </w:r>
    </w:p>
    <w:p w14:paraId="413A12B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244</w:t>
      </w:r>
    </w:p>
    <w:p w14:paraId="6BEC578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244</w:t>
      </w:r>
    </w:p>
    <w:p w14:paraId="64E6FBE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6.5E.2.3.1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"NS_33"</w:t>
      </w:r>
      <w:r>
        <w:tab/>
        <w:t>244</w:t>
      </w:r>
    </w:p>
    <w:p w14:paraId="0C5BDFA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6.5E.2.3.2</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"NS_52"</w:t>
      </w:r>
      <w:r>
        <w:tab/>
        <w:t>245</w:t>
      </w:r>
    </w:p>
    <w:p w14:paraId="3BA0161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245</w:t>
      </w:r>
    </w:p>
    <w:p w14:paraId="077C0C9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245</w:t>
      </w:r>
    </w:p>
    <w:p w14:paraId="3CFC5C2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245</w:t>
      </w:r>
    </w:p>
    <w:p w14:paraId="3867B60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245</w:t>
      </w:r>
    </w:p>
    <w:p w14:paraId="7DBE37E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245</w:t>
      </w:r>
    </w:p>
    <w:p w14:paraId="0573763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246</w:t>
      </w:r>
    </w:p>
    <w:p w14:paraId="398A884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246</w:t>
      </w:r>
    </w:p>
    <w:p w14:paraId="129AC8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246</w:t>
      </w:r>
    </w:p>
    <w:p w14:paraId="56F8DC9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246</w:t>
      </w:r>
    </w:p>
    <w:p w14:paraId="2434104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247</w:t>
      </w:r>
    </w:p>
    <w:p w14:paraId="7C6087A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247</w:t>
      </w:r>
    </w:p>
    <w:p w14:paraId="1E41A73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lang w:val="sv-FI"/>
        </w:rPr>
        <w:t>6.5E.4</w:t>
      </w:r>
      <w:r>
        <w:rPr>
          <w:rFonts w:asciiTheme="minorHAnsi" w:eastAsiaTheme="minorEastAsia" w:hAnsiTheme="minorHAnsi" w:cstheme="minorBidi"/>
          <w:kern w:val="2"/>
          <w:sz w:val="24"/>
          <w:szCs w:val="24"/>
          <w:lang w:eastAsia="en-GB"/>
          <w14:ligatures w14:val="standardContextual"/>
        </w:rPr>
        <w:tab/>
      </w:r>
      <w:r w:rsidRPr="001326A7">
        <w:rPr>
          <w:lang w:val="sv-FI"/>
        </w:rPr>
        <w:t>Transmit intermodulation</w:t>
      </w:r>
      <w:r>
        <w:tab/>
        <w:t>247</w:t>
      </w:r>
    </w:p>
    <w:p w14:paraId="57B847F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lang w:val="sv-FI"/>
        </w:rPr>
        <w:t>6.5E.4.1</w:t>
      </w:r>
      <w:r>
        <w:rPr>
          <w:rFonts w:asciiTheme="minorHAnsi" w:eastAsiaTheme="minorEastAsia" w:hAnsiTheme="minorHAnsi" w:cstheme="minorBidi"/>
          <w:kern w:val="2"/>
          <w:sz w:val="24"/>
          <w:szCs w:val="24"/>
          <w:lang w:eastAsia="en-GB"/>
          <w14:ligatures w14:val="standardContextual"/>
        </w:rPr>
        <w:tab/>
      </w:r>
      <w:r w:rsidRPr="001326A7">
        <w:rPr>
          <w:lang w:val="sv-FI"/>
        </w:rPr>
        <w:t>General</w:t>
      </w:r>
      <w:r>
        <w:tab/>
        <w:t>247</w:t>
      </w:r>
    </w:p>
    <w:p w14:paraId="53AC980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247</w:t>
      </w:r>
    </w:p>
    <w:p w14:paraId="1F52311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247</w:t>
      </w:r>
    </w:p>
    <w:p w14:paraId="2F314D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247</w:t>
      </w:r>
    </w:p>
    <w:p w14:paraId="116A24F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3019EAD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6D53B17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248</w:t>
      </w:r>
    </w:p>
    <w:p w14:paraId="3ECB2CB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248</w:t>
      </w:r>
    </w:p>
    <w:p w14:paraId="1380560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3D72398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249</w:t>
      </w:r>
    </w:p>
    <w:p w14:paraId="621656E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snapToGrid w:val="0"/>
        </w:rPr>
        <w:t>6.5F.2.4</w:t>
      </w:r>
      <w:r>
        <w:rPr>
          <w:rFonts w:asciiTheme="minorHAnsi" w:eastAsiaTheme="minorEastAsia" w:hAnsiTheme="minorHAnsi" w:cstheme="minorBidi"/>
          <w:kern w:val="2"/>
          <w:sz w:val="24"/>
          <w:szCs w:val="24"/>
          <w:lang w:eastAsia="en-GB"/>
          <w14:ligatures w14:val="standardContextual"/>
        </w:rPr>
        <w:tab/>
      </w:r>
      <w:r w:rsidRPr="001326A7">
        <w:rPr>
          <w:snapToGrid w:val="0"/>
        </w:rPr>
        <w:t>Adjacent channel leakage ratio</w:t>
      </w:r>
      <w:r>
        <w:tab/>
        <w:t>249</w:t>
      </w:r>
    </w:p>
    <w:p w14:paraId="0E10816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6.5F.2.4.0</w:t>
      </w:r>
      <w:r>
        <w:rPr>
          <w:rFonts w:asciiTheme="minorHAnsi" w:eastAsiaTheme="minorEastAsia" w:hAnsiTheme="minorHAnsi" w:cstheme="minorBidi"/>
          <w:kern w:val="2"/>
          <w:sz w:val="24"/>
          <w:szCs w:val="24"/>
          <w:lang w:eastAsia="en-GB"/>
          <w14:ligatures w14:val="standardContextual"/>
        </w:rPr>
        <w:tab/>
      </w:r>
      <w:r w:rsidRPr="001326A7">
        <w:rPr>
          <w:snapToGrid w:val="0"/>
        </w:rPr>
        <w:t>General</w:t>
      </w:r>
      <w:r>
        <w:tab/>
        <w:t>249</w:t>
      </w:r>
    </w:p>
    <w:p w14:paraId="2A405F8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6.5F.2.4.1</w:t>
      </w:r>
      <w:r>
        <w:rPr>
          <w:rFonts w:asciiTheme="minorHAnsi" w:eastAsiaTheme="minorEastAsia" w:hAnsiTheme="minorHAnsi" w:cstheme="minorBidi"/>
          <w:kern w:val="2"/>
          <w:sz w:val="24"/>
          <w:szCs w:val="24"/>
          <w:lang w:eastAsia="en-GB"/>
          <w14:ligatures w14:val="standardContextual"/>
        </w:rPr>
        <w:tab/>
      </w:r>
      <w:r w:rsidRPr="001326A7">
        <w:rPr>
          <w:snapToGrid w:val="0"/>
        </w:rPr>
        <w:t>Shared spectrum channel access ACLR</w:t>
      </w:r>
      <w:r>
        <w:tab/>
        <w:t>249</w:t>
      </w:r>
    </w:p>
    <w:p w14:paraId="029E5AA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249</w:t>
      </w:r>
    </w:p>
    <w:p w14:paraId="10075AA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052DB1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44F219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250</w:t>
      </w:r>
    </w:p>
    <w:p w14:paraId="16B6348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250</w:t>
      </w:r>
    </w:p>
    <w:p w14:paraId="6709C78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250</w:t>
      </w:r>
    </w:p>
    <w:p w14:paraId="7D377CF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250</w:t>
      </w:r>
    </w:p>
    <w:p w14:paraId="54C33A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250</w:t>
      </w:r>
    </w:p>
    <w:p w14:paraId="60A332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6FD6C4C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252</w:t>
      </w:r>
    </w:p>
    <w:p w14:paraId="1D47EEA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253</w:t>
      </w:r>
    </w:p>
    <w:p w14:paraId="6B9BF10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6.5F.3.3.5</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"NS_53" or "NS_54"</w:t>
      </w:r>
      <w:r>
        <w:tab/>
        <w:t>254</w:t>
      </w:r>
    </w:p>
    <w:p w14:paraId="5879C03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254</w:t>
      </w:r>
    </w:p>
    <w:p w14:paraId="51D05D7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254</w:t>
      </w:r>
    </w:p>
    <w:p w14:paraId="419F7E3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254</w:t>
      </w:r>
    </w:p>
    <w:p w14:paraId="1EBAF7B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255</w:t>
      </w:r>
    </w:p>
    <w:p w14:paraId="05BD6C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255</w:t>
      </w:r>
    </w:p>
    <w:p w14:paraId="4EF5D96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255</w:t>
      </w:r>
    </w:p>
    <w:p w14:paraId="48A33B8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256</w:t>
      </w:r>
    </w:p>
    <w:p w14:paraId="392ECF4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256</w:t>
      </w:r>
    </w:p>
    <w:p w14:paraId="53D3BE7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256</w:t>
      </w:r>
    </w:p>
    <w:p w14:paraId="7D3E16D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256</w:t>
      </w:r>
    </w:p>
    <w:p w14:paraId="51FE565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256</w:t>
      </w:r>
    </w:p>
    <w:p w14:paraId="2543691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ab/>
        <w:t>264</w:t>
      </w:r>
    </w:p>
    <w:p w14:paraId="2622E87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264</w:t>
      </w:r>
    </w:p>
    <w:p w14:paraId="243C68D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264</w:t>
      </w:r>
    </w:p>
    <w:p w14:paraId="3C8F74A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265</w:t>
      </w:r>
    </w:p>
    <w:p w14:paraId="667BBF8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265</w:t>
      </w:r>
    </w:p>
    <w:p w14:paraId="346F7E1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265</w:t>
      </w:r>
    </w:p>
    <w:p w14:paraId="344580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266</w:t>
      </w:r>
    </w:p>
    <w:p w14:paraId="694DDC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266</w:t>
      </w:r>
    </w:p>
    <w:p w14:paraId="6B0723D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 xml:space="preserve"> for CA</w:t>
      </w:r>
      <w:r>
        <w:tab/>
        <w:t>266</w:t>
      </w:r>
    </w:p>
    <w:p w14:paraId="0BF6EFD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266</w:t>
      </w:r>
    </w:p>
    <w:p w14:paraId="1B5B9A9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 xml:space="preserve">IB,c </w:t>
      </w:r>
      <w:r>
        <w:t>for Inter-band CA</w:t>
      </w:r>
      <w:r>
        <w:tab/>
        <w:t>266</w:t>
      </w:r>
    </w:p>
    <w:p w14:paraId="244769E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7.3A.3.2.1</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two bands</w:t>
      </w:r>
      <w:r>
        <w:tab/>
        <w:t>268</w:t>
      </w:r>
    </w:p>
    <w:p w14:paraId="62B5A55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7.3A.3.2.2</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271</w:t>
      </w:r>
    </w:p>
    <w:p w14:paraId="6D94FB2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w:t>
      </w:r>
      <w:r w:rsidRPr="001326A7">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w:t>
      </w:r>
      <w:r w:rsidRPr="001326A7">
        <w:rPr>
          <w:snapToGrid w:val="0"/>
          <w:lang w:eastAsia="zh-CN"/>
        </w:rPr>
        <w:t>three</w:t>
      </w:r>
      <w:r w:rsidRPr="001326A7">
        <w:rPr>
          <w:snapToGrid w:val="0"/>
        </w:rPr>
        <w:t xml:space="preserve"> bands</w:t>
      </w:r>
      <w:r>
        <w:tab/>
        <w:t>271</w:t>
      </w:r>
    </w:p>
    <w:p w14:paraId="0775083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w:t>
      </w:r>
      <w:r w:rsidRPr="001326A7">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w:t>
      </w:r>
      <w:r w:rsidRPr="001326A7">
        <w:rPr>
          <w:snapToGrid w:val="0"/>
          <w:lang w:eastAsia="zh-CN"/>
        </w:rPr>
        <w:t>four</w:t>
      </w:r>
      <w:r w:rsidRPr="001326A7">
        <w:rPr>
          <w:snapToGrid w:val="0"/>
        </w:rPr>
        <w:t xml:space="preserve"> bands</w:t>
      </w:r>
      <w:r>
        <w:tab/>
        <w:t>273</w:t>
      </w:r>
    </w:p>
    <w:p w14:paraId="2FC95DE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273</w:t>
      </w:r>
    </w:p>
    <w:p w14:paraId="5B254A8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278</w:t>
      </w:r>
    </w:p>
    <w:p w14:paraId="40A8F96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284</w:t>
      </w:r>
    </w:p>
    <w:p w14:paraId="2D75C96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285</w:t>
      </w:r>
    </w:p>
    <w:p w14:paraId="1ABB4E9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285</w:t>
      </w:r>
    </w:p>
    <w:p w14:paraId="1EC344E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285</w:t>
      </w:r>
    </w:p>
    <w:p w14:paraId="443765C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285</w:t>
      </w:r>
    </w:p>
    <w:p w14:paraId="1C475F0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 xml:space="preserve"> for SUL</w:t>
      </w:r>
      <w:r>
        <w:tab/>
        <w:t>288</w:t>
      </w:r>
    </w:p>
    <w:p w14:paraId="7916499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288</w:t>
      </w:r>
    </w:p>
    <w:p w14:paraId="6711235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288</w:t>
      </w:r>
    </w:p>
    <w:p w14:paraId="17853DD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7.3C.3.2.1</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vertAlign w:val="subscript"/>
        </w:rPr>
        <w:t xml:space="preserve">IB,c  </w:t>
      </w:r>
      <w:r w:rsidRPr="001326A7">
        <w:rPr>
          <w:snapToGrid w:val="0"/>
        </w:rPr>
        <w:t>for two bands</w:t>
      </w:r>
      <w:r>
        <w:tab/>
        <w:t>289</w:t>
      </w:r>
    </w:p>
    <w:p w14:paraId="6DA1F8E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289</w:t>
      </w:r>
    </w:p>
    <w:p w14:paraId="79D7B98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289</w:t>
      </w:r>
    </w:p>
    <w:p w14:paraId="63F5154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289</w:t>
      </w:r>
    </w:p>
    <w:p w14:paraId="4C3E4FA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289</w:t>
      </w:r>
    </w:p>
    <w:p w14:paraId="0D81E9F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291</w:t>
      </w:r>
    </w:p>
    <w:p w14:paraId="4BF8B8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291</w:t>
      </w:r>
    </w:p>
    <w:p w14:paraId="1FCD496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291</w:t>
      </w:r>
    </w:p>
    <w:p w14:paraId="2184B24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ab/>
        <w:t>292</w:t>
      </w:r>
    </w:p>
    <w:p w14:paraId="7AB835C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292</w:t>
      </w:r>
    </w:p>
    <w:p w14:paraId="07F48B1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4B8872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4C9CA7F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293</w:t>
      </w:r>
    </w:p>
    <w:p w14:paraId="30E4429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3FDB538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294</w:t>
      </w:r>
    </w:p>
    <w:p w14:paraId="5C1F3BA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353F591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5A48C94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295</w:t>
      </w:r>
    </w:p>
    <w:p w14:paraId="355D818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295</w:t>
      </w:r>
    </w:p>
    <w:p w14:paraId="5F3FEE3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295</w:t>
      </w:r>
    </w:p>
    <w:p w14:paraId="32A3893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46D3711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lastRenderedPageBreak/>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38A5AFE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475B28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296</w:t>
      </w:r>
    </w:p>
    <w:p w14:paraId="0F4018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296</w:t>
      </w:r>
    </w:p>
    <w:p w14:paraId="28EA4F8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3FF9C7F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6C78DAA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7368C1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14C9035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7E93036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68F5EFC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3DFCF7E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2CBFBC8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52B1405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74FD4E1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34AAEE4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1C83ECB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0C1DEB6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72DD632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3230BB1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1286FE0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5FCB6E9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1A5E64D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325002C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428717E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53ACFF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2EC101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3D6BB69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6848113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2FC9A0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6512005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7EA2D87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48578AE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6177830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40EA5A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7994C6E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5BA05A1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31AD4F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60CC89A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21C96D9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477EDE6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6925E78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6E2F4FD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281822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40F2AE3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912BE9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1F26605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1E4A36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200E51D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606777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7C5F8E9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78EEEA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009BF70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325</w:t>
      </w:r>
    </w:p>
    <w:p w14:paraId="7A619B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325</w:t>
      </w:r>
    </w:p>
    <w:p w14:paraId="0D85CF5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6170E40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42E9823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13355A5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00D8683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0922FC4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1E359BD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09A78CB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7BCDF3E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2712B59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13CCCA1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3272316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61DDC36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139D82B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1CAB45A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719ABAA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57F6927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295DF9A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153F89B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4193B3C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5A63F7B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4823D47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219ACC0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4A91C02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54852D9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14331E7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0824E44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0A55FC8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1FC518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67475B4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37857D6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17296EC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2B8B9A4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25A9F19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03A6850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264B10F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28D704B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5BDC954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3858AD5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3CFF0B4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1F602B0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475FD15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41EF8F2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340</w:t>
      </w:r>
    </w:p>
    <w:p w14:paraId="1E530DF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340</w:t>
      </w:r>
    </w:p>
    <w:p w14:paraId="734B141E"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340</w:t>
      </w:r>
    </w:p>
    <w:p w14:paraId="224FB1D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340</w:t>
      </w:r>
    </w:p>
    <w:p w14:paraId="66676BE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342</w:t>
      </w:r>
    </w:p>
    <w:p w14:paraId="28A4AB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342</w:t>
      </w:r>
    </w:p>
    <w:p w14:paraId="504CB65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A.2.2.2</w:t>
      </w:r>
      <w:r>
        <w:rPr>
          <w:rFonts w:asciiTheme="minorHAnsi" w:eastAsiaTheme="minorEastAsia" w:hAnsiTheme="minorHAnsi" w:cstheme="minorBidi"/>
          <w:kern w:val="2"/>
          <w:sz w:val="24"/>
          <w:szCs w:val="24"/>
          <w:lang w:eastAsia="en-GB"/>
          <w14:ligatures w14:val="standardContextual"/>
        </w:rPr>
        <w:tab/>
      </w:r>
      <w:r w:rsidRPr="001326A7">
        <w:rPr>
          <w:snapToGrid w:val="0"/>
        </w:rPr>
        <w:t>DFT-s-OFDM QPSK</w:t>
      </w:r>
      <w:r>
        <w:tab/>
        <w:t>343</w:t>
      </w:r>
    </w:p>
    <w:p w14:paraId="29FCDE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A.2.2.3</w:t>
      </w:r>
      <w:r>
        <w:rPr>
          <w:rFonts w:asciiTheme="minorHAnsi" w:eastAsiaTheme="minorEastAsia" w:hAnsiTheme="minorHAnsi" w:cstheme="minorBidi"/>
          <w:kern w:val="2"/>
          <w:sz w:val="24"/>
          <w:szCs w:val="24"/>
          <w:lang w:eastAsia="en-GB"/>
          <w14:ligatures w14:val="standardContextual"/>
        </w:rPr>
        <w:tab/>
      </w:r>
      <w:r w:rsidRPr="001326A7">
        <w:rPr>
          <w:snapToGrid w:val="0"/>
        </w:rPr>
        <w:t>DFT-s-OFDM 16QAM</w:t>
      </w:r>
      <w:r>
        <w:tab/>
        <w:t>344</w:t>
      </w:r>
    </w:p>
    <w:p w14:paraId="64E766F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A.2.2.4</w:t>
      </w:r>
      <w:r>
        <w:rPr>
          <w:rFonts w:asciiTheme="minorHAnsi" w:eastAsiaTheme="minorEastAsia" w:hAnsiTheme="minorHAnsi" w:cstheme="minorBidi"/>
          <w:kern w:val="2"/>
          <w:sz w:val="24"/>
          <w:szCs w:val="24"/>
          <w:lang w:eastAsia="en-GB"/>
          <w14:ligatures w14:val="standardContextual"/>
        </w:rPr>
        <w:tab/>
      </w:r>
      <w:r w:rsidRPr="001326A7">
        <w:rPr>
          <w:snapToGrid w:val="0"/>
        </w:rPr>
        <w:t>DFT-s-OFDM 64QAM</w:t>
      </w:r>
      <w:r>
        <w:tab/>
        <w:t>345</w:t>
      </w:r>
    </w:p>
    <w:p w14:paraId="1C65D5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A.2.2.5</w:t>
      </w:r>
      <w:r>
        <w:rPr>
          <w:rFonts w:asciiTheme="minorHAnsi" w:eastAsiaTheme="minorEastAsia" w:hAnsiTheme="minorHAnsi" w:cstheme="minorBidi"/>
          <w:kern w:val="2"/>
          <w:sz w:val="24"/>
          <w:szCs w:val="24"/>
          <w:lang w:eastAsia="en-GB"/>
          <w14:ligatures w14:val="standardContextual"/>
        </w:rPr>
        <w:tab/>
      </w:r>
      <w:r w:rsidRPr="001326A7">
        <w:rPr>
          <w:snapToGrid w:val="0"/>
        </w:rPr>
        <w:t>DFT-s-OFDM 256QAM</w:t>
      </w:r>
      <w:r>
        <w:tab/>
        <w:t>346</w:t>
      </w:r>
    </w:p>
    <w:p w14:paraId="09AF986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A.2.2.6</w:t>
      </w:r>
      <w:r>
        <w:rPr>
          <w:rFonts w:asciiTheme="minorHAnsi" w:eastAsiaTheme="minorEastAsia" w:hAnsiTheme="minorHAnsi" w:cstheme="minorBidi"/>
          <w:kern w:val="2"/>
          <w:sz w:val="24"/>
          <w:szCs w:val="24"/>
          <w:lang w:eastAsia="en-GB"/>
          <w14:ligatures w14:val="standardContextual"/>
        </w:rPr>
        <w:tab/>
      </w:r>
      <w:r w:rsidRPr="001326A7">
        <w:rPr>
          <w:snapToGrid w:val="0"/>
        </w:rPr>
        <w:t>CP-OFDM QPSK</w:t>
      </w:r>
      <w:r>
        <w:tab/>
        <w:t>347</w:t>
      </w:r>
    </w:p>
    <w:p w14:paraId="30759F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A.2.2.7</w:t>
      </w:r>
      <w:r>
        <w:rPr>
          <w:rFonts w:asciiTheme="minorHAnsi" w:eastAsiaTheme="minorEastAsia" w:hAnsiTheme="minorHAnsi" w:cstheme="minorBidi"/>
          <w:kern w:val="2"/>
          <w:sz w:val="24"/>
          <w:szCs w:val="24"/>
          <w:lang w:eastAsia="en-GB"/>
          <w14:ligatures w14:val="standardContextual"/>
        </w:rPr>
        <w:tab/>
      </w:r>
      <w:r w:rsidRPr="001326A7">
        <w:rPr>
          <w:snapToGrid w:val="0"/>
        </w:rPr>
        <w:t>CP-OFDM 16QAM</w:t>
      </w:r>
      <w:r>
        <w:tab/>
        <w:t>349</w:t>
      </w:r>
    </w:p>
    <w:p w14:paraId="2B6938D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A.2.2.8</w:t>
      </w:r>
      <w:r>
        <w:rPr>
          <w:rFonts w:asciiTheme="minorHAnsi" w:eastAsiaTheme="minorEastAsia" w:hAnsiTheme="minorHAnsi" w:cstheme="minorBidi"/>
          <w:kern w:val="2"/>
          <w:sz w:val="24"/>
          <w:szCs w:val="24"/>
          <w:lang w:eastAsia="en-GB"/>
          <w14:ligatures w14:val="standardContextual"/>
        </w:rPr>
        <w:tab/>
      </w:r>
      <w:r w:rsidRPr="001326A7">
        <w:rPr>
          <w:snapToGrid w:val="0"/>
        </w:rPr>
        <w:t>CP-OFDM 64QAM</w:t>
      </w:r>
      <w:r>
        <w:tab/>
        <w:t>351</w:t>
      </w:r>
    </w:p>
    <w:p w14:paraId="7EB5D38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353</w:t>
      </w:r>
    </w:p>
    <w:p w14:paraId="20821E2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355</w:t>
      </w:r>
    </w:p>
    <w:p w14:paraId="3ACB3B6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A.2.3.1</w:t>
      </w:r>
      <w:r>
        <w:rPr>
          <w:rFonts w:asciiTheme="minorHAnsi" w:eastAsiaTheme="minorEastAsia" w:hAnsiTheme="minorHAnsi" w:cstheme="minorBidi"/>
          <w:kern w:val="2"/>
          <w:sz w:val="24"/>
          <w:szCs w:val="24"/>
          <w:lang w:eastAsia="en-GB"/>
          <w14:ligatures w14:val="standardContextual"/>
        </w:rPr>
        <w:tab/>
      </w:r>
      <w:r w:rsidRPr="001326A7">
        <w:rPr>
          <w:snapToGrid w:val="0"/>
        </w:rPr>
        <w:t>DFT-s-OFDM Pi/2-BPSK</w:t>
      </w:r>
      <w:r>
        <w:tab/>
        <w:t>355</w:t>
      </w:r>
    </w:p>
    <w:p w14:paraId="21B2763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A.2.3.2</w:t>
      </w:r>
      <w:r>
        <w:rPr>
          <w:rFonts w:asciiTheme="minorHAnsi" w:eastAsiaTheme="minorEastAsia" w:hAnsiTheme="minorHAnsi" w:cstheme="minorBidi"/>
          <w:kern w:val="2"/>
          <w:sz w:val="24"/>
          <w:szCs w:val="24"/>
          <w:lang w:eastAsia="en-GB"/>
          <w14:ligatures w14:val="standardContextual"/>
        </w:rPr>
        <w:tab/>
      </w:r>
      <w:r w:rsidRPr="001326A7">
        <w:rPr>
          <w:snapToGrid w:val="0"/>
        </w:rPr>
        <w:t>DFT-s-OFDM QPSK</w:t>
      </w:r>
      <w:r>
        <w:tab/>
        <w:t>355</w:t>
      </w:r>
    </w:p>
    <w:p w14:paraId="566F1F9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A.2.3.3</w:t>
      </w:r>
      <w:r>
        <w:rPr>
          <w:rFonts w:asciiTheme="minorHAnsi" w:eastAsiaTheme="minorEastAsia" w:hAnsiTheme="minorHAnsi" w:cstheme="minorBidi"/>
          <w:kern w:val="2"/>
          <w:sz w:val="24"/>
          <w:szCs w:val="24"/>
          <w:lang w:eastAsia="en-GB"/>
          <w14:ligatures w14:val="standardContextual"/>
        </w:rPr>
        <w:tab/>
      </w:r>
      <w:r w:rsidRPr="001326A7">
        <w:rPr>
          <w:snapToGrid w:val="0"/>
        </w:rPr>
        <w:t>DFT-s-OFDM 16QAM</w:t>
      </w:r>
      <w:r>
        <w:tab/>
        <w:t>355</w:t>
      </w:r>
    </w:p>
    <w:p w14:paraId="001B890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A.2.3.4</w:t>
      </w:r>
      <w:r>
        <w:rPr>
          <w:rFonts w:asciiTheme="minorHAnsi" w:eastAsiaTheme="minorEastAsia" w:hAnsiTheme="minorHAnsi" w:cstheme="minorBidi"/>
          <w:kern w:val="2"/>
          <w:sz w:val="24"/>
          <w:szCs w:val="24"/>
          <w:lang w:eastAsia="en-GB"/>
          <w14:ligatures w14:val="standardContextual"/>
        </w:rPr>
        <w:tab/>
      </w:r>
      <w:r w:rsidRPr="001326A7">
        <w:rPr>
          <w:snapToGrid w:val="0"/>
        </w:rPr>
        <w:t>DFT-s-OFDM 64QAM</w:t>
      </w:r>
      <w:r>
        <w:tab/>
        <w:t>355</w:t>
      </w:r>
    </w:p>
    <w:p w14:paraId="3B64624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A.2.3.5</w:t>
      </w:r>
      <w:r>
        <w:rPr>
          <w:rFonts w:asciiTheme="minorHAnsi" w:eastAsiaTheme="minorEastAsia" w:hAnsiTheme="minorHAnsi" w:cstheme="minorBidi"/>
          <w:kern w:val="2"/>
          <w:sz w:val="24"/>
          <w:szCs w:val="24"/>
          <w:lang w:eastAsia="en-GB"/>
          <w14:ligatures w14:val="standardContextual"/>
        </w:rPr>
        <w:tab/>
      </w:r>
      <w:r w:rsidRPr="001326A7">
        <w:rPr>
          <w:snapToGrid w:val="0"/>
        </w:rPr>
        <w:t>DFT-s-OFDM 256QAM</w:t>
      </w:r>
      <w:r>
        <w:tab/>
        <w:t>356</w:t>
      </w:r>
    </w:p>
    <w:p w14:paraId="151A1E8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A.2.3.6</w:t>
      </w:r>
      <w:r>
        <w:rPr>
          <w:rFonts w:asciiTheme="minorHAnsi" w:eastAsiaTheme="minorEastAsia" w:hAnsiTheme="minorHAnsi" w:cstheme="minorBidi"/>
          <w:kern w:val="2"/>
          <w:sz w:val="24"/>
          <w:szCs w:val="24"/>
          <w:lang w:eastAsia="en-GB"/>
          <w14:ligatures w14:val="standardContextual"/>
        </w:rPr>
        <w:tab/>
      </w:r>
      <w:r w:rsidRPr="001326A7">
        <w:rPr>
          <w:snapToGrid w:val="0"/>
        </w:rPr>
        <w:t>CP-OFDM QPSK</w:t>
      </w:r>
      <w:r>
        <w:tab/>
        <w:t>356</w:t>
      </w:r>
    </w:p>
    <w:p w14:paraId="2610CFE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A.2.3.7</w:t>
      </w:r>
      <w:r>
        <w:rPr>
          <w:rFonts w:asciiTheme="minorHAnsi" w:eastAsiaTheme="minorEastAsia" w:hAnsiTheme="minorHAnsi" w:cstheme="minorBidi"/>
          <w:kern w:val="2"/>
          <w:sz w:val="24"/>
          <w:szCs w:val="24"/>
          <w:lang w:eastAsia="en-GB"/>
          <w14:ligatures w14:val="standardContextual"/>
        </w:rPr>
        <w:tab/>
      </w:r>
      <w:r w:rsidRPr="001326A7">
        <w:rPr>
          <w:snapToGrid w:val="0"/>
        </w:rPr>
        <w:t>CP-OFDM 16QAM</w:t>
      </w:r>
      <w:r>
        <w:tab/>
        <w:t>356</w:t>
      </w:r>
    </w:p>
    <w:p w14:paraId="6E0545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A.2.3.8</w:t>
      </w:r>
      <w:r>
        <w:rPr>
          <w:rFonts w:asciiTheme="minorHAnsi" w:eastAsiaTheme="minorEastAsia" w:hAnsiTheme="minorHAnsi" w:cstheme="minorBidi"/>
          <w:kern w:val="2"/>
          <w:sz w:val="24"/>
          <w:szCs w:val="24"/>
          <w:lang w:eastAsia="en-GB"/>
          <w14:ligatures w14:val="standardContextual"/>
        </w:rPr>
        <w:tab/>
      </w:r>
      <w:r w:rsidRPr="001326A7">
        <w:rPr>
          <w:snapToGrid w:val="0"/>
        </w:rPr>
        <w:t>CP-OFDM 64QAM</w:t>
      </w:r>
      <w:r>
        <w:tab/>
        <w:t>356</w:t>
      </w:r>
    </w:p>
    <w:p w14:paraId="5B52FA9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A.2.3.9</w:t>
      </w:r>
      <w:r>
        <w:rPr>
          <w:rFonts w:asciiTheme="minorHAnsi" w:eastAsiaTheme="minorEastAsia" w:hAnsiTheme="minorHAnsi" w:cstheme="minorBidi"/>
          <w:kern w:val="2"/>
          <w:sz w:val="24"/>
          <w:szCs w:val="24"/>
          <w:lang w:eastAsia="en-GB"/>
          <w14:ligatures w14:val="standardContextual"/>
        </w:rPr>
        <w:tab/>
      </w:r>
      <w:r w:rsidRPr="001326A7">
        <w:rPr>
          <w:snapToGrid w:val="0"/>
        </w:rPr>
        <w:t>CP-OFDM 256QAM</w:t>
      </w:r>
      <w:r>
        <w:tab/>
        <w:t>357</w:t>
      </w:r>
    </w:p>
    <w:p w14:paraId="1963A90E"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358</w:t>
      </w:r>
    </w:p>
    <w:p w14:paraId="1F5934C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358</w:t>
      </w:r>
    </w:p>
    <w:p w14:paraId="3C4ACD6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360</w:t>
      </w:r>
    </w:p>
    <w:p w14:paraId="1CB7903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360</w:t>
      </w:r>
    </w:p>
    <w:p w14:paraId="49252C2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361</w:t>
      </w:r>
    </w:p>
    <w:p w14:paraId="321AE22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363</w:t>
      </w:r>
    </w:p>
    <w:p w14:paraId="4C61D4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366</w:t>
      </w:r>
    </w:p>
    <w:p w14:paraId="601A25F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369</w:t>
      </w:r>
    </w:p>
    <w:p w14:paraId="662EB9E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369</w:t>
      </w:r>
    </w:p>
    <w:p w14:paraId="299F094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370</w:t>
      </w:r>
    </w:p>
    <w:p w14:paraId="5534606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373</w:t>
      </w:r>
    </w:p>
    <w:p w14:paraId="5564422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376</w:t>
      </w:r>
    </w:p>
    <w:p w14:paraId="024B15C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379</w:t>
      </w:r>
    </w:p>
    <w:p w14:paraId="159063C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lang w:val="it-IT"/>
        </w:rPr>
        <w:t>A.5</w:t>
      </w:r>
      <w:r>
        <w:rPr>
          <w:rFonts w:asciiTheme="minorHAnsi" w:eastAsiaTheme="minorEastAsia" w:hAnsiTheme="minorHAnsi" w:cstheme="minorBidi"/>
          <w:kern w:val="2"/>
          <w:sz w:val="24"/>
          <w:szCs w:val="24"/>
          <w:lang w:eastAsia="en-GB"/>
          <w14:ligatures w14:val="standardContextual"/>
        </w:rPr>
        <w:tab/>
      </w:r>
      <w:r w:rsidRPr="001326A7">
        <w:rPr>
          <w:lang w:val="it-IT"/>
        </w:rPr>
        <w:t>OFDMA Channel Noise Generator (OCNG)</w:t>
      </w:r>
      <w:r>
        <w:tab/>
        <w:t>379</w:t>
      </w:r>
    </w:p>
    <w:p w14:paraId="5F51221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379</w:t>
      </w:r>
    </w:p>
    <w:p w14:paraId="46949CF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A.5.1.1</w:t>
      </w:r>
      <w:r>
        <w:rPr>
          <w:rFonts w:asciiTheme="minorHAnsi" w:eastAsiaTheme="minorEastAsia" w:hAnsiTheme="minorHAnsi" w:cstheme="minorBidi"/>
          <w:kern w:val="2"/>
          <w:sz w:val="24"/>
          <w:szCs w:val="24"/>
          <w:lang w:eastAsia="en-GB"/>
          <w14:ligatures w14:val="standardContextual"/>
        </w:rPr>
        <w:tab/>
      </w:r>
      <w:r w:rsidRPr="001326A7">
        <w:rPr>
          <w:snapToGrid w:val="0"/>
        </w:rPr>
        <w:t>OCNG FDD pattern 1: Generic OCNG FDD Pattern for all unused REs</w:t>
      </w:r>
      <w:r>
        <w:tab/>
        <w:t>379</w:t>
      </w:r>
    </w:p>
    <w:p w14:paraId="4E55E7A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379</w:t>
      </w:r>
    </w:p>
    <w:p w14:paraId="50A4AF2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A.5.2.1</w:t>
      </w:r>
      <w:r>
        <w:rPr>
          <w:rFonts w:asciiTheme="minorHAnsi" w:eastAsiaTheme="minorEastAsia" w:hAnsiTheme="minorHAnsi" w:cstheme="minorBidi"/>
          <w:kern w:val="2"/>
          <w:sz w:val="24"/>
          <w:szCs w:val="24"/>
          <w:lang w:eastAsia="en-GB"/>
          <w14:ligatures w14:val="standardContextual"/>
        </w:rPr>
        <w:tab/>
      </w:r>
      <w:r w:rsidRPr="001326A7">
        <w:rPr>
          <w:snapToGrid w:val="0"/>
        </w:rPr>
        <w:t>OCNG TDD pattern 1: Generic OCNG TDD Pattern for all unused REs</w:t>
      </w:r>
      <w:r>
        <w:tab/>
        <w:t>379</w:t>
      </w:r>
    </w:p>
    <w:p w14:paraId="58E17CC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380</w:t>
      </w:r>
    </w:p>
    <w:p w14:paraId="5D7CF546"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380</w:t>
      </w:r>
    </w:p>
    <w:p w14:paraId="1DDA587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380</w:t>
      </w:r>
    </w:p>
    <w:p w14:paraId="5C81C05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380</w:t>
      </w:r>
    </w:p>
    <w:p w14:paraId="78BD09B8"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382</w:t>
      </w:r>
    </w:p>
    <w:p w14:paraId="072ACD8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383</w:t>
      </w:r>
    </w:p>
    <w:p w14:paraId="101CA837"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385</w:t>
      </w:r>
    </w:p>
    <w:p w14:paraId="366E0179"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386</w:t>
      </w:r>
    </w:p>
    <w:p w14:paraId="353B615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386</w:t>
      </w:r>
    </w:p>
    <w:p w14:paraId="42120D0A"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386</w:t>
      </w:r>
    </w:p>
    <w:p w14:paraId="498B0895"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C.3</w:t>
      </w:r>
      <w:r>
        <w:rPr>
          <w:rFonts w:asciiTheme="minorHAnsi" w:eastAsiaTheme="minorEastAsia" w:hAnsiTheme="minorHAnsi" w:cstheme="minorBidi"/>
          <w:kern w:val="2"/>
          <w:sz w:val="24"/>
          <w:szCs w:val="24"/>
          <w:lang w:eastAsia="en-GB"/>
          <w14:ligatures w14:val="standardContextual"/>
        </w:rPr>
        <w:tab/>
      </w:r>
      <w:r w:rsidRPr="001326A7">
        <w:rPr>
          <w:rFonts w:eastAsia="Yu Mincho"/>
        </w:rPr>
        <w:t>Connection</w:t>
      </w:r>
      <w:r>
        <w:tab/>
        <w:t>386</w:t>
      </w:r>
    </w:p>
    <w:p w14:paraId="75D50EB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386</w:t>
      </w:r>
    </w:p>
    <w:p w14:paraId="09A1C950"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rFonts w:eastAsia="Yu Mincho"/>
        </w:rPr>
        <w:t>Annex D</w:t>
      </w:r>
      <w:r>
        <w:t xml:space="preserve"> (normative)</w:t>
      </w:r>
      <w:r w:rsidRPr="001326A7">
        <w:rPr>
          <w:rFonts w:eastAsia="Yu Mincho"/>
        </w:rPr>
        <w:t>: Characteristics of the interfering signal</w:t>
      </w:r>
      <w:r>
        <w:tab/>
        <w:t>387</w:t>
      </w:r>
    </w:p>
    <w:p w14:paraId="1EB4C54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D.1 General</w:t>
      </w:r>
      <w:r>
        <w:tab/>
        <w:t>387</w:t>
      </w:r>
    </w:p>
    <w:p w14:paraId="1800E5A6"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387</w:t>
      </w:r>
    </w:p>
    <w:p w14:paraId="7576D54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rFonts w:eastAsia="Yu Mincho"/>
          <w:lang w:val="fr-FR"/>
        </w:rPr>
        <w:t>Annex E (normative):  Environmental conditions</w:t>
      </w:r>
      <w:r>
        <w:tab/>
        <w:t>388</w:t>
      </w:r>
    </w:p>
    <w:p w14:paraId="6AE061E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1326A7">
        <w:rPr>
          <w:rFonts w:eastAsia="Yu Mincho"/>
          <w:lang w:val="fr-FR"/>
        </w:rPr>
        <w:t>General</w:t>
      </w:r>
      <w:r>
        <w:tab/>
        <w:t>388</w:t>
      </w:r>
    </w:p>
    <w:p w14:paraId="3D17B60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E.2</w:t>
      </w:r>
      <w:r>
        <w:rPr>
          <w:rFonts w:asciiTheme="minorHAnsi" w:eastAsiaTheme="minorEastAsia" w:hAnsiTheme="minorHAnsi" w:cstheme="minorBidi"/>
          <w:kern w:val="2"/>
          <w:sz w:val="24"/>
          <w:szCs w:val="24"/>
          <w:lang w:eastAsia="en-GB"/>
          <w14:ligatures w14:val="standardContextual"/>
        </w:rPr>
        <w:tab/>
      </w:r>
      <w:r w:rsidRPr="001326A7">
        <w:rPr>
          <w:rFonts w:eastAsia="Yu Mincho"/>
        </w:rPr>
        <w:t>Environmental</w:t>
      </w:r>
      <w:r>
        <w:tab/>
        <w:t>388</w:t>
      </w:r>
    </w:p>
    <w:p w14:paraId="51ADFFE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E.2.1</w:t>
      </w:r>
      <w:r>
        <w:rPr>
          <w:rFonts w:asciiTheme="minorHAnsi" w:eastAsiaTheme="minorEastAsia" w:hAnsiTheme="minorHAnsi" w:cstheme="minorBidi"/>
          <w:kern w:val="2"/>
          <w:sz w:val="24"/>
          <w:szCs w:val="24"/>
          <w:lang w:eastAsia="en-GB"/>
          <w14:ligatures w14:val="standardContextual"/>
        </w:rPr>
        <w:tab/>
      </w:r>
      <w:r w:rsidRPr="001326A7">
        <w:rPr>
          <w:rFonts w:eastAsia="Yu Mincho"/>
        </w:rPr>
        <w:t>Temperature</w:t>
      </w:r>
      <w:r>
        <w:tab/>
        <w:t>388</w:t>
      </w:r>
    </w:p>
    <w:p w14:paraId="1B4036D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E.2.2</w:t>
      </w:r>
      <w:r>
        <w:rPr>
          <w:rFonts w:asciiTheme="minorHAnsi" w:eastAsiaTheme="minorEastAsia" w:hAnsiTheme="minorHAnsi" w:cstheme="minorBidi"/>
          <w:kern w:val="2"/>
          <w:sz w:val="24"/>
          <w:szCs w:val="24"/>
          <w:lang w:eastAsia="en-GB"/>
          <w14:ligatures w14:val="standardContextual"/>
        </w:rPr>
        <w:tab/>
      </w:r>
      <w:r w:rsidRPr="001326A7">
        <w:rPr>
          <w:rFonts w:eastAsia="Yu Mincho"/>
        </w:rPr>
        <w:t>Voltage</w:t>
      </w:r>
      <w:r>
        <w:tab/>
        <w:t>389</w:t>
      </w:r>
    </w:p>
    <w:p w14:paraId="09838BE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E.2.3</w:t>
      </w:r>
      <w:r>
        <w:rPr>
          <w:rFonts w:asciiTheme="minorHAnsi" w:eastAsiaTheme="minorEastAsia" w:hAnsiTheme="minorHAnsi" w:cstheme="minorBidi"/>
          <w:kern w:val="2"/>
          <w:sz w:val="24"/>
          <w:szCs w:val="24"/>
          <w:lang w:eastAsia="en-GB"/>
          <w14:ligatures w14:val="standardContextual"/>
        </w:rPr>
        <w:tab/>
      </w:r>
      <w:r w:rsidRPr="001326A7">
        <w:rPr>
          <w:rFonts w:eastAsia="Yu Mincho"/>
        </w:rPr>
        <w:t>Vibration</w:t>
      </w:r>
      <w:r>
        <w:tab/>
        <w:t>389</w:t>
      </w:r>
    </w:p>
    <w:p w14:paraId="1699E0B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390</w:t>
      </w:r>
    </w:p>
    <w:p w14:paraId="284E021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390</w:t>
      </w:r>
    </w:p>
    <w:p w14:paraId="53B284F1"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390</w:t>
      </w:r>
    </w:p>
    <w:p w14:paraId="02A2FCE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390</w:t>
      </w:r>
    </w:p>
    <w:p w14:paraId="41CDCEB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391</w:t>
      </w:r>
    </w:p>
    <w:p w14:paraId="0F80FCC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392</w:t>
      </w:r>
    </w:p>
    <w:p w14:paraId="626F5B0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394</w:t>
      </w:r>
    </w:p>
    <w:p w14:paraId="65030BF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394</w:t>
      </w:r>
    </w:p>
    <w:p w14:paraId="40EF75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394</w:t>
      </w:r>
    </w:p>
    <w:p w14:paraId="3D6D17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394</w:t>
      </w:r>
    </w:p>
    <w:p w14:paraId="1D27AEE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395</w:t>
      </w:r>
    </w:p>
    <w:p w14:paraId="166D774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396</w:t>
      </w:r>
    </w:p>
    <w:p w14:paraId="0085FB2C"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397</w:t>
      </w:r>
    </w:p>
    <w:p w14:paraId="2F017DA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398</w:t>
      </w:r>
    </w:p>
    <w:p w14:paraId="673F6CFA"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F.8</w:t>
      </w:r>
      <w:r>
        <w:tab/>
        <w:t>398</w:t>
      </w:r>
    </w:p>
    <w:p w14:paraId="0744A653"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F.9</w:t>
      </w:r>
      <w:r>
        <w:tab/>
        <w:t>398</w:t>
      </w:r>
    </w:p>
    <w:p w14:paraId="6FAD84B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398</w:t>
      </w:r>
    </w:p>
    <w:p w14:paraId="6EC9FE2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398</w:t>
      </w:r>
    </w:p>
    <w:p w14:paraId="56291B7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399</w:t>
      </w:r>
    </w:p>
    <w:p w14:paraId="020FFF6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399</w:t>
      </w:r>
    </w:p>
    <w:p w14:paraId="3AC5AAFF"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G (normative):</w:t>
      </w:r>
      <w:r>
        <w:tab/>
        <w:t>401</w:t>
      </w:r>
    </w:p>
    <w:p w14:paraId="4C3DC24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401</w:t>
      </w:r>
    </w:p>
    <w:p w14:paraId="785396E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401</w:t>
      </w:r>
    </w:p>
    <w:p w14:paraId="39D2009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402</w:t>
      </w:r>
    </w:p>
    <w:p w14:paraId="486CF89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402</w:t>
      </w:r>
    </w:p>
    <w:p w14:paraId="178AB0D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402</w:t>
      </w:r>
    </w:p>
    <w:p w14:paraId="3EAF3A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402</w:t>
      </w:r>
    </w:p>
    <w:p w14:paraId="6361D11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H (informative): Void</w:t>
      </w:r>
      <w:r>
        <w:tab/>
        <w:t>403</w:t>
      </w:r>
    </w:p>
    <w:p w14:paraId="3A9E9F71"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I (informative): Void</w:t>
      </w:r>
      <w:r>
        <w:tab/>
        <w:t>403</w:t>
      </w:r>
    </w:p>
    <w:p w14:paraId="72578E36"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J (informative): Void</w:t>
      </w:r>
      <w:r>
        <w:tab/>
        <w:t>403</w:t>
      </w:r>
    </w:p>
    <w:p w14:paraId="23F7977E"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K (informative): Void</w:t>
      </w:r>
      <w:r>
        <w:tab/>
        <w:t>403</w:t>
      </w:r>
    </w:p>
    <w:p w14:paraId="6C7B899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403</w:t>
      </w:r>
    </w:p>
    <w:p w14:paraId="5A59AD35"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403</w:t>
      </w:r>
    </w:p>
    <w:p w14:paraId="3D56BE2B"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405</w:t>
      </w:r>
    </w:p>
    <w:p w14:paraId="1976C54E" w14:textId="43CA5163" w:rsidR="00080512" w:rsidRPr="004D3578" w:rsidRDefault="00DA1160">
      <w:r>
        <w:rPr>
          <w:noProof/>
          <w:sz w:val="22"/>
        </w:rPr>
        <w:fldChar w:fldCharType="end"/>
      </w:r>
    </w:p>
    <w:p w14:paraId="6C53BC92" w14:textId="63C0850F"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AC40DE">
        <w:rPr>
          <w:rFonts w:eastAsia="Times New Roman"/>
          <w:noProof/>
        </w:rPr>
        <w:instrText>m</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AC40DE">
        <w:rPr>
          <w:rFonts w:eastAsia="Times New Roman"/>
          <w:noProof/>
        </w:rPr>
        <w:instrText>m</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AC40DE">
        <w:rPr>
          <w:rFonts w:eastAsia="Times New Roman"/>
          <w:noProof/>
        </w:rPr>
        <w:instrText>m</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E5BFA" w14:textId="77777777" w:rsidR="00222D12" w:rsidRDefault="00222D12">
      <w:r>
        <w:separator/>
      </w:r>
    </w:p>
  </w:endnote>
  <w:endnote w:type="continuationSeparator" w:id="0">
    <w:p w14:paraId="341EE94E" w14:textId="77777777" w:rsidR="00222D12" w:rsidRDefault="0022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08A2C" w14:textId="77777777" w:rsidR="00222D12" w:rsidRDefault="00222D12">
      <w:r>
        <w:separator/>
      </w:r>
    </w:p>
  </w:footnote>
  <w:footnote w:type="continuationSeparator" w:id="0">
    <w:p w14:paraId="7C787E2D" w14:textId="77777777" w:rsidR="00222D12" w:rsidRDefault="0022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7E8F3" w14:textId="3AB76225"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160">
      <w:rPr>
        <w:rFonts w:ascii="Arial" w:hAnsi="Arial" w:cs="Arial"/>
        <w:b/>
        <w:noProof/>
        <w:sz w:val="18"/>
        <w:szCs w:val="18"/>
      </w:rPr>
      <w:t>3GPP TS 38.101-1 V16.22.0 (2024-12)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3E423D1"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160">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0368"/>
    <w:rsid w:val="00AC1615"/>
    <w:rsid w:val="00AC40DE"/>
    <w:rsid w:val="00AC4D70"/>
    <w:rsid w:val="00AC6BC6"/>
    <w:rsid w:val="00AD6BC0"/>
    <w:rsid w:val="00AE00AA"/>
    <w:rsid w:val="00AE65E2"/>
    <w:rsid w:val="00AF0767"/>
    <w:rsid w:val="00AF3A9C"/>
    <w:rsid w:val="00AF5213"/>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41CC8"/>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4831</Words>
  <Characters>27543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cp:revision>
  <cp:lastPrinted>2019-02-25T14:05:00Z</cp:lastPrinted>
  <dcterms:created xsi:type="dcterms:W3CDTF">2021-12-22T15:43:00Z</dcterms:created>
  <dcterms:modified xsi:type="dcterms:W3CDTF">2025-01-08T13:05:00Z</dcterms:modified>
</cp:coreProperties>
</file>