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5A5215CD"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Pr="00074501">
              <w:t>0.</w:t>
            </w:r>
            <w:r w:rsidR="008C09A7">
              <w:t>0</w:t>
            </w:r>
            <w:r w:rsidRPr="00074501">
              <w:t>.</w:t>
            </w:r>
            <w:bookmarkEnd w:id="3"/>
            <w:r w:rsidR="008C09A7">
              <w:t>1</w:t>
            </w:r>
            <w:r w:rsidRPr="00074501">
              <w:t xml:space="preserve"> </w:t>
            </w:r>
            <w:r w:rsidRPr="00074501">
              <w:rPr>
                <w:sz w:val="32"/>
              </w:rPr>
              <w:t>(</w:t>
            </w:r>
            <w:bookmarkStart w:id="4" w:name="issueDate"/>
            <w:r w:rsidRPr="00074501">
              <w:rPr>
                <w:sz w:val="32"/>
              </w:rPr>
              <w:t>202</w:t>
            </w:r>
            <w:r>
              <w:rPr>
                <w:sz w:val="32"/>
              </w:rPr>
              <w:t>4-1</w:t>
            </w:r>
            <w:bookmarkEnd w:id="4"/>
            <w:r>
              <w:rPr>
                <w:sz w:val="32"/>
              </w:rPr>
              <w:t>1</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25pt" o:ole="">
                  <v:imagedata r:id="rId9" o:title=""/>
                </v:shape>
                <o:OLEObject Type="Embed" ProgID="Word.Picture.8" ShapeID="_x0000_i1025" DrawAspect="Content" ObjectID="_1792583685"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3pt;height:74.9pt" o:ole="">
                  <v:imagedata r:id="rId11" o:title=""/>
                </v:shape>
                <o:OLEObject Type="Embed" ProgID="Word.Picture.8" ShapeID="_x0000_i1026" DrawAspect="Content" ObjectID="_1792583686"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38C968B" w14:textId="1F317BE4" w:rsidR="00CF5E3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CF5E3C">
        <w:rPr>
          <w:noProof/>
        </w:rPr>
        <w:t>Foreword</w:t>
      </w:r>
      <w:r w:rsidR="00CF5E3C">
        <w:rPr>
          <w:noProof/>
        </w:rPr>
        <w:tab/>
      </w:r>
      <w:r w:rsidR="00CF5E3C">
        <w:rPr>
          <w:noProof/>
        </w:rPr>
        <w:fldChar w:fldCharType="begin"/>
      </w:r>
      <w:r w:rsidR="00CF5E3C">
        <w:rPr>
          <w:noProof/>
        </w:rPr>
        <w:instrText xml:space="preserve"> PAGEREF _Toc181109048 \h </w:instrText>
      </w:r>
      <w:r w:rsidR="00CF5E3C">
        <w:rPr>
          <w:noProof/>
        </w:rPr>
      </w:r>
      <w:r w:rsidR="00CF5E3C">
        <w:rPr>
          <w:noProof/>
        </w:rPr>
        <w:fldChar w:fldCharType="separate"/>
      </w:r>
      <w:r w:rsidR="00CF5E3C">
        <w:rPr>
          <w:noProof/>
        </w:rPr>
        <w:t>6</w:t>
      </w:r>
      <w:r w:rsidR="00CF5E3C">
        <w:rPr>
          <w:noProof/>
        </w:rPr>
        <w:fldChar w:fldCharType="end"/>
      </w:r>
    </w:p>
    <w:p w14:paraId="7378394B" w14:textId="508BA1D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_Toc181109049 \h </w:instrText>
      </w:r>
      <w:r>
        <w:rPr>
          <w:noProof/>
        </w:rPr>
      </w:r>
      <w:r>
        <w:rPr>
          <w:noProof/>
        </w:rPr>
        <w:fldChar w:fldCharType="separate"/>
      </w:r>
      <w:r>
        <w:rPr>
          <w:noProof/>
        </w:rPr>
        <w:t>8</w:t>
      </w:r>
      <w:r>
        <w:rPr>
          <w:noProof/>
        </w:rPr>
        <w:fldChar w:fldCharType="end"/>
      </w:r>
    </w:p>
    <w:p w14:paraId="663AFA8A" w14:textId="55106D9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_Toc181109050 \h </w:instrText>
      </w:r>
      <w:r>
        <w:rPr>
          <w:noProof/>
        </w:rPr>
      </w:r>
      <w:r>
        <w:rPr>
          <w:noProof/>
        </w:rPr>
        <w:fldChar w:fldCharType="separate"/>
      </w:r>
      <w:r>
        <w:rPr>
          <w:noProof/>
        </w:rPr>
        <w:t>8</w:t>
      </w:r>
      <w:r>
        <w:rPr>
          <w:noProof/>
        </w:rPr>
        <w:fldChar w:fldCharType="end"/>
      </w:r>
    </w:p>
    <w:p w14:paraId="7FAA698E" w14:textId="6E38CDD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_Toc181109051 \h </w:instrText>
      </w:r>
      <w:r>
        <w:rPr>
          <w:noProof/>
        </w:rPr>
      </w:r>
      <w:r>
        <w:rPr>
          <w:noProof/>
        </w:rPr>
        <w:fldChar w:fldCharType="separate"/>
      </w:r>
      <w:r>
        <w:rPr>
          <w:noProof/>
        </w:rPr>
        <w:t>10</w:t>
      </w:r>
      <w:r>
        <w:rPr>
          <w:noProof/>
        </w:rPr>
        <w:fldChar w:fldCharType="end"/>
      </w:r>
    </w:p>
    <w:p w14:paraId="47A05C3B" w14:textId="5A0559D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_Toc181109052 \h </w:instrText>
      </w:r>
      <w:r>
        <w:rPr>
          <w:noProof/>
        </w:rPr>
      </w:r>
      <w:r>
        <w:rPr>
          <w:noProof/>
        </w:rPr>
        <w:fldChar w:fldCharType="separate"/>
      </w:r>
      <w:r>
        <w:rPr>
          <w:noProof/>
        </w:rPr>
        <w:t>10</w:t>
      </w:r>
      <w:r>
        <w:rPr>
          <w:noProof/>
        </w:rPr>
        <w:fldChar w:fldCharType="end"/>
      </w:r>
    </w:p>
    <w:p w14:paraId="6DFF0FC8" w14:textId="213A4DD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_Toc181109053 \h </w:instrText>
      </w:r>
      <w:r>
        <w:rPr>
          <w:noProof/>
        </w:rPr>
      </w:r>
      <w:r>
        <w:rPr>
          <w:noProof/>
        </w:rPr>
        <w:fldChar w:fldCharType="separate"/>
      </w:r>
      <w:r>
        <w:rPr>
          <w:noProof/>
        </w:rPr>
        <w:t>11</w:t>
      </w:r>
      <w:r>
        <w:rPr>
          <w:noProof/>
        </w:rPr>
        <w:fldChar w:fldCharType="end"/>
      </w:r>
    </w:p>
    <w:p w14:paraId="6D0D6F61" w14:textId="618C57EA"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_Toc181109054 \h </w:instrText>
      </w:r>
      <w:r>
        <w:rPr>
          <w:noProof/>
        </w:rPr>
      </w:r>
      <w:r>
        <w:rPr>
          <w:noProof/>
        </w:rPr>
        <w:fldChar w:fldCharType="separate"/>
      </w:r>
      <w:r>
        <w:rPr>
          <w:noProof/>
        </w:rPr>
        <w:t>11</w:t>
      </w:r>
      <w:r>
        <w:rPr>
          <w:noProof/>
        </w:rPr>
        <w:fldChar w:fldCharType="end"/>
      </w:r>
    </w:p>
    <w:p w14:paraId="3776C2AB" w14:textId="16C28A13"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_Toc181109055 \h </w:instrText>
      </w:r>
      <w:r>
        <w:rPr>
          <w:noProof/>
        </w:rPr>
      </w:r>
      <w:r>
        <w:rPr>
          <w:noProof/>
        </w:rPr>
        <w:fldChar w:fldCharType="separate"/>
      </w:r>
      <w:r>
        <w:rPr>
          <w:noProof/>
        </w:rPr>
        <w:t>12</w:t>
      </w:r>
      <w:r>
        <w:rPr>
          <w:noProof/>
        </w:rPr>
        <w:fldChar w:fldCharType="end"/>
      </w:r>
    </w:p>
    <w:p w14:paraId="6216D949" w14:textId="26C1A31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_Toc181109056 \h </w:instrText>
      </w:r>
      <w:r>
        <w:rPr>
          <w:noProof/>
        </w:rPr>
      </w:r>
      <w:r>
        <w:rPr>
          <w:noProof/>
        </w:rPr>
        <w:fldChar w:fldCharType="separate"/>
      </w:r>
      <w:r>
        <w:rPr>
          <w:noProof/>
        </w:rPr>
        <w:t>12</w:t>
      </w:r>
      <w:r>
        <w:rPr>
          <w:noProof/>
        </w:rPr>
        <w:fldChar w:fldCharType="end"/>
      </w:r>
    </w:p>
    <w:p w14:paraId="219AA415" w14:textId="00E257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_Toc181109057 \h </w:instrText>
      </w:r>
      <w:r>
        <w:rPr>
          <w:noProof/>
        </w:rPr>
      </w:r>
      <w:r>
        <w:rPr>
          <w:noProof/>
        </w:rPr>
        <w:fldChar w:fldCharType="separate"/>
      </w:r>
      <w:r>
        <w:rPr>
          <w:noProof/>
        </w:rPr>
        <w:t>12</w:t>
      </w:r>
      <w:r>
        <w:rPr>
          <w:noProof/>
        </w:rPr>
        <w:fldChar w:fldCharType="end"/>
      </w:r>
    </w:p>
    <w:p w14:paraId="449575F2" w14:textId="118719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_Toc181109058 \h </w:instrText>
      </w:r>
      <w:r>
        <w:rPr>
          <w:noProof/>
        </w:rPr>
      </w:r>
      <w:r>
        <w:rPr>
          <w:noProof/>
        </w:rPr>
        <w:fldChar w:fldCharType="separate"/>
      </w:r>
      <w:r>
        <w:rPr>
          <w:noProof/>
        </w:rPr>
        <w:t>12</w:t>
      </w:r>
      <w:r>
        <w:rPr>
          <w:noProof/>
        </w:rPr>
        <w:fldChar w:fldCharType="end"/>
      </w:r>
    </w:p>
    <w:p w14:paraId="34DAA739" w14:textId="58AB934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_Toc181109059 \h </w:instrText>
      </w:r>
      <w:r>
        <w:rPr>
          <w:noProof/>
        </w:rPr>
      </w:r>
      <w:r>
        <w:rPr>
          <w:noProof/>
        </w:rPr>
        <w:fldChar w:fldCharType="separate"/>
      </w:r>
      <w:r>
        <w:rPr>
          <w:noProof/>
        </w:rPr>
        <w:t>12</w:t>
      </w:r>
      <w:r>
        <w:rPr>
          <w:noProof/>
        </w:rPr>
        <w:fldChar w:fldCharType="end"/>
      </w:r>
    </w:p>
    <w:p w14:paraId="434DF52C" w14:textId="5E30580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_Toc181109060 \h </w:instrText>
      </w:r>
      <w:r>
        <w:rPr>
          <w:noProof/>
        </w:rPr>
      </w:r>
      <w:r>
        <w:rPr>
          <w:noProof/>
        </w:rPr>
        <w:fldChar w:fldCharType="separate"/>
      </w:r>
      <w:r>
        <w:rPr>
          <w:noProof/>
        </w:rPr>
        <w:t>12</w:t>
      </w:r>
      <w:r>
        <w:rPr>
          <w:noProof/>
        </w:rPr>
        <w:fldChar w:fldCharType="end"/>
      </w:r>
    </w:p>
    <w:p w14:paraId="20C36D0E" w14:textId="1889C32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_Toc181109061 \h </w:instrText>
      </w:r>
      <w:r>
        <w:rPr>
          <w:noProof/>
        </w:rPr>
      </w:r>
      <w:r>
        <w:rPr>
          <w:noProof/>
        </w:rPr>
        <w:fldChar w:fldCharType="separate"/>
      </w:r>
      <w:r>
        <w:rPr>
          <w:noProof/>
        </w:rPr>
        <w:t>12</w:t>
      </w:r>
      <w:r>
        <w:rPr>
          <w:noProof/>
        </w:rPr>
        <w:fldChar w:fldCharType="end"/>
      </w:r>
    </w:p>
    <w:p w14:paraId="043B8449" w14:textId="0E497A1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_Toc181109062 \h </w:instrText>
      </w:r>
      <w:r>
        <w:rPr>
          <w:noProof/>
        </w:rPr>
      </w:r>
      <w:r>
        <w:rPr>
          <w:noProof/>
        </w:rPr>
        <w:fldChar w:fldCharType="separate"/>
      </w:r>
      <w:r>
        <w:rPr>
          <w:noProof/>
        </w:rPr>
        <w:t>13</w:t>
      </w:r>
      <w:r>
        <w:rPr>
          <w:noProof/>
        </w:rPr>
        <w:fldChar w:fldCharType="end"/>
      </w:r>
    </w:p>
    <w:p w14:paraId="7A4EA1F5" w14:textId="1712B98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_Toc181109063 \h </w:instrText>
      </w:r>
      <w:r>
        <w:rPr>
          <w:noProof/>
        </w:rPr>
      </w:r>
      <w:r>
        <w:rPr>
          <w:noProof/>
        </w:rPr>
        <w:fldChar w:fldCharType="separate"/>
      </w:r>
      <w:r>
        <w:rPr>
          <w:noProof/>
        </w:rPr>
        <w:t>13</w:t>
      </w:r>
      <w:r>
        <w:rPr>
          <w:noProof/>
        </w:rPr>
        <w:fldChar w:fldCharType="end"/>
      </w:r>
    </w:p>
    <w:p w14:paraId="35A8321C" w14:textId="7373C7F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MCData Client Configuration</w:t>
      </w:r>
      <w:r>
        <w:rPr>
          <w:noProof/>
        </w:rPr>
        <w:tab/>
      </w:r>
      <w:r>
        <w:rPr>
          <w:noProof/>
        </w:rPr>
        <w:fldChar w:fldCharType="begin"/>
      </w:r>
      <w:r>
        <w:rPr>
          <w:noProof/>
        </w:rPr>
        <w:instrText xml:space="preserve"> PAGEREF _Toc181109064 \h </w:instrText>
      </w:r>
      <w:r>
        <w:rPr>
          <w:noProof/>
        </w:rPr>
      </w:r>
      <w:r>
        <w:rPr>
          <w:noProof/>
        </w:rPr>
        <w:fldChar w:fldCharType="separate"/>
      </w:r>
      <w:r>
        <w:rPr>
          <w:noProof/>
        </w:rPr>
        <w:t>13</w:t>
      </w:r>
      <w:r>
        <w:rPr>
          <w:noProof/>
        </w:rPr>
        <w:fldChar w:fldCharType="end"/>
      </w:r>
    </w:p>
    <w:p w14:paraId="10972AA0" w14:textId="4B778EE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_Toc181109065 \h </w:instrText>
      </w:r>
      <w:r>
        <w:rPr>
          <w:noProof/>
        </w:rPr>
      </w:r>
      <w:r>
        <w:rPr>
          <w:noProof/>
        </w:rPr>
        <w:fldChar w:fldCharType="separate"/>
      </w:r>
      <w:r>
        <w:rPr>
          <w:noProof/>
        </w:rPr>
        <w:t>13</w:t>
      </w:r>
      <w:r>
        <w:rPr>
          <w:noProof/>
        </w:rPr>
        <w:fldChar w:fldCharType="end"/>
      </w:r>
    </w:p>
    <w:p w14:paraId="124AF66C" w14:textId="0C69F2F4"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_Toc181109066 \h </w:instrText>
      </w:r>
      <w:r>
        <w:rPr>
          <w:noProof/>
        </w:rPr>
      </w:r>
      <w:r>
        <w:rPr>
          <w:noProof/>
        </w:rPr>
        <w:fldChar w:fldCharType="separate"/>
      </w:r>
      <w:r>
        <w:rPr>
          <w:noProof/>
        </w:rPr>
        <w:t>28</w:t>
      </w:r>
      <w:r>
        <w:rPr>
          <w:noProof/>
        </w:rPr>
        <w:fldChar w:fldCharType="end"/>
      </w:r>
    </w:p>
    <w:p w14:paraId="60DC4CD9" w14:textId="32ED045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_Toc181109067 \h </w:instrText>
      </w:r>
      <w:r>
        <w:rPr>
          <w:noProof/>
        </w:rPr>
      </w:r>
      <w:r>
        <w:rPr>
          <w:noProof/>
        </w:rPr>
        <w:fldChar w:fldCharType="separate"/>
      </w:r>
      <w:r>
        <w:rPr>
          <w:noProof/>
        </w:rPr>
        <w:t>30</w:t>
      </w:r>
      <w:r>
        <w:rPr>
          <w:noProof/>
        </w:rPr>
        <w:fldChar w:fldCharType="end"/>
      </w:r>
    </w:p>
    <w:p w14:paraId="7E7D02D6" w14:textId="30DAC59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_Toc181109068 \h </w:instrText>
      </w:r>
      <w:r>
        <w:rPr>
          <w:noProof/>
        </w:rPr>
      </w:r>
      <w:r>
        <w:rPr>
          <w:noProof/>
        </w:rPr>
        <w:fldChar w:fldCharType="separate"/>
      </w:r>
      <w:r>
        <w:rPr>
          <w:noProof/>
        </w:rPr>
        <w:t>34</w:t>
      </w:r>
      <w:r>
        <w:rPr>
          <w:noProof/>
        </w:rPr>
        <w:fldChar w:fldCharType="end"/>
      </w:r>
    </w:p>
    <w:p w14:paraId="1CE2BC10" w14:textId="4A1E401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5.5</w:t>
      </w:r>
      <w:r>
        <w:rPr>
          <w:rFonts w:asciiTheme="minorHAnsi" w:eastAsiaTheme="minorEastAsia" w:hAnsiTheme="minorHAnsi" w:cstheme="minorBidi"/>
          <w:noProof/>
          <w:kern w:val="2"/>
          <w:sz w:val="22"/>
          <w:szCs w:val="22"/>
          <w:lang w:val="en-SE" w:eastAsia="en-SE"/>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_Toc181109069 \h </w:instrText>
      </w:r>
      <w:r>
        <w:rPr>
          <w:noProof/>
        </w:rPr>
      </w:r>
      <w:r>
        <w:rPr>
          <w:noProof/>
        </w:rPr>
        <w:fldChar w:fldCharType="separate"/>
      </w:r>
      <w:r>
        <w:rPr>
          <w:noProof/>
        </w:rPr>
        <w:t>36</w:t>
      </w:r>
      <w:r>
        <w:rPr>
          <w:noProof/>
        </w:rPr>
        <w:fldChar w:fldCharType="end"/>
      </w:r>
    </w:p>
    <w:p w14:paraId="41557014" w14:textId="29B0B3F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5.7</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_Toc181109070 \h </w:instrText>
      </w:r>
      <w:r>
        <w:rPr>
          <w:noProof/>
        </w:rPr>
      </w:r>
      <w:r>
        <w:rPr>
          <w:noProof/>
        </w:rPr>
        <w:fldChar w:fldCharType="separate"/>
      </w:r>
      <w:r>
        <w:rPr>
          <w:noProof/>
        </w:rPr>
        <w:t>44</w:t>
      </w:r>
      <w:r>
        <w:rPr>
          <w:noProof/>
        </w:rPr>
        <w:fldChar w:fldCharType="end"/>
      </w:r>
    </w:p>
    <w:p w14:paraId="05B986F0" w14:textId="7E97998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5.8</w:t>
      </w:r>
      <w:r>
        <w:rPr>
          <w:rFonts w:asciiTheme="minorHAnsi" w:eastAsiaTheme="minorEastAsia" w:hAnsiTheme="minorHAnsi" w:cstheme="minorBidi"/>
          <w:noProof/>
          <w:kern w:val="2"/>
          <w:sz w:val="22"/>
          <w:szCs w:val="22"/>
          <w:lang w:val="en-SE" w:eastAsia="en-SE"/>
          <w14:ligatures w14:val="standardContextual"/>
        </w:rPr>
        <w:tab/>
      </w:r>
      <w:r>
        <w:rPr>
          <w:noProof/>
        </w:rPr>
        <w:t>Configuration / Rules based affiliation status change</w:t>
      </w:r>
      <w:r>
        <w:rPr>
          <w:noProof/>
        </w:rPr>
        <w:tab/>
      </w:r>
      <w:r>
        <w:rPr>
          <w:noProof/>
        </w:rPr>
        <w:fldChar w:fldCharType="begin"/>
      </w:r>
      <w:r>
        <w:rPr>
          <w:noProof/>
        </w:rPr>
        <w:instrText xml:space="preserve"> PAGEREF _Toc181109071 \h </w:instrText>
      </w:r>
      <w:r>
        <w:rPr>
          <w:noProof/>
        </w:rPr>
      </w:r>
      <w:r>
        <w:rPr>
          <w:noProof/>
        </w:rPr>
        <w:fldChar w:fldCharType="separate"/>
      </w:r>
      <w:r>
        <w:rPr>
          <w:noProof/>
        </w:rPr>
        <w:t>47</w:t>
      </w:r>
      <w:r>
        <w:rPr>
          <w:noProof/>
        </w:rPr>
        <w:fldChar w:fldCharType="end"/>
      </w:r>
    </w:p>
    <w:p w14:paraId="397A463B" w14:textId="6D35F00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5.9</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_Toc181109072 \h </w:instrText>
      </w:r>
      <w:r>
        <w:rPr>
          <w:noProof/>
        </w:rPr>
      </w:r>
      <w:r>
        <w:rPr>
          <w:noProof/>
        </w:rPr>
        <w:fldChar w:fldCharType="separate"/>
      </w:r>
      <w:r>
        <w:rPr>
          <w:noProof/>
        </w:rPr>
        <w:t>51</w:t>
      </w:r>
      <w:r>
        <w:rPr>
          <w:noProof/>
        </w:rPr>
        <w:fldChar w:fldCharType="end"/>
      </w:r>
    </w:p>
    <w:p w14:paraId="22E5233F" w14:textId="601F7AB0"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_Toc181109073 \h </w:instrText>
      </w:r>
      <w:r>
        <w:rPr>
          <w:noProof/>
        </w:rPr>
      </w:r>
      <w:r>
        <w:rPr>
          <w:noProof/>
        </w:rPr>
        <w:fldChar w:fldCharType="separate"/>
      </w:r>
      <w:r>
        <w:rPr>
          <w:noProof/>
        </w:rPr>
        <w:t>54</w:t>
      </w:r>
      <w:r>
        <w:rPr>
          <w:noProof/>
        </w:rPr>
        <w:fldChar w:fldCharType="end"/>
      </w:r>
    </w:p>
    <w:p w14:paraId="4B85EB3F" w14:textId="4709476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w:t>
      </w:r>
      <w:r>
        <w:rPr>
          <w:noProof/>
        </w:rPr>
        <w:tab/>
      </w:r>
      <w:r>
        <w:rPr>
          <w:noProof/>
        </w:rPr>
        <w:fldChar w:fldCharType="begin"/>
      </w:r>
      <w:r>
        <w:rPr>
          <w:noProof/>
        </w:rPr>
        <w:instrText xml:space="preserve"> PAGEREF _Toc181109074 \h </w:instrText>
      </w:r>
      <w:r>
        <w:rPr>
          <w:noProof/>
        </w:rPr>
      </w:r>
      <w:r>
        <w:rPr>
          <w:noProof/>
        </w:rPr>
        <w:fldChar w:fldCharType="separate"/>
      </w:r>
      <w:r>
        <w:rPr>
          <w:noProof/>
        </w:rPr>
        <w:t>54</w:t>
      </w:r>
      <w:r>
        <w:rPr>
          <w:noProof/>
        </w:rPr>
        <w:fldChar w:fldCharType="end"/>
      </w:r>
    </w:p>
    <w:p w14:paraId="6B9EB50A" w14:textId="1124630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_Toc181109075 \h </w:instrText>
      </w:r>
      <w:r>
        <w:rPr>
          <w:noProof/>
        </w:rPr>
      </w:r>
      <w:r>
        <w:rPr>
          <w:noProof/>
        </w:rPr>
        <w:fldChar w:fldCharType="separate"/>
      </w:r>
      <w:r>
        <w:rPr>
          <w:noProof/>
        </w:rPr>
        <w:t>54</w:t>
      </w:r>
      <w:r>
        <w:rPr>
          <w:noProof/>
        </w:rPr>
        <w:fldChar w:fldCharType="end"/>
      </w:r>
    </w:p>
    <w:p w14:paraId="429422B7" w14:textId="63CA19B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_Toc181109076 \h </w:instrText>
      </w:r>
      <w:r>
        <w:rPr>
          <w:noProof/>
        </w:rPr>
      </w:r>
      <w:r>
        <w:rPr>
          <w:noProof/>
        </w:rPr>
        <w:fldChar w:fldCharType="separate"/>
      </w:r>
      <w:r>
        <w:rPr>
          <w:noProof/>
        </w:rPr>
        <w:t>62</w:t>
      </w:r>
      <w:r>
        <w:rPr>
          <w:noProof/>
        </w:rPr>
        <w:fldChar w:fldCharType="end"/>
      </w:r>
    </w:p>
    <w:p w14:paraId="4804977A" w14:textId="3AB7A8E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_Toc181109077 \h </w:instrText>
      </w:r>
      <w:r>
        <w:rPr>
          <w:noProof/>
        </w:rPr>
      </w:r>
      <w:r>
        <w:rPr>
          <w:noProof/>
        </w:rPr>
        <w:fldChar w:fldCharType="separate"/>
      </w:r>
      <w:r>
        <w:rPr>
          <w:noProof/>
        </w:rPr>
        <w:t>74</w:t>
      </w:r>
      <w:r>
        <w:rPr>
          <w:noProof/>
        </w:rPr>
        <w:fldChar w:fldCharType="end"/>
      </w:r>
    </w:p>
    <w:p w14:paraId="73340AB8" w14:textId="14530A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_Toc181109078 \h </w:instrText>
      </w:r>
      <w:r>
        <w:rPr>
          <w:noProof/>
        </w:rPr>
      </w:r>
      <w:r>
        <w:rPr>
          <w:noProof/>
        </w:rPr>
        <w:fldChar w:fldCharType="separate"/>
      </w:r>
      <w:r>
        <w:rPr>
          <w:noProof/>
        </w:rPr>
        <w:t>79</w:t>
      </w:r>
      <w:r>
        <w:rPr>
          <w:noProof/>
        </w:rPr>
        <w:fldChar w:fldCharType="end"/>
      </w:r>
    </w:p>
    <w:p w14:paraId="2E8C2829" w14:textId="24BF003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_Toc181109079 \h </w:instrText>
      </w:r>
      <w:r>
        <w:rPr>
          <w:noProof/>
        </w:rPr>
      </w:r>
      <w:r>
        <w:rPr>
          <w:noProof/>
        </w:rPr>
        <w:fldChar w:fldCharType="separate"/>
      </w:r>
      <w:r>
        <w:rPr>
          <w:noProof/>
        </w:rPr>
        <w:t>84</w:t>
      </w:r>
      <w:r>
        <w:rPr>
          <w:noProof/>
        </w:rPr>
        <w:fldChar w:fldCharType="end"/>
      </w:r>
    </w:p>
    <w:p w14:paraId="51ED7559" w14:textId="6D8BAC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6.1.6</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_Toc181109080 \h </w:instrText>
      </w:r>
      <w:r>
        <w:rPr>
          <w:noProof/>
        </w:rPr>
      </w:r>
      <w:r>
        <w:rPr>
          <w:noProof/>
        </w:rPr>
        <w:fldChar w:fldCharType="separate"/>
      </w:r>
      <w:r>
        <w:rPr>
          <w:noProof/>
        </w:rPr>
        <w:t>93</w:t>
      </w:r>
      <w:r>
        <w:rPr>
          <w:noProof/>
        </w:rPr>
        <w:fldChar w:fldCharType="end"/>
      </w:r>
    </w:p>
    <w:p w14:paraId="1DBBC9FA" w14:textId="3610D2C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_Toc181109081 \h </w:instrText>
      </w:r>
      <w:r>
        <w:rPr>
          <w:noProof/>
        </w:rPr>
      </w:r>
      <w:r>
        <w:rPr>
          <w:noProof/>
        </w:rPr>
        <w:fldChar w:fldCharType="separate"/>
      </w:r>
      <w:r>
        <w:rPr>
          <w:noProof/>
        </w:rPr>
        <w:t>102</w:t>
      </w:r>
      <w:r>
        <w:rPr>
          <w:noProof/>
        </w:rPr>
        <w:fldChar w:fldCharType="end"/>
      </w:r>
    </w:p>
    <w:p w14:paraId="48402BD9" w14:textId="4A11169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_Toc181109082 \h </w:instrText>
      </w:r>
      <w:r>
        <w:rPr>
          <w:noProof/>
        </w:rPr>
      </w:r>
      <w:r>
        <w:rPr>
          <w:noProof/>
        </w:rPr>
        <w:fldChar w:fldCharType="separate"/>
      </w:r>
      <w:r>
        <w:rPr>
          <w:noProof/>
        </w:rPr>
        <w:t>111</w:t>
      </w:r>
      <w:r>
        <w:rPr>
          <w:noProof/>
        </w:rPr>
        <w:fldChar w:fldCharType="end"/>
      </w:r>
    </w:p>
    <w:p w14:paraId="60DF0E3B" w14:textId="18C1A15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_Toc181109083 \h </w:instrText>
      </w:r>
      <w:r>
        <w:rPr>
          <w:noProof/>
        </w:rPr>
      </w:r>
      <w:r>
        <w:rPr>
          <w:noProof/>
        </w:rPr>
        <w:fldChar w:fldCharType="separate"/>
      </w:r>
      <w:r>
        <w:rPr>
          <w:noProof/>
        </w:rPr>
        <w:t>121</w:t>
      </w:r>
      <w:r>
        <w:rPr>
          <w:noProof/>
        </w:rPr>
        <w:fldChar w:fldCharType="end"/>
      </w:r>
    </w:p>
    <w:p w14:paraId="6831C493" w14:textId="3F8F0C3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6.1.10</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_Toc181109084 \h </w:instrText>
      </w:r>
      <w:r>
        <w:rPr>
          <w:noProof/>
        </w:rPr>
      </w:r>
      <w:r>
        <w:rPr>
          <w:noProof/>
        </w:rPr>
        <w:fldChar w:fldCharType="separate"/>
      </w:r>
      <w:r>
        <w:rPr>
          <w:noProof/>
        </w:rPr>
        <w:t>131</w:t>
      </w:r>
      <w:r>
        <w:rPr>
          <w:noProof/>
        </w:rPr>
        <w:fldChar w:fldCharType="end"/>
      </w:r>
    </w:p>
    <w:p w14:paraId="584F1EC2" w14:textId="0900CD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_Toc181109085 \h </w:instrText>
      </w:r>
      <w:r>
        <w:rPr>
          <w:noProof/>
        </w:rPr>
      </w:r>
      <w:r>
        <w:rPr>
          <w:noProof/>
        </w:rPr>
        <w:fldChar w:fldCharType="separate"/>
      </w:r>
      <w:r>
        <w:rPr>
          <w:noProof/>
        </w:rPr>
        <w:t>141</w:t>
      </w:r>
      <w:r>
        <w:rPr>
          <w:noProof/>
        </w:rPr>
        <w:fldChar w:fldCharType="end"/>
      </w:r>
    </w:p>
    <w:p w14:paraId="6E5BCCC5" w14:textId="68FCD4F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_Toc181109086 \h </w:instrText>
      </w:r>
      <w:r>
        <w:rPr>
          <w:noProof/>
        </w:rPr>
      </w:r>
      <w:r>
        <w:rPr>
          <w:noProof/>
        </w:rPr>
        <w:fldChar w:fldCharType="separate"/>
      </w:r>
      <w:r>
        <w:rPr>
          <w:noProof/>
        </w:rPr>
        <w:t>153</w:t>
      </w:r>
      <w:r>
        <w:rPr>
          <w:noProof/>
        </w:rPr>
        <w:fldChar w:fldCharType="end"/>
      </w:r>
    </w:p>
    <w:p w14:paraId="52CB88AB" w14:textId="45570D7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lastRenderedPageBreak/>
        <w:t>6.1.13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_Toc181109087 \h </w:instrText>
      </w:r>
      <w:r>
        <w:rPr>
          <w:noProof/>
        </w:rPr>
      </w:r>
      <w:r>
        <w:rPr>
          <w:noProof/>
        </w:rPr>
        <w:fldChar w:fldCharType="separate"/>
      </w:r>
      <w:r>
        <w:rPr>
          <w:noProof/>
        </w:rPr>
        <w:t>163</w:t>
      </w:r>
      <w:r>
        <w:rPr>
          <w:noProof/>
        </w:rPr>
        <w:fldChar w:fldCharType="end"/>
      </w:r>
    </w:p>
    <w:p w14:paraId="6546DF8F" w14:textId="6708EE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_Toc181109088 \h </w:instrText>
      </w:r>
      <w:r>
        <w:rPr>
          <w:noProof/>
        </w:rPr>
      </w:r>
      <w:r>
        <w:rPr>
          <w:noProof/>
        </w:rPr>
        <w:fldChar w:fldCharType="separate"/>
      </w:r>
      <w:r>
        <w:rPr>
          <w:noProof/>
        </w:rPr>
        <w:t>173</w:t>
      </w:r>
      <w:r>
        <w:rPr>
          <w:noProof/>
        </w:rPr>
        <w:fldChar w:fldCharType="end"/>
      </w:r>
    </w:p>
    <w:p w14:paraId="6AFB702D" w14:textId="5C7A585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_Toc181109089 \h </w:instrText>
      </w:r>
      <w:r>
        <w:rPr>
          <w:noProof/>
        </w:rPr>
      </w:r>
      <w:r>
        <w:rPr>
          <w:noProof/>
        </w:rPr>
        <w:fldChar w:fldCharType="separate"/>
      </w:r>
      <w:r>
        <w:rPr>
          <w:noProof/>
        </w:rPr>
        <w:t>182</w:t>
      </w:r>
      <w:r>
        <w:rPr>
          <w:noProof/>
        </w:rPr>
        <w:fldChar w:fldCharType="end"/>
      </w:r>
    </w:p>
    <w:p w14:paraId="4B0B5885" w14:textId="601013E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6.1.16</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_Toc181109090 \h </w:instrText>
      </w:r>
      <w:r>
        <w:rPr>
          <w:noProof/>
        </w:rPr>
      </w:r>
      <w:r>
        <w:rPr>
          <w:noProof/>
        </w:rPr>
        <w:fldChar w:fldCharType="separate"/>
      </w:r>
      <w:r>
        <w:rPr>
          <w:noProof/>
        </w:rPr>
        <w:t>191</w:t>
      </w:r>
      <w:r>
        <w:rPr>
          <w:noProof/>
        </w:rPr>
        <w:fldChar w:fldCharType="end"/>
      </w:r>
    </w:p>
    <w:p w14:paraId="0D4FCEFF" w14:textId="2E773B4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_Toc181109091 \h </w:instrText>
      </w:r>
      <w:r>
        <w:rPr>
          <w:noProof/>
        </w:rPr>
      </w:r>
      <w:r>
        <w:rPr>
          <w:noProof/>
        </w:rPr>
        <w:fldChar w:fldCharType="separate"/>
      </w:r>
      <w:r>
        <w:rPr>
          <w:noProof/>
        </w:rPr>
        <w:t>199</w:t>
      </w:r>
      <w:r>
        <w:rPr>
          <w:noProof/>
        </w:rPr>
        <w:fldChar w:fldCharType="end"/>
      </w:r>
    </w:p>
    <w:p w14:paraId="49C4B699" w14:textId="530512A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_Toc181109092 \h </w:instrText>
      </w:r>
      <w:r>
        <w:rPr>
          <w:noProof/>
        </w:rPr>
      </w:r>
      <w:r>
        <w:rPr>
          <w:noProof/>
        </w:rPr>
        <w:fldChar w:fldCharType="separate"/>
      </w:r>
      <w:r>
        <w:rPr>
          <w:noProof/>
        </w:rPr>
        <w:t>209</w:t>
      </w:r>
      <w:r>
        <w:rPr>
          <w:noProof/>
        </w:rPr>
        <w:fldChar w:fldCharType="end"/>
      </w:r>
    </w:p>
    <w:p w14:paraId="1A9DDAA2" w14:textId="727F2E8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_Toc181109093 \h </w:instrText>
      </w:r>
      <w:r>
        <w:rPr>
          <w:noProof/>
        </w:rPr>
      </w:r>
      <w:r>
        <w:rPr>
          <w:noProof/>
        </w:rPr>
        <w:fldChar w:fldCharType="separate"/>
      </w:r>
      <w:r>
        <w:rPr>
          <w:noProof/>
        </w:rPr>
        <w:t>218</w:t>
      </w:r>
      <w:r>
        <w:rPr>
          <w:noProof/>
        </w:rPr>
        <w:fldChar w:fldCharType="end"/>
      </w:r>
    </w:p>
    <w:p w14:paraId="34D94488" w14:textId="1A7C533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6.1.20</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_Toc181109094 \h </w:instrText>
      </w:r>
      <w:r>
        <w:rPr>
          <w:noProof/>
        </w:rPr>
      </w:r>
      <w:r>
        <w:rPr>
          <w:noProof/>
        </w:rPr>
        <w:fldChar w:fldCharType="separate"/>
      </w:r>
      <w:r>
        <w:rPr>
          <w:noProof/>
        </w:rPr>
        <w:t>226</w:t>
      </w:r>
      <w:r>
        <w:rPr>
          <w:noProof/>
        </w:rPr>
        <w:fldChar w:fldCharType="end"/>
      </w:r>
    </w:p>
    <w:p w14:paraId="0E26DA6B" w14:textId="336D1AE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_Toc181109095 \h </w:instrText>
      </w:r>
      <w:r>
        <w:rPr>
          <w:noProof/>
        </w:rPr>
      </w:r>
      <w:r>
        <w:rPr>
          <w:noProof/>
        </w:rPr>
        <w:fldChar w:fldCharType="separate"/>
      </w:r>
      <w:r>
        <w:rPr>
          <w:noProof/>
        </w:rPr>
        <w:t>234</w:t>
      </w:r>
      <w:r>
        <w:rPr>
          <w:noProof/>
        </w:rPr>
        <w:fldChar w:fldCharType="end"/>
      </w:r>
    </w:p>
    <w:p w14:paraId="0395F984" w14:textId="6A0880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_Toc181109096 \h </w:instrText>
      </w:r>
      <w:r>
        <w:rPr>
          <w:noProof/>
        </w:rPr>
      </w:r>
      <w:r>
        <w:rPr>
          <w:noProof/>
        </w:rPr>
        <w:fldChar w:fldCharType="separate"/>
      </w:r>
      <w:r>
        <w:rPr>
          <w:noProof/>
        </w:rPr>
        <w:t>240</w:t>
      </w:r>
      <w:r>
        <w:rPr>
          <w:noProof/>
        </w:rPr>
        <w:fldChar w:fldCharType="end"/>
      </w:r>
    </w:p>
    <w:p w14:paraId="2B91EABC" w14:textId="128AEC7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File Distribution</w:t>
      </w:r>
      <w:r>
        <w:rPr>
          <w:noProof/>
        </w:rPr>
        <w:tab/>
      </w:r>
      <w:r>
        <w:rPr>
          <w:noProof/>
        </w:rPr>
        <w:fldChar w:fldCharType="begin"/>
      </w:r>
      <w:r>
        <w:rPr>
          <w:noProof/>
        </w:rPr>
        <w:instrText xml:space="preserve"> PAGEREF _Toc181109097 \h </w:instrText>
      </w:r>
      <w:r>
        <w:rPr>
          <w:noProof/>
        </w:rPr>
      </w:r>
      <w:r>
        <w:rPr>
          <w:noProof/>
        </w:rPr>
        <w:fldChar w:fldCharType="separate"/>
      </w:r>
      <w:r>
        <w:rPr>
          <w:noProof/>
        </w:rPr>
        <w:t>249</w:t>
      </w:r>
      <w:r>
        <w:rPr>
          <w:noProof/>
        </w:rPr>
        <w:fldChar w:fldCharType="end"/>
      </w:r>
    </w:p>
    <w:p w14:paraId="17E70777" w14:textId="3B899B39"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_Toc181109098 \h </w:instrText>
      </w:r>
      <w:r>
        <w:rPr>
          <w:noProof/>
        </w:rPr>
      </w:r>
      <w:r>
        <w:rPr>
          <w:noProof/>
        </w:rPr>
        <w:fldChar w:fldCharType="separate"/>
      </w:r>
      <w:r>
        <w:rPr>
          <w:noProof/>
        </w:rPr>
        <w:t>249</w:t>
      </w:r>
      <w:r>
        <w:rPr>
          <w:noProof/>
        </w:rPr>
        <w:fldChar w:fldCharType="end"/>
      </w:r>
    </w:p>
    <w:p w14:paraId="1516198E" w14:textId="32850CD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_Toc181109099 \h </w:instrText>
      </w:r>
      <w:r>
        <w:rPr>
          <w:noProof/>
        </w:rPr>
      </w:r>
      <w:r>
        <w:rPr>
          <w:noProof/>
        </w:rPr>
        <w:fldChar w:fldCharType="separate"/>
      </w:r>
      <w:r>
        <w:rPr>
          <w:noProof/>
        </w:rPr>
        <w:t>258</w:t>
      </w:r>
      <w:r>
        <w:rPr>
          <w:noProof/>
        </w:rPr>
        <w:fldChar w:fldCharType="end"/>
      </w:r>
    </w:p>
    <w:p w14:paraId="0BDF0E58" w14:textId="51520C1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_Toc181109100 \h </w:instrText>
      </w:r>
      <w:r>
        <w:rPr>
          <w:noProof/>
        </w:rPr>
      </w:r>
      <w:r>
        <w:rPr>
          <w:noProof/>
        </w:rPr>
        <w:fldChar w:fldCharType="separate"/>
      </w:r>
      <w:r>
        <w:rPr>
          <w:noProof/>
        </w:rPr>
        <w:t>268</w:t>
      </w:r>
      <w:r>
        <w:rPr>
          <w:noProof/>
        </w:rPr>
        <w:fldChar w:fldCharType="end"/>
      </w:r>
    </w:p>
    <w:p w14:paraId="0735EA76" w14:textId="2D060C0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_Toc181109101 \h </w:instrText>
      </w:r>
      <w:r>
        <w:rPr>
          <w:noProof/>
        </w:rPr>
      </w:r>
      <w:r>
        <w:rPr>
          <w:noProof/>
        </w:rPr>
        <w:fldChar w:fldCharType="separate"/>
      </w:r>
      <w:r>
        <w:rPr>
          <w:noProof/>
        </w:rPr>
        <w:t>277</w:t>
      </w:r>
      <w:r>
        <w:rPr>
          <w:noProof/>
        </w:rPr>
        <w:fldChar w:fldCharType="end"/>
      </w:r>
    </w:p>
    <w:p w14:paraId="3A7075F4" w14:textId="1849BE2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_Toc181109102 \h </w:instrText>
      </w:r>
      <w:r>
        <w:rPr>
          <w:noProof/>
        </w:rPr>
      </w:r>
      <w:r>
        <w:rPr>
          <w:noProof/>
        </w:rPr>
        <w:fldChar w:fldCharType="separate"/>
      </w:r>
      <w:r>
        <w:rPr>
          <w:noProof/>
        </w:rPr>
        <w:t>284</w:t>
      </w:r>
      <w:r>
        <w:rPr>
          <w:noProof/>
        </w:rPr>
        <w:fldChar w:fldCharType="end"/>
      </w:r>
    </w:p>
    <w:p w14:paraId="0769D741" w14:textId="6A9DD56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6.2.6</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_Toc181109103 \h </w:instrText>
      </w:r>
      <w:r>
        <w:rPr>
          <w:noProof/>
        </w:rPr>
      </w:r>
      <w:r>
        <w:rPr>
          <w:noProof/>
        </w:rPr>
        <w:fldChar w:fldCharType="separate"/>
      </w:r>
      <w:r>
        <w:rPr>
          <w:noProof/>
        </w:rPr>
        <w:t>290</w:t>
      </w:r>
      <w:r>
        <w:rPr>
          <w:noProof/>
        </w:rPr>
        <w:fldChar w:fldCharType="end"/>
      </w:r>
    </w:p>
    <w:p w14:paraId="02738247" w14:textId="6899F8A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6.2.7</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_Toc181109104 \h </w:instrText>
      </w:r>
      <w:r>
        <w:rPr>
          <w:noProof/>
        </w:rPr>
      </w:r>
      <w:r>
        <w:rPr>
          <w:noProof/>
        </w:rPr>
        <w:fldChar w:fldCharType="separate"/>
      </w:r>
      <w:r>
        <w:rPr>
          <w:noProof/>
        </w:rPr>
        <w:t>296</w:t>
      </w:r>
      <w:r>
        <w:rPr>
          <w:noProof/>
        </w:rPr>
        <w:fldChar w:fldCharType="end"/>
      </w:r>
    </w:p>
    <w:p w14:paraId="245990F9" w14:textId="0F119D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6.2.8</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_Toc181109105 \h </w:instrText>
      </w:r>
      <w:r>
        <w:rPr>
          <w:noProof/>
        </w:rPr>
      </w:r>
      <w:r>
        <w:rPr>
          <w:noProof/>
        </w:rPr>
        <w:fldChar w:fldCharType="separate"/>
      </w:r>
      <w:r>
        <w:rPr>
          <w:noProof/>
        </w:rPr>
        <w:t>302</w:t>
      </w:r>
      <w:r>
        <w:rPr>
          <w:noProof/>
        </w:rPr>
        <w:fldChar w:fldCharType="end"/>
      </w:r>
    </w:p>
    <w:p w14:paraId="1B1B5643" w14:textId="6744F01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6.2.9</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_Toc181109106 \h </w:instrText>
      </w:r>
      <w:r>
        <w:rPr>
          <w:noProof/>
        </w:rPr>
      </w:r>
      <w:r>
        <w:rPr>
          <w:noProof/>
        </w:rPr>
        <w:fldChar w:fldCharType="separate"/>
      </w:r>
      <w:r>
        <w:rPr>
          <w:noProof/>
        </w:rPr>
        <w:t>308</w:t>
      </w:r>
      <w:r>
        <w:rPr>
          <w:noProof/>
        </w:rPr>
        <w:fldChar w:fldCharType="end"/>
      </w:r>
    </w:p>
    <w:p w14:paraId="02C8FC7E" w14:textId="3510B9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6.2.10</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_Toc181109107 \h </w:instrText>
      </w:r>
      <w:r>
        <w:rPr>
          <w:noProof/>
        </w:rPr>
      </w:r>
      <w:r>
        <w:rPr>
          <w:noProof/>
        </w:rPr>
        <w:fldChar w:fldCharType="separate"/>
      </w:r>
      <w:r>
        <w:rPr>
          <w:noProof/>
        </w:rPr>
        <w:t>317</w:t>
      </w:r>
      <w:r>
        <w:rPr>
          <w:noProof/>
        </w:rPr>
        <w:fldChar w:fldCharType="end"/>
      </w:r>
    </w:p>
    <w:p w14:paraId="738B316E" w14:textId="1A639EF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_Toc181109108 \h </w:instrText>
      </w:r>
      <w:r>
        <w:rPr>
          <w:noProof/>
        </w:rPr>
      </w:r>
      <w:r>
        <w:rPr>
          <w:noProof/>
        </w:rPr>
        <w:fldChar w:fldCharType="separate"/>
      </w:r>
      <w:r>
        <w:rPr>
          <w:noProof/>
        </w:rPr>
        <w:t>323</w:t>
      </w:r>
      <w:r>
        <w:rPr>
          <w:noProof/>
        </w:rPr>
        <w:fldChar w:fldCharType="end"/>
      </w:r>
    </w:p>
    <w:p w14:paraId="3DF449FE" w14:textId="262765B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_Toc181109109 \h </w:instrText>
      </w:r>
      <w:r>
        <w:rPr>
          <w:noProof/>
        </w:rPr>
      </w:r>
      <w:r>
        <w:rPr>
          <w:noProof/>
        </w:rPr>
        <w:fldChar w:fldCharType="separate"/>
      </w:r>
      <w:r>
        <w:rPr>
          <w:noProof/>
        </w:rPr>
        <w:t>332</w:t>
      </w:r>
      <w:r>
        <w:rPr>
          <w:noProof/>
        </w:rPr>
        <w:fldChar w:fldCharType="end"/>
      </w:r>
    </w:p>
    <w:p w14:paraId="5FC75795" w14:textId="4F6FE6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_Toc181109110 \h </w:instrText>
      </w:r>
      <w:r>
        <w:rPr>
          <w:noProof/>
        </w:rPr>
      </w:r>
      <w:r>
        <w:rPr>
          <w:noProof/>
        </w:rPr>
        <w:fldChar w:fldCharType="separate"/>
      </w:r>
      <w:r>
        <w:rPr>
          <w:noProof/>
        </w:rPr>
        <w:t>339</w:t>
      </w:r>
      <w:r>
        <w:rPr>
          <w:noProof/>
        </w:rPr>
        <w:fldChar w:fldCharType="end"/>
      </w:r>
    </w:p>
    <w:p w14:paraId="7D77E5D0" w14:textId="4CE1C8A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_Toc181109111 \h </w:instrText>
      </w:r>
      <w:r>
        <w:rPr>
          <w:noProof/>
        </w:rPr>
      </w:r>
      <w:r>
        <w:rPr>
          <w:noProof/>
        </w:rPr>
        <w:fldChar w:fldCharType="separate"/>
      </w:r>
      <w:r>
        <w:rPr>
          <w:noProof/>
        </w:rPr>
        <w:t>347</w:t>
      </w:r>
      <w:r>
        <w:rPr>
          <w:noProof/>
        </w:rPr>
        <w:fldChar w:fldCharType="end"/>
      </w:r>
    </w:p>
    <w:p w14:paraId="7BB851F9" w14:textId="60B0243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_Toc181109112 \h </w:instrText>
      </w:r>
      <w:r>
        <w:rPr>
          <w:noProof/>
        </w:rPr>
      </w:r>
      <w:r>
        <w:rPr>
          <w:noProof/>
        </w:rPr>
        <w:fldChar w:fldCharType="separate"/>
      </w:r>
      <w:r>
        <w:rPr>
          <w:noProof/>
        </w:rPr>
        <w:t>354</w:t>
      </w:r>
      <w:r>
        <w:rPr>
          <w:noProof/>
        </w:rPr>
        <w:fldChar w:fldCharType="end"/>
      </w:r>
    </w:p>
    <w:p w14:paraId="692DAF92" w14:textId="6AD146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_Toc181109113 \h </w:instrText>
      </w:r>
      <w:r>
        <w:rPr>
          <w:noProof/>
        </w:rPr>
      </w:r>
      <w:r>
        <w:rPr>
          <w:noProof/>
        </w:rPr>
        <w:fldChar w:fldCharType="separate"/>
      </w:r>
      <w:r>
        <w:rPr>
          <w:noProof/>
        </w:rPr>
        <w:t>361</w:t>
      </w:r>
      <w:r>
        <w:rPr>
          <w:noProof/>
        </w:rPr>
        <w:fldChar w:fldCharType="end"/>
      </w:r>
    </w:p>
    <w:p w14:paraId="18B56675" w14:textId="413217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Originated (CO)</w:t>
      </w:r>
      <w:r>
        <w:rPr>
          <w:noProof/>
        </w:rPr>
        <w:tab/>
      </w:r>
      <w:r>
        <w:rPr>
          <w:noProof/>
        </w:rPr>
        <w:fldChar w:fldCharType="begin"/>
      </w:r>
      <w:r>
        <w:rPr>
          <w:noProof/>
        </w:rPr>
        <w:instrText xml:space="preserve"> PAGEREF _Toc181109114 \h </w:instrText>
      </w:r>
      <w:r>
        <w:rPr>
          <w:noProof/>
        </w:rPr>
      </w:r>
      <w:r>
        <w:rPr>
          <w:noProof/>
        </w:rPr>
        <w:fldChar w:fldCharType="separate"/>
      </w:r>
      <w:r>
        <w:rPr>
          <w:noProof/>
        </w:rPr>
        <w:t>361</w:t>
      </w:r>
      <w:r>
        <w:rPr>
          <w:noProof/>
        </w:rPr>
        <w:fldChar w:fldCharType="end"/>
      </w:r>
    </w:p>
    <w:p w14:paraId="022857FF" w14:textId="31F129A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Terminated (CT)</w:t>
      </w:r>
      <w:r>
        <w:rPr>
          <w:noProof/>
        </w:rPr>
        <w:tab/>
      </w:r>
      <w:r>
        <w:rPr>
          <w:noProof/>
        </w:rPr>
        <w:fldChar w:fldCharType="begin"/>
      </w:r>
      <w:r>
        <w:rPr>
          <w:noProof/>
        </w:rPr>
        <w:instrText xml:space="preserve"> PAGEREF _Toc181109115 \h </w:instrText>
      </w:r>
      <w:r>
        <w:rPr>
          <w:noProof/>
        </w:rPr>
      </w:r>
      <w:r>
        <w:rPr>
          <w:noProof/>
        </w:rPr>
        <w:fldChar w:fldCharType="separate"/>
      </w:r>
      <w:r>
        <w:rPr>
          <w:noProof/>
        </w:rPr>
        <w:t>367</w:t>
      </w:r>
      <w:r>
        <w:rPr>
          <w:noProof/>
        </w:rPr>
        <w:fldChar w:fldCharType="end"/>
      </w:r>
    </w:p>
    <w:p w14:paraId="60C47BAB" w14:textId="5748938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_Toc181109116 \h </w:instrText>
      </w:r>
      <w:r>
        <w:rPr>
          <w:noProof/>
        </w:rPr>
      </w:r>
      <w:r>
        <w:rPr>
          <w:noProof/>
        </w:rPr>
        <w:fldChar w:fldCharType="separate"/>
      </w:r>
      <w:r>
        <w:rPr>
          <w:noProof/>
        </w:rPr>
        <w:t>373</w:t>
      </w:r>
      <w:r>
        <w:rPr>
          <w:noProof/>
        </w:rPr>
        <w:fldChar w:fldCharType="end"/>
      </w:r>
    </w:p>
    <w:p w14:paraId="6CC94B81" w14:textId="5856467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lastRenderedPageBreak/>
        <w:t>6.4.1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_Toc181109117 \h </w:instrText>
      </w:r>
      <w:r>
        <w:rPr>
          <w:noProof/>
        </w:rPr>
      </w:r>
      <w:r>
        <w:rPr>
          <w:noProof/>
        </w:rPr>
        <w:fldChar w:fldCharType="separate"/>
      </w:r>
      <w:r>
        <w:rPr>
          <w:noProof/>
        </w:rPr>
        <w:t>373</w:t>
      </w:r>
      <w:r>
        <w:rPr>
          <w:noProof/>
        </w:rPr>
        <w:fldChar w:fldCharType="end"/>
      </w:r>
    </w:p>
    <w:p w14:paraId="0162726D" w14:textId="188D8D4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Client Terminated (CT)</w:t>
      </w:r>
      <w:r>
        <w:rPr>
          <w:noProof/>
        </w:rPr>
        <w:tab/>
      </w:r>
      <w:r>
        <w:rPr>
          <w:noProof/>
        </w:rPr>
        <w:fldChar w:fldCharType="begin"/>
      </w:r>
      <w:r>
        <w:rPr>
          <w:noProof/>
        </w:rPr>
        <w:instrText xml:space="preserve"> PAGEREF _Toc181109118 \h </w:instrText>
      </w:r>
      <w:r>
        <w:rPr>
          <w:noProof/>
        </w:rPr>
      </w:r>
      <w:r>
        <w:rPr>
          <w:noProof/>
        </w:rPr>
        <w:fldChar w:fldCharType="separate"/>
      </w:r>
      <w:r>
        <w:rPr>
          <w:noProof/>
        </w:rPr>
        <w:t>379</w:t>
      </w:r>
      <w:r>
        <w:rPr>
          <w:noProof/>
        </w:rPr>
        <w:fldChar w:fldCharType="end"/>
      </w:r>
    </w:p>
    <w:p w14:paraId="38CC7C11" w14:textId="6218139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_Toc181109119 \h </w:instrText>
      </w:r>
      <w:r>
        <w:rPr>
          <w:noProof/>
        </w:rPr>
      </w:r>
      <w:r>
        <w:rPr>
          <w:noProof/>
        </w:rPr>
        <w:fldChar w:fldCharType="separate"/>
      </w:r>
      <w:r>
        <w:rPr>
          <w:noProof/>
        </w:rPr>
        <w:t>384</w:t>
      </w:r>
      <w:r>
        <w:rPr>
          <w:noProof/>
        </w:rPr>
        <w:fldChar w:fldCharType="end"/>
      </w:r>
    </w:p>
    <w:p w14:paraId="17C0620F" w14:textId="197D4CCD"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MBMS</w:t>
      </w:r>
      <w:r>
        <w:rPr>
          <w:noProof/>
        </w:rPr>
        <w:tab/>
      </w:r>
      <w:r>
        <w:rPr>
          <w:noProof/>
        </w:rPr>
        <w:fldChar w:fldCharType="begin"/>
      </w:r>
      <w:r>
        <w:rPr>
          <w:noProof/>
        </w:rPr>
        <w:instrText xml:space="preserve"> PAGEREF _Toc181109120 \h </w:instrText>
      </w:r>
      <w:r>
        <w:rPr>
          <w:noProof/>
        </w:rPr>
      </w:r>
      <w:r>
        <w:rPr>
          <w:noProof/>
        </w:rPr>
        <w:fldChar w:fldCharType="separate"/>
      </w:r>
      <w:r>
        <w:rPr>
          <w:noProof/>
        </w:rPr>
        <w:t>404</w:t>
      </w:r>
      <w:r>
        <w:rPr>
          <w:noProof/>
        </w:rPr>
        <w:fldChar w:fldCharType="end"/>
      </w:r>
    </w:p>
    <w:p w14:paraId="4A7E9C23" w14:textId="77690A0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6.6.1</w:t>
      </w:r>
      <w:r>
        <w:rPr>
          <w:rFonts w:asciiTheme="minorHAnsi" w:eastAsiaTheme="minorEastAsia" w:hAnsiTheme="minorHAnsi" w:cstheme="minorBidi"/>
          <w:noProof/>
          <w:kern w:val="2"/>
          <w:sz w:val="22"/>
          <w:szCs w:val="22"/>
          <w:lang w:val="en-SE" w:eastAsia="en-SE"/>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_Toc181109121 \h </w:instrText>
      </w:r>
      <w:r>
        <w:rPr>
          <w:noProof/>
        </w:rPr>
      </w:r>
      <w:r>
        <w:rPr>
          <w:noProof/>
        </w:rPr>
        <w:fldChar w:fldCharType="separate"/>
      </w:r>
      <w:r>
        <w:rPr>
          <w:noProof/>
        </w:rPr>
        <w:t>404</w:t>
      </w:r>
      <w:r>
        <w:rPr>
          <w:noProof/>
        </w:rPr>
        <w:fldChar w:fldCharType="end"/>
      </w:r>
    </w:p>
    <w:p w14:paraId="7638B783" w14:textId="733AB83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IP Connectivity</w:t>
      </w:r>
      <w:r>
        <w:rPr>
          <w:noProof/>
        </w:rPr>
        <w:tab/>
      </w:r>
      <w:r>
        <w:rPr>
          <w:noProof/>
        </w:rPr>
        <w:fldChar w:fldCharType="begin"/>
      </w:r>
      <w:r>
        <w:rPr>
          <w:noProof/>
        </w:rPr>
        <w:instrText xml:space="preserve"> PAGEREF _Toc181109122 \h </w:instrText>
      </w:r>
      <w:r>
        <w:rPr>
          <w:noProof/>
        </w:rPr>
      </w:r>
      <w:r>
        <w:rPr>
          <w:noProof/>
        </w:rPr>
        <w:fldChar w:fldCharType="separate"/>
      </w:r>
      <w:r>
        <w:rPr>
          <w:noProof/>
        </w:rPr>
        <w:t>425</w:t>
      </w:r>
      <w:r>
        <w:rPr>
          <w:noProof/>
        </w:rPr>
        <w:fldChar w:fldCharType="end"/>
      </w:r>
    </w:p>
    <w:p w14:paraId="78E523C2" w14:textId="4AC8FCF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6.7.1</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Originated (CO)</w:t>
      </w:r>
      <w:r>
        <w:rPr>
          <w:noProof/>
        </w:rPr>
        <w:tab/>
      </w:r>
      <w:r>
        <w:rPr>
          <w:noProof/>
        </w:rPr>
        <w:fldChar w:fldCharType="begin"/>
      </w:r>
      <w:r>
        <w:rPr>
          <w:noProof/>
        </w:rPr>
        <w:instrText xml:space="preserve"> PAGEREF _Toc181109123 \h </w:instrText>
      </w:r>
      <w:r>
        <w:rPr>
          <w:noProof/>
        </w:rPr>
      </w:r>
      <w:r>
        <w:rPr>
          <w:noProof/>
        </w:rPr>
        <w:fldChar w:fldCharType="separate"/>
      </w:r>
      <w:r>
        <w:rPr>
          <w:noProof/>
        </w:rPr>
        <w:t>425</w:t>
      </w:r>
      <w:r>
        <w:rPr>
          <w:noProof/>
        </w:rPr>
        <w:fldChar w:fldCharType="end"/>
      </w:r>
    </w:p>
    <w:p w14:paraId="0999BD65" w14:textId="514911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6.7.2</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Terminated (CT)</w:t>
      </w:r>
      <w:r>
        <w:rPr>
          <w:noProof/>
        </w:rPr>
        <w:tab/>
      </w:r>
      <w:r>
        <w:rPr>
          <w:noProof/>
        </w:rPr>
        <w:fldChar w:fldCharType="begin"/>
      </w:r>
      <w:r>
        <w:rPr>
          <w:noProof/>
        </w:rPr>
        <w:instrText xml:space="preserve"> PAGEREF _Toc181109124 \h </w:instrText>
      </w:r>
      <w:r>
        <w:rPr>
          <w:noProof/>
        </w:rPr>
      </w:r>
      <w:r>
        <w:rPr>
          <w:noProof/>
        </w:rPr>
        <w:fldChar w:fldCharType="separate"/>
      </w:r>
      <w:r>
        <w:rPr>
          <w:noProof/>
        </w:rPr>
        <w:t>431</w:t>
      </w:r>
      <w:r>
        <w:rPr>
          <w:noProof/>
        </w:rPr>
        <w:fldChar w:fldCharType="end"/>
      </w:r>
    </w:p>
    <w:p w14:paraId="6A037F2A" w14:textId="0D8DCBBC"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MCData Message Store</w:t>
      </w:r>
      <w:r>
        <w:rPr>
          <w:noProof/>
        </w:rPr>
        <w:tab/>
      </w:r>
      <w:r>
        <w:rPr>
          <w:noProof/>
        </w:rPr>
        <w:fldChar w:fldCharType="begin"/>
      </w:r>
      <w:r>
        <w:rPr>
          <w:noProof/>
        </w:rPr>
        <w:instrText xml:space="preserve"> PAGEREF _Toc181109125 \h </w:instrText>
      </w:r>
      <w:r>
        <w:rPr>
          <w:noProof/>
        </w:rPr>
      </w:r>
      <w:r>
        <w:rPr>
          <w:noProof/>
        </w:rPr>
        <w:fldChar w:fldCharType="separate"/>
      </w:r>
      <w:r>
        <w:rPr>
          <w:noProof/>
        </w:rPr>
        <w:t>436</w:t>
      </w:r>
      <w:r>
        <w:rPr>
          <w:noProof/>
        </w:rPr>
        <w:fldChar w:fldCharType="end"/>
      </w:r>
    </w:p>
    <w:p w14:paraId="2332664C" w14:textId="2D9E76F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6.8.1</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_Toc181109126 \h </w:instrText>
      </w:r>
      <w:r>
        <w:rPr>
          <w:noProof/>
        </w:rPr>
      </w:r>
      <w:r>
        <w:rPr>
          <w:noProof/>
        </w:rPr>
        <w:fldChar w:fldCharType="separate"/>
      </w:r>
      <w:r>
        <w:rPr>
          <w:noProof/>
        </w:rPr>
        <w:t>436</w:t>
      </w:r>
      <w:r>
        <w:rPr>
          <w:noProof/>
        </w:rPr>
        <w:fldChar w:fldCharType="end"/>
      </w:r>
    </w:p>
    <w:p w14:paraId="5F8B24A2" w14:textId="1A4F148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6.8.2</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_Toc181109127 \h </w:instrText>
      </w:r>
      <w:r>
        <w:rPr>
          <w:noProof/>
        </w:rPr>
      </w:r>
      <w:r>
        <w:rPr>
          <w:noProof/>
        </w:rPr>
        <w:fldChar w:fldCharType="separate"/>
      </w:r>
      <w:r>
        <w:rPr>
          <w:noProof/>
        </w:rPr>
        <w:t>444</w:t>
      </w:r>
      <w:r>
        <w:rPr>
          <w:noProof/>
        </w:rPr>
        <w:fldChar w:fldCharType="end"/>
      </w:r>
    </w:p>
    <w:p w14:paraId="78094F70" w14:textId="447323C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6.8.3</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_Toc181109128 \h </w:instrText>
      </w:r>
      <w:r>
        <w:rPr>
          <w:noProof/>
        </w:rPr>
      </w:r>
      <w:r>
        <w:rPr>
          <w:noProof/>
        </w:rPr>
        <w:fldChar w:fldCharType="separate"/>
      </w:r>
      <w:r>
        <w:rPr>
          <w:noProof/>
        </w:rPr>
        <w:t>460</w:t>
      </w:r>
      <w:r>
        <w:rPr>
          <w:noProof/>
        </w:rPr>
        <w:fldChar w:fldCharType="end"/>
      </w:r>
    </w:p>
    <w:p w14:paraId="18396DCE" w14:textId="483BE23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6.8.4</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_Toc181109129 \h </w:instrText>
      </w:r>
      <w:r>
        <w:rPr>
          <w:noProof/>
        </w:rPr>
      </w:r>
      <w:r>
        <w:rPr>
          <w:noProof/>
        </w:rPr>
        <w:fldChar w:fldCharType="separate"/>
      </w:r>
      <w:r>
        <w:rPr>
          <w:noProof/>
        </w:rPr>
        <w:t>465</w:t>
      </w:r>
      <w:r>
        <w:rPr>
          <w:noProof/>
        </w:rPr>
        <w:fldChar w:fldCharType="end"/>
      </w:r>
    </w:p>
    <w:p w14:paraId="6E3643E3" w14:textId="1FAB2BA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_Toc181109130 \h </w:instrText>
      </w:r>
      <w:r>
        <w:rPr>
          <w:noProof/>
        </w:rPr>
      </w:r>
      <w:r>
        <w:rPr>
          <w:noProof/>
        </w:rPr>
        <w:fldChar w:fldCharType="separate"/>
      </w:r>
      <w:r>
        <w:rPr>
          <w:noProof/>
        </w:rPr>
        <w:t>472</w:t>
      </w:r>
      <w:r>
        <w:rPr>
          <w:noProof/>
        </w:rPr>
        <w:fldChar w:fldCharType="end"/>
      </w:r>
    </w:p>
    <w:p w14:paraId="32D74351" w14:textId="12B610CF"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 (SDS)</w:t>
      </w:r>
      <w:r>
        <w:rPr>
          <w:noProof/>
        </w:rPr>
        <w:tab/>
      </w:r>
      <w:r>
        <w:rPr>
          <w:noProof/>
        </w:rPr>
        <w:fldChar w:fldCharType="begin"/>
      </w:r>
      <w:r>
        <w:rPr>
          <w:noProof/>
        </w:rPr>
        <w:instrText xml:space="preserve"> PAGEREF _Toc181109131 \h </w:instrText>
      </w:r>
      <w:r>
        <w:rPr>
          <w:noProof/>
        </w:rPr>
      </w:r>
      <w:r>
        <w:rPr>
          <w:noProof/>
        </w:rPr>
        <w:fldChar w:fldCharType="separate"/>
      </w:r>
      <w:r>
        <w:rPr>
          <w:noProof/>
        </w:rPr>
        <w:t>472</w:t>
      </w:r>
      <w:r>
        <w:rPr>
          <w:noProof/>
        </w:rPr>
        <w:fldChar w:fldCharType="end"/>
      </w:r>
    </w:p>
    <w:p w14:paraId="073E4AFA" w14:textId="4AD650C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_Toc181109132 \h </w:instrText>
      </w:r>
      <w:r>
        <w:rPr>
          <w:noProof/>
        </w:rPr>
      </w:r>
      <w:r>
        <w:rPr>
          <w:noProof/>
        </w:rPr>
        <w:fldChar w:fldCharType="separate"/>
      </w:r>
      <w:r>
        <w:rPr>
          <w:noProof/>
        </w:rPr>
        <w:t>472</w:t>
      </w:r>
      <w:r>
        <w:rPr>
          <w:noProof/>
        </w:rPr>
        <w:fldChar w:fldCharType="end"/>
      </w:r>
    </w:p>
    <w:p w14:paraId="7BCF1668" w14:textId="2A4BA5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_Toc181109133 \h </w:instrText>
      </w:r>
      <w:r>
        <w:rPr>
          <w:noProof/>
        </w:rPr>
      </w:r>
      <w:r>
        <w:rPr>
          <w:noProof/>
        </w:rPr>
        <w:fldChar w:fldCharType="separate"/>
      </w:r>
      <w:r>
        <w:rPr>
          <w:noProof/>
        </w:rPr>
        <w:t>481</w:t>
      </w:r>
      <w:r>
        <w:rPr>
          <w:noProof/>
        </w:rPr>
        <w:fldChar w:fldCharType="end"/>
      </w:r>
    </w:p>
    <w:p w14:paraId="529B9FD2" w14:textId="39BE48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7.1.3</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_Toc181109134 \h </w:instrText>
      </w:r>
      <w:r>
        <w:rPr>
          <w:noProof/>
        </w:rPr>
      </w:r>
      <w:r>
        <w:rPr>
          <w:noProof/>
        </w:rPr>
        <w:fldChar w:fldCharType="separate"/>
      </w:r>
      <w:r>
        <w:rPr>
          <w:noProof/>
        </w:rPr>
        <w:t>491</w:t>
      </w:r>
      <w:r>
        <w:rPr>
          <w:noProof/>
        </w:rPr>
        <w:fldChar w:fldCharType="end"/>
      </w:r>
    </w:p>
    <w:p w14:paraId="374F27DC" w14:textId="6CA37DB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7.1.4</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_Toc181109135 \h </w:instrText>
      </w:r>
      <w:r>
        <w:rPr>
          <w:noProof/>
        </w:rPr>
      </w:r>
      <w:r>
        <w:rPr>
          <w:noProof/>
        </w:rPr>
        <w:fldChar w:fldCharType="separate"/>
      </w:r>
      <w:r>
        <w:rPr>
          <w:noProof/>
        </w:rPr>
        <w:t>500</w:t>
      </w:r>
      <w:r>
        <w:rPr>
          <w:noProof/>
        </w:rPr>
        <w:fldChar w:fldCharType="end"/>
      </w:r>
    </w:p>
    <w:p w14:paraId="72B90453" w14:textId="76C92F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_Toc181109136 \h </w:instrText>
      </w:r>
      <w:r>
        <w:rPr>
          <w:noProof/>
        </w:rPr>
      </w:r>
      <w:r>
        <w:rPr>
          <w:noProof/>
        </w:rPr>
        <w:fldChar w:fldCharType="separate"/>
      </w:r>
      <w:r>
        <w:rPr>
          <w:noProof/>
        </w:rPr>
        <w:t>510</w:t>
      </w:r>
      <w:r>
        <w:rPr>
          <w:noProof/>
        </w:rPr>
        <w:fldChar w:fldCharType="end"/>
      </w:r>
    </w:p>
    <w:p w14:paraId="3EE7E973" w14:textId="144722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7.2.1</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Originated (CO)</w:t>
      </w:r>
      <w:r>
        <w:rPr>
          <w:noProof/>
        </w:rPr>
        <w:tab/>
      </w:r>
      <w:r>
        <w:rPr>
          <w:noProof/>
        </w:rPr>
        <w:fldChar w:fldCharType="begin"/>
      </w:r>
      <w:r>
        <w:rPr>
          <w:noProof/>
        </w:rPr>
        <w:instrText xml:space="preserve"> PAGEREF _Toc181109137 \h </w:instrText>
      </w:r>
      <w:r>
        <w:rPr>
          <w:noProof/>
        </w:rPr>
      </w:r>
      <w:r>
        <w:rPr>
          <w:noProof/>
        </w:rPr>
        <w:fldChar w:fldCharType="separate"/>
      </w:r>
      <w:r>
        <w:rPr>
          <w:noProof/>
        </w:rPr>
        <w:t>510</w:t>
      </w:r>
      <w:r>
        <w:rPr>
          <w:noProof/>
        </w:rPr>
        <w:fldChar w:fldCharType="end"/>
      </w:r>
    </w:p>
    <w:p w14:paraId="61F3C002" w14:textId="690018D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Terminated (CT)</w:t>
      </w:r>
      <w:r>
        <w:rPr>
          <w:noProof/>
        </w:rPr>
        <w:tab/>
      </w:r>
      <w:r>
        <w:rPr>
          <w:noProof/>
        </w:rPr>
        <w:fldChar w:fldCharType="begin"/>
      </w:r>
      <w:r>
        <w:rPr>
          <w:noProof/>
        </w:rPr>
        <w:instrText xml:space="preserve"> PAGEREF _Toc181109138 \h </w:instrText>
      </w:r>
      <w:r>
        <w:rPr>
          <w:noProof/>
        </w:rPr>
      </w:r>
      <w:r>
        <w:rPr>
          <w:noProof/>
        </w:rPr>
        <w:fldChar w:fldCharType="separate"/>
      </w:r>
      <w:r>
        <w:rPr>
          <w:noProof/>
        </w:rPr>
        <w:t>517</w:t>
      </w:r>
      <w:r>
        <w:rPr>
          <w:noProof/>
        </w:rPr>
        <w:fldChar w:fldCharType="end"/>
      </w:r>
    </w:p>
    <w:p w14:paraId="5F1A07C2" w14:textId="6FE2B999"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_Toc181109139 \h </w:instrText>
      </w:r>
      <w:r>
        <w:rPr>
          <w:noProof/>
        </w:rPr>
      </w:r>
      <w:r>
        <w:rPr>
          <w:noProof/>
        </w:rPr>
        <w:fldChar w:fldCharType="separate"/>
      </w:r>
      <w:r>
        <w:rPr>
          <w:noProof/>
        </w:rPr>
        <w:t>522</w:t>
      </w:r>
      <w:r>
        <w:rPr>
          <w:noProof/>
        </w:rPr>
        <w:fldChar w:fldCharType="end"/>
      </w:r>
    </w:p>
    <w:p w14:paraId="04A8810F" w14:textId="6101677B"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_Toc181109140 \h </w:instrText>
      </w:r>
      <w:r>
        <w:rPr>
          <w:noProof/>
        </w:rPr>
      </w:r>
      <w:r>
        <w:rPr>
          <w:noProof/>
        </w:rPr>
        <w:fldChar w:fldCharType="separate"/>
      </w:r>
      <w:r>
        <w:rPr>
          <w:noProof/>
        </w:rPr>
        <w:t>522</w:t>
      </w:r>
      <w:r>
        <w:rPr>
          <w:noProof/>
        </w:rPr>
        <w:fldChar w:fldCharType="end"/>
      </w:r>
    </w:p>
    <w:p w14:paraId="4F6BDF49" w14:textId="072BD7C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_Toc181109141 \h </w:instrText>
      </w:r>
      <w:r>
        <w:rPr>
          <w:noProof/>
        </w:rPr>
      </w:r>
      <w:r>
        <w:rPr>
          <w:noProof/>
        </w:rPr>
        <w:fldChar w:fldCharType="separate"/>
      </w:r>
      <w:r>
        <w:rPr>
          <w:noProof/>
        </w:rPr>
        <w:t>527</w:t>
      </w:r>
      <w:r>
        <w:rPr>
          <w:noProof/>
        </w:rPr>
        <w:fldChar w:fldCharType="end"/>
      </w:r>
    </w:p>
    <w:p w14:paraId="7861CE41" w14:textId="1758E6AC"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A (normative): Test Files</w:t>
      </w:r>
      <w:r>
        <w:rPr>
          <w:noProof/>
        </w:rPr>
        <w:tab/>
      </w:r>
      <w:r>
        <w:rPr>
          <w:noProof/>
        </w:rPr>
        <w:fldChar w:fldCharType="begin"/>
      </w:r>
      <w:r>
        <w:rPr>
          <w:noProof/>
        </w:rPr>
        <w:instrText xml:space="preserve"> PAGEREF _Toc181109142 \h </w:instrText>
      </w:r>
      <w:r>
        <w:rPr>
          <w:noProof/>
        </w:rPr>
      </w:r>
      <w:r>
        <w:rPr>
          <w:noProof/>
        </w:rPr>
        <w:fldChar w:fldCharType="separate"/>
      </w:r>
      <w:r>
        <w:rPr>
          <w:noProof/>
        </w:rPr>
        <w:t>532</w:t>
      </w:r>
      <w:r>
        <w:rPr>
          <w:noProof/>
        </w:rPr>
        <w:fldChar w:fldCharType="end"/>
      </w:r>
    </w:p>
    <w:p w14:paraId="5B32928A" w14:textId="7D0E252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A.1</w:t>
      </w:r>
      <w:r>
        <w:rPr>
          <w:rFonts w:asciiTheme="minorHAnsi" w:eastAsiaTheme="minorEastAsia" w:hAnsiTheme="minorHAnsi" w:cstheme="minorBidi"/>
          <w:noProof/>
          <w:kern w:val="2"/>
          <w:szCs w:val="22"/>
          <w:lang w:val="en-SE" w:eastAsia="en-SE"/>
          <w14:ligatures w14:val="standardContextual"/>
        </w:rPr>
        <w:tab/>
      </w:r>
      <w:r>
        <w:rPr>
          <w:noProof/>
        </w:rPr>
        <w:t>Introduction</w:t>
      </w:r>
      <w:r>
        <w:rPr>
          <w:noProof/>
        </w:rPr>
        <w:tab/>
      </w:r>
      <w:r>
        <w:rPr>
          <w:noProof/>
        </w:rPr>
        <w:fldChar w:fldCharType="begin"/>
      </w:r>
      <w:r>
        <w:rPr>
          <w:noProof/>
        </w:rPr>
        <w:instrText xml:space="preserve"> PAGEREF _Toc181109143 \h </w:instrText>
      </w:r>
      <w:r>
        <w:rPr>
          <w:noProof/>
        </w:rPr>
      </w:r>
      <w:r>
        <w:rPr>
          <w:noProof/>
        </w:rPr>
        <w:fldChar w:fldCharType="separate"/>
      </w:r>
      <w:r>
        <w:rPr>
          <w:noProof/>
        </w:rPr>
        <w:t>532</w:t>
      </w:r>
      <w:r>
        <w:rPr>
          <w:noProof/>
        </w:rPr>
        <w:fldChar w:fldCharType="end"/>
      </w:r>
    </w:p>
    <w:p w14:paraId="3E2CACF2" w14:textId="2D324109"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A.2</w:t>
      </w:r>
      <w:r>
        <w:rPr>
          <w:rFonts w:asciiTheme="minorHAnsi" w:eastAsiaTheme="minorEastAsia" w:hAnsiTheme="minorHAnsi" w:cstheme="minorBidi"/>
          <w:noProof/>
          <w:kern w:val="2"/>
          <w:szCs w:val="22"/>
          <w:lang w:val="en-SE" w:eastAsia="en-SE"/>
          <w14:ligatures w14:val="standardContextual"/>
        </w:rPr>
        <w:tab/>
      </w:r>
      <w:r>
        <w:rPr>
          <w:noProof/>
        </w:rPr>
        <w:t>Test files for client originated file distribution</w:t>
      </w:r>
      <w:r>
        <w:rPr>
          <w:noProof/>
        </w:rPr>
        <w:tab/>
      </w:r>
      <w:r>
        <w:rPr>
          <w:noProof/>
        </w:rPr>
        <w:fldChar w:fldCharType="begin"/>
      </w:r>
      <w:r>
        <w:rPr>
          <w:noProof/>
        </w:rPr>
        <w:instrText xml:space="preserve"> PAGEREF _Toc181109144 \h </w:instrText>
      </w:r>
      <w:r>
        <w:rPr>
          <w:noProof/>
        </w:rPr>
      </w:r>
      <w:r>
        <w:rPr>
          <w:noProof/>
        </w:rPr>
        <w:fldChar w:fldCharType="separate"/>
      </w:r>
      <w:r>
        <w:rPr>
          <w:noProof/>
        </w:rPr>
        <w:t>532</w:t>
      </w:r>
      <w:r>
        <w:rPr>
          <w:noProof/>
        </w:rPr>
        <w:fldChar w:fldCharType="end"/>
      </w:r>
    </w:p>
    <w:p w14:paraId="52F3A092" w14:textId="1EC3B1A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A.2.1</w:t>
      </w:r>
      <w:r>
        <w:rPr>
          <w:rFonts w:asciiTheme="minorHAnsi" w:eastAsiaTheme="minorEastAsia" w:hAnsiTheme="minorHAnsi" w:cstheme="minorBidi"/>
          <w:noProof/>
          <w:kern w:val="2"/>
          <w:sz w:val="22"/>
          <w:szCs w:val="22"/>
          <w:lang w:val="en-SE" w:eastAsia="en-SE"/>
          <w14:ligatures w14:val="standardContextual"/>
        </w:rPr>
        <w:tab/>
      </w:r>
      <w:r>
        <w:rPr>
          <w:noProof/>
        </w:rPr>
        <w:t>Test File 1 for CO FD</w:t>
      </w:r>
      <w:r>
        <w:rPr>
          <w:noProof/>
        </w:rPr>
        <w:tab/>
      </w:r>
      <w:r>
        <w:rPr>
          <w:noProof/>
        </w:rPr>
        <w:fldChar w:fldCharType="begin"/>
      </w:r>
      <w:r>
        <w:rPr>
          <w:noProof/>
        </w:rPr>
        <w:instrText xml:space="preserve"> PAGEREF _Toc181109145 \h </w:instrText>
      </w:r>
      <w:r>
        <w:rPr>
          <w:noProof/>
        </w:rPr>
      </w:r>
      <w:r>
        <w:rPr>
          <w:noProof/>
        </w:rPr>
        <w:fldChar w:fldCharType="separate"/>
      </w:r>
      <w:r>
        <w:rPr>
          <w:noProof/>
        </w:rPr>
        <w:t>532</w:t>
      </w:r>
      <w:r>
        <w:rPr>
          <w:noProof/>
        </w:rPr>
        <w:fldChar w:fldCharType="end"/>
      </w:r>
    </w:p>
    <w:p w14:paraId="6763E704" w14:textId="70CC899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A.2.2</w:t>
      </w:r>
      <w:r>
        <w:rPr>
          <w:rFonts w:asciiTheme="minorHAnsi" w:eastAsiaTheme="minorEastAsia" w:hAnsiTheme="minorHAnsi" w:cstheme="minorBidi"/>
          <w:noProof/>
          <w:kern w:val="2"/>
          <w:sz w:val="22"/>
          <w:szCs w:val="22"/>
          <w:lang w:val="en-SE" w:eastAsia="en-SE"/>
          <w14:ligatures w14:val="standardContextual"/>
        </w:rPr>
        <w:tab/>
      </w:r>
      <w:r>
        <w:rPr>
          <w:noProof/>
        </w:rPr>
        <w:t>Test File 2 for CO FD</w:t>
      </w:r>
      <w:r>
        <w:rPr>
          <w:noProof/>
        </w:rPr>
        <w:tab/>
      </w:r>
      <w:r>
        <w:rPr>
          <w:noProof/>
        </w:rPr>
        <w:fldChar w:fldCharType="begin"/>
      </w:r>
      <w:r>
        <w:rPr>
          <w:noProof/>
        </w:rPr>
        <w:instrText xml:space="preserve"> PAGEREF _Toc181109146 \h </w:instrText>
      </w:r>
      <w:r>
        <w:rPr>
          <w:noProof/>
        </w:rPr>
      </w:r>
      <w:r>
        <w:rPr>
          <w:noProof/>
        </w:rPr>
        <w:fldChar w:fldCharType="separate"/>
      </w:r>
      <w:r>
        <w:rPr>
          <w:noProof/>
        </w:rPr>
        <w:t>532</w:t>
      </w:r>
      <w:r>
        <w:rPr>
          <w:noProof/>
        </w:rPr>
        <w:fldChar w:fldCharType="end"/>
      </w:r>
    </w:p>
    <w:p w14:paraId="7EA26675" w14:textId="366D1B24"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A.3</w:t>
      </w:r>
      <w:r>
        <w:rPr>
          <w:rFonts w:asciiTheme="minorHAnsi" w:eastAsiaTheme="minorEastAsia" w:hAnsiTheme="minorHAnsi" w:cstheme="minorBidi"/>
          <w:noProof/>
          <w:kern w:val="2"/>
          <w:szCs w:val="22"/>
          <w:lang w:val="en-SE" w:eastAsia="en-SE"/>
          <w14:ligatures w14:val="standardContextual"/>
        </w:rPr>
        <w:tab/>
      </w:r>
      <w:r>
        <w:rPr>
          <w:noProof/>
        </w:rPr>
        <w:t>Test files for client terminated file distribution</w:t>
      </w:r>
      <w:r>
        <w:rPr>
          <w:noProof/>
        </w:rPr>
        <w:tab/>
      </w:r>
      <w:r>
        <w:rPr>
          <w:noProof/>
        </w:rPr>
        <w:fldChar w:fldCharType="begin"/>
      </w:r>
      <w:r>
        <w:rPr>
          <w:noProof/>
        </w:rPr>
        <w:instrText xml:space="preserve"> PAGEREF _Toc181109147 \h </w:instrText>
      </w:r>
      <w:r>
        <w:rPr>
          <w:noProof/>
        </w:rPr>
      </w:r>
      <w:r>
        <w:rPr>
          <w:noProof/>
        </w:rPr>
        <w:fldChar w:fldCharType="separate"/>
      </w:r>
      <w:r>
        <w:rPr>
          <w:noProof/>
        </w:rPr>
        <w:t>532</w:t>
      </w:r>
      <w:r>
        <w:rPr>
          <w:noProof/>
        </w:rPr>
        <w:fldChar w:fldCharType="end"/>
      </w:r>
    </w:p>
    <w:p w14:paraId="374186D3" w14:textId="320FC63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A.3.1</w:t>
      </w:r>
      <w:r>
        <w:rPr>
          <w:rFonts w:asciiTheme="minorHAnsi" w:eastAsiaTheme="minorEastAsia" w:hAnsiTheme="minorHAnsi" w:cstheme="minorBidi"/>
          <w:noProof/>
          <w:kern w:val="2"/>
          <w:sz w:val="22"/>
          <w:szCs w:val="22"/>
          <w:lang w:val="en-SE" w:eastAsia="en-SE"/>
          <w14:ligatures w14:val="standardContextual"/>
        </w:rPr>
        <w:tab/>
      </w:r>
      <w:r>
        <w:rPr>
          <w:noProof/>
        </w:rPr>
        <w:t>Test File 1 for CT FD</w:t>
      </w:r>
      <w:r>
        <w:rPr>
          <w:noProof/>
        </w:rPr>
        <w:tab/>
      </w:r>
      <w:r>
        <w:rPr>
          <w:noProof/>
        </w:rPr>
        <w:fldChar w:fldCharType="begin"/>
      </w:r>
      <w:r>
        <w:rPr>
          <w:noProof/>
        </w:rPr>
        <w:instrText xml:space="preserve"> PAGEREF _Toc181109148 \h </w:instrText>
      </w:r>
      <w:r>
        <w:rPr>
          <w:noProof/>
        </w:rPr>
      </w:r>
      <w:r>
        <w:rPr>
          <w:noProof/>
        </w:rPr>
        <w:fldChar w:fldCharType="separate"/>
      </w:r>
      <w:r>
        <w:rPr>
          <w:noProof/>
        </w:rPr>
        <w:t>532</w:t>
      </w:r>
      <w:r>
        <w:rPr>
          <w:noProof/>
        </w:rPr>
        <w:fldChar w:fldCharType="end"/>
      </w:r>
    </w:p>
    <w:p w14:paraId="67DE0AEA" w14:textId="4E32EBA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A.3.2</w:t>
      </w:r>
      <w:r>
        <w:rPr>
          <w:rFonts w:asciiTheme="minorHAnsi" w:eastAsiaTheme="minorEastAsia" w:hAnsiTheme="minorHAnsi" w:cstheme="minorBidi"/>
          <w:noProof/>
          <w:kern w:val="2"/>
          <w:sz w:val="22"/>
          <w:szCs w:val="22"/>
          <w:lang w:val="en-SE" w:eastAsia="en-SE"/>
          <w14:ligatures w14:val="standardContextual"/>
        </w:rPr>
        <w:tab/>
      </w:r>
      <w:r>
        <w:rPr>
          <w:noProof/>
        </w:rPr>
        <w:t>Test File 2 for CT FD</w:t>
      </w:r>
      <w:r>
        <w:rPr>
          <w:noProof/>
        </w:rPr>
        <w:tab/>
      </w:r>
      <w:r>
        <w:rPr>
          <w:noProof/>
        </w:rPr>
        <w:fldChar w:fldCharType="begin"/>
      </w:r>
      <w:r>
        <w:rPr>
          <w:noProof/>
        </w:rPr>
        <w:instrText xml:space="preserve"> PAGEREF _Toc181109149 \h </w:instrText>
      </w:r>
      <w:r>
        <w:rPr>
          <w:noProof/>
        </w:rPr>
      </w:r>
      <w:r>
        <w:rPr>
          <w:noProof/>
        </w:rPr>
        <w:fldChar w:fldCharType="separate"/>
      </w:r>
      <w:r>
        <w:rPr>
          <w:noProof/>
        </w:rPr>
        <w:t>533</w:t>
      </w:r>
      <w:r>
        <w:rPr>
          <w:noProof/>
        </w:rPr>
        <w:fldChar w:fldCharType="end"/>
      </w:r>
    </w:p>
    <w:p w14:paraId="4C55B109" w14:textId="42A44E1D"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B (informative): Change history</w:t>
      </w:r>
      <w:r>
        <w:rPr>
          <w:noProof/>
        </w:rPr>
        <w:tab/>
      </w:r>
      <w:r>
        <w:rPr>
          <w:noProof/>
        </w:rPr>
        <w:fldChar w:fldCharType="begin"/>
      </w:r>
      <w:r>
        <w:rPr>
          <w:noProof/>
        </w:rPr>
        <w:instrText xml:space="preserve"> PAGEREF _Toc181109150 \h </w:instrText>
      </w:r>
      <w:r>
        <w:rPr>
          <w:noProof/>
        </w:rPr>
      </w:r>
      <w:r>
        <w:rPr>
          <w:noProof/>
        </w:rPr>
        <w:fldChar w:fldCharType="separate"/>
      </w:r>
      <w:r>
        <w:rPr>
          <w:noProof/>
        </w:rPr>
        <w:t>534</w:t>
      </w:r>
      <w:r>
        <w:rPr>
          <w:noProof/>
        </w:rPr>
        <w:fldChar w:fldCharType="end"/>
      </w:r>
    </w:p>
    <w:p w14:paraId="0B9E3498" w14:textId="0E75940B"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1109048"/>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1109049"/>
      <w:bookmarkEnd w:id="20"/>
      <w:r w:rsidRPr="004D3578">
        <w:lastRenderedPageBreak/>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77777777" w:rsidR="00AE351E" w:rsidRPr="001C0FC4" w:rsidRDefault="00AE351E" w:rsidP="00AE351E">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181109050"/>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lastRenderedPageBreak/>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lastRenderedPageBreak/>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13E06640" w14:textId="77777777" w:rsidR="00B922F4" w:rsidRPr="001C0FC4" w:rsidRDefault="00B922F4" w:rsidP="00B922F4">
      <w:pPr>
        <w:pStyle w:val="EX"/>
      </w:pPr>
      <w:r>
        <w:t>[44]</w:t>
      </w:r>
      <w:r>
        <w:tab/>
        <w:t>IETF RFC 2616: "Hypertext Transfer Protocol -- HTTP/1.1".</w:t>
      </w:r>
    </w:p>
    <w:p w14:paraId="7E44FABC" w14:textId="77777777" w:rsidR="00711107" w:rsidRPr="004D3578" w:rsidRDefault="00711107" w:rsidP="00711107">
      <w:pPr>
        <w:pStyle w:val="Heading1"/>
      </w:pPr>
      <w:bookmarkStart w:id="24" w:name="_Toc181109051"/>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1109052"/>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lastRenderedPageBreak/>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181109053"/>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1109054"/>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lastRenderedPageBreak/>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181109055"/>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181109056"/>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181109057"/>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181109058"/>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181109059"/>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181109060"/>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181109061"/>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181109062"/>
      <w:r w:rsidRPr="001C0FC4">
        <w:lastRenderedPageBreak/>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181109063"/>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181109064"/>
      <w:bookmarkStart w:id="183" w:name="_Toc512007916"/>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181109065"/>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77777777" w:rsidR="00296E35" w:rsidRPr="001C0FC4" w:rsidRDefault="00296E35" w:rsidP="00296E35">
      <w:pPr>
        <w:pStyle w:val="PL"/>
      </w:pPr>
      <w:r w:rsidRPr="001C0FC4">
        <w:rPr>
          <w:b/>
        </w:rPr>
        <w:t>with</w:t>
      </w:r>
      <w:r w:rsidRPr="001C0FC4">
        <w:t xml:space="preserve"> { UE (MCDATA Client) attached to EPS 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lastRenderedPageBreak/>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lastRenderedPageBreak/>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w:t>
      </w:r>
      <w:r w:rsidRPr="001C0FC4">
        <w:lastRenderedPageBreak/>
        <w:t>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 xml:space="preserve">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w:t>
      </w:r>
      <w:r w:rsidRPr="001C0FC4">
        <w:lastRenderedPageBreak/>
        <w:t>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25pt;height:255.75pt" o:ole="">
            <v:imagedata r:id="rId13" o:title=""/>
          </v:shape>
          <o:OLEObject Type="Embed" ProgID="Visio.Drawing.15" ShapeID="_x0000_i1027" DrawAspect="Content" ObjectID="_1792583687"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lastRenderedPageBreak/>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3pt" o:ole="">
            <v:imagedata r:id="rId15" o:title="" croptop="4758f" cropright="1666f"/>
          </v:shape>
          <o:OLEObject Type="Embed" ProgID="Visio.Drawing.15" ShapeID="_x0000_i1028" DrawAspect="Content" ObjectID="_1792583688"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lastRenderedPageBreak/>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35pt;height:138.25pt" o:ole="">
            <v:imagedata r:id="rId17" o:title=""/>
          </v:shape>
          <o:OLEObject Type="Embed" ProgID="Visio.Drawing.15" ShapeID="_x0000_i1029" DrawAspect="Content" ObjectID="_1792583689"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lastRenderedPageBreak/>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95pt;height:273pt" o:ole="">
            <v:imagedata r:id="rId19" o:title=""/>
          </v:shape>
          <o:OLEObject Type="Embed" ProgID="Visio.Drawing.11" ShapeID="_x0000_i1030" DrawAspect="Content" ObjectID="_1792583690"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lastRenderedPageBreak/>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lastRenderedPageBreak/>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lastRenderedPageBreak/>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lastRenderedPageBreak/>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lastRenderedPageBreak/>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lastRenderedPageBreak/>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lastRenderedPageBreak/>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181109066"/>
      <w:bookmarkStart w:id="231" w:name="_Toc522499794"/>
      <w:bookmarkStart w:id="232" w:name="_Toc25610647"/>
      <w:bookmarkStart w:id="233" w:name="_Toc42507341"/>
      <w:bookmarkStart w:id="234" w:name="_Toc52307872"/>
      <w:bookmarkStart w:id="235" w:name="_Toc52782296"/>
      <w:bookmarkStart w:id="236" w:name="_Toc52782905"/>
      <w:bookmarkStart w:id="237" w:name="_Toc59042774"/>
      <w:bookmarkStart w:id="238" w:name="_Toc75459133"/>
      <w:bookmarkStart w:id="239" w:name="_Toc90630573"/>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0"/>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77777777" w:rsidR="00296E35" w:rsidRPr="001C0FC4" w:rsidRDefault="00296E35" w:rsidP="00296E35">
      <w:pPr>
        <w:pStyle w:val="PL"/>
      </w:pPr>
      <w:r w:rsidRPr="001C0FC4">
        <w:rPr>
          <w:b/>
        </w:rPr>
        <w:t>with</w:t>
      </w:r>
      <w:r w:rsidRPr="001C0FC4">
        <w:t xml:space="preserve"> { UE (MCData Client) attached to EPS 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lastRenderedPageBreak/>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181109067"/>
      <w:bookmarkStart w:id="264" w:name="_Toc522499795"/>
      <w:bookmarkStart w:id="265" w:name="_Toc25610648"/>
      <w:bookmarkStart w:id="266" w:name="_Toc42507342"/>
      <w:bookmarkStart w:id="267" w:name="_Toc52307873"/>
      <w:bookmarkStart w:id="268" w:name="_Toc52782303"/>
      <w:bookmarkStart w:id="269" w:name="_Toc52782912"/>
      <w:bookmarkStart w:id="270" w:name="_Toc59042781"/>
      <w:bookmarkStart w:id="271" w:name="_Toc75459134"/>
      <w:bookmarkStart w:id="272" w:name="_Toc90630574"/>
      <w:bookmarkEnd w:id="231"/>
      <w:bookmarkEnd w:id="232"/>
      <w:bookmarkEnd w:id="233"/>
      <w:bookmarkEnd w:id="234"/>
      <w:bookmarkEnd w:id="235"/>
      <w:bookmarkEnd w:id="236"/>
      <w:bookmarkEnd w:id="237"/>
      <w:bookmarkEnd w:id="238"/>
      <w:bookmarkEnd w:id="239"/>
      <w:r w:rsidRPr="001C0FC4">
        <w:lastRenderedPageBreak/>
        <w:t>5.3</w:t>
      </w:r>
      <w:r w:rsidRPr="001C0FC4">
        <w:tab/>
        <w:t>Configuration / Group Affiliation / Remote change / De-affiliation / Home MCData system</w:t>
      </w:r>
      <w:bookmarkEnd w:id="261"/>
      <w:bookmarkEnd w:id="262"/>
      <w:bookmarkEnd w:id="263"/>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lastRenderedPageBreak/>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lastRenderedPageBreak/>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lastRenderedPageBreak/>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lastRenderedPageBreak/>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181109068"/>
      <w:bookmarkStart w:id="294" w:name="_Toc522499796"/>
      <w:bookmarkStart w:id="295" w:name="_Toc25610649"/>
      <w:bookmarkStart w:id="296" w:name="_Toc42507343"/>
      <w:bookmarkStart w:id="297" w:name="_Toc52307874"/>
      <w:bookmarkStart w:id="298" w:name="_Toc52782310"/>
      <w:bookmarkStart w:id="299" w:name="_Toc52782919"/>
      <w:bookmarkStart w:id="300" w:name="_Toc59042788"/>
      <w:bookmarkStart w:id="301" w:name="_Toc75459135"/>
      <w:bookmarkStart w:id="302" w:name="_Toc90630575"/>
      <w:bookmarkEnd w:id="264"/>
      <w:bookmarkEnd w:id="265"/>
      <w:bookmarkEnd w:id="266"/>
      <w:bookmarkEnd w:id="267"/>
      <w:bookmarkEnd w:id="268"/>
      <w:bookmarkEnd w:id="269"/>
      <w:bookmarkEnd w:id="270"/>
      <w:bookmarkEnd w:id="271"/>
      <w:bookmarkEnd w:id="272"/>
      <w:r w:rsidRPr="001C0FC4">
        <w:t>5.4</w:t>
      </w:r>
      <w:r w:rsidRPr="001C0FC4">
        <w:tab/>
        <w:t>Configuration / Determination of MCData Service Settings / Current Active MCData Settings / De-subscribe</w:t>
      </w:r>
      <w:bookmarkEnd w:id="291"/>
      <w:bookmarkEnd w:id="292"/>
      <w:bookmarkEnd w:id="293"/>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lastRenderedPageBreak/>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lastRenderedPageBreak/>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181109069"/>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lastRenderedPageBreak/>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lastRenderedPageBreak/>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lastRenderedPageBreak/>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lastRenderedPageBreak/>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lastRenderedPageBreak/>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lastRenderedPageBreak/>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181109070"/>
      <w:r w:rsidRPr="001C0FC4">
        <w:lastRenderedPageBreak/>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lastRenderedPageBreak/>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lastRenderedPageBreak/>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lastRenderedPageBreak/>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181109071"/>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lastRenderedPageBreak/>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lastRenderedPageBreak/>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181109072"/>
      <w:r w:rsidRPr="004963C9">
        <w:lastRenderedPageBreak/>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lastRenderedPageBreak/>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lastRenderedPageBreak/>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lastRenderedPageBreak/>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181109073"/>
      <w:r w:rsidRPr="001C0FC4">
        <w:t>6</w:t>
      </w:r>
      <w:r w:rsidRPr="001C0FC4">
        <w:tab/>
        <w:t>On-Network Test Scenarios</w:t>
      </w:r>
      <w:bookmarkEnd w:id="294"/>
      <w:bookmarkEnd w:id="295"/>
      <w:bookmarkEnd w:id="296"/>
      <w:bookmarkEnd w:id="297"/>
      <w:bookmarkEnd w:id="298"/>
      <w:bookmarkEnd w:id="299"/>
      <w:bookmarkEnd w:id="300"/>
      <w:bookmarkEnd w:id="301"/>
      <w:bookmarkEnd w:id="302"/>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181109074"/>
      <w:bookmarkStart w:id="349" w:name="_Toc21006001"/>
      <w:bookmarkStart w:id="350" w:name="_Toc36037674"/>
      <w:bookmarkStart w:id="351" w:name="_Toc43837525"/>
      <w:bookmarkStart w:id="352" w:name="_Toc60995637"/>
      <w:bookmarkStart w:id="353" w:name="_Toc69159765"/>
      <w:bookmarkStart w:id="354" w:name="_Toc76583111"/>
      <w:bookmarkStart w:id="355" w:name="_Toc83808663"/>
      <w:bookmarkStart w:id="356" w:name="_Toc91233484"/>
      <w:bookmarkStart w:id="357" w:name="_Toc100348963"/>
      <w:bookmarkStart w:id="358" w:name="_Toc106787119"/>
      <w:bookmarkStart w:id="359" w:name="_Toc52787526"/>
      <w:bookmarkStart w:id="360" w:name="_Toc52787707"/>
      <w:bookmarkStart w:id="361" w:name="_Toc522499810"/>
      <w:bookmarkStart w:id="362" w:name="_Toc25610663"/>
      <w:bookmarkStart w:id="363" w:name="_Toc42507357"/>
      <w:bookmarkStart w:id="364" w:name="_Toc52307888"/>
      <w:bookmarkStart w:id="365" w:name="_Toc52782394"/>
      <w:bookmarkStart w:id="366" w:name="_Toc52783005"/>
      <w:bookmarkStart w:id="367" w:name="_Toc59042874"/>
      <w:bookmarkStart w:id="368" w:name="_Toc75459149"/>
      <w:bookmarkStart w:id="369" w:name="_Toc90630589"/>
      <w:bookmarkStart w:id="370" w:name="_Toc522499823"/>
      <w:bookmarkStart w:id="371" w:name="_Toc25610676"/>
      <w:bookmarkStart w:id="372" w:name="_Toc42507370"/>
      <w:bookmarkStart w:id="373" w:name="_Toc52307901"/>
      <w:bookmarkStart w:id="374" w:name="_Toc52782477"/>
      <w:bookmarkStart w:id="375" w:name="_Toc52783088"/>
      <w:bookmarkStart w:id="376" w:name="_Toc59042957"/>
      <w:bookmarkStart w:id="377" w:name="_Toc75459163"/>
      <w:bookmarkStart w:id="378" w:name="_Toc90630606"/>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181109075"/>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lastRenderedPageBreak/>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lastRenderedPageBreak/>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lastRenderedPageBreak/>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lastRenderedPageBreak/>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lastRenderedPageBreak/>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lastRenderedPageBreak/>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181109076"/>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lastRenderedPageBreak/>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lastRenderedPageBreak/>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lastRenderedPageBreak/>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lastRenderedPageBreak/>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lastRenderedPageBreak/>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lastRenderedPageBreak/>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lastRenderedPageBreak/>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181109077"/>
      <w:r w:rsidRPr="001C0FC4">
        <w:lastRenderedPageBreak/>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lastRenderedPageBreak/>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lastRenderedPageBreak/>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181109078"/>
      <w:r w:rsidRPr="001C0FC4">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181109079"/>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181109080"/>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181109081"/>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181109082"/>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181109083"/>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181109084"/>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181109085"/>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181109086"/>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81109087"/>
      <w:bookmarkStart w:id="787" w:name="_Toc100778796"/>
      <w:bookmarkStart w:id="788" w:name="_Toc101286127"/>
      <w:bookmarkStart w:id="789" w:name="_Toc106817713"/>
      <w:bookmarkStart w:id="790" w:name="_Toc106817838"/>
      <w:bookmarkStart w:id="791" w:name="_Toc90630603"/>
      <w:r w:rsidRPr="001C0FC4">
        <w:t>6.1.13</w:t>
      </w:r>
      <w:r w:rsidRPr="001C0FC4">
        <w:tab/>
        <w:t>On-network / Short Data Service (SDS) / Standalone SDS Using Media Plane / One-to-one Standalone SDS / Pre-established session / Client Originated (CO)</w:t>
      </w:r>
      <w:bookmarkEnd w:id="785"/>
      <w:bookmarkEnd w:id="786"/>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181109088"/>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181109089"/>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181109090"/>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181109091"/>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181109092"/>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181109093"/>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181109094"/>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181109095"/>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181109096"/>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14" w:name="_Toc178186356"/>
      <w:bookmarkStart w:id="815" w:name="_Toc181109097"/>
      <w:r w:rsidRPr="001C0FC4">
        <w:t>6.2</w:t>
      </w:r>
      <w:r w:rsidRPr="001C0FC4">
        <w:tab/>
        <w:t>File Distribution</w:t>
      </w:r>
      <w:bookmarkEnd w:id="787"/>
      <w:bookmarkEnd w:id="788"/>
      <w:bookmarkEnd w:id="789"/>
      <w:bookmarkEnd w:id="790"/>
      <w:bookmarkEnd w:id="814"/>
      <w:bookmarkEnd w:id="815"/>
    </w:p>
    <w:p w14:paraId="23ABB076" w14:textId="77777777" w:rsidR="00296E35" w:rsidRPr="001C0FC4" w:rsidRDefault="00296E35" w:rsidP="00296E35">
      <w:pPr>
        <w:pStyle w:val="Heading3"/>
      </w:pPr>
      <w:bookmarkStart w:id="816" w:name="_Toc106817839"/>
      <w:bookmarkStart w:id="817" w:name="_Toc106817714"/>
      <w:bookmarkStart w:id="818" w:name="_Toc101286128"/>
      <w:bookmarkStart w:id="819" w:name="_Toc100778797"/>
      <w:bookmarkStart w:id="820" w:name="_Toc90630590"/>
      <w:bookmarkStart w:id="821" w:name="_Toc75459150"/>
      <w:bookmarkStart w:id="822" w:name="_Toc59042875"/>
      <w:bookmarkStart w:id="823" w:name="_Toc52783006"/>
      <w:bookmarkStart w:id="824" w:name="_Toc52782395"/>
      <w:bookmarkStart w:id="825" w:name="_Toc52307889"/>
      <w:bookmarkStart w:id="826" w:name="_Toc42507358"/>
      <w:bookmarkStart w:id="827" w:name="_Toc178186357"/>
      <w:bookmarkStart w:id="828" w:name="_Toc181109098"/>
      <w:bookmarkStart w:id="829" w:name="_Hlk130842193"/>
      <w:bookmarkStart w:id="830" w:name="_Toc25610665"/>
      <w:bookmarkStart w:id="831" w:name="_Toc522499812"/>
      <w:r w:rsidRPr="001C0FC4">
        <w:t>6.2.1</w:t>
      </w:r>
      <w:r w:rsidRPr="001C0FC4">
        <w:tab/>
        <w:t xml:space="preserve">On-network / File Distribution (FD) / FD Using HTTP / One-to-one Standalone FD / Non-Mandatory Download / </w:t>
      </w:r>
      <w:bookmarkStart w:id="832" w:name="_Hlk39050857"/>
      <w:r w:rsidRPr="001C0FC4">
        <w:t xml:space="preserve">FILE DOWNLOAD REQUEST ACCEPTED / FILE DOWNLOAD COMPLETED / FILE DOWNLOAD REQUEST REJECTED / FILE DOWNLOAD DEFERRED / </w:t>
      </w:r>
      <w:bookmarkEnd w:id="832"/>
      <w:r w:rsidRPr="001C0FC4">
        <w:t>Client Originated (CO)</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0C9D580A" w14:textId="77777777" w:rsidR="00296E35" w:rsidRPr="001C0FC4" w:rsidRDefault="00296E35" w:rsidP="00296E35">
      <w:pPr>
        <w:pStyle w:val="H6"/>
      </w:pPr>
      <w:bookmarkStart w:id="833" w:name="_Toc52782396"/>
      <w:bookmarkStart w:id="834" w:name="_Toc52783007"/>
      <w:bookmarkStart w:id="835" w:name="_Toc59042876"/>
      <w:r w:rsidRPr="001C0FC4">
        <w:t>6.2.1.1</w:t>
      </w:r>
      <w:r w:rsidRPr="001C0FC4">
        <w:tab/>
        <w:t>Test Purpose (TP)</w:t>
      </w:r>
      <w:bookmarkEnd w:id="833"/>
      <w:bookmarkEnd w:id="834"/>
      <w:bookmarkEnd w:id="835"/>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6" w:name="_Toc52782397"/>
      <w:bookmarkStart w:id="837"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8" w:name="_Toc59042877"/>
      <w:r w:rsidRPr="001C0FC4">
        <w:t>6.2.1.2</w:t>
      </w:r>
      <w:r w:rsidRPr="001C0FC4">
        <w:tab/>
        <w:t>Conformance requirements</w:t>
      </w:r>
      <w:bookmarkEnd w:id="836"/>
      <w:bookmarkEnd w:id="837"/>
      <w:bookmarkEnd w:id="838"/>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3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39"/>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1"/>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0"/>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2"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2"/>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3" w:name="_Toc52782398"/>
      <w:bookmarkStart w:id="844" w:name="_Toc52783009"/>
      <w:bookmarkStart w:id="845" w:name="_Toc59042878"/>
      <w:r w:rsidRPr="001C0FC4">
        <w:t>6.2.1.3</w:t>
      </w:r>
      <w:r w:rsidRPr="001C0FC4">
        <w:tab/>
        <w:t>Test description</w:t>
      </w:r>
      <w:bookmarkEnd w:id="843"/>
      <w:bookmarkEnd w:id="844"/>
      <w:bookmarkEnd w:id="845"/>
    </w:p>
    <w:p w14:paraId="4EB52C9D" w14:textId="77777777" w:rsidR="00296E35" w:rsidRPr="001C0FC4" w:rsidRDefault="00296E35" w:rsidP="00296E35">
      <w:pPr>
        <w:pStyle w:val="H6"/>
      </w:pPr>
      <w:bookmarkStart w:id="846" w:name="_Toc52782399"/>
      <w:bookmarkStart w:id="847" w:name="_Toc52783010"/>
      <w:bookmarkStart w:id="848" w:name="_Toc59042879"/>
      <w:r w:rsidRPr="001C0FC4">
        <w:t>6.2.1.3.1</w:t>
      </w:r>
      <w:r w:rsidRPr="001C0FC4">
        <w:tab/>
        <w:t>Pre-test conditions</w:t>
      </w:r>
      <w:bookmarkEnd w:id="846"/>
      <w:bookmarkEnd w:id="847"/>
      <w:bookmarkEnd w:id="848"/>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49" w:name="_Toc52782400"/>
      <w:bookmarkStart w:id="850" w:name="_Toc52783011"/>
      <w:bookmarkStart w:id="851" w:name="_Toc59042880"/>
      <w:bookmarkEnd w:id="829"/>
      <w:r w:rsidRPr="001C0FC4">
        <w:t>6.2.1.3.2</w:t>
      </w:r>
      <w:r w:rsidRPr="001C0FC4">
        <w:tab/>
        <w:t>Test procedure sequence</w:t>
      </w:r>
      <w:bookmarkEnd w:id="849"/>
      <w:bookmarkEnd w:id="850"/>
      <w:bookmarkEnd w:id="851"/>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2"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6BA2FFAF" w:rsidR="00296E35" w:rsidRPr="001C0FC4" w:rsidRDefault="00296E35" w:rsidP="002E3FCC">
            <w:pPr>
              <w:pStyle w:val="TAL"/>
            </w:pPr>
            <w:r w:rsidRPr="001C0FC4">
              <w:t xml:space="preserve">Make the UE (MCData client) send test file 1 (TS </w:t>
            </w:r>
            <w:r>
              <w:t>37.579</w:t>
            </w:r>
            <w:r w:rsidRPr="001C0FC4">
              <w:t>-7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2"/>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19C80909" w:rsidR="00296E35" w:rsidRPr="001C0FC4" w:rsidRDefault="00296E35" w:rsidP="002E3FCC">
            <w:pPr>
              <w:pStyle w:val="TAL"/>
            </w:pPr>
            <w:r w:rsidRPr="001C0FC4">
              <w:t xml:space="preserve">Make the UE (MCData client) send test file 2 (TS </w:t>
            </w:r>
            <w:r>
              <w:t>37.579</w:t>
            </w:r>
            <w:r w:rsidRPr="001C0FC4">
              <w:t>-7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3"/>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4" w:name="_Toc52782401"/>
      <w:bookmarkStart w:id="855" w:name="_Toc52783012"/>
      <w:bookmarkStart w:id="856" w:name="_Toc59042881"/>
      <w:r w:rsidRPr="001C0FC4">
        <w:t>6.2.1.3.3</w:t>
      </w:r>
      <w:r w:rsidRPr="001C0FC4">
        <w:tab/>
        <w:t>Specific message contents</w:t>
      </w:r>
      <w:bookmarkEnd w:id="854"/>
      <w:bookmarkEnd w:id="855"/>
      <w:bookmarkEnd w:id="85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8"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5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5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0" w:name="_Toc106817840"/>
      <w:bookmarkStart w:id="861" w:name="_Toc106817715"/>
      <w:bookmarkStart w:id="862" w:name="_Toc101286129"/>
      <w:bookmarkStart w:id="863" w:name="_Toc100778798"/>
      <w:bookmarkStart w:id="864" w:name="_Toc90630591"/>
      <w:bookmarkStart w:id="865" w:name="_Toc75459151"/>
      <w:bookmarkStart w:id="866" w:name="_Toc59042882"/>
      <w:bookmarkStart w:id="867" w:name="_Toc52783013"/>
      <w:bookmarkStart w:id="868" w:name="_Toc52782402"/>
      <w:bookmarkStart w:id="869" w:name="_Toc52307890"/>
      <w:bookmarkStart w:id="870" w:name="_Toc42507359"/>
      <w:bookmarkStart w:id="871" w:name="_Toc178186358"/>
      <w:bookmarkStart w:id="872" w:name="_Toc181109099"/>
      <w:bookmarkStart w:id="873" w:name="_Toc25610666"/>
      <w:bookmarkStart w:id="874" w:name="_Toc522499813"/>
      <w:bookmarkEnd w:id="830"/>
      <w:bookmarkEnd w:id="83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5" w:name="_Hlk94174802"/>
      <w:r w:rsidRPr="001C0FC4">
        <w:t xml:space="preserve">FILE DOWNLOAD DEFERRED </w:t>
      </w:r>
      <w:bookmarkEnd w:id="875"/>
      <w:r w:rsidRPr="001C0FC4">
        <w:t>/ FD Client Terminated (CT)</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01D13EFB" w14:textId="77777777" w:rsidR="00296E35" w:rsidRPr="001C0FC4" w:rsidRDefault="00296E35" w:rsidP="00296E35">
      <w:pPr>
        <w:pStyle w:val="H6"/>
      </w:pPr>
      <w:bookmarkStart w:id="876" w:name="_Toc52782403"/>
      <w:bookmarkStart w:id="877" w:name="_Toc52783014"/>
      <w:bookmarkStart w:id="878" w:name="_Toc59042883"/>
      <w:r w:rsidRPr="001C0FC4">
        <w:t>6.2.2.1</w:t>
      </w:r>
      <w:r w:rsidRPr="001C0FC4">
        <w:tab/>
        <w:t>Test Purpose (TP)</w:t>
      </w:r>
      <w:bookmarkEnd w:id="876"/>
      <w:bookmarkEnd w:id="877"/>
      <w:bookmarkEnd w:id="87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79" w:name="_Toc52782404"/>
      <w:bookmarkStart w:id="880" w:name="_Toc52783015"/>
      <w:bookmarkStart w:id="881" w:name="_Toc59042884"/>
      <w:r w:rsidRPr="001C0FC4">
        <w:t>6.2.2.2</w:t>
      </w:r>
      <w:r w:rsidRPr="001C0FC4">
        <w:tab/>
        <w:t>Conformance requirements</w:t>
      </w:r>
      <w:bookmarkEnd w:id="879"/>
      <w:bookmarkEnd w:id="880"/>
      <w:bookmarkEnd w:id="88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2" w:name="_Hlk36454103"/>
      <w:r w:rsidRPr="001C0FC4">
        <w:t xml:space="preserve"> (FD non-mandatory download timer)</w:t>
      </w:r>
      <w:bookmarkEnd w:id="88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3" w:name="_Hlk36453074"/>
      <w:r w:rsidRPr="001C0FC4">
        <w:t xml:space="preserve"> generate an FD NOTIFICATION indicating acceptance of the FD request</w:t>
      </w:r>
      <w:bookmarkEnd w:id="88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4" w:name="_Hlk36193841"/>
      <w:r w:rsidRPr="001C0FC4">
        <w:rPr>
          <w:lang w:eastAsia="ko-KR"/>
        </w:rPr>
        <w:t xml:space="preserve"> </w:t>
      </w:r>
      <w:r w:rsidRPr="001C0FC4">
        <w:t>application/resource-lists+xml</w:t>
      </w:r>
      <w:bookmarkEnd w:id="88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5" w:name="_Toc52782405"/>
      <w:bookmarkStart w:id="886" w:name="_Toc52783016"/>
      <w:bookmarkStart w:id="887" w:name="_Toc59042885"/>
      <w:r w:rsidRPr="001C0FC4">
        <w:t>6.2.2.3</w:t>
      </w:r>
      <w:r w:rsidRPr="001C0FC4">
        <w:tab/>
        <w:t>Test description</w:t>
      </w:r>
      <w:bookmarkEnd w:id="885"/>
      <w:bookmarkEnd w:id="886"/>
      <w:bookmarkEnd w:id="887"/>
    </w:p>
    <w:p w14:paraId="305F6312" w14:textId="77777777" w:rsidR="00296E35" w:rsidRPr="001C0FC4" w:rsidRDefault="00296E35" w:rsidP="00296E35">
      <w:pPr>
        <w:pStyle w:val="H6"/>
      </w:pPr>
      <w:bookmarkStart w:id="888" w:name="_Toc52782406"/>
      <w:bookmarkStart w:id="889" w:name="_Toc52783017"/>
      <w:bookmarkStart w:id="890" w:name="_Toc59042886"/>
      <w:r w:rsidRPr="001C0FC4">
        <w:t>6.2.2.3.1</w:t>
      </w:r>
      <w:r w:rsidRPr="001C0FC4">
        <w:tab/>
        <w:t>Pre-test conditions</w:t>
      </w:r>
      <w:bookmarkEnd w:id="888"/>
      <w:bookmarkEnd w:id="889"/>
      <w:bookmarkEnd w:id="89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1" w:name="_Toc52782407"/>
      <w:bookmarkStart w:id="892" w:name="_Toc52783018"/>
      <w:bookmarkStart w:id="893" w:name="_Toc59042887"/>
      <w:r w:rsidRPr="001C0FC4">
        <w:t>6.2.2.3.2</w:t>
      </w:r>
      <w:r w:rsidRPr="001C0FC4">
        <w:tab/>
        <w:t>Test procedure sequence</w:t>
      </w:r>
      <w:bookmarkEnd w:id="891"/>
      <w:bookmarkEnd w:id="892"/>
      <w:bookmarkEnd w:id="89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0BF0A264" w:rsidR="00296E35" w:rsidRPr="001C0FC4" w:rsidRDefault="00296E35" w:rsidP="002E3FCC">
            <w:pPr>
              <w:pStyle w:val="TAL"/>
            </w:pPr>
            <w:r w:rsidRPr="001C0FC4">
              <w:t xml:space="preserve">Check: Has the UE (MCData client) downloaded test file 1 (TS </w:t>
            </w:r>
            <w:r>
              <w:t>37.579</w:t>
            </w:r>
            <w:r w:rsidRPr="001C0FC4">
              <w:t>-7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15EF7A8A" w:rsidR="00296E35" w:rsidRPr="001C0FC4" w:rsidRDefault="00296E35" w:rsidP="002E3FCC">
            <w:pPr>
              <w:pStyle w:val="TAL"/>
            </w:pPr>
            <w:r w:rsidRPr="001C0FC4">
              <w:t xml:space="preserve">Check: Has the UE (MCData client) downloaded test file 2 (TS </w:t>
            </w:r>
            <w:r>
              <w:t>37.579</w:t>
            </w:r>
            <w:r w:rsidRPr="001C0FC4">
              <w:t>-7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4" w:name="_Toc52782408"/>
      <w:bookmarkStart w:id="895" w:name="_Toc52783019"/>
      <w:bookmarkStart w:id="896" w:name="_Toc59042888"/>
      <w:r w:rsidRPr="001C0FC4">
        <w:t>6.2.2.3.3</w:t>
      </w:r>
      <w:r w:rsidRPr="001C0FC4">
        <w:tab/>
        <w:t>Specific message contents</w:t>
      </w:r>
      <w:bookmarkEnd w:id="894"/>
      <w:bookmarkEnd w:id="895"/>
      <w:bookmarkEnd w:id="896"/>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7"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7"/>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8"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8"/>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899" w:name="_Toc42507360"/>
      <w:bookmarkStart w:id="900" w:name="_Toc52307891"/>
      <w:bookmarkStart w:id="901" w:name="_Toc52782409"/>
      <w:bookmarkStart w:id="902" w:name="_Toc52783020"/>
      <w:bookmarkStart w:id="903" w:name="_Toc59042889"/>
      <w:bookmarkStart w:id="904" w:name="_Toc75459152"/>
      <w:bookmarkStart w:id="905" w:name="_Toc90630592"/>
      <w:bookmarkStart w:id="906" w:name="_Toc100778799"/>
      <w:bookmarkStart w:id="907" w:name="_Toc101286130"/>
      <w:bookmarkStart w:id="908" w:name="_Toc106817716"/>
      <w:bookmarkStart w:id="909" w:name="_Toc106817841"/>
      <w:bookmarkStart w:id="910" w:name="_Toc178186359"/>
      <w:bookmarkStart w:id="911" w:name="_Toc181109100"/>
      <w:bookmarkStart w:id="912" w:name="_Toc522499814"/>
      <w:bookmarkStart w:id="913" w:name="_Toc25610667"/>
      <w:bookmarkEnd w:id="873"/>
      <w:bookmarkEnd w:id="87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1756456C" w14:textId="77777777" w:rsidR="00296E35" w:rsidRPr="001C0FC4" w:rsidRDefault="00296E35" w:rsidP="00296E35">
      <w:pPr>
        <w:pStyle w:val="H6"/>
      </w:pPr>
      <w:bookmarkStart w:id="914" w:name="_Toc52782410"/>
      <w:bookmarkStart w:id="915" w:name="_Toc52783021"/>
      <w:bookmarkStart w:id="916" w:name="_Toc59042890"/>
      <w:r w:rsidRPr="001C0FC4">
        <w:t>6.2.3.1</w:t>
      </w:r>
      <w:r w:rsidRPr="001C0FC4">
        <w:tab/>
        <w:t>Test Purpose (TP)</w:t>
      </w:r>
      <w:bookmarkEnd w:id="914"/>
      <w:bookmarkEnd w:id="915"/>
      <w:bookmarkEnd w:id="916"/>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7" w:name="_Toc52782411"/>
      <w:bookmarkStart w:id="918" w:name="_Toc52783022"/>
      <w:bookmarkStart w:id="919" w:name="_Toc59042891"/>
      <w:r w:rsidRPr="001C0FC4">
        <w:t>6.2.3.2</w:t>
      </w:r>
      <w:r w:rsidRPr="001C0FC4">
        <w:tab/>
        <w:t>Conformance requirements</w:t>
      </w:r>
      <w:bookmarkEnd w:id="917"/>
      <w:bookmarkEnd w:id="918"/>
      <w:bookmarkEnd w:id="919"/>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0" w:name="_Toc52782412"/>
      <w:bookmarkStart w:id="921" w:name="_Toc52783023"/>
      <w:bookmarkStart w:id="922" w:name="_Toc59042892"/>
      <w:r w:rsidRPr="001C0FC4">
        <w:t>6.2.3.3</w:t>
      </w:r>
      <w:r w:rsidRPr="001C0FC4">
        <w:tab/>
        <w:t>Test description</w:t>
      </w:r>
      <w:bookmarkEnd w:id="920"/>
      <w:bookmarkEnd w:id="921"/>
      <w:bookmarkEnd w:id="922"/>
    </w:p>
    <w:p w14:paraId="2C7A0887" w14:textId="77777777" w:rsidR="00296E35" w:rsidRPr="001C0FC4" w:rsidRDefault="00296E35" w:rsidP="00296E35">
      <w:pPr>
        <w:pStyle w:val="H6"/>
      </w:pPr>
      <w:bookmarkStart w:id="923" w:name="_Toc52782413"/>
      <w:bookmarkStart w:id="924" w:name="_Toc52783024"/>
      <w:bookmarkStart w:id="925" w:name="_Toc59042893"/>
      <w:r w:rsidRPr="001C0FC4">
        <w:t>6.2.3.3.1</w:t>
      </w:r>
      <w:r w:rsidRPr="001C0FC4">
        <w:tab/>
        <w:t>Pre-test conditions</w:t>
      </w:r>
      <w:bookmarkEnd w:id="923"/>
      <w:bookmarkEnd w:id="924"/>
      <w:bookmarkEnd w:id="925"/>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6" w:name="_Toc52782414"/>
      <w:bookmarkStart w:id="927" w:name="_Toc52783025"/>
      <w:bookmarkStart w:id="928" w:name="_Toc59042894"/>
      <w:r w:rsidRPr="001C0FC4">
        <w:t>6.2.3.3.2</w:t>
      </w:r>
      <w:r w:rsidRPr="001C0FC4">
        <w:tab/>
        <w:t>Test procedure sequence</w:t>
      </w:r>
      <w:bookmarkEnd w:id="926"/>
      <w:bookmarkEnd w:id="927"/>
      <w:bookmarkEnd w:id="928"/>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4FD8ABEF" w:rsidR="00296E35" w:rsidRPr="001C0FC4" w:rsidRDefault="00296E35" w:rsidP="002E3FCC">
            <w:pPr>
              <w:pStyle w:val="TAL"/>
            </w:pPr>
            <w:r w:rsidRPr="001C0FC4">
              <w:t xml:space="preserve">Make the UE (MCData client) send test file 1 (TS </w:t>
            </w:r>
            <w:r>
              <w:t>37.579</w:t>
            </w:r>
            <w:r w:rsidRPr="001C0FC4">
              <w:t>-7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7CF72953" w:rsidR="00296E35" w:rsidRPr="001C0FC4" w:rsidRDefault="00296E35" w:rsidP="002E3FCC">
            <w:pPr>
              <w:pStyle w:val="TAL"/>
            </w:pPr>
            <w:r w:rsidRPr="001C0FC4">
              <w:t xml:space="preserve">Make the UE (MCData client) send test file 2 (TS </w:t>
            </w:r>
            <w:r>
              <w:t>37.579</w:t>
            </w:r>
            <w:r w:rsidRPr="001C0FC4">
              <w:t>-7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29" w:name="_Toc52782415"/>
      <w:bookmarkStart w:id="930" w:name="_Toc52783026"/>
      <w:bookmarkStart w:id="931" w:name="_Toc59042895"/>
      <w:r w:rsidRPr="001C0FC4">
        <w:t>6.2.3.3.3</w:t>
      </w:r>
      <w:r w:rsidRPr="001C0FC4">
        <w:tab/>
        <w:t>Specific message contents</w:t>
      </w:r>
      <w:bookmarkEnd w:id="929"/>
      <w:bookmarkEnd w:id="930"/>
      <w:bookmarkEnd w:id="931"/>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2" w:name="_Toc42507361"/>
      <w:bookmarkStart w:id="933" w:name="_Toc52307892"/>
      <w:bookmarkStart w:id="934" w:name="_Toc52782416"/>
      <w:bookmarkStart w:id="935" w:name="_Toc52783027"/>
      <w:bookmarkStart w:id="936" w:name="_Toc59042896"/>
      <w:bookmarkStart w:id="937" w:name="_Toc75459153"/>
      <w:bookmarkStart w:id="938" w:name="_Toc90630593"/>
      <w:bookmarkStart w:id="939" w:name="_Toc100778800"/>
      <w:bookmarkStart w:id="940" w:name="_Toc101286131"/>
      <w:bookmarkStart w:id="941" w:name="_Toc106817717"/>
      <w:bookmarkStart w:id="942" w:name="_Toc106817842"/>
      <w:bookmarkStart w:id="943" w:name="_Toc178186360"/>
      <w:bookmarkStart w:id="944" w:name="_Toc181109101"/>
      <w:bookmarkStart w:id="945" w:name="_Toc522499815"/>
      <w:bookmarkStart w:id="946" w:name="_Toc25610668"/>
      <w:bookmarkEnd w:id="912"/>
      <w:bookmarkEnd w:id="913"/>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2C256DA0" w14:textId="77777777" w:rsidR="00296E35" w:rsidRPr="001C0FC4" w:rsidRDefault="00296E35" w:rsidP="00296E35">
      <w:pPr>
        <w:pStyle w:val="H6"/>
      </w:pPr>
      <w:bookmarkStart w:id="947" w:name="_Toc52782417"/>
      <w:bookmarkStart w:id="948" w:name="_Toc52783028"/>
      <w:bookmarkStart w:id="949" w:name="_Toc59042897"/>
      <w:r w:rsidRPr="001C0FC4">
        <w:t>6.2.4.1</w:t>
      </w:r>
      <w:r w:rsidRPr="001C0FC4">
        <w:tab/>
        <w:t>Test Purpose (TP)</w:t>
      </w:r>
      <w:bookmarkEnd w:id="947"/>
      <w:bookmarkEnd w:id="948"/>
      <w:bookmarkEnd w:id="949"/>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0" w:name="_Toc52782418"/>
      <w:bookmarkStart w:id="951" w:name="_Toc52783029"/>
      <w:bookmarkStart w:id="952" w:name="_Toc59042898"/>
      <w:r w:rsidRPr="001C0FC4">
        <w:t>6.2.4.2</w:t>
      </w:r>
      <w:r w:rsidRPr="001C0FC4">
        <w:tab/>
        <w:t>Conformance requirements</w:t>
      </w:r>
      <w:bookmarkEnd w:id="950"/>
      <w:bookmarkEnd w:id="951"/>
      <w:bookmarkEnd w:id="952"/>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3" w:name="_Toc52782419"/>
      <w:bookmarkStart w:id="954" w:name="_Toc52783030"/>
      <w:bookmarkStart w:id="955" w:name="_Toc59042899"/>
      <w:r w:rsidRPr="001C0FC4">
        <w:t>6.2.4.3</w:t>
      </w:r>
      <w:r w:rsidRPr="001C0FC4">
        <w:tab/>
        <w:t>Test description</w:t>
      </w:r>
      <w:bookmarkEnd w:id="953"/>
      <w:bookmarkEnd w:id="954"/>
      <w:bookmarkEnd w:id="955"/>
    </w:p>
    <w:p w14:paraId="1FE7E234" w14:textId="77777777" w:rsidR="00296E35" w:rsidRPr="001C0FC4" w:rsidRDefault="00296E35" w:rsidP="00296E35">
      <w:pPr>
        <w:pStyle w:val="H6"/>
      </w:pPr>
      <w:bookmarkStart w:id="956" w:name="_Toc52782420"/>
      <w:bookmarkStart w:id="957" w:name="_Toc52783031"/>
      <w:bookmarkStart w:id="958" w:name="_Toc59042900"/>
      <w:r w:rsidRPr="001C0FC4">
        <w:t>6.2.4.3.1</w:t>
      </w:r>
      <w:r w:rsidRPr="001C0FC4">
        <w:tab/>
        <w:t>Pre-test conditions</w:t>
      </w:r>
      <w:bookmarkEnd w:id="956"/>
      <w:bookmarkEnd w:id="957"/>
      <w:bookmarkEnd w:id="958"/>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59" w:name="_Toc52782421"/>
      <w:bookmarkStart w:id="960" w:name="_Toc52783032"/>
      <w:bookmarkStart w:id="961" w:name="_Toc59042901"/>
      <w:r w:rsidRPr="001C0FC4">
        <w:t>6.2.4.3.2</w:t>
      </w:r>
      <w:r w:rsidRPr="001C0FC4">
        <w:tab/>
        <w:t>Test procedure sequence</w:t>
      </w:r>
      <w:bookmarkEnd w:id="959"/>
      <w:bookmarkEnd w:id="960"/>
      <w:bookmarkEnd w:id="961"/>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55ADF1FD" w:rsidR="00296E35" w:rsidRPr="001C0FC4" w:rsidRDefault="00296E35" w:rsidP="002E3FCC">
            <w:pPr>
              <w:pStyle w:val="TAL"/>
            </w:pPr>
            <w:r w:rsidRPr="001C0FC4">
              <w:t xml:space="preserve">Check: Has the UE (MCData client) downloaded test file 1 (TS </w:t>
            </w:r>
            <w:r>
              <w:t>37.579</w:t>
            </w:r>
            <w:r w:rsidRPr="001C0FC4">
              <w:t>-7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2" w:name="_Toc52782422"/>
      <w:bookmarkStart w:id="963" w:name="_Toc52783033"/>
      <w:bookmarkStart w:id="964" w:name="_Toc59042902"/>
      <w:r w:rsidRPr="001C0FC4">
        <w:t>6.2.4.3.3</w:t>
      </w:r>
      <w:r w:rsidRPr="001C0FC4">
        <w:tab/>
        <w:t>Specific message contents</w:t>
      </w:r>
      <w:bookmarkEnd w:id="962"/>
      <w:bookmarkEnd w:id="963"/>
      <w:bookmarkEnd w:id="964"/>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5" w:name="_Toc42507362"/>
      <w:bookmarkStart w:id="966" w:name="_Toc52307893"/>
      <w:bookmarkStart w:id="967" w:name="_Toc52782423"/>
      <w:bookmarkStart w:id="968" w:name="_Toc52783034"/>
      <w:bookmarkStart w:id="969" w:name="_Toc59042903"/>
      <w:bookmarkStart w:id="970" w:name="_Toc75459154"/>
      <w:bookmarkStart w:id="971" w:name="_Toc90630594"/>
      <w:bookmarkStart w:id="972" w:name="_Toc100778801"/>
      <w:bookmarkStart w:id="973" w:name="_Toc101286132"/>
      <w:bookmarkStart w:id="974" w:name="_Toc106817718"/>
      <w:bookmarkStart w:id="975" w:name="_Toc106817843"/>
      <w:bookmarkStart w:id="976" w:name="_Toc178186361"/>
      <w:bookmarkStart w:id="977" w:name="_Toc181109102"/>
      <w:bookmarkStart w:id="978" w:name="_Toc522499816"/>
      <w:bookmarkStart w:id="979" w:name="_Toc25610669"/>
      <w:bookmarkEnd w:id="945"/>
      <w:bookmarkEnd w:id="946"/>
      <w:r w:rsidRPr="001C0FC4">
        <w:t>6.2.5</w:t>
      </w:r>
      <w:r w:rsidRPr="001C0FC4">
        <w:tab/>
        <w:t>On-network / File Distribution (FD) / FD Using HTTP / One-to-one Standalone FD / Mandatory Download / With Disposition Request / Client Originated (CO)</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64261775" w14:textId="77777777" w:rsidR="00296E35" w:rsidRPr="001C0FC4" w:rsidRDefault="00296E35" w:rsidP="00296E35">
      <w:pPr>
        <w:pStyle w:val="H6"/>
      </w:pPr>
      <w:bookmarkStart w:id="980" w:name="_Toc52782424"/>
      <w:bookmarkStart w:id="981" w:name="_Toc52783035"/>
      <w:bookmarkStart w:id="982" w:name="_Toc59042904"/>
      <w:r w:rsidRPr="001C0FC4">
        <w:t>6.2.5.1</w:t>
      </w:r>
      <w:r w:rsidRPr="001C0FC4">
        <w:tab/>
        <w:t>Test Purpose (TP)</w:t>
      </w:r>
      <w:bookmarkEnd w:id="980"/>
      <w:bookmarkEnd w:id="981"/>
      <w:bookmarkEnd w:id="982"/>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3" w:name="_Toc52782425"/>
      <w:bookmarkStart w:id="984" w:name="_Toc52783036"/>
      <w:bookmarkStart w:id="985" w:name="_Toc59042905"/>
      <w:r w:rsidRPr="001C0FC4">
        <w:t>6.2.5.2</w:t>
      </w:r>
      <w:r w:rsidRPr="001C0FC4">
        <w:tab/>
        <w:t>Conformance requirements</w:t>
      </w:r>
      <w:bookmarkEnd w:id="983"/>
      <w:bookmarkEnd w:id="984"/>
      <w:bookmarkEnd w:id="985"/>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6" w:name="_Toc52782426"/>
      <w:bookmarkStart w:id="987" w:name="_Toc52783037"/>
      <w:bookmarkStart w:id="988" w:name="_Toc59042906"/>
      <w:r w:rsidRPr="001C0FC4">
        <w:t>6.2.5.3</w:t>
      </w:r>
      <w:r w:rsidRPr="001C0FC4">
        <w:tab/>
        <w:t>Test description</w:t>
      </w:r>
      <w:bookmarkEnd w:id="986"/>
      <w:bookmarkEnd w:id="987"/>
      <w:bookmarkEnd w:id="988"/>
    </w:p>
    <w:p w14:paraId="3C66C175" w14:textId="77777777" w:rsidR="00296E35" w:rsidRPr="001C0FC4" w:rsidRDefault="00296E35" w:rsidP="00296E35">
      <w:pPr>
        <w:pStyle w:val="H6"/>
      </w:pPr>
      <w:bookmarkStart w:id="989" w:name="_Toc52782427"/>
      <w:bookmarkStart w:id="990" w:name="_Toc52783038"/>
      <w:bookmarkStart w:id="991" w:name="_Toc59042907"/>
      <w:r w:rsidRPr="001C0FC4">
        <w:t>6.2.5.3.1</w:t>
      </w:r>
      <w:r w:rsidRPr="001C0FC4">
        <w:tab/>
        <w:t>Pre-test conditions</w:t>
      </w:r>
      <w:bookmarkEnd w:id="989"/>
      <w:bookmarkEnd w:id="990"/>
      <w:bookmarkEnd w:id="991"/>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2" w:name="_Toc52782428"/>
      <w:bookmarkStart w:id="993" w:name="_Toc52783039"/>
      <w:bookmarkStart w:id="994" w:name="_Toc59042908"/>
      <w:r w:rsidRPr="001C0FC4">
        <w:t>6.2.5.3.2</w:t>
      </w:r>
      <w:r w:rsidRPr="001C0FC4">
        <w:tab/>
        <w:t>Test procedure sequence</w:t>
      </w:r>
      <w:bookmarkEnd w:id="992"/>
      <w:bookmarkEnd w:id="993"/>
      <w:bookmarkEnd w:id="994"/>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0B954C9C" w:rsidR="00296E35" w:rsidRPr="001C0FC4" w:rsidRDefault="00296E35" w:rsidP="002E3FCC">
            <w:pPr>
              <w:pStyle w:val="TAL"/>
            </w:pPr>
            <w:r w:rsidRPr="001C0FC4">
              <w:t xml:space="preserve">Make the UE (MCData client) send test file 1 (TS </w:t>
            </w:r>
            <w:r>
              <w:t>37.579</w:t>
            </w:r>
            <w:r w:rsidRPr="001C0FC4">
              <w:t>-7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5" w:name="_Toc52782429"/>
      <w:bookmarkStart w:id="996" w:name="_Toc52783040"/>
      <w:bookmarkStart w:id="997" w:name="_Toc59042909"/>
      <w:r w:rsidRPr="001C0FC4">
        <w:t>6.2.5.3.3</w:t>
      </w:r>
      <w:r w:rsidRPr="001C0FC4">
        <w:tab/>
        <w:t>Specific message contents</w:t>
      </w:r>
      <w:bookmarkEnd w:id="995"/>
      <w:bookmarkEnd w:id="996"/>
      <w:bookmarkEnd w:id="997"/>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8"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8"/>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999" w:name="_Toc42507363"/>
      <w:bookmarkStart w:id="1000" w:name="_Toc52307894"/>
      <w:bookmarkStart w:id="1001" w:name="_Toc52782430"/>
      <w:bookmarkStart w:id="1002" w:name="_Toc52783041"/>
      <w:bookmarkStart w:id="1003" w:name="_Toc59042910"/>
      <w:bookmarkStart w:id="1004" w:name="_Toc75459155"/>
      <w:bookmarkStart w:id="1005" w:name="_Toc90630595"/>
      <w:bookmarkStart w:id="1006" w:name="_Toc100778802"/>
      <w:bookmarkStart w:id="1007" w:name="_Toc101286133"/>
      <w:bookmarkStart w:id="1008" w:name="_Toc106817719"/>
      <w:bookmarkStart w:id="1009" w:name="_Toc106817844"/>
      <w:bookmarkStart w:id="1010" w:name="_Toc178186362"/>
      <w:bookmarkStart w:id="1011" w:name="_Toc181109103"/>
      <w:bookmarkStart w:id="1012" w:name="_Toc522499817"/>
      <w:bookmarkStart w:id="1013" w:name="_Toc25610670"/>
      <w:bookmarkEnd w:id="978"/>
      <w:bookmarkEnd w:id="979"/>
      <w:r w:rsidRPr="001C0FC4">
        <w:t>6.2.6</w:t>
      </w:r>
      <w:r w:rsidRPr="001C0FC4">
        <w:tab/>
        <w:t>On-network / File Distribution (FD) / FD Using HTTP / One-to-one Standalone FD / Mandatory Download / With Disposition Request / Client Terminated (CT)</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DB5CCCA" w14:textId="77777777" w:rsidR="00296E35" w:rsidRPr="001C0FC4" w:rsidRDefault="00296E35" w:rsidP="00296E35">
      <w:pPr>
        <w:pStyle w:val="H6"/>
      </w:pPr>
      <w:bookmarkStart w:id="1014" w:name="_Toc52782431"/>
      <w:bookmarkStart w:id="1015" w:name="_Toc52783042"/>
      <w:bookmarkStart w:id="1016" w:name="_Toc59042911"/>
      <w:r w:rsidRPr="001C0FC4">
        <w:t>6.2.6.1</w:t>
      </w:r>
      <w:r w:rsidRPr="001C0FC4">
        <w:tab/>
        <w:t>Test Purpose (TP)</w:t>
      </w:r>
      <w:bookmarkEnd w:id="1014"/>
      <w:bookmarkEnd w:id="1015"/>
      <w:bookmarkEnd w:id="1016"/>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7" w:name="_Toc52782432"/>
      <w:bookmarkStart w:id="1018" w:name="_Toc52783043"/>
      <w:bookmarkStart w:id="1019" w:name="_Toc59042912"/>
      <w:r w:rsidRPr="001C0FC4">
        <w:t>6.2.6.2</w:t>
      </w:r>
      <w:r w:rsidRPr="001C0FC4">
        <w:tab/>
        <w:t>Conformance requirements</w:t>
      </w:r>
      <w:bookmarkEnd w:id="1017"/>
      <w:bookmarkEnd w:id="1018"/>
      <w:bookmarkEnd w:id="1019"/>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0" w:name="_Toc52782433"/>
      <w:bookmarkStart w:id="1021" w:name="_Toc52783044"/>
      <w:bookmarkStart w:id="1022" w:name="_Toc59042913"/>
      <w:r w:rsidRPr="001C0FC4">
        <w:t>6.2.6.3</w:t>
      </w:r>
      <w:r w:rsidRPr="001C0FC4">
        <w:tab/>
        <w:t>Test description</w:t>
      </w:r>
      <w:bookmarkEnd w:id="1020"/>
      <w:bookmarkEnd w:id="1021"/>
      <w:bookmarkEnd w:id="1022"/>
    </w:p>
    <w:p w14:paraId="649E11A5" w14:textId="77777777" w:rsidR="00296E35" w:rsidRPr="001C0FC4" w:rsidRDefault="00296E35" w:rsidP="00296E35">
      <w:pPr>
        <w:pStyle w:val="H6"/>
      </w:pPr>
      <w:bookmarkStart w:id="1023" w:name="_Toc52782434"/>
      <w:bookmarkStart w:id="1024" w:name="_Toc52783045"/>
      <w:bookmarkStart w:id="1025" w:name="_Toc59042914"/>
      <w:r w:rsidRPr="001C0FC4">
        <w:t>6.2.6.3.1</w:t>
      </w:r>
      <w:r w:rsidRPr="001C0FC4">
        <w:tab/>
        <w:t>Pre-test conditions</w:t>
      </w:r>
      <w:bookmarkEnd w:id="1023"/>
      <w:bookmarkEnd w:id="1024"/>
      <w:bookmarkEnd w:id="1025"/>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567D301A" w:rsidR="00296E35" w:rsidRPr="001C0FC4" w:rsidRDefault="00296E35" w:rsidP="002E3FCC">
            <w:pPr>
              <w:pStyle w:val="TAL"/>
            </w:pPr>
            <w:r w:rsidRPr="001C0FC4">
              <w:t xml:space="preserve">Check: Has the UE (MCData client) downloaded test file 1 (TS </w:t>
            </w:r>
            <w:r>
              <w:t>37.579</w:t>
            </w:r>
            <w:r w:rsidRPr="001C0FC4">
              <w:t>-7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6" w:name="_Toc42507364"/>
      <w:bookmarkStart w:id="1027" w:name="_Toc52307895"/>
      <w:bookmarkStart w:id="1028" w:name="_Toc52782435"/>
      <w:bookmarkStart w:id="1029" w:name="_Toc52783046"/>
      <w:bookmarkStart w:id="1030" w:name="_Toc59042915"/>
      <w:bookmarkStart w:id="1031" w:name="_Toc75459156"/>
      <w:bookmarkStart w:id="1032" w:name="_Toc90630596"/>
      <w:bookmarkStart w:id="1033" w:name="_Toc100778803"/>
      <w:bookmarkStart w:id="1034" w:name="_Toc101286134"/>
      <w:bookmarkStart w:id="1035" w:name="_Toc106817720"/>
      <w:bookmarkStart w:id="1036" w:name="_Toc106817845"/>
      <w:bookmarkStart w:id="1037" w:name="_Toc178186363"/>
      <w:bookmarkStart w:id="1038" w:name="_Toc181109104"/>
      <w:bookmarkStart w:id="1039" w:name="_Toc522499818"/>
      <w:bookmarkStart w:id="1040" w:name="_Toc25610671"/>
      <w:bookmarkEnd w:id="1012"/>
      <w:bookmarkEnd w:id="1013"/>
      <w:r w:rsidRPr="001C0FC4">
        <w:t>6.2.7</w:t>
      </w:r>
      <w:r w:rsidRPr="001C0FC4">
        <w:tab/>
        <w:t>On-network / File Distribution (FD) / FD Using HTTP / Group Standalone FD / Mandatory Download / Without Disposition Request / Client Originated (CO)</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85A143D" w14:textId="77777777" w:rsidR="00296E35" w:rsidRPr="001C0FC4" w:rsidRDefault="00296E35" w:rsidP="00296E35">
      <w:pPr>
        <w:pStyle w:val="H6"/>
      </w:pPr>
      <w:bookmarkStart w:id="1041" w:name="_Toc52782436"/>
      <w:bookmarkStart w:id="1042" w:name="_Toc52783047"/>
      <w:bookmarkStart w:id="1043" w:name="_Toc59042916"/>
      <w:r w:rsidRPr="001C0FC4">
        <w:t>6.2.7.1</w:t>
      </w:r>
      <w:r w:rsidRPr="001C0FC4">
        <w:tab/>
        <w:t>Test Purpose (TP)</w:t>
      </w:r>
      <w:bookmarkEnd w:id="1041"/>
      <w:bookmarkEnd w:id="1042"/>
      <w:bookmarkEnd w:id="1043"/>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4" w:name="_Toc52782437"/>
      <w:bookmarkStart w:id="1045" w:name="_Toc52783048"/>
      <w:bookmarkStart w:id="1046" w:name="_Toc59042917"/>
      <w:r w:rsidRPr="001C0FC4">
        <w:t>6.2.7.2</w:t>
      </w:r>
      <w:r w:rsidRPr="001C0FC4">
        <w:tab/>
        <w:t>Conformance requirements</w:t>
      </w:r>
      <w:bookmarkEnd w:id="1044"/>
      <w:bookmarkEnd w:id="1045"/>
      <w:bookmarkEnd w:id="1046"/>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7" w:name="_Toc52782438"/>
      <w:bookmarkStart w:id="1048" w:name="_Toc52783049"/>
      <w:bookmarkStart w:id="1049" w:name="_Toc59042918"/>
      <w:r w:rsidRPr="001C0FC4">
        <w:t>6.2.7.3</w:t>
      </w:r>
      <w:r w:rsidRPr="001C0FC4">
        <w:tab/>
        <w:t>Test description</w:t>
      </w:r>
      <w:bookmarkEnd w:id="1047"/>
      <w:bookmarkEnd w:id="1048"/>
      <w:bookmarkEnd w:id="1049"/>
    </w:p>
    <w:p w14:paraId="7C9B75EF" w14:textId="77777777" w:rsidR="00296E35" w:rsidRPr="001C0FC4" w:rsidRDefault="00296E35" w:rsidP="00296E35">
      <w:pPr>
        <w:pStyle w:val="H6"/>
      </w:pPr>
      <w:bookmarkStart w:id="1050" w:name="_Toc52782439"/>
      <w:bookmarkStart w:id="1051" w:name="_Toc52783050"/>
      <w:bookmarkStart w:id="1052" w:name="_Toc59042919"/>
      <w:r w:rsidRPr="001C0FC4">
        <w:t>6.2.7.3.1</w:t>
      </w:r>
      <w:r w:rsidRPr="001C0FC4">
        <w:tab/>
        <w:t>Pre-test conditions</w:t>
      </w:r>
      <w:bookmarkEnd w:id="1050"/>
      <w:bookmarkEnd w:id="1051"/>
      <w:bookmarkEnd w:id="1052"/>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3" w:name="_Toc52782440"/>
      <w:bookmarkStart w:id="1054" w:name="_Toc52783051"/>
      <w:bookmarkStart w:id="1055" w:name="_Toc59042920"/>
      <w:r w:rsidRPr="001C0FC4">
        <w:t>6.2.7.3.2</w:t>
      </w:r>
      <w:r w:rsidRPr="001C0FC4">
        <w:tab/>
        <w:t>Test procedure sequence</w:t>
      </w:r>
      <w:bookmarkEnd w:id="1053"/>
      <w:bookmarkEnd w:id="1054"/>
      <w:bookmarkEnd w:id="1055"/>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4BC7EC00" w:rsidR="00296E35" w:rsidRPr="001C0FC4" w:rsidRDefault="00296E35" w:rsidP="002E3FCC">
            <w:pPr>
              <w:pStyle w:val="TAL"/>
            </w:pPr>
            <w:r w:rsidRPr="001C0FC4">
              <w:t xml:space="preserve">Make the UE (MCData client) send test file 1 (TS </w:t>
            </w:r>
            <w:r>
              <w:t>37.579</w:t>
            </w:r>
            <w:r w:rsidRPr="001C0FC4">
              <w:t>-7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6" w:name="_Toc52782441"/>
      <w:bookmarkStart w:id="1057" w:name="_Toc52783052"/>
      <w:bookmarkStart w:id="1058" w:name="_Toc59042921"/>
      <w:r w:rsidRPr="001C0FC4">
        <w:t>6.2.7.3.3</w:t>
      </w:r>
      <w:r w:rsidRPr="001C0FC4">
        <w:tab/>
        <w:t>Specific message contents</w:t>
      </w:r>
      <w:bookmarkEnd w:id="1056"/>
      <w:bookmarkEnd w:id="1057"/>
      <w:bookmarkEnd w:id="1058"/>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59" w:name="_Toc42507365"/>
      <w:bookmarkStart w:id="1060" w:name="_Toc52307896"/>
      <w:bookmarkStart w:id="1061" w:name="_Toc52782442"/>
      <w:bookmarkStart w:id="1062" w:name="_Toc52783053"/>
      <w:bookmarkStart w:id="1063" w:name="_Toc59042922"/>
      <w:bookmarkStart w:id="1064" w:name="_Toc75459157"/>
      <w:bookmarkStart w:id="1065" w:name="_Toc90630597"/>
      <w:bookmarkStart w:id="1066" w:name="_Toc100778804"/>
      <w:bookmarkStart w:id="1067" w:name="_Toc101286135"/>
      <w:bookmarkStart w:id="1068" w:name="_Toc106817721"/>
      <w:bookmarkStart w:id="1069" w:name="_Toc106817846"/>
      <w:bookmarkStart w:id="1070" w:name="_Toc178186364"/>
      <w:bookmarkStart w:id="1071" w:name="_Toc181109105"/>
      <w:bookmarkStart w:id="1072" w:name="_Toc522499819"/>
      <w:bookmarkStart w:id="1073" w:name="_Toc25610672"/>
      <w:bookmarkEnd w:id="1039"/>
      <w:bookmarkEnd w:id="1040"/>
      <w:r w:rsidRPr="001C0FC4">
        <w:t>6.2.8</w:t>
      </w:r>
      <w:r w:rsidRPr="001C0FC4">
        <w:tab/>
        <w:t>On-network / File Distribution (FD) / FD Using HTTP / Group Standalone FD / Mandatory Download / Without Disposition Request / Client Terminated (CT)</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1FAD2EF" w14:textId="77777777" w:rsidR="00296E35" w:rsidRPr="001C0FC4" w:rsidRDefault="00296E35" w:rsidP="00296E35">
      <w:pPr>
        <w:pStyle w:val="H6"/>
      </w:pPr>
      <w:bookmarkStart w:id="1074" w:name="_Toc52782443"/>
      <w:bookmarkStart w:id="1075" w:name="_Toc52783054"/>
      <w:bookmarkStart w:id="1076" w:name="_Toc59042923"/>
      <w:r w:rsidRPr="001C0FC4">
        <w:t>6.2.8.1</w:t>
      </w:r>
      <w:r w:rsidRPr="001C0FC4">
        <w:tab/>
        <w:t>Test Purpose (TP)</w:t>
      </w:r>
      <w:bookmarkEnd w:id="1074"/>
      <w:bookmarkEnd w:id="1075"/>
      <w:bookmarkEnd w:id="1076"/>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7" w:name="_Toc52782444"/>
      <w:bookmarkStart w:id="1078" w:name="_Toc52783055"/>
      <w:bookmarkStart w:id="1079" w:name="_Toc59042924"/>
      <w:r w:rsidRPr="001C0FC4">
        <w:t>6.2.8.2</w:t>
      </w:r>
      <w:r w:rsidRPr="001C0FC4">
        <w:tab/>
        <w:t>Conformance requirements</w:t>
      </w:r>
      <w:bookmarkEnd w:id="1077"/>
      <w:bookmarkEnd w:id="1078"/>
      <w:bookmarkEnd w:id="1079"/>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0" w:name="_Toc52782445"/>
      <w:bookmarkStart w:id="1081" w:name="_Toc52783056"/>
      <w:bookmarkStart w:id="1082" w:name="_Toc59042925"/>
      <w:r w:rsidRPr="001C0FC4">
        <w:t>6.2.8.3</w:t>
      </w:r>
      <w:r w:rsidRPr="001C0FC4">
        <w:tab/>
        <w:t>Test description</w:t>
      </w:r>
      <w:bookmarkEnd w:id="1080"/>
      <w:bookmarkEnd w:id="1081"/>
      <w:bookmarkEnd w:id="1082"/>
    </w:p>
    <w:p w14:paraId="179E2D16" w14:textId="77777777" w:rsidR="00296E35" w:rsidRPr="001C0FC4" w:rsidRDefault="00296E35" w:rsidP="00296E35">
      <w:pPr>
        <w:pStyle w:val="H6"/>
      </w:pPr>
      <w:bookmarkStart w:id="1083" w:name="_Toc52782446"/>
      <w:bookmarkStart w:id="1084" w:name="_Toc52783057"/>
      <w:bookmarkStart w:id="1085" w:name="_Toc59042926"/>
      <w:r w:rsidRPr="001C0FC4">
        <w:t>6.2.8.3.1</w:t>
      </w:r>
      <w:r w:rsidRPr="001C0FC4">
        <w:tab/>
        <w:t>Pre-test conditions</w:t>
      </w:r>
      <w:bookmarkEnd w:id="1083"/>
      <w:bookmarkEnd w:id="1084"/>
      <w:bookmarkEnd w:id="1085"/>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6" w:name="_Toc52782447"/>
      <w:bookmarkStart w:id="1087" w:name="_Toc52783058"/>
      <w:bookmarkStart w:id="1088" w:name="_Toc59042927"/>
      <w:r w:rsidRPr="001C0FC4">
        <w:t>6.2.8.3.2</w:t>
      </w:r>
      <w:r w:rsidRPr="001C0FC4">
        <w:tab/>
        <w:t>Test procedure sequence</w:t>
      </w:r>
      <w:bookmarkEnd w:id="1086"/>
      <w:bookmarkEnd w:id="1087"/>
      <w:bookmarkEnd w:id="1088"/>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6C4EDA17" w:rsidR="00296E35" w:rsidRPr="001C0FC4" w:rsidRDefault="00296E35" w:rsidP="002E3FCC">
            <w:pPr>
              <w:pStyle w:val="TAL"/>
            </w:pPr>
            <w:r w:rsidRPr="001C0FC4">
              <w:t xml:space="preserve">Check: Has the UE (MCData client) downloaded test file 1 (TS </w:t>
            </w:r>
            <w:r>
              <w:t>37.579</w:t>
            </w:r>
            <w:r w:rsidRPr="001C0FC4">
              <w:t>-7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89" w:name="_Toc52782448"/>
      <w:bookmarkStart w:id="1090" w:name="_Toc52783059"/>
      <w:bookmarkStart w:id="1091" w:name="_Toc59042928"/>
      <w:r w:rsidRPr="001C0FC4">
        <w:t>6.2.8.3.3</w:t>
      </w:r>
      <w:r w:rsidRPr="001C0FC4">
        <w:tab/>
        <w:t>Specific message contents</w:t>
      </w:r>
      <w:bookmarkEnd w:id="1089"/>
      <w:bookmarkEnd w:id="1090"/>
      <w:bookmarkEnd w:id="1091"/>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2" w:name="_Toc42507366"/>
      <w:bookmarkStart w:id="1093" w:name="_Toc52307897"/>
      <w:bookmarkStart w:id="1094" w:name="_Toc52782449"/>
      <w:bookmarkStart w:id="1095" w:name="_Toc52783060"/>
      <w:bookmarkStart w:id="1096" w:name="_Toc59042929"/>
      <w:bookmarkStart w:id="1097" w:name="_Toc75459158"/>
      <w:bookmarkStart w:id="1098" w:name="_Toc90630598"/>
      <w:bookmarkStart w:id="1099" w:name="_Toc100778805"/>
      <w:bookmarkStart w:id="1100" w:name="_Toc101286136"/>
      <w:bookmarkStart w:id="1101" w:name="_Toc106817722"/>
      <w:bookmarkStart w:id="1102" w:name="_Toc106817847"/>
      <w:bookmarkStart w:id="1103" w:name="_Toc178186365"/>
      <w:bookmarkStart w:id="1104" w:name="_Toc181109106"/>
      <w:r w:rsidRPr="001C0FC4">
        <w:t>6.2.9</w:t>
      </w:r>
      <w:r w:rsidRPr="001C0FC4">
        <w:tab/>
        <w:t>On-network / File Distribution (FD) / FD Using Media Plane / One-to-one Standalone FD / Client Originated (CO)</w:t>
      </w:r>
      <w:bookmarkEnd w:id="1072"/>
      <w:bookmarkEnd w:id="1073"/>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6106B47" w14:textId="77777777" w:rsidR="00296E35" w:rsidRPr="001C0FC4" w:rsidRDefault="00296E35" w:rsidP="00296E35">
      <w:pPr>
        <w:pStyle w:val="H6"/>
      </w:pPr>
      <w:bookmarkStart w:id="1105" w:name="_Toc52782450"/>
      <w:bookmarkStart w:id="1106" w:name="_Toc52783061"/>
      <w:bookmarkStart w:id="1107" w:name="_Toc59042930"/>
      <w:bookmarkStart w:id="1108" w:name="_Toc522499820"/>
      <w:bookmarkStart w:id="1109" w:name="_Toc25610673"/>
      <w:r w:rsidRPr="001C0FC4">
        <w:t>6.2.9.1</w:t>
      </w:r>
      <w:r w:rsidRPr="001C0FC4">
        <w:tab/>
        <w:t>Test Purpose (TP)</w:t>
      </w:r>
      <w:bookmarkEnd w:id="1105"/>
      <w:bookmarkEnd w:id="1106"/>
      <w:bookmarkEnd w:id="1107"/>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0"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1" w:name="_Toc52782451"/>
      <w:bookmarkStart w:id="1112" w:name="_Toc52783062"/>
      <w:bookmarkStart w:id="1113" w:name="_Toc59042931"/>
      <w:bookmarkEnd w:id="1110"/>
      <w:r w:rsidRPr="001C0FC4">
        <w:t>6.2.9.2</w:t>
      </w:r>
      <w:r w:rsidRPr="001C0FC4">
        <w:tab/>
        <w:t>Conformance requirements</w:t>
      </w:r>
      <w:bookmarkEnd w:id="1111"/>
      <w:bookmarkEnd w:id="1112"/>
      <w:bookmarkEnd w:id="1113"/>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4" w:name="_Toc52782452"/>
      <w:bookmarkStart w:id="1115" w:name="_Toc52783063"/>
      <w:bookmarkStart w:id="1116" w:name="_Toc59042932"/>
      <w:r w:rsidRPr="001C0FC4">
        <w:t>6.2.9.3</w:t>
      </w:r>
      <w:r w:rsidRPr="001C0FC4">
        <w:tab/>
        <w:t>Test description</w:t>
      </w:r>
      <w:bookmarkEnd w:id="1114"/>
      <w:bookmarkEnd w:id="1115"/>
      <w:bookmarkEnd w:id="1116"/>
    </w:p>
    <w:p w14:paraId="0EEC2040" w14:textId="77777777" w:rsidR="00296E35" w:rsidRPr="001C0FC4" w:rsidRDefault="00296E35" w:rsidP="00296E35">
      <w:pPr>
        <w:pStyle w:val="H6"/>
      </w:pPr>
      <w:bookmarkStart w:id="1117" w:name="_Toc52782453"/>
      <w:bookmarkStart w:id="1118" w:name="_Toc52783064"/>
      <w:bookmarkStart w:id="1119" w:name="_Toc59042933"/>
      <w:r w:rsidRPr="001C0FC4">
        <w:t>6.2.9.3.1</w:t>
      </w:r>
      <w:r w:rsidRPr="001C0FC4">
        <w:tab/>
        <w:t>Pre-test conditions</w:t>
      </w:r>
      <w:bookmarkEnd w:id="1117"/>
      <w:bookmarkEnd w:id="1118"/>
      <w:bookmarkEnd w:id="1119"/>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0" w:name="_Toc52782454"/>
      <w:bookmarkStart w:id="1121" w:name="_Toc52783065"/>
      <w:bookmarkStart w:id="1122" w:name="_Toc59042934"/>
      <w:r w:rsidRPr="001C0FC4">
        <w:t>6.2.9.3.2</w:t>
      </w:r>
      <w:r w:rsidRPr="001C0FC4">
        <w:tab/>
        <w:t>Test procedure sequence</w:t>
      </w:r>
      <w:bookmarkEnd w:id="1120"/>
      <w:bookmarkEnd w:id="1121"/>
      <w:bookmarkEnd w:id="1122"/>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3E968D06" w:rsidR="00296E35" w:rsidRPr="001C0FC4" w:rsidRDefault="00296E35" w:rsidP="002E3FCC">
            <w:pPr>
              <w:pStyle w:val="TAL"/>
            </w:pPr>
            <w:r w:rsidRPr="001C0FC4">
              <w:t xml:space="preserve">Make the UE (MCData client) send test file 1 (TS </w:t>
            </w:r>
            <w:r>
              <w:t>37.579</w:t>
            </w:r>
            <w:r w:rsidRPr="001C0FC4">
              <w:t>-7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3" w:name="_Toc52782455"/>
      <w:bookmarkStart w:id="1124" w:name="_Toc52783066"/>
      <w:bookmarkStart w:id="1125" w:name="_Toc59042935"/>
      <w:r w:rsidRPr="001C0FC4">
        <w:t>6.2.9.3.3</w:t>
      </w:r>
      <w:r w:rsidRPr="001C0FC4">
        <w:tab/>
        <w:t>Specific message contents</w:t>
      </w:r>
      <w:bookmarkEnd w:id="1123"/>
      <w:bookmarkEnd w:id="1124"/>
      <w:bookmarkEnd w:id="1125"/>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6"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6"/>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7"/>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8" w:name="_Toc42507367"/>
      <w:bookmarkStart w:id="1129" w:name="_Toc52307898"/>
      <w:bookmarkStart w:id="1130" w:name="_Toc52782456"/>
      <w:bookmarkStart w:id="1131" w:name="_Toc52783067"/>
      <w:bookmarkStart w:id="1132" w:name="_Toc59042936"/>
      <w:bookmarkStart w:id="1133" w:name="_Toc75459159"/>
      <w:bookmarkStart w:id="1134" w:name="_Toc90630599"/>
      <w:bookmarkStart w:id="1135" w:name="_Toc100778806"/>
      <w:bookmarkStart w:id="1136" w:name="_Toc101286137"/>
      <w:bookmarkStart w:id="1137" w:name="_Toc106817723"/>
      <w:bookmarkStart w:id="1138" w:name="_Toc106817848"/>
      <w:bookmarkStart w:id="1139" w:name="_Toc178186366"/>
      <w:bookmarkStart w:id="1140" w:name="_Toc181109107"/>
      <w:r w:rsidRPr="001C0FC4">
        <w:t>6.2.10</w:t>
      </w:r>
      <w:r w:rsidRPr="001C0FC4">
        <w:tab/>
        <w:t>On-network / File Distribution (FD) / FD Using Media Plane / One-to-one Standalone FD / Client Terminated (CT)</w:t>
      </w:r>
      <w:bookmarkEnd w:id="1108"/>
      <w:bookmarkEnd w:id="1109"/>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2BA720A" w14:textId="77777777" w:rsidR="00296E35" w:rsidRPr="001C0FC4" w:rsidRDefault="00296E35" w:rsidP="00296E35">
      <w:pPr>
        <w:pStyle w:val="H6"/>
      </w:pPr>
      <w:bookmarkStart w:id="1141" w:name="_Toc52782457"/>
      <w:bookmarkStart w:id="1142" w:name="_Toc52783068"/>
      <w:bookmarkStart w:id="1143" w:name="_Toc59042937"/>
      <w:bookmarkStart w:id="1144" w:name="_Toc522499821"/>
      <w:bookmarkStart w:id="1145" w:name="_Toc25610674"/>
      <w:r w:rsidRPr="001C0FC4">
        <w:t>6.2.10.1</w:t>
      </w:r>
      <w:r w:rsidRPr="001C0FC4">
        <w:tab/>
        <w:t>Test Purpose (TP)</w:t>
      </w:r>
      <w:bookmarkEnd w:id="1141"/>
      <w:bookmarkEnd w:id="1142"/>
      <w:bookmarkEnd w:id="1143"/>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6" w:name="_Toc52782458"/>
      <w:bookmarkStart w:id="1147" w:name="_Toc52783069"/>
      <w:bookmarkStart w:id="1148" w:name="_Toc59042938"/>
      <w:r w:rsidRPr="001C0FC4">
        <w:t>6.2.10.2</w:t>
      </w:r>
      <w:r w:rsidRPr="001C0FC4">
        <w:tab/>
        <w:t>Conformance requirements</w:t>
      </w:r>
      <w:bookmarkEnd w:id="1146"/>
      <w:bookmarkEnd w:id="1147"/>
      <w:bookmarkEnd w:id="1148"/>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49" w:name="_Toc52782459"/>
      <w:bookmarkStart w:id="1150" w:name="_Toc52783070"/>
      <w:bookmarkStart w:id="1151" w:name="_Toc59042939"/>
      <w:r w:rsidRPr="001C0FC4">
        <w:t>6.2.10.3</w:t>
      </w:r>
      <w:r w:rsidRPr="001C0FC4">
        <w:tab/>
        <w:t>Test description</w:t>
      </w:r>
      <w:bookmarkEnd w:id="1149"/>
      <w:bookmarkEnd w:id="1150"/>
      <w:bookmarkEnd w:id="1151"/>
    </w:p>
    <w:p w14:paraId="70C1062D" w14:textId="77777777" w:rsidR="00296E35" w:rsidRPr="001C0FC4" w:rsidRDefault="00296E35" w:rsidP="00296E35">
      <w:pPr>
        <w:pStyle w:val="H6"/>
      </w:pPr>
      <w:bookmarkStart w:id="1152" w:name="_Toc52782460"/>
      <w:bookmarkStart w:id="1153" w:name="_Toc52783071"/>
      <w:bookmarkStart w:id="1154" w:name="_Toc59042940"/>
      <w:r w:rsidRPr="001C0FC4">
        <w:t>6.2.10.3.1</w:t>
      </w:r>
      <w:r w:rsidRPr="001C0FC4">
        <w:tab/>
        <w:t>Pre-test conditions</w:t>
      </w:r>
      <w:bookmarkEnd w:id="1152"/>
      <w:bookmarkEnd w:id="1153"/>
      <w:bookmarkEnd w:id="1154"/>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5" w:name="_Toc52782461"/>
      <w:bookmarkStart w:id="1156" w:name="_Toc52783072"/>
      <w:bookmarkStart w:id="1157" w:name="_Toc59042941"/>
      <w:r w:rsidRPr="001C0FC4">
        <w:t>6.2.10.3.2</w:t>
      </w:r>
      <w:r w:rsidRPr="001C0FC4">
        <w:tab/>
        <w:t>Test procedure sequence</w:t>
      </w:r>
      <w:bookmarkEnd w:id="1155"/>
      <w:bookmarkEnd w:id="1156"/>
      <w:bookmarkEnd w:id="1157"/>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8"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1273F1FD" w:rsidR="00296E35" w:rsidRPr="001C0FC4" w:rsidRDefault="00296E35" w:rsidP="002E3FCC">
            <w:pPr>
              <w:pStyle w:val="TAL"/>
            </w:pPr>
            <w:r w:rsidRPr="001C0FC4">
              <w:t xml:space="preserve">Check: Has the UE (MCData client) downloaded test file 1 (TS </w:t>
            </w:r>
            <w:r>
              <w:t>37.579</w:t>
            </w:r>
            <w:r w:rsidRPr="001C0FC4">
              <w:t>-7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8"/>
    </w:tbl>
    <w:p w14:paraId="1F4B4E79" w14:textId="77777777" w:rsidR="00296E35" w:rsidRPr="001C0FC4" w:rsidRDefault="00296E35" w:rsidP="00296E35"/>
    <w:p w14:paraId="270E3540" w14:textId="77777777" w:rsidR="00296E35" w:rsidRPr="001C0FC4" w:rsidRDefault="00296E35" w:rsidP="00296E35">
      <w:pPr>
        <w:pStyle w:val="H6"/>
      </w:pPr>
      <w:bookmarkStart w:id="1159" w:name="_Toc52782462"/>
      <w:bookmarkStart w:id="1160" w:name="_Toc52783073"/>
      <w:bookmarkStart w:id="1161" w:name="_Toc59042942"/>
      <w:r w:rsidRPr="001C0FC4">
        <w:t>6.2.10.3.3</w:t>
      </w:r>
      <w:r w:rsidRPr="001C0FC4">
        <w:tab/>
        <w:t>Specific message contents</w:t>
      </w:r>
      <w:bookmarkEnd w:id="1159"/>
      <w:bookmarkEnd w:id="1160"/>
      <w:bookmarkEnd w:id="1161"/>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2" w:name="_Toc42507368"/>
      <w:bookmarkStart w:id="1163" w:name="_Toc52307899"/>
      <w:bookmarkStart w:id="1164" w:name="_Toc52782463"/>
      <w:bookmarkStart w:id="1165" w:name="_Toc52783074"/>
      <w:bookmarkStart w:id="1166" w:name="_Toc59042943"/>
      <w:bookmarkStart w:id="1167" w:name="_Toc75459160"/>
      <w:bookmarkStart w:id="1168" w:name="_Toc90630600"/>
      <w:bookmarkStart w:id="1169" w:name="_Toc100778807"/>
      <w:bookmarkStart w:id="1170" w:name="_Toc101286138"/>
      <w:bookmarkStart w:id="1171" w:name="_Toc106817724"/>
      <w:bookmarkStart w:id="1172" w:name="_Toc106817849"/>
      <w:bookmarkStart w:id="1173" w:name="_Toc178186367"/>
      <w:bookmarkStart w:id="1174" w:name="_Toc181109108"/>
      <w:r w:rsidRPr="001C0FC4">
        <w:t>6.2.11</w:t>
      </w:r>
      <w:r w:rsidRPr="001C0FC4">
        <w:tab/>
        <w:t>On-network / File Distribution (FD) / FD Using Media Plane / Group Standalone FD / Client Originated (CO)</w:t>
      </w:r>
      <w:bookmarkEnd w:id="1144"/>
      <w:bookmarkEnd w:id="1145"/>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E2EB6" w14:textId="77777777" w:rsidR="00296E35" w:rsidRPr="001C0FC4" w:rsidRDefault="00296E35" w:rsidP="00296E35">
      <w:pPr>
        <w:pStyle w:val="H6"/>
      </w:pPr>
      <w:bookmarkStart w:id="1175" w:name="_Toc52782464"/>
      <w:bookmarkStart w:id="1176" w:name="_Toc52783075"/>
      <w:bookmarkStart w:id="1177" w:name="_Toc59042944"/>
      <w:bookmarkStart w:id="1178" w:name="_Toc522499822"/>
      <w:bookmarkStart w:id="1179" w:name="_Toc25610675"/>
      <w:r w:rsidRPr="001C0FC4">
        <w:t>6.2.11.1</w:t>
      </w:r>
      <w:r w:rsidRPr="001C0FC4">
        <w:tab/>
        <w:t>Test Purpose (TP)</w:t>
      </w:r>
      <w:bookmarkEnd w:id="1175"/>
      <w:bookmarkEnd w:id="1176"/>
      <w:bookmarkEnd w:id="1177"/>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0" w:name="_Toc52782465"/>
      <w:bookmarkStart w:id="1181" w:name="_Toc52783076"/>
      <w:bookmarkStart w:id="1182" w:name="_Toc59042945"/>
      <w:r w:rsidRPr="001C0FC4">
        <w:t>6.2.11.2</w:t>
      </w:r>
      <w:r w:rsidRPr="001C0FC4">
        <w:tab/>
        <w:t>Conformance requirements</w:t>
      </w:r>
      <w:bookmarkEnd w:id="1180"/>
      <w:bookmarkEnd w:id="1181"/>
      <w:bookmarkEnd w:id="1182"/>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3" w:name="_Toc52782466"/>
      <w:bookmarkStart w:id="1184" w:name="_Toc52783077"/>
      <w:bookmarkStart w:id="1185" w:name="_Toc59042946"/>
      <w:r w:rsidRPr="001C0FC4">
        <w:t>6.2.11.3</w:t>
      </w:r>
      <w:r w:rsidRPr="001C0FC4">
        <w:tab/>
        <w:t>Test description</w:t>
      </w:r>
      <w:bookmarkEnd w:id="1183"/>
      <w:bookmarkEnd w:id="1184"/>
      <w:bookmarkEnd w:id="1185"/>
    </w:p>
    <w:p w14:paraId="55E2F2A3" w14:textId="77777777" w:rsidR="00296E35" w:rsidRPr="001C0FC4" w:rsidRDefault="00296E35" w:rsidP="00296E35">
      <w:pPr>
        <w:pStyle w:val="H6"/>
      </w:pPr>
      <w:bookmarkStart w:id="1186" w:name="_Toc52782467"/>
      <w:bookmarkStart w:id="1187" w:name="_Toc52783078"/>
      <w:bookmarkStart w:id="1188" w:name="_Toc59042947"/>
      <w:r w:rsidRPr="001C0FC4">
        <w:t>6.2.11.3.1</w:t>
      </w:r>
      <w:r w:rsidRPr="001C0FC4">
        <w:tab/>
        <w:t>Pre-test conditions</w:t>
      </w:r>
      <w:bookmarkEnd w:id="1186"/>
      <w:bookmarkEnd w:id="1187"/>
      <w:bookmarkEnd w:id="1188"/>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89" w:name="_Toc52782468"/>
      <w:bookmarkStart w:id="1190" w:name="_Toc52783079"/>
      <w:bookmarkStart w:id="1191" w:name="_Toc59042948"/>
      <w:r w:rsidRPr="001C0FC4">
        <w:t>6.2.11.3.2</w:t>
      </w:r>
      <w:r w:rsidRPr="001C0FC4">
        <w:tab/>
        <w:t>Test procedure sequence</w:t>
      </w:r>
      <w:bookmarkEnd w:id="1189"/>
      <w:bookmarkEnd w:id="1190"/>
      <w:bookmarkEnd w:id="1191"/>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2"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2"/>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466B31D2" w:rsidR="00296E35" w:rsidRPr="001C0FC4" w:rsidRDefault="00296E35" w:rsidP="002E3FCC">
            <w:pPr>
              <w:pStyle w:val="TAL"/>
            </w:pPr>
            <w:r w:rsidRPr="001C0FC4">
              <w:t xml:space="preserve">Make the UE (MCData client) send test file 1 (TS </w:t>
            </w:r>
            <w:r>
              <w:t>37.579</w:t>
            </w:r>
            <w:r w:rsidRPr="001C0FC4">
              <w:t>-7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3" w:name="_Toc52782469"/>
      <w:bookmarkStart w:id="1194" w:name="_Toc52783080"/>
      <w:bookmarkStart w:id="1195" w:name="_Toc59042949"/>
      <w:r w:rsidRPr="001C0FC4">
        <w:t>6.2.11.3.3</w:t>
      </w:r>
      <w:r w:rsidRPr="001C0FC4">
        <w:tab/>
        <w:t>Specific message contents</w:t>
      </w:r>
      <w:bookmarkEnd w:id="1193"/>
      <w:bookmarkEnd w:id="1194"/>
      <w:bookmarkEnd w:id="1195"/>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6"/>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7" w:name="_Toc42507369"/>
      <w:bookmarkStart w:id="1198" w:name="_Toc52307900"/>
      <w:bookmarkStart w:id="1199" w:name="_Toc52782470"/>
      <w:bookmarkStart w:id="1200" w:name="_Toc52783081"/>
      <w:bookmarkStart w:id="1201" w:name="_Toc59042950"/>
      <w:bookmarkStart w:id="1202" w:name="_Toc75459161"/>
      <w:bookmarkStart w:id="1203" w:name="_Toc90630601"/>
      <w:bookmarkStart w:id="1204" w:name="_Toc100778808"/>
      <w:bookmarkStart w:id="1205" w:name="_Toc101286139"/>
      <w:bookmarkStart w:id="1206" w:name="_Toc106817725"/>
      <w:bookmarkStart w:id="1207" w:name="_Toc106817850"/>
      <w:bookmarkStart w:id="1208" w:name="_Toc178186368"/>
      <w:bookmarkStart w:id="1209" w:name="_Toc181109109"/>
      <w:r w:rsidRPr="001C0FC4">
        <w:t>6.2.12</w:t>
      </w:r>
      <w:r w:rsidRPr="001C0FC4">
        <w:tab/>
        <w:t>On-network / File Distribution (FD) / FD Using Media Plane / Group Standalone FD / Client Terminated (CT)</w:t>
      </w:r>
      <w:bookmarkEnd w:id="1178"/>
      <w:bookmarkEnd w:id="1179"/>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5A81B72" w14:textId="77777777" w:rsidR="00296E35" w:rsidRPr="001C0FC4" w:rsidRDefault="00296E35" w:rsidP="00296E35">
      <w:pPr>
        <w:pStyle w:val="H6"/>
      </w:pPr>
      <w:bookmarkStart w:id="1210" w:name="_Toc52782471"/>
      <w:bookmarkStart w:id="1211" w:name="_Toc52783082"/>
      <w:bookmarkStart w:id="1212" w:name="_Toc59042951"/>
      <w:r w:rsidRPr="001C0FC4">
        <w:t>6.2.12.1</w:t>
      </w:r>
      <w:r w:rsidRPr="001C0FC4">
        <w:tab/>
        <w:t>Test Purpose (TP)</w:t>
      </w:r>
      <w:bookmarkEnd w:id="1210"/>
      <w:bookmarkEnd w:id="1211"/>
      <w:bookmarkEnd w:id="1212"/>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3" w:name="_Toc52782472"/>
      <w:bookmarkStart w:id="1214" w:name="_Toc52783083"/>
      <w:bookmarkStart w:id="1215" w:name="_Toc59042952"/>
      <w:r w:rsidRPr="001C0FC4">
        <w:t>6.2.12.2</w:t>
      </w:r>
      <w:r w:rsidRPr="001C0FC4">
        <w:tab/>
        <w:t>Conformance requirements</w:t>
      </w:r>
      <w:bookmarkEnd w:id="1213"/>
      <w:bookmarkEnd w:id="1214"/>
      <w:bookmarkEnd w:id="1215"/>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6" w:name="_Toc52782473"/>
      <w:bookmarkStart w:id="1217" w:name="_Toc52783084"/>
      <w:bookmarkStart w:id="1218" w:name="_Toc59042953"/>
      <w:r w:rsidRPr="001C0FC4">
        <w:t>6.2.12.3</w:t>
      </w:r>
      <w:r w:rsidRPr="001C0FC4">
        <w:tab/>
        <w:t>Test description</w:t>
      </w:r>
      <w:bookmarkEnd w:id="1216"/>
      <w:bookmarkEnd w:id="1217"/>
      <w:bookmarkEnd w:id="1218"/>
    </w:p>
    <w:p w14:paraId="7D9764F2" w14:textId="77777777" w:rsidR="00296E35" w:rsidRPr="001C0FC4" w:rsidRDefault="00296E35" w:rsidP="00296E35">
      <w:pPr>
        <w:pStyle w:val="H6"/>
      </w:pPr>
      <w:bookmarkStart w:id="1219" w:name="_Toc52782474"/>
      <w:bookmarkStart w:id="1220" w:name="_Toc52783085"/>
      <w:bookmarkStart w:id="1221" w:name="_Toc59042954"/>
      <w:r w:rsidRPr="001C0FC4">
        <w:t>6.2.12.3.1</w:t>
      </w:r>
      <w:r w:rsidRPr="001C0FC4">
        <w:tab/>
        <w:t>Pre-test conditions</w:t>
      </w:r>
      <w:bookmarkEnd w:id="1219"/>
      <w:bookmarkEnd w:id="1220"/>
      <w:bookmarkEnd w:id="1221"/>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2" w:name="_Toc52782475"/>
      <w:bookmarkStart w:id="1223" w:name="_Toc52783086"/>
      <w:bookmarkStart w:id="1224" w:name="_Toc59042955"/>
      <w:r w:rsidRPr="001C0FC4">
        <w:t>6.2.12.3.2</w:t>
      </w:r>
      <w:r w:rsidRPr="001C0FC4">
        <w:tab/>
        <w:t>Test procedure sequence</w:t>
      </w:r>
      <w:bookmarkEnd w:id="1222"/>
      <w:bookmarkEnd w:id="1223"/>
      <w:bookmarkEnd w:id="1224"/>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08A32DAB" w:rsidR="00296E35" w:rsidRPr="001C0FC4" w:rsidRDefault="00296E35" w:rsidP="002E3FCC">
            <w:pPr>
              <w:pStyle w:val="TAL"/>
            </w:pPr>
            <w:r w:rsidRPr="001C0FC4">
              <w:t xml:space="preserve">Check: Has the UE (MCData client) downloaded test file 1 (TS </w:t>
            </w:r>
            <w:r>
              <w:t>37.579</w:t>
            </w:r>
            <w:r w:rsidRPr="001C0FC4">
              <w:t>-7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5" w:name="_Toc52782476"/>
      <w:bookmarkStart w:id="1226" w:name="_Toc52783087"/>
      <w:bookmarkStart w:id="1227" w:name="_Toc59042956"/>
      <w:r w:rsidRPr="001C0FC4">
        <w:t>6.2.12.3.3</w:t>
      </w:r>
      <w:r w:rsidRPr="001C0FC4">
        <w:tab/>
        <w:t>Specific message contents</w:t>
      </w:r>
      <w:bookmarkEnd w:id="1225"/>
      <w:bookmarkEnd w:id="1226"/>
      <w:bookmarkEnd w:id="1227"/>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8" w:name="_Toc75459162"/>
      <w:bookmarkStart w:id="1229" w:name="_Toc90630602"/>
      <w:bookmarkStart w:id="1230" w:name="_Toc100778809"/>
      <w:bookmarkStart w:id="1231" w:name="_Toc101286140"/>
      <w:bookmarkStart w:id="1232" w:name="_Toc106817726"/>
      <w:bookmarkStart w:id="1233" w:name="_Toc106817851"/>
      <w:bookmarkStart w:id="1234" w:name="_Toc178186369"/>
      <w:bookmarkStart w:id="1235" w:name="_Toc181109110"/>
      <w:r w:rsidRPr="001C0FC4">
        <w:t>6.2.13</w:t>
      </w:r>
      <w:r w:rsidRPr="001C0FC4">
        <w:tab/>
        <w:t>On-network / File Distribution (FD) / Accessing list of deferred data group communications / Client Originated (CO)</w:t>
      </w:r>
      <w:bookmarkEnd w:id="1228"/>
      <w:bookmarkEnd w:id="1229"/>
      <w:bookmarkEnd w:id="1230"/>
      <w:bookmarkEnd w:id="1231"/>
      <w:bookmarkEnd w:id="1232"/>
      <w:bookmarkEnd w:id="1233"/>
      <w:bookmarkEnd w:id="1234"/>
      <w:bookmarkEnd w:id="1235"/>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0D212EA8" w:rsidR="00296E35" w:rsidRPr="001C0FC4" w:rsidRDefault="00296E35" w:rsidP="002E3FCC">
            <w:pPr>
              <w:pStyle w:val="TAL"/>
            </w:pPr>
            <w:r w:rsidRPr="001C0FC4">
              <w:t xml:space="preserve">Make the UE (MCData client) send test file 1 (TS </w:t>
            </w:r>
            <w:r>
              <w:t>37.579</w:t>
            </w:r>
            <w:r w:rsidRPr="001C0FC4">
              <w:t>-7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6" w:name="_Toc178186370"/>
      <w:bookmarkStart w:id="1237" w:name="_Toc181109111"/>
      <w:bookmarkStart w:id="1238" w:name="_Toc100778810"/>
      <w:bookmarkStart w:id="1239" w:name="_Toc101286141"/>
      <w:bookmarkStart w:id="1240" w:name="_Toc106817727"/>
      <w:bookmarkStart w:id="1241" w:name="_Toc106817852"/>
      <w:bookmarkEnd w:id="791"/>
      <w:r w:rsidRPr="001C0FC4">
        <w:t>6.2.14</w:t>
      </w:r>
      <w:r w:rsidRPr="001C0FC4">
        <w:tab/>
        <w:t>On-network / File Distribution (FD) / FD Using HTTP / One-to-one Standalone FD / Non-Mandatory Download / Active functional alias / Client Originated (CO)</w:t>
      </w:r>
      <w:bookmarkEnd w:id="1236"/>
      <w:bookmarkEnd w:id="1237"/>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66E62CB6" w:rsidR="00296E35" w:rsidRPr="001C0FC4" w:rsidRDefault="00296E35" w:rsidP="002E3FCC">
            <w:pPr>
              <w:pStyle w:val="TAL"/>
            </w:pPr>
            <w:r w:rsidRPr="001C0FC4">
              <w:t xml:space="preserve">Make the UE (MCData client) send test file 2 (TS </w:t>
            </w:r>
            <w:r>
              <w:t>37.579</w:t>
            </w:r>
            <w:r w:rsidRPr="001C0FC4">
              <w:t>-7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2" w:name="_Toc178186371"/>
      <w:bookmarkStart w:id="1243" w:name="_Toc181109112"/>
      <w:r w:rsidRPr="001C0FC4">
        <w:t>6.2.15</w:t>
      </w:r>
      <w:r w:rsidRPr="001C0FC4">
        <w:tab/>
        <w:t>On-network / File Distribution (FD) / FD Using Media Plane / One-to-one Standalone FD / Active Functional Alias / Client Originated (CO)</w:t>
      </w:r>
      <w:bookmarkEnd w:id="1242"/>
      <w:bookmarkEnd w:id="1243"/>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6ACCA801" w:rsidR="00296E35" w:rsidRPr="001C0FC4" w:rsidRDefault="00296E35" w:rsidP="002E3FCC">
            <w:pPr>
              <w:pStyle w:val="TAL"/>
            </w:pPr>
            <w:r w:rsidRPr="001C0FC4">
              <w:t xml:space="preserve">Make the UE (MCData client) send test file 1 (TS </w:t>
            </w:r>
            <w:r>
              <w:t>37.579</w:t>
            </w:r>
            <w:r w:rsidRPr="001C0FC4">
              <w:t>-7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44" w:name="_Toc178186372"/>
      <w:bookmarkStart w:id="1245" w:name="_Toc181109113"/>
      <w:r w:rsidRPr="001C0FC4">
        <w:t>6.3</w:t>
      </w:r>
      <w:r w:rsidRPr="001C0FC4">
        <w:tab/>
        <w:t>Enhanced Status (ES)</w:t>
      </w:r>
      <w:bookmarkEnd w:id="1238"/>
      <w:bookmarkEnd w:id="1239"/>
      <w:bookmarkEnd w:id="1240"/>
      <w:bookmarkEnd w:id="1241"/>
      <w:bookmarkEnd w:id="1244"/>
      <w:bookmarkEnd w:id="1245"/>
    </w:p>
    <w:p w14:paraId="7876278F" w14:textId="77777777" w:rsidR="00296E35" w:rsidRPr="001C0FC4" w:rsidRDefault="00296E35" w:rsidP="00296E35">
      <w:pPr>
        <w:pStyle w:val="Heading3"/>
      </w:pPr>
      <w:bookmarkStart w:id="1246" w:name="_Toc90630604"/>
      <w:bookmarkStart w:id="1247" w:name="_Toc100778811"/>
      <w:bookmarkStart w:id="1248" w:name="_Toc101286142"/>
      <w:bookmarkStart w:id="1249" w:name="_Toc106817728"/>
      <w:bookmarkStart w:id="1250" w:name="_Toc106817853"/>
      <w:bookmarkStart w:id="1251" w:name="_Toc178186373"/>
      <w:bookmarkStart w:id="1252" w:name="_Toc181109114"/>
      <w:r w:rsidRPr="001C0FC4">
        <w:t>6.3.1</w:t>
      </w:r>
      <w:r w:rsidRPr="001C0FC4">
        <w:tab/>
        <w:t>On-network / Enhanced Status (ES) / Client Originated (CO)</w:t>
      </w:r>
      <w:bookmarkEnd w:id="1246"/>
      <w:bookmarkEnd w:id="1247"/>
      <w:bookmarkEnd w:id="1248"/>
      <w:bookmarkEnd w:id="1249"/>
      <w:bookmarkEnd w:id="1250"/>
      <w:bookmarkEnd w:id="1251"/>
      <w:bookmarkEnd w:id="1252"/>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3" w:name="_Toc90630605"/>
      <w:bookmarkStart w:id="1254" w:name="_Toc100778812"/>
      <w:bookmarkStart w:id="1255" w:name="_Toc101286143"/>
      <w:bookmarkStart w:id="1256" w:name="_Toc106817729"/>
      <w:bookmarkStart w:id="1257" w:name="_Toc106817854"/>
      <w:bookmarkStart w:id="1258" w:name="_Toc178186374"/>
      <w:bookmarkStart w:id="1259" w:name="_Toc181109115"/>
      <w:r w:rsidRPr="001C0FC4">
        <w:t>6.3.2</w:t>
      </w:r>
      <w:r w:rsidRPr="001C0FC4">
        <w:tab/>
        <w:t>On-network / Enhanced Status (ES) / Client Terminated (CT)</w:t>
      </w:r>
      <w:bookmarkEnd w:id="1253"/>
      <w:bookmarkEnd w:id="1254"/>
      <w:bookmarkEnd w:id="1255"/>
      <w:bookmarkEnd w:id="1256"/>
      <w:bookmarkEnd w:id="1257"/>
      <w:bookmarkEnd w:id="1258"/>
      <w:bookmarkEnd w:id="1259"/>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0" w:name="_Toc178186375"/>
      <w:bookmarkStart w:id="1261" w:name="_Toc181109116"/>
      <w:r w:rsidRPr="001C0FC4">
        <w:t>6.4</w:t>
      </w:r>
      <w:r w:rsidRPr="001C0FC4">
        <w:tab/>
        <w:t>Emergency Alert</w:t>
      </w:r>
      <w:bookmarkEnd w:id="1260"/>
      <w:bookmarkEnd w:id="1261"/>
    </w:p>
    <w:p w14:paraId="27DE7A8D" w14:textId="77777777" w:rsidR="00296E35" w:rsidRPr="001C0FC4" w:rsidRDefault="00296E35" w:rsidP="00296E35">
      <w:pPr>
        <w:pStyle w:val="Heading3"/>
      </w:pPr>
      <w:bookmarkStart w:id="1262" w:name="_Toc178186376"/>
      <w:bookmarkStart w:id="1263" w:name="_Toc181109117"/>
      <w:r w:rsidRPr="001C0FC4">
        <w:t>6.4.1</w:t>
      </w:r>
      <w:r w:rsidRPr="001C0FC4">
        <w:tab/>
        <w:t>On-network / Emergency Alert / Cancel Emergency Alert / Client Originated (CO)</w:t>
      </w:r>
      <w:bookmarkEnd w:id="1262"/>
      <w:bookmarkEnd w:id="1263"/>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4" w:name="_Toc178186377"/>
      <w:bookmarkStart w:id="1265" w:name="_Toc181109118"/>
      <w:r w:rsidRPr="001C0FC4">
        <w:t>6.4.2</w:t>
      </w:r>
      <w:r w:rsidRPr="001C0FC4">
        <w:tab/>
        <w:t>On-network / Emergency Alert / Client Terminated (CT)</w:t>
      </w:r>
      <w:bookmarkEnd w:id="1264"/>
      <w:bookmarkEnd w:id="1265"/>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66" w:name="_Toc178186378"/>
      <w:bookmarkStart w:id="1267" w:name="_Toc181109119"/>
      <w:r w:rsidRPr="00C87FE0">
        <w:t>6.5</w:t>
      </w:r>
      <w:r w:rsidRPr="00C87FE0">
        <w:tab/>
        <w:t>Location</w:t>
      </w:r>
      <w:bookmarkEnd w:id="1266"/>
      <w:bookmarkEnd w:id="1267"/>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68" w:name="_Toc178186379"/>
      <w:bookmarkStart w:id="1269" w:name="_Toc181109120"/>
      <w:r w:rsidRPr="00407576">
        <w:t>6.6</w:t>
      </w:r>
      <w:r w:rsidRPr="00407576">
        <w:tab/>
        <w:t>MBMS</w:t>
      </w:r>
      <w:bookmarkEnd w:id="1268"/>
      <w:bookmarkEnd w:id="1269"/>
    </w:p>
    <w:p w14:paraId="45A2ADC1" w14:textId="77777777" w:rsidR="00296E35" w:rsidRPr="00407576" w:rsidRDefault="00296E35" w:rsidP="00296E35">
      <w:pPr>
        <w:pStyle w:val="Heading3"/>
      </w:pPr>
      <w:bookmarkStart w:id="1270" w:name="_Toc21006055"/>
      <w:bookmarkStart w:id="1271" w:name="_Toc36037728"/>
      <w:bookmarkStart w:id="1272" w:name="_Toc43837581"/>
      <w:bookmarkStart w:id="1273" w:name="_Toc60995693"/>
      <w:bookmarkStart w:id="1274" w:name="_Toc69159821"/>
      <w:bookmarkStart w:id="1275" w:name="_Toc76583184"/>
      <w:bookmarkStart w:id="1276" w:name="_Toc83808736"/>
      <w:bookmarkStart w:id="1277" w:name="_Toc91233565"/>
      <w:bookmarkStart w:id="1278" w:name="_Toc100349044"/>
      <w:bookmarkStart w:id="1279" w:name="_Toc106787200"/>
      <w:bookmarkStart w:id="1280" w:name="_Toc178186380"/>
      <w:bookmarkStart w:id="1281" w:name="_Toc181109121"/>
      <w:r w:rsidRPr="00407576">
        <w:t>6.6.1</w:t>
      </w:r>
      <w:r w:rsidRPr="00407576">
        <w:tab/>
      </w:r>
      <w:bookmarkEnd w:id="1270"/>
      <w:bookmarkEnd w:id="1271"/>
      <w:bookmarkEnd w:id="1272"/>
      <w:bookmarkEnd w:id="1273"/>
      <w:bookmarkEnd w:id="1274"/>
      <w:bookmarkEnd w:id="1275"/>
      <w:bookmarkEnd w:id="1276"/>
      <w:bookmarkEnd w:id="1277"/>
      <w:bookmarkEnd w:id="1278"/>
      <w:bookmarkEnd w:id="1279"/>
      <w:r w:rsidRPr="00407576">
        <w:t>On-network / MBMS / MBMS Bearer Announcement / MBMS Bearer Listening Status / Transition to MBMS from Unicast</w:t>
      </w:r>
      <w:bookmarkEnd w:id="1280"/>
      <w:bookmarkEnd w:id="1281"/>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2"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2"/>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3"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3"/>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4" w:name="_Hlk128330924"/>
      <w:r w:rsidRPr="00407576">
        <w:t xml:space="preserve">Table </w:t>
      </w:r>
      <w:bookmarkEnd w:id="1284"/>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85" w:name="_Toc178186381"/>
      <w:bookmarkStart w:id="1286" w:name="_Toc181109122"/>
      <w:r>
        <w:t>6.7</w:t>
      </w:r>
      <w:r w:rsidRPr="00407576">
        <w:tab/>
      </w:r>
      <w:r>
        <w:t>IP Connectivity</w:t>
      </w:r>
      <w:bookmarkEnd w:id="1285"/>
      <w:bookmarkEnd w:id="1286"/>
    </w:p>
    <w:p w14:paraId="38DFAF3F" w14:textId="77777777" w:rsidR="00296E35" w:rsidRPr="00407576" w:rsidRDefault="00296E35" w:rsidP="00296E35">
      <w:pPr>
        <w:pStyle w:val="Heading3"/>
      </w:pPr>
      <w:bookmarkStart w:id="1287" w:name="_Toc178186382"/>
      <w:bookmarkStart w:id="1288" w:name="_Toc181109123"/>
      <w:r>
        <w:t>6.7</w:t>
      </w:r>
      <w:r w:rsidRPr="00407576">
        <w:t>.1</w:t>
      </w:r>
      <w:r w:rsidRPr="00407576">
        <w:tab/>
      </w:r>
      <w:r w:rsidRPr="008A33E9">
        <w:t>On-network / IP Connectivity / Client Originated (CO)</w:t>
      </w:r>
      <w:bookmarkEnd w:id="1287"/>
      <w:bookmarkEnd w:id="1288"/>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Pr="001646E4">
        <w:t>Generic Routing Encapsulation (GRE)</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77777777" w:rsidR="00296E35" w:rsidRPr="00407576" w:rsidRDefault="00296E35" w:rsidP="00296E35">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7B374B08" w14:textId="77777777" w:rsidR="00296E35" w:rsidRDefault="00296E35" w:rsidP="00296E35">
      <w:r w:rsidRPr="00407576">
        <w:t>[TS 24.</w:t>
      </w:r>
      <w:r>
        <w:t>2</w:t>
      </w:r>
      <w:r w:rsidRPr="00407576">
        <w:t xml:space="preserve">82, clause </w:t>
      </w:r>
      <w:r>
        <w:t>20.2.1</w:t>
      </w:r>
      <w:r w:rsidRPr="00407576">
        <w:t>]</w:t>
      </w:r>
    </w:p>
    <w:p w14:paraId="13465C75" w14:textId="77777777" w:rsidR="00296E35" w:rsidRDefault="00296E35" w:rsidP="00296E35">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0D55B35F" w14:textId="77777777" w:rsidR="00296E35" w:rsidRDefault="00296E35" w:rsidP="00296E35">
      <w:pPr>
        <w:rPr>
          <w:noProof/>
          <w:lang w:val="en-US"/>
        </w:rPr>
      </w:pPr>
      <w:r>
        <w:rPr>
          <w:noProof/>
          <w:lang w:val="en-US"/>
        </w:rPr>
        <w:t>The MCData client:</w:t>
      </w:r>
    </w:p>
    <w:p w14:paraId="2BCF0633" w14:textId="77777777" w:rsidR="00296E35" w:rsidRDefault="00296E35" w:rsidP="00296E35">
      <w:pPr>
        <w:pStyle w:val="B1"/>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402D9F54" w14:textId="77777777" w:rsidR="00296E35" w:rsidRDefault="00296E35" w:rsidP="00296E35">
      <w:pPr>
        <w:pStyle w:val="B1"/>
      </w:pPr>
      <w:r>
        <w:t>2)</w:t>
      </w:r>
      <w:r>
        <w:tab/>
        <w:t>shall include an Accept-Contact header field containing the g.3gpp.mcdata.ipconn media feature tag along with the "require" and "explicit" header field parameters according to IETF RFC 3841 [8];</w:t>
      </w:r>
    </w:p>
    <w:p w14:paraId="31463A53" w14:textId="77777777" w:rsidR="00296E35" w:rsidRDefault="00296E35" w:rsidP="00296E35">
      <w:pPr>
        <w:pStyle w:val="B1"/>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6E384FB3" w14:textId="77777777" w:rsidR="00296E35" w:rsidRDefault="00296E35" w:rsidP="00296E35">
      <w:pPr>
        <w:pStyle w:val="B1"/>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01568629" w14:textId="77777777" w:rsidR="00296E35" w:rsidRDefault="00296E35" w:rsidP="00296E35">
      <w:pPr>
        <w:pStyle w:val="B1"/>
      </w:pPr>
      <w:r>
        <w:t>5)</w:t>
      </w:r>
      <w:r>
        <w:tab/>
        <w:t>should include the "timer" option tag in the Supported header field;</w:t>
      </w:r>
    </w:p>
    <w:p w14:paraId="6F657762" w14:textId="77777777" w:rsidR="00296E35" w:rsidRDefault="00296E35" w:rsidP="00296E35">
      <w:pPr>
        <w:pStyle w:val="B1"/>
      </w:pPr>
      <w:r>
        <w:t>6)</w:t>
      </w:r>
      <w:r>
        <w:tab/>
        <w:t>should include the Session-Expires header field according to IETF RFC 4028 [38]. It is recommended that the "refresher" header field parameter is omitted. If included, the "refresher" header field parameter shall be set to "uac";</w:t>
      </w:r>
    </w:p>
    <w:p w14:paraId="22A1D60D" w14:textId="77777777" w:rsidR="00296E35" w:rsidRDefault="00296E35" w:rsidP="00296E35">
      <w:pPr>
        <w:pStyle w:val="B1"/>
      </w:pPr>
      <w:r>
        <w:t>7)</w:t>
      </w:r>
      <w:r>
        <w:tab/>
      </w:r>
      <w:r>
        <w:rPr>
          <w:lang w:eastAsia="ko-KR"/>
        </w:rPr>
        <w:t>shall insert in the SIP INVITE request a MIME resource-lists body with the MCData ID of the invited MCData user, according to rules and procedures of IETF RFC 5366 [18];</w:t>
      </w:r>
    </w:p>
    <w:p w14:paraId="359D81DF" w14:textId="77777777" w:rsidR="00296E35" w:rsidRDefault="00296E35" w:rsidP="00296E35">
      <w:pPr>
        <w:pStyle w:val="B1"/>
      </w:pPr>
      <w:r>
        <w:t>8)</w:t>
      </w:r>
      <w:r>
        <w:tab/>
        <w:t>shall contain an application/vnd.3gpp.mcdata-info+xml MIME body with the &lt;mcdatainfo&gt; element containing the &lt;mcdata-Params&gt; element with:</w:t>
      </w:r>
    </w:p>
    <w:p w14:paraId="768C16FC" w14:textId="77777777" w:rsidR="00296E35" w:rsidRDefault="00296E35" w:rsidP="00296E35">
      <w:pPr>
        <w:pStyle w:val="B2"/>
      </w:pPr>
      <w:r>
        <w:t>a)</w:t>
      </w:r>
      <w:r>
        <w:tab/>
        <w:t>the &lt;request-type&gt; element set to a value of "one-to-one-ipconn"; and</w:t>
      </w:r>
    </w:p>
    <w:p w14:paraId="775AAC9E" w14:textId="77777777" w:rsidR="00296E35" w:rsidRDefault="00296E35" w:rsidP="00296E35">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6C9D18F7" w14:textId="77777777" w:rsidR="00296E35" w:rsidRDefault="00296E35" w:rsidP="00296E35">
      <w:pPr>
        <w:pStyle w:val="B1"/>
      </w:pPr>
      <w:r>
        <w:t>9)</w:t>
      </w:r>
      <w:r>
        <w:tab/>
        <w:t>shall set the Request-URI of the SIP INVITE request to the public service identity identifying the participating MCData function serving the MCData user;</w:t>
      </w:r>
    </w:p>
    <w:p w14:paraId="61D3A767" w14:textId="77777777" w:rsidR="00296E35" w:rsidRDefault="00296E35" w:rsidP="00296E35">
      <w:pPr>
        <w:pStyle w:val="NO"/>
        <w:rPr>
          <w:lang w:val="en-US"/>
        </w:rPr>
      </w:pPr>
      <w:r>
        <w:t>NOTE 1:</w:t>
      </w:r>
      <w:r>
        <w:tab/>
        <w:t>The MCData client is configured with public service identity identifying the participating MCData function serving the MCData user</w:t>
      </w:r>
      <w:r>
        <w:rPr>
          <w:lang w:val="en-US"/>
        </w:rPr>
        <w:t>.</w:t>
      </w:r>
    </w:p>
    <w:p w14:paraId="0FC9F502" w14:textId="77777777" w:rsidR="00296E35" w:rsidRDefault="00296E35" w:rsidP="00296E35">
      <w:pPr>
        <w:pStyle w:val="B1"/>
      </w:pPr>
      <w:r>
        <w:t>10)</w:t>
      </w:r>
      <w:r>
        <w:tab/>
        <w:t>may include a P-Preferred-Identity header field in the SIP INVITE request containing a public user identity as specified in 3GPP TS 24.229 [</w:t>
      </w:r>
      <w:r>
        <w:rPr>
          <w:noProof/>
        </w:rPr>
        <w:t>5</w:t>
      </w:r>
      <w:r>
        <w:t>];</w:t>
      </w:r>
    </w:p>
    <w:p w14:paraId="51C9185B" w14:textId="77777777" w:rsidR="00296E35" w:rsidRDefault="00296E35" w:rsidP="00296E35">
      <w:pPr>
        <w:pStyle w:val="B1"/>
      </w:pPr>
      <w:r>
        <w:t>11)</w:t>
      </w:r>
      <w:r>
        <w:tab/>
        <w:t>shall include an SDP offer according to 3GPP TS 24.229 [5] with the clarifications given in subclause 20.1.1; and</w:t>
      </w:r>
    </w:p>
    <w:p w14:paraId="2AB8319A" w14:textId="77777777" w:rsidR="00296E35" w:rsidRDefault="00296E35" w:rsidP="00296E35">
      <w:pPr>
        <w:pStyle w:val="B1"/>
      </w:pPr>
      <w:r>
        <w:t>12)</w:t>
      </w:r>
      <w:r>
        <w:tab/>
        <w:t>shall send the SIP INVITE request towards the MCData server according to 3GPP TS 24.229 [5].</w:t>
      </w:r>
    </w:p>
    <w:p w14:paraId="7753B2EA" w14:textId="77777777" w:rsidR="00296E35" w:rsidRDefault="00296E35" w:rsidP="00296E35">
      <w:r>
        <w:t>On receipt of a SIP 2xx response to the SIP INVITE request, the MCData client:</w:t>
      </w:r>
    </w:p>
    <w:p w14:paraId="6103B045" w14:textId="77777777" w:rsidR="00296E35" w:rsidRDefault="00296E35" w:rsidP="00296E35">
      <w:pPr>
        <w:pStyle w:val="B1"/>
      </w:pPr>
      <w:r>
        <w:t>1)</w:t>
      </w:r>
      <w:r>
        <w:tab/>
        <w:t xml:space="preserve">shall send a SIP ACK request as specified in 3GPP TS 24.229 [5]; </w:t>
      </w:r>
    </w:p>
    <w:p w14:paraId="658E2B3E" w14:textId="77777777" w:rsidR="00296E35" w:rsidRDefault="00296E35" w:rsidP="00296E35">
      <w:pPr>
        <w:pStyle w:val="B1"/>
      </w:pPr>
      <w:r>
        <w:t>2)</w:t>
      </w:r>
      <w:r>
        <w:tab/>
        <w:t>shall start the SIP Session timer according to rules and procedures of IETF RFC 4028 [38]; and</w:t>
      </w:r>
    </w:p>
    <w:p w14:paraId="1A1DE41C" w14:textId="77777777" w:rsidR="00296E35" w:rsidRDefault="00296E35" w:rsidP="00296E35">
      <w:pPr>
        <w:pStyle w:val="B1"/>
      </w:pPr>
      <w:r>
        <w:t>3)</w:t>
      </w:r>
      <w:r>
        <w:tab/>
        <w:t>shall interact with MC Data user or user application.</w:t>
      </w:r>
    </w:p>
    <w:p w14:paraId="07C4BFF2" w14:textId="77777777" w:rsidR="00296E35" w:rsidRDefault="00296E35" w:rsidP="00296E35">
      <w:r>
        <w:t>On receipt of a SIP 4xx response, a SIP 5xx response or a SIP 6xx response to the SIP INVITE request, the MCData client:</w:t>
      </w:r>
    </w:p>
    <w:p w14:paraId="22045C1E" w14:textId="77777777" w:rsidR="00296E35" w:rsidRDefault="00296E35" w:rsidP="00296E35">
      <w:pPr>
        <w:pStyle w:val="B1"/>
      </w:pPr>
      <w:r>
        <w:t>1)</w:t>
      </w:r>
      <w:r>
        <w:tab/>
        <w:t>shall indicate to the MCData user or user application that the IP Connectivity session could not be established; and</w:t>
      </w:r>
    </w:p>
    <w:p w14:paraId="1C4E9D07" w14:textId="77777777" w:rsidR="00296E35" w:rsidRDefault="00296E35" w:rsidP="00296E35">
      <w:pPr>
        <w:pStyle w:val="B1"/>
      </w:pPr>
      <w:r>
        <w:t>2)</w:t>
      </w:r>
      <w:r>
        <w:tab/>
        <w:t>shall send a SIP ACK request as specified in 3GPP TS 24.229 [5].</w:t>
      </w:r>
    </w:p>
    <w:p w14:paraId="0EEADCE1" w14:textId="77777777" w:rsidR="00296E35" w:rsidRDefault="00296E35" w:rsidP="00296E35">
      <w:r>
        <w:t>On receipt of an indication from the media plane indicating that the IP Connectivity session could not be established, the MCData client:</w:t>
      </w:r>
    </w:p>
    <w:p w14:paraId="63285437" w14:textId="77777777" w:rsidR="00296E35" w:rsidRDefault="00296E35" w:rsidP="00296E35">
      <w:pPr>
        <w:pStyle w:val="B1"/>
      </w:pPr>
      <w:r>
        <w:t>1)</w:t>
      </w:r>
      <w:r>
        <w:tab/>
        <w:t>shall generate a SIP BYE request according to 3GPP TS 24.229 [5] with:</w:t>
      </w:r>
    </w:p>
    <w:p w14:paraId="1D33AFD4" w14:textId="77777777" w:rsidR="00296E35" w:rsidRDefault="00296E35" w:rsidP="00296E35">
      <w:pPr>
        <w:pStyle w:val="B2"/>
      </w:pPr>
      <w:r>
        <w:t>a)</w:t>
      </w:r>
      <w:r>
        <w:tab/>
        <w:t>Reason code set to "</w:t>
      </w:r>
      <w:r>
        <w:rPr>
          <w:lang w:val="en-US"/>
        </w:rPr>
        <w:t>FAILURE_CAUSE</w:t>
      </w:r>
      <w:r>
        <w:t>";</w:t>
      </w:r>
    </w:p>
    <w:p w14:paraId="62ED166E" w14:textId="77777777" w:rsidR="00296E35" w:rsidRDefault="00296E35" w:rsidP="00296E35">
      <w:pPr>
        <w:pStyle w:val="B2"/>
      </w:pPr>
      <w:r>
        <w:t>b)</w:t>
      </w:r>
      <w:r>
        <w:tab/>
        <w:t>cause set to "1"; and</w:t>
      </w:r>
    </w:p>
    <w:p w14:paraId="3C825F90" w14:textId="77777777" w:rsidR="00296E35" w:rsidRDefault="00296E35" w:rsidP="00296E35">
      <w:pPr>
        <w:pStyle w:val="B2"/>
      </w:pPr>
      <w:r>
        <w:t>c)</w:t>
      </w:r>
      <w:r>
        <w:tab/>
        <w:t>text set to "</w:t>
      </w:r>
      <w:r>
        <w:rPr>
          <w:lang w:val="en-US"/>
        </w:rPr>
        <w:t>Media bearer or QoS lost</w:t>
      </w:r>
      <w:r>
        <w:t>";</w:t>
      </w:r>
    </w:p>
    <w:p w14:paraId="7098FCD6" w14:textId="77777777" w:rsidR="00296E35" w:rsidRDefault="00296E35" w:rsidP="00296E35">
      <w:pPr>
        <w:pStyle w:val="B1"/>
      </w:pPr>
      <w:r>
        <w:t>2)</w:t>
      </w:r>
      <w:r>
        <w:tab/>
        <w:t>shall set the Request-URI to the MCData session identity to release; and</w:t>
      </w:r>
    </w:p>
    <w:p w14:paraId="3828A2AA" w14:textId="77777777" w:rsidR="00296E35" w:rsidRDefault="00296E35" w:rsidP="00296E35">
      <w:pPr>
        <w:pStyle w:val="B1"/>
      </w:pPr>
      <w:r>
        <w:t>3)</w:t>
      </w:r>
      <w:r>
        <w:tab/>
        <w:t>shall send a SIP BYE request towards MCData server according to 3GPP TS 24.229 [5].</w:t>
      </w:r>
    </w:p>
    <w:p w14:paraId="09F53698" w14:textId="77777777" w:rsidR="00296E35" w:rsidRDefault="00296E35" w:rsidP="00296E35">
      <w:r w:rsidRPr="00407576">
        <w:t>[TS 24.</w:t>
      </w:r>
      <w:r>
        <w:t>5</w:t>
      </w:r>
      <w:r w:rsidRPr="00407576">
        <w:t xml:space="preserve">82, clause </w:t>
      </w:r>
      <w:r>
        <w:t>13.1.2</w:t>
      </w:r>
      <w:r w:rsidRPr="00407576">
        <w:t>]</w:t>
      </w:r>
    </w:p>
    <w:p w14:paraId="1F3C08BD" w14:textId="77777777" w:rsidR="00296E35" w:rsidRDefault="00296E35" w:rsidP="00296E35">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289"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289"/>
    </w:p>
    <w:p w14:paraId="5D27F1E1" w14:textId="77777777" w:rsidR="00296E35" w:rsidRDefault="00296E35" w:rsidP="00296E35">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60773FEB" w14:textId="77777777" w:rsidR="00296E35" w:rsidRPr="001620F0" w:rsidRDefault="00296E35" w:rsidP="00296E35">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77777777" w:rsidR="00296E35" w:rsidRPr="001C0FC4" w:rsidRDefault="00296E35" w:rsidP="002E3FCC">
            <w:pPr>
              <w:pStyle w:val="TAL"/>
            </w:pPr>
            <w:r w:rsidRPr="001C0FC4">
              <w:t xml:space="preserve">Make the UE (MCData client) </w:t>
            </w:r>
            <w:r>
              <w:rPr>
                <w:noProof/>
                <w:lang w:val="en-US"/>
              </w:rPr>
              <w:t>establish a IP Connectivity session with another MCData client to send a message.</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77777777" w:rsidR="00296E35" w:rsidRPr="00592E3B" w:rsidRDefault="00296E35" w:rsidP="002E3FCC">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558EBA4"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5D16D68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B3589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FD7CD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F3A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AEF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F7F63" w14:textId="77777777" w:rsidR="00296E35" w:rsidRPr="001C0FC4" w:rsidRDefault="00296E35" w:rsidP="002E3FCC">
            <w:pPr>
              <w:pStyle w:val="TAL"/>
            </w:pPr>
          </w:p>
        </w:tc>
      </w:tr>
      <w:tr w:rsidR="00296E35" w:rsidRPr="001C0FC4" w14:paraId="0568861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031B40A"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DD4D527" w14:textId="77777777" w:rsidR="00296E35" w:rsidRPr="001C0FC4" w:rsidRDefault="00296E35" w:rsidP="002E3FCC">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901F3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F15B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9770B" w14:textId="77777777" w:rsidR="00296E35" w:rsidRPr="001C0FC4" w:rsidRDefault="00296E35" w:rsidP="002E3FCC">
            <w:pPr>
              <w:pStyle w:val="TAL"/>
            </w:pPr>
          </w:p>
        </w:tc>
      </w:tr>
      <w:tr w:rsidR="00296E35" w:rsidRPr="001C0FC4" w14:paraId="6AF8BA6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5ECD076"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90609DF" w14:textId="77777777" w:rsidR="00296E35" w:rsidRPr="001C0FC4" w:rsidRDefault="00296E35" w:rsidP="002E3FCC">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37B583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ADA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C216FE" w14:textId="77777777" w:rsidR="00296E35" w:rsidRPr="001C0FC4" w:rsidRDefault="00296E35" w:rsidP="002E3FCC">
            <w:pPr>
              <w:pStyle w:val="TAL"/>
            </w:pPr>
          </w:p>
        </w:tc>
      </w:tr>
      <w:tr w:rsidR="00296E35" w:rsidRPr="001C0FC4" w14:paraId="3FDB82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140119"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117AFA6B" w14:textId="77777777" w:rsidR="00296E35" w:rsidRPr="001C0FC4" w:rsidRDefault="00296E35" w:rsidP="002E3FCC">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35E5A8A6"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683B0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B3560" w14:textId="77777777" w:rsidR="00296E35" w:rsidRPr="001C0FC4" w:rsidRDefault="00296E35" w:rsidP="002E3FCC">
            <w:pPr>
              <w:pStyle w:val="TAL"/>
            </w:pPr>
          </w:p>
        </w:tc>
      </w:tr>
      <w:tr w:rsidR="00296E35" w:rsidRPr="001C0FC4" w14:paraId="27AA092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2A9EE0"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51DD58F" w14:textId="77777777" w:rsidR="00296E35" w:rsidRPr="001C0FC4" w:rsidRDefault="00296E35" w:rsidP="002E3FCC">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1496B5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B069B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D47570" w14:textId="77777777" w:rsidR="00296E35" w:rsidRPr="001C0FC4" w:rsidRDefault="00296E35" w:rsidP="002E3FCC">
            <w:pPr>
              <w:pStyle w:val="TAL"/>
            </w:pPr>
          </w:p>
        </w:tc>
      </w:tr>
      <w:tr w:rsidR="00296E35" w:rsidRPr="001C0FC4" w14:paraId="14E8FA1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2DF13D"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8C835C" w14:textId="77777777" w:rsidR="00296E35" w:rsidRPr="001C0FC4" w:rsidRDefault="00296E35" w:rsidP="002E3FCC">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B981D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E7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1BFDEA" w14:textId="77777777" w:rsidR="00296E35" w:rsidRPr="001C0FC4" w:rsidRDefault="00296E35" w:rsidP="002E3FCC">
            <w:pPr>
              <w:pStyle w:val="TAL"/>
            </w:pPr>
          </w:p>
        </w:tc>
      </w:tr>
      <w:tr w:rsidR="00296E35" w:rsidRPr="001C0FC4" w14:paraId="11C6B715"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CDFB8C"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1380B7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1DA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B2A0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B2BB43" w14:textId="77777777" w:rsidR="00296E35" w:rsidRPr="001C0FC4" w:rsidRDefault="00296E35" w:rsidP="002E3FCC">
            <w:pPr>
              <w:pStyle w:val="TAL"/>
            </w:pPr>
          </w:p>
        </w:tc>
      </w:tr>
      <w:tr w:rsidR="00296E35" w:rsidRPr="001C0FC4" w14:paraId="090B5A0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F6A6DE2"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10634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2BCF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2BD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FB4823" w14:textId="77777777" w:rsidR="00296E35" w:rsidRPr="001C0FC4" w:rsidRDefault="00296E35" w:rsidP="002E3FCC">
            <w:pPr>
              <w:pStyle w:val="TAL"/>
            </w:pPr>
          </w:p>
        </w:tc>
      </w:tr>
      <w:tr w:rsidR="00296E35" w:rsidRPr="001C0FC4" w14:paraId="241B2D8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389AD5D"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CC9510"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A7F5D3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277E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24B407" w14:textId="77777777" w:rsidR="00296E35" w:rsidRPr="001C0FC4" w:rsidRDefault="00296E35" w:rsidP="002E3FCC">
            <w:pPr>
              <w:pStyle w:val="TAL"/>
            </w:pPr>
          </w:p>
        </w:tc>
      </w:tr>
      <w:tr w:rsidR="00296E35" w:rsidRPr="001C0FC4" w14:paraId="54442CA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AECC11"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9D7863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449DE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69BF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F37108" w14:textId="77777777" w:rsidR="00296E35" w:rsidRPr="001C0FC4" w:rsidRDefault="00296E35" w:rsidP="002E3FCC">
            <w:pPr>
              <w:pStyle w:val="TAL"/>
            </w:pPr>
          </w:p>
        </w:tc>
      </w:tr>
      <w:tr w:rsidR="00296E35" w:rsidRPr="001C0FC4" w14:paraId="780CE2D1"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670E578"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4200349"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B2AE7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D2D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BEB41" w14:textId="77777777" w:rsidR="00296E35" w:rsidRPr="001C0FC4" w:rsidRDefault="00296E35" w:rsidP="002E3FCC">
            <w:pPr>
              <w:pStyle w:val="TAL"/>
            </w:pPr>
          </w:p>
        </w:tc>
      </w:tr>
      <w:tr w:rsidR="00296E35" w:rsidRPr="001C0FC4" w14:paraId="4CE990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16673B3"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27152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7A96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F5C4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8E94A6" w14:textId="77777777" w:rsidR="00296E35" w:rsidRPr="001C0FC4" w:rsidRDefault="00296E35" w:rsidP="002E3FCC">
            <w:pPr>
              <w:pStyle w:val="TAL"/>
            </w:pPr>
          </w:p>
        </w:tc>
      </w:tr>
      <w:tr w:rsidR="00296E35" w:rsidRPr="001C0FC4" w14:paraId="3A1E8FB2"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3756838F"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D01D640"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A850B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2273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6AE6E" w14:textId="77777777" w:rsidR="00296E35" w:rsidRPr="001C0FC4" w:rsidRDefault="00296E35" w:rsidP="002E3FCC">
            <w:pPr>
              <w:pStyle w:val="TAL"/>
            </w:pPr>
          </w:p>
        </w:tc>
      </w:tr>
      <w:tr w:rsidR="00296E35" w:rsidRPr="001C0FC4" w14:paraId="281D474C"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7B826B"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3A472C2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7569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F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984EC" w14:textId="77777777" w:rsidR="00296E35" w:rsidRPr="001C0FC4" w:rsidRDefault="00296E35" w:rsidP="002E3FCC">
            <w:pPr>
              <w:pStyle w:val="TAL"/>
            </w:pPr>
          </w:p>
        </w:tc>
      </w:tr>
      <w:tr w:rsidR="00296E35" w:rsidRPr="001C0FC4" w14:paraId="757352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645083A"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215955D7"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B3ED87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044D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13F38F" w14:textId="77777777" w:rsidR="00296E35" w:rsidRPr="001C0FC4" w:rsidRDefault="00296E35" w:rsidP="002E3FCC">
            <w:pPr>
              <w:pStyle w:val="TAL"/>
            </w:pPr>
          </w:p>
        </w:tc>
      </w:tr>
      <w:tr w:rsidR="00296E35" w:rsidRPr="001C0FC4" w14:paraId="205DC424"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43574E7" w14:textId="77777777" w:rsidR="00296E35" w:rsidRPr="001C0FC4" w:rsidRDefault="00296E35" w:rsidP="002E3FCC">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71D2B0E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8CE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DB7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02F92" w14:textId="77777777" w:rsidR="00296E35" w:rsidRPr="001C0FC4" w:rsidRDefault="00296E35" w:rsidP="002E3FCC">
            <w:pPr>
              <w:pStyle w:val="TAL"/>
            </w:pPr>
          </w:p>
        </w:tc>
      </w:tr>
      <w:tr w:rsidR="00296E35" w:rsidRPr="001C0FC4" w14:paraId="4F562B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3A5339" w14:textId="77777777" w:rsidR="00296E35" w:rsidRPr="001C0FC4" w:rsidRDefault="00296E35" w:rsidP="002E3FCC">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009789C1" w14:textId="77777777" w:rsidR="00296E35" w:rsidRPr="001C0FC4" w:rsidRDefault="00296E35" w:rsidP="002E3FCC">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508C4E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B18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64DBF0" w14:textId="77777777" w:rsidR="00296E35" w:rsidRPr="001C0FC4" w:rsidRDefault="00296E35" w:rsidP="002E3FCC">
            <w:pPr>
              <w:pStyle w:val="TAL"/>
            </w:pPr>
          </w:p>
        </w:tc>
      </w:tr>
      <w:tr w:rsidR="00296E35" w:rsidRPr="001C0FC4" w14:paraId="12EF6C59"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7C9F922" w14:textId="77777777" w:rsidR="00296E35" w:rsidRPr="001C0FC4" w:rsidRDefault="00296E35" w:rsidP="002E3FCC">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5A6754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1755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C19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C84441" w14:textId="77777777" w:rsidR="00296E35" w:rsidRPr="001C0FC4" w:rsidRDefault="00296E35" w:rsidP="002E3FCC">
            <w:pPr>
              <w:pStyle w:val="TAL"/>
            </w:pP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1EDF192D"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FD5946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388356E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0F4AC427" w14:textId="77777777" w:rsidTr="002E3FCC">
        <w:tc>
          <w:tcPr>
            <w:tcW w:w="2837" w:type="dxa"/>
            <w:tcBorders>
              <w:top w:val="single" w:sz="4" w:space="0" w:color="auto"/>
              <w:left w:val="single" w:sz="4" w:space="0" w:color="auto"/>
              <w:bottom w:val="single" w:sz="4" w:space="0" w:color="auto"/>
              <w:right w:val="single" w:sz="4" w:space="0" w:color="auto"/>
            </w:tcBorders>
          </w:tcPr>
          <w:p w14:paraId="79E20CB4" w14:textId="77777777" w:rsidR="00296E35" w:rsidRPr="001C0FC4" w:rsidRDefault="00296E35" w:rsidP="002E3FCC">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00E44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5B97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E1E28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BC425D" w14:textId="77777777" w:rsidR="00296E35" w:rsidRPr="001C0FC4" w:rsidRDefault="00296E35" w:rsidP="002E3FCC">
            <w:pPr>
              <w:pStyle w:val="TAL"/>
            </w:pPr>
          </w:p>
        </w:tc>
      </w:tr>
      <w:tr w:rsidR="00296E35" w:rsidRPr="001C0FC4" w14:paraId="68C363F3" w14:textId="77777777" w:rsidTr="002E3FCC">
        <w:tc>
          <w:tcPr>
            <w:tcW w:w="2837" w:type="dxa"/>
            <w:tcBorders>
              <w:top w:val="single" w:sz="4" w:space="0" w:color="auto"/>
              <w:left w:val="single" w:sz="4" w:space="0" w:color="auto"/>
              <w:bottom w:val="single" w:sz="4" w:space="0" w:color="auto"/>
              <w:right w:val="single" w:sz="4" w:space="0" w:color="auto"/>
            </w:tcBorders>
          </w:tcPr>
          <w:p w14:paraId="4253C1E4" w14:textId="77777777" w:rsidR="00296E35" w:rsidRPr="001C0FC4" w:rsidRDefault="00296E35" w:rsidP="002E3FCC">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22422A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6E3F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7947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C86479" w14:textId="77777777" w:rsidR="00296E35" w:rsidRPr="001C0FC4" w:rsidRDefault="00296E35" w:rsidP="002E3FCC">
            <w:pPr>
              <w:pStyle w:val="TAL"/>
            </w:pPr>
          </w:p>
        </w:tc>
      </w:tr>
      <w:tr w:rsidR="00296E35" w:rsidRPr="001C0FC4" w14:paraId="71857CB7" w14:textId="77777777" w:rsidTr="002E3FCC">
        <w:tc>
          <w:tcPr>
            <w:tcW w:w="2837" w:type="dxa"/>
            <w:tcBorders>
              <w:top w:val="single" w:sz="4" w:space="0" w:color="auto"/>
              <w:left w:val="single" w:sz="4" w:space="0" w:color="auto"/>
              <w:bottom w:val="single" w:sz="4" w:space="0" w:color="auto"/>
              <w:right w:val="single" w:sz="4" w:space="0" w:color="auto"/>
            </w:tcBorders>
          </w:tcPr>
          <w:p w14:paraId="2ADE53FF"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2E4914A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44A9712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5D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E2F2B2" w14:textId="77777777" w:rsidR="00296E35" w:rsidRPr="001C0FC4" w:rsidRDefault="00296E35" w:rsidP="002E3FCC">
            <w:pPr>
              <w:pStyle w:val="TAL"/>
            </w:pPr>
          </w:p>
        </w:tc>
      </w:tr>
      <w:tr w:rsidR="00296E35" w:rsidRPr="001C0FC4" w14:paraId="51200563" w14:textId="77777777" w:rsidTr="002E3FCC">
        <w:tc>
          <w:tcPr>
            <w:tcW w:w="2837" w:type="dxa"/>
            <w:tcBorders>
              <w:top w:val="single" w:sz="4" w:space="0" w:color="auto"/>
              <w:left w:val="single" w:sz="4" w:space="0" w:color="auto"/>
              <w:bottom w:val="single" w:sz="4" w:space="0" w:color="auto"/>
              <w:right w:val="single" w:sz="4" w:space="0" w:color="auto"/>
            </w:tcBorders>
          </w:tcPr>
          <w:p w14:paraId="290E6175" w14:textId="77777777" w:rsidR="00296E35" w:rsidRPr="001C0FC4" w:rsidRDefault="00296E35" w:rsidP="002E3FCC">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27BD8B6A"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D9A27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89A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AC262" w14:textId="77777777" w:rsidR="00296E35" w:rsidRPr="001C0FC4" w:rsidRDefault="00296E35" w:rsidP="002E3FCC">
            <w:pPr>
              <w:pStyle w:val="TAL"/>
            </w:pPr>
          </w:p>
        </w:tc>
      </w:tr>
      <w:tr w:rsidR="00296E35" w:rsidRPr="001C0FC4" w14:paraId="708FB24B" w14:textId="77777777" w:rsidTr="002E3FCC">
        <w:tc>
          <w:tcPr>
            <w:tcW w:w="2837" w:type="dxa"/>
            <w:tcBorders>
              <w:top w:val="single" w:sz="4" w:space="0" w:color="auto"/>
              <w:left w:val="single" w:sz="4" w:space="0" w:color="auto"/>
              <w:bottom w:val="single" w:sz="4" w:space="0" w:color="auto"/>
              <w:right w:val="single" w:sz="4" w:space="0" w:color="auto"/>
            </w:tcBorders>
          </w:tcPr>
          <w:p w14:paraId="547B945C"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F76EC1"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660BA1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CF74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B6EC2F" w14:textId="77777777" w:rsidR="00296E35" w:rsidRPr="001C0FC4" w:rsidRDefault="00296E35" w:rsidP="002E3FCC">
            <w:pPr>
              <w:pStyle w:val="TAL"/>
            </w:pPr>
          </w:p>
        </w:tc>
      </w:tr>
      <w:tr w:rsidR="00296E35" w:rsidRPr="001C0FC4" w14:paraId="0639B1AC" w14:textId="77777777" w:rsidTr="002E3FCC">
        <w:tc>
          <w:tcPr>
            <w:tcW w:w="2837" w:type="dxa"/>
            <w:tcBorders>
              <w:top w:val="single" w:sz="4" w:space="0" w:color="auto"/>
              <w:left w:val="single" w:sz="4" w:space="0" w:color="auto"/>
              <w:bottom w:val="single" w:sz="4" w:space="0" w:color="auto"/>
              <w:right w:val="single" w:sz="4" w:space="0" w:color="auto"/>
            </w:tcBorders>
          </w:tcPr>
          <w:p w14:paraId="53B7E4AD"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0CC9D62"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4BE9E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E4D5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D10856" w14:textId="77777777" w:rsidR="00296E35" w:rsidRPr="001C0FC4" w:rsidRDefault="00296E35" w:rsidP="002E3FCC">
            <w:pPr>
              <w:pStyle w:val="TAL"/>
            </w:pPr>
          </w:p>
        </w:tc>
      </w:tr>
      <w:tr w:rsidR="00296E35" w:rsidRPr="001C0FC4" w14:paraId="321B348F" w14:textId="77777777" w:rsidTr="002E3FCC">
        <w:tc>
          <w:tcPr>
            <w:tcW w:w="2837" w:type="dxa"/>
            <w:tcBorders>
              <w:top w:val="single" w:sz="4" w:space="0" w:color="auto"/>
              <w:left w:val="single" w:sz="4" w:space="0" w:color="auto"/>
              <w:bottom w:val="single" w:sz="4" w:space="0" w:color="auto"/>
              <w:right w:val="single" w:sz="4" w:space="0" w:color="auto"/>
            </w:tcBorders>
          </w:tcPr>
          <w:p w14:paraId="6E61D2A5"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9DB08DD"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22EFE9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EED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84C8E0" w14:textId="77777777" w:rsidR="00296E35" w:rsidRPr="001C0FC4" w:rsidRDefault="00296E35" w:rsidP="002E3FCC">
            <w:pPr>
              <w:pStyle w:val="TAL"/>
            </w:pP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77777777" w:rsidR="00296E35" w:rsidRPr="00592E3B" w:rsidRDefault="00296E35" w:rsidP="002E3FCC">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77777777" w:rsidR="00296E35" w:rsidRPr="00592E3B" w:rsidRDefault="00296E35" w:rsidP="002E3FCC">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bl>
    <w:p w14:paraId="63B412EA" w14:textId="77777777" w:rsidR="00296E35" w:rsidRDefault="00296E35" w:rsidP="00296E35"/>
    <w:p w14:paraId="0E468DF3" w14:textId="77777777" w:rsidR="00296E35" w:rsidRPr="001C0FC4" w:rsidRDefault="00296E35" w:rsidP="00296E35">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77777777" w:rsidR="00296E35" w:rsidRPr="00592E3B" w:rsidRDefault="00296E35" w:rsidP="002E3FCC">
            <w:pPr>
              <w:pStyle w:val="TAL"/>
              <w:rPr>
                <w:rFonts w:eastAsia="MS Mincho"/>
              </w:rPr>
            </w:pPr>
          </w:p>
        </w:tc>
      </w:tr>
      <w:tr w:rsidR="00296E35" w:rsidRPr="00592E3B" w14:paraId="26CB2A5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432D037"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C6A8739" w14:textId="77777777" w:rsidR="00296E35" w:rsidRPr="00592E3B" w:rsidRDefault="00296E35" w:rsidP="002E3FCC">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1DD28D3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806C65" w14:textId="77777777" w:rsidR="00296E35" w:rsidRPr="00592E3B" w:rsidRDefault="00296E35" w:rsidP="002E3FCC">
            <w:pPr>
              <w:pStyle w:val="TAL"/>
              <w:rPr>
                <w:rFonts w:eastAsia="MS Mincho"/>
              </w:rPr>
            </w:pP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77777777" w:rsidR="00296E35" w:rsidRDefault="00296E35" w:rsidP="002E3FCC">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6E3E6A3D" w14:textId="77777777" w:rsidR="00296E35" w:rsidRPr="00592E3B" w:rsidRDefault="00296E35" w:rsidP="002E3FCC">
            <w:pPr>
              <w:pStyle w:val="TAL"/>
            </w:pPr>
            <w:r w:rsidRPr="00592E3B">
              <w:t>The payload</w:t>
            </w:r>
            <w:r>
              <w:t xml:space="preserve"> packet</w:t>
            </w:r>
          </w:p>
          <w:p w14:paraId="6B7E9919" w14:textId="77777777" w:rsidR="00296E35" w:rsidRPr="00592E3B" w:rsidRDefault="00296E35" w:rsidP="002E3FCC">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0" w:name="_Toc178186383"/>
      <w:bookmarkStart w:id="1291" w:name="_Toc181109124"/>
      <w:r>
        <w:t>6.7.2</w:t>
      </w:r>
      <w:r w:rsidRPr="00407576">
        <w:tab/>
      </w:r>
      <w:r w:rsidRPr="008A33E9">
        <w:t xml:space="preserve">On-network / IP Connectivity / Client </w:t>
      </w:r>
      <w:r>
        <w:t>Terminated</w:t>
      </w:r>
      <w:r w:rsidRPr="008A33E9">
        <w:t xml:space="preserve"> (C</w:t>
      </w:r>
      <w:r>
        <w:t>T</w:t>
      </w:r>
      <w:r w:rsidRPr="008A33E9">
        <w:t>)</w:t>
      </w:r>
      <w:bookmarkEnd w:id="1290"/>
      <w:bookmarkEnd w:id="1291"/>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Pr="001C0FC4">
        <w:rPr>
          <w:rFonts w:eastAsia="Malgun Gothic"/>
        </w:rPr>
        <w:t xml:space="preserve">renders the contents of </w:t>
      </w:r>
      <w:r>
        <w:rPr>
          <w:rFonts w:eastAsia="Malgun Gothic"/>
        </w:rPr>
        <w:t>any received p</w:t>
      </w:r>
      <w:r w:rsidRPr="001C0FC4">
        <w:rPr>
          <w:rFonts w:eastAsia="Malgun Gothic"/>
        </w:rPr>
        <w:t>ayload to the MCDATA User</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7777777" w:rsidR="00296E35" w:rsidRPr="00407576" w:rsidRDefault="00296E35" w:rsidP="00296E35">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62BC2948" w14:textId="77777777" w:rsidR="00296E35" w:rsidRDefault="00296E35" w:rsidP="00296E35">
      <w:r w:rsidRPr="00407576">
        <w:t>[TS 24.</w:t>
      </w:r>
      <w:r>
        <w:t>2</w:t>
      </w:r>
      <w:r w:rsidRPr="00407576">
        <w:t xml:space="preserve">82, clause </w:t>
      </w:r>
      <w:r>
        <w:t>20.2.2</w:t>
      </w:r>
      <w:r w:rsidRPr="00407576">
        <w:t>]</w:t>
      </w:r>
    </w:p>
    <w:p w14:paraId="67888B77" w14:textId="77777777" w:rsidR="00296E35" w:rsidRPr="00A07E7A" w:rsidRDefault="00296E35" w:rsidP="00296E35">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7C5B4C0A" w14:textId="77777777" w:rsidR="00296E35" w:rsidRPr="00A07E7A" w:rsidRDefault="00296E35" w:rsidP="00296E35">
      <w:r w:rsidRPr="00A07E7A">
        <w:t>The MCData client:</w:t>
      </w:r>
    </w:p>
    <w:p w14:paraId="5581067B" w14:textId="77777777" w:rsidR="00296E35" w:rsidRPr="00A07E7A" w:rsidRDefault="00296E35" w:rsidP="00296E35">
      <w:pPr>
        <w:pStyle w:val="B1"/>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51E2776C" w14:textId="77777777" w:rsidR="00296E35" w:rsidRPr="00A07E7A" w:rsidRDefault="00296E35" w:rsidP="00296E35">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780C42CC" w14:textId="77777777" w:rsidR="00296E35" w:rsidRPr="00A07E7A" w:rsidRDefault="00296E35" w:rsidP="00296E35">
      <w:pPr>
        <w:pStyle w:val="B2"/>
        <w:rPr>
          <w:lang w:eastAsia="ko-KR"/>
        </w:rPr>
      </w:pPr>
      <w:r w:rsidRPr="00A07E7A">
        <w:rPr>
          <w:lang w:eastAsia="ko-KR"/>
        </w:rPr>
        <w:t>b)</w:t>
      </w:r>
      <w:r w:rsidRPr="00A07E7A">
        <w:rPr>
          <w:lang w:eastAsia="ko-KR"/>
        </w:rPr>
        <w:tab/>
        <w:t>any other reason outside the scope of this specification;</w:t>
      </w:r>
    </w:p>
    <w:p w14:paraId="096B80C7" w14:textId="77777777" w:rsidR="00296E35" w:rsidRPr="00A07E7A" w:rsidRDefault="00296E35" w:rsidP="00296E35">
      <w:pPr>
        <w:pStyle w:val="B1"/>
        <w:ind w:hanging="1"/>
        <w:rPr>
          <w:lang w:eastAsia="ko-KR"/>
        </w:rPr>
      </w:pPr>
      <w:r w:rsidRPr="00A07E7A">
        <w:t>and skip the rest of the steps after step 2;</w:t>
      </w:r>
    </w:p>
    <w:p w14:paraId="7C37FEB9" w14:textId="77777777" w:rsidR="00296E35" w:rsidRPr="00A07E7A" w:rsidRDefault="00296E35" w:rsidP="00296E35">
      <w:pPr>
        <w:pStyle w:val="B1"/>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0B33F466" w14:textId="77777777" w:rsidR="00296E35" w:rsidRPr="00A07E7A" w:rsidRDefault="00296E35" w:rsidP="00296E35">
      <w:pPr>
        <w:pStyle w:val="B1"/>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6333A3D3" w14:textId="77777777" w:rsidR="00296E35" w:rsidRPr="00AB6ADA" w:rsidRDefault="00296E35" w:rsidP="00296E35">
      <w:pPr>
        <w:pStyle w:val="B1"/>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4F20CD63" w14:textId="77777777" w:rsidR="00296E35" w:rsidRPr="00A07E7A" w:rsidRDefault="00296E35" w:rsidP="00296E35">
      <w:pPr>
        <w:pStyle w:val="B1"/>
      </w:pPr>
      <w:r w:rsidRPr="00A07E7A">
        <w:t>4</w:t>
      </w:r>
      <w:r w:rsidRPr="00A07E7A">
        <w:rPr>
          <w:lang w:eastAsia="ko-KR"/>
        </w:rPr>
        <w:t>)</w:t>
      </w:r>
      <w:r w:rsidRPr="00A07E7A">
        <w:tab/>
        <w:t>shall accept the SIP INVITE request and generate a SIP 200 (OK) response according to rules and procedures of 3GPP TS 24.229 [5];</w:t>
      </w:r>
    </w:p>
    <w:p w14:paraId="387432D8" w14:textId="77777777" w:rsidR="00296E35" w:rsidRPr="00A07E7A" w:rsidRDefault="00296E35" w:rsidP="00296E35">
      <w:pPr>
        <w:pStyle w:val="B1"/>
        <w:rPr>
          <w:lang w:eastAsia="ko-KR"/>
        </w:rPr>
      </w:pPr>
      <w:r w:rsidRPr="00A07E7A">
        <w:rPr>
          <w:lang w:eastAsia="ko-KR"/>
        </w:rPr>
        <w:t>5)</w:t>
      </w:r>
      <w:r w:rsidRPr="00A07E7A">
        <w:rPr>
          <w:lang w:eastAsia="ko-KR"/>
        </w:rPr>
        <w:tab/>
        <w:t>shall include the option tag "timer" in a Require header field of the SIP 200 (OK) response;</w:t>
      </w:r>
    </w:p>
    <w:p w14:paraId="5CCF672D" w14:textId="77777777" w:rsidR="00296E35" w:rsidRPr="00A07E7A" w:rsidRDefault="00296E35" w:rsidP="00296E35">
      <w:pPr>
        <w:pStyle w:val="B1"/>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1BB619F8" w14:textId="77777777" w:rsidR="00296E35" w:rsidRPr="00A07E7A" w:rsidRDefault="00296E35" w:rsidP="00296E35">
      <w:pPr>
        <w:pStyle w:val="B1"/>
      </w:pPr>
      <w:r w:rsidRPr="00A07E7A">
        <w:t>7)</w:t>
      </w:r>
      <w:r w:rsidRPr="00A07E7A">
        <w:tab/>
        <w:t>shall include the g.3gpp.mcdata.</w:t>
      </w:r>
      <w:r>
        <w:t>ipconn</w:t>
      </w:r>
      <w:r w:rsidRPr="00A07E7A">
        <w:t xml:space="preserve"> media feature tag in the Contact header field of the SIP 200 (OK) response;</w:t>
      </w:r>
    </w:p>
    <w:p w14:paraId="340EF2CC" w14:textId="77777777" w:rsidR="00296E35" w:rsidRDefault="00296E35" w:rsidP="00296E35">
      <w:pPr>
        <w:pStyle w:val="B1"/>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3C853C53" w14:textId="77777777" w:rsidR="00296E35" w:rsidRPr="00A07E7A" w:rsidRDefault="00296E35" w:rsidP="00296E35">
      <w:pPr>
        <w:pStyle w:val="B1"/>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5E68092D" w14:textId="77777777" w:rsidR="00296E35" w:rsidRPr="00A07E7A" w:rsidRDefault="00296E35" w:rsidP="00296E35">
      <w:pPr>
        <w:pStyle w:val="B1"/>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5834F90F" w14:textId="77777777" w:rsidR="00296E35" w:rsidRPr="00A07E7A" w:rsidRDefault="00296E35" w:rsidP="00296E35">
      <w:pPr>
        <w:rPr>
          <w:lang w:eastAsia="ko-KR"/>
        </w:rPr>
      </w:pPr>
      <w:r w:rsidRPr="00A07E7A">
        <w:rPr>
          <w:lang w:eastAsia="ko-KR"/>
        </w:rPr>
        <w:t>On receipt of an SIP ACK message to the sent SIP 200 (OK) message, the MCData client shall:</w:t>
      </w:r>
    </w:p>
    <w:p w14:paraId="03439C01" w14:textId="77777777" w:rsidR="00296E35" w:rsidRPr="00A07E7A" w:rsidRDefault="00296E35" w:rsidP="00296E35">
      <w:pPr>
        <w:pStyle w:val="B1"/>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53C486E3" w14:textId="77777777" w:rsidR="00296E35" w:rsidRDefault="00296E35" w:rsidP="00296E35">
      <w:r w:rsidRPr="00407576">
        <w:t>[TS 24.</w:t>
      </w:r>
      <w:r>
        <w:t>5</w:t>
      </w:r>
      <w:r w:rsidRPr="00407576">
        <w:t xml:space="preserve">82, clause </w:t>
      </w:r>
      <w:r>
        <w:t>13.13</w:t>
      </w:r>
      <w:r w:rsidRPr="00407576">
        <w:t>]</w:t>
      </w:r>
    </w:p>
    <w:p w14:paraId="357798F8" w14:textId="77777777" w:rsidR="00296E35" w:rsidRDefault="00296E35" w:rsidP="00296E35">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8343F28" w14:textId="77777777" w:rsidR="00296E35" w:rsidRDefault="00296E35" w:rsidP="00296E35">
      <w:pPr>
        <w:pStyle w:val="NO"/>
      </w:pPr>
      <w:r w:rsidRPr="006E53C3">
        <w:t>NOTE:</w:t>
      </w:r>
      <w:r w:rsidRPr="006E53C3">
        <w:tab/>
        <w:t>How the client sets the session identifier is implementation specific.</w:t>
      </w:r>
    </w:p>
    <w:p w14:paraId="1767ABF0" w14:textId="77777777" w:rsidR="00296E35" w:rsidRPr="00E54E9D" w:rsidRDefault="00296E35" w:rsidP="00296E35">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77777777" w:rsidR="00296E35" w:rsidRPr="00592E3B" w:rsidRDefault="00296E35" w:rsidP="002E3FCC">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D635439" w14:textId="77777777" w:rsidR="00296E35" w:rsidRPr="001C0FC4" w:rsidRDefault="00296E35" w:rsidP="002E3FCC">
            <w:pPr>
              <w:pStyle w:val="TAL"/>
            </w:pPr>
            <w:r w:rsidRPr="001C0FC4">
              <w:t xml:space="preserve">Check: Does the UE (MCData client) provide the contents of the </w:t>
            </w:r>
            <w:r>
              <w:t>payload</w:t>
            </w:r>
            <w:r w:rsidRPr="001C0FC4">
              <w:t xml:space="preserve"> to the user?</w:t>
            </w:r>
          </w:p>
          <w:p w14:paraId="56A2EB51" w14:textId="77777777" w:rsidR="00296E35"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7BEFF25"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54EFC97" w14:textId="77777777" w:rsidR="00296E35" w:rsidRPr="00407576" w:rsidRDefault="00296E35" w:rsidP="002E3FCC">
            <w:pPr>
              <w:pStyle w:val="TAN"/>
            </w:pPr>
            <w:r w:rsidRPr="00407576">
              <w:t>NOTE 2: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9C8EFE3"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F810CDF"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54D7916A"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77777777" w:rsidR="00296E35" w:rsidRPr="00592E3B" w:rsidRDefault="00296E35" w:rsidP="002E3FCC">
            <w:pPr>
              <w:pStyle w:val="TAL"/>
              <w:rPr>
                <w:rFonts w:eastAsia="MS Mincho"/>
              </w:rPr>
            </w:pPr>
          </w:p>
        </w:tc>
      </w:tr>
      <w:tr w:rsidR="00296E35" w:rsidRPr="00592E3B" w14:paraId="606917F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2D4C18"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47CD12D4" w14:textId="77777777" w:rsidR="00296E35" w:rsidRPr="00592E3B" w:rsidRDefault="00296E35" w:rsidP="002E3FCC">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21582E40" w14:textId="77777777" w:rsidR="00296E35" w:rsidRPr="00592E3B" w:rsidRDefault="00296E35" w:rsidP="002E3FCC">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4EF321EB" w14:textId="77777777" w:rsidR="00296E35" w:rsidRPr="00592E3B" w:rsidRDefault="00296E35" w:rsidP="002E3FCC">
            <w:pPr>
              <w:pStyle w:val="TAL"/>
              <w:rPr>
                <w:rFonts w:eastAsia="MS Mincho"/>
              </w:rPr>
            </w:pP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77777777" w:rsidR="00296E35" w:rsidRDefault="00296E35" w:rsidP="002E3FCC">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0E0CF61B" w14:textId="77777777" w:rsidR="00296E35" w:rsidRPr="00592E3B" w:rsidRDefault="00296E35" w:rsidP="002E3FCC">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2" w:name="_Toc178186384"/>
      <w:bookmarkStart w:id="1293" w:name="_Toc181109125"/>
      <w:r w:rsidRPr="004B59AC">
        <w:t>6.8</w:t>
      </w:r>
      <w:r w:rsidRPr="004B59AC">
        <w:tab/>
        <w:t>MCData Message Store</w:t>
      </w:r>
      <w:bookmarkEnd w:id="1292"/>
      <w:bookmarkEnd w:id="1293"/>
    </w:p>
    <w:p w14:paraId="45F6DC15" w14:textId="77777777" w:rsidR="00296E35" w:rsidRPr="004B59AC" w:rsidRDefault="00296E35" w:rsidP="00296E35">
      <w:pPr>
        <w:pStyle w:val="Heading3"/>
      </w:pPr>
      <w:bookmarkStart w:id="1294" w:name="_Toc178186385"/>
      <w:bookmarkStart w:id="1295" w:name="_Toc181109126"/>
      <w:r w:rsidRPr="004B59AC">
        <w:t>6.8.1</w:t>
      </w:r>
      <w:r w:rsidRPr="004B59AC">
        <w:tab/>
        <w:t>On-network / MCData Message Store / Objects / Object upload / Object search / Update Object / Object retrieval / Delete stored object</w:t>
      </w:r>
      <w:bookmarkEnd w:id="1294"/>
      <w:bookmarkEnd w:id="1295"/>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296" w:name="_Hlk32583998"/>
      <w:r w:rsidRPr="004B59AC">
        <w:rPr>
          <w:rFonts w:eastAsia="Malgun Gothic"/>
        </w:rPr>
        <w:t> </w:t>
      </w:r>
      <w:bookmarkEnd w:id="1296"/>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6B457040" w:rsidR="00296E35" w:rsidRPr="004B59AC" w:rsidRDefault="00296E35" w:rsidP="002E3FCC">
            <w:pPr>
              <w:pStyle w:val="TAL"/>
            </w:pPr>
            <w:r w:rsidRPr="004B59AC">
              <w:t xml:space="preserve">Make the UE (MCData client) upload an object, test file 1 (TS </w:t>
            </w:r>
            <w:r>
              <w:t>37.579</w:t>
            </w:r>
            <w:r w:rsidRPr="004B59AC">
              <w:t>-7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77777777" w:rsidR="00296E35" w:rsidRPr="004B59AC" w:rsidRDefault="00296E35" w:rsidP="002E3FCC">
            <w:pPr>
              <w:pStyle w:val="TAL"/>
            </w:pPr>
            <w:r w:rsidRPr="004B59AC">
              <w:t>Make the UE (MCData client) search for existing objects that were created in the message store with a maximum number of responses set to 3.</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20312923"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 with a maximum number of responses set to 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4B59AC" w:rsidRDefault="00296E35" w:rsidP="002E3FCC">
            <w:pPr>
              <w:pStyle w:val="TAL"/>
            </w:pPr>
            <w:r w:rsidRPr="004B59AC">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4B59AC"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4B59AC" w:rsidRDefault="00296E35" w:rsidP="002E3FCC">
            <w:pPr>
              <w:pStyle w:val="TAL"/>
            </w:pPr>
            <w:r w:rsidRPr="004B59AC">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4B59AC" w:rsidRDefault="00296E35" w:rsidP="002E3FCC">
            <w:pPr>
              <w:pStyle w:val="TAL"/>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4B59AC">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297" w:name="_Toc178186386"/>
      <w:bookmarkStart w:id="1298" w:name="_Toc181109127"/>
      <w:r w:rsidRPr="0069162F">
        <w:t>6.8.2</w:t>
      </w:r>
      <w:r w:rsidRPr="0069162F">
        <w:tab/>
        <w:t>On-network / MCData Message Store / Folders / Discover a folder / Create a folder / Object and folder copy / Search a folder / Move a folder / Delete a folder</w:t>
      </w:r>
      <w:bookmarkEnd w:id="1297"/>
      <w:bookmarkEnd w:id="1298"/>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299"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299"/>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3ADF596C" w:rsidR="00296E35" w:rsidRPr="0069162F" w:rsidRDefault="00296E35" w:rsidP="002E3FCC">
            <w:pPr>
              <w:pStyle w:val="TAL"/>
            </w:pPr>
            <w:r w:rsidRPr="0069162F">
              <w:t xml:space="preserve">Make the UE (MCData client) upload an object, test file 1 (TS </w:t>
            </w:r>
            <w:r>
              <w:t>37.579</w:t>
            </w:r>
            <w:r w:rsidRPr="0069162F">
              <w:t>-7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37E93307" w:rsidR="00296E35" w:rsidRPr="0069162F" w:rsidRDefault="00296E35" w:rsidP="002E3FCC">
            <w:pPr>
              <w:pStyle w:val="TAL"/>
            </w:pPr>
            <w:r w:rsidRPr="0069162F">
              <w:t xml:space="preserve">Make the UE (MCData client) copy an object, test file 1 (TS </w:t>
            </w:r>
            <w:r>
              <w:t>37.579</w:t>
            </w:r>
            <w:r w:rsidRPr="0069162F">
              <w:t>-7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4A5B39E3"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 xml:space="preserve">[2] Table 5.3C.17.2-1 to copy an object, test file 1 (TS </w:t>
            </w:r>
            <w:r>
              <w:t>37.579</w:t>
            </w:r>
            <w:r w:rsidRPr="0069162F">
              <w:t>-7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69162F" w:rsidRDefault="00296E35" w:rsidP="002E3FCC">
            <w:pPr>
              <w:pStyle w:val="TAL"/>
            </w:pPr>
            <w:r w:rsidRPr="0069162F">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69162F" w:rsidRDefault="00296E35" w:rsidP="002E3FCC">
            <w:pPr>
              <w:pStyle w:val="TAL"/>
            </w:pPr>
            <w:r w:rsidRPr="0069162F">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69162F" w:rsidDel="00135714" w:rsidRDefault="00296E35" w:rsidP="002E3FCC">
            <w:pPr>
              <w:pStyle w:val="TAL"/>
            </w:pPr>
            <w:r w:rsidRPr="0069162F">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69162F"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69162F" w:rsidRDefault="00296E35" w:rsidP="002E3FCC">
            <w:pPr>
              <w:pStyle w:val="TAL"/>
            </w:pPr>
            <w:r w:rsidRPr="0069162F">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69162F" w:rsidRDefault="00296E35" w:rsidP="002E3FCC">
            <w:pPr>
              <w:pStyle w:val="TAL"/>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69162F"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69162F" w:rsidRDefault="00296E35" w:rsidP="002E3FCC">
            <w:pPr>
              <w:pStyle w:val="TAL"/>
            </w:pPr>
            <w:r w:rsidRPr="0069162F">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69162F" w:rsidRDefault="00296E35" w:rsidP="002E3FCC">
            <w:pPr>
              <w:pStyle w:val="TAL"/>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69162F" w:rsidRDefault="00296E35" w:rsidP="002E3FCC">
            <w:pPr>
              <w:pStyle w:val="TAL"/>
            </w:pPr>
            <w:r w:rsidRPr="0069162F">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69162F"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69162F" w:rsidRDefault="00296E35" w:rsidP="002E3FCC">
            <w:pPr>
              <w:pStyle w:val="TAL"/>
            </w:pPr>
            <w:r w:rsidRPr="0069162F">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69162F" w:rsidRDefault="00296E35" w:rsidP="002E3FCC">
            <w:pPr>
              <w:pStyle w:val="TAL"/>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69162F"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69162F" w:rsidRDefault="00296E35" w:rsidP="002E3FCC">
            <w:pPr>
              <w:pStyle w:val="TAL"/>
            </w:pPr>
            <w:r w:rsidRPr="0069162F">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69162F" w:rsidRDefault="00296E35" w:rsidP="002E3FCC">
            <w:pPr>
              <w:pStyle w:val="TAL"/>
            </w:pPr>
          </w:p>
          <w:p w14:paraId="19FF65C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69162F" w:rsidRDefault="00296E35" w:rsidP="002E3FCC">
            <w:pPr>
              <w:pStyle w:val="TAL"/>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0" w:name="_Toc178186387"/>
      <w:bookmarkStart w:id="1301" w:name="_Toc181109128"/>
      <w:r w:rsidRPr="00EF2220">
        <w:t>6.8.3</w:t>
      </w:r>
      <w:r w:rsidRPr="00EF2220">
        <w:tab/>
        <w:t>On-network / MCData Message Store / Subscription / Create a subscription to notifications / Update a subscription to notifications / Delete a subscription to notifications</w:t>
      </w:r>
      <w:bookmarkEnd w:id="1300"/>
      <w:bookmarkEnd w:id="1301"/>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02" w:name="_Toc178186388"/>
      <w:bookmarkStart w:id="1303" w:name="_Toc181109129"/>
      <w:r w:rsidRPr="00C26BBB">
        <w:t>6.8.4</w:t>
      </w:r>
      <w:r w:rsidRPr="00C26BBB">
        <w:tab/>
        <w:t>On-network / MCData Message Store / Synchronization / Synchronization notifications / Search-based synchronization</w:t>
      </w:r>
      <w:bookmarkEnd w:id="1302"/>
      <w:bookmarkEnd w:id="1303"/>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C26BBB" w:rsidRDefault="00296E35" w:rsidP="002E3FCC">
            <w:pPr>
              <w:pStyle w:val="TAL"/>
            </w:pPr>
            <w:r w:rsidRPr="00C26BBB">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C26BBB" w:rsidDel="00094B0A" w:rsidRDefault="00296E35" w:rsidP="002E3FCC">
            <w:pPr>
              <w:pStyle w:val="TAL"/>
            </w:pPr>
            <w:r w:rsidRPr="00C26BBB">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04" w:name="_Toc100778813"/>
      <w:bookmarkStart w:id="1305" w:name="_Toc101286144"/>
      <w:bookmarkStart w:id="1306" w:name="_Toc106817730"/>
      <w:bookmarkStart w:id="1307" w:name="_Toc106817855"/>
      <w:bookmarkStart w:id="1308" w:name="_Toc178186389"/>
      <w:bookmarkStart w:id="1309" w:name="_Toc181109130"/>
      <w:r w:rsidRPr="001C0FC4">
        <w:t>7</w:t>
      </w:r>
      <w:r w:rsidRPr="001C0FC4">
        <w:tab/>
        <w:t>Off-Network Test Scenarios</w:t>
      </w:r>
      <w:bookmarkEnd w:id="370"/>
      <w:bookmarkEnd w:id="371"/>
      <w:bookmarkEnd w:id="372"/>
      <w:bookmarkEnd w:id="373"/>
      <w:bookmarkEnd w:id="374"/>
      <w:bookmarkEnd w:id="375"/>
      <w:bookmarkEnd w:id="376"/>
      <w:bookmarkEnd w:id="377"/>
      <w:bookmarkEnd w:id="378"/>
      <w:bookmarkEnd w:id="1304"/>
      <w:bookmarkEnd w:id="1305"/>
      <w:bookmarkEnd w:id="1306"/>
      <w:bookmarkEnd w:id="1307"/>
      <w:bookmarkEnd w:id="1308"/>
      <w:bookmarkEnd w:id="1309"/>
    </w:p>
    <w:p w14:paraId="6FE5CB7B" w14:textId="77777777" w:rsidR="00296E35" w:rsidRPr="001C0FC4" w:rsidRDefault="00296E35" w:rsidP="00296E35">
      <w:pPr>
        <w:pStyle w:val="Heading2"/>
      </w:pPr>
      <w:bookmarkStart w:id="1310" w:name="_Toc106817731"/>
      <w:bookmarkStart w:id="1311" w:name="_Toc106817856"/>
      <w:bookmarkStart w:id="1312" w:name="_Toc178186390"/>
      <w:bookmarkStart w:id="1313" w:name="_Toc181109131"/>
      <w:bookmarkStart w:id="1314" w:name="_Toc522499824"/>
      <w:bookmarkStart w:id="1315" w:name="_Toc25610677"/>
      <w:r w:rsidRPr="001C0FC4">
        <w:t>7.1</w:t>
      </w:r>
      <w:r w:rsidRPr="001C0FC4">
        <w:tab/>
        <w:t>Short Data Service (SDS)</w:t>
      </w:r>
      <w:bookmarkEnd w:id="1310"/>
      <w:bookmarkEnd w:id="1311"/>
      <w:bookmarkEnd w:id="1312"/>
      <w:bookmarkEnd w:id="1313"/>
    </w:p>
    <w:p w14:paraId="5DBC2FFB" w14:textId="77777777" w:rsidR="00296E35" w:rsidRPr="001C0FC4" w:rsidRDefault="00296E35" w:rsidP="00296E35">
      <w:pPr>
        <w:pStyle w:val="Heading3"/>
      </w:pPr>
      <w:bookmarkStart w:id="1316" w:name="_Toc106817732"/>
      <w:bookmarkStart w:id="1317" w:name="_Toc106817857"/>
      <w:bookmarkStart w:id="1318" w:name="_Toc178186391"/>
      <w:bookmarkStart w:id="1319" w:name="_Toc181109132"/>
      <w:r w:rsidRPr="001C0FC4">
        <w:t>7.1.1</w:t>
      </w:r>
      <w:r w:rsidRPr="001C0FC4">
        <w:tab/>
        <w:t>Off-network / Short Data Service (SDS) / Standalone SDS using signalling control plane / One-to-one SDS message / Client Originated (CO)</w:t>
      </w:r>
      <w:bookmarkEnd w:id="1316"/>
      <w:bookmarkEnd w:id="1317"/>
      <w:bookmarkEnd w:id="1318"/>
      <w:bookmarkEnd w:id="1319"/>
    </w:p>
    <w:p w14:paraId="1789AB98" w14:textId="77777777" w:rsidR="00296E35" w:rsidRPr="001C0FC4" w:rsidRDefault="00296E35" w:rsidP="00296E35">
      <w:pPr>
        <w:pStyle w:val="H6"/>
      </w:pPr>
      <w:bookmarkStart w:id="1320" w:name="_Toc52787543"/>
      <w:bookmarkStart w:id="1321" w:name="_Toc52787725"/>
      <w:bookmarkStart w:id="1322" w:name="_Toc75906947"/>
      <w:bookmarkStart w:id="1323" w:name="_Toc75907284"/>
      <w:r w:rsidRPr="001C0FC4">
        <w:t>7.1.1.1</w:t>
      </w:r>
      <w:r w:rsidRPr="001C0FC4">
        <w:tab/>
        <w:t>Test Purpose (TP)</w:t>
      </w:r>
      <w:bookmarkEnd w:id="1320"/>
      <w:bookmarkEnd w:id="1321"/>
      <w:bookmarkEnd w:id="1322"/>
      <w:bookmarkEnd w:id="1323"/>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24"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24"/>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25" w:name="_Toc106817733"/>
      <w:bookmarkStart w:id="1326" w:name="_Toc106817858"/>
      <w:bookmarkStart w:id="1327" w:name="_Toc178186392"/>
      <w:bookmarkStart w:id="1328" w:name="_Toc181109133"/>
      <w:bookmarkStart w:id="1329" w:name="_Hlk100235200"/>
      <w:r w:rsidRPr="001C0FC4">
        <w:t>7.1.2</w:t>
      </w:r>
      <w:r w:rsidRPr="001C0FC4">
        <w:tab/>
        <w:t>Off-network / Short Data Service (SDS) / Standalone SDS using signalling control plane / One-to-one SDS message / Client Terminated (CT)</w:t>
      </w:r>
      <w:bookmarkEnd w:id="1325"/>
      <w:bookmarkEnd w:id="1326"/>
      <w:bookmarkEnd w:id="1327"/>
      <w:bookmarkEnd w:id="1328"/>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29"/>
    </w:tbl>
    <w:p w14:paraId="4493A9A1" w14:textId="77777777" w:rsidR="00296E35" w:rsidRPr="001C0FC4" w:rsidRDefault="00296E35" w:rsidP="00296E35"/>
    <w:p w14:paraId="6FDF5BE1" w14:textId="77777777" w:rsidR="00296E35" w:rsidRPr="001C0FC4" w:rsidRDefault="00296E35" w:rsidP="00296E35">
      <w:pPr>
        <w:pStyle w:val="Heading3"/>
      </w:pPr>
      <w:bookmarkStart w:id="1330" w:name="_Toc106817734"/>
      <w:bookmarkStart w:id="1331" w:name="_Toc106817859"/>
      <w:bookmarkStart w:id="1332" w:name="_Toc178186393"/>
      <w:bookmarkStart w:id="1333" w:name="_Toc181109134"/>
      <w:r w:rsidRPr="001C0FC4">
        <w:t>7.1.3</w:t>
      </w:r>
      <w:r w:rsidRPr="001C0FC4">
        <w:tab/>
        <w:t>Off-network / Short Data Service (SDS) / Standalone SDS using signalling control plane / Group SDS message / Client Originated (CO)</w:t>
      </w:r>
      <w:bookmarkEnd w:id="1330"/>
      <w:bookmarkEnd w:id="1331"/>
      <w:bookmarkEnd w:id="1332"/>
      <w:bookmarkEnd w:id="1333"/>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34" w:name="_Toc106817735"/>
      <w:bookmarkStart w:id="1335" w:name="_Toc106817860"/>
      <w:bookmarkStart w:id="1336" w:name="_Toc178186394"/>
      <w:bookmarkStart w:id="1337" w:name="_Toc181109135"/>
      <w:r w:rsidRPr="001C0FC4">
        <w:t>7.1.4</w:t>
      </w:r>
      <w:r w:rsidRPr="001C0FC4">
        <w:tab/>
        <w:t>Off-network / Short Data Service (SDS) / Standalone SDS using signalling control plane / Group SDS message / Client Terminated (CT)</w:t>
      </w:r>
      <w:bookmarkEnd w:id="1334"/>
      <w:bookmarkEnd w:id="1335"/>
      <w:bookmarkEnd w:id="1336"/>
      <w:bookmarkEnd w:id="1337"/>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38" w:name="_Toc106817736"/>
      <w:bookmarkStart w:id="1339" w:name="_Toc106817861"/>
      <w:bookmarkStart w:id="1340" w:name="_Toc178186395"/>
      <w:bookmarkStart w:id="1341" w:name="_Toc181109136"/>
      <w:r w:rsidRPr="001C0FC4">
        <w:t>7.2</w:t>
      </w:r>
      <w:r w:rsidRPr="001C0FC4">
        <w:tab/>
        <w:t>Enhanced Status (ES)</w:t>
      </w:r>
      <w:bookmarkEnd w:id="1338"/>
      <w:bookmarkEnd w:id="1339"/>
      <w:bookmarkEnd w:id="1340"/>
      <w:bookmarkEnd w:id="1341"/>
    </w:p>
    <w:p w14:paraId="41B1CD34" w14:textId="77777777" w:rsidR="00296E35" w:rsidRPr="001C0FC4" w:rsidRDefault="00296E35" w:rsidP="00296E35">
      <w:pPr>
        <w:pStyle w:val="Heading3"/>
      </w:pPr>
      <w:bookmarkStart w:id="1342" w:name="_Toc106817737"/>
      <w:bookmarkStart w:id="1343" w:name="_Toc106817862"/>
      <w:bookmarkStart w:id="1344" w:name="_Toc178186396"/>
      <w:bookmarkStart w:id="1345" w:name="_Toc181109137"/>
      <w:r w:rsidRPr="001C0FC4">
        <w:t>7.2.1</w:t>
      </w:r>
      <w:r w:rsidRPr="001C0FC4">
        <w:tab/>
        <w:t>Off-network / Enhanced Status (ES) / Client Originated (CO)</w:t>
      </w:r>
      <w:bookmarkEnd w:id="1342"/>
      <w:bookmarkEnd w:id="1343"/>
      <w:bookmarkEnd w:id="1344"/>
      <w:bookmarkEnd w:id="1345"/>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46" w:name="_Toc106817738"/>
      <w:bookmarkStart w:id="1347" w:name="_Toc106817863"/>
      <w:bookmarkStart w:id="1348" w:name="_Toc178186397"/>
      <w:bookmarkStart w:id="1349" w:name="_Toc181109138"/>
      <w:r w:rsidRPr="001C0FC4">
        <w:t>7.2.2</w:t>
      </w:r>
      <w:r w:rsidRPr="001C0FC4">
        <w:tab/>
        <w:t>Off-network / Enhanced Status (ES) / Client Terminated (CT)</w:t>
      </w:r>
      <w:bookmarkEnd w:id="1346"/>
      <w:bookmarkEnd w:id="1347"/>
      <w:bookmarkEnd w:id="1348"/>
      <w:bookmarkEnd w:id="1349"/>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50" w:name="_Toc178186398"/>
      <w:bookmarkStart w:id="1351" w:name="_Toc181109139"/>
      <w:r w:rsidRPr="00146AA0">
        <w:t>7.3</w:t>
      </w:r>
      <w:r w:rsidRPr="00146AA0">
        <w:tab/>
        <w:t>Emergency Alert</w:t>
      </w:r>
      <w:bookmarkEnd w:id="1350"/>
      <w:bookmarkEnd w:id="1351"/>
    </w:p>
    <w:p w14:paraId="08A9F117" w14:textId="77777777" w:rsidR="00296E35" w:rsidRDefault="00296E35" w:rsidP="00296E35">
      <w:pPr>
        <w:pStyle w:val="Heading3"/>
      </w:pPr>
      <w:bookmarkStart w:id="1352" w:name="_Toc178186399"/>
      <w:bookmarkStart w:id="1353" w:name="_Toc181109140"/>
      <w:r>
        <w:t>7.3.1</w:t>
      </w:r>
      <w:r>
        <w:tab/>
        <w:t>Off-network / Group Call / Emergency Alert / Emergency Alert Retransmission / Cancel Emergency Alert / Client Originated (CO)</w:t>
      </w:r>
      <w:bookmarkEnd w:id="1352"/>
      <w:bookmarkEnd w:id="1353"/>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54" w:name="_Toc178186400"/>
      <w:bookmarkStart w:id="1355" w:name="_Toc181109141"/>
      <w:r>
        <w:t>7.3.2</w:t>
      </w:r>
      <w:r>
        <w:tab/>
        <w:t>Off-network / Group Call / Emergency Alert / Emergency Alert Retransmission / Cancel Emergency Alert / Client Terminated (CT)</w:t>
      </w:r>
      <w:bookmarkEnd w:id="1354"/>
      <w:bookmarkEnd w:id="1355"/>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56" w:name="_Toc27406720"/>
      <w:bookmarkStart w:id="1357" w:name="_Toc36037487"/>
      <w:bookmarkStart w:id="1358" w:name="_Toc43837858"/>
      <w:bookmarkStart w:id="1359" w:name="_Toc51832403"/>
      <w:bookmarkStart w:id="1360" w:name="_Toc60167107"/>
      <w:bookmarkStart w:id="1361" w:name="_Toc68108949"/>
      <w:bookmarkStart w:id="1362" w:name="_Toc75458758"/>
      <w:bookmarkStart w:id="1363" w:name="_Toc90631883"/>
      <w:bookmarkStart w:id="1364" w:name="_Toc100778814"/>
      <w:bookmarkStart w:id="1365" w:name="_Toc101286145"/>
      <w:bookmarkStart w:id="1366" w:name="_Toc106817739"/>
      <w:bookmarkStart w:id="1367" w:name="_Toc106817864"/>
      <w:bookmarkStart w:id="1368" w:name="_Toc178186401"/>
      <w:bookmarkStart w:id="1369" w:name="_Toc181109142"/>
      <w:bookmarkStart w:id="1370" w:name="_Toc522499834"/>
      <w:bookmarkStart w:id="1371" w:name="_Toc25610687"/>
      <w:bookmarkStart w:id="1372" w:name="_Toc42507371"/>
      <w:bookmarkStart w:id="1373" w:name="_Toc52307902"/>
      <w:bookmarkStart w:id="1374" w:name="_Toc52782478"/>
      <w:bookmarkStart w:id="1375" w:name="_Toc52783089"/>
      <w:bookmarkStart w:id="1376" w:name="_Toc59042958"/>
      <w:bookmarkStart w:id="1377" w:name="_Toc75459164"/>
      <w:bookmarkStart w:id="1378" w:name="_Toc90630607"/>
      <w:bookmarkEnd w:id="1314"/>
      <w:bookmarkEnd w:id="1315"/>
      <w:r w:rsidRPr="001C0FC4">
        <w:t>Annex A (normative):</w:t>
      </w:r>
      <w:r w:rsidRPr="001C0FC4">
        <w:br/>
        <w:t xml:space="preserve">Test </w:t>
      </w:r>
      <w:bookmarkEnd w:id="1356"/>
      <w:bookmarkEnd w:id="1357"/>
      <w:bookmarkEnd w:id="1358"/>
      <w:bookmarkEnd w:id="1359"/>
      <w:bookmarkEnd w:id="1360"/>
      <w:bookmarkEnd w:id="1361"/>
      <w:bookmarkEnd w:id="1362"/>
      <w:bookmarkEnd w:id="1363"/>
      <w:r w:rsidRPr="001C0FC4">
        <w:t>Files</w:t>
      </w:r>
      <w:bookmarkEnd w:id="1364"/>
      <w:bookmarkEnd w:id="1365"/>
      <w:bookmarkEnd w:id="1366"/>
      <w:bookmarkEnd w:id="1367"/>
      <w:bookmarkEnd w:id="1368"/>
      <w:bookmarkEnd w:id="1369"/>
    </w:p>
    <w:p w14:paraId="3A9A1E71" w14:textId="77777777" w:rsidR="00296E35" w:rsidRPr="001C0FC4" w:rsidRDefault="00296E35" w:rsidP="00296E35">
      <w:pPr>
        <w:pStyle w:val="Heading1"/>
      </w:pPr>
      <w:bookmarkStart w:id="1379" w:name="_Toc27406721"/>
      <w:bookmarkStart w:id="1380" w:name="_Toc36037488"/>
      <w:bookmarkStart w:id="1381" w:name="_Toc43837859"/>
      <w:bookmarkStart w:id="1382" w:name="_Toc51832404"/>
      <w:bookmarkStart w:id="1383" w:name="_Toc60167108"/>
      <w:bookmarkStart w:id="1384" w:name="_Toc68108950"/>
      <w:bookmarkStart w:id="1385" w:name="_Toc75458759"/>
      <w:bookmarkStart w:id="1386" w:name="_Toc90631884"/>
      <w:bookmarkStart w:id="1387" w:name="_Toc100778815"/>
      <w:bookmarkStart w:id="1388" w:name="_Toc101286146"/>
      <w:bookmarkStart w:id="1389" w:name="_Toc106817740"/>
      <w:bookmarkStart w:id="1390" w:name="_Toc106817865"/>
      <w:bookmarkStart w:id="1391" w:name="_Toc178186402"/>
      <w:bookmarkStart w:id="1392" w:name="_Toc181109143"/>
      <w:r w:rsidRPr="001C0FC4">
        <w:t>A.1</w:t>
      </w:r>
      <w:r w:rsidRPr="001C0FC4">
        <w:tab/>
      </w:r>
      <w:bookmarkEnd w:id="1379"/>
      <w:bookmarkEnd w:id="1380"/>
      <w:bookmarkEnd w:id="1381"/>
      <w:bookmarkEnd w:id="1382"/>
      <w:bookmarkEnd w:id="1383"/>
      <w:bookmarkEnd w:id="1384"/>
      <w:bookmarkEnd w:id="1385"/>
      <w:bookmarkEnd w:id="1386"/>
      <w:r w:rsidRPr="001C0FC4">
        <w:t>Introduction</w:t>
      </w:r>
      <w:bookmarkEnd w:id="1387"/>
      <w:bookmarkEnd w:id="1388"/>
      <w:bookmarkEnd w:id="1389"/>
      <w:bookmarkEnd w:id="1390"/>
      <w:bookmarkEnd w:id="1391"/>
      <w:bookmarkEnd w:id="1392"/>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393" w:name="_Toc100778816"/>
      <w:bookmarkStart w:id="1394" w:name="_Toc101286147"/>
      <w:bookmarkStart w:id="1395" w:name="_Toc106817741"/>
      <w:bookmarkStart w:id="1396" w:name="_Toc106817866"/>
      <w:bookmarkStart w:id="1397" w:name="_Toc178186403"/>
      <w:bookmarkStart w:id="1398" w:name="_Toc181109144"/>
      <w:r w:rsidRPr="001C0FC4">
        <w:t>A.2</w:t>
      </w:r>
      <w:r w:rsidRPr="001C0FC4">
        <w:tab/>
        <w:t>Test files for client originated file distribution</w:t>
      </w:r>
      <w:bookmarkEnd w:id="1393"/>
      <w:bookmarkEnd w:id="1394"/>
      <w:bookmarkEnd w:id="1395"/>
      <w:bookmarkEnd w:id="1396"/>
      <w:bookmarkEnd w:id="1397"/>
      <w:bookmarkEnd w:id="1398"/>
    </w:p>
    <w:p w14:paraId="147DE765" w14:textId="77777777" w:rsidR="00296E35" w:rsidRPr="001C0FC4" w:rsidRDefault="00296E35" w:rsidP="00296E35">
      <w:pPr>
        <w:pStyle w:val="Heading2"/>
      </w:pPr>
      <w:bookmarkStart w:id="1399" w:name="_Toc27406724"/>
      <w:bookmarkStart w:id="1400" w:name="_Toc36037491"/>
      <w:bookmarkStart w:id="1401" w:name="_Toc43837862"/>
      <w:bookmarkStart w:id="1402" w:name="_Toc51832407"/>
      <w:bookmarkStart w:id="1403" w:name="_Toc60167111"/>
      <w:bookmarkStart w:id="1404" w:name="_Toc68108953"/>
      <w:bookmarkStart w:id="1405" w:name="_Toc75458762"/>
      <w:bookmarkStart w:id="1406" w:name="_Toc90631887"/>
      <w:bookmarkStart w:id="1407" w:name="_Toc100778817"/>
      <w:bookmarkStart w:id="1408" w:name="_Toc101286148"/>
      <w:bookmarkStart w:id="1409" w:name="_Toc106817742"/>
      <w:bookmarkStart w:id="1410" w:name="_Toc106817867"/>
      <w:bookmarkStart w:id="1411" w:name="_Toc178186404"/>
      <w:bookmarkStart w:id="1412" w:name="_Toc181109145"/>
      <w:r w:rsidRPr="001C0FC4">
        <w:t>A.2.1</w:t>
      </w:r>
      <w:r w:rsidRPr="001C0FC4">
        <w:tab/>
      </w:r>
      <w:bookmarkEnd w:id="1399"/>
      <w:bookmarkEnd w:id="1400"/>
      <w:bookmarkEnd w:id="1401"/>
      <w:bookmarkEnd w:id="1402"/>
      <w:bookmarkEnd w:id="1403"/>
      <w:bookmarkEnd w:id="1404"/>
      <w:bookmarkEnd w:id="1405"/>
      <w:bookmarkEnd w:id="1406"/>
      <w:r w:rsidRPr="001C0FC4">
        <w:t>Test File 1 for CO FD</w:t>
      </w:r>
      <w:bookmarkEnd w:id="1407"/>
      <w:bookmarkEnd w:id="1408"/>
      <w:bookmarkEnd w:id="1409"/>
      <w:bookmarkEnd w:id="1410"/>
      <w:bookmarkEnd w:id="1411"/>
      <w:bookmarkEnd w:id="1412"/>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13" w:name="_Toc100778818"/>
      <w:bookmarkStart w:id="1414" w:name="_Toc101286149"/>
      <w:bookmarkStart w:id="1415" w:name="_Toc106817743"/>
      <w:bookmarkStart w:id="1416" w:name="_Toc106817868"/>
      <w:bookmarkStart w:id="1417" w:name="_Toc178186405"/>
      <w:bookmarkStart w:id="1418" w:name="_Toc181109146"/>
      <w:r w:rsidRPr="001C0FC4">
        <w:t>A.2.2</w:t>
      </w:r>
      <w:r w:rsidRPr="001C0FC4">
        <w:tab/>
        <w:t>Test File 2 for CO FD</w:t>
      </w:r>
      <w:bookmarkEnd w:id="1413"/>
      <w:bookmarkEnd w:id="1414"/>
      <w:bookmarkEnd w:id="1415"/>
      <w:bookmarkEnd w:id="1416"/>
      <w:bookmarkEnd w:id="1417"/>
      <w:bookmarkEnd w:id="1418"/>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19" w:name="_Toc100778819"/>
      <w:bookmarkStart w:id="1420" w:name="_Toc101286150"/>
      <w:bookmarkStart w:id="1421" w:name="_Toc106817744"/>
      <w:bookmarkStart w:id="1422" w:name="_Toc106817869"/>
      <w:bookmarkStart w:id="1423" w:name="_Toc178186406"/>
      <w:bookmarkStart w:id="1424" w:name="_Toc181109147"/>
      <w:r w:rsidRPr="001C0FC4">
        <w:t>A.3</w:t>
      </w:r>
      <w:r w:rsidRPr="001C0FC4">
        <w:tab/>
        <w:t>Test files for client terminated file distribution</w:t>
      </w:r>
      <w:bookmarkEnd w:id="1419"/>
      <w:bookmarkEnd w:id="1420"/>
      <w:bookmarkEnd w:id="1421"/>
      <w:bookmarkEnd w:id="1422"/>
      <w:bookmarkEnd w:id="1423"/>
      <w:bookmarkEnd w:id="1424"/>
    </w:p>
    <w:p w14:paraId="0DEE8A9A" w14:textId="77777777" w:rsidR="00296E35" w:rsidRPr="001C0FC4" w:rsidRDefault="00296E35" w:rsidP="00296E35">
      <w:pPr>
        <w:pStyle w:val="Heading2"/>
      </w:pPr>
      <w:bookmarkStart w:id="1425" w:name="_Toc100778820"/>
      <w:bookmarkStart w:id="1426" w:name="_Toc101286151"/>
      <w:bookmarkStart w:id="1427" w:name="_Toc106817745"/>
      <w:bookmarkStart w:id="1428" w:name="_Toc106817870"/>
      <w:bookmarkStart w:id="1429" w:name="_Toc178186407"/>
      <w:bookmarkStart w:id="1430" w:name="_Toc181109148"/>
      <w:r w:rsidRPr="001C0FC4">
        <w:t>A.3.1</w:t>
      </w:r>
      <w:r w:rsidRPr="001C0FC4">
        <w:tab/>
        <w:t>Test File 1 for CT FD</w:t>
      </w:r>
      <w:bookmarkEnd w:id="1425"/>
      <w:bookmarkEnd w:id="1426"/>
      <w:bookmarkEnd w:id="1427"/>
      <w:bookmarkEnd w:id="1428"/>
      <w:bookmarkEnd w:id="1429"/>
      <w:bookmarkEnd w:id="1430"/>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31" w:name="_Toc100778821"/>
      <w:bookmarkStart w:id="1432" w:name="_Toc101286152"/>
      <w:bookmarkStart w:id="1433" w:name="_Toc106817746"/>
      <w:bookmarkStart w:id="1434" w:name="_Toc106817871"/>
      <w:bookmarkStart w:id="1435" w:name="_Toc178186408"/>
      <w:bookmarkStart w:id="1436" w:name="_Toc181109149"/>
      <w:r w:rsidRPr="001C0FC4">
        <w:t>A.3.2</w:t>
      </w:r>
      <w:r w:rsidRPr="001C0FC4">
        <w:tab/>
        <w:t>Test File 2 for CT FD</w:t>
      </w:r>
      <w:bookmarkEnd w:id="1431"/>
      <w:bookmarkEnd w:id="1432"/>
      <w:bookmarkEnd w:id="1433"/>
      <w:bookmarkEnd w:id="1434"/>
      <w:bookmarkEnd w:id="1435"/>
      <w:bookmarkEnd w:id="1436"/>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37" w:name="_Toc100778822"/>
      <w:bookmarkStart w:id="1438" w:name="_Toc101286153"/>
      <w:bookmarkStart w:id="1439" w:name="_Toc106817747"/>
      <w:bookmarkStart w:id="1440" w:name="_Toc106817872"/>
      <w:bookmarkStart w:id="1441" w:name="_Toc178186409"/>
      <w:bookmarkStart w:id="1442" w:name="_Toc181109150"/>
      <w:r w:rsidRPr="001C0FC4">
        <w:t>Annex B (informative):</w:t>
      </w:r>
      <w:r w:rsidRPr="001C0FC4">
        <w:br/>
        <w:t>Change history</w:t>
      </w:r>
      <w:bookmarkEnd w:id="183"/>
      <w:bookmarkEnd w:id="1370"/>
      <w:bookmarkEnd w:id="1371"/>
      <w:bookmarkEnd w:id="1372"/>
      <w:bookmarkEnd w:id="1373"/>
      <w:bookmarkEnd w:id="1374"/>
      <w:bookmarkEnd w:id="1375"/>
      <w:bookmarkEnd w:id="1376"/>
      <w:bookmarkEnd w:id="1377"/>
      <w:bookmarkEnd w:id="1378"/>
      <w:bookmarkEnd w:id="1437"/>
      <w:bookmarkEnd w:id="1438"/>
      <w:bookmarkEnd w:id="1439"/>
      <w:bookmarkEnd w:id="1440"/>
      <w:bookmarkEnd w:id="1441"/>
      <w:bookmarkEnd w:id="1442"/>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67"/>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4B53AA">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899"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567"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4B53AA">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899"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567"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bl>
    <w:p w14:paraId="68A32C4E" w14:textId="77777777" w:rsidR="00A960F8" w:rsidRPr="004D3578" w:rsidRDefault="00A960F8" w:rsidP="00606460">
      <w:pPr>
        <w:pStyle w:val="EW"/>
        <w:ind w:left="0" w:firstLine="0"/>
      </w:pPr>
    </w:p>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A2C37" w14:textId="77777777" w:rsidR="00DF2C37" w:rsidRDefault="00DF2C37">
      <w:r>
        <w:separator/>
      </w:r>
    </w:p>
  </w:endnote>
  <w:endnote w:type="continuationSeparator" w:id="0">
    <w:p w14:paraId="2CA664CE" w14:textId="77777777" w:rsidR="00DF2C37" w:rsidRDefault="00DF2C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B5066A" w14:textId="77777777" w:rsidR="00DF2C37" w:rsidRDefault="00DF2C37">
      <w:r>
        <w:separator/>
      </w:r>
    </w:p>
  </w:footnote>
  <w:footnote w:type="continuationSeparator" w:id="0">
    <w:p w14:paraId="46638EA9" w14:textId="77777777" w:rsidR="00DF2C37" w:rsidRDefault="00DF2C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D0D4B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53AA">
      <w:rPr>
        <w:rFonts w:ascii="Arial" w:hAnsi="Arial" w:cs="Arial"/>
        <w:b/>
        <w:noProof/>
        <w:sz w:val="18"/>
        <w:szCs w:val="18"/>
      </w:rPr>
      <w:t>3GPP TS 37.579-7 V0.0.1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965146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53A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70B9"/>
    <w:rsid w:val="00033397"/>
    <w:rsid w:val="00040095"/>
    <w:rsid w:val="00042488"/>
    <w:rsid w:val="00051834"/>
    <w:rsid w:val="00054A22"/>
    <w:rsid w:val="00062023"/>
    <w:rsid w:val="000655A6"/>
    <w:rsid w:val="0007444D"/>
    <w:rsid w:val="00080512"/>
    <w:rsid w:val="000C47C3"/>
    <w:rsid w:val="000C70BA"/>
    <w:rsid w:val="000D58AB"/>
    <w:rsid w:val="00114782"/>
    <w:rsid w:val="00122829"/>
    <w:rsid w:val="00133525"/>
    <w:rsid w:val="0014451A"/>
    <w:rsid w:val="00173E3B"/>
    <w:rsid w:val="00174E78"/>
    <w:rsid w:val="001853B0"/>
    <w:rsid w:val="001A4252"/>
    <w:rsid w:val="001A4C42"/>
    <w:rsid w:val="001A7420"/>
    <w:rsid w:val="001B21F9"/>
    <w:rsid w:val="001B5F8C"/>
    <w:rsid w:val="001B6637"/>
    <w:rsid w:val="001C21C3"/>
    <w:rsid w:val="001D02C2"/>
    <w:rsid w:val="001E7AFC"/>
    <w:rsid w:val="001F0C1D"/>
    <w:rsid w:val="001F1132"/>
    <w:rsid w:val="001F168B"/>
    <w:rsid w:val="00220C9A"/>
    <w:rsid w:val="002347A2"/>
    <w:rsid w:val="00241891"/>
    <w:rsid w:val="00255C5C"/>
    <w:rsid w:val="002675F0"/>
    <w:rsid w:val="0027143E"/>
    <w:rsid w:val="002760EE"/>
    <w:rsid w:val="00296E35"/>
    <w:rsid w:val="002B6339"/>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23334"/>
    <w:rsid w:val="004345EC"/>
    <w:rsid w:val="0044285E"/>
    <w:rsid w:val="00464BC0"/>
    <w:rsid w:val="00465515"/>
    <w:rsid w:val="0049751D"/>
    <w:rsid w:val="004B53AA"/>
    <w:rsid w:val="004C30AC"/>
    <w:rsid w:val="004D3578"/>
    <w:rsid w:val="004E207D"/>
    <w:rsid w:val="004E213A"/>
    <w:rsid w:val="004F0988"/>
    <w:rsid w:val="004F3340"/>
    <w:rsid w:val="0053388B"/>
    <w:rsid w:val="00533EA6"/>
    <w:rsid w:val="00535773"/>
    <w:rsid w:val="00543E6C"/>
    <w:rsid w:val="00545428"/>
    <w:rsid w:val="005574B3"/>
    <w:rsid w:val="00565087"/>
    <w:rsid w:val="00566846"/>
    <w:rsid w:val="00597B11"/>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68CA"/>
    <w:rsid w:val="00884BB8"/>
    <w:rsid w:val="008A3287"/>
    <w:rsid w:val="008C09A7"/>
    <w:rsid w:val="008C384C"/>
    <w:rsid w:val="008C7B64"/>
    <w:rsid w:val="008E2D68"/>
    <w:rsid w:val="008E6756"/>
    <w:rsid w:val="0090271F"/>
    <w:rsid w:val="00902E23"/>
    <w:rsid w:val="009114D7"/>
    <w:rsid w:val="0091348E"/>
    <w:rsid w:val="00917CCB"/>
    <w:rsid w:val="009266A5"/>
    <w:rsid w:val="00926852"/>
    <w:rsid w:val="00933FB0"/>
    <w:rsid w:val="00942EC2"/>
    <w:rsid w:val="00952783"/>
    <w:rsid w:val="00960759"/>
    <w:rsid w:val="00975DAE"/>
    <w:rsid w:val="0098685E"/>
    <w:rsid w:val="00993080"/>
    <w:rsid w:val="009A0570"/>
    <w:rsid w:val="009A3959"/>
    <w:rsid w:val="009B18D4"/>
    <w:rsid w:val="009B2604"/>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5A80"/>
    <w:rsid w:val="00AB4A5D"/>
    <w:rsid w:val="00AC6BC6"/>
    <w:rsid w:val="00AD31F8"/>
    <w:rsid w:val="00AD45A1"/>
    <w:rsid w:val="00AE351E"/>
    <w:rsid w:val="00AE6164"/>
    <w:rsid w:val="00AE65E2"/>
    <w:rsid w:val="00AF1460"/>
    <w:rsid w:val="00AF464E"/>
    <w:rsid w:val="00B02E87"/>
    <w:rsid w:val="00B11544"/>
    <w:rsid w:val="00B15449"/>
    <w:rsid w:val="00B36763"/>
    <w:rsid w:val="00B40885"/>
    <w:rsid w:val="00B43FB6"/>
    <w:rsid w:val="00B7233E"/>
    <w:rsid w:val="00B922F4"/>
    <w:rsid w:val="00B93086"/>
    <w:rsid w:val="00BA19ED"/>
    <w:rsid w:val="00BA4B8D"/>
    <w:rsid w:val="00BC0858"/>
    <w:rsid w:val="00BC0F7D"/>
    <w:rsid w:val="00BC1C4B"/>
    <w:rsid w:val="00BC2ECD"/>
    <w:rsid w:val="00BC6F5E"/>
    <w:rsid w:val="00BC7A0C"/>
    <w:rsid w:val="00BD7D31"/>
    <w:rsid w:val="00BE3255"/>
    <w:rsid w:val="00BF128E"/>
    <w:rsid w:val="00BF7C38"/>
    <w:rsid w:val="00C074DD"/>
    <w:rsid w:val="00C1496A"/>
    <w:rsid w:val="00C152FE"/>
    <w:rsid w:val="00C15DCA"/>
    <w:rsid w:val="00C33079"/>
    <w:rsid w:val="00C45231"/>
    <w:rsid w:val="00C50617"/>
    <w:rsid w:val="00C551FF"/>
    <w:rsid w:val="00C6688B"/>
    <w:rsid w:val="00C72833"/>
    <w:rsid w:val="00C80F1D"/>
    <w:rsid w:val="00C91962"/>
    <w:rsid w:val="00C93F40"/>
    <w:rsid w:val="00CA3D0C"/>
    <w:rsid w:val="00CB6E99"/>
    <w:rsid w:val="00CF5E3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2C37"/>
    <w:rsid w:val="00DF62CD"/>
    <w:rsid w:val="00E000DA"/>
    <w:rsid w:val="00E01A16"/>
    <w:rsid w:val="00E12347"/>
    <w:rsid w:val="00E16509"/>
    <w:rsid w:val="00E20B39"/>
    <w:rsid w:val="00E24999"/>
    <w:rsid w:val="00E31385"/>
    <w:rsid w:val="00E44582"/>
    <w:rsid w:val="00E44FFC"/>
    <w:rsid w:val="00E77645"/>
    <w:rsid w:val="00E807FC"/>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1241</TotalTime>
  <Pages>78</Pages>
  <Words>182791</Words>
  <Characters>1041909</Characters>
  <Application>Microsoft Office Word</Application>
  <DocSecurity>0</DocSecurity>
  <Lines>8682</Lines>
  <Paragraphs>2444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80</cp:revision>
  <cp:lastPrinted>2019-02-25T14:05:00Z</cp:lastPrinted>
  <dcterms:created xsi:type="dcterms:W3CDTF">2024-10-17T14:47:00Z</dcterms:created>
  <dcterms:modified xsi:type="dcterms:W3CDTF">2024-11-08T14:04:00Z</dcterms:modified>
</cp:coreProperties>
</file>