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6F7FE762"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FF244B">
              <w:rPr>
                <w:sz w:val="64"/>
              </w:rPr>
              <w:t>6</w:t>
            </w:r>
            <w:bookmarkEnd w:id="2"/>
            <w:r w:rsidRPr="00074501">
              <w:rPr>
                <w:sz w:val="64"/>
              </w:rPr>
              <w:t xml:space="preserve"> </w:t>
            </w:r>
            <w:r w:rsidRPr="00074501">
              <w:t>V</w:t>
            </w:r>
            <w:bookmarkStart w:id="3" w:name="specVersion"/>
            <w:r w:rsidRPr="00074501">
              <w:t>0.</w:t>
            </w:r>
            <w:r w:rsidR="008C09A7">
              <w:t>0</w:t>
            </w:r>
            <w:r w:rsidRPr="00074501">
              <w:t>.</w:t>
            </w:r>
            <w:bookmarkEnd w:id="3"/>
            <w:r w:rsidR="008C09A7">
              <w:t>1</w:t>
            </w:r>
            <w:r w:rsidRPr="00074501">
              <w:t xml:space="preserve"> </w:t>
            </w:r>
            <w:r w:rsidRPr="00074501">
              <w:rPr>
                <w:sz w:val="32"/>
              </w:rPr>
              <w:t>(</w:t>
            </w:r>
            <w:bookmarkStart w:id="4" w:name="issueDate"/>
            <w:r w:rsidRPr="00074501">
              <w:rPr>
                <w:sz w:val="32"/>
              </w:rPr>
              <w:t>202</w:t>
            </w:r>
            <w:r>
              <w:rPr>
                <w:sz w:val="32"/>
              </w:rPr>
              <w:t>4-1</w:t>
            </w:r>
            <w:bookmarkEnd w:id="4"/>
            <w:r>
              <w:rPr>
                <w:sz w:val="32"/>
              </w:rPr>
              <w:t>1</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8E5EC5">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132B43E3" w14:textId="0CD14AA4" w:rsidR="0082288F" w:rsidRDefault="00E807FC" w:rsidP="00711107">
            <w:pPr>
              <w:pStyle w:val="ZT"/>
              <w:framePr w:wrap="auto" w:hAnchor="text" w:yAlign="inline"/>
            </w:pPr>
            <w:r w:rsidRPr="00E807FC">
              <w:t>Part 6: Mission Critical Video (MCVideo) User Equipment (UE) Protocol conformance specification</w:t>
            </w:r>
            <w:r w:rsidR="0082288F" w:rsidRPr="0082288F">
              <w:t xml:space="preserve"> </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E82A98" w:rsidRPr="00AE6164" w14:paraId="0B3A7FFE" w14:textId="77777777" w:rsidTr="008E5EC5">
        <w:trPr>
          <w:cantSplit/>
        </w:trPr>
        <w:tc>
          <w:tcPr>
            <w:tcW w:w="10423" w:type="dxa"/>
            <w:gridSpan w:val="2"/>
            <w:tcBorders>
              <w:top w:val="single" w:sz="12" w:space="0" w:color="auto"/>
            </w:tcBorders>
            <w:shd w:val="clear" w:color="auto" w:fill="auto"/>
          </w:tcPr>
          <w:p w14:paraId="05619269" w14:textId="1F074E32" w:rsidR="00E82A98" w:rsidRPr="00AE6164" w:rsidRDefault="00E82A98" w:rsidP="00E82A98">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25pt" o:ole="">
                  <v:imagedata r:id="rId9" o:title=""/>
                </v:shape>
                <o:OLEObject Type="Embed" ProgID="Word.Picture.8" ShapeID="_x0000_i1025" DrawAspect="Content" ObjectID="_1792583532"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3pt;height:74.3pt" o:ole="">
                  <v:imagedata r:id="rId11" o:title=""/>
                </v:shape>
                <o:OLEObject Type="Embed" ProgID="Word.Picture.8" ShapeID="_x0000_i1026" DrawAspect="Content" ObjectID="_1792583533"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r w:rsidR="008214DB" w:rsidRPr="00711107">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BC88F25" w14:textId="7FAFE51D" w:rsidR="00874E8C" w:rsidRDefault="004D3578">
      <w:pPr>
        <w:pStyle w:val="TOC1"/>
        <w:rPr>
          <w:rFonts w:asciiTheme="minorHAnsi" w:eastAsiaTheme="minorEastAsia" w:hAnsiTheme="minorHAnsi" w:cstheme="minorBidi"/>
          <w:noProof/>
          <w:kern w:val="2"/>
          <w:szCs w:val="22"/>
          <w:lang w:val="en-SE" w:eastAsia="en-SE"/>
          <w14:ligatures w14:val="standardContextual"/>
        </w:rPr>
      </w:pPr>
      <w:r w:rsidRPr="004D3578">
        <w:fldChar w:fldCharType="begin"/>
      </w:r>
      <w:r w:rsidRPr="004D3578">
        <w:instrText xml:space="preserve"> TOC \o "1-9" </w:instrText>
      </w:r>
      <w:r w:rsidRPr="004D3578">
        <w:fldChar w:fldCharType="separate"/>
      </w:r>
      <w:r w:rsidR="00874E8C">
        <w:rPr>
          <w:noProof/>
        </w:rPr>
        <w:t>Foreword</w:t>
      </w:r>
      <w:r w:rsidR="00874E8C">
        <w:rPr>
          <w:noProof/>
        </w:rPr>
        <w:tab/>
      </w:r>
      <w:r w:rsidR="00874E8C">
        <w:rPr>
          <w:noProof/>
        </w:rPr>
        <w:fldChar w:fldCharType="begin"/>
      </w:r>
      <w:r w:rsidR="00874E8C">
        <w:rPr>
          <w:noProof/>
        </w:rPr>
        <w:instrText xml:space="preserve"> PAGEREF _Toc180160921 \h </w:instrText>
      </w:r>
      <w:r w:rsidR="00874E8C">
        <w:rPr>
          <w:noProof/>
        </w:rPr>
      </w:r>
      <w:r w:rsidR="00874E8C">
        <w:rPr>
          <w:noProof/>
        </w:rPr>
        <w:fldChar w:fldCharType="separate"/>
      </w:r>
      <w:r w:rsidR="00874E8C">
        <w:rPr>
          <w:noProof/>
        </w:rPr>
        <w:t>5</w:t>
      </w:r>
      <w:r w:rsidR="00874E8C">
        <w:rPr>
          <w:noProof/>
        </w:rPr>
        <w:fldChar w:fldCharType="end"/>
      </w:r>
    </w:p>
    <w:p w14:paraId="782846F8" w14:textId="3FCD22CA"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1</w:t>
      </w:r>
      <w:r>
        <w:rPr>
          <w:rFonts w:asciiTheme="minorHAnsi" w:eastAsiaTheme="minorEastAsia"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_Toc180160922 \h </w:instrText>
      </w:r>
      <w:r>
        <w:rPr>
          <w:noProof/>
        </w:rPr>
      </w:r>
      <w:r>
        <w:rPr>
          <w:noProof/>
        </w:rPr>
        <w:fldChar w:fldCharType="separate"/>
      </w:r>
      <w:r>
        <w:rPr>
          <w:noProof/>
        </w:rPr>
        <w:t>7</w:t>
      </w:r>
      <w:r>
        <w:rPr>
          <w:noProof/>
        </w:rPr>
        <w:fldChar w:fldCharType="end"/>
      </w:r>
    </w:p>
    <w:p w14:paraId="3C3791B4" w14:textId="7A5843F2"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2</w:t>
      </w:r>
      <w:r>
        <w:rPr>
          <w:rFonts w:asciiTheme="minorHAnsi" w:eastAsiaTheme="minorEastAsia"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_Toc180160923 \h </w:instrText>
      </w:r>
      <w:r>
        <w:rPr>
          <w:noProof/>
        </w:rPr>
      </w:r>
      <w:r>
        <w:rPr>
          <w:noProof/>
        </w:rPr>
        <w:fldChar w:fldCharType="separate"/>
      </w:r>
      <w:r>
        <w:rPr>
          <w:noProof/>
        </w:rPr>
        <w:t>7</w:t>
      </w:r>
      <w:r>
        <w:rPr>
          <w:noProof/>
        </w:rPr>
        <w:fldChar w:fldCharType="end"/>
      </w:r>
    </w:p>
    <w:p w14:paraId="3ADD78BD" w14:textId="598315EF"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3</w:t>
      </w:r>
      <w:r>
        <w:rPr>
          <w:rFonts w:asciiTheme="minorHAnsi" w:eastAsiaTheme="minorEastAsia"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_Toc180160924 \h </w:instrText>
      </w:r>
      <w:r>
        <w:rPr>
          <w:noProof/>
        </w:rPr>
      </w:r>
      <w:r>
        <w:rPr>
          <w:noProof/>
        </w:rPr>
        <w:fldChar w:fldCharType="separate"/>
      </w:r>
      <w:r>
        <w:rPr>
          <w:noProof/>
        </w:rPr>
        <w:t>9</w:t>
      </w:r>
      <w:r>
        <w:rPr>
          <w:noProof/>
        </w:rPr>
        <w:fldChar w:fldCharType="end"/>
      </w:r>
    </w:p>
    <w:p w14:paraId="5D6DB609" w14:textId="0F8A80AA"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3.1</w:t>
      </w:r>
      <w:r>
        <w:rPr>
          <w:rFonts w:asciiTheme="minorHAnsi" w:eastAsiaTheme="minorEastAsia"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_Toc180160925 \h </w:instrText>
      </w:r>
      <w:r>
        <w:rPr>
          <w:noProof/>
        </w:rPr>
      </w:r>
      <w:r>
        <w:rPr>
          <w:noProof/>
        </w:rPr>
        <w:fldChar w:fldCharType="separate"/>
      </w:r>
      <w:r>
        <w:rPr>
          <w:noProof/>
        </w:rPr>
        <w:t>9</w:t>
      </w:r>
      <w:r>
        <w:rPr>
          <w:noProof/>
        </w:rPr>
        <w:fldChar w:fldCharType="end"/>
      </w:r>
    </w:p>
    <w:p w14:paraId="54ED6D21" w14:textId="21A32067"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3.2</w:t>
      </w:r>
      <w:r>
        <w:rPr>
          <w:rFonts w:asciiTheme="minorHAnsi" w:eastAsiaTheme="minorEastAsia"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_Toc180160926 \h </w:instrText>
      </w:r>
      <w:r>
        <w:rPr>
          <w:noProof/>
        </w:rPr>
      </w:r>
      <w:r>
        <w:rPr>
          <w:noProof/>
        </w:rPr>
        <w:fldChar w:fldCharType="separate"/>
      </w:r>
      <w:r>
        <w:rPr>
          <w:noProof/>
        </w:rPr>
        <w:t>9</w:t>
      </w:r>
      <w:r>
        <w:rPr>
          <w:noProof/>
        </w:rPr>
        <w:fldChar w:fldCharType="end"/>
      </w:r>
    </w:p>
    <w:p w14:paraId="3380807A" w14:textId="574447AB"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3.3</w:t>
      </w:r>
      <w:r>
        <w:rPr>
          <w:rFonts w:asciiTheme="minorHAnsi" w:eastAsiaTheme="minorEastAsia"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_Toc180160927 \h </w:instrText>
      </w:r>
      <w:r>
        <w:rPr>
          <w:noProof/>
        </w:rPr>
      </w:r>
      <w:r>
        <w:rPr>
          <w:noProof/>
        </w:rPr>
        <w:fldChar w:fldCharType="separate"/>
      </w:r>
      <w:r>
        <w:rPr>
          <w:noProof/>
        </w:rPr>
        <w:t>9</w:t>
      </w:r>
      <w:r>
        <w:rPr>
          <w:noProof/>
        </w:rPr>
        <w:fldChar w:fldCharType="end"/>
      </w:r>
    </w:p>
    <w:p w14:paraId="63CD9AF7" w14:textId="63D7D70F"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4</w:t>
      </w:r>
      <w:r>
        <w:rPr>
          <w:rFonts w:asciiTheme="minorHAnsi" w:eastAsiaTheme="minorEastAsia" w:hAnsiTheme="minorHAnsi" w:cstheme="minorBidi"/>
          <w:noProof/>
          <w:kern w:val="2"/>
          <w:szCs w:val="22"/>
          <w:lang w:val="en-SE" w:eastAsia="en-SE"/>
          <w14:ligatures w14:val="standardContextual"/>
        </w:rPr>
        <w:tab/>
      </w:r>
      <w:r>
        <w:rPr>
          <w:noProof/>
        </w:rPr>
        <w:t>General</w:t>
      </w:r>
      <w:r>
        <w:rPr>
          <w:noProof/>
        </w:rPr>
        <w:tab/>
      </w:r>
      <w:r>
        <w:rPr>
          <w:noProof/>
        </w:rPr>
        <w:fldChar w:fldCharType="begin"/>
      </w:r>
      <w:r>
        <w:rPr>
          <w:noProof/>
        </w:rPr>
        <w:instrText xml:space="preserve"> PAGEREF _Toc180160928 \h </w:instrText>
      </w:r>
      <w:r>
        <w:rPr>
          <w:noProof/>
        </w:rPr>
      </w:r>
      <w:r>
        <w:rPr>
          <w:noProof/>
        </w:rPr>
        <w:fldChar w:fldCharType="separate"/>
      </w:r>
      <w:r>
        <w:rPr>
          <w:noProof/>
        </w:rPr>
        <w:t>10</w:t>
      </w:r>
      <w:r>
        <w:rPr>
          <w:noProof/>
        </w:rPr>
        <w:fldChar w:fldCharType="end"/>
      </w:r>
    </w:p>
    <w:p w14:paraId="61BEDCFB" w14:textId="5BE559F9"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4.1</w:t>
      </w:r>
      <w:r>
        <w:rPr>
          <w:rFonts w:asciiTheme="minorHAnsi" w:eastAsiaTheme="minorEastAsia" w:hAnsiTheme="minorHAnsi" w:cstheme="minorBidi"/>
          <w:noProof/>
          <w:kern w:val="2"/>
          <w:sz w:val="22"/>
          <w:szCs w:val="22"/>
          <w:lang w:val="en-SE" w:eastAsia="en-SE"/>
          <w14:ligatures w14:val="standardContextual"/>
        </w:rPr>
        <w:tab/>
      </w:r>
      <w:r>
        <w:rPr>
          <w:noProof/>
        </w:rPr>
        <w:t>Test methodology</w:t>
      </w:r>
      <w:r>
        <w:rPr>
          <w:noProof/>
        </w:rPr>
        <w:tab/>
      </w:r>
      <w:r>
        <w:rPr>
          <w:noProof/>
        </w:rPr>
        <w:fldChar w:fldCharType="begin"/>
      </w:r>
      <w:r>
        <w:rPr>
          <w:noProof/>
        </w:rPr>
        <w:instrText xml:space="preserve"> PAGEREF _Toc180160929 \h </w:instrText>
      </w:r>
      <w:r>
        <w:rPr>
          <w:noProof/>
        </w:rPr>
      </w:r>
      <w:r>
        <w:rPr>
          <w:noProof/>
        </w:rPr>
        <w:fldChar w:fldCharType="separate"/>
      </w:r>
      <w:r>
        <w:rPr>
          <w:noProof/>
        </w:rPr>
        <w:t>10</w:t>
      </w:r>
      <w:r>
        <w:rPr>
          <w:noProof/>
        </w:rPr>
        <w:fldChar w:fldCharType="end"/>
      </w:r>
    </w:p>
    <w:p w14:paraId="72306E8F" w14:textId="5AC4B76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4.1.1</w:t>
      </w:r>
      <w:r>
        <w:rPr>
          <w:rFonts w:asciiTheme="minorHAnsi" w:eastAsiaTheme="minorEastAsia" w:hAnsiTheme="minorHAnsi" w:cstheme="minorBidi"/>
          <w:noProof/>
          <w:kern w:val="2"/>
          <w:sz w:val="22"/>
          <w:szCs w:val="22"/>
          <w:lang w:val="en-SE" w:eastAsia="en-SE"/>
          <w14:ligatures w14:val="standardContextual"/>
        </w:rPr>
        <w:tab/>
      </w:r>
      <w:r>
        <w:rPr>
          <w:noProof/>
        </w:rPr>
        <w:t>Testing of optional functions and procedures</w:t>
      </w:r>
      <w:r>
        <w:rPr>
          <w:noProof/>
        </w:rPr>
        <w:tab/>
      </w:r>
      <w:r>
        <w:rPr>
          <w:noProof/>
        </w:rPr>
        <w:fldChar w:fldCharType="begin"/>
      </w:r>
      <w:r>
        <w:rPr>
          <w:noProof/>
        </w:rPr>
        <w:instrText xml:space="preserve"> PAGEREF _Toc180160930 \h </w:instrText>
      </w:r>
      <w:r>
        <w:rPr>
          <w:noProof/>
        </w:rPr>
      </w:r>
      <w:r>
        <w:rPr>
          <w:noProof/>
        </w:rPr>
        <w:fldChar w:fldCharType="separate"/>
      </w:r>
      <w:r>
        <w:rPr>
          <w:noProof/>
        </w:rPr>
        <w:t>10</w:t>
      </w:r>
      <w:r>
        <w:rPr>
          <w:noProof/>
        </w:rPr>
        <w:fldChar w:fldCharType="end"/>
      </w:r>
    </w:p>
    <w:p w14:paraId="470E5AEF" w14:textId="05BAB52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4.1.2</w:t>
      </w:r>
      <w:r>
        <w:rPr>
          <w:rFonts w:asciiTheme="minorHAnsi" w:eastAsiaTheme="minorEastAsia" w:hAnsiTheme="minorHAnsi" w:cstheme="minorBidi"/>
          <w:noProof/>
          <w:kern w:val="2"/>
          <w:sz w:val="22"/>
          <w:szCs w:val="22"/>
          <w:lang w:val="en-SE" w:eastAsia="en-SE"/>
          <w14:ligatures w14:val="standardContextual"/>
        </w:rPr>
        <w:tab/>
      </w:r>
      <w:r>
        <w:rPr>
          <w:noProof/>
        </w:rPr>
        <w:t>Test interfaces and facilities</w:t>
      </w:r>
      <w:r>
        <w:rPr>
          <w:noProof/>
        </w:rPr>
        <w:tab/>
      </w:r>
      <w:r>
        <w:rPr>
          <w:noProof/>
        </w:rPr>
        <w:fldChar w:fldCharType="begin"/>
      </w:r>
      <w:r>
        <w:rPr>
          <w:noProof/>
        </w:rPr>
        <w:instrText xml:space="preserve"> PAGEREF _Toc180160931 \h </w:instrText>
      </w:r>
      <w:r>
        <w:rPr>
          <w:noProof/>
        </w:rPr>
      </w:r>
      <w:r>
        <w:rPr>
          <w:noProof/>
        </w:rPr>
        <w:fldChar w:fldCharType="separate"/>
      </w:r>
      <w:r>
        <w:rPr>
          <w:noProof/>
        </w:rPr>
        <w:t>10</w:t>
      </w:r>
      <w:r>
        <w:rPr>
          <w:noProof/>
        </w:rPr>
        <w:fldChar w:fldCharType="end"/>
      </w:r>
    </w:p>
    <w:p w14:paraId="0CC36DC0" w14:textId="664D1E0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4.2</w:t>
      </w:r>
      <w:r>
        <w:rPr>
          <w:rFonts w:asciiTheme="minorHAnsi" w:eastAsiaTheme="minorEastAsia" w:hAnsiTheme="minorHAnsi" w:cstheme="minorBidi"/>
          <w:noProof/>
          <w:kern w:val="2"/>
          <w:sz w:val="22"/>
          <w:szCs w:val="22"/>
          <w:lang w:val="en-SE" w:eastAsia="en-SE"/>
          <w14:ligatures w14:val="standardContextual"/>
        </w:rPr>
        <w:tab/>
      </w:r>
      <w:r>
        <w:rPr>
          <w:noProof/>
        </w:rPr>
        <w:t>Implicit testing</w:t>
      </w:r>
      <w:r>
        <w:rPr>
          <w:noProof/>
        </w:rPr>
        <w:tab/>
      </w:r>
      <w:r>
        <w:rPr>
          <w:noProof/>
        </w:rPr>
        <w:fldChar w:fldCharType="begin"/>
      </w:r>
      <w:r>
        <w:rPr>
          <w:noProof/>
        </w:rPr>
        <w:instrText xml:space="preserve"> PAGEREF _Toc180160932 \h </w:instrText>
      </w:r>
      <w:r>
        <w:rPr>
          <w:noProof/>
        </w:rPr>
      </w:r>
      <w:r>
        <w:rPr>
          <w:noProof/>
        </w:rPr>
        <w:fldChar w:fldCharType="separate"/>
      </w:r>
      <w:r>
        <w:rPr>
          <w:noProof/>
        </w:rPr>
        <w:t>11</w:t>
      </w:r>
      <w:r>
        <w:rPr>
          <w:noProof/>
        </w:rPr>
        <w:fldChar w:fldCharType="end"/>
      </w:r>
    </w:p>
    <w:p w14:paraId="405619F2" w14:textId="78E08FB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4.3</w:t>
      </w:r>
      <w:r>
        <w:rPr>
          <w:rFonts w:asciiTheme="minorHAnsi" w:eastAsiaTheme="minorEastAsia" w:hAnsiTheme="minorHAnsi" w:cstheme="minorBidi"/>
          <w:noProof/>
          <w:kern w:val="2"/>
          <w:sz w:val="22"/>
          <w:szCs w:val="22"/>
          <w:lang w:val="en-SE" w:eastAsia="en-SE"/>
          <w14:ligatures w14:val="standardContextual"/>
        </w:rPr>
        <w:tab/>
      </w:r>
      <w:r>
        <w:rPr>
          <w:noProof/>
        </w:rPr>
        <w:t>Repetition of tests</w:t>
      </w:r>
      <w:r>
        <w:rPr>
          <w:noProof/>
        </w:rPr>
        <w:tab/>
      </w:r>
      <w:r>
        <w:rPr>
          <w:noProof/>
        </w:rPr>
        <w:fldChar w:fldCharType="begin"/>
      </w:r>
      <w:r>
        <w:rPr>
          <w:noProof/>
        </w:rPr>
        <w:instrText xml:space="preserve"> PAGEREF _Toc180160933 \h </w:instrText>
      </w:r>
      <w:r>
        <w:rPr>
          <w:noProof/>
        </w:rPr>
      </w:r>
      <w:r>
        <w:rPr>
          <w:noProof/>
        </w:rPr>
        <w:fldChar w:fldCharType="separate"/>
      </w:r>
      <w:r>
        <w:rPr>
          <w:noProof/>
        </w:rPr>
        <w:t>11</w:t>
      </w:r>
      <w:r>
        <w:rPr>
          <w:noProof/>
        </w:rPr>
        <w:fldChar w:fldCharType="end"/>
      </w:r>
    </w:p>
    <w:p w14:paraId="422E1F6C" w14:textId="7FBF42A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4.4</w:t>
      </w:r>
      <w:r>
        <w:rPr>
          <w:rFonts w:asciiTheme="minorHAnsi" w:eastAsiaTheme="minorEastAsia" w:hAnsiTheme="minorHAnsi" w:cstheme="minorBidi"/>
          <w:noProof/>
          <w:kern w:val="2"/>
          <w:sz w:val="22"/>
          <w:szCs w:val="22"/>
          <w:lang w:val="en-SE" w:eastAsia="en-SE"/>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_Toc180160934 \h </w:instrText>
      </w:r>
      <w:r>
        <w:rPr>
          <w:noProof/>
        </w:rPr>
      </w:r>
      <w:r>
        <w:rPr>
          <w:noProof/>
        </w:rPr>
        <w:fldChar w:fldCharType="separate"/>
      </w:r>
      <w:r>
        <w:rPr>
          <w:noProof/>
        </w:rPr>
        <w:t>11</w:t>
      </w:r>
      <w:r>
        <w:rPr>
          <w:noProof/>
        </w:rPr>
        <w:fldChar w:fldCharType="end"/>
      </w:r>
    </w:p>
    <w:p w14:paraId="7E784926" w14:textId="688C5EB9"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4.5</w:t>
      </w:r>
      <w:r>
        <w:rPr>
          <w:rFonts w:asciiTheme="minorHAnsi" w:eastAsiaTheme="minorEastAsia" w:hAnsiTheme="minorHAnsi" w:cstheme="minorBidi"/>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_Toc180160935 \h </w:instrText>
      </w:r>
      <w:r>
        <w:rPr>
          <w:noProof/>
        </w:rPr>
      </w:r>
      <w:r>
        <w:rPr>
          <w:noProof/>
        </w:rPr>
        <w:fldChar w:fldCharType="separate"/>
      </w:r>
      <w:r>
        <w:rPr>
          <w:noProof/>
        </w:rPr>
        <w:t>11</w:t>
      </w:r>
      <w:r>
        <w:rPr>
          <w:noProof/>
        </w:rPr>
        <w:fldChar w:fldCharType="end"/>
      </w:r>
    </w:p>
    <w:p w14:paraId="679B2B9E" w14:textId="5CC8DD52"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4.6</w:t>
      </w:r>
      <w:r>
        <w:rPr>
          <w:rFonts w:asciiTheme="minorHAnsi" w:eastAsiaTheme="minorEastAsia" w:hAnsiTheme="minorHAnsi" w:cstheme="minorBidi"/>
          <w:noProof/>
          <w:kern w:val="2"/>
          <w:sz w:val="22"/>
          <w:szCs w:val="22"/>
          <w:lang w:val="en-SE" w:eastAsia="en-SE"/>
          <w14:ligatures w14:val="standardContextual"/>
        </w:rPr>
        <w:tab/>
      </w:r>
      <w:r>
        <w:rPr>
          <w:noProof/>
        </w:rPr>
        <w:t>Generic setup procedures</w:t>
      </w:r>
      <w:r>
        <w:rPr>
          <w:noProof/>
        </w:rPr>
        <w:tab/>
      </w:r>
      <w:r>
        <w:rPr>
          <w:noProof/>
        </w:rPr>
        <w:fldChar w:fldCharType="begin"/>
      </w:r>
      <w:r>
        <w:rPr>
          <w:noProof/>
        </w:rPr>
        <w:instrText xml:space="preserve"> PAGEREF _Toc180160936 \h </w:instrText>
      </w:r>
      <w:r>
        <w:rPr>
          <w:noProof/>
        </w:rPr>
      </w:r>
      <w:r>
        <w:rPr>
          <w:noProof/>
        </w:rPr>
        <w:fldChar w:fldCharType="separate"/>
      </w:r>
      <w:r>
        <w:rPr>
          <w:noProof/>
        </w:rPr>
        <w:t>11</w:t>
      </w:r>
      <w:r>
        <w:rPr>
          <w:noProof/>
        </w:rPr>
        <w:fldChar w:fldCharType="end"/>
      </w:r>
    </w:p>
    <w:p w14:paraId="46E52D21" w14:textId="411D5848"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5</w:t>
      </w:r>
      <w:r>
        <w:rPr>
          <w:rFonts w:asciiTheme="minorHAnsi" w:eastAsiaTheme="minorEastAsia" w:hAnsiTheme="minorHAnsi" w:cstheme="minorBidi"/>
          <w:noProof/>
          <w:kern w:val="2"/>
          <w:szCs w:val="22"/>
          <w:lang w:val="en-SE" w:eastAsia="en-SE"/>
          <w14:ligatures w14:val="standardContextual"/>
        </w:rPr>
        <w:tab/>
      </w:r>
      <w:r>
        <w:rPr>
          <w:noProof/>
        </w:rPr>
        <w:t>MCVideo Client Configuration</w:t>
      </w:r>
      <w:r>
        <w:rPr>
          <w:noProof/>
        </w:rPr>
        <w:tab/>
      </w:r>
      <w:r>
        <w:rPr>
          <w:noProof/>
        </w:rPr>
        <w:fldChar w:fldCharType="begin"/>
      </w:r>
      <w:r>
        <w:rPr>
          <w:noProof/>
        </w:rPr>
        <w:instrText xml:space="preserve"> PAGEREF _Toc180160937 \h </w:instrText>
      </w:r>
      <w:r>
        <w:rPr>
          <w:noProof/>
        </w:rPr>
      </w:r>
      <w:r>
        <w:rPr>
          <w:noProof/>
        </w:rPr>
        <w:fldChar w:fldCharType="separate"/>
      </w:r>
      <w:r>
        <w:rPr>
          <w:noProof/>
        </w:rPr>
        <w:t>11</w:t>
      </w:r>
      <w:r>
        <w:rPr>
          <w:noProof/>
        </w:rPr>
        <w:fldChar w:fldCharType="end"/>
      </w:r>
    </w:p>
    <w:p w14:paraId="610137EF" w14:textId="0AA309F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5.1</w:t>
      </w:r>
      <w:r>
        <w:rPr>
          <w:rFonts w:asciiTheme="minorHAnsi" w:eastAsiaTheme="minorEastAsia" w:hAnsiTheme="minorHAnsi" w:cstheme="minorBidi"/>
          <w:noProof/>
          <w:kern w:val="2"/>
          <w:sz w:val="22"/>
          <w:szCs w:val="22"/>
          <w:lang w:val="en-SE" w:eastAsia="en-SE"/>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_Toc180160938 \h </w:instrText>
      </w:r>
      <w:r>
        <w:rPr>
          <w:noProof/>
        </w:rPr>
      </w:r>
      <w:r>
        <w:rPr>
          <w:noProof/>
        </w:rPr>
        <w:fldChar w:fldCharType="separate"/>
      </w:r>
      <w:r>
        <w:rPr>
          <w:noProof/>
        </w:rPr>
        <w:t>11</w:t>
      </w:r>
      <w:r>
        <w:rPr>
          <w:noProof/>
        </w:rPr>
        <w:fldChar w:fldCharType="end"/>
      </w:r>
    </w:p>
    <w:p w14:paraId="06CBA9B7" w14:textId="7A0A18C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5.2</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_Toc180160939 \h </w:instrText>
      </w:r>
      <w:r>
        <w:rPr>
          <w:noProof/>
        </w:rPr>
      </w:r>
      <w:r>
        <w:rPr>
          <w:noProof/>
        </w:rPr>
        <w:fldChar w:fldCharType="separate"/>
      </w:r>
      <w:r>
        <w:rPr>
          <w:noProof/>
        </w:rPr>
        <w:t>26</w:t>
      </w:r>
      <w:r>
        <w:rPr>
          <w:noProof/>
        </w:rPr>
        <w:fldChar w:fldCharType="end"/>
      </w:r>
    </w:p>
    <w:p w14:paraId="4E3A7572" w14:textId="5D2BD33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5.3</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Affiliation / Remote change / De-affiliation / Home MCVideo system</w:t>
      </w:r>
      <w:r>
        <w:rPr>
          <w:noProof/>
        </w:rPr>
        <w:tab/>
      </w:r>
      <w:r>
        <w:rPr>
          <w:noProof/>
        </w:rPr>
        <w:fldChar w:fldCharType="begin"/>
      </w:r>
      <w:r>
        <w:rPr>
          <w:noProof/>
        </w:rPr>
        <w:instrText xml:space="preserve"> PAGEREF _Toc180160940 \h </w:instrText>
      </w:r>
      <w:r>
        <w:rPr>
          <w:noProof/>
        </w:rPr>
      </w:r>
      <w:r>
        <w:rPr>
          <w:noProof/>
        </w:rPr>
        <w:fldChar w:fldCharType="separate"/>
      </w:r>
      <w:r>
        <w:rPr>
          <w:noProof/>
        </w:rPr>
        <w:t>28</w:t>
      </w:r>
      <w:r>
        <w:rPr>
          <w:noProof/>
        </w:rPr>
        <w:fldChar w:fldCharType="end"/>
      </w:r>
    </w:p>
    <w:p w14:paraId="33B87773" w14:textId="05FB50B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5.4</w:t>
      </w:r>
      <w:r>
        <w:rPr>
          <w:rFonts w:asciiTheme="minorHAnsi" w:eastAsiaTheme="minorEastAsia" w:hAnsiTheme="minorHAnsi" w:cstheme="minorBidi"/>
          <w:noProof/>
          <w:kern w:val="2"/>
          <w:sz w:val="22"/>
          <w:szCs w:val="22"/>
          <w:lang w:val="en-SE" w:eastAsia="en-SE"/>
          <w14:ligatures w14:val="standardContextual"/>
        </w:rPr>
        <w:tab/>
      </w:r>
      <w:r>
        <w:rPr>
          <w:noProof/>
        </w:rPr>
        <w:t>Configuration / Determination of MCVideo Service Settings / Current Active MCVideo Settings / De-subscribe</w:t>
      </w:r>
      <w:r>
        <w:rPr>
          <w:noProof/>
        </w:rPr>
        <w:tab/>
      </w:r>
      <w:r>
        <w:rPr>
          <w:noProof/>
        </w:rPr>
        <w:fldChar w:fldCharType="begin"/>
      </w:r>
      <w:r>
        <w:rPr>
          <w:noProof/>
        </w:rPr>
        <w:instrText xml:space="preserve"> PAGEREF _Toc180160941 \h </w:instrText>
      </w:r>
      <w:r>
        <w:rPr>
          <w:noProof/>
        </w:rPr>
      </w:r>
      <w:r>
        <w:rPr>
          <w:noProof/>
        </w:rPr>
        <w:fldChar w:fldCharType="separate"/>
      </w:r>
      <w:r>
        <w:rPr>
          <w:noProof/>
        </w:rPr>
        <w:t>33</w:t>
      </w:r>
      <w:r>
        <w:rPr>
          <w:noProof/>
        </w:rPr>
        <w:fldChar w:fldCharType="end"/>
      </w:r>
    </w:p>
    <w:p w14:paraId="46CB32DF" w14:textId="313549D1"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6</w:t>
      </w:r>
      <w:r>
        <w:rPr>
          <w:rFonts w:asciiTheme="minorHAnsi" w:eastAsiaTheme="minorEastAsia" w:hAnsiTheme="minorHAnsi" w:cstheme="minorBidi"/>
          <w:noProof/>
          <w:kern w:val="2"/>
          <w:szCs w:val="22"/>
          <w:lang w:val="en-SE" w:eastAsia="en-SE"/>
          <w14:ligatures w14:val="standardContextual"/>
        </w:rPr>
        <w:tab/>
      </w:r>
      <w:r>
        <w:rPr>
          <w:noProof/>
        </w:rPr>
        <w:t>On-Network Test Scenarios</w:t>
      </w:r>
      <w:r>
        <w:rPr>
          <w:noProof/>
        </w:rPr>
        <w:tab/>
      </w:r>
      <w:r>
        <w:rPr>
          <w:noProof/>
        </w:rPr>
        <w:fldChar w:fldCharType="begin"/>
      </w:r>
      <w:r>
        <w:rPr>
          <w:noProof/>
        </w:rPr>
        <w:instrText xml:space="preserve"> PAGEREF _Toc180160942 \h </w:instrText>
      </w:r>
      <w:r>
        <w:rPr>
          <w:noProof/>
        </w:rPr>
      </w:r>
      <w:r>
        <w:rPr>
          <w:noProof/>
        </w:rPr>
        <w:fldChar w:fldCharType="separate"/>
      </w:r>
      <w:r>
        <w:rPr>
          <w:noProof/>
        </w:rPr>
        <w:t>35</w:t>
      </w:r>
      <w:r>
        <w:rPr>
          <w:noProof/>
        </w:rPr>
        <w:fldChar w:fldCharType="end"/>
      </w:r>
    </w:p>
    <w:p w14:paraId="7C6B6269" w14:textId="1B8234C1"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6.1</w:t>
      </w:r>
      <w:r>
        <w:rPr>
          <w:rFonts w:asciiTheme="minorHAnsi" w:eastAsiaTheme="minorEastAsia" w:hAnsiTheme="minorHAnsi" w:cstheme="minorBidi"/>
          <w:noProof/>
          <w:kern w:val="2"/>
          <w:sz w:val="22"/>
          <w:szCs w:val="22"/>
          <w:lang w:val="en-SE" w:eastAsia="en-SE"/>
          <w14:ligatures w14:val="standardContextual"/>
        </w:rPr>
        <w:tab/>
      </w:r>
      <w:r>
        <w:rPr>
          <w:noProof/>
        </w:rPr>
        <w:t>Group Calls</w:t>
      </w:r>
      <w:r>
        <w:rPr>
          <w:noProof/>
        </w:rPr>
        <w:tab/>
      </w:r>
      <w:r>
        <w:rPr>
          <w:noProof/>
        </w:rPr>
        <w:fldChar w:fldCharType="begin"/>
      </w:r>
      <w:r>
        <w:rPr>
          <w:noProof/>
        </w:rPr>
        <w:instrText xml:space="preserve"> PAGEREF _Toc180160943 \h </w:instrText>
      </w:r>
      <w:r>
        <w:rPr>
          <w:noProof/>
        </w:rPr>
      </w:r>
      <w:r>
        <w:rPr>
          <w:noProof/>
        </w:rPr>
        <w:fldChar w:fldCharType="separate"/>
      </w:r>
      <w:r>
        <w:rPr>
          <w:noProof/>
        </w:rPr>
        <w:t>35</w:t>
      </w:r>
      <w:r>
        <w:rPr>
          <w:noProof/>
        </w:rPr>
        <w:fldChar w:fldCharType="end"/>
      </w:r>
    </w:p>
    <w:p w14:paraId="3EAB4856" w14:textId="5402984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6.2</w:t>
      </w:r>
      <w:r>
        <w:rPr>
          <w:rFonts w:asciiTheme="minorHAnsi" w:eastAsiaTheme="minorEastAsia" w:hAnsiTheme="minorHAnsi" w:cstheme="minorBidi"/>
          <w:noProof/>
          <w:kern w:val="2"/>
          <w:sz w:val="22"/>
          <w:szCs w:val="22"/>
          <w:lang w:val="en-SE" w:eastAsia="en-SE"/>
          <w14:ligatures w14:val="standardContextual"/>
        </w:rPr>
        <w:tab/>
      </w:r>
      <w:r>
        <w:rPr>
          <w:noProof/>
        </w:rPr>
        <w:t>Private Calls</w:t>
      </w:r>
      <w:r>
        <w:rPr>
          <w:noProof/>
        </w:rPr>
        <w:tab/>
      </w:r>
      <w:r>
        <w:rPr>
          <w:noProof/>
        </w:rPr>
        <w:fldChar w:fldCharType="begin"/>
      </w:r>
      <w:r>
        <w:rPr>
          <w:noProof/>
        </w:rPr>
        <w:instrText xml:space="preserve"> PAGEREF _Toc180160944 \h </w:instrText>
      </w:r>
      <w:r>
        <w:rPr>
          <w:noProof/>
        </w:rPr>
      </w:r>
      <w:r>
        <w:rPr>
          <w:noProof/>
        </w:rPr>
        <w:fldChar w:fldCharType="separate"/>
      </w:r>
      <w:r>
        <w:rPr>
          <w:noProof/>
        </w:rPr>
        <w:t>230</w:t>
      </w:r>
      <w:r>
        <w:rPr>
          <w:noProof/>
        </w:rPr>
        <w:fldChar w:fldCharType="end"/>
      </w:r>
    </w:p>
    <w:p w14:paraId="4C02DE30" w14:textId="074DE03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_Toc180160945 \h </w:instrText>
      </w:r>
      <w:r>
        <w:rPr>
          <w:noProof/>
        </w:rPr>
      </w:r>
      <w:r>
        <w:rPr>
          <w:noProof/>
        </w:rPr>
        <w:fldChar w:fldCharType="separate"/>
      </w:r>
      <w:r>
        <w:rPr>
          <w:noProof/>
        </w:rPr>
        <w:t>288</w:t>
      </w:r>
      <w:r>
        <w:rPr>
          <w:noProof/>
        </w:rPr>
        <w:fldChar w:fldCharType="end"/>
      </w:r>
    </w:p>
    <w:p w14:paraId="2512B433" w14:textId="24D39415"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6.3.1</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_Toc180160946 \h </w:instrText>
      </w:r>
      <w:r>
        <w:rPr>
          <w:noProof/>
        </w:rPr>
      </w:r>
      <w:r>
        <w:rPr>
          <w:noProof/>
        </w:rPr>
        <w:fldChar w:fldCharType="separate"/>
      </w:r>
      <w:r>
        <w:rPr>
          <w:noProof/>
        </w:rPr>
        <w:t>288</w:t>
      </w:r>
      <w:r>
        <w:rPr>
          <w:noProof/>
        </w:rPr>
        <w:fldChar w:fldCharType="end"/>
      </w:r>
    </w:p>
    <w:p w14:paraId="5997DD6B" w14:textId="5FDE1734"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6.3.2</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Emergency alert origination / Emergency alert cancellation / Client Terminated (CT)</w:t>
      </w:r>
      <w:r>
        <w:rPr>
          <w:noProof/>
        </w:rPr>
        <w:tab/>
      </w:r>
      <w:r>
        <w:rPr>
          <w:noProof/>
        </w:rPr>
        <w:fldChar w:fldCharType="begin"/>
      </w:r>
      <w:r>
        <w:rPr>
          <w:noProof/>
        </w:rPr>
        <w:instrText xml:space="preserve"> PAGEREF _Toc180160947 \h </w:instrText>
      </w:r>
      <w:r>
        <w:rPr>
          <w:noProof/>
        </w:rPr>
      </w:r>
      <w:r>
        <w:rPr>
          <w:noProof/>
        </w:rPr>
        <w:fldChar w:fldCharType="separate"/>
      </w:r>
      <w:r>
        <w:rPr>
          <w:noProof/>
        </w:rPr>
        <w:t>294</w:t>
      </w:r>
      <w:r>
        <w:rPr>
          <w:noProof/>
        </w:rPr>
        <w:fldChar w:fldCharType="end"/>
      </w:r>
    </w:p>
    <w:p w14:paraId="32164A5B" w14:textId="550EC647"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6.4</w:t>
      </w:r>
      <w:r>
        <w:rPr>
          <w:rFonts w:asciiTheme="minorHAnsi" w:eastAsiaTheme="minorEastAsia" w:hAnsiTheme="minorHAnsi" w:cstheme="minorBidi"/>
          <w:noProof/>
          <w:kern w:val="2"/>
          <w:sz w:val="22"/>
          <w:szCs w:val="22"/>
          <w:lang w:val="en-SE" w:eastAsia="en-SE"/>
          <w14:ligatures w14:val="standardContextual"/>
        </w:rPr>
        <w:tab/>
      </w:r>
      <w:r>
        <w:rPr>
          <w:noProof/>
        </w:rPr>
        <w:t>Video Pull</w:t>
      </w:r>
      <w:r>
        <w:rPr>
          <w:noProof/>
        </w:rPr>
        <w:tab/>
      </w:r>
      <w:r>
        <w:rPr>
          <w:noProof/>
        </w:rPr>
        <w:fldChar w:fldCharType="begin"/>
      </w:r>
      <w:r>
        <w:rPr>
          <w:noProof/>
        </w:rPr>
        <w:instrText xml:space="preserve"> PAGEREF _Toc180160948 \h </w:instrText>
      </w:r>
      <w:r>
        <w:rPr>
          <w:noProof/>
        </w:rPr>
      </w:r>
      <w:r>
        <w:rPr>
          <w:noProof/>
        </w:rPr>
        <w:fldChar w:fldCharType="separate"/>
      </w:r>
      <w:r>
        <w:rPr>
          <w:noProof/>
        </w:rPr>
        <w:t>299</w:t>
      </w:r>
      <w:r>
        <w:rPr>
          <w:noProof/>
        </w:rPr>
        <w:fldChar w:fldCharType="end"/>
      </w:r>
    </w:p>
    <w:p w14:paraId="1C2F61E6" w14:textId="7A1D6EE8"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6.4.1</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r>
      <w:r>
        <w:rPr>
          <w:noProof/>
        </w:rPr>
        <w:instrText xml:space="preserve"> PAGEREF _Toc180160949 \h </w:instrText>
      </w:r>
      <w:r>
        <w:rPr>
          <w:noProof/>
        </w:rPr>
      </w:r>
      <w:r>
        <w:rPr>
          <w:noProof/>
        </w:rPr>
        <w:fldChar w:fldCharType="separate"/>
      </w:r>
      <w:r>
        <w:rPr>
          <w:noProof/>
        </w:rPr>
        <w:t>299</w:t>
      </w:r>
      <w:r>
        <w:rPr>
          <w:noProof/>
        </w:rPr>
        <w:fldChar w:fldCharType="end"/>
      </w:r>
    </w:p>
    <w:p w14:paraId="60CB6A0D" w14:textId="71DDCC24"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6.4.2</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r>
      <w:r>
        <w:rPr>
          <w:noProof/>
        </w:rPr>
        <w:instrText xml:space="preserve"> PAGEREF _Toc180160950 \h </w:instrText>
      </w:r>
      <w:r>
        <w:rPr>
          <w:noProof/>
        </w:rPr>
      </w:r>
      <w:r>
        <w:rPr>
          <w:noProof/>
        </w:rPr>
        <w:fldChar w:fldCharType="separate"/>
      </w:r>
      <w:r>
        <w:rPr>
          <w:noProof/>
        </w:rPr>
        <w:t>303</w:t>
      </w:r>
      <w:r>
        <w:rPr>
          <w:noProof/>
        </w:rPr>
        <w:fldChar w:fldCharType="end"/>
      </w:r>
    </w:p>
    <w:p w14:paraId="76B06915" w14:textId="6185EA1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6.5</w:t>
      </w:r>
      <w:r>
        <w:rPr>
          <w:rFonts w:asciiTheme="minorHAnsi" w:eastAsiaTheme="minorEastAsia" w:hAnsiTheme="minorHAnsi" w:cstheme="minorBidi"/>
          <w:noProof/>
          <w:kern w:val="2"/>
          <w:sz w:val="22"/>
          <w:szCs w:val="22"/>
          <w:lang w:val="en-SE" w:eastAsia="en-SE"/>
          <w14:ligatures w14:val="standardContextual"/>
        </w:rPr>
        <w:tab/>
      </w:r>
      <w:r>
        <w:rPr>
          <w:noProof/>
        </w:rPr>
        <w:t>Video Push</w:t>
      </w:r>
      <w:r>
        <w:rPr>
          <w:noProof/>
        </w:rPr>
        <w:tab/>
      </w:r>
      <w:r>
        <w:rPr>
          <w:noProof/>
        </w:rPr>
        <w:fldChar w:fldCharType="begin"/>
      </w:r>
      <w:r>
        <w:rPr>
          <w:noProof/>
        </w:rPr>
        <w:instrText xml:space="preserve"> PAGEREF _Toc180160951 \h </w:instrText>
      </w:r>
      <w:r>
        <w:rPr>
          <w:noProof/>
        </w:rPr>
      </w:r>
      <w:r>
        <w:rPr>
          <w:noProof/>
        </w:rPr>
        <w:fldChar w:fldCharType="separate"/>
      </w:r>
      <w:r>
        <w:rPr>
          <w:noProof/>
        </w:rPr>
        <w:t>307</w:t>
      </w:r>
      <w:r>
        <w:rPr>
          <w:noProof/>
        </w:rPr>
        <w:fldChar w:fldCharType="end"/>
      </w:r>
    </w:p>
    <w:p w14:paraId="68BC4E33" w14:textId="3EA9626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6.5.1</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push call / One-to-one video push call / Client Originated (CO)</w:t>
      </w:r>
      <w:r>
        <w:rPr>
          <w:noProof/>
        </w:rPr>
        <w:tab/>
      </w:r>
      <w:r>
        <w:rPr>
          <w:noProof/>
        </w:rPr>
        <w:fldChar w:fldCharType="begin"/>
      </w:r>
      <w:r>
        <w:rPr>
          <w:noProof/>
        </w:rPr>
        <w:instrText xml:space="preserve"> PAGEREF _Toc180160952 \h </w:instrText>
      </w:r>
      <w:r>
        <w:rPr>
          <w:noProof/>
        </w:rPr>
      </w:r>
      <w:r>
        <w:rPr>
          <w:noProof/>
        </w:rPr>
        <w:fldChar w:fldCharType="separate"/>
      </w:r>
      <w:r>
        <w:rPr>
          <w:noProof/>
        </w:rPr>
        <w:t>307</w:t>
      </w:r>
      <w:r>
        <w:rPr>
          <w:noProof/>
        </w:rPr>
        <w:fldChar w:fldCharType="end"/>
      </w:r>
    </w:p>
    <w:p w14:paraId="1B10F93C" w14:textId="04319BEC"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6.5.2</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push call / One-to-server video push call / Client Originated (CO)</w:t>
      </w:r>
      <w:r>
        <w:rPr>
          <w:noProof/>
        </w:rPr>
        <w:tab/>
      </w:r>
      <w:r>
        <w:rPr>
          <w:noProof/>
        </w:rPr>
        <w:fldChar w:fldCharType="begin"/>
      </w:r>
      <w:r>
        <w:rPr>
          <w:noProof/>
        </w:rPr>
        <w:instrText xml:space="preserve"> PAGEREF _Toc180160953 \h </w:instrText>
      </w:r>
      <w:r>
        <w:rPr>
          <w:noProof/>
        </w:rPr>
      </w:r>
      <w:r>
        <w:rPr>
          <w:noProof/>
        </w:rPr>
        <w:fldChar w:fldCharType="separate"/>
      </w:r>
      <w:r>
        <w:rPr>
          <w:noProof/>
        </w:rPr>
        <w:t>311</w:t>
      </w:r>
      <w:r>
        <w:rPr>
          <w:noProof/>
        </w:rPr>
        <w:fldChar w:fldCharType="end"/>
      </w:r>
    </w:p>
    <w:p w14:paraId="75362C30" w14:textId="3979A87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6.6</w:t>
      </w:r>
      <w:r>
        <w:rPr>
          <w:rFonts w:asciiTheme="minorHAnsi" w:eastAsiaTheme="minorEastAsia" w:hAnsiTheme="minorHAnsi" w:cstheme="minorBidi"/>
          <w:noProof/>
          <w:kern w:val="2"/>
          <w:sz w:val="22"/>
          <w:szCs w:val="22"/>
          <w:lang w:val="en-SE" w:eastAsia="en-SE"/>
          <w14:ligatures w14:val="standardContextual"/>
        </w:rPr>
        <w:tab/>
      </w:r>
      <w:r>
        <w:rPr>
          <w:noProof/>
        </w:rPr>
        <w:t>Capability information sharing</w:t>
      </w:r>
      <w:r>
        <w:rPr>
          <w:noProof/>
        </w:rPr>
        <w:tab/>
      </w:r>
      <w:r>
        <w:rPr>
          <w:noProof/>
        </w:rPr>
        <w:fldChar w:fldCharType="begin"/>
      </w:r>
      <w:r>
        <w:rPr>
          <w:noProof/>
        </w:rPr>
        <w:instrText xml:space="preserve"> PAGEREF _Toc180160954 \h </w:instrText>
      </w:r>
      <w:r>
        <w:rPr>
          <w:noProof/>
        </w:rPr>
      </w:r>
      <w:r>
        <w:rPr>
          <w:noProof/>
        </w:rPr>
        <w:fldChar w:fldCharType="separate"/>
      </w:r>
      <w:r>
        <w:rPr>
          <w:noProof/>
        </w:rPr>
        <w:t>316</w:t>
      </w:r>
      <w:r>
        <w:rPr>
          <w:noProof/>
        </w:rPr>
        <w:fldChar w:fldCharType="end"/>
      </w:r>
    </w:p>
    <w:p w14:paraId="3A4A32E3" w14:textId="519E6F2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6.7</w:t>
      </w:r>
      <w:r>
        <w:rPr>
          <w:rFonts w:asciiTheme="minorHAnsi" w:eastAsiaTheme="minorEastAsia" w:hAnsiTheme="minorHAnsi" w:cstheme="minorBidi"/>
          <w:noProof/>
          <w:kern w:val="2"/>
          <w:sz w:val="22"/>
          <w:szCs w:val="22"/>
          <w:lang w:val="en-SE" w:eastAsia="en-SE"/>
          <w14:ligatures w14:val="standardContextual"/>
        </w:rPr>
        <w:tab/>
      </w:r>
      <w:r>
        <w:rPr>
          <w:noProof/>
        </w:rPr>
        <w:t>Ambient viewing call</w:t>
      </w:r>
      <w:r>
        <w:rPr>
          <w:noProof/>
        </w:rPr>
        <w:tab/>
      </w:r>
      <w:r>
        <w:rPr>
          <w:noProof/>
        </w:rPr>
        <w:fldChar w:fldCharType="begin"/>
      </w:r>
      <w:r>
        <w:rPr>
          <w:noProof/>
        </w:rPr>
        <w:instrText xml:space="preserve"> PAGEREF _Toc180160955 \h </w:instrText>
      </w:r>
      <w:r>
        <w:rPr>
          <w:noProof/>
        </w:rPr>
      </w:r>
      <w:r>
        <w:rPr>
          <w:noProof/>
        </w:rPr>
        <w:fldChar w:fldCharType="separate"/>
      </w:r>
      <w:r>
        <w:rPr>
          <w:noProof/>
        </w:rPr>
        <w:t>316</w:t>
      </w:r>
      <w:r>
        <w:rPr>
          <w:noProof/>
        </w:rPr>
        <w:fldChar w:fldCharType="end"/>
      </w:r>
    </w:p>
    <w:p w14:paraId="4B8EF546" w14:textId="3CDE97BB"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6.7.1</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Remote initiated ambient viewing call / Client Originated (CO)</w:t>
      </w:r>
      <w:r>
        <w:rPr>
          <w:noProof/>
        </w:rPr>
        <w:tab/>
      </w:r>
      <w:r>
        <w:rPr>
          <w:noProof/>
        </w:rPr>
        <w:fldChar w:fldCharType="begin"/>
      </w:r>
      <w:r>
        <w:rPr>
          <w:noProof/>
        </w:rPr>
        <w:instrText xml:space="preserve"> PAGEREF _Toc180160956 \h </w:instrText>
      </w:r>
      <w:r>
        <w:rPr>
          <w:noProof/>
        </w:rPr>
      </w:r>
      <w:r>
        <w:rPr>
          <w:noProof/>
        </w:rPr>
        <w:fldChar w:fldCharType="separate"/>
      </w:r>
      <w:r>
        <w:rPr>
          <w:noProof/>
        </w:rPr>
        <w:t>316</w:t>
      </w:r>
      <w:r>
        <w:rPr>
          <w:noProof/>
        </w:rPr>
        <w:fldChar w:fldCharType="end"/>
      </w:r>
    </w:p>
    <w:p w14:paraId="46644ADB" w14:textId="5C08E63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6.7.2</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Remote initiated ambient viewing call / Client Terminated (CT)</w:t>
      </w:r>
      <w:r>
        <w:rPr>
          <w:noProof/>
        </w:rPr>
        <w:tab/>
      </w:r>
      <w:r>
        <w:rPr>
          <w:noProof/>
        </w:rPr>
        <w:fldChar w:fldCharType="begin"/>
      </w:r>
      <w:r>
        <w:rPr>
          <w:noProof/>
        </w:rPr>
        <w:instrText xml:space="preserve"> PAGEREF _Toc180160957 \h </w:instrText>
      </w:r>
      <w:r>
        <w:rPr>
          <w:noProof/>
        </w:rPr>
      </w:r>
      <w:r>
        <w:rPr>
          <w:noProof/>
        </w:rPr>
        <w:fldChar w:fldCharType="separate"/>
      </w:r>
      <w:r>
        <w:rPr>
          <w:noProof/>
        </w:rPr>
        <w:t>323</w:t>
      </w:r>
      <w:r>
        <w:rPr>
          <w:noProof/>
        </w:rPr>
        <w:fldChar w:fldCharType="end"/>
      </w:r>
    </w:p>
    <w:p w14:paraId="109897E4" w14:textId="06ACA12C"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6.7.3</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Locally initiated ambient viewing call / Client Originated (CO)</w:t>
      </w:r>
      <w:r>
        <w:rPr>
          <w:noProof/>
        </w:rPr>
        <w:tab/>
      </w:r>
      <w:r>
        <w:rPr>
          <w:noProof/>
        </w:rPr>
        <w:fldChar w:fldCharType="begin"/>
      </w:r>
      <w:r>
        <w:rPr>
          <w:noProof/>
        </w:rPr>
        <w:instrText xml:space="preserve"> PAGEREF _Toc180160958 \h </w:instrText>
      </w:r>
      <w:r>
        <w:rPr>
          <w:noProof/>
        </w:rPr>
      </w:r>
      <w:r>
        <w:rPr>
          <w:noProof/>
        </w:rPr>
        <w:fldChar w:fldCharType="separate"/>
      </w:r>
      <w:r>
        <w:rPr>
          <w:noProof/>
        </w:rPr>
        <w:t>328</w:t>
      </w:r>
      <w:r>
        <w:rPr>
          <w:noProof/>
        </w:rPr>
        <w:fldChar w:fldCharType="end"/>
      </w:r>
    </w:p>
    <w:p w14:paraId="4907C19F" w14:textId="23A580D3"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6.7.4</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Locally initiated ambient viewing call / Client Terminated (CT)</w:t>
      </w:r>
      <w:r>
        <w:rPr>
          <w:noProof/>
        </w:rPr>
        <w:tab/>
      </w:r>
      <w:r>
        <w:rPr>
          <w:noProof/>
        </w:rPr>
        <w:fldChar w:fldCharType="begin"/>
      </w:r>
      <w:r>
        <w:rPr>
          <w:noProof/>
        </w:rPr>
        <w:instrText xml:space="preserve"> PAGEREF _Toc180160959 \h </w:instrText>
      </w:r>
      <w:r>
        <w:rPr>
          <w:noProof/>
        </w:rPr>
      </w:r>
      <w:r>
        <w:rPr>
          <w:noProof/>
        </w:rPr>
        <w:fldChar w:fldCharType="separate"/>
      </w:r>
      <w:r>
        <w:rPr>
          <w:noProof/>
        </w:rPr>
        <w:t>334</w:t>
      </w:r>
      <w:r>
        <w:rPr>
          <w:noProof/>
        </w:rPr>
        <w:fldChar w:fldCharType="end"/>
      </w:r>
    </w:p>
    <w:p w14:paraId="499BC8A7" w14:textId="0C411974"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6.8</w:t>
      </w:r>
      <w:r>
        <w:rPr>
          <w:rFonts w:asciiTheme="minorHAnsi" w:eastAsiaTheme="minorEastAsia" w:hAnsiTheme="minorHAnsi" w:cstheme="minorBidi"/>
          <w:noProof/>
          <w:kern w:val="2"/>
          <w:sz w:val="22"/>
          <w:szCs w:val="22"/>
          <w:lang w:val="en-SE" w:eastAsia="en-SE"/>
          <w14:ligatures w14:val="standardContextual"/>
        </w:rPr>
        <w:tab/>
      </w:r>
      <w:r>
        <w:rPr>
          <w:noProof/>
        </w:rPr>
        <w:t>Use of MBMS transmission</w:t>
      </w:r>
      <w:r>
        <w:rPr>
          <w:noProof/>
        </w:rPr>
        <w:tab/>
      </w:r>
      <w:r>
        <w:rPr>
          <w:noProof/>
        </w:rPr>
        <w:fldChar w:fldCharType="begin"/>
      </w:r>
      <w:r>
        <w:rPr>
          <w:noProof/>
        </w:rPr>
        <w:instrText xml:space="preserve"> PAGEREF _Toc180160960 \h </w:instrText>
      </w:r>
      <w:r>
        <w:rPr>
          <w:noProof/>
        </w:rPr>
      </w:r>
      <w:r>
        <w:rPr>
          <w:noProof/>
        </w:rPr>
        <w:fldChar w:fldCharType="separate"/>
      </w:r>
      <w:r>
        <w:rPr>
          <w:noProof/>
        </w:rPr>
        <w:t>339</w:t>
      </w:r>
      <w:r>
        <w:rPr>
          <w:noProof/>
        </w:rPr>
        <w:fldChar w:fldCharType="end"/>
      </w:r>
    </w:p>
    <w:p w14:paraId="786D8AFA" w14:textId="36FAA313"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6.9</w:t>
      </w:r>
      <w:r>
        <w:rPr>
          <w:rFonts w:asciiTheme="minorHAnsi" w:eastAsiaTheme="minorEastAsia" w:hAnsiTheme="minorHAnsi" w:cstheme="minorBidi"/>
          <w:noProof/>
          <w:kern w:val="2"/>
          <w:sz w:val="22"/>
          <w:szCs w:val="22"/>
          <w:lang w:val="en-SE" w:eastAsia="en-SE"/>
          <w14:ligatures w14:val="standardContextual"/>
        </w:rPr>
        <w:tab/>
      </w:r>
      <w:r>
        <w:rPr>
          <w:noProof/>
        </w:rPr>
        <w:t>Location</w:t>
      </w:r>
      <w:r>
        <w:rPr>
          <w:noProof/>
        </w:rPr>
        <w:tab/>
      </w:r>
      <w:r>
        <w:rPr>
          <w:noProof/>
        </w:rPr>
        <w:fldChar w:fldCharType="begin"/>
      </w:r>
      <w:r>
        <w:rPr>
          <w:noProof/>
        </w:rPr>
        <w:instrText xml:space="preserve"> PAGEREF _Toc180160961 \h </w:instrText>
      </w:r>
      <w:r>
        <w:rPr>
          <w:noProof/>
        </w:rPr>
      </w:r>
      <w:r>
        <w:rPr>
          <w:noProof/>
        </w:rPr>
        <w:fldChar w:fldCharType="separate"/>
      </w:r>
      <w:r>
        <w:rPr>
          <w:noProof/>
        </w:rPr>
        <w:t>363</w:t>
      </w:r>
      <w:r>
        <w:rPr>
          <w:noProof/>
        </w:rPr>
        <w:fldChar w:fldCharType="end"/>
      </w:r>
    </w:p>
    <w:p w14:paraId="1D7990A2" w14:textId="751156B6"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7</w:t>
      </w:r>
      <w:r>
        <w:rPr>
          <w:rFonts w:asciiTheme="minorHAnsi" w:eastAsiaTheme="minorEastAsia" w:hAnsiTheme="minorHAnsi" w:cstheme="minorBidi"/>
          <w:noProof/>
          <w:kern w:val="2"/>
          <w:szCs w:val="22"/>
          <w:lang w:val="en-SE" w:eastAsia="en-SE"/>
          <w14:ligatures w14:val="standardContextual"/>
        </w:rPr>
        <w:tab/>
      </w:r>
      <w:r>
        <w:rPr>
          <w:noProof/>
        </w:rPr>
        <w:t>Off-Network Test Scenarios</w:t>
      </w:r>
      <w:r>
        <w:rPr>
          <w:noProof/>
        </w:rPr>
        <w:tab/>
      </w:r>
      <w:r>
        <w:rPr>
          <w:noProof/>
        </w:rPr>
        <w:fldChar w:fldCharType="begin"/>
      </w:r>
      <w:r>
        <w:rPr>
          <w:noProof/>
        </w:rPr>
        <w:instrText xml:space="preserve"> PAGEREF _Toc180160962 \h </w:instrText>
      </w:r>
      <w:r>
        <w:rPr>
          <w:noProof/>
        </w:rPr>
      </w:r>
      <w:r>
        <w:rPr>
          <w:noProof/>
        </w:rPr>
        <w:fldChar w:fldCharType="separate"/>
      </w:r>
      <w:r>
        <w:rPr>
          <w:noProof/>
        </w:rPr>
        <w:t>383</w:t>
      </w:r>
      <w:r>
        <w:rPr>
          <w:noProof/>
        </w:rPr>
        <w:fldChar w:fldCharType="end"/>
      </w:r>
    </w:p>
    <w:p w14:paraId="5BAE5B69" w14:textId="4666CA38"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7.1</w:t>
      </w:r>
      <w:r>
        <w:rPr>
          <w:rFonts w:asciiTheme="minorHAnsi" w:eastAsiaTheme="minorEastAsia" w:hAnsiTheme="minorHAnsi" w:cstheme="minorBidi"/>
          <w:noProof/>
          <w:kern w:val="2"/>
          <w:sz w:val="22"/>
          <w:szCs w:val="22"/>
          <w:lang w:val="en-SE" w:eastAsia="en-SE"/>
          <w14:ligatures w14:val="standardContextual"/>
        </w:rPr>
        <w:tab/>
      </w:r>
      <w:r>
        <w:rPr>
          <w:noProof/>
        </w:rPr>
        <w:t>Group Calls</w:t>
      </w:r>
      <w:r>
        <w:rPr>
          <w:noProof/>
        </w:rPr>
        <w:tab/>
      </w:r>
      <w:r>
        <w:rPr>
          <w:noProof/>
        </w:rPr>
        <w:fldChar w:fldCharType="begin"/>
      </w:r>
      <w:r>
        <w:rPr>
          <w:noProof/>
        </w:rPr>
        <w:instrText xml:space="preserve"> PAGEREF _Toc180160963 \h </w:instrText>
      </w:r>
      <w:r>
        <w:rPr>
          <w:noProof/>
        </w:rPr>
      </w:r>
      <w:r>
        <w:rPr>
          <w:noProof/>
        </w:rPr>
        <w:fldChar w:fldCharType="separate"/>
      </w:r>
      <w:r>
        <w:rPr>
          <w:noProof/>
        </w:rPr>
        <w:t>383</w:t>
      </w:r>
      <w:r>
        <w:rPr>
          <w:noProof/>
        </w:rPr>
        <w:fldChar w:fldCharType="end"/>
      </w:r>
    </w:p>
    <w:p w14:paraId="4AF5ACB3" w14:textId="543FD3E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7.1.1</w:t>
      </w:r>
      <w:r>
        <w:rPr>
          <w:rFonts w:asciiTheme="minorHAnsi" w:eastAsiaTheme="minorEastAsia" w:hAnsiTheme="minorHAnsi" w:cstheme="minorBidi"/>
          <w:noProof/>
          <w:kern w:val="2"/>
          <w:sz w:val="22"/>
          <w:szCs w:val="22"/>
          <w:lang w:val="en-SE" w:eastAsia="en-SE"/>
          <w14:ligatures w14:val="standardContextual"/>
        </w:rPr>
        <w:tab/>
      </w:r>
      <w:r>
        <w:rPr>
          <w:noProof/>
        </w:rPr>
        <w:t>Basic Group Calls</w:t>
      </w:r>
      <w:r>
        <w:rPr>
          <w:noProof/>
        </w:rPr>
        <w:tab/>
      </w:r>
      <w:r>
        <w:rPr>
          <w:noProof/>
        </w:rPr>
        <w:fldChar w:fldCharType="begin"/>
      </w:r>
      <w:r>
        <w:rPr>
          <w:noProof/>
        </w:rPr>
        <w:instrText xml:space="preserve"> PAGEREF _Toc180160964 \h </w:instrText>
      </w:r>
      <w:r>
        <w:rPr>
          <w:noProof/>
        </w:rPr>
      </w:r>
      <w:r>
        <w:rPr>
          <w:noProof/>
        </w:rPr>
        <w:fldChar w:fldCharType="separate"/>
      </w:r>
      <w:r>
        <w:rPr>
          <w:noProof/>
        </w:rPr>
        <w:t>383</w:t>
      </w:r>
      <w:r>
        <w:rPr>
          <w:noProof/>
        </w:rPr>
        <w:fldChar w:fldCharType="end"/>
      </w:r>
    </w:p>
    <w:p w14:paraId="4DEF3BE6" w14:textId="285485F4"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r>
      <w:r>
        <w:rPr>
          <w:noProof/>
        </w:rPr>
        <w:instrText xml:space="preserve"> PAGEREF _Toc180160965 \h </w:instrText>
      </w:r>
      <w:r>
        <w:rPr>
          <w:noProof/>
        </w:rPr>
      </w:r>
      <w:r>
        <w:rPr>
          <w:noProof/>
        </w:rPr>
        <w:fldChar w:fldCharType="separate"/>
      </w:r>
      <w:r>
        <w:rPr>
          <w:noProof/>
        </w:rPr>
        <w:t>383</w:t>
      </w:r>
      <w:r>
        <w:rPr>
          <w:noProof/>
        </w:rPr>
        <w:fldChar w:fldCharType="end"/>
      </w:r>
    </w:p>
    <w:p w14:paraId="6DD9BD78" w14:textId="5BB8DD82"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lastRenderedPageBreak/>
        <w:t>7.1.1.2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r>
      <w:r>
        <w:rPr>
          <w:noProof/>
        </w:rPr>
        <w:instrText xml:space="preserve"> PAGEREF _Toc180160966 \h </w:instrText>
      </w:r>
      <w:r>
        <w:rPr>
          <w:noProof/>
        </w:rPr>
      </w:r>
      <w:r>
        <w:rPr>
          <w:noProof/>
        </w:rPr>
        <w:fldChar w:fldCharType="separate"/>
      </w:r>
      <w:r>
        <w:rPr>
          <w:noProof/>
        </w:rPr>
        <w:t>396</w:t>
      </w:r>
      <w:r>
        <w:rPr>
          <w:noProof/>
        </w:rPr>
        <w:fldChar w:fldCharType="end"/>
      </w:r>
    </w:p>
    <w:p w14:paraId="55469968" w14:textId="2B3D8695"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7.1.1.3</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Call / Client Originated (CO)</w:t>
      </w:r>
      <w:r>
        <w:rPr>
          <w:noProof/>
        </w:rPr>
        <w:tab/>
      </w:r>
      <w:r>
        <w:rPr>
          <w:noProof/>
        </w:rPr>
        <w:fldChar w:fldCharType="begin"/>
      </w:r>
      <w:r>
        <w:rPr>
          <w:noProof/>
        </w:rPr>
        <w:instrText xml:space="preserve"> PAGEREF _Toc180160967 \h </w:instrText>
      </w:r>
      <w:r>
        <w:rPr>
          <w:noProof/>
        </w:rPr>
      </w:r>
      <w:r>
        <w:rPr>
          <w:noProof/>
        </w:rPr>
        <w:fldChar w:fldCharType="separate"/>
      </w:r>
      <w:r>
        <w:rPr>
          <w:noProof/>
        </w:rPr>
        <w:t>406</w:t>
      </w:r>
      <w:r>
        <w:rPr>
          <w:noProof/>
        </w:rPr>
        <w:fldChar w:fldCharType="end"/>
      </w:r>
    </w:p>
    <w:p w14:paraId="10780B84" w14:textId="20B8B455"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7.1.1.4</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Call / Client Terminated (CT)</w:t>
      </w:r>
      <w:r>
        <w:rPr>
          <w:noProof/>
        </w:rPr>
        <w:tab/>
      </w:r>
      <w:r>
        <w:rPr>
          <w:noProof/>
        </w:rPr>
        <w:fldChar w:fldCharType="begin"/>
      </w:r>
      <w:r>
        <w:rPr>
          <w:noProof/>
        </w:rPr>
        <w:instrText xml:space="preserve"> PAGEREF _Toc180160968 \h </w:instrText>
      </w:r>
      <w:r>
        <w:rPr>
          <w:noProof/>
        </w:rPr>
      </w:r>
      <w:r>
        <w:rPr>
          <w:noProof/>
        </w:rPr>
        <w:fldChar w:fldCharType="separate"/>
      </w:r>
      <w:r>
        <w:rPr>
          <w:noProof/>
        </w:rPr>
        <w:t>412</w:t>
      </w:r>
      <w:r>
        <w:rPr>
          <w:noProof/>
        </w:rPr>
        <w:fldChar w:fldCharType="end"/>
      </w:r>
    </w:p>
    <w:p w14:paraId="685E8D89" w14:textId="535DEA79"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7.1.1.5</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Imminent Peril Call / Client Originated (CO)</w:t>
      </w:r>
      <w:r>
        <w:rPr>
          <w:noProof/>
        </w:rPr>
        <w:tab/>
      </w:r>
      <w:r>
        <w:rPr>
          <w:noProof/>
        </w:rPr>
        <w:fldChar w:fldCharType="begin"/>
      </w:r>
      <w:r>
        <w:rPr>
          <w:noProof/>
        </w:rPr>
        <w:instrText xml:space="preserve"> PAGEREF _Toc180160969 \h </w:instrText>
      </w:r>
      <w:r>
        <w:rPr>
          <w:noProof/>
        </w:rPr>
      </w:r>
      <w:r>
        <w:rPr>
          <w:noProof/>
        </w:rPr>
        <w:fldChar w:fldCharType="separate"/>
      </w:r>
      <w:r>
        <w:rPr>
          <w:noProof/>
        </w:rPr>
        <w:t>418</w:t>
      </w:r>
      <w:r>
        <w:rPr>
          <w:noProof/>
        </w:rPr>
        <w:fldChar w:fldCharType="end"/>
      </w:r>
    </w:p>
    <w:p w14:paraId="0E689EA8" w14:textId="7F0C00B1"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7.1.1.6</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Imminent Peril Call / Client Terminated (CT)</w:t>
      </w:r>
      <w:r>
        <w:rPr>
          <w:noProof/>
        </w:rPr>
        <w:tab/>
      </w:r>
      <w:r>
        <w:rPr>
          <w:noProof/>
        </w:rPr>
        <w:fldChar w:fldCharType="begin"/>
      </w:r>
      <w:r>
        <w:rPr>
          <w:noProof/>
        </w:rPr>
        <w:instrText xml:space="preserve"> PAGEREF _Toc180160970 \h </w:instrText>
      </w:r>
      <w:r>
        <w:rPr>
          <w:noProof/>
        </w:rPr>
      </w:r>
      <w:r>
        <w:rPr>
          <w:noProof/>
        </w:rPr>
        <w:fldChar w:fldCharType="separate"/>
      </w:r>
      <w:r>
        <w:rPr>
          <w:noProof/>
        </w:rPr>
        <w:t>424</w:t>
      </w:r>
      <w:r>
        <w:rPr>
          <w:noProof/>
        </w:rPr>
        <w:fldChar w:fldCharType="end"/>
      </w:r>
    </w:p>
    <w:p w14:paraId="5E9B5D5C" w14:textId="37AAFF2A"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7.1.2</w:t>
      </w:r>
      <w:r>
        <w:rPr>
          <w:rFonts w:asciiTheme="minorHAnsi" w:eastAsiaTheme="minorEastAsia" w:hAnsiTheme="minorHAnsi" w:cstheme="minorBidi"/>
          <w:noProof/>
          <w:kern w:val="2"/>
          <w:sz w:val="22"/>
          <w:szCs w:val="22"/>
          <w:lang w:val="en-SE" w:eastAsia="en-SE"/>
          <w14:ligatures w14:val="standardContextual"/>
        </w:rPr>
        <w:tab/>
      </w:r>
      <w:r>
        <w:rPr>
          <w:noProof/>
        </w:rPr>
        <w:t>Broadcast Group Calls</w:t>
      </w:r>
      <w:r>
        <w:rPr>
          <w:noProof/>
        </w:rPr>
        <w:tab/>
      </w:r>
      <w:r>
        <w:rPr>
          <w:noProof/>
        </w:rPr>
        <w:fldChar w:fldCharType="begin"/>
      </w:r>
      <w:r>
        <w:rPr>
          <w:noProof/>
        </w:rPr>
        <w:instrText xml:space="preserve"> PAGEREF _Toc180160971 \h </w:instrText>
      </w:r>
      <w:r>
        <w:rPr>
          <w:noProof/>
        </w:rPr>
      </w:r>
      <w:r>
        <w:rPr>
          <w:noProof/>
        </w:rPr>
        <w:fldChar w:fldCharType="separate"/>
      </w:r>
      <w:r>
        <w:rPr>
          <w:noProof/>
        </w:rPr>
        <w:t>430</w:t>
      </w:r>
      <w:r>
        <w:rPr>
          <w:noProof/>
        </w:rPr>
        <w:fldChar w:fldCharType="end"/>
      </w:r>
    </w:p>
    <w:p w14:paraId="09597375" w14:textId="4FA626DE"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7.1.2.1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r>
      <w:r>
        <w:rPr>
          <w:noProof/>
        </w:rPr>
        <w:instrText xml:space="preserve"> PAGEREF _Toc180160972 \h </w:instrText>
      </w:r>
      <w:r>
        <w:rPr>
          <w:noProof/>
        </w:rPr>
      </w:r>
      <w:r>
        <w:rPr>
          <w:noProof/>
        </w:rPr>
        <w:fldChar w:fldCharType="separate"/>
      </w:r>
      <w:r>
        <w:rPr>
          <w:noProof/>
        </w:rPr>
        <w:t>430</w:t>
      </w:r>
      <w:r>
        <w:rPr>
          <w:noProof/>
        </w:rPr>
        <w:fldChar w:fldCharType="end"/>
      </w:r>
    </w:p>
    <w:p w14:paraId="47AF0B99" w14:textId="38CE57BF"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7.1.2.2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Broadcast Group Call / Originator Releases Call / Client Terminated (CT)</w:t>
      </w:r>
      <w:r>
        <w:rPr>
          <w:noProof/>
        </w:rPr>
        <w:tab/>
      </w:r>
      <w:r>
        <w:rPr>
          <w:noProof/>
        </w:rPr>
        <w:fldChar w:fldCharType="begin"/>
      </w:r>
      <w:r>
        <w:rPr>
          <w:noProof/>
        </w:rPr>
        <w:instrText xml:space="preserve"> PAGEREF _Toc180160973 \h </w:instrText>
      </w:r>
      <w:r>
        <w:rPr>
          <w:noProof/>
        </w:rPr>
      </w:r>
      <w:r>
        <w:rPr>
          <w:noProof/>
        </w:rPr>
        <w:fldChar w:fldCharType="separate"/>
      </w:r>
      <w:r>
        <w:rPr>
          <w:noProof/>
        </w:rPr>
        <w:t>436</w:t>
      </w:r>
      <w:r>
        <w:rPr>
          <w:noProof/>
        </w:rPr>
        <w:fldChar w:fldCharType="end"/>
      </w:r>
    </w:p>
    <w:p w14:paraId="215CB9FC" w14:textId="282FB5F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7.2</w:t>
      </w:r>
      <w:r>
        <w:rPr>
          <w:rFonts w:asciiTheme="minorHAnsi" w:eastAsiaTheme="minorEastAsia" w:hAnsiTheme="minorHAnsi" w:cstheme="minorBidi"/>
          <w:noProof/>
          <w:kern w:val="2"/>
          <w:sz w:val="22"/>
          <w:szCs w:val="22"/>
          <w:lang w:val="en-SE" w:eastAsia="en-SE"/>
          <w14:ligatures w14:val="standardContextual"/>
        </w:rPr>
        <w:tab/>
      </w:r>
      <w:r>
        <w:rPr>
          <w:noProof/>
        </w:rPr>
        <w:t>Private Calls</w:t>
      </w:r>
      <w:r>
        <w:rPr>
          <w:noProof/>
        </w:rPr>
        <w:tab/>
      </w:r>
      <w:r>
        <w:rPr>
          <w:noProof/>
        </w:rPr>
        <w:fldChar w:fldCharType="begin"/>
      </w:r>
      <w:r>
        <w:rPr>
          <w:noProof/>
        </w:rPr>
        <w:instrText xml:space="preserve"> PAGEREF _Toc180160974 \h </w:instrText>
      </w:r>
      <w:r>
        <w:rPr>
          <w:noProof/>
        </w:rPr>
      </w:r>
      <w:r>
        <w:rPr>
          <w:noProof/>
        </w:rPr>
        <w:fldChar w:fldCharType="separate"/>
      </w:r>
      <w:r>
        <w:rPr>
          <w:noProof/>
        </w:rPr>
        <w:t>442</w:t>
      </w:r>
      <w:r>
        <w:rPr>
          <w:noProof/>
        </w:rPr>
        <w:fldChar w:fldCharType="end"/>
      </w:r>
    </w:p>
    <w:p w14:paraId="7D57C45F" w14:textId="797A3E2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w:t>
      </w:r>
      <w:r w:rsidRPr="00646329">
        <w:rPr>
          <w:i/>
          <w:iCs/>
          <w:noProof/>
        </w:rPr>
        <w:t>2</w:t>
      </w:r>
      <w:r>
        <w:rPr>
          <w:noProof/>
        </w:rPr>
        <w:t>.1</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r>
      <w:r>
        <w:rPr>
          <w:noProof/>
        </w:rPr>
        <w:instrText xml:space="preserve"> PAGEREF _Toc180160975 \h </w:instrText>
      </w:r>
      <w:r>
        <w:rPr>
          <w:noProof/>
        </w:rPr>
      </w:r>
      <w:r>
        <w:rPr>
          <w:noProof/>
        </w:rPr>
        <w:fldChar w:fldCharType="separate"/>
      </w:r>
      <w:r>
        <w:rPr>
          <w:noProof/>
        </w:rPr>
        <w:t>442</w:t>
      </w:r>
      <w:r>
        <w:rPr>
          <w:noProof/>
        </w:rPr>
        <w:fldChar w:fldCharType="end"/>
      </w:r>
    </w:p>
    <w:p w14:paraId="2B1569D2" w14:textId="58F17CD9"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7.2.2</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Automatic Commencement Mode / Client Terminated (CT)</w:t>
      </w:r>
      <w:r>
        <w:rPr>
          <w:noProof/>
        </w:rPr>
        <w:tab/>
      </w:r>
      <w:r>
        <w:rPr>
          <w:noProof/>
        </w:rPr>
        <w:fldChar w:fldCharType="begin"/>
      </w:r>
      <w:r>
        <w:rPr>
          <w:noProof/>
        </w:rPr>
        <w:instrText xml:space="preserve"> PAGEREF _Toc180160976 \h </w:instrText>
      </w:r>
      <w:r>
        <w:rPr>
          <w:noProof/>
        </w:rPr>
      </w:r>
      <w:r>
        <w:rPr>
          <w:noProof/>
        </w:rPr>
        <w:fldChar w:fldCharType="separate"/>
      </w:r>
      <w:r>
        <w:rPr>
          <w:noProof/>
        </w:rPr>
        <w:t>451</w:t>
      </w:r>
      <w:r>
        <w:rPr>
          <w:noProof/>
        </w:rPr>
        <w:fldChar w:fldCharType="end"/>
      </w:r>
    </w:p>
    <w:p w14:paraId="6F897A1F" w14:textId="7BA342D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7.2.3</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r>
      <w:r>
        <w:rPr>
          <w:noProof/>
        </w:rPr>
        <w:instrText xml:space="preserve"> PAGEREF _Toc180160977 \h </w:instrText>
      </w:r>
      <w:r>
        <w:rPr>
          <w:noProof/>
        </w:rPr>
      </w:r>
      <w:r>
        <w:rPr>
          <w:noProof/>
        </w:rPr>
        <w:fldChar w:fldCharType="separate"/>
      </w:r>
      <w:r>
        <w:rPr>
          <w:noProof/>
        </w:rPr>
        <w:t>459</w:t>
      </w:r>
      <w:r>
        <w:rPr>
          <w:noProof/>
        </w:rPr>
        <w:fldChar w:fldCharType="end"/>
      </w:r>
    </w:p>
    <w:p w14:paraId="081EF97E" w14:textId="1A88BF1F"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7.2.4</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Manual Commencement Mode / Client Terminated (CT)</w:t>
      </w:r>
      <w:r>
        <w:rPr>
          <w:noProof/>
        </w:rPr>
        <w:tab/>
      </w:r>
      <w:r>
        <w:rPr>
          <w:noProof/>
        </w:rPr>
        <w:fldChar w:fldCharType="begin"/>
      </w:r>
      <w:r>
        <w:rPr>
          <w:noProof/>
        </w:rPr>
        <w:instrText xml:space="preserve"> PAGEREF _Toc180160978 \h </w:instrText>
      </w:r>
      <w:r>
        <w:rPr>
          <w:noProof/>
        </w:rPr>
      </w:r>
      <w:r>
        <w:rPr>
          <w:noProof/>
        </w:rPr>
        <w:fldChar w:fldCharType="separate"/>
      </w:r>
      <w:r>
        <w:rPr>
          <w:noProof/>
        </w:rPr>
        <w:t>468</w:t>
      </w:r>
      <w:r>
        <w:rPr>
          <w:noProof/>
        </w:rPr>
        <w:fldChar w:fldCharType="end"/>
      </w:r>
    </w:p>
    <w:p w14:paraId="2755FE90" w14:textId="3B0555AE"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_Toc180160979 \h </w:instrText>
      </w:r>
      <w:r>
        <w:rPr>
          <w:noProof/>
        </w:rPr>
      </w:r>
      <w:r>
        <w:rPr>
          <w:noProof/>
        </w:rPr>
        <w:fldChar w:fldCharType="separate"/>
      </w:r>
      <w:r>
        <w:rPr>
          <w:noProof/>
        </w:rPr>
        <w:t>478</w:t>
      </w:r>
      <w:r>
        <w:rPr>
          <w:noProof/>
        </w:rPr>
        <w:fldChar w:fldCharType="end"/>
      </w:r>
    </w:p>
    <w:p w14:paraId="29139F19" w14:textId="5EEE430F"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7.3.1</w:t>
      </w:r>
      <w:r>
        <w:rPr>
          <w:rFonts w:asciiTheme="minorHAnsi" w:eastAsiaTheme="minorEastAsia" w:hAnsiTheme="minorHAnsi" w:cstheme="minorBidi"/>
          <w:noProof/>
          <w:kern w:val="2"/>
          <w:sz w:val="22"/>
          <w:szCs w:val="22"/>
          <w:lang w:val="en-SE" w:eastAsia="en-SE"/>
          <w14:ligatures w14:val="standardContextual"/>
        </w:rPr>
        <w:tab/>
      </w:r>
      <w:r>
        <w:rPr>
          <w:noProof/>
        </w:rPr>
        <w:t>Off-network / Emergency Alert / Client Originated (CO)</w:t>
      </w:r>
      <w:r>
        <w:rPr>
          <w:noProof/>
        </w:rPr>
        <w:tab/>
      </w:r>
      <w:r>
        <w:rPr>
          <w:noProof/>
        </w:rPr>
        <w:fldChar w:fldCharType="begin"/>
      </w:r>
      <w:r>
        <w:rPr>
          <w:noProof/>
        </w:rPr>
        <w:instrText xml:space="preserve"> PAGEREF _Toc180160980 \h </w:instrText>
      </w:r>
      <w:r>
        <w:rPr>
          <w:noProof/>
        </w:rPr>
      </w:r>
      <w:r>
        <w:rPr>
          <w:noProof/>
        </w:rPr>
        <w:fldChar w:fldCharType="separate"/>
      </w:r>
      <w:r>
        <w:rPr>
          <w:noProof/>
        </w:rPr>
        <w:t>478</w:t>
      </w:r>
      <w:r>
        <w:rPr>
          <w:noProof/>
        </w:rPr>
        <w:fldChar w:fldCharType="end"/>
      </w:r>
    </w:p>
    <w:p w14:paraId="70CB522D" w14:textId="052C7503"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7.3.2</w:t>
      </w:r>
      <w:r>
        <w:rPr>
          <w:rFonts w:asciiTheme="minorHAnsi" w:eastAsiaTheme="minorEastAsia" w:hAnsiTheme="minorHAnsi" w:cstheme="minorBidi"/>
          <w:noProof/>
          <w:kern w:val="2"/>
          <w:sz w:val="22"/>
          <w:szCs w:val="22"/>
          <w:lang w:val="en-SE" w:eastAsia="en-SE"/>
          <w14:ligatures w14:val="standardContextual"/>
        </w:rPr>
        <w:tab/>
      </w:r>
      <w:r>
        <w:rPr>
          <w:noProof/>
        </w:rPr>
        <w:t>Off-network / Emergency Alert / Client Terminated (CO)</w:t>
      </w:r>
      <w:r>
        <w:rPr>
          <w:noProof/>
        </w:rPr>
        <w:tab/>
      </w:r>
      <w:r>
        <w:rPr>
          <w:noProof/>
        </w:rPr>
        <w:fldChar w:fldCharType="begin"/>
      </w:r>
      <w:r>
        <w:rPr>
          <w:noProof/>
        </w:rPr>
        <w:instrText xml:space="preserve"> PAGEREF _Toc180160981 \h </w:instrText>
      </w:r>
      <w:r>
        <w:rPr>
          <w:noProof/>
        </w:rPr>
      </w:r>
      <w:r>
        <w:rPr>
          <w:noProof/>
        </w:rPr>
        <w:fldChar w:fldCharType="separate"/>
      </w:r>
      <w:r>
        <w:rPr>
          <w:noProof/>
        </w:rPr>
        <w:t>484</w:t>
      </w:r>
      <w:r>
        <w:rPr>
          <w:noProof/>
        </w:rPr>
        <w:fldChar w:fldCharType="end"/>
      </w:r>
    </w:p>
    <w:p w14:paraId="431C8F38" w14:textId="3601F8B4" w:rsidR="00874E8C" w:rsidRDefault="00874E8C">
      <w:pPr>
        <w:pStyle w:val="TOC8"/>
        <w:rPr>
          <w:rFonts w:asciiTheme="minorHAnsi" w:eastAsiaTheme="minorEastAsia" w:hAnsiTheme="minorHAnsi" w:cstheme="minorBidi"/>
          <w:b w:val="0"/>
          <w:noProof/>
          <w:kern w:val="2"/>
          <w:szCs w:val="22"/>
          <w:lang w:val="en-SE" w:eastAsia="en-SE"/>
          <w14:ligatures w14:val="standardContextual"/>
        </w:rPr>
      </w:pPr>
      <w:r>
        <w:rPr>
          <w:noProof/>
        </w:rPr>
        <w:t>Annex A (informative): Change history</w:t>
      </w:r>
      <w:r>
        <w:rPr>
          <w:noProof/>
        </w:rPr>
        <w:tab/>
      </w:r>
      <w:r>
        <w:rPr>
          <w:noProof/>
        </w:rPr>
        <w:fldChar w:fldCharType="begin"/>
      </w:r>
      <w:r>
        <w:rPr>
          <w:noProof/>
        </w:rPr>
        <w:instrText xml:space="preserve"> PAGEREF _Toc180160982 \h </w:instrText>
      </w:r>
      <w:r>
        <w:rPr>
          <w:noProof/>
        </w:rPr>
      </w:r>
      <w:r>
        <w:rPr>
          <w:noProof/>
        </w:rPr>
        <w:fldChar w:fldCharType="separate"/>
      </w:r>
      <w:r>
        <w:rPr>
          <w:noProof/>
        </w:rPr>
        <w:t>489</w:t>
      </w:r>
      <w:r>
        <w:rPr>
          <w:noProof/>
        </w:rPr>
        <w:fldChar w:fldCharType="end"/>
      </w:r>
    </w:p>
    <w:p w14:paraId="0B9E3498" w14:textId="39AF2F63"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0160921"/>
      <w:bookmarkEnd w:id="16"/>
      <w:r w:rsidRPr="004D3578">
        <w:lastRenderedPageBreak/>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1417E120" w:rsidR="00711107" w:rsidRPr="007D54DA" w:rsidRDefault="00711107" w:rsidP="00711107">
      <w:pPr>
        <w:pStyle w:val="B1"/>
        <w:rPr>
          <w:b/>
          <w:bCs/>
        </w:rPr>
      </w:pPr>
      <w:r w:rsidRPr="006640C0">
        <w:tab/>
      </w:r>
      <w:r w:rsidRPr="007D54DA">
        <w:rPr>
          <w:b/>
          <w:bCs/>
        </w:rPr>
        <w:t>3GPP TS 37.579-6: "Mission Critical (MC) services: Mission Critical Video (MCVideo) User Equipment (UE) Protocol conformance specification"</w:t>
      </w:r>
    </w:p>
    <w:p w14:paraId="59033686" w14:textId="4E7EE93F" w:rsidR="00711107" w:rsidRPr="006640C0" w:rsidRDefault="00711107" w:rsidP="00711107">
      <w:pPr>
        <w:pStyle w:val="B1"/>
      </w:pPr>
      <w:r w:rsidRPr="006640C0">
        <w:tab/>
        <w:t>3GPP TS 37.579-7 [</w:t>
      </w:r>
      <w:r w:rsidR="007D54DA">
        <w:t>25</w:t>
      </w:r>
      <w:r w:rsidRPr="006640C0">
        <w:t>]: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0160922"/>
      <w:bookmarkEnd w:id="20"/>
      <w:r w:rsidRPr="004D3578">
        <w:lastRenderedPageBreak/>
        <w:t>1</w:t>
      </w:r>
      <w:r w:rsidRPr="004D3578">
        <w:tab/>
        <w:t>Scope</w:t>
      </w:r>
      <w:bookmarkEnd w:id="21"/>
    </w:p>
    <w:p w14:paraId="1BF4564D" w14:textId="23486365" w:rsidR="001B5F8C" w:rsidRPr="00201E3B" w:rsidRDefault="001B5F8C" w:rsidP="001B5F8C">
      <w:bookmarkStart w:id="22" w:name="references"/>
      <w:bookmarkEnd w:id="22"/>
      <w:r w:rsidRPr="00201E3B">
        <w:t>The present document specifies the protocol conformance testing for testing a MCVideo Client for compliance to the Mission Critical Video (MCVideo) protocol requirements defined by 3GPP.</w:t>
      </w:r>
    </w:p>
    <w:p w14:paraId="079F92D4" w14:textId="77777777" w:rsidR="001B5F8C" w:rsidRPr="00201E3B" w:rsidRDefault="001B5F8C" w:rsidP="001B5F8C">
      <w:r w:rsidRPr="00201E3B">
        <w:t>In particular the present document contains:</w:t>
      </w:r>
    </w:p>
    <w:p w14:paraId="0FD0941A" w14:textId="77777777" w:rsidR="001B5F8C" w:rsidRPr="00201E3B" w:rsidRDefault="001B5F8C" w:rsidP="001B5F8C">
      <w:pPr>
        <w:pStyle w:val="B1"/>
      </w:pPr>
      <w:r w:rsidRPr="00201E3B">
        <w:t>-</w:t>
      </w:r>
      <w:r w:rsidRPr="00201E3B">
        <w:tab/>
        <w:t>the overall test structure;</w:t>
      </w:r>
    </w:p>
    <w:p w14:paraId="4FCE6F0E" w14:textId="77777777" w:rsidR="001B5F8C" w:rsidRPr="00201E3B" w:rsidRDefault="001B5F8C" w:rsidP="001B5F8C">
      <w:pPr>
        <w:pStyle w:val="B1"/>
      </w:pPr>
      <w:r w:rsidRPr="00201E3B">
        <w:t>-</w:t>
      </w:r>
      <w:r w:rsidRPr="00201E3B">
        <w:tab/>
        <w:t>the test configurations;</w:t>
      </w:r>
    </w:p>
    <w:p w14:paraId="3D873C1C" w14:textId="77777777" w:rsidR="001B5F8C" w:rsidRPr="00201E3B" w:rsidRDefault="001B5F8C" w:rsidP="001B5F8C">
      <w:pPr>
        <w:pStyle w:val="B1"/>
      </w:pPr>
      <w:r w:rsidRPr="00201E3B">
        <w:t>-</w:t>
      </w:r>
      <w:r w:rsidRPr="00201E3B">
        <w:tab/>
        <w:t>the conformance requirement and reference to the core specifications;</w:t>
      </w:r>
    </w:p>
    <w:p w14:paraId="0819D7B7" w14:textId="77777777" w:rsidR="001B5F8C" w:rsidRPr="00201E3B" w:rsidRDefault="001B5F8C" w:rsidP="001B5F8C">
      <w:pPr>
        <w:pStyle w:val="B1"/>
      </w:pPr>
      <w:r w:rsidRPr="00201E3B">
        <w:t>-</w:t>
      </w:r>
      <w:r w:rsidRPr="00201E3B">
        <w:tab/>
        <w:t>the test purposes; and</w:t>
      </w:r>
    </w:p>
    <w:p w14:paraId="62753D47" w14:textId="77777777" w:rsidR="001B5F8C" w:rsidRPr="00201E3B" w:rsidRDefault="001B5F8C" w:rsidP="001B5F8C">
      <w:pPr>
        <w:pStyle w:val="B1"/>
      </w:pPr>
      <w:r w:rsidRPr="00201E3B">
        <w:t>-</w:t>
      </w:r>
      <w:r w:rsidRPr="00201E3B">
        <w:tab/>
        <w:t>a brief description of the test procedure, the specific test requirements and short message exchange table.</w:t>
      </w:r>
    </w:p>
    <w:p w14:paraId="46BCB6AB" w14:textId="77777777" w:rsidR="001B5F8C" w:rsidRPr="00201E3B" w:rsidRDefault="001B5F8C" w:rsidP="001B5F8C">
      <w:r w:rsidRPr="00201E3B">
        <w:t>The present document is valid for MCVideo Clients implemented according to 3GPP releases starting from Release 13 up to the Release indicated on the cover page of the present document.</w:t>
      </w:r>
    </w:p>
    <w:p w14:paraId="50B88AD9" w14:textId="77777777" w:rsidR="001B5F8C" w:rsidRPr="00201E3B" w:rsidRDefault="001B5F8C" w:rsidP="001B5F8C">
      <w:r w:rsidRPr="00201E3B">
        <w:t>The following information relevant to testing specified in the present document could be found in accompanying specifications:</w:t>
      </w:r>
    </w:p>
    <w:p w14:paraId="52B380AC" w14:textId="6FA79613" w:rsidR="001B5F8C" w:rsidRPr="00201E3B" w:rsidRDefault="001B5F8C" w:rsidP="001B5F8C">
      <w:pPr>
        <w:pStyle w:val="B1"/>
      </w:pPr>
      <w:r w:rsidRPr="00201E3B">
        <w:t>-</w:t>
      </w:r>
      <w:r w:rsidRPr="00201E3B">
        <w:tab/>
        <w:t>default setting of the test parameters TS </w:t>
      </w:r>
      <w:r w:rsidR="00960759">
        <w:t>37.579</w:t>
      </w:r>
      <w:r w:rsidRPr="00201E3B">
        <w:t>-1 [2];</w:t>
      </w:r>
    </w:p>
    <w:p w14:paraId="4B5C1828" w14:textId="7F167AF0" w:rsidR="001B5F8C" w:rsidRPr="00201E3B" w:rsidRDefault="001B5F8C" w:rsidP="001B5F8C">
      <w:pPr>
        <w:pStyle w:val="B1"/>
      </w:pPr>
      <w:r w:rsidRPr="00201E3B">
        <w:t>-</w:t>
      </w:r>
      <w:r w:rsidRPr="00201E3B">
        <w:tab/>
        <w:t>Implementation Conformance Statement (ICS) TS </w:t>
      </w:r>
      <w:r w:rsidR="00960759">
        <w:t>37.579</w:t>
      </w:r>
      <w:r w:rsidRPr="00201E3B">
        <w:t>-4 [4] and Implementation eXtra Information for Testing (IXIT) TS </w:t>
      </w:r>
      <w:r w:rsidR="00960759">
        <w:t>37.579</w:t>
      </w:r>
      <w:r w:rsidRPr="00201E3B">
        <w:t>-5 [5];</w:t>
      </w:r>
    </w:p>
    <w:p w14:paraId="27178FEC" w14:textId="29891902" w:rsidR="001B5F8C" w:rsidRPr="00201E3B" w:rsidRDefault="001B5F8C" w:rsidP="001B5F8C">
      <w:pPr>
        <w:pStyle w:val="B1"/>
      </w:pPr>
      <w:r w:rsidRPr="00201E3B">
        <w:t>-</w:t>
      </w:r>
      <w:r w:rsidRPr="00201E3B">
        <w:tab/>
        <w:t>the applicability of each test case TS </w:t>
      </w:r>
      <w:r w:rsidR="00960759">
        <w:t>37.579</w:t>
      </w:r>
      <w:r w:rsidRPr="00201E3B">
        <w:t>-4 [4].</w:t>
      </w:r>
    </w:p>
    <w:p w14:paraId="4DF91EF6" w14:textId="77777777" w:rsidR="001B5F8C" w:rsidRPr="00201E3B" w:rsidRDefault="001B5F8C" w:rsidP="001B5F8C">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5A68F8C6" w14:textId="77777777" w:rsidR="00711107" w:rsidRPr="004D3578" w:rsidRDefault="00711107" w:rsidP="00711107">
      <w:pPr>
        <w:pStyle w:val="Heading1"/>
      </w:pPr>
      <w:bookmarkStart w:id="23" w:name="_Toc180160923"/>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FCB2D0B" w14:textId="77777777" w:rsidR="009B2604" w:rsidRPr="00201E3B" w:rsidRDefault="009B2604" w:rsidP="009B2604">
      <w:pPr>
        <w:pStyle w:val="EX"/>
      </w:pPr>
      <w:r w:rsidRPr="00201E3B">
        <w:t>[1]</w:t>
      </w:r>
      <w:r w:rsidRPr="00201E3B">
        <w:tab/>
        <w:t>3GPP TR 21.905: "Vocabulary for 3GPP Specifications".</w:t>
      </w:r>
    </w:p>
    <w:p w14:paraId="408BD564" w14:textId="1ADE6C57" w:rsidR="009B2604" w:rsidRPr="00201E3B" w:rsidRDefault="009B2604" w:rsidP="009B2604">
      <w:pPr>
        <w:pStyle w:val="EX"/>
      </w:pPr>
      <w:r w:rsidRPr="00201E3B">
        <w:t>[2]</w:t>
      </w:r>
      <w:r w:rsidRPr="00201E3B">
        <w:tab/>
        <w:t>3GPP TS </w:t>
      </w:r>
      <w:r w:rsidR="00960759">
        <w:t>37.579</w:t>
      </w:r>
      <w:r w:rsidRPr="00201E3B">
        <w:t>-1: "Mission Critical (MC) services; Part 1: Common test environment".</w:t>
      </w:r>
    </w:p>
    <w:p w14:paraId="4F86215D" w14:textId="77777777" w:rsidR="009B2604" w:rsidRPr="00201E3B" w:rsidRDefault="009B2604" w:rsidP="009B2604">
      <w:pPr>
        <w:pStyle w:val="EX"/>
      </w:pPr>
      <w:r w:rsidRPr="00201E3B">
        <w:t>[3]</w:t>
      </w:r>
      <w:r w:rsidRPr="00201E3B">
        <w:tab/>
        <w:t>Void</w:t>
      </w:r>
    </w:p>
    <w:p w14:paraId="67BAC3ED" w14:textId="28CAC14F" w:rsidR="009B2604" w:rsidRPr="00201E3B" w:rsidRDefault="009B2604" w:rsidP="009B2604">
      <w:pPr>
        <w:pStyle w:val="EX"/>
      </w:pPr>
      <w:r w:rsidRPr="00201E3B">
        <w:t>[4]</w:t>
      </w:r>
      <w:r w:rsidRPr="00201E3B">
        <w:tab/>
        <w:t>3GPP TS </w:t>
      </w:r>
      <w:r w:rsidR="00960759">
        <w:t>37.579</w:t>
      </w:r>
      <w:r w:rsidRPr="00201E3B">
        <w:t>-4: " Mission Critical (MC) services; Part 4: Test Applicability and Implementation Conformance Statement (ICS).</w:t>
      </w:r>
    </w:p>
    <w:p w14:paraId="02FB3E75" w14:textId="5316223F" w:rsidR="009B2604" w:rsidRPr="00201E3B" w:rsidRDefault="009B2604" w:rsidP="009B2604">
      <w:pPr>
        <w:pStyle w:val="EX"/>
      </w:pPr>
      <w:r w:rsidRPr="00201E3B">
        <w:t>[5]</w:t>
      </w:r>
      <w:r w:rsidRPr="00201E3B">
        <w:tab/>
        <w:t>3GPP TS </w:t>
      </w:r>
      <w:r w:rsidR="00960759">
        <w:t>37.579</w:t>
      </w:r>
      <w:r w:rsidRPr="00201E3B">
        <w:t>-5: "Mission Critical (MC) services; Part 5: Abstract test suite (ATS)".</w:t>
      </w:r>
    </w:p>
    <w:p w14:paraId="7B97BC6F" w14:textId="77777777" w:rsidR="009B2604" w:rsidRPr="00201E3B" w:rsidRDefault="009B2604" w:rsidP="009B2604">
      <w:pPr>
        <w:pStyle w:val="EX"/>
      </w:pPr>
      <w:r w:rsidRPr="00201E3B">
        <w:t>[6]</w:t>
      </w:r>
      <w:r w:rsidRPr="00201E3B">
        <w:tab/>
        <w:t>3GPP TS 36.523-1: "Evolved Universal Terrestrial Radio Access (E-UTRA) and Evolved Packet Core (EPC); User Equipment (UE) conformance specification; Part 1: Protocol conformance specification".</w:t>
      </w:r>
    </w:p>
    <w:p w14:paraId="0724D56F" w14:textId="77777777" w:rsidR="009B2604" w:rsidRPr="00201E3B" w:rsidRDefault="009B2604" w:rsidP="009B2604">
      <w:pPr>
        <w:pStyle w:val="EX"/>
      </w:pPr>
      <w:r w:rsidRPr="00201E3B">
        <w:lastRenderedPageBreak/>
        <w:t>[7]</w:t>
      </w:r>
      <w:r w:rsidRPr="00201E3B">
        <w:tab/>
        <w:t>Void</w:t>
      </w:r>
    </w:p>
    <w:p w14:paraId="2B1CA51E" w14:textId="77777777" w:rsidR="009B2604" w:rsidRPr="00201E3B" w:rsidRDefault="009B2604" w:rsidP="009B2604">
      <w:pPr>
        <w:pStyle w:val="EX"/>
      </w:pPr>
      <w:r w:rsidRPr="00201E3B">
        <w:t>[8]</w:t>
      </w:r>
      <w:r w:rsidRPr="00201E3B">
        <w:tab/>
        <w:t>Void</w:t>
      </w:r>
    </w:p>
    <w:p w14:paraId="04F746AB" w14:textId="77777777" w:rsidR="009B2604" w:rsidRPr="00201E3B" w:rsidRDefault="009B2604" w:rsidP="009B2604">
      <w:pPr>
        <w:pStyle w:val="EX"/>
      </w:pPr>
      <w:r w:rsidRPr="00201E3B">
        <w:t>[9]</w:t>
      </w:r>
      <w:r w:rsidRPr="00201E3B">
        <w:tab/>
        <w:t>3GPP TS 24.379: "Mission Critical Push To Talk (MCPTT) call control; Protocol specification".</w:t>
      </w:r>
    </w:p>
    <w:p w14:paraId="1D5ECEA3" w14:textId="77777777" w:rsidR="009B2604" w:rsidRPr="00201E3B" w:rsidRDefault="009B2604" w:rsidP="009B2604">
      <w:pPr>
        <w:pStyle w:val="EX"/>
      </w:pPr>
      <w:r w:rsidRPr="00201E3B">
        <w:t>[10]</w:t>
      </w:r>
      <w:r w:rsidRPr="00201E3B">
        <w:tab/>
        <w:t>3GPP TS 24.380: "Mission Critical Push To Talk (MCPTT) media plane control; Protocol specification</w:t>
      </w:r>
      <w:r w:rsidRPr="00201E3B" w:rsidDel="00FF4333">
        <w:t xml:space="preserve"> </w:t>
      </w:r>
      <w:r w:rsidRPr="00201E3B">
        <w:t>".</w:t>
      </w:r>
    </w:p>
    <w:p w14:paraId="592A05C0" w14:textId="77777777" w:rsidR="009B2604" w:rsidRPr="00201E3B" w:rsidRDefault="009B2604" w:rsidP="009B2604">
      <w:pPr>
        <w:pStyle w:val="EX"/>
      </w:pPr>
      <w:r w:rsidRPr="00201E3B">
        <w:t>[11]</w:t>
      </w:r>
      <w:r w:rsidRPr="00201E3B">
        <w:tab/>
        <w:t>3GPP TS 24.481: "Mission Critical Services (MCS) group management; Protocol specification".</w:t>
      </w:r>
    </w:p>
    <w:p w14:paraId="3C2B7BFB" w14:textId="77777777" w:rsidR="009B2604" w:rsidRPr="00201E3B" w:rsidRDefault="009B2604" w:rsidP="009B2604">
      <w:pPr>
        <w:pStyle w:val="EX"/>
      </w:pPr>
      <w:r w:rsidRPr="00201E3B">
        <w:t>[12]</w:t>
      </w:r>
      <w:r w:rsidRPr="00201E3B">
        <w:tab/>
        <w:t>3GPP TS 24.482: "Mission Critical Services (MCS) identity management; Protocol specification".</w:t>
      </w:r>
    </w:p>
    <w:p w14:paraId="6B400EDE" w14:textId="77777777" w:rsidR="009B2604" w:rsidRPr="00201E3B" w:rsidRDefault="009B2604" w:rsidP="009B2604">
      <w:pPr>
        <w:pStyle w:val="EX"/>
      </w:pPr>
      <w:r w:rsidRPr="00201E3B">
        <w:t>[13]</w:t>
      </w:r>
      <w:r w:rsidRPr="00201E3B">
        <w:tab/>
        <w:t>3GPP TS 24.483: "Mission Critical Services (MCS) Management Object (MO)".</w:t>
      </w:r>
    </w:p>
    <w:p w14:paraId="13874DD1" w14:textId="77777777" w:rsidR="009B2604" w:rsidRPr="00201E3B" w:rsidRDefault="009B2604" w:rsidP="009B2604">
      <w:pPr>
        <w:pStyle w:val="EX"/>
      </w:pPr>
      <w:r w:rsidRPr="00201E3B">
        <w:t>[14]</w:t>
      </w:r>
      <w:r w:rsidRPr="00201E3B">
        <w:tab/>
        <w:t>3GPP TS 24.484: "Mission Critical Services (MCS) configuration management; Protocol specification".</w:t>
      </w:r>
    </w:p>
    <w:p w14:paraId="48C10572" w14:textId="77777777" w:rsidR="009B2604" w:rsidRPr="00201E3B" w:rsidRDefault="009B2604" w:rsidP="009B2604">
      <w:pPr>
        <w:pStyle w:val="EX"/>
      </w:pPr>
      <w:r w:rsidRPr="00201E3B">
        <w:t>[15]</w:t>
      </w:r>
      <w:r w:rsidRPr="00201E3B">
        <w:tab/>
        <w:t>3GPP TS 33.179: " Security of Mission Critical Push To Talk (MCPTT) over LTE".</w:t>
      </w:r>
    </w:p>
    <w:p w14:paraId="2FFABAEF" w14:textId="77777777" w:rsidR="009B2604" w:rsidRPr="00201E3B" w:rsidRDefault="009B2604" w:rsidP="009B2604">
      <w:pPr>
        <w:pStyle w:val="EX"/>
      </w:pPr>
      <w:r w:rsidRPr="00201E3B">
        <w:t>[16]</w:t>
      </w:r>
      <w:r w:rsidRPr="00201E3B">
        <w:tab/>
        <w:t>3GPP TS 24.229: "IP multimedia call control protocol based on Session Initiation Protocol (SIP) and Session Description Protocol (SDP); Stage 3".</w:t>
      </w:r>
    </w:p>
    <w:p w14:paraId="40E23878" w14:textId="77777777" w:rsidR="009B2604" w:rsidRPr="00201E3B" w:rsidRDefault="009B2604" w:rsidP="009B2604">
      <w:pPr>
        <w:pStyle w:val="EX"/>
      </w:pPr>
      <w:r w:rsidRPr="00201E3B">
        <w:t>[17]</w:t>
      </w:r>
      <w:r w:rsidRPr="00201E3B">
        <w:tab/>
        <w:t>Void</w:t>
      </w:r>
    </w:p>
    <w:p w14:paraId="419D1EAC" w14:textId="77777777" w:rsidR="009B2604" w:rsidRPr="00201E3B" w:rsidRDefault="009B2604" w:rsidP="009B2604">
      <w:pPr>
        <w:pStyle w:val="EX"/>
      </w:pPr>
      <w:r w:rsidRPr="00201E3B">
        <w:t>[18]</w:t>
      </w:r>
      <w:r w:rsidRPr="00201E3B">
        <w:tab/>
        <w:t>Void.</w:t>
      </w:r>
    </w:p>
    <w:p w14:paraId="43AE8679" w14:textId="77777777" w:rsidR="009B2604" w:rsidRPr="00201E3B" w:rsidRDefault="009B2604" w:rsidP="009B2604">
      <w:pPr>
        <w:pStyle w:val="EX"/>
      </w:pPr>
      <w:r w:rsidRPr="00201E3B">
        <w:t>[19]</w:t>
      </w:r>
      <w:r w:rsidRPr="00201E3B">
        <w:tab/>
        <w:t>3GPP TS 36.509: "Evolved Universal Terrestrial Radio Access (E-UTRA) and Evolved Universal Terrestrial Radio Access Network (E-UTRAN); Special conformance testing functions for User Equipment (UE)".</w:t>
      </w:r>
    </w:p>
    <w:p w14:paraId="1969AF91" w14:textId="77777777" w:rsidR="009B2604" w:rsidRPr="00201E3B" w:rsidRDefault="009B2604" w:rsidP="009B2604">
      <w:pPr>
        <w:pStyle w:val="EX"/>
      </w:pPr>
      <w:r w:rsidRPr="00201E3B">
        <w:t>[20]</w:t>
      </w:r>
      <w:r w:rsidRPr="00201E3B">
        <w:tab/>
        <w:t>3GPP TS 36.508: "Evolved Universal Terrestrial Radio Access (E-UTRA) and Evolved Universal Terrestrial Radio Access (E-UTRAN); Common Test Environments for User Equipment (UE) Conformance Testing".</w:t>
      </w:r>
    </w:p>
    <w:p w14:paraId="06811ED4" w14:textId="77777777" w:rsidR="009B2604" w:rsidRPr="00201E3B" w:rsidRDefault="009B2604" w:rsidP="009B2604">
      <w:pPr>
        <w:pStyle w:val="EX"/>
      </w:pPr>
      <w:r w:rsidRPr="00201E3B">
        <w:t>[21]</w:t>
      </w:r>
      <w:r w:rsidRPr="00201E3B">
        <w:tab/>
        <w:t xml:space="preserve">OpenID Connect 1.0: "OpenID Connect Core 1.0 incorporating errata set 1", </w:t>
      </w:r>
      <w:hyperlink r:id="rId13" w:history="1">
        <w:r w:rsidRPr="00201E3B">
          <w:rPr>
            <w:rStyle w:val="Hyperlink"/>
            <w:color w:val="0000FF"/>
          </w:rPr>
          <w:t>http://openid.net/specs/openid-connect-core-1_0.html</w:t>
        </w:r>
      </w:hyperlink>
      <w:r w:rsidRPr="00201E3B">
        <w:t>.</w:t>
      </w:r>
    </w:p>
    <w:p w14:paraId="228853A1" w14:textId="77777777" w:rsidR="009B2604" w:rsidRPr="00201E3B" w:rsidRDefault="009B2604" w:rsidP="009B2604">
      <w:pPr>
        <w:pStyle w:val="EX"/>
      </w:pPr>
      <w:r w:rsidRPr="00201E3B">
        <w:t>[22]</w:t>
      </w:r>
      <w:r w:rsidRPr="00201E3B">
        <w:tab/>
        <w:t>3GPP TS 33.310: "Network Domain Security (NDS); Authentication Framework (AF)".</w:t>
      </w:r>
    </w:p>
    <w:p w14:paraId="62FD0C32" w14:textId="77777777" w:rsidR="009B2604" w:rsidRPr="00201E3B" w:rsidRDefault="009B2604" w:rsidP="009B2604">
      <w:pPr>
        <w:pStyle w:val="EX"/>
      </w:pPr>
      <w:r w:rsidRPr="00201E3B">
        <w:t>[23]</w:t>
      </w:r>
      <w:r w:rsidRPr="00201E3B">
        <w:tab/>
        <w:t>Void</w:t>
      </w:r>
    </w:p>
    <w:p w14:paraId="20C9C9A9" w14:textId="47BE0078" w:rsidR="009B2604" w:rsidRPr="00201E3B" w:rsidRDefault="009B2604" w:rsidP="009B2604">
      <w:pPr>
        <w:pStyle w:val="EX"/>
      </w:pPr>
      <w:r w:rsidRPr="00201E3B">
        <w:t>[24]</w:t>
      </w:r>
      <w:r w:rsidRPr="00201E3B">
        <w:tab/>
        <w:t>3GPP TS </w:t>
      </w:r>
      <w:r w:rsidR="00960759">
        <w:t>37.579</w:t>
      </w:r>
      <w:r w:rsidRPr="00201E3B">
        <w:t>-2: "Mission Critical (MC) services; Part 2: Mission Critical Push To Talk (MCPTT) User Equipment (UE) Protocol conformance specification".</w:t>
      </w:r>
    </w:p>
    <w:p w14:paraId="784A16A8" w14:textId="22F496CF" w:rsidR="009B2604" w:rsidRPr="00201E3B" w:rsidRDefault="009B2604" w:rsidP="009B2604">
      <w:pPr>
        <w:pStyle w:val="EX"/>
      </w:pPr>
      <w:r w:rsidRPr="00201E3B">
        <w:t>[25]</w:t>
      </w:r>
      <w:r w:rsidRPr="00201E3B">
        <w:tab/>
        <w:t>3GPP TS </w:t>
      </w:r>
      <w:r w:rsidR="00960759">
        <w:t>37.579</w:t>
      </w:r>
      <w:r w:rsidRPr="00201E3B">
        <w:t>-7: "Mission Critical (MC) services; Part 7: Mission Critical Data (MCData) User Equipment (UE) Protocol conformance specification".</w:t>
      </w:r>
    </w:p>
    <w:p w14:paraId="4D54290F" w14:textId="77777777" w:rsidR="009B2604" w:rsidRPr="00201E3B" w:rsidRDefault="009B2604" w:rsidP="009B2604">
      <w:pPr>
        <w:pStyle w:val="EX"/>
      </w:pPr>
      <w:r w:rsidRPr="00201E3B">
        <w:t>[26]</w:t>
      </w:r>
      <w:r w:rsidRPr="00201E3B">
        <w:tab/>
        <w:t>3GPP TS 24.281: Mission Critical Video (MCVideo) signalling control; Protocol specification".</w:t>
      </w:r>
    </w:p>
    <w:p w14:paraId="30B8125F" w14:textId="77777777" w:rsidR="009B2604" w:rsidRPr="00201E3B" w:rsidRDefault="009B2604" w:rsidP="009B2604">
      <w:pPr>
        <w:pStyle w:val="EX"/>
      </w:pPr>
      <w:r w:rsidRPr="00201E3B">
        <w:t>[27]</w:t>
      </w:r>
      <w:r w:rsidRPr="00201E3B">
        <w:tab/>
        <w:t>3GPP TS 24.581: "Mission Critical Video (MCVideo) media plane control; Protocol specification".</w:t>
      </w:r>
    </w:p>
    <w:p w14:paraId="20A58BE6" w14:textId="77777777" w:rsidR="009B2604" w:rsidRPr="00201E3B" w:rsidRDefault="009B2604" w:rsidP="009B2604">
      <w:pPr>
        <w:pStyle w:val="EX"/>
      </w:pPr>
      <w:r w:rsidRPr="00201E3B">
        <w:t>[28]</w:t>
      </w:r>
      <w:r w:rsidRPr="00201E3B">
        <w:tab/>
        <w:t>3GPP TS 23.281: "Functional architecture and information flows to support Mission Critical Video (MCVideo); Stage 2".</w:t>
      </w:r>
    </w:p>
    <w:p w14:paraId="09F4B1AD" w14:textId="77777777" w:rsidR="009B2604" w:rsidRPr="00201E3B" w:rsidRDefault="009B2604" w:rsidP="009B2604">
      <w:pPr>
        <w:pStyle w:val="EX"/>
      </w:pPr>
      <w:r w:rsidRPr="00201E3B">
        <w:t>[29]</w:t>
      </w:r>
      <w:r w:rsidRPr="00201E3B">
        <w:tab/>
        <w:t>3GPP TS 22.281: "Mission Critical Video over LTE".</w:t>
      </w:r>
    </w:p>
    <w:p w14:paraId="0B50F964" w14:textId="77777777" w:rsidR="009B2604" w:rsidRDefault="009B2604" w:rsidP="009B2604">
      <w:pPr>
        <w:pStyle w:val="EX"/>
      </w:pPr>
      <w:r w:rsidRPr="00201E3B">
        <w:t>[30]</w:t>
      </w:r>
      <w:r w:rsidRPr="00201E3B">
        <w:tab/>
        <w:t>3GPP TS 33.180: "Security of the mission critical service".</w:t>
      </w:r>
    </w:p>
    <w:p w14:paraId="6B4D5297" w14:textId="648E8B4D" w:rsidR="00DB2B68" w:rsidRPr="00E54153" w:rsidRDefault="009B2604" w:rsidP="009B2604">
      <w:pPr>
        <w:pStyle w:val="EX"/>
      </w:pPr>
      <w:r>
        <w:t>[36]</w:t>
      </w:r>
      <w:r>
        <w:tab/>
        <w:t>3GPP TS 23.032: "Universal Geographical Area Description (GAD)".</w:t>
      </w:r>
    </w:p>
    <w:p w14:paraId="7E44FABC" w14:textId="77777777" w:rsidR="00711107" w:rsidRPr="004D3578" w:rsidRDefault="00711107" w:rsidP="00711107">
      <w:pPr>
        <w:pStyle w:val="Heading1"/>
      </w:pPr>
      <w:bookmarkStart w:id="24" w:name="_Toc180160924"/>
      <w:r w:rsidRPr="004D3578">
        <w:lastRenderedPageBreak/>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0160925"/>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201E3B" w:rsidRDefault="00E20B39" w:rsidP="00E20B39">
      <w:r w:rsidRPr="00201E3B">
        <w:t>For the purpose of the present document, the following terms and definitions given in TS 24.281 [26] apply:</w:t>
      </w:r>
    </w:p>
    <w:p w14:paraId="3A97E98B" w14:textId="77777777" w:rsidR="00E20B39" w:rsidRPr="00E20B39" w:rsidRDefault="00E20B39" w:rsidP="00E20B39">
      <w:pPr>
        <w:pStyle w:val="EW"/>
        <w:rPr>
          <w:b/>
          <w:bCs/>
        </w:rPr>
      </w:pPr>
      <w:r w:rsidRPr="00E20B39">
        <w:rPr>
          <w:b/>
          <w:bCs/>
        </w:rPr>
        <w:t>An MCVideo user is affiliated to an MCVideo group</w:t>
      </w:r>
    </w:p>
    <w:p w14:paraId="70E75EB9" w14:textId="77777777" w:rsidR="00E20B39" w:rsidRPr="00E20B39" w:rsidRDefault="00E20B39" w:rsidP="00E20B39">
      <w:pPr>
        <w:pStyle w:val="EW"/>
        <w:rPr>
          <w:b/>
          <w:bCs/>
        </w:rPr>
      </w:pPr>
      <w:r w:rsidRPr="00E20B39">
        <w:rPr>
          <w:b/>
          <w:bCs/>
        </w:rPr>
        <w:t>An MCVideo user is affiliated to an MCVideo group at an MCVideo client</w:t>
      </w:r>
    </w:p>
    <w:p w14:paraId="7729C841" w14:textId="77777777" w:rsidR="00E20B39" w:rsidRPr="00E20B39" w:rsidRDefault="00E20B39" w:rsidP="00E20B39">
      <w:pPr>
        <w:pStyle w:val="EW"/>
        <w:rPr>
          <w:b/>
          <w:bCs/>
        </w:rPr>
      </w:pPr>
      <w:r w:rsidRPr="00E20B39">
        <w:rPr>
          <w:b/>
          <w:bCs/>
        </w:rPr>
        <w:t>Affiliation status</w:t>
      </w:r>
    </w:p>
    <w:p w14:paraId="18F458EE" w14:textId="77777777" w:rsidR="00E20B39" w:rsidRPr="00E20B39" w:rsidRDefault="00E20B39" w:rsidP="00E20B39">
      <w:pPr>
        <w:pStyle w:val="EW"/>
        <w:rPr>
          <w:b/>
          <w:bCs/>
        </w:rPr>
      </w:pPr>
      <w:r w:rsidRPr="00E20B39">
        <w:rPr>
          <w:b/>
          <w:bCs/>
        </w:rPr>
        <w:t>Group identity</w:t>
      </w:r>
    </w:p>
    <w:p w14:paraId="71046AEA" w14:textId="77777777" w:rsidR="00E20B39" w:rsidRPr="00E20B39" w:rsidRDefault="00E20B39" w:rsidP="00E20B39">
      <w:pPr>
        <w:pStyle w:val="EW"/>
        <w:rPr>
          <w:b/>
          <w:bCs/>
        </w:rPr>
      </w:pPr>
      <w:r w:rsidRPr="00E20B39">
        <w:rPr>
          <w:b/>
          <w:bCs/>
        </w:rPr>
        <w:t>MCVideo client ID</w:t>
      </w:r>
    </w:p>
    <w:p w14:paraId="518685A6" w14:textId="77777777" w:rsidR="00E20B39" w:rsidRPr="00E20B39" w:rsidRDefault="00E20B39" w:rsidP="00E20B39">
      <w:pPr>
        <w:pStyle w:val="EW"/>
        <w:rPr>
          <w:b/>
          <w:bCs/>
        </w:rPr>
      </w:pPr>
      <w:r w:rsidRPr="00E20B39">
        <w:rPr>
          <w:b/>
          <w:bCs/>
        </w:rPr>
        <w:t>MCVideo emergency alert state</w:t>
      </w:r>
    </w:p>
    <w:p w14:paraId="30C207D9" w14:textId="77777777" w:rsidR="00E20B39" w:rsidRPr="00E20B39" w:rsidRDefault="00E20B39" w:rsidP="00E20B39">
      <w:pPr>
        <w:pStyle w:val="EW"/>
        <w:rPr>
          <w:b/>
          <w:bCs/>
        </w:rPr>
      </w:pPr>
      <w:r w:rsidRPr="00E20B39">
        <w:rPr>
          <w:b/>
          <w:bCs/>
        </w:rPr>
        <w:t>MCVideo emergency group state</w:t>
      </w:r>
    </w:p>
    <w:p w14:paraId="1EB3E1CE" w14:textId="77777777" w:rsidR="00E20B39" w:rsidRPr="00E20B39" w:rsidRDefault="00E20B39" w:rsidP="00E20B39">
      <w:pPr>
        <w:pStyle w:val="EW"/>
        <w:rPr>
          <w:b/>
          <w:bCs/>
        </w:rPr>
      </w:pPr>
      <w:r w:rsidRPr="00E20B39">
        <w:rPr>
          <w:b/>
          <w:bCs/>
        </w:rPr>
        <w:t>MCVideo emergency group call state</w:t>
      </w:r>
    </w:p>
    <w:p w14:paraId="75EA6ABC" w14:textId="77777777" w:rsidR="00E20B39" w:rsidRPr="00E20B39" w:rsidRDefault="00E20B39" w:rsidP="00E20B39">
      <w:pPr>
        <w:pStyle w:val="EW"/>
        <w:rPr>
          <w:b/>
          <w:bCs/>
        </w:rPr>
      </w:pPr>
      <w:r w:rsidRPr="00E20B39">
        <w:rPr>
          <w:b/>
          <w:bCs/>
        </w:rPr>
        <w:t>MCVideo emergency private call</w:t>
      </w:r>
    </w:p>
    <w:p w14:paraId="3D0D9267" w14:textId="77777777" w:rsidR="00E20B39" w:rsidRPr="00E20B39" w:rsidRDefault="00E20B39" w:rsidP="00E20B39">
      <w:pPr>
        <w:pStyle w:val="EW"/>
        <w:rPr>
          <w:b/>
          <w:bCs/>
        </w:rPr>
      </w:pPr>
      <w:r w:rsidRPr="00E20B39">
        <w:rPr>
          <w:b/>
          <w:bCs/>
        </w:rPr>
        <w:t>MCVideo emergency private call state</w:t>
      </w:r>
    </w:p>
    <w:p w14:paraId="4CB646AB" w14:textId="77777777" w:rsidR="00E20B39" w:rsidRPr="00E20B39" w:rsidRDefault="00E20B39" w:rsidP="00E20B39">
      <w:pPr>
        <w:pStyle w:val="EW"/>
        <w:rPr>
          <w:b/>
          <w:bCs/>
        </w:rPr>
      </w:pPr>
      <w:r w:rsidRPr="00E20B39">
        <w:rPr>
          <w:b/>
          <w:bCs/>
        </w:rPr>
        <w:t>MCVideo emergency private priority state</w:t>
      </w:r>
    </w:p>
    <w:p w14:paraId="07C1F261" w14:textId="77777777" w:rsidR="00E20B39" w:rsidRPr="00E20B39" w:rsidRDefault="00E20B39" w:rsidP="00E20B39">
      <w:pPr>
        <w:pStyle w:val="EW"/>
        <w:rPr>
          <w:b/>
          <w:bCs/>
        </w:rPr>
      </w:pPr>
      <w:r w:rsidRPr="00E20B39">
        <w:rPr>
          <w:b/>
          <w:bCs/>
        </w:rPr>
        <w:t>MCVideo imminent peril group call state</w:t>
      </w:r>
    </w:p>
    <w:p w14:paraId="367C2810" w14:textId="77777777" w:rsidR="00E20B39" w:rsidRPr="00E20B39" w:rsidRDefault="00E20B39" w:rsidP="00E20B39">
      <w:pPr>
        <w:pStyle w:val="EW"/>
        <w:rPr>
          <w:b/>
          <w:bCs/>
        </w:rPr>
      </w:pPr>
      <w:r w:rsidRPr="00E20B39">
        <w:rPr>
          <w:b/>
          <w:bCs/>
        </w:rPr>
        <w:t>MCVideo imminent peril group state</w:t>
      </w:r>
    </w:p>
    <w:p w14:paraId="5419C9D3" w14:textId="77777777" w:rsidR="00E20B39" w:rsidRPr="00E20B39" w:rsidRDefault="00E20B39" w:rsidP="00E20B39">
      <w:pPr>
        <w:pStyle w:val="EW"/>
        <w:rPr>
          <w:b/>
          <w:bCs/>
        </w:rPr>
      </w:pPr>
      <w:r w:rsidRPr="00E20B39">
        <w:rPr>
          <w:b/>
          <w:bCs/>
        </w:rPr>
        <w:t>MCVideo private call</w:t>
      </w:r>
    </w:p>
    <w:p w14:paraId="7C607F96" w14:textId="77777777" w:rsidR="00E20B39" w:rsidRPr="00E20B39" w:rsidRDefault="00E20B39" w:rsidP="00E20B39">
      <w:pPr>
        <w:pStyle w:val="EW"/>
        <w:rPr>
          <w:b/>
          <w:bCs/>
        </w:rPr>
      </w:pPr>
      <w:r w:rsidRPr="00E20B39">
        <w:rPr>
          <w:b/>
          <w:bCs/>
        </w:rPr>
        <w:t>MCVideo private emergency alert state</w:t>
      </w:r>
    </w:p>
    <w:p w14:paraId="1D0B98D4" w14:textId="77777777" w:rsidR="00E20B39" w:rsidRPr="00E20B39" w:rsidRDefault="00E20B39" w:rsidP="00E20B39">
      <w:pPr>
        <w:pStyle w:val="EW"/>
        <w:rPr>
          <w:b/>
          <w:bCs/>
        </w:rPr>
      </w:pPr>
      <w:r w:rsidRPr="00E20B39">
        <w:rPr>
          <w:b/>
          <w:bCs/>
        </w:rPr>
        <w:t>MCVideo video media</w:t>
      </w:r>
    </w:p>
    <w:p w14:paraId="60F2AFE4" w14:textId="77777777" w:rsidR="00E20B39" w:rsidRPr="00E20B39" w:rsidRDefault="00E20B39" w:rsidP="00E20B39">
      <w:pPr>
        <w:pStyle w:val="EW"/>
        <w:rPr>
          <w:b/>
          <w:bCs/>
        </w:rPr>
      </w:pPr>
      <w:r w:rsidRPr="00E20B39">
        <w:rPr>
          <w:b/>
          <w:bCs/>
        </w:rPr>
        <w:t>Media-transmission control entity</w:t>
      </w:r>
    </w:p>
    <w:p w14:paraId="5952A47B" w14:textId="77777777" w:rsidR="00E20B39" w:rsidRPr="00E20B39" w:rsidRDefault="00E20B39" w:rsidP="00E20B39">
      <w:pPr>
        <w:pStyle w:val="EW"/>
        <w:rPr>
          <w:b/>
          <w:bCs/>
        </w:rPr>
      </w:pPr>
      <w:r w:rsidRPr="00E20B39">
        <w:rPr>
          <w:b/>
          <w:bCs/>
        </w:rPr>
        <w:t>Private call</w:t>
      </w:r>
    </w:p>
    <w:p w14:paraId="527CD6AD" w14:textId="77777777" w:rsidR="00E20B39" w:rsidRPr="00E20B39" w:rsidRDefault="00E20B39" w:rsidP="00E20B39">
      <w:pPr>
        <w:pStyle w:val="EW"/>
        <w:rPr>
          <w:b/>
          <w:bCs/>
        </w:rPr>
      </w:pPr>
      <w:r w:rsidRPr="00E20B39">
        <w:rPr>
          <w:b/>
          <w:bCs/>
        </w:rPr>
        <w:t>Remote change of an MCVideo user's selected group</w:t>
      </w:r>
    </w:p>
    <w:p w14:paraId="1A449C71" w14:textId="77777777" w:rsidR="00E20B39" w:rsidRPr="00E20B39" w:rsidRDefault="00E20B39" w:rsidP="00E20B39">
      <w:pPr>
        <w:pStyle w:val="EW"/>
        <w:rPr>
          <w:b/>
          <w:bCs/>
        </w:rPr>
      </w:pPr>
      <w:r w:rsidRPr="00E20B39">
        <w:rPr>
          <w:b/>
          <w:bCs/>
        </w:rPr>
        <w:t>Temporary MCVideo group identity</w:t>
      </w:r>
    </w:p>
    <w:p w14:paraId="55325C9D" w14:textId="77777777" w:rsidR="00E20B39" w:rsidRPr="00E20B39" w:rsidRDefault="00E20B39" w:rsidP="00E20B39">
      <w:pPr>
        <w:pStyle w:val="EW"/>
        <w:rPr>
          <w:b/>
          <w:bCs/>
        </w:rPr>
      </w:pPr>
      <w:r w:rsidRPr="00E20B39">
        <w:rPr>
          <w:b/>
          <w:bCs/>
        </w:rPr>
        <w:t>Trusted mutual aid</w:t>
      </w:r>
    </w:p>
    <w:p w14:paraId="0817CA68" w14:textId="77777777" w:rsidR="00E20B39" w:rsidRPr="00E20B39" w:rsidRDefault="00E20B39" w:rsidP="00E20B39">
      <w:pPr>
        <w:pStyle w:val="EW"/>
        <w:rPr>
          <w:b/>
          <w:bCs/>
        </w:rPr>
      </w:pPr>
      <w:r w:rsidRPr="00E20B39">
        <w:rPr>
          <w:b/>
          <w:bCs/>
        </w:rPr>
        <w:t>Untrusted mutual aid</w:t>
      </w:r>
    </w:p>
    <w:p w14:paraId="13BCA351" w14:textId="77777777" w:rsidR="00E20B39" w:rsidRPr="00201E3B" w:rsidRDefault="00E20B39" w:rsidP="00E20B39">
      <w:pPr>
        <w:pStyle w:val="EW"/>
      </w:pPr>
    </w:p>
    <w:p w14:paraId="46D2225B" w14:textId="77777777" w:rsidR="00E20B39" w:rsidRPr="00201E3B" w:rsidRDefault="00E20B39" w:rsidP="00E20B39">
      <w:r w:rsidRPr="00201E3B">
        <w:t>For the purpose of the present document, the following terms and definitions given in TS 33.180 [30] apply:</w:t>
      </w:r>
    </w:p>
    <w:p w14:paraId="067CE54A" w14:textId="77777777" w:rsidR="00E20B39" w:rsidRPr="00E20B39" w:rsidRDefault="00E20B39" w:rsidP="00E20B39">
      <w:pPr>
        <w:pStyle w:val="EW"/>
        <w:rPr>
          <w:b/>
          <w:bCs/>
        </w:rPr>
      </w:pPr>
      <w:r w:rsidRPr="00E20B39">
        <w:rPr>
          <w:b/>
          <w:bCs/>
        </w:rPr>
        <w:t>Client Server Key (CSK)</w:t>
      </w:r>
    </w:p>
    <w:p w14:paraId="0074EE66" w14:textId="77777777" w:rsidR="00E20B39" w:rsidRPr="00E20B39" w:rsidRDefault="00E20B39" w:rsidP="00E20B39">
      <w:pPr>
        <w:pStyle w:val="EW"/>
        <w:rPr>
          <w:b/>
          <w:bCs/>
        </w:rPr>
      </w:pPr>
      <w:r w:rsidRPr="00E20B39">
        <w:rPr>
          <w:b/>
          <w:bCs/>
        </w:rPr>
        <w:t>Private Call Key (PCK)</w:t>
      </w:r>
    </w:p>
    <w:p w14:paraId="20EA8078" w14:textId="77777777" w:rsidR="00E20B39" w:rsidRPr="00E20B39" w:rsidRDefault="00E20B39" w:rsidP="00E20B39">
      <w:pPr>
        <w:pStyle w:val="EW"/>
        <w:rPr>
          <w:b/>
          <w:bCs/>
        </w:rPr>
      </w:pPr>
      <w:r w:rsidRPr="00E20B39">
        <w:rPr>
          <w:b/>
          <w:bCs/>
        </w:rPr>
        <w:t>Signalling Protection Key (SPK)</w:t>
      </w:r>
    </w:p>
    <w:p w14:paraId="5F4F4506" w14:textId="77777777" w:rsidR="00E20B39" w:rsidRPr="00E20B39" w:rsidRDefault="00E20B39" w:rsidP="00E20B39">
      <w:pPr>
        <w:pStyle w:val="EW"/>
        <w:rPr>
          <w:b/>
          <w:bCs/>
        </w:rPr>
      </w:pPr>
      <w:r w:rsidRPr="00E20B39">
        <w:rPr>
          <w:b/>
          <w:bCs/>
        </w:rPr>
        <w:t>XML Protection Key (XPK)</w:t>
      </w:r>
    </w:p>
    <w:p w14:paraId="2EC5F924" w14:textId="5B706FB1" w:rsidR="00711107" w:rsidRPr="004D3578" w:rsidRDefault="00711107" w:rsidP="00C15DCA">
      <w:pPr>
        <w:pStyle w:val="Heading2"/>
      </w:pPr>
      <w:bookmarkStart w:id="26" w:name="_Toc180160926"/>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0160927"/>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25F9F65" w14:textId="77777777" w:rsidR="000077E8" w:rsidRPr="00201E3B"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201E3B">
        <w:t>CSK</w:t>
      </w:r>
      <w:r w:rsidRPr="00201E3B">
        <w:tab/>
      </w:r>
      <w:r w:rsidRPr="00201E3B">
        <w:tab/>
        <w:t xml:space="preserve">Client-Server Key </w:t>
      </w:r>
    </w:p>
    <w:p w14:paraId="6972CB71" w14:textId="77777777" w:rsidR="000077E8" w:rsidRPr="00201E3B" w:rsidRDefault="000077E8" w:rsidP="000077E8">
      <w:pPr>
        <w:pStyle w:val="EW"/>
      </w:pPr>
      <w:r w:rsidRPr="00201E3B">
        <w:t>ECGI</w:t>
      </w:r>
      <w:r w:rsidRPr="00201E3B">
        <w:tab/>
      </w:r>
      <w:r w:rsidRPr="00201E3B">
        <w:tab/>
        <w:t>E-UTRAN Cell Global Identification</w:t>
      </w:r>
    </w:p>
    <w:p w14:paraId="73F3A183" w14:textId="77777777" w:rsidR="000077E8" w:rsidRPr="00201E3B" w:rsidRDefault="000077E8" w:rsidP="000077E8">
      <w:pPr>
        <w:pStyle w:val="EW"/>
      </w:pPr>
      <w:r w:rsidRPr="00201E3B">
        <w:t>FFS</w:t>
      </w:r>
      <w:r w:rsidRPr="00201E3B">
        <w:tab/>
      </w:r>
      <w:r w:rsidRPr="00201E3B">
        <w:tab/>
        <w:t>For Further Study</w:t>
      </w:r>
    </w:p>
    <w:p w14:paraId="64881B45" w14:textId="77777777" w:rsidR="000077E8" w:rsidRPr="00201E3B" w:rsidRDefault="000077E8" w:rsidP="000077E8">
      <w:pPr>
        <w:pStyle w:val="EW"/>
      </w:pPr>
      <w:r w:rsidRPr="00201E3B">
        <w:t>ICS</w:t>
      </w:r>
      <w:r w:rsidRPr="00201E3B">
        <w:tab/>
      </w:r>
      <w:r w:rsidRPr="00201E3B">
        <w:tab/>
        <w:t>Implementation Conformance Statement</w:t>
      </w:r>
    </w:p>
    <w:p w14:paraId="548B097F" w14:textId="77777777" w:rsidR="000077E8" w:rsidRPr="00201E3B" w:rsidRDefault="000077E8" w:rsidP="000077E8">
      <w:pPr>
        <w:pStyle w:val="EW"/>
      </w:pPr>
      <w:r w:rsidRPr="00201E3B">
        <w:t>IPEG</w:t>
      </w:r>
      <w:r w:rsidRPr="00201E3B">
        <w:tab/>
      </w:r>
      <w:r w:rsidRPr="00201E3B">
        <w:tab/>
        <w:t>In-Progress Emergency Group</w:t>
      </w:r>
    </w:p>
    <w:p w14:paraId="74F82865" w14:textId="77777777" w:rsidR="000077E8" w:rsidRPr="00201E3B" w:rsidRDefault="000077E8" w:rsidP="000077E8">
      <w:pPr>
        <w:pStyle w:val="EW"/>
      </w:pPr>
      <w:r w:rsidRPr="00201E3B">
        <w:t>IPEPC</w:t>
      </w:r>
      <w:r w:rsidRPr="00201E3B">
        <w:tab/>
      </w:r>
      <w:r w:rsidRPr="00201E3B">
        <w:tab/>
        <w:t>In-Progress Emergency Private Call</w:t>
      </w:r>
    </w:p>
    <w:p w14:paraId="6F32B408" w14:textId="77777777" w:rsidR="000077E8" w:rsidRPr="00201E3B" w:rsidRDefault="000077E8" w:rsidP="000077E8">
      <w:pPr>
        <w:pStyle w:val="EW"/>
      </w:pPr>
      <w:r w:rsidRPr="00201E3B">
        <w:t>IPIG</w:t>
      </w:r>
      <w:r w:rsidRPr="00201E3B">
        <w:tab/>
      </w:r>
      <w:r w:rsidRPr="00201E3B">
        <w:tab/>
        <w:t>In-Progress Imminent peril Group</w:t>
      </w:r>
    </w:p>
    <w:p w14:paraId="0731952A" w14:textId="77777777" w:rsidR="000077E8" w:rsidRPr="00201E3B" w:rsidRDefault="000077E8" w:rsidP="000077E8">
      <w:pPr>
        <w:pStyle w:val="EW"/>
      </w:pPr>
      <w:r w:rsidRPr="00201E3B">
        <w:t>IUT</w:t>
      </w:r>
      <w:r w:rsidRPr="00201E3B">
        <w:tab/>
      </w:r>
      <w:r w:rsidRPr="00201E3B">
        <w:tab/>
        <w:t>Implementation Under Test</w:t>
      </w:r>
    </w:p>
    <w:p w14:paraId="14342249" w14:textId="77777777" w:rsidR="000077E8" w:rsidRPr="00201E3B" w:rsidRDefault="000077E8" w:rsidP="000077E8">
      <w:pPr>
        <w:pStyle w:val="EW"/>
      </w:pPr>
      <w:r w:rsidRPr="00201E3B">
        <w:t>IXIT</w:t>
      </w:r>
      <w:r w:rsidRPr="00201E3B">
        <w:tab/>
      </w:r>
      <w:r w:rsidRPr="00201E3B">
        <w:tab/>
        <w:t>Implementation eXtra Information for Testing</w:t>
      </w:r>
    </w:p>
    <w:p w14:paraId="2F13FC93" w14:textId="77777777" w:rsidR="000077E8" w:rsidRPr="00201E3B" w:rsidRDefault="000077E8" w:rsidP="000077E8">
      <w:pPr>
        <w:pStyle w:val="EW"/>
      </w:pPr>
      <w:r w:rsidRPr="00201E3B">
        <w:t>MBMS</w:t>
      </w:r>
      <w:r w:rsidRPr="00201E3B">
        <w:tab/>
      </w:r>
      <w:r w:rsidRPr="00201E3B">
        <w:tab/>
        <w:t>Multimedia Broadcast and Multicast Service</w:t>
      </w:r>
    </w:p>
    <w:p w14:paraId="2CCD53C4" w14:textId="77777777" w:rsidR="000077E8" w:rsidRPr="00201E3B" w:rsidRDefault="000077E8" w:rsidP="000077E8">
      <w:pPr>
        <w:pStyle w:val="EW"/>
      </w:pPr>
      <w:r w:rsidRPr="00201E3B">
        <w:lastRenderedPageBreak/>
        <w:t>MBSFN</w:t>
      </w:r>
      <w:r w:rsidRPr="00201E3B">
        <w:tab/>
      </w:r>
      <w:r w:rsidRPr="00201E3B">
        <w:tab/>
        <w:t>Multimedia Broadcast multicast service Single Frequency Network</w:t>
      </w:r>
    </w:p>
    <w:p w14:paraId="5C13612A" w14:textId="77777777" w:rsidR="000077E8" w:rsidRPr="00201E3B" w:rsidRDefault="000077E8" w:rsidP="000077E8">
      <w:pPr>
        <w:pStyle w:val="EW"/>
      </w:pPr>
      <w:r w:rsidRPr="00201E3B">
        <w:t>MC</w:t>
      </w:r>
      <w:r w:rsidRPr="00201E3B">
        <w:tab/>
      </w:r>
      <w:r w:rsidRPr="00201E3B">
        <w:tab/>
        <w:t>Mission Critical</w:t>
      </w:r>
    </w:p>
    <w:p w14:paraId="6E8375BA" w14:textId="77777777" w:rsidR="000077E8" w:rsidRPr="00201E3B" w:rsidRDefault="000077E8" w:rsidP="000077E8">
      <w:pPr>
        <w:pStyle w:val="EW"/>
      </w:pPr>
      <w:r w:rsidRPr="00201E3B">
        <w:t>MCData</w:t>
      </w:r>
      <w:r w:rsidRPr="00201E3B">
        <w:tab/>
      </w:r>
      <w:r w:rsidRPr="00201E3B">
        <w:tab/>
        <w:t>Mission Critical Data</w:t>
      </w:r>
    </w:p>
    <w:p w14:paraId="444848DF" w14:textId="77777777" w:rsidR="000077E8" w:rsidRPr="00201E3B" w:rsidRDefault="000077E8" w:rsidP="000077E8">
      <w:pPr>
        <w:pStyle w:val="EW"/>
      </w:pPr>
      <w:r w:rsidRPr="00201E3B">
        <w:t>MCPTT</w:t>
      </w:r>
      <w:r w:rsidRPr="00201E3B">
        <w:tab/>
      </w:r>
      <w:r w:rsidRPr="00201E3B">
        <w:tab/>
        <w:t>Mission Critical Push To Talk</w:t>
      </w:r>
    </w:p>
    <w:p w14:paraId="242066DC" w14:textId="77777777" w:rsidR="000077E8" w:rsidRPr="00201E3B" w:rsidRDefault="000077E8" w:rsidP="000077E8">
      <w:pPr>
        <w:pStyle w:val="EW"/>
      </w:pPr>
      <w:r w:rsidRPr="00201E3B">
        <w:t>MCS</w:t>
      </w:r>
      <w:r w:rsidRPr="00201E3B">
        <w:tab/>
      </w:r>
      <w:r w:rsidRPr="00201E3B">
        <w:tab/>
        <w:t>Mission Critical Service</w:t>
      </w:r>
    </w:p>
    <w:p w14:paraId="0A16C338" w14:textId="77777777" w:rsidR="000077E8" w:rsidRPr="00201E3B" w:rsidRDefault="000077E8" w:rsidP="000077E8">
      <w:pPr>
        <w:pStyle w:val="EW"/>
      </w:pPr>
      <w:r w:rsidRPr="00201E3B">
        <w:t>MCVideo</w:t>
      </w:r>
      <w:r w:rsidRPr="00201E3B">
        <w:tab/>
      </w:r>
      <w:r w:rsidRPr="00201E3B">
        <w:tab/>
        <w:t>Mission Critical Video</w:t>
      </w:r>
    </w:p>
    <w:p w14:paraId="264BDEC9" w14:textId="77777777" w:rsidR="000077E8" w:rsidRPr="00201E3B" w:rsidRDefault="000077E8" w:rsidP="000077E8">
      <w:pPr>
        <w:pStyle w:val="EW"/>
      </w:pPr>
      <w:r w:rsidRPr="00201E3B">
        <w:t>MCVideo group ID</w:t>
      </w:r>
      <w:r w:rsidRPr="00201E3B">
        <w:tab/>
        <w:t>MCVideo group Identity</w:t>
      </w:r>
    </w:p>
    <w:p w14:paraId="47AE9BA3" w14:textId="77777777" w:rsidR="000077E8" w:rsidRPr="00201E3B" w:rsidRDefault="000077E8" w:rsidP="000077E8">
      <w:pPr>
        <w:pStyle w:val="EW"/>
      </w:pPr>
      <w:r w:rsidRPr="00201E3B">
        <w:t>MIME</w:t>
      </w:r>
      <w:r w:rsidRPr="00201E3B">
        <w:tab/>
      </w:r>
      <w:r w:rsidRPr="00201E3B">
        <w:tab/>
        <w:t>Multipurpose Internet Mail Extensions</w:t>
      </w:r>
    </w:p>
    <w:p w14:paraId="10959528" w14:textId="77777777" w:rsidR="000077E8" w:rsidRPr="00201E3B" w:rsidRDefault="000077E8" w:rsidP="000077E8">
      <w:pPr>
        <w:pStyle w:val="EW"/>
      </w:pPr>
      <w:r w:rsidRPr="00201E3B">
        <w:t>MVEA</w:t>
      </w:r>
      <w:r w:rsidRPr="00201E3B">
        <w:tab/>
      </w:r>
      <w:r w:rsidRPr="00201E3B">
        <w:tab/>
        <w:t>MCVideo Emergency Alert</w:t>
      </w:r>
    </w:p>
    <w:p w14:paraId="5587EA4F" w14:textId="77777777" w:rsidR="000077E8" w:rsidRPr="00201E3B" w:rsidRDefault="000077E8" w:rsidP="000077E8">
      <w:pPr>
        <w:pStyle w:val="EW"/>
      </w:pPr>
      <w:r w:rsidRPr="00201E3B">
        <w:t>MVEG</w:t>
      </w:r>
      <w:r w:rsidRPr="00201E3B">
        <w:tab/>
      </w:r>
      <w:r w:rsidRPr="00201E3B">
        <w:tab/>
        <w:t>MCVideo Emergency Group</w:t>
      </w:r>
    </w:p>
    <w:p w14:paraId="5A34BD2D" w14:textId="77777777" w:rsidR="000077E8" w:rsidRPr="00201E3B" w:rsidRDefault="000077E8" w:rsidP="000077E8">
      <w:pPr>
        <w:pStyle w:val="EW"/>
      </w:pPr>
      <w:r w:rsidRPr="00201E3B">
        <w:t>MVEGC</w:t>
      </w:r>
      <w:r w:rsidRPr="00201E3B">
        <w:tab/>
      </w:r>
      <w:r w:rsidRPr="00201E3B">
        <w:tab/>
        <w:t>MCVideo Emergency Group Call</w:t>
      </w:r>
    </w:p>
    <w:p w14:paraId="344A5771" w14:textId="77777777" w:rsidR="000077E8" w:rsidRPr="00201E3B" w:rsidRDefault="000077E8" w:rsidP="000077E8">
      <w:pPr>
        <w:pStyle w:val="EW"/>
      </w:pPr>
      <w:r w:rsidRPr="00201E3B">
        <w:t>MVEPC</w:t>
      </w:r>
      <w:r w:rsidRPr="00201E3B">
        <w:tab/>
      </w:r>
      <w:r w:rsidRPr="00201E3B">
        <w:tab/>
        <w:t>MCVideo Emergency Private Call</w:t>
      </w:r>
    </w:p>
    <w:p w14:paraId="230959B4" w14:textId="77777777" w:rsidR="000077E8" w:rsidRPr="00201E3B" w:rsidRDefault="000077E8" w:rsidP="000077E8">
      <w:pPr>
        <w:pStyle w:val="EW"/>
      </w:pPr>
      <w:r w:rsidRPr="00201E3B">
        <w:t>MVEPP</w:t>
      </w:r>
      <w:r w:rsidRPr="00201E3B">
        <w:rPr>
          <w:b/>
        </w:rPr>
        <w:tab/>
      </w:r>
      <w:r w:rsidRPr="00201E3B">
        <w:rPr>
          <w:b/>
        </w:rPr>
        <w:tab/>
      </w:r>
      <w:r w:rsidRPr="00201E3B">
        <w:t>MCVideo Emergency Private Priority</w:t>
      </w:r>
    </w:p>
    <w:p w14:paraId="38C30517" w14:textId="77777777" w:rsidR="000077E8" w:rsidRPr="00201E3B" w:rsidRDefault="000077E8" w:rsidP="000077E8">
      <w:pPr>
        <w:pStyle w:val="EW"/>
      </w:pPr>
      <w:r w:rsidRPr="00201E3B">
        <w:t>MVES</w:t>
      </w:r>
      <w:r w:rsidRPr="00201E3B">
        <w:tab/>
      </w:r>
      <w:r w:rsidRPr="00201E3B">
        <w:tab/>
        <w:t>MCVideo Emergency State</w:t>
      </w:r>
    </w:p>
    <w:p w14:paraId="2CA70DC3" w14:textId="77777777" w:rsidR="000077E8" w:rsidRPr="00201E3B" w:rsidRDefault="000077E8" w:rsidP="000077E8">
      <w:pPr>
        <w:pStyle w:val="EW"/>
      </w:pPr>
      <w:r w:rsidRPr="00201E3B">
        <w:t>MVIG</w:t>
      </w:r>
      <w:r w:rsidRPr="00201E3B">
        <w:tab/>
      </w:r>
      <w:r w:rsidRPr="00201E3B">
        <w:tab/>
        <w:t>MCVideo Imminent peril Group</w:t>
      </w:r>
    </w:p>
    <w:p w14:paraId="1FC7B37B" w14:textId="77777777" w:rsidR="000077E8" w:rsidRPr="00201E3B" w:rsidRDefault="000077E8" w:rsidP="000077E8">
      <w:pPr>
        <w:pStyle w:val="EW"/>
      </w:pPr>
      <w:r w:rsidRPr="00201E3B">
        <w:t>MVIGC</w:t>
      </w:r>
      <w:r w:rsidRPr="00201E3B">
        <w:tab/>
      </w:r>
      <w:r w:rsidRPr="00201E3B">
        <w:tab/>
        <w:t>MCVideo Imminent peril Group Call</w:t>
      </w:r>
    </w:p>
    <w:p w14:paraId="4B3D2DA8" w14:textId="77777777" w:rsidR="000077E8" w:rsidRPr="00201E3B" w:rsidRDefault="000077E8" w:rsidP="000077E8">
      <w:pPr>
        <w:pStyle w:val="EW"/>
      </w:pPr>
      <w:r w:rsidRPr="00201E3B">
        <w:t>MONP</w:t>
      </w:r>
      <w:r w:rsidRPr="00201E3B">
        <w:tab/>
      </w:r>
      <w:r w:rsidRPr="00201E3B">
        <w:tab/>
        <w:t>MC service Off-Network Protocol</w:t>
      </w:r>
    </w:p>
    <w:p w14:paraId="050D53D0" w14:textId="77777777" w:rsidR="000077E8" w:rsidRPr="00201E3B" w:rsidRDefault="000077E8" w:rsidP="000077E8">
      <w:pPr>
        <w:pStyle w:val="EW"/>
      </w:pPr>
      <w:r w:rsidRPr="00201E3B">
        <w:t>MVPEA</w:t>
      </w:r>
      <w:r w:rsidRPr="00201E3B">
        <w:tab/>
      </w:r>
      <w:r w:rsidRPr="00201E3B">
        <w:tab/>
        <w:t>MCVideo Private Emergency Alert</w:t>
      </w:r>
    </w:p>
    <w:p w14:paraId="6B54F481" w14:textId="77777777" w:rsidR="000077E8" w:rsidRPr="00201E3B" w:rsidRDefault="000077E8" w:rsidP="000077E8">
      <w:pPr>
        <w:pStyle w:val="EW"/>
      </w:pPr>
      <w:r w:rsidRPr="00201E3B">
        <w:t>NAT</w:t>
      </w:r>
      <w:r w:rsidRPr="00201E3B">
        <w:tab/>
      </w:r>
      <w:r w:rsidRPr="00201E3B">
        <w:tab/>
        <w:t>Network Address Translation</w:t>
      </w:r>
    </w:p>
    <w:p w14:paraId="3534DD91" w14:textId="77777777" w:rsidR="000077E8" w:rsidRPr="00201E3B" w:rsidRDefault="000077E8" w:rsidP="000077E8">
      <w:pPr>
        <w:pStyle w:val="EW"/>
      </w:pPr>
      <w:r w:rsidRPr="00201E3B">
        <w:t>PCC</w:t>
      </w:r>
      <w:r w:rsidRPr="00201E3B">
        <w:tab/>
      </w:r>
      <w:r w:rsidRPr="00201E3B">
        <w:tab/>
        <w:t>Policy and Charging Control</w:t>
      </w:r>
    </w:p>
    <w:p w14:paraId="4824E24F" w14:textId="77777777" w:rsidR="000077E8" w:rsidRPr="00201E3B" w:rsidRDefault="000077E8" w:rsidP="000077E8">
      <w:pPr>
        <w:pStyle w:val="EW"/>
      </w:pPr>
      <w:r w:rsidRPr="00201E3B">
        <w:t>PCCB</w:t>
      </w:r>
      <w:r w:rsidRPr="00201E3B">
        <w:tab/>
      </w:r>
      <w:r w:rsidRPr="00201E3B">
        <w:tab/>
        <w:t>Private Call Call-Back</w:t>
      </w:r>
    </w:p>
    <w:p w14:paraId="4A0ADA59" w14:textId="77777777" w:rsidR="000077E8" w:rsidRPr="00201E3B" w:rsidRDefault="000077E8" w:rsidP="000077E8">
      <w:pPr>
        <w:pStyle w:val="EW"/>
      </w:pPr>
      <w:r w:rsidRPr="00201E3B">
        <w:t>PLMN</w:t>
      </w:r>
      <w:r w:rsidRPr="00201E3B">
        <w:tab/>
      </w:r>
      <w:r w:rsidRPr="00201E3B">
        <w:tab/>
        <w:t>Public Land Mobile Network</w:t>
      </w:r>
    </w:p>
    <w:p w14:paraId="1D676685" w14:textId="77777777" w:rsidR="000077E8" w:rsidRPr="00201E3B" w:rsidRDefault="000077E8" w:rsidP="000077E8">
      <w:pPr>
        <w:pStyle w:val="EW"/>
      </w:pPr>
      <w:r w:rsidRPr="00201E3B">
        <w:t>QCI</w:t>
      </w:r>
      <w:r w:rsidRPr="00201E3B">
        <w:tab/>
      </w:r>
      <w:r w:rsidRPr="00201E3B">
        <w:tab/>
        <w:t>QoS Class Identifier</w:t>
      </w:r>
    </w:p>
    <w:p w14:paraId="22D4BC28" w14:textId="77777777" w:rsidR="000077E8" w:rsidRPr="00201E3B" w:rsidRDefault="000077E8" w:rsidP="000077E8">
      <w:pPr>
        <w:pStyle w:val="EW"/>
      </w:pPr>
      <w:r w:rsidRPr="00201E3B">
        <w:t>RTP</w:t>
      </w:r>
      <w:r w:rsidRPr="00201E3B">
        <w:tab/>
      </w:r>
      <w:r w:rsidRPr="00201E3B">
        <w:tab/>
        <w:t>Real-time Transport Protocol</w:t>
      </w:r>
    </w:p>
    <w:p w14:paraId="56431B14" w14:textId="77777777" w:rsidR="000077E8" w:rsidRPr="00201E3B" w:rsidRDefault="000077E8" w:rsidP="000077E8">
      <w:pPr>
        <w:pStyle w:val="EW"/>
      </w:pPr>
      <w:r w:rsidRPr="00201E3B">
        <w:t>SAI</w:t>
      </w:r>
      <w:r w:rsidRPr="00201E3B">
        <w:tab/>
      </w:r>
      <w:r w:rsidRPr="00201E3B">
        <w:tab/>
        <w:t>Service Area Identifier</w:t>
      </w:r>
    </w:p>
    <w:p w14:paraId="6772B238" w14:textId="77777777" w:rsidR="000077E8" w:rsidRPr="00201E3B" w:rsidRDefault="000077E8" w:rsidP="000077E8">
      <w:pPr>
        <w:pStyle w:val="EW"/>
      </w:pPr>
      <w:r w:rsidRPr="00201E3B">
        <w:t>SDP</w:t>
      </w:r>
      <w:r w:rsidRPr="00201E3B">
        <w:tab/>
      </w:r>
      <w:r w:rsidRPr="00201E3B">
        <w:tab/>
        <w:t>Session Description Protocol</w:t>
      </w:r>
    </w:p>
    <w:p w14:paraId="362BF406" w14:textId="77777777" w:rsidR="000077E8" w:rsidRPr="00201E3B" w:rsidRDefault="000077E8" w:rsidP="000077E8">
      <w:pPr>
        <w:pStyle w:val="EW"/>
      </w:pPr>
      <w:r w:rsidRPr="00201E3B">
        <w:t>SIP</w:t>
      </w:r>
      <w:r w:rsidRPr="00201E3B">
        <w:tab/>
      </w:r>
      <w:r w:rsidRPr="00201E3B">
        <w:tab/>
        <w:t>Session Initiation Protocol</w:t>
      </w:r>
    </w:p>
    <w:p w14:paraId="4F3D5050" w14:textId="77777777" w:rsidR="000077E8" w:rsidRPr="00201E3B" w:rsidRDefault="000077E8" w:rsidP="000077E8">
      <w:pPr>
        <w:pStyle w:val="EW"/>
      </w:pPr>
      <w:r w:rsidRPr="00201E3B">
        <w:t>SPK</w:t>
      </w:r>
      <w:r w:rsidRPr="00201E3B">
        <w:tab/>
      </w:r>
      <w:r w:rsidRPr="00201E3B">
        <w:tab/>
        <w:t>Signalling Protection Key</w:t>
      </w:r>
    </w:p>
    <w:p w14:paraId="7E3EE77F" w14:textId="77777777" w:rsidR="000077E8" w:rsidRPr="00201E3B" w:rsidRDefault="000077E8" w:rsidP="000077E8">
      <w:pPr>
        <w:pStyle w:val="EW"/>
      </w:pPr>
      <w:r w:rsidRPr="00201E3B">
        <w:t>SS</w:t>
      </w:r>
      <w:r w:rsidRPr="00201E3B">
        <w:tab/>
      </w:r>
      <w:r w:rsidRPr="00201E3B">
        <w:tab/>
        <w:t>System Simulator</w:t>
      </w:r>
    </w:p>
    <w:p w14:paraId="4E43FC8E" w14:textId="77777777" w:rsidR="000077E8" w:rsidRPr="00201E3B" w:rsidRDefault="000077E8" w:rsidP="000077E8">
      <w:pPr>
        <w:pStyle w:val="EW"/>
      </w:pPr>
      <w:r w:rsidRPr="00201E3B">
        <w:t>SSRC</w:t>
      </w:r>
      <w:r w:rsidRPr="00201E3B">
        <w:tab/>
      </w:r>
      <w:r w:rsidRPr="00201E3B">
        <w:tab/>
        <w:t>Synchronization SouRCe</w:t>
      </w:r>
    </w:p>
    <w:p w14:paraId="213CB286" w14:textId="77777777" w:rsidR="000077E8" w:rsidRPr="00201E3B" w:rsidRDefault="000077E8" w:rsidP="000077E8">
      <w:pPr>
        <w:pStyle w:val="EW"/>
      </w:pPr>
      <w:r w:rsidRPr="00201E3B">
        <w:t>TGI</w:t>
      </w:r>
      <w:r w:rsidRPr="00201E3B">
        <w:tab/>
      </w:r>
      <w:r w:rsidRPr="00201E3B">
        <w:tab/>
        <w:t>Temporary MCVideo Group Identity</w:t>
      </w:r>
    </w:p>
    <w:p w14:paraId="3099777A" w14:textId="77777777" w:rsidR="000077E8" w:rsidRPr="00201E3B" w:rsidRDefault="000077E8" w:rsidP="000077E8">
      <w:pPr>
        <w:pStyle w:val="EW"/>
      </w:pPr>
      <w:r w:rsidRPr="00201E3B">
        <w:t>TMGI</w:t>
      </w:r>
      <w:r w:rsidRPr="00201E3B">
        <w:tab/>
      </w:r>
      <w:r w:rsidRPr="00201E3B">
        <w:tab/>
        <w:t>Temporary Mobile Group Identity</w:t>
      </w:r>
    </w:p>
    <w:p w14:paraId="0A895106" w14:textId="77777777" w:rsidR="000077E8" w:rsidRPr="00201E3B" w:rsidRDefault="000077E8" w:rsidP="000077E8">
      <w:pPr>
        <w:pStyle w:val="EW"/>
      </w:pPr>
      <w:r w:rsidRPr="00201E3B">
        <w:t>TP</w:t>
      </w:r>
      <w:r w:rsidRPr="00201E3B">
        <w:tab/>
      </w:r>
      <w:r w:rsidRPr="00201E3B">
        <w:tab/>
        <w:t>Transmission Point</w:t>
      </w:r>
    </w:p>
    <w:p w14:paraId="50F61484" w14:textId="77777777" w:rsidR="000077E8" w:rsidRPr="00201E3B" w:rsidRDefault="000077E8" w:rsidP="000077E8">
      <w:pPr>
        <w:pStyle w:val="EW"/>
      </w:pPr>
      <w:r w:rsidRPr="00201E3B">
        <w:t>TP</w:t>
      </w:r>
      <w:r w:rsidRPr="00201E3B">
        <w:tab/>
      </w:r>
      <w:r w:rsidRPr="00201E3B">
        <w:tab/>
        <w:t>Test Purpose</w:t>
      </w:r>
    </w:p>
    <w:p w14:paraId="0B7DF4C8" w14:textId="77777777" w:rsidR="000077E8" w:rsidRPr="00201E3B" w:rsidRDefault="000077E8" w:rsidP="000077E8">
      <w:pPr>
        <w:pStyle w:val="EW"/>
      </w:pPr>
      <w:r w:rsidRPr="00201E3B">
        <w:t>UE</w:t>
      </w:r>
      <w:r w:rsidRPr="00201E3B">
        <w:tab/>
      </w:r>
      <w:r w:rsidRPr="00201E3B">
        <w:tab/>
        <w:t>User Equipment</w:t>
      </w:r>
    </w:p>
    <w:p w14:paraId="7A24548D" w14:textId="77777777" w:rsidR="000077E8" w:rsidRPr="00201E3B" w:rsidRDefault="000077E8" w:rsidP="000077E8">
      <w:pPr>
        <w:pStyle w:val="EW"/>
      </w:pPr>
      <w:r w:rsidRPr="00201E3B">
        <w:t>URI</w:t>
      </w:r>
      <w:r w:rsidRPr="00201E3B">
        <w:tab/>
      </w:r>
      <w:r w:rsidRPr="00201E3B">
        <w:tab/>
        <w:t>Uniform Resource Identifier</w:t>
      </w:r>
    </w:p>
    <w:p w14:paraId="5ECC9264" w14:textId="77777777" w:rsidR="000077E8" w:rsidRPr="00201E3B" w:rsidRDefault="000077E8" w:rsidP="000077E8">
      <w:pPr>
        <w:pStyle w:val="EW"/>
      </w:pPr>
      <w:r w:rsidRPr="00201E3B">
        <w:t>XPK</w:t>
      </w:r>
      <w:r w:rsidRPr="00201E3B">
        <w:tab/>
      </w:r>
      <w:r w:rsidRPr="00201E3B">
        <w:tab/>
        <w:t>XML Protection Key</w:t>
      </w:r>
    </w:p>
    <w:p w14:paraId="00543791" w14:textId="77777777" w:rsidR="000C70BA" w:rsidRPr="00201E3B"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180160928"/>
      <w:bookmarkEnd w:id="28"/>
      <w:bookmarkEnd w:id="29"/>
      <w:bookmarkEnd w:id="30"/>
      <w:bookmarkEnd w:id="31"/>
      <w:bookmarkEnd w:id="32"/>
      <w:bookmarkEnd w:id="33"/>
      <w:bookmarkEnd w:id="34"/>
      <w:bookmarkEnd w:id="35"/>
      <w:bookmarkEnd w:id="36"/>
      <w:bookmarkEnd w:id="37"/>
      <w:bookmarkEnd w:id="38"/>
      <w:r w:rsidRPr="00201E3B">
        <w:t>4</w:t>
      </w:r>
      <w:r w:rsidRPr="00201E3B">
        <w:tab/>
        <w:t>General</w:t>
      </w:r>
      <w:bookmarkEnd w:id="39"/>
      <w:bookmarkEnd w:id="40"/>
      <w:bookmarkEnd w:id="41"/>
      <w:bookmarkEnd w:id="42"/>
      <w:bookmarkEnd w:id="43"/>
      <w:bookmarkEnd w:id="44"/>
      <w:bookmarkEnd w:id="45"/>
      <w:bookmarkEnd w:id="46"/>
    </w:p>
    <w:p w14:paraId="39E4566C" w14:textId="77777777" w:rsidR="000C70BA" w:rsidRPr="00201E3B"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180160929"/>
      <w:r w:rsidRPr="00201E3B">
        <w:t>4.1</w:t>
      </w:r>
      <w:r w:rsidRPr="00201E3B">
        <w:tab/>
        <w:t>Test methodology</w:t>
      </w:r>
      <w:bookmarkEnd w:id="47"/>
      <w:bookmarkEnd w:id="48"/>
      <w:bookmarkEnd w:id="49"/>
      <w:bookmarkEnd w:id="50"/>
      <w:bookmarkEnd w:id="51"/>
      <w:bookmarkEnd w:id="52"/>
      <w:bookmarkEnd w:id="53"/>
      <w:bookmarkEnd w:id="54"/>
    </w:p>
    <w:p w14:paraId="07D42F2D" w14:textId="77777777" w:rsidR="000C70BA" w:rsidRPr="00201E3B"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180160930"/>
      <w:r w:rsidRPr="00201E3B">
        <w:t>4.1.1</w:t>
      </w:r>
      <w:r w:rsidRPr="00201E3B">
        <w:tab/>
        <w:t>Testing of optional functions and procedures</w:t>
      </w:r>
      <w:bookmarkEnd w:id="55"/>
      <w:bookmarkEnd w:id="56"/>
      <w:bookmarkEnd w:id="57"/>
      <w:bookmarkEnd w:id="58"/>
      <w:bookmarkEnd w:id="59"/>
      <w:bookmarkEnd w:id="60"/>
      <w:bookmarkEnd w:id="61"/>
      <w:bookmarkEnd w:id="62"/>
    </w:p>
    <w:p w14:paraId="72228D36" w14:textId="77777777" w:rsidR="000C70BA" w:rsidRPr="00201E3B" w:rsidRDefault="000C70BA" w:rsidP="000C70BA">
      <w:r w:rsidRPr="00201E3B">
        <w:t>Any function or procedure which is optional, may be subject to a conformance test if it is implemented in the MCVideo Client.</w:t>
      </w:r>
    </w:p>
    <w:p w14:paraId="329055D7" w14:textId="02205239" w:rsidR="000C70BA" w:rsidRPr="00201E3B" w:rsidRDefault="000C70BA" w:rsidP="000C70BA">
      <w:r w:rsidRPr="00201E3B">
        <w:t>A declaration by the MCVideo Client supplier (to use the Implementation Conformance Statement (ICS) proforma specified in TS </w:t>
      </w:r>
      <w:r w:rsidR="00960759">
        <w:t>37.579</w:t>
      </w:r>
      <w:r w:rsidRPr="00201E3B">
        <w:t>-4 [4]) is used to determine whether an optional function/procedure has been implemented.</w:t>
      </w:r>
    </w:p>
    <w:p w14:paraId="6639F172" w14:textId="77777777" w:rsidR="000C70BA" w:rsidRPr="00201E3B"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180160931"/>
      <w:r w:rsidRPr="00201E3B">
        <w:t>4.1.2</w:t>
      </w:r>
      <w:r w:rsidRPr="00201E3B">
        <w:tab/>
        <w:t>Test interfaces and facilities</w:t>
      </w:r>
      <w:bookmarkEnd w:id="63"/>
      <w:bookmarkEnd w:id="64"/>
      <w:bookmarkEnd w:id="65"/>
      <w:bookmarkEnd w:id="66"/>
      <w:bookmarkEnd w:id="67"/>
      <w:bookmarkEnd w:id="68"/>
      <w:bookmarkEnd w:id="69"/>
      <w:bookmarkEnd w:id="70"/>
    </w:p>
    <w:p w14:paraId="57F0822C" w14:textId="77777777" w:rsidR="000C70BA" w:rsidRPr="00201E3B" w:rsidRDefault="000C70BA" w:rsidP="000C70BA">
      <w:r w:rsidRPr="00201E3B">
        <w:t>Detailed descriptions of the MCVideo</w:t>
      </w:r>
    </w:p>
    <w:p w14:paraId="40BEB112" w14:textId="77777777" w:rsidR="000C70BA" w:rsidRPr="00201E3B" w:rsidRDefault="000C70BA" w:rsidP="000C70BA">
      <w:r w:rsidRPr="00201E3B">
        <w:t>Client test interfaces and special facilities for testing are provided in TS 36.509 [19].</w:t>
      </w:r>
    </w:p>
    <w:p w14:paraId="6E9BC645" w14:textId="77777777" w:rsidR="000C70BA" w:rsidRPr="00201E3B"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180160932"/>
      <w:r w:rsidRPr="00201E3B">
        <w:lastRenderedPageBreak/>
        <w:t>4.2</w:t>
      </w:r>
      <w:r w:rsidRPr="00201E3B">
        <w:tab/>
        <w:t>Implicit testing</w:t>
      </w:r>
      <w:bookmarkEnd w:id="71"/>
      <w:bookmarkEnd w:id="72"/>
      <w:bookmarkEnd w:id="73"/>
      <w:bookmarkEnd w:id="74"/>
      <w:bookmarkEnd w:id="75"/>
      <w:bookmarkEnd w:id="76"/>
      <w:bookmarkEnd w:id="77"/>
      <w:bookmarkEnd w:id="78"/>
    </w:p>
    <w:p w14:paraId="691230E3" w14:textId="77777777" w:rsidR="000C70BA" w:rsidRPr="00201E3B" w:rsidRDefault="000C70BA" w:rsidP="000C70BA">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201E3B"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180160933"/>
      <w:r w:rsidRPr="00201E3B">
        <w:t>4.3</w:t>
      </w:r>
      <w:r w:rsidRPr="00201E3B">
        <w:tab/>
        <w:t>Repetition of tests</w:t>
      </w:r>
      <w:bookmarkEnd w:id="79"/>
      <w:bookmarkEnd w:id="80"/>
      <w:bookmarkEnd w:id="81"/>
      <w:bookmarkEnd w:id="82"/>
      <w:bookmarkEnd w:id="83"/>
      <w:bookmarkEnd w:id="84"/>
      <w:bookmarkEnd w:id="85"/>
      <w:bookmarkEnd w:id="86"/>
    </w:p>
    <w:p w14:paraId="2EFE3EA9" w14:textId="77777777" w:rsidR="000C70BA" w:rsidRPr="00201E3B" w:rsidRDefault="000C70BA" w:rsidP="000C70BA">
      <w:r w:rsidRPr="00201E3B">
        <w:t>As a general rule, the test cases specified in the present document are highly reproducible and do not need to be repeated unless otherwise stated.</w:t>
      </w:r>
    </w:p>
    <w:p w14:paraId="6AB6B0D5" w14:textId="77777777" w:rsidR="000C70BA" w:rsidRPr="00201E3B"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180160934"/>
      <w:r w:rsidRPr="00201E3B">
        <w:t>4.4</w:t>
      </w:r>
      <w:r w:rsidRPr="00201E3B">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201E3B" w:rsidRDefault="000C70BA" w:rsidP="000C70BA">
      <w:r w:rsidRPr="00201E3B">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201E3B" w:rsidRDefault="000C70BA" w:rsidP="000C70BA">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201E3B" w:rsidRDefault="000C70BA" w:rsidP="000C70BA">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301BAC0" w14:textId="48F2B650" w:rsidR="000C70BA" w:rsidRPr="00201E3B" w:rsidRDefault="000C70BA" w:rsidP="000C70BA">
      <w:r w:rsidRPr="00201E3B">
        <w:t>When there is no Release indicated for a conformance requirement text, this should be understood either as the Conformance requirements in the latest version of the spec with release = the TC Applicability release (which can be found in TS </w:t>
      </w:r>
      <w:r w:rsidR="00960759">
        <w:t>37.579</w:t>
      </w:r>
      <w:r w:rsidRPr="00201E3B">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201E3B"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180160935"/>
      <w:r w:rsidRPr="00201E3B">
        <w:t>4.5</w:t>
      </w:r>
      <w:r w:rsidRPr="00201E3B">
        <w:tab/>
        <w:t>Reference conditions</w:t>
      </w:r>
      <w:bookmarkEnd w:id="95"/>
      <w:bookmarkEnd w:id="96"/>
      <w:bookmarkEnd w:id="97"/>
      <w:bookmarkEnd w:id="98"/>
      <w:bookmarkEnd w:id="99"/>
      <w:bookmarkEnd w:id="100"/>
      <w:bookmarkEnd w:id="101"/>
      <w:bookmarkEnd w:id="102"/>
    </w:p>
    <w:p w14:paraId="182B945E" w14:textId="5361D456" w:rsidR="000C70BA" w:rsidRPr="00201E3B" w:rsidRDefault="000C70BA" w:rsidP="000C70BA">
      <w:r w:rsidRPr="00201E3B">
        <w:t>The reference environments used by all signalling and protocol tests is specified in TS </w:t>
      </w:r>
      <w:r w:rsidR="00960759">
        <w:t>37.579</w:t>
      </w:r>
      <w:r w:rsidRPr="00201E3B">
        <w:t>-1 [2]. Where a test requires an environment that is different, this will be specified in the test itself.</w:t>
      </w:r>
    </w:p>
    <w:p w14:paraId="5AE79F28" w14:textId="77777777" w:rsidR="000C70BA" w:rsidRPr="00201E3B" w:rsidRDefault="000C70BA" w:rsidP="000C70BA">
      <w:r w:rsidRPr="00201E3B">
        <w:t>For all test cases in this document unless specified otherwise the condition MCVIDEO applies for all message contents.</w:t>
      </w:r>
    </w:p>
    <w:p w14:paraId="02D1A68A" w14:textId="77777777" w:rsidR="000C70BA" w:rsidRPr="00201E3B"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180160936"/>
      <w:r w:rsidRPr="00201E3B">
        <w:t>4.6</w:t>
      </w:r>
      <w:r w:rsidRPr="00201E3B">
        <w:tab/>
        <w:t>Generic setup procedures</w:t>
      </w:r>
      <w:bookmarkEnd w:id="103"/>
      <w:bookmarkEnd w:id="104"/>
      <w:bookmarkEnd w:id="105"/>
      <w:bookmarkEnd w:id="106"/>
      <w:bookmarkEnd w:id="107"/>
      <w:bookmarkEnd w:id="108"/>
      <w:bookmarkEnd w:id="109"/>
      <w:bookmarkEnd w:id="110"/>
    </w:p>
    <w:p w14:paraId="3FEEA9EA" w14:textId="1FC7B9E3" w:rsidR="000C70BA" w:rsidRPr="00201E3B" w:rsidRDefault="000C70BA" w:rsidP="000C70BA">
      <w:r w:rsidRPr="00201E3B">
        <w:t>A set of basic generic procedures for MCVideo Client-Server communication are described in TS </w:t>
      </w:r>
      <w:r w:rsidR="00960759">
        <w:t>37.579</w:t>
      </w:r>
      <w:r w:rsidRPr="00201E3B">
        <w:t>-1 [2]. These procedures will be used in numerous test cases throughout the present document.</w:t>
      </w:r>
    </w:p>
    <w:p w14:paraId="41F94F2D" w14:textId="77777777" w:rsidR="000C70BA" w:rsidRPr="00201E3B"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180160937"/>
      <w:r w:rsidRPr="00201E3B">
        <w:t>5</w:t>
      </w:r>
      <w:r w:rsidRPr="00201E3B">
        <w:tab/>
        <w:t>MCVideo Client Configuration</w:t>
      </w:r>
      <w:bookmarkEnd w:id="111"/>
      <w:bookmarkEnd w:id="112"/>
      <w:bookmarkEnd w:id="113"/>
      <w:bookmarkEnd w:id="114"/>
      <w:bookmarkEnd w:id="115"/>
      <w:bookmarkEnd w:id="116"/>
      <w:bookmarkEnd w:id="117"/>
      <w:bookmarkEnd w:id="118"/>
    </w:p>
    <w:p w14:paraId="145F41AC" w14:textId="77777777" w:rsidR="000C70BA" w:rsidRPr="00201E3B"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180160938"/>
      <w:r w:rsidRPr="00201E3B">
        <w:t>5.1</w:t>
      </w:r>
      <w:r w:rsidRPr="00201E3B">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201E3B" w:rsidRDefault="000C70BA" w:rsidP="000C70BA">
      <w:pPr>
        <w:pStyle w:val="H6"/>
      </w:pPr>
      <w:bookmarkStart w:id="127" w:name="_Toc52787452"/>
      <w:bookmarkStart w:id="128" w:name="_Toc52787632"/>
      <w:bookmarkStart w:id="129" w:name="_Toc75906885"/>
      <w:bookmarkStart w:id="130" w:name="_Toc75907222"/>
      <w:r w:rsidRPr="00201E3B">
        <w:t>5.1.1</w:t>
      </w:r>
      <w:r w:rsidRPr="00201E3B">
        <w:tab/>
        <w:t>Test Purpose (TP)</w:t>
      </w:r>
      <w:bookmarkEnd w:id="127"/>
      <w:bookmarkEnd w:id="128"/>
      <w:bookmarkEnd w:id="129"/>
      <w:bookmarkEnd w:id="130"/>
    </w:p>
    <w:p w14:paraId="030A7D73" w14:textId="77777777" w:rsidR="000C70BA" w:rsidRPr="00201E3B" w:rsidRDefault="000C70BA" w:rsidP="000C70BA">
      <w:pPr>
        <w:pStyle w:val="H6"/>
      </w:pPr>
      <w:r w:rsidRPr="00201E3B">
        <w:t>(1)</w:t>
      </w:r>
    </w:p>
    <w:p w14:paraId="447B69C9" w14:textId="77777777" w:rsidR="000C70BA" w:rsidRPr="00201E3B" w:rsidRDefault="000C70BA" w:rsidP="000C70BA">
      <w:pPr>
        <w:pStyle w:val="PL"/>
      </w:pPr>
      <w:r w:rsidRPr="00201E3B">
        <w:rPr>
          <w:b/>
        </w:rPr>
        <w:t>with</w:t>
      </w:r>
      <w:r w:rsidRPr="00201E3B">
        <w:t xml:space="preserve"> { UE (MCVIDEO Client) attached to EPS services }</w:t>
      </w:r>
    </w:p>
    <w:p w14:paraId="4D962906" w14:textId="77777777" w:rsidR="000C70BA" w:rsidRPr="00201E3B" w:rsidRDefault="000C70BA" w:rsidP="000C70BA">
      <w:pPr>
        <w:pStyle w:val="PL"/>
      </w:pPr>
      <w:r w:rsidRPr="00201E3B">
        <w:rPr>
          <w:b/>
        </w:rPr>
        <w:lastRenderedPageBreak/>
        <w:t>ensure that</w:t>
      </w:r>
      <w:r w:rsidRPr="00201E3B">
        <w:t xml:space="preserve"> {</w:t>
      </w:r>
    </w:p>
    <w:p w14:paraId="14B0B655" w14:textId="77777777" w:rsidR="000C70BA" w:rsidRPr="00201E3B" w:rsidRDefault="000C70BA" w:rsidP="000C70BA">
      <w:pPr>
        <w:pStyle w:val="PL"/>
      </w:pPr>
      <w:r w:rsidRPr="00201E3B">
        <w:t xml:space="preserve">  </w:t>
      </w:r>
      <w:r w:rsidRPr="00201E3B">
        <w:rPr>
          <w:b/>
        </w:rPr>
        <w:t>when</w:t>
      </w:r>
      <w:r w:rsidRPr="00201E3B">
        <w:t xml:space="preserve"> { the MCVideo User activates an MCVideo application and requests MCVideo initialisation }</w:t>
      </w:r>
    </w:p>
    <w:p w14:paraId="5A4F849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MCVideo User Authentication </w:t>
      </w:r>
      <w:r w:rsidRPr="00201E3B">
        <w:t>}</w:t>
      </w:r>
    </w:p>
    <w:p w14:paraId="379F5B8B"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7787BB89" w14:textId="77777777" w:rsidR="000C70BA" w:rsidRPr="00201E3B" w:rsidRDefault="000C70BA" w:rsidP="000C70BA">
      <w:pPr>
        <w:pStyle w:val="PL"/>
        <w:rPr>
          <w:rFonts w:cs="Courier New"/>
          <w:szCs w:val="16"/>
        </w:rPr>
      </w:pPr>
    </w:p>
    <w:p w14:paraId="2D326105" w14:textId="77777777" w:rsidR="000C70BA" w:rsidRPr="00201E3B" w:rsidRDefault="000C70BA" w:rsidP="000C70BA">
      <w:pPr>
        <w:pStyle w:val="H6"/>
      </w:pPr>
      <w:r w:rsidRPr="00201E3B">
        <w:t>(2)</w:t>
      </w:r>
    </w:p>
    <w:p w14:paraId="00C0C62D" w14:textId="77777777" w:rsidR="000C70BA" w:rsidRPr="00201E3B" w:rsidRDefault="000C70BA" w:rsidP="000C70BA">
      <w:pPr>
        <w:pStyle w:val="PL"/>
      </w:pPr>
      <w:r w:rsidRPr="00201E3B">
        <w:rPr>
          <w:b/>
        </w:rPr>
        <w:t>with</w:t>
      </w:r>
      <w:r w:rsidRPr="00201E3B">
        <w:t xml:space="preserve"> { UE (MCVIDEO Client) user authenticated }</w:t>
      </w:r>
    </w:p>
    <w:p w14:paraId="7E7F5927" w14:textId="77777777" w:rsidR="000C70BA" w:rsidRPr="00201E3B" w:rsidRDefault="000C70BA" w:rsidP="000C70BA">
      <w:pPr>
        <w:pStyle w:val="PL"/>
      </w:pPr>
      <w:r w:rsidRPr="00201E3B">
        <w:rPr>
          <w:b/>
        </w:rPr>
        <w:t>ensure that</w:t>
      </w:r>
      <w:r w:rsidRPr="00201E3B">
        <w:t xml:space="preserve"> {</w:t>
      </w:r>
    </w:p>
    <w:p w14:paraId="768C1ED5" w14:textId="77777777" w:rsidR="000C70BA" w:rsidRPr="00201E3B" w:rsidRDefault="000C70BA" w:rsidP="000C70BA">
      <w:pPr>
        <w:pStyle w:val="PL"/>
      </w:pPr>
      <w:r w:rsidRPr="00201E3B">
        <w:t xml:space="preserve">  </w:t>
      </w:r>
      <w:r w:rsidRPr="00201E3B">
        <w:rPr>
          <w:b/>
        </w:rPr>
        <w:t>when</w:t>
      </w:r>
      <w:r w:rsidRPr="00201E3B">
        <w:t xml:space="preserve"> { the UE (MCVIDEO Client) has established a secure HTTP tunnel }</w:t>
      </w:r>
    </w:p>
    <w:p w14:paraId="7887CBE2"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key management authorization and obtains identity management key material </w:t>
      </w:r>
      <w:r w:rsidRPr="00201E3B">
        <w:t>}</w:t>
      </w:r>
    </w:p>
    <w:p w14:paraId="0CA59CB5"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798C1E" w14:textId="77777777" w:rsidR="000C70BA" w:rsidRPr="00201E3B" w:rsidRDefault="000C70BA" w:rsidP="000C70BA">
      <w:pPr>
        <w:pStyle w:val="PL"/>
        <w:rPr>
          <w:rFonts w:cs="Courier New"/>
          <w:szCs w:val="16"/>
        </w:rPr>
      </w:pPr>
    </w:p>
    <w:p w14:paraId="7A0135DC" w14:textId="77777777" w:rsidR="000C70BA" w:rsidRPr="00201E3B" w:rsidRDefault="000C70BA" w:rsidP="000C70BA">
      <w:pPr>
        <w:pStyle w:val="H6"/>
      </w:pPr>
      <w:r w:rsidRPr="00201E3B">
        <w:t>(3)</w:t>
      </w:r>
    </w:p>
    <w:p w14:paraId="1B7C2665" w14:textId="77777777" w:rsidR="000C70BA" w:rsidRPr="00201E3B" w:rsidRDefault="000C70BA" w:rsidP="000C70BA">
      <w:pPr>
        <w:pStyle w:val="PL"/>
      </w:pPr>
      <w:r w:rsidRPr="00201E3B">
        <w:rPr>
          <w:b/>
        </w:rPr>
        <w:t>with</w:t>
      </w:r>
      <w:r w:rsidRPr="00201E3B">
        <w:t xml:space="preserve"> { UE (MCVIDEO Client) has obtained identity management key material }</w:t>
      </w:r>
    </w:p>
    <w:p w14:paraId="04D9B2B5" w14:textId="77777777" w:rsidR="000C70BA" w:rsidRPr="00201E3B" w:rsidRDefault="000C70BA" w:rsidP="000C70BA">
      <w:pPr>
        <w:pStyle w:val="PL"/>
      </w:pPr>
      <w:r w:rsidRPr="00201E3B">
        <w:rPr>
          <w:b/>
        </w:rPr>
        <w:t>ensure that</w:t>
      </w:r>
      <w:r w:rsidRPr="00201E3B">
        <w:t xml:space="preserve"> {</w:t>
      </w:r>
    </w:p>
    <w:p w14:paraId="2EA97E35" w14:textId="77777777" w:rsidR="000C70BA" w:rsidRPr="00201E3B" w:rsidRDefault="000C70BA" w:rsidP="000C70BA">
      <w:pPr>
        <w:pStyle w:val="PL"/>
      </w:pPr>
      <w:r w:rsidRPr="00201E3B">
        <w:t xml:space="preserve">  </w:t>
      </w:r>
      <w:r w:rsidRPr="00201E3B">
        <w:rPr>
          <w:b/>
        </w:rPr>
        <w:t>when</w:t>
      </w:r>
      <w:r w:rsidRPr="00201E3B">
        <w:t xml:space="preserve"> { the UE (MCVIDEO Client) requests user service authorization }</w:t>
      </w:r>
    </w:p>
    <w:p w14:paraId="375B706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user authorization request to the MCVideo Server </w:t>
      </w:r>
      <w:r w:rsidRPr="00201E3B">
        <w:t>}</w:t>
      </w:r>
    </w:p>
    <w:p w14:paraId="49F4CFC7"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FD3D863" w14:textId="77777777" w:rsidR="000C70BA" w:rsidRPr="00201E3B" w:rsidRDefault="000C70BA" w:rsidP="000C70BA">
      <w:pPr>
        <w:pStyle w:val="PL"/>
        <w:rPr>
          <w:rFonts w:cs="Courier New"/>
          <w:szCs w:val="16"/>
        </w:rPr>
      </w:pPr>
    </w:p>
    <w:p w14:paraId="0D2138AB" w14:textId="77777777" w:rsidR="000C70BA" w:rsidRPr="00201E3B" w:rsidRDefault="000C70BA" w:rsidP="000C70BA">
      <w:pPr>
        <w:pStyle w:val="H6"/>
      </w:pPr>
      <w:r w:rsidRPr="00201E3B">
        <w:t>(4)</w:t>
      </w:r>
    </w:p>
    <w:p w14:paraId="4E879E69" w14:textId="77777777" w:rsidR="000C70BA" w:rsidRPr="00201E3B" w:rsidRDefault="000C70BA" w:rsidP="000C70BA">
      <w:pPr>
        <w:pStyle w:val="PL"/>
      </w:pPr>
      <w:r w:rsidRPr="00201E3B">
        <w:rPr>
          <w:b/>
        </w:rPr>
        <w:t>with</w:t>
      </w:r>
      <w:r w:rsidRPr="00201E3B">
        <w:t xml:space="preserve"> { UE (MCVIDEO Client) authorized for user services }</w:t>
      </w:r>
    </w:p>
    <w:p w14:paraId="43D4F504" w14:textId="77777777" w:rsidR="000C70BA" w:rsidRPr="00201E3B" w:rsidRDefault="000C70BA" w:rsidP="000C70BA">
      <w:pPr>
        <w:pStyle w:val="PL"/>
      </w:pPr>
      <w:r w:rsidRPr="00201E3B">
        <w:rPr>
          <w:b/>
        </w:rPr>
        <w:t>ensure that</w:t>
      </w:r>
      <w:r w:rsidRPr="00201E3B">
        <w:t xml:space="preserve"> {</w:t>
      </w:r>
    </w:p>
    <w:p w14:paraId="5BC8703F" w14:textId="77777777" w:rsidR="000C70BA" w:rsidRPr="00201E3B" w:rsidRDefault="000C70BA" w:rsidP="000C70BA">
      <w:pPr>
        <w:pStyle w:val="PL"/>
      </w:pPr>
      <w:r w:rsidRPr="00201E3B">
        <w:t xml:space="preserve">  </w:t>
      </w:r>
      <w:r w:rsidRPr="00201E3B">
        <w:rPr>
          <w:b/>
        </w:rPr>
        <w:t>when</w:t>
      </w:r>
      <w:r w:rsidRPr="00201E3B">
        <w:t xml:space="preserve"> { the UE (MCVIDEO Client) requests configuration management authorization}</w:t>
      </w:r>
    </w:p>
    <w:p w14:paraId="3386F9E7"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requests subscription to multiple documents simultaneously </w:t>
      </w:r>
      <w:r w:rsidRPr="00201E3B">
        <w:rPr>
          <w:rFonts w:cs="Courier New"/>
          <w:b/>
          <w:szCs w:val="16"/>
        </w:rPr>
        <w:t>and</w:t>
      </w:r>
      <w:r w:rsidRPr="00201E3B">
        <w:rPr>
          <w:rFonts w:cs="Courier New"/>
          <w:szCs w:val="16"/>
        </w:rPr>
        <w:t xml:space="preserve"> request the retrieval of the MCVideo UE Configuration document, the MCVideo User Profile Configuration Document and the MCVideo Service Configuration Document </w:t>
      </w:r>
      <w:r w:rsidRPr="00201E3B">
        <w:t>}</w:t>
      </w:r>
    </w:p>
    <w:p w14:paraId="5C2DE4AA"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67AA2E1D" w14:textId="77777777" w:rsidR="000C70BA" w:rsidRPr="00201E3B" w:rsidRDefault="000C70BA" w:rsidP="000C70BA">
      <w:pPr>
        <w:pStyle w:val="PL"/>
        <w:rPr>
          <w:rFonts w:cs="Courier New"/>
          <w:szCs w:val="16"/>
        </w:rPr>
      </w:pPr>
    </w:p>
    <w:p w14:paraId="06B7FF02" w14:textId="77777777" w:rsidR="000C70BA" w:rsidRPr="00201E3B" w:rsidRDefault="000C70BA" w:rsidP="000C70BA">
      <w:pPr>
        <w:pStyle w:val="H6"/>
      </w:pPr>
      <w:r w:rsidRPr="00201E3B">
        <w:t>(5)</w:t>
      </w:r>
    </w:p>
    <w:p w14:paraId="5BBE957D" w14:textId="77777777" w:rsidR="000C70BA" w:rsidRPr="00201E3B" w:rsidRDefault="000C70BA" w:rsidP="000C70BA">
      <w:pPr>
        <w:pStyle w:val="PL"/>
      </w:pPr>
      <w:r w:rsidRPr="00201E3B">
        <w:rPr>
          <w:b/>
        </w:rPr>
        <w:t>with</w:t>
      </w:r>
      <w:r w:rsidRPr="00201E3B">
        <w:t xml:space="preserve"> { UE (MCVIDEO Client) having obtained user configuration data }</w:t>
      </w:r>
    </w:p>
    <w:p w14:paraId="3979CB3B" w14:textId="77777777" w:rsidR="000C70BA" w:rsidRPr="00201E3B" w:rsidRDefault="000C70BA" w:rsidP="000C70BA">
      <w:pPr>
        <w:pStyle w:val="PL"/>
      </w:pPr>
      <w:r w:rsidRPr="00201E3B">
        <w:rPr>
          <w:b/>
        </w:rPr>
        <w:t>ensure that</w:t>
      </w:r>
      <w:r w:rsidRPr="00201E3B">
        <w:t xml:space="preserve"> {</w:t>
      </w:r>
    </w:p>
    <w:p w14:paraId="107662B7" w14:textId="77777777" w:rsidR="000C70BA" w:rsidRPr="00201E3B" w:rsidRDefault="000C70BA" w:rsidP="000C70BA">
      <w:pPr>
        <w:pStyle w:val="PL"/>
      </w:pPr>
      <w:r w:rsidRPr="00201E3B">
        <w:t xml:space="preserve">  </w:t>
      </w:r>
      <w:r w:rsidRPr="00201E3B">
        <w:rPr>
          <w:b/>
        </w:rPr>
        <w:t>when</w:t>
      </w:r>
      <w:r w:rsidRPr="00201E3B">
        <w:t xml:space="preserve"> { the UE (MCVIDEO Client) requests group management authorization }</w:t>
      </w:r>
    </w:p>
    <w:p w14:paraId="28B5B68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receives the group profile including group traffic keys </w:t>
      </w:r>
      <w:r w:rsidRPr="00201E3B">
        <w:t>}</w:t>
      </w:r>
    </w:p>
    <w:p w14:paraId="5E2783A0"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2CF16845" w14:textId="77777777" w:rsidR="000C70BA" w:rsidRPr="00201E3B" w:rsidRDefault="000C70BA" w:rsidP="000C70BA">
      <w:pPr>
        <w:pStyle w:val="PL"/>
        <w:rPr>
          <w:rFonts w:cs="Courier New"/>
          <w:szCs w:val="16"/>
        </w:rPr>
      </w:pPr>
    </w:p>
    <w:p w14:paraId="4439DC0F" w14:textId="77777777" w:rsidR="000C70BA" w:rsidRPr="00201E3B" w:rsidRDefault="000C70BA" w:rsidP="000C70BA">
      <w:pPr>
        <w:pStyle w:val="H6"/>
      </w:pPr>
      <w:r w:rsidRPr="00201E3B">
        <w:t>(6)</w:t>
      </w:r>
    </w:p>
    <w:p w14:paraId="7ABBFFBE" w14:textId="77777777" w:rsidR="000C70BA" w:rsidRPr="00201E3B" w:rsidRDefault="000C70BA" w:rsidP="000C70BA">
      <w:pPr>
        <w:pStyle w:val="PL"/>
      </w:pPr>
      <w:r w:rsidRPr="00201E3B">
        <w:rPr>
          <w:b/>
        </w:rPr>
        <w:t>with</w:t>
      </w:r>
      <w:r w:rsidRPr="00201E3B">
        <w:t xml:space="preserve"> { UE (MCVIDEO Client) having obtained all required configuration data }</w:t>
      </w:r>
    </w:p>
    <w:p w14:paraId="194F0321" w14:textId="77777777" w:rsidR="000C70BA" w:rsidRPr="00201E3B" w:rsidRDefault="000C70BA" w:rsidP="000C70BA">
      <w:pPr>
        <w:pStyle w:val="PL"/>
      </w:pPr>
      <w:r w:rsidRPr="00201E3B">
        <w:rPr>
          <w:b/>
        </w:rPr>
        <w:t>ensure that</w:t>
      </w:r>
      <w:r w:rsidRPr="00201E3B">
        <w:t xml:space="preserve"> {</w:t>
      </w:r>
    </w:p>
    <w:p w14:paraId="0737BA12" w14:textId="77777777" w:rsidR="000C70BA" w:rsidRPr="00201E3B" w:rsidRDefault="000C70BA" w:rsidP="000C70BA">
      <w:pPr>
        <w:pStyle w:val="PL"/>
      </w:pPr>
      <w:r w:rsidRPr="00201E3B">
        <w:t xml:space="preserve">  </w:t>
      </w:r>
      <w:r w:rsidRPr="00201E3B">
        <w:rPr>
          <w:b/>
        </w:rPr>
        <w:t>when</w:t>
      </w:r>
      <w:r w:rsidRPr="00201E3B">
        <w:t xml:space="preserve"> { the UE (MCVIDEO Client) requires to refresh its service settings }</w:t>
      </w:r>
    </w:p>
    <w:p w14:paraId="7FE9F70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SIP PUBLISH request </w:t>
      </w:r>
      <w:r w:rsidRPr="00201E3B">
        <w:t>}</w:t>
      </w:r>
    </w:p>
    <w:p w14:paraId="4DB724CE"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060BDB84" w14:textId="77777777" w:rsidR="000C70BA" w:rsidRPr="00201E3B" w:rsidRDefault="000C70BA" w:rsidP="000C70BA">
      <w:pPr>
        <w:pStyle w:val="PL"/>
        <w:rPr>
          <w:rFonts w:cs="Courier New"/>
          <w:szCs w:val="16"/>
        </w:rPr>
      </w:pPr>
    </w:p>
    <w:p w14:paraId="0FF100EB" w14:textId="77777777" w:rsidR="000C70BA" w:rsidRPr="00201E3B" w:rsidRDefault="000C70BA" w:rsidP="000C70BA">
      <w:pPr>
        <w:pStyle w:val="H6"/>
      </w:pPr>
      <w:bookmarkStart w:id="131" w:name="_Toc52787453"/>
      <w:bookmarkStart w:id="132" w:name="_Toc52787633"/>
      <w:bookmarkStart w:id="133" w:name="_Toc75906886"/>
      <w:bookmarkStart w:id="134" w:name="_Toc75907223"/>
      <w:r w:rsidRPr="00201E3B">
        <w:t>5.1.2</w:t>
      </w:r>
      <w:r w:rsidRPr="00201E3B">
        <w:tab/>
        <w:t>Conformance requirements</w:t>
      </w:r>
      <w:bookmarkEnd w:id="131"/>
      <w:bookmarkEnd w:id="132"/>
      <w:bookmarkEnd w:id="133"/>
      <w:bookmarkEnd w:id="134"/>
    </w:p>
    <w:p w14:paraId="2BBCE00F" w14:textId="77777777" w:rsidR="000C70BA" w:rsidRPr="00201E3B" w:rsidRDefault="000C70BA" w:rsidP="000C70BA">
      <w:pPr>
        <w:keepNext/>
        <w:keepLines/>
      </w:pPr>
      <w:r w:rsidRPr="00201E3B">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201E3B" w:rsidRDefault="000C70BA" w:rsidP="000C70BA">
      <w:r w:rsidRPr="00201E3B">
        <w:t>[TS 24.482, clause 6.2.1]</w:t>
      </w:r>
    </w:p>
    <w:p w14:paraId="13D69600" w14:textId="77777777" w:rsidR="000C70BA" w:rsidRPr="00201E3B" w:rsidRDefault="000C70BA" w:rsidP="000C70BA">
      <w:r w:rsidRPr="00201E3B">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201E3B" w:rsidRDefault="000C70BA" w:rsidP="000C70BA">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201E3B" w:rsidRDefault="000C70BA" w:rsidP="000C70BA">
      <w:pPr>
        <w:pStyle w:val="B1"/>
      </w:pPr>
      <w:r w:rsidRPr="00201E3B">
        <w:t>2)</w:t>
      </w:r>
      <w:r w:rsidRPr="00201E3B">
        <w:tab/>
        <w:t>shall generate an OIDC Authentication Request message as specified in the OpenID Connect 1.0 [6] and IETF RFC 6749 [5] with the following clarifications:</w:t>
      </w:r>
    </w:p>
    <w:p w14:paraId="16B11960" w14:textId="77777777" w:rsidR="000C70BA" w:rsidRPr="00201E3B" w:rsidRDefault="000C70BA" w:rsidP="000C70BA">
      <w:pPr>
        <w:pStyle w:val="B2"/>
      </w:pPr>
      <w:r w:rsidRPr="00201E3B">
        <w:lastRenderedPageBreak/>
        <w:t>a)</w:t>
      </w:r>
      <w:r w:rsidRPr="00201E3B">
        <w:tab/>
        <w:t>shall generate an HTTP GET request method according to IETF RFC 2616 [4];</w:t>
      </w:r>
    </w:p>
    <w:p w14:paraId="23273132" w14:textId="77777777" w:rsidR="000C70BA" w:rsidRPr="00201E3B" w:rsidRDefault="000C70BA" w:rsidP="000C70BA">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201E3B" w:rsidRDefault="000C70BA" w:rsidP="000C70BA">
      <w:pPr>
        <w:pStyle w:val="NO"/>
      </w:pPr>
      <w:r w:rsidRPr="00201E3B">
        <w:t>NOTE 1:</w:t>
      </w:r>
      <w:r w:rsidRPr="00201E3B">
        <w:tab/>
        <w:t>The configuration of client_id is specified in 3GPP TS 24.483 [11].</w:t>
      </w:r>
    </w:p>
    <w:p w14:paraId="0E314C03" w14:textId="77777777" w:rsidR="000C70BA" w:rsidRPr="00201E3B" w:rsidRDefault="000C70BA" w:rsidP="000C70BA">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201E3B" w:rsidRDefault="000C70BA" w:rsidP="000C70BA">
      <w:pPr>
        <w:pStyle w:val="B1"/>
      </w:pPr>
      <w:r w:rsidRPr="00201E3B">
        <w:t>3)</w:t>
      </w:r>
      <w:r w:rsidRPr="00201E3B">
        <w:tab/>
        <w:t>shall send the HTTP GET request method towards the IdM server.</w:t>
      </w:r>
    </w:p>
    <w:p w14:paraId="230187F5" w14:textId="77777777" w:rsidR="000C70BA" w:rsidRPr="00201E3B" w:rsidRDefault="000C70BA" w:rsidP="000C70BA">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201E3B" w:rsidRDefault="000C70BA" w:rsidP="000C70BA">
      <w:r w:rsidRPr="00201E3B">
        <w:t>Upon receipt of an HTTP 200 (OK) response from the IdM server, the IdM client:</w:t>
      </w:r>
    </w:p>
    <w:p w14:paraId="2BF3F015" w14:textId="77777777" w:rsidR="000C70BA" w:rsidRPr="00201E3B" w:rsidRDefault="000C70BA" w:rsidP="000C70BA">
      <w:pPr>
        <w:pStyle w:val="B1"/>
      </w:pPr>
      <w:r w:rsidRPr="00201E3B">
        <w:t>1)</w:t>
      </w:r>
      <w:r w:rsidRPr="00201E3B">
        <w:tab/>
        <w:t>shall prompt the MC service user for their username and password;</w:t>
      </w:r>
    </w:p>
    <w:p w14:paraId="484E31CA" w14:textId="77777777" w:rsidR="000C70BA" w:rsidRPr="00201E3B" w:rsidRDefault="000C70BA" w:rsidP="000C70BA">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201E3B" w:rsidRDefault="000C70BA" w:rsidP="000C70BA">
      <w:pPr>
        <w:pStyle w:val="B1"/>
      </w:pPr>
      <w:r w:rsidRPr="00201E3B">
        <w:t>2)</w:t>
      </w:r>
      <w:r w:rsidRPr="00201E3B">
        <w:tab/>
        <w:t>shall generate an HTTP POST request method containing the MC service user's username and password; and</w:t>
      </w:r>
    </w:p>
    <w:p w14:paraId="71523CB3" w14:textId="77777777" w:rsidR="000C70BA" w:rsidRPr="00201E3B" w:rsidRDefault="000C70BA" w:rsidP="000C70BA">
      <w:pPr>
        <w:pStyle w:val="B1"/>
      </w:pPr>
      <w:r w:rsidRPr="00201E3B">
        <w:t>3)</w:t>
      </w:r>
      <w:r w:rsidRPr="00201E3B">
        <w:tab/>
        <w:t>shall send the HTTP POST request method towards the IdM server.</w:t>
      </w:r>
    </w:p>
    <w:p w14:paraId="7AEF9F3A" w14:textId="77777777" w:rsidR="000C70BA" w:rsidRPr="00201E3B" w:rsidRDefault="000C70BA" w:rsidP="000C70BA">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55BC6C2E" w14:textId="77777777" w:rsidR="000C70BA" w:rsidRPr="00201E3B" w:rsidRDefault="000C70BA" w:rsidP="000C70BA">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201E3B" w:rsidRDefault="000C70BA" w:rsidP="000C70BA">
      <w:pPr>
        <w:pStyle w:val="B1"/>
      </w:pPr>
      <w:r w:rsidRPr="00201E3B">
        <w:t>2)</w:t>
      </w:r>
      <w:r w:rsidRPr="00201E3B">
        <w:tab/>
        <w:t>shall generate an OIDC Token Request message as specified in OpenID Connect 1.0 [6] and IETF RFC 6749 [5] with the following clarifications:</w:t>
      </w:r>
    </w:p>
    <w:p w14:paraId="612BB983" w14:textId="77777777" w:rsidR="000C70BA" w:rsidRPr="00201E3B" w:rsidRDefault="000C70BA" w:rsidP="000C70BA">
      <w:pPr>
        <w:pStyle w:val="B2"/>
      </w:pPr>
      <w:r w:rsidRPr="00201E3B">
        <w:t>a)</w:t>
      </w:r>
      <w:r w:rsidRPr="00201E3B">
        <w:tab/>
        <w:t>shall generate an HTTP POST request method according to IETF RFC 2616 [4]; and</w:t>
      </w:r>
    </w:p>
    <w:p w14:paraId="6578C4F5" w14:textId="77777777" w:rsidR="000C70BA" w:rsidRPr="00201E3B" w:rsidRDefault="000C70BA" w:rsidP="000C70BA">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201E3B" w:rsidRDefault="000C70BA" w:rsidP="000C70BA">
      <w:pPr>
        <w:pStyle w:val="B1"/>
      </w:pPr>
      <w:r w:rsidRPr="00201E3B">
        <w:t>3)</w:t>
      </w:r>
      <w:r w:rsidRPr="00201E3B">
        <w:tab/>
        <w:t>shall send the HTTP POST request method towards the IdM server.</w:t>
      </w:r>
    </w:p>
    <w:p w14:paraId="6B479F48" w14:textId="77777777" w:rsidR="000C70BA" w:rsidRPr="00201E3B" w:rsidRDefault="000C70BA" w:rsidP="000C70BA">
      <w:r w:rsidRPr="00201E3B">
        <w:t>Upon receipt of an OIDC Token Response message, the IdM client:</w:t>
      </w:r>
    </w:p>
    <w:p w14:paraId="35B6754F" w14:textId="77777777" w:rsidR="000C70BA" w:rsidRPr="00201E3B" w:rsidRDefault="000C70BA" w:rsidP="000C70BA">
      <w:pPr>
        <w:pStyle w:val="B1"/>
      </w:pPr>
      <w:r w:rsidRPr="00201E3B">
        <w:t>1)</w:t>
      </w:r>
      <w:r w:rsidRPr="00201E3B">
        <w:tab/>
        <w:t>shall validate the id_token, access_token and refresh token in the received OIDC Token Response message as specified in the OpenID Connect 1.0 [6] specification; and</w:t>
      </w:r>
    </w:p>
    <w:p w14:paraId="33BF1DC2" w14:textId="77777777" w:rsidR="000C70BA" w:rsidRPr="00201E3B" w:rsidRDefault="000C70BA" w:rsidP="000C70BA">
      <w:pPr>
        <w:pStyle w:val="B1"/>
      </w:pPr>
      <w:r w:rsidRPr="00201E3B">
        <w:t>2)</w:t>
      </w:r>
      <w:r w:rsidRPr="00201E3B">
        <w:tab/>
        <w:t>shall provide the id_token and access_token in the received OIDC Token Response message to the MC service client.</w:t>
      </w:r>
    </w:p>
    <w:p w14:paraId="45E56EF2" w14:textId="77777777" w:rsidR="000C70BA" w:rsidRPr="00201E3B" w:rsidRDefault="000C70BA" w:rsidP="000C70BA">
      <w:pPr>
        <w:pStyle w:val="NO"/>
      </w:pPr>
      <w:r w:rsidRPr="00201E3B">
        <w:t>NOTE 4:</w:t>
      </w:r>
      <w:r w:rsidRPr="00201E3B">
        <w:tab/>
        <w:t>The method in which the IdM client provides the id_token and access_token to the MC service client is implementation specific.</w:t>
      </w:r>
    </w:p>
    <w:p w14:paraId="0DDE2118" w14:textId="77777777" w:rsidR="000C70BA" w:rsidRPr="00201E3B" w:rsidRDefault="000C70BA" w:rsidP="000C70BA">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201E3B" w:rsidRDefault="000C70BA" w:rsidP="000C70BA">
      <w:r w:rsidRPr="00201E3B">
        <w:t>[TS 24.482, Annex A.2.1.2]</w:t>
      </w:r>
    </w:p>
    <w:p w14:paraId="5CBC2CF2" w14:textId="77777777" w:rsidR="000C70BA" w:rsidRPr="00201E3B" w:rsidRDefault="000C70BA" w:rsidP="000C70BA">
      <w:r w:rsidRPr="00201E3B">
        <w:t>The HTTP client in the UE shall support the client role defined in IETF RFC 2818 [10].</w:t>
      </w:r>
    </w:p>
    <w:p w14:paraId="3A152A76" w14:textId="77777777" w:rsidR="000C70BA" w:rsidRPr="00201E3B" w:rsidRDefault="000C70BA" w:rsidP="000C70BA">
      <w:r w:rsidRPr="00201E3B">
        <w:lastRenderedPageBreak/>
        <w:t>The HTTP client in the UE shall support transport layer security (TLS) as specified in 3GPP TS 33.180 [17].</w:t>
      </w:r>
    </w:p>
    <w:p w14:paraId="590AD5F2" w14:textId="77777777" w:rsidR="000C70BA" w:rsidRPr="00201E3B" w:rsidRDefault="000C70BA" w:rsidP="000C70BA">
      <w:r w:rsidRPr="00201E3B">
        <w:t>The HTTP client in the UE is configured with the following parameters:</w:t>
      </w:r>
    </w:p>
    <w:p w14:paraId="0FBE8008" w14:textId="77777777" w:rsidR="000C70BA" w:rsidRPr="00201E3B" w:rsidRDefault="000C70BA" w:rsidP="000C70BA">
      <w:pPr>
        <w:pStyle w:val="B1"/>
      </w:pPr>
      <w:r w:rsidRPr="00201E3B">
        <w:t>1)</w:t>
      </w:r>
      <w:r w:rsidRPr="00201E3B">
        <w:tab/>
        <w:t>a home HTTP proxy FQDN;</w:t>
      </w:r>
    </w:p>
    <w:p w14:paraId="1A426197" w14:textId="77777777" w:rsidR="000C70BA" w:rsidRPr="00201E3B" w:rsidRDefault="000C70BA" w:rsidP="000C70BA">
      <w:pPr>
        <w:pStyle w:val="B1"/>
      </w:pPr>
      <w:r w:rsidRPr="00201E3B">
        <w:t>2)</w:t>
      </w:r>
      <w:r w:rsidRPr="00201E3B">
        <w:tab/>
        <w:t>a home HTTP proxy port;</w:t>
      </w:r>
    </w:p>
    <w:p w14:paraId="7FA6978C" w14:textId="77777777" w:rsidR="000C70BA" w:rsidRPr="00201E3B" w:rsidRDefault="000C70BA" w:rsidP="000C70BA">
      <w:pPr>
        <w:pStyle w:val="B1"/>
      </w:pPr>
      <w:r w:rsidRPr="00201E3B">
        <w:t>3)</w:t>
      </w:r>
      <w:r w:rsidRPr="00201E3B">
        <w:tab/>
        <w:t>a TLS tunnel authentication method. The TLS tunnel authentication method parameter is set to one of the following:</w:t>
      </w:r>
    </w:p>
    <w:p w14:paraId="3510D0D1" w14:textId="77777777" w:rsidR="000C70BA" w:rsidRPr="00201E3B" w:rsidRDefault="000C70BA" w:rsidP="000C70BA">
      <w:pPr>
        <w:pStyle w:val="B2"/>
      </w:pPr>
      <w:r w:rsidRPr="00201E3B">
        <w:t>a)</w:t>
      </w:r>
      <w:r w:rsidRPr="00201E3B">
        <w:tab/>
        <w:t>one-way authentication of the HTTP proxy based on the server certificate;</w:t>
      </w:r>
    </w:p>
    <w:p w14:paraId="6127BE9C" w14:textId="77777777" w:rsidR="000C70BA" w:rsidRPr="00201E3B" w:rsidRDefault="000C70BA" w:rsidP="000C70BA">
      <w:pPr>
        <w:pStyle w:val="B2"/>
      </w:pPr>
      <w:r w:rsidRPr="00201E3B">
        <w:t>b)</w:t>
      </w:r>
      <w:r w:rsidRPr="00201E3B">
        <w:tab/>
        <w:t>mutual authentication based on certificates; and</w:t>
      </w:r>
    </w:p>
    <w:p w14:paraId="4CC85AF6" w14:textId="77777777" w:rsidR="000C70BA" w:rsidRPr="00201E3B" w:rsidRDefault="000C70BA" w:rsidP="000C70BA">
      <w:pPr>
        <w:pStyle w:val="B2"/>
      </w:pPr>
      <w:r w:rsidRPr="00201E3B">
        <w:t>c)</w:t>
      </w:r>
      <w:r w:rsidRPr="00201E3B">
        <w:tab/>
        <w:t>mutual authentication based on pre-shared key;</w:t>
      </w:r>
    </w:p>
    <w:p w14:paraId="3D56659C" w14:textId="77777777" w:rsidR="000C70BA" w:rsidRPr="00201E3B" w:rsidRDefault="000C70BA" w:rsidP="000C70BA">
      <w:pPr>
        <w:pStyle w:val="B1"/>
      </w:pPr>
      <w:r w:rsidRPr="00201E3B">
        <w:tab/>
        <w:t>as specified in 3GPP TS 33.180 [17];</w:t>
      </w:r>
    </w:p>
    <w:p w14:paraId="3684EE22" w14:textId="77777777" w:rsidR="000C70BA" w:rsidRPr="00201E3B" w:rsidRDefault="000C70BA" w:rsidP="000C70BA">
      <w:pPr>
        <w:pStyle w:val="B1"/>
      </w:pPr>
      <w:r w:rsidRPr="00201E3B">
        <w:t>4)</w:t>
      </w:r>
      <w:r w:rsidRPr="00201E3B">
        <w:tab/>
        <w:t>if the TLS tunnel authentication method is the mutual authentication based on certificates:</w:t>
      </w:r>
    </w:p>
    <w:p w14:paraId="24B06DBD" w14:textId="77777777" w:rsidR="000C70BA" w:rsidRPr="00201E3B" w:rsidRDefault="000C70BA" w:rsidP="000C70BA">
      <w:pPr>
        <w:pStyle w:val="B2"/>
      </w:pPr>
      <w:r w:rsidRPr="00201E3B">
        <w:t>a)</w:t>
      </w:r>
      <w:r w:rsidRPr="00201E3B">
        <w:tab/>
        <w:t>TLS tunnel authentication X.509 certificate; and</w:t>
      </w:r>
    </w:p>
    <w:p w14:paraId="1F6EA7E8" w14:textId="77777777" w:rsidR="000C70BA" w:rsidRPr="00201E3B" w:rsidRDefault="000C70BA" w:rsidP="000C70BA">
      <w:pPr>
        <w:pStyle w:val="B1"/>
      </w:pPr>
      <w:r w:rsidRPr="00201E3B">
        <w:t>5)</w:t>
      </w:r>
      <w:r w:rsidRPr="00201E3B">
        <w:tab/>
        <w:t>if the TLS tunnel authentication method is the mutual authentication based on pre-shared key;</w:t>
      </w:r>
    </w:p>
    <w:p w14:paraId="732C2441" w14:textId="77777777" w:rsidR="000C70BA" w:rsidRPr="00201E3B" w:rsidRDefault="000C70BA" w:rsidP="000C70BA">
      <w:pPr>
        <w:pStyle w:val="B2"/>
      </w:pPr>
      <w:r w:rsidRPr="00201E3B">
        <w:t>a)</w:t>
      </w:r>
      <w:r w:rsidRPr="00201E3B">
        <w:tab/>
        <w:t>TLS tunnel authentication pre-shared key.</w:t>
      </w:r>
    </w:p>
    <w:p w14:paraId="7F77BB8F" w14:textId="77777777" w:rsidR="000C70BA" w:rsidRPr="00201E3B" w:rsidRDefault="000C70BA" w:rsidP="000C70BA">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201E3B" w:rsidRDefault="000C70BA" w:rsidP="000C70BA">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201E3B" w:rsidRDefault="000C70BA" w:rsidP="000C70BA">
      <w:pPr>
        <w:pStyle w:val="NO"/>
      </w:pPr>
      <w:r w:rsidRPr="00201E3B">
        <w:t>NOTE:</w:t>
      </w:r>
      <w:r w:rsidRPr="00201E3B">
        <w:tab/>
        <w:t>The TLS tunnel can be terminated in the HTTP proxy (rather than in the HTTP server providing the dereferenced HTTP URL).</w:t>
      </w:r>
    </w:p>
    <w:p w14:paraId="33B9441D" w14:textId="77777777" w:rsidR="000C70BA" w:rsidRPr="00201E3B" w:rsidRDefault="000C70BA" w:rsidP="000C70BA">
      <w:r w:rsidRPr="00201E3B">
        <w:t>The HTTP client in the UE shall send and receive all HTTP messages via the TLS tunnel.</w:t>
      </w:r>
    </w:p>
    <w:p w14:paraId="6576DF07" w14:textId="77777777" w:rsidR="000C70BA" w:rsidRPr="00201E3B" w:rsidRDefault="000C70BA" w:rsidP="000C70BA">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201E3B" w:rsidRDefault="000C70BA" w:rsidP="000C70BA">
      <w:r w:rsidRPr="00201E3B">
        <w:t>[TS 33.180, Annex D.1]</w:t>
      </w:r>
    </w:p>
    <w:p w14:paraId="52EFC4F7" w14:textId="77777777" w:rsidR="000C70BA" w:rsidRPr="00201E3B" w:rsidRDefault="000C70BA" w:rsidP="000C70BA">
      <w:r w:rsidRPr="00201E3B">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201E3B" w:rsidRDefault="000C70BA" w:rsidP="000C70BA">
      <w:pPr>
        <w:pStyle w:val="B1"/>
      </w:pPr>
      <w:r w:rsidRPr="00201E3B">
        <w:t>-</w:t>
      </w:r>
      <w:r w:rsidRPr="00201E3B">
        <w:tab/>
        <w:t>KMS Initialize.</w:t>
      </w:r>
    </w:p>
    <w:p w14:paraId="3F8490E9" w14:textId="77777777" w:rsidR="000C70BA" w:rsidRPr="00201E3B" w:rsidRDefault="000C70BA" w:rsidP="000C70BA">
      <w:pPr>
        <w:pStyle w:val="B1"/>
      </w:pPr>
      <w:r w:rsidRPr="00201E3B">
        <w:t>-</w:t>
      </w:r>
      <w:r w:rsidRPr="00201E3B">
        <w:tab/>
        <w:t>KMS KeyProvision.</w:t>
      </w:r>
    </w:p>
    <w:p w14:paraId="5BB81F0C" w14:textId="77777777" w:rsidR="000C70BA" w:rsidRPr="00201E3B" w:rsidRDefault="000C70BA" w:rsidP="000C70BA">
      <w:pPr>
        <w:pStyle w:val="B1"/>
      </w:pPr>
      <w:r w:rsidRPr="00201E3B">
        <w:t>-</w:t>
      </w:r>
      <w:r w:rsidRPr="00201E3B">
        <w:tab/>
        <w:t>KMS CertCache.</w:t>
      </w:r>
    </w:p>
    <w:p w14:paraId="418BF87C" w14:textId="77777777" w:rsidR="000C70BA" w:rsidRPr="00201E3B" w:rsidRDefault="000C70BA" w:rsidP="000C70BA">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31C880D1" w14:textId="77777777" w:rsidR="000C70BA" w:rsidRPr="00201E3B" w:rsidRDefault="000C70BA" w:rsidP="000C70BA">
      <w:r w:rsidRPr="00201E3B">
        <w:t>It is assumed that transmissions between the KMS and the key management client are secure and that the KMS has authenticated the identity of the key management client.</w:t>
      </w:r>
    </w:p>
    <w:p w14:paraId="7402AE9C" w14:textId="77777777" w:rsidR="000C70BA" w:rsidRPr="00201E3B" w:rsidRDefault="000C70BA" w:rsidP="000C70BA">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201E3B" w:rsidRDefault="000C70BA" w:rsidP="000C70BA">
      <w:r w:rsidRPr="00201E3B">
        <w:t>[TS 33.180, clause 5.1.3.1]</w:t>
      </w:r>
    </w:p>
    <w:p w14:paraId="3E6CD59C" w14:textId="77777777" w:rsidR="000C70BA" w:rsidRPr="00201E3B" w:rsidRDefault="000C70BA" w:rsidP="000C70BA">
      <w:pPr>
        <w:keepNext/>
        <w:keepLines/>
      </w:pPr>
      <w:r w:rsidRPr="00201E3B">
        <w:t>This clause expands on the MCX user service authorization step shown in figure 5.1.1-1 step C.</w:t>
      </w:r>
    </w:p>
    <w:p w14:paraId="704B9E21" w14:textId="77777777" w:rsidR="000C70BA" w:rsidRPr="00201E3B" w:rsidRDefault="000C70BA" w:rsidP="000C70BA">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201E3B" w:rsidRDefault="000C70BA" w:rsidP="000C70BA">
      <w:pPr>
        <w:pStyle w:val="NO"/>
      </w:pPr>
      <w:r w:rsidRPr="00201E3B">
        <w:t>NOTE:</w:t>
      </w:r>
      <w:r w:rsidRPr="00201E3B">
        <w:tab/>
        <w:t>All HTTP traffic between the UE and HTTP proxy, and all HTTP traffic between the UE and KMS (if not going through the HTTP proxy)  is protected using HTTPS.</w:t>
      </w:r>
    </w:p>
    <w:p w14:paraId="7C5ED7F9" w14:textId="77777777" w:rsidR="000C70BA" w:rsidRPr="00201E3B" w:rsidRDefault="000C70BA" w:rsidP="000C70BA">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201E3B" w:rsidRDefault="000C70BA" w:rsidP="000C70BA">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201E3B" w:rsidRDefault="000C70BA" w:rsidP="000C70BA">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201E3B" w:rsidRDefault="000C70BA" w:rsidP="000C70BA">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201E3B" w:rsidRDefault="000C70BA" w:rsidP="000C70BA">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201E3B" w:rsidRDefault="000C70BA" w:rsidP="000C70BA">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201E3B" w:rsidRDefault="000C70BA" w:rsidP="000C70BA">
      <w:pPr>
        <w:pStyle w:val="TH"/>
      </w:pPr>
      <w:r w:rsidRPr="00201E3B">
        <w:object w:dxaOrig="10357" w:dyaOrig="7428" w14:anchorId="639F937E">
          <v:shape id="_x0000_i1027" type="#_x0000_t75" style="width:354.25pt;height:256.9pt" o:ole="">
            <v:imagedata r:id="rId14" o:title=""/>
          </v:shape>
          <o:OLEObject Type="Embed" ProgID="Visio.Drawing.15" ShapeID="_x0000_i1027" DrawAspect="Content" ObjectID="_1792583534" r:id="rId15"/>
        </w:object>
      </w:r>
    </w:p>
    <w:p w14:paraId="155CAD35" w14:textId="77777777" w:rsidR="000C70BA" w:rsidRPr="00201E3B" w:rsidRDefault="000C70BA" w:rsidP="000C70BA">
      <w:pPr>
        <w:pStyle w:val="TF"/>
      </w:pPr>
      <w:r w:rsidRPr="00201E3B">
        <w:t>Figure 5.1.3.1-1: MCX user service authorization</w:t>
      </w:r>
    </w:p>
    <w:p w14:paraId="1F6D7D95" w14:textId="77777777" w:rsidR="000C70BA" w:rsidRPr="00201E3B" w:rsidRDefault="000C70BA" w:rsidP="000C70BA">
      <w:r w:rsidRPr="00201E3B">
        <w:t>The user authorization procedure in Step C of Figure 5.1.1-1 is further detailed into 5 sub steps that comprise the MCX user service authorization process:</w:t>
      </w:r>
    </w:p>
    <w:p w14:paraId="467780DD" w14:textId="77777777" w:rsidR="000C70BA" w:rsidRPr="00201E3B" w:rsidRDefault="000C70BA" w:rsidP="000C70BA">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201E3B" w:rsidRDefault="000C70BA" w:rsidP="000C70BA">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201E3B" w:rsidRDefault="000C70BA" w:rsidP="000C70BA">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201E3B" w:rsidRDefault="000C70BA" w:rsidP="000C70BA">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201E3B" w:rsidRDefault="000C70BA" w:rsidP="000C70BA">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201E3B" w:rsidRDefault="000C70BA" w:rsidP="000C70BA">
      <w:r w:rsidRPr="00201E3B">
        <w:t>[TS 33.180, clause 5.3.3]</w:t>
      </w:r>
    </w:p>
    <w:p w14:paraId="78B1794D" w14:textId="77777777" w:rsidR="000C70BA" w:rsidRPr="00201E3B" w:rsidRDefault="000C70BA" w:rsidP="000C70BA">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201E3B" w:rsidRDefault="000C70BA" w:rsidP="000C70BA">
      <w:pPr>
        <w:pStyle w:val="TH"/>
      </w:pPr>
      <w:r w:rsidRPr="00201E3B">
        <w:object w:dxaOrig="8634" w:dyaOrig="2550" w14:anchorId="7BEA2528">
          <v:shape id="_x0000_i1028" type="#_x0000_t75" style="width:6in;height:127.3pt" o:ole="">
            <v:imagedata r:id="rId16" o:title="" croptop="4758f" cropright="1666f"/>
          </v:shape>
          <o:OLEObject Type="Embed" ProgID="Visio.Drawing.15" ShapeID="_x0000_i1028" DrawAspect="Content" ObjectID="_1792583535" r:id="rId17"/>
        </w:object>
      </w:r>
    </w:p>
    <w:p w14:paraId="2AB20BB4" w14:textId="77777777" w:rsidR="000C70BA" w:rsidRPr="00201E3B" w:rsidRDefault="000C70BA" w:rsidP="000C70BA">
      <w:pPr>
        <w:pStyle w:val="TF"/>
      </w:pPr>
      <w:r w:rsidRPr="00201E3B">
        <w:t>Figure 5.3.3-1: Provisioning of key material via the HTTP proxy</w:t>
      </w:r>
    </w:p>
    <w:p w14:paraId="0B77D17C" w14:textId="77777777" w:rsidR="000C70BA" w:rsidRPr="00201E3B" w:rsidRDefault="000C70BA" w:rsidP="000C70BA">
      <w:r w:rsidRPr="00201E3B">
        <w:t xml:space="preserve">The procedure in figure 5.3.3-1 is now described step-by-step. </w:t>
      </w:r>
    </w:p>
    <w:p w14:paraId="0EAC3467" w14:textId="77777777" w:rsidR="000C70BA" w:rsidRPr="00201E3B" w:rsidRDefault="000C70BA" w:rsidP="000C70BA">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201E3B" w:rsidRDefault="000C70BA" w:rsidP="000C70BA">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15684CBA" w14:textId="77777777" w:rsidR="000C70BA" w:rsidRPr="00201E3B" w:rsidRDefault="000C70BA" w:rsidP="000C70BA">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201E3B" w:rsidRDefault="000C70BA" w:rsidP="000C70BA">
      <w:pPr>
        <w:pStyle w:val="B2"/>
      </w:pPr>
      <w:r w:rsidRPr="00201E3B">
        <w:t>a)</w:t>
      </w:r>
      <w:r w:rsidRPr="00201E3B">
        <w:tab/>
        <w:t>KMSInit Request. This request is the first request sent to the KMS to setup the user.</w:t>
      </w:r>
    </w:p>
    <w:p w14:paraId="04CE0C4E" w14:textId="77777777" w:rsidR="000C70BA" w:rsidRPr="00201E3B" w:rsidRDefault="000C70BA" w:rsidP="000C70BA">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201E3B" w:rsidRDefault="000C70BA" w:rsidP="000C70BA">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201E3B" w:rsidRDefault="000C70BA" w:rsidP="000C70BA">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201E3B" w:rsidRDefault="000C70BA" w:rsidP="000C70BA">
      <w:pPr>
        <w:pStyle w:val="B2"/>
      </w:pPr>
      <w:r w:rsidRPr="00201E3B">
        <w:t>a)</w:t>
      </w:r>
      <w:r w:rsidRPr="00201E3B">
        <w:tab/>
        <w:t>KMSInit Response. This response contains domain parameters and optionally, a new TrK and/or a new InK.</w:t>
      </w:r>
    </w:p>
    <w:p w14:paraId="6E728C9E" w14:textId="77777777" w:rsidR="000C70BA" w:rsidRPr="00201E3B" w:rsidRDefault="000C70BA" w:rsidP="000C70BA">
      <w:pPr>
        <w:pStyle w:val="B2"/>
      </w:pPr>
      <w:r w:rsidRPr="00201E3B">
        <w:t>b)</w:t>
      </w:r>
      <w:r w:rsidRPr="00201E3B">
        <w:tab/>
        <w:t>KMSKeyProv Response: This response provides new key material to the user and optionally, a new TrK.</w:t>
      </w:r>
    </w:p>
    <w:p w14:paraId="3B896C28" w14:textId="77777777" w:rsidR="000C70BA" w:rsidRPr="00201E3B" w:rsidRDefault="000C70BA" w:rsidP="000C70BA">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2206FD98" w14:textId="77777777" w:rsidR="000C70BA" w:rsidRPr="00201E3B" w:rsidRDefault="000C70BA" w:rsidP="000C70BA">
      <w:r w:rsidRPr="00201E3B">
        <w:t>The procedure for the provisioning of identity-specific key material when the HTTP proxy is not used between the KMS and the KMS client is as described in Figure 5.3.3-2.</w:t>
      </w:r>
    </w:p>
    <w:p w14:paraId="013B7981" w14:textId="77777777" w:rsidR="000C70BA" w:rsidRPr="00201E3B" w:rsidRDefault="000C70BA" w:rsidP="000C70BA">
      <w:pPr>
        <w:pStyle w:val="TH"/>
      </w:pPr>
      <w:r w:rsidRPr="00201E3B">
        <w:object w:dxaOrig="8856" w:dyaOrig="2760" w14:anchorId="60A06E4F">
          <v:shape id="_x0000_i1029" type="#_x0000_t75" style="width:442.35pt;height:138.25pt" o:ole="">
            <v:imagedata r:id="rId18" o:title=""/>
          </v:shape>
          <o:OLEObject Type="Embed" ProgID="Visio.Drawing.15" ShapeID="_x0000_i1029" DrawAspect="Content" ObjectID="_1792583536" r:id="rId19"/>
        </w:object>
      </w:r>
    </w:p>
    <w:p w14:paraId="61B0EFB3" w14:textId="77777777" w:rsidR="000C70BA" w:rsidRPr="00201E3B" w:rsidRDefault="000C70BA" w:rsidP="000C70BA">
      <w:pPr>
        <w:pStyle w:val="TF"/>
      </w:pPr>
      <w:r w:rsidRPr="00201E3B">
        <w:t>Figure 5.3.3-2: Provisioning of key material without a proxy</w:t>
      </w:r>
    </w:p>
    <w:p w14:paraId="5BE89BD0" w14:textId="77777777" w:rsidR="000C70BA" w:rsidRPr="00201E3B" w:rsidRDefault="000C70BA" w:rsidP="000C70BA">
      <w:r w:rsidRPr="00201E3B">
        <w:t xml:space="preserve">The procedure in Figure 5.3.3-2 is now described step-by-step: </w:t>
      </w:r>
    </w:p>
    <w:p w14:paraId="05AE748D" w14:textId="77777777" w:rsidR="000C70BA" w:rsidRPr="00201E3B" w:rsidRDefault="000C70BA" w:rsidP="000C70BA">
      <w:pPr>
        <w:pStyle w:val="B1"/>
      </w:pPr>
      <w:r w:rsidRPr="00201E3B">
        <w:t>0)</w:t>
      </w:r>
      <w:r w:rsidRPr="00201E3B">
        <w:tab/>
        <w:t>The key management client establishes a direct HTTPS connection to the KMS. The following message flow is within this secure connection.</w:t>
      </w:r>
    </w:p>
    <w:p w14:paraId="10B9ED9D" w14:textId="77777777" w:rsidR="000C70BA" w:rsidRPr="00201E3B" w:rsidRDefault="000C70BA" w:rsidP="000C70BA">
      <w:pPr>
        <w:pStyle w:val="B1"/>
      </w:pPr>
      <w:r w:rsidRPr="00201E3B">
        <w:t>1)</w:t>
      </w:r>
      <w:r w:rsidRPr="00201E3B">
        <w:tab/>
        <w:t>The key management client makes a request to the KMS. The same requests can be made as defined above with a proxy.</w:t>
      </w:r>
    </w:p>
    <w:p w14:paraId="47DD4FD7" w14:textId="77777777" w:rsidR="000C70BA" w:rsidRPr="00201E3B" w:rsidRDefault="000C70BA" w:rsidP="000C70BA">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201E3B" w:rsidRDefault="000C70BA" w:rsidP="000C70BA">
      <w:r w:rsidRPr="00201E3B">
        <w:t>As a result of this procedure, the key management client has securely obtained key material for use within the MC system.</w:t>
      </w:r>
    </w:p>
    <w:p w14:paraId="6B859116" w14:textId="77777777" w:rsidR="000C70BA" w:rsidRPr="00201E3B" w:rsidRDefault="000C70BA" w:rsidP="000C70BA">
      <w:r w:rsidRPr="00201E3B">
        <w:t>[TS 24.484, clause 4.2.1]</w:t>
      </w:r>
    </w:p>
    <w:p w14:paraId="7E1BDB38" w14:textId="77777777" w:rsidR="000C70BA" w:rsidRPr="00201E3B" w:rsidRDefault="000C70BA" w:rsidP="000C70BA">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201E3B" w:rsidRDefault="000C70BA" w:rsidP="000C70BA">
      <w:r w:rsidRPr="00201E3B">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201E3B" w:rsidRDefault="000C70BA" w:rsidP="000C70BA">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AAA223C" w14:textId="77777777" w:rsidR="000C70BA" w:rsidRPr="00201E3B" w:rsidRDefault="000C70BA" w:rsidP="000C70BA">
      <w:pPr>
        <w:pStyle w:val="B2"/>
      </w:pPr>
      <w:r w:rsidRPr="00201E3B">
        <w:t>a)</w:t>
      </w:r>
      <w:r w:rsidRPr="00201E3B">
        <w:tab/>
        <w:t>using the URI of the configuration management server obtained from the MCS UE initial configuration MO, obtains for each MCS that is enabled:</w:t>
      </w:r>
    </w:p>
    <w:p w14:paraId="5BF01503" w14:textId="77777777" w:rsidR="000C70BA" w:rsidRPr="00201E3B" w:rsidRDefault="000C70BA" w:rsidP="000C70BA">
      <w:pPr>
        <w:pStyle w:val="B3"/>
      </w:pPr>
      <w:r w:rsidRPr="00201E3B">
        <w:t>-</w:t>
      </w:r>
      <w:r w:rsidRPr="00201E3B">
        <w:tab/>
        <w:t>the appropriateMCS UE configuration document;</w:t>
      </w:r>
    </w:p>
    <w:p w14:paraId="2462FD4B" w14:textId="77777777" w:rsidR="000C70BA" w:rsidRPr="00201E3B" w:rsidRDefault="000C70BA" w:rsidP="000C70BA">
      <w:pPr>
        <w:pStyle w:val="B3"/>
      </w:pPr>
      <w:r w:rsidRPr="00201E3B">
        <w:t>-</w:t>
      </w:r>
      <w:r w:rsidRPr="00201E3B">
        <w:tab/>
        <w:t>the appropriateMCS user profile configuration document; and</w:t>
      </w:r>
    </w:p>
    <w:p w14:paraId="049BDAA0" w14:textId="77777777" w:rsidR="000C70BA" w:rsidRPr="00201E3B" w:rsidRDefault="000C70BA" w:rsidP="000C70BA">
      <w:pPr>
        <w:pStyle w:val="B3"/>
      </w:pPr>
      <w:r w:rsidRPr="00201E3B">
        <w:t>-</w:t>
      </w:r>
      <w:r w:rsidRPr="00201E3B">
        <w:tab/>
        <w:t>the appropriateMC service configuration document; and</w:t>
      </w:r>
    </w:p>
    <w:p w14:paraId="6A1EDE53" w14:textId="77777777" w:rsidR="000C70BA" w:rsidRPr="00201E3B" w:rsidRDefault="000C70BA" w:rsidP="000C70BA">
      <w:pPr>
        <w:pStyle w:val="B2"/>
      </w:pPr>
      <w:r w:rsidRPr="00201E3B">
        <w:t>b)</w:t>
      </w:r>
      <w:r w:rsidRPr="00201E3B">
        <w:tab/>
        <w:t>using the URI of the group management server obtained from the MCS UE initial configuration MO obtain the MCS group document; or</w:t>
      </w:r>
    </w:p>
    <w:p w14:paraId="3D440AD1" w14:textId="77777777" w:rsidR="000C70BA" w:rsidRPr="00201E3B" w:rsidRDefault="000C70BA" w:rsidP="000C70BA">
      <w:pPr>
        <w:pStyle w:val="B1"/>
      </w:pPr>
      <w:r w:rsidRPr="00201E3B">
        <w:t>2.</w:t>
      </w:r>
      <w:r w:rsidRPr="00201E3B">
        <w:tab/>
        <w:t>the:</w:t>
      </w:r>
    </w:p>
    <w:p w14:paraId="765FC6A5" w14:textId="77777777" w:rsidR="000C70BA" w:rsidRPr="00201E3B" w:rsidRDefault="000C70BA" w:rsidP="000C70BA">
      <w:pPr>
        <w:pStyle w:val="B2"/>
      </w:pPr>
      <w:r w:rsidRPr="00201E3B">
        <w:t>a)</w:t>
      </w:r>
      <w:r w:rsidRPr="00201E3B">
        <w:tab/>
        <w:t>offline configuration management server on the external device that configures the MC UE with the:</w:t>
      </w:r>
    </w:p>
    <w:p w14:paraId="53549629" w14:textId="77777777" w:rsidR="000C70BA" w:rsidRPr="00201E3B" w:rsidRDefault="000C70BA" w:rsidP="000C70BA">
      <w:pPr>
        <w:pStyle w:val="B3"/>
      </w:pPr>
      <w:r w:rsidRPr="00201E3B">
        <w:t>-</w:t>
      </w:r>
      <w:r w:rsidRPr="00201E3B">
        <w:tab/>
        <w:t>MCS UE initial configuration MO;</w:t>
      </w:r>
    </w:p>
    <w:p w14:paraId="6F118439" w14:textId="77777777" w:rsidR="000C70BA" w:rsidRPr="00201E3B" w:rsidRDefault="000C70BA" w:rsidP="000C70BA">
      <w:pPr>
        <w:pStyle w:val="B3"/>
      </w:pPr>
      <w:r w:rsidRPr="00201E3B">
        <w:t>-</w:t>
      </w:r>
      <w:r w:rsidRPr="00201E3B">
        <w:tab/>
        <w:t>appropriate MCS UE configuration MO(s);</w:t>
      </w:r>
    </w:p>
    <w:p w14:paraId="0E0A7D0A" w14:textId="77777777" w:rsidR="000C70BA" w:rsidRPr="00201E3B" w:rsidRDefault="000C70BA" w:rsidP="000C70BA">
      <w:pPr>
        <w:pStyle w:val="B3"/>
      </w:pPr>
      <w:r w:rsidRPr="00201E3B">
        <w:t>-</w:t>
      </w:r>
      <w:r w:rsidRPr="00201E3B">
        <w:tab/>
        <w:t>appropriate MCS user profile MO(s); and</w:t>
      </w:r>
    </w:p>
    <w:p w14:paraId="436BA5B3" w14:textId="77777777" w:rsidR="000C70BA" w:rsidRPr="00201E3B" w:rsidRDefault="000C70BA" w:rsidP="000C70BA">
      <w:pPr>
        <w:pStyle w:val="B3"/>
      </w:pPr>
      <w:r w:rsidRPr="00201E3B">
        <w:t>-</w:t>
      </w:r>
      <w:r w:rsidRPr="00201E3B">
        <w:tab/>
        <w:t>appropriate MCS service configuration MO(s); and</w:t>
      </w:r>
    </w:p>
    <w:p w14:paraId="13C09F4B" w14:textId="77777777" w:rsidR="000C70BA" w:rsidRPr="00201E3B" w:rsidRDefault="000C70BA" w:rsidP="000C70BA">
      <w:pPr>
        <w:pStyle w:val="B2"/>
      </w:pPr>
      <w:r w:rsidRPr="00201E3B">
        <w:lastRenderedPageBreak/>
        <w:t>b)</w:t>
      </w:r>
      <w:r w:rsidRPr="00201E3B">
        <w:tab/>
        <w:t>offline group management server on the external device that configures the MC UE with the MCS group MO.</w:t>
      </w:r>
    </w:p>
    <w:p w14:paraId="5FABBCDD" w14:textId="77777777" w:rsidR="000C70BA" w:rsidRPr="00201E3B" w:rsidRDefault="000C70BA" w:rsidP="000C70BA">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A79421A" w14:textId="77777777" w:rsidR="000C70BA" w:rsidRPr="00201E3B" w:rsidRDefault="000C70BA" w:rsidP="000C70BA">
      <w:pPr>
        <w:rPr>
          <w:rFonts w:eastAsia="SimSun"/>
          <w:lang w:eastAsia="zh-CN"/>
        </w:rPr>
      </w:pPr>
      <w:r w:rsidRPr="00201E3B">
        <w:t>[TS 24.484, clause 4.2.2.1]</w:t>
      </w:r>
    </w:p>
    <w:p w14:paraId="78E9B4C9" w14:textId="77777777" w:rsidR="000C70BA" w:rsidRPr="00201E3B" w:rsidRDefault="000C70BA" w:rsidP="000C70BA">
      <w:r w:rsidRPr="00201E3B">
        <w:t>The format of the MCS UE initial configuration MO downloaded to the MC UE during online configuration is defined in 3GPP TS 24.483 [4].</w:t>
      </w:r>
    </w:p>
    <w:p w14:paraId="38C97EF4" w14:textId="77777777" w:rsidR="000C70BA" w:rsidRPr="00201E3B" w:rsidRDefault="000C70BA" w:rsidP="000C70BA">
      <w:r w:rsidRPr="00201E3B">
        <w:t>The format of the MCS group document downloaded to the MC UE during online configuration is defined in 3GPP TS 24.481 [5].</w:t>
      </w:r>
    </w:p>
    <w:p w14:paraId="25181AE7" w14:textId="77777777" w:rsidR="000C70BA" w:rsidRPr="00201E3B" w:rsidRDefault="000C70BA" w:rsidP="000C70BA">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28CCD59A" w14:textId="77777777" w:rsidR="000C70BA" w:rsidRPr="00201E3B" w:rsidRDefault="000C70BA" w:rsidP="000C70BA">
      <w:pPr>
        <w:pStyle w:val="TH"/>
        <w:rPr>
          <w:rFonts w:eastAsia="Malgun Gothic"/>
        </w:rPr>
      </w:pPr>
      <w:r w:rsidRPr="00201E3B">
        <w:rPr>
          <w:lang w:eastAsia="x-none"/>
        </w:rPr>
        <w:object w:dxaOrig="5592" w:dyaOrig="5460" w14:anchorId="05B4B36E">
          <v:shape id="_x0000_i1030" type="#_x0000_t75" style="width:279.95pt;height:273pt" o:ole="">
            <v:imagedata r:id="rId20" o:title=""/>
          </v:shape>
          <o:OLEObject Type="Embed" ProgID="Visio.Drawing.11" ShapeID="_x0000_i1030" DrawAspect="Content" ObjectID="_1792583537" r:id="rId21"/>
        </w:object>
      </w:r>
    </w:p>
    <w:p w14:paraId="552B4BF0" w14:textId="77777777" w:rsidR="000C70BA" w:rsidRPr="00201E3B" w:rsidRDefault="000C70BA" w:rsidP="000C70BA">
      <w:pPr>
        <w:pStyle w:val="TF"/>
      </w:pPr>
      <w:r w:rsidRPr="00201E3B">
        <w:t>Figure 4.2.2-1 MC UE online configuration time sequence</w:t>
      </w:r>
    </w:p>
    <w:p w14:paraId="790D0B9A" w14:textId="77777777" w:rsidR="000C70BA" w:rsidRPr="00201E3B" w:rsidRDefault="000C70BA" w:rsidP="000C70BA">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201E3B" w:rsidRDefault="000C70BA" w:rsidP="000C70BA">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201E3B" w:rsidRDefault="000C70BA" w:rsidP="000C70BA">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201E3B" w:rsidRDefault="000C70BA" w:rsidP="000C70BA">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4905FC88" w14:textId="77777777" w:rsidR="000C70BA" w:rsidRPr="00201E3B" w:rsidRDefault="000C70BA" w:rsidP="000C70BA">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05B5D436" w14:textId="77777777" w:rsidR="000C70BA" w:rsidRPr="00201E3B" w:rsidRDefault="000C70BA" w:rsidP="000C70BA">
      <w:pPr>
        <w:pStyle w:val="NO"/>
        <w:rPr>
          <w:rFonts w:eastAsia="SimSun"/>
          <w:lang w:eastAsia="zh-CN"/>
        </w:rPr>
      </w:pPr>
      <w:r w:rsidRPr="00201E3B">
        <w:t>NOTE 2:</w:t>
      </w:r>
      <w:r w:rsidRPr="00201E3B">
        <w:tab/>
        <w:t xml:space="preserve">The MC UE can be notified of changes to an configuration documents at any time while using the MCS. </w:t>
      </w:r>
    </w:p>
    <w:p w14:paraId="2B9AD730" w14:textId="77777777" w:rsidR="000C70BA" w:rsidRPr="00201E3B" w:rsidRDefault="000C70BA" w:rsidP="000C70BA">
      <w:r w:rsidRPr="00201E3B">
        <w:t>[TS 24.484, clause 6.2.2]</w:t>
      </w:r>
    </w:p>
    <w:p w14:paraId="6E3E0F6C" w14:textId="77777777" w:rsidR="000C70BA" w:rsidRPr="00201E3B" w:rsidRDefault="000C70BA" w:rsidP="000C70BA">
      <w:r w:rsidRPr="00201E3B">
        <w:t>The CMC shall send the HTTP request over TLS connection as specified for the HTTP client in the UE in annex A of 3GPP TS 24.482 [6].</w:t>
      </w:r>
    </w:p>
    <w:p w14:paraId="5DE28AE8" w14:textId="77777777" w:rsidR="000C70BA" w:rsidRPr="00201E3B" w:rsidRDefault="000C70BA" w:rsidP="000C70BA">
      <w:r w:rsidRPr="00201E3B">
        <w:t>[TS 24.484, clause 6.3.1.1]</w:t>
      </w:r>
    </w:p>
    <w:p w14:paraId="56F7DD0B" w14:textId="77777777" w:rsidR="000C70BA" w:rsidRPr="00201E3B" w:rsidRDefault="000C70BA" w:rsidP="000C70BA">
      <w:r w:rsidRPr="00201E3B">
        <w:t>A CMC shall support subclause 6.1.1 "</w:t>
      </w:r>
      <w:r w:rsidRPr="00201E3B">
        <w:rPr>
          <w:i/>
        </w:rPr>
        <w:t>Document Management</w:t>
      </w:r>
      <w:r w:rsidRPr="00201E3B">
        <w:t>" of OMA OMA-TS-XDM_Core-V2_1 [2] and subclause 6.3.13.2.2 for subscribing to configuration management documents.</w:t>
      </w:r>
    </w:p>
    <w:p w14:paraId="7DE7C503" w14:textId="77777777" w:rsidR="000C70BA" w:rsidRPr="00201E3B" w:rsidRDefault="000C70BA" w:rsidP="000C70BA">
      <w:r w:rsidRPr="00201E3B">
        <w:t>[TS 24.484, clause 6.3.3.2.1]</w:t>
      </w:r>
    </w:p>
    <w:p w14:paraId="3F7DF203" w14:textId="77777777" w:rsidR="000C70BA" w:rsidRPr="00201E3B" w:rsidRDefault="000C70BA" w:rsidP="000C70BA">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DBA228C" w14:textId="77777777" w:rsidR="000C70BA" w:rsidRPr="00201E3B" w:rsidRDefault="000C70BA" w:rsidP="000C70BA">
      <w:r w:rsidRPr="00201E3B">
        <w:t>[TS 24.484, clause 6.3.3.2.2]</w:t>
      </w:r>
    </w:p>
    <w:p w14:paraId="48CC3D4F" w14:textId="77777777" w:rsidR="000C70BA" w:rsidRPr="00201E3B" w:rsidRDefault="000C70BA" w:rsidP="000C70BA">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201E3B" w:rsidRDefault="000C70BA" w:rsidP="000C70BA">
      <w:r w:rsidRPr="00201E3B">
        <w:t>Subclause 7.5 specifies which configuration management documents can be retrieved from the CMS over the CSC-4 reference point.</w:t>
      </w:r>
    </w:p>
    <w:p w14:paraId="12CF0719" w14:textId="77777777" w:rsidR="000C70BA" w:rsidRPr="00201E3B" w:rsidRDefault="000C70BA" w:rsidP="000C70BA">
      <w:r w:rsidRPr="00201E3B">
        <w:t>[TS 24.484, clause 6.3.13.2.1]</w:t>
      </w:r>
    </w:p>
    <w:p w14:paraId="2B5014A3" w14:textId="77777777" w:rsidR="000C70BA" w:rsidRPr="00201E3B" w:rsidRDefault="000C70BA" w:rsidP="000C70BA">
      <w:r w:rsidRPr="00201E3B">
        <w:t>This procedure enables the CMC to subscribe to notification of changes of one or more configuration management documents defined.</w:t>
      </w:r>
    </w:p>
    <w:p w14:paraId="3A3480CA" w14:textId="77777777" w:rsidR="000C70BA" w:rsidRPr="00201E3B" w:rsidRDefault="000C70BA" w:rsidP="000C70BA">
      <w:r w:rsidRPr="00201E3B">
        <w:t>This procedure enables the MCS server to subscribe to notification of changes of the MCPTT service configuration document.</w:t>
      </w:r>
    </w:p>
    <w:p w14:paraId="0B3D9B7B" w14:textId="77777777" w:rsidR="000C70BA" w:rsidRPr="00201E3B" w:rsidRDefault="000C70BA" w:rsidP="000C70BA">
      <w:r w:rsidRPr="00201E3B">
        <w:t>[TS 24.484, clause 6.3.13.2.2]</w:t>
      </w:r>
    </w:p>
    <w:p w14:paraId="558265D8" w14:textId="77777777" w:rsidR="000C70BA" w:rsidRPr="00201E3B" w:rsidRDefault="000C70BA" w:rsidP="000C70BA">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201E3B" w:rsidRDefault="000C70BA" w:rsidP="000C70BA">
      <w:pPr>
        <w:pStyle w:val="B1"/>
      </w:pPr>
      <w:r w:rsidRPr="00201E3B">
        <w:t>a)</w:t>
      </w:r>
      <w:r w:rsidRPr="00201E3B">
        <w:tab/>
        <w:t>…</w:t>
      </w:r>
    </w:p>
    <w:p w14:paraId="75D93592"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8E92AC9"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70C83CF5"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CD777D1" w14:textId="77777777" w:rsidR="000C70BA" w:rsidRPr="00201E3B" w:rsidRDefault="000C70BA" w:rsidP="000C70BA">
      <w:pPr>
        <w:pStyle w:val="B2"/>
      </w:pPr>
      <w:r w:rsidRPr="00201E3B">
        <w:t>2)</w:t>
      </w:r>
      <w:r w:rsidRPr="00201E3B">
        <w:tab/>
        <w:t>shall set the Request-URI to the configured public service identity for performing subscription proxy function of the CMS;</w:t>
      </w:r>
    </w:p>
    <w:p w14:paraId="011C6DAA"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AA7B2FA" w14:textId="77777777" w:rsidR="000C70BA" w:rsidRPr="00201E3B" w:rsidRDefault="000C70BA" w:rsidP="000C70BA">
      <w:pPr>
        <w:pStyle w:val="B1"/>
      </w:pPr>
      <w:r w:rsidRPr="00201E3B">
        <w:t>d)</w:t>
      </w:r>
      <w:r w:rsidRPr="00201E3B">
        <w:tab/>
        <w:t>if identity hiding is required:</w:t>
      </w:r>
    </w:p>
    <w:p w14:paraId="4E89FEB5" w14:textId="77777777" w:rsidR="000C70BA" w:rsidRPr="00201E3B" w:rsidRDefault="000C70BA" w:rsidP="000C70BA">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1EFD3B8D" w14:textId="77777777" w:rsidR="000C70BA" w:rsidRPr="00201E3B" w:rsidRDefault="000C70BA" w:rsidP="000C70BA">
      <w:pPr>
        <w:pStyle w:val="B2"/>
      </w:pPr>
      <w:r w:rsidRPr="00201E3B">
        <w:t>2)</w:t>
      </w:r>
      <w:r w:rsidRPr="00201E3B">
        <w:tab/>
        <w:t>shall include an application/mikey MIME body with the CSK as specified in 3GPP TS 24.379 [9];</w:t>
      </w:r>
    </w:p>
    <w:p w14:paraId="73E242DF" w14:textId="77777777" w:rsidR="000C70BA" w:rsidRPr="00201E3B" w:rsidRDefault="000C70BA" w:rsidP="000C70BA">
      <w:pPr>
        <w:pStyle w:val="B1"/>
      </w:pPr>
      <w:r w:rsidRPr="00201E3B">
        <w:t>e)</w:t>
      </w:r>
      <w:r w:rsidRPr="00201E3B">
        <w:tab/>
        <w:t>shall include the ICSI value "urn:urn-7:3gpp-service.ims.icsi.mcptt" (coded as specified in 3GPP TS 24.229 [22]), in a P-Preferred-Service header field according to IETF RFC 6050 [23]; and</w:t>
      </w:r>
    </w:p>
    <w:p w14:paraId="4A2C5D1F"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22FD4EB2" w14:textId="77777777" w:rsidR="000C70BA" w:rsidRPr="00201E3B" w:rsidRDefault="000C70BA" w:rsidP="000C70BA">
      <w:r w:rsidRPr="00201E3B">
        <w:t>Upon receiving a SIP NOTIFY request associated with a subscription created as result of the sent initial SIP SUBSCRIBE request:</w:t>
      </w:r>
    </w:p>
    <w:p w14:paraId="6AC0D3BC" w14:textId="77777777" w:rsidR="000C70BA" w:rsidRPr="00201E3B" w:rsidRDefault="000C70BA" w:rsidP="000C70BA">
      <w:pPr>
        <w:pStyle w:val="B1"/>
      </w:pPr>
      <w:r w:rsidRPr="00201E3B">
        <w:t>1)</w:t>
      </w:r>
      <w:r w:rsidRPr="00201E3B">
        <w:tab/>
        <w:t>if identity hiding is required, the CMC shall perform the confidentiality protection procedures and integrity protection procedures defined in 3GPP TS 24.379 [9] for MC client; and</w:t>
      </w:r>
    </w:p>
    <w:p w14:paraId="0287C1AC" w14:textId="77777777" w:rsidR="000C70BA" w:rsidRPr="00201E3B" w:rsidRDefault="000C70BA" w:rsidP="000C70BA">
      <w:pPr>
        <w:pStyle w:val="B1"/>
      </w:pPr>
      <w:r w:rsidRPr="00201E3B">
        <w:t>2)</w:t>
      </w:r>
      <w:r w:rsidRPr="00201E3B">
        <w:tab/>
        <w:t>shall handle the SIP NOTIFY request according to IETF RFC 5875 [11].</w:t>
      </w:r>
    </w:p>
    <w:p w14:paraId="2D1D85F4" w14:textId="77777777" w:rsidR="000C70BA" w:rsidRPr="00201E3B" w:rsidRDefault="000C70BA" w:rsidP="000C70BA">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201E3B" w:rsidRDefault="000C70BA" w:rsidP="000C70BA">
      <w:pPr>
        <w:pStyle w:val="B1"/>
      </w:pPr>
      <w:r w:rsidRPr="00201E3B">
        <w:t>a)</w:t>
      </w:r>
      <w:r w:rsidRPr="00201E3B">
        <w:tab/>
        <w:t>if direct subscription is used, shall set the Request URI to a SIP URI containing:</w:t>
      </w:r>
    </w:p>
    <w:p w14:paraId="419DE3D8" w14:textId="77777777" w:rsidR="000C70BA" w:rsidRPr="00201E3B" w:rsidRDefault="000C70BA" w:rsidP="000C70BA">
      <w:pPr>
        <w:pStyle w:val="B2"/>
      </w:pPr>
      <w:r w:rsidRPr="00201E3B">
        <w:t>1)</w:t>
      </w:r>
      <w:r w:rsidRPr="00201E3B">
        <w:tab/>
        <w:t>the base URI being equal to the "CMSXCAPRootURI" configured in the CMC as per 3GPP TS 24.483 [4]; and</w:t>
      </w:r>
    </w:p>
    <w:p w14:paraId="613AB8AC" w14:textId="77777777" w:rsidR="000C70BA" w:rsidRPr="00201E3B" w:rsidRDefault="000C70BA" w:rsidP="000C70BA">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24CB8B35"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FA8393C"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53AF6051"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0A0EF073" w14:textId="77777777" w:rsidR="000C70BA" w:rsidRPr="00201E3B" w:rsidRDefault="000C70BA" w:rsidP="000C70BA">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A2B2A44" w14:textId="77777777" w:rsidR="000C70BA" w:rsidRPr="00201E3B" w:rsidRDefault="000C70BA" w:rsidP="000C70BA">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5015F46" w14:textId="77777777" w:rsidR="000C70BA" w:rsidRPr="00201E3B" w:rsidRDefault="000C70BA" w:rsidP="000C70BA">
      <w:r w:rsidRPr="00201E3B">
        <w:t>[TS 24.481, clauses 6.2.2.2]</w:t>
      </w:r>
    </w:p>
    <w:p w14:paraId="00B0E1EA" w14:textId="77777777" w:rsidR="000C70BA" w:rsidRPr="00201E3B" w:rsidRDefault="000C70BA" w:rsidP="000C70BA">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1CD78D8D" w14:textId="77777777" w:rsidR="000C70BA" w:rsidRPr="00201E3B" w:rsidRDefault="000C70BA" w:rsidP="000C70BA">
      <w:pPr>
        <w:rPr>
          <w:lang w:eastAsia="x-none"/>
        </w:rPr>
      </w:pPr>
      <w:r w:rsidRPr="00201E3B">
        <w:t>[TS 24.481, clauses 6.2.3]</w:t>
      </w:r>
    </w:p>
    <w:p w14:paraId="145E0EE7" w14:textId="77777777" w:rsidR="000C70BA" w:rsidRPr="00201E3B" w:rsidRDefault="000C70BA" w:rsidP="000C70BA">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776E6721" w14:textId="77777777" w:rsidR="000C70BA" w:rsidRPr="00201E3B" w:rsidRDefault="000C70BA" w:rsidP="000C70BA">
      <w:r w:rsidRPr="00201E3B">
        <w:t>The GMC shall perform the procedures in subclause 6.2.2 specified for GC.</w:t>
      </w:r>
    </w:p>
    <w:p w14:paraId="61774FD0" w14:textId="77777777" w:rsidR="000C70BA" w:rsidRPr="00201E3B" w:rsidRDefault="000C70BA" w:rsidP="000C70BA">
      <w:r w:rsidRPr="00201E3B">
        <w:lastRenderedPageBreak/>
        <w:t>[TS 24.481, clauses 6.3.3.2.1]</w:t>
      </w:r>
    </w:p>
    <w:p w14:paraId="393DD9AC" w14:textId="77777777" w:rsidR="000C70BA" w:rsidRPr="00201E3B" w:rsidRDefault="000C70BA" w:rsidP="000C70BA">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14D45FAC" w14:textId="77777777" w:rsidR="000C70BA" w:rsidRPr="00201E3B" w:rsidRDefault="000C70BA" w:rsidP="000C70BA">
      <w:r w:rsidRPr="00201E3B">
        <w:t>[TS 24.481, clauses 6.3.3.2.2]</w:t>
      </w:r>
    </w:p>
    <w:p w14:paraId="32670833" w14:textId="77777777" w:rsidR="000C70BA" w:rsidRPr="00201E3B" w:rsidRDefault="000C70BA" w:rsidP="000C70BA">
      <w:r w:rsidRPr="00201E3B">
        <w:t>In order to retrieve a group document, a GMC shall perform the procedures in subclause 6.3.3.2.1 specified for GC.</w:t>
      </w:r>
    </w:p>
    <w:p w14:paraId="35B267A4" w14:textId="77777777" w:rsidR="000C70BA" w:rsidRPr="00201E3B" w:rsidRDefault="000C70BA" w:rsidP="000C70BA">
      <w:r w:rsidRPr="00201E3B">
        <w:t>[TS 24.481, clauses 6.3.13.2.1]</w:t>
      </w:r>
    </w:p>
    <w:p w14:paraId="183ED3A0" w14:textId="77777777" w:rsidR="000C70BA" w:rsidRPr="00201E3B" w:rsidRDefault="000C70BA" w:rsidP="000C70BA">
      <w:r w:rsidRPr="00201E3B">
        <w:t>In order to subscribe to notification of changes of:</w:t>
      </w:r>
    </w:p>
    <w:p w14:paraId="3D495AD2" w14:textId="77777777" w:rsidR="000C70BA" w:rsidRPr="00201E3B" w:rsidRDefault="000C70BA" w:rsidP="000C70BA">
      <w:pPr>
        <w:pStyle w:val="B1"/>
      </w:pPr>
      <w:r w:rsidRPr="00201E3B">
        <w:t>a)</w:t>
      </w:r>
      <w:r w:rsidRPr="00201E3B">
        <w:tab/>
        <w:t>one or more MCVideo group documents of MCVideo groups identified by MCVideo group IDs;</w:t>
      </w:r>
    </w:p>
    <w:p w14:paraId="422DFEE2" w14:textId="77777777" w:rsidR="000C70BA" w:rsidRPr="00201E3B" w:rsidRDefault="000C70BA" w:rsidP="000C70BA">
      <w:pPr>
        <w:pStyle w:val="B1"/>
      </w:pPr>
      <w:r w:rsidRPr="00201E3B">
        <w:t>…</w:t>
      </w:r>
    </w:p>
    <w:p w14:paraId="799800B6" w14:textId="77777777" w:rsidR="000C70BA" w:rsidRPr="00201E3B" w:rsidRDefault="000C70BA" w:rsidP="000C70BA">
      <w:r w:rsidRPr="00201E3B">
        <w:t>a GMC shall send an initial SIP SUBSCRIBE request to the network according to the UE originating procedures specified in 3GPP TS 24.229 [12] and IETF RFC 5875 [13]. In the initial SIP SUBSCRIBE request, the GMC:</w:t>
      </w:r>
    </w:p>
    <w:p w14:paraId="57603370" w14:textId="77777777" w:rsidR="000C70BA" w:rsidRPr="00201E3B" w:rsidRDefault="000C70BA" w:rsidP="000C70BA">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0A22A21" w14:textId="77777777" w:rsidR="000C70BA" w:rsidRPr="00201E3B" w:rsidRDefault="000C70BA" w:rsidP="000C70BA">
      <w:pPr>
        <w:pStyle w:val="B2"/>
      </w:pPr>
      <w:r w:rsidRPr="00201E3B">
        <w:t>1)</w:t>
      </w:r>
      <w:r w:rsidRPr="00201E3B">
        <w:tab/>
        <w:t>contains a relative path reference:</w:t>
      </w:r>
    </w:p>
    <w:p w14:paraId="0836F0AF" w14:textId="77777777" w:rsidR="000C70BA" w:rsidRPr="00201E3B" w:rsidRDefault="000C70BA" w:rsidP="000C70BA">
      <w:pPr>
        <w:pStyle w:val="B3"/>
      </w:pPr>
      <w:r w:rsidRPr="00201E3B">
        <w:t>A)</w:t>
      </w:r>
      <w:r w:rsidRPr="00201E3B">
        <w:tab/>
        <w:t>with the base URI being equal to the XCAP root URI configured in the GMC; and</w:t>
      </w:r>
    </w:p>
    <w:p w14:paraId="3EBC21FF" w14:textId="77777777" w:rsidR="000C70BA" w:rsidRPr="00201E3B" w:rsidRDefault="000C70BA" w:rsidP="000C70BA">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527104DC" w14:textId="77777777" w:rsidR="000C70BA" w:rsidRPr="00201E3B" w:rsidRDefault="000C70BA" w:rsidP="000C70BA">
      <w:pPr>
        <w:pStyle w:val="B2"/>
      </w:pPr>
      <w:r w:rsidRPr="00201E3B">
        <w:t>...</w:t>
      </w:r>
    </w:p>
    <w:p w14:paraId="54D441DD" w14:textId="77777777" w:rsidR="000C70BA" w:rsidRPr="00201E3B" w:rsidRDefault="000C70BA" w:rsidP="000C70BA">
      <w:pPr>
        <w:pStyle w:val="B1"/>
      </w:pPr>
      <w:r w:rsidRPr="00201E3B">
        <w:t>b)</w:t>
      </w:r>
      <w:r w:rsidRPr="00201E3B">
        <w:tab/>
        <w:t>shall set the Request-URI to the configured public service identity for performing subscription proxy function of the GMS;</w:t>
      </w:r>
    </w:p>
    <w:p w14:paraId="6DEFA23C"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1D2FC7AB" w14:textId="77777777" w:rsidR="000C70BA" w:rsidRPr="00201E3B" w:rsidRDefault="000C70BA" w:rsidP="000C70BA">
      <w:pPr>
        <w:pStyle w:val="B1"/>
      </w:pPr>
      <w:r w:rsidRPr="00201E3B">
        <w:t>d)</w:t>
      </w:r>
      <w:r w:rsidRPr="00201E3B">
        <w:tab/>
        <w:t>if identity hiding is required:</w:t>
      </w:r>
    </w:p>
    <w:p w14:paraId="4D0BA5F0" w14:textId="77777777" w:rsidR="000C70BA" w:rsidRPr="00201E3B" w:rsidRDefault="000C70BA" w:rsidP="000C70BA">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52E9D894" w14:textId="77777777" w:rsidR="000C70BA" w:rsidRPr="00201E3B" w:rsidRDefault="000C70BA" w:rsidP="000C70BA">
      <w:pPr>
        <w:pStyle w:val="B2"/>
      </w:pPr>
      <w:r w:rsidRPr="00201E3B">
        <w:t>2)</w:t>
      </w:r>
      <w:r w:rsidRPr="00201E3B">
        <w:tab/>
        <w:t>shall include an application/mikey MIME body with the CSK as specified in 3GPP TS 24.379 [5];</w:t>
      </w:r>
    </w:p>
    <w:p w14:paraId="70269149" w14:textId="77777777" w:rsidR="000C70BA" w:rsidRPr="00201E3B" w:rsidRDefault="000C70BA" w:rsidP="000C70BA">
      <w:pPr>
        <w:pStyle w:val="B1"/>
      </w:pPr>
      <w:r w:rsidRPr="00201E3B">
        <w:t>e)</w:t>
      </w:r>
      <w:r w:rsidRPr="00201E3B">
        <w:tab/>
        <w:t>shall include the ICSI value "urn:urn-7:3gpp-service.ims.icsi.mcptt" (coded as specified in 3GPP TS 24.229 [12]), in a P-Preferred-Service header field according to IETF RFC 6050 [14]; and</w:t>
      </w:r>
    </w:p>
    <w:p w14:paraId="12A09076"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4D2CAEC" w14:textId="77777777" w:rsidR="000C70BA" w:rsidRPr="00201E3B" w:rsidRDefault="000C70BA" w:rsidP="000C70BA">
      <w:r w:rsidRPr="00201E3B">
        <w:t>Upon receiving a SIP NOTIFY request associated with a subscription created as result of the sent initial SIP SUBSCRIBE request:</w:t>
      </w:r>
    </w:p>
    <w:p w14:paraId="15BF813A" w14:textId="77777777" w:rsidR="000C70BA" w:rsidRPr="00201E3B" w:rsidRDefault="000C70BA" w:rsidP="000C70BA">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6ECD381A" w14:textId="77777777" w:rsidR="000C70BA" w:rsidRPr="00201E3B" w:rsidRDefault="000C70BA" w:rsidP="000C70BA">
      <w:pPr>
        <w:pStyle w:val="B1"/>
      </w:pPr>
      <w:r w:rsidRPr="00201E3B">
        <w:t>2)</w:t>
      </w:r>
      <w:r w:rsidRPr="00201E3B">
        <w:tab/>
        <w:t>shall handle the SIP NOTIFY request according to IETF RFC 5875 [13].</w:t>
      </w:r>
    </w:p>
    <w:p w14:paraId="51EE39D3" w14:textId="77777777" w:rsidR="000C70BA" w:rsidRPr="00201E3B" w:rsidRDefault="000C70BA" w:rsidP="000C70BA">
      <w:r w:rsidRPr="00201E3B">
        <w:t>[TS 24.281, clause 7.2.1]</w:t>
      </w:r>
    </w:p>
    <w:p w14:paraId="3B2D4193" w14:textId="77777777" w:rsidR="000C70BA" w:rsidRPr="00201E3B" w:rsidRDefault="000C70BA" w:rsidP="000C70BA">
      <w:r w:rsidRPr="00201E3B">
        <w:t>When the MCVideo client performs SIP registration for service authorization the MCVideo client shall perform the registration procedures as specified in 3GPP TS 24.229 [11].</w:t>
      </w:r>
    </w:p>
    <w:p w14:paraId="523969C9" w14:textId="77777777" w:rsidR="000C70BA" w:rsidRPr="00201E3B" w:rsidRDefault="000C70BA" w:rsidP="000C70BA">
      <w:r w:rsidRPr="00201E3B">
        <w:lastRenderedPageBreak/>
        <w:t>The MCVideo client shall include the following media feature tags in the Contact header field of the SIP REGISTER request:</w:t>
      </w:r>
    </w:p>
    <w:p w14:paraId="7F9C257F" w14:textId="77777777" w:rsidR="000C70BA" w:rsidRPr="00201E3B" w:rsidRDefault="000C70BA" w:rsidP="000C70BA">
      <w:pPr>
        <w:pStyle w:val="B1"/>
      </w:pPr>
      <w:r w:rsidRPr="00201E3B">
        <w:t>1)</w:t>
      </w:r>
      <w:r w:rsidRPr="00201E3B">
        <w:tab/>
        <w:t>the g.3gpp.mcvideo media feature tag; and</w:t>
      </w:r>
    </w:p>
    <w:p w14:paraId="24578568" w14:textId="77777777" w:rsidR="000C70BA" w:rsidRPr="00201E3B" w:rsidRDefault="000C70BA" w:rsidP="000C70BA">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4CA59B75" w14:textId="77777777" w:rsidR="000C70BA" w:rsidRPr="00201E3B" w:rsidRDefault="000C70BA" w:rsidP="000C70BA">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0849A595" w14:textId="77777777" w:rsidR="000C70BA" w:rsidRPr="00201E3B" w:rsidRDefault="000C70BA" w:rsidP="000C70BA">
      <w:r w:rsidRPr="00201E3B">
        <w:t>If the MCVideo client, upon performing SIP registration:</w:t>
      </w:r>
    </w:p>
    <w:p w14:paraId="0C6202F3"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2717D223" w14:textId="77777777" w:rsidR="000C70BA" w:rsidRPr="00201E3B" w:rsidRDefault="000C70BA" w:rsidP="000C70BA">
      <w:pPr>
        <w:pStyle w:val="B1"/>
      </w:pPr>
      <w:r w:rsidRPr="00201E3B">
        <w:t>2)</w:t>
      </w:r>
      <w:r w:rsidRPr="00201E3B">
        <w:tab/>
        <w:t>has available an access-token;</w:t>
      </w:r>
    </w:p>
    <w:p w14:paraId="57E5427C" w14:textId="77777777" w:rsidR="000C70BA" w:rsidRPr="00201E3B" w:rsidRDefault="000C70BA" w:rsidP="000C70BA">
      <w:pPr>
        <w:pStyle w:val="B1"/>
      </w:pPr>
      <w:r w:rsidRPr="00201E3B">
        <w:t>3)</w:t>
      </w:r>
      <w:r w:rsidRPr="00201E3B">
        <w:tab/>
        <w:t>based on implementation decides to use SIP REGISTER for service authorization;</w:t>
      </w:r>
    </w:p>
    <w:p w14:paraId="11346A9D" w14:textId="77777777" w:rsidR="000C70BA" w:rsidRPr="00201E3B" w:rsidRDefault="000C70BA" w:rsidP="000C70BA">
      <w:pPr>
        <w:pStyle w:val="B1"/>
      </w:pPr>
      <w:r w:rsidRPr="00201E3B">
        <w:t>4)</w:t>
      </w:r>
      <w:r w:rsidRPr="00201E3B">
        <w:tab/>
        <w:t>confidentiality protection is disabled as specified in subclause 6.6.2.3.1; and</w:t>
      </w:r>
    </w:p>
    <w:p w14:paraId="22EABB2A" w14:textId="77777777" w:rsidR="000C70BA" w:rsidRPr="00201E3B" w:rsidRDefault="000C70BA" w:rsidP="000C70BA">
      <w:pPr>
        <w:pStyle w:val="B1"/>
      </w:pPr>
      <w:r w:rsidRPr="00201E3B">
        <w:t>5)</w:t>
      </w:r>
      <w:r w:rsidRPr="00201E3B">
        <w:tab/>
        <w:t>integrity protection is disabled as specified in subclause 6.6.3.3.1;</w:t>
      </w:r>
    </w:p>
    <w:p w14:paraId="221B0197" w14:textId="77777777" w:rsidR="000C70BA" w:rsidRPr="00201E3B" w:rsidRDefault="000C70BA" w:rsidP="000C70BA">
      <w:r w:rsidRPr="00201E3B">
        <w:t>then the MCVideo client shall include in the SIP REGISTER request an application/vnd.3gpp.mcvideo-info+xml MIME body as defined in Annex F.1 with:</w:t>
      </w:r>
    </w:p>
    <w:p w14:paraId="0118D4B4" w14:textId="77777777" w:rsidR="000C70BA" w:rsidRPr="00201E3B" w:rsidRDefault="000C70BA" w:rsidP="000C70BA">
      <w:pPr>
        <w:pStyle w:val="B1"/>
      </w:pPr>
      <w:r w:rsidRPr="00201E3B">
        <w:t>1)</w:t>
      </w:r>
      <w:r w:rsidRPr="00201E3B">
        <w:tab/>
        <w:t>the &lt;mcvideo-access-token&gt; element set to the value of the access token received during the user authentication procedures; and</w:t>
      </w:r>
    </w:p>
    <w:p w14:paraId="30A49E83" w14:textId="77777777" w:rsidR="000C70BA" w:rsidRPr="00201E3B" w:rsidRDefault="000C70BA" w:rsidP="000C70BA">
      <w:pPr>
        <w:pStyle w:val="B1"/>
      </w:pPr>
      <w:r w:rsidRPr="00201E3B">
        <w:t>2)</w:t>
      </w:r>
      <w:r w:rsidRPr="00201E3B">
        <w:tab/>
        <w:t>the &lt;mcvideo-client-id&gt; element set to the value of the MCVideo client ID of the originating MCVideo client.</w:t>
      </w:r>
    </w:p>
    <w:p w14:paraId="3661C602" w14:textId="77777777" w:rsidR="000C70BA" w:rsidRPr="00201E3B" w:rsidRDefault="000C70BA" w:rsidP="000C70BA">
      <w:pPr>
        <w:pStyle w:val="NO"/>
      </w:pPr>
      <w:r w:rsidRPr="00201E3B">
        <w:t>NOTE 2:</w:t>
      </w:r>
      <w:r w:rsidRPr="00201E3B">
        <w:tab/>
        <w:t>the access-token contains the MCVideo ID of the user.</w:t>
      </w:r>
    </w:p>
    <w:p w14:paraId="5FF60577" w14:textId="77777777" w:rsidR="000C70BA" w:rsidRPr="00201E3B" w:rsidRDefault="000C70BA" w:rsidP="000C70BA">
      <w:r w:rsidRPr="00201E3B">
        <w:t>If the MCVideo client, upon performing SIP registration:</w:t>
      </w:r>
    </w:p>
    <w:p w14:paraId="7C3C9A5E"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3BFAF6D1" w14:textId="77777777" w:rsidR="000C70BA" w:rsidRPr="00201E3B" w:rsidRDefault="000C70BA" w:rsidP="000C70BA">
      <w:pPr>
        <w:pStyle w:val="B1"/>
      </w:pPr>
      <w:r w:rsidRPr="00201E3B">
        <w:t>2)</w:t>
      </w:r>
      <w:r w:rsidRPr="00201E3B">
        <w:tab/>
        <w:t>has an available access-token;</w:t>
      </w:r>
    </w:p>
    <w:p w14:paraId="25DB94B5" w14:textId="77777777" w:rsidR="000C70BA" w:rsidRPr="00201E3B" w:rsidRDefault="000C70BA" w:rsidP="000C70BA">
      <w:pPr>
        <w:pStyle w:val="B1"/>
      </w:pPr>
      <w:r w:rsidRPr="00201E3B">
        <w:t>3)</w:t>
      </w:r>
      <w:r w:rsidRPr="00201E3B">
        <w:tab/>
        <w:t>based on implementation decides to use SIP REGISTER for service authorization; and</w:t>
      </w:r>
    </w:p>
    <w:p w14:paraId="73E4A2FE" w14:textId="77777777" w:rsidR="000C70BA" w:rsidRPr="00201E3B" w:rsidRDefault="000C70BA" w:rsidP="000C70BA">
      <w:pPr>
        <w:pStyle w:val="B1"/>
      </w:pPr>
      <w:r w:rsidRPr="00201E3B">
        <w:t>4)</w:t>
      </w:r>
      <w:r w:rsidRPr="00201E3B">
        <w:tab/>
        <w:t>either confidentiality protection is enabled as specified in subclause 6.6.2.3.1 or integrity protection is enabled as specified in subclause 6.6.3.3.1;</w:t>
      </w:r>
    </w:p>
    <w:p w14:paraId="254DCFCE" w14:textId="77777777" w:rsidR="000C70BA" w:rsidRPr="00201E3B" w:rsidRDefault="000C70BA" w:rsidP="000C70BA">
      <w:r w:rsidRPr="00201E3B">
        <w:t>then the MCVideo client:</w:t>
      </w:r>
    </w:p>
    <w:p w14:paraId="3529CA1C" w14:textId="77777777" w:rsidR="000C70BA" w:rsidRPr="00201E3B" w:rsidRDefault="000C70BA" w:rsidP="000C70BA">
      <w:pPr>
        <w:pStyle w:val="B1"/>
      </w:pPr>
      <w:r w:rsidRPr="00201E3B">
        <w:t>1)</w:t>
      </w:r>
      <w:r w:rsidRPr="00201E3B">
        <w:tab/>
        <w:t>shall include an application/mikey MIME body with the CSK as MIKEY-SAKKE I_MESSAGE as specified in 3GPP TS 33.180 [8] in the body of the SIP REGISTER request;</w:t>
      </w:r>
    </w:p>
    <w:p w14:paraId="1F3B5776" w14:textId="77777777" w:rsidR="000C70BA" w:rsidRPr="00201E3B" w:rsidRDefault="000C70BA" w:rsidP="000C70BA">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201E3B" w:rsidRDefault="000C70BA" w:rsidP="000C70BA">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628A324" w14:textId="77777777" w:rsidR="000C70BA" w:rsidRPr="00201E3B" w:rsidRDefault="000C70BA" w:rsidP="000C70BA">
      <w:pPr>
        <w:pStyle w:val="B2"/>
      </w:pPr>
      <w:r w:rsidRPr="00201E3B">
        <w:t>b)</w:t>
      </w:r>
      <w:r w:rsidRPr="00201E3B">
        <w:tab/>
        <w:t>shall encrypt the MCVideo client ID of the originating MCVideo client and include the &lt;mcvideo-client-id&gt; element set to the encrypted MCVideo client ID;</w:t>
      </w:r>
    </w:p>
    <w:p w14:paraId="50076CA0"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defined in Annex F.1 with:</w:t>
      </w:r>
    </w:p>
    <w:p w14:paraId="47DF1A14" w14:textId="77777777" w:rsidR="000C70BA" w:rsidRPr="00201E3B" w:rsidRDefault="000C70BA" w:rsidP="000C70BA">
      <w:pPr>
        <w:pStyle w:val="B2"/>
      </w:pPr>
      <w:r w:rsidRPr="00201E3B">
        <w:t>a)</w:t>
      </w:r>
      <w:r w:rsidRPr="00201E3B">
        <w:tab/>
        <w:t>the &lt;mcvideo-access-token&gt; element set to the value of the access token received during the user authentication procedures; and</w:t>
      </w:r>
    </w:p>
    <w:p w14:paraId="54F856F1" w14:textId="77777777" w:rsidR="000C70BA" w:rsidRPr="00201E3B" w:rsidRDefault="000C70BA" w:rsidP="000C70BA">
      <w:pPr>
        <w:pStyle w:val="B2"/>
      </w:pPr>
      <w:r w:rsidRPr="00201E3B">
        <w:t>b)</w:t>
      </w:r>
      <w:r w:rsidRPr="00201E3B">
        <w:tab/>
        <w:t>the &lt;mcvideo-client-id&gt; element set to the value of the MCVideo client ID of the originating MCVideo client; and</w:t>
      </w:r>
    </w:p>
    <w:p w14:paraId="562C480C" w14:textId="77777777" w:rsidR="000C70BA" w:rsidRPr="00201E3B" w:rsidRDefault="000C70BA" w:rsidP="000C70BA">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201E3B" w:rsidRDefault="000C70BA" w:rsidP="000C70BA">
      <w:r w:rsidRPr="00201E3B">
        <w:t>[TS 24.281, clause 7.2.1A]</w:t>
      </w:r>
    </w:p>
    <w:p w14:paraId="2E0E4B2A" w14:textId="77777777" w:rsidR="000C70BA" w:rsidRPr="00201E3B" w:rsidRDefault="000C70BA" w:rsidP="000C70BA">
      <w:r w:rsidRPr="00201E3B">
        <w:t>This procedure is only referenced from other procedures.</w:t>
      </w:r>
    </w:p>
    <w:p w14:paraId="75666930" w14:textId="77777777" w:rsidR="000C70BA" w:rsidRPr="00201E3B" w:rsidRDefault="000C70BA" w:rsidP="000C70BA">
      <w:r w:rsidRPr="00201E3B">
        <w:t>When populating the SIP PUBLISH request, the MCVideo client shall:</w:t>
      </w:r>
    </w:p>
    <w:p w14:paraId="74DE5BF5"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117ABA39" w14:textId="77777777" w:rsidR="000C70BA" w:rsidRPr="00201E3B" w:rsidRDefault="000C70BA" w:rsidP="000C70BA">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C46C5B2" w14:textId="77777777" w:rsidR="000C70BA" w:rsidRPr="00201E3B" w:rsidRDefault="000C70BA" w:rsidP="000C70BA">
      <w:pPr>
        <w:pStyle w:val="B1"/>
        <w:rPr>
          <w:rFonts w:eastAsia="SimSun"/>
        </w:rPr>
      </w:pPr>
      <w:r w:rsidRPr="00201E3B">
        <w:rPr>
          <w:rFonts w:eastAsia="SimSun"/>
        </w:rPr>
        <w:t>3)</w:t>
      </w:r>
      <w:r w:rsidRPr="00201E3B">
        <w:rPr>
          <w:rFonts w:eastAsia="SimSun"/>
        </w:rPr>
        <w:tab/>
        <w:t>shall set the Event header field to the "poc-settings" value; and</w:t>
      </w:r>
    </w:p>
    <w:p w14:paraId="321AFEDA"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50AFCC15" w14:textId="77777777" w:rsidR="000C70BA" w:rsidRPr="00201E3B" w:rsidRDefault="000C70BA" w:rsidP="000C70BA">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3352823" w14:textId="77777777" w:rsidR="000C70BA" w:rsidRPr="00201E3B" w:rsidRDefault="000C70BA" w:rsidP="000C70BA">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201E3B" w:rsidRDefault="000C70BA" w:rsidP="000C70BA">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32D29D9E" w14:textId="77777777" w:rsidR="000C70BA" w:rsidRPr="00201E3B" w:rsidRDefault="000C70BA" w:rsidP="000C70BA">
      <w:r w:rsidRPr="00201E3B">
        <w:t>[TS 24.281, clause 7.2.2]</w:t>
      </w:r>
    </w:p>
    <w:p w14:paraId="54F58E37" w14:textId="77777777" w:rsidR="000C70BA" w:rsidRPr="00201E3B" w:rsidRDefault="000C70BA" w:rsidP="000C70BA">
      <w:r w:rsidRPr="00201E3B">
        <w:t>If based on implementation the MCVideo client decides to use SIP PUBLISH for MCVideo server settings to also perform service authorization and</w:t>
      </w:r>
    </w:p>
    <w:p w14:paraId="6B5DA952" w14:textId="77777777" w:rsidR="000C70BA" w:rsidRPr="00201E3B" w:rsidRDefault="000C70BA" w:rsidP="000C70BA">
      <w:pPr>
        <w:pStyle w:val="B1"/>
      </w:pPr>
      <w:r w:rsidRPr="00201E3B">
        <w:t>1)</w:t>
      </w:r>
      <w:r w:rsidRPr="00201E3B">
        <w:tab/>
        <w:t>has successfully finished the user authentication procedure as described in 3GPP TS 24.482 [52]; and</w:t>
      </w:r>
    </w:p>
    <w:p w14:paraId="0335AAB9" w14:textId="77777777" w:rsidR="000C70BA" w:rsidRPr="00201E3B" w:rsidRDefault="000C70BA" w:rsidP="000C70BA">
      <w:pPr>
        <w:pStyle w:val="B1"/>
      </w:pPr>
      <w:r w:rsidRPr="00201E3B">
        <w:t>2)</w:t>
      </w:r>
      <w:r w:rsidRPr="00201E3B">
        <w:tab/>
        <w:t>has available an access-token;</w:t>
      </w:r>
    </w:p>
    <w:p w14:paraId="3CE33F78" w14:textId="77777777" w:rsidR="000C70BA" w:rsidRPr="00201E3B" w:rsidRDefault="000C70BA" w:rsidP="000C70BA">
      <w:r w:rsidRPr="00201E3B">
        <w:t>then the MCVideo client:</w:t>
      </w:r>
    </w:p>
    <w:p w14:paraId="7506A447" w14:textId="77777777" w:rsidR="000C70BA" w:rsidRPr="00201E3B" w:rsidRDefault="000C70BA" w:rsidP="000C70BA">
      <w:pPr>
        <w:pStyle w:val="B1"/>
      </w:pPr>
      <w:r w:rsidRPr="00201E3B">
        <w:t>1)</w:t>
      </w:r>
      <w:r w:rsidRPr="00201E3B">
        <w:tab/>
        <w:t>shall perform the procedures in subclause 7.2.1A;</w:t>
      </w:r>
    </w:p>
    <w:p w14:paraId="1AD925CA" w14:textId="77777777" w:rsidR="000C70BA" w:rsidRPr="00201E3B" w:rsidRDefault="000C70BA" w:rsidP="000C70BA">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201E3B" w:rsidRDefault="000C70BA" w:rsidP="000C70BA">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201E3B" w:rsidRDefault="000C70BA" w:rsidP="000C70BA">
      <w:pPr>
        <w:pStyle w:val="B1"/>
      </w:pPr>
      <w:r w:rsidRPr="00201E3B">
        <w:t>4)</w:t>
      </w:r>
      <w:r w:rsidRPr="00201E3B">
        <w:tab/>
        <w:t>if confidentiality protection is enabled as specified in subclause 6.6.2.3.1, shall include in the body of the SIP PUBLISH request an application/vnd.3gpp.mcvideo-info+xml MIME body with:</w:t>
      </w:r>
    </w:p>
    <w:p w14:paraId="09E76A50" w14:textId="77777777" w:rsidR="000C70BA" w:rsidRPr="00201E3B" w:rsidRDefault="000C70BA" w:rsidP="000C70BA">
      <w:pPr>
        <w:pStyle w:val="B2"/>
      </w:pPr>
      <w:r w:rsidRPr="00201E3B">
        <w:t>a)</w:t>
      </w:r>
      <w:r w:rsidRPr="00201E3B">
        <w:tab/>
        <w:t>the &lt;mcvideo-access-token&gt; element set to the received access-token encrypted using the CSK, as specified in subclause 6.6.2.3.3; and</w:t>
      </w:r>
    </w:p>
    <w:p w14:paraId="0DE63038"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52D48DD0" w14:textId="77777777" w:rsidR="000C70BA" w:rsidRPr="00201E3B" w:rsidRDefault="000C70BA" w:rsidP="000C70BA">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201E3B" w:rsidRDefault="000C70BA" w:rsidP="000C70BA">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2CA85203" w14:textId="77777777" w:rsidR="000C70BA" w:rsidRPr="00201E3B" w:rsidRDefault="000C70BA" w:rsidP="000C70BA">
      <w:pPr>
        <w:pStyle w:val="B2"/>
        <w:rPr>
          <w:rFonts w:eastAsia="SimSun"/>
        </w:rPr>
      </w:pPr>
      <w:r w:rsidRPr="00201E3B">
        <w:t>b)</w:t>
      </w:r>
      <w:r w:rsidRPr="00201E3B">
        <w:tab/>
        <w:t>the &lt;mcvideo-client-id&gt; element set to the value of the MCVideo client ID of the originating MCVideo client;</w:t>
      </w:r>
    </w:p>
    <w:p w14:paraId="505F02EC" w14:textId="77777777" w:rsidR="000C70BA" w:rsidRPr="00201E3B" w:rsidRDefault="000C70BA" w:rsidP="000C70BA">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67FFFCA9"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4F84F81C" w14:textId="77777777" w:rsidR="000C70BA" w:rsidRPr="00201E3B" w:rsidRDefault="000C70BA" w:rsidP="000C70BA">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1B572F53" w14:textId="77777777" w:rsidR="000C70BA" w:rsidRPr="00201E3B" w:rsidRDefault="000C70BA" w:rsidP="000C70BA">
      <w:r w:rsidRPr="00201E3B">
        <w:t>[TS 24.281, clause 7.2.3]</w:t>
      </w:r>
    </w:p>
    <w:p w14:paraId="7ABF3C3F" w14:textId="77777777" w:rsidR="000C70BA" w:rsidRPr="00201E3B" w:rsidRDefault="000C70BA" w:rsidP="000C70BA">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15772677" w14:textId="77777777" w:rsidR="000C70BA" w:rsidRPr="00201E3B" w:rsidRDefault="000C70BA" w:rsidP="000C70BA">
      <w:pPr>
        <w:pStyle w:val="B1"/>
      </w:pPr>
      <w:r w:rsidRPr="00201E3B">
        <w:t>1)</w:t>
      </w:r>
      <w:r w:rsidRPr="00201E3B">
        <w:tab/>
        <w:t>shall perform the procedures in subclause 7.2.1A;</w:t>
      </w:r>
    </w:p>
    <w:p w14:paraId="170B5429" w14:textId="77777777" w:rsidR="000C70BA" w:rsidRPr="00201E3B" w:rsidRDefault="000C70BA" w:rsidP="000C70BA">
      <w:pPr>
        <w:pStyle w:val="B1"/>
      </w:pPr>
      <w:r w:rsidRPr="00201E3B">
        <w:t>2)</w:t>
      </w:r>
      <w:r w:rsidRPr="00201E3B">
        <w:tab/>
        <w:t>if confidentiality protection is enabled as specified in subclause 6.6.2.3.1, shall include in the body of the SIP PUBLISH request, an application/vnd.3gpp.mcvideo-info+xml MIME body with:</w:t>
      </w:r>
    </w:p>
    <w:p w14:paraId="28A873D3" w14:textId="77777777" w:rsidR="000C70BA" w:rsidRPr="00201E3B" w:rsidRDefault="000C70BA" w:rsidP="000C70BA">
      <w:pPr>
        <w:pStyle w:val="B2"/>
      </w:pPr>
      <w:r w:rsidRPr="00201E3B">
        <w:t>a)</w:t>
      </w:r>
      <w:r w:rsidRPr="00201E3B">
        <w:tab/>
        <w:t>the &lt;mcvideo-request-uri&gt; element set to the targeted MCVideo ID encrypted using the CSK, as specified in subclause 6.6.2.3.3; and</w:t>
      </w:r>
    </w:p>
    <w:p w14:paraId="617031B4"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282FAE3E"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specified in Annex F.1 with:</w:t>
      </w:r>
    </w:p>
    <w:p w14:paraId="483C50EC" w14:textId="77777777" w:rsidR="000C70BA" w:rsidRPr="00201E3B" w:rsidRDefault="000C70BA" w:rsidP="000C70BA">
      <w:pPr>
        <w:pStyle w:val="B2"/>
      </w:pPr>
      <w:r w:rsidRPr="00201E3B">
        <w:t>a)</w:t>
      </w:r>
      <w:r w:rsidRPr="00201E3B">
        <w:tab/>
        <w:t>the &lt;mcvideo-request-uri&gt; set to the cleartext targeted MCVideo ID; and</w:t>
      </w:r>
    </w:p>
    <w:p w14:paraId="4CF943C0" w14:textId="77777777" w:rsidR="000C70BA" w:rsidRPr="00201E3B" w:rsidRDefault="000C70BA" w:rsidP="000C70BA">
      <w:pPr>
        <w:pStyle w:val="B2"/>
      </w:pPr>
      <w:r w:rsidRPr="00201E3B">
        <w:t>b)</w:t>
      </w:r>
      <w:r w:rsidRPr="00201E3B">
        <w:tab/>
        <w:t>the &lt;mcvideo-client-id&gt; element set to the value of the MCVideo client ID of the originating MCVideo client;</w:t>
      </w:r>
    </w:p>
    <w:p w14:paraId="11A90AAC"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1D0B2DDF"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578FAE3" w14:textId="77777777" w:rsidR="000C70BA" w:rsidRPr="00201E3B" w:rsidRDefault="000C70BA" w:rsidP="000C70BA">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088F2DCD" w14:textId="77777777" w:rsidR="000C70BA" w:rsidRPr="00201E3B" w:rsidRDefault="000C70BA" w:rsidP="000C70BA">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201E3B" w:rsidRDefault="000C70BA" w:rsidP="000C70BA">
      <w:r w:rsidRPr="00201E3B">
        <w:t>[TS 33.180, clause 6.1.2]</w:t>
      </w:r>
    </w:p>
    <w:p w14:paraId="6E147213" w14:textId="77777777" w:rsidR="000C70BA" w:rsidRPr="00201E3B" w:rsidRDefault="000C70BA" w:rsidP="000C70BA">
      <w:r w:rsidRPr="00201E3B">
        <w:rPr>
          <w:rFonts w:eastAsia="Malgun Gothic"/>
        </w:rPr>
        <w:lastRenderedPageBreak/>
        <w:t>The support of Transport Layer Security (TLS) on HTTP-1 is mandatory. The profile for TLS implementation and usage shall follow the provisions given in 3GPP TS 33.310 [5], annex E.</w:t>
      </w:r>
    </w:p>
    <w:p w14:paraId="2169237D" w14:textId="77777777" w:rsidR="000C70BA" w:rsidRPr="00201E3B" w:rsidRDefault="000C70BA" w:rsidP="000C70BA">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59832B21" w14:textId="77777777" w:rsidR="000C70BA" w:rsidRPr="00201E3B" w:rsidRDefault="000C70BA" w:rsidP="000C70BA">
      <w:pPr>
        <w:pStyle w:val="H6"/>
      </w:pPr>
      <w:bookmarkStart w:id="135" w:name="_Toc52787454"/>
      <w:bookmarkStart w:id="136" w:name="_Toc52787634"/>
      <w:bookmarkStart w:id="137" w:name="_Toc75906887"/>
      <w:bookmarkStart w:id="138" w:name="_Toc75907224"/>
      <w:r w:rsidRPr="00201E3B">
        <w:t>5.1.3</w:t>
      </w:r>
      <w:r w:rsidRPr="00201E3B">
        <w:tab/>
        <w:t>Test description</w:t>
      </w:r>
      <w:bookmarkEnd w:id="135"/>
      <w:bookmarkEnd w:id="136"/>
      <w:bookmarkEnd w:id="137"/>
      <w:bookmarkEnd w:id="138"/>
    </w:p>
    <w:p w14:paraId="181A7E16" w14:textId="77777777" w:rsidR="000C70BA" w:rsidRPr="00201E3B" w:rsidRDefault="000C70BA" w:rsidP="000C70BA">
      <w:pPr>
        <w:pStyle w:val="H6"/>
      </w:pPr>
      <w:bookmarkStart w:id="139" w:name="_Toc52787455"/>
      <w:bookmarkStart w:id="140" w:name="_Toc52787635"/>
      <w:bookmarkStart w:id="141" w:name="_Toc75906888"/>
      <w:bookmarkStart w:id="142" w:name="_Toc75907225"/>
      <w:r w:rsidRPr="00201E3B">
        <w:t>5.1.3.1</w:t>
      </w:r>
      <w:r w:rsidRPr="00201E3B">
        <w:tab/>
        <w:t>Pre-test conditions</w:t>
      </w:r>
      <w:bookmarkEnd w:id="139"/>
      <w:bookmarkEnd w:id="140"/>
      <w:bookmarkEnd w:id="141"/>
      <w:bookmarkEnd w:id="142"/>
    </w:p>
    <w:p w14:paraId="4B63D773" w14:textId="1C5D37D0" w:rsidR="000C70BA" w:rsidRPr="00201E3B" w:rsidRDefault="000C70BA" w:rsidP="000C70BA">
      <w:bookmarkStart w:id="143" w:name="_Hlk88146017"/>
      <w:r w:rsidRPr="00201E3B">
        <w:t xml:space="preserve">Same pre-test conditions as for MCPTT test case 5.1 (TS </w:t>
      </w:r>
      <w:r w:rsidR="00960759">
        <w:t>37.579</w:t>
      </w:r>
      <w:r w:rsidRPr="00201E3B">
        <w:t>-2 [24]) with the following exception(s):</w:t>
      </w:r>
    </w:p>
    <w:p w14:paraId="504D3F3A" w14:textId="77777777" w:rsidR="000C70BA" w:rsidRPr="00201E3B" w:rsidRDefault="000C70BA" w:rsidP="000C70BA">
      <w:pPr>
        <w:pStyle w:val="B1"/>
      </w:pPr>
      <w:r w:rsidRPr="00201E3B">
        <w:t>-</w:t>
      </w:r>
      <w:r w:rsidRPr="00201E3B">
        <w:tab/>
        <w:t>The term "MCPTT" is replaced with "MCVideo"</w:t>
      </w:r>
    </w:p>
    <w:p w14:paraId="3E7F75DA" w14:textId="77777777" w:rsidR="000C70BA" w:rsidRPr="00201E3B" w:rsidRDefault="000C70BA" w:rsidP="000C70BA">
      <w:pPr>
        <w:pStyle w:val="H6"/>
      </w:pPr>
      <w:bookmarkStart w:id="144" w:name="_Toc52787456"/>
      <w:bookmarkStart w:id="145" w:name="_Toc52787636"/>
      <w:bookmarkStart w:id="146" w:name="_Toc75906889"/>
      <w:bookmarkStart w:id="147" w:name="_Toc75907226"/>
      <w:bookmarkEnd w:id="143"/>
      <w:r w:rsidRPr="00201E3B">
        <w:t>5.1.3.2</w:t>
      </w:r>
      <w:r w:rsidRPr="00201E3B">
        <w:tab/>
        <w:t>Test procedure sequence</w:t>
      </w:r>
      <w:bookmarkEnd w:id="144"/>
      <w:bookmarkEnd w:id="145"/>
      <w:bookmarkEnd w:id="146"/>
      <w:bookmarkEnd w:id="147"/>
    </w:p>
    <w:p w14:paraId="3AD9079C" w14:textId="1B91372A" w:rsidR="000C70BA" w:rsidRPr="00201E3B" w:rsidRDefault="000C70BA" w:rsidP="000C70BA">
      <w:r w:rsidRPr="00201E3B">
        <w:t xml:space="preserve">Same test procedure sequence as for MCPTT test case 5.1 (TS </w:t>
      </w:r>
      <w:r w:rsidR="00960759">
        <w:t>37.579</w:t>
      </w:r>
      <w:r w:rsidRPr="00201E3B">
        <w:t>-2 [24]) with the following exception(s):</w:t>
      </w:r>
    </w:p>
    <w:p w14:paraId="3305B63A" w14:textId="77777777" w:rsidR="000C70BA" w:rsidRPr="00201E3B" w:rsidRDefault="000C70BA" w:rsidP="000C70BA">
      <w:pPr>
        <w:pStyle w:val="B1"/>
      </w:pPr>
      <w:r w:rsidRPr="00201E3B">
        <w:t>-</w:t>
      </w:r>
      <w:r w:rsidRPr="00201E3B">
        <w:tab/>
        <w:t>The term "MCPTT" is replaced with "MCVideo"</w:t>
      </w:r>
    </w:p>
    <w:p w14:paraId="7D2C9EA4" w14:textId="77777777" w:rsidR="000C70BA" w:rsidRPr="00201E3B" w:rsidRDefault="000C70BA" w:rsidP="000C70BA">
      <w:pPr>
        <w:pStyle w:val="H6"/>
        <w:rPr>
          <w:rStyle w:val="h4"/>
        </w:rPr>
      </w:pPr>
      <w:bookmarkStart w:id="148" w:name="_Toc52787457"/>
      <w:bookmarkStart w:id="149" w:name="_Toc52787637"/>
      <w:bookmarkStart w:id="150" w:name="_Toc75906890"/>
      <w:bookmarkStart w:id="151" w:name="_Toc75907227"/>
      <w:r w:rsidRPr="00201E3B">
        <w:rPr>
          <w:rStyle w:val="h4"/>
        </w:rPr>
        <w:t>5.1.3.3</w:t>
      </w:r>
      <w:r w:rsidRPr="00201E3B">
        <w:rPr>
          <w:rStyle w:val="h4"/>
        </w:rPr>
        <w:tab/>
        <w:t>Specific message contents</w:t>
      </w:r>
      <w:bookmarkEnd w:id="148"/>
      <w:bookmarkEnd w:id="149"/>
      <w:bookmarkEnd w:id="150"/>
      <w:bookmarkEnd w:id="151"/>
    </w:p>
    <w:p w14:paraId="33CEF609" w14:textId="25D8792E" w:rsidR="000C70BA" w:rsidRPr="00201E3B" w:rsidRDefault="000C70BA" w:rsidP="000C70BA">
      <w:bookmarkStart w:id="152" w:name="_Hlk88146075"/>
      <w:r w:rsidRPr="00201E3B">
        <w:t xml:space="preserve">Same specific message contents as for MCPTT test case 5.1 (TS </w:t>
      </w:r>
      <w:r w:rsidR="00960759">
        <w:t>37.579</w:t>
      </w:r>
      <w:r w:rsidRPr="00201E3B">
        <w:t>-2 [24]) with the following exception(s):</w:t>
      </w:r>
    </w:p>
    <w:p w14:paraId="25C185DF" w14:textId="77777777" w:rsidR="000C70BA" w:rsidRPr="00201E3B" w:rsidRDefault="000C70BA" w:rsidP="000C70BA">
      <w:pPr>
        <w:pStyle w:val="B1"/>
      </w:pPr>
      <w:r w:rsidRPr="00201E3B">
        <w:t>-</w:t>
      </w:r>
      <w:r w:rsidRPr="00201E3B">
        <w:tab/>
        <w:t>The term "MCPTT" is replaced with "MCVideo"</w:t>
      </w:r>
    </w:p>
    <w:p w14:paraId="0C39843F" w14:textId="77777777" w:rsidR="000C70BA" w:rsidRPr="00201E3B" w:rsidRDefault="000C70BA" w:rsidP="000C70BA">
      <w:pPr>
        <w:pStyle w:val="B1"/>
      </w:pPr>
      <w:r w:rsidRPr="00201E3B">
        <w:t>-</w:t>
      </w:r>
      <w:r w:rsidRPr="00201E3B">
        <w:tab/>
        <w:t>Condition MCVIDEO is used for all messages.</w:t>
      </w:r>
    </w:p>
    <w:p w14:paraId="15931C43" w14:textId="77777777" w:rsidR="000C70BA" w:rsidRPr="00201E3B"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180160939"/>
      <w:bookmarkEnd w:id="152"/>
      <w:r w:rsidRPr="00201E3B">
        <w:t>5.2</w:t>
      </w:r>
      <w:r w:rsidRPr="00201E3B">
        <w:tab/>
        <w:t>Configuration / Group Creation / Group ReGroup Creation / Group ReGroup Teardown</w:t>
      </w:r>
      <w:bookmarkEnd w:id="153"/>
      <w:bookmarkEnd w:id="154"/>
      <w:bookmarkEnd w:id="155"/>
      <w:bookmarkEnd w:id="156"/>
      <w:bookmarkEnd w:id="157"/>
      <w:bookmarkEnd w:id="158"/>
      <w:bookmarkEnd w:id="159"/>
      <w:bookmarkEnd w:id="160"/>
    </w:p>
    <w:p w14:paraId="47AFF2BB" w14:textId="77777777" w:rsidR="000C70BA" w:rsidRPr="00201E3B" w:rsidRDefault="000C70BA" w:rsidP="000C70BA">
      <w:pPr>
        <w:pStyle w:val="H6"/>
      </w:pPr>
      <w:bookmarkStart w:id="161" w:name="_Toc52787459"/>
      <w:bookmarkStart w:id="162" w:name="_Toc52787639"/>
      <w:bookmarkStart w:id="163" w:name="_Toc75906892"/>
      <w:bookmarkStart w:id="164" w:name="_Toc75907229"/>
      <w:r w:rsidRPr="00201E3B">
        <w:t>5.2.1</w:t>
      </w:r>
      <w:r w:rsidRPr="00201E3B">
        <w:tab/>
        <w:t>Test Purpose (TP)</w:t>
      </w:r>
      <w:bookmarkEnd w:id="161"/>
      <w:bookmarkEnd w:id="162"/>
      <w:bookmarkEnd w:id="163"/>
      <w:bookmarkEnd w:id="164"/>
    </w:p>
    <w:p w14:paraId="43FFD935" w14:textId="77777777" w:rsidR="000C70BA" w:rsidRPr="00201E3B" w:rsidRDefault="000C70BA" w:rsidP="000C70BA">
      <w:pPr>
        <w:pStyle w:val="H6"/>
      </w:pPr>
      <w:bookmarkStart w:id="165" w:name="_Toc52787460"/>
      <w:bookmarkStart w:id="166" w:name="_Toc52787640"/>
      <w:bookmarkStart w:id="167" w:name="_Toc75906893"/>
      <w:bookmarkStart w:id="168" w:name="_Toc75907230"/>
      <w:r w:rsidRPr="00201E3B">
        <w:t>(1)</w:t>
      </w:r>
      <w:bookmarkEnd w:id="165"/>
      <w:bookmarkEnd w:id="166"/>
      <w:bookmarkEnd w:id="167"/>
      <w:bookmarkEnd w:id="168"/>
    </w:p>
    <w:p w14:paraId="493CA7F6" w14:textId="77777777" w:rsidR="000C70BA" w:rsidRPr="00201E3B" w:rsidRDefault="000C70BA" w:rsidP="000C70BA">
      <w:pPr>
        <w:pStyle w:val="PL"/>
      </w:pPr>
      <w:r w:rsidRPr="00201E3B">
        <w:rPr>
          <w:b/>
        </w:rPr>
        <w:t>with</w:t>
      </w:r>
      <w:r w:rsidRPr="00201E3B">
        <w:t xml:space="preserve"> { UE (MCVideo Client) attached to EPS services }</w:t>
      </w:r>
    </w:p>
    <w:p w14:paraId="37045CD0" w14:textId="77777777" w:rsidR="000C70BA" w:rsidRPr="00201E3B" w:rsidRDefault="000C70BA" w:rsidP="000C70BA">
      <w:pPr>
        <w:pStyle w:val="PL"/>
      </w:pPr>
      <w:r w:rsidRPr="00201E3B">
        <w:rPr>
          <w:b/>
        </w:rPr>
        <w:t>ensure that</w:t>
      </w:r>
      <w:r w:rsidRPr="00201E3B">
        <w:t xml:space="preserve"> {</w:t>
      </w:r>
    </w:p>
    <w:p w14:paraId="3D69663D" w14:textId="77777777" w:rsidR="000C70BA" w:rsidRPr="00201E3B" w:rsidRDefault="000C70BA" w:rsidP="000C70BA">
      <w:pPr>
        <w:pStyle w:val="PL"/>
      </w:pPr>
      <w:r w:rsidRPr="00201E3B">
        <w:t xml:space="preserve">  </w:t>
      </w:r>
      <w:r w:rsidRPr="00201E3B">
        <w:rPr>
          <w:b/>
        </w:rPr>
        <w:t>when</w:t>
      </w:r>
      <w:r w:rsidRPr="00201E3B">
        <w:t xml:space="preserve"> { the UE (MCVideo Client) requests formation of a new MCVideo group }</w:t>
      </w:r>
    </w:p>
    <w:p w14:paraId="0F84015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creation the UE (MCVideo Client) has access to the new group </w:t>
      </w:r>
      <w:r w:rsidRPr="00201E3B">
        <w:t>}</w:t>
      </w:r>
    </w:p>
    <w:p w14:paraId="56350009" w14:textId="77777777" w:rsidR="000C70BA" w:rsidRPr="00201E3B" w:rsidRDefault="000C70BA" w:rsidP="000C70BA">
      <w:pPr>
        <w:pStyle w:val="PL"/>
      </w:pPr>
      <w:r w:rsidRPr="00201E3B">
        <w:t xml:space="preserve">            }</w:t>
      </w:r>
    </w:p>
    <w:p w14:paraId="4A4F3C66" w14:textId="77777777" w:rsidR="000C70BA" w:rsidRPr="00201E3B" w:rsidRDefault="000C70BA" w:rsidP="000C70BA">
      <w:pPr>
        <w:pStyle w:val="PL"/>
      </w:pPr>
    </w:p>
    <w:p w14:paraId="5CCCFACE" w14:textId="77777777" w:rsidR="000C70BA" w:rsidRPr="00201E3B" w:rsidRDefault="000C70BA" w:rsidP="000C70BA">
      <w:pPr>
        <w:pStyle w:val="H6"/>
      </w:pPr>
      <w:r w:rsidRPr="00201E3B">
        <w:t>(2)</w:t>
      </w:r>
    </w:p>
    <w:p w14:paraId="3EBEA44D" w14:textId="77777777" w:rsidR="000C70BA" w:rsidRPr="00201E3B" w:rsidRDefault="000C70BA" w:rsidP="000C70BA">
      <w:pPr>
        <w:pStyle w:val="PL"/>
      </w:pPr>
      <w:r w:rsidRPr="00201E3B">
        <w:rPr>
          <w:b/>
        </w:rPr>
        <w:t>with</w:t>
      </w:r>
      <w:r w:rsidRPr="00201E3B">
        <w:t xml:space="preserve"> { UE (MCVideo Client) having access to at least two MCVideo groups }</w:t>
      </w:r>
    </w:p>
    <w:p w14:paraId="32B1F44B" w14:textId="77777777" w:rsidR="000C70BA" w:rsidRPr="00201E3B" w:rsidRDefault="000C70BA" w:rsidP="000C70BA">
      <w:pPr>
        <w:pStyle w:val="PL"/>
      </w:pPr>
      <w:r w:rsidRPr="00201E3B">
        <w:rPr>
          <w:b/>
        </w:rPr>
        <w:t>ensure that</w:t>
      </w:r>
      <w:r w:rsidRPr="00201E3B">
        <w:t xml:space="preserve"> {</w:t>
      </w:r>
    </w:p>
    <w:p w14:paraId="6FF59E4F" w14:textId="77777777" w:rsidR="000C70BA" w:rsidRPr="00201E3B" w:rsidRDefault="000C70BA" w:rsidP="000C70BA">
      <w:pPr>
        <w:pStyle w:val="PL"/>
      </w:pPr>
      <w:r w:rsidRPr="00201E3B">
        <w:t xml:space="preserve">  </w:t>
      </w:r>
      <w:r w:rsidRPr="00201E3B">
        <w:rPr>
          <w:b/>
        </w:rPr>
        <w:t>when</w:t>
      </w:r>
      <w:r w:rsidRPr="00201E3B">
        <w:t xml:space="preserve"> { the UE (MCVideo Client) requests the groups to be combined }</w:t>
      </w:r>
    </w:p>
    <w:p w14:paraId="3CC73E5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regrouping the UE (MCVideo Client) has access to the temporary group </w:t>
      </w:r>
      <w:r w:rsidRPr="00201E3B">
        <w:t>}</w:t>
      </w:r>
    </w:p>
    <w:p w14:paraId="42AED948"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D284E9" w14:textId="77777777" w:rsidR="000C70BA" w:rsidRPr="00201E3B" w:rsidRDefault="000C70BA" w:rsidP="000C70BA">
      <w:pPr>
        <w:pStyle w:val="PL"/>
      </w:pPr>
    </w:p>
    <w:p w14:paraId="4F41ABBF" w14:textId="77777777" w:rsidR="000C70BA" w:rsidRPr="00201E3B" w:rsidRDefault="000C70BA" w:rsidP="000C70BA">
      <w:pPr>
        <w:pStyle w:val="H6"/>
      </w:pPr>
      <w:r w:rsidRPr="00201E3B">
        <w:t>(3)</w:t>
      </w:r>
    </w:p>
    <w:p w14:paraId="256694B5" w14:textId="77777777" w:rsidR="000C70BA" w:rsidRPr="00201E3B" w:rsidRDefault="000C70BA" w:rsidP="000C70BA">
      <w:pPr>
        <w:pStyle w:val="PL"/>
      </w:pPr>
      <w:r w:rsidRPr="00201E3B">
        <w:rPr>
          <w:b/>
        </w:rPr>
        <w:t>with</w:t>
      </w:r>
      <w:r w:rsidRPr="00201E3B">
        <w:t xml:space="preserve"> { UE (MCVideo Client) having access to a temporary group }</w:t>
      </w:r>
    </w:p>
    <w:p w14:paraId="6B63A0D1" w14:textId="77777777" w:rsidR="000C70BA" w:rsidRPr="00201E3B" w:rsidRDefault="000C70BA" w:rsidP="000C70BA">
      <w:pPr>
        <w:pStyle w:val="PL"/>
      </w:pPr>
      <w:r w:rsidRPr="00201E3B">
        <w:rPr>
          <w:b/>
        </w:rPr>
        <w:t>ensure that</w:t>
      </w:r>
      <w:r w:rsidRPr="00201E3B">
        <w:t xml:space="preserve"> {</w:t>
      </w:r>
    </w:p>
    <w:p w14:paraId="681D738D" w14:textId="77777777" w:rsidR="000C70BA" w:rsidRPr="00201E3B" w:rsidRDefault="000C70BA" w:rsidP="000C70BA">
      <w:pPr>
        <w:pStyle w:val="PL"/>
      </w:pPr>
      <w:r w:rsidRPr="00201E3B">
        <w:t xml:space="preserve">  </w:t>
      </w:r>
      <w:r w:rsidRPr="00201E3B">
        <w:rPr>
          <w:b/>
        </w:rPr>
        <w:t>when</w:t>
      </w:r>
      <w:r w:rsidRPr="00201E3B">
        <w:t xml:space="preserve"> { the UE (MCVideo Client) requests temporary group tear down }</w:t>
      </w:r>
    </w:p>
    <w:p w14:paraId="4CE6CB5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tear down the UE (MCVideo Client) removes the temporary group </w:t>
      </w:r>
      <w:r w:rsidRPr="00201E3B">
        <w:t>}</w:t>
      </w:r>
    </w:p>
    <w:p w14:paraId="4D142173"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185405E2" w14:textId="77777777" w:rsidR="000C70BA" w:rsidRPr="00201E3B" w:rsidRDefault="000C70BA" w:rsidP="000C70BA">
      <w:pPr>
        <w:pStyle w:val="PL"/>
      </w:pPr>
    </w:p>
    <w:p w14:paraId="6A725F0E" w14:textId="77777777" w:rsidR="000C70BA" w:rsidRPr="00201E3B" w:rsidRDefault="000C70BA" w:rsidP="000C70BA">
      <w:pPr>
        <w:pStyle w:val="H6"/>
      </w:pPr>
      <w:bookmarkStart w:id="169" w:name="_Toc52787461"/>
      <w:bookmarkStart w:id="170" w:name="_Toc52787641"/>
      <w:bookmarkStart w:id="171" w:name="_Toc75906894"/>
      <w:bookmarkStart w:id="172" w:name="_Toc75907231"/>
      <w:r w:rsidRPr="00201E3B">
        <w:lastRenderedPageBreak/>
        <w:t>5.2.2</w:t>
      </w:r>
      <w:r w:rsidRPr="00201E3B">
        <w:tab/>
        <w:t>Conformance requirements</w:t>
      </w:r>
      <w:bookmarkEnd w:id="169"/>
      <w:bookmarkEnd w:id="170"/>
      <w:bookmarkEnd w:id="171"/>
      <w:bookmarkEnd w:id="172"/>
    </w:p>
    <w:p w14:paraId="40B57F84" w14:textId="77777777" w:rsidR="000C70BA" w:rsidRPr="00201E3B" w:rsidRDefault="000C70BA" w:rsidP="000C70BA">
      <w:r w:rsidRPr="00201E3B">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201E3B" w:rsidRDefault="000C70BA" w:rsidP="000C70BA">
      <w:r w:rsidRPr="00201E3B">
        <w:t>[TS 24.481, clause 6.3.2.2.1]</w:t>
      </w:r>
    </w:p>
    <w:p w14:paraId="5C660EF6" w14:textId="77777777" w:rsidR="000C70BA" w:rsidRPr="00201E3B" w:rsidRDefault="000C70BA" w:rsidP="000C70BA">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5258CB2F" w14:textId="77777777" w:rsidR="000C70BA" w:rsidRPr="00201E3B" w:rsidRDefault="000C70BA" w:rsidP="000C70BA">
      <w:r w:rsidRPr="00201E3B">
        <w:t>[TS 24.481, clause 6.3.2.2.2]</w:t>
      </w:r>
    </w:p>
    <w:p w14:paraId="33779F6B" w14:textId="77777777" w:rsidR="000C70BA" w:rsidRPr="00201E3B" w:rsidRDefault="000C70BA" w:rsidP="000C70BA">
      <w:r w:rsidRPr="00201E3B">
        <w:t>In order to create a group document, a GMC shall perform the procedures in subclause 6.3.2.2.1 specified for GC.</w:t>
      </w:r>
    </w:p>
    <w:p w14:paraId="0F2BA171" w14:textId="77777777" w:rsidR="000C70BA" w:rsidRPr="00201E3B" w:rsidRDefault="000C70BA" w:rsidP="000C70BA">
      <w:r w:rsidRPr="00201E3B">
        <w:t>[TS 24.481, clause 6.3.14.1]</w:t>
      </w:r>
    </w:p>
    <w:p w14:paraId="17DD302A" w14:textId="77777777" w:rsidR="000C70BA" w:rsidRPr="00201E3B" w:rsidRDefault="000C70BA" w:rsidP="000C70BA">
      <w:r w:rsidRPr="00201E3B">
        <w:t>This procedure enables a GMC to initiate creation of a temporary MCS group by combining MCS groups.</w:t>
      </w:r>
    </w:p>
    <w:p w14:paraId="1B8D7302" w14:textId="77777777" w:rsidR="000C70BA" w:rsidRPr="00201E3B" w:rsidRDefault="000C70BA" w:rsidP="000C70BA">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1C81CC9A" w14:textId="77777777" w:rsidR="000C70BA" w:rsidRPr="00201E3B" w:rsidRDefault="000C70BA" w:rsidP="000C70BA">
      <w:r w:rsidRPr="00201E3B">
        <w:t>[TS 24.481, clause 6.3.14.2]</w:t>
      </w:r>
    </w:p>
    <w:p w14:paraId="3A92DE40" w14:textId="77777777" w:rsidR="000C70BA" w:rsidRPr="00201E3B" w:rsidRDefault="000C70BA" w:rsidP="000C70BA">
      <w:r w:rsidRPr="00201E3B">
        <w:t>In order to form a temporary MCS group, a GMC shall send a HTTP POST request according to procedures specified in IETF RFC 2616 [21] and subclause 6.2.3. In the HTTP POST request, the GMC:</w:t>
      </w:r>
    </w:p>
    <w:p w14:paraId="2F6520D5" w14:textId="77777777" w:rsidR="000C70BA" w:rsidRPr="00201E3B" w:rsidRDefault="000C70BA" w:rsidP="000C70BA">
      <w:pPr>
        <w:pStyle w:val="B1"/>
      </w:pPr>
      <w:r w:rsidRPr="00201E3B">
        <w:t>a)</w:t>
      </w:r>
      <w:r w:rsidRPr="00201E3B">
        <w:tab/>
        <w:t>shall set the Request-URI to an XCAP URI:</w:t>
      </w:r>
    </w:p>
    <w:p w14:paraId="55A94E37" w14:textId="77777777" w:rsidR="000C70BA" w:rsidRPr="00201E3B" w:rsidRDefault="000C70BA" w:rsidP="000C70BA">
      <w:pPr>
        <w:pStyle w:val="B2"/>
      </w:pPr>
      <w:r w:rsidRPr="00201E3B">
        <w:t>1)</w:t>
      </w:r>
      <w:r w:rsidRPr="00201E3B">
        <w:tab/>
        <w:t>in users tree where the XUI is set to a group creation XUI configuration parameter; and</w:t>
      </w:r>
    </w:p>
    <w:p w14:paraId="5B2A6EB8" w14:textId="77777777" w:rsidR="000C70BA" w:rsidRPr="00201E3B" w:rsidRDefault="000C70BA" w:rsidP="000C70BA">
      <w:pPr>
        <w:pStyle w:val="B2"/>
      </w:pPr>
      <w:r w:rsidRPr="00201E3B">
        <w:t>2)</w:t>
      </w:r>
      <w:r w:rsidRPr="00201E3B">
        <w:tab/>
        <w:t>with the document selector identifying the temporary MCS group to be created; and</w:t>
      </w:r>
    </w:p>
    <w:p w14:paraId="05E6616A" w14:textId="77777777" w:rsidR="000C70BA" w:rsidRPr="00201E3B" w:rsidRDefault="000C70BA" w:rsidP="000C70BA">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201E3B" w:rsidRDefault="000C70BA" w:rsidP="000C70BA">
      <w:r w:rsidRPr="00201E3B">
        <w:t>Upon reception of an HTTP 2xx response to the sent HTTP POST request, the GMC shall consider the temporary MCS group formation as successful.</w:t>
      </w:r>
    </w:p>
    <w:p w14:paraId="47773323" w14:textId="77777777" w:rsidR="000C70BA" w:rsidRPr="00201E3B" w:rsidRDefault="000C70BA" w:rsidP="000C70BA">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201E3B" w:rsidRDefault="000C70BA" w:rsidP="000C70BA">
      <w:r w:rsidRPr="00201E3B">
        <w:t>[TS 24.481, clause 6.3.15.1]</w:t>
      </w:r>
    </w:p>
    <w:p w14:paraId="47D0FB4C" w14:textId="77777777" w:rsidR="000C70BA" w:rsidRPr="00201E3B" w:rsidRDefault="000C70BA" w:rsidP="000C70BA">
      <w:r w:rsidRPr="00201E3B">
        <w:t>This procedure enables a GMC to initiate tear down of a temporary MCS group.</w:t>
      </w:r>
    </w:p>
    <w:p w14:paraId="3745639C" w14:textId="77777777" w:rsidR="000C70BA" w:rsidRPr="00201E3B" w:rsidRDefault="000C70BA" w:rsidP="000C70BA">
      <w:pPr>
        <w:rPr>
          <w:lang w:eastAsia="x-none"/>
        </w:rPr>
      </w:pPr>
      <w:r w:rsidRPr="00201E3B">
        <w:t>[TS 24.481, clause 6.3.15.2]</w:t>
      </w:r>
    </w:p>
    <w:p w14:paraId="7C0B18B5" w14:textId="77777777" w:rsidR="000C70BA" w:rsidRPr="00201E3B" w:rsidRDefault="000C70BA" w:rsidP="000C70BA">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50BFCB11" w14:textId="77777777" w:rsidR="000C70BA" w:rsidRPr="00201E3B" w:rsidRDefault="000C70BA" w:rsidP="000C70BA">
      <w:r w:rsidRPr="00201E3B">
        <w:t>[TS 33.180, clause 7.3.2]</w:t>
      </w:r>
    </w:p>
    <w:p w14:paraId="68DE39FE" w14:textId="77777777" w:rsidR="000C70BA" w:rsidRPr="00201E3B" w:rsidRDefault="000C70BA" w:rsidP="000C70BA">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3063B7EA" w14:textId="77777777" w:rsidR="000C70BA" w:rsidRPr="00201E3B" w:rsidRDefault="000C70BA" w:rsidP="000C70BA">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7C936266" w14:textId="77777777" w:rsidR="000C70BA" w:rsidRPr="00201E3B" w:rsidRDefault="000C70BA" w:rsidP="000C70BA">
      <w:pPr>
        <w:pStyle w:val="H6"/>
      </w:pPr>
      <w:bookmarkStart w:id="173" w:name="_Toc52787462"/>
      <w:bookmarkStart w:id="174" w:name="_Toc52787642"/>
      <w:bookmarkStart w:id="175" w:name="_Toc75906895"/>
      <w:bookmarkStart w:id="176" w:name="_Toc75907232"/>
      <w:r w:rsidRPr="00201E3B">
        <w:t>5.2.3</w:t>
      </w:r>
      <w:r w:rsidRPr="00201E3B">
        <w:tab/>
        <w:t>Test description</w:t>
      </w:r>
      <w:bookmarkEnd w:id="173"/>
      <w:bookmarkEnd w:id="174"/>
      <w:bookmarkEnd w:id="175"/>
      <w:bookmarkEnd w:id="176"/>
    </w:p>
    <w:p w14:paraId="3D32CD74" w14:textId="77777777" w:rsidR="000C70BA" w:rsidRPr="00201E3B" w:rsidRDefault="000C70BA" w:rsidP="000C70BA">
      <w:pPr>
        <w:pStyle w:val="H6"/>
      </w:pPr>
      <w:bookmarkStart w:id="177" w:name="_Toc52787463"/>
      <w:bookmarkStart w:id="178" w:name="_Toc52787643"/>
      <w:bookmarkStart w:id="179" w:name="_Toc75906896"/>
      <w:bookmarkStart w:id="180" w:name="_Toc75907233"/>
      <w:r w:rsidRPr="00201E3B">
        <w:t>5.2.3.1</w:t>
      </w:r>
      <w:r w:rsidRPr="00201E3B">
        <w:tab/>
        <w:t>Pre-test conditions</w:t>
      </w:r>
      <w:bookmarkEnd w:id="177"/>
      <w:bookmarkEnd w:id="178"/>
      <w:bookmarkEnd w:id="179"/>
      <w:bookmarkEnd w:id="180"/>
    </w:p>
    <w:p w14:paraId="6100B248" w14:textId="6E7DAC8A" w:rsidR="000C70BA" w:rsidRPr="00201E3B" w:rsidRDefault="000C70BA" w:rsidP="000C70BA">
      <w:r w:rsidRPr="00201E3B">
        <w:t xml:space="preserve">Same pre-test conditions as for MCPTT test case 5.2 (TS </w:t>
      </w:r>
      <w:r w:rsidR="00960759">
        <w:t>37.579</w:t>
      </w:r>
      <w:r w:rsidRPr="00201E3B">
        <w:t>-2 [24]) with the following exception(s):</w:t>
      </w:r>
    </w:p>
    <w:p w14:paraId="72C45782" w14:textId="77777777" w:rsidR="000C70BA" w:rsidRPr="00201E3B" w:rsidRDefault="000C70BA" w:rsidP="000C70BA">
      <w:pPr>
        <w:pStyle w:val="B1"/>
      </w:pPr>
      <w:r w:rsidRPr="00201E3B">
        <w:t>-</w:t>
      </w:r>
      <w:r w:rsidRPr="00201E3B">
        <w:tab/>
        <w:t>The term "MCPTT" is replaced with "MCVideo"</w:t>
      </w:r>
    </w:p>
    <w:p w14:paraId="715E10E2" w14:textId="77777777" w:rsidR="000C70BA" w:rsidRPr="00201E3B" w:rsidRDefault="000C70BA" w:rsidP="000C70BA">
      <w:pPr>
        <w:pStyle w:val="H6"/>
      </w:pPr>
      <w:bookmarkStart w:id="181" w:name="_Toc52787464"/>
      <w:bookmarkStart w:id="182" w:name="_Toc52787644"/>
      <w:bookmarkStart w:id="183" w:name="_Toc75906897"/>
      <w:bookmarkStart w:id="184" w:name="_Toc75907234"/>
      <w:r w:rsidRPr="00201E3B">
        <w:t>5.2.3.2</w:t>
      </w:r>
      <w:r w:rsidRPr="00201E3B">
        <w:tab/>
        <w:t>Test procedure sequence</w:t>
      </w:r>
      <w:bookmarkEnd w:id="181"/>
      <w:bookmarkEnd w:id="182"/>
      <w:bookmarkEnd w:id="183"/>
      <w:bookmarkEnd w:id="184"/>
    </w:p>
    <w:p w14:paraId="40BA9547" w14:textId="51E65885" w:rsidR="000C70BA" w:rsidRPr="00201E3B" w:rsidRDefault="000C70BA" w:rsidP="000C70BA">
      <w:r w:rsidRPr="00201E3B">
        <w:t xml:space="preserve">Same test procedure sequence as for MCPTT test case 5.2 (TS </w:t>
      </w:r>
      <w:r w:rsidR="00960759">
        <w:t>37.579</w:t>
      </w:r>
      <w:r w:rsidRPr="00201E3B">
        <w:t>-2 [24]) with the following exception(s):</w:t>
      </w:r>
    </w:p>
    <w:p w14:paraId="50FDA347" w14:textId="77777777" w:rsidR="000C70BA" w:rsidRPr="00201E3B" w:rsidRDefault="000C70BA" w:rsidP="000C70BA">
      <w:pPr>
        <w:pStyle w:val="B1"/>
      </w:pPr>
      <w:r w:rsidRPr="00201E3B">
        <w:t>-</w:t>
      </w:r>
      <w:r w:rsidRPr="00201E3B">
        <w:tab/>
        <w:t>The term "MCPTT" is replaced with "MCVideo"</w:t>
      </w:r>
    </w:p>
    <w:p w14:paraId="2D6DB682" w14:textId="77777777" w:rsidR="000C70BA" w:rsidRPr="00201E3B" w:rsidRDefault="000C70BA" w:rsidP="000C70BA">
      <w:pPr>
        <w:pStyle w:val="H6"/>
      </w:pPr>
      <w:bookmarkStart w:id="185" w:name="_Toc52787465"/>
      <w:bookmarkStart w:id="186" w:name="_Toc52787645"/>
      <w:bookmarkStart w:id="187" w:name="_Toc75906898"/>
      <w:bookmarkStart w:id="188" w:name="_Toc75907235"/>
      <w:r w:rsidRPr="00201E3B">
        <w:t>5.2.3.3</w:t>
      </w:r>
      <w:r w:rsidRPr="00201E3B">
        <w:tab/>
        <w:t>Specific message contents</w:t>
      </w:r>
      <w:bookmarkEnd w:id="185"/>
      <w:bookmarkEnd w:id="186"/>
      <w:bookmarkEnd w:id="187"/>
      <w:bookmarkEnd w:id="188"/>
    </w:p>
    <w:p w14:paraId="64FF594A" w14:textId="5BB78B16" w:rsidR="000C70BA" w:rsidRPr="00201E3B" w:rsidRDefault="000C70BA" w:rsidP="000C70BA">
      <w:r w:rsidRPr="00201E3B">
        <w:t xml:space="preserve">Same specific message contents as for MCPTT test case 5.2 (TS </w:t>
      </w:r>
      <w:r w:rsidR="00960759">
        <w:t>37.579</w:t>
      </w:r>
      <w:r w:rsidRPr="00201E3B">
        <w:t>-2 [24]) with the following exception(s):</w:t>
      </w:r>
    </w:p>
    <w:p w14:paraId="33115156" w14:textId="77777777" w:rsidR="000C70BA" w:rsidRPr="00201E3B" w:rsidRDefault="000C70BA" w:rsidP="000C70BA">
      <w:pPr>
        <w:pStyle w:val="B1"/>
      </w:pPr>
      <w:r w:rsidRPr="00201E3B">
        <w:t>-</w:t>
      </w:r>
      <w:r w:rsidRPr="00201E3B">
        <w:tab/>
        <w:t>The term "MCPTT" is replaced with "MCVideo"</w:t>
      </w:r>
    </w:p>
    <w:p w14:paraId="3A6A27D6" w14:textId="77777777" w:rsidR="000C70BA" w:rsidRPr="00201E3B" w:rsidRDefault="000C70BA" w:rsidP="000C70BA">
      <w:pPr>
        <w:pStyle w:val="B1"/>
      </w:pPr>
      <w:r w:rsidRPr="00201E3B">
        <w:t>-</w:t>
      </w:r>
      <w:r w:rsidRPr="00201E3B">
        <w:tab/>
        <w:t>Condition MCVIDEO is used for all messages.</w:t>
      </w:r>
    </w:p>
    <w:p w14:paraId="288010F4" w14:textId="77777777" w:rsidR="00141A5B" w:rsidRPr="00201E3B"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180160940"/>
      <w:bookmarkStart w:id="197" w:name="_Toc52787473"/>
      <w:bookmarkStart w:id="198" w:name="_Toc52787653"/>
      <w:bookmarkStart w:id="199" w:name="_Toc75906906"/>
      <w:bookmarkStart w:id="200" w:name="_Toc75907243"/>
      <w:bookmarkStart w:id="201" w:name="_Toc84345709"/>
      <w:bookmarkStart w:id="202" w:name="_Toc99871257"/>
      <w:bookmarkStart w:id="203" w:name="_Toc171440749"/>
      <w:bookmarkStart w:id="204" w:name="_Toc180160941"/>
      <w:r w:rsidRPr="00201E3B">
        <w:t>5.3</w:t>
      </w:r>
      <w:r w:rsidRPr="00201E3B">
        <w:tab/>
        <w:t>Configuration / Group Affiliation / Remote change / De-affiliation / Home MCVideo system</w:t>
      </w:r>
      <w:bookmarkEnd w:id="189"/>
      <w:bookmarkEnd w:id="190"/>
      <w:bookmarkEnd w:id="191"/>
      <w:bookmarkEnd w:id="192"/>
      <w:bookmarkEnd w:id="193"/>
      <w:bookmarkEnd w:id="194"/>
      <w:bookmarkEnd w:id="195"/>
      <w:bookmarkEnd w:id="196"/>
    </w:p>
    <w:p w14:paraId="541719F6" w14:textId="77777777" w:rsidR="00141A5B" w:rsidRPr="00201E3B" w:rsidRDefault="00141A5B" w:rsidP="00141A5B">
      <w:pPr>
        <w:pStyle w:val="H6"/>
      </w:pPr>
      <w:bookmarkStart w:id="205" w:name="_Toc52787467"/>
      <w:bookmarkStart w:id="206" w:name="_Toc52787647"/>
      <w:bookmarkStart w:id="207" w:name="_Toc75906900"/>
      <w:bookmarkStart w:id="208" w:name="_Toc75907237"/>
      <w:r w:rsidRPr="00201E3B">
        <w:t>5.3.1</w:t>
      </w:r>
      <w:r w:rsidRPr="00201E3B">
        <w:tab/>
        <w:t>Test Purpose (TP)</w:t>
      </w:r>
      <w:bookmarkEnd w:id="205"/>
      <w:bookmarkEnd w:id="206"/>
      <w:bookmarkEnd w:id="207"/>
      <w:bookmarkEnd w:id="208"/>
    </w:p>
    <w:p w14:paraId="154BCA7C" w14:textId="77777777" w:rsidR="00141A5B" w:rsidRPr="00201E3B" w:rsidRDefault="00141A5B" w:rsidP="00141A5B">
      <w:pPr>
        <w:pStyle w:val="H6"/>
      </w:pPr>
      <w:r w:rsidRPr="00201E3B">
        <w:t>(1)</w:t>
      </w:r>
    </w:p>
    <w:p w14:paraId="17A3C1E7"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00528002"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the MCVideo User }</w:t>
      </w:r>
    </w:p>
    <w:p w14:paraId="78056BF8"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MCVideo User by sending the SS (MCVideo Server) a SIP SUBSCRIBE message </w:t>
      </w:r>
      <w:r w:rsidRPr="00201E3B">
        <w:rPr>
          <w:b/>
        </w:rPr>
        <w:t>and</w:t>
      </w:r>
      <w:r w:rsidRPr="00201E3B">
        <w:t xml:space="preserve"> starts informing the MCVideo User of any affiliation status changes for the MCVideo User after the subscription is accepted }</w:t>
      </w:r>
    </w:p>
    <w:p w14:paraId="030BFF7C" w14:textId="77777777" w:rsidR="00141A5B" w:rsidRPr="00201E3B" w:rsidRDefault="00141A5B" w:rsidP="00141A5B">
      <w:pPr>
        <w:pStyle w:val="PL"/>
      </w:pPr>
      <w:r w:rsidRPr="00201E3B">
        <w:t xml:space="preserve">            }</w:t>
      </w:r>
    </w:p>
    <w:p w14:paraId="7E54F99B" w14:textId="77777777" w:rsidR="00141A5B" w:rsidRPr="00201E3B" w:rsidRDefault="00141A5B" w:rsidP="00141A5B">
      <w:pPr>
        <w:pStyle w:val="PL"/>
      </w:pPr>
    </w:p>
    <w:p w14:paraId="1CF8AD0B" w14:textId="77777777" w:rsidR="00141A5B" w:rsidRPr="00201E3B" w:rsidRDefault="00141A5B" w:rsidP="00141A5B">
      <w:pPr>
        <w:pStyle w:val="H6"/>
      </w:pPr>
      <w:r w:rsidRPr="00201E3B">
        <w:t>(2)</w:t>
      </w:r>
    </w:p>
    <w:p w14:paraId="0B13419C"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7CC8C380"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affiliate to an MCVideo group }</w:t>
      </w:r>
    </w:p>
    <w:p w14:paraId="3D0110CB" w14:textId="77777777" w:rsidR="00141A5B" w:rsidRPr="00201E3B" w:rsidRDefault="00141A5B" w:rsidP="00141A5B">
      <w:pPr>
        <w:pStyle w:val="PL"/>
      </w:pPr>
      <w:r w:rsidRPr="00201E3B">
        <w:t xml:space="preserve">    </w:t>
      </w:r>
      <w:r w:rsidRPr="00201E3B">
        <w:rPr>
          <w:b/>
        </w:rPr>
        <w:t>then</w:t>
      </w:r>
      <w:r w:rsidRPr="00201E3B">
        <w:t xml:space="preserve"> { UE (MCVideo Client) requests to affiliate to a MCVideo group by sending the SS (MCVideo Server) a SIP PUBLISH message }</w:t>
      </w:r>
    </w:p>
    <w:p w14:paraId="6CEE08FF" w14:textId="77777777" w:rsidR="00141A5B" w:rsidRPr="00201E3B" w:rsidRDefault="00141A5B" w:rsidP="00141A5B">
      <w:pPr>
        <w:pStyle w:val="PL"/>
      </w:pPr>
      <w:r w:rsidRPr="00201E3B">
        <w:t xml:space="preserve">            }</w:t>
      </w:r>
    </w:p>
    <w:p w14:paraId="02DC02E5" w14:textId="77777777" w:rsidR="00141A5B" w:rsidRPr="00201E3B" w:rsidRDefault="00141A5B" w:rsidP="00141A5B">
      <w:pPr>
        <w:pStyle w:val="PL"/>
      </w:pPr>
    </w:p>
    <w:p w14:paraId="4D67C02A" w14:textId="77777777" w:rsidR="00141A5B" w:rsidRPr="00201E3B" w:rsidRDefault="00141A5B" w:rsidP="00141A5B">
      <w:pPr>
        <w:pStyle w:val="H6"/>
      </w:pPr>
      <w:r w:rsidRPr="00201E3B">
        <w:t>(3)</w:t>
      </w:r>
    </w:p>
    <w:p w14:paraId="2043F536"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6A22DCF3"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a target user }</w:t>
      </w:r>
    </w:p>
    <w:p w14:paraId="5683494B"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target user by sending the SS (MCVideo Server) a SIP SUBSCRIBE message </w:t>
      </w:r>
      <w:r w:rsidRPr="00201E3B">
        <w:rPr>
          <w:b/>
        </w:rPr>
        <w:t>and</w:t>
      </w:r>
      <w:r w:rsidRPr="00201E3B">
        <w:t xml:space="preserve"> starts informing the MCVideo User of any affiliation status changes for the target user after the subscription is accepted }</w:t>
      </w:r>
    </w:p>
    <w:p w14:paraId="059F951F" w14:textId="77777777" w:rsidR="00141A5B" w:rsidRPr="00201E3B" w:rsidRDefault="00141A5B" w:rsidP="00141A5B">
      <w:pPr>
        <w:pStyle w:val="PL"/>
      </w:pPr>
      <w:r w:rsidRPr="00201E3B">
        <w:lastRenderedPageBreak/>
        <w:t xml:space="preserve">            }</w:t>
      </w:r>
    </w:p>
    <w:p w14:paraId="562875B1" w14:textId="77777777" w:rsidR="00141A5B" w:rsidRPr="00201E3B" w:rsidRDefault="00141A5B" w:rsidP="00141A5B">
      <w:pPr>
        <w:pStyle w:val="PL"/>
      </w:pPr>
    </w:p>
    <w:p w14:paraId="6937E050" w14:textId="77777777" w:rsidR="00141A5B" w:rsidRPr="00201E3B" w:rsidRDefault="00141A5B" w:rsidP="00141A5B">
      <w:pPr>
        <w:pStyle w:val="H6"/>
      </w:pPr>
      <w:r w:rsidRPr="00201E3B">
        <w:t>(4)</w:t>
      </w:r>
    </w:p>
    <w:p w14:paraId="1FA5552D"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mandatory mode }</w:t>
      </w:r>
    </w:p>
    <w:p w14:paraId="288D4F13"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mandatory mode by sending the SS (MCVideo Server) a SIP PUBLISH message }</w:t>
      </w:r>
    </w:p>
    <w:p w14:paraId="501F5807" w14:textId="77777777" w:rsidR="00141A5B" w:rsidRPr="00201E3B" w:rsidRDefault="00141A5B" w:rsidP="00141A5B">
      <w:pPr>
        <w:pStyle w:val="PL"/>
      </w:pPr>
      <w:r w:rsidRPr="00201E3B">
        <w:t xml:space="preserve">            }</w:t>
      </w:r>
    </w:p>
    <w:p w14:paraId="5D80F35C" w14:textId="77777777" w:rsidR="00141A5B" w:rsidRPr="00201E3B" w:rsidRDefault="00141A5B" w:rsidP="00141A5B">
      <w:pPr>
        <w:pStyle w:val="PL"/>
      </w:pPr>
    </w:p>
    <w:p w14:paraId="37050310" w14:textId="77777777" w:rsidR="00141A5B" w:rsidRPr="00201E3B" w:rsidRDefault="00141A5B" w:rsidP="00141A5B">
      <w:pPr>
        <w:pStyle w:val="H6"/>
      </w:pPr>
      <w:r w:rsidRPr="00201E3B">
        <w:t>(5)</w:t>
      </w:r>
    </w:p>
    <w:p w14:paraId="56535334"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de-affiliated to an MCVideo group via mandatory mode }</w:t>
      </w:r>
    </w:p>
    <w:p w14:paraId="3D2EDA06"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de-affiliated to an MCVideo group via mandatory mode by sending the SS (MCVideo Server) a SIP PUBLISH message }</w:t>
      </w:r>
    </w:p>
    <w:p w14:paraId="496EFB89" w14:textId="77777777" w:rsidR="00141A5B" w:rsidRPr="00201E3B" w:rsidRDefault="00141A5B" w:rsidP="00141A5B">
      <w:pPr>
        <w:pStyle w:val="PL"/>
      </w:pPr>
      <w:r w:rsidRPr="00201E3B">
        <w:t xml:space="preserve">            }</w:t>
      </w:r>
    </w:p>
    <w:p w14:paraId="41B48B10" w14:textId="77777777" w:rsidR="00141A5B" w:rsidRPr="00201E3B" w:rsidRDefault="00141A5B" w:rsidP="00141A5B">
      <w:pPr>
        <w:pStyle w:val="PL"/>
      </w:pPr>
    </w:p>
    <w:p w14:paraId="4647CBEA" w14:textId="77777777" w:rsidR="00141A5B" w:rsidRPr="00201E3B" w:rsidRDefault="00141A5B" w:rsidP="00141A5B">
      <w:pPr>
        <w:pStyle w:val="H6"/>
      </w:pPr>
      <w:r w:rsidRPr="00201E3B">
        <w:t>(6)</w:t>
      </w:r>
    </w:p>
    <w:p w14:paraId="4B66A773"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negotiated mode }</w:t>
      </w:r>
    </w:p>
    <w:p w14:paraId="01EEE0C1"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negotiated mode by sending the SS (MCVideo Server) a SIP MESSAGE }</w:t>
      </w:r>
    </w:p>
    <w:p w14:paraId="44310E5A" w14:textId="77777777" w:rsidR="00141A5B" w:rsidRPr="00201E3B" w:rsidRDefault="00141A5B" w:rsidP="00141A5B">
      <w:pPr>
        <w:pStyle w:val="PL"/>
      </w:pPr>
      <w:r w:rsidRPr="00201E3B">
        <w:t xml:space="preserve">            }</w:t>
      </w:r>
    </w:p>
    <w:p w14:paraId="29005C0E" w14:textId="77777777" w:rsidR="00141A5B" w:rsidRPr="00201E3B" w:rsidRDefault="00141A5B" w:rsidP="00141A5B">
      <w:pPr>
        <w:pStyle w:val="PL"/>
      </w:pPr>
    </w:p>
    <w:p w14:paraId="0DD848E6" w14:textId="77777777" w:rsidR="00141A5B" w:rsidRPr="00201E3B" w:rsidRDefault="00141A5B" w:rsidP="00141A5B">
      <w:pPr>
        <w:pStyle w:val="H6"/>
      </w:pPr>
      <w:r w:rsidRPr="00201E3B">
        <w:t>(7)</w:t>
      </w:r>
    </w:p>
    <w:p w14:paraId="3D7161CB"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1C1721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to affiliation status changes for a target user }</w:t>
      </w:r>
    </w:p>
    <w:p w14:paraId="3543229E" w14:textId="77777777" w:rsidR="00141A5B" w:rsidRPr="00201E3B" w:rsidRDefault="00141A5B" w:rsidP="00141A5B">
      <w:pPr>
        <w:pStyle w:val="PL"/>
      </w:pPr>
      <w:r w:rsidRPr="00201E3B">
        <w:t xml:space="preserve">    </w:t>
      </w:r>
      <w:r w:rsidRPr="00201E3B">
        <w:rPr>
          <w:b/>
        </w:rPr>
        <w:t>then</w:t>
      </w:r>
      <w:r w:rsidRPr="00201E3B">
        <w:t xml:space="preserve"> { UE (MCVideo Client) requests to de-subscribe to affiliation status changes for a target user by sending the SS (MCVideo Server) a SIP SUBSCRIBE message }</w:t>
      </w:r>
    </w:p>
    <w:p w14:paraId="6B93D2B3" w14:textId="77777777" w:rsidR="00141A5B" w:rsidRPr="00201E3B" w:rsidRDefault="00141A5B" w:rsidP="00141A5B">
      <w:pPr>
        <w:pStyle w:val="PL"/>
      </w:pPr>
      <w:r w:rsidRPr="00201E3B">
        <w:t xml:space="preserve">            }</w:t>
      </w:r>
    </w:p>
    <w:p w14:paraId="21070BEC" w14:textId="77777777" w:rsidR="00141A5B" w:rsidRPr="00201E3B" w:rsidRDefault="00141A5B" w:rsidP="00141A5B">
      <w:pPr>
        <w:pStyle w:val="PL"/>
      </w:pPr>
    </w:p>
    <w:p w14:paraId="26612FFB" w14:textId="77777777" w:rsidR="00141A5B" w:rsidRPr="00201E3B" w:rsidRDefault="00141A5B" w:rsidP="00141A5B">
      <w:pPr>
        <w:pStyle w:val="H6"/>
      </w:pPr>
      <w:r w:rsidRPr="00201E3B">
        <w:t>(8)</w:t>
      </w:r>
    </w:p>
    <w:p w14:paraId="797A8274" w14:textId="77777777" w:rsidR="00141A5B" w:rsidRPr="00201E3B" w:rsidRDefault="00141A5B" w:rsidP="00141A5B">
      <w:pPr>
        <w:pStyle w:val="PL"/>
      </w:pPr>
      <w:r w:rsidRPr="00201E3B">
        <w:rPr>
          <w:b/>
        </w:rPr>
        <w:t>with</w:t>
      </w:r>
      <w:r w:rsidRPr="00201E3B">
        <w:t xml:space="preserve"> { UE (MCVideo Client) already affiliated with a MCVideo group }</w:t>
      </w:r>
    </w:p>
    <w:p w14:paraId="6BEB86E9"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w:t>
      </w:r>
    </w:p>
    <w:p w14:paraId="45A392B4" w14:textId="77777777" w:rsidR="00141A5B" w:rsidRPr="00201E3B" w:rsidRDefault="00141A5B" w:rsidP="00141A5B">
      <w:pPr>
        <w:pStyle w:val="PL"/>
      </w:pPr>
      <w:r w:rsidRPr="00201E3B">
        <w:t xml:space="preserve">    </w:t>
      </w:r>
      <w:r w:rsidRPr="00201E3B">
        <w:rPr>
          <w:b/>
        </w:rPr>
        <w:t>then</w:t>
      </w:r>
      <w:r w:rsidRPr="00201E3B">
        <w:t xml:space="preserve"> { UE (MCVideo Client)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by sending the SS (MCVideo Server) a SIP PUBLISH message }</w:t>
      </w:r>
    </w:p>
    <w:p w14:paraId="2F3FD92F" w14:textId="77777777" w:rsidR="00141A5B" w:rsidRPr="00201E3B" w:rsidRDefault="00141A5B" w:rsidP="00141A5B">
      <w:pPr>
        <w:pStyle w:val="PL"/>
      </w:pPr>
      <w:r w:rsidRPr="00201E3B">
        <w:t xml:space="preserve">            }</w:t>
      </w:r>
    </w:p>
    <w:p w14:paraId="3F7BB917" w14:textId="77777777" w:rsidR="00141A5B" w:rsidRPr="00201E3B" w:rsidRDefault="00141A5B" w:rsidP="00141A5B">
      <w:pPr>
        <w:pStyle w:val="PL"/>
      </w:pPr>
    </w:p>
    <w:p w14:paraId="0878791B" w14:textId="77777777" w:rsidR="00141A5B" w:rsidRPr="00201E3B" w:rsidRDefault="00141A5B" w:rsidP="00141A5B">
      <w:pPr>
        <w:pStyle w:val="H6"/>
      </w:pPr>
      <w:r w:rsidRPr="00201E3B">
        <w:t>(9)</w:t>
      </w:r>
    </w:p>
    <w:p w14:paraId="10CABACE"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C6D3AF1"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Server requests that the MCVideo User choose to affiliate to an MCVideo group via negotiated mode by sending a SIP MESSAGE }</w:t>
      </w:r>
    </w:p>
    <w:p w14:paraId="157AFBAE" w14:textId="77777777" w:rsidR="00141A5B" w:rsidRPr="00201E3B" w:rsidRDefault="00141A5B" w:rsidP="00141A5B">
      <w:pPr>
        <w:pStyle w:val="PL"/>
      </w:pPr>
      <w:r w:rsidRPr="00201E3B">
        <w:t xml:space="preserve">    </w:t>
      </w:r>
      <w:r w:rsidRPr="00201E3B">
        <w:rPr>
          <w:b/>
        </w:rPr>
        <w:t>then</w:t>
      </w:r>
      <w:r w:rsidRPr="00201E3B">
        <w:t xml:space="preserve"> { UE (MCVideo Client) accepts to affiliate to a MCVideo group by sending the SS (MCVideo Server) a SIP PUBLISH message }</w:t>
      </w:r>
    </w:p>
    <w:p w14:paraId="2A160AAB" w14:textId="77777777" w:rsidR="00141A5B" w:rsidRPr="00201E3B" w:rsidRDefault="00141A5B" w:rsidP="00141A5B">
      <w:pPr>
        <w:pStyle w:val="PL"/>
      </w:pPr>
      <w:r w:rsidRPr="00201E3B">
        <w:t xml:space="preserve">            }</w:t>
      </w:r>
    </w:p>
    <w:p w14:paraId="2AA40E66" w14:textId="77777777" w:rsidR="00141A5B" w:rsidRPr="00201E3B" w:rsidRDefault="00141A5B" w:rsidP="00141A5B">
      <w:pPr>
        <w:pStyle w:val="PL"/>
      </w:pPr>
    </w:p>
    <w:p w14:paraId="72C93572" w14:textId="77777777" w:rsidR="00141A5B" w:rsidRPr="00201E3B" w:rsidRDefault="00141A5B" w:rsidP="00141A5B">
      <w:pPr>
        <w:pStyle w:val="H6"/>
      </w:pPr>
      <w:bookmarkStart w:id="209" w:name="_Toc52787468"/>
      <w:bookmarkStart w:id="210" w:name="_Toc52787648"/>
      <w:bookmarkStart w:id="211" w:name="_Toc75906901"/>
      <w:bookmarkStart w:id="212" w:name="_Toc75907238"/>
      <w:r w:rsidRPr="00201E3B">
        <w:t>5.3.2</w:t>
      </w:r>
      <w:r w:rsidRPr="00201E3B">
        <w:tab/>
        <w:t>Conformance requirements</w:t>
      </w:r>
      <w:bookmarkEnd w:id="209"/>
      <w:bookmarkEnd w:id="210"/>
      <w:bookmarkEnd w:id="211"/>
      <w:bookmarkEnd w:id="212"/>
    </w:p>
    <w:p w14:paraId="2C1440D0" w14:textId="77777777" w:rsidR="00141A5B" w:rsidRPr="00201E3B" w:rsidRDefault="00141A5B" w:rsidP="00141A5B">
      <w:r w:rsidRPr="00201E3B">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201E3B" w:rsidRDefault="00141A5B" w:rsidP="00141A5B">
      <w:r w:rsidRPr="00201E3B">
        <w:lastRenderedPageBreak/>
        <w:t>[TS 24.281, clause 8.2.1.2]</w:t>
      </w:r>
    </w:p>
    <w:p w14:paraId="5196D6BF" w14:textId="77777777" w:rsidR="00141A5B" w:rsidRPr="00201E3B" w:rsidRDefault="00141A5B" w:rsidP="00141A5B">
      <w:r w:rsidRPr="00201E3B">
        <w:t>In order:</w:t>
      </w:r>
    </w:p>
    <w:p w14:paraId="22B931AF" w14:textId="77777777" w:rsidR="00141A5B" w:rsidRPr="00201E3B" w:rsidRDefault="00141A5B" w:rsidP="00141A5B">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35B3C750" w14:textId="77777777" w:rsidR="00141A5B" w:rsidRPr="00201E3B" w:rsidRDefault="00141A5B" w:rsidP="00141A5B">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4CF21F81" w14:textId="77777777" w:rsidR="00141A5B" w:rsidRPr="00201E3B" w:rsidRDefault="00141A5B" w:rsidP="00141A5B">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7FAF70BA" w14:textId="77777777" w:rsidR="00141A5B" w:rsidRPr="00201E3B" w:rsidRDefault="00141A5B" w:rsidP="00141A5B">
      <w:pPr>
        <w:pStyle w:val="B1"/>
      </w:pPr>
      <w:r w:rsidRPr="00201E3B">
        <w:t>-</w:t>
      </w:r>
      <w:r w:rsidRPr="00201E3B">
        <w:tab/>
        <w:t>to send an affiliation status change request in mandatory mode to another MCVideo user; or</w:t>
      </w:r>
    </w:p>
    <w:p w14:paraId="088479BF" w14:textId="77777777" w:rsidR="00141A5B" w:rsidRPr="00201E3B" w:rsidRDefault="00141A5B" w:rsidP="00141A5B">
      <w:pPr>
        <w:pStyle w:val="B1"/>
      </w:pPr>
      <w:r w:rsidRPr="00201E3B">
        <w:t>-</w:t>
      </w:r>
      <w:r w:rsidRPr="00201E3B">
        <w:tab/>
        <w:t>any combination of the above;</w:t>
      </w:r>
    </w:p>
    <w:p w14:paraId="5D3F56B2" w14:textId="77777777" w:rsidR="00141A5B" w:rsidRPr="00201E3B" w:rsidRDefault="00141A5B" w:rsidP="00141A5B">
      <w:r w:rsidRPr="00201E3B">
        <w:t xml:space="preserve">the MCVideo client shall generate a SIP PUBLISH request according to 3GPP TS 24.229 [11], IETF RFC 3903 [12], and </w:t>
      </w:r>
      <w:r w:rsidRPr="00201E3B">
        <w:rPr>
          <w:rFonts w:eastAsia="SimSun"/>
        </w:rPr>
        <w:t>IETF RFC 3856 [13]</w:t>
      </w:r>
      <w:r w:rsidRPr="00201E3B">
        <w:t>.</w:t>
      </w:r>
    </w:p>
    <w:p w14:paraId="61EDE159" w14:textId="77777777" w:rsidR="00141A5B" w:rsidRPr="00201E3B" w:rsidRDefault="00141A5B" w:rsidP="00141A5B">
      <w:r w:rsidRPr="00201E3B">
        <w:t>In the SIP PUBLISH request, the MCVideo client:</w:t>
      </w:r>
    </w:p>
    <w:p w14:paraId="7DEB08BE"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3CBB5311"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796E7855"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E0B47D2" w14:textId="77777777" w:rsidR="00141A5B" w:rsidRPr="00201E3B" w:rsidRDefault="00141A5B" w:rsidP="00141A5B">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31CF0F58" w14:textId="77777777" w:rsidR="00141A5B" w:rsidRPr="00201E3B" w:rsidRDefault="00141A5B" w:rsidP="00141A5B">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F8C6474" w14:textId="77777777" w:rsidR="00141A5B" w:rsidRPr="00201E3B" w:rsidRDefault="00141A5B" w:rsidP="00141A5B">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77F6ACE6" w14:textId="77777777" w:rsidR="00141A5B" w:rsidRPr="00201E3B" w:rsidRDefault="00141A5B" w:rsidP="00141A5B">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4D53F003" w14:textId="77777777" w:rsidR="00141A5B" w:rsidRPr="00201E3B" w:rsidRDefault="00141A5B" w:rsidP="00141A5B">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82B71B1" w14:textId="77777777" w:rsidR="00141A5B" w:rsidRPr="00201E3B" w:rsidRDefault="00141A5B" w:rsidP="00141A5B">
      <w:pPr>
        <w:pStyle w:val="B2"/>
        <w:rPr>
          <w:rFonts w:eastAsia="SimSun"/>
        </w:rPr>
      </w:pPr>
      <w:r w:rsidRPr="00201E3B">
        <w:rPr>
          <w:rFonts w:eastAsia="SimSun"/>
        </w:rPr>
        <w:t>b)</w:t>
      </w:r>
      <w:r w:rsidRPr="00201E3B">
        <w:rPr>
          <w:rFonts w:eastAsia="SimSun"/>
        </w:rPr>
        <w:tab/>
        <w:t>shall include the MCVideo client ID of the targeted MCVideo client;</w:t>
      </w:r>
    </w:p>
    <w:p w14:paraId="25B55B89" w14:textId="77777777" w:rsidR="00141A5B" w:rsidRPr="00201E3B" w:rsidRDefault="00141A5B" w:rsidP="00141A5B">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39854E24" w14:textId="77777777" w:rsidR="00141A5B" w:rsidRPr="00201E3B" w:rsidRDefault="00141A5B" w:rsidP="00141A5B">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4A139DD5" w14:textId="77777777" w:rsidR="00141A5B" w:rsidRPr="00201E3B" w:rsidRDefault="00141A5B" w:rsidP="00141A5B">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6D9ADDA7" w14:textId="77777777" w:rsidR="00141A5B" w:rsidRPr="00201E3B" w:rsidRDefault="00141A5B" w:rsidP="00141A5B">
      <w:r w:rsidRPr="00201E3B">
        <w:t>[TS 24.281, clause 8.2.1.3]</w:t>
      </w:r>
    </w:p>
    <w:p w14:paraId="6936315F" w14:textId="77777777" w:rsidR="00141A5B" w:rsidRPr="00201E3B" w:rsidRDefault="00141A5B" w:rsidP="00141A5B">
      <w:pPr>
        <w:pStyle w:val="NO"/>
      </w:pPr>
      <w:r w:rsidRPr="00201E3B">
        <w:t>NOTE 1:</w:t>
      </w:r>
      <w:r w:rsidRPr="00201E3B">
        <w:tab/>
        <w:t>The MCVideo UE also uses this procedure to determine which MCVideo groups the MCVideo user successfully affiliated to.</w:t>
      </w:r>
    </w:p>
    <w:p w14:paraId="5F110451" w14:textId="77777777" w:rsidR="00141A5B" w:rsidRPr="00201E3B" w:rsidRDefault="00141A5B" w:rsidP="00141A5B">
      <w:r w:rsidRPr="00201E3B">
        <w:t>In order to discover MCVideo groups:</w:t>
      </w:r>
    </w:p>
    <w:p w14:paraId="2ADF8C77" w14:textId="77777777" w:rsidR="00141A5B" w:rsidRPr="00201E3B" w:rsidRDefault="00141A5B" w:rsidP="00141A5B">
      <w:pPr>
        <w:pStyle w:val="B1"/>
      </w:pPr>
      <w:r w:rsidRPr="00201E3B">
        <w:t>1)</w:t>
      </w:r>
      <w:r w:rsidRPr="00201E3B">
        <w:tab/>
        <w:t>which the MCVideo user at an MCVideo client is affiliated to; or</w:t>
      </w:r>
    </w:p>
    <w:p w14:paraId="5D1C806E" w14:textId="77777777" w:rsidR="00141A5B" w:rsidRPr="00201E3B" w:rsidRDefault="00141A5B" w:rsidP="00141A5B">
      <w:pPr>
        <w:pStyle w:val="B1"/>
      </w:pPr>
      <w:r w:rsidRPr="00201E3B">
        <w:t>2)</w:t>
      </w:r>
      <w:r w:rsidRPr="00201E3B">
        <w:tab/>
        <w:t>which another MCVideo user is affiliated to;</w:t>
      </w:r>
    </w:p>
    <w:p w14:paraId="2977D594" w14:textId="77777777" w:rsidR="00141A5B" w:rsidRPr="00201E3B" w:rsidRDefault="00141A5B" w:rsidP="00141A5B">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75494B88" w14:textId="77777777" w:rsidR="00141A5B" w:rsidRPr="00201E3B" w:rsidRDefault="00141A5B" w:rsidP="00141A5B">
      <w:r w:rsidRPr="00201E3B">
        <w:rPr>
          <w:rFonts w:eastAsia="SimSun"/>
        </w:rPr>
        <w:t>In the SIP SUBSCRIBE request, the MCVideo client:</w:t>
      </w:r>
    </w:p>
    <w:p w14:paraId="17E38629"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E9EA026"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3FF7ADB" w14:textId="77777777" w:rsidR="00141A5B" w:rsidRPr="00201E3B" w:rsidRDefault="00141A5B" w:rsidP="00141A5B">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1B18D949" w14:textId="77777777" w:rsidR="00141A5B" w:rsidRPr="00201E3B" w:rsidRDefault="00141A5B" w:rsidP="00141A5B">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3548210" w14:textId="77777777" w:rsidR="00141A5B" w:rsidRPr="00201E3B" w:rsidRDefault="00141A5B" w:rsidP="00141A5B">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7C0E70A8" w14:textId="77777777" w:rsidR="00141A5B" w:rsidRPr="00201E3B" w:rsidRDefault="00141A5B" w:rsidP="00141A5B">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5104DCDC" w14:textId="77777777" w:rsidR="00141A5B" w:rsidRPr="00201E3B" w:rsidRDefault="00141A5B" w:rsidP="00141A5B">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4299B944" w14:textId="77777777" w:rsidR="00141A5B" w:rsidRPr="00201E3B" w:rsidRDefault="00141A5B" w:rsidP="00141A5B">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E653B46" w14:textId="77777777" w:rsidR="00141A5B" w:rsidRPr="00201E3B" w:rsidRDefault="00141A5B" w:rsidP="00141A5B">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C9FB08B" w14:textId="77777777" w:rsidR="00141A5B" w:rsidRPr="00201E3B" w:rsidRDefault="00141A5B" w:rsidP="00141A5B">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5447C3F" w14:textId="77777777" w:rsidR="00141A5B" w:rsidRPr="00201E3B" w:rsidRDefault="00141A5B" w:rsidP="00141A5B">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F5F35C2" w14:textId="77777777" w:rsidR="00141A5B" w:rsidRPr="00201E3B" w:rsidRDefault="00141A5B" w:rsidP="00141A5B">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729E2825" w14:textId="77777777" w:rsidR="00141A5B" w:rsidRPr="00201E3B" w:rsidRDefault="00141A5B" w:rsidP="00141A5B">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201E3B" w:rsidRDefault="00141A5B" w:rsidP="00141A5B">
      <w:r w:rsidRPr="00201E3B">
        <w:t>[TS 24.281, clause 8.2.1.4]</w:t>
      </w:r>
    </w:p>
    <w:p w14:paraId="46EF6417" w14:textId="77777777" w:rsidR="00141A5B" w:rsidRPr="00201E3B" w:rsidRDefault="00141A5B" w:rsidP="00141A5B">
      <w:pPr>
        <w:pStyle w:val="NO"/>
      </w:pPr>
      <w:r w:rsidRPr="00201E3B">
        <w:t>NOTE:</w:t>
      </w:r>
      <w:r w:rsidRPr="00201E3B">
        <w:tab/>
        <w:t>Procedure for sending affiliation status change request in negotiated mode to several target MCVideo users is not supported in this version of the specification.</w:t>
      </w:r>
    </w:p>
    <w:p w14:paraId="68DFA80F" w14:textId="77777777" w:rsidR="00141A5B" w:rsidRPr="00201E3B" w:rsidRDefault="00141A5B" w:rsidP="00141A5B">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673F4241"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0DDACA8" w14:textId="77777777" w:rsidR="00141A5B" w:rsidRPr="00201E3B" w:rsidRDefault="00141A5B" w:rsidP="00141A5B">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3F928B44" w14:textId="77777777" w:rsidR="00141A5B" w:rsidRPr="00201E3B" w:rsidRDefault="00141A5B" w:rsidP="00141A5B">
      <w:pPr>
        <w:pStyle w:val="B1"/>
      </w:pPr>
      <w:r w:rsidRPr="00201E3B">
        <w:t>4)</w:t>
      </w:r>
      <w:r w:rsidRPr="00201E3B">
        <w:tab/>
        <w:t>shall include an application/vnd.3gpp.mcvideo-affiliation-command+xml MIME body as specified in Annex F.4; and</w:t>
      </w:r>
    </w:p>
    <w:p w14:paraId="73F577EE" w14:textId="77777777" w:rsidR="00141A5B" w:rsidRPr="00201E3B" w:rsidRDefault="00141A5B" w:rsidP="00141A5B">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2B06E990" w14:textId="77777777" w:rsidR="00141A5B" w:rsidRPr="00201E3B" w:rsidRDefault="00141A5B" w:rsidP="00141A5B">
      <w:r w:rsidRPr="00201E3B">
        <w:t>On receiving a SIP 2xx response to the SIP MESSAGE request, the MCVideo client shall indicate to the user that the request has been delivered to an MCVideo client of the target MCVideo user.</w:t>
      </w:r>
    </w:p>
    <w:p w14:paraId="433AF5C8" w14:textId="77777777" w:rsidR="00141A5B" w:rsidRPr="00201E3B" w:rsidRDefault="00141A5B" w:rsidP="00141A5B">
      <w:r w:rsidRPr="00201E3B">
        <w:t>[TS 24.281, clause 8.2.1.5]</w:t>
      </w:r>
    </w:p>
    <w:p w14:paraId="47F3C389" w14:textId="77777777" w:rsidR="00141A5B" w:rsidRPr="00201E3B" w:rsidRDefault="00141A5B" w:rsidP="00141A5B">
      <w:r w:rsidRPr="00201E3B">
        <w:t>Upon receiving a SIP MESSAGE request containing:</w:t>
      </w:r>
    </w:p>
    <w:p w14:paraId="6DA13C5A" w14:textId="77777777" w:rsidR="00141A5B" w:rsidRPr="00201E3B" w:rsidRDefault="00141A5B" w:rsidP="00141A5B">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5D9543E0" w14:textId="77777777" w:rsidR="00141A5B" w:rsidRPr="00201E3B" w:rsidRDefault="00141A5B" w:rsidP="00141A5B">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201E3B" w:rsidRDefault="00141A5B" w:rsidP="00141A5B">
      <w:r w:rsidRPr="00201E3B">
        <w:t>then the MCVideo client:</w:t>
      </w:r>
    </w:p>
    <w:p w14:paraId="0C08E0CA" w14:textId="77777777" w:rsidR="00141A5B" w:rsidRPr="00201E3B" w:rsidRDefault="00141A5B" w:rsidP="00141A5B">
      <w:pPr>
        <w:pStyle w:val="B1"/>
      </w:pPr>
      <w:r w:rsidRPr="00201E3B">
        <w:t>1)</w:t>
      </w:r>
      <w:r w:rsidRPr="00201E3B">
        <w:tab/>
        <w:t>shall send a 200 (OK) response to the SIP MESSAGE request;</w:t>
      </w:r>
    </w:p>
    <w:p w14:paraId="4BA45A82" w14:textId="77777777" w:rsidR="00141A5B" w:rsidRPr="00201E3B" w:rsidRDefault="00141A5B" w:rsidP="00141A5B">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201E3B" w:rsidRDefault="00141A5B" w:rsidP="00141A5B">
      <w:pPr>
        <w:pStyle w:val="B1"/>
      </w:pPr>
      <w:r w:rsidRPr="00201E3B">
        <w:t>3)</w:t>
      </w:r>
      <w:r w:rsidRPr="00201E3B">
        <w:tab/>
        <w:t>if the user accepts the request:</w:t>
      </w:r>
    </w:p>
    <w:p w14:paraId="21A9D734" w14:textId="77777777" w:rsidR="00141A5B" w:rsidRPr="00201E3B" w:rsidRDefault="00141A5B" w:rsidP="00141A5B">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BB1BC70" w14:textId="77777777" w:rsidR="00141A5B" w:rsidRPr="00201E3B" w:rsidRDefault="00141A5B" w:rsidP="00141A5B">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3C96C04C" w14:textId="77777777" w:rsidR="00141A5B" w:rsidRPr="00201E3B" w:rsidRDefault="00141A5B" w:rsidP="00141A5B">
      <w:pPr>
        <w:pStyle w:val="H6"/>
      </w:pPr>
      <w:bookmarkStart w:id="213" w:name="_Toc52787469"/>
      <w:bookmarkStart w:id="214" w:name="_Toc52787649"/>
      <w:bookmarkStart w:id="215" w:name="_Toc75906902"/>
      <w:bookmarkStart w:id="216" w:name="_Toc75907239"/>
      <w:r w:rsidRPr="00201E3B">
        <w:t>5.3.3</w:t>
      </w:r>
      <w:r w:rsidRPr="00201E3B">
        <w:tab/>
        <w:t>Test description</w:t>
      </w:r>
      <w:bookmarkEnd w:id="213"/>
      <w:bookmarkEnd w:id="214"/>
      <w:bookmarkEnd w:id="215"/>
      <w:bookmarkEnd w:id="216"/>
    </w:p>
    <w:p w14:paraId="7E5BF281" w14:textId="77777777" w:rsidR="00141A5B" w:rsidRPr="00201E3B" w:rsidRDefault="00141A5B" w:rsidP="00141A5B">
      <w:pPr>
        <w:pStyle w:val="H6"/>
      </w:pPr>
      <w:bookmarkStart w:id="217" w:name="_Toc52787470"/>
      <w:bookmarkStart w:id="218" w:name="_Toc52787650"/>
      <w:bookmarkStart w:id="219" w:name="_Toc75906903"/>
      <w:bookmarkStart w:id="220" w:name="_Toc75907240"/>
      <w:r w:rsidRPr="00201E3B">
        <w:t>5.3.3.1</w:t>
      </w:r>
      <w:r w:rsidRPr="00201E3B">
        <w:tab/>
        <w:t>Pre-test conditions</w:t>
      </w:r>
      <w:bookmarkEnd w:id="217"/>
      <w:bookmarkEnd w:id="218"/>
      <w:bookmarkEnd w:id="219"/>
      <w:bookmarkEnd w:id="220"/>
    </w:p>
    <w:p w14:paraId="28734955" w14:textId="77777777" w:rsidR="00141A5B" w:rsidRPr="00201E3B" w:rsidRDefault="00141A5B" w:rsidP="00141A5B">
      <w:r w:rsidRPr="00201E3B">
        <w:t xml:space="preserve">Same pre-test conditions as for MCPTT test case 5.3 (TS </w:t>
      </w:r>
      <w:r>
        <w:t>37.579</w:t>
      </w:r>
      <w:r w:rsidRPr="00201E3B">
        <w:t>-2 [24]) with the following exception(s):</w:t>
      </w:r>
    </w:p>
    <w:p w14:paraId="69D10F21" w14:textId="77777777" w:rsidR="00141A5B" w:rsidRPr="00201E3B" w:rsidRDefault="00141A5B" w:rsidP="00141A5B">
      <w:pPr>
        <w:pStyle w:val="B1"/>
      </w:pPr>
      <w:r w:rsidRPr="00201E3B">
        <w:t>-</w:t>
      </w:r>
      <w:r w:rsidRPr="00201E3B">
        <w:tab/>
        <w:t>The term "MCPTT" is replaced with "MCVideo"</w:t>
      </w:r>
    </w:p>
    <w:p w14:paraId="143E493F" w14:textId="77777777" w:rsidR="00141A5B" w:rsidRPr="00201E3B" w:rsidRDefault="00141A5B" w:rsidP="00141A5B">
      <w:pPr>
        <w:pStyle w:val="H6"/>
      </w:pPr>
      <w:bookmarkStart w:id="221" w:name="_Toc52787471"/>
      <w:bookmarkStart w:id="222" w:name="_Toc52787651"/>
      <w:bookmarkStart w:id="223" w:name="_Toc75906904"/>
      <w:bookmarkStart w:id="224" w:name="_Toc75907241"/>
      <w:r w:rsidRPr="00201E3B">
        <w:t>5.3.3.2</w:t>
      </w:r>
      <w:r w:rsidRPr="00201E3B">
        <w:tab/>
        <w:t>Test procedure sequence</w:t>
      </w:r>
      <w:bookmarkEnd w:id="221"/>
      <w:bookmarkEnd w:id="222"/>
      <w:bookmarkEnd w:id="223"/>
      <w:bookmarkEnd w:id="224"/>
    </w:p>
    <w:p w14:paraId="348CAAB6" w14:textId="77777777" w:rsidR="00141A5B" w:rsidRPr="00201E3B" w:rsidRDefault="00141A5B" w:rsidP="00141A5B">
      <w:r w:rsidRPr="00201E3B">
        <w:t xml:space="preserve">Same test procedure sequence as for MCPTT test case 5.3 (TS </w:t>
      </w:r>
      <w:r>
        <w:t>37.579</w:t>
      </w:r>
      <w:r w:rsidRPr="00201E3B">
        <w:t>-2 [24]) with the following exception(s):</w:t>
      </w:r>
    </w:p>
    <w:p w14:paraId="137DE422" w14:textId="77777777" w:rsidR="00141A5B" w:rsidRPr="00201E3B" w:rsidRDefault="00141A5B" w:rsidP="00141A5B">
      <w:pPr>
        <w:pStyle w:val="B1"/>
      </w:pPr>
      <w:r w:rsidRPr="00201E3B">
        <w:t>-</w:t>
      </w:r>
      <w:r w:rsidRPr="00201E3B">
        <w:tab/>
        <w:t>The term "MCPTT" is replaced with "MCVideo"</w:t>
      </w:r>
    </w:p>
    <w:p w14:paraId="5FA5A1EC" w14:textId="77777777" w:rsidR="00141A5B" w:rsidRPr="00201E3B" w:rsidRDefault="00141A5B" w:rsidP="00141A5B">
      <w:pPr>
        <w:pStyle w:val="H6"/>
      </w:pPr>
      <w:bookmarkStart w:id="225" w:name="_Toc52787472"/>
      <w:bookmarkStart w:id="226" w:name="_Toc52787652"/>
      <w:bookmarkStart w:id="227" w:name="_Toc75906905"/>
      <w:bookmarkStart w:id="228" w:name="_Toc75907242"/>
      <w:r w:rsidRPr="00201E3B">
        <w:t>5.3.3.3</w:t>
      </w:r>
      <w:r w:rsidRPr="00201E3B">
        <w:tab/>
        <w:t>Specific message contents</w:t>
      </w:r>
      <w:bookmarkEnd w:id="225"/>
      <w:bookmarkEnd w:id="226"/>
      <w:bookmarkEnd w:id="227"/>
      <w:bookmarkEnd w:id="228"/>
    </w:p>
    <w:p w14:paraId="7041D610" w14:textId="77777777" w:rsidR="00141A5B" w:rsidRPr="00201E3B" w:rsidRDefault="00141A5B" w:rsidP="00141A5B">
      <w:r w:rsidRPr="00201E3B">
        <w:t xml:space="preserve">Same specific message contents as for MCPTT test case 5.3 (TS </w:t>
      </w:r>
      <w:r>
        <w:t>37.579</w:t>
      </w:r>
      <w:r w:rsidRPr="00201E3B">
        <w:t>-2 [24]) with the following exception(s):</w:t>
      </w:r>
    </w:p>
    <w:p w14:paraId="28BE2344" w14:textId="77777777" w:rsidR="00141A5B" w:rsidRPr="00201E3B" w:rsidRDefault="00141A5B" w:rsidP="00141A5B">
      <w:pPr>
        <w:pStyle w:val="B1"/>
      </w:pPr>
      <w:r w:rsidRPr="00201E3B">
        <w:t>-</w:t>
      </w:r>
      <w:r w:rsidRPr="00201E3B">
        <w:tab/>
        <w:t>The term "MCPTT" is replaced with "MCVideo"</w:t>
      </w:r>
    </w:p>
    <w:p w14:paraId="215BC07F" w14:textId="77777777" w:rsidR="00141A5B" w:rsidRPr="00201E3B" w:rsidRDefault="00141A5B" w:rsidP="00141A5B">
      <w:pPr>
        <w:pStyle w:val="B1"/>
      </w:pPr>
      <w:r w:rsidRPr="00201E3B">
        <w:t>-</w:t>
      </w:r>
      <w:r w:rsidRPr="00201E3B">
        <w:tab/>
        <w:t>Condition MCVIDEO is used for all messages.</w:t>
      </w:r>
    </w:p>
    <w:p w14:paraId="57D2C83D" w14:textId="77777777" w:rsidR="000C70BA" w:rsidRPr="00201E3B" w:rsidRDefault="000C70BA" w:rsidP="000C70BA">
      <w:pPr>
        <w:pStyle w:val="Heading2"/>
      </w:pPr>
      <w:r w:rsidRPr="00201E3B">
        <w:lastRenderedPageBreak/>
        <w:t>5.4</w:t>
      </w:r>
      <w:r w:rsidRPr="00201E3B">
        <w:tab/>
        <w:t>Configuration / Determination of MCVideo Service Settings / Current Active MCVideo Settings / De-subscribe</w:t>
      </w:r>
      <w:bookmarkEnd w:id="197"/>
      <w:bookmarkEnd w:id="198"/>
      <w:bookmarkEnd w:id="199"/>
      <w:bookmarkEnd w:id="200"/>
      <w:bookmarkEnd w:id="201"/>
      <w:bookmarkEnd w:id="202"/>
      <w:bookmarkEnd w:id="203"/>
      <w:bookmarkEnd w:id="204"/>
    </w:p>
    <w:p w14:paraId="4C58BE47" w14:textId="77777777" w:rsidR="000C70BA" w:rsidRPr="00201E3B" w:rsidRDefault="000C70BA" w:rsidP="000C70BA">
      <w:pPr>
        <w:pStyle w:val="H6"/>
      </w:pPr>
      <w:bookmarkStart w:id="229" w:name="_Toc52787474"/>
      <w:bookmarkStart w:id="230" w:name="_Toc52787654"/>
      <w:bookmarkStart w:id="231" w:name="_Toc75906907"/>
      <w:bookmarkStart w:id="232" w:name="_Toc75907244"/>
      <w:r w:rsidRPr="00201E3B">
        <w:t>5.4.1</w:t>
      </w:r>
      <w:r w:rsidRPr="00201E3B">
        <w:tab/>
        <w:t>Test Purpose (TP)</w:t>
      </w:r>
      <w:bookmarkEnd w:id="229"/>
      <w:bookmarkEnd w:id="230"/>
      <w:bookmarkEnd w:id="231"/>
      <w:bookmarkEnd w:id="232"/>
    </w:p>
    <w:p w14:paraId="038875C6" w14:textId="77777777" w:rsidR="000C70BA" w:rsidRPr="00201E3B" w:rsidRDefault="000C70BA" w:rsidP="000C70BA">
      <w:pPr>
        <w:pStyle w:val="H6"/>
      </w:pPr>
      <w:r w:rsidRPr="00201E3B">
        <w:t>(1)</w:t>
      </w:r>
    </w:p>
    <w:p w14:paraId="251AE773" w14:textId="77777777" w:rsidR="000C70BA" w:rsidRPr="00201E3B" w:rsidRDefault="000C70BA" w:rsidP="000C70BA">
      <w:pPr>
        <w:pStyle w:val="PL"/>
      </w:pPr>
      <w:r w:rsidRPr="00201E3B">
        <w:rPr>
          <w:b/>
        </w:rPr>
        <w:t>with</w:t>
      </w:r>
      <w:r w:rsidRPr="00201E3B">
        <w:t xml:space="preserve"> { UE (MCVIDEO Client) registered and authorised for MCVIDEO Service }</w:t>
      </w:r>
    </w:p>
    <w:p w14:paraId="142DFB4D"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verify the currently active MCVideo service settings or to discover MCVideo service settings }</w:t>
      </w:r>
    </w:p>
    <w:p w14:paraId="430E6841"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find the MCVideo service settings </w:t>
      </w:r>
      <w:r w:rsidRPr="00201E3B">
        <w:rPr>
          <w:b/>
          <w:bCs/>
        </w:rPr>
        <w:t>and</w:t>
      </w:r>
      <w:r w:rsidRPr="00201E3B">
        <w:t xml:space="preserve"> responds to the SIP NOTIFY message with a SIP 200 (OK) message }</w:t>
      </w:r>
    </w:p>
    <w:p w14:paraId="1AC250B2" w14:textId="77777777" w:rsidR="000C70BA" w:rsidRPr="00201E3B" w:rsidRDefault="000C70BA" w:rsidP="000C70BA">
      <w:pPr>
        <w:pStyle w:val="PL"/>
      </w:pPr>
      <w:r w:rsidRPr="00201E3B">
        <w:t xml:space="preserve">            }</w:t>
      </w:r>
    </w:p>
    <w:p w14:paraId="2B9E704B" w14:textId="77777777" w:rsidR="000C70BA" w:rsidRPr="00201E3B" w:rsidRDefault="000C70BA" w:rsidP="000C70BA">
      <w:pPr>
        <w:pStyle w:val="PL"/>
      </w:pPr>
    </w:p>
    <w:p w14:paraId="7846A67D" w14:textId="77777777" w:rsidR="000C70BA" w:rsidRPr="00201E3B" w:rsidRDefault="000C70BA" w:rsidP="000C70BA">
      <w:pPr>
        <w:pStyle w:val="H6"/>
      </w:pPr>
      <w:r w:rsidRPr="00201E3B">
        <w:t>(2)</w:t>
      </w:r>
    </w:p>
    <w:p w14:paraId="496E00EC"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1C262CC9"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re-subscribe for MCVideo service settings }</w:t>
      </w:r>
    </w:p>
    <w:p w14:paraId="7F90E6B2"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re-subscribe for the MCVideo service settings </w:t>
      </w:r>
      <w:r w:rsidRPr="00201E3B">
        <w:rPr>
          <w:b/>
          <w:bCs/>
        </w:rPr>
        <w:t>and</w:t>
      </w:r>
      <w:r w:rsidRPr="00201E3B">
        <w:t xml:space="preserve"> responds to the SIP NOTIFY message with a SIP 200 (OK) message }</w:t>
      </w:r>
    </w:p>
    <w:p w14:paraId="74EF2609" w14:textId="77777777" w:rsidR="000C70BA" w:rsidRPr="00201E3B" w:rsidRDefault="000C70BA" w:rsidP="000C70BA">
      <w:pPr>
        <w:pStyle w:val="PL"/>
      </w:pPr>
      <w:r w:rsidRPr="00201E3B">
        <w:t xml:space="preserve">            }</w:t>
      </w:r>
    </w:p>
    <w:p w14:paraId="15930C5A" w14:textId="77777777" w:rsidR="000C70BA" w:rsidRPr="00201E3B" w:rsidRDefault="000C70BA" w:rsidP="000C70BA">
      <w:pPr>
        <w:pStyle w:val="PL"/>
      </w:pPr>
    </w:p>
    <w:p w14:paraId="454D8D85" w14:textId="77777777" w:rsidR="000C70BA" w:rsidRPr="00201E3B" w:rsidRDefault="000C70BA" w:rsidP="000C70BA">
      <w:pPr>
        <w:pStyle w:val="H6"/>
      </w:pPr>
      <w:r w:rsidRPr="00201E3B">
        <w:t>(3)</w:t>
      </w:r>
    </w:p>
    <w:p w14:paraId="4B3B0354"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31FB8974"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for MCVideo service settings }</w:t>
      </w:r>
    </w:p>
    <w:p w14:paraId="19D4FC1D"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de-subscribe for the MCVideo service settings </w:t>
      </w:r>
      <w:r w:rsidRPr="00201E3B">
        <w:rPr>
          <w:b/>
          <w:bCs/>
        </w:rPr>
        <w:t>and</w:t>
      </w:r>
      <w:r w:rsidRPr="00201E3B">
        <w:t xml:space="preserve"> responds to the SIP NOTIFY message with a SIP 200 (OK) message }</w:t>
      </w:r>
    </w:p>
    <w:p w14:paraId="1AD89744" w14:textId="77777777" w:rsidR="000C70BA" w:rsidRPr="00201E3B" w:rsidRDefault="000C70BA" w:rsidP="000C70BA">
      <w:pPr>
        <w:pStyle w:val="PL"/>
      </w:pPr>
      <w:r w:rsidRPr="00201E3B">
        <w:t xml:space="preserve">            }</w:t>
      </w:r>
    </w:p>
    <w:p w14:paraId="022FBE0F" w14:textId="77777777" w:rsidR="000C70BA" w:rsidRPr="00201E3B" w:rsidRDefault="000C70BA" w:rsidP="000C70BA">
      <w:pPr>
        <w:pStyle w:val="PL"/>
      </w:pPr>
    </w:p>
    <w:p w14:paraId="7C9AFB52" w14:textId="77777777" w:rsidR="000C70BA" w:rsidRPr="00201E3B" w:rsidRDefault="000C70BA" w:rsidP="000C70BA">
      <w:pPr>
        <w:pStyle w:val="H6"/>
      </w:pPr>
      <w:bookmarkStart w:id="233" w:name="_Toc52787475"/>
      <w:bookmarkStart w:id="234" w:name="_Toc52787655"/>
      <w:bookmarkStart w:id="235" w:name="_Toc75906908"/>
      <w:bookmarkStart w:id="236" w:name="_Toc75907245"/>
      <w:r w:rsidRPr="00201E3B">
        <w:t>5.4.2</w:t>
      </w:r>
      <w:r w:rsidRPr="00201E3B">
        <w:tab/>
        <w:t>Conformance requirements</w:t>
      </w:r>
      <w:bookmarkEnd w:id="233"/>
      <w:bookmarkEnd w:id="234"/>
      <w:bookmarkEnd w:id="235"/>
      <w:bookmarkEnd w:id="236"/>
    </w:p>
    <w:p w14:paraId="60A869A2" w14:textId="77777777" w:rsidR="000C70BA" w:rsidRPr="00201E3B" w:rsidRDefault="000C70BA" w:rsidP="000C70BA">
      <w:pPr>
        <w:keepNext/>
        <w:keepLines/>
      </w:pPr>
      <w:r w:rsidRPr="00201E3B">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201E3B" w:rsidRDefault="000C70BA" w:rsidP="000C70BA">
      <w:r w:rsidRPr="00201E3B">
        <w:t>[TS 24.281, clause 7.2.4]</w:t>
      </w:r>
    </w:p>
    <w:p w14:paraId="0C039EE4" w14:textId="77777777" w:rsidR="000C70BA" w:rsidRPr="00201E3B" w:rsidRDefault="000C70BA" w:rsidP="000C70BA">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01F33553" w14:textId="77777777" w:rsidR="000C70BA" w:rsidRPr="00201E3B" w:rsidRDefault="000C70BA" w:rsidP="000C70BA">
      <w:r w:rsidRPr="00201E3B">
        <w:rPr>
          <w:rFonts w:eastAsia="SimSun"/>
        </w:rPr>
        <w:t>In the SIP SUBSCRIBE request, the MCVideo client:</w:t>
      </w:r>
    </w:p>
    <w:p w14:paraId="6A514FDF"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4C7209FC" w14:textId="77777777" w:rsidR="000C70BA" w:rsidRPr="00201E3B" w:rsidRDefault="000C70BA" w:rsidP="000C70BA">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4DF5EF93" w14:textId="77777777" w:rsidR="000C70BA" w:rsidRPr="00201E3B" w:rsidRDefault="000C70BA" w:rsidP="000C70BA">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EF4AADF" w14:textId="77777777" w:rsidR="000C70BA" w:rsidRPr="00201E3B" w:rsidRDefault="000C70BA" w:rsidP="000C70BA">
      <w:pPr>
        <w:pStyle w:val="B1"/>
        <w:rPr>
          <w:rFonts w:eastAsia="SimSun"/>
        </w:rPr>
      </w:pPr>
      <w:r w:rsidRPr="00201E3B">
        <w:rPr>
          <w:rFonts w:eastAsia="SimSun"/>
        </w:rPr>
        <w:t>4)</w:t>
      </w:r>
      <w:r w:rsidRPr="00201E3B">
        <w:rPr>
          <w:rFonts w:eastAsia="SimSun"/>
        </w:rPr>
        <w:tab/>
        <w:t>shall set the Event header field to the 'poc-settings' value;</w:t>
      </w:r>
    </w:p>
    <w:p w14:paraId="3B4C305D" w14:textId="77777777" w:rsidR="000C70BA" w:rsidRPr="00201E3B" w:rsidRDefault="000C70BA" w:rsidP="000C70BA">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74E8234B" w14:textId="77777777" w:rsidR="000C70BA" w:rsidRPr="00201E3B" w:rsidRDefault="000C70BA" w:rsidP="000C70BA">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089EE757" w14:textId="77777777" w:rsidR="000C70BA" w:rsidRPr="00201E3B" w:rsidRDefault="000C70BA" w:rsidP="000C70BA">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531DA815" w14:textId="77777777" w:rsidR="000C70BA" w:rsidRPr="00201E3B" w:rsidRDefault="000C70BA" w:rsidP="000C70BA">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33C5FF4D" w14:textId="77777777" w:rsidR="000C70BA" w:rsidRPr="00201E3B" w:rsidRDefault="000C70BA" w:rsidP="000C70BA">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4DE0065D" w14:textId="77777777" w:rsidR="000C70BA" w:rsidRPr="00201E3B" w:rsidRDefault="000C70BA" w:rsidP="000C70BA">
      <w:pPr>
        <w:pStyle w:val="B1"/>
        <w:rPr>
          <w:rFonts w:eastAsia="SimSun"/>
        </w:rPr>
      </w:pPr>
      <w:r w:rsidRPr="00201E3B">
        <w:rPr>
          <w:rFonts w:eastAsia="SimSun"/>
        </w:rPr>
        <w:t>1)</w:t>
      </w:r>
      <w:r w:rsidRPr="00201E3B">
        <w:rPr>
          <w:rFonts w:eastAsia="SimSun"/>
        </w:rPr>
        <w:tab/>
        <w:t>shall set the Event header field to the 'poc-settings' value;</w:t>
      </w:r>
    </w:p>
    <w:p w14:paraId="2660EC03" w14:textId="77777777" w:rsidR="000C70BA" w:rsidRPr="00201E3B" w:rsidRDefault="000C70BA" w:rsidP="000C70BA">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6F4AFAD7" w14:textId="77777777" w:rsidR="000C70BA" w:rsidRPr="00201E3B" w:rsidRDefault="000C70BA" w:rsidP="000C70BA">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2A85FC73" w14:textId="77777777" w:rsidR="000C70BA" w:rsidRPr="00201E3B" w:rsidRDefault="000C70BA" w:rsidP="000C70BA">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1328272" w14:textId="77777777" w:rsidR="000C70BA" w:rsidRPr="00201E3B" w:rsidRDefault="000C70BA" w:rsidP="000C70BA">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9C331DF" w14:textId="77777777" w:rsidR="000C70BA" w:rsidRPr="00201E3B" w:rsidRDefault="000C70BA" w:rsidP="000C70BA">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105D0591"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BAB3F13" w14:textId="77777777" w:rsidR="000C70BA" w:rsidRPr="00201E3B" w:rsidRDefault="000C70BA" w:rsidP="000C70BA">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539FACF8" w14:textId="77777777" w:rsidR="000C70BA" w:rsidRPr="00201E3B" w:rsidRDefault="000C70BA" w:rsidP="000C70BA">
      <w:pPr>
        <w:pStyle w:val="H6"/>
      </w:pPr>
      <w:bookmarkStart w:id="237" w:name="_Toc52787476"/>
      <w:bookmarkStart w:id="238" w:name="_Toc52787656"/>
      <w:bookmarkStart w:id="239" w:name="_Toc75906909"/>
      <w:bookmarkStart w:id="240" w:name="_Toc75907246"/>
      <w:r w:rsidRPr="00201E3B">
        <w:t>5.4.3</w:t>
      </w:r>
      <w:r w:rsidRPr="00201E3B">
        <w:tab/>
        <w:t>Test description</w:t>
      </w:r>
      <w:bookmarkEnd w:id="237"/>
      <w:bookmarkEnd w:id="238"/>
      <w:bookmarkEnd w:id="239"/>
      <w:bookmarkEnd w:id="240"/>
    </w:p>
    <w:p w14:paraId="2FBB839B" w14:textId="77777777" w:rsidR="000C70BA" w:rsidRPr="00201E3B" w:rsidRDefault="000C70BA" w:rsidP="000C70BA">
      <w:pPr>
        <w:pStyle w:val="H6"/>
      </w:pPr>
      <w:bookmarkStart w:id="241" w:name="_Toc52787477"/>
      <w:bookmarkStart w:id="242" w:name="_Toc52787657"/>
      <w:bookmarkStart w:id="243" w:name="_Toc75906910"/>
      <w:bookmarkStart w:id="244" w:name="_Toc75907247"/>
      <w:r w:rsidRPr="00201E3B">
        <w:t>5.4.3.1</w:t>
      </w:r>
      <w:r w:rsidRPr="00201E3B">
        <w:tab/>
        <w:t>Pre-test conditions</w:t>
      </w:r>
      <w:bookmarkEnd w:id="241"/>
      <w:bookmarkEnd w:id="242"/>
      <w:bookmarkEnd w:id="243"/>
      <w:bookmarkEnd w:id="244"/>
    </w:p>
    <w:p w14:paraId="47B49F29" w14:textId="341C24A7" w:rsidR="000C70BA" w:rsidRPr="00201E3B" w:rsidRDefault="000C70BA" w:rsidP="000C70BA">
      <w:r w:rsidRPr="00201E3B">
        <w:t xml:space="preserve">Same pre-test conditions as for MCPTT test case 5.5 (TS </w:t>
      </w:r>
      <w:r w:rsidR="00960759">
        <w:t>37.579</w:t>
      </w:r>
      <w:r w:rsidRPr="00201E3B">
        <w:t>-2 [24]) with the following exception(s):</w:t>
      </w:r>
    </w:p>
    <w:p w14:paraId="774AB72A" w14:textId="77777777" w:rsidR="000C70BA" w:rsidRPr="00201E3B" w:rsidRDefault="000C70BA" w:rsidP="000C70BA">
      <w:pPr>
        <w:pStyle w:val="B1"/>
      </w:pPr>
      <w:r w:rsidRPr="00201E3B">
        <w:t>-</w:t>
      </w:r>
      <w:r w:rsidRPr="00201E3B">
        <w:tab/>
        <w:t>The term "MCPTT" is replaced with "MCVideo"</w:t>
      </w:r>
    </w:p>
    <w:p w14:paraId="0861CD35" w14:textId="77777777" w:rsidR="000C70BA" w:rsidRPr="00201E3B" w:rsidRDefault="000C70BA" w:rsidP="000C70BA">
      <w:pPr>
        <w:pStyle w:val="H6"/>
      </w:pPr>
      <w:bookmarkStart w:id="245" w:name="_Toc52787478"/>
      <w:bookmarkStart w:id="246" w:name="_Toc52787658"/>
      <w:bookmarkStart w:id="247" w:name="_Toc75906911"/>
      <w:bookmarkStart w:id="248" w:name="_Toc75907248"/>
      <w:r w:rsidRPr="00201E3B">
        <w:t>5.4.3.2</w:t>
      </w:r>
      <w:r w:rsidRPr="00201E3B">
        <w:tab/>
        <w:t>Test procedure sequence</w:t>
      </w:r>
      <w:bookmarkEnd w:id="245"/>
      <w:bookmarkEnd w:id="246"/>
      <w:bookmarkEnd w:id="247"/>
      <w:bookmarkEnd w:id="248"/>
    </w:p>
    <w:p w14:paraId="2B0A22FA" w14:textId="2025DB10" w:rsidR="000C70BA" w:rsidRPr="00201E3B" w:rsidRDefault="000C70BA" w:rsidP="000C70BA">
      <w:bookmarkStart w:id="249" w:name="_Hlk88472017"/>
      <w:r w:rsidRPr="00201E3B">
        <w:t xml:space="preserve">Same test procedure sequence as for MCPTT test case 5.5 (TS </w:t>
      </w:r>
      <w:r w:rsidR="00960759">
        <w:t>37.579</w:t>
      </w:r>
      <w:r w:rsidRPr="00201E3B">
        <w:t>-2 [24]) with the following exception(s):</w:t>
      </w:r>
    </w:p>
    <w:p w14:paraId="3EEC978E" w14:textId="77777777" w:rsidR="000C70BA" w:rsidRPr="00201E3B" w:rsidRDefault="000C70BA" w:rsidP="000C70BA">
      <w:pPr>
        <w:pStyle w:val="B1"/>
      </w:pPr>
      <w:r w:rsidRPr="00201E3B">
        <w:t>-</w:t>
      </w:r>
      <w:r w:rsidRPr="00201E3B">
        <w:tab/>
        <w:t>The term "MCPTT" is replaced with "MCVideo"</w:t>
      </w:r>
      <w:bookmarkEnd w:id="249"/>
    </w:p>
    <w:p w14:paraId="157EE80C" w14:textId="77777777" w:rsidR="000C70BA" w:rsidRPr="00201E3B" w:rsidRDefault="000C70BA" w:rsidP="000C70BA">
      <w:pPr>
        <w:pStyle w:val="H6"/>
      </w:pPr>
      <w:bookmarkStart w:id="250" w:name="_Toc52787479"/>
      <w:bookmarkStart w:id="251" w:name="_Toc52787659"/>
      <w:bookmarkStart w:id="252" w:name="_Toc75906912"/>
      <w:bookmarkStart w:id="253" w:name="_Toc75907249"/>
      <w:r w:rsidRPr="00201E3B">
        <w:t>5.4.3.3</w:t>
      </w:r>
      <w:r w:rsidRPr="00201E3B">
        <w:tab/>
        <w:t>Specific message contents</w:t>
      </w:r>
      <w:bookmarkEnd w:id="250"/>
      <w:bookmarkEnd w:id="251"/>
      <w:bookmarkEnd w:id="252"/>
      <w:bookmarkEnd w:id="253"/>
    </w:p>
    <w:p w14:paraId="4098D672" w14:textId="606E95DB" w:rsidR="000C70BA" w:rsidRPr="00201E3B" w:rsidRDefault="000C70BA" w:rsidP="000C70BA">
      <w:r w:rsidRPr="00201E3B">
        <w:t xml:space="preserve">Same specific message contents as for MCPTT test case 5.5 (TS </w:t>
      </w:r>
      <w:r w:rsidR="00960759">
        <w:t>37.579</w:t>
      </w:r>
      <w:r w:rsidRPr="00201E3B">
        <w:t>-2 [24]) with the following exception(s):</w:t>
      </w:r>
    </w:p>
    <w:p w14:paraId="4267B532" w14:textId="77777777" w:rsidR="000C70BA" w:rsidRPr="00201E3B" w:rsidRDefault="000C70BA" w:rsidP="000C70BA">
      <w:pPr>
        <w:pStyle w:val="B1"/>
      </w:pPr>
      <w:r w:rsidRPr="00201E3B">
        <w:t>-</w:t>
      </w:r>
      <w:r w:rsidRPr="00201E3B">
        <w:tab/>
        <w:t>The term "MCPTT" is replaced with "MCVideo"</w:t>
      </w:r>
    </w:p>
    <w:p w14:paraId="1F9F1A94" w14:textId="77777777" w:rsidR="000C70BA" w:rsidRPr="00201E3B" w:rsidRDefault="000C70BA" w:rsidP="000C70BA">
      <w:pPr>
        <w:pStyle w:val="B1"/>
      </w:pPr>
      <w:r w:rsidRPr="00201E3B">
        <w:t>-</w:t>
      </w:r>
      <w:r w:rsidRPr="00201E3B">
        <w:tab/>
        <w:t>Condition MCVIDEO is used for all messages.</w:t>
      </w:r>
    </w:p>
    <w:p w14:paraId="35CB6A52" w14:textId="77777777" w:rsidR="000C70BA" w:rsidRPr="00201E3B" w:rsidRDefault="000C70BA" w:rsidP="000C70BA">
      <w:pPr>
        <w:pStyle w:val="Heading1"/>
      </w:pPr>
      <w:bookmarkStart w:id="254" w:name="_Toc52787480"/>
      <w:bookmarkStart w:id="255" w:name="_Toc52787660"/>
      <w:bookmarkStart w:id="256" w:name="_Toc75906913"/>
      <w:bookmarkStart w:id="257" w:name="_Toc75907250"/>
      <w:bookmarkStart w:id="258" w:name="_Toc84345710"/>
      <w:bookmarkStart w:id="259" w:name="_Toc99871258"/>
      <w:bookmarkStart w:id="260" w:name="_Toc171440750"/>
      <w:bookmarkStart w:id="261" w:name="_Toc180160942"/>
      <w:r w:rsidRPr="00201E3B">
        <w:lastRenderedPageBreak/>
        <w:t>6</w:t>
      </w:r>
      <w:r w:rsidRPr="00201E3B">
        <w:tab/>
        <w:t>On-Network Test Scenarios</w:t>
      </w:r>
      <w:bookmarkEnd w:id="254"/>
      <w:bookmarkEnd w:id="255"/>
      <w:bookmarkEnd w:id="256"/>
      <w:bookmarkEnd w:id="257"/>
      <w:bookmarkEnd w:id="258"/>
      <w:bookmarkEnd w:id="259"/>
      <w:bookmarkEnd w:id="260"/>
      <w:bookmarkEnd w:id="261"/>
    </w:p>
    <w:p w14:paraId="57BA9B5D" w14:textId="77777777" w:rsidR="000C70BA" w:rsidRDefault="000C70BA" w:rsidP="000C70BA">
      <w:pPr>
        <w:pStyle w:val="Heading2"/>
      </w:pPr>
      <w:bookmarkStart w:id="262" w:name="_Toc52787481"/>
      <w:bookmarkStart w:id="263" w:name="_Toc52787661"/>
      <w:bookmarkStart w:id="264" w:name="_Toc75906914"/>
      <w:bookmarkStart w:id="265" w:name="_Toc75907251"/>
      <w:bookmarkStart w:id="266" w:name="_Toc84345711"/>
      <w:bookmarkStart w:id="267" w:name="_Toc99871259"/>
      <w:bookmarkStart w:id="268" w:name="_Toc171440751"/>
      <w:bookmarkStart w:id="269" w:name="_Toc180160943"/>
      <w:r w:rsidRPr="00201E3B">
        <w:t>6.1</w:t>
      </w:r>
      <w:r w:rsidRPr="00201E3B">
        <w:tab/>
        <w:t>Group Calls</w:t>
      </w:r>
      <w:bookmarkStart w:id="270" w:name="_Toc52787541"/>
      <w:bookmarkStart w:id="271" w:name="_Toc52787723"/>
      <w:bookmarkStart w:id="272" w:name="_Toc75906945"/>
      <w:bookmarkStart w:id="273" w:name="_Toc75907282"/>
      <w:bookmarkStart w:id="274" w:name="_Toc84345732"/>
      <w:bookmarkEnd w:id="262"/>
      <w:bookmarkEnd w:id="263"/>
      <w:bookmarkEnd w:id="264"/>
      <w:bookmarkEnd w:id="265"/>
      <w:bookmarkEnd w:id="266"/>
      <w:bookmarkEnd w:id="267"/>
      <w:bookmarkEnd w:id="268"/>
      <w:bookmarkEnd w:id="269"/>
    </w:p>
    <w:p w14:paraId="2CE714E1" w14:textId="77777777" w:rsidR="000C70BA" w:rsidRDefault="000C70BA" w:rsidP="000C70BA">
      <w:pPr>
        <w:keepNext/>
        <w:keepLines/>
        <w:spacing w:before="120"/>
        <w:ind w:left="1134" w:hanging="1134"/>
        <w:outlineLvl w:val="2"/>
        <w:rPr>
          <w:rFonts w:ascii="Arial" w:hAnsi="Arial"/>
          <w:sz w:val="28"/>
        </w:rPr>
      </w:pPr>
      <w:bookmarkStart w:id="275" w:name="_Toc52787482"/>
      <w:bookmarkStart w:id="276" w:name="_Toc52787662"/>
      <w:bookmarkStart w:id="277" w:name="_Toc75906915"/>
      <w:bookmarkStart w:id="278" w:name="_Toc75907252"/>
      <w:bookmarkStart w:id="279" w:name="_Toc84345712"/>
      <w:bookmarkStart w:id="280" w:name="_Toc99871260"/>
      <w:r>
        <w:rPr>
          <w:rFonts w:ascii="Arial" w:hAnsi="Arial"/>
          <w:sz w:val="28"/>
        </w:rPr>
        <w:t>6.1.1</w:t>
      </w:r>
      <w:r>
        <w:rPr>
          <w:rFonts w:ascii="Arial" w:hAnsi="Arial"/>
          <w:sz w:val="28"/>
        </w:rPr>
        <w:tab/>
        <w:t>Pre-Arranged Group Call</w:t>
      </w:r>
      <w:bookmarkEnd w:id="275"/>
      <w:bookmarkEnd w:id="276"/>
      <w:bookmarkEnd w:id="277"/>
      <w:bookmarkEnd w:id="278"/>
      <w:bookmarkEnd w:id="279"/>
      <w:bookmarkEnd w:id="280"/>
    </w:p>
    <w:p w14:paraId="3818CA44" w14:textId="77777777" w:rsidR="000C70BA" w:rsidRDefault="000C70BA" w:rsidP="000C70BA">
      <w:pPr>
        <w:keepNext/>
        <w:keepLines/>
        <w:spacing w:before="120"/>
        <w:ind w:left="1418" w:hanging="1418"/>
        <w:outlineLvl w:val="3"/>
        <w:rPr>
          <w:rFonts w:ascii="Arial" w:hAnsi="Arial"/>
          <w:sz w:val="24"/>
        </w:rPr>
      </w:pPr>
      <w:bookmarkStart w:id="281" w:name="_Toc52787483"/>
      <w:bookmarkStart w:id="282" w:name="_Toc52787663"/>
      <w:bookmarkStart w:id="283" w:name="_Toc75906916"/>
      <w:bookmarkStart w:id="284" w:name="_Toc75907253"/>
      <w:bookmarkStart w:id="285" w:name="_Toc84345713"/>
      <w:bookmarkStart w:id="286"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1"/>
      <w:bookmarkEnd w:id="282"/>
      <w:bookmarkEnd w:id="283"/>
      <w:bookmarkEnd w:id="284"/>
      <w:bookmarkEnd w:id="285"/>
      <w:bookmarkEnd w:id="286"/>
    </w:p>
    <w:p w14:paraId="2A1453F8" w14:textId="77777777" w:rsidR="000C70BA" w:rsidRDefault="000C70BA" w:rsidP="000C70BA">
      <w:pPr>
        <w:pStyle w:val="H6"/>
      </w:pPr>
      <w:bookmarkStart w:id="287" w:name="_Toc52787484"/>
      <w:bookmarkStart w:id="288" w:name="_Toc52787664"/>
      <w:r>
        <w:t>6.1.1.1.1</w:t>
      </w:r>
      <w:r>
        <w:tab/>
        <w:t>Test Purpose (TP)</w:t>
      </w:r>
      <w:bookmarkEnd w:id="287"/>
      <w:bookmarkEnd w:id="288"/>
    </w:p>
    <w:p w14:paraId="68E60C96" w14:textId="77777777" w:rsidR="000C70BA" w:rsidRDefault="000C70BA" w:rsidP="000C70BA">
      <w:pPr>
        <w:pStyle w:val="H6"/>
      </w:pPr>
      <w:r>
        <w:t>(1)</w:t>
      </w:r>
    </w:p>
    <w:p w14:paraId="5C7DB8DF" w14:textId="77777777" w:rsidR="000C70BA" w:rsidRDefault="000C70BA" w:rsidP="000C70BA">
      <w:pPr>
        <w:pStyle w:val="PL"/>
      </w:pPr>
      <w:r>
        <w:rPr>
          <w:b/>
        </w:rPr>
        <w:t>with</w:t>
      </w:r>
      <w:r>
        <w:t xml:space="preserve"> { the UE (MCVideo Client) registered and authorised for MCVideo Service }</w:t>
      </w:r>
    </w:p>
    <w:p w14:paraId="5E2A2FCE" w14:textId="77777777" w:rsidR="000C70BA" w:rsidRDefault="000C70BA" w:rsidP="000C70BA">
      <w:pPr>
        <w:pStyle w:val="PL"/>
      </w:pPr>
      <w:r>
        <w:t>ensure that {</w:t>
      </w:r>
    </w:p>
    <w:p w14:paraId="1378E827"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206ECC61"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55A35F28" w14:textId="77777777" w:rsidR="000C70BA" w:rsidRDefault="000C70BA" w:rsidP="000C70BA">
      <w:pPr>
        <w:pStyle w:val="PL"/>
      </w:pPr>
      <w:r>
        <w:t xml:space="preserve">            }</w:t>
      </w:r>
    </w:p>
    <w:p w14:paraId="77866B07" w14:textId="77777777" w:rsidR="000C70BA" w:rsidRDefault="000C70BA" w:rsidP="000C70BA">
      <w:pPr>
        <w:pStyle w:val="PL"/>
      </w:pPr>
    </w:p>
    <w:p w14:paraId="7AC4E227" w14:textId="77777777" w:rsidR="000C70BA" w:rsidRDefault="000C70BA" w:rsidP="000C70BA">
      <w:pPr>
        <w:pStyle w:val="H6"/>
      </w:pPr>
      <w:r>
        <w:t>(2)</w:t>
      </w:r>
    </w:p>
    <w:p w14:paraId="6E24E0AF"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17CC96C8" w14:textId="77777777" w:rsidR="000C70BA" w:rsidRDefault="000C70BA" w:rsidP="000C70BA">
      <w:pPr>
        <w:pStyle w:val="PL"/>
      </w:pPr>
      <w:r>
        <w:t>ensure that {</w:t>
      </w:r>
    </w:p>
    <w:p w14:paraId="1EC13E37" w14:textId="77777777" w:rsidR="000C70BA" w:rsidRDefault="000C70BA" w:rsidP="000C70BA">
      <w:pPr>
        <w:pStyle w:val="PL"/>
      </w:pPr>
      <w:r>
        <w:t xml:space="preserve">  </w:t>
      </w:r>
      <w:r>
        <w:rPr>
          <w:b/>
        </w:rPr>
        <w:t>when</w:t>
      </w:r>
      <w:r>
        <w:t xml:space="preserve"> { the MCVideo User engages in communication with the invited MCVideo User(s) }</w:t>
      </w:r>
    </w:p>
    <w:p w14:paraId="767C895C"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Default="000C70BA" w:rsidP="000C70BA">
      <w:pPr>
        <w:pStyle w:val="PL"/>
      </w:pPr>
      <w:r>
        <w:t xml:space="preserve">            }</w:t>
      </w:r>
    </w:p>
    <w:p w14:paraId="1EC794AF" w14:textId="77777777" w:rsidR="000C70BA" w:rsidRDefault="000C70BA" w:rsidP="000C70BA">
      <w:pPr>
        <w:pStyle w:val="PL"/>
      </w:pPr>
    </w:p>
    <w:p w14:paraId="699FB937" w14:textId="77777777" w:rsidR="000C70BA" w:rsidRDefault="000C70BA" w:rsidP="000C70BA">
      <w:pPr>
        <w:pStyle w:val="H6"/>
      </w:pPr>
      <w:r>
        <w:t>(3)</w:t>
      </w:r>
    </w:p>
    <w:p w14:paraId="2F91634D"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Default="000C70BA" w:rsidP="000C70BA">
      <w:pPr>
        <w:pStyle w:val="PL"/>
      </w:pPr>
      <w:r>
        <w:t>ensure that {</w:t>
      </w:r>
    </w:p>
    <w:p w14:paraId="19D2FEF5" w14:textId="77777777" w:rsidR="000C70BA" w:rsidRDefault="000C70BA" w:rsidP="000C70BA">
      <w:pPr>
        <w:pStyle w:val="PL"/>
      </w:pPr>
      <w:r>
        <w:t xml:space="preserve">  </w:t>
      </w:r>
      <w:r>
        <w:rPr>
          <w:b/>
        </w:rPr>
        <w:t>when</w:t>
      </w:r>
      <w:r>
        <w:t xml:space="preserve"> {the MCVideo User requests to upgrade the ongoing MCVideo Group Call to an MCVideo Emergency Group Call with Transmission Control }</w:t>
      </w:r>
    </w:p>
    <w:p w14:paraId="4E8BC89B"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Emergency Group Call </w:t>
      </w:r>
      <w:r>
        <w:rPr>
          <w:b/>
          <w:bCs/>
        </w:rPr>
        <w:t>and</w:t>
      </w:r>
      <w:r>
        <w:t xml:space="preserve"> notifies the MCVideo User }</w:t>
      </w:r>
    </w:p>
    <w:p w14:paraId="639BC6B6" w14:textId="77777777" w:rsidR="000C70BA" w:rsidRDefault="000C70BA" w:rsidP="000C70BA">
      <w:pPr>
        <w:pStyle w:val="PL"/>
      </w:pPr>
      <w:r>
        <w:t xml:space="preserve">            }</w:t>
      </w:r>
    </w:p>
    <w:p w14:paraId="6A231D3D" w14:textId="77777777" w:rsidR="000C70BA" w:rsidRDefault="000C70BA" w:rsidP="000C70BA">
      <w:pPr>
        <w:pStyle w:val="PL"/>
      </w:pPr>
    </w:p>
    <w:p w14:paraId="6025A74B" w14:textId="77777777" w:rsidR="000C70BA" w:rsidRDefault="000C70BA" w:rsidP="000C70BA">
      <w:pPr>
        <w:pStyle w:val="H6"/>
      </w:pPr>
      <w:r>
        <w:t>(4)</w:t>
      </w:r>
    </w:p>
    <w:p w14:paraId="1F8FC4EF" w14:textId="77777777" w:rsidR="000C70BA" w:rsidRDefault="000C70BA" w:rsidP="000C70BA">
      <w:pPr>
        <w:pStyle w:val="PL"/>
      </w:pPr>
      <w:r>
        <w:rPr>
          <w:b/>
        </w:rPr>
        <w:t>with</w:t>
      </w:r>
      <w:r>
        <w:t xml:space="preserve"> { the UE (MCVideo Client) having upgraded to an Emergency Group Call }</w:t>
      </w:r>
    </w:p>
    <w:p w14:paraId="6982D2BF" w14:textId="77777777" w:rsidR="000C70BA" w:rsidRDefault="000C70BA" w:rsidP="000C70BA">
      <w:pPr>
        <w:pStyle w:val="PL"/>
      </w:pPr>
      <w:r>
        <w:t>ensure  that {</w:t>
      </w:r>
    </w:p>
    <w:p w14:paraId="5ADBE5FE" w14:textId="77777777" w:rsidR="000C70BA" w:rsidRDefault="000C70BA" w:rsidP="000C70BA">
      <w:pPr>
        <w:pStyle w:val="PL"/>
      </w:pPr>
      <w:r>
        <w:t xml:space="preserve">  </w:t>
      </w:r>
      <w:r>
        <w:rPr>
          <w:b/>
        </w:rPr>
        <w:t>when</w:t>
      </w:r>
      <w:r>
        <w:t xml:space="preserve"> { the MCVideo User continues communication with the invited MCVideo User(s) }</w:t>
      </w:r>
    </w:p>
    <w:p w14:paraId="41131DB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56894AF" w14:textId="77777777" w:rsidR="000C70BA" w:rsidRDefault="000C70BA" w:rsidP="000C70BA">
      <w:pPr>
        <w:pStyle w:val="PL"/>
      </w:pPr>
      <w:r>
        <w:t xml:space="preserve">            }</w:t>
      </w:r>
    </w:p>
    <w:p w14:paraId="681CB9D0" w14:textId="77777777" w:rsidR="000C70BA" w:rsidRDefault="000C70BA" w:rsidP="000C70BA">
      <w:pPr>
        <w:pStyle w:val="PL"/>
      </w:pPr>
    </w:p>
    <w:p w14:paraId="31116244" w14:textId="77777777" w:rsidR="000C70BA" w:rsidRDefault="000C70BA" w:rsidP="000C70BA">
      <w:pPr>
        <w:pStyle w:val="H6"/>
      </w:pPr>
      <w:r>
        <w:t>(5)</w:t>
      </w:r>
    </w:p>
    <w:p w14:paraId="02F38E4B" w14:textId="77777777" w:rsidR="000C70BA" w:rsidRDefault="000C70BA" w:rsidP="000C70BA">
      <w:pPr>
        <w:pStyle w:val="PL"/>
      </w:pPr>
      <w:r>
        <w:rPr>
          <w:b/>
        </w:rPr>
        <w:t>with</w:t>
      </w:r>
      <w: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Default="000C70BA" w:rsidP="000C70BA">
      <w:pPr>
        <w:pStyle w:val="PL"/>
      </w:pPr>
      <w:r>
        <w:t>ensure that {</w:t>
      </w:r>
    </w:p>
    <w:p w14:paraId="129F837D" w14:textId="77777777" w:rsidR="000C70BA" w:rsidRDefault="000C70BA" w:rsidP="000C70BA">
      <w:pPr>
        <w:pStyle w:val="PL"/>
      </w:pPr>
      <w:r>
        <w:t xml:space="preserve">  </w:t>
      </w:r>
      <w:r>
        <w:rPr>
          <w:b/>
        </w:rPr>
        <w:t>when</w:t>
      </w:r>
      <w:r>
        <w:t xml:space="preserve"> { the MCVideo User requests to cancel the ongoing MCVideo Emergency state }</w:t>
      </w:r>
    </w:p>
    <w:p w14:paraId="0C84151A" w14:textId="77777777" w:rsidR="000C70BA" w:rsidRDefault="000C70BA" w:rsidP="000C70BA">
      <w:pPr>
        <w:pStyle w:val="PL"/>
      </w:pPr>
      <w:r>
        <w:lastRenderedPageBreak/>
        <w:t xml:space="preserve">    </w:t>
      </w:r>
      <w:r>
        <w:rPr>
          <w:b/>
        </w:rPr>
        <w:t>then</w:t>
      </w:r>
      <w:r>
        <w:t xml:space="preserve"> { the UE (MCVideo Client) sends a SIP re-INVITE request </w:t>
      </w:r>
      <w:r>
        <w:rPr>
          <w:b/>
          <w:bCs/>
        </w:rPr>
        <w:t>and</w:t>
      </w:r>
      <w:r>
        <w:t xml:space="preserve"> upon receipt of a SIP 2xx response considers the emergency condition cancelled, </w:t>
      </w:r>
      <w:r>
        <w:rPr>
          <w:b/>
          <w:bCs/>
        </w:rPr>
        <w:t>and</w:t>
      </w:r>
      <w:r>
        <w:t xml:space="preserve"> notifies the user }</w:t>
      </w:r>
    </w:p>
    <w:p w14:paraId="422A2CE2" w14:textId="77777777" w:rsidR="000C70BA" w:rsidRDefault="000C70BA" w:rsidP="000C70BA">
      <w:pPr>
        <w:pStyle w:val="PL"/>
      </w:pPr>
      <w:r>
        <w:t xml:space="preserve">            }</w:t>
      </w:r>
    </w:p>
    <w:p w14:paraId="6708BAE8" w14:textId="77777777" w:rsidR="000C70BA" w:rsidRDefault="000C70BA" w:rsidP="000C70BA">
      <w:pPr>
        <w:pStyle w:val="PL"/>
      </w:pPr>
    </w:p>
    <w:p w14:paraId="54F74A32" w14:textId="77777777" w:rsidR="000C70BA" w:rsidRDefault="000C70BA" w:rsidP="000C70BA">
      <w:pPr>
        <w:pStyle w:val="H6"/>
      </w:pPr>
      <w:r>
        <w:t>(6)</w:t>
      </w:r>
    </w:p>
    <w:p w14:paraId="2DE639EE"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Default="000C70BA" w:rsidP="000C70BA">
      <w:pPr>
        <w:pStyle w:val="PL"/>
      </w:pPr>
      <w:r>
        <w:t>ensure that {</w:t>
      </w:r>
    </w:p>
    <w:p w14:paraId="35E36AC5" w14:textId="77777777" w:rsidR="000C70BA" w:rsidRDefault="000C70BA" w:rsidP="000C70BA">
      <w:pPr>
        <w:pStyle w:val="PL"/>
      </w:pPr>
      <w:r>
        <w:t xml:space="preserve">  </w:t>
      </w:r>
      <w:r>
        <w:rPr>
          <w:b/>
        </w:rPr>
        <w:t>when</w:t>
      </w:r>
      <w:r>
        <w:t xml:space="preserve"> { the MCVideo User requests to upgrade the ongoing MCVideo Group Call to a MCVideo Imminent Peril Group Call with Transmission Control }</w:t>
      </w:r>
    </w:p>
    <w:p w14:paraId="7083D56A"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Imminent Peril Group Call, </w:t>
      </w:r>
      <w:r>
        <w:rPr>
          <w:b/>
          <w:bCs/>
        </w:rPr>
        <w:t>and</w:t>
      </w:r>
      <w:r>
        <w:t xml:space="preserve"> notifies the user }</w:t>
      </w:r>
    </w:p>
    <w:p w14:paraId="0C9F3926" w14:textId="77777777" w:rsidR="000C70BA" w:rsidRDefault="000C70BA" w:rsidP="000C70BA">
      <w:pPr>
        <w:pStyle w:val="PL"/>
      </w:pPr>
      <w:r>
        <w:t xml:space="preserve">            }</w:t>
      </w:r>
    </w:p>
    <w:p w14:paraId="5360212C" w14:textId="77777777" w:rsidR="000C70BA" w:rsidRDefault="000C70BA" w:rsidP="000C70BA">
      <w:pPr>
        <w:pStyle w:val="PL"/>
      </w:pPr>
    </w:p>
    <w:p w14:paraId="29E581EF" w14:textId="77777777" w:rsidR="000C70BA" w:rsidRDefault="000C70BA" w:rsidP="000C70BA">
      <w:pPr>
        <w:pStyle w:val="H6"/>
      </w:pPr>
      <w:r>
        <w:t>(7)</w:t>
      </w:r>
    </w:p>
    <w:p w14:paraId="64B66558" w14:textId="77777777" w:rsidR="000C70BA" w:rsidRDefault="000C70BA" w:rsidP="000C70BA">
      <w:pPr>
        <w:pStyle w:val="PL"/>
      </w:pPr>
      <w:r>
        <w:rPr>
          <w:b/>
        </w:rPr>
        <w:t>with</w:t>
      </w:r>
      <w:r>
        <w:t xml:space="preserve"> {the UE (MCVideo Client) having upgraded to an Imminent Peril Group Call}</w:t>
      </w:r>
    </w:p>
    <w:p w14:paraId="445AD1A9" w14:textId="77777777" w:rsidR="000C70BA" w:rsidRDefault="000C70BA" w:rsidP="000C70BA">
      <w:pPr>
        <w:pStyle w:val="PL"/>
      </w:pPr>
      <w:r>
        <w:t>ensure that {</w:t>
      </w:r>
    </w:p>
    <w:p w14:paraId="6B2A216D" w14:textId="77777777" w:rsidR="000C70BA" w:rsidRDefault="000C70BA" w:rsidP="000C70BA">
      <w:pPr>
        <w:pStyle w:val="PL"/>
      </w:pPr>
      <w:r>
        <w:t xml:space="preserve">  </w:t>
      </w:r>
      <w:r>
        <w:rPr>
          <w:b/>
        </w:rPr>
        <w:t>when</w:t>
      </w:r>
      <w:r>
        <w:t xml:space="preserve"> {the MCVideo User continues communication with the invited MCVideo User(s)}</w:t>
      </w:r>
    </w:p>
    <w:p w14:paraId="4A51350E" w14:textId="77777777" w:rsidR="000C70BA" w:rsidRDefault="000C70BA" w:rsidP="000C70BA">
      <w:pPr>
        <w:pStyle w:val="PL"/>
      </w:pPr>
      <w:r>
        <w:t xml:space="preserve">    </w:t>
      </w:r>
      <w:r>
        <w:rPr>
          <w:b/>
        </w:rPr>
        <w:t>then</w:t>
      </w:r>
      <w:r>
        <w:t xml:space="preserve"> {the UE (MCVideo Client) respects the Transmission Control imposed by the SS (MCVideo Server) }</w:t>
      </w:r>
    </w:p>
    <w:p w14:paraId="286D27A3" w14:textId="77777777" w:rsidR="000C70BA" w:rsidRDefault="000C70BA" w:rsidP="000C70BA">
      <w:pPr>
        <w:pStyle w:val="PL"/>
      </w:pPr>
      <w:r>
        <w:t xml:space="preserve">            }</w:t>
      </w:r>
    </w:p>
    <w:p w14:paraId="7E9671FA" w14:textId="77777777" w:rsidR="000C70BA" w:rsidRDefault="000C70BA" w:rsidP="000C70BA">
      <w:pPr>
        <w:pStyle w:val="PL"/>
      </w:pPr>
    </w:p>
    <w:p w14:paraId="6C9F74E2" w14:textId="77777777" w:rsidR="000C70BA" w:rsidRDefault="000C70BA" w:rsidP="000C70BA">
      <w:pPr>
        <w:pStyle w:val="H6"/>
      </w:pPr>
      <w:r>
        <w:t>(8)</w:t>
      </w:r>
    </w:p>
    <w:p w14:paraId="3C54060D" w14:textId="77777777" w:rsidR="000C70BA" w:rsidRDefault="000C70BA" w:rsidP="000C70BA">
      <w:pPr>
        <w:pStyle w:val="PL"/>
      </w:pPr>
      <w:r>
        <w:rPr>
          <w:b/>
        </w:rPr>
        <w:t>with</w:t>
      </w:r>
      <w: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Default="000C70BA" w:rsidP="000C70BA">
      <w:pPr>
        <w:pStyle w:val="PL"/>
      </w:pPr>
      <w:r>
        <w:t>ensure that {</w:t>
      </w:r>
    </w:p>
    <w:p w14:paraId="01738086" w14:textId="77777777" w:rsidR="000C70BA" w:rsidRDefault="000C70BA" w:rsidP="000C70BA">
      <w:pPr>
        <w:pStyle w:val="PL"/>
      </w:pPr>
      <w:r>
        <w:t xml:space="preserve">  </w:t>
      </w:r>
      <w:r>
        <w:rPr>
          <w:b/>
        </w:rPr>
        <w:t>when</w:t>
      </w:r>
      <w:r>
        <w:t xml:space="preserve"> {the MCVideo User requests to cancel the ongoing MCVideo Imminent Peril state }</w:t>
      </w:r>
    </w:p>
    <w:p w14:paraId="47164B27" w14:textId="77777777" w:rsidR="000C70BA" w:rsidRDefault="000C70BA" w:rsidP="000C70BA">
      <w:pPr>
        <w:pStyle w:val="PL"/>
      </w:pPr>
      <w:r>
        <w:t xml:space="preserve">    </w:t>
      </w:r>
      <w:r>
        <w:rPr>
          <w:b/>
        </w:rPr>
        <w:t>then</w:t>
      </w:r>
      <w:r>
        <w:t xml:space="preserve"> {the UE (MCVideo Client) sends a SIP re-INVITE request </w:t>
      </w:r>
      <w:r>
        <w:rPr>
          <w:b/>
          <w:bCs/>
        </w:rPr>
        <w:t>and</w:t>
      </w:r>
      <w:r>
        <w:t xml:space="preserve"> upon receipt of a SIP 2xx response considers the Imminent Peril condition cancelled, </w:t>
      </w:r>
      <w:r>
        <w:rPr>
          <w:b/>
          <w:bCs/>
        </w:rPr>
        <w:t>and</w:t>
      </w:r>
      <w:r>
        <w:t xml:space="preserve"> notifies the user }</w:t>
      </w:r>
    </w:p>
    <w:p w14:paraId="3D4DF308" w14:textId="77777777" w:rsidR="000C70BA" w:rsidRDefault="000C70BA" w:rsidP="000C70BA">
      <w:pPr>
        <w:pStyle w:val="PL"/>
      </w:pPr>
      <w:r>
        <w:t xml:space="preserve">            }</w:t>
      </w:r>
    </w:p>
    <w:p w14:paraId="7271535E" w14:textId="77777777" w:rsidR="000C70BA" w:rsidRDefault="000C70BA" w:rsidP="000C70BA">
      <w:pPr>
        <w:pStyle w:val="PL"/>
      </w:pPr>
    </w:p>
    <w:p w14:paraId="009838B6" w14:textId="77777777" w:rsidR="000C70BA" w:rsidRDefault="000C70BA" w:rsidP="000C70BA">
      <w:pPr>
        <w:pStyle w:val="H6"/>
      </w:pPr>
      <w:r>
        <w:t>(9)</w:t>
      </w:r>
    </w:p>
    <w:p w14:paraId="6AC43F75" w14:textId="77777777" w:rsidR="000C70BA" w:rsidRDefault="000C70BA" w:rsidP="000C70BA">
      <w:pPr>
        <w:pStyle w:val="PL"/>
      </w:pPr>
      <w:r>
        <w:rPr>
          <w:b/>
        </w:rPr>
        <w:t>with</w:t>
      </w:r>
      <w:r>
        <w:t xml:space="preserve"> {the UE (MCVideo Client) having an ongoing On-demand Pre-arranged Group Call with Automatic Commencement Mode }</w:t>
      </w:r>
    </w:p>
    <w:p w14:paraId="05C36531" w14:textId="77777777" w:rsidR="000C70BA" w:rsidRDefault="000C70BA" w:rsidP="000C70BA">
      <w:pPr>
        <w:pStyle w:val="PL"/>
      </w:pPr>
      <w:r>
        <w:t>ensure that {</w:t>
      </w:r>
    </w:p>
    <w:p w14:paraId="340DC738" w14:textId="77777777" w:rsidR="000C70BA" w:rsidRDefault="000C70BA" w:rsidP="000C70BA">
      <w:pPr>
        <w:pStyle w:val="PL"/>
      </w:pPr>
      <w:r>
        <w:t xml:space="preserve">  </w:t>
      </w:r>
      <w:r>
        <w:rPr>
          <w:b/>
        </w:rPr>
        <w:t>when</w:t>
      </w:r>
      <w:r>
        <w:t xml:space="preserve"> {the MCVideo User requests to terminate the ongoing MCVideo Group Call}</w:t>
      </w:r>
    </w:p>
    <w:p w14:paraId="0FA06E96" w14:textId="77777777" w:rsidR="000C70BA" w:rsidRDefault="000C70BA" w:rsidP="000C70BA">
      <w:pPr>
        <w:pStyle w:val="PL"/>
      </w:pPr>
      <w:r>
        <w:t xml:space="preserve">    </w:t>
      </w:r>
      <w:r>
        <w:rPr>
          <w:b/>
        </w:rPr>
        <w:t>then</w:t>
      </w:r>
      <w:r>
        <w:t xml:space="preserve"> {the UE (MCVideo Client) sends a Transmission End Request, acknowledges the Transmission End Response from the SS (MCVideo Server), </w:t>
      </w:r>
      <w:r>
        <w:rPr>
          <w:b/>
          <w:bCs/>
        </w:rPr>
        <w:t>and</w:t>
      </w:r>
      <w:r>
        <w:t xml:space="preserve"> sends a SIP BYE message, </w:t>
      </w:r>
      <w:r>
        <w:rPr>
          <w:b/>
          <w:bCs/>
        </w:rPr>
        <w:t>and</w:t>
      </w:r>
      <w:r>
        <w:t xml:space="preserve"> leaves the MCVideo Session }</w:t>
      </w:r>
    </w:p>
    <w:p w14:paraId="18BF2FA9" w14:textId="77777777" w:rsidR="000C70BA" w:rsidRDefault="000C70BA" w:rsidP="000C70BA">
      <w:pPr>
        <w:pStyle w:val="PL"/>
      </w:pPr>
      <w:r>
        <w:t xml:space="preserve">            }</w:t>
      </w:r>
    </w:p>
    <w:p w14:paraId="79941E96" w14:textId="77777777" w:rsidR="000C70BA" w:rsidRDefault="000C70BA" w:rsidP="000C70BA">
      <w:pPr>
        <w:pStyle w:val="PL"/>
      </w:pPr>
    </w:p>
    <w:p w14:paraId="42666989" w14:textId="77777777" w:rsidR="000C70BA" w:rsidRDefault="000C70BA" w:rsidP="000C70BA">
      <w:pPr>
        <w:pStyle w:val="H6"/>
      </w:pPr>
      <w:bookmarkStart w:id="289" w:name="_Toc52787485"/>
      <w:bookmarkStart w:id="290" w:name="_Toc52787665"/>
      <w:r>
        <w:t>6.1.1.1.2</w:t>
      </w:r>
      <w:r>
        <w:tab/>
        <w:t>Conformance requirements</w:t>
      </w:r>
      <w:bookmarkEnd w:id="289"/>
      <w:bookmarkEnd w:id="290"/>
    </w:p>
    <w:p w14:paraId="6DEB8F26" w14:textId="77777777" w:rsidR="000C70BA" w:rsidRDefault="000C70BA" w:rsidP="000C70BA">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Default="000C70BA" w:rsidP="000C70BA">
      <w:r>
        <w:t>[TS 24.281, clause 6.2.3.1.2]</w:t>
      </w:r>
    </w:p>
    <w:p w14:paraId="1BE190E5" w14:textId="77777777" w:rsidR="000C70BA" w:rsidRDefault="000C70BA" w:rsidP="000C70BA">
      <w:r>
        <w:t>When performing the automatic commencement mode procedures, the MCVideo client shall follow the procedures in subclause 6.2.3.1.1 with the following clarification:</w:t>
      </w:r>
    </w:p>
    <w:p w14:paraId="378073C4"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55E5EBA0" w14:textId="77777777" w:rsidR="000C70BA" w:rsidRDefault="000C70BA" w:rsidP="000C70BA">
      <w:r>
        <w:t>[TS 24.281, clause 6.2.3.1.1]</w:t>
      </w:r>
    </w:p>
    <w:p w14:paraId="708D2AF2" w14:textId="77777777" w:rsidR="000C70BA" w:rsidRDefault="000C70BA" w:rsidP="000C70BA">
      <w:r>
        <w:t>When performing the automatic commencement mode procedures, the MCVideo client:</w:t>
      </w:r>
    </w:p>
    <w:p w14:paraId="72B56D3D" w14:textId="77777777" w:rsidR="000C70BA" w:rsidRDefault="000C70BA" w:rsidP="000C70BA">
      <w:pPr>
        <w:ind w:left="568" w:hanging="284"/>
      </w:pPr>
      <w:r>
        <w:t>1)</w:t>
      </w:r>
      <w:r>
        <w:tab/>
        <w:t>shall accept the SIP INVITE request and generate a SIP 200 (OK) response according to rules and procedures of 3GPP TS 24.229 [11];</w:t>
      </w:r>
    </w:p>
    <w:p w14:paraId="352CA995" w14:textId="77777777" w:rsidR="000C70BA" w:rsidRDefault="000C70BA" w:rsidP="000C70BA">
      <w:pPr>
        <w:ind w:left="568" w:hanging="284"/>
      </w:pPr>
      <w:r>
        <w:lastRenderedPageBreak/>
        <w:t>2)</w:t>
      </w:r>
      <w:r>
        <w:tab/>
        <w:t>shall include the option tag "timer" in a Require header field of the SIP 200 (OK) response;</w:t>
      </w:r>
    </w:p>
    <w:p w14:paraId="0D728CAD"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E8B90A0"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384AC7"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EC225B2" w14:textId="77777777" w:rsidR="000C70BA" w:rsidRDefault="000C70BA" w:rsidP="000C70BA">
      <w:pPr>
        <w:ind w:left="568" w:hanging="284"/>
      </w:pPr>
      <w:r>
        <w:t>8)</w:t>
      </w:r>
      <w:r>
        <w:tab/>
        <w:t>shall send the SIP 200 (OK) response towards the MCVideo server according to rules and procedures of 3GPP TS 24.229 [11];</w:t>
      </w:r>
    </w:p>
    <w:p w14:paraId="692CDDBA"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9430E05"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1C7DD3C6"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2321372" w14:textId="77777777" w:rsidR="000C70BA" w:rsidRDefault="000C70BA" w:rsidP="000C70BA">
      <w:r>
        <w:t>[TS 24.281, clause 9.2.1.2.1.1]</w:t>
      </w:r>
    </w:p>
    <w:p w14:paraId="7620BEF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14A5581" w14:textId="77777777" w:rsidR="000C70BA" w:rsidRDefault="000C70BA" w:rsidP="000C70BA">
      <w:r>
        <w:t>The MC</w:t>
      </w:r>
      <w:r>
        <w:rPr>
          <w:lang w:eastAsia="zh-CN"/>
        </w:rPr>
        <w:t>Video</w:t>
      </w:r>
      <w:r>
        <w:t xml:space="preserve"> client:</w:t>
      </w:r>
    </w:p>
    <w:p w14:paraId="7BBF1EFC"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6E14A3AD"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8D8270D"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075ED34D"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5BDCDF9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37A09D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BD8EF46"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602CAB" w14:textId="77777777" w:rsidR="000C70BA" w:rsidRDefault="000C70BA" w:rsidP="000C70BA">
      <w:pPr>
        <w:ind w:left="568" w:hanging="284"/>
      </w:pPr>
      <w:r>
        <w:lastRenderedPageBreak/>
        <w:t>8)</w:t>
      </w:r>
      <w:r>
        <w:tab/>
        <w:t>should include the "timer" option tag in the Supported header field;</w:t>
      </w:r>
    </w:p>
    <w:p w14:paraId="609E669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7D2EA8D"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17CFD70"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3137FD7"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E1C1FE4"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8003DED"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1C548D9C"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2C94B59" w14:textId="77777777" w:rsidR="000C70BA" w:rsidRDefault="000C70BA" w:rsidP="000C70BA">
      <w:pPr>
        <w:ind w:left="851" w:hanging="284"/>
      </w:pPr>
      <w:r>
        <w:t>a)</w:t>
      </w:r>
      <w:r>
        <w:tab/>
        <w:t>the &lt;session-type&gt; element set to a value of "prearranged";</w:t>
      </w:r>
    </w:p>
    <w:p w14:paraId="2F5C7F95" w14:textId="77777777" w:rsidR="000C70BA" w:rsidRDefault="000C70BA" w:rsidP="000C70BA">
      <w:pPr>
        <w:ind w:left="851" w:hanging="284"/>
      </w:pPr>
      <w:r>
        <w:t>b)</w:t>
      </w:r>
      <w:r>
        <w:tab/>
        <w:t>the &lt;mc</w:t>
      </w:r>
      <w:r>
        <w:rPr>
          <w:lang w:eastAsia="zh-CN"/>
        </w:rPr>
        <w:t>video</w:t>
      </w:r>
      <w:r>
        <w:t>-request-uri&gt; element set to the group identity;</w:t>
      </w:r>
    </w:p>
    <w:p w14:paraId="0A97407D"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791A83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EF37A5"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936A3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0381BFD"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13968B2F"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1664E7D"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CDDBEAB" w14:textId="77777777" w:rsidR="000C70BA" w:rsidRDefault="000C70BA" w:rsidP="000C70BA">
      <w:pPr>
        <w:ind w:left="568" w:hanging="284"/>
      </w:pPr>
      <w:r>
        <w:t>16)</w:t>
      </w:r>
      <w:r>
        <w:tab/>
        <w:t>if an implicit transmission request is required, shall indicate this as specified in subclause 6.4; and</w:t>
      </w:r>
    </w:p>
    <w:p w14:paraId="01E874E0"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DD8652E" w14:textId="77777777" w:rsidR="000C70BA" w:rsidRDefault="000C70BA" w:rsidP="000C70BA">
      <w:r>
        <w:t>On receiving a SIP 2xx response to the SIP INVITE request, the MCVideo client:</w:t>
      </w:r>
    </w:p>
    <w:p w14:paraId="01AE6B36" w14:textId="77777777" w:rsidR="000C70BA" w:rsidRDefault="000C70BA" w:rsidP="000C70BA">
      <w:pPr>
        <w:ind w:left="568" w:hanging="284"/>
      </w:pPr>
      <w:r>
        <w:t>1)</w:t>
      </w:r>
      <w:r>
        <w:tab/>
        <w:t>shall interact with the user plane as specified in 3GPP TS 24.581 [5]</w:t>
      </w:r>
    </w:p>
    <w:p w14:paraId="1B53A46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72D6B638" w14:textId="77777777" w:rsidR="000C70BA" w:rsidRDefault="000C70BA" w:rsidP="000C70BA">
      <w:pPr>
        <w:ind w:left="568" w:hanging="284"/>
      </w:pPr>
      <w:r>
        <w:t>3)</w:t>
      </w:r>
      <w:r>
        <w:tab/>
        <w:t>may subscribe to the conference event package as specified in subclause </w:t>
      </w:r>
      <w:r>
        <w:rPr>
          <w:lang w:eastAsia="zh-CN"/>
        </w:rPr>
        <w:t>9.1.3.1</w:t>
      </w:r>
      <w:r>
        <w:t>.</w:t>
      </w:r>
    </w:p>
    <w:p w14:paraId="32197908" w14:textId="77777777" w:rsidR="000C70BA" w:rsidRDefault="000C70BA" w:rsidP="000C70BA">
      <w:r>
        <w:t>On receiving a SIP 4xx response, a SIP 5xx response or a SIP 6xx response to the SIP INVITE request:</w:t>
      </w:r>
    </w:p>
    <w:p w14:paraId="1644F6F5" w14:textId="77777777" w:rsidR="000C70BA" w:rsidRDefault="000C70BA" w:rsidP="000C70BA">
      <w:pPr>
        <w:ind w:left="568" w:hanging="284"/>
      </w:pPr>
      <w:r>
        <w:lastRenderedPageBreak/>
        <w:t>1)</w:t>
      </w:r>
      <w:r>
        <w:tab/>
        <w:t>if the MC</w:t>
      </w:r>
      <w:r>
        <w:rPr>
          <w:lang w:eastAsia="zh-CN"/>
        </w:rPr>
        <w:t>Video</w:t>
      </w:r>
      <w:r>
        <w:t xml:space="preserve"> emergency group call state is set to "MVEGC 2: emergency-call-requested" or "MVEGC 3: emergency-call-granted"; or</w:t>
      </w:r>
    </w:p>
    <w:p w14:paraId="6EC2E0AE"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45325E95"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8635F35"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484F5E" w14:textId="77777777" w:rsidR="000C70BA" w:rsidRDefault="000C70BA" w:rsidP="000C70BA">
      <w:r>
        <w:t>[TS 24.281, clause 9.2.1.2.1.3]</w:t>
      </w:r>
    </w:p>
    <w:p w14:paraId="0C199E32" w14:textId="77777777" w:rsidR="000C70BA" w:rsidRDefault="000C70BA" w:rsidP="000C70BA">
      <w:r>
        <w:t>This subclause covers both on-demand session.</w:t>
      </w:r>
    </w:p>
    <w:p w14:paraId="4DD69DDC" w14:textId="77777777" w:rsidR="000C70BA" w:rsidRDefault="000C70BA" w:rsidP="000C70BA">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3D72D584" w14:textId="77777777" w:rsidR="000C70BA" w:rsidRDefault="000C70BA" w:rsidP="000C70BA">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79760590" w14:textId="77777777" w:rsidR="000C70BA" w:rsidRDefault="000C70BA" w:rsidP="000C70BA">
      <w:pPr>
        <w:ind w:left="851" w:hanging="284"/>
      </w:pPr>
      <w:r>
        <w:t>a)</w:t>
      </w:r>
      <w:r>
        <w:tab/>
        <w:t>should indicate to the MCVideo user that they are not authorized to upgrade the MCVideo group session to an in-progress emergency group state; and</w:t>
      </w:r>
    </w:p>
    <w:p w14:paraId="3FC052A2" w14:textId="77777777" w:rsidR="000C70BA" w:rsidRDefault="000C70BA" w:rsidP="000C70BA">
      <w:pPr>
        <w:ind w:left="851" w:hanging="284"/>
      </w:pPr>
      <w:r>
        <w:t>b)</w:t>
      </w:r>
      <w:r>
        <w:tab/>
        <w:t>shall skip the remaining steps of the current subclause;</w:t>
      </w:r>
    </w:p>
    <w:p w14:paraId="502EEB4A" w14:textId="77777777" w:rsidR="000C70BA" w:rsidRDefault="000C70BA" w:rsidP="000C70BA">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330558F0" w14:textId="77777777" w:rsidR="000C70BA" w:rsidRDefault="000C70BA" w:rsidP="000C70BA">
      <w:pPr>
        <w:ind w:left="851" w:hanging="284"/>
      </w:pPr>
      <w:r>
        <w:t>a)</w:t>
      </w:r>
      <w:r>
        <w:tab/>
        <w:t>should indicate to the MCVideo user that they are not authorized to upgrade the MCVideo group session to an in-progress imminent peril group state; and</w:t>
      </w:r>
    </w:p>
    <w:p w14:paraId="6F31CDF8" w14:textId="77777777" w:rsidR="000C70BA" w:rsidRDefault="000C70BA" w:rsidP="000C70BA">
      <w:pPr>
        <w:ind w:left="851" w:hanging="284"/>
      </w:pPr>
      <w:r>
        <w:t>b)</w:t>
      </w:r>
      <w:r>
        <w:tab/>
        <w:t>shall skip the remaining steps of the current subclause;</w:t>
      </w:r>
    </w:p>
    <w:p w14:paraId="64B79AAD" w14:textId="77777777" w:rsidR="000C70BA" w:rsidRDefault="000C70BA" w:rsidP="000C70BA">
      <w:pPr>
        <w:ind w:left="568" w:hanging="284"/>
      </w:pPr>
      <w:r>
        <w:t>3)</w:t>
      </w:r>
      <w:r>
        <w:tab/>
        <w:t>if the MCVideo user has requested to upgrade the MCVideo group session to an MCVideo emergency call, the MCVideo client:</w:t>
      </w:r>
    </w:p>
    <w:p w14:paraId="72B5DB27"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5A54E1F" w14:textId="77777777" w:rsidR="000C70BA" w:rsidRDefault="000C70BA" w:rsidP="000C70BA">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71B2C4EA" w14:textId="77777777" w:rsidR="000C70BA" w:rsidRDefault="000C70BA" w:rsidP="000C70BA">
      <w:pPr>
        <w:ind w:left="851" w:hanging="284"/>
      </w:pPr>
      <w:r>
        <w:t>c)</w:t>
      </w:r>
      <w:r>
        <w:tab/>
        <w:t>shall include a Resource-Priority header field and comply with the procedures in subclause </w:t>
      </w:r>
      <w:r>
        <w:rPr>
          <w:lang w:eastAsia="zh-CN"/>
        </w:rPr>
        <w:t>6.2.8.1.2</w:t>
      </w:r>
      <w:r>
        <w:t>.</w:t>
      </w:r>
    </w:p>
    <w:p w14:paraId="7239340C" w14:textId="77777777" w:rsidR="000C70BA" w:rsidRDefault="000C70BA" w:rsidP="000C70BA">
      <w:pPr>
        <w:ind w:left="568" w:hanging="284"/>
      </w:pPr>
      <w:r>
        <w:t>4)</w:t>
      </w:r>
      <w:r>
        <w:tab/>
        <w:t>if the MCVideo user has requested to upgrade the MCVideo group session to an MCVideo imminent peril call, the MCVideo client:</w:t>
      </w:r>
    </w:p>
    <w:p w14:paraId="178EB80F"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5937C920" w14:textId="77777777" w:rsidR="000C70BA" w:rsidRDefault="000C70BA" w:rsidP="000C70BA">
      <w:pPr>
        <w:ind w:left="851" w:hanging="284"/>
      </w:pPr>
      <w:r>
        <w:t>b)</w:t>
      </w:r>
      <w:r>
        <w:tab/>
        <w:t>shall include a Resource-Priority header field and comply with the procedures in subclause </w:t>
      </w:r>
      <w:r>
        <w:rPr>
          <w:lang w:eastAsia="zh-CN"/>
        </w:rPr>
        <w:t>6.2.8.1.12</w:t>
      </w:r>
      <w:r>
        <w:t>;</w:t>
      </w:r>
    </w:p>
    <w:p w14:paraId="4C2BBADF"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44ACEC94" w14:textId="77777777" w:rsidR="000C70BA" w:rsidRDefault="000C70BA" w:rsidP="000C70BA">
      <w:pPr>
        <w:ind w:left="568" w:hanging="284"/>
      </w:pPr>
      <w:r>
        <w:t>6)</w:t>
      </w:r>
      <w:r>
        <w:tab/>
        <w:t>if an implicit transmission request is required, shall indicate this as specified in subclause 6.4; and</w:t>
      </w:r>
    </w:p>
    <w:p w14:paraId="38FCD55D" w14:textId="77777777" w:rsidR="000C70BA" w:rsidRDefault="000C70BA" w:rsidP="000C70BA">
      <w:pPr>
        <w:ind w:left="568" w:hanging="284"/>
      </w:pPr>
      <w:r>
        <w:t>7)</w:t>
      </w:r>
      <w:r>
        <w:tab/>
        <w:t>shall send the SIP re-INVITE request according to 3GPP TS 24.229 [</w:t>
      </w:r>
      <w:r>
        <w:rPr>
          <w:lang w:eastAsia="zh-CN"/>
        </w:rPr>
        <w:t>11</w:t>
      </w:r>
      <w:r>
        <w:t>].</w:t>
      </w:r>
    </w:p>
    <w:p w14:paraId="56922454" w14:textId="77777777" w:rsidR="000C70BA" w:rsidRDefault="000C70BA" w:rsidP="000C70BA">
      <w:r>
        <w:t>On receiving a SIP 2xx response to the SIP re-INVITE request the MCVideo client:</w:t>
      </w:r>
    </w:p>
    <w:p w14:paraId="3F8898A9" w14:textId="77777777" w:rsidR="000C70BA" w:rsidRDefault="000C70BA" w:rsidP="000C70BA">
      <w:pPr>
        <w:ind w:left="568" w:hanging="284"/>
      </w:pPr>
      <w:r>
        <w:t>1)</w:t>
      </w:r>
      <w:r>
        <w:tab/>
        <w:t>shall interact with the user plane as specified in 3GPP TS 24.581 [</w:t>
      </w:r>
      <w:r>
        <w:rPr>
          <w:lang w:eastAsia="zh-CN"/>
        </w:rPr>
        <w:t>5</w:t>
      </w:r>
      <w:r>
        <w:t>]; and</w:t>
      </w:r>
    </w:p>
    <w:p w14:paraId="765565AE" w14:textId="77777777" w:rsidR="000C70BA" w:rsidRDefault="000C70BA" w:rsidP="000C70BA">
      <w:pPr>
        <w:ind w:left="568" w:hanging="284"/>
      </w:pPr>
      <w:r>
        <w:lastRenderedPageBreak/>
        <w:t>2)</w:t>
      </w:r>
      <w:r>
        <w:tab/>
        <w:t>shall perform the actions specified in subclause </w:t>
      </w:r>
      <w:r>
        <w:rPr>
          <w:lang w:eastAsia="zh-CN"/>
        </w:rPr>
        <w:t>6.2.8.1.4</w:t>
      </w:r>
      <w:r>
        <w:t>.</w:t>
      </w:r>
    </w:p>
    <w:p w14:paraId="452ABFB1" w14:textId="77777777" w:rsidR="000C70BA" w:rsidRDefault="000C70BA" w:rsidP="000C70BA">
      <w:r>
        <w:t>On receiving a SIP INFO request where the Request-URI contains an MCVideo session ID identifying an ongoing group session, the MCVideo client shall follow the actions specified in subclause </w:t>
      </w:r>
      <w:r>
        <w:rPr>
          <w:lang w:eastAsia="zh-CN"/>
        </w:rPr>
        <w:t>6.2.8.1.13</w:t>
      </w:r>
      <w:r>
        <w:t>.</w:t>
      </w:r>
    </w:p>
    <w:p w14:paraId="1408D055" w14:textId="77777777" w:rsidR="000C70BA" w:rsidRDefault="000C70BA" w:rsidP="000C70BA">
      <w:r>
        <w:t>On receiving a SIP 4xx response, SIP 5xx response or a SIP 6xx response to the SIP re-INVITE request the MCVideo client shall perform the actions specified in subclause </w:t>
      </w:r>
      <w:r>
        <w:rPr>
          <w:lang w:eastAsia="zh-CN"/>
        </w:rPr>
        <w:t>6.2.8.1.5</w:t>
      </w:r>
      <w:r>
        <w:t>.</w:t>
      </w:r>
    </w:p>
    <w:p w14:paraId="312CF6FD" w14:textId="77777777" w:rsidR="000C70BA" w:rsidRDefault="000C70BA" w:rsidP="000C70BA">
      <w:r>
        <w:t>[TS 24.281, clause 9.2.1.2.1.4]</w:t>
      </w:r>
    </w:p>
    <w:p w14:paraId="250C24E6" w14:textId="77777777" w:rsidR="000C70BA" w:rsidRDefault="000C70BA" w:rsidP="000C70BA">
      <w:r>
        <w:t>This subclause covers both on-demand session and pre-established sessions.</w:t>
      </w:r>
    </w:p>
    <w:p w14:paraId="5DF04EFD"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67132C08" w14:textId="77777777" w:rsidR="000C70BA" w:rsidRDefault="000C70BA" w:rsidP="000C70BA">
      <w:r>
        <w:t>The MCVideo client:</w:t>
      </w:r>
    </w:p>
    <w:p w14:paraId="658D0CDD" w14:textId="77777777" w:rsidR="000C70BA" w:rsidRDefault="000C70BA" w:rsidP="000C70BA">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6F3371F1" w14:textId="77777777" w:rsidR="000C70BA" w:rsidRDefault="000C70BA" w:rsidP="000C70BA">
      <w:pPr>
        <w:ind w:left="851" w:hanging="284"/>
      </w:pPr>
      <w:r>
        <w:t>a)</w:t>
      </w:r>
      <w:r>
        <w:tab/>
        <w:t>should indicate to the MCVideo user that they are not authorized to cancel the in-progress emergency group state of the MCVideo group; and</w:t>
      </w:r>
    </w:p>
    <w:p w14:paraId="23A72DD4" w14:textId="77777777" w:rsidR="000C70BA" w:rsidRDefault="000C70BA" w:rsidP="000C70BA">
      <w:pPr>
        <w:ind w:left="851" w:hanging="284"/>
      </w:pPr>
      <w:r>
        <w:t>b)</w:t>
      </w:r>
      <w:r>
        <w:tab/>
        <w:t>shall skip the remaining steps of the current subclause;</w:t>
      </w:r>
    </w:p>
    <w:p w14:paraId="5F95DA7B"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12EB90EE" w14:textId="77777777" w:rsidR="000C70BA" w:rsidRDefault="000C70BA" w:rsidP="000C70BA">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7223B1AE" w14:textId="77777777" w:rsidR="000C70BA" w:rsidRDefault="000C70BA" w:rsidP="000C70BA">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E645B64" w14:textId="77777777" w:rsidR="000C70BA" w:rsidRDefault="000C70BA" w:rsidP="000C70BA">
      <w:pPr>
        <w:ind w:left="851" w:hanging="284"/>
      </w:pPr>
      <w:r>
        <w:t>a)</w:t>
      </w:r>
      <w:r>
        <w:tab/>
        <w:t>the &lt;session-type&gt; element set to a value of "prearranged"; and</w:t>
      </w:r>
    </w:p>
    <w:p w14:paraId="4B12FCD8" w14:textId="77777777" w:rsidR="000C70BA" w:rsidRDefault="000C70BA" w:rsidP="000C70BA">
      <w:pPr>
        <w:ind w:left="851" w:hanging="284"/>
      </w:pPr>
      <w:r>
        <w:t>b)</w:t>
      </w:r>
      <w:r>
        <w:tab/>
        <w:t>the &lt;mc</w:t>
      </w:r>
      <w:r>
        <w:rPr>
          <w:lang w:eastAsia="zh-CN"/>
        </w:rPr>
        <w:t>video</w:t>
      </w:r>
      <w:r>
        <w:t>-request-uri&gt; element set to the group identity;</w:t>
      </w:r>
    </w:p>
    <w:p w14:paraId="327ACB6D" w14:textId="77777777" w:rsidR="000C70BA" w:rsidRDefault="000C70BA" w:rsidP="000C70BA">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BDAF016" w14:textId="77777777" w:rsidR="000C70BA" w:rsidRDefault="000C70BA" w:rsidP="000C70BA">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9394D8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765F8C67" w14:textId="77777777" w:rsidR="000C70BA" w:rsidRDefault="000C70BA" w:rsidP="000C70BA">
      <w:pPr>
        <w:ind w:left="568" w:hanging="284"/>
      </w:pPr>
      <w:r>
        <w:t>7)</w:t>
      </w:r>
      <w:r>
        <w:tab/>
        <w:t>shall include a Resource-Priority header field and comply with the procedures in subclause </w:t>
      </w:r>
      <w:r>
        <w:rPr>
          <w:lang w:eastAsia="zh-CN"/>
        </w:rPr>
        <w:t>6.2.8.1.2</w:t>
      </w:r>
      <w:r>
        <w:t>; and</w:t>
      </w:r>
    </w:p>
    <w:p w14:paraId="4A9A4840" w14:textId="77777777" w:rsidR="000C70BA" w:rsidRDefault="000C70BA" w:rsidP="000C70BA">
      <w:pPr>
        <w:ind w:left="568" w:hanging="284"/>
      </w:pPr>
      <w:r>
        <w:t>8)</w:t>
      </w:r>
      <w:r>
        <w:tab/>
        <w:t>shall send the SIP re-INVITE request according to 3GPP TS 24.229 [</w:t>
      </w:r>
      <w:r>
        <w:rPr>
          <w:lang w:eastAsia="zh-CN"/>
        </w:rPr>
        <w:t>11</w:t>
      </w:r>
      <w:r>
        <w:t>].</w:t>
      </w:r>
    </w:p>
    <w:p w14:paraId="1BD28A68" w14:textId="77777777" w:rsidR="000C70BA" w:rsidRDefault="000C70BA" w:rsidP="000C70BA">
      <w:r>
        <w:t>On receiving a SIP 2xx response to the SIP re-INVITE request, the MCVideo client:</w:t>
      </w:r>
    </w:p>
    <w:p w14:paraId="7714725F" w14:textId="77777777" w:rsidR="000C70BA" w:rsidRDefault="000C70BA" w:rsidP="000C70BA">
      <w:pPr>
        <w:ind w:left="568" w:hanging="284"/>
      </w:pPr>
      <w:r>
        <w:t>1)</w:t>
      </w:r>
      <w:r>
        <w:tab/>
        <w:t>shall interact with the user plane as specified in 3GPP TS 24.581 [</w:t>
      </w:r>
      <w:r>
        <w:rPr>
          <w:lang w:eastAsia="zh-CN"/>
        </w:rPr>
        <w:t>5</w:t>
      </w:r>
      <w:r>
        <w:t>];</w:t>
      </w:r>
    </w:p>
    <w:p w14:paraId="6674A85C" w14:textId="77777777" w:rsidR="000C70BA" w:rsidRDefault="000C70BA" w:rsidP="000C70BA">
      <w:pPr>
        <w:ind w:left="568" w:hanging="284"/>
      </w:pPr>
      <w:r>
        <w:t>2)</w:t>
      </w:r>
      <w:r>
        <w:tab/>
        <w:t>shall set the MCVideo emergency group state of the group to "MVEG 1: no-emergency";</w:t>
      </w:r>
    </w:p>
    <w:p w14:paraId="246BC962" w14:textId="77777777" w:rsidR="000C70BA" w:rsidRDefault="000C70BA" w:rsidP="000C70BA">
      <w:pPr>
        <w:ind w:left="568" w:hanging="284"/>
      </w:pPr>
      <w:r>
        <w:t>3)</w:t>
      </w:r>
      <w:r>
        <w:tab/>
        <w:t>shall set the MCVideo emergency group call state of the group to "MVEGC 1: emergency-gc-capable"; and</w:t>
      </w:r>
    </w:p>
    <w:p w14:paraId="56198706" w14:textId="77777777" w:rsidR="000C70BA" w:rsidRDefault="000C70BA" w:rsidP="000C70BA">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2C5DC387" w14:textId="77777777" w:rsidR="000C70BA" w:rsidRDefault="000C70BA" w:rsidP="000C70BA">
      <w:r>
        <w:lastRenderedPageBreak/>
        <w:t>On receiving a SIP INFO request where the Request-URI contains an MCVideo session ID identifying an ongoing group session, the MCVideo client shall follow the actions specified in subclause </w:t>
      </w:r>
      <w:r>
        <w:rPr>
          <w:lang w:eastAsia="zh-CN"/>
        </w:rPr>
        <w:t>6.2.8.1.13</w:t>
      </w:r>
      <w:r>
        <w:t>.</w:t>
      </w:r>
    </w:p>
    <w:p w14:paraId="2422DD6C" w14:textId="77777777" w:rsidR="000C70BA" w:rsidRDefault="000C70BA" w:rsidP="000C70BA">
      <w:r>
        <w:t>On receiving a SIP 4xx response, SIP 5xx response or SIP 6xx response to the SIP re-INVITE request:</w:t>
      </w:r>
    </w:p>
    <w:p w14:paraId="689547BB" w14:textId="77777777" w:rsidR="000C70BA" w:rsidRDefault="000C70BA" w:rsidP="000C70BA">
      <w:pPr>
        <w:ind w:left="568" w:hanging="284"/>
      </w:pPr>
      <w:r>
        <w:t>1)</w:t>
      </w:r>
      <w:r>
        <w:tab/>
        <w:t>shall set the MCVideo emergency group state as "MVEG 2: in-progress";</w:t>
      </w:r>
    </w:p>
    <w:p w14:paraId="41EDC66C" w14:textId="77777777" w:rsidR="000C70BA" w:rsidRDefault="000C70BA" w:rsidP="000C70BA">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59E1EFE1" w14:textId="77777777" w:rsidR="000C70BA" w:rsidRDefault="000C70BA" w:rsidP="000C70BA">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4BBC71FD"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Default="000C70BA" w:rsidP="000C70BA">
      <w:r>
        <w:t>[TS 24.281, clause 9.2.1.2.1.5]</w:t>
      </w:r>
    </w:p>
    <w:p w14:paraId="6CA8D381" w14:textId="77777777" w:rsidR="000C70BA" w:rsidRDefault="000C70BA" w:rsidP="000C70BA">
      <w:r>
        <w:t>This subclause covers on-demand session.</w:t>
      </w:r>
    </w:p>
    <w:p w14:paraId="23C6E6CA" w14:textId="77777777" w:rsidR="000C70BA" w:rsidRDefault="000C70BA" w:rsidP="000C70BA">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20908EA7" w14:textId="77777777" w:rsidR="000C70BA" w:rsidRDefault="000C70BA" w:rsidP="000C70BA">
      <w:r>
        <w:t>The MCVideo client:</w:t>
      </w:r>
    </w:p>
    <w:p w14:paraId="64BD6A24" w14:textId="77777777" w:rsidR="000C70BA" w:rsidRDefault="000C70BA" w:rsidP="000C70BA">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519DE03D" w14:textId="77777777" w:rsidR="000C70BA" w:rsidRDefault="000C70BA" w:rsidP="000C70BA">
      <w:pPr>
        <w:ind w:left="851" w:hanging="284"/>
      </w:pPr>
      <w:r>
        <w:t>a)</w:t>
      </w:r>
      <w:r>
        <w:tab/>
        <w:t>should indicate to the MCVideo user that they are not authorized to cancel the in-progress imminent peril group state of the MCVideo group; and</w:t>
      </w:r>
    </w:p>
    <w:p w14:paraId="30B052FC" w14:textId="77777777" w:rsidR="000C70BA" w:rsidRDefault="000C70BA" w:rsidP="000C70BA">
      <w:pPr>
        <w:ind w:left="851" w:hanging="284"/>
      </w:pPr>
      <w:r>
        <w:t>b)</w:t>
      </w:r>
      <w:r>
        <w:tab/>
        <w:t>shall skip the remaining steps of the current subclause;</w:t>
      </w:r>
    </w:p>
    <w:p w14:paraId="776C6AAE" w14:textId="77777777" w:rsidR="000C70BA" w:rsidRDefault="000C70BA" w:rsidP="000C70BA">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15458CF3" w14:textId="77777777" w:rsidR="000C70BA" w:rsidRDefault="000C70BA" w:rsidP="000C70BA">
      <w:pPr>
        <w:ind w:left="568" w:hanging="284"/>
      </w:pPr>
      <w:r>
        <w:t>3)</w:t>
      </w:r>
      <w:r>
        <w:tab/>
        <w:t>shall include a Resource-Priority header field and comply with the procedures in subclause </w:t>
      </w:r>
      <w:r>
        <w:rPr>
          <w:lang w:eastAsia="zh-CN"/>
        </w:rPr>
        <w:t>6.2.8.1.12</w:t>
      </w:r>
      <w:r>
        <w:t>;</w:t>
      </w:r>
    </w:p>
    <w:p w14:paraId="283D03F2" w14:textId="77777777" w:rsidR="000C70BA" w:rsidRDefault="000C70BA" w:rsidP="000C70BA">
      <w:pPr>
        <w:ind w:left="568" w:hanging="284"/>
      </w:pPr>
      <w:r>
        <w:t>4)</w:t>
      </w:r>
      <w:r>
        <w:tab/>
        <w:t>shall include in the application/vnd.3gpp.mc</w:t>
      </w:r>
      <w:r>
        <w:rPr>
          <w:lang w:eastAsia="zh-CN"/>
        </w:rPr>
        <w:t>video</w:t>
      </w:r>
      <w:r>
        <w:t>-info+xml MIME body with the &lt;mcvideoinfo&gt; element containing the &lt;mcvideo-Params&gt; element with:</w:t>
      </w:r>
    </w:p>
    <w:p w14:paraId="47CD2132" w14:textId="77777777" w:rsidR="000C70BA" w:rsidRDefault="000C70BA" w:rsidP="000C70BA">
      <w:pPr>
        <w:ind w:left="851" w:hanging="284"/>
      </w:pPr>
      <w:r>
        <w:t>a)</w:t>
      </w:r>
      <w:r>
        <w:tab/>
        <w:t>the &lt;session-type&gt; element set to a value of "prearranged"; and</w:t>
      </w:r>
    </w:p>
    <w:p w14:paraId="237F638B" w14:textId="77777777" w:rsidR="000C70BA" w:rsidRDefault="000C70BA" w:rsidP="000C70BA">
      <w:pPr>
        <w:ind w:left="851" w:hanging="284"/>
      </w:pPr>
      <w:r>
        <w:t>b)</w:t>
      </w:r>
      <w:r>
        <w:tab/>
        <w:t>the &lt;mcvideo-request-uri&gt; element set to the group identity;</w:t>
      </w:r>
    </w:p>
    <w:p w14:paraId="691A7FF2"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1DBA73F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14FF511A" w14:textId="77777777" w:rsidR="000C70BA" w:rsidRDefault="000C70BA" w:rsidP="000C70BA">
      <w:pPr>
        <w:ind w:left="568" w:hanging="284"/>
      </w:pPr>
      <w:r>
        <w:t>7)</w:t>
      </w:r>
      <w:r>
        <w:tab/>
        <w:t>shall send the SIP re-INVITE request according to 3GPP TS 24.229 [</w:t>
      </w:r>
      <w:r>
        <w:rPr>
          <w:lang w:eastAsia="zh-CN"/>
        </w:rPr>
        <w:t>11</w:t>
      </w:r>
      <w:r>
        <w:t>].</w:t>
      </w:r>
    </w:p>
    <w:p w14:paraId="21D716C8" w14:textId="77777777" w:rsidR="000C70BA" w:rsidRDefault="000C70BA" w:rsidP="000C70BA">
      <w:r>
        <w:t>On receiving a SIP 2xx response to the SIP re-INVITE request, the MCVideo client:</w:t>
      </w:r>
    </w:p>
    <w:p w14:paraId="5391C34F" w14:textId="77777777" w:rsidR="000C70BA" w:rsidRDefault="000C70BA" w:rsidP="000C70BA">
      <w:pPr>
        <w:ind w:left="568" w:hanging="284"/>
      </w:pPr>
      <w:r>
        <w:t>1)</w:t>
      </w:r>
      <w:r>
        <w:tab/>
        <w:t>shall interact with the user plane as specified in 3GPP TS 24.581 [</w:t>
      </w:r>
      <w:r>
        <w:rPr>
          <w:lang w:eastAsia="zh-CN"/>
        </w:rPr>
        <w:t>5</w:t>
      </w:r>
      <w:r>
        <w:t>];</w:t>
      </w:r>
    </w:p>
    <w:p w14:paraId="19FE8093" w14:textId="77777777" w:rsidR="000C70BA" w:rsidRDefault="000C70BA" w:rsidP="000C70BA">
      <w:pPr>
        <w:ind w:left="568" w:hanging="284"/>
      </w:pPr>
      <w:r>
        <w:t>2)</w:t>
      </w:r>
      <w:r>
        <w:tab/>
        <w:t>shall set the MCVideo imminent peril group state of the group to "MVIG 1: no-imminent-peril"; and</w:t>
      </w:r>
    </w:p>
    <w:p w14:paraId="539736D5" w14:textId="77777777" w:rsidR="000C70BA" w:rsidRDefault="000C70BA" w:rsidP="000C70BA">
      <w:pPr>
        <w:ind w:left="568" w:hanging="284"/>
      </w:pPr>
      <w:r>
        <w:lastRenderedPageBreak/>
        <w:t>3)</w:t>
      </w:r>
      <w:r>
        <w:tab/>
        <w:t>shall set the MCVideo imminent peril group call state of the group to "MVIGC 1: imminent-peril-gc-capable".</w:t>
      </w:r>
    </w:p>
    <w:p w14:paraId="6B1F6264" w14:textId="77777777" w:rsidR="000C70BA" w:rsidRDefault="000C70BA" w:rsidP="000C70BA">
      <w:r>
        <w:t>On receiving a SIP 4xx, SIP 5xx response or SIP 6xx response to the SIP re-INVITE request:</w:t>
      </w:r>
    </w:p>
    <w:p w14:paraId="2E0E8E71" w14:textId="77777777" w:rsidR="000C70BA" w:rsidRDefault="000C70BA" w:rsidP="000C70BA">
      <w:pPr>
        <w:ind w:left="568" w:hanging="284"/>
      </w:pPr>
      <w:r>
        <w:t>1)</w:t>
      </w:r>
      <w:r>
        <w:tab/>
        <w:t>if the SIP 4xx response, SIP 5xx response or SIP 6xx response:</w:t>
      </w:r>
    </w:p>
    <w:p w14:paraId="7F7B3F1E" w14:textId="77777777" w:rsidR="000C70BA" w:rsidRDefault="000C70BA" w:rsidP="000C70BA">
      <w:pPr>
        <w:ind w:left="851" w:hanging="284"/>
      </w:pPr>
      <w:r>
        <w:t>a)</w:t>
      </w:r>
      <w:r>
        <w:tab/>
        <w:t xml:space="preserve">contains an application/vnd.3gpp.mcvideo-info+xml MIME body with an &lt;imminentperil-ind&gt; element set to a value of "true"; or </w:t>
      </w:r>
    </w:p>
    <w:p w14:paraId="36315956" w14:textId="77777777" w:rsidR="000C70BA" w:rsidRDefault="000C70BA" w:rsidP="000C70BA">
      <w:pPr>
        <w:ind w:left="851" w:hanging="284"/>
      </w:pPr>
      <w:r>
        <w:t>b)</w:t>
      </w:r>
      <w:r>
        <w:tab/>
        <w:t>does not contain an application/vnd.3gpp.mcvideo-info+xml MIME body with an &lt;imminentperil-ind&gt; element;</w:t>
      </w:r>
    </w:p>
    <w:p w14:paraId="1E3D0067" w14:textId="77777777" w:rsidR="000C70BA" w:rsidRDefault="000C70BA" w:rsidP="000C70BA">
      <w:r>
        <w:t>then the MCVideo client shall set the MCVideo imminent peril group state as "MVIG 2: in-progress".</w:t>
      </w:r>
    </w:p>
    <w:p w14:paraId="25451FD3" w14:textId="77777777" w:rsidR="000C70BA" w:rsidRDefault="000C70BA" w:rsidP="000C70BA">
      <w:pPr>
        <w:keepLines/>
        <w:ind w:left="1135" w:hanging="851"/>
      </w:pPr>
      <w:r>
        <w:t>NOTE 3:</w:t>
      </w:r>
      <w:r>
        <w:tab/>
        <w:t>This is the case where the MCVideo client requested the cancellation of the MCVideo imminent peril in-progress state and was rejected.</w:t>
      </w:r>
    </w:p>
    <w:p w14:paraId="67E2A22A" w14:textId="77777777" w:rsidR="000C70BA" w:rsidRDefault="000C70BA" w:rsidP="000C70BA">
      <w:r>
        <w:t>[TS 24.281, clause 9.2.1.2.1.6]</w:t>
      </w:r>
    </w:p>
    <w:p w14:paraId="7C740E27" w14:textId="77777777" w:rsidR="000C70BA" w:rsidRDefault="000C70BA" w:rsidP="000C70BA">
      <w:r>
        <w:t>This subclause covers both on-demand session.</w:t>
      </w:r>
    </w:p>
    <w:p w14:paraId="0B4FF9C3" w14:textId="77777777" w:rsidR="000C70BA" w:rsidRDefault="000C70BA" w:rsidP="000C70BA">
      <w:r>
        <w:t>Upon receipt of a SIP re-INVITE request the MCVideo client:</w:t>
      </w:r>
    </w:p>
    <w:p w14:paraId="162D709B"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50DA242B"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Default="000C70BA" w:rsidP="000C70BA">
      <w:pPr>
        <w:ind w:left="851" w:hanging="284"/>
      </w:pPr>
      <w:r>
        <w:t>c)</w:t>
      </w:r>
      <w:r>
        <w:tab/>
        <w:t xml:space="preserve">shall set the MCVideo emergency group state to "MVEG 2: in-progress"; </w:t>
      </w:r>
    </w:p>
    <w:p w14:paraId="3053F81A" w14:textId="77777777" w:rsidR="000C70BA" w:rsidRDefault="000C70BA" w:rsidP="000C70BA">
      <w:pPr>
        <w:ind w:left="851" w:hanging="284"/>
      </w:pPr>
      <w:r>
        <w:t>d)</w:t>
      </w:r>
      <w:r>
        <w:tab/>
        <w:t>shall set the MCVideo imminent peril group state to "MVIG 1: no-imminent-peril"; and</w:t>
      </w:r>
    </w:p>
    <w:p w14:paraId="2061D9E9" w14:textId="77777777" w:rsidR="000C70BA" w:rsidRDefault="000C70BA" w:rsidP="000C70BA">
      <w:pPr>
        <w:ind w:left="851" w:hanging="284"/>
      </w:pPr>
      <w:r>
        <w:t>e)</w:t>
      </w:r>
      <w:r>
        <w:tab/>
        <w:t>shall set the MCVideo imminent peril group call state to "MVIGC 1: imminent-peril-gc-capable";</w:t>
      </w:r>
    </w:p>
    <w:p w14:paraId="64F178AA"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38E16F20" w14:textId="77777777" w:rsidR="000C70BA" w:rsidRDefault="000C70BA" w:rsidP="000C70BA">
      <w:pPr>
        <w:ind w:left="851" w:hanging="284"/>
      </w:pPr>
      <w:r>
        <w:t>b)</w:t>
      </w:r>
      <w:r>
        <w:tab/>
        <w:t>shall set the MCVideo imminent peril group state to "MIG 2: in-progress";</w:t>
      </w:r>
    </w:p>
    <w:p w14:paraId="3B70E236"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Default="000C70BA" w:rsidP="000C70BA">
      <w:pPr>
        <w:ind w:left="851" w:hanging="284"/>
      </w:pPr>
      <w:r>
        <w:t>a)</w:t>
      </w:r>
      <w:r>
        <w:tab/>
        <w:t>should display to the MCVideo user the MCVideo ID of the MCVideo user cancelling the MCVideo emergency group call;</w:t>
      </w:r>
    </w:p>
    <w:p w14:paraId="2D0FA3C8" w14:textId="77777777" w:rsidR="000C70BA" w:rsidRDefault="000C70BA" w:rsidP="000C70BA">
      <w:pPr>
        <w:ind w:left="851" w:hanging="284"/>
      </w:pPr>
      <w:r>
        <w:t>b)</w:t>
      </w:r>
      <w:r>
        <w:tab/>
        <w:t>if the &lt;mcvideoinfo&gt; element containing the &lt;mcvideo-Params&gt; element contains an &lt;alert-ind&gt; element set to "false":</w:t>
      </w:r>
    </w:p>
    <w:p w14:paraId="4C0B01B4"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5D4D2C42" w14:textId="77777777" w:rsidR="000C70BA" w:rsidRDefault="000C70BA" w:rsidP="000C70BA">
      <w:pPr>
        <w:ind w:left="1135" w:hanging="284"/>
      </w:pPr>
      <w:r>
        <w:t>ii)</w:t>
      </w:r>
      <w:r>
        <w:tab/>
        <w:t>if the SIP re-INVITE request contains an application/vnd.3gpp.mcvideo-info+xml MIME body including an &lt;originated-by&gt; element:</w:t>
      </w:r>
    </w:p>
    <w:p w14:paraId="74A7BFF5"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627C0DFE" w14:textId="77777777" w:rsidR="000C70BA" w:rsidRDefault="000C70BA" w:rsidP="000C70BA">
      <w:pPr>
        <w:ind w:left="1418" w:hanging="284"/>
      </w:pPr>
      <w:r>
        <w:lastRenderedPageBreak/>
        <w:t>B)</w:t>
      </w:r>
      <w:r>
        <w:tab/>
        <w:t>if the MCVideo ID contained in the &lt;originated-by&gt; element is the MCVideo ID of the receiving MCVideo user shall set the MCVideo emergency alert state to "MVEA 1: no-alert";</w:t>
      </w:r>
    </w:p>
    <w:p w14:paraId="4C31AA01" w14:textId="77777777" w:rsidR="000C70BA" w:rsidRDefault="000C70BA" w:rsidP="000C70BA">
      <w:pPr>
        <w:ind w:left="851" w:hanging="284"/>
      </w:pPr>
      <w:r>
        <w:t>c)</w:t>
      </w:r>
      <w:r>
        <w:tab/>
        <w:t>shall set the MCVideo emergency group state to "MVEG 1: no-emergency"; and</w:t>
      </w:r>
    </w:p>
    <w:p w14:paraId="2853D550"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332B1596"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Default="000C70BA" w:rsidP="000C70BA">
      <w:pPr>
        <w:ind w:left="851" w:hanging="284"/>
      </w:pPr>
      <w:r>
        <w:t>b)</w:t>
      </w:r>
      <w:r>
        <w:tab/>
        <w:t>shall set the MCVideo imminent peril group state to "MVIG 1: no-imminent-peril"; and</w:t>
      </w:r>
    </w:p>
    <w:p w14:paraId="1A8F4E3F" w14:textId="77777777" w:rsidR="000C70BA" w:rsidRDefault="000C70BA" w:rsidP="000C70BA">
      <w:pPr>
        <w:ind w:left="851" w:hanging="284"/>
      </w:pPr>
      <w:r>
        <w:t>c)</w:t>
      </w:r>
      <w:r>
        <w:tab/>
        <w:t>shall set the MCVideo imminent peril group call state to "MVIGC 1: imminent-peril-gc-capable";</w:t>
      </w:r>
    </w:p>
    <w:p w14:paraId="06B9944B"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187AA6B7"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345A6710" w14:textId="77777777" w:rsidR="000C70BA" w:rsidRDefault="000C70BA" w:rsidP="000C70BA">
      <w:pPr>
        <w:ind w:left="568" w:hanging="284"/>
      </w:pPr>
      <w:r>
        <w:t>7)</w:t>
      </w:r>
      <w:r>
        <w:tab/>
        <w:t>shall include the g.3gpp.mcvideo media feature tag in the Contact header field of the SIP 200 (OK) response;</w:t>
      </w:r>
    </w:p>
    <w:p w14:paraId="0B30AD9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57FB54B"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6F5AF6B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FB840C6" w14:textId="77777777" w:rsidR="000C70BA" w:rsidRDefault="000C70BA" w:rsidP="000C70BA">
      <w:pPr>
        <w:ind w:left="568" w:hanging="284"/>
      </w:pPr>
      <w:r>
        <w:t>11)</w:t>
      </w:r>
      <w:r>
        <w:tab/>
        <w:t>shall interact with the media plane as specified in 3GPP TS 24.581 [</w:t>
      </w:r>
      <w:r>
        <w:rPr>
          <w:lang w:eastAsia="zh-CN"/>
        </w:rPr>
        <w:t>5</w:t>
      </w:r>
      <w:r>
        <w:t>].</w:t>
      </w:r>
    </w:p>
    <w:p w14:paraId="2A99A181" w14:textId="77777777" w:rsidR="000C70BA" w:rsidRDefault="000C70BA" w:rsidP="000C70BA">
      <w:bookmarkStart w:id="291" w:name="14f4399e2adfb55a__Toc427695830"/>
      <w:bookmarkStart w:id="292" w:name="14f4399e2adfb55a__Toc427696230"/>
      <w:bookmarkStart w:id="293" w:name="14f4399e2adfb55a__Toc427696629"/>
      <w:bookmarkStart w:id="294" w:name="14f4399e2adfb55a__Toc427698231"/>
      <w:bookmarkStart w:id="295" w:name="14f4399e2adfb55a__Toc427695831"/>
      <w:bookmarkStart w:id="296" w:name="14f4399e2adfb55a__Toc427696231"/>
      <w:bookmarkStart w:id="297" w:name="14f4399e2adfb55a__Toc427696630"/>
      <w:bookmarkStart w:id="298" w:name="14f4399e2adfb55a__Toc427698232"/>
      <w:bookmarkStart w:id="299" w:name="14f4399e2adfb55a__Toc427695832"/>
      <w:bookmarkStart w:id="300" w:name="14f4399e2adfb55a__Toc427696232"/>
      <w:bookmarkStart w:id="301" w:name="14f4399e2adfb55a__Toc427696631"/>
      <w:bookmarkStart w:id="302" w:name="14f4399e2adfb55a__Toc427698233"/>
      <w:bookmarkStart w:id="303" w:name="14f4399e2adfb55a__Toc427695838"/>
      <w:bookmarkStart w:id="304" w:name="14f4399e2adfb55a__Toc427696238"/>
      <w:bookmarkStart w:id="305" w:name="14f4399e2adfb55a__Toc427696637"/>
      <w:bookmarkStart w:id="306" w:name="14f4399e2adfb55a__Toc427698239"/>
      <w:bookmarkStart w:id="307" w:name="14f4399e2adfb55a__Toc427695839"/>
      <w:bookmarkStart w:id="308" w:name="14f4399e2adfb55a__Toc427696239"/>
      <w:bookmarkStart w:id="309" w:name="14f4399e2adfb55a__Toc427696638"/>
      <w:bookmarkStart w:id="310" w:name="14f4399e2adfb55a__Toc427698240"/>
      <w:bookmarkStart w:id="311" w:name="14f4399e2adfb55a__Toc427695840"/>
      <w:bookmarkStart w:id="312" w:name="14f4399e2adfb55a__Toc427696240"/>
      <w:bookmarkStart w:id="313" w:name="14f4399e2adfb55a__Toc427696639"/>
      <w:bookmarkStart w:id="314" w:name="14f4399e2adfb55a__Toc427698241"/>
      <w:bookmarkStart w:id="315" w:name="14f4399e2adfb55a__Toc427695841"/>
      <w:bookmarkStart w:id="316" w:name="14f4399e2adfb55a__Toc427696241"/>
      <w:bookmarkStart w:id="317" w:name="14f4399e2adfb55a__Toc427696640"/>
      <w:bookmarkStart w:id="318" w:name="14f4399e2adfb55a__Toc427698242"/>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t>[TS 24.281, clause 9.2.1.3.3.1]</w:t>
      </w:r>
    </w:p>
    <w:p w14:paraId="62D5A6D5" w14:textId="77777777" w:rsidR="000C70BA" w:rsidRDefault="000C70BA" w:rsidP="000C70BA">
      <w:r>
        <w:t>Upon receiving from the MCVideo client a SIP BYE request the participating MCVideo function shall follow the procedures as specified in subclause </w:t>
      </w:r>
      <w:r>
        <w:rPr>
          <w:lang w:eastAsia="zh-CN"/>
        </w:rPr>
        <w:t>6.3.2.1.6</w:t>
      </w:r>
      <w:r>
        <w:t>.</w:t>
      </w:r>
    </w:p>
    <w:p w14:paraId="396E1278" w14:textId="77777777" w:rsidR="000C70BA" w:rsidRDefault="000C70BA" w:rsidP="000C70BA">
      <w:r>
        <w:t>[TS 24.281, clause 9.2.1.4.7]</w:t>
      </w:r>
    </w:p>
    <w:p w14:paraId="4EC75E4F" w14:textId="77777777" w:rsidR="000C70BA" w:rsidRDefault="000C70BA" w:rsidP="000C70BA">
      <w:r>
        <w:t>In the procedures in this subclause:</w:t>
      </w:r>
    </w:p>
    <w:p w14:paraId="5179D8EF"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4A8439AA"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4DA51DBA" w14:textId="77777777" w:rsidR="000C70BA" w:rsidRDefault="000C70BA" w:rsidP="000C70BA">
      <w:r>
        <w:t>Upon receipt of a SIP re-INVITE request for an MCVideo session identity identifying an on-demand prearranged MCVideo group session, the controlling MCVideo function:</w:t>
      </w:r>
    </w:p>
    <w:p w14:paraId="527242C8"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78E72C" w14:textId="77777777" w:rsidR="000C70BA" w:rsidRDefault="000C70BA" w:rsidP="000C70BA">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Default="000C70BA" w:rsidP="000C70BA">
      <w:pPr>
        <w:ind w:left="568" w:hanging="284"/>
      </w:pPr>
      <w:r>
        <w:lastRenderedPageBreak/>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6F5320AA" w14:textId="77777777" w:rsidR="000C70BA" w:rsidRDefault="000C70BA" w:rsidP="000C70BA">
      <w:pPr>
        <w:ind w:left="568" w:hanging="284"/>
      </w:pPr>
      <w:r>
        <w:t>3)</w:t>
      </w:r>
      <w:r>
        <w:tab/>
        <w:t>if the received SIP re-INVITE request contains an unauthorized request for an MCVideo emergency call as determined by subclause </w:t>
      </w:r>
      <w:r>
        <w:rPr>
          <w:lang w:eastAsia="zh-CN"/>
        </w:rPr>
        <w:t>6.3.3.1.13.2</w:t>
      </w:r>
      <w:r>
        <w:t>:</w:t>
      </w:r>
    </w:p>
    <w:p w14:paraId="6318FA43" w14:textId="77777777" w:rsidR="000C70BA" w:rsidRDefault="000C70BA" w:rsidP="000C70BA">
      <w:pPr>
        <w:ind w:left="851" w:hanging="284"/>
      </w:pPr>
      <w:r>
        <w:t>a)</w:t>
      </w:r>
      <w:r>
        <w:tab/>
        <w:t>shall reject the SIP re-INVITE request with a SIP 403 (Forbidden) response as specified in subclause</w:t>
      </w:r>
      <w:r>
        <w:rPr>
          <w:lang w:eastAsia="zh-CN"/>
        </w:rPr>
        <w:t> 6.3.3.1.14</w:t>
      </w:r>
      <w:r>
        <w:t>; and</w:t>
      </w:r>
    </w:p>
    <w:p w14:paraId="5045DABE"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22E59546" w14:textId="77777777" w:rsidR="000C70BA" w:rsidRDefault="000C70BA" w:rsidP="000C70BA">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5C9C67A2"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4E51854" w14:textId="77777777" w:rsidR="000C70BA" w:rsidRDefault="000C70BA" w:rsidP="000C70BA">
      <w:pPr>
        <w:ind w:left="568" w:hanging="284"/>
      </w:pPr>
      <w:r>
        <w:t>5)</w:t>
      </w:r>
      <w:r>
        <w:tab/>
        <w:t xml:space="preserve">if a Resource-Priority header field is included in the received SIP re-INVITE request: </w:t>
      </w:r>
    </w:p>
    <w:p w14:paraId="63E2F002" w14:textId="77777777" w:rsidR="000C70BA" w:rsidRDefault="000C70BA" w:rsidP="000C70BA">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Default="000C70BA" w:rsidP="000C70BA">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Default="000C70BA" w:rsidP="000C70BA">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7F984E6" w14:textId="77777777" w:rsidR="000C70BA" w:rsidRDefault="000C70BA" w:rsidP="000C70BA">
      <w:pPr>
        <w:ind w:left="1135" w:hanging="284"/>
      </w:pPr>
      <w:r>
        <w:t>i)</w:t>
      </w:r>
      <w:r>
        <w:tab/>
        <w:t>shall cache the MCVideo ID of the MCVideo user that has initiated an MCVideo emergency call;</w:t>
      </w:r>
    </w:p>
    <w:p w14:paraId="5A6C3881" w14:textId="77777777" w:rsidR="000C70BA" w:rsidRDefault="000C70BA" w:rsidP="000C70BA">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04C09B9C" w14:textId="77777777" w:rsidR="000C70BA" w:rsidRDefault="000C70BA" w:rsidP="000C70BA">
      <w:pPr>
        <w:ind w:left="1135" w:hanging="284"/>
      </w:pPr>
      <w:r>
        <w:t>iii)</w:t>
      </w:r>
      <w:r>
        <w:tab/>
        <w:t>if the in-progress emergency state of the group is set to a value of "true":</w:t>
      </w:r>
    </w:p>
    <w:p w14:paraId="6C1E74FA" w14:textId="77777777" w:rsidR="000C70BA" w:rsidRDefault="000C70BA" w:rsidP="000C70BA">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677A9BB2" w14:textId="77777777" w:rsidR="000C70BA" w:rsidRDefault="000C70BA" w:rsidP="000C70BA">
      <w:pPr>
        <w:ind w:left="1418" w:hanging="284"/>
      </w:pPr>
      <w:r>
        <w:t>B)</w:t>
      </w:r>
      <w:r>
        <w:tab/>
        <w:t>send the SIP MESSAGE request as specified in 3GPP TS 24.229 [</w:t>
      </w:r>
      <w:r>
        <w:rPr>
          <w:lang w:eastAsia="zh-CN"/>
        </w:rPr>
        <w:t>11</w:t>
      </w:r>
      <w:r>
        <w:t>]; and</w:t>
      </w:r>
    </w:p>
    <w:p w14:paraId="65B3E5B0" w14:textId="77777777" w:rsidR="000C70BA" w:rsidRDefault="000C70BA" w:rsidP="000C70BA">
      <w:pPr>
        <w:ind w:left="1418" w:hanging="284"/>
      </w:pPr>
      <w:r>
        <w:t>C)</w:t>
      </w:r>
      <w:r>
        <w:tab/>
        <w:t>if the in-progress imminent peril state of the group is set to a value of "true", shall set it to a value of "false"; and</w:t>
      </w:r>
    </w:p>
    <w:p w14:paraId="417F6B9A" w14:textId="77777777" w:rsidR="000C70BA" w:rsidRDefault="000C70BA" w:rsidP="000C70BA">
      <w:pPr>
        <w:ind w:left="1135" w:hanging="284"/>
      </w:pPr>
      <w:r>
        <w:t>iv)</w:t>
      </w:r>
      <w:r>
        <w:tab/>
        <w:t>if the in-progress emergency state of the group is set to a value of "false":</w:t>
      </w:r>
    </w:p>
    <w:p w14:paraId="504FC48B" w14:textId="77777777" w:rsidR="000C70BA" w:rsidRDefault="000C70BA" w:rsidP="000C70BA">
      <w:pPr>
        <w:ind w:left="1418" w:hanging="284"/>
      </w:pPr>
      <w:r>
        <w:t>A)</w:t>
      </w:r>
      <w:r>
        <w:tab/>
        <w:t>shall set the value of the in-progress emergency state of the group to "true";</w:t>
      </w:r>
    </w:p>
    <w:p w14:paraId="1F33DAEB" w14:textId="77777777" w:rsidR="000C70BA" w:rsidRDefault="000C70BA" w:rsidP="000C70BA">
      <w:pPr>
        <w:ind w:left="1418" w:hanging="284"/>
      </w:pPr>
      <w:r>
        <w:t>B)</w:t>
      </w:r>
      <w:r>
        <w:tab/>
        <w:t>shall start timer TNG2 (in-progress emergency group call timer) and handle its expiry as specified in subclause </w:t>
      </w:r>
      <w:r>
        <w:rPr>
          <w:lang w:eastAsia="zh-CN"/>
        </w:rPr>
        <w:t>6.3.3.1.16</w:t>
      </w:r>
      <w:r>
        <w:t>;</w:t>
      </w:r>
    </w:p>
    <w:p w14:paraId="23623BB8" w14:textId="77777777" w:rsidR="000C70BA" w:rsidRDefault="000C70BA" w:rsidP="000C70BA">
      <w:pPr>
        <w:keepLines/>
        <w:ind w:left="1135" w:hanging="851"/>
      </w:pPr>
      <w:r>
        <w:lastRenderedPageBreak/>
        <w:t>NOTE 2:</w:t>
      </w:r>
      <w:r>
        <w:tab/>
        <w:t>The interactions of TNG2 with the TNG3 (group call timer) are explained in subclause </w:t>
      </w:r>
      <w:r>
        <w:rPr>
          <w:lang w:eastAsia="zh-CN"/>
        </w:rPr>
        <w:t>6.3.3.5.2</w:t>
      </w:r>
      <w:r>
        <w:t>.</w:t>
      </w:r>
    </w:p>
    <w:p w14:paraId="0A99CD3A" w14:textId="77777777" w:rsidR="000C70BA" w:rsidRDefault="000C70BA" w:rsidP="000C70BA">
      <w:pPr>
        <w:keepLines/>
        <w:ind w:left="1135" w:hanging="851"/>
        <w:rPr>
          <w:color w:val="FF0000"/>
        </w:rPr>
      </w:pPr>
      <w:r>
        <w:rPr>
          <w:color w:val="FF0000"/>
        </w:rPr>
        <w:t>Editor's Note: timers need to be defined.</w:t>
      </w:r>
    </w:p>
    <w:p w14:paraId="4962D335" w14:textId="77777777" w:rsidR="000C70BA" w:rsidRDefault="000C70BA" w:rsidP="000C70BA">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6F4D6760" w14:textId="77777777" w:rsidR="000C70BA" w:rsidRDefault="000C70BA" w:rsidP="000C70BA">
      <w:pPr>
        <w:ind w:left="1418" w:hanging="284"/>
      </w:pPr>
      <w:r>
        <w:t>D)</w:t>
      </w:r>
      <w:r>
        <w:tab/>
        <w:t>shall send the SIP re-INVITEs towards the other participants of the MCVideo group call; and</w:t>
      </w:r>
    </w:p>
    <w:p w14:paraId="0783C6E3" w14:textId="77777777" w:rsidR="000C70BA" w:rsidRDefault="000C70BA" w:rsidP="000C70BA">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6571B36D" w14:textId="77777777" w:rsidR="000C70BA" w:rsidRDefault="000C70BA" w:rsidP="000C70BA">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55FD48F1" w14:textId="77777777" w:rsidR="000C70BA" w:rsidRDefault="000C70BA" w:rsidP="000C70BA">
      <w:pPr>
        <w:ind w:left="851" w:hanging="284"/>
      </w:pPr>
      <w:r>
        <w:t>a)</w:t>
      </w:r>
      <w:r>
        <w:tab/>
        <w:t>shall reject the SIP re-INVITE request with a SIP 403 (Forbidden) response;</w:t>
      </w:r>
    </w:p>
    <w:p w14:paraId="70E4386A"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7E5525CD" w14:textId="77777777" w:rsidR="000C70BA" w:rsidRDefault="000C70BA" w:rsidP="000C70BA">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20249C5B" w14:textId="77777777" w:rsidR="000C70BA" w:rsidRDefault="000C70BA" w:rsidP="000C70BA">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378F0874" w14:textId="77777777" w:rsidR="000C70BA" w:rsidRDefault="000C70BA" w:rsidP="000C70BA">
      <w:pPr>
        <w:ind w:left="851" w:hanging="284"/>
      </w:pPr>
      <w:r>
        <w:t>a)</w:t>
      </w:r>
      <w:r>
        <w:tab/>
        <w:t>shall set the in-progress emergency group state of the group to a value of "false";</w:t>
      </w:r>
    </w:p>
    <w:p w14:paraId="0544293B" w14:textId="77777777" w:rsidR="000C70BA" w:rsidRDefault="000C70BA" w:rsidP="000C70BA">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22EE5CCE" w14:textId="77777777" w:rsidR="000C70BA" w:rsidRDefault="000C70BA" w:rsidP="000C70BA">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2D6B104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Default="000C70BA" w:rsidP="000C70BA">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C4A8F72" w14:textId="77777777" w:rsidR="000C70BA" w:rsidRDefault="000C70BA" w:rsidP="000C70BA">
      <w:pPr>
        <w:ind w:left="851" w:hanging="284"/>
      </w:pPr>
      <w:r>
        <w:t>d)</w:t>
      </w:r>
      <w:r>
        <w:tab/>
        <w:t>shall generate SIP re-INVITE requests to the participants in the group call as specified in subclause </w:t>
      </w:r>
      <w:r>
        <w:rPr>
          <w:lang w:eastAsia="zh-CN"/>
        </w:rPr>
        <w:t>6.3.3.1.6</w:t>
      </w:r>
      <w:r>
        <w:t>. The MCVideo controlling function:</w:t>
      </w:r>
    </w:p>
    <w:p w14:paraId="436DE3E7" w14:textId="77777777" w:rsidR="000C70BA" w:rsidRDefault="000C70BA" w:rsidP="000C70BA">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69CCE670"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74B14880" w14:textId="77777777" w:rsidR="000C70BA" w:rsidRDefault="000C70BA" w:rsidP="000C70BA">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50375354" w14:textId="77777777" w:rsidR="000C70BA" w:rsidRDefault="000C70BA" w:rsidP="000C70BA">
      <w:pPr>
        <w:ind w:left="851" w:hanging="284"/>
      </w:pPr>
      <w:r>
        <w:t>e)</w:t>
      </w:r>
      <w:r>
        <w:tab/>
        <w:t>shall stop timer TNG2 (in-progress emergency group call timer); and</w:t>
      </w:r>
    </w:p>
    <w:p w14:paraId="7584AF07" w14:textId="77777777" w:rsidR="000C70BA" w:rsidRDefault="000C70BA" w:rsidP="000C70BA">
      <w:pPr>
        <w:keepLines/>
        <w:ind w:left="1135" w:hanging="851"/>
      </w:pPr>
      <w:r>
        <w:lastRenderedPageBreak/>
        <w:t>NOTE 4:</w:t>
      </w:r>
      <w:r>
        <w:tab/>
        <w:t>The interactions of TNG2 with the TNG3 (group call timer) are explained in subclause </w:t>
      </w:r>
      <w:r>
        <w:rPr>
          <w:lang w:eastAsia="zh-CN"/>
        </w:rPr>
        <w:t>6.3.3.5.2</w:t>
      </w:r>
      <w:r>
        <w:t>;</w:t>
      </w:r>
    </w:p>
    <w:p w14:paraId="7E3BA6DC" w14:textId="77777777" w:rsidR="000C70BA" w:rsidRDefault="000C70BA" w:rsidP="000C70BA">
      <w:pPr>
        <w:ind w:left="851" w:hanging="284"/>
      </w:pPr>
      <w:r>
        <w:t>f)</w:t>
      </w:r>
      <w:r>
        <w:tab/>
        <w:t>for each of the affiliated members of the group that are not participating in the call:</w:t>
      </w:r>
    </w:p>
    <w:p w14:paraId="517D47EC" w14:textId="77777777" w:rsidR="000C70BA" w:rsidRDefault="000C70BA" w:rsidP="000C70BA">
      <w:pPr>
        <w:ind w:left="1135" w:hanging="284"/>
      </w:pPr>
      <w:r>
        <w:t>i)</w:t>
      </w:r>
      <w:r>
        <w:tab/>
        <w:t>generate a SIP MESSAGE request notification of the cancellation of the MCVideo user's emergency call as specified in subclause </w:t>
      </w:r>
      <w:r>
        <w:rPr>
          <w:lang w:eastAsia="zh-CN"/>
        </w:rPr>
        <w:t>6.3.3.1.11</w:t>
      </w:r>
      <w:r>
        <w:t>;</w:t>
      </w:r>
    </w:p>
    <w:p w14:paraId="4E3D0844" w14:textId="77777777" w:rsidR="000C70BA" w:rsidRDefault="000C70BA" w:rsidP="000C70BA">
      <w:pPr>
        <w:ind w:left="1135" w:hanging="284"/>
      </w:pPr>
      <w:r>
        <w:t>ii)</w:t>
      </w:r>
      <w:r>
        <w:tab/>
        <w:t>set the &lt;emergency-ind&gt; element of the application/vnd.3gpp.mcvideo-info+xml MIME body to a value of "false";</w:t>
      </w:r>
    </w:p>
    <w:p w14:paraId="16730940" w14:textId="77777777" w:rsidR="000C70BA" w:rsidRDefault="000C70BA" w:rsidP="000C70BA">
      <w:pPr>
        <w:ind w:left="1135" w:hanging="284"/>
      </w:pPr>
      <w:r>
        <w:t>iii)</w:t>
      </w:r>
      <w:r>
        <w:tab/>
        <w:t>if indicated above in step 8) c), set the &lt;alert-ind&gt; element of the application/vnd.3gpp.mcvideo-info+xml MIME body to a value of "false"; and</w:t>
      </w:r>
    </w:p>
    <w:p w14:paraId="563688FB" w14:textId="77777777" w:rsidR="000C70BA" w:rsidRDefault="000C70BA" w:rsidP="000C70BA">
      <w:pPr>
        <w:ind w:left="1135" w:hanging="284"/>
      </w:pPr>
      <w:r>
        <w:t>iv)</w:t>
      </w:r>
      <w:r>
        <w:tab/>
        <w:t>send the SIP MESSAGE request according to 3GPP TS 24.229 [</w:t>
      </w:r>
      <w:r>
        <w:rPr>
          <w:lang w:eastAsia="zh-CN"/>
        </w:rPr>
        <w:t>11</w:t>
      </w:r>
      <w:r>
        <w:t>];</w:t>
      </w:r>
    </w:p>
    <w:p w14:paraId="0531EFE3" w14:textId="77777777" w:rsidR="000C70BA" w:rsidRDefault="000C70BA" w:rsidP="000C70BA">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67CC7DC0" w14:textId="77777777" w:rsidR="000C70BA" w:rsidRDefault="000C70BA" w:rsidP="000C70BA">
      <w:r>
        <w:t>Upon receiving a SIP 200 (OK) response to a SIP re-INVITE request the controlling MCVideo function shall interact with the media plane as specified in 3GPP TS 24.581 [</w:t>
      </w:r>
      <w:r>
        <w:rPr>
          <w:lang w:eastAsia="zh-CN"/>
        </w:rPr>
        <w:t>5</w:t>
      </w:r>
      <w:r>
        <w:t>];</w:t>
      </w:r>
    </w:p>
    <w:p w14:paraId="2B0127FC" w14:textId="77777777" w:rsidR="000C70BA" w:rsidRDefault="000C70BA" w:rsidP="000C70BA">
      <w:pPr>
        <w:ind w:left="568" w:hanging="284"/>
      </w:pPr>
      <w:r>
        <w:t>1)</w:t>
      </w:r>
      <w:r>
        <w:tab/>
        <w:t>shall generate a SIP 200 (OK) response according to rules and procedures of 3GPP TS 24.229 [</w:t>
      </w:r>
      <w:r>
        <w:rPr>
          <w:lang w:eastAsia="zh-CN"/>
        </w:rPr>
        <w:t>11</w:t>
      </w:r>
      <w:r>
        <w:t>];</w:t>
      </w:r>
    </w:p>
    <w:p w14:paraId="6667C456" w14:textId="77777777" w:rsidR="000C70BA" w:rsidRDefault="000C70BA" w:rsidP="000C70BA">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35E4169F" w14:textId="77777777" w:rsidR="000C70BA" w:rsidRDefault="000C70BA" w:rsidP="000C70BA">
      <w:pPr>
        <w:ind w:left="568" w:hanging="284"/>
      </w:pPr>
      <w:r>
        <w:t>3)</w:t>
      </w:r>
      <w:r>
        <w:tab/>
        <w:t>shall include the "norefersub" option tag in a Supported header field according to IETF RFC 4488 [</w:t>
      </w:r>
      <w:r>
        <w:rPr>
          <w:lang w:eastAsia="zh-CN"/>
        </w:rPr>
        <w:t>31</w:t>
      </w:r>
      <w:r>
        <w:t>];</w:t>
      </w:r>
    </w:p>
    <w:p w14:paraId="0A44A383" w14:textId="77777777" w:rsidR="000C70BA" w:rsidRDefault="000C70BA" w:rsidP="000C70BA">
      <w:pPr>
        <w:ind w:left="568" w:hanging="284"/>
      </w:pPr>
      <w:r>
        <w:t>4)</w:t>
      </w:r>
      <w:r>
        <w:tab/>
        <w:t>shall include the "tdialog" option tag in a Supported header field according to IETF RFC 4538 [</w:t>
      </w:r>
      <w:r>
        <w:rPr>
          <w:lang w:eastAsia="zh-CN"/>
        </w:rPr>
        <w:t>32</w:t>
      </w:r>
      <w:r>
        <w:t>];</w:t>
      </w:r>
    </w:p>
    <w:p w14:paraId="06419297" w14:textId="77777777" w:rsidR="000C70BA" w:rsidRDefault="000C70BA" w:rsidP="000C70BA">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1CA14E99" w14:textId="77777777" w:rsidR="000C70BA" w:rsidRDefault="000C70BA" w:rsidP="000C70BA">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73510FB5" w14:textId="77777777" w:rsidR="000C70BA" w:rsidRDefault="000C70BA" w:rsidP="000C70BA">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07D48194"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Default="000C70BA" w:rsidP="000C70BA">
      <w:pPr>
        <w:ind w:left="568" w:hanging="284"/>
      </w:pPr>
      <w:r>
        <w:t>8)</w:t>
      </w:r>
      <w:r>
        <w:tab/>
        <w:t>shall interact with media plane as specified in 3GPP TS 24.581 [</w:t>
      </w:r>
      <w:r>
        <w:rPr>
          <w:lang w:eastAsia="zh-CN"/>
        </w:rPr>
        <w:t>5</w:t>
      </w:r>
      <w:r>
        <w:t>]; and</w:t>
      </w:r>
    </w:p>
    <w:p w14:paraId="6A38B979"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D303D63"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AFBE0E" w14:textId="77777777" w:rsidR="000C70BA" w:rsidRDefault="000C70BA" w:rsidP="000C70BA">
      <w:r>
        <w:t>Upon receipt of a SIP 2xx response for an outgoing SIP MESSAGE request, shall handle according to 3GPP TS 24.229 [</w:t>
      </w:r>
      <w:r>
        <w:rPr>
          <w:lang w:eastAsia="zh-CN"/>
        </w:rPr>
        <w:t>11</w:t>
      </w:r>
      <w:r>
        <w:t>].</w:t>
      </w:r>
    </w:p>
    <w:p w14:paraId="171AF6AE" w14:textId="77777777" w:rsidR="000C70BA" w:rsidRDefault="000C70BA" w:rsidP="000C70BA">
      <w:r>
        <w:t>[TS 24.281, clause 9.2.1.4.8]</w:t>
      </w:r>
    </w:p>
    <w:p w14:paraId="007631A7" w14:textId="77777777" w:rsidR="000C70BA" w:rsidRDefault="000C70BA" w:rsidP="000C70BA">
      <w:r>
        <w:t>This procedure is initiated by the controlling MCVideo function as the result of an action in subclause </w:t>
      </w:r>
      <w:r>
        <w:rPr>
          <w:lang w:eastAsia="zh-CN"/>
        </w:rPr>
        <w:t>9</w:t>
      </w:r>
      <w:r>
        <w:t>.</w:t>
      </w:r>
      <w:r>
        <w:rPr>
          <w:lang w:eastAsia="zh-CN"/>
        </w:rPr>
        <w:t>2</w:t>
      </w:r>
      <w:r>
        <w:t>.1.4.7.</w:t>
      </w:r>
    </w:p>
    <w:p w14:paraId="515B8F3C" w14:textId="77777777" w:rsidR="000C70BA" w:rsidRDefault="000C70BA" w:rsidP="000C70BA">
      <w:r>
        <w:lastRenderedPageBreak/>
        <w:t>In the procedures in this subclause:</w:t>
      </w:r>
    </w:p>
    <w:p w14:paraId="4092DA26" w14:textId="77777777" w:rsidR="000C70BA" w:rsidRDefault="000C70BA" w:rsidP="000C70BA">
      <w:pPr>
        <w:ind w:left="568" w:hanging="284"/>
      </w:pPr>
      <w:r>
        <w:t>1)</w:t>
      </w:r>
      <w:r>
        <w:tab/>
        <w:t>imminent peril indication in an incoming SIP re-INVITE request refers to the &lt;imminentperil-ind&gt; element of the application/vnd.3gpp.mcvideo-info+xml MIME body.</w:t>
      </w:r>
    </w:p>
    <w:p w14:paraId="5CC7B194" w14:textId="77777777" w:rsidR="000C70BA" w:rsidRDefault="000C70BA" w:rsidP="000C70BA">
      <w:r>
        <w:t>When the controlling function receives a SIP re-INVITE request with an imminent peril indication set to "true", the controlling function:</w:t>
      </w:r>
    </w:p>
    <w:p w14:paraId="73F4696F" w14:textId="77777777" w:rsidR="000C70BA" w:rsidRDefault="000C70BA" w:rsidP="000C70BA">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Default="000C70BA" w:rsidP="000C70BA">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2A3D672E" w14:textId="77777777" w:rsidR="000C70BA" w:rsidRDefault="000C70BA" w:rsidP="000C70BA">
      <w:pPr>
        <w:ind w:left="851" w:hanging="284"/>
      </w:pPr>
      <w:r>
        <w:t>a)</w:t>
      </w:r>
      <w:r>
        <w:tab/>
        <w:t>if the in-progress imminent peril state of the group is set to a value of "true" and this MCVideo user is indicating a new imminent peril indication:</w:t>
      </w:r>
    </w:p>
    <w:p w14:paraId="10AC1301"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61B5D3" w14:textId="77777777" w:rsidR="000C70BA" w:rsidRDefault="000C70BA" w:rsidP="000C70BA">
      <w:pPr>
        <w:ind w:left="1418" w:hanging="284"/>
      </w:pPr>
      <w:r>
        <w:t>A)</w:t>
      </w:r>
      <w:r>
        <w:tab/>
        <w:t>set the &lt;imminentperil-ind&gt; element of the application/vnd.3gpp.mcvideo-info+xml MIME body to a value of "true"; and</w:t>
      </w:r>
    </w:p>
    <w:p w14:paraId="23893CCA" w14:textId="77777777" w:rsidR="000C70BA" w:rsidRDefault="000C70BA" w:rsidP="000C70BA">
      <w:pPr>
        <w:ind w:left="1418" w:hanging="284"/>
      </w:pPr>
      <w:r>
        <w:t>B)</w:t>
      </w:r>
      <w:r>
        <w:tab/>
        <w:t>send the SIP MESSAGE request as specified in 3GPP TS 24.229 [</w:t>
      </w:r>
      <w:r>
        <w:rPr>
          <w:lang w:eastAsia="zh-CN"/>
        </w:rPr>
        <w:t>11</w:t>
      </w:r>
      <w:r>
        <w:t>];</w:t>
      </w:r>
    </w:p>
    <w:p w14:paraId="62EDE2C1" w14:textId="77777777" w:rsidR="000C70BA" w:rsidRDefault="000C70BA" w:rsidP="000C70BA">
      <w:pPr>
        <w:ind w:left="851" w:hanging="284"/>
      </w:pPr>
      <w:r>
        <w:t>b)</w:t>
      </w:r>
      <w:r>
        <w:tab/>
        <w:t>if the in-progress imminent peril state of the group is set to a value of "false";</w:t>
      </w:r>
    </w:p>
    <w:p w14:paraId="5B20E9FE" w14:textId="77777777" w:rsidR="000C70BA" w:rsidRDefault="000C70BA" w:rsidP="000C70BA">
      <w:pPr>
        <w:ind w:left="1135" w:hanging="284"/>
      </w:pPr>
      <w:r>
        <w:t>i)</w:t>
      </w:r>
      <w:r>
        <w:tab/>
        <w:t>set the value of the in-progress imminent peril state of the group to "true";</w:t>
      </w:r>
    </w:p>
    <w:p w14:paraId="18BD93FC" w14:textId="77777777" w:rsidR="000C70BA" w:rsidRDefault="000C70BA" w:rsidP="000C70BA">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3BE2F4CD" w14:textId="77777777" w:rsidR="000C70BA" w:rsidRDefault="000C70BA" w:rsidP="000C70BA">
      <w:pPr>
        <w:ind w:left="1135" w:hanging="284"/>
      </w:pPr>
      <w:r>
        <w:t>iii)</w:t>
      </w:r>
      <w:r>
        <w:tab/>
        <w:t>send the SIP re-INVITES to all of the other participants in the MCVideo group call;</w:t>
      </w:r>
    </w:p>
    <w:p w14:paraId="0CD6368A" w14:textId="77777777" w:rsidR="000C70BA" w:rsidRDefault="000C70BA" w:rsidP="000C70BA">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10F70C59" w14:textId="77777777" w:rsidR="000C70BA" w:rsidRDefault="000C70BA" w:rsidP="000C70BA">
      <w:pPr>
        <w:ind w:left="1418" w:hanging="284"/>
      </w:pPr>
      <w:r>
        <w:t>A)</w:t>
      </w:r>
      <w:r>
        <w:tab/>
        <w:t>set the &lt;imminentperil-ind&gt; element of the application/vnd.3gpp.mcvideo-info+xml MIME body to a value of "true"; and</w:t>
      </w:r>
    </w:p>
    <w:p w14:paraId="70A17F5B" w14:textId="77777777" w:rsidR="000C70BA" w:rsidRDefault="000C70BA" w:rsidP="000C70BA">
      <w:pPr>
        <w:ind w:left="1418" w:hanging="284"/>
      </w:pPr>
      <w:r>
        <w:t>B)</w:t>
      </w:r>
      <w:r>
        <w:tab/>
        <w:t>send the SIP MESSAGE request as specified in 3GPP TS 24.229 [</w:t>
      </w:r>
      <w:r>
        <w:rPr>
          <w:lang w:eastAsia="zh-CN"/>
        </w:rPr>
        <w:t>11</w:t>
      </w:r>
      <w:r>
        <w:t>]; and</w:t>
      </w:r>
    </w:p>
    <w:p w14:paraId="7E9FBBC4" w14:textId="77777777" w:rsidR="000C70BA" w:rsidRDefault="000C70BA" w:rsidP="000C70BA">
      <w:pPr>
        <w:ind w:left="851" w:hanging="284"/>
      </w:pPr>
      <w:r>
        <w:t>c)</w:t>
      </w:r>
      <w:r>
        <w:tab/>
        <w:t>cache the information that this MCVideo user has initiated an MCVideo imminent peril call;</w:t>
      </w:r>
    </w:p>
    <w:p w14:paraId="50F35C31" w14:textId="77777777" w:rsidR="000C70BA" w:rsidRDefault="000C70BA" w:rsidP="000C70BA">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2324A5BC" w14:textId="77777777" w:rsidR="000C70BA" w:rsidRDefault="000C70BA" w:rsidP="000C70BA">
      <w:pPr>
        <w:ind w:left="851" w:hanging="284"/>
      </w:pPr>
      <w:r>
        <w:t>a)</w:t>
      </w:r>
      <w:r>
        <w:tab/>
        <w:t>reject the SIP re-INVITE request with a SIP 403 (Forbidden) response to the SIP re-INVITE request; and</w:t>
      </w:r>
    </w:p>
    <w:p w14:paraId="4FF6E048" w14:textId="77777777" w:rsidR="000C70BA" w:rsidRDefault="000C70BA" w:rsidP="000C70BA">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Default="000C70BA" w:rsidP="000C70BA">
      <w:pPr>
        <w:ind w:left="851" w:hanging="284"/>
      </w:pPr>
      <w:r>
        <w:t>c) send the SIP 403 (Forbidden) response as specified in 3GPP TS 24.229 [</w:t>
      </w:r>
      <w:r>
        <w:rPr>
          <w:lang w:eastAsia="zh-CN"/>
        </w:rPr>
        <w:t>11</w:t>
      </w:r>
      <w:r>
        <w:t>]; and</w:t>
      </w:r>
    </w:p>
    <w:p w14:paraId="236A45B4" w14:textId="77777777" w:rsidR="000C70BA" w:rsidRDefault="000C70BA" w:rsidP="000C70BA">
      <w:pPr>
        <w:ind w:left="851" w:hanging="284"/>
      </w:pPr>
      <w:r>
        <w:t>d) skip the rest of the steps;</w:t>
      </w:r>
    </w:p>
    <w:p w14:paraId="3F00D971"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1EA28FBB" w14:textId="77777777" w:rsidR="000C70BA" w:rsidRDefault="000C70BA" w:rsidP="000C70BA">
      <w:pPr>
        <w:ind w:left="851" w:hanging="284"/>
      </w:pPr>
      <w:r>
        <w:t>a)</w:t>
      </w:r>
      <w:r>
        <w:tab/>
        <w:t>set the in-progress imminent peril state of the group to a value of "false";</w:t>
      </w:r>
    </w:p>
    <w:p w14:paraId="5D70BDF1" w14:textId="77777777" w:rsidR="000C70BA" w:rsidRDefault="000C70BA" w:rsidP="000C70BA">
      <w:pPr>
        <w:ind w:left="851" w:hanging="284"/>
      </w:pPr>
      <w:r>
        <w:lastRenderedPageBreak/>
        <w:t>b)</w:t>
      </w:r>
      <w:r>
        <w:tab/>
        <w:t>cache the information that this MCVideo user no longer has an outstanding MCVideo imminent peril group call;</w:t>
      </w:r>
    </w:p>
    <w:p w14:paraId="4933AB8E" w14:textId="77777777" w:rsidR="000C70BA" w:rsidRDefault="000C70BA" w:rsidP="000C70BA">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5E493ABB" w14:textId="77777777" w:rsidR="000C70BA" w:rsidRDefault="000C70BA" w:rsidP="000C70BA">
      <w:pPr>
        <w:ind w:left="1135" w:hanging="284"/>
      </w:pPr>
      <w:r>
        <w:t>i)</w:t>
      </w:r>
      <w:r>
        <w:tab/>
        <w:t>for each participant shall send the SIP re-INVITE request towards the MCVideo client as specified in 3GPP TS 24.229 [</w:t>
      </w:r>
      <w:r>
        <w:rPr>
          <w:lang w:eastAsia="zh-CN"/>
        </w:rPr>
        <w:t>11</w:t>
      </w:r>
      <w:r>
        <w:t>]; and</w:t>
      </w:r>
    </w:p>
    <w:p w14:paraId="3A5EF119" w14:textId="77777777" w:rsidR="000C70BA" w:rsidRDefault="000C70BA" w:rsidP="000C70BA">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67542BC3" w14:textId="77777777" w:rsidR="000C70BA" w:rsidRDefault="000C70BA" w:rsidP="000C70BA">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231FD652" w14:textId="77777777" w:rsidR="000C70BA" w:rsidRDefault="000C70BA" w:rsidP="000C70BA">
      <w:pPr>
        <w:ind w:left="851" w:hanging="284"/>
      </w:pPr>
      <w:r>
        <w:t>d)</w:t>
      </w:r>
      <w:r>
        <w:tab/>
        <w:t>for each of the affiliated members of the group not participating in the call shall:</w:t>
      </w:r>
    </w:p>
    <w:p w14:paraId="176DD2A5" w14:textId="77777777" w:rsidR="000C70BA" w:rsidRDefault="000C70BA" w:rsidP="000C70BA">
      <w:pPr>
        <w:ind w:left="1135" w:hanging="284"/>
      </w:pPr>
      <w:r>
        <w:t>i)</w:t>
      </w:r>
      <w:r>
        <w:tab/>
        <w:t>generate a SIP MESSAGE request notification of the cancellation of the MCVideo user's imminent peril call as specified in subclause </w:t>
      </w:r>
      <w:r>
        <w:rPr>
          <w:lang w:eastAsia="zh-CN"/>
        </w:rPr>
        <w:t>6.3.3.1.11</w:t>
      </w:r>
      <w:r>
        <w:t>;</w:t>
      </w:r>
    </w:p>
    <w:p w14:paraId="6B36C906" w14:textId="77777777" w:rsidR="000C70BA" w:rsidRDefault="000C70BA" w:rsidP="000C70BA">
      <w:pPr>
        <w:ind w:left="1135" w:hanging="284"/>
      </w:pPr>
      <w:r>
        <w:t>ii)</w:t>
      </w:r>
      <w:r>
        <w:tab/>
        <w:t>set the &lt;imminentperil-ind&gt; element of the application/vnd.3gpp.mcvideo-info+xml MIME body to a value of "false"; and</w:t>
      </w:r>
    </w:p>
    <w:p w14:paraId="2FCAD727" w14:textId="77777777" w:rsidR="000C70BA" w:rsidRDefault="000C70BA" w:rsidP="000C70BA">
      <w:pPr>
        <w:ind w:left="1135" w:hanging="284"/>
      </w:pPr>
      <w:r>
        <w:t>iii)</w:t>
      </w:r>
      <w:r>
        <w:tab/>
        <w:t>send the SIP MESSAGE request according to 3GPP TS 24.229 [</w:t>
      </w:r>
      <w:r>
        <w:rPr>
          <w:lang w:eastAsia="zh-CN"/>
        </w:rPr>
        <w:t>11</w:t>
      </w:r>
      <w:r>
        <w:t>];</w:t>
      </w:r>
    </w:p>
    <w:p w14:paraId="13ACC345" w14:textId="77777777" w:rsidR="000C70BA" w:rsidRDefault="000C70BA" w:rsidP="000C70BA">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65CBE835" w14:textId="77777777" w:rsidR="000C70BA" w:rsidRDefault="000C70BA" w:rsidP="000C70BA">
      <w:pPr>
        <w:ind w:left="568" w:hanging="284"/>
      </w:pPr>
      <w:r>
        <w:t>5)</w:t>
      </w:r>
      <w:r>
        <w:tab/>
        <w:t>shall include the "norefersub" option tag in a Supported header field according to IETF RFC 4488 [</w:t>
      </w:r>
      <w:r>
        <w:rPr>
          <w:lang w:eastAsia="zh-CN"/>
        </w:rPr>
        <w:t>31</w:t>
      </w:r>
      <w:r>
        <w:t>];</w:t>
      </w:r>
    </w:p>
    <w:p w14:paraId="5A9837A8" w14:textId="77777777" w:rsidR="000C70BA" w:rsidRDefault="000C70BA" w:rsidP="000C70BA">
      <w:pPr>
        <w:ind w:left="568" w:hanging="284"/>
      </w:pPr>
      <w:r>
        <w:t>6)</w:t>
      </w:r>
      <w:r>
        <w:tab/>
        <w:t>shall include the "tdialog" option tag in a Supported header field according to IETF RFC 4538 [</w:t>
      </w:r>
      <w:r>
        <w:rPr>
          <w:lang w:eastAsia="zh-CN"/>
        </w:rPr>
        <w:t>32</w:t>
      </w:r>
      <w:r>
        <w:t>];</w:t>
      </w:r>
    </w:p>
    <w:p w14:paraId="1C9C1248" w14:textId="77777777" w:rsidR="000C70BA" w:rsidRDefault="000C70BA" w:rsidP="000C70BA">
      <w:pPr>
        <w:ind w:left="568" w:hanging="284"/>
      </w:pPr>
      <w:r>
        <w:t>7)</w:t>
      </w:r>
      <w:r>
        <w:tab/>
        <w:t>shall interact with media plane as specified in 3GPP TS 24.581 [</w:t>
      </w:r>
      <w:r>
        <w:rPr>
          <w:lang w:eastAsia="zh-CN"/>
        </w:rPr>
        <w:t>5</w:t>
      </w:r>
      <w:r>
        <w:t>]; and</w:t>
      </w:r>
    </w:p>
    <w:p w14:paraId="2A761D5D" w14:textId="77777777" w:rsidR="000C70BA" w:rsidRDefault="000C70BA" w:rsidP="000C70BA">
      <w:pPr>
        <w:ind w:left="568" w:hanging="284"/>
      </w:pPr>
      <w:r>
        <w:t>8)</w:t>
      </w:r>
      <w:r>
        <w:tab/>
        <w:t>shall send the SIP 200 (OK) response towards the MCVideo client according to 3GPP TS 24.229 [</w:t>
      </w:r>
      <w:r>
        <w:rPr>
          <w:lang w:eastAsia="zh-CN"/>
        </w:rPr>
        <w:t>11</w:t>
      </w:r>
      <w:r>
        <w:t>].</w:t>
      </w:r>
    </w:p>
    <w:p w14:paraId="10513E06" w14:textId="77777777" w:rsidR="000C70BA" w:rsidRDefault="000C70BA" w:rsidP="000C70BA">
      <w:r>
        <w:t>Upon receipt of a SIP 2xx response for an outgoing SIP MESSAGE request, shall handle according to 3GPP TS 24.229 [</w:t>
      </w:r>
      <w:r>
        <w:rPr>
          <w:lang w:eastAsia="zh-CN"/>
        </w:rPr>
        <w:t>11</w:t>
      </w:r>
      <w:r>
        <w:t>].</w:t>
      </w:r>
    </w:p>
    <w:p w14:paraId="17C5195D" w14:textId="77777777" w:rsidR="000C70BA" w:rsidRDefault="000C70BA" w:rsidP="000C70BA">
      <w:bookmarkStart w:id="319" w:name="_Hlk75794147"/>
      <w:r>
        <w:t>[TS 24.581, clause 6.2.4.4.6]</w:t>
      </w:r>
    </w:p>
    <w:p w14:paraId="7F6ACC90" w14:textId="77777777" w:rsidR="000C70BA" w:rsidRDefault="000C70BA" w:rsidP="000C70BA">
      <w:r>
        <w:t>Upon receiving a Transmission Granted message from the transmission control server, the transmission participant:</w:t>
      </w:r>
    </w:p>
    <w:p w14:paraId="3F36B0F7"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Default="000C70BA" w:rsidP="000C70BA">
      <w:pPr>
        <w:ind w:left="851" w:hanging="284"/>
      </w:pPr>
      <w:r>
        <w:t>a.</w:t>
      </w:r>
      <w:r>
        <w:tab/>
        <w:t>shall include the Message Type field set to '0' (Transmission Granted); and</w:t>
      </w:r>
    </w:p>
    <w:p w14:paraId="343BF3BB" w14:textId="77777777" w:rsidR="000C70BA" w:rsidRDefault="000C70BA" w:rsidP="000C70BA">
      <w:pPr>
        <w:ind w:left="851" w:hanging="284"/>
      </w:pPr>
      <w:r>
        <w:t>b.</w:t>
      </w:r>
      <w:r>
        <w:tab/>
        <w:t>shall include the Source field set to '0' (the transmission participant is the source);</w:t>
      </w:r>
    </w:p>
    <w:p w14:paraId="7B021948"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1A90E2E2" w14:textId="77777777" w:rsidR="000C70BA" w:rsidRDefault="000C70BA" w:rsidP="000C70BA">
      <w:pPr>
        <w:ind w:left="568" w:hanging="284"/>
      </w:pPr>
      <w:r>
        <w:t>3.</w:t>
      </w:r>
      <w:r>
        <w:tab/>
        <w:t>shall provide Transmission granted notification to the user, if not already done;</w:t>
      </w:r>
    </w:p>
    <w:p w14:paraId="435CB82A" w14:textId="77777777" w:rsidR="000C70BA" w:rsidRDefault="000C70BA" w:rsidP="000C70BA">
      <w:pPr>
        <w:ind w:left="568" w:hanging="284"/>
      </w:pPr>
      <w:r>
        <w:t>4.</w:t>
      </w:r>
      <w:r>
        <w:tab/>
        <w:t>shall stop timer T100 (Transmission Request); and</w:t>
      </w:r>
    </w:p>
    <w:p w14:paraId="571208B6" w14:textId="77777777" w:rsidR="000C70BA" w:rsidRDefault="000C70BA" w:rsidP="000C70BA">
      <w:pPr>
        <w:ind w:left="568" w:hanging="284"/>
      </w:pPr>
      <w:r>
        <w:t>5.</w:t>
      </w:r>
      <w:r>
        <w:tab/>
        <w:t>shall enter the 'U: has permission to transmit' state.</w:t>
      </w:r>
    </w:p>
    <w:bookmarkEnd w:id="319"/>
    <w:p w14:paraId="69E505B5" w14:textId="77777777" w:rsidR="000C70BA" w:rsidRDefault="000C70BA" w:rsidP="000C70BA">
      <w:r>
        <w:t>[TS 24.581, clause 6.3.4.3.6]</w:t>
      </w:r>
    </w:p>
    <w:p w14:paraId="1218D78F"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Default="000C70BA" w:rsidP="000C70BA">
      <w:pPr>
        <w:ind w:left="568" w:hanging="284"/>
      </w:pPr>
      <w:r>
        <w:t>1.</w:t>
      </w:r>
      <w:r>
        <w:tab/>
        <w:t>shall reject the request if there is only one MCVideo client in the MCVideo call;</w:t>
      </w:r>
    </w:p>
    <w:p w14:paraId="7DDB654D" w14:textId="77777777" w:rsidR="000C70BA" w:rsidRDefault="000C70BA" w:rsidP="000C70BA">
      <w:pPr>
        <w:ind w:left="568" w:hanging="284"/>
      </w:pPr>
      <w:r>
        <w:t>2.</w:t>
      </w:r>
      <w:r>
        <w:tab/>
        <w:t>if the Transmission request is rejected the transmission control server:</w:t>
      </w:r>
    </w:p>
    <w:p w14:paraId="64CA23A5" w14:textId="77777777" w:rsidR="000C70BA" w:rsidRDefault="000C70BA" w:rsidP="000C70BA">
      <w:pPr>
        <w:ind w:left="851" w:hanging="284"/>
      </w:pPr>
      <w:r>
        <w:lastRenderedPageBreak/>
        <w:t>a.</w:t>
      </w:r>
      <w:r>
        <w:tab/>
        <w:t>shall send the Transmission Reject message. The Transmission Reject message:</w:t>
      </w:r>
    </w:p>
    <w:p w14:paraId="39C667B4" w14:textId="77777777" w:rsidR="000C70BA" w:rsidRDefault="000C70BA" w:rsidP="000C70BA">
      <w:pPr>
        <w:ind w:left="1135" w:hanging="284"/>
      </w:pPr>
      <w:r>
        <w:t>i.</w:t>
      </w:r>
      <w:r>
        <w:tab/>
        <w:t>shall include in the Reject Cause field the &lt;Reject Cause&gt; value cause #3 (Only one participant); and</w:t>
      </w:r>
    </w:p>
    <w:p w14:paraId="0B853A69"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111E95B4" w14:textId="77777777" w:rsidR="000C70BA" w:rsidRDefault="000C70BA" w:rsidP="000C70BA">
      <w:pPr>
        <w:ind w:left="851" w:hanging="284"/>
      </w:pPr>
      <w:r>
        <w:t>b.</w:t>
      </w:r>
      <w:r>
        <w:tab/>
        <w:t>shall remain in the 'G: Transmit Idle' state; and</w:t>
      </w:r>
    </w:p>
    <w:p w14:paraId="5D61DFC6" w14:textId="77777777" w:rsidR="000C70BA" w:rsidRDefault="000C70BA" w:rsidP="000C70BA">
      <w:pPr>
        <w:ind w:left="568" w:hanging="284"/>
      </w:pPr>
      <w:r>
        <w:t>3.</w:t>
      </w:r>
      <w:r>
        <w:tab/>
        <w:t>if the Transmission request is granted the transmission control server:</w:t>
      </w:r>
    </w:p>
    <w:p w14:paraId="0ED2906A" w14:textId="77777777" w:rsidR="000C70BA" w:rsidRDefault="000C70BA" w:rsidP="000C70BA">
      <w:pPr>
        <w:ind w:left="851" w:hanging="284"/>
      </w:pPr>
      <w:r>
        <w:t>a.</w:t>
      </w:r>
      <w:r>
        <w:tab/>
        <w:t>shall stop the timer T1 (Inactivity);</w:t>
      </w:r>
    </w:p>
    <w:p w14:paraId="3EFAF20C" w14:textId="77777777" w:rsidR="000C70BA" w:rsidRDefault="000C70BA" w:rsidP="000C70BA">
      <w:pPr>
        <w:ind w:left="851" w:hanging="284"/>
      </w:pPr>
      <w:r>
        <w:t>b.</w:t>
      </w:r>
      <w:r>
        <w:tab/>
        <w:t>shall stop the timer T2 (Transmit Idle);</w:t>
      </w:r>
    </w:p>
    <w:p w14:paraId="3C249166"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61EAC421" w14:textId="77777777" w:rsidR="000C70BA" w:rsidRDefault="000C70BA" w:rsidP="000C70BA">
      <w:pPr>
        <w:ind w:left="851" w:hanging="284"/>
      </w:pPr>
      <w:r>
        <w:t>d.</w:t>
      </w:r>
      <w:r>
        <w:tab/>
        <w:t>shall enter the 'G: Transmit Taken' state as specified in the subclause 6.3.4.4.2.</w:t>
      </w:r>
    </w:p>
    <w:p w14:paraId="06730A2C" w14:textId="77777777" w:rsidR="000C70BA" w:rsidRDefault="000C70BA" w:rsidP="000C70BA">
      <w:r>
        <w:t>[TS 24.581, clause 6.3.4.4.12]</w:t>
      </w:r>
    </w:p>
    <w:p w14:paraId="0659E7D8"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Default="000C70BA" w:rsidP="000C70BA">
      <w:pPr>
        <w:ind w:left="568" w:hanging="284"/>
      </w:pPr>
      <w:r>
        <w:t>1.</w:t>
      </w:r>
      <w:r>
        <w:tab/>
        <w:t>if counter Cx (Simultaneous transmission video) has not reached its upper limit:</w:t>
      </w:r>
    </w:p>
    <w:p w14:paraId="612916B9" w14:textId="77777777" w:rsidR="000C70BA" w:rsidRDefault="000C70BA" w:rsidP="000C70BA">
      <w:pPr>
        <w:ind w:left="851" w:hanging="284"/>
      </w:pPr>
      <w:r>
        <w:t>a.</w:t>
      </w:r>
      <w:r>
        <w:tab/>
        <w:t>shall perform the actions specified in the subclause 6.3.4.4.2;</w:t>
      </w:r>
    </w:p>
    <w:p w14:paraId="00598FB4" w14:textId="77777777" w:rsidR="000C70BA" w:rsidRDefault="000C70BA" w:rsidP="000C70BA">
      <w:pPr>
        <w:ind w:left="568" w:hanging="284"/>
      </w:pPr>
      <w:r>
        <w:t>2.</w:t>
      </w:r>
      <w:r>
        <w:tab/>
        <w:t>if counter Cx (Simultaneous transmission video) has reached its upper limit:</w:t>
      </w:r>
    </w:p>
    <w:p w14:paraId="06EA8D5D"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6F3DD943" w14:textId="77777777" w:rsidR="000C70BA" w:rsidRDefault="000C70BA" w:rsidP="000C70BA">
      <w:pPr>
        <w:ind w:left="851" w:hanging="284"/>
      </w:pPr>
      <w:r>
        <w:t>b.</w:t>
      </w:r>
      <w:r>
        <w:tab/>
        <w:t>shall stop timer T4 (Transmission Grant), if running;</w:t>
      </w:r>
    </w:p>
    <w:p w14:paraId="32C4DB90" w14:textId="77777777" w:rsidR="000C70BA" w:rsidRDefault="000C70BA" w:rsidP="000C70BA">
      <w:pPr>
        <w:ind w:left="851" w:hanging="284"/>
      </w:pPr>
      <w:r>
        <w:t>c.</w:t>
      </w:r>
      <w:r>
        <w:tab/>
        <w:t>shall set the Reject Cause field in the Transmission Revoke message to #4 (Media Transmission pre-empted);</w:t>
      </w:r>
    </w:p>
    <w:p w14:paraId="4527F429" w14:textId="77777777" w:rsidR="000C70BA" w:rsidRDefault="000C70BA" w:rsidP="000C70BA">
      <w:pPr>
        <w:ind w:left="851" w:hanging="284"/>
      </w:pPr>
      <w:r>
        <w:t>d.</w:t>
      </w:r>
      <w:r>
        <w:tab/>
        <w:t>shall enter the 'G: pending Transmission Revoke' state as specified in the subclause 6.3.4.5.2;</w:t>
      </w:r>
    </w:p>
    <w:p w14:paraId="28CEA25C"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Default="000C70BA" w:rsidP="000C70BA">
      <w:pPr>
        <w:ind w:left="1135" w:hanging="284"/>
      </w:pPr>
      <w:r>
        <w:t>i.</w:t>
      </w:r>
      <w:r>
        <w:tab/>
        <w:t>shall include the queue position and transmission priority in the Queue Info field; and</w:t>
      </w:r>
    </w:p>
    <w:p w14:paraId="71CFB841"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48DC9956" w14:textId="77777777" w:rsidR="000C70BA" w:rsidRDefault="000C70BA" w:rsidP="000C70BA">
      <w:r>
        <w:t>[TS 24.581, clause 6.3.5.3.9]</w:t>
      </w:r>
    </w:p>
    <w:p w14:paraId="51F35EAB"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659FDFE" w14:textId="77777777" w:rsidR="000C70BA" w:rsidRDefault="000C70BA" w:rsidP="000C70BA">
      <w:pPr>
        <w:ind w:left="568" w:hanging="284"/>
      </w:pPr>
      <w:r>
        <w:t>2.</w:t>
      </w:r>
      <w:r>
        <w:tab/>
        <w:t>shall remain in the 'U: not permitted and Transmit Idle' state.</w:t>
      </w:r>
    </w:p>
    <w:p w14:paraId="5571E013" w14:textId="77777777" w:rsidR="000C70BA" w:rsidRDefault="000C70BA" w:rsidP="000C70BA">
      <w:r>
        <w:t>[TS 24.581, clause 6.3.5.4.8]</w:t>
      </w:r>
    </w:p>
    <w:p w14:paraId="0CAE264D" w14:textId="77777777" w:rsidR="000C70BA" w:rsidRDefault="000C70BA" w:rsidP="000C70BA">
      <w:r>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6DE37F84" w14:textId="77777777" w:rsidR="000C70BA" w:rsidRDefault="000C70BA" w:rsidP="000C70BA">
      <w:pPr>
        <w:ind w:left="568" w:hanging="284"/>
      </w:pPr>
      <w:r>
        <w:t>2.</w:t>
      </w:r>
      <w:r>
        <w:tab/>
        <w:t>shall remain in the 'U: not permitted and Transmit Taken' state.</w:t>
      </w:r>
    </w:p>
    <w:p w14:paraId="4B9FCE3C" w14:textId="77777777" w:rsidR="000C70BA" w:rsidRDefault="000C70BA" w:rsidP="000C70BA">
      <w:pPr>
        <w:pStyle w:val="H6"/>
      </w:pPr>
      <w:bookmarkStart w:id="320" w:name="_Toc52787486"/>
      <w:bookmarkStart w:id="321" w:name="_Toc52787666"/>
      <w:r>
        <w:t>6.1.1.1.3</w:t>
      </w:r>
      <w:r>
        <w:tab/>
        <w:t>Test description</w:t>
      </w:r>
      <w:bookmarkEnd w:id="320"/>
      <w:bookmarkEnd w:id="321"/>
    </w:p>
    <w:p w14:paraId="4CB7A133" w14:textId="77777777" w:rsidR="000C70BA" w:rsidRDefault="000C70BA" w:rsidP="000C70BA">
      <w:pPr>
        <w:pStyle w:val="H6"/>
      </w:pPr>
      <w:r>
        <w:t>6.1.1.1.3.1</w:t>
      </w:r>
      <w:r>
        <w:tab/>
        <w:t>Pre-test conditions</w:t>
      </w:r>
    </w:p>
    <w:p w14:paraId="3BAFED5B" w14:textId="77777777" w:rsidR="000C70BA" w:rsidRDefault="000C70BA" w:rsidP="000C70BA">
      <w:pPr>
        <w:pStyle w:val="H6"/>
      </w:pPr>
      <w:r w:rsidRPr="00102CE5">
        <w:t>Test configuration</w:t>
      </w:r>
      <w:r>
        <w:t>:</w:t>
      </w:r>
    </w:p>
    <w:p w14:paraId="67318F01" w14:textId="49702523" w:rsidR="000C70BA" w:rsidRDefault="000C70BA" w:rsidP="000C70BA">
      <w:pPr>
        <w:pStyle w:val="B1"/>
      </w:pPr>
      <w:r>
        <w:t>-</w:t>
      </w:r>
      <w:r>
        <w:tab/>
        <w:t xml:space="preserve">Single cell configuration according to TS </w:t>
      </w:r>
      <w:r w:rsidR="00960759">
        <w:t>37.579</w:t>
      </w:r>
      <w:r>
        <w:t>-1 [2] clause 5.2.2.2.1.</w:t>
      </w:r>
    </w:p>
    <w:p w14:paraId="7347F61F" w14:textId="77777777" w:rsidR="000C70BA" w:rsidRDefault="000C70BA" w:rsidP="000C70BA">
      <w:pPr>
        <w:pStyle w:val="H6"/>
      </w:pPr>
      <w:r>
        <w:t>Preamble:</w:t>
      </w:r>
    </w:p>
    <w:p w14:paraId="2AB9FE85" w14:textId="31D0852B" w:rsidR="000C70BA" w:rsidRDefault="000C70BA" w:rsidP="000C70BA">
      <w:pPr>
        <w:pStyle w:val="B1"/>
      </w:pPr>
      <w:r>
        <w:t>-</w:t>
      </w:r>
      <w:r>
        <w:tab/>
        <w:t xml:space="preserve">The UE has performed procedure 'Initial registration' as described in TS </w:t>
      </w:r>
      <w:r w:rsidR="00960759">
        <w:t>37.579</w:t>
      </w:r>
      <w:r>
        <w:t>-1 [2] clause 5.4.2.</w:t>
      </w:r>
    </w:p>
    <w:p w14:paraId="3C660683" w14:textId="77777777" w:rsidR="000C70BA" w:rsidRDefault="000C70BA" w:rsidP="000C70BA">
      <w:pPr>
        <w:pStyle w:val="B1"/>
      </w:pPr>
      <w:r>
        <w:t>-</w:t>
      </w:r>
      <w:r>
        <w:tab/>
      </w:r>
      <w:r w:rsidRPr="000573F5">
        <w:t>UE States at the end of the preamble</w:t>
      </w:r>
      <w:r>
        <w:t>:</w:t>
      </w:r>
    </w:p>
    <w:p w14:paraId="3114B365" w14:textId="77777777" w:rsidR="000C70BA" w:rsidRDefault="000C70BA" w:rsidP="000C70BA">
      <w:pPr>
        <w:pStyle w:val="B1"/>
        <w:ind w:left="852"/>
      </w:pPr>
      <w:r>
        <w:t>-</w:t>
      </w:r>
      <w:r>
        <w:tab/>
        <w:t>The UE is in RRC_IDLE state.</w:t>
      </w:r>
    </w:p>
    <w:p w14:paraId="02330170" w14:textId="77777777" w:rsidR="000C70BA" w:rsidRDefault="000C70BA" w:rsidP="000C70BA">
      <w:pPr>
        <w:pStyle w:val="B1"/>
        <w:ind w:left="852"/>
      </w:pPr>
      <w:r>
        <w:t>-</w:t>
      </w:r>
      <w:r>
        <w:tab/>
        <w:t>The client is registered for MCVideo.</w:t>
      </w:r>
    </w:p>
    <w:p w14:paraId="79CACDB2" w14:textId="77777777" w:rsidR="000C70BA" w:rsidRDefault="000C70BA" w:rsidP="000C70BA">
      <w:pPr>
        <w:pStyle w:val="H6"/>
      </w:pPr>
      <w:r>
        <w:lastRenderedPageBreak/>
        <w:t>6.1.1.1.3.2</w:t>
      </w:r>
      <w:r>
        <w:tab/>
        <w:t>Test procedure sequence</w:t>
      </w:r>
    </w:p>
    <w:p w14:paraId="744225B7" w14:textId="77777777" w:rsidR="000C70BA" w:rsidRDefault="000C70BA" w:rsidP="000C70BA">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Default="000C70BA" w:rsidP="002E3FCC">
            <w:pPr>
              <w:pStyle w:val="TAH"/>
              <w:rPr>
                <w:rFonts w:eastAsia="Calibri"/>
              </w:rPr>
            </w:pPr>
            <w:r>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Default="000C70BA" w:rsidP="002E3FCC">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Default="000C70BA" w:rsidP="002E3FCC">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Default="000C70BA" w:rsidP="002E3FCC">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Default="000C70BA" w:rsidP="002E3FCC">
            <w:pPr>
              <w:pStyle w:val="TAH"/>
              <w:rPr>
                <w:rFonts w:eastAsia="Calibri"/>
              </w:rPr>
            </w:pPr>
            <w:r>
              <w:rPr>
                <w:rFonts w:eastAsia="Calibri"/>
              </w:rPr>
              <w:t>Verdict</w:t>
            </w:r>
          </w:p>
        </w:tc>
      </w:tr>
      <w:tr w:rsidR="000C70BA"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Default="000C70BA" w:rsidP="002E3FCC">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Default="000C70BA" w:rsidP="002E3FCC">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Default="000C70BA" w:rsidP="002E3FCC">
            <w:pPr>
              <w:pStyle w:val="TAH"/>
              <w:rPr>
                <w:rFonts w:eastAsia="Calibri"/>
              </w:rPr>
            </w:pPr>
          </w:p>
        </w:tc>
      </w:tr>
      <w:tr w:rsidR="000C70BA"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Default="000C70BA" w:rsidP="002E3FCC">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51BA79B6" w14:textId="77777777" w:rsidR="000C70BA" w:rsidRDefault="000C70BA" w:rsidP="002E3FCC">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Default="000C70BA" w:rsidP="002E3FCC">
            <w:pPr>
              <w:pStyle w:val="TAC"/>
              <w:rPr>
                <w:rFonts w:eastAsia="Calibri"/>
              </w:rPr>
            </w:pPr>
            <w:r>
              <w:rPr>
                <w:rFonts w:eastAsia="Calibri"/>
              </w:rPr>
              <w:t>-</w:t>
            </w:r>
          </w:p>
        </w:tc>
      </w:tr>
      <w:tr w:rsidR="000C70BA"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Default="000C70BA" w:rsidP="002E3FCC">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Default="000C70BA" w:rsidP="002E3FCC">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Default="000C70BA" w:rsidP="002E3FCC">
            <w:pPr>
              <w:pStyle w:val="TAC"/>
              <w:rPr>
                <w:rFonts w:eastAsia="Calibri"/>
              </w:rPr>
            </w:pPr>
            <w:r>
              <w:rPr>
                <w:rFonts w:eastAsia="Calibri"/>
              </w:rPr>
              <w:t>P</w:t>
            </w:r>
          </w:p>
        </w:tc>
      </w:tr>
      <w:tr w:rsidR="000C70BA"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Default="000C70BA" w:rsidP="002E3FCC">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Default="000C70BA" w:rsidP="002E3FCC">
            <w:pPr>
              <w:pStyle w:val="TAC"/>
              <w:rPr>
                <w:rFonts w:eastAsia="Calibri"/>
              </w:rPr>
            </w:pPr>
            <w:r>
              <w:rPr>
                <w:rFonts w:eastAsia="Calibri"/>
              </w:rPr>
              <w:t>-</w:t>
            </w:r>
          </w:p>
        </w:tc>
      </w:tr>
      <w:tr w:rsidR="000C70BA"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Default="000C70BA" w:rsidP="002E3FCC">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Default="000C70BA" w:rsidP="002E3FCC">
            <w:pPr>
              <w:pStyle w:val="TAL"/>
            </w:pPr>
            <w:r>
              <w:t>Check: Does the UE (MCVideo client) provide transmission granted notification to the user?</w:t>
            </w:r>
          </w:p>
          <w:p w14:paraId="7CD46B79" w14:textId="77777777" w:rsidR="000C70BA" w:rsidRDefault="000C70BA" w:rsidP="002E3FCC">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Default="000C70BA" w:rsidP="002E3FCC">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Default="000C70BA" w:rsidP="002E3FCC">
            <w:pPr>
              <w:pStyle w:val="TAC"/>
              <w:rPr>
                <w:rFonts w:eastAsia="Calibri"/>
              </w:rPr>
            </w:pPr>
            <w:r>
              <w:rPr>
                <w:rFonts w:eastAsia="Calibri"/>
              </w:rPr>
              <w:t>P</w:t>
            </w:r>
          </w:p>
        </w:tc>
      </w:tr>
      <w:tr w:rsidR="000C70BA"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Default="000C70BA" w:rsidP="002E3FCC">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Default="000C70BA" w:rsidP="002E3FCC">
            <w:pPr>
              <w:pStyle w:val="TAL"/>
              <w:rPr>
                <w:rFonts w:eastAsia="Calibri"/>
              </w:rPr>
            </w:pPr>
            <w:r>
              <w:rPr>
                <w:rFonts w:eastAsia="Calibri"/>
              </w:rPr>
              <w:t>Make the UE (MCVideo client) request end of transmission.</w:t>
            </w:r>
          </w:p>
          <w:p w14:paraId="356F7EFC"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Default="000C70BA" w:rsidP="002E3FCC">
            <w:pPr>
              <w:pStyle w:val="TAC"/>
              <w:rPr>
                <w:rFonts w:eastAsia="Calibri"/>
              </w:rPr>
            </w:pPr>
            <w:r>
              <w:rPr>
                <w:rFonts w:eastAsia="Calibri"/>
              </w:rPr>
              <w:t>-</w:t>
            </w:r>
          </w:p>
        </w:tc>
      </w:tr>
      <w:tr w:rsidR="000C70BA"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Default="000C70BA" w:rsidP="002E3FCC">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Default="000C70BA" w:rsidP="002E3FCC">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Default="000C70BA" w:rsidP="002E3FCC">
            <w:pPr>
              <w:pStyle w:val="TAC"/>
              <w:rPr>
                <w:rFonts w:eastAsia="Calibri"/>
              </w:rPr>
            </w:pPr>
            <w:r>
              <w:rPr>
                <w:rFonts w:eastAsia="Calibri"/>
              </w:rPr>
              <w:t>P</w:t>
            </w:r>
          </w:p>
        </w:tc>
      </w:tr>
      <w:tr w:rsidR="000C70BA"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Default="000C70BA" w:rsidP="002E3FCC">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Default="000C70BA" w:rsidP="002E3FCC">
            <w:pPr>
              <w:pStyle w:val="TAL"/>
              <w:rPr>
                <w:rFonts w:eastAsia="Calibri"/>
              </w:rPr>
            </w:pPr>
            <w:r>
              <w:rPr>
                <w:rFonts w:eastAsia="Calibri"/>
              </w:rPr>
              <w:t>Make the UE (MCVideo client) request upgrade of the call to an emergency group call with implicit transmission request.</w:t>
            </w:r>
          </w:p>
          <w:p w14:paraId="58836AFF"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Default="000C70BA" w:rsidP="002E3FCC">
            <w:pPr>
              <w:pStyle w:val="TAC"/>
              <w:rPr>
                <w:rFonts w:eastAsia="Calibri"/>
              </w:rPr>
            </w:pPr>
            <w:r>
              <w:rPr>
                <w:rFonts w:eastAsia="Calibri"/>
              </w:rPr>
              <w:t>-</w:t>
            </w:r>
          </w:p>
        </w:tc>
      </w:tr>
      <w:tr w:rsidR="000C70BA"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Default="000C70BA" w:rsidP="002E3FCC">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Default="000C70BA" w:rsidP="002E3FCC">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Default="000C70BA" w:rsidP="002E3FCC">
            <w:pPr>
              <w:pStyle w:val="TAC"/>
              <w:rPr>
                <w:rFonts w:eastAsia="Calibri"/>
              </w:rPr>
            </w:pPr>
            <w:r>
              <w:rPr>
                <w:rFonts w:eastAsia="Calibri"/>
              </w:rPr>
              <w:t>P</w:t>
            </w:r>
          </w:p>
        </w:tc>
      </w:tr>
      <w:tr w:rsidR="000C70BA"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Default="000C70BA" w:rsidP="002E3FCC">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Default="000C70BA" w:rsidP="002E3FCC">
            <w:pPr>
              <w:pStyle w:val="TAC"/>
              <w:rPr>
                <w:rFonts w:eastAsia="Calibri"/>
              </w:rPr>
            </w:pPr>
            <w:r>
              <w:rPr>
                <w:rFonts w:eastAsia="Calibri"/>
              </w:rPr>
              <w:t>-</w:t>
            </w:r>
          </w:p>
        </w:tc>
      </w:tr>
      <w:tr w:rsidR="000C70BA"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Default="000C70BA" w:rsidP="002E3FCC">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Default="000C70BA" w:rsidP="002E3FCC">
            <w:pPr>
              <w:pStyle w:val="TAL"/>
              <w:rPr>
                <w:rFonts w:eastAsia="Calibri"/>
              </w:rPr>
            </w:pPr>
            <w:r>
              <w:rPr>
                <w:rFonts w:eastAsia="Calibri"/>
              </w:rPr>
              <w:t>Check: Does the UE (MCVideo client) notify the user that the call has been upgraded to an emergency group call?</w:t>
            </w:r>
          </w:p>
          <w:p w14:paraId="62E768F0"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Default="000C70BA" w:rsidP="002E3FCC">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Default="000C70BA" w:rsidP="002E3FCC">
            <w:pPr>
              <w:pStyle w:val="TAC"/>
              <w:rPr>
                <w:rFonts w:eastAsia="Calibri"/>
              </w:rPr>
            </w:pPr>
            <w:r>
              <w:rPr>
                <w:rFonts w:eastAsia="Calibri"/>
              </w:rPr>
              <w:t>P</w:t>
            </w:r>
          </w:p>
        </w:tc>
      </w:tr>
      <w:tr w:rsidR="000C70BA"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Default="000C70BA" w:rsidP="002E3FCC">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Default="000C70BA" w:rsidP="002E3FCC">
            <w:pPr>
              <w:pStyle w:val="TAL"/>
              <w:rPr>
                <w:rFonts w:eastAsia="Calibri"/>
              </w:rPr>
            </w:pPr>
            <w:r>
              <w:rPr>
                <w:rFonts w:eastAsia="Calibri"/>
              </w:rPr>
              <w:t>Make the UE (MCVideo client) request end of transmission.</w:t>
            </w:r>
          </w:p>
          <w:p w14:paraId="1F11F18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Default="000C70BA" w:rsidP="002E3FCC">
            <w:pPr>
              <w:pStyle w:val="TAC"/>
              <w:rPr>
                <w:rFonts w:eastAsia="Calibri"/>
                <w:szCs w:val="22"/>
              </w:rPr>
            </w:pPr>
            <w:r>
              <w:rPr>
                <w:rFonts w:eastAsia="Calibri"/>
              </w:rPr>
              <w:t>-</w:t>
            </w:r>
          </w:p>
        </w:tc>
      </w:tr>
      <w:tr w:rsidR="000C70BA"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Default="000C70BA" w:rsidP="002E3FCC">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Default="000C70BA" w:rsidP="002E3FCC">
            <w:pPr>
              <w:pStyle w:val="TAC"/>
              <w:rPr>
                <w:rFonts w:eastAsia="Calibri"/>
                <w:szCs w:val="22"/>
              </w:rPr>
            </w:pPr>
            <w:r>
              <w:rPr>
                <w:rFonts w:eastAsia="Calibri"/>
              </w:rPr>
              <w:t>P</w:t>
            </w:r>
          </w:p>
        </w:tc>
      </w:tr>
      <w:tr w:rsidR="000C70BA"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Default="000C70BA" w:rsidP="002E3FCC">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Default="000C70BA" w:rsidP="002E3FCC">
            <w:pPr>
              <w:pStyle w:val="TAL"/>
              <w:rPr>
                <w:rFonts w:eastAsia="Calibri"/>
              </w:rPr>
            </w:pPr>
            <w:r>
              <w:rPr>
                <w:rFonts w:eastAsia="Calibri"/>
              </w:rPr>
              <w:t>Make the UE (MCVideo client) request downgrade of the call to a normal group call.</w:t>
            </w:r>
          </w:p>
          <w:p w14:paraId="11B5613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Default="000C70BA" w:rsidP="002E3FCC">
            <w:pPr>
              <w:pStyle w:val="TAC"/>
              <w:rPr>
                <w:rFonts w:eastAsia="Calibri"/>
              </w:rPr>
            </w:pPr>
            <w:r>
              <w:rPr>
                <w:rFonts w:eastAsia="Calibri"/>
              </w:rPr>
              <w:t>-</w:t>
            </w:r>
          </w:p>
        </w:tc>
      </w:tr>
      <w:tr w:rsidR="000C70BA"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Default="000C70BA" w:rsidP="002E3FCC">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Default="000C70BA" w:rsidP="002E3FCC">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Default="000C70BA" w:rsidP="002E3FCC">
            <w:pPr>
              <w:pStyle w:val="TAC"/>
              <w:rPr>
                <w:rFonts w:eastAsia="Calibri"/>
              </w:rPr>
            </w:pPr>
            <w:r>
              <w:rPr>
                <w:rFonts w:eastAsia="Calibri"/>
              </w:rPr>
              <w:t>P</w:t>
            </w:r>
          </w:p>
        </w:tc>
      </w:tr>
      <w:tr w:rsidR="000C70BA"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Default="000C70BA" w:rsidP="002E3FCC">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Default="000C70BA" w:rsidP="002E3FCC">
            <w:pPr>
              <w:pStyle w:val="TAC"/>
              <w:rPr>
                <w:rFonts w:eastAsia="Calibri"/>
              </w:rPr>
            </w:pPr>
            <w:r>
              <w:rPr>
                <w:rFonts w:eastAsia="Calibri"/>
              </w:rPr>
              <w:t>-</w:t>
            </w:r>
          </w:p>
        </w:tc>
      </w:tr>
      <w:tr w:rsidR="000C70BA"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Default="000C70BA" w:rsidP="002E3FCC">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Default="000C70BA" w:rsidP="002E3FCC">
            <w:pPr>
              <w:pStyle w:val="TAL"/>
              <w:rPr>
                <w:rFonts w:eastAsia="Calibri"/>
              </w:rPr>
            </w:pPr>
            <w:r>
              <w:rPr>
                <w:rFonts w:eastAsia="Calibri"/>
              </w:rPr>
              <w:t>Check: Does the UE (MCVideo client) notify the user that the call has been downgraded?</w:t>
            </w:r>
          </w:p>
          <w:p w14:paraId="6151C986" w14:textId="77777777" w:rsidR="000C70BA" w:rsidRDefault="000C70BA" w:rsidP="002E3FCC">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Default="000C70BA" w:rsidP="002E3FCC">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Default="000C70BA" w:rsidP="002E3FCC">
            <w:pPr>
              <w:pStyle w:val="TAC"/>
              <w:rPr>
                <w:rFonts w:eastAsia="Calibri"/>
              </w:rPr>
            </w:pPr>
            <w:r>
              <w:rPr>
                <w:rFonts w:eastAsia="Calibri"/>
              </w:rPr>
              <w:t>P</w:t>
            </w:r>
          </w:p>
        </w:tc>
      </w:tr>
      <w:tr w:rsidR="000C70BA"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Default="000C70BA" w:rsidP="002E3FCC">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Default="000C70BA" w:rsidP="002E3FCC">
            <w:pPr>
              <w:pStyle w:val="TAC"/>
              <w:rPr>
                <w:rFonts w:eastAsia="Calibri"/>
              </w:rPr>
            </w:pPr>
            <w:r>
              <w:rPr>
                <w:rFonts w:eastAsia="Calibri"/>
              </w:rPr>
              <w:t>-</w:t>
            </w:r>
          </w:p>
        </w:tc>
      </w:tr>
      <w:tr w:rsidR="000C70BA"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Default="000C70BA" w:rsidP="002E3FCC">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Default="000C70BA" w:rsidP="002E3FCC">
            <w:pPr>
              <w:pStyle w:val="TAL"/>
              <w:rPr>
                <w:rFonts w:eastAsia="Calibri"/>
              </w:rPr>
            </w:pPr>
            <w:r>
              <w:rPr>
                <w:rFonts w:eastAsia="Calibri"/>
              </w:rPr>
              <w:t>Make the UE (MCVideo client) request upgrade of the call to an imminent peril group call with implicit transmission request.</w:t>
            </w:r>
          </w:p>
          <w:p w14:paraId="6608CEC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Default="000C70BA" w:rsidP="002E3FCC">
            <w:pPr>
              <w:pStyle w:val="TAC"/>
              <w:rPr>
                <w:rFonts w:eastAsia="Calibri"/>
                <w:szCs w:val="22"/>
              </w:rPr>
            </w:pPr>
            <w:r>
              <w:rPr>
                <w:rFonts w:eastAsia="Calibri"/>
              </w:rPr>
              <w:t>-</w:t>
            </w:r>
          </w:p>
        </w:tc>
      </w:tr>
      <w:tr w:rsidR="000C70BA"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Default="000C70BA" w:rsidP="002E3FCC">
            <w:pPr>
              <w:pStyle w:val="TAC"/>
              <w:rPr>
                <w:rFonts w:eastAsia="Calibri"/>
              </w:rPr>
            </w:pPr>
            <w:r>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Default="000C70BA" w:rsidP="002E3FCC">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Default="000C70BA" w:rsidP="002E3FCC">
            <w:pPr>
              <w:pStyle w:val="TAC"/>
              <w:rPr>
                <w:rFonts w:eastAsia="Calibri"/>
              </w:rPr>
            </w:pPr>
            <w:r>
              <w:rPr>
                <w:rFonts w:eastAsia="Calibri"/>
              </w:rPr>
              <w:t>P</w:t>
            </w:r>
          </w:p>
        </w:tc>
      </w:tr>
      <w:tr w:rsidR="000C70BA"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Default="000C70BA" w:rsidP="002E3FCC">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Default="000C70BA" w:rsidP="002E3FCC">
            <w:pPr>
              <w:pStyle w:val="TAC"/>
              <w:rPr>
                <w:rFonts w:eastAsia="Calibri"/>
              </w:rPr>
            </w:pPr>
            <w:r>
              <w:rPr>
                <w:rFonts w:eastAsia="Calibri"/>
              </w:rPr>
              <w:t>-</w:t>
            </w:r>
          </w:p>
        </w:tc>
      </w:tr>
      <w:tr w:rsidR="000C70BA"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Default="000C70BA" w:rsidP="002E3FCC">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Default="000C70BA" w:rsidP="002E3FCC">
            <w:pPr>
              <w:pStyle w:val="TAL"/>
              <w:rPr>
                <w:rFonts w:eastAsia="Calibri"/>
              </w:rPr>
            </w:pPr>
            <w:r>
              <w:rPr>
                <w:rFonts w:eastAsia="Calibri"/>
              </w:rPr>
              <w:t>Check: Does the UE (MCVideo client) notify the user that the call has been upgraded to an imminent peril group call?</w:t>
            </w:r>
          </w:p>
          <w:p w14:paraId="1247868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Default="000C70BA" w:rsidP="002E3FCC">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Default="000C70BA" w:rsidP="002E3FCC">
            <w:pPr>
              <w:pStyle w:val="TAC"/>
              <w:rPr>
                <w:rFonts w:eastAsia="Calibri"/>
              </w:rPr>
            </w:pPr>
            <w:r>
              <w:rPr>
                <w:rFonts w:eastAsia="Calibri"/>
              </w:rPr>
              <w:t>P</w:t>
            </w:r>
          </w:p>
        </w:tc>
      </w:tr>
      <w:tr w:rsidR="000C70BA"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Default="000C70BA" w:rsidP="002E3FCC">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Default="000C70BA" w:rsidP="002E3FCC">
            <w:pPr>
              <w:pStyle w:val="TAL"/>
              <w:rPr>
                <w:rFonts w:eastAsia="Calibri"/>
              </w:rPr>
            </w:pPr>
            <w:r>
              <w:rPr>
                <w:rFonts w:eastAsia="Calibri"/>
              </w:rPr>
              <w:t>Make the UE (MCVideo client) request end of transmission.</w:t>
            </w:r>
          </w:p>
          <w:p w14:paraId="254E762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Default="000C70BA" w:rsidP="002E3FCC">
            <w:pPr>
              <w:pStyle w:val="TAC"/>
              <w:rPr>
                <w:rFonts w:eastAsia="Calibri"/>
                <w:szCs w:val="22"/>
              </w:rPr>
            </w:pPr>
            <w:r>
              <w:rPr>
                <w:rFonts w:eastAsia="Calibri"/>
              </w:rPr>
              <w:t>-</w:t>
            </w:r>
          </w:p>
        </w:tc>
      </w:tr>
      <w:tr w:rsidR="000C70BA"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Default="000C70BA" w:rsidP="002E3FCC">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Default="000C70BA" w:rsidP="002E3FCC">
            <w:pPr>
              <w:pStyle w:val="TAC"/>
              <w:rPr>
                <w:rFonts w:eastAsia="Calibri"/>
                <w:szCs w:val="22"/>
              </w:rPr>
            </w:pPr>
            <w:r>
              <w:rPr>
                <w:rFonts w:eastAsia="Calibri"/>
              </w:rPr>
              <w:t>P</w:t>
            </w:r>
          </w:p>
        </w:tc>
      </w:tr>
      <w:tr w:rsidR="000C70BA"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Default="000C70BA" w:rsidP="002E3FCC">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Default="000C70BA" w:rsidP="002E3FCC">
            <w:pPr>
              <w:pStyle w:val="TAL"/>
              <w:rPr>
                <w:rFonts w:eastAsia="Calibri"/>
              </w:rPr>
            </w:pPr>
            <w:r>
              <w:rPr>
                <w:rFonts w:eastAsia="Calibri"/>
              </w:rPr>
              <w:t>Make the UE (MCVideo client) request downgrade of the call to a normal group call.</w:t>
            </w:r>
          </w:p>
          <w:p w14:paraId="4BD3DF0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Default="000C70BA" w:rsidP="002E3FCC">
            <w:pPr>
              <w:pStyle w:val="TAC"/>
              <w:rPr>
                <w:rFonts w:eastAsia="Calibri"/>
              </w:rPr>
            </w:pPr>
            <w:r>
              <w:rPr>
                <w:rFonts w:eastAsia="Calibri"/>
              </w:rPr>
              <w:t>-</w:t>
            </w:r>
          </w:p>
        </w:tc>
      </w:tr>
      <w:tr w:rsidR="000C70BA"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Default="000C70BA" w:rsidP="002E3FCC">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Default="000C70BA" w:rsidP="002E3FCC">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Default="000C70BA" w:rsidP="002E3FCC">
            <w:pPr>
              <w:pStyle w:val="TAC"/>
              <w:rPr>
                <w:rFonts w:eastAsia="Calibri"/>
              </w:rPr>
            </w:pPr>
            <w:r>
              <w:rPr>
                <w:rFonts w:eastAsia="Calibri"/>
              </w:rPr>
              <w:t>P</w:t>
            </w:r>
          </w:p>
        </w:tc>
      </w:tr>
      <w:tr w:rsidR="000C70BA"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Default="000C70BA" w:rsidP="002E3FCC">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Default="000C70BA" w:rsidP="002E3FCC">
            <w:pPr>
              <w:pStyle w:val="TAC"/>
              <w:rPr>
                <w:rFonts w:eastAsia="Calibri"/>
              </w:rPr>
            </w:pPr>
            <w:r>
              <w:rPr>
                <w:rFonts w:eastAsia="Calibri"/>
              </w:rPr>
              <w:t>-</w:t>
            </w:r>
          </w:p>
        </w:tc>
      </w:tr>
      <w:tr w:rsidR="000C70BA"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Default="000C70BA" w:rsidP="002E3FCC">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Default="000C70BA" w:rsidP="002E3FCC">
            <w:pPr>
              <w:pStyle w:val="TAL"/>
              <w:rPr>
                <w:rFonts w:eastAsia="Calibri"/>
              </w:rPr>
            </w:pPr>
            <w:r>
              <w:rPr>
                <w:rFonts w:eastAsia="Calibri"/>
              </w:rPr>
              <w:t>Check: Does the UE (MCVideo client) notify the user that the call has been downgraded?</w:t>
            </w:r>
          </w:p>
          <w:p w14:paraId="46A29AE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Default="000C70BA" w:rsidP="002E3FCC">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Default="000C70BA" w:rsidP="002E3FCC">
            <w:pPr>
              <w:pStyle w:val="TAC"/>
              <w:rPr>
                <w:rFonts w:eastAsia="Calibri"/>
              </w:rPr>
            </w:pPr>
            <w:r>
              <w:rPr>
                <w:rFonts w:eastAsia="Calibri"/>
              </w:rPr>
              <w:t>P</w:t>
            </w:r>
          </w:p>
        </w:tc>
      </w:tr>
      <w:tr w:rsidR="000C70BA"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Default="000C70BA" w:rsidP="002E3FCC">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Default="000C70BA" w:rsidP="002E3FCC">
            <w:pPr>
              <w:pStyle w:val="TAC"/>
              <w:rPr>
                <w:rFonts w:eastAsia="Calibri"/>
              </w:rPr>
            </w:pPr>
            <w:r>
              <w:rPr>
                <w:rFonts w:eastAsia="Calibri"/>
              </w:rPr>
              <w:t>-</w:t>
            </w:r>
          </w:p>
        </w:tc>
      </w:tr>
      <w:tr w:rsidR="000C70BA"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Default="000C70BA" w:rsidP="002E3FCC">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Default="000C70BA" w:rsidP="002E3FCC">
            <w:pPr>
              <w:pStyle w:val="TAL"/>
              <w:rPr>
                <w:rFonts w:eastAsia="Calibri"/>
              </w:rPr>
            </w:pPr>
            <w:r>
              <w:rPr>
                <w:rFonts w:eastAsia="Calibri"/>
              </w:rPr>
              <w:t>Make the UE (MCVideo client) release the call.</w:t>
            </w:r>
          </w:p>
          <w:p w14:paraId="2D3E4DA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Default="000C70BA" w:rsidP="002E3FCC">
            <w:pPr>
              <w:pStyle w:val="TAC"/>
              <w:rPr>
                <w:rFonts w:eastAsia="Calibri"/>
              </w:rPr>
            </w:pPr>
            <w:r>
              <w:rPr>
                <w:rFonts w:eastAsia="Calibri"/>
              </w:rPr>
              <w:t>-</w:t>
            </w:r>
          </w:p>
        </w:tc>
      </w:tr>
      <w:tr w:rsidR="000C70BA"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Default="000C70BA" w:rsidP="002E3FCC">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Default="000C70BA" w:rsidP="002E3FCC">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Default="000C70BA" w:rsidP="002E3FCC">
            <w:pPr>
              <w:pStyle w:val="TAC"/>
              <w:rPr>
                <w:rFonts w:eastAsia="Calibri"/>
              </w:rPr>
            </w:pPr>
            <w:r>
              <w:rPr>
                <w:rFonts w:eastAsia="Calibri"/>
              </w:rPr>
              <w:t>P</w:t>
            </w:r>
          </w:p>
        </w:tc>
      </w:tr>
      <w:tr w:rsidR="000C70BA"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Default="000C70BA" w:rsidP="002E3FCC">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Default="000C70BA" w:rsidP="002E3FCC">
            <w:pPr>
              <w:pStyle w:val="TAC"/>
              <w:rPr>
                <w:rFonts w:eastAsia="Calibri"/>
              </w:rPr>
            </w:pPr>
            <w:r>
              <w:rPr>
                <w:rFonts w:eastAsia="Calibri"/>
              </w:rPr>
              <w:t>-</w:t>
            </w:r>
          </w:p>
        </w:tc>
      </w:tr>
      <w:tr w:rsidR="000C70BA"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Default="000C70BA" w:rsidP="002E3FCC">
            <w:pPr>
              <w:pStyle w:val="TAN"/>
              <w:rPr>
                <w:rFonts w:eastAsia="Calibri"/>
              </w:rPr>
            </w:pPr>
            <w:r>
              <w:rPr>
                <w:rFonts w:eastAsia="Calibri"/>
              </w:rPr>
              <w:t>NOTE 1: This is expected to be done via a suitable implementation dependent MMI.</w:t>
            </w:r>
          </w:p>
        </w:tc>
      </w:tr>
    </w:tbl>
    <w:p w14:paraId="0A3DF14F" w14:textId="77777777" w:rsidR="000C70BA" w:rsidRDefault="000C70BA" w:rsidP="000C70BA"/>
    <w:p w14:paraId="055F2770" w14:textId="77777777" w:rsidR="000C70BA" w:rsidRDefault="000C70BA" w:rsidP="000C70BA">
      <w:pPr>
        <w:pStyle w:val="H6"/>
      </w:pPr>
      <w:r>
        <w:t>6.1.1.1.3.3</w:t>
      </w:r>
      <w:r>
        <w:tab/>
        <w:t>Specific message contents</w:t>
      </w:r>
    </w:p>
    <w:p w14:paraId="2E78AEF5" w14:textId="55B9F2D1" w:rsidR="000C70BA" w:rsidRDefault="000C70BA" w:rsidP="000C70BA">
      <w:pPr>
        <w:pStyle w:val="TH"/>
      </w:pPr>
      <w:r>
        <w:t xml:space="preserve">Table 6.1.1.1.3.3-1: SIP INVITE from the UE (Step 2, Table 6.1.1.1.3.2-1;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Default="000C70BA" w:rsidP="002E3FCC">
            <w:pPr>
              <w:pStyle w:val="TAL"/>
            </w:pPr>
            <w:r>
              <w:t xml:space="preserve">Derivation Path: TS </w:t>
            </w:r>
            <w:r w:rsidR="00960759">
              <w:t>37.579</w:t>
            </w:r>
            <w:r>
              <w:t>-1 [2], Table 5.5.2.5.1-1</w:t>
            </w:r>
          </w:p>
        </w:tc>
      </w:tr>
      <w:tr w:rsidR="000C70BA"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Default="000C70BA" w:rsidP="002E3FCC">
            <w:pPr>
              <w:pStyle w:val="TAH"/>
            </w:pPr>
            <w:r>
              <w:t>Condition</w:t>
            </w:r>
          </w:p>
        </w:tc>
      </w:tr>
      <w:tr w:rsidR="000C70BA"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Default="000C70BA" w:rsidP="002E3FCC">
            <w:pPr>
              <w:pStyle w:val="TAL"/>
            </w:pPr>
          </w:p>
        </w:tc>
      </w:tr>
      <w:tr w:rsidR="000C70BA"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Default="000C70BA" w:rsidP="002E3FCC">
            <w:pPr>
              <w:pStyle w:val="TAL"/>
            </w:pPr>
          </w:p>
        </w:tc>
      </w:tr>
      <w:tr w:rsidR="000C70BA"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Default="000C70BA" w:rsidP="002E3FCC">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Default="000C70BA" w:rsidP="002E3FCC">
            <w:pPr>
              <w:pStyle w:val="TAL"/>
            </w:pPr>
          </w:p>
        </w:tc>
      </w:tr>
      <w:tr w:rsidR="000C70BA"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Default="000C70BA" w:rsidP="002E3FCC">
            <w:pPr>
              <w:pStyle w:val="TAL"/>
            </w:pPr>
          </w:p>
        </w:tc>
      </w:tr>
      <w:tr w:rsidR="000C70BA"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Default="000C70BA" w:rsidP="002E3FCC">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Default="000C70BA" w:rsidP="002E3FCC">
            <w:pPr>
              <w:pStyle w:val="TAL"/>
            </w:pPr>
          </w:p>
        </w:tc>
      </w:tr>
    </w:tbl>
    <w:p w14:paraId="549F27C1" w14:textId="77777777" w:rsidR="000C70BA" w:rsidRDefault="000C70BA" w:rsidP="000C70BA"/>
    <w:p w14:paraId="78C4F299" w14:textId="77777777" w:rsidR="000C70BA" w:rsidRDefault="000C70BA" w:rsidP="000C70BA">
      <w:pPr>
        <w:pStyle w:val="TH"/>
      </w:pPr>
      <w:r>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Default="000C70BA" w:rsidP="002E3FCC">
            <w:pPr>
              <w:pStyle w:val="TAL"/>
            </w:pPr>
            <w:r>
              <w:t xml:space="preserve">Derivation Path: TS </w:t>
            </w:r>
            <w:r w:rsidR="00960759">
              <w:t>37.579</w:t>
            </w:r>
            <w:r>
              <w:t>-1 [2], Table 5.5.3.1.1-2, condition INITIAL_SDP_OFFER, IMPLICIT_GRANT_REQUESTED</w:t>
            </w:r>
          </w:p>
        </w:tc>
      </w:tr>
    </w:tbl>
    <w:p w14:paraId="5FEF74D3" w14:textId="77777777" w:rsidR="000C70BA" w:rsidRDefault="000C70BA" w:rsidP="000C70BA"/>
    <w:p w14:paraId="0061B406" w14:textId="77777777" w:rsidR="000C70BA" w:rsidRDefault="000C70BA" w:rsidP="000C70BA">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Default="000C70BA" w:rsidP="002E3FCC">
            <w:pPr>
              <w:pStyle w:val="TAL"/>
            </w:pPr>
            <w:r>
              <w:t xml:space="preserve">Derivation Path: TS </w:t>
            </w:r>
            <w:r w:rsidR="00960759">
              <w:t>37.579</w:t>
            </w:r>
            <w:r>
              <w:t>-1 [2], Table 5.5.3.2.1-2, condition GROUP-CALL, INVITE_REFER</w:t>
            </w:r>
          </w:p>
        </w:tc>
      </w:tr>
    </w:tbl>
    <w:p w14:paraId="09CC281F" w14:textId="77777777" w:rsidR="000C70BA" w:rsidRDefault="000C70BA" w:rsidP="000C70BA"/>
    <w:p w14:paraId="782BD499" w14:textId="4A356B97" w:rsidR="000C70BA" w:rsidRDefault="000C70BA" w:rsidP="000C70BA">
      <w:pPr>
        <w:pStyle w:val="TH"/>
      </w:pPr>
      <w:r>
        <w:t xml:space="preserve">Table 6.1.1.1.3.3-3: SIP 200 (OK) from the SS (Step 2, Table 6.1.1.1.3.2-1;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Default="000C70BA" w:rsidP="002E3FCC">
            <w:pPr>
              <w:pStyle w:val="TAL"/>
            </w:pPr>
            <w:r>
              <w:t xml:space="preserve">Derivation Path: TS </w:t>
            </w:r>
            <w:r w:rsidR="00960759">
              <w:t>37.579</w:t>
            </w:r>
            <w:r>
              <w:t>-1 [2], Table 5.5.2.17.1.2-1, condition INVITE-RSP</w:t>
            </w:r>
          </w:p>
        </w:tc>
      </w:tr>
      <w:tr w:rsidR="000C70BA"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Default="000C70BA" w:rsidP="002E3FCC">
            <w:pPr>
              <w:pStyle w:val="TAH"/>
            </w:pPr>
            <w:bookmarkStart w:id="322"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Default="000C70BA" w:rsidP="002E3FCC">
            <w:pPr>
              <w:pStyle w:val="TAH"/>
            </w:pPr>
            <w:r>
              <w:t>Condition</w:t>
            </w:r>
          </w:p>
        </w:tc>
      </w:tr>
      <w:tr w:rsidR="000C70BA"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Default="000C70BA" w:rsidP="002E3FCC">
            <w:pPr>
              <w:pStyle w:val="TAL"/>
            </w:pPr>
          </w:p>
        </w:tc>
      </w:tr>
      <w:tr w:rsidR="000C70BA"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Default="000C70BA" w:rsidP="002E3FCC">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Default="000C70BA" w:rsidP="002E3FCC">
            <w:pPr>
              <w:pStyle w:val="TAL"/>
            </w:pPr>
          </w:p>
        </w:tc>
      </w:tr>
      <w:bookmarkEnd w:id="322"/>
    </w:tbl>
    <w:p w14:paraId="70AA99E4" w14:textId="77777777" w:rsidR="000C70BA" w:rsidRDefault="000C70BA" w:rsidP="000C70BA"/>
    <w:p w14:paraId="5BDEBD55" w14:textId="77777777" w:rsidR="000C70BA" w:rsidRDefault="000C70BA" w:rsidP="000C70BA">
      <w:pPr>
        <w:pStyle w:val="TH"/>
      </w:pPr>
      <w:bookmarkStart w:id="323" w:name="_Hlk108614419"/>
      <w:bookmarkStart w:id="324"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Default="000C70BA" w:rsidP="002E3FCC">
            <w:pPr>
              <w:pStyle w:val="TAL"/>
            </w:pPr>
            <w:r>
              <w:t xml:space="preserve">Derivation Path: TS </w:t>
            </w:r>
            <w:r w:rsidR="00960759">
              <w:t>37.579</w:t>
            </w:r>
            <w:r>
              <w:t>-1 [2], Table 5.5.3.1.2-2, condition SDP_ANSWER, IMPLICIT_GRANT_REQUESTED</w:t>
            </w:r>
          </w:p>
        </w:tc>
      </w:tr>
      <w:bookmarkEnd w:id="323"/>
    </w:tbl>
    <w:p w14:paraId="45B05E59" w14:textId="77777777" w:rsidR="000C70BA" w:rsidRDefault="000C70BA" w:rsidP="000C70BA"/>
    <w:bookmarkEnd w:id="324"/>
    <w:p w14:paraId="1A205427" w14:textId="77777777" w:rsidR="000C70BA" w:rsidRDefault="000C70BA" w:rsidP="000C70BA">
      <w:pPr>
        <w:pStyle w:val="TH"/>
      </w:pPr>
      <w:r>
        <w:t>Table 6.1.1.1.3.3-4..5: Void</w:t>
      </w:r>
    </w:p>
    <w:p w14:paraId="65490B25" w14:textId="20011002" w:rsidR="000C70BA" w:rsidRDefault="000C70BA" w:rsidP="000C70BA">
      <w:pPr>
        <w:pStyle w:val="TH"/>
      </w:pPr>
      <w:r>
        <w:t xml:space="preserve">Table 6.1.1.1.3.3-6: SIP INVITE from the UE (Step 10, Table 6.1.1.1.3.2-1; </w:t>
      </w:r>
      <w:r>
        <w:br/>
        <w:t xml:space="preserve">Step 1,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Default="000C70BA" w:rsidP="002E3FCC">
            <w:pPr>
              <w:pStyle w:val="TAL"/>
            </w:pPr>
            <w:r>
              <w:t xml:space="preserve">Derivation Path: TS </w:t>
            </w:r>
            <w:r w:rsidR="00960759">
              <w:t>37.579</w:t>
            </w:r>
            <w:r>
              <w:t>-1 [2], Table 5.5.2.5.1-1, condition EMERGENCY-CALL, re_INVITE</w:t>
            </w:r>
          </w:p>
        </w:tc>
      </w:tr>
      <w:tr w:rsidR="000C70BA"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Default="000C70BA" w:rsidP="002E3FCC">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Default="000C70BA" w:rsidP="002E3FCC">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Default="000C70BA" w:rsidP="002E3FCC">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Default="000C70BA" w:rsidP="002E3FCC">
            <w:pPr>
              <w:pStyle w:val="TAH"/>
            </w:pPr>
            <w:r>
              <w:t>Condition</w:t>
            </w:r>
          </w:p>
        </w:tc>
      </w:tr>
      <w:tr w:rsidR="000C70BA"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Default="000C70BA" w:rsidP="002E3FCC">
            <w:pPr>
              <w:pStyle w:val="TAL"/>
            </w:pPr>
          </w:p>
        </w:tc>
      </w:tr>
      <w:tr w:rsidR="000C70BA"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Default="000C70BA" w:rsidP="002E3FCC">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A77C82" w:rsidRDefault="000C70BA" w:rsidP="002E3FCC">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Default="000C70BA" w:rsidP="002E3FCC">
            <w:pPr>
              <w:pStyle w:val="TAL"/>
            </w:pPr>
          </w:p>
        </w:tc>
      </w:tr>
      <w:tr w:rsidR="000C70BA"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Default="000C70BA" w:rsidP="002E3FCC">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Default="000C70BA" w:rsidP="002E3FCC">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Default="000C70BA" w:rsidP="002E3FCC">
            <w:pPr>
              <w:pStyle w:val="TAL"/>
            </w:pPr>
          </w:p>
        </w:tc>
      </w:tr>
      <w:tr w:rsidR="000C70BA"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A77C82" w:rsidRDefault="000C70BA" w:rsidP="002E3FCC">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Default="000C70BA" w:rsidP="002E3FCC">
            <w:pPr>
              <w:pStyle w:val="TAL"/>
            </w:pPr>
          </w:p>
        </w:tc>
      </w:tr>
      <w:tr w:rsidR="000C70BA"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Default="000C70BA" w:rsidP="002E3FCC">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Default="000C70BA" w:rsidP="002E3FCC">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Default="000C70BA" w:rsidP="002E3FCC">
            <w:pPr>
              <w:pStyle w:val="TAL"/>
            </w:pPr>
          </w:p>
        </w:tc>
      </w:tr>
    </w:tbl>
    <w:p w14:paraId="1CD087CE" w14:textId="77777777" w:rsidR="000C70BA" w:rsidRDefault="000C70BA" w:rsidP="000C70BA"/>
    <w:p w14:paraId="06F6AD5A" w14:textId="77777777" w:rsidR="000C70BA" w:rsidRDefault="000C70BA" w:rsidP="000C70BA">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Default="000C70BA" w:rsidP="002E3FCC">
            <w:pPr>
              <w:pStyle w:val="TAL"/>
            </w:pPr>
            <w:r>
              <w:t xml:space="preserve">Derivation Path: TS </w:t>
            </w:r>
            <w:r w:rsidR="00960759">
              <w:t>37.579</w:t>
            </w:r>
            <w:r>
              <w:t>-1 [2], Table 5.5.3.1.1-2, condition SDP_OFFER, IMPLICIT_GRANT_REQUESTED</w:t>
            </w:r>
          </w:p>
        </w:tc>
      </w:tr>
    </w:tbl>
    <w:p w14:paraId="4E9FD98E" w14:textId="77777777" w:rsidR="000C70BA" w:rsidRDefault="000C70BA" w:rsidP="000C70BA"/>
    <w:p w14:paraId="6569F620" w14:textId="77777777" w:rsidR="000C70BA" w:rsidRDefault="000C70BA" w:rsidP="000C70BA">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Default="000C70BA" w:rsidP="002E3FCC">
            <w:pPr>
              <w:pStyle w:val="TAL"/>
            </w:pPr>
            <w:r>
              <w:t xml:space="preserve">Derivation Path: TS </w:t>
            </w:r>
            <w:r w:rsidR="00960759">
              <w:t>37.579</w:t>
            </w:r>
            <w:r>
              <w:t>-1 [2], Table 5.5.3.2.1-2, condition GROUP-CALL, EMERGENCY-CALL, INVITE_REFER</w:t>
            </w:r>
          </w:p>
        </w:tc>
      </w:tr>
    </w:tbl>
    <w:p w14:paraId="4469F2EB" w14:textId="77777777" w:rsidR="000C70BA" w:rsidRDefault="000C70BA" w:rsidP="000C70BA"/>
    <w:p w14:paraId="2F98FB36" w14:textId="486C3787" w:rsidR="000C70BA" w:rsidRDefault="000C70BA" w:rsidP="000C70BA">
      <w:pPr>
        <w:pStyle w:val="TH"/>
      </w:pPr>
      <w:r>
        <w:t>Table 6.1.1.1.3.3-8: SIP 200 (OK) from the SS (Steps 10, 26,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Default="000C70BA" w:rsidP="002E3FCC">
            <w:pPr>
              <w:pStyle w:val="TAL"/>
            </w:pPr>
            <w:r>
              <w:t xml:space="preserve">Derivation Path: TS </w:t>
            </w:r>
            <w:r w:rsidR="00960759">
              <w:t>37.579</w:t>
            </w:r>
            <w:r>
              <w:t>-1 [2], Table 5.5.2.17.1.2-1, condition INVITE-RSP</w:t>
            </w:r>
          </w:p>
        </w:tc>
      </w:tr>
      <w:tr w:rsidR="000C70BA"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Default="000C70BA" w:rsidP="002E3FCC">
            <w:pPr>
              <w:pStyle w:val="TAH"/>
            </w:pPr>
            <w:r>
              <w:t>Condition</w:t>
            </w:r>
          </w:p>
        </w:tc>
      </w:tr>
      <w:tr w:rsidR="000C70BA"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Default="000C70BA" w:rsidP="002E3FCC">
            <w:pPr>
              <w:pStyle w:val="TAL"/>
            </w:pPr>
          </w:p>
        </w:tc>
      </w:tr>
      <w:tr w:rsidR="000C70BA"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Default="000C70BA" w:rsidP="002E3FCC">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Default="000C70BA" w:rsidP="002E3FCC">
            <w:pPr>
              <w:pStyle w:val="TAL"/>
            </w:pPr>
          </w:p>
        </w:tc>
      </w:tr>
    </w:tbl>
    <w:p w14:paraId="2A4A78EC" w14:textId="77777777" w:rsidR="000C70BA" w:rsidRDefault="000C70BA" w:rsidP="000C70BA"/>
    <w:p w14:paraId="060DC769" w14:textId="77777777" w:rsidR="000C70BA" w:rsidRDefault="000C70BA" w:rsidP="000C70BA">
      <w:pPr>
        <w:pStyle w:val="TH"/>
      </w:pPr>
      <w:r>
        <w:lastRenderedPageBreak/>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Default="000C70BA" w:rsidP="002E3FCC">
            <w:pPr>
              <w:pStyle w:val="TAL"/>
            </w:pPr>
            <w:r>
              <w:t xml:space="preserve">Derivation Path: TS </w:t>
            </w:r>
            <w:r w:rsidR="00960759">
              <w:t>37.579</w:t>
            </w:r>
            <w:r>
              <w:t>-1 [2], Table 5.5.3.1.2-2, condition SDP_ANSWER, IMPLICIT_GRANT_REQUESTED</w:t>
            </w:r>
          </w:p>
        </w:tc>
      </w:tr>
    </w:tbl>
    <w:p w14:paraId="5147FB5E" w14:textId="77777777" w:rsidR="000C70BA" w:rsidRDefault="000C70BA" w:rsidP="000C70BA"/>
    <w:p w14:paraId="5183377D" w14:textId="7AA4354F" w:rsidR="000C70BA" w:rsidRDefault="000C70BA" w:rsidP="000C70BA">
      <w:pPr>
        <w:pStyle w:val="TH"/>
      </w:pPr>
      <w:r>
        <w:t xml:space="preserve">Table 6.1.1.1.3.3-9: Transmission Granted from the SS (Step 10,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Default="000C70BA" w:rsidP="002E3FCC">
            <w:pPr>
              <w:pStyle w:val="TAL"/>
            </w:pPr>
            <w:r>
              <w:t xml:space="preserve">Derivation Path: TS </w:t>
            </w:r>
            <w:r w:rsidR="00960759">
              <w:t>37.579</w:t>
            </w:r>
            <w:r>
              <w:t>-1 [2], Table 5.5.11.2.1-1, condition ACK, EMERGENCY-CALL</w:t>
            </w:r>
          </w:p>
        </w:tc>
      </w:tr>
    </w:tbl>
    <w:p w14:paraId="7AF3F0D8" w14:textId="77777777" w:rsidR="000C70BA" w:rsidRDefault="000C70BA" w:rsidP="000C70BA"/>
    <w:p w14:paraId="7B6B7FE8" w14:textId="771AB55E" w:rsidR="000C70BA" w:rsidRDefault="000C70BA" w:rsidP="000C70BA">
      <w:pPr>
        <w:pStyle w:val="TH"/>
      </w:pPr>
      <w:r>
        <w:t xml:space="preserve">Table 6.1.1.1.3.3-9A: Transmission Idle from the SS (Step 16B,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Default="000C70BA" w:rsidP="002E3FCC">
            <w:pPr>
              <w:pStyle w:val="TAL"/>
            </w:pPr>
            <w:r>
              <w:t xml:space="preserve">Derivation Path: TS </w:t>
            </w:r>
            <w:r w:rsidR="00960759">
              <w:t>37.579</w:t>
            </w:r>
            <w:r>
              <w:t>-1 [2], Table 5.5.11.2.16-1, condition EMERGENCY-CALL</w:t>
            </w:r>
          </w:p>
        </w:tc>
      </w:tr>
    </w:tbl>
    <w:p w14:paraId="415760AB" w14:textId="77777777" w:rsidR="000C70BA" w:rsidRDefault="000C70BA" w:rsidP="000C70BA"/>
    <w:p w14:paraId="50244BB9" w14:textId="79E28698" w:rsidR="000C70BA" w:rsidRDefault="000C70BA" w:rsidP="000C70BA">
      <w:pPr>
        <w:pStyle w:val="TH"/>
      </w:pPr>
      <w:r>
        <w:t xml:space="preserve">Table 6.1.1.1.3.3-10: SIP INVITE from the UE (Step 18,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Default="000C70BA" w:rsidP="002E3FCC">
            <w:pPr>
              <w:pStyle w:val="TAH"/>
            </w:pPr>
            <w:r>
              <w:t>Condition</w:t>
            </w:r>
          </w:p>
        </w:tc>
      </w:tr>
      <w:tr w:rsidR="000C70BA"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Default="000C70BA" w:rsidP="002E3FCC">
            <w:pPr>
              <w:pStyle w:val="TAL"/>
            </w:pPr>
          </w:p>
        </w:tc>
      </w:tr>
      <w:tr w:rsidR="000C70BA"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Default="000C70BA" w:rsidP="002E3FCC">
            <w:pPr>
              <w:pStyle w:val="TAL"/>
            </w:pPr>
          </w:p>
        </w:tc>
      </w:tr>
      <w:tr w:rsidR="000C70BA"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Default="000C70BA" w:rsidP="002E3FCC">
            <w:pPr>
              <w:pStyle w:val="TAL"/>
              <w:rPr>
                <w:color w:val="000000"/>
              </w:rPr>
            </w:pPr>
            <w:r>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Default="000C70BA" w:rsidP="002E3FCC">
            <w:pPr>
              <w:pStyle w:val="TAL"/>
            </w:pPr>
          </w:p>
        </w:tc>
      </w:tr>
      <w:tr w:rsidR="000C70BA"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Default="000C70BA" w:rsidP="002E3FCC">
            <w:pPr>
              <w:pStyle w:val="TAL"/>
            </w:pPr>
          </w:p>
        </w:tc>
      </w:tr>
      <w:tr w:rsidR="000C70BA"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Default="000C70BA" w:rsidP="002E3FCC">
            <w:pPr>
              <w:pStyle w:val="TAL"/>
            </w:pPr>
            <w:r>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Default="000C70BA" w:rsidP="002E3FCC">
            <w:pPr>
              <w:pStyle w:val="TAL"/>
            </w:pPr>
          </w:p>
        </w:tc>
      </w:tr>
    </w:tbl>
    <w:p w14:paraId="56026053" w14:textId="77777777" w:rsidR="000C70BA" w:rsidRDefault="000C70BA" w:rsidP="000C70BA">
      <w:pPr>
        <w:rPr>
          <w:color w:val="000000"/>
        </w:rPr>
      </w:pPr>
    </w:p>
    <w:p w14:paraId="3436433E" w14:textId="77777777" w:rsidR="000C70BA" w:rsidRDefault="000C70BA" w:rsidP="000C70BA">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Default="000C70BA" w:rsidP="002E3FCC">
            <w:pPr>
              <w:pStyle w:val="TAL"/>
            </w:pPr>
            <w:r>
              <w:t xml:space="preserve">Derivation Path: TS </w:t>
            </w:r>
            <w:r w:rsidR="00960759">
              <w:t>37.579</w:t>
            </w:r>
            <w:r>
              <w:t>-1 [2], Table 5.5.3.1.1-2, condition SDP_OFFER</w:t>
            </w:r>
          </w:p>
        </w:tc>
      </w:tr>
    </w:tbl>
    <w:p w14:paraId="07DA11E6" w14:textId="77777777" w:rsidR="000C70BA" w:rsidRDefault="000C70BA" w:rsidP="000C70BA"/>
    <w:p w14:paraId="53ED4C6A" w14:textId="77777777" w:rsidR="000C70BA" w:rsidRDefault="000C70BA" w:rsidP="000C70BA">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Default="000C70BA" w:rsidP="002E3FCC">
            <w:pPr>
              <w:pStyle w:val="TAL"/>
            </w:pPr>
            <w:r>
              <w:t xml:space="preserve">Derivation Path: TS </w:t>
            </w:r>
            <w:r w:rsidR="00960759">
              <w:t>37.579</w:t>
            </w:r>
            <w:r>
              <w:t>-1 [2], Table 5.5.3.2.1-2, condition GROUP-CALL, INVITE_REFER</w:t>
            </w:r>
          </w:p>
        </w:tc>
      </w:tr>
      <w:tr w:rsidR="000C70BA"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Default="000C70BA" w:rsidP="002E3FCC">
            <w:pPr>
              <w:pStyle w:val="TAH"/>
            </w:pPr>
            <w:r>
              <w:t>Condition</w:t>
            </w:r>
          </w:p>
        </w:tc>
      </w:tr>
      <w:tr w:rsidR="000C70BA"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Default="000C70BA" w:rsidP="002E3FCC">
            <w:pPr>
              <w:pStyle w:val="TAL"/>
            </w:pPr>
          </w:p>
        </w:tc>
      </w:tr>
      <w:tr w:rsidR="000C70BA"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Default="000C70BA" w:rsidP="002E3FCC">
            <w:pPr>
              <w:pStyle w:val="TAL"/>
            </w:pPr>
          </w:p>
        </w:tc>
      </w:tr>
      <w:tr w:rsidR="000C70BA"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Default="000C70BA" w:rsidP="002E3FCC">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Default="000C70BA" w:rsidP="002E3FCC">
            <w:pPr>
              <w:pStyle w:val="TAL"/>
            </w:pPr>
          </w:p>
        </w:tc>
      </w:tr>
    </w:tbl>
    <w:p w14:paraId="08C11490" w14:textId="77777777" w:rsidR="000C70BA" w:rsidRDefault="000C70BA" w:rsidP="000C70BA"/>
    <w:p w14:paraId="723E8498" w14:textId="66A07894" w:rsidR="000C70BA" w:rsidRDefault="000C70BA" w:rsidP="000C70BA">
      <w:pPr>
        <w:pStyle w:val="TH"/>
      </w:pPr>
      <w:r>
        <w:t>Table 6.1.1.1.3.3-11A: SIP 200 (OK) from the SS (Steps 18, 34,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Default="000C70BA" w:rsidP="002E3FCC">
            <w:pPr>
              <w:pStyle w:val="TAL"/>
            </w:pPr>
            <w:r>
              <w:t xml:space="preserve">Derivation Path: TS </w:t>
            </w:r>
            <w:r w:rsidR="00960759">
              <w:t>37.579</w:t>
            </w:r>
            <w:r>
              <w:t>-1 [2], Table 5.5.2.17.1.2-1, condition INVITE-RSP</w:t>
            </w:r>
          </w:p>
        </w:tc>
      </w:tr>
      <w:tr w:rsidR="000C70BA"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Default="000C70BA" w:rsidP="002E3FCC">
            <w:pPr>
              <w:pStyle w:val="TAH"/>
            </w:pPr>
            <w:r>
              <w:t>Condition</w:t>
            </w:r>
          </w:p>
        </w:tc>
      </w:tr>
      <w:tr w:rsidR="000C70BA"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Default="000C70BA" w:rsidP="002E3FCC">
            <w:pPr>
              <w:pStyle w:val="TAL"/>
            </w:pPr>
          </w:p>
        </w:tc>
      </w:tr>
      <w:tr w:rsidR="000C70BA"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Default="000C70BA" w:rsidP="002E3FCC">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Default="000C70BA" w:rsidP="002E3FCC">
            <w:pPr>
              <w:pStyle w:val="TAL"/>
            </w:pPr>
          </w:p>
        </w:tc>
      </w:tr>
    </w:tbl>
    <w:p w14:paraId="04CB670F" w14:textId="77777777" w:rsidR="000C70BA" w:rsidRDefault="000C70BA" w:rsidP="000C70BA"/>
    <w:p w14:paraId="0A3D5769" w14:textId="77777777" w:rsidR="000C70BA" w:rsidRDefault="000C70BA" w:rsidP="000C70BA">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Default="000C70BA" w:rsidP="002E3FCC">
            <w:pPr>
              <w:pStyle w:val="TAL"/>
            </w:pPr>
            <w:r>
              <w:t xml:space="preserve">Derivation Path: TS </w:t>
            </w:r>
            <w:r w:rsidR="00960759">
              <w:t>37.579</w:t>
            </w:r>
            <w:r>
              <w:t>-1 [2], Table 5.5.3.1.2-2, condition SDP_ANSWER</w:t>
            </w:r>
          </w:p>
        </w:tc>
      </w:tr>
    </w:tbl>
    <w:p w14:paraId="6228F7BD" w14:textId="77777777" w:rsidR="000C70BA" w:rsidRDefault="000C70BA" w:rsidP="000C70BA"/>
    <w:p w14:paraId="58B4E6D3" w14:textId="5CF447E5" w:rsidR="000C70BA" w:rsidRDefault="000C70BA" w:rsidP="000C70BA">
      <w:pPr>
        <w:pStyle w:val="TH"/>
      </w:pPr>
      <w:r>
        <w:lastRenderedPageBreak/>
        <w:t xml:space="preserve">Table 6.1.1.1.3.3-12: SIP INVITE from the UE (Step 26, Table 6.1.1.1.3.2-1; </w:t>
      </w:r>
      <w:r>
        <w:br/>
        <w:t xml:space="preserve">Step 1,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Default="000C70BA" w:rsidP="002E3FCC">
            <w:pPr>
              <w:pStyle w:val="TAL"/>
            </w:pPr>
            <w:r>
              <w:t xml:space="preserve">Derivation Path: </w:t>
            </w:r>
            <w:r>
              <w:rPr>
                <w:color w:val="000000"/>
              </w:rPr>
              <w:t xml:space="preserve">TS </w:t>
            </w:r>
            <w:r w:rsidR="00960759">
              <w:rPr>
                <w:color w:val="000000"/>
              </w:rPr>
              <w:t>37.579</w:t>
            </w:r>
            <w:r>
              <w:rPr>
                <w:color w:val="000000"/>
              </w:rPr>
              <w:t>-1 [2], Table 5.5.2.5.1-1</w:t>
            </w:r>
            <w:r>
              <w:t>, condition IMMPERIL-CALL, re_INVITE</w:t>
            </w:r>
          </w:p>
        </w:tc>
      </w:tr>
      <w:tr w:rsidR="000C70BA"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Default="000C70BA" w:rsidP="002E3FCC">
            <w:pPr>
              <w:pStyle w:val="TAH"/>
            </w:pPr>
            <w:r>
              <w:t>Condition</w:t>
            </w:r>
          </w:p>
        </w:tc>
      </w:tr>
      <w:tr w:rsidR="000C70BA"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Default="000C70BA" w:rsidP="002E3FCC">
            <w:pPr>
              <w:pStyle w:val="TAL"/>
            </w:pPr>
          </w:p>
        </w:tc>
      </w:tr>
      <w:tr w:rsidR="000C70BA"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Default="000C70BA" w:rsidP="002E3FCC">
            <w:pPr>
              <w:pStyle w:val="TAL"/>
            </w:pPr>
          </w:p>
        </w:tc>
      </w:tr>
      <w:tr w:rsidR="000C70BA"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Default="000C70BA" w:rsidP="002E3FCC">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Default="000C70BA" w:rsidP="002E3FCC">
            <w:pPr>
              <w:pStyle w:val="TAL"/>
            </w:pPr>
          </w:p>
        </w:tc>
      </w:tr>
      <w:tr w:rsidR="000C70BA"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Default="000C70BA" w:rsidP="002E3FCC">
            <w:pPr>
              <w:pStyle w:val="TAL"/>
            </w:pPr>
          </w:p>
        </w:tc>
      </w:tr>
      <w:tr w:rsidR="000C70BA"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Default="000C70BA" w:rsidP="002E3FCC">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Default="000C70BA" w:rsidP="002E3FCC">
            <w:pPr>
              <w:pStyle w:val="TAL"/>
            </w:pPr>
          </w:p>
        </w:tc>
      </w:tr>
    </w:tbl>
    <w:p w14:paraId="51DE7A4B" w14:textId="77777777" w:rsidR="000C70BA" w:rsidRDefault="000C70BA" w:rsidP="000C70BA"/>
    <w:p w14:paraId="5F067FC9" w14:textId="77777777" w:rsidR="000C70BA" w:rsidRDefault="000C70BA" w:rsidP="000C70BA">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Default="000C70BA" w:rsidP="002E3FCC">
            <w:pPr>
              <w:pStyle w:val="TAL"/>
            </w:pPr>
            <w:r>
              <w:t xml:space="preserve">Derivation Path: TS </w:t>
            </w:r>
            <w:r w:rsidR="00960759">
              <w:t>37.579</w:t>
            </w:r>
            <w:r>
              <w:t>-1 [2], Table 5.5.3.1.1-2, condition SDP_OFFER, IMPLICIT_GRANT_REQUESTED</w:t>
            </w:r>
          </w:p>
        </w:tc>
      </w:tr>
    </w:tbl>
    <w:p w14:paraId="3FDB6678" w14:textId="77777777" w:rsidR="000C70BA" w:rsidRDefault="000C70BA" w:rsidP="000C70BA"/>
    <w:p w14:paraId="5EF6DC76" w14:textId="77777777" w:rsidR="000C70BA" w:rsidRDefault="000C70BA" w:rsidP="000C70BA">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Default="000C70BA" w:rsidP="002E3FCC">
            <w:pPr>
              <w:pStyle w:val="TAL"/>
            </w:pPr>
            <w:r>
              <w:t xml:space="preserve">Derivation Path: TS </w:t>
            </w:r>
            <w:r w:rsidR="00960759">
              <w:t>37.579</w:t>
            </w:r>
            <w:r>
              <w:t>-1 [2], Table 5.5.3.2.1-2, condition GROUP-CALL, IMMPERIL-CALL, INVITE_REFER</w:t>
            </w:r>
          </w:p>
        </w:tc>
      </w:tr>
    </w:tbl>
    <w:p w14:paraId="087241EA" w14:textId="77777777" w:rsidR="000C70BA" w:rsidRDefault="000C70BA" w:rsidP="000C70BA"/>
    <w:p w14:paraId="22576814" w14:textId="77777777" w:rsidR="000C70BA" w:rsidRDefault="000C70BA" w:rsidP="000C70BA">
      <w:pPr>
        <w:pStyle w:val="TH"/>
      </w:pPr>
      <w:r>
        <w:t>Table 6.1.1.1.3.3-14: Void</w:t>
      </w:r>
    </w:p>
    <w:p w14:paraId="0E409857" w14:textId="62675571" w:rsidR="000C70BA" w:rsidRDefault="000C70BA" w:rsidP="000C70BA">
      <w:pPr>
        <w:pStyle w:val="TH"/>
      </w:pPr>
      <w:r>
        <w:t xml:space="preserve">Table 6.1.1.1.3.3-15: Transmission Granted from the SS (Step 26,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Default="000C70BA" w:rsidP="002E3FCC">
            <w:pPr>
              <w:pStyle w:val="TAL"/>
            </w:pPr>
            <w:r>
              <w:t xml:space="preserve">Derivation Path: TS </w:t>
            </w:r>
            <w:r w:rsidR="00960759">
              <w:t>37.579</w:t>
            </w:r>
            <w:r>
              <w:t>-1 [2], Table 5.5.11.2.1-1, condition ACK, IMMPERIL-CALL</w:t>
            </w:r>
          </w:p>
        </w:tc>
      </w:tr>
    </w:tbl>
    <w:p w14:paraId="26ADD168" w14:textId="77777777" w:rsidR="000C70BA" w:rsidRDefault="000C70BA" w:rsidP="000C70BA"/>
    <w:p w14:paraId="75474491" w14:textId="7FB694D4" w:rsidR="000C70BA" w:rsidRDefault="000C70BA" w:rsidP="000C70BA">
      <w:pPr>
        <w:pStyle w:val="TH"/>
      </w:pPr>
      <w:r>
        <w:t xml:space="preserve">Table 6.1.1.1.3.3-15A: Transmission Idle from the SS (Step 32B,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Default="000C70BA" w:rsidP="002E3FCC">
            <w:pPr>
              <w:pStyle w:val="TAL"/>
            </w:pPr>
            <w:r>
              <w:t xml:space="preserve">Derivation Path: TS </w:t>
            </w:r>
            <w:r w:rsidR="00960759">
              <w:t>37.579</w:t>
            </w:r>
            <w:r>
              <w:t>-1 [2], Table 5.5.11.2.16-1, condition IMMPERIL-CALL</w:t>
            </w:r>
          </w:p>
        </w:tc>
      </w:tr>
    </w:tbl>
    <w:p w14:paraId="094D917E" w14:textId="77777777" w:rsidR="000C70BA" w:rsidRDefault="000C70BA" w:rsidP="000C70BA"/>
    <w:p w14:paraId="7FD341F2" w14:textId="77777777" w:rsidR="000C70BA" w:rsidRDefault="000C70BA" w:rsidP="000C70BA">
      <w:pPr>
        <w:pStyle w:val="TH"/>
      </w:pPr>
      <w:r>
        <w:t>Table 6.1.1.1.3.3-16..17: Void</w:t>
      </w:r>
    </w:p>
    <w:p w14:paraId="6695E370" w14:textId="140801C8" w:rsidR="000C70BA" w:rsidRDefault="000C70BA" w:rsidP="000C70BA">
      <w:pPr>
        <w:pStyle w:val="TH"/>
      </w:pPr>
      <w:bookmarkStart w:id="325" w:name="_Hlk97199947"/>
      <w:r>
        <w:t xml:space="preserve">Table 6.1.1.1.3.3-17A: SIP INVITE from the UE (Step 34,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Default="000C70BA" w:rsidP="002E3FCC">
            <w:pPr>
              <w:pStyle w:val="TAH"/>
            </w:pPr>
            <w:r>
              <w:t>Condition</w:t>
            </w:r>
          </w:p>
        </w:tc>
      </w:tr>
      <w:tr w:rsidR="000C70BA"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Default="000C70BA" w:rsidP="002E3FCC">
            <w:pPr>
              <w:pStyle w:val="TAL"/>
            </w:pPr>
          </w:p>
        </w:tc>
      </w:tr>
      <w:tr w:rsidR="000C70BA"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Default="000C70BA" w:rsidP="002E3FCC">
            <w:pPr>
              <w:pStyle w:val="TAL"/>
            </w:pPr>
          </w:p>
        </w:tc>
      </w:tr>
      <w:tr w:rsidR="000C70BA"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Default="000C70BA" w:rsidP="002E3FCC">
            <w:pPr>
              <w:pStyle w:val="TAL"/>
              <w:rPr>
                <w:color w:val="000000"/>
              </w:rPr>
            </w:pPr>
            <w:r>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Default="000C70BA" w:rsidP="002E3FCC">
            <w:pPr>
              <w:pStyle w:val="TAL"/>
            </w:pPr>
          </w:p>
        </w:tc>
      </w:tr>
      <w:tr w:rsidR="000C70BA"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Default="000C70BA" w:rsidP="002E3FCC">
            <w:pPr>
              <w:pStyle w:val="TAL"/>
            </w:pPr>
          </w:p>
        </w:tc>
      </w:tr>
      <w:tr w:rsidR="000C70BA"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Default="000C70BA" w:rsidP="002E3FCC">
            <w:pPr>
              <w:pStyle w:val="TAL"/>
            </w:pPr>
            <w:r>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Default="000C70BA" w:rsidP="002E3FCC">
            <w:pPr>
              <w:pStyle w:val="TAL"/>
            </w:pPr>
          </w:p>
        </w:tc>
      </w:tr>
    </w:tbl>
    <w:p w14:paraId="4D436533" w14:textId="77777777" w:rsidR="000C70BA" w:rsidRDefault="000C70BA" w:rsidP="000C70BA">
      <w:pPr>
        <w:rPr>
          <w:color w:val="000000"/>
        </w:rPr>
      </w:pPr>
    </w:p>
    <w:p w14:paraId="2D8E20FB" w14:textId="77777777" w:rsidR="000C70BA" w:rsidRDefault="000C70BA" w:rsidP="000C70BA">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Default="000C70BA" w:rsidP="002E3FCC">
            <w:pPr>
              <w:pStyle w:val="TAL"/>
            </w:pPr>
            <w:r>
              <w:t xml:space="preserve">Derivation Path: TS </w:t>
            </w:r>
            <w:r w:rsidR="00960759">
              <w:t>37.579</w:t>
            </w:r>
            <w:r>
              <w:t>-1 [2], Table 5.5.3.1.1-2, condition SDP_OFFER</w:t>
            </w:r>
          </w:p>
        </w:tc>
      </w:tr>
    </w:tbl>
    <w:p w14:paraId="48337181" w14:textId="77777777" w:rsidR="000C70BA" w:rsidRDefault="000C70BA" w:rsidP="000C70BA"/>
    <w:p w14:paraId="78964597" w14:textId="77777777" w:rsidR="000C70BA" w:rsidRDefault="000C70BA" w:rsidP="000C70BA">
      <w:pPr>
        <w:pStyle w:val="TH"/>
      </w:pPr>
      <w:r>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Default="000C70BA" w:rsidP="002E3FCC">
            <w:pPr>
              <w:pStyle w:val="TAL"/>
            </w:pPr>
            <w:r>
              <w:t xml:space="preserve">Derivation Path: TS </w:t>
            </w:r>
            <w:r w:rsidR="00960759">
              <w:t>37.579</w:t>
            </w:r>
            <w:r>
              <w:t>-1 [2], Table 5.5.3.2.1-2, condition GROUP-CALL, INVITE_REFER</w:t>
            </w:r>
          </w:p>
        </w:tc>
      </w:tr>
      <w:tr w:rsidR="000C70BA"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Default="000C70BA" w:rsidP="002E3FCC">
            <w:pPr>
              <w:pStyle w:val="TAH"/>
            </w:pPr>
            <w:r>
              <w:t>Condition</w:t>
            </w:r>
          </w:p>
        </w:tc>
      </w:tr>
      <w:tr w:rsidR="000C70BA"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Default="000C70BA" w:rsidP="002E3FCC">
            <w:pPr>
              <w:pStyle w:val="TAL"/>
            </w:pPr>
          </w:p>
        </w:tc>
      </w:tr>
      <w:tr w:rsidR="000C70BA"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Default="000C70BA" w:rsidP="002E3FCC">
            <w:pPr>
              <w:pStyle w:val="TAL"/>
            </w:pPr>
          </w:p>
        </w:tc>
      </w:tr>
      <w:tr w:rsidR="000C70BA"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Default="000C70BA" w:rsidP="002E3FCC">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Default="000C70BA" w:rsidP="002E3FCC">
            <w:pPr>
              <w:pStyle w:val="TAL"/>
            </w:pPr>
          </w:p>
        </w:tc>
      </w:tr>
    </w:tbl>
    <w:p w14:paraId="66927E6E" w14:textId="77777777" w:rsidR="000C70BA" w:rsidRDefault="000C70BA" w:rsidP="000C70BA"/>
    <w:bookmarkEnd w:id="325"/>
    <w:p w14:paraId="1D09392D" w14:textId="77777777" w:rsidR="000C70BA" w:rsidRDefault="000C70BA" w:rsidP="000C70BA">
      <w:pPr>
        <w:pStyle w:val="TH"/>
      </w:pPr>
      <w:r>
        <w:t>Table 6.1.1.1.3.3-18..19: Void</w:t>
      </w:r>
    </w:p>
    <w:p w14:paraId="05E32674" w14:textId="77777777" w:rsidR="000C70BA" w:rsidRDefault="000C70BA" w:rsidP="000C70BA"/>
    <w:p w14:paraId="7646DEF8" w14:textId="77777777" w:rsidR="000C70BA" w:rsidRDefault="000C70BA" w:rsidP="000C70BA">
      <w:pPr>
        <w:keepNext/>
        <w:keepLines/>
        <w:spacing w:before="120"/>
        <w:ind w:left="1418" w:hanging="1418"/>
        <w:outlineLvl w:val="3"/>
        <w:rPr>
          <w:rFonts w:ascii="Arial" w:hAnsi="Arial"/>
          <w:sz w:val="24"/>
        </w:rPr>
      </w:pPr>
      <w:bookmarkStart w:id="326" w:name="_Toc52787487"/>
      <w:bookmarkStart w:id="327" w:name="_Toc52787667"/>
      <w:bookmarkStart w:id="328" w:name="_Toc75906917"/>
      <w:bookmarkStart w:id="329" w:name="_Toc75907254"/>
      <w:bookmarkStart w:id="330"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26"/>
      <w:bookmarkEnd w:id="327"/>
      <w:bookmarkEnd w:id="328"/>
      <w:bookmarkEnd w:id="329"/>
      <w:bookmarkEnd w:id="330"/>
    </w:p>
    <w:p w14:paraId="17E4BE17" w14:textId="77777777" w:rsidR="000C70BA" w:rsidRDefault="000C70BA" w:rsidP="000C70BA">
      <w:pPr>
        <w:pStyle w:val="H6"/>
      </w:pPr>
      <w:bookmarkStart w:id="331" w:name="_Toc52787488"/>
      <w:bookmarkStart w:id="332" w:name="_Toc52787668"/>
      <w:r>
        <w:t>6.1.1.2.1</w:t>
      </w:r>
      <w:r>
        <w:tab/>
        <w:t>Test Purpose (TP)</w:t>
      </w:r>
      <w:bookmarkEnd w:id="331"/>
      <w:bookmarkEnd w:id="332"/>
    </w:p>
    <w:p w14:paraId="3D5D44B5" w14:textId="77777777" w:rsidR="000C70BA" w:rsidRDefault="000C70BA" w:rsidP="000C70BA">
      <w:pPr>
        <w:pStyle w:val="H6"/>
      </w:pPr>
      <w:r>
        <w:t>(1)</w:t>
      </w:r>
    </w:p>
    <w:p w14:paraId="3E21B11D" w14:textId="77777777" w:rsidR="000C70BA" w:rsidRDefault="000C70BA" w:rsidP="000C70BA">
      <w:pPr>
        <w:pStyle w:val="PL"/>
      </w:pPr>
      <w:r>
        <w:rPr>
          <w:b/>
        </w:rPr>
        <w:t>with</w:t>
      </w:r>
      <w:r>
        <w:t xml:space="preserve"> { the UE (MCVideo Client) registered and authorised for MCVideo }</w:t>
      </w:r>
    </w:p>
    <w:p w14:paraId="2D948BD0" w14:textId="77777777" w:rsidR="000C70BA" w:rsidRDefault="000C70BA" w:rsidP="000C70BA">
      <w:pPr>
        <w:pStyle w:val="PL"/>
      </w:pPr>
      <w:r>
        <w:rPr>
          <w:b/>
        </w:rPr>
        <w:t>ensure that</w:t>
      </w:r>
      <w:r>
        <w:t xml:space="preserve"> {</w:t>
      </w:r>
      <w:r>
        <w:br/>
        <w:t xml:space="preserve">  </w:t>
      </w:r>
      <w:r>
        <w:rPr>
          <w:b/>
        </w:rPr>
        <w:t>when</w:t>
      </w:r>
      <w:r>
        <w:t xml:space="preserve"> { the UE (MCVideo Client) </w:t>
      </w:r>
      <w:bookmarkStart w:id="333" w:name="_Hlk98159424"/>
      <w:r>
        <w:t>receives a SIP INVITE from the SS (MCVideo Server)to initiate</w:t>
      </w:r>
      <w:bookmarkEnd w:id="333"/>
      <w:r>
        <w:t xml:space="preserve"> an On-demand Pre-arranged Group Call with Automatic Commencement Mode and implicit Reception Control }</w:t>
      </w:r>
    </w:p>
    <w:p w14:paraId="36C48214" w14:textId="77777777" w:rsidR="000C70BA" w:rsidRDefault="000C70BA" w:rsidP="000C70BA">
      <w:pPr>
        <w:pStyle w:val="PL"/>
      </w:pPr>
      <w:r>
        <w:t xml:space="preserve">    </w:t>
      </w:r>
      <w:r>
        <w:rPr>
          <w:b/>
        </w:rPr>
        <w:t>then</w:t>
      </w:r>
      <w:r>
        <w:t xml:space="preserve"> { </w:t>
      </w:r>
      <w:bookmarkStart w:id="334" w:name="_Hlk98159550"/>
      <w:r>
        <w:t xml:space="preserve">the UE (MCVideo Client) responds by sending a SIP 200 (OK) </w:t>
      </w:r>
      <w:bookmarkEnd w:id="334"/>
      <w:r>
        <w:t xml:space="preserve"> }</w:t>
      </w:r>
    </w:p>
    <w:p w14:paraId="2BBF191A" w14:textId="77777777" w:rsidR="000C70BA" w:rsidRDefault="000C70BA" w:rsidP="000C70BA">
      <w:pPr>
        <w:pStyle w:val="PL"/>
      </w:pPr>
      <w:r>
        <w:t xml:space="preserve">            }</w:t>
      </w:r>
    </w:p>
    <w:p w14:paraId="5D32BA22" w14:textId="77777777" w:rsidR="000C70BA" w:rsidRDefault="000C70BA" w:rsidP="000C70BA">
      <w:pPr>
        <w:pStyle w:val="PL"/>
      </w:pPr>
    </w:p>
    <w:p w14:paraId="7E1B9353" w14:textId="77777777" w:rsidR="000C70BA" w:rsidRDefault="000C70BA" w:rsidP="000C70BA">
      <w:pPr>
        <w:pStyle w:val="H6"/>
      </w:pPr>
      <w:r>
        <w:t>(2)</w:t>
      </w:r>
    </w:p>
    <w:p w14:paraId="02EFC35A"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43261243" w14:textId="77777777" w:rsidR="000C70BA" w:rsidRDefault="000C70BA" w:rsidP="000C70BA">
      <w:pPr>
        <w:pStyle w:val="PL"/>
      </w:pPr>
      <w:r>
        <w:t>ensure that {</w:t>
      </w:r>
    </w:p>
    <w:p w14:paraId="26976185"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884F93F"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05A95C4" w14:textId="77777777" w:rsidR="000C70BA" w:rsidRDefault="000C70BA" w:rsidP="000C70BA">
      <w:pPr>
        <w:pStyle w:val="PL"/>
      </w:pPr>
      <w:r>
        <w:t xml:space="preserve">            }</w:t>
      </w:r>
    </w:p>
    <w:p w14:paraId="6E305CAA" w14:textId="77777777" w:rsidR="000C70BA" w:rsidRDefault="000C70BA" w:rsidP="000C70BA">
      <w:pPr>
        <w:pStyle w:val="PL"/>
      </w:pPr>
    </w:p>
    <w:p w14:paraId="505FC524" w14:textId="77777777" w:rsidR="000C70BA" w:rsidRDefault="000C70BA" w:rsidP="000C70BA">
      <w:pPr>
        <w:pStyle w:val="H6"/>
      </w:pPr>
      <w:r>
        <w:t>(3)</w:t>
      </w:r>
    </w:p>
    <w:p w14:paraId="051AD8C3"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1FA6CC8" w14:textId="77777777" w:rsidR="000C70BA" w:rsidRDefault="000C70BA" w:rsidP="000C70BA">
      <w:pPr>
        <w:pStyle w:val="PL"/>
      </w:pPr>
      <w:r>
        <w:t>ensure that {</w:t>
      </w:r>
    </w:p>
    <w:p w14:paraId="2F2C1A7C" w14:textId="77777777" w:rsidR="000C70BA" w:rsidRDefault="000C70BA" w:rsidP="000C70BA">
      <w:pPr>
        <w:pStyle w:val="PL"/>
      </w:pPr>
      <w:r>
        <w:t xml:space="preserve">  </w:t>
      </w:r>
      <w:r>
        <w:rPr>
          <w:b/>
        </w:rPr>
        <w:t>when</w:t>
      </w:r>
      <w:r>
        <w:t xml:space="preserve"> { the MCVideo User requests permission to receive media }</w:t>
      </w:r>
    </w:p>
    <w:p w14:paraId="4A00DB31"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Default="000C70BA" w:rsidP="000C70BA">
      <w:pPr>
        <w:pStyle w:val="PL"/>
      </w:pPr>
      <w:r>
        <w:t xml:space="preserve">            </w:t>
      </w:r>
    </w:p>
    <w:p w14:paraId="1202466B" w14:textId="77777777" w:rsidR="000C70BA" w:rsidRDefault="000C70BA" w:rsidP="000C70BA">
      <w:pPr>
        <w:pStyle w:val="PL"/>
      </w:pPr>
    </w:p>
    <w:p w14:paraId="7C54289F" w14:textId="77777777" w:rsidR="000C70BA" w:rsidRDefault="000C70BA" w:rsidP="000C70BA">
      <w:pPr>
        <w:pStyle w:val="H6"/>
      </w:pPr>
      <w:r>
        <w:t>(4)</w:t>
      </w:r>
    </w:p>
    <w:p w14:paraId="43A74CFA" w14:textId="77777777" w:rsidR="000C70BA" w:rsidRDefault="000C70BA" w:rsidP="000C70BA">
      <w:pPr>
        <w:pStyle w:val="PL"/>
      </w:pPr>
      <w:r>
        <w:rPr>
          <w:b/>
        </w:rPr>
        <w:t>with</w:t>
      </w:r>
      <w:r>
        <w:t xml:space="preserve"> { the UE (MCVideo Client) having an ongoing On-demand Pre-arranged Group Call with Automatic Commencement Mode }</w:t>
      </w:r>
    </w:p>
    <w:p w14:paraId="0440FE59" w14:textId="77777777" w:rsidR="000C70BA" w:rsidRDefault="000C70BA" w:rsidP="000C70BA">
      <w:pPr>
        <w:pStyle w:val="PL"/>
      </w:pPr>
      <w:r>
        <w:t>ensure that {</w:t>
      </w:r>
    </w:p>
    <w:p w14:paraId="4C6A428C" w14:textId="77777777" w:rsidR="000C70BA" w:rsidRDefault="000C70BA" w:rsidP="000C70BA">
      <w:pPr>
        <w:pStyle w:val="PL"/>
      </w:pPr>
      <w:r>
        <w:t xml:space="preserve">  </w:t>
      </w:r>
      <w:r>
        <w:rPr>
          <w:b/>
        </w:rPr>
        <w:t>when</w:t>
      </w:r>
      <w:r>
        <w:t xml:space="preserve"> { the UE (MCVideo Client) receives a SIP re-INVITE from the SS (MCVideo Server) to upgrade the ongoing MCVideo Group Call to a MCVideo Emergency Group Call with Reception Control }</w:t>
      </w:r>
    </w:p>
    <w:p w14:paraId="2387C0C4" w14:textId="77777777" w:rsidR="000C70BA" w:rsidRDefault="000C70BA" w:rsidP="000C70BA">
      <w:pPr>
        <w:pStyle w:val="PL"/>
      </w:pPr>
      <w:r>
        <w:t xml:space="preserve">    </w:t>
      </w:r>
      <w:r>
        <w:rPr>
          <w:b/>
        </w:rPr>
        <w:t>then</w:t>
      </w:r>
      <w:r>
        <w:t xml:space="preserve"> { the UE (MCVideo Client) responds to the SIP re-INVITE request with a SIP 200 (OK) </w:t>
      </w:r>
      <w:r>
        <w:rPr>
          <w:b/>
          <w:bCs/>
        </w:rPr>
        <w:t>and</w:t>
      </w:r>
      <w:r>
        <w:t xml:space="preserve"> considers the call as being upgraded to an Emergency Group) }</w:t>
      </w:r>
    </w:p>
    <w:p w14:paraId="29FAD2C1" w14:textId="77777777" w:rsidR="000C70BA" w:rsidRDefault="000C70BA" w:rsidP="000C70BA">
      <w:pPr>
        <w:pStyle w:val="PL"/>
      </w:pPr>
      <w:r>
        <w:t xml:space="preserve">            }</w:t>
      </w:r>
    </w:p>
    <w:p w14:paraId="16740EC2" w14:textId="77777777" w:rsidR="000C70BA" w:rsidRDefault="000C70BA" w:rsidP="000C70BA">
      <w:pPr>
        <w:pStyle w:val="PL"/>
      </w:pPr>
    </w:p>
    <w:p w14:paraId="7D66D761" w14:textId="77777777" w:rsidR="000C70BA" w:rsidRDefault="000C70BA" w:rsidP="000C70BA">
      <w:pPr>
        <w:pStyle w:val="H6"/>
      </w:pPr>
      <w:r>
        <w:t>(5)</w:t>
      </w:r>
    </w:p>
    <w:p w14:paraId="6D619933" w14:textId="77777777" w:rsidR="000C70BA" w:rsidRDefault="000C70BA" w:rsidP="000C70BA">
      <w:pPr>
        <w:pStyle w:val="PL"/>
      </w:pPr>
      <w:r>
        <w:rPr>
          <w:b/>
        </w:rPr>
        <w:t>with</w:t>
      </w:r>
      <w:r>
        <w:t xml:space="preserve"> { the UE (MCVideo Client) having an ongoing On-demand Pre-arranged Group Call with Automatic Commencement Mode that was upgraded to an Emergency Group Call}</w:t>
      </w:r>
    </w:p>
    <w:p w14:paraId="543F2832" w14:textId="77777777" w:rsidR="000C70BA" w:rsidRDefault="000C70BA" w:rsidP="000C70BA">
      <w:pPr>
        <w:pStyle w:val="PL"/>
      </w:pPr>
      <w:r>
        <w:t>ensure that {</w:t>
      </w:r>
    </w:p>
    <w:p w14:paraId="15F5EAF2" w14:textId="77777777" w:rsidR="000C70BA" w:rsidRDefault="000C70BA" w:rsidP="000C70BA">
      <w:pPr>
        <w:pStyle w:val="PL"/>
      </w:pPr>
      <w:r>
        <w:t xml:space="preserve">  </w:t>
      </w:r>
      <w:r>
        <w:rPr>
          <w:b/>
        </w:rPr>
        <w:t>when</w:t>
      </w:r>
      <w:r>
        <w:t xml:space="preserve"> { the UE (MCVideo Client)receives a SIP re-INVITE from the SS (MCVideo Server) to cancel the ongoing MCVideo Emergency state}</w:t>
      </w:r>
    </w:p>
    <w:p w14:paraId="16430528"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emergency state cancelled }</w:t>
      </w:r>
    </w:p>
    <w:p w14:paraId="24298EB3" w14:textId="77777777" w:rsidR="000C70BA" w:rsidRDefault="000C70BA" w:rsidP="000C70BA">
      <w:pPr>
        <w:pStyle w:val="PL"/>
      </w:pPr>
      <w:r>
        <w:t xml:space="preserve">            }</w:t>
      </w:r>
    </w:p>
    <w:p w14:paraId="69542139" w14:textId="77777777" w:rsidR="000C70BA" w:rsidRDefault="000C70BA" w:rsidP="000C70BA">
      <w:pPr>
        <w:pStyle w:val="PL"/>
      </w:pPr>
    </w:p>
    <w:p w14:paraId="5B8B6A63" w14:textId="77777777" w:rsidR="000C70BA" w:rsidRDefault="000C70BA" w:rsidP="000C70BA">
      <w:pPr>
        <w:pStyle w:val="H6"/>
      </w:pPr>
      <w:r>
        <w:t>(6)</w:t>
      </w:r>
    </w:p>
    <w:p w14:paraId="0E7D3A46" w14:textId="77777777" w:rsidR="000C70BA" w:rsidRDefault="000C70BA" w:rsidP="000C70BA">
      <w:pPr>
        <w:pStyle w:val="PL"/>
      </w:pPr>
      <w:r>
        <w:rPr>
          <w:b/>
        </w:rPr>
        <w:t>with</w:t>
      </w:r>
      <w:r>
        <w:t xml:space="preserve"> { the UE (MCVideo Client) having an ongoing On-demand Pre-arranged Group Call with Automatic Commencement Mode }</w:t>
      </w:r>
    </w:p>
    <w:p w14:paraId="75314EE4" w14:textId="77777777" w:rsidR="000C70BA" w:rsidRDefault="000C70BA" w:rsidP="000C70BA">
      <w:pPr>
        <w:pStyle w:val="PL"/>
      </w:pPr>
      <w:r>
        <w:t>ensure that {</w:t>
      </w:r>
    </w:p>
    <w:p w14:paraId="7FAC7B42" w14:textId="77777777" w:rsidR="000C70BA" w:rsidRDefault="000C70BA" w:rsidP="000C70BA">
      <w:pPr>
        <w:pStyle w:val="PL"/>
      </w:pPr>
      <w:r>
        <w:t xml:space="preserve">  </w:t>
      </w:r>
      <w:r>
        <w:rPr>
          <w:b/>
        </w:rPr>
        <w:t>when</w:t>
      </w:r>
      <w:r>
        <w:t xml:space="preserve"> { the UE (MCVideo Client)receives a SIP re-INVITE from the SS (MCVideo Server) to upgrade the ongoing MCVideo Group Call to a MCVideo Imminent Peril Group Call with Reception Control }</w:t>
      </w:r>
    </w:p>
    <w:p w14:paraId="17018BB0" w14:textId="77777777" w:rsidR="000C70BA" w:rsidRDefault="000C70BA" w:rsidP="000C70BA">
      <w:pPr>
        <w:pStyle w:val="PL"/>
      </w:pPr>
      <w:r>
        <w:t xml:space="preserve">    </w:t>
      </w:r>
      <w:r>
        <w:rPr>
          <w:b/>
        </w:rPr>
        <w:t>then</w:t>
      </w:r>
      <w:r>
        <w:t xml:space="preserve"> { the UE (MCVideo Client) responds to the SIP re-INVITE request with a SIP 200 (OK) response </w:t>
      </w:r>
      <w:r>
        <w:rPr>
          <w:b/>
        </w:rPr>
        <w:t>and</w:t>
      </w:r>
      <w:r>
        <w:t xml:space="preserve"> considers the call as being upgraded to an Imminent Peril Group Call }</w:t>
      </w:r>
    </w:p>
    <w:p w14:paraId="3158AA64" w14:textId="77777777" w:rsidR="000C70BA" w:rsidRDefault="000C70BA" w:rsidP="000C70BA">
      <w:pPr>
        <w:pStyle w:val="PL"/>
      </w:pPr>
      <w:r>
        <w:t xml:space="preserve">            }</w:t>
      </w:r>
    </w:p>
    <w:p w14:paraId="318D94CC" w14:textId="77777777" w:rsidR="000C70BA" w:rsidRDefault="000C70BA" w:rsidP="000C70BA">
      <w:pPr>
        <w:pStyle w:val="PL"/>
      </w:pPr>
    </w:p>
    <w:p w14:paraId="1F92211D" w14:textId="77777777" w:rsidR="000C70BA" w:rsidRDefault="000C70BA" w:rsidP="000C70BA">
      <w:pPr>
        <w:pStyle w:val="H6"/>
      </w:pPr>
      <w:r>
        <w:t>(7)</w:t>
      </w:r>
    </w:p>
    <w:p w14:paraId="440D288E" w14:textId="77777777" w:rsidR="000C70BA" w:rsidRDefault="000C70BA" w:rsidP="000C70BA">
      <w:pPr>
        <w:pStyle w:val="PL"/>
      </w:pPr>
      <w:r>
        <w:rPr>
          <w:b/>
        </w:rPr>
        <w:t>with</w:t>
      </w:r>
      <w:r>
        <w:t xml:space="preserve"> { the UE (MCVideo Client) having an ongoing On-demand Pre-arranged Group Call with Automatic Commencement Mode that was upgraded to an Imminent Peril Group Call }</w:t>
      </w:r>
    </w:p>
    <w:p w14:paraId="47D9B351" w14:textId="77777777" w:rsidR="000C70BA" w:rsidRDefault="000C70BA" w:rsidP="000C70BA">
      <w:pPr>
        <w:pStyle w:val="PL"/>
      </w:pPr>
      <w:r>
        <w:t>ensure that {</w:t>
      </w:r>
    </w:p>
    <w:p w14:paraId="05C0FB34" w14:textId="77777777" w:rsidR="000C70BA" w:rsidRDefault="000C70BA" w:rsidP="000C70BA">
      <w:pPr>
        <w:pStyle w:val="PL"/>
      </w:pPr>
      <w:r>
        <w:t xml:space="preserve">  </w:t>
      </w:r>
      <w:r>
        <w:rPr>
          <w:b/>
        </w:rPr>
        <w:t>when</w:t>
      </w:r>
      <w:r>
        <w:t xml:space="preserve"> { the UE (MCVideo Client)receives a SIP re-INVITE from the SS (MCVideo Server) to cancel the ongoing MCVideo Imminent Peril state }</w:t>
      </w:r>
    </w:p>
    <w:p w14:paraId="5771A606"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Imminent Peril state cancelled }</w:t>
      </w:r>
    </w:p>
    <w:p w14:paraId="3DFB0D7F" w14:textId="77777777" w:rsidR="000C70BA" w:rsidRDefault="000C70BA" w:rsidP="000C70BA">
      <w:pPr>
        <w:pStyle w:val="PL"/>
      </w:pPr>
      <w:r>
        <w:t xml:space="preserve">            }</w:t>
      </w:r>
    </w:p>
    <w:p w14:paraId="63418864" w14:textId="77777777" w:rsidR="000C70BA" w:rsidRDefault="000C70BA" w:rsidP="000C70BA">
      <w:pPr>
        <w:pStyle w:val="PL"/>
      </w:pPr>
    </w:p>
    <w:p w14:paraId="641A5A90" w14:textId="77777777" w:rsidR="000C70BA" w:rsidRDefault="000C70BA" w:rsidP="000C70BA">
      <w:pPr>
        <w:pStyle w:val="H6"/>
      </w:pPr>
      <w:r>
        <w:t>(8)</w:t>
      </w:r>
    </w:p>
    <w:p w14:paraId="62113847" w14:textId="77777777" w:rsidR="000C70BA" w:rsidRDefault="000C70BA" w:rsidP="000C70BA">
      <w:pPr>
        <w:pStyle w:val="PL"/>
      </w:pPr>
      <w:r>
        <w:rPr>
          <w:b/>
        </w:rPr>
        <w:t>with</w:t>
      </w:r>
      <w:r>
        <w:t xml:space="preserve"> { the UE (MCVideo Client) having an ongoing On-demand Pre-arranged Group Call with Automatic Commencement Mode }</w:t>
      </w:r>
    </w:p>
    <w:p w14:paraId="49A8E032" w14:textId="77777777" w:rsidR="000C70BA" w:rsidRDefault="000C70BA" w:rsidP="000C70BA">
      <w:pPr>
        <w:pStyle w:val="PL"/>
      </w:pPr>
      <w:r>
        <w:t>ensure that {</w:t>
      </w:r>
    </w:p>
    <w:p w14:paraId="6EADC749" w14:textId="77777777" w:rsidR="000C70BA" w:rsidRDefault="000C70BA" w:rsidP="000C70BA">
      <w:pPr>
        <w:pStyle w:val="PL"/>
      </w:pPr>
      <w:r>
        <w:t xml:space="preserve">  </w:t>
      </w:r>
      <w:r>
        <w:rPr>
          <w:b/>
        </w:rPr>
        <w:t>when</w:t>
      </w:r>
      <w:r>
        <w:t xml:space="preserve"> { the MCVideo User requests to end the RTP media reception }</w:t>
      </w:r>
    </w:p>
    <w:p w14:paraId="1BC335A8" w14:textId="77777777" w:rsidR="000C70BA" w:rsidRDefault="000C70BA" w:rsidP="000C70BA">
      <w:pPr>
        <w:pStyle w:val="PL"/>
      </w:pPr>
      <w:r>
        <w:t xml:space="preserve">    </w:t>
      </w:r>
      <w:r>
        <w:rPr>
          <w:b/>
        </w:rPr>
        <w:t>then</w:t>
      </w:r>
      <w:r>
        <w:t xml:space="preserve"> { the UE (MCVideo Client) sends a Media Reception End Request message }</w:t>
      </w:r>
    </w:p>
    <w:p w14:paraId="2AEE2481" w14:textId="77777777" w:rsidR="000C70BA" w:rsidRDefault="000C70BA" w:rsidP="000C70BA">
      <w:pPr>
        <w:pStyle w:val="PL"/>
      </w:pPr>
      <w:r>
        <w:t xml:space="preserve">            }</w:t>
      </w:r>
    </w:p>
    <w:p w14:paraId="0CFB44BB" w14:textId="77777777" w:rsidR="000C70BA" w:rsidRDefault="000C70BA" w:rsidP="000C70BA">
      <w:pPr>
        <w:pStyle w:val="PL"/>
      </w:pPr>
    </w:p>
    <w:p w14:paraId="1E886193" w14:textId="77777777" w:rsidR="000C70BA" w:rsidRDefault="000C70BA" w:rsidP="000C70BA">
      <w:pPr>
        <w:pStyle w:val="H6"/>
      </w:pPr>
      <w:r>
        <w:t>(9)</w:t>
      </w:r>
    </w:p>
    <w:p w14:paraId="7113FB3F" w14:textId="77777777" w:rsidR="000C70BA" w:rsidRDefault="000C70BA" w:rsidP="000C70BA">
      <w:pPr>
        <w:pStyle w:val="PL"/>
      </w:pPr>
      <w:r>
        <w:rPr>
          <w:b/>
        </w:rPr>
        <w:t>with</w:t>
      </w:r>
      <w:r>
        <w:t xml:space="preserve"> { the UE (MCVideo Client) having an ongoing On-demand Pre-arranged Group Call with Automatic Commencement Mode }</w:t>
      </w:r>
    </w:p>
    <w:p w14:paraId="269A9E98" w14:textId="77777777" w:rsidR="000C70BA" w:rsidRDefault="000C70BA" w:rsidP="000C70BA">
      <w:pPr>
        <w:pStyle w:val="PL"/>
      </w:pPr>
      <w:r>
        <w:t>ensure that {</w:t>
      </w:r>
    </w:p>
    <w:p w14:paraId="14C2E6B1" w14:textId="77777777" w:rsidR="000C70BA" w:rsidRDefault="000C70BA" w:rsidP="000C70BA">
      <w:pPr>
        <w:pStyle w:val="PL"/>
      </w:pPr>
      <w:r>
        <w:t xml:space="preserve">  </w:t>
      </w:r>
      <w:r>
        <w:rPr>
          <w:b/>
        </w:rPr>
        <w:t>when</w:t>
      </w:r>
      <w:r>
        <w:t xml:space="preserve"> { the UE (MCVideo Client) receives a SIP BYE message }</w:t>
      </w:r>
    </w:p>
    <w:p w14:paraId="1418D3FE"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178979E3" w14:textId="77777777" w:rsidR="000C70BA" w:rsidRDefault="000C70BA" w:rsidP="000C70BA">
      <w:pPr>
        <w:pStyle w:val="PL"/>
      </w:pPr>
      <w:r>
        <w:t xml:space="preserve">          }</w:t>
      </w:r>
    </w:p>
    <w:p w14:paraId="1015BF4D" w14:textId="77777777" w:rsidR="000C70BA" w:rsidRDefault="000C70BA" w:rsidP="000C70BA">
      <w:pPr>
        <w:pStyle w:val="PL"/>
      </w:pPr>
    </w:p>
    <w:p w14:paraId="2D58AB8A" w14:textId="77777777" w:rsidR="000C70BA" w:rsidRDefault="000C70BA" w:rsidP="000C70BA">
      <w:pPr>
        <w:pStyle w:val="H6"/>
      </w:pPr>
      <w:bookmarkStart w:id="335" w:name="_Toc52787489"/>
      <w:bookmarkStart w:id="336" w:name="_Toc52787669"/>
      <w:r>
        <w:t>6.1.1.2.2</w:t>
      </w:r>
      <w:r>
        <w:tab/>
        <w:t>Conformance requirements</w:t>
      </w:r>
      <w:bookmarkEnd w:id="335"/>
      <w:bookmarkEnd w:id="336"/>
    </w:p>
    <w:p w14:paraId="3DB99A4F" w14:textId="77777777" w:rsidR="000C70BA" w:rsidRDefault="000C70BA" w:rsidP="000C70BA">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Default="000C70BA" w:rsidP="000C70BA">
      <w:r>
        <w:t>[TS 24.281, clause 6.2.3.1.1]</w:t>
      </w:r>
    </w:p>
    <w:p w14:paraId="012993DC" w14:textId="77777777" w:rsidR="000C70BA" w:rsidRDefault="000C70BA" w:rsidP="000C70BA">
      <w:r>
        <w:t>When performing the automatic commencement mode procedures, the MCVideo client:</w:t>
      </w:r>
    </w:p>
    <w:p w14:paraId="331A1432" w14:textId="77777777" w:rsidR="000C70BA" w:rsidRDefault="000C70BA" w:rsidP="000C70BA">
      <w:pPr>
        <w:ind w:left="568" w:hanging="284"/>
      </w:pPr>
      <w:r>
        <w:t>1)</w:t>
      </w:r>
      <w:r>
        <w:tab/>
        <w:t>shall accept the SIP INVITE request and generate a SIP 200 (OK) response according to rules and procedures of 3GPP TS 24.229 [11];</w:t>
      </w:r>
    </w:p>
    <w:p w14:paraId="0A85A1A1" w14:textId="77777777" w:rsidR="000C70BA" w:rsidRDefault="000C70BA" w:rsidP="000C70BA">
      <w:pPr>
        <w:ind w:left="568" w:hanging="284"/>
      </w:pPr>
      <w:r>
        <w:t>2)</w:t>
      </w:r>
      <w:r>
        <w:tab/>
        <w:t>shall include the option tag "timer" in a Require header field of the SIP 200 (OK) response;</w:t>
      </w:r>
    </w:p>
    <w:p w14:paraId="439645D6"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702089B"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4110D0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62C2BDD2" w14:textId="77777777" w:rsidR="000C70BA" w:rsidRDefault="000C70BA" w:rsidP="000C70BA">
      <w:pPr>
        <w:ind w:left="568" w:hanging="284"/>
      </w:pPr>
      <w:r>
        <w:t>8)</w:t>
      </w:r>
      <w:r>
        <w:tab/>
        <w:t>shall send the SIP 200 (OK) response towards the MCVideo server according to rules and procedures of 3GPP TS 24.229 [11];</w:t>
      </w:r>
    </w:p>
    <w:p w14:paraId="63F8FA01"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619BD499"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3237E26D"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4F63835" w14:textId="77777777" w:rsidR="000C70BA" w:rsidRDefault="000C70BA" w:rsidP="000C70BA">
      <w:r>
        <w:t>[TS 24.281, clause 6.2.3.1.2]</w:t>
      </w:r>
    </w:p>
    <w:p w14:paraId="14D6FD1B" w14:textId="77777777" w:rsidR="000C70BA" w:rsidRDefault="000C70BA" w:rsidP="000C70BA">
      <w:r>
        <w:t>When performing the automatic commencement mode procedures, the MCVideo client shall follow the procedures in subclause 6.2.3.1.1 with the following clarification:</w:t>
      </w:r>
    </w:p>
    <w:p w14:paraId="16B8C2F6"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491C1C27" w14:textId="77777777" w:rsidR="000C70BA" w:rsidRDefault="000C70BA" w:rsidP="000C70BA">
      <w:bookmarkStart w:id="337" w:name="14f4399e2adfb55a__Toc427695827"/>
      <w:bookmarkStart w:id="338" w:name="14f4399e2adfb55a__Toc427696227"/>
      <w:bookmarkStart w:id="339" w:name="14f4399e2adfb55a__Toc427696626"/>
      <w:bookmarkStart w:id="340" w:name="14f4399e2adfb55a__Toc427698228"/>
      <w:bookmarkEnd w:id="337"/>
      <w:bookmarkEnd w:id="338"/>
      <w:bookmarkEnd w:id="339"/>
      <w:bookmarkEnd w:id="340"/>
      <w:r>
        <w:t>[TS 24.281, clause 9.2.1.2.1.2]</w:t>
      </w:r>
    </w:p>
    <w:p w14:paraId="5670D444" w14:textId="77777777" w:rsidR="000C70BA" w:rsidRDefault="000C70BA" w:rsidP="000C70BA">
      <w:r>
        <w:t>In the procedures in this subclause:</w:t>
      </w:r>
    </w:p>
    <w:p w14:paraId="418C1536"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61690A9"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1AB86748"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2F5EFE5D" w14:textId="77777777" w:rsidR="000C70BA" w:rsidRDefault="000C70BA" w:rsidP="000C70BA">
      <w:r>
        <w:t>The MCVideo client:</w:t>
      </w:r>
    </w:p>
    <w:p w14:paraId="6A50FB04" w14:textId="77777777" w:rsidR="000C70BA" w:rsidRDefault="000C70BA" w:rsidP="000C70BA">
      <w:pPr>
        <w:ind w:left="568" w:hanging="284"/>
      </w:pPr>
      <w:r>
        <w:t>1)</w:t>
      </w:r>
      <w:r>
        <w:tab/>
        <w:t>may reject the SIP INVITE request if either of the following conditions are met:</w:t>
      </w:r>
    </w:p>
    <w:p w14:paraId="3FBAC25D" w14:textId="77777777" w:rsidR="000C70BA" w:rsidRDefault="000C70BA" w:rsidP="000C70BA">
      <w:pPr>
        <w:ind w:left="851" w:hanging="284"/>
      </w:pPr>
      <w:r>
        <w:t>a)</w:t>
      </w:r>
      <w:r>
        <w:tab/>
        <w:t>MCVideo client does not have enough resources to handle the call; or</w:t>
      </w:r>
    </w:p>
    <w:p w14:paraId="7ABF3190" w14:textId="77777777" w:rsidR="000C70BA" w:rsidRDefault="000C70BA" w:rsidP="000C70BA">
      <w:pPr>
        <w:ind w:left="851" w:hanging="284"/>
      </w:pPr>
      <w:r>
        <w:t>b)</w:t>
      </w:r>
      <w:r>
        <w:tab/>
        <w:t>any other reason outside the scope of this specification;</w:t>
      </w:r>
    </w:p>
    <w:p w14:paraId="13DD61F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2F0415ED"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AC9ECBB"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3F8B8E4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7DE63E1" w14:textId="77777777" w:rsidR="000C70BA" w:rsidRDefault="000C70BA" w:rsidP="000C70BA">
      <w:pPr>
        <w:ind w:left="851" w:hanging="284"/>
      </w:pPr>
      <w:r>
        <w:t>a)</w:t>
      </w:r>
      <w:r>
        <w:tab/>
        <w:t>should display to the MCVideo user an indication that this is a SIP INVITE request for an MCVideo emergency group call and:</w:t>
      </w:r>
    </w:p>
    <w:p w14:paraId="59AA9504"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02391F9"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FA3B6E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76AD8826" w14:textId="77777777" w:rsidR="000C70BA" w:rsidRDefault="000C70BA" w:rsidP="000C70BA">
      <w:pPr>
        <w:ind w:left="851" w:hanging="284"/>
      </w:pPr>
      <w:r>
        <w:t>b)</w:t>
      </w:r>
      <w:r>
        <w:tab/>
        <w:t>shall set the MCVideo emergency group state to "MVEG 2: in-progress";</w:t>
      </w:r>
    </w:p>
    <w:p w14:paraId="7A4D112A" w14:textId="77777777" w:rsidR="000C70BA" w:rsidRDefault="000C70BA" w:rsidP="000C70BA">
      <w:pPr>
        <w:ind w:left="851" w:hanging="284"/>
      </w:pPr>
      <w:r>
        <w:t>c)</w:t>
      </w:r>
      <w:r>
        <w:tab/>
        <w:t>shall set the MCVideo imminent peril group state to "MVIG 1: no-imminent-peril"; and</w:t>
      </w:r>
    </w:p>
    <w:p w14:paraId="79985FBB" w14:textId="77777777" w:rsidR="000C70BA" w:rsidRDefault="000C70BA" w:rsidP="000C70BA">
      <w:pPr>
        <w:ind w:left="851" w:hanging="284"/>
      </w:pPr>
      <w:r>
        <w:t>d)</w:t>
      </w:r>
      <w:r>
        <w:tab/>
        <w:t>shall set the MCVideo imminent peril group call state to "MVIGC 1: imminent-peril-gc-capable"; otherwise</w:t>
      </w:r>
    </w:p>
    <w:p w14:paraId="659D834A"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66C29F8C" w14:textId="77777777" w:rsidR="000C70BA" w:rsidRDefault="000C70BA" w:rsidP="000C70BA">
      <w:pPr>
        <w:ind w:left="851" w:hanging="284"/>
      </w:pPr>
      <w:r>
        <w:t>a)</w:t>
      </w:r>
      <w:r>
        <w:tab/>
        <w:t>should display to the MCVideo user an indication that this is a SIP INVITE request for an MCVideo imminent peril group call and:</w:t>
      </w:r>
    </w:p>
    <w:p w14:paraId="536FACC1"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E433B5B"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74490AB1" w14:textId="77777777" w:rsidR="000C70BA" w:rsidRDefault="000C70BA" w:rsidP="000C70BA">
      <w:pPr>
        <w:ind w:left="851" w:hanging="284"/>
      </w:pPr>
      <w:r>
        <w:t>b)</w:t>
      </w:r>
      <w:r>
        <w:tab/>
        <w:t>shall set the MCVideo imminent peril group state to "MVIG 2: in-progress";</w:t>
      </w:r>
    </w:p>
    <w:p w14:paraId="312C133A" w14:textId="77777777" w:rsidR="000C70BA" w:rsidRDefault="000C70BA" w:rsidP="000C70BA">
      <w:pPr>
        <w:ind w:left="568" w:hanging="284"/>
      </w:pPr>
      <w:r>
        <w:t>6)</w:t>
      </w:r>
      <w:r>
        <w:tab/>
        <w:t>may display to the MCVideo user the MCVideo ID of the inviting MCVideo user;</w:t>
      </w:r>
    </w:p>
    <w:p w14:paraId="02EA5358"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728BFE14"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7F9F3E6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524B46B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CE5C031"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0B056A62" w14:textId="77777777" w:rsidR="000C70BA" w:rsidRDefault="000C70BA" w:rsidP="000C70BA">
      <w:r>
        <w:t>[TS 24.281, clause 9.2.1.2.1.4]</w:t>
      </w:r>
    </w:p>
    <w:p w14:paraId="69CED617" w14:textId="77777777" w:rsidR="000C70BA" w:rsidRDefault="000C70BA" w:rsidP="000C70BA">
      <w:r>
        <w:t>This subclause covers both on-demand session and pre-established sessions.</w:t>
      </w:r>
    </w:p>
    <w:p w14:paraId="3EF81BCE"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4F4F7372" w14:textId="77777777" w:rsidR="000C70BA" w:rsidRDefault="000C70BA" w:rsidP="000C70BA">
      <w:r>
        <w:t>The MCVideo client:</w:t>
      </w:r>
    </w:p>
    <w:p w14:paraId="360CAC70"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1F401E3B"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9D4733B" w14:textId="77777777" w:rsidR="000C70BA" w:rsidRDefault="000C70BA" w:rsidP="000C70BA">
      <w:pPr>
        <w:ind w:left="851" w:hanging="284"/>
      </w:pPr>
      <w:r>
        <w:t>b)</w:t>
      </w:r>
      <w:r>
        <w:tab/>
        <w:t>shall skip the remaining steps of the current subclause;</w:t>
      </w:r>
    </w:p>
    <w:p w14:paraId="6655884E" w14:textId="77777777" w:rsidR="000C70BA" w:rsidRDefault="000C70BA" w:rsidP="000C70BA">
      <w:pPr>
        <w:ind w:left="851" w:hanging="284"/>
      </w:pPr>
      <w:r>
        <w:t>…</w:t>
      </w:r>
    </w:p>
    <w:p w14:paraId="7A5B0B7F" w14:textId="77777777" w:rsidR="000C70BA" w:rsidRDefault="000C70BA" w:rsidP="000C70BA">
      <w:r>
        <w:t>[TS 24.281, clause 9.2.1.2.1.6]</w:t>
      </w:r>
    </w:p>
    <w:p w14:paraId="11D50E4F" w14:textId="77777777" w:rsidR="000C70BA" w:rsidRDefault="000C70BA" w:rsidP="000C70BA">
      <w:r>
        <w:t>This subclause covers both on-demand session.</w:t>
      </w:r>
    </w:p>
    <w:p w14:paraId="3592BA40" w14:textId="77777777" w:rsidR="000C70BA" w:rsidRDefault="000C70BA" w:rsidP="000C70BA">
      <w:r>
        <w:t>Upon receipt of a SIP re-INVITE request the MCVideo client:</w:t>
      </w:r>
    </w:p>
    <w:p w14:paraId="59000303"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0C018B0C"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Default="000C70BA" w:rsidP="000C70BA">
      <w:pPr>
        <w:ind w:left="851" w:hanging="284"/>
      </w:pPr>
      <w:r>
        <w:t>c)</w:t>
      </w:r>
      <w:r>
        <w:tab/>
        <w:t xml:space="preserve">shall set the MCVideo emergency group state to "MVEG 2: in-progress"; </w:t>
      </w:r>
    </w:p>
    <w:p w14:paraId="5A543E1B" w14:textId="77777777" w:rsidR="000C70BA" w:rsidRDefault="000C70BA" w:rsidP="000C70BA">
      <w:pPr>
        <w:ind w:left="851" w:hanging="284"/>
      </w:pPr>
      <w:r>
        <w:t>d)</w:t>
      </w:r>
      <w:r>
        <w:tab/>
        <w:t>shall set the MCVideo imminent peril group state to "MVIG 1: no-imminent-peril"; and</w:t>
      </w:r>
    </w:p>
    <w:p w14:paraId="6CDF7264" w14:textId="77777777" w:rsidR="000C70BA" w:rsidRDefault="000C70BA" w:rsidP="000C70BA">
      <w:pPr>
        <w:ind w:left="851" w:hanging="284"/>
      </w:pPr>
      <w:r>
        <w:t>e)</w:t>
      </w:r>
      <w:r>
        <w:tab/>
        <w:t>shall set the MCVideo imminent peril group call state to "MVIGC 1: imminent-peril-gc-capable";</w:t>
      </w:r>
    </w:p>
    <w:p w14:paraId="53344556"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2D4A3818" w14:textId="77777777" w:rsidR="000C70BA" w:rsidRDefault="000C70BA" w:rsidP="000C70BA">
      <w:pPr>
        <w:ind w:left="851" w:hanging="284"/>
      </w:pPr>
      <w:r>
        <w:t>b)</w:t>
      </w:r>
      <w:r>
        <w:tab/>
        <w:t>shall set the MCVideo imminent peril group state to "MIG 2: in-progress";</w:t>
      </w:r>
    </w:p>
    <w:p w14:paraId="1356B26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Default="000C70BA" w:rsidP="000C70BA">
      <w:pPr>
        <w:ind w:left="851" w:hanging="284"/>
      </w:pPr>
      <w:r>
        <w:t>a)</w:t>
      </w:r>
      <w:r>
        <w:tab/>
        <w:t>should display to the MCVideo user the MCVideo ID of the MCVideo user cancelling the MCVideo emergency group call;</w:t>
      </w:r>
    </w:p>
    <w:p w14:paraId="4FA4F95B" w14:textId="77777777" w:rsidR="000C70BA" w:rsidRDefault="000C70BA" w:rsidP="000C70BA">
      <w:pPr>
        <w:ind w:left="851" w:hanging="284"/>
      </w:pPr>
      <w:r>
        <w:t>b)</w:t>
      </w:r>
      <w:r>
        <w:tab/>
        <w:t>if the &lt;mcvideoinfo&gt; element containing the &lt;mcvideo-Params&gt; element contains an &lt;alert-ind&gt; element set to "false":</w:t>
      </w:r>
    </w:p>
    <w:p w14:paraId="06FF071C"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00C05F45" w14:textId="77777777" w:rsidR="000C70BA" w:rsidRDefault="000C70BA" w:rsidP="000C70BA">
      <w:pPr>
        <w:ind w:left="1135" w:hanging="284"/>
      </w:pPr>
      <w:r>
        <w:t>ii)</w:t>
      </w:r>
      <w:r>
        <w:tab/>
        <w:t>if the SIP re-INVITE request contains an application/vnd.3gpp.mcvideo-info+xml MIME body including an &lt;originated-by&gt; element:</w:t>
      </w:r>
    </w:p>
    <w:p w14:paraId="6F137FFA"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A219693"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559A7B6A" w14:textId="77777777" w:rsidR="000C70BA" w:rsidRDefault="000C70BA" w:rsidP="000C70BA">
      <w:pPr>
        <w:ind w:left="851" w:hanging="284"/>
      </w:pPr>
      <w:r>
        <w:t>c)</w:t>
      </w:r>
      <w:r>
        <w:tab/>
        <w:t>shall set the MCVideo emergency group state to "MVEG 1: no-emergency"; and</w:t>
      </w:r>
    </w:p>
    <w:p w14:paraId="227D6E92"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4107A171"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Default="000C70BA" w:rsidP="000C70BA">
      <w:pPr>
        <w:ind w:left="851" w:hanging="284"/>
      </w:pPr>
      <w:r>
        <w:t>b)</w:t>
      </w:r>
      <w:r>
        <w:tab/>
        <w:t>shall set the MCVideo imminent peril group state to "MVIG 1: no-imminent-peril"; and</w:t>
      </w:r>
    </w:p>
    <w:p w14:paraId="4B8DEE39" w14:textId="77777777" w:rsidR="000C70BA" w:rsidRDefault="000C70BA" w:rsidP="000C70BA">
      <w:pPr>
        <w:ind w:left="851" w:hanging="284"/>
      </w:pPr>
      <w:r>
        <w:t>c)</w:t>
      </w:r>
      <w:r>
        <w:tab/>
        <w:t>shall set the MCVideo imminent peril group call state to "MVIGC 1: imminent-peril-gc-capable";</w:t>
      </w:r>
    </w:p>
    <w:p w14:paraId="1EF8EF61"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4F041A94"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6B7C7E66" w14:textId="77777777" w:rsidR="000C70BA" w:rsidRDefault="000C70BA" w:rsidP="000C70BA">
      <w:pPr>
        <w:ind w:left="568" w:hanging="284"/>
      </w:pPr>
      <w:r>
        <w:t>7)</w:t>
      </w:r>
      <w:r>
        <w:tab/>
        <w:t>shall include the g.3gpp.mcvideo media feature tag in the Contact header field of the SIP 200 (OK) response;</w:t>
      </w:r>
    </w:p>
    <w:p w14:paraId="2209F8B5"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7396EFB9"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0077805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3839ECB" w14:textId="77777777" w:rsidR="000C70BA" w:rsidRDefault="000C70BA" w:rsidP="000C70BA">
      <w:pPr>
        <w:ind w:left="568" w:hanging="284"/>
      </w:pPr>
      <w:r>
        <w:t>11)</w:t>
      </w:r>
      <w:r>
        <w:tab/>
        <w:t>shall interact with the media plane as specified in 3GPP TS 24.581 [</w:t>
      </w:r>
      <w:r>
        <w:rPr>
          <w:lang w:eastAsia="zh-CN"/>
        </w:rPr>
        <w:t>5</w:t>
      </w:r>
      <w:r>
        <w:t>].</w:t>
      </w:r>
    </w:p>
    <w:p w14:paraId="6B6F77A9" w14:textId="77777777" w:rsidR="000C70BA" w:rsidRDefault="000C70BA" w:rsidP="000C70BA">
      <w:r>
        <w:t>.</w:t>
      </w:r>
    </w:p>
    <w:p w14:paraId="2E4E7049" w14:textId="77777777" w:rsidR="000C70BA" w:rsidRDefault="000C70BA" w:rsidP="000C70BA">
      <w:bookmarkStart w:id="341" w:name="14f4399e2adfb55a__Toc427695833"/>
      <w:bookmarkStart w:id="342" w:name="14f4399e2adfb55a__Toc427696233"/>
      <w:bookmarkStart w:id="343" w:name="14f4399e2adfb55a__Toc427696632"/>
      <w:bookmarkStart w:id="344" w:name="14f4399e2adfb55a__Toc427698234"/>
      <w:bookmarkEnd w:id="341"/>
      <w:bookmarkEnd w:id="342"/>
      <w:bookmarkEnd w:id="343"/>
      <w:bookmarkEnd w:id="344"/>
      <w:r>
        <w:t>[TS 24.581, Clause 6.3.4.3.6]</w:t>
      </w:r>
    </w:p>
    <w:p w14:paraId="12366BAD"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Default="000C70BA" w:rsidP="000C70BA">
      <w:pPr>
        <w:ind w:left="568" w:hanging="284"/>
      </w:pPr>
      <w:r>
        <w:t>1.</w:t>
      </w:r>
      <w:r>
        <w:tab/>
        <w:t>shall reject the request if there is only one MCVideo client in the MCVideo call;</w:t>
      </w:r>
    </w:p>
    <w:p w14:paraId="03AB788B" w14:textId="77777777" w:rsidR="000C70BA" w:rsidRDefault="000C70BA" w:rsidP="000C70BA">
      <w:pPr>
        <w:ind w:left="568" w:hanging="284"/>
      </w:pPr>
      <w:r>
        <w:t>2.</w:t>
      </w:r>
      <w:r>
        <w:tab/>
        <w:t>if the Transmission request is rejected the transmission control server:</w:t>
      </w:r>
    </w:p>
    <w:p w14:paraId="643C17A7" w14:textId="77777777" w:rsidR="000C70BA" w:rsidRDefault="000C70BA" w:rsidP="000C70BA">
      <w:pPr>
        <w:ind w:left="851" w:hanging="284"/>
      </w:pPr>
      <w:r>
        <w:t>a.</w:t>
      </w:r>
      <w:r>
        <w:tab/>
        <w:t>shall send the Transmission Reject message. The Transmission Reject message:</w:t>
      </w:r>
    </w:p>
    <w:p w14:paraId="7064537B" w14:textId="77777777" w:rsidR="000C70BA" w:rsidRDefault="000C70BA" w:rsidP="000C70BA">
      <w:pPr>
        <w:ind w:left="1135" w:hanging="284"/>
      </w:pPr>
      <w:r>
        <w:t>i.</w:t>
      </w:r>
      <w:r>
        <w:tab/>
        <w:t>shall include in the Reject Cause field the &lt;Reject Cause&gt; value cause #3 (Only one participant); and</w:t>
      </w:r>
    </w:p>
    <w:p w14:paraId="53E39283"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5C789D1B" w14:textId="77777777" w:rsidR="000C70BA" w:rsidRDefault="000C70BA" w:rsidP="000C70BA">
      <w:pPr>
        <w:ind w:left="851" w:hanging="284"/>
      </w:pPr>
      <w:r>
        <w:t>b.</w:t>
      </w:r>
      <w:r>
        <w:tab/>
        <w:t>shall remain in the 'G: Transmit Idle' state; and</w:t>
      </w:r>
    </w:p>
    <w:p w14:paraId="1A2FF5C5" w14:textId="77777777" w:rsidR="000C70BA" w:rsidRDefault="000C70BA" w:rsidP="000C70BA">
      <w:pPr>
        <w:ind w:left="568" w:hanging="284"/>
      </w:pPr>
      <w:r>
        <w:t>3.</w:t>
      </w:r>
      <w:r>
        <w:tab/>
        <w:t>if the Transmission request is granted the transmission control server:</w:t>
      </w:r>
    </w:p>
    <w:p w14:paraId="3CF43BB1" w14:textId="77777777" w:rsidR="000C70BA" w:rsidRDefault="000C70BA" w:rsidP="000C70BA">
      <w:pPr>
        <w:ind w:left="851" w:hanging="284"/>
      </w:pPr>
      <w:r>
        <w:t>a.</w:t>
      </w:r>
      <w:r>
        <w:tab/>
        <w:t>shall stop the timer T1 (Inactivity);</w:t>
      </w:r>
    </w:p>
    <w:p w14:paraId="00A2C6D4" w14:textId="77777777" w:rsidR="000C70BA" w:rsidRDefault="000C70BA" w:rsidP="000C70BA">
      <w:pPr>
        <w:ind w:left="851" w:hanging="284"/>
      </w:pPr>
      <w:r>
        <w:t>b.</w:t>
      </w:r>
      <w:r>
        <w:tab/>
        <w:t>shall stop the timer T2 (Transmit Idle);</w:t>
      </w:r>
    </w:p>
    <w:p w14:paraId="7FB2581A"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77EADA46" w14:textId="77777777" w:rsidR="000C70BA" w:rsidRDefault="000C70BA" w:rsidP="000C70BA">
      <w:pPr>
        <w:ind w:left="851" w:hanging="284"/>
      </w:pPr>
      <w:r>
        <w:t>d.</w:t>
      </w:r>
      <w:r>
        <w:tab/>
        <w:t>shall enter the 'G: Transmit Taken' state as specified in the subclause 6.3.4.4.2.</w:t>
      </w:r>
    </w:p>
    <w:p w14:paraId="07C4AC57" w14:textId="77777777" w:rsidR="000C70BA" w:rsidRDefault="000C70BA" w:rsidP="000C70BA">
      <w:r>
        <w:t>[TS 24.581, clause 6.3.4.4.12]</w:t>
      </w:r>
    </w:p>
    <w:p w14:paraId="1F14314A"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Default="000C70BA" w:rsidP="000C70BA">
      <w:pPr>
        <w:ind w:left="568" w:hanging="284"/>
      </w:pPr>
      <w:r>
        <w:t>1.</w:t>
      </w:r>
      <w:r>
        <w:tab/>
        <w:t>if counter Cx (Simultaneous transmission video) has not reached its upper limit:</w:t>
      </w:r>
    </w:p>
    <w:p w14:paraId="5DE9DABB" w14:textId="77777777" w:rsidR="000C70BA" w:rsidRDefault="000C70BA" w:rsidP="000C70BA">
      <w:pPr>
        <w:ind w:left="851" w:hanging="284"/>
      </w:pPr>
      <w:r>
        <w:t>a.</w:t>
      </w:r>
      <w:r>
        <w:tab/>
        <w:t>shall perform the actions specified in the subclause 6.3.4.4.2;</w:t>
      </w:r>
    </w:p>
    <w:p w14:paraId="6F792BEC" w14:textId="77777777" w:rsidR="000C70BA" w:rsidRDefault="000C70BA" w:rsidP="000C70BA">
      <w:pPr>
        <w:ind w:left="568" w:hanging="284"/>
      </w:pPr>
      <w:r>
        <w:t>2.</w:t>
      </w:r>
      <w:r>
        <w:tab/>
        <w:t>if counter Cx (Simultaneous transmission video) has reached its upper limit:</w:t>
      </w:r>
    </w:p>
    <w:p w14:paraId="1696DD78"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34BB0B41" w14:textId="77777777" w:rsidR="000C70BA" w:rsidRDefault="000C70BA" w:rsidP="000C70BA">
      <w:pPr>
        <w:ind w:left="851" w:hanging="284"/>
      </w:pPr>
      <w:r>
        <w:t>b.</w:t>
      </w:r>
      <w:r>
        <w:tab/>
        <w:t>shall stop timer T4 (Transmission Grant), if running;</w:t>
      </w:r>
    </w:p>
    <w:p w14:paraId="06AB7B1B" w14:textId="77777777" w:rsidR="000C70BA" w:rsidRDefault="000C70BA" w:rsidP="000C70BA">
      <w:pPr>
        <w:ind w:left="851" w:hanging="284"/>
      </w:pPr>
      <w:r>
        <w:t>c.</w:t>
      </w:r>
      <w:r>
        <w:tab/>
        <w:t>shall set the Reject Cause field in the Transmission Revoke message to #4 (Media Transmission pre-empted);</w:t>
      </w:r>
    </w:p>
    <w:p w14:paraId="7B9E8103" w14:textId="77777777" w:rsidR="000C70BA" w:rsidRDefault="000C70BA" w:rsidP="000C70BA">
      <w:pPr>
        <w:ind w:left="851" w:hanging="284"/>
      </w:pPr>
      <w:r>
        <w:t>d.</w:t>
      </w:r>
      <w:r>
        <w:tab/>
        <w:t>shall enter the 'G: pending Transmission Revoke' state as specified in the subclause 6.3.4.5.2;</w:t>
      </w:r>
    </w:p>
    <w:p w14:paraId="0AC857DD"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Default="000C70BA" w:rsidP="000C70BA">
      <w:pPr>
        <w:ind w:left="1135" w:hanging="284"/>
      </w:pPr>
      <w:r>
        <w:t>i.</w:t>
      </w:r>
      <w:r>
        <w:tab/>
        <w:t>shall include the queue position and transmission priority in the Queue Info field; and</w:t>
      </w:r>
    </w:p>
    <w:p w14:paraId="09BE098C"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5A810132" w14:textId="77777777" w:rsidR="000C70BA" w:rsidRDefault="000C70BA" w:rsidP="000C70BA">
      <w:r>
        <w:t>[TS 24.581, clause 6.3.5.3.9]</w:t>
      </w:r>
    </w:p>
    <w:p w14:paraId="2217C3FE"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2D521CA" w14:textId="77777777" w:rsidR="000C70BA" w:rsidRDefault="000C70BA" w:rsidP="000C70BA">
      <w:pPr>
        <w:ind w:left="568" w:hanging="284"/>
      </w:pPr>
      <w:r>
        <w:t>2.</w:t>
      </w:r>
      <w:r>
        <w:tab/>
        <w:t>shall remain in the 'U: not permitted and Transmit Idle' state.</w:t>
      </w:r>
    </w:p>
    <w:p w14:paraId="557E352C" w14:textId="77777777" w:rsidR="000C70BA" w:rsidRDefault="000C70BA" w:rsidP="000C70BA">
      <w:r>
        <w:t>[TS 24.581, clause 6.3.5.4.8]</w:t>
      </w:r>
    </w:p>
    <w:p w14:paraId="65CABD50"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40EFA43C" w14:textId="77777777" w:rsidR="000C70BA" w:rsidRDefault="000C70BA" w:rsidP="000C70BA">
      <w:pPr>
        <w:ind w:left="568" w:hanging="284"/>
      </w:pPr>
      <w:r>
        <w:t>2.</w:t>
      </w:r>
      <w:r>
        <w:tab/>
        <w:t>shall remain in the 'U: not permitted and Transmit Taken' state.</w:t>
      </w:r>
    </w:p>
    <w:p w14:paraId="447C6E1C" w14:textId="77777777" w:rsidR="000C70BA" w:rsidRDefault="000C70BA" w:rsidP="000C70BA">
      <w:pPr>
        <w:pStyle w:val="H6"/>
      </w:pPr>
      <w:bookmarkStart w:id="345" w:name="_Toc52787490"/>
      <w:bookmarkStart w:id="346" w:name="_Toc52787670"/>
      <w:r>
        <w:t>6.1.1.2.3</w:t>
      </w:r>
      <w:r>
        <w:tab/>
        <w:t>Test description</w:t>
      </w:r>
      <w:bookmarkEnd w:id="345"/>
      <w:bookmarkEnd w:id="346"/>
    </w:p>
    <w:p w14:paraId="7498F99E" w14:textId="77777777" w:rsidR="000C70BA" w:rsidRDefault="000C70BA" w:rsidP="000C70BA">
      <w:pPr>
        <w:pStyle w:val="H6"/>
      </w:pPr>
      <w:r>
        <w:t>6.1.1.2.3.1</w:t>
      </w:r>
      <w:r>
        <w:tab/>
        <w:t>Pre-test conditions</w:t>
      </w:r>
    </w:p>
    <w:p w14:paraId="2BAD0D3F" w14:textId="77777777" w:rsidR="000C70BA" w:rsidRDefault="000C70BA" w:rsidP="000C70BA">
      <w:pPr>
        <w:pStyle w:val="H6"/>
      </w:pPr>
      <w:r w:rsidRPr="00102CE5">
        <w:t>Test configuration</w:t>
      </w:r>
      <w:r>
        <w:t>:</w:t>
      </w:r>
    </w:p>
    <w:p w14:paraId="28E204A0" w14:textId="4DAA82EB" w:rsidR="000C70BA" w:rsidRDefault="000C70BA" w:rsidP="000C70BA">
      <w:pPr>
        <w:pStyle w:val="B1"/>
      </w:pPr>
      <w:r>
        <w:t>-</w:t>
      </w:r>
      <w:r>
        <w:tab/>
        <w:t xml:space="preserve">Single cell configuration according to TS </w:t>
      </w:r>
      <w:r w:rsidR="00960759">
        <w:t>37.579</w:t>
      </w:r>
      <w:r>
        <w:t>-1 [2] clause 5.2.2.2.1.</w:t>
      </w:r>
    </w:p>
    <w:p w14:paraId="01D846B2" w14:textId="77777777" w:rsidR="000C70BA" w:rsidRDefault="000C70BA" w:rsidP="000C70BA">
      <w:pPr>
        <w:pStyle w:val="H6"/>
      </w:pPr>
      <w:r>
        <w:t>Preamble:</w:t>
      </w:r>
    </w:p>
    <w:p w14:paraId="611CC299" w14:textId="7B8EA9E5" w:rsidR="000C70BA" w:rsidRDefault="000C70BA" w:rsidP="000C70BA">
      <w:pPr>
        <w:pStyle w:val="B1"/>
      </w:pPr>
      <w:r>
        <w:t>-</w:t>
      </w:r>
      <w:r>
        <w:tab/>
        <w:t xml:space="preserve">The UE has performed procedure 'Initial registration' as described in TS </w:t>
      </w:r>
      <w:r w:rsidR="00960759">
        <w:t>37.579</w:t>
      </w:r>
      <w:r>
        <w:t>-1 [2] clause 5.4.2.</w:t>
      </w:r>
    </w:p>
    <w:p w14:paraId="276260AC" w14:textId="77777777" w:rsidR="000C70BA" w:rsidRDefault="000C70BA" w:rsidP="000C70BA">
      <w:pPr>
        <w:pStyle w:val="B1"/>
      </w:pPr>
      <w:r>
        <w:t>-</w:t>
      </w:r>
      <w:r>
        <w:tab/>
      </w:r>
      <w:r w:rsidRPr="000573F5">
        <w:t>UE States at the end of the preamble</w:t>
      </w:r>
      <w:r>
        <w:t>:</w:t>
      </w:r>
    </w:p>
    <w:p w14:paraId="04235EFC" w14:textId="77777777" w:rsidR="000C70BA" w:rsidRDefault="000C70BA" w:rsidP="000C70BA">
      <w:pPr>
        <w:pStyle w:val="B1"/>
        <w:ind w:left="852"/>
      </w:pPr>
      <w:r>
        <w:t>-</w:t>
      </w:r>
      <w:r>
        <w:tab/>
        <w:t>The UE is in RRC_IDLE state.</w:t>
      </w:r>
    </w:p>
    <w:p w14:paraId="5BFF9B5F" w14:textId="77777777" w:rsidR="000C70BA" w:rsidRDefault="000C70BA" w:rsidP="000C70BA">
      <w:pPr>
        <w:pStyle w:val="B1"/>
        <w:ind w:left="852"/>
      </w:pPr>
      <w:r>
        <w:t>-</w:t>
      </w:r>
      <w:r>
        <w:tab/>
        <w:t>The client is registered for MCVideo.</w:t>
      </w:r>
    </w:p>
    <w:p w14:paraId="77F883B2" w14:textId="77777777" w:rsidR="000C70BA" w:rsidRDefault="000C70BA" w:rsidP="000C70BA">
      <w:pPr>
        <w:pStyle w:val="H6"/>
      </w:pPr>
      <w:r>
        <w:t>6.1.1.2.3.2</w:t>
      </w:r>
      <w:r>
        <w:tab/>
        <w:t>Test procedure sequence</w:t>
      </w:r>
    </w:p>
    <w:p w14:paraId="13E12AFE" w14:textId="77777777" w:rsidR="000C70BA" w:rsidRDefault="000C70BA" w:rsidP="000C70BA">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Default="000C70BA" w:rsidP="002E3FCC">
            <w:pPr>
              <w:pStyle w:val="TAH"/>
            </w:pPr>
            <w:r>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Default="000C70BA" w:rsidP="002E3FCC">
            <w:pPr>
              <w:pStyle w:val="TAH"/>
            </w:pPr>
            <w:r>
              <w:t>Verdict</w:t>
            </w:r>
          </w:p>
        </w:tc>
      </w:tr>
      <w:tr w:rsidR="000C70BA"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Default="000C70BA" w:rsidP="002E3FCC">
            <w:pPr>
              <w:pStyle w:val="TAH"/>
            </w:pPr>
          </w:p>
        </w:tc>
      </w:tr>
      <w:tr w:rsidR="000C70BA"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Default="000C70BA" w:rsidP="002E3FCC">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Default="000C70BA" w:rsidP="002E3FCC">
            <w:pPr>
              <w:pStyle w:val="TAC"/>
            </w:pPr>
            <w:r>
              <w:t>P</w:t>
            </w:r>
          </w:p>
        </w:tc>
      </w:tr>
      <w:tr w:rsidR="000C70BA"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Default="000C70BA" w:rsidP="002E3FCC">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Default="000C70BA" w:rsidP="002E3FCC">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Default="000C70BA" w:rsidP="002E3FCC">
            <w:pPr>
              <w:pStyle w:val="TAC"/>
            </w:pPr>
            <w:r>
              <w:t>-</w:t>
            </w:r>
          </w:p>
        </w:tc>
      </w:tr>
      <w:tr w:rsidR="000C70BA"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Default="000C70BA" w:rsidP="002E3FCC">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Default="000C70BA" w:rsidP="002E3FCC">
            <w:pPr>
              <w:pStyle w:val="TAC"/>
            </w:pPr>
            <w:r>
              <w:t>P</w:t>
            </w:r>
          </w:p>
        </w:tc>
      </w:tr>
      <w:tr w:rsidR="000C70BA"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Default="000C70BA" w:rsidP="002E3FCC">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Default="000C70BA" w:rsidP="002E3FCC">
            <w:pPr>
              <w:pStyle w:val="TAC"/>
            </w:pPr>
            <w:r>
              <w:t>-</w:t>
            </w:r>
          </w:p>
        </w:tc>
      </w:tr>
      <w:tr w:rsidR="000C70BA"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Default="000C70BA" w:rsidP="002E3FCC">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Default="000C70BA" w:rsidP="002E3FCC">
            <w:pPr>
              <w:pStyle w:val="TAL"/>
            </w:pPr>
            <w:r>
              <w:t>Check: Does the UE (MCVideo client) provide receive media success notification to the user?</w:t>
            </w:r>
          </w:p>
          <w:p w14:paraId="347F65E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Default="000C70BA" w:rsidP="002E3FCC">
            <w:pPr>
              <w:pStyle w:val="TAC"/>
            </w:pPr>
            <w:r>
              <w:t>P</w:t>
            </w:r>
          </w:p>
        </w:tc>
      </w:tr>
      <w:tr w:rsidR="000C70BA"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Default="000C70BA" w:rsidP="002E3FCC">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Default="000C70BA" w:rsidP="002E3FCC">
            <w:pPr>
              <w:pStyle w:val="TAC"/>
            </w:pPr>
            <w:r>
              <w:t>P</w:t>
            </w:r>
          </w:p>
        </w:tc>
      </w:tr>
      <w:tr w:rsidR="000C70BA"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Default="000C70BA" w:rsidP="002E3FCC">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Default="000C70BA" w:rsidP="002E3FCC">
            <w:pPr>
              <w:pStyle w:val="TAC"/>
            </w:pPr>
            <w:r>
              <w:t>P</w:t>
            </w:r>
          </w:p>
        </w:tc>
      </w:tr>
      <w:tr w:rsidR="000C70BA"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Default="000C70BA" w:rsidP="002E3FCC">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Default="000C70BA" w:rsidP="002E3FCC">
            <w:pPr>
              <w:pStyle w:val="TAC"/>
            </w:pPr>
            <w:r>
              <w:t>-</w:t>
            </w:r>
          </w:p>
        </w:tc>
      </w:tr>
      <w:tr w:rsidR="000C70BA"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Default="000C70BA" w:rsidP="002E3FCC">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Default="000C70BA" w:rsidP="002E3FCC">
            <w:pPr>
              <w:pStyle w:val="TAC"/>
            </w:pPr>
            <w:r>
              <w:t>P</w:t>
            </w:r>
          </w:p>
        </w:tc>
      </w:tr>
      <w:tr w:rsidR="000C70BA"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Default="000C70BA" w:rsidP="002E3FCC">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Default="000C70BA" w:rsidP="002E3FCC">
            <w:pPr>
              <w:pStyle w:val="TAC"/>
            </w:pPr>
            <w:r>
              <w:t>-</w:t>
            </w:r>
          </w:p>
        </w:tc>
      </w:tr>
      <w:tr w:rsidR="000C70BA"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Default="000C70BA" w:rsidP="002E3FCC">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Default="000C70BA" w:rsidP="002E3FCC">
            <w:pPr>
              <w:pStyle w:val="TAL"/>
            </w:pPr>
            <w:r>
              <w:t>Check: Does the UE (MCVideo client) provide receive media success notification to the user?</w:t>
            </w:r>
          </w:p>
          <w:p w14:paraId="42315E5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Default="000C70BA" w:rsidP="002E3FCC">
            <w:pPr>
              <w:pStyle w:val="TAC"/>
              <w:rPr>
                <w:rFonts w:cs="Arial"/>
                <w:szCs w:val="18"/>
              </w:rPr>
            </w:pPr>
            <w:r>
              <w:t>P</w:t>
            </w:r>
          </w:p>
        </w:tc>
      </w:tr>
      <w:tr w:rsidR="000C70BA"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Default="000C70BA" w:rsidP="002E3FCC">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Default="000C70BA" w:rsidP="002E3FCC">
            <w:pPr>
              <w:pStyle w:val="TAC"/>
            </w:pPr>
            <w:r>
              <w:t>P</w:t>
            </w:r>
          </w:p>
        </w:tc>
      </w:tr>
      <w:tr w:rsidR="000C70BA"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Default="000C70BA" w:rsidP="002E3FCC">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Default="000C70BA" w:rsidP="002E3FCC">
            <w:pPr>
              <w:pStyle w:val="TAC"/>
            </w:pPr>
            <w:r>
              <w:t>P</w:t>
            </w:r>
          </w:p>
        </w:tc>
      </w:tr>
      <w:tr w:rsidR="000C70BA"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Default="000C70BA" w:rsidP="002E3FCC">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Default="000C70BA" w:rsidP="002E3FCC">
            <w:pPr>
              <w:pStyle w:val="TAC"/>
            </w:pPr>
            <w:r>
              <w:t>-</w:t>
            </w:r>
          </w:p>
        </w:tc>
      </w:tr>
      <w:tr w:rsidR="000C70BA"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Default="000C70BA" w:rsidP="002E3FCC">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Default="000C70BA" w:rsidP="002E3FCC">
            <w:pPr>
              <w:pStyle w:val="TAC"/>
            </w:pPr>
            <w:r>
              <w:t>P</w:t>
            </w:r>
          </w:p>
        </w:tc>
      </w:tr>
      <w:tr w:rsidR="000C70BA"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Default="000C70BA" w:rsidP="002E3FCC">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Default="000C70BA" w:rsidP="002E3FCC">
            <w:pPr>
              <w:pStyle w:val="TAC"/>
            </w:pPr>
            <w:r>
              <w:t>-</w:t>
            </w:r>
          </w:p>
        </w:tc>
      </w:tr>
      <w:tr w:rsidR="000C70BA"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Default="000C70BA" w:rsidP="002E3FCC">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Default="000C70BA" w:rsidP="002E3FCC">
            <w:pPr>
              <w:pStyle w:val="TAL"/>
            </w:pPr>
            <w:r>
              <w:t>Check: Does the UE (MCVideo client) provide receive media success notification to the user?</w:t>
            </w:r>
          </w:p>
          <w:p w14:paraId="5B85DCF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Default="000C70BA" w:rsidP="002E3FCC">
            <w:pPr>
              <w:pStyle w:val="TAC"/>
            </w:pPr>
            <w:r>
              <w:t>P</w:t>
            </w:r>
          </w:p>
        </w:tc>
      </w:tr>
      <w:tr w:rsidR="000C70BA"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Default="000C70BA" w:rsidP="002E3FCC">
            <w:pPr>
              <w:pStyle w:val="TAC"/>
            </w:pPr>
            <w:r>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Default="000C70BA" w:rsidP="002E3FCC">
            <w:pPr>
              <w:pStyle w:val="TAC"/>
            </w:pPr>
            <w:r>
              <w:t>P</w:t>
            </w:r>
          </w:p>
        </w:tc>
      </w:tr>
      <w:tr w:rsidR="000C70BA"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Default="000C70BA" w:rsidP="002E3FCC">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Default="000C70BA" w:rsidP="002E3FCC">
            <w:pPr>
              <w:pStyle w:val="TAC"/>
            </w:pPr>
            <w:r>
              <w:t>P</w:t>
            </w:r>
          </w:p>
        </w:tc>
      </w:tr>
      <w:tr w:rsidR="000C70BA"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Default="000C70BA" w:rsidP="002E3FCC">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Default="000C70BA" w:rsidP="002E3FCC">
            <w:pPr>
              <w:pStyle w:val="TAC"/>
            </w:pPr>
            <w:r>
              <w:t>-</w:t>
            </w:r>
          </w:p>
        </w:tc>
      </w:tr>
      <w:tr w:rsidR="000C70BA"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Default="000C70BA" w:rsidP="002E3FCC">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Default="000C70BA" w:rsidP="002E3FCC">
            <w:pPr>
              <w:pStyle w:val="TAC"/>
            </w:pPr>
            <w:r>
              <w:t>P</w:t>
            </w:r>
          </w:p>
        </w:tc>
      </w:tr>
      <w:tr w:rsidR="000C70BA"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Default="000C70BA" w:rsidP="002E3FCC">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Default="000C70BA" w:rsidP="002E3FCC">
            <w:pPr>
              <w:pStyle w:val="TAC"/>
            </w:pPr>
            <w:r>
              <w:t>-</w:t>
            </w:r>
          </w:p>
        </w:tc>
      </w:tr>
      <w:tr w:rsidR="000C70BA"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Default="000C70BA" w:rsidP="002E3FCC">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Default="000C70BA" w:rsidP="002E3FCC">
            <w:pPr>
              <w:pStyle w:val="TAL"/>
            </w:pPr>
            <w:r>
              <w:t>Check: Does the UE (MCVideo client) provide receive media success notification to the user?</w:t>
            </w:r>
          </w:p>
          <w:p w14:paraId="3DB9714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Default="000C70BA" w:rsidP="002E3FCC">
            <w:pPr>
              <w:pStyle w:val="TAC"/>
            </w:pPr>
            <w:r>
              <w:t>P</w:t>
            </w:r>
          </w:p>
        </w:tc>
      </w:tr>
      <w:tr w:rsidR="000C70BA"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Default="000C70BA" w:rsidP="002E3FCC">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Default="000C70BA" w:rsidP="002E3FCC">
            <w:pPr>
              <w:pStyle w:val="TAC"/>
            </w:pPr>
            <w:r>
              <w:t>P</w:t>
            </w:r>
          </w:p>
        </w:tc>
      </w:tr>
      <w:tr w:rsidR="000C70BA"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Default="000C70BA" w:rsidP="002E3FCC">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Default="000C70BA" w:rsidP="002E3FCC">
            <w:pPr>
              <w:pStyle w:val="TAC"/>
            </w:pPr>
            <w:r>
              <w:t>P</w:t>
            </w:r>
          </w:p>
        </w:tc>
      </w:tr>
      <w:tr w:rsidR="000C70BA"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Default="000C70BA" w:rsidP="002E3FCC">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Default="000C70BA" w:rsidP="002E3FCC">
            <w:pPr>
              <w:pStyle w:val="TAC"/>
            </w:pPr>
            <w:r>
              <w:t>-</w:t>
            </w:r>
          </w:p>
        </w:tc>
      </w:tr>
      <w:tr w:rsidR="000C70BA"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Default="000C70BA" w:rsidP="002E3FCC">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Default="000C70BA" w:rsidP="002E3FCC">
            <w:pPr>
              <w:pStyle w:val="TAC"/>
            </w:pPr>
            <w:r>
              <w:t>P</w:t>
            </w:r>
          </w:p>
        </w:tc>
      </w:tr>
      <w:tr w:rsidR="000C70BA"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Default="000C70BA" w:rsidP="002E3FCC">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Default="000C70BA" w:rsidP="002E3FCC">
            <w:pPr>
              <w:pStyle w:val="TAC"/>
            </w:pPr>
            <w:r>
              <w:t>-</w:t>
            </w:r>
          </w:p>
        </w:tc>
      </w:tr>
      <w:tr w:rsidR="000C70BA"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Default="000C70BA" w:rsidP="002E3FCC">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Default="000C70BA" w:rsidP="002E3FCC">
            <w:pPr>
              <w:pStyle w:val="TAL"/>
            </w:pPr>
            <w:r>
              <w:t>Check: Does the UE (MCVideo client) provide receive media success notification to the user?</w:t>
            </w:r>
          </w:p>
          <w:p w14:paraId="4EAD7D7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Default="000C70BA" w:rsidP="002E3FCC">
            <w:pPr>
              <w:pStyle w:val="TAC"/>
            </w:pPr>
            <w:r>
              <w:t>P</w:t>
            </w:r>
          </w:p>
        </w:tc>
      </w:tr>
      <w:tr w:rsidR="000C70BA"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Default="000C70BA" w:rsidP="002E3FCC">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Default="000C70BA" w:rsidP="002E3FCC">
            <w:pPr>
              <w:pStyle w:val="TAL"/>
            </w:pPr>
            <w:r>
              <w:t>Make the UE (MCVideo client) request end of reception.</w:t>
            </w:r>
          </w:p>
          <w:p w14:paraId="0E8705D7"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Default="000C70BA" w:rsidP="002E3FCC">
            <w:pPr>
              <w:pStyle w:val="TAC"/>
            </w:pPr>
            <w:r>
              <w:t>-</w:t>
            </w:r>
          </w:p>
        </w:tc>
      </w:tr>
      <w:tr w:rsidR="000C70BA"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Default="000C70BA" w:rsidP="002E3FCC">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Default="000C70BA" w:rsidP="002E3FCC">
            <w:pPr>
              <w:pStyle w:val="TAC"/>
            </w:pPr>
            <w:r>
              <w:t>P</w:t>
            </w:r>
          </w:p>
        </w:tc>
      </w:tr>
      <w:tr w:rsidR="000C70BA"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Default="000C70BA" w:rsidP="002E3FCC">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Default="000C70BA" w:rsidP="002E3FCC">
            <w:pPr>
              <w:pStyle w:val="TAC"/>
            </w:pPr>
            <w:r>
              <w:t>-</w:t>
            </w:r>
          </w:p>
        </w:tc>
      </w:tr>
      <w:tr w:rsidR="000C70BA"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Default="000C70BA" w:rsidP="002E3FCC">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Default="000C70BA" w:rsidP="002E3FCC">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Default="000C70BA" w:rsidP="002E3FCC">
            <w:pPr>
              <w:pStyle w:val="TAC"/>
            </w:pPr>
            <w:r>
              <w:t>P</w:t>
            </w:r>
          </w:p>
        </w:tc>
      </w:tr>
      <w:tr w:rsidR="000C70BA"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Default="000C70BA" w:rsidP="002E3FCC">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Default="000C70BA" w:rsidP="002E3FCC">
            <w:pPr>
              <w:pStyle w:val="TAC"/>
            </w:pPr>
            <w:r>
              <w:t>-</w:t>
            </w:r>
          </w:p>
        </w:tc>
      </w:tr>
      <w:tr w:rsidR="000C70BA"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Default="000C70BA" w:rsidP="002E3FCC">
            <w:pPr>
              <w:pStyle w:val="TAN"/>
            </w:pPr>
            <w:r>
              <w:t>NOTE: This is expected to be done via a suitable implementation dependent MMI.</w:t>
            </w:r>
          </w:p>
        </w:tc>
      </w:tr>
    </w:tbl>
    <w:p w14:paraId="04F71177" w14:textId="77777777" w:rsidR="000C70BA" w:rsidRDefault="000C70BA" w:rsidP="000C70BA"/>
    <w:p w14:paraId="1565AE71" w14:textId="77777777" w:rsidR="000C70BA" w:rsidRDefault="000C70BA" w:rsidP="000C70BA">
      <w:pPr>
        <w:pStyle w:val="H6"/>
      </w:pPr>
      <w:r>
        <w:t>6.1.1.2.3.3</w:t>
      </w:r>
      <w:r>
        <w:tab/>
        <w:t xml:space="preserve">Specific message contents </w:t>
      </w:r>
    </w:p>
    <w:p w14:paraId="78E1DEF8" w14:textId="0BD9B58F" w:rsidR="000C70BA" w:rsidRDefault="000C70BA" w:rsidP="000C70BA">
      <w:pPr>
        <w:pStyle w:val="TH"/>
      </w:pPr>
      <w:r>
        <w:t xml:space="preserve">Table 6.1.1.2.3.3-1: SIP INVITE from the SS (Step 1,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Default="000C70BA" w:rsidP="002E3FCC">
            <w:pPr>
              <w:pStyle w:val="TAL"/>
            </w:pPr>
            <w:r>
              <w:t xml:space="preserve">Derivation Path: TS </w:t>
            </w:r>
            <w:r w:rsidR="00960759">
              <w:t>37.579</w:t>
            </w:r>
            <w:r>
              <w:t>-1 [2], Table 5.5.2.5.2-1</w:t>
            </w:r>
          </w:p>
        </w:tc>
      </w:tr>
      <w:tr w:rsidR="000C70BA"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Default="000C70BA" w:rsidP="002E3FCC">
            <w:pPr>
              <w:pStyle w:val="TAH"/>
            </w:pPr>
            <w:r>
              <w:t>Condition</w:t>
            </w:r>
          </w:p>
        </w:tc>
      </w:tr>
      <w:tr w:rsidR="000C70BA"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Default="000C70BA" w:rsidP="002E3FCC">
            <w:pPr>
              <w:pStyle w:val="TAL"/>
            </w:pPr>
          </w:p>
        </w:tc>
      </w:tr>
      <w:tr w:rsidR="000C70BA"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Default="000C70BA" w:rsidP="002E3FCC">
            <w:pPr>
              <w:pStyle w:val="TAL"/>
            </w:pPr>
          </w:p>
        </w:tc>
      </w:tr>
      <w:tr w:rsidR="000C70BA"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Default="000C70BA" w:rsidP="002E3FCC">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Default="000C70BA" w:rsidP="002E3FCC">
            <w:pPr>
              <w:pStyle w:val="TAL"/>
            </w:pPr>
          </w:p>
        </w:tc>
      </w:tr>
      <w:tr w:rsidR="000C70BA"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Default="000C70BA" w:rsidP="002E3FCC">
            <w:pPr>
              <w:pStyle w:val="TAL"/>
            </w:pPr>
          </w:p>
        </w:tc>
      </w:tr>
      <w:tr w:rsidR="000C70BA"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Default="000C70BA" w:rsidP="002E3FCC">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Default="000C70BA" w:rsidP="002E3FCC">
            <w:pPr>
              <w:pStyle w:val="TAL"/>
            </w:pPr>
          </w:p>
        </w:tc>
      </w:tr>
    </w:tbl>
    <w:p w14:paraId="19513586" w14:textId="77777777" w:rsidR="000C70BA" w:rsidRDefault="000C70BA" w:rsidP="000C70BA"/>
    <w:p w14:paraId="5B7F1CEF" w14:textId="77777777" w:rsidR="000C70BA" w:rsidRDefault="000C70BA" w:rsidP="000C70BA">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Default="000C70BA" w:rsidP="002E3FCC">
            <w:pPr>
              <w:pStyle w:val="TAL"/>
            </w:pPr>
            <w:r>
              <w:t xml:space="preserve">Derivation Path: TS </w:t>
            </w:r>
            <w:r w:rsidR="00960759">
              <w:t>37.579</w:t>
            </w:r>
            <w:r>
              <w:t>-1 [2], Table 5.5.3.1.2-2, condition INITIAL_SDP_OFFER</w:t>
            </w:r>
          </w:p>
        </w:tc>
      </w:tr>
    </w:tbl>
    <w:p w14:paraId="317A5EEA" w14:textId="77777777" w:rsidR="000C70BA" w:rsidRDefault="000C70BA" w:rsidP="000C70BA"/>
    <w:p w14:paraId="3E97F9C5" w14:textId="77777777" w:rsidR="000C70BA" w:rsidRDefault="000C70BA" w:rsidP="000C70BA">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73599962" w14:textId="77777777" w:rsidR="000C70BA" w:rsidRDefault="000C70BA" w:rsidP="000C70BA">
      <w:pPr>
        <w:rPr>
          <w:color w:val="000000"/>
        </w:rPr>
      </w:pPr>
    </w:p>
    <w:p w14:paraId="4F5E4135" w14:textId="3FA05715" w:rsidR="000C70BA" w:rsidRDefault="000C70BA" w:rsidP="000C70BA">
      <w:pPr>
        <w:pStyle w:val="TH"/>
      </w:pPr>
      <w:bookmarkStart w:id="347" w:name="_Hlk97907364"/>
      <w:r>
        <w:t xml:space="preserve">Table 6.1.1.2.3.3-3: SIP 200 (OK) from the UE (Steps 1, 10, 19, 28, 37, Table 6.1.1.2.3.2-1;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Default="000C70BA" w:rsidP="002E3FCC">
            <w:pPr>
              <w:pStyle w:val="TAL"/>
            </w:pPr>
            <w:r>
              <w:t xml:space="preserve">Derivation Path: TS </w:t>
            </w:r>
            <w:r w:rsidR="00960759">
              <w:t>37.579</w:t>
            </w:r>
            <w:r>
              <w:t>-1 [2], Table 5.5.2.17.1.1-1, condition INVITE-RSP, GROUP-CALL</w:t>
            </w:r>
          </w:p>
        </w:tc>
      </w:tr>
      <w:tr w:rsidR="000C70BA"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Default="000C70BA" w:rsidP="002E3FCC">
            <w:pPr>
              <w:pStyle w:val="TAH"/>
            </w:pPr>
            <w:r>
              <w:t>Condition</w:t>
            </w:r>
          </w:p>
        </w:tc>
      </w:tr>
      <w:tr w:rsidR="000C70BA"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06FE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Default="000C70BA" w:rsidP="002E3FCC">
            <w:pPr>
              <w:pStyle w:val="TAL"/>
            </w:pPr>
          </w:p>
        </w:tc>
      </w:tr>
      <w:tr w:rsidR="000C70BA" w14:paraId="6794DCE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DBC2565"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5F377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844BA7E"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FB335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233AD5" w14:textId="77777777" w:rsidR="000C70BA" w:rsidRDefault="000C70BA" w:rsidP="002E3FCC">
            <w:pPr>
              <w:pStyle w:val="TAL"/>
            </w:pPr>
          </w:p>
        </w:tc>
      </w:tr>
      <w:tr w:rsidR="000C70BA" w14:paraId="327A987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EBC730"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4454F88" w14:textId="77777777" w:rsidR="000C70BA" w:rsidRDefault="000C70BA" w:rsidP="002E3FCC">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208FF1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2F7B7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030BE" w14:textId="77777777" w:rsidR="000C70BA" w:rsidRDefault="000C70BA" w:rsidP="002E3FCC">
            <w:pPr>
              <w:pStyle w:val="TAL"/>
            </w:pPr>
          </w:p>
        </w:tc>
      </w:tr>
      <w:tr w:rsidR="000C70BA" w14:paraId="6DA09C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37732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49974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3D5F26"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57825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407A4C" w14:textId="77777777" w:rsidR="000C70BA" w:rsidRDefault="000C70BA" w:rsidP="002E3FCC">
            <w:pPr>
              <w:pStyle w:val="TAL"/>
            </w:pPr>
          </w:p>
        </w:tc>
      </w:tr>
      <w:tr w:rsidR="000C70BA" w14:paraId="1821E8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94AA77"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5C6694" w14:textId="77777777" w:rsidR="000C70BA" w:rsidRDefault="000C70BA" w:rsidP="002E3FCC">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AD8235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CFB57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71644F" w14:textId="77777777" w:rsidR="000C70BA" w:rsidRDefault="000C70BA" w:rsidP="002E3FCC">
            <w:pPr>
              <w:pStyle w:val="TAL"/>
            </w:pPr>
          </w:p>
        </w:tc>
      </w:tr>
      <w:bookmarkEnd w:id="347"/>
    </w:tbl>
    <w:p w14:paraId="67E1E42C" w14:textId="77777777" w:rsidR="000C70BA" w:rsidRDefault="000C70BA" w:rsidP="000C70BA">
      <w:pPr>
        <w:rPr>
          <w:color w:val="000000"/>
        </w:rPr>
      </w:pPr>
    </w:p>
    <w:p w14:paraId="5FFB4C1E" w14:textId="77777777" w:rsidR="000C70BA" w:rsidRDefault="000C70BA" w:rsidP="000C70BA">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Default="000C70BA" w:rsidP="002E3FCC">
            <w:pPr>
              <w:pStyle w:val="TAL"/>
            </w:pPr>
            <w:r>
              <w:t xml:space="preserve">Derivation Path: TS </w:t>
            </w:r>
            <w:r w:rsidR="00960759">
              <w:t>37.579</w:t>
            </w:r>
            <w:r>
              <w:t>-1 [2], Table 5.5.3.1.1-2, condition SDP_ANSWER</w:t>
            </w:r>
          </w:p>
        </w:tc>
      </w:tr>
    </w:tbl>
    <w:p w14:paraId="0A95C1C2" w14:textId="77777777" w:rsidR="000C70BA" w:rsidRDefault="000C70BA" w:rsidP="000C70BA"/>
    <w:p w14:paraId="2E36DFF5" w14:textId="77777777" w:rsidR="000C70BA" w:rsidRDefault="000C70BA" w:rsidP="000C70BA">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8656D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A3A817D" w14:textId="57322DB7"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9BDC242" w14:textId="77777777" w:rsidR="000C70BA" w:rsidRDefault="000C70BA" w:rsidP="000C70BA"/>
    <w:p w14:paraId="1FD21D25" w14:textId="09AB4838" w:rsidR="000C70BA" w:rsidRDefault="000C70BA" w:rsidP="000C70BA">
      <w:pPr>
        <w:pStyle w:val="TH"/>
      </w:pPr>
      <w:r>
        <w:t xml:space="preserve">Table 6.1.1.2.3.3-4: SIP INVITE from the SS (Step 10,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Default="000C70BA" w:rsidP="002E3FCC">
            <w:pPr>
              <w:pStyle w:val="TAL"/>
            </w:pPr>
            <w:r>
              <w:t xml:space="preserve">Derivation Path: TS </w:t>
            </w:r>
            <w:r w:rsidR="00960759">
              <w:t>37.579</w:t>
            </w:r>
            <w:r>
              <w:t>-1 [2], Table 5.5.2.5.2-1, condition re_INVITE</w:t>
            </w:r>
          </w:p>
        </w:tc>
      </w:tr>
      <w:tr w:rsidR="000C70BA"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Default="000C70BA" w:rsidP="002E3FCC">
            <w:pPr>
              <w:pStyle w:val="TAH"/>
            </w:pPr>
            <w:r>
              <w:t>Condition</w:t>
            </w:r>
          </w:p>
        </w:tc>
      </w:tr>
      <w:tr w:rsidR="000C70BA"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Default="000C70BA" w:rsidP="002E3FCC">
            <w:pPr>
              <w:pStyle w:val="TAL"/>
            </w:pPr>
          </w:p>
        </w:tc>
      </w:tr>
      <w:tr w:rsidR="000C70BA"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Default="000C70BA" w:rsidP="002E3FCC">
            <w:pPr>
              <w:pStyle w:val="TAL"/>
            </w:pPr>
          </w:p>
        </w:tc>
      </w:tr>
      <w:tr w:rsidR="000C70BA"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Default="000C70BA" w:rsidP="002E3FCC">
            <w:pPr>
              <w:pStyle w:val="TAL"/>
            </w:pPr>
          </w:p>
        </w:tc>
      </w:tr>
      <w:tr w:rsidR="000C70BA"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Default="000C70BA" w:rsidP="002E3FCC">
            <w:pPr>
              <w:pStyle w:val="TAL"/>
            </w:pPr>
          </w:p>
        </w:tc>
      </w:tr>
      <w:tr w:rsidR="000C70BA"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Default="000C70BA" w:rsidP="002E3FCC">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Default="000C70BA" w:rsidP="002E3FCC">
            <w:pPr>
              <w:pStyle w:val="TAL"/>
            </w:pPr>
          </w:p>
        </w:tc>
      </w:tr>
    </w:tbl>
    <w:p w14:paraId="735FC6CB" w14:textId="77777777" w:rsidR="000C70BA" w:rsidRDefault="000C70BA" w:rsidP="000C70BA">
      <w:bookmarkStart w:id="348" w:name="_Hlk98252472"/>
    </w:p>
    <w:p w14:paraId="3C5A4AE3" w14:textId="77777777" w:rsidR="000C70BA" w:rsidRDefault="000C70BA" w:rsidP="000C70BA">
      <w:pPr>
        <w:pStyle w:val="TH"/>
      </w:pPr>
      <w:bookmarkStart w:id="349" w:name="_Hlk97908350"/>
      <w:bookmarkEnd w:id="348"/>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Default="000C70BA" w:rsidP="002E3FCC">
            <w:pPr>
              <w:pStyle w:val="TAL"/>
            </w:pPr>
            <w:r>
              <w:t xml:space="preserve">Derivation Path: TS </w:t>
            </w:r>
            <w:r w:rsidR="00960759">
              <w:t>37.579</w:t>
            </w:r>
            <w:r>
              <w:t>-1 [2], Table 5.5.3.1.2-2, condition SDP_OFFER</w:t>
            </w:r>
          </w:p>
        </w:tc>
      </w:tr>
    </w:tbl>
    <w:p w14:paraId="6721B085" w14:textId="77777777" w:rsidR="000C70BA" w:rsidRDefault="000C70BA" w:rsidP="000C70BA"/>
    <w:p w14:paraId="127DCA11" w14:textId="77777777" w:rsidR="000C70BA" w:rsidRDefault="000C70BA" w:rsidP="000C70BA">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 EMERGENCY-CALL</w:t>
            </w:r>
          </w:p>
        </w:tc>
      </w:tr>
      <w:bookmarkEnd w:id="349"/>
    </w:tbl>
    <w:p w14:paraId="27B7F4D8" w14:textId="77777777" w:rsidR="000C70BA" w:rsidRDefault="000C70BA" w:rsidP="000C70BA">
      <w:pPr>
        <w:rPr>
          <w:color w:val="000000"/>
        </w:rPr>
      </w:pPr>
    </w:p>
    <w:p w14:paraId="5738D08B" w14:textId="77777777" w:rsidR="000C70BA" w:rsidRDefault="000C70BA" w:rsidP="000C70BA">
      <w:pPr>
        <w:pStyle w:val="TH"/>
      </w:pPr>
      <w:r>
        <w:t>Table 6.1.1.2.3.3-5..9: Void</w:t>
      </w:r>
    </w:p>
    <w:p w14:paraId="39A548AD" w14:textId="153FFDB4" w:rsidR="000C70BA" w:rsidRDefault="000C70BA" w:rsidP="000C70BA">
      <w:pPr>
        <w:pStyle w:val="TH"/>
      </w:pPr>
      <w:r>
        <w:t xml:space="preserve">Table 6.1.1.2.3.3-9A: Media Transmission Notification from the SS (Step 14,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F1FDF43" w14:textId="77777777" w:rsidR="000C70BA" w:rsidRDefault="000C70BA" w:rsidP="000C70BA"/>
    <w:p w14:paraId="44C4E5D5" w14:textId="77777777" w:rsidR="000C70BA" w:rsidRDefault="000C70BA" w:rsidP="000C70BA">
      <w:pPr>
        <w:pStyle w:val="TH"/>
      </w:pPr>
      <w:r>
        <w:t>Table 6.1.1.2.3.3-9B..10: Void</w:t>
      </w:r>
    </w:p>
    <w:p w14:paraId="50B1E3B6" w14:textId="6CDE3882" w:rsidR="000C70BA" w:rsidRDefault="000C70BA" w:rsidP="000C70BA">
      <w:pPr>
        <w:pStyle w:val="TH"/>
      </w:pPr>
      <w:r>
        <w:t xml:space="preserve">Table 6.1.1.2.3.3-10A: Media Reception End Request from the SS (Step 18A,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Default="000C70BA" w:rsidP="002E3FCC">
            <w:pPr>
              <w:pStyle w:val="TAL"/>
            </w:pPr>
            <w:r>
              <w:t xml:space="preserve">Derivation Path: TS </w:t>
            </w:r>
            <w:r w:rsidR="00960759">
              <w:t>37.579</w:t>
            </w:r>
            <w:r>
              <w:t>-1 [2], Table 5.5.11.3.3-1, condition DOWNLINK, EMERGENCY-CALL</w:t>
            </w:r>
          </w:p>
        </w:tc>
      </w:tr>
    </w:tbl>
    <w:p w14:paraId="5389689C" w14:textId="77777777" w:rsidR="000C70BA" w:rsidRDefault="000C70BA" w:rsidP="000C70BA">
      <w:pPr>
        <w:rPr>
          <w:color w:val="000000"/>
        </w:rPr>
      </w:pPr>
    </w:p>
    <w:p w14:paraId="597F0E59" w14:textId="3BD717A1" w:rsidR="000C70BA" w:rsidRDefault="000C70BA" w:rsidP="000C70BA">
      <w:pPr>
        <w:pStyle w:val="TH"/>
      </w:pPr>
      <w:r>
        <w:t xml:space="preserve">Table 6.1.1.2.3.3-10B: Transmission Idle from the SS (Step 18A,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Default="000C70BA" w:rsidP="002E3FCC">
            <w:pPr>
              <w:pStyle w:val="TAL"/>
            </w:pPr>
            <w:r>
              <w:t xml:space="preserve">Derivation Path: TS </w:t>
            </w:r>
            <w:r w:rsidR="00960759">
              <w:t>37.579</w:t>
            </w:r>
            <w:r>
              <w:t>-1 [2], Table 5.5.11.2.16-1, condition EMERGENCY-CALL</w:t>
            </w:r>
          </w:p>
        </w:tc>
      </w:tr>
    </w:tbl>
    <w:p w14:paraId="0EB12046" w14:textId="77777777" w:rsidR="000C70BA" w:rsidRDefault="000C70BA" w:rsidP="000C70BA">
      <w:pPr>
        <w:rPr>
          <w:color w:val="000000"/>
        </w:rPr>
      </w:pPr>
    </w:p>
    <w:p w14:paraId="3C2FDCD2" w14:textId="17009C0D" w:rsidR="000C70BA" w:rsidRDefault="000C70BA" w:rsidP="000C70BA">
      <w:pPr>
        <w:pStyle w:val="TH"/>
      </w:pPr>
      <w:r>
        <w:t xml:space="preserve">Table 6.1.1.2.3.3-11: SIP INVITE from the SS (Step 19,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Default="000C70BA" w:rsidP="002E3FCC">
            <w:pPr>
              <w:pStyle w:val="TAL"/>
            </w:pPr>
            <w:r>
              <w:t xml:space="preserve">Derivation Path: TS </w:t>
            </w:r>
            <w:r w:rsidR="00960759">
              <w:t>37.579</w:t>
            </w:r>
            <w:r>
              <w:t>-1 [2], Table 5.5.2.5.2-1, condition re_INVITE</w:t>
            </w:r>
          </w:p>
        </w:tc>
      </w:tr>
      <w:tr w:rsidR="000C70BA"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Default="000C70BA" w:rsidP="002E3FCC">
            <w:pPr>
              <w:pStyle w:val="TAH"/>
            </w:pPr>
            <w:r>
              <w:t>Condition</w:t>
            </w:r>
          </w:p>
        </w:tc>
      </w:tr>
      <w:tr w:rsidR="000C70BA"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Default="000C70BA" w:rsidP="002E3FCC">
            <w:pPr>
              <w:pStyle w:val="TAL"/>
            </w:pPr>
          </w:p>
        </w:tc>
      </w:tr>
      <w:tr w:rsidR="000C70BA"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Default="000C70BA" w:rsidP="002E3FCC">
            <w:pPr>
              <w:pStyle w:val="TAL"/>
            </w:pPr>
          </w:p>
        </w:tc>
      </w:tr>
      <w:tr w:rsidR="000C70BA"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Default="000C70BA" w:rsidP="002E3FCC">
            <w:pPr>
              <w:pStyle w:val="TAL"/>
            </w:pPr>
          </w:p>
        </w:tc>
      </w:tr>
      <w:tr w:rsidR="000C70BA"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Default="000C70BA" w:rsidP="002E3FCC">
            <w:pPr>
              <w:pStyle w:val="TAL"/>
            </w:pPr>
          </w:p>
        </w:tc>
      </w:tr>
      <w:tr w:rsidR="000C70BA"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Default="000C70BA" w:rsidP="002E3FCC">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Default="000C70BA" w:rsidP="002E3FCC">
            <w:pPr>
              <w:pStyle w:val="TAL"/>
            </w:pPr>
          </w:p>
        </w:tc>
      </w:tr>
    </w:tbl>
    <w:p w14:paraId="52E9133C" w14:textId="77777777" w:rsidR="000C70BA" w:rsidRDefault="000C70BA" w:rsidP="000C70BA">
      <w:pPr>
        <w:rPr>
          <w:color w:val="000000"/>
        </w:rPr>
      </w:pPr>
    </w:p>
    <w:p w14:paraId="5293C740" w14:textId="77777777" w:rsidR="000C70BA" w:rsidRDefault="000C70BA" w:rsidP="000C70BA">
      <w:pPr>
        <w:pStyle w:val="TH"/>
      </w:pPr>
      <w:r>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Default="000C70BA" w:rsidP="002E3FCC">
            <w:pPr>
              <w:pStyle w:val="TAL"/>
            </w:pPr>
            <w:r>
              <w:t xml:space="preserve">Derivation Path: TS </w:t>
            </w:r>
            <w:r w:rsidR="00960759">
              <w:t>37.579</w:t>
            </w:r>
            <w:r>
              <w:t>-1 [2], Table 5.5.3.2.2-2, condition GROUP-CALL</w:t>
            </w:r>
          </w:p>
        </w:tc>
      </w:tr>
      <w:tr w:rsidR="000C70BA"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Default="000C70BA" w:rsidP="002E3FCC">
            <w:pPr>
              <w:pStyle w:val="TAH"/>
            </w:pPr>
            <w:r>
              <w:t>Condition</w:t>
            </w:r>
          </w:p>
        </w:tc>
      </w:tr>
      <w:tr w:rsidR="000C70BA"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Default="000C70BA" w:rsidP="002E3FCC">
            <w:pPr>
              <w:pStyle w:val="TAL"/>
            </w:pPr>
          </w:p>
        </w:tc>
      </w:tr>
      <w:tr w:rsidR="000C70BA"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Default="000C70BA" w:rsidP="002E3FCC">
            <w:pPr>
              <w:pStyle w:val="TAL"/>
            </w:pPr>
          </w:p>
        </w:tc>
      </w:tr>
      <w:tr w:rsidR="000C70BA"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Default="000C70BA" w:rsidP="002E3FCC">
            <w:pPr>
              <w:pStyle w:val="TAL"/>
            </w:pPr>
          </w:p>
        </w:tc>
      </w:tr>
      <w:tr w:rsidR="000C70BA"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Default="000C70BA" w:rsidP="002E3FCC">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Default="000C70BA" w:rsidP="002E3FCC">
            <w:pPr>
              <w:pStyle w:val="TAL"/>
            </w:pPr>
          </w:p>
        </w:tc>
      </w:tr>
    </w:tbl>
    <w:p w14:paraId="7AA5A67C" w14:textId="77777777" w:rsidR="000C70BA" w:rsidRDefault="000C70BA" w:rsidP="000C70BA"/>
    <w:p w14:paraId="3FF0ECB1" w14:textId="27E932A1" w:rsidR="000C70BA" w:rsidRDefault="000C70BA" w:rsidP="000C70BA">
      <w:pPr>
        <w:pStyle w:val="TH"/>
      </w:pPr>
      <w:r>
        <w:t xml:space="preserve">Table 6.1.1.2.3.3-12: SIP INVITE from the SS (Step 28,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Default="000C70BA" w:rsidP="002E3FCC">
            <w:pPr>
              <w:pStyle w:val="TAL"/>
            </w:pPr>
            <w:r>
              <w:t xml:space="preserve">Derivation Path: TS </w:t>
            </w:r>
            <w:r w:rsidR="00960759">
              <w:t>37.579</w:t>
            </w:r>
            <w:r>
              <w:t>-1 [2], Table 5.5.2.5.2-1, condition re_INVITE</w:t>
            </w:r>
          </w:p>
        </w:tc>
      </w:tr>
      <w:tr w:rsidR="000C70BA"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Default="000C70BA" w:rsidP="002E3FCC">
            <w:pPr>
              <w:pStyle w:val="TAH"/>
            </w:pPr>
            <w:r>
              <w:t>Condition</w:t>
            </w:r>
          </w:p>
        </w:tc>
      </w:tr>
      <w:tr w:rsidR="000C70BA"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Default="000C70BA" w:rsidP="002E3FCC">
            <w:pPr>
              <w:pStyle w:val="TAL"/>
            </w:pPr>
          </w:p>
        </w:tc>
      </w:tr>
      <w:tr w:rsidR="000C70BA"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Default="000C70BA" w:rsidP="002E3FCC">
            <w:pPr>
              <w:pStyle w:val="TAL"/>
            </w:pPr>
          </w:p>
        </w:tc>
      </w:tr>
      <w:tr w:rsidR="000C70BA"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Default="000C70BA" w:rsidP="002E3FCC">
            <w:pPr>
              <w:pStyle w:val="TAL"/>
            </w:pPr>
          </w:p>
        </w:tc>
      </w:tr>
      <w:tr w:rsidR="000C70BA"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Default="000C70BA" w:rsidP="002E3FCC">
            <w:pPr>
              <w:pStyle w:val="TAL"/>
            </w:pPr>
          </w:p>
        </w:tc>
      </w:tr>
      <w:tr w:rsidR="000C70BA"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Default="000C70BA" w:rsidP="002E3FCC">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Default="000C70BA" w:rsidP="002E3FCC">
            <w:pPr>
              <w:pStyle w:val="TAL"/>
            </w:pPr>
          </w:p>
        </w:tc>
      </w:tr>
    </w:tbl>
    <w:p w14:paraId="0A64F722" w14:textId="77777777" w:rsidR="000C70BA" w:rsidRDefault="000C70BA" w:rsidP="000C70BA">
      <w:pPr>
        <w:rPr>
          <w:color w:val="000000"/>
        </w:rPr>
      </w:pPr>
    </w:p>
    <w:p w14:paraId="5E698973" w14:textId="77777777" w:rsidR="000C70BA" w:rsidRDefault="000C70BA" w:rsidP="000C70BA">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Default="000C70BA" w:rsidP="002E3FCC">
            <w:pPr>
              <w:pStyle w:val="TAL"/>
            </w:pPr>
            <w:r>
              <w:t xml:space="preserve">Derivation Path: TS </w:t>
            </w:r>
            <w:r w:rsidR="00960759">
              <w:t>37.579</w:t>
            </w:r>
            <w:r>
              <w:t>-1 [2], Table 5.5.3.2.2-2, condition GROUP-CALL, IMMPERIL-CALL</w:t>
            </w:r>
          </w:p>
        </w:tc>
      </w:tr>
    </w:tbl>
    <w:p w14:paraId="23BD74D7" w14:textId="77777777" w:rsidR="000C70BA" w:rsidRDefault="000C70BA" w:rsidP="000C70BA"/>
    <w:p w14:paraId="36381FB1" w14:textId="77777777" w:rsidR="000C70BA" w:rsidRDefault="000C70BA" w:rsidP="000C70BA">
      <w:pPr>
        <w:pStyle w:val="TH"/>
      </w:pPr>
      <w:r>
        <w:t>Table 6.1.1.2.3.3-14..15: Void</w:t>
      </w:r>
    </w:p>
    <w:p w14:paraId="22249CFF" w14:textId="3CEDDF12" w:rsidR="000C70BA" w:rsidRDefault="000C70BA" w:rsidP="000C70BA">
      <w:pPr>
        <w:pStyle w:val="TH"/>
      </w:pPr>
      <w:r>
        <w:t xml:space="preserve">Table 6.1.1.2.3.3-15A: Media Transmission Notification from the SS (Step 32,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Default="000C70BA" w:rsidP="002E3FCC">
            <w:pPr>
              <w:pStyle w:val="TAL"/>
            </w:pPr>
            <w:r>
              <w:t xml:space="preserve">Derivation Path: TS </w:t>
            </w:r>
            <w:r w:rsidR="00960759">
              <w:t>37.579</w:t>
            </w:r>
            <w:r>
              <w:t>-1 [2], Table 5.5.11.2.7-1, condition</w:t>
            </w:r>
            <w:r>
              <w:rPr>
                <w:color w:val="000000"/>
              </w:rPr>
              <w:t xml:space="preserve"> </w:t>
            </w:r>
            <w:r>
              <w:t>IMMPERIL-CALL</w:t>
            </w:r>
          </w:p>
        </w:tc>
      </w:tr>
    </w:tbl>
    <w:p w14:paraId="3892DAC1" w14:textId="77777777" w:rsidR="000C70BA" w:rsidRDefault="000C70BA" w:rsidP="000C70BA"/>
    <w:p w14:paraId="74DEDEB3" w14:textId="77777777" w:rsidR="000C70BA" w:rsidRDefault="000C70BA" w:rsidP="000C70BA">
      <w:pPr>
        <w:pStyle w:val="TH"/>
      </w:pPr>
      <w:r>
        <w:t>Table 6.1.1.2.3.3-15B..16: Void</w:t>
      </w:r>
    </w:p>
    <w:p w14:paraId="251268E6" w14:textId="2864093C" w:rsidR="000C70BA" w:rsidRDefault="000C70BA" w:rsidP="000C70BA">
      <w:pPr>
        <w:pStyle w:val="TH"/>
      </w:pPr>
      <w:r>
        <w:t xml:space="preserve">Table 6.1.1.2.3.3-16A: Media Reception End Request from the SS (Step 36A,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Default="000C70BA" w:rsidP="002E3FCC">
            <w:pPr>
              <w:pStyle w:val="TAL"/>
            </w:pPr>
            <w:r>
              <w:t xml:space="preserve">Derivation Path: TS </w:t>
            </w:r>
            <w:r w:rsidR="00960759">
              <w:t>37.579</w:t>
            </w:r>
            <w:r>
              <w:t>-1 [2], Table 5.5.11.3.3-1, condition DOWNLINK, IMMPERIL-CALL</w:t>
            </w:r>
          </w:p>
        </w:tc>
      </w:tr>
    </w:tbl>
    <w:p w14:paraId="4D2ACF71" w14:textId="77777777" w:rsidR="000C70BA" w:rsidRDefault="000C70BA" w:rsidP="000C70BA">
      <w:pPr>
        <w:rPr>
          <w:color w:val="000000"/>
        </w:rPr>
      </w:pPr>
    </w:p>
    <w:p w14:paraId="7E64EEA0" w14:textId="6A42480E" w:rsidR="000C70BA" w:rsidRDefault="000C70BA" w:rsidP="000C70BA">
      <w:pPr>
        <w:pStyle w:val="TH"/>
      </w:pPr>
      <w:bookmarkStart w:id="350" w:name="_Hlk117709388"/>
      <w:r>
        <w:t xml:space="preserve">Table 6.1.1.2.3.3-16B: Transmission Idle from the SS (Step 36A,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Default="000C70BA" w:rsidP="002E3FCC">
            <w:pPr>
              <w:pStyle w:val="TAL"/>
            </w:pPr>
            <w:r>
              <w:t xml:space="preserve">Derivation Path: TS </w:t>
            </w:r>
            <w:r w:rsidR="00960759">
              <w:t>37.579</w:t>
            </w:r>
            <w:r>
              <w:t>-1 [2], Table 5.5.11.2.16-1, condition IMMPERIL-CALL</w:t>
            </w:r>
          </w:p>
        </w:tc>
      </w:tr>
    </w:tbl>
    <w:p w14:paraId="381BB309" w14:textId="77777777" w:rsidR="000C70BA" w:rsidRDefault="000C70BA" w:rsidP="000C70BA">
      <w:pPr>
        <w:rPr>
          <w:color w:val="000000"/>
        </w:rPr>
      </w:pPr>
    </w:p>
    <w:bookmarkEnd w:id="350"/>
    <w:p w14:paraId="19B03CE2" w14:textId="77777777" w:rsidR="000C70BA" w:rsidRDefault="000C70BA" w:rsidP="000C70BA">
      <w:pPr>
        <w:pStyle w:val="TH"/>
      </w:pPr>
      <w:r>
        <w:t>Table 6.1.1.2.3.3-17..20: Void</w:t>
      </w:r>
    </w:p>
    <w:p w14:paraId="191C7110" w14:textId="2B26C773" w:rsidR="000C70BA" w:rsidRDefault="000C70BA" w:rsidP="000C70BA">
      <w:pPr>
        <w:pStyle w:val="TH"/>
      </w:pPr>
      <w:r>
        <w:t xml:space="preserve">Table 6.1.1.2.3.3-21: SIP INVITE from the SS (Step 37,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Default="000C70BA" w:rsidP="002E3FCC">
            <w:pPr>
              <w:pStyle w:val="TAL"/>
            </w:pPr>
            <w:r>
              <w:t xml:space="preserve">Derivation Path: TS </w:t>
            </w:r>
            <w:r w:rsidR="00960759">
              <w:t>37.579</w:t>
            </w:r>
            <w:r>
              <w:t>-1 [2], Table 5.5.2.5.2-1, condition re_INVITE</w:t>
            </w:r>
          </w:p>
        </w:tc>
      </w:tr>
      <w:tr w:rsidR="000C70BA"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Default="000C70BA" w:rsidP="002E3FCC">
            <w:pPr>
              <w:pStyle w:val="TAH"/>
            </w:pPr>
            <w:r>
              <w:t>Condition</w:t>
            </w:r>
          </w:p>
        </w:tc>
      </w:tr>
      <w:tr w:rsidR="000C70BA"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Default="000C70BA" w:rsidP="002E3FCC">
            <w:pPr>
              <w:pStyle w:val="TAL"/>
            </w:pPr>
          </w:p>
        </w:tc>
      </w:tr>
      <w:tr w:rsidR="000C70BA"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Default="000C70BA" w:rsidP="002E3FCC">
            <w:pPr>
              <w:pStyle w:val="TAL"/>
            </w:pPr>
          </w:p>
        </w:tc>
      </w:tr>
      <w:tr w:rsidR="000C70BA"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Default="000C70BA" w:rsidP="002E3FCC">
            <w:pPr>
              <w:pStyle w:val="TAL"/>
            </w:pPr>
          </w:p>
        </w:tc>
      </w:tr>
      <w:tr w:rsidR="000C70BA"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Default="000C70BA" w:rsidP="002E3FCC">
            <w:pPr>
              <w:pStyle w:val="TAL"/>
            </w:pPr>
          </w:p>
        </w:tc>
      </w:tr>
      <w:tr w:rsidR="000C70BA"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Default="000C70BA" w:rsidP="002E3FCC">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Default="000C70BA" w:rsidP="002E3FCC">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Default="000C70BA" w:rsidP="002E3FCC">
            <w:pPr>
              <w:pStyle w:val="TAL"/>
            </w:pPr>
          </w:p>
        </w:tc>
      </w:tr>
    </w:tbl>
    <w:p w14:paraId="3BF11BB1" w14:textId="77777777" w:rsidR="000C70BA" w:rsidRDefault="000C70BA" w:rsidP="000C70BA">
      <w:pPr>
        <w:rPr>
          <w:color w:val="000000"/>
        </w:rPr>
      </w:pPr>
    </w:p>
    <w:p w14:paraId="2BC02B3F" w14:textId="77777777" w:rsidR="000C70BA" w:rsidRDefault="000C70BA" w:rsidP="000C70BA">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Default="000C70BA" w:rsidP="002E3FCC">
            <w:pPr>
              <w:pStyle w:val="TAL"/>
            </w:pPr>
            <w:r>
              <w:t xml:space="preserve">Derivation Path: TS </w:t>
            </w:r>
            <w:r w:rsidR="00960759">
              <w:t>37.579</w:t>
            </w:r>
            <w:r>
              <w:t>-1 [2], Table 5.5.3.2.2-2, condition GROUP-CALL</w:t>
            </w:r>
          </w:p>
        </w:tc>
      </w:tr>
      <w:tr w:rsidR="000C70BA"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Default="000C70BA" w:rsidP="002E3FCC">
            <w:pPr>
              <w:pStyle w:val="TAH"/>
            </w:pPr>
            <w:r>
              <w:t>Condition</w:t>
            </w:r>
          </w:p>
        </w:tc>
      </w:tr>
      <w:tr w:rsidR="000C70BA"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Default="000C70BA" w:rsidP="002E3FCC">
            <w:pPr>
              <w:pStyle w:val="TAL"/>
            </w:pPr>
          </w:p>
        </w:tc>
      </w:tr>
      <w:tr w:rsidR="000C70BA"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Default="000C70BA" w:rsidP="002E3FCC">
            <w:pPr>
              <w:pStyle w:val="TAL"/>
            </w:pPr>
          </w:p>
        </w:tc>
      </w:tr>
      <w:tr w:rsidR="000C70BA"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Default="000C70BA" w:rsidP="002E3FCC">
            <w:pPr>
              <w:pStyle w:val="TAL"/>
            </w:pPr>
          </w:p>
        </w:tc>
      </w:tr>
    </w:tbl>
    <w:p w14:paraId="7A20FC73" w14:textId="77777777" w:rsidR="000C70BA" w:rsidRDefault="000C70BA" w:rsidP="000C70BA">
      <w:pPr>
        <w:rPr>
          <w:color w:val="000000"/>
        </w:rPr>
      </w:pPr>
    </w:p>
    <w:p w14:paraId="5E81C881" w14:textId="77777777" w:rsidR="000C70BA" w:rsidRDefault="000C70BA" w:rsidP="000C70BA">
      <w:pPr>
        <w:keepNext/>
        <w:keepLines/>
        <w:spacing w:before="120"/>
        <w:ind w:left="1418" w:hanging="1418"/>
        <w:outlineLvl w:val="3"/>
        <w:rPr>
          <w:rFonts w:ascii="Arial" w:hAnsi="Arial"/>
          <w:sz w:val="24"/>
        </w:rPr>
      </w:pPr>
      <w:bookmarkStart w:id="351" w:name="_Toc75906918"/>
      <w:bookmarkStart w:id="352" w:name="_Toc75907255"/>
      <w:bookmarkStart w:id="353" w:name="_Toc84345715"/>
      <w:bookmarkStart w:id="354" w:name="_Toc52787491"/>
      <w:bookmarkStart w:id="355" w:name="_Toc52787671"/>
      <w:r>
        <w:rPr>
          <w:rFonts w:ascii="Arial" w:hAnsi="Arial"/>
          <w:sz w:val="24"/>
        </w:rPr>
        <w:t>6.1.1.3</w:t>
      </w:r>
      <w:r>
        <w:rPr>
          <w:rFonts w:ascii="Arial" w:hAnsi="Arial"/>
          <w:sz w:val="24"/>
        </w:rPr>
        <w:tab/>
        <w:t>On-network / On-demand Pre-arranged Group Call / Manual Commencement Mode / Client Originated (CO)</w:t>
      </w:r>
      <w:bookmarkEnd w:id="351"/>
      <w:bookmarkEnd w:id="352"/>
      <w:bookmarkEnd w:id="353"/>
    </w:p>
    <w:p w14:paraId="33F5D91A" w14:textId="77777777" w:rsidR="000C70BA" w:rsidRDefault="000C70BA" w:rsidP="000C70BA">
      <w:pPr>
        <w:pStyle w:val="H6"/>
      </w:pPr>
      <w:r>
        <w:t>6.1.1.3.1</w:t>
      </w:r>
      <w:r>
        <w:tab/>
        <w:t>Test Purpose (TP)</w:t>
      </w:r>
    </w:p>
    <w:p w14:paraId="799684EC" w14:textId="77777777" w:rsidR="000C70BA" w:rsidRDefault="000C70BA" w:rsidP="000C70BA">
      <w:pPr>
        <w:pStyle w:val="H6"/>
      </w:pPr>
      <w:r>
        <w:t>(1)</w:t>
      </w:r>
    </w:p>
    <w:p w14:paraId="1E7640B5" w14:textId="77777777" w:rsidR="000C70BA" w:rsidRDefault="000C70BA" w:rsidP="000C70BA">
      <w:pPr>
        <w:pStyle w:val="PL"/>
      </w:pPr>
      <w:r>
        <w:rPr>
          <w:b/>
        </w:rPr>
        <w:t>with</w:t>
      </w:r>
      <w:r>
        <w:t xml:space="preserve"> { the UE (MCVideo Client) registered and authorised for MCVideo Service }</w:t>
      </w:r>
    </w:p>
    <w:p w14:paraId="399D13AE" w14:textId="77777777" w:rsidR="000C70BA" w:rsidRDefault="000C70BA" w:rsidP="000C70BA">
      <w:pPr>
        <w:pStyle w:val="PL"/>
      </w:pPr>
      <w:r>
        <w:t>ensure that {</w:t>
      </w:r>
    </w:p>
    <w:p w14:paraId="5A08CF54" w14:textId="77777777" w:rsidR="000C70BA" w:rsidRDefault="000C70BA" w:rsidP="000C70BA">
      <w:pPr>
        <w:pStyle w:val="PL"/>
      </w:pPr>
      <w:r>
        <w:t xml:space="preserve">  </w:t>
      </w:r>
      <w:r>
        <w:rPr>
          <w:b/>
        </w:rPr>
        <w:t>when</w:t>
      </w:r>
      <w:r>
        <w:t xml:space="preserve"> { the MCVideo User requests the establishment of an MCVideo On-demand Pre-arranged Group Call with Manual Commencement Mode and implicit Transmission Control }</w:t>
      </w:r>
    </w:p>
    <w:p w14:paraId="1F06B08B" w14:textId="77777777" w:rsidR="000C70BA" w:rsidRDefault="000C70BA" w:rsidP="000C70BA">
      <w:pPr>
        <w:pStyle w:val="PL"/>
      </w:pPr>
      <w:r>
        <w:t xml:space="preserve">    </w:t>
      </w:r>
      <w:r>
        <w:rPr>
          <w:b/>
        </w:rPr>
        <w:t>then</w:t>
      </w:r>
      <w:r>
        <w:t xml:space="preserve"> { the UE (MCVideo Client) requests On-demand Manual Commencement Mode Pre-arranged Group Call establishment with implicit Transmission Control by sending a SIP INVITE message }</w:t>
      </w:r>
    </w:p>
    <w:p w14:paraId="5EAF94F8" w14:textId="77777777" w:rsidR="000C70BA" w:rsidRDefault="000C70BA" w:rsidP="000C70BA">
      <w:pPr>
        <w:pStyle w:val="PL"/>
      </w:pPr>
      <w:r>
        <w:t xml:space="preserve">            }</w:t>
      </w:r>
    </w:p>
    <w:p w14:paraId="10F2CB15" w14:textId="77777777" w:rsidR="000C70BA" w:rsidRDefault="000C70BA" w:rsidP="000C70BA">
      <w:pPr>
        <w:pStyle w:val="PL"/>
      </w:pPr>
    </w:p>
    <w:p w14:paraId="4D65A810" w14:textId="77777777" w:rsidR="000C70BA" w:rsidRDefault="000C70BA" w:rsidP="000C70BA">
      <w:pPr>
        <w:pStyle w:val="H6"/>
      </w:pPr>
      <w:r>
        <w:t>(2)</w:t>
      </w:r>
    </w:p>
    <w:p w14:paraId="4FED59EF" w14:textId="77777777" w:rsidR="000C70BA" w:rsidRDefault="000C70BA" w:rsidP="000C70BA">
      <w:pPr>
        <w:pStyle w:val="PL"/>
      </w:pPr>
      <w:r>
        <w:rPr>
          <w:b/>
        </w:rPr>
        <w:t>with</w:t>
      </w:r>
      <w:r>
        <w:t xml:space="preserve"> {the UE (MCVideo Client) having an ongoing MCVideo On-demand Pre-arranged Group Call with Manual Commencement Mode }</w:t>
      </w:r>
    </w:p>
    <w:p w14:paraId="5FA003C8" w14:textId="77777777" w:rsidR="000C70BA" w:rsidRDefault="000C70BA" w:rsidP="000C70BA">
      <w:pPr>
        <w:pStyle w:val="PL"/>
      </w:pPr>
      <w:r>
        <w:t>ensure that {</w:t>
      </w:r>
    </w:p>
    <w:p w14:paraId="18BE0752" w14:textId="77777777" w:rsidR="000C70BA" w:rsidRDefault="000C70BA" w:rsidP="000C70BA">
      <w:pPr>
        <w:pStyle w:val="PL"/>
      </w:pPr>
      <w:r>
        <w:t xml:space="preserve">  </w:t>
      </w:r>
      <w:r>
        <w:rPr>
          <w:b/>
        </w:rPr>
        <w:t>when</w:t>
      </w:r>
      <w:r>
        <w:t xml:space="preserve"> { the UE (MCVideo Client) receives a Transmission Granted message from the SS (MCVideo Server } </w:t>
      </w:r>
    </w:p>
    <w:p w14:paraId="4D2B8B56"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bCs/>
        </w:rPr>
        <w:t>and</w:t>
      </w:r>
      <w:r>
        <w:t xml:space="preserve"> respects the Transmission Control imposed by the SS (MCVideo Server) ( Transmission Granted, Transmission Control ACK, Transmission Idle,  Transmission End Request, Transmission End Response }</w:t>
      </w:r>
    </w:p>
    <w:p w14:paraId="1A8D4513" w14:textId="77777777" w:rsidR="000C70BA" w:rsidRDefault="000C70BA" w:rsidP="000C70BA">
      <w:pPr>
        <w:pStyle w:val="PL"/>
      </w:pPr>
      <w:r>
        <w:t xml:space="preserve">            }</w:t>
      </w:r>
    </w:p>
    <w:p w14:paraId="389FB3C8" w14:textId="77777777" w:rsidR="000C70BA" w:rsidRDefault="000C70BA" w:rsidP="000C70BA">
      <w:pPr>
        <w:pStyle w:val="PL"/>
      </w:pPr>
    </w:p>
    <w:p w14:paraId="61C0DD3D" w14:textId="77777777" w:rsidR="000C70BA" w:rsidRDefault="000C70BA" w:rsidP="000C70BA">
      <w:pPr>
        <w:pStyle w:val="H6"/>
      </w:pPr>
      <w:r>
        <w:t>(3)</w:t>
      </w:r>
    </w:p>
    <w:p w14:paraId="3EF46858" w14:textId="77777777" w:rsidR="000C70BA" w:rsidRDefault="000C70BA" w:rsidP="000C70BA">
      <w:pPr>
        <w:pStyle w:val="PL"/>
      </w:pPr>
      <w:r>
        <w:rPr>
          <w:b/>
        </w:rPr>
        <w:t>with</w:t>
      </w:r>
      <w:r>
        <w:t xml:space="preserve"> { the UE (MCVideo Client) having an ongoing On-demand Pre-arranged Group Call with Manual Commencement Mode }</w:t>
      </w:r>
    </w:p>
    <w:p w14:paraId="4153C31F" w14:textId="77777777" w:rsidR="000C70BA" w:rsidRDefault="000C70BA" w:rsidP="000C70BA">
      <w:pPr>
        <w:pStyle w:val="PL"/>
      </w:pPr>
      <w:r>
        <w:t>ensure that {</w:t>
      </w:r>
    </w:p>
    <w:p w14:paraId="45715D38" w14:textId="77777777" w:rsidR="000C70BA" w:rsidRDefault="000C70BA" w:rsidP="000C70BA">
      <w:pPr>
        <w:pStyle w:val="PL"/>
      </w:pPr>
      <w:r>
        <w:t xml:space="preserve">  </w:t>
      </w:r>
      <w:r>
        <w:rPr>
          <w:b/>
        </w:rPr>
        <w:t>when</w:t>
      </w:r>
      <w:r>
        <w:t xml:space="preserve"> { the MCVideo User requests to terminate the ongoing MCVideo Group Call }</w:t>
      </w:r>
    </w:p>
    <w:p w14:paraId="291208D5" w14:textId="77777777" w:rsidR="000C70BA" w:rsidRDefault="000C70BA" w:rsidP="000C70BA">
      <w:pPr>
        <w:pStyle w:val="PL"/>
      </w:pPr>
      <w:r>
        <w:t xml:space="preserve">    </w:t>
      </w:r>
      <w:r>
        <w:rPr>
          <w:b/>
        </w:rPr>
        <w:t>then</w:t>
      </w:r>
      <w:r>
        <w:t xml:space="preserve"> { the UE (MCVideo Client) sends a SIP BYE request </w:t>
      </w:r>
      <w:r>
        <w:rPr>
          <w:b/>
          <w:bCs/>
        </w:rPr>
        <w:t>and</w:t>
      </w:r>
      <w:r>
        <w:t xml:space="preserve"> leaves the MCVideo session }</w:t>
      </w:r>
    </w:p>
    <w:p w14:paraId="33E9A4E7" w14:textId="77777777" w:rsidR="000C70BA" w:rsidRDefault="000C70BA" w:rsidP="000C70BA">
      <w:pPr>
        <w:pStyle w:val="PL"/>
      </w:pPr>
      <w:r>
        <w:t xml:space="preserve">            }</w:t>
      </w:r>
    </w:p>
    <w:p w14:paraId="2567FD5F" w14:textId="77777777" w:rsidR="000C70BA" w:rsidRDefault="000C70BA" w:rsidP="000C70BA">
      <w:pPr>
        <w:pStyle w:val="PL"/>
      </w:pPr>
    </w:p>
    <w:p w14:paraId="216FFBFB" w14:textId="77777777" w:rsidR="000C70BA" w:rsidRDefault="000C70BA" w:rsidP="000C70BA">
      <w:pPr>
        <w:pStyle w:val="H6"/>
      </w:pPr>
      <w:r>
        <w:t>6.1.1.3.2</w:t>
      </w:r>
      <w:r>
        <w:tab/>
        <w:t>Conformance requirements</w:t>
      </w:r>
    </w:p>
    <w:p w14:paraId="6022972F" w14:textId="77777777" w:rsidR="000C70BA" w:rsidRDefault="000C70BA" w:rsidP="000C70BA">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Default="000C70BA" w:rsidP="000C70BA">
      <w:r>
        <w:t>[TS 24.281, clause 9.2.1.2.1.1]</w:t>
      </w:r>
    </w:p>
    <w:p w14:paraId="179F6F3C"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A7B2191" w14:textId="77777777" w:rsidR="000C70BA" w:rsidRDefault="000C70BA" w:rsidP="000C70BA">
      <w:r>
        <w:t>The MC</w:t>
      </w:r>
      <w:r>
        <w:rPr>
          <w:lang w:eastAsia="zh-CN"/>
        </w:rPr>
        <w:t>Video</w:t>
      </w:r>
      <w:r>
        <w:t xml:space="preserve"> client:</w:t>
      </w:r>
    </w:p>
    <w:p w14:paraId="40C3B089" w14:textId="77777777" w:rsidR="000C70BA" w:rsidRDefault="000C70BA" w:rsidP="000C70BA">
      <w:r>
        <w:t>…</w:t>
      </w:r>
    </w:p>
    <w:p w14:paraId="2E585116"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0D2B8041"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8E3E71F"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A26823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25ECF79" w14:textId="77777777" w:rsidR="000C70BA" w:rsidRDefault="000C70BA" w:rsidP="000C70BA">
      <w:pPr>
        <w:ind w:left="568" w:hanging="284"/>
      </w:pPr>
      <w:r>
        <w:t>8)</w:t>
      </w:r>
      <w:r>
        <w:tab/>
        <w:t>should include the "timer" option tag in the Supported header field;</w:t>
      </w:r>
    </w:p>
    <w:p w14:paraId="3A4A3E15"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D3C7F7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4F3289D"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1F69D8D8"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AB086B9" w14:textId="77777777" w:rsidR="000C70BA" w:rsidRDefault="000C70BA" w:rsidP="000C70BA">
      <w:pPr>
        <w:ind w:left="568" w:hanging="284"/>
      </w:pPr>
      <w:r>
        <w:t>…</w:t>
      </w:r>
    </w:p>
    <w:p w14:paraId="212D402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002BC95" w14:textId="77777777" w:rsidR="000C70BA" w:rsidRDefault="000C70BA" w:rsidP="000C70BA">
      <w:pPr>
        <w:ind w:left="851" w:hanging="284"/>
      </w:pPr>
      <w:r>
        <w:t>a)</w:t>
      </w:r>
      <w:r>
        <w:tab/>
        <w:t>the &lt;session-type&gt; element set to a value of "prearranged";</w:t>
      </w:r>
    </w:p>
    <w:p w14:paraId="6409849B" w14:textId="77777777" w:rsidR="000C70BA" w:rsidRDefault="000C70BA" w:rsidP="000C70BA">
      <w:pPr>
        <w:ind w:left="851" w:hanging="284"/>
      </w:pPr>
      <w:r>
        <w:t>b)</w:t>
      </w:r>
      <w:r>
        <w:tab/>
        <w:t>the &lt;mc</w:t>
      </w:r>
      <w:r>
        <w:rPr>
          <w:lang w:eastAsia="zh-CN"/>
        </w:rPr>
        <w:t>video</w:t>
      </w:r>
      <w:r>
        <w:t>-request-uri&gt; element set to the group identity;</w:t>
      </w:r>
    </w:p>
    <w:p w14:paraId="5C311E6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368251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2DA3D"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45B209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6FD1C4F"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7340765"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20CA1E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9AC108E" w14:textId="77777777" w:rsidR="000C70BA" w:rsidRDefault="000C70BA" w:rsidP="000C70BA">
      <w:pPr>
        <w:ind w:left="568" w:hanging="284"/>
      </w:pPr>
      <w:r>
        <w:t>16)</w:t>
      </w:r>
      <w:r>
        <w:tab/>
        <w:t>if an implicit transmission request is required, shall indicate this as specified in subclause 6.4; and</w:t>
      </w:r>
    </w:p>
    <w:p w14:paraId="6903F82B"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85468A1" w14:textId="77777777" w:rsidR="000C70BA" w:rsidRDefault="000C70BA" w:rsidP="000C70BA">
      <w:r>
        <w:t>On receiving a SIP 2xx response to the SIP INVITE request, the MCVideo client:</w:t>
      </w:r>
    </w:p>
    <w:p w14:paraId="393ECE9E" w14:textId="77777777" w:rsidR="000C70BA" w:rsidRDefault="000C70BA" w:rsidP="000C70BA">
      <w:pPr>
        <w:ind w:left="568" w:hanging="284"/>
      </w:pPr>
      <w:r>
        <w:t>1)</w:t>
      </w:r>
      <w:r>
        <w:tab/>
        <w:t>shall interact with the user plane as specified in 3GPP TS 24.581 [5] ;</w:t>
      </w:r>
    </w:p>
    <w:p w14:paraId="39894CFB" w14:textId="77777777" w:rsidR="000C70BA" w:rsidRDefault="000C70BA" w:rsidP="000C70BA">
      <w:r>
        <w:t>[TS 24.281, clause 6.2.1]</w:t>
      </w:r>
    </w:p>
    <w:p w14:paraId="635AFAE5"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3458087F" w14:textId="77777777" w:rsidR="000C70BA" w:rsidRDefault="000C70BA" w:rsidP="000C70BA">
      <w:r>
        <w:t>When composing an SDP offer according to 3GPP TS 24.229 [11] the MCVideo client:</w:t>
      </w:r>
    </w:p>
    <w:p w14:paraId="304AB9CB"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3DC6696D"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Default="000C70BA" w:rsidP="000C70BA">
      <w:pPr>
        <w:ind w:left="568" w:hanging="284"/>
      </w:pPr>
      <w:r>
        <w:t>2)</w:t>
      </w:r>
      <w:r>
        <w:tab/>
        <w:t>shall include an "m=audio" media-level section for the MCVideo media stream consisting of:</w:t>
      </w:r>
    </w:p>
    <w:p w14:paraId="1E18D1B0" w14:textId="77777777" w:rsidR="000C70BA" w:rsidRDefault="000C70BA" w:rsidP="000C70BA">
      <w:pPr>
        <w:ind w:left="851" w:hanging="284"/>
      </w:pPr>
      <w:r>
        <w:t>a)</w:t>
      </w:r>
      <w:r>
        <w:tab/>
        <w:t>the port number for the media stream selected; and</w:t>
      </w:r>
    </w:p>
    <w:p w14:paraId="39311219" w14:textId="77777777" w:rsidR="000C70BA" w:rsidRDefault="000C70BA" w:rsidP="000C70BA">
      <w:pPr>
        <w:ind w:left="851" w:hanging="284"/>
      </w:pPr>
      <w:r>
        <w:t>b)</w:t>
      </w:r>
      <w:r>
        <w:tab/>
        <w:t>the codec(s) and media parameters and attributes with the following clarification:</w:t>
      </w:r>
    </w:p>
    <w:p w14:paraId="2A9015A9" w14:textId="77777777" w:rsidR="000C70BA" w:rsidRDefault="000C70BA" w:rsidP="000C70BA">
      <w:pPr>
        <w:ind w:left="1135" w:hanging="284"/>
      </w:pPr>
      <w:r>
        <w:t>i)</w:t>
      </w:r>
      <w:r>
        <w:tab/>
        <w:t>if the MCVideo client is initiating a call to a group identity;</w:t>
      </w:r>
    </w:p>
    <w:p w14:paraId="749BC04B" w14:textId="77777777" w:rsidR="000C70BA" w:rsidRDefault="000C70BA" w:rsidP="000C70BA">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Default="000C70BA" w:rsidP="000C70BA">
      <w:pPr>
        <w:ind w:left="1135" w:hanging="284"/>
      </w:pPr>
      <w:r>
        <w:t>iii)</w:t>
      </w:r>
      <w:r>
        <w:tab/>
        <w:t>if the MCVideo client supports the encoding name indicated in the value of the "name" attribute;</w:t>
      </w:r>
    </w:p>
    <w:p w14:paraId="5706D652" w14:textId="77777777" w:rsidR="000C70BA" w:rsidRDefault="000C70BA" w:rsidP="000C70BA">
      <w:pPr>
        <w:ind w:left="1135" w:hanging="284"/>
      </w:pPr>
      <w:r>
        <w:t>then the MCVideo client:</w:t>
      </w:r>
    </w:p>
    <w:p w14:paraId="3C58DD0F"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3825570D"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0B8955F5"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2EB34F61" w14:textId="77777777" w:rsidR="000C70BA" w:rsidRDefault="000C70BA" w:rsidP="000C70BA">
      <w:pPr>
        <w:ind w:left="851" w:hanging="284"/>
      </w:pPr>
      <w:r>
        <w:t>a)</w:t>
      </w:r>
      <w:r>
        <w:tab/>
        <w:t>the port number for the media stream selected; and</w:t>
      </w:r>
    </w:p>
    <w:p w14:paraId="2FF8F8A2" w14:textId="77777777" w:rsidR="000C70BA" w:rsidRDefault="000C70BA" w:rsidP="000C70BA">
      <w:pPr>
        <w:ind w:left="851" w:hanging="284"/>
      </w:pPr>
      <w:r>
        <w:t>b)</w:t>
      </w:r>
      <w:r>
        <w:tab/>
        <w:t>the codec(s) and media parameters and attributes with the following clarification:</w:t>
      </w:r>
    </w:p>
    <w:p w14:paraId="7D6721C2"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7887178B"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719F2A4D" w14:textId="77777777" w:rsidR="000C70BA" w:rsidRDefault="000C70BA" w:rsidP="000C70BA">
      <w:pPr>
        <w:ind w:left="1135" w:hanging="284"/>
      </w:pPr>
      <w:r>
        <w:t>iii)</w:t>
      </w:r>
      <w:r>
        <w:tab/>
        <w:t>if the MCVideo client supports the encoding name indicated in the value of the "name" attribute;</w:t>
      </w:r>
    </w:p>
    <w:p w14:paraId="0226C117" w14:textId="77777777" w:rsidR="000C70BA" w:rsidRDefault="000C70BA" w:rsidP="000C70BA">
      <w:pPr>
        <w:ind w:left="1135" w:hanging="284"/>
      </w:pPr>
      <w:r>
        <w:t>then the MCVideo client:</w:t>
      </w:r>
    </w:p>
    <w:p w14:paraId="23CA3F3D"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20E8BD43" w14:textId="77777777" w:rsidR="000C70BA" w:rsidRDefault="000C70BA" w:rsidP="000C70BA">
      <w:pPr>
        <w:ind w:left="851" w:hanging="284"/>
        <w:rPr>
          <w:lang w:eastAsia="zh-CN"/>
        </w:rPr>
      </w:pPr>
      <w:r>
        <w:t>c)</w:t>
      </w:r>
      <w:r>
        <w:tab/>
        <w:t>"i=" field set to "</w:t>
      </w:r>
      <w:r>
        <w:rPr>
          <w:lang w:eastAsia="zh-CN"/>
        </w:rPr>
        <w:t>video component of MCVideo</w:t>
      </w:r>
      <w:r>
        <w:t>" according to 3GPP TS 24.229 [11];</w:t>
      </w:r>
    </w:p>
    <w:p w14:paraId="1BB1835E"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04096054" w14:textId="77777777" w:rsidR="000C70BA" w:rsidRDefault="000C70BA" w:rsidP="000C70BA">
      <w:pPr>
        <w:ind w:left="851" w:hanging="284"/>
      </w:pPr>
      <w:r>
        <w:t>a)</w:t>
      </w:r>
      <w:r>
        <w:tab/>
        <w:t>the port number for the media-transmission control entity selected as specified in 3GPP TS 24.581 [5]; and</w:t>
      </w:r>
    </w:p>
    <w:p w14:paraId="76C12C50" w14:textId="77777777" w:rsidR="000C70BA" w:rsidRDefault="000C70BA" w:rsidP="000C70BA">
      <w:pPr>
        <w:ind w:left="851" w:hanging="284"/>
      </w:pPr>
      <w:r>
        <w:t>b)</w:t>
      </w:r>
      <w:r>
        <w:tab/>
        <w:t>the 'fmtp' attributes as specified in 3GPP TS 24.581 [5] clause 14; and</w:t>
      </w:r>
    </w:p>
    <w:p w14:paraId="6BCDE2EF"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Default="000C70BA" w:rsidP="000C70BA">
      <w:r>
        <w:t>[TS 24.281, clause 6.4]</w:t>
      </w:r>
    </w:p>
    <w:p w14:paraId="7B5C13CA" w14:textId="77777777" w:rsidR="000C70BA" w:rsidRDefault="000C70BA" w:rsidP="000C70BA">
      <w:r>
        <w:t>An initial SIP INVITE request fulfilling the following criteria shall be regarded by the MCVideo server as an implicit transmit media request by the originating MCVideo client when the MCVideo client:</w:t>
      </w:r>
    </w:p>
    <w:p w14:paraId="16702745" w14:textId="77777777" w:rsidR="000C70BA" w:rsidRDefault="000C70BA" w:rsidP="000C70BA">
      <w:pPr>
        <w:ind w:left="568" w:hanging="284"/>
      </w:pPr>
      <w:r>
        <w:t>1)</w:t>
      </w:r>
      <w:r>
        <w:tab/>
        <w:t>initiates an MCVideo session; and</w:t>
      </w:r>
    </w:p>
    <w:p w14:paraId="679F3158"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6134EE69" w14:textId="77777777" w:rsidR="000C70BA" w:rsidRDefault="000C70BA" w:rsidP="000C70BA">
      <w:r>
        <w:t>A SIP re-INVITE request fulfilling the following criteria shall be regarded by the MCVideo server as an implicit transmit media request when the MCVideo client:</w:t>
      </w:r>
    </w:p>
    <w:p w14:paraId="46AB0C22" w14:textId="77777777" w:rsidR="000C70BA" w:rsidRDefault="000C70BA" w:rsidP="000C70BA">
      <w:pPr>
        <w:ind w:left="568" w:hanging="284"/>
      </w:pPr>
      <w:r>
        <w:t>1)</w:t>
      </w:r>
      <w:r>
        <w:tab/>
        <w:t>performs an upgrade of:</w:t>
      </w:r>
    </w:p>
    <w:p w14:paraId="2AFD53F6" w14:textId="77777777" w:rsidR="000C70BA" w:rsidRDefault="000C70BA" w:rsidP="000C70BA">
      <w:pPr>
        <w:ind w:left="851" w:hanging="284"/>
      </w:pPr>
      <w:r>
        <w:t>a)</w:t>
      </w:r>
      <w:r>
        <w:tab/>
        <w:t>an MCVideo group call to an emergency MCVideo group call;</w:t>
      </w:r>
    </w:p>
    <w:p w14:paraId="538AD583" w14:textId="77777777" w:rsidR="000C70BA" w:rsidRDefault="000C70BA" w:rsidP="000C70BA">
      <w:pPr>
        <w:ind w:left="851" w:hanging="284"/>
      </w:pPr>
      <w:r>
        <w:t>b)</w:t>
      </w:r>
      <w:r>
        <w:tab/>
        <w:t>an MCVideo group call to an imminent peril MCVideo group call; and</w:t>
      </w:r>
    </w:p>
    <w:p w14:paraId="102DF7EE"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4E8D2A2B" w14:textId="77777777" w:rsidR="000C70BA" w:rsidRDefault="000C70BA" w:rsidP="000C70BA">
      <w:r>
        <w:t>In all other cases the SIP (re-)INVITE request shall be regarded as received without an implicit transmit media request.</w:t>
      </w:r>
    </w:p>
    <w:p w14:paraId="1897A31E" w14:textId="77777777" w:rsidR="000C70BA" w:rsidRDefault="000C70BA" w:rsidP="000C70BA">
      <w:r>
        <w:t>[TS 24.581, clause 6.2.1]</w:t>
      </w:r>
    </w:p>
    <w:p w14:paraId="0C59742B"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Default="000C70BA" w:rsidP="000C70BA">
      <w:r>
        <w:t>The SIP INVITE request sent by the application and signalling plane:</w:t>
      </w:r>
    </w:p>
    <w:p w14:paraId="110FB982" w14:textId="77777777" w:rsidR="000C70BA" w:rsidRDefault="000C70BA" w:rsidP="000C70BA">
      <w:pPr>
        <w:ind w:left="568" w:hanging="284"/>
      </w:pPr>
      <w:r>
        <w:t>1.</w:t>
      </w:r>
      <w:r>
        <w:tab/>
        <w:t>shall be regarded an implicit Transmission request when an implicit Transmission request is negotiated; and</w:t>
      </w:r>
    </w:p>
    <w:p w14:paraId="234C67AD" w14:textId="77777777" w:rsidR="000C70BA" w:rsidRDefault="000C70BA" w:rsidP="000C70BA">
      <w:pPr>
        <w:ind w:left="568" w:hanging="284"/>
      </w:pPr>
      <w:r>
        <w:t>2.</w:t>
      </w:r>
      <w:r>
        <w:tab/>
        <w:t>shall not be regarded as an implicit Transmission request in case of a rejoin to an already on-going group call.</w:t>
      </w:r>
    </w:p>
    <w:p w14:paraId="45321B35"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Default="000C70BA" w:rsidP="000C70BA">
      <w:r>
        <w:t>[TS 24.581, clause 6.2.2]</w:t>
      </w:r>
    </w:p>
    <w:p w14:paraId="00B868DE" w14:textId="77777777" w:rsidR="000C70BA" w:rsidRDefault="000C70BA" w:rsidP="000C70BA">
      <w:r>
        <w:t>The MCVideo call release (whether it is initiated by the transmission participant or transmission control server) is a two-step procedure.</w:t>
      </w:r>
    </w:p>
    <w:p w14:paraId="3D9BB735" w14:textId="77777777" w:rsidR="000C70BA" w:rsidRDefault="000C70BA" w:rsidP="000C70BA">
      <w:pPr>
        <w:ind w:left="1136" w:hanging="852"/>
        <w:rPr>
          <w:rFonts w:eastAsia="Malgun Gothic"/>
        </w:rPr>
      </w:pPr>
      <w:r>
        <w:rPr>
          <w:rFonts w:eastAsia="Malgun Gothic"/>
        </w:rPr>
        <w:t>Step 1</w:t>
      </w:r>
      <w:r>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Default="000C70BA" w:rsidP="000C70BA">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Default="000C70BA" w:rsidP="000C70BA">
      <w:r>
        <w:t>The user plane can initiate the release step 1, but the application and signalling plane always initiates the release step 2.</w:t>
      </w:r>
    </w:p>
    <w:p w14:paraId="0BEF8050" w14:textId="77777777" w:rsidR="000C70BA" w:rsidRDefault="000C70BA" w:rsidP="000C70BA">
      <w:r>
        <w:t>[TS 24.581, clause 12.1.2.1]</w:t>
      </w:r>
    </w:p>
    <w:p w14:paraId="7E1A352E" w14:textId="77777777" w:rsidR="000C70BA" w:rsidRDefault="000C70BA" w:rsidP="000C70BA">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Default="000C70BA" w:rsidP="000C70BA">
      <w:r>
        <w:t>[TS 24.581, clause 12.1.2.2]</w:t>
      </w:r>
    </w:p>
    <w:p w14:paraId="4C3E3072" w14:textId="77777777" w:rsidR="000C70BA" w:rsidRDefault="000C70BA" w:rsidP="000C70BA">
      <w:r>
        <w:t>In an SDP offer and answer, the "mc_queueing" fmtp attribute is used to indicate support of the Transmission Request message queueing mechanism, as defined in the present specification.</w:t>
      </w:r>
    </w:p>
    <w:p w14:paraId="08D56ADF" w14:textId="77777777" w:rsidR="000C70BA" w:rsidRDefault="000C70BA" w:rsidP="000C70BA">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Default="000C70BA" w:rsidP="000C70BA">
      <w:pPr>
        <w:keepLines/>
        <w:ind w:left="1135" w:hanging="851"/>
      </w:pPr>
      <w:r>
        <w:t>NOTE 1:</w:t>
      </w:r>
      <w:r>
        <w:tab/>
        <w:t>If the "mc_priority" fmtp attribute is not used within an SDP offer or answer, a default priority value is assumed.</w:t>
      </w:r>
    </w:p>
    <w:p w14:paraId="67D070F6" w14:textId="77777777" w:rsidR="000C70BA" w:rsidRDefault="000C70BA" w:rsidP="000C70BA">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Default="000C70BA" w:rsidP="000C70BA">
      <w:pPr>
        <w:keepLines/>
        <w:ind w:left="1135" w:hanging="851"/>
      </w:pPr>
      <w:r>
        <w:t>NOTE 2:</w:t>
      </w:r>
      <w:r>
        <w:tab/>
        <w:t>If the "mc_reception_priority" fmtp attribute is not used within an SDP offer or answer, a default reception priority value is assumed.</w:t>
      </w:r>
    </w:p>
    <w:p w14:paraId="53DC9FF5" w14:textId="77777777" w:rsidR="000C70BA" w:rsidRDefault="000C70BA" w:rsidP="000C70BA">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Default="000C70BA" w:rsidP="000C70BA">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Default="000C70BA" w:rsidP="000C70BA">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Default="000C70BA" w:rsidP="000C70BA">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Default="000C70BA" w:rsidP="000C70BA">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Default="000C70BA" w:rsidP="000C70BA">
      <w:r>
        <w:t>[TS 24.581, clause 14.2.1]</w:t>
      </w:r>
    </w:p>
    <w:p w14:paraId="4740F373" w14:textId="77777777" w:rsidR="000C70BA" w:rsidRDefault="000C70BA" w:rsidP="000C70BA">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Default="000C70BA" w:rsidP="000C70BA">
      <w:pPr>
        <w:keepLines/>
        <w:ind w:left="1135" w:hanging="851"/>
      </w:pPr>
      <w:r>
        <w:t>NOTE:</w:t>
      </w:r>
      <w:r>
        <w:tab/>
        <w:t>"Initial offer" refers to the offer when the media plane control channel is initially negotiated. It might, or might not, be the initial offer within the session.</w:t>
      </w:r>
    </w:p>
    <w:p w14:paraId="1DBB74E7" w14:textId="77777777" w:rsidR="000C70BA" w:rsidRDefault="000C70BA" w:rsidP="000C70BA">
      <w:r>
        <w:t xml:space="preserve"> [TS 24.581, clause 14.2.4]</w:t>
      </w:r>
    </w:p>
    <w:p w14:paraId="3B807B3D" w14:textId="77777777" w:rsidR="000C70BA" w:rsidRDefault="000C70BA" w:rsidP="000C70BA">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Default="000C70BA" w:rsidP="000C70BA">
      <w:r>
        <w:t>[TS 24.581, clause 14.2.5]</w:t>
      </w:r>
    </w:p>
    <w:p w14:paraId="0D2B8DA6" w14:textId="77777777" w:rsidR="000C70BA" w:rsidRDefault="000C70BA" w:rsidP="000C70BA">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Default="000C70BA" w:rsidP="000C70BA">
      <w:pPr>
        <w:pStyle w:val="H6"/>
      </w:pPr>
      <w:r>
        <w:t>6.1.1.3.3</w:t>
      </w:r>
      <w:r>
        <w:tab/>
        <w:t>Test description</w:t>
      </w:r>
    </w:p>
    <w:p w14:paraId="3F9167F0" w14:textId="77777777" w:rsidR="000C70BA" w:rsidRDefault="000C70BA" w:rsidP="000C70BA">
      <w:pPr>
        <w:pStyle w:val="H6"/>
      </w:pPr>
      <w:r>
        <w:t>6.1.1.3.3.1</w:t>
      </w:r>
      <w:r>
        <w:tab/>
        <w:t>Pre-test conditions</w:t>
      </w:r>
    </w:p>
    <w:p w14:paraId="484D3236" w14:textId="77777777" w:rsidR="000C70BA" w:rsidRDefault="000C70BA" w:rsidP="000C70BA">
      <w:pPr>
        <w:pStyle w:val="H6"/>
      </w:pPr>
      <w:r w:rsidRPr="00102CE5">
        <w:t>Test configuration</w:t>
      </w:r>
      <w:r>
        <w:t>:</w:t>
      </w:r>
    </w:p>
    <w:p w14:paraId="548C1B28" w14:textId="3A1A145B" w:rsidR="000C70BA" w:rsidRDefault="000C70BA" w:rsidP="000C70BA">
      <w:pPr>
        <w:pStyle w:val="B1"/>
      </w:pPr>
      <w:r>
        <w:t>-</w:t>
      </w:r>
      <w:r>
        <w:tab/>
        <w:t xml:space="preserve">Single cell configuration according to TS </w:t>
      </w:r>
      <w:r w:rsidR="00960759">
        <w:t>37.579</w:t>
      </w:r>
      <w:r>
        <w:t>-1 [2] clause 5.2.2.2.1.</w:t>
      </w:r>
    </w:p>
    <w:p w14:paraId="1DFAA9B2" w14:textId="77777777" w:rsidR="000C70BA" w:rsidRDefault="000C70BA" w:rsidP="000C70BA">
      <w:pPr>
        <w:pStyle w:val="H6"/>
      </w:pPr>
      <w:r>
        <w:t>Preamble:</w:t>
      </w:r>
    </w:p>
    <w:p w14:paraId="344CD52D" w14:textId="2D65A9E0" w:rsidR="000C70BA" w:rsidRDefault="000C70BA" w:rsidP="000C70BA">
      <w:pPr>
        <w:pStyle w:val="B1"/>
      </w:pPr>
      <w:r>
        <w:t>-</w:t>
      </w:r>
      <w:r>
        <w:tab/>
        <w:t xml:space="preserve">The UE has performed procedure 'Initial registration' as described in TS </w:t>
      </w:r>
      <w:r w:rsidR="00960759">
        <w:t>37.579</w:t>
      </w:r>
      <w:r>
        <w:t>-1 [2] clause 5.4.2.</w:t>
      </w:r>
    </w:p>
    <w:p w14:paraId="029AEC14" w14:textId="77777777" w:rsidR="000C70BA" w:rsidRDefault="000C70BA" w:rsidP="000C70BA">
      <w:pPr>
        <w:pStyle w:val="B1"/>
      </w:pPr>
      <w:r>
        <w:t>-</w:t>
      </w:r>
      <w:r>
        <w:tab/>
      </w:r>
      <w:r w:rsidRPr="000573F5">
        <w:t>UE States at the end of the preamble</w:t>
      </w:r>
      <w:r>
        <w:t>:</w:t>
      </w:r>
    </w:p>
    <w:p w14:paraId="0C5F6EBF" w14:textId="77777777" w:rsidR="000C70BA" w:rsidRDefault="000C70BA" w:rsidP="000C70BA">
      <w:pPr>
        <w:pStyle w:val="B1"/>
        <w:ind w:left="852"/>
      </w:pPr>
      <w:r>
        <w:t>-</w:t>
      </w:r>
      <w:r>
        <w:tab/>
        <w:t>The UE is in RRC_IDLE state.</w:t>
      </w:r>
    </w:p>
    <w:p w14:paraId="442840B3" w14:textId="77777777" w:rsidR="000C70BA" w:rsidRDefault="000C70BA" w:rsidP="000C70BA">
      <w:pPr>
        <w:pStyle w:val="B1"/>
        <w:ind w:left="852"/>
      </w:pPr>
      <w:r>
        <w:t>-</w:t>
      </w:r>
      <w:r>
        <w:tab/>
        <w:t>The client is registered for MCVideo.</w:t>
      </w:r>
    </w:p>
    <w:p w14:paraId="5746DD0C" w14:textId="77777777" w:rsidR="000C70BA" w:rsidRDefault="000C70BA" w:rsidP="000C70BA">
      <w:pPr>
        <w:pStyle w:val="H6"/>
      </w:pPr>
      <w:r>
        <w:t>6.1.1.3.3.2</w:t>
      </w:r>
      <w:r>
        <w:tab/>
        <w:t>Test procedure sequence</w:t>
      </w:r>
    </w:p>
    <w:p w14:paraId="549AF198" w14:textId="77777777" w:rsidR="000C70BA" w:rsidRDefault="000C70BA" w:rsidP="000C70BA">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Default="000C70BA" w:rsidP="002E3FCC">
            <w:pPr>
              <w:pStyle w:val="TAH"/>
            </w:pPr>
            <w:r>
              <w:t>Verdict</w:t>
            </w:r>
          </w:p>
        </w:tc>
      </w:tr>
      <w:tr w:rsidR="000C70BA"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Default="000C70BA" w:rsidP="002E3FCC">
            <w:pPr>
              <w:pStyle w:val="TAH"/>
            </w:pPr>
          </w:p>
        </w:tc>
      </w:tr>
      <w:tr w:rsidR="000C70BA"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Default="000C70BA" w:rsidP="002E3FCC">
            <w:pPr>
              <w:pStyle w:val="TAL"/>
            </w:pPr>
            <w:r>
              <w:t>Make the UE (MCVideo client) request the establishment of a group call with manual commencement mode and implicit transmission request.</w:t>
            </w:r>
          </w:p>
          <w:p w14:paraId="6C89E5EB"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Default="000C70BA" w:rsidP="002E3FCC">
            <w:pPr>
              <w:pStyle w:val="TAC"/>
            </w:pPr>
            <w:r>
              <w:t>-</w:t>
            </w:r>
          </w:p>
        </w:tc>
      </w:tr>
      <w:tr w:rsidR="000C70BA"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Default="000C70BA" w:rsidP="002E3FCC">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group call with manual commencement mode and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Default="000C70BA" w:rsidP="002E3FCC">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Default="000C70BA" w:rsidP="002E3FCC">
            <w:pPr>
              <w:pStyle w:val="TAC"/>
            </w:pPr>
            <w:r>
              <w:t>P</w:t>
            </w:r>
          </w:p>
        </w:tc>
      </w:tr>
      <w:tr w:rsidR="000C70BA"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Default="000C70BA" w:rsidP="002E3FCC">
            <w:pPr>
              <w:pStyle w:val="TAC"/>
            </w:pPr>
            <w:r>
              <w:t>-</w:t>
            </w:r>
          </w:p>
        </w:tc>
      </w:tr>
      <w:tr w:rsidR="000C70BA"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Default="000C70BA" w:rsidP="002E3FCC">
            <w:pPr>
              <w:pStyle w:val="TAL"/>
            </w:pPr>
            <w:r>
              <w:t>Check: Does the UE (MCVideo client) provide transmission granted notification to the user?</w:t>
            </w:r>
          </w:p>
          <w:p w14:paraId="4781ABA1"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Default="000C70BA" w:rsidP="002E3FCC">
            <w:pPr>
              <w:pStyle w:val="TAC"/>
            </w:pPr>
            <w:r>
              <w:t>P</w:t>
            </w:r>
          </w:p>
        </w:tc>
      </w:tr>
      <w:tr w:rsidR="000C70BA"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Default="000C70BA" w:rsidP="002E3FCC">
            <w:pPr>
              <w:pStyle w:val="TAL"/>
            </w:pPr>
            <w:r>
              <w:t>Make the UE (MCVideo client) request end of transmission.</w:t>
            </w:r>
          </w:p>
          <w:p w14:paraId="6FAD0DF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Default="000C70BA" w:rsidP="002E3FCC">
            <w:pPr>
              <w:pStyle w:val="TAC"/>
            </w:pPr>
            <w:r>
              <w:t>-</w:t>
            </w:r>
          </w:p>
        </w:tc>
      </w:tr>
      <w:tr w:rsidR="000C70BA"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Default="000C70BA" w:rsidP="002E3FCC">
            <w:pPr>
              <w:pStyle w:val="TAC"/>
            </w:pPr>
            <w:r>
              <w:t>P</w:t>
            </w:r>
          </w:p>
        </w:tc>
      </w:tr>
      <w:tr w:rsidR="000C70BA"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Default="000C70BA" w:rsidP="002E3FCC">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Default="000C70BA" w:rsidP="002E3FCC">
            <w:pPr>
              <w:pStyle w:val="TAC"/>
            </w:pPr>
            <w:r>
              <w:t>-</w:t>
            </w:r>
          </w:p>
        </w:tc>
      </w:tr>
      <w:tr w:rsidR="000C70BA"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Default="000C70BA" w:rsidP="002E3FCC">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Default="000C70BA" w:rsidP="002E3FCC">
            <w:pPr>
              <w:pStyle w:val="TAL"/>
              <w:rPr>
                <w:rFonts w:eastAsia="Calibri"/>
              </w:rPr>
            </w:pPr>
            <w:r>
              <w:rPr>
                <w:rFonts w:eastAsia="Calibri"/>
              </w:rPr>
              <w:t>Make the UE (MCVideo client) release the call.</w:t>
            </w:r>
          </w:p>
          <w:p w14:paraId="2B4D3A3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Default="000C70BA" w:rsidP="002E3FCC">
            <w:pPr>
              <w:pStyle w:val="TAC"/>
            </w:pPr>
            <w:r>
              <w:rPr>
                <w:rFonts w:eastAsia="Calibri"/>
              </w:rPr>
              <w:t>-</w:t>
            </w:r>
          </w:p>
        </w:tc>
      </w:tr>
      <w:tr w:rsidR="000C70BA"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Default="000C70BA" w:rsidP="002E3FCC">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Default="000C70BA" w:rsidP="002E3FCC">
            <w:pPr>
              <w:pStyle w:val="TAC"/>
            </w:pPr>
            <w:r>
              <w:t>P</w:t>
            </w:r>
          </w:p>
        </w:tc>
      </w:tr>
      <w:tr w:rsidR="000C70BA"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Default="000C70BA" w:rsidP="002E3FCC">
            <w:pPr>
              <w:pStyle w:val="TAC"/>
            </w:pPr>
            <w:r>
              <w:t>-</w:t>
            </w:r>
          </w:p>
        </w:tc>
      </w:tr>
      <w:tr w:rsidR="000C70BA"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Default="000C70BA" w:rsidP="002E3FCC">
            <w:pPr>
              <w:pStyle w:val="TAN"/>
            </w:pPr>
            <w:r>
              <w:t>NOTE 1: This is expected to be done via a suitable implementation dependent MMI.</w:t>
            </w:r>
          </w:p>
        </w:tc>
      </w:tr>
    </w:tbl>
    <w:p w14:paraId="0DEA6B7F" w14:textId="77777777" w:rsidR="000C70BA" w:rsidRDefault="000C70BA" w:rsidP="000C70BA"/>
    <w:p w14:paraId="752A9BF5" w14:textId="77777777" w:rsidR="000C70BA" w:rsidRDefault="000C70BA" w:rsidP="000C70BA">
      <w:pPr>
        <w:pStyle w:val="H6"/>
      </w:pPr>
      <w:r>
        <w:t>6.1.1.3.3.3</w:t>
      </w:r>
      <w:r>
        <w:tab/>
        <w:t>Specific message contents</w:t>
      </w:r>
    </w:p>
    <w:p w14:paraId="7EAE0860" w14:textId="7BEED2E9" w:rsidR="000C70BA" w:rsidRDefault="000C70BA" w:rsidP="000C70BA">
      <w:pPr>
        <w:pStyle w:val="TH"/>
      </w:pPr>
      <w:r>
        <w:t xml:space="preserve">Table 6.1.1.3.3.3-1: SIP INVITE from the UE (Step 2, Table 6.1.1.3.3.2-1;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Default="000C70BA" w:rsidP="002E3FCC">
            <w:pPr>
              <w:pStyle w:val="TAL"/>
            </w:pPr>
            <w:r>
              <w:t xml:space="preserve">Derivation Path: TS </w:t>
            </w:r>
            <w:r w:rsidR="00960759">
              <w:t>37.579</w:t>
            </w:r>
            <w:r>
              <w:t>-1 [2], Table 5.5.2.5.1-1, condition MANUAL</w:t>
            </w:r>
          </w:p>
        </w:tc>
      </w:tr>
      <w:tr w:rsidR="000C70BA"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Default="000C70BA" w:rsidP="002E3FCC">
            <w:pPr>
              <w:pStyle w:val="TAH"/>
            </w:pPr>
            <w:r>
              <w:t>Condition</w:t>
            </w:r>
          </w:p>
        </w:tc>
      </w:tr>
      <w:tr w:rsidR="000C70BA"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A77C82" w:rsidRDefault="000C70BA" w:rsidP="002E3FCC">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Default="000C70BA" w:rsidP="002E3FCC">
            <w:pPr>
              <w:pStyle w:val="TAL"/>
            </w:pPr>
          </w:p>
        </w:tc>
      </w:tr>
      <w:tr w:rsidR="000C70BA"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Default="000C70BA" w:rsidP="002E3FCC">
            <w:pPr>
              <w:pStyle w:val="TAL"/>
            </w:pPr>
          </w:p>
        </w:tc>
      </w:tr>
      <w:tr w:rsidR="000C70BA"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Default="000C70BA" w:rsidP="002E3FCC">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Default="000C70BA" w:rsidP="002E3FCC">
            <w:pPr>
              <w:pStyle w:val="TAL"/>
            </w:pPr>
          </w:p>
        </w:tc>
      </w:tr>
      <w:tr w:rsidR="000C70BA"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Default="000C70BA" w:rsidP="002E3FCC">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Default="000C70BA" w:rsidP="002E3FCC">
            <w:pPr>
              <w:pStyle w:val="TAL"/>
            </w:pPr>
          </w:p>
        </w:tc>
      </w:tr>
      <w:tr w:rsidR="000C70BA"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Default="000C70BA" w:rsidP="002E3FCC">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Default="000C70BA" w:rsidP="002E3FCC">
            <w:pPr>
              <w:pStyle w:val="TAL"/>
            </w:pPr>
          </w:p>
        </w:tc>
      </w:tr>
    </w:tbl>
    <w:p w14:paraId="66366951" w14:textId="77777777" w:rsidR="000C70BA" w:rsidRDefault="000C70BA" w:rsidP="000C70BA"/>
    <w:p w14:paraId="50733020" w14:textId="77777777" w:rsidR="000C70BA" w:rsidRDefault="000C70BA" w:rsidP="000C70BA">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Default="000C70BA" w:rsidP="002E3FCC">
            <w:pPr>
              <w:pStyle w:val="TAL"/>
            </w:pPr>
            <w:r>
              <w:t xml:space="preserve">Derivation Path: TS </w:t>
            </w:r>
            <w:r w:rsidR="00960759">
              <w:t>37.579</w:t>
            </w:r>
            <w:r>
              <w:t>-1 [2], Table 5.5.3.1.1-2, condition INITIAL_SDP_OFFER, IMPLICIT_GRANT_REQUESTED</w:t>
            </w:r>
          </w:p>
        </w:tc>
      </w:tr>
    </w:tbl>
    <w:p w14:paraId="2B63FC97" w14:textId="77777777" w:rsidR="000C70BA" w:rsidRDefault="000C70BA" w:rsidP="000C70BA"/>
    <w:p w14:paraId="35DE0738" w14:textId="77777777" w:rsidR="000C70BA" w:rsidRDefault="000C70BA" w:rsidP="000C70BA">
      <w:pPr>
        <w:pStyle w:val="TH"/>
      </w:pPr>
      <w: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Default="000C70BA" w:rsidP="002E3FCC">
            <w:pPr>
              <w:pStyle w:val="TAL"/>
            </w:pPr>
            <w:r>
              <w:t xml:space="preserve">Derivation Path: TS </w:t>
            </w:r>
            <w:r w:rsidR="00960759">
              <w:t>37.579</w:t>
            </w:r>
            <w:r>
              <w:t>-1 [2], Table 5.5.3.2.1-2, condition GROUP CALL, INVITE_REFER</w:t>
            </w:r>
          </w:p>
        </w:tc>
      </w:tr>
    </w:tbl>
    <w:p w14:paraId="4C8A9E7F" w14:textId="77777777" w:rsidR="000C70BA" w:rsidRDefault="000C70BA" w:rsidP="000C70BA"/>
    <w:p w14:paraId="7CEF4799" w14:textId="427CF596" w:rsidR="000C70BA" w:rsidRDefault="000C70BA" w:rsidP="000C70BA">
      <w:pPr>
        <w:pStyle w:val="TH"/>
      </w:pPr>
      <w:r>
        <w:t xml:space="preserve">Table 6.1.1.3.3.3-3: SIP 200 (OK) from the SS (Step 2, Table 6.1.1.3.3.2-1;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Default="000C70BA" w:rsidP="002E3FCC">
            <w:pPr>
              <w:pStyle w:val="TAL"/>
            </w:pPr>
            <w:r>
              <w:t xml:space="preserve">Derivation Path: TS </w:t>
            </w:r>
            <w:r w:rsidR="00960759">
              <w:t>37.579</w:t>
            </w:r>
            <w:r>
              <w:t>-1 [2], Table 5.5.2.17.1.2-1, condition INVITE-RSP</w:t>
            </w:r>
          </w:p>
        </w:tc>
      </w:tr>
      <w:tr w:rsidR="000C70BA"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Default="000C70BA" w:rsidP="002E3FCC">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Default="000C70BA" w:rsidP="002E3FCC">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Default="000C70BA" w:rsidP="002E3FCC">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Default="000C70BA" w:rsidP="002E3FCC">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Default="000C70BA" w:rsidP="002E3FCC">
            <w:pPr>
              <w:pStyle w:val="TAH"/>
            </w:pPr>
            <w:r>
              <w:t>Condition</w:t>
            </w:r>
          </w:p>
        </w:tc>
      </w:tr>
      <w:tr w:rsidR="000C70BA"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E51017" w:rsidRDefault="000C70BA" w:rsidP="002E3FCC">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Default="000C70BA" w:rsidP="002E3FCC">
            <w:pPr>
              <w:pStyle w:val="TAL"/>
            </w:pPr>
          </w:p>
        </w:tc>
      </w:tr>
      <w:tr w:rsidR="000C70BA"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Default="000C70BA" w:rsidP="002E3FCC">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Default="000C70BA" w:rsidP="002E3FCC">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Default="000C70BA" w:rsidP="002E3FCC">
            <w:pPr>
              <w:pStyle w:val="TAL"/>
            </w:pPr>
          </w:p>
        </w:tc>
      </w:tr>
    </w:tbl>
    <w:p w14:paraId="6CE32313" w14:textId="77777777" w:rsidR="000C70BA" w:rsidRDefault="000C70BA" w:rsidP="000C70BA"/>
    <w:p w14:paraId="60C58E4E" w14:textId="77777777" w:rsidR="000C70BA" w:rsidRDefault="000C70BA" w:rsidP="000C70BA">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Default="000C70BA" w:rsidP="002E3FCC">
            <w:pPr>
              <w:pStyle w:val="TAL"/>
            </w:pPr>
            <w:r>
              <w:t xml:space="preserve">Derivation Path: TS </w:t>
            </w:r>
            <w:r w:rsidR="00960759">
              <w:t>37.579</w:t>
            </w:r>
            <w:r>
              <w:t>-1 [2], Table 5.5.3.1.2-2, condition SDP_ANSWER, IMPLICIT_GRANT_REQUESTED</w:t>
            </w:r>
          </w:p>
        </w:tc>
      </w:tr>
    </w:tbl>
    <w:p w14:paraId="3BFE0927" w14:textId="77777777" w:rsidR="000C70BA" w:rsidRDefault="000C70BA" w:rsidP="000C70BA"/>
    <w:p w14:paraId="1BB1F117" w14:textId="77777777" w:rsidR="000C70BA" w:rsidRDefault="000C70BA" w:rsidP="000C70BA">
      <w:pPr>
        <w:pStyle w:val="TH"/>
      </w:pPr>
      <w:r>
        <w:t>Table 6.1.1.3.3.3-4..10: Void</w:t>
      </w:r>
    </w:p>
    <w:p w14:paraId="147AC39E" w14:textId="77777777" w:rsidR="000C70BA" w:rsidRDefault="000C70BA" w:rsidP="000C70BA"/>
    <w:p w14:paraId="44AF4A15" w14:textId="77777777" w:rsidR="000C70BA" w:rsidRDefault="000C70BA" w:rsidP="000C70BA">
      <w:pPr>
        <w:keepNext/>
        <w:keepLines/>
        <w:spacing w:before="120"/>
        <w:ind w:left="1418" w:hanging="1418"/>
        <w:outlineLvl w:val="3"/>
        <w:rPr>
          <w:rFonts w:ascii="Arial" w:hAnsi="Arial"/>
          <w:sz w:val="24"/>
        </w:rPr>
      </w:pPr>
      <w:bookmarkStart w:id="356" w:name="_Toc75906919"/>
      <w:bookmarkStart w:id="357" w:name="_Toc75907256"/>
      <w:bookmarkStart w:id="358" w:name="_Toc84345716"/>
      <w:r>
        <w:rPr>
          <w:rFonts w:ascii="Arial" w:hAnsi="Arial"/>
          <w:sz w:val="24"/>
        </w:rPr>
        <w:t>6.1.1.4</w:t>
      </w:r>
      <w:r>
        <w:rPr>
          <w:rFonts w:ascii="Arial" w:hAnsi="Arial"/>
          <w:sz w:val="24"/>
        </w:rPr>
        <w:tab/>
        <w:t>On-network / On-demand Pre-arranged Group Call / Manual Commencement Mode / Client Terminated (CT)</w:t>
      </w:r>
      <w:bookmarkEnd w:id="356"/>
      <w:bookmarkEnd w:id="357"/>
      <w:bookmarkEnd w:id="358"/>
    </w:p>
    <w:p w14:paraId="13B9DEA0" w14:textId="77777777" w:rsidR="000C70BA" w:rsidRDefault="000C70BA" w:rsidP="000C70BA">
      <w:pPr>
        <w:pStyle w:val="H6"/>
      </w:pPr>
      <w:bookmarkStart w:id="359" w:name="_Toc52787496"/>
      <w:bookmarkStart w:id="360" w:name="_Toc52787676"/>
      <w:r>
        <w:t>6.1.1.4.1</w:t>
      </w:r>
      <w:r>
        <w:tab/>
        <w:t>Test Purpose (TP)</w:t>
      </w:r>
      <w:bookmarkEnd w:id="359"/>
      <w:bookmarkEnd w:id="360"/>
    </w:p>
    <w:p w14:paraId="5C9E4F2E" w14:textId="77777777" w:rsidR="000C70BA" w:rsidRDefault="000C70BA" w:rsidP="000C70BA">
      <w:pPr>
        <w:pStyle w:val="H6"/>
      </w:pPr>
      <w:r>
        <w:t>(1)</w:t>
      </w:r>
    </w:p>
    <w:p w14:paraId="4050743F" w14:textId="77777777" w:rsidR="000C70BA" w:rsidRDefault="000C70BA" w:rsidP="000C70BA">
      <w:pPr>
        <w:pStyle w:val="PL"/>
      </w:pPr>
      <w:r>
        <w:rPr>
          <w:b/>
        </w:rPr>
        <w:t>with</w:t>
      </w:r>
      <w:r>
        <w:t xml:space="preserve"> { the UE (MCVideo Client) registered and authorised for MCVideo }</w:t>
      </w:r>
    </w:p>
    <w:p w14:paraId="69887B3D" w14:textId="77777777" w:rsidR="000C70BA" w:rsidRDefault="000C70BA" w:rsidP="000C70BA">
      <w:pPr>
        <w:pStyle w:val="PL"/>
        <w:rPr>
          <w:color w:val="000000"/>
        </w:rPr>
      </w:pPr>
      <w:r>
        <w:t>ensure that {</w:t>
      </w:r>
    </w:p>
    <w:p w14:paraId="33ECB1A5"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Manual Commencement Mode </w:t>
      </w:r>
      <w:r>
        <w:rPr>
          <w:b/>
          <w:bCs/>
        </w:rPr>
        <w:t>and</w:t>
      </w:r>
      <w:r>
        <w:t xml:space="preserve"> the MCVideo User requests to answer the call }</w:t>
      </w:r>
    </w:p>
    <w:p w14:paraId="1A67E2A8" w14:textId="77777777" w:rsidR="000C70BA" w:rsidRDefault="000C70BA" w:rsidP="000C70BA">
      <w:pPr>
        <w:pStyle w:val="PL"/>
      </w:pPr>
      <w:r>
        <w:t xml:space="preserve">    </w:t>
      </w:r>
      <w:r>
        <w:rPr>
          <w:b/>
        </w:rPr>
        <w:t>then</w:t>
      </w:r>
      <w:r>
        <w:t xml:space="preserve"> { the UE (MCVideo Client) responds by sending a SIP 200 (OK) message }</w:t>
      </w:r>
    </w:p>
    <w:p w14:paraId="1E6F0719" w14:textId="77777777" w:rsidR="000C70BA" w:rsidRDefault="000C70BA" w:rsidP="000C70BA">
      <w:pPr>
        <w:pStyle w:val="PL"/>
      </w:pPr>
      <w:r>
        <w:t xml:space="preserve">            }</w:t>
      </w:r>
    </w:p>
    <w:p w14:paraId="2470092C" w14:textId="77777777" w:rsidR="000C70BA" w:rsidRDefault="000C70BA" w:rsidP="000C70BA">
      <w:pPr>
        <w:pStyle w:val="PL"/>
      </w:pPr>
    </w:p>
    <w:p w14:paraId="791CB493" w14:textId="77777777" w:rsidR="000C70BA" w:rsidRDefault="000C70BA" w:rsidP="000C70BA">
      <w:pPr>
        <w:pStyle w:val="H6"/>
      </w:pPr>
      <w:r>
        <w:t>(2)</w:t>
      </w:r>
    </w:p>
    <w:p w14:paraId="5D485234" w14:textId="77777777" w:rsidR="000C70BA" w:rsidRDefault="000C70BA" w:rsidP="000C70BA">
      <w:pPr>
        <w:pStyle w:val="PL"/>
      </w:pPr>
      <w:r>
        <w:rPr>
          <w:b/>
          <w:bCs/>
        </w:rPr>
        <w:t>with</w:t>
      </w:r>
      <w:r>
        <w:t xml:space="preserve"> { the UE (MCVideo Client) having an ongoing On-demand Pre-arranged Group Call with Manual Commencement Mode }</w:t>
      </w:r>
    </w:p>
    <w:p w14:paraId="3A8676D3" w14:textId="77777777" w:rsidR="000C70BA" w:rsidRDefault="000C70BA" w:rsidP="000C70BA">
      <w:pPr>
        <w:pStyle w:val="PL"/>
      </w:pPr>
      <w:r>
        <w:t>ensure that {</w:t>
      </w:r>
    </w:p>
    <w:p w14:paraId="53893FA3" w14:textId="77777777" w:rsidR="000C70BA" w:rsidRDefault="000C70BA" w:rsidP="000C70BA">
      <w:pPr>
        <w:pStyle w:val="PL"/>
      </w:pPr>
      <w:r>
        <w:t xml:space="preserve">  </w:t>
      </w:r>
      <w:r>
        <w:rPr>
          <w:b/>
          <w:bCs/>
        </w:rPr>
        <w:t>when</w:t>
      </w:r>
      <w:r>
        <w:t xml:space="preserve"> { the UE (MCVideo Client) receives a Media Transmission Notification message from the SS (MCVideo Server) }</w:t>
      </w:r>
    </w:p>
    <w:p w14:paraId="535B38E4" w14:textId="77777777" w:rsidR="000C70BA" w:rsidRDefault="000C70BA" w:rsidP="000C70BA">
      <w:pPr>
        <w:pStyle w:val="PL"/>
        <w:rPr>
          <w:color w:val="000000"/>
        </w:rPr>
      </w:pPr>
      <w:r>
        <w:rPr>
          <w:color w:val="000000"/>
        </w:rPr>
        <w:t xml:space="preserve">    </w:t>
      </w:r>
      <w:r>
        <w:rPr>
          <w:b/>
          <w:bCs/>
          <w:color w:val="000000"/>
        </w:rPr>
        <w:t>then</w:t>
      </w:r>
      <w:r>
        <w:rPr>
          <w:color w:val="000000"/>
        </w:rPr>
        <w:t xml:space="preserve"> { the </w:t>
      </w:r>
      <w:r>
        <w:t>UE (MCVideo Client) provides media transmission notification to the  MCVideo User</w:t>
      </w:r>
      <w:r>
        <w:rPr>
          <w:color w:val="000000"/>
        </w:rPr>
        <w:t xml:space="preserve"> }</w:t>
      </w:r>
    </w:p>
    <w:p w14:paraId="6DA25326" w14:textId="77777777" w:rsidR="000C70BA" w:rsidRDefault="000C70BA" w:rsidP="000C70BA">
      <w:pPr>
        <w:pStyle w:val="PL"/>
      </w:pPr>
    </w:p>
    <w:p w14:paraId="075CCE39" w14:textId="77777777" w:rsidR="000C70BA" w:rsidRDefault="000C70BA" w:rsidP="000C70BA">
      <w:pPr>
        <w:pStyle w:val="H6"/>
      </w:pPr>
      <w:r>
        <w:t>(3)</w:t>
      </w:r>
    </w:p>
    <w:p w14:paraId="0E600619" w14:textId="77777777" w:rsidR="000C70BA" w:rsidRDefault="000C70BA" w:rsidP="000C70BA">
      <w:pPr>
        <w:pStyle w:val="PL"/>
      </w:pPr>
      <w:r>
        <w:rPr>
          <w:b/>
        </w:rPr>
        <w:t>with</w:t>
      </w:r>
      <w:r>
        <w:t xml:space="preserve"> { the UE (MCVideo Client) having received a Media Transmission Notification message from the SS (MCVideo Server) }</w:t>
      </w:r>
    </w:p>
    <w:p w14:paraId="14D6B910" w14:textId="77777777" w:rsidR="000C70BA" w:rsidRDefault="000C70BA" w:rsidP="000C70BA">
      <w:pPr>
        <w:pStyle w:val="PL"/>
      </w:pPr>
      <w:r>
        <w:t>ensure that {</w:t>
      </w:r>
    </w:p>
    <w:p w14:paraId="0C865556" w14:textId="77777777" w:rsidR="000C70BA" w:rsidRDefault="000C70BA" w:rsidP="000C70BA">
      <w:pPr>
        <w:pStyle w:val="PL"/>
      </w:pPr>
      <w:r>
        <w:t xml:space="preserve">  </w:t>
      </w:r>
      <w:r>
        <w:rPr>
          <w:b/>
        </w:rPr>
        <w:t>when</w:t>
      </w:r>
      <w:r>
        <w:t xml:space="preserve"> { the MCVideo User requests permission to receive media }</w:t>
      </w:r>
    </w:p>
    <w:p w14:paraId="18847267" w14:textId="77777777" w:rsidR="000C70BA" w:rsidRDefault="000C70BA" w:rsidP="000C70BA">
      <w:pPr>
        <w:pStyle w:val="PL"/>
      </w:pPr>
      <w:r>
        <w:t xml:space="preserve">    </w:t>
      </w:r>
      <w:r>
        <w:rPr>
          <w:b/>
        </w:rPr>
        <w:t>then</w:t>
      </w:r>
      <w:r>
        <w:t xml:space="preserve"> { the UE (MCVideo Client) sends a Receive Media Request message }</w:t>
      </w:r>
    </w:p>
    <w:p w14:paraId="2C2588B3" w14:textId="77777777" w:rsidR="000C70BA" w:rsidRDefault="000C70BA" w:rsidP="000C70BA">
      <w:pPr>
        <w:pStyle w:val="PL"/>
      </w:pPr>
      <w:r>
        <w:t xml:space="preserve">            }</w:t>
      </w:r>
    </w:p>
    <w:p w14:paraId="36FA061B" w14:textId="77777777" w:rsidR="000C70BA" w:rsidRDefault="000C70BA" w:rsidP="000C70BA">
      <w:pPr>
        <w:pStyle w:val="PL"/>
      </w:pPr>
    </w:p>
    <w:p w14:paraId="30C913CC" w14:textId="77777777" w:rsidR="000C70BA" w:rsidRDefault="000C70BA" w:rsidP="000C70BA">
      <w:pPr>
        <w:pStyle w:val="H6"/>
      </w:pPr>
      <w:r>
        <w:t>(4)</w:t>
      </w:r>
    </w:p>
    <w:p w14:paraId="2D0958B8" w14:textId="77777777" w:rsidR="000C70BA" w:rsidRDefault="000C70BA" w:rsidP="000C70BA">
      <w:pPr>
        <w:pStyle w:val="PL"/>
      </w:pPr>
      <w:r>
        <w:rPr>
          <w:b/>
        </w:rPr>
        <w:t>with</w:t>
      </w:r>
      <w:r>
        <w:t xml:space="preserve"> { the UE (MCVideo Client) having an ongoing On-demand Pre-arranged Group Call with Manual  Commencement Mode }</w:t>
      </w:r>
    </w:p>
    <w:p w14:paraId="5A9D5BFD" w14:textId="77777777" w:rsidR="000C70BA" w:rsidRDefault="000C70BA" w:rsidP="000C70BA">
      <w:pPr>
        <w:pStyle w:val="PL"/>
      </w:pPr>
      <w:r>
        <w:t>ensure that {</w:t>
      </w:r>
    </w:p>
    <w:p w14:paraId="61DEEE3F" w14:textId="77777777" w:rsidR="000C70BA" w:rsidRDefault="000C70BA" w:rsidP="000C70BA">
      <w:pPr>
        <w:pStyle w:val="PL"/>
      </w:pPr>
      <w:r>
        <w:t xml:space="preserve">  </w:t>
      </w:r>
      <w:r>
        <w:rPr>
          <w:b/>
        </w:rPr>
        <w:t>when</w:t>
      </w:r>
      <w:r>
        <w:t xml:space="preserve"> { the UE (MCVideo Client) receives a SIP BYE message from the SS (MCVideo Server) }</w:t>
      </w:r>
    </w:p>
    <w:p w14:paraId="4066D1F6" w14:textId="77777777" w:rsidR="000C70BA" w:rsidRDefault="000C70BA" w:rsidP="000C70BA">
      <w:pPr>
        <w:pStyle w:val="PL"/>
      </w:pPr>
      <w:r>
        <w:t xml:space="preserve">    </w:t>
      </w:r>
      <w:r>
        <w:rPr>
          <w:b/>
        </w:rPr>
        <w:t>then</w:t>
      </w:r>
      <w:r>
        <w:t xml:space="preserve"> { the UE (MCVideo Client) responds with a SIP 200 (OK) message }</w:t>
      </w:r>
    </w:p>
    <w:p w14:paraId="4391937F" w14:textId="77777777" w:rsidR="000C70BA" w:rsidRDefault="000C70BA" w:rsidP="000C70BA">
      <w:pPr>
        <w:pStyle w:val="PL"/>
      </w:pPr>
      <w:r>
        <w:t xml:space="preserve">             </w:t>
      </w:r>
    </w:p>
    <w:p w14:paraId="42D453C4" w14:textId="77777777" w:rsidR="000C70BA" w:rsidRDefault="000C70BA" w:rsidP="000C70BA">
      <w:pPr>
        <w:pStyle w:val="PL"/>
      </w:pPr>
    </w:p>
    <w:p w14:paraId="669E5DDE" w14:textId="77777777" w:rsidR="000C70BA" w:rsidRDefault="000C70BA" w:rsidP="000C70BA">
      <w:pPr>
        <w:pStyle w:val="H6"/>
      </w:pPr>
      <w:bookmarkStart w:id="361" w:name="_Toc52787497"/>
      <w:bookmarkStart w:id="362" w:name="_Toc52787677"/>
      <w:r>
        <w:t>6.1.1.4.2</w:t>
      </w:r>
      <w:r>
        <w:tab/>
        <w:t>Conformance requirements</w:t>
      </w:r>
      <w:bookmarkEnd w:id="361"/>
      <w:bookmarkEnd w:id="362"/>
    </w:p>
    <w:p w14:paraId="6483FB6B" w14:textId="77777777" w:rsidR="000C70BA" w:rsidRDefault="000C70BA" w:rsidP="000C70BA">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Default="000C70BA" w:rsidP="000C70BA">
      <w:r>
        <w:t>[TS 24.281, clause 9.2.1.2.1.2]</w:t>
      </w:r>
    </w:p>
    <w:p w14:paraId="5FB99DEF"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EECBEFA" w14:textId="77777777" w:rsidR="000C70BA" w:rsidRDefault="000C70BA" w:rsidP="000C70BA">
      <w:r>
        <w:t>The MCVideo client:</w:t>
      </w:r>
    </w:p>
    <w:p w14:paraId="0B675EE8" w14:textId="77777777" w:rsidR="000C70BA" w:rsidRDefault="000C70BA" w:rsidP="000C70BA">
      <w:pPr>
        <w:ind w:left="568" w:hanging="284"/>
      </w:pPr>
      <w:r>
        <w:t>1)</w:t>
      </w:r>
      <w:r>
        <w:tab/>
        <w:t>may reject the SIP INVITE request if either of the following conditions are met:</w:t>
      </w:r>
    </w:p>
    <w:p w14:paraId="17B094EB" w14:textId="77777777" w:rsidR="000C70BA" w:rsidRDefault="000C70BA" w:rsidP="000C70BA">
      <w:pPr>
        <w:ind w:left="851" w:hanging="284"/>
      </w:pPr>
      <w:r>
        <w:t>a)</w:t>
      </w:r>
      <w:r>
        <w:tab/>
        <w:t>MCVideo client does not have enough resources to handle the call; or</w:t>
      </w:r>
    </w:p>
    <w:p w14:paraId="6C4DBC68" w14:textId="77777777" w:rsidR="000C70BA" w:rsidRDefault="000C70BA" w:rsidP="000C70BA">
      <w:pPr>
        <w:ind w:left="851" w:hanging="284"/>
      </w:pPr>
      <w:r>
        <w:t>b)</w:t>
      </w:r>
      <w:r>
        <w:tab/>
        <w:t>any other reason outside the scope of this specification;</w:t>
      </w:r>
    </w:p>
    <w:p w14:paraId="7D41D51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6198E889"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21DC27C" w14:textId="77777777" w:rsidR="000C70BA" w:rsidRDefault="000C70BA" w:rsidP="000C70BA">
      <w:pPr>
        <w:ind w:left="568" w:hanging="284"/>
      </w:pPr>
      <w:r>
        <w:t>…</w:t>
      </w:r>
    </w:p>
    <w:p w14:paraId="0ABAEC69" w14:textId="77777777" w:rsidR="000C70BA" w:rsidRDefault="000C70BA" w:rsidP="000C70BA">
      <w:pPr>
        <w:ind w:left="568" w:hanging="284"/>
      </w:pPr>
      <w:r>
        <w:t>6)</w:t>
      </w:r>
      <w:r>
        <w:tab/>
        <w:t>may display to the MCVideo user the MCVideo ID of the inviting MCVideo user;</w:t>
      </w:r>
    </w:p>
    <w:p w14:paraId="400C380F" w14:textId="77777777" w:rsidR="000C70BA" w:rsidRDefault="000C70BA" w:rsidP="000C70BA">
      <w:pPr>
        <w:ind w:left="568" w:hanging="284"/>
      </w:pPr>
      <w:r>
        <w:t>…</w:t>
      </w:r>
    </w:p>
    <w:p w14:paraId="2FCF6EF7"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3E0D99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4074F5E"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100A7DAD" w14:textId="77777777" w:rsidR="000C70BA" w:rsidRDefault="000C70BA" w:rsidP="000C70BA">
      <w:r>
        <w:t>[TS 24.281, clause 6.2.3.2.2]</w:t>
      </w:r>
    </w:p>
    <w:p w14:paraId="7D841469" w14:textId="77777777" w:rsidR="000C70BA" w:rsidRDefault="000C70BA" w:rsidP="000C70BA">
      <w:r>
        <w:t>When performing the manual commencement mode procedures:</w:t>
      </w:r>
    </w:p>
    <w:p w14:paraId="4F0FF3AF" w14:textId="77777777" w:rsidR="000C70BA" w:rsidRDefault="000C70BA" w:rsidP="000C70BA">
      <w:pPr>
        <w:ind w:left="568" w:hanging="284"/>
      </w:pPr>
      <w:r>
        <w:t>1)</w:t>
      </w:r>
      <w:r>
        <w:tab/>
        <w:t>the terminating MCVideo client may automatically generate a SIP 183 (Session Progress) in accordance with 3GPP TS 24.229 [11], prior to the MCVideo user's acknowledgement; and</w:t>
      </w:r>
    </w:p>
    <w:p w14:paraId="32045E03" w14:textId="77777777" w:rsidR="000C70BA" w:rsidRDefault="000C70BA" w:rsidP="000C70BA">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Default="000C70BA" w:rsidP="000C70BA">
      <w:r>
        <w:t>When generating a SIP 183 (Session Progress) response, the MCVideo client:</w:t>
      </w:r>
    </w:p>
    <w:p w14:paraId="0649A6DB" w14:textId="77777777" w:rsidR="000C70BA" w:rsidRDefault="000C70BA" w:rsidP="000C70BA">
      <w:pPr>
        <w:ind w:left="568" w:hanging="284"/>
      </w:pPr>
      <w:r>
        <w:t>1)</w:t>
      </w:r>
      <w:r>
        <w:tab/>
        <w:t>shall include the following in the Contact header field:</w:t>
      </w:r>
    </w:p>
    <w:p w14:paraId="5292D97A" w14:textId="77777777" w:rsidR="000C70BA" w:rsidRDefault="000C70BA" w:rsidP="000C70BA">
      <w:pPr>
        <w:ind w:left="851" w:hanging="284"/>
      </w:pPr>
      <w:r>
        <w:t>a)</w:t>
      </w:r>
      <w:r>
        <w:tab/>
        <w:t>the g.3gpp.mc</w:t>
      </w:r>
      <w:r>
        <w:rPr>
          <w:lang w:eastAsia="zh-CN"/>
        </w:rPr>
        <w:t>video</w:t>
      </w:r>
      <w:r>
        <w:t xml:space="preserve"> media feature tag; and</w:t>
      </w:r>
    </w:p>
    <w:p w14:paraId="66AE06D1" w14:textId="77777777" w:rsidR="000C70BA" w:rsidRDefault="000C70BA" w:rsidP="000C70BA">
      <w:pPr>
        <w:ind w:left="851" w:hanging="284"/>
      </w:pPr>
      <w:r>
        <w:t>b)</w:t>
      </w:r>
      <w:r>
        <w:tab/>
        <w:t xml:space="preserve">the </w:t>
      </w:r>
      <w:r>
        <w:rPr>
          <w:lang w:eastAsia="zh-CN"/>
        </w:rPr>
        <w:t>g.3gpp.icsi-ref</w:t>
      </w:r>
      <w:r>
        <w:t xml:space="preserve"> media feature tag containing the value of "urn:urn-7:3gpp-service.ims.icsi.mc</w:t>
      </w:r>
      <w:r>
        <w:rPr>
          <w:lang w:eastAsia="zh-CN"/>
        </w:rPr>
        <w:t>video</w:t>
      </w:r>
      <w:r>
        <w:t>"; and</w:t>
      </w:r>
    </w:p>
    <w:p w14:paraId="3D48768A" w14:textId="77777777" w:rsidR="000C70BA" w:rsidRDefault="000C70BA" w:rsidP="000C70BA">
      <w:pPr>
        <w:ind w:left="568" w:hanging="284"/>
      </w:pPr>
      <w:r>
        <w:t>2)</w:t>
      </w:r>
      <w:r>
        <w:tab/>
        <w:t>may include a P-Answer-State header field with the value "Unconfirmed" as specified in IETF RFC 4964 [30];</w:t>
      </w:r>
    </w:p>
    <w:p w14:paraId="1FF85437" w14:textId="77777777" w:rsidR="000C70BA" w:rsidRDefault="000C70BA" w:rsidP="000C70BA">
      <w:r>
        <w:t>When sending the SIP 200 (OK) response to the incoming SIP INVITE request, the MCVideo client shall follow the procedures in subclause 6.2.3.1.2.</w:t>
      </w:r>
    </w:p>
    <w:p w14:paraId="14C391C8"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DBC6A4B" w14:textId="77777777" w:rsidR="000C70BA" w:rsidRDefault="000C70BA" w:rsidP="000C70BA">
      <w:r>
        <w:t>[TS 24.281, clause 9.2.1.2.3.3]</w:t>
      </w:r>
    </w:p>
    <w:p w14:paraId="30468169"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1BDF5B89" w14:textId="77777777" w:rsidR="000C70BA" w:rsidRDefault="000C70BA" w:rsidP="000C70BA">
      <w:r>
        <w:t>[TS 24.281, clause 6.2.6]</w:t>
      </w:r>
    </w:p>
    <w:p w14:paraId="62C747B2" w14:textId="77777777" w:rsidR="000C70BA" w:rsidRDefault="000C70BA" w:rsidP="000C70BA">
      <w:r>
        <w:t>Upon receiving a SIP BYE request, the MCVideo client:</w:t>
      </w:r>
    </w:p>
    <w:p w14:paraId="121668F5" w14:textId="77777777" w:rsidR="000C70BA" w:rsidRDefault="000C70BA" w:rsidP="000C70BA">
      <w:pPr>
        <w:ind w:left="568" w:hanging="284"/>
      </w:pPr>
      <w:r>
        <w:t>1)</w:t>
      </w:r>
      <w:r>
        <w:tab/>
        <w:t>shall interact with the media plane as specified in 3GPP TS 24.</w:t>
      </w:r>
      <w:r>
        <w:rPr>
          <w:lang w:eastAsia="zh-CN"/>
        </w:rPr>
        <w:t>581</w:t>
      </w:r>
      <w:r>
        <w:t>[5]; and</w:t>
      </w:r>
    </w:p>
    <w:p w14:paraId="00C54B0F" w14:textId="77777777" w:rsidR="000C70BA" w:rsidRDefault="000C70BA" w:rsidP="000C70BA">
      <w:pPr>
        <w:ind w:left="568" w:hanging="284"/>
      </w:pPr>
      <w:r>
        <w:t>2)</w:t>
      </w:r>
      <w:r>
        <w:tab/>
        <w:t>shall send SIP 200 (OK) response towards MCVideo server according to 3GPP TS 24.229 [11].</w:t>
      </w:r>
    </w:p>
    <w:p w14:paraId="2BDD3FF0" w14:textId="77777777" w:rsidR="000C70BA" w:rsidRDefault="000C70BA" w:rsidP="000C70BA">
      <w:r>
        <w:t>[TS 24.581, clause 6.2.5.2.2]</w:t>
      </w:r>
    </w:p>
    <w:p w14:paraId="61EAAA96" w14:textId="77777777" w:rsidR="000C70BA" w:rsidRDefault="000C70BA" w:rsidP="000C70BA">
      <w:r>
        <w:t>When an MCVideo call is established, the terminating transmission participant:</w:t>
      </w:r>
    </w:p>
    <w:p w14:paraId="029F1E04" w14:textId="77777777" w:rsidR="000C70BA" w:rsidRDefault="000C70BA" w:rsidP="000C70BA">
      <w:pPr>
        <w:ind w:left="568" w:hanging="284"/>
      </w:pPr>
      <w:r>
        <w:t>1.</w:t>
      </w:r>
      <w:r>
        <w:tab/>
        <w:t>shall create an instance of a 'Transmission participant state transition diagram for general reception control operation'; and</w:t>
      </w:r>
    </w:p>
    <w:p w14:paraId="2D4F2F42" w14:textId="77777777" w:rsidR="000C70BA" w:rsidRDefault="000C70BA" w:rsidP="000C70BA">
      <w:pPr>
        <w:ind w:left="568" w:hanging="284"/>
      </w:pPr>
      <w:r>
        <w:t>2.</w:t>
      </w:r>
      <w:r>
        <w:tab/>
        <w:t>shall enter the 'U: reception controller' state.</w:t>
      </w:r>
    </w:p>
    <w:p w14:paraId="51D4CC79"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BB51219" w14:textId="77777777" w:rsidR="000C70BA" w:rsidRDefault="000C70BA" w:rsidP="000C70BA">
      <w:r>
        <w:t>[TS 24.581, clause 6.2.5.3.2]</w:t>
      </w:r>
    </w:p>
    <w:p w14:paraId="1C84489D" w14:textId="77777777" w:rsidR="000C70BA" w:rsidRDefault="000C70BA" w:rsidP="000C70BA">
      <w:r>
        <w:t>Upon receiving the media transmission notification from the transmission control server, the transmission participant:</w:t>
      </w:r>
    </w:p>
    <w:p w14:paraId="19E26882"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Default="000C70BA" w:rsidP="000C70BA">
      <w:pPr>
        <w:ind w:left="851" w:hanging="284"/>
      </w:pPr>
      <w:r>
        <w:t>a.</w:t>
      </w:r>
      <w:r>
        <w:tab/>
        <w:t>shall include the Message Type field set to '6' (Media transmission notification); and</w:t>
      </w:r>
    </w:p>
    <w:p w14:paraId="500CB3FB" w14:textId="77777777" w:rsidR="000C70BA" w:rsidRDefault="000C70BA" w:rsidP="000C70BA">
      <w:pPr>
        <w:ind w:left="851" w:hanging="284"/>
      </w:pPr>
      <w:r>
        <w:t>b.</w:t>
      </w:r>
      <w:r>
        <w:tab/>
        <w:t>shall include the Source field set to '0' (the transmission participant is the source);</w:t>
      </w:r>
    </w:p>
    <w:p w14:paraId="12619062" w14:textId="77777777" w:rsidR="000C70BA" w:rsidRDefault="000C70BA" w:rsidP="000C70BA">
      <w:pPr>
        <w:ind w:left="568" w:hanging="284"/>
      </w:pPr>
      <w:r>
        <w:t>2.</w:t>
      </w:r>
      <w:r>
        <w:tab/>
        <w:t>shall provide media transmission notification to the user;</w:t>
      </w:r>
    </w:p>
    <w:p w14:paraId="43ECBE2B" w14:textId="77777777" w:rsidR="000C70BA" w:rsidRDefault="000C70BA" w:rsidP="000C70BA">
      <w:pPr>
        <w:ind w:left="568" w:hanging="284"/>
      </w:pPr>
      <w:r>
        <w:t>3.</w:t>
      </w:r>
      <w:r>
        <w:tab/>
        <w:t>shall store the User ID and the SSRC of the user transmitting the media;</w:t>
      </w:r>
    </w:p>
    <w:p w14:paraId="6C4844CB" w14:textId="77777777" w:rsidR="000C70BA" w:rsidRDefault="000C70BA" w:rsidP="000C70BA">
      <w:pPr>
        <w:ind w:left="568" w:hanging="284"/>
      </w:pPr>
      <w:r>
        <w:t>4.</w:t>
      </w:r>
      <w:r>
        <w:tab/>
        <w:t>if the Reception Mode field is set to '0' indicating automatic reception mode:</w:t>
      </w:r>
    </w:p>
    <w:p w14:paraId="2B842366" w14:textId="77777777" w:rsidR="000C70BA" w:rsidRDefault="000C70BA" w:rsidP="000C70BA">
      <w:pPr>
        <w:ind w:left="851" w:hanging="284"/>
      </w:pPr>
      <w:r>
        <w:t>a.</w:t>
      </w:r>
      <w:r>
        <w:tab/>
        <w:t>shall create an instance of the 'Transmission participant state transition diagram for basic reception control operation';</w:t>
      </w:r>
    </w:p>
    <w:p w14:paraId="074EB91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Default="000C70BA" w:rsidP="000C70BA">
      <w:pPr>
        <w:ind w:left="851" w:hanging="284"/>
      </w:pPr>
      <w:r>
        <w:t>c.</w:t>
      </w:r>
      <w:r>
        <w:tab/>
        <w:t>shall enter the 'U: has permission to receive' state;</w:t>
      </w:r>
    </w:p>
    <w:p w14:paraId="27FD8691" w14:textId="77777777" w:rsidR="000C70BA" w:rsidRDefault="000C70BA" w:rsidP="000C70BA">
      <w:pPr>
        <w:ind w:left="568" w:hanging="284"/>
      </w:pPr>
      <w:r>
        <w:t>5.</w:t>
      </w:r>
      <w:r>
        <w:tab/>
        <w:t>may display the details of the incoming media to the user; and</w:t>
      </w:r>
    </w:p>
    <w:p w14:paraId="44202C56" w14:textId="77777777" w:rsidR="000C70BA" w:rsidRDefault="000C70BA" w:rsidP="000C70BA">
      <w:pPr>
        <w:ind w:left="568" w:hanging="284"/>
      </w:pPr>
      <w:r>
        <w:t>6.</w:t>
      </w:r>
      <w:r>
        <w:tab/>
        <w:t>shall remain in the 'U: reception controller' state.</w:t>
      </w:r>
    </w:p>
    <w:p w14:paraId="2151B9E8" w14:textId="77777777" w:rsidR="000C70BA" w:rsidRDefault="000C70BA" w:rsidP="000C70BA">
      <w:r>
        <w:t>[TS 24.581, clause 6.2.5.3.3]</w:t>
      </w:r>
    </w:p>
    <w:p w14:paraId="5755CAE1" w14:textId="77777777" w:rsidR="000C70BA" w:rsidRDefault="000C70BA" w:rsidP="000C70BA">
      <w:r>
        <w:t>Upon receiving an indication from the user to request permission to receive media, the transmission participant:</w:t>
      </w:r>
    </w:p>
    <w:p w14:paraId="1154EC2A" w14:textId="77777777" w:rsidR="000C70BA" w:rsidRDefault="000C70BA" w:rsidP="000C70BA">
      <w:pPr>
        <w:ind w:left="568" w:hanging="284"/>
      </w:pPr>
      <w:r>
        <w:t>1.</w:t>
      </w:r>
      <w:r>
        <w:tab/>
        <w:t>shall send the Receive Media Request message toward the transmission control server; The Receive Media Request message:</w:t>
      </w:r>
    </w:p>
    <w:p w14:paraId="01F4B33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79A996B" w14:textId="77777777" w:rsidR="000C70BA" w:rsidRDefault="000C70BA" w:rsidP="000C70BA">
      <w:pPr>
        <w:ind w:left="568" w:hanging="284"/>
      </w:pPr>
      <w:r>
        <w:t>2.</w:t>
      </w:r>
      <w:r>
        <w:tab/>
        <w:t>shall create an instance of the 'Transmission participant state transition diagram for basic reception control operation';</w:t>
      </w:r>
    </w:p>
    <w:p w14:paraId="00FC8401"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Default="000C70BA" w:rsidP="000C70BA">
      <w:pPr>
        <w:ind w:left="568" w:hanging="284"/>
      </w:pPr>
      <w:r>
        <w:t>4.</w:t>
      </w:r>
      <w:r>
        <w:tab/>
        <w:t>shall remain in the 'U: reception controller' state.</w:t>
      </w:r>
    </w:p>
    <w:p w14:paraId="04589EB8" w14:textId="77777777" w:rsidR="000C70BA" w:rsidRDefault="000C70BA" w:rsidP="000C70BA">
      <w:pPr>
        <w:pStyle w:val="H6"/>
      </w:pPr>
      <w:bookmarkStart w:id="363" w:name="_Toc52787498"/>
      <w:bookmarkStart w:id="364" w:name="_Toc52787678"/>
      <w:r>
        <w:t>6.1.1.4.3</w:t>
      </w:r>
      <w:r>
        <w:tab/>
        <w:t>Test description</w:t>
      </w:r>
      <w:bookmarkEnd w:id="363"/>
      <w:bookmarkEnd w:id="364"/>
    </w:p>
    <w:p w14:paraId="56CD98D6" w14:textId="77777777" w:rsidR="000C70BA" w:rsidRDefault="000C70BA" w:rsidP="000C70BA">
      <w:pPr>
        <w:pStyle w:val="H6"/>
      </w:pPr>
      <w:r>
        <w:t>6.1.1.4.3.1</w:t>
      </w:r>
      <w:r>
        <w:tab/>
        <w:t>Pre-test conditions</w:t>
      </w:r>
    </w:p>
    <w:p w14:paraId="286D3916" w14:textId="77777777" w:rsidR="000C70BA" w:rsidRDefault="000C70BA" w:rsidP="000C70BA">
      <w:pPr>
        <w:pStyle w:val="H6"/>
      </w:pPr>
      <w:r w:rsidRPr="00102CE5">
        <w:t>Test configuration</w:t>
      </w:r>
      <w:r>
        <w:t>:</w:t>
      </w:r>
    </w:p>
    <w:p w14:paraId="0133D7B0" w14:textId="38924D25" w:rsidR="000C70BA" w:rsidRDefault="000C70BA" w:rsidP="000C70BA">
      <w:pPr>
        <w:pStyle w:val="B1"/>
      </w:pPr>
      <w:r>
        <w:t>-</w:t>
      </w:r>
      <w:r>
        <w:tab/>
        <w:t xml:space="preserve">Single cell configuration according to TS </w:t>
      </w:r>
      <w:r w:rsidR="00960759">
        <w:t>37.579</w:t>
      </w:r>
      <w:r>
        <w:t>-1 [2] clause 5.2.2.2.1.</w:t>
      </w:r>
    </w:p>
    <w:p w14:paraId="3CE6347C" w14:textId="77777777" w:rsidR="000C70BA" w:rsidRDefault="000C70BA" w:rsidP="000C70BA">
      <w:pPr>
        <w:pStyle w:val="H6"/>
      </w:pPr>
      <w:r>
        <w:t>Preamble:</w:t>
      </w:r>
    </w:p>
    <w:p w14:paraId="66783FB4" w14:textId="08F80A50" w:rsidR="000C70BA" w:rsidRDefault="000C70BA" w:rsidP="000C70BA">
      <w:pPr>
        <w:pStyle w:val="B1"/>
      </w:pPr>
      <w:r>
        <w:t>-</w:t>
      </w:r>
      <w:r>
        <w:tab/>
        <w:t xml:space="preserve">The UE has performed procedure 'Initial registration' as described in TS </w:t>
      </w:r>
      <w:r w:rsidR="00960759">
        <w:t>37.579</w:t>
      </w:r>
      <w:r>
        <w:t>-1 [2] clause 5.4.2.</w:t>
      </w:r>
    </w:p>
    <w:p w14:paraId="2E30CCB6" w14:textId="77777777" w:rsidR="000C70BA" w:rsidRDefault="000C70BA" w:rsidP="000C70BA">
      <w:pPr>
        <w:pStyle w:val="B1"/>
      </w:pPr>
      <w:r>
        <w:t>-</w:t>
      </w:r>
      <w:r>
        <w:tab/>
      </w:r>
      <w:r w:rsidRPr="000573F5">
        <w:t>UE States at the end of the preamble</w:t>
      </w:r>
      <w:r>
        <w:t>:</w:t>
      </w:r>
    </w:p>
    <w:p w14:paraId="212A204F" w14:textId="77777777" w:rsidR="000C70BA" w:rsidRDefault="000C70BA" w:rsidP="000C70BA">
      <w:pPr>
        <w:pStyle w:val="B1"/>
        <w:ind w:left="852"/>
      </w:pPr>
      <w:r>
        <w:t>-</w:t>
      </w:r>
      <w:r>
        <w:tab/>
        <w:t>The UE is in RRC_IDLE state.</w:t>
      </w:r>
    </w:p>
    <w:p w14:paraId="68264765" w14:textId="77777777" w:rsidR="000C70BA" w:rsidRDefault="000C70BA" w:rsidP="000C70BA">
      <w:pPr>
        <w:pStyle w:val="B1"/>
        <w:ind w:left="852"/>
      </w:pPr>
      <w:r>
        <w:t>-</w:t>
      </w:r>
      <w:r>
        <w:tab/>
        <w:t>The client is registered for MCVideo.</w:t>
      </w:r>
    </w:p>
    <w:p w14:paraId="1F8DDF96" w14:textId="77777777" w:rsidR="000C70BA" w:rsidRDefault="000C70BA" w:rsidP="000C70BA">
      <w:pPr>
        <w:pStyle w:val="H6"/>
      </w:pPr>
      <w:r>
        <w:t>6.1.1.4.3.2</w:t>
      </w:r>
      <w:r>
        <w:tab/>
        <w:t>Test procedure sequence</w:t>
      </w:r>
    </w:p>
    <w:p w14:paraId="20C73491" w14:textId="77777777" w:rsidR="000C70BA" w:rsidRDefault="000C70BA" w:rsidP="000C70BA">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Default="000C70BA" w:rsidP="002E3FCC">
            <w:pPr>
              <w:pStyle w:val="TAH"/>
            </w:pPr>
            <w:r>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Default="000C70BA" w:rsidP="002E3FCC">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Default="000C70BA" w:rsidP="002E3FCC">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Default="000C70BA" w:rsidP="002E3FCC">
            <w:pPr>
              <w:pStyle w:val="TAH"/>
            </w:pPr>
            <w:r>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Default="000C70BA" w:rsidP="002E3FCC">
            <w:pPr>
              <w:pStyle w:val="TAH"/>
            </w:pPr>
            <w:r>
              <w:t>Verdict</w:t>
            </w:r>
          </w:p>
        </w:tc>
      </w:tr>
      <w:tr w:rsidR="000C70BA"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Default="000C70BA" w:rsidP="002E3FCC">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Default="000C70BA" w:rsidP="002E3FCC">
            <w:pPr>
              <w:pStyle w:val="TAH"/>
            </w:pPr>
            <w:r>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Default="000C70BA" w:rsidP="002E3FCC">
            <w:pPr>
              <w:pStyle w:val="TAH"/>
            </w:pPr>
          </w:p>
        </w:tc>
      </w:tr>
      <w:tr w:rsidR="000C70BA"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Default="000C70BA" w:rsidP="002E3FCC">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Default="000C70BA" w:rsidP="002E3FCC">
            <w:pPr>
              <w:pStyle w:val="TAL"/>
            </w:pPr>
            <w:r>
              <w:t xml:space="preserve">Check: Does the UE (MCVideo client) correctly perform procedure 'MCX CT group call establishment with manual commencement' as described in TS </w:t>
            </w:r>
            <w:r w:rsidR="00960759">
              <w:t>37.579</w:t>
            </w:r>
            <w:r>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Default="000C70BA" w:rsidP="002E3FCC">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Default="000C70BA" w:rsidP="002E3FCC">
            <w:pPr>
              <w:pStyle w:val="TAC"/>
            </w:pPr>
            <w:r>
              <w:t>P</w:t>
            </w:r>
          </w:p>
        </w:tc>
      </w:tr>
      <w:tr w:rsidR="000C70BA"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Default="000C70BA" w:rsidP="002E3FCC">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Default="000C70BA" w:rsidP="002E3FCC">
            <w:pPr>
              <w:pStyle w:val="TAC"/>
            </w:pPr>
            <w:r>
              <w:t>-</w:t>
            </w:r>
          </w:p>
        </w:tc>
      </w:tr>
      <w:tr w:rsidR="000C70BA"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Default="000C70BA" w:rsidP="002E3FCC">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Default="000C70BA" w:rsidP="002E3FCC">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Default="000C70BA" w:rsidP="002E3FCC">
            <w:pPr>
              <w:pStyle w:val="TAC"/>
            </w:pPr>
            <w:r>
              <w:t>P</w:t>
            </w:r>
          </w:p>
        </w:tc>
      </w:tr>
      <w:tr w:rsidR="000C70BA"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Default="000C70BA" w:rsidP="002E3FCC">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Default="000C70BA" w:rsidP="002E3FCC">
            <w:pPr>
              <w:pStyle w:val="TAC"/>
            </w:pPr>
            <w:r>
              <w:t>-</w:t>
            </w:r>
          </w:p>
        </w:tc>
      </w:tr>
      <w:tr w:rsidR="000C70BA"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Default="000C70BA" w:rsidP="002E3FCC">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Default="000C70BA" w:rsidP="002E3FCC">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Default="000C70BA" w:rsidP="002E3FCC">
            <w:pPr>
              <w:pStyle w:val="TAC"/>
            </w:pPr>
            <w:r>
              <w:t>P</w:t>
            </w:r>
          </w:p>
        </w:tc>
      </w:tr>
      <w:tr w:rsidR="000C70BA"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Default="000C70BA" w:rsidP="002E3FCC">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Default="000C70BA" w:rsidP="002E3FCC">
            <w:pPr>
              <w:pStyle w:val="TAC"/>
            </w:pPr>
            <w:r>
              <w:t>-</w:t>
            </w:r>
          </w:p>
        </w:tc>
      </w:tr>
    </w:tbl>
    <w:p w14:paraId="7E330431" w14:textId="77777777" w:rsidR="000C70BA" w:rsidRDefault="000C70BA" w:rsidP="000C70BA"/>
    <w:p w14:paraId="0634C26B" w14:textId="77777777" w:rsidR="000C70BA" w:rsidRDefault="000C70BA" w:rsidP="000C70BA">
      <w:pPr>
        <w:pStyle w:val="H6"/>
      </w:pPr>
      <w:r>
        <w:t>6.1.1.4.3.3</w:t>
      </w:r>
      <w:r>
        <w:tab/>
        <w:t>Specific message contents</w:t>
      </w:r>
    </w:p>
    <w:p w14:paraId="311324AA" w14:textId="1DB01D2E" w:rsidR="000C70BA" w:rsidRDefault="000C70BA" w:rsidP="000C70BA">
      <w:pPr>
        <w:pStyle w:val="TH"/>
      </w:pPr>
      <w:r>
        <w:t xml:space="preserve">Table 6.1.1.4.3.3-1: SIP INVITE from the SS (Step 1, Table 6.1.1.4.3.2-1; </w:t>
      </w:r>
      <w:r>
        <w:br/>
        <w:t xml:space="preserve">Step 2, TS </w:t>
      </w:r>
      <w:r w:rsidR="00960759">
        <w:t>37.579</w:t>
      </w:r>
      <w:r>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Default="000C70BA" w:rsidP="002E3FCC">
            <w:pPr>
              <w:pStyle w:val="TAL"/>
            </w:pPr>
            <w:r>
              <w:t xml:space="preserve">Derivation Path: TS </w:t>
            </w:r>
            <w:r w:rsidR="00960759">
              <w:t>37.579</w:t>
            </w:r>
            <w:r>
              <w:t>-1 [2], Table 5.5.2.5.2-1, condition MANUAL</w:t>
            </w:r>
          </w:p>
        </w:tc>
      </w:tr>
      <w:tr w:rsidR="000C70BA"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Default="000C70BA" w:rsidP="002E3FCC">
            <w:pPr>
              <w:pStyle w:val="TAH"/>
            </w:pPr>
            <w:r>
              <w:t>Condition</w:t>
            </w:r>
          </w:p>
        </w:tc>
      </w:tr>
      <w:tr w:rsidR="000C70BA"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Default="000C70BA" w:rsidP="002E3FCC">
            <w:pPr>
              <w:pStyle w:val="TAL"/>
            </w:pPr>
          </w:p>
        </w:tc>
      </w:tr>
      <w:tr w:rsidR="000C70BA"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Default="000C70BA" w:rsidP="002E3FCC">
            <w:pPr>
              <w:pStyle w:val="TAL"/>
            </w:pPr>
          </w:p>
        </w:tc>
      </w:tr>
      <w:tr w:rsidR="000C70BA"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Default="000C70BA" w:rsidP="002E3FCC">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Default="000C70BA" w:rsidP="002E3FCC">
            <w:pPr>
              <w:pStyle w:val="TAL"/>
            </w:pPr>
          </w:p>
        </w:tc>
      </w:tr>
      <w:tr w:rsidR="000C70BA"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Default="000C70BA" w:rsidP="002E3FCC">
            <w:pPr>
              <w:pStyle w:val="TAL"/>
            </w:pPr>
          </w:p>
        </w:tc>
      </w:tr>
      <w:tr w:rsidR="000C70BA"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Default="000C70BA" w:rsidP="002E3FCC">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Default="000C70BA" w:rsidP="002E3FCC">
            <w:pPr>
              <w:pStyle w:val="TAL"/>
            </w:pPr>
          </w:p>
        </w:tc>
      </w:tr>
    </w:tbl>
    <w:p w14:paraId="6D4CB377" w14:textId="77777777" w:rsidR="000C70BA" w:rsidRDefault="000C70BA" w:rsidP="000C70BA"/>
    <w:p w14:paraId="328DBFD0" w14:textId="77777777" w:rsidR="000C70BA" w:rsidRDefault="000C70BA" w:rsidP="000C70BA">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Default="000C70BA" w:rsidP="002E3FCC">
            <w:pPr>
              <w:pStyle w:val="TAL"/>
            </w:pPr>
            <w:r>
              <w:t xml:space="preserve">Derivation Path: TS </w:t>
            </w:r>
            <w:r w:rsidR="00960759">
              <w:t>37.579</w:t>
            </w:r>
            <w:r>
              <w:t>-1 [2], Table 5.5.3.1.2-2, condition INITIAL_SDP_OFFER</w:t>
            </w:r>
          </w:p>
        </w:tc>
      </w:tr>
    </w:tbl>
    <w:p w14:paraId="0D0CFE35" w14:textId="77777777" w:rsidR="000C70BA" w:rsidRDefault="000C70BA" w:rsidP="000C70BA"/>
    <w:p w14:paraId="4680F691" w14:textId="77777777" w:rsidR="000C70BA" w:rsidRDefault="000C70BA" w:rsidP="000C70BA">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Default="000C70BA" w:rsidP="002E3FCC">
            <w:pPr>
              <w:pStyle w:val="TAL"/>
            </w:pPr>
            <w:r>
              <w:t xml:space="preserve">Derivation Path: TS </w:t>
            </w:r>
            <w:r w:rsidR="00960759">
              <w:t>37.579</w:t>
            </w:r>
            <w:r>
              <w:t>-1 [2], Table 5.5.3.2.2-2, condition GROUP-CALL</w:t>
            </w:r>
          </w:p>
        </w:tc>
      </w:tr>
    </w:tbl>
    <w:p w14:paraId="334E694A" w14:textId="77777777" w:rsidR="000C70BA" w:rsidRDefault="000C70BA" w:rsidP="000C70BA"/>
    <w:p w14:paraId="622A1AAA" w14:textId="77777777" w:rsidR="000C70BA" w:rsidRDefault="000C70BA" w:rsidP="000C70BA">
      <w:pPr>
        <w:pStyle w:val="TH"/>
      </w:pPr>
      <w:r>
        <w:t>Table 6.1.1.4.3.3-3..4: Void</w:t>
      </w:r>
    </w:p>
    <w:p w14:paraId="044DE359" w14:textId="7DFC1AA8" w:rsidR="000C70BA" w:rsidRDefault="000C70BA" w:rsidP="000C70BA">
      <w:pPr>
        <w:pStyle w:val="TH"/>
      </w:pPr>
      <w:r>
        <w:t xml:space="preserve">Table 6.1.1.4.3.3-5: SIP 200 (OK) from the UE (Step 1, Table 6.1.1.4.3.2-1;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Default="000C70BA" w:rsidP="002E3FCC">
            <w:pPr>
              <w:pStyle w:val="TAL"/>
              <w:rPr>
                <w:color w:val="000000"/>
              </w:rPr>
            </w:pPr>
            <w:r>
              <w:rPr>
                <w:rFonts w:cs="Arial"/>
                <w:szCs w:val="18"/>
              </w:rPr>
              <w:t xml:space="preserve">Derivation Path: TS </w:t>
            </w:r>
            <w:r w:rsidR="00960759">
              <w:rPr>
                <w:rFonts w:cs="Arial"/>
                <w:szCs w:val="18"/>
              </w:rPr>
              <w:t>37.579</w:t>
            </w:r>
            <w:r>
              <w:rPr>
                <w:rFonts w:cs="Arial"/>
                <w:szCs w:val="18"/>
              </w:rPr>
              <w:t>-1 [2]</w:t>
            </w:r>
            <w:r>
              <w:rPr>
                <w:color w:val="000000"/>
              </w:rPr>
              <w:t xml:space="preserve">, </w:t>
            </w:r>
            <w:r>
              <w:t xml:space="preserve">Table 5.5.2.17.1.1-1, </w:t>
            </w:r>
            <w:r>
              <w:rPr>
                <w:color w:val="000000"/>
              </w:rPr>
              <w:t>condition</w:t>
            </w:r>
            <w:r>
              <w:t xml:space="preserve"> INVITE-RSP</w:t>
            </w:r>
          </w:p>
        </w:tc>
      </w:tr>
      <w:tr w:rsidR="000C70BA"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Default="000C70BA" w:rsidP="002E3FCC">
            <w:pPr>
              <w:pStyle w:val="TAH"/>
            </w:pPr>
            <w:r>
              <w:t>Condition</w:t>
            </w:r>
          </w:p>
        </w:tc>
      </w:tr>
      <w:tr w:rsidR="000C70BA"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60588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0C70BA" w:rsidRDefault="000C70BA" w:rsidP="002E3FCC">
            <w:pPr>
              <w:pStyle w:val="TAL"/>
            </w:pPr>
          </w:p>
        </w:tc>
      </w:tr>
      <w:tr w:rsidR="000C70BA" w14:paraId="63D1F43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1512A1C"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1C977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90692AC"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C35B3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2454B1" w14:textId="77777777" w:rsidR="000C70BA" w:rsidRDefault="000C70BA" w:rsidP="002E3FCC">
            <w:pPr>
              <w:pStyle w:val="TAL"/>
            </w:pPr>
          </w:p>
        </w:tc>
      </w:tr>
      <w:tr w:rsidR="000C70BA" w14:paraId="09D0F0F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940EF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330E2FA2" w14:textId="77777777" w:rsidR="000C70BA" w:rsidRDefault="000C70BA" w:rsidP="002E3FCC">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42462B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0EEC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90CB37" w14:textId="77777777" w:rsidR="000C70BA" w:rsidRDefault="000C70BA" w:rsidP="002E3FCC">
            <w:pPr>
              <w:pStyle w:val="TAL"/>
            </w:pPr>
          </w:p>
        </w:tc>
      </w:tr>
      <w:tr w:rsidR="000C70BA" w14:paraId="7C6D02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B93AD4"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0129D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34D478"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C7CA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9D23A3" w14:textId="77777777" w:rsidR="000C70BA" w:rsidRDefault="000C70BA" w:rsidP="002E3FCC">
            <w:pPr>
              <w:pStyle w:val="TAL"/>
            </w:pPr>
          </w:p>
        </w:tc>
      </w:tr>
      <w:tr w:rsidR="000C70BA" w14:paraId="6F943F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07A8F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EB2D75" w14:textId="77777777" w:rsidR="000C70BA" w:rsidRDefault="000C70BA" w:rsidP="002E3FCC">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E3BAD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8987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3028A6" w14:textId="77777777" w:rsidR="000C70BA" w:rsidRDefault="000C70BA" w:rsidP="002E3FCC">
            <w:pPr>
              <w:pStyle w:val="TAL"/>
            </w:pPr>
          </w:p>
        </w:tc>
      </w:tr>
    </w:tbl>
    <w:p w14:paraId="25613B20" w14:textId="77777777" w:rsidR="000C70BA" w:rsidRDefault="000C70BA" w:rsidP="000C70BA">
      <w:pPr>
        <w:rPr>
          <w:color w:val="000000"/>
        </w:rPr>
      </w:pPr>
    </w:p>
    <w:p w14:paraId="1E25FA64" w14:textId="77777777" w:rsidR="000C70BA" w:rsidRDefault="000C70BA" w:rsidP="000C70BA">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Default="000C70BA" w:rsidP="002E3FCC">
            <w:pPr>
              <w:pStyle w:val="TAL"/>
            </w:pPr>
            <w:r>
              <w:t xml:space="preserve">Derivation Path: TS </w:t>
            </w:r>
            <w:r w:rsidR="00960759">
              <w:t>37.579</w:t>
            </w:r>
            <w:r>
              <w:t>-1 [2], Table 5.5.3.1.1-2, condition SDP_ANSWER</w:t>
            </w:r>
          </w:p>
        </w:tc>
      </w:tr>
    </w:tbl>
    <w:p w14:paraId="2340935D" w14:textId="77777777" w:rsidR="000C70BA" w:rsidRDefault="000C70BA" w:rsidP="000C70BA"/>
    <w:p w14:paraId="7F622070" w14:textId="77777777" w:rsidR="000C70BA" w:rsidRDefault="000C70BA" w:rsidP="000C70BA">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C9824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28357BA" w14:textId="0EE6E703" w:rsidR="000C70BA" w:rsidRDefault="000C70BA" w:rsidP="002E3FCC">
            <w:pPr>
              <w:pStyle w:val="TAL"/>
              <w:rPr>
                <w:color w:val="000000"/>
              </w:rPr>
            </w:pPr>
            <w:bookmarkStart w:id="365" w:name="_Hlk97909248"/>
            <w:bookmarkStart w:id="366" w:name="_Hlk97909348"/>
            <w:r>
              <w:t xml:space="preserve">Derivation Path: TS </w:t>
            </w:r>
            <w:r w:rsidR="00960759">
              <w:t>37.579</w:t>
            </w:r>
            <w:r>
              <w:t xml:space="preserve">-1 [2], Table 5.5.3.2.1-2, </w:t>
            </w:r>
            <w:r>
              <w:rPr>
                <w:color w:val="000000"/>
              </w:rPr>
              <w:t>condition INVITE-RSP</w:t>
            </w:r>
          </w:p>
        </w:tc>
      </w:tr>
      <w:bookmarkEnd w:id="365"/>
    </w:tbl>
    <w:p w14:paraId="549742BE" w14:textId="77777777" w:rsidR="000C70BA" w:rsidRDefault="000C70BA" w:rsidP="000C70BA"/>
    <w:bookmarkEnd w:id="366"/>
    <w:p w14:paraId="49E85D45" w14:textId="77777777" w:rsidR="000C70BA" w:rsidRDefault="000C70BA" w:rsidP="000C70BA">
      <w:pPr>
        <w:pStyle w:val="TH"/>
      </w:pPr>
      <w:r>
        <w:t>Table 6.1.1.4.3.6-7: Void</w:t>
      </w:r>
    </w:p>
    <w:p w14:paraId="724F0FA2" w14:textId="77777777" w:rsidR="000C70BA" w:rsidRDefault="000C70BA" w:rsidP="000C70BA">
      <w:pPr>
        <w:keepNext/>
        <w:widowControl w:val="0"/>
        <w:rPr>
          <w:color w:val="000000"/>
        </w:rPr>
      </w:pPr>
    </w:p>
    <w:p w14:paraId="5E17A572" w14:textId="77777777" w:rsidR="000C70BA" w:rsidRDefault="000C70BA" w:rsidP="000C70BA">
      <w:pPr>
        <w:keepNext/>
        <w:keepLines/>
        <w:spacing w:before="120"/>
        <w:ind w:left="1418" w:hanging="1418"/>
        <w:outlineLvl w:val="3"/>
        <w:rPr>
          <w:rFonts w:ascii="Arial" w:hAnsi="Arial"/>
          <w:sz w:val="24"/>
        </w:rPr>
      </w:pPr>
      <w:bookmarkStart w:id="367" w:name="_Toc75906920"/>
      <w:bookmarkStart w:id="368" w:name="_Toc75907257"/>
      <w:bookmarkStart w:id="369" w:name="_Toc84345717"/>
      <w:bookmarkEnd w:id="354"/>
      <w:bookmarkEnd w:id="355"/>
      <w:r>
        <w:rPr>
          <w:rFonts w:ascii="Arial" w:hAnsi="Arial"/>
          <w:sz w:val="24"/>
        </w:rPr>
        <w:t>6.1.1.5</w:t>
      </w:r>
      <w:r>
        <w:rPr>
          <w:rFonts w:ascii="Arial" w:hAnsi="Arial"/>
          <w:sz w:val="24"/>
        </w:rPr>
        <w:tab/>
        <w:t>On-network / On-demand Pre-arranged Group Call / Emergency Group Call / Client Originated (CO)</w:t>
      </w:r>
      <w:bookmarkEnd w:id="367"/>
      <w:bookmarkEnd w:id="368"/>
      <w:bookmarkEnd w:id="369"/>
    </w:p>
    <w:p w14:paraId="4C330052" w14:textId="77777777" w:rsidR="000C70BA" w:rsidRDefault="000C70BA" w:rsidP="000C70BA">
      <w:pPr>
        <w:pStyle w:val="H6"/>
      </w:pPr>
      <w:bookmarkStart w:id="370" w:name="_Toc52787500"/>
      <w:bookmarkStart w:id="371" w:name="_Toc52787680"/>
      <w:r>
        <w:t>6.1.1.5.1</w:t>
      </w:r>
      <w:r>
        <w:tab/>
        <w:t>Test Purpose (TP)</w:t>
      </w:r>
      <w:bookmarkEnd w:id="370"/>
      <w:bookmarkEnd w:id="371"/>
    </w:p>
    <w:p w14:paraId="5BA037EF" w14:textId="77777777" w:rsidR="000C70BA" w:rsidRDefault="000C70BA" w:rsidP="000C70BA">
      <w:pPr>
        <w:pStyle w:val="H6"/>
      </w:pPr>
      <w:r>
        <w:t>(1)</w:t>
      </w:r>
    </w:p>
    <w:p w14:paraId="2C8EA61D" w14:textId="77777777" w:rsidR="000C70BA" w:rsidRDefault="000C70BA" w:rsidP="000C70BA">
      <w:pPr>
        <w:pStyle w:val="PL"/>
      </w:pPr>
      <w:r>
        <w:rPr>
          <w:b/>
        </w:rPr>
        <w:t>with</w:t>
      </w:r>
      <w:r>
        <w:t xml:space="preserve"> { the UE (MCVideo Client) registered and authorized for MCVideo Service }</w:t>
      </w:r>
    </w:p>
    <w:p w14:paraId="77877BA7" w14:textId="77777777" w:rsidR="000C70BA" w:rsidRDefault="000C70BA" w:rsidP="000C70BA">
      <w:pPr>
        <w:pStyle w:val="PL"/>
      </w:pPr>
      <w:r>
        <w:t>ensure that {</w:t>
      </w:r>
    </w:p>
    <w:p w14:paraId="239F9CB2" w14:textId="77777777" w:rsidR="000C70BA" w:rsidRDefault="000C70BA" w:rsidP="000C70BA">
      <w:pPr>
        <w:pStyle w:val="PL"/>
      </w:pPr>
      <w:r>
        <w:t xml:space="preserve">  </w:t>
      </w:r>
      <w:r>
        <w:rPr>
          <w:b/>
        </w:rPr>
        <w:t>when</w:t>
      </w:r>
      <w:r>
        <w:t xml:space="preserve"> { the MCVideo User requests the establishment of a MCVideo On-demand Pre-arranged Emergency Group Call, with implicit Transmission Control }</w:t>
      </w:r>
    </w:p>
    <w:p w14:paraId="3D4B2936" w14:textId="77777777" w:rsidR="000C70BA" w:rsidRDefault="000C70BA" w:rsidP="000C70BA">
      <w:pPr>
        <w:pStyle w:val="PL"/>
        <w:rPr>
          <w:b/>
        </w:rPr>
      </w:pPr>
      <w:r>
        <w:t xml:space="preserve">    </w:t>
      </w:r>
      <w:r>
        <w:rPr>
          <w:b/>
        </w:rPr>
        <w:t>then</w:t>
      </w:r>
      <w:r>
        <w:t xml:space="preserve"> { the UE (MCVideo Client) requests On-demand Pre-arranged Emergency Group Call by sending a SIP INVITE message </w:t>
      </w:r>
      <w:r>
        <w:rPr>
          <w:b/>
        </w:rPr>
        <w:t>and</w:t>
      </w:r>
      <w:r>
        <w:rPr>
          <w:bCs/>
        </w:rPr>
        <w:t>,</w:t>
      </w:r>
      <w:r>
        <w:t xml:space="preserve"> after indication from the SS (MCVideo Server) that the call was established, provides transmission granted notification to the MCVideo User }</w:t>
      </w:r>
    </w:p>
    <w:p w14:paraId="0778E093" w14:textId="77777777" w:rsidR="000C70BA" w:rsidRDefault="000C70BA" w:rsidP="000C70BA">
      <w:pPr>
        <w:pStyle w:val="PL"/>
      </w:pPr>
      <w:r>
        <w:t xml:space="preserve">            }</w:t>
      </w:r>
    </w:p>
    <w:p w14:paraId="434C26B8" w14:textId="77777777" w:rsidR="000C70BA" w:rsidRDefault="000C70BA" w:rsidP="000C70BA">
      <w:pPr>
        <w:pStyle w:val="PL"/>
      </w:pPr>
    </w:p>
    <w:p w14:paraId="5B7626FA" w14:textId="77777777" w:rsidR="000C70BA" w:rsidRDefault="000C70BA" w:rsidP="000C70BA">
      <w:pPr>
        <w:pStyle w:val="H6"/>
      </w:pPr>
      <w:r>
        <w:t>(2)</w:t>
      </w:r>
    </w:p>
    <w:p w14:paraId="5EC21F42" w14:textId="77777777" w:rsidR="000C70BA" w:rsidRDefault="000C70BA" w:rsidP="000C70BA">
      <w:pPr>
        <w:pStyle w:val="PL"/>
      </w:pPr>
      <w:r>
        <w:rPr>
          <w:b/>
        </w:rPr>
        <w:t>with</w:t>
      </w:r>
      <w:r>
        <w:t xml:space="preserve"> { the UE (MCVideo Client) having established an MCVideo On-demand Pre-arranged Group Call }</w:t>
      </w:r>
    </w:p>
    <w:p w14:paraId="58360A08" w14:textId="77777777" w:rsidR="000C70BA" w:rsidRDefault="000C70BA" w:rsidP="000C70BA">
      <w:pPr>
        <w:pStyle w:val="PL"/>
      </w:pPr>
      <w:r>
        <w:t>ensure that {</w:t>
      </w:r>
    </w:p>
    <w:p w14:paraId="2C2BB3B1" w14:textId="77777777" w:rsidR="000C70BA" w:rsidRDefault="000C70BA" w:rsidP="000C70BA">
      <w:pPr>
        <w:pStyle w:val="PL"/>
      </w:pPr>
      <w:r>
        <w:t xml:space="preserve">  </w:t>
      </w:r>
      <w:r>
        <w:rPr>
          <w:b/>
        </w:rPr>
        <w:t>when</w:t>
      </w:r>
      <w:r>
        <w:t xml:space="preserve"> {the MCVideo User engages in communication with the invited MCVideo User(s)}</w:t>
      </w:r>
    </w:p>
    <w:p w14:paraId="23995E86"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Default="000C70BA" w:rsidP="000C70BA">
      <w:pPr>
        <w:pStyle w:val="PL"/>
      </w:pPr>
      <w:r>
        <w:t xml:space="preserve">            }</w:t>
      </w:r>
    </w:p>
    <w:p w14:paraId="28A68AB7" w14:textId="77777777" w:rsidR="000C70BA" w:rsidRDefault="000C70BA" w:rsidP="000C70BA">
      <w:pPr>
        <w:pStyle w:val="PL"/>
      </w:pPr>
    </w:p>
    <w:p w14:paraId="182457FD" w14:textId="77777777" w:rsidR="000C70BA" w:rsidRDefault="000C70BA" w:rsidP="000C70BA">
      <w:pPr>
        <w:pStyle w:val="H6"/>
      </w:pPr>
      <w:r>
        <w:t>(3)</w:t>
      </w:r>
    </w:p>
    <w:p w14:paraId="45503FA7"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2A6D318" w14:textId="77777777" w:rsidR="000C70BA" w:rsidRDefault="000C70BA" w:rsidP="000C70BA">
      <w:pPr>
        <w:pStyle w:val="PL"/>
      </w:pPr>
      <w:r>
        <w:t>ensure that {</w:t>
      </w:r>
    </w:p>
    <w:p w14:paraId="44FD0900" w14:textId="77777777" w:rsidR="000C70BA" w:rsidRDefault="000C70BA" w:rsidP="000C70BA">
      <w:pPr>
        <w:pStyle w:val="PL"/>
      </w:pPr>
      <w:r>
        <w:t xml:space="preserve">  </w:t>
      </w:r>
      <w:r>
        <w:rPr>
          <w:b/>
        </w:rPr>
        <w:t>when</w:t>
      </w:r>
      <w:r>
        <w:t xml:space="preserve"> { the MCVideo User requests to terminate the ongoing MCVideo Group Call }</w:t>
      </w:r>
    </w:p>
    <w:p w14:paraId="3A4F1134" w14:textId="77777777" w:rsidR="000C70BA" w:rsidRDefault="000C70BA" w:rsidP="000C70BA">
      <w:pPr>
        <w:pStyle w:val="PL"/>
      </w:pPr>
      <w:r>
        <w:t xml:space="preserve">    </w:t>
      </w:r>
      <w:r>
        <w:rPr>
          <w:b/>
        </w:rPr>
        <w:t>then</w:t>
      </w:r>
      <w:r>
        <w:t xml:space="preserve"> { the UE (MCVideo Client) sends a Transmission End Request, </w:t>
      </w:r>
      <w:r>
        <w:rPr>
          <w:b/>
          <w:bCs/>
        </w:rPr>
        <w:t>and</w:t>
      </w:r>
      <w:r>
        <w:t xml:space="preserve"> acknowledges the Transmission End Response with a Transmission Control ACK, </w:t>
      </w:r>
      <w:r>
        <w:rPr>
          <w:b/>
          <w:bCs/>
        </w:rPr>
        <w:t>and</w:t>
      </w:r>
      <w:r>
        <w:t xml:space="preserve"> then sends a SIP BYE request </w:t>
      </w:r>
      <w:r>
        <w:rPr>
          <w:b/>
          <w:bCs/>
        </w:rPr>
        <w:t>and</w:t>
      </w:r>
      <w:r>
        <w:t xml:space="preserve"> leaves the MCVideo Session }</w:t>
      </w:r>
    </w:p>
    <w:p w14:paraId="0653C752" w14:textId="77777777" w:rsidR="000C70BA" w:rsidRDefault="000C70BA" w:rsidP="000C70BA">
      <w:pPr>
        <w:pStyle w:val="PL"/>
      </w:pPr>
      <w:r>
        <w:t xml:space="preserve">            }</w:t>
      </w:r>
    </w:p>
    <w:p w14:paraId="57123695" w14:textId="77777777" w:rsidR="000C70BA" w:rsidRDefault="000C70BA" w:rsidP="000C70BA">
      <w:pPr>
        <w:pStyle w:val="PL"/>
      </w:pPr>
    </w:p>
    <w:p w14:paraId="70C4C8E5" w14:textId="77777777" w:rsidR="000C70BA" w:rsidRDefault="000C70BA" w:rsidP="000C70BA">
      <w:pPr>
        <w:pStyle w:val="H6"/>
      </w:pPr>
      <w:bookmarkStart w:id="372" w:name="_Toc52787501"/>
      <w:bookmarkStart w:id="373" w:name="_Toc52787681"/>
      <w:r>
        <w:t>6.1.1.5.2</w:t>
      </w:r>
      <w:r>
        <w:tab/>
        <w:t>Conformance requirements</w:t>
      </w:r>
      <w:bookmarkEnd w:id="372"/>
      <w:bookmarkEnd w:id="373"/>
    </w:p>
    <w:p w14:paraId="485BE011" w14:textId="77777777" w:rsidR="000C70BA" w:rsidRDefault="000C70BA" w:rsidP="000C70BA">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AFD527" w14:textId="77777777" w:rsidR="000C70BA" w:rsidRDefault="000C70BA" w:rsidP="000C70BA">
      <w:r>
        <w:t>[TS 24.281, clause 9.2.1.2.1.1]</w:t>
      </w:r>
    </w:p>
    <w:p w14:paraId="7F90FEFF"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789387ED" w14:textId="77777777" w:rsidR="000C70BA" w:rsidRDefault="000C70BA" w:rsidP="000C70BA">
      <w:r>
        <w:t>The MC</w:t>
      </w:r>
      <w:r>
        <w:rPr>
          <w:lang w:eastAsia="zh-CN"/>
        </w:rPr>
        <w:t>Video</w:t>
      </w:r>
      <w:r>
        <w:t xml:space="preserve"> client:</w:t>
      </w:r>
    </w:p>
    <w:p w14:paraId="4ED282B6"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7CED6471"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3A334B9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5CE6F814"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3C8018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AEEEE28"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B336021"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FBA589" w14:textId="77777777" w:rsidR="000C70BA" w:rsidRDefault="000C70BA" w:rsidP="000C70BA">
      <w:pPr>
        <w:ind w:left="568" w:hanging="284"/>
      </w:pPr>
      <w:r>
        <w:t>8)</w:t>
      </w:r>
      <w:r>
        <w:tab/>
        <w:t>should include the "timer" option tag in the Supported header field;</w:t>
      </w:r>
    </w:p>
    <w:p w14:paraId="2D0A408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D5B3B82"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006E5B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3A737C9"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1113C422"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E5802FA"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5176F441"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854DBC" w14:textId="77777777" w:rsidR="000C70BA" w:rsidRDefault="000C70BA" w:rsidP="000C70BA">
      <w:pPr>
        <w:ind w:left="851" w:hanging="284"/>
      </w:pPr>
      <w:r>
        <w:t>a)</w:t>
      </w:r>
      <w:r>
        <w:tab/>
        <w:t>the &lt;session-type&gt; element set to a value of "prearranged";</w:t>
      </w:r>
    </w:p>
    <w:p w14:paraId="24040342" w14:textId="77777777" w:rsidR="000C70BA" w:rsidRDefault="000C70BA" w:rsidP="000C70BA">
      <w:pPr>
        <w:ind w:left="851" w:hanging="284"/>
      </w:pPr>
      <w:r>
        <w:t>b)</w:t>
      </w:r>
      <w:r>
        <w:tab/>
        <w:t>the &lt;mc</w:t>
      </w:r>
      <w:r>
        <w:rPr>
          <w:lang w:eastAsia="zh-CN"/>
        </w:rPr>
        <w:t>video</w:t>
      </w:r>
      <w:r>
        <w:t>-request-uri&gt; element set to the group identity;</w:t>
      </w:r>
    </w:p>
    <w:p w14:paraId="48FDCC4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B92765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CD2CA6F"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DACF491"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F2F3C42"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5227AB28"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DE0F0C"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1FF42052" w14:textId="77777777" w:rsidR="000C70BA" w:rsidRDefault="000C70BA" w:rsidP="000C70BA">
      <w:pPr>
        <w:ind w:left="568" w:hanging="284"/>
      </w:pPr>
      <w:r>
        <w:t>16)</w:t>
      </w:r>
      <w:r>
        <w:tab/>
        <w:t>if an implicit transmission request is required, shall indicate this as specified in subclause 6.4; and</w:t>
      </w:r>
    </w:p>
    <w:p w14:paraId="73889EE9"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B454887" w14:textId="77777777" w:rsidR="000C70BA" w:rsidRDefault="000C70BA" w:rsidP="000C70BA">
      <w:r>
        <w:t>On receiving a SIP 2xx response to the SIP INVITE request, the MCVideo client:</w:t>
      </w:r>
    </w:p>
    <w:p w14:paraId="0BFC54DD" w14:textId="77777777" w:rsidR="000C70BA" w:rsidRDefault="000C70BA" w:rsidP="000C70BA">
      <w:pPr>
        <w:ind w:left="568" w:hanging="284"/>
      </w:pPr>
      <w:r>
        <w:t>1)</w:t>
      </w:r>
      <w:r>
        <w:tab/>
        <w:t>shall interact with the user plane as specified in 3GPP TS 24.581 [5] ;</w:t>
      </w:r>
    </w:p>
    <w:p w14:paraId="6A505263"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26759155" w14:textId="77777777" w:rsidR="000C70BA" w:rsidRDefault="000C70BA" w:rsidP="000C70BA">
      <w:pPr>
        <w:ind w:left="568" w:hanging="284"/>
      </w:pPr>
      <w:r>
        <w:t>3)</w:t>
      </w:r>
      <w:r>
        <w:tab/>
        <w:t>may subscribe to the conference event package as specified in subclause </w:t>
      </w:r>
      <w:r>
        <w:rPr>
          <w:lang w:eastAsia="zh-CN"/>
        </w:rPr>
        <w:t>9.1.3.1</w:t>
      </w:r>
      <w:r>
        <w:t>.</w:t>
      </w:r>
    </w:p>
    <w:p w14:paraId="07553CE7" w14:textId="77777777" w:rsidR="000C70BA" w:rsidRDefault="000C70BA" w:rsidP="000C70BA">
      <w:r>
        <w:t>On receiving a SIP 4xx response, a SIP 5xx response or a SIP 6xx response to the SIP INVITE request:</w:t>
      </w:r>
    </w:p>
    <w:p w14:paraId="6C0E2748"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605EC4A"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5C46CBE4"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2308D128"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244CB184" w14:textId="77777777" w:rsidR="000C70BA" w:rsidRDefault="000C70BA" w:rsidP="000C70BA">
      <w:r>
        <w:t>[TS 24.281, clause 6.2.8.1.1]</w:t>
      </w:r>
    </w:p>
    <w:p w14:paraId="2D42E175" w14:textId="77777777" w:rsidR="000C70BA" w:rsidRDefault="000C70BA" w:rsidP="000C70BA">
      <w:r>
        <w:t>This subclause is referenced from other procedures.</w:t>
      </w:r>
    </w:p>
    <w:p w14:paraId="79D00A6F" w14:textId="77777777" w:rsidR="000C70BA" w:rsidRDefault="000C70BA" w:rsidP="000C70BA">
      <w:r>
        <w:t>When the MCVideo emergency state is set and this MCVideo user and MCVideo group are authorized to initiate MCVideo emergency group calls as determined by the procedures of subclause 6.2.8.1.8, the MCVideo client:</w:t>
      </w:r>
    </w:p>
    <w:p w14:paraId="3D2D48B9"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Default="000C70BA" w:rsidP="000C70BA">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5BD5FF7B" w14:textId="77777777" w:rsidR="000C70BA" w:rsidRDefault="000C70BA" w:rsidP="000C70BA">
      <w:pPr>
        <w:ind w:left="851" w:hanging="284"/>
      </w:pPr>
      <w:r>
        <w:t>b)</w:t>
      </w:r>
      <w:r>
        <w:tab/>
        <w:t>perform the procedures specified in subclause 6.2.9.1 for the MCVideo emergency alert trigger;</w:t>
      </w:r>
    </w:p>
    <w:p w14:paraId="3BB6FEC8" w14:textId="77777777" w:rsidR="000C70BA" w:rsidRDefault="000C70BA" w:rsidP="000C70BA">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659041D" w14:textId="77777777" w:rsidR="000C70BA" w:rsidRDefault="000C70BA" w:rsidP="000C70BA">
      <w:pPr>
        <w:ind w:left="568" w:hanging="284"/>
      </w:pPr>
      <w:r>
        <w:t>4)</w:t>
      </w:r>
      <w:r>
        <w:tab/>
        <w:t>if the MCVideo client emergency group state of the group is set to a value other than "MVEG 2: in-progress" set the MCVideo client emergency group state of the MCVideo group to "MVEG 3: confirm-pending".</w:t>
      </w:r>
    </w:p>
    <w:p w14:paraId="4FFFB4FC" w14:textId="77777777" w:rsidR="000C70BA" w:rsidRDefault="000C70BA" w:rsidP="000C70BA">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Default="000C70BA" w:rsidP="000C70BA">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20F466CC"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shall:</w:t>
      </w:r>
    </w:p>
    <w:p w14:paraId="5B18706E" w14:textId="77777777" w:rsidR="000C70BA" w:rsidRDefault="000C70BA" w:rsidP="000C70BA">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539E215F" w14:textId="77777777" w:rsidR="000C70BA" w:rsidRDefault="000C70BA" w:rsidP="000C70BA">
      <w:pPr>
        <w:ind w:left="851" w:hanging="284"/>
      </w:pPr>
      <w:r>
        <w:t>b)</w:t>
      </w:r>
      <w:r>
        <w:tab/>
        <w:t>perform the procedures specified in subclause 6.2.9.1 for the MCVideo emergency alert trigger;</w:t>
      </w:r>
    </w:p>
    <w:p w14:paraId="74732B8D" w14:textId="77777777" w:rsidR="000C70BA" w:rsidRDefault="000C70BA" w:rsidP="000C70BA">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5AAB99" w14:textId="77777777" w:rsidR="000C70BA" w:rsidRDefault="000C70BA" w:rsidP="000C70BA">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E75CB4D" w14:textId="77777777" w:rsidR="000C70BA" w:rsidRDefault="000C70BA" w:rsidP="000C70BA">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Default="000C70BA" w:rsidP="000C70BA">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528682C0" w14:textId="77777777" w:rsidR="000C70BA" w:rsidRDefault="000C70BA" w:rsidP="000C70BA">
      <w:r>
        <w:t>[TS 24.281, clause 6.2.8.1.2]</w:t>
      </w:r>
    </w:p>
    <w:p w14:paraId="0D52EE7F" w14:textId="77777777" w:rsidR="000C70BA" w:rsidRDefault="000C70BA" w:rsidP="000C70BA">
      <w:r>
        <w:t>This subclause is referenced from other procedures.</w:t>
      </w:r>
    </w:p>
    <w:p w14:paraId="41944372" w14:textId="77777777" w:rsidR="000C70BA" w:rsidRDefault="000C70BA" w:rsidP="000C70BA">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Default="000C70BA" w:rsidP="000C70BA">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Default="000C70BA" w:rsidP="000C70BA">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362E6C00" w14:textId="77777777" w:rsidR="000C70BA" w:rsidRDefault="000C70BA" w:rsidP="000C70BA">
      <w:r>
        <w:t>[TS 24.281, clause 6.2.8.1.3]</w:t>
      </w:r>
    </w:p>
    <w:p w14:paraId="2DF21491" w14:textId="77777777" w:rsidR="000C70BA" w:rsidRDefault="000C70BA" w:rsidP="000C70BA">
      <w:r>
        <w:t>This subclause is referenced from other procedures.</w:t>
      </w:r>
    </w:p>
    <w:p w14:paraId="3B0BCCFA" w14:textId="77777777" w:rsidR="000C70BA" w:rsidRDefault="000C70BA" w:rsidP="000C70BA">
      <w:r>
        <w:t>Upon receiving a SIP INFO request within the dialog of the SIP request for a priority group call:</w:t>
      </w:r>
    </w:p>
    <w:p w14:paraId="4EC3658A" w14:textId="77777777" w:rsidR="000C70BA" w:rsidRDefault="000C70BA" w:rsidP="000C70BA">
      <w:pPr>
        <w:ind w:left="568" w:hanging="284"/>
      </w:pPr>
      <w:r>
        <w:t>-</w:t>
      </w:r>
      <w:r>
        <w:tab/>
        <w:t>with the Info-Package header field containing the g.3gpp.mc</w:t>
      </w:r>
      <w:r>
        <w:rPr>
          <w:lang w:eastAsia="zh-CN"/>
        </w:rPr>
        <w:t>video</w:t>
      </w:r>
      <w:r>
        <w:t>-info package name;</w:t>
      </w:r>
    </w:p>
    <w:p w14:paraId="391B4D5A" w14:textId="77777777" w:rsidR="000C70BA" w:rsidRDefault="000C70BA" w:rsidP="000C70BA">
      <w:pPr>
        <w:ind w:left="568" w:hanging="284"/>
      </w:pPr>
      <w:r>
        <w:t>-</w:t>
      </w:r>
      <w:r>
        <w:tab/>
        <w:t>with the application/vnd.3gpp.mc</w:t>
      </w:r>
      <w:r>
        <w:rPr>
          <w:lang w:eastAsia="zh-CN"/>
        </w:rPr>
        <w:t>video</w:t>
      </w:r>
      <w:r>
        <w:t>-info+xml MIME body associated with the info package according to IETF RFC 6086 [54]; and</w:t>
      </w:r>
    </w:p>
    <w:p w14:paraId="677356F3" w14:textId="77777777" w:rsidR="000C70BA" w:rsidRDefault="000C70BA" w:rsidP="000C70BA">
      <w:pPr>
        <w:ind w:left="568" w:hanging="284"/>
      </w:pPr>
      <w:r>
        <w:t>-</w:t>
      </w:r>
      <w:r>
        <w:tab/>
        <w:t>with one or more of the &lt;alert-ind&gt;, &lt;imminentperil-ind&gt; and &lt;emergency-ind&gt; elements set in the application/vnd.3gpp.mc</w:t>
      </w:r>
      <w:r>
        <w:rPr>
          <w:lang w:eastAsia="zh-CN"/>
        </w:rPr>
        <w:t>video</w:t>
      </w:r>
      <w:r>
        <w:t>-info+xml MIME body;</w:t>
      </w:r>
    </w:p>
    <w:p w14:paraId="4EDB9FA3" w14:textId="77777777" w:rsidR="000C70BA" w:rsidRDefault="000C70BA" w:rsidP="000C70BA">
      <w:r>
        <w:t>the MCVideo client:</w:t>
      </w:r>
    </w:p>
    <w:p w14:paraId="5A88179D" w14:textId="77777777" w:rsidR="000C70BA" w:rsidRDefault="000C70BA" w:rsidP="000C70BA">
      <w:pPr>
        <w:ind w:left="568" w:hanging="284"/>
        <w:rPr>
          <w:rFonts w:eastAsia="SimSun"/>
        </w:rPr>
      </w:pPr>
      <w:r>
        <w:rPr>
          <w:rFonts w:eastAsia="SimSun"/>
        </w:rPr>
        <w:t>1)</w:t>
      </w:r>
      <w:r>
        <w:rPr>
          <w:rFonts w:eastAsia="SimSun"/>
        </w:rPr>
        <w:tab/>
        <w:t>shall send a SIP 200 (OK) response to the SIP INFO request as specified in 3GPP TS 24.229 [4];</w:t>
      </w:r>
    </w:p>
    <w:p w14:paraId="31FED55A" w14:textId="77777777" w:rsidR="000C70BA" w:rsidRDefault="000C70BA" w:rsidP="000C70BA">
      <w:pPr>
        <w:ind w:left="568" w:hanging="284"/>
      </w:pPr>
      <w:r>
        <w:t>2)</w:t>
      </w:r>
      <w:r>
        <w:tab/>
        <w:t>if the MCVideo emergency group call state is set to "MVEGC 3: emergency-call-granted":</w:t>
      </w:r>
    </w:p>
    <w:p w14:paraId="184BA614" w14:textId="77777777" w:rsidR="000C70BA" w:rsidRDefault="000C70BA" w:rsidP="000C70BA">
      <w:pPr>
        <w:ind w:left="851" w:hanging="284"/>
      </w:pPr>
      <w:r>
        <w:t>a)</w:t>
      </w:r>
      <w:r>
        <w:tab/>
        <w:t>if the MCVideo emergency alert state is set to "MVEA 2: emergency-alert-confirm-pending":</w:t>
      </w:r>
    </w:p>
    <w:p w14:paraId="292F1293" w14:textId="77777777" w:rsidR="000C70BA" w:rsidRDefault="000C70BA" w:rsidP="000C70BA">
      <w:pPr>
        <w:ind w:left="1135" w:hanging="284"/>
      </w:pPr>
      <w:r>
        <w:t>i)</w:t>
      </w:r>
      <w:r>
        <w:tab/>
        <w:t>if the &lt;alert-ind&gt; element is set to a value of "false", shall set the MCVideo emergency alert state to "MVEA 1: no-alert"; and</w:t>
      </w:r>
    </w:p>
    <w:p w14:paraId="0DE86BEB" w14:textId="77777777" w:rsidR="000C70BA" w:rsidRDefault="000C70BA" w:rsidP="000C70BA">
      <w:pPr>
        <w:ind w:left="1135" w:hanging="284"/>
      </w:pPr>
      <w:r>
        <w:t>ii)</w:t>
      </w:r>
      <w:r>
        <w:tab/>
        <w:t>if the &lt;alert-ind&gt; element is set to a value of "true", shall set the MCVideo emergency alert state to "MVEA 3: emergency-alert-initiated";</w:t>
      </w:r>
    </w:p>
    <w:p w14:paraId="2880DA08" w14:textId="77777777" w:rsidR="000C70BA" w:rsidRDefault="000C70BA" w:rsidP="000C70BA">
      <w:pPr>
        <w:ind w:left="568" w:hanging="284"/>
      </w:pPr>
      <w:r>
        <w:t>3)</w:t>
      </w:r>
      <w:r>
        <w:tab/>
        <w:t>if the MCVideo imminent peril group call state is set to "MVIGC 2: imminent-peril-call-requested" or "MVIGC 3: imminent-peril-call-granted":</w:t>
      </w:r>
    </w:p>
    <w:p w14:paraId="72393F91" w14:textId="77777777" w:rsidR="000C70BA" w:rsidRDefault="000C70BA" w:rsidP="000C70BA">
      <w:pPr>
        <w:ind w:left="851" w:hanging="284"/>
      </w:pPr>
      <w:r>
        <w:t>a)</w:t>
      </w:r>
      <w:r>
        <w:tab/>
        <w:t>if the &lt;imminentperil-ind&gt; element is set to a value of "false" and an &lt;emergency-ind&gt; element is set to a value of "true", shall:</w:t>
      </w:r>
    </w:p>
    <w:p w14:paraId="194895A3" w14:textId="77777777" w:rsidR="000C70BA" w:rsidRDefault="000C70BA" w:rsidP="000C70BA">
      <w:pPr>
        <w:ind w:left="1135" w:hanging="284"/>
      </w:pPr>
      <w:r>
        <w:t>i)</w:t>
      </w:r>
      <w:r>
        <w:tab/>
        <w:t>set the MCVideo imminent peril group state to "MVIG 1: no-imminent-peril";</w:t>
      </w:r>
    </w:p>
    <w:p w14:paraId="10A160B7" w14:textId="77777777" w:rsidR="000C70BA" w:rsidRDefault="000C70BA" w:rsidP="000C70BA">
      <w:pPr>
        <w:ind w:left="1135" w:hanging="284"/>
      </w:pPr>
      <w:r>
        <w:t>ii)</w:t>
      </w:r>
      <w:r>
        <w:tab/>
        <w:t>set the MCVideo imminent peril group call state to "MVIGC 1: imminent-peril-capable"; and</w:t>
      </w:r>
    </w:p>
    <w:p w14:paraId="1A07FF6F" w14:textId="77777777" w:rsidR="000C70BA" w:rsidRDefault="000C70BA" w:rsidP="000C70BA">
      <w:pPr>
        <w:ind w:left="1135" w:hanging="284"/>
      </w:pPr>
      <w:r>
        <w:t>iii)</w:t>
      </w:r>
      <w:r>
        <w:tab/>
        <w:t>set the MCVideo client emergency group state of the group to "MVEG 2: in-progress"; and</w:t>
      </w:r>
    </w:p>
    <w:p w14:paraId="3FDF0C95" w14:textId="77777777" w:rsidR="000C70BA" w:rsidRDefault="000C70BA" w:rsidP="000C70BA">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Default="000C70BA" w:rsidP="000C70BA">
      <w:pPr>
        <w:keepLines/>
        <w:ind w:left="1135" w:hanging="851"/>
      </w:pPr>
      <w:r>
        <w:t>NOTE 2:</w:t>
      </w:r>
      <w:r>
        <w:tab/>
        <w:t>the MCVideo client emergency group state above is the MCVideo client's view of the in-progress emergency state of the group.</w:t>
      </w:r>
    </w:p>
    <w:p w14:paraId="742571F7" w14:textId="77777777" w:rsidR="000C70BA" w:rsidRDefault="000C70BA" w:rsidP="000C70BA">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5B91F535" w14:textId="77777777" w:rsidR="000C70BA" w:rsidRDefault="000C70BA" w:rsidP="000C70BA">
      <w:pPr>
        <w:ind w:left="851" w:hanging="284"/>
      </w:pPr>
      <w:r>
        <w:t>a)</w:t>
      </w:r>
      <w:r>
        <w:tab/>
        <w:t>if the &lt;alert-ind&gt; element contained in the SIP INFO request is set to a value of "true", shall set the MCVideo emergency alert state to "MVEA 3: emergency-alert-initiated"; and</w:t>
      </w:r>
    </w:p>
    <w:p w14:paraId="0978E26D" w14:textId="77777777" w:rsidR="000C70BA" w:rsidRDefault="000C70BA" w:rsidP="000C70BA">
      <w:pPr>
        <w:ind w:left="851" w:hanging="284"/>
      </w:pPr>
      <w:r>
        <w:t>b)</w:t>
      </w:r>
      <w:r>
        <w:tab/>
        <w:t>if the &lt;alert-ind&gt; element contained in the SIP INFO request is set to a value of "false", shall set the MCVideo emergency alert state to "MVEA 1: no-alert".</w:t>
      </w:r>
    </w:p>
    <w:p w14:paraId="7D931FD9" w14:textId="77777777" w:rsidR="000C70BA" w:rsidRDefault="000C70BA" w:rsidP="000C70BA">
      <w:r>
        <w:t>[TS 24.281, clause 6.2.8.1.4]</w:t>
      </w:r>
    </w:p>
    <w:p w14:paraId="1039C723" w14:textId="77777777" w:rsidR="000C70BA" w:rsidRDefault="000C70BA" w:rsidP="000C70BA">
      <w:r>
        <w:t>In the procedures in this subclause, a priority group call refers to an MCVideo emergency group call or an MCVideo imminent peril group call.</w:t>
      </w:r>
    </w:p>
    <w:p w14:paraId="13995492" w14:textId="77777777" w:rsidR="000C70BA" w:rsidRDefault="000C70BA" w:rsidP="000C70BA">
      <w:r>
        <w:t>On receiving a SIP 2xx response to a SIP request for a priority group call, the MCVideo client:</w:t>
      </w:r>
    </w:p>
    <w:p w14:paraId="7C4E2A1F" w14:textId="77777777" w:rsidR="000C70BA" w:rsidRDefault="000C70BA" w:rsidP="000C70BA">
      <w:pPr>
        <w:ind w:left="568" w:hanging="284"/>
      </w:pPr>
      <w:r>
        <w:t>1)</w:t>
      </w:r>
      <w:r>
        <w:tab/>
        <w:t>if the MCVideo emergency group call state is set to "MVEGC 2: emergency-call-requested" or "MVEGC 3: emergency-call-granted":</w:t>
      </w:r>
    </w:p>
    <w:p w14:paraId="5DB2D33B" w14:textId="77777777" w:rsidR="000C70BA" w:rsidRDefault="000C70BA" w:rsidP="000C70BA">
      <w:pPr>
        <w:ind w:left="851" w:hanging="284"/>
      </w:pPr>
      <w:r>
        <w:t>a)</w:t>
      </w:r>
      <w:r>
        <w:tab/>
        <w:t>shall set the MCVideo client emergency group state of the group to "MVEG 2: in-progress" if it was not already set;</w:t>
      </w:r>
    </w:p>
    <w:p w14:paraId="305E74E6" w14:textId="77777777" w:rsidR="000C70BA" w:rsidRDefault="000C70BA" w:rsidP="000C70BA">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32B755B3" w14:textId="77777777" w:rsidR="000C70BA" w:rsidRDefault="000C70BA" w:rsidP="000C70BA">
      <w:pPr>
        <w:ind w:left="851" w:hanging="284"/>
      </w:pPr>
      <w:r>
        <w:t>c)</w:t>
      </w:r>
      <w:r>
        <w:tab/>
        <w:t>shall set the MCVideo emergency group call state to "MVEGC 3: emergency-call-granted"; and</w:t>
      </w:r>
    </w:p>
    <w:p w14:paraId="3E5F8C12" w14:textId="77777777" w:rsidR="000C70BA" w:rsidRDefault="000C70BA" w:rsidP="000C70BA">
      <w:pPr>
        <w:ind w:left="851" w:hanging="284"/>
      </w:pPr>
      <w:r>
        <w:t>d)</w:t>
      </w:r>
      <w:r>
        <w:tab/>
        <w:t>shall set the MCVideo imminent peril group call state to "MVIGC 1: imminent-peril-capable" and the MCVideo imminent peril group state to "MVIG 1: no-imminent-peril"; or</w:t>
      </w:r>
    </w:p>
    <w:p w14:paraId="728D526C" w14:textId="77777777" w:rsidR="000C70BA" w:rsidRDefault="000C70BA" w:rsidP="000C70BA">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29FE8CE" w14:textId="77777777" w:rsidR="000C70BA" w:rsidRDefault="000C70BA" w:rsidP="000C70BA">
      <w:pPr>
        <w:ind w:left="851" w:hanging="284"/>
      </w:pPr>
      <w:r>
        <w:t>a)</w:t>
      </w:r>
      <w:r>
        <w:tab/>
        <w:t>set the MCVideo imminent peril group call state to "MVIGC 3: imminent-peril-call-granted"; and</w:t>
      </w:r>
    </w:p>
    <w:p w14:paraId="3BB2EC25" w14:textId="77777777" w:rsidR="000C70BA" w:rsidRDefault="000C70BA" w:rsidP="000C70BA">
      <w:pPr>
        <w:ind w:left="851" w:hanging="284"/>
      </w:pPr>
      <w:r>
        <w:t>b)</w:t>
      </w:r>
      <w:r>
        <w:tab/>
        <w:t>set the MCVideo imminent peril group state to "MVIG 2: in-progress".</w:t>
      </w:r>
    </w:p>
    <w:p w14:paraId="5A1A21F4" w14:textId="77777777" w:rsidR="000C70BA" w:rsidRDefault="000C70BA" w:rsidP="000C70BA">
      <w:r>
        <w:t>[TS 24.281, clause 6.2.1]</w:t>
      </w:r>
    </w:p>
    <w:p w14:paraId="379577AA"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C1C8F6B" w14:textId="77777777" w:rsidR="000C70BA" w:rsidRDefault="000C70BA" w:rsidP="000C70BA">
      <w:r>
        <w:t>When composing an SDP offer according to 3GPP TS 24.229 [11] the MCVideo client:</w:t>
      </w:r>
    </w:p>
    <w:p w14:paraId="6EB6F3D4"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7BB504DF"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Default="000C70BA" w:rsidP="000C70BA">
      <w:pPr>
        <w:ind w:left="568" w:hanging="284"/>
      </w:pPr>
      <w:r>
        <w:t>2)</w:t>
      </w:r>
      <w:r>
        <w:tab/>
        <w:t>shall include an "m=audio" media-level section for the MCVideo media stream consisting of:</w:t>
      </w:r>
    </w:p>
    <w:p w14:paraId="1FD6D381" w14:textId="77777777" w:rsidR="000C70BA" w:rsidRDefault="000C70BA" w:rsidP="000C70BA">
      <w:pPr>
        <w:ind w:left="851" w:hanging="284"/>
      </w:pPr>
      <w:r>
        <w:t>a)</w:t>
      </w:r>
      <w:r>
        <w:tab/>
        <w:t>the port number for the media stream selected; and</w:t>
      </w:r>
    </w:p>
    <w:p w14:paraId="0F7CCE96" w14:textId="77777777" w:rsidR="000C70BA" w:rsidRDefault="000C70BA" w:rsidP="000C70BA">
      <w:pPr>
        <w:ind w:left="851" w:hanging="284"/>
      </w:pPr>
      <w:r>
        <w:t>b)</w:t>
      </w:r>
      <w:r>
        <w:tab/>
        <w:t>the codec(s) and media parameters and attributes with the following clarification:</w:t>
      </w:r>
    </w:p>
    <w:p w14:paraId="420E1859" w14:textId="77777777" w:rsidR="000C70BA" w:rsidRDefault="000C70BA" w:rsidP="000C70BA">
      <w:pPr>
        <w:ind w:left="1135" w:hanging="284"/>
      </w:pPr>
      <w:r>
        <w:t>i)</w:t>
      </w:r>
      <w:r>
        <w:tab/>
        <w:t>if the MCVideo client is initiating a call to a group identity;</w:t>
      </w:r>
    </w:p>
    <w:p w14:paraId="31C8EF97" w14:textId="77777777" w:rsidR="000C70BA" w:rsidRDefault="000C70BA" w:rsidP="000C70BA">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049C44DB" w14:textId="77777777" w:rsidR="000C70BA" w:rsidRDefault="000C70BA" w:rsidP="000C70BA">
      <w:pPr>
        <w:ind w:left="1135" w:hanging="284"/>
      </w:pPr>
      <w:r>
        <w:t>iii)</w:t>
      </w:r>
      <w:r>
        <w:tab/>
        <w:t>if the MCVideo client supports the encoding name indicated in the value of the "name" attribute;</w:t>
      </w:r>
    </w:p>
    <w:p w14:paraId="7A0A4698" w14:textId="77777777" w:rsidR="000C70BA" w:rsidRDefault="000C70BA" w:rsidP="000C70BA">
      <w:pPr>
        <w:ind w:left="1135" w:hanging="284"/>
      </w:pPr>
      <w:r>
        <w:t>then the MCVideo client:</w:t>
      </w:r>
    </w:p>
    <w:p w14:paraId="77432888"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6676D839"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7851F56B"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B410D97" w14:textId="77777777" w:rsidR="000C70BA" w:rsidRDefault="000C70BA" w:rsidP="000C70BA">
      <w:pPr>
        <w:ind w:left="851" w:hanging="284"/>
      </w:pPr>
      <w:r>
        <w:t>a)</w:t>
      </w:r>
      <w:r>
        <w:tab/>
        <w:t>the port number for the media stream selected; and</w:t>
      </w:r>
    </w:p>
    <w:p w14:paraId="09B366A6" w14:textId="77777777" w:rsidR="000C70BA" w:rsidRDefault="000C70BA" w:rsidP="000C70BA">
      <w:pPr>
        <w:ind w:left="851" w:hanging="284"/>
      </w:pPr>
      <w:r>
        <w:t>b)</w:t>
      </w:r>
      <w:r>
        <w:tab/>
        <w:t>the codec(s) and media parameters and attributes with the following clarification:</w:t>
      </w:r>
    </w:p>
    <w:p w14:paraId="4275AD78"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378CB327"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2BC1C1DA" w14:textId="77777777" w:rsidR="000C70BA" w:rsidRDefault="000C70BA" w:rsidP="000C70BA">
      <w:pPr>
        <w:ind w:left="1135" w:hanging="284"/>
      </w:pPr>
      <w:r>
        <w:t>iii)</w:t>
      </w:r>
      <w:r>
        <w:tab/>
        <w:t>if the MCVideo client supports the encoding name indicated in the value of the "name" attribute;</w:t>
      </w:r>
    </w:p>
    <w:p w14:paraId="43368423" w14:textId="77777777" w:rsidR="000C70BA" w:rsidRDefault="000C70BA" w:rsidP="000C70BA">
      <w:pPr>
        <w:ind w:left="1135" w:hanging="284"/>
      </w:pPr>
      <w:r>
        <w:t>then the MCVideo client:</w:t>
      </w:r>
    </w:p>
    <w:p w14:paraId="1D78188B" w14:textId="77777777" w:rsidR="000C70BA" w:rsidRDefault="000C70BA" w:rsidP="000C70BA">
      <w:pPr>
        <w:ind w:left="1135" w:hanging="284"/>
      </w:pPr>
      <w:r>
        <w:t>i)</w:t>
      </w:r>
      <w:r>
        <w:tab/>
        <w:t xml:space="preserve">shall insert the value of the "name" attribute in the &lt;encoding name&gt; field of the "a=rtpmap" attribute as defined in IETF RFC 4566 [2]; </w:t>
      </w:r>
    </w:p>
    <w:p w14:paraId="23526091" w14:textId="77777777" w:rsidR="000C70BA" w:rsidRDefault="000C70BA" w:rsidP="000C70BA">
      <w:pPr>
        <w:ind w:left="851" w:hanging="284"/>
      </w:pPr>
      <w:r>
        <w:t>c)</w:t>
      </w:r>
      <w:r>
        <w:tab/>
        <w:t>if the SDP offer is for an ambient viewing call:</w:t>
      </w:r>
    </w:p>
    <w:p w14:paraId="2A4F6CE0" w14:textId="77777777" w:rsidR="000C70BA" w:rsidRDefault="000C70BA" w:rsidP="000C70BA">
      <w:pPr>
        <w:ind w:left="1135" w:hanging="284"/>
      </w:pPr>
      <w:r>
        <w:t>i)</w:t>
      </w:r>
      <w:r>
        <w:tab/>
        <w:t>if this is a remotely initiated ambient viewing call, include an "a=recvonly" attribute; or</w:t>
      </w:r>
    </w:p>
    <w:p w14:paraId="44108AD1" w14:textId="77777777" w:rsidR="000C70BA" w:rsidRDefault="000C70BA" w:rsidP="000C70BA">
      <w:pPr>
        <w:ind w:left="1135" w:hanging="284"/>
      </w:pPr>
      <w:r>
        <w:t>ii)</w:t>
      </w:r>
      <w:r>
        <w:tab/>
        <w:t>if this is a locally initiated ambient viewing call, include an "a=sendonly" attribute; and</w:t>
      </w:r>
    </w:p>
    <w:p w14:paraId="49AA4BAB" w14:textId="77777777" w:rsidR="000C70BA" w:rsidRDefault="000C70BA" w:rsidP="000C70BA">
      <w:pPr>
        <w:ind w:left="851" w:hanging="284"/>
        <w:rPr>
          <w:lang w:eastAsia="zh-CN"/>
        </w:rPr>
      </w:pPr>
      <w:r>
        <w:t>d)</w:t>
      </w:r>
      <w:r>
        <w:tab/>
        <w:t>"i=" field set to "</w:t>
      </w:r>
      <w:r>
        <w:rPr>
          <w:lang w:eastAsia="zh-CN"/>
        </w:rPr>
        <w:t>video component of MCVideo</w:t>
      </w:r>
      <w:r>
        <w:t>" according to 3GPP TS 24.229 [11];</w:t>
      </w:r>
    </w:p>
    <w:p w14:paraId="2525AD80"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17DBAD4" w14:textId="77777777" w:rsidR="000C70BA" w:rsidRDefault="000C70BA" w:rsidP="000C70BA">
      <w:pPr>
        <w:ind w:left="851" w:hanging="284"/>
      </w:pPr>
      <w:r>
        <w:t>a)</w:t>
      </w:r>
      <w:r>
        <w:tab/>
        <w:t>the port number for the media-transmission control entity selected as specified in 3GPP TS 24.581 [5]; and</w:t>
      </w:r>
    </w:p>
    <w:p w14:paraId="3F751AC0" w14:textId="77777777" w:rsidR="000C70BA" w:rsidRDefault="000C70BA" w:rsidP="000C70BA">
      <w:pPr>
        <w:ind w:left="851" w:hanging="284"/>
      </w:pPr>
      <w:r>
        <w:t>b)</w:t>
      </w:r>
      <w:r>
        <w:tab/>
        <w:t>the 'fmtp' attributes as specified in 3GPP TS 24.581 [5] clause 14; and</w:t>
      </w:r>
    </w:p>
    <w:p w14:paraId="0A901963"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Default="000C70BA" w:rsidP="000C70BA">
      <w:pPr>
        <w:ind w:left="568" w:hanging="284"/>
      </w:pPr>
      <w:r>
        <w:t>[TS 24.581, clause 6.2.4.4.6]</w:t>
      </w:r>
    </w:p>
    <w:p w14:paraId="5D32DC0F" w14:textId="77777777" w:rsidR="000C70BA" w:rsidRDefault="000C70BA" w:rsidP="000C70BA">
      <w:r>
        <w:t>Upon receiving a Transmission Granted message from the transmission control server, the transmission participant:</w:t>
      </w:r>
    </w:p>
    <w:p w14:paraId="033120A4"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Default="000C70BA" w:rsidP="000C70BA">
      <w:pPr>
        <w:ind w:left="851" w:hanging="284"/>
      </w:pPr>
      <w:r>
        <w:t>a.</w:t>
      </w:r>
      <w:r>
        <w:tab/>
        <w:t>shall include the Message Type field set to '0' (Transmission Granted); and</w:t>
      </w:r>
    </w:p>
    <w:p w14:paraId="26D45012" w14:textId="77777777" w:rsidR="000C70BA" w:rsidRDefault="000C70BA" w:rsidP="000C70BA">
      <w:pPr>
        <w:ind w:left="851" w:hanging="284"/>
      </w:pPr>
      <w:r>
        <w:t>b.</w:t>
      </w:r>
      <w:r>
        <w:tab/>
        <w:t>shall include the Source field set to '0' (the transmission participant is the source);</w:t>
      </w:r>
    </w:p>
    <w:p w14:paraId="3A10970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97FF018" w14:textId="77777777" w:rsidR="000C70BA" w:rsidRDefault="000C70BA" w:rsidP="000C70BA">
      <w:pPr>
        <w:ind w:left="568" w:hanging="284"/>
      </w:pPr>
      <w:r>
        <w:t>3.</w:t>
      </w:r>
      <w:r>
        <w:tab/>
        <w:t>shall provide Transmission granted notification to the user, if not already done;</w:t>
      </w:r>
    </w:p>
    <w:p w14:paraId="2C2A93CC" w14:textId="77777777" w:rsidR="000C70BA" w:rsidRDefault="000C70BA" w:rsidP="000C70BA">
      <w:pPr>
        <w:ind w:left="568" w:hanging="284"/>
      </w:pPr>
      <w:r>
        <w:t>4.</w:t>
      </w:r>
      <w:r>
        <w:tab/>
        <w:t>shall stop timer T100 (Transmission Request); and</w:t>
      </w:r>
    </w:p>
    <w:p w14:paraId="7874D318" w14:textId="77777777" w:rsidR="000C70BA" w:rsidRDefault="000C70BA" w:rsidP="000C70BA">
      <w:pPr>
        <w:ind w:left="568" w:hanging="284"/>
      </w:pPr>
      <w:r>
        <w:t>5.</w:t>
      </w:r>
      <w:r>
        <w:tab/>
        <w:t>shall enter the 'U: has permission to transmit' state.</w:t>
      </w:r>
    </w:p>
    <w:p w14:paraId="34D345B1" w14:textId="77777777" w:rsidR="000C70BA" w:rsidRDefault="000C70BA" w:rsidP="000C70BA">
      <w:pPr>
        <w:pStyle w:val="H6"/>
      </w:pPr>
      <w:bookmarkStart w:id="374" w:name="_Toc52787502"/>
      <w:bookmarkStart w:id="375" w:name="_Toc52787682"/>
      <w:r>
        <w:t>6.1.1.5.3</w:t>
      </w:r>
      <w:r>
        <w:tab/>
        <w:t>Test description</w:t>
      </w:r>
      <w:bookmarkEnd w:id="374"/>
      <w:bookmarkEnd w:id="375"/>
    </w:p>
    <w:p w14:paraId="28256873" w14:textId="77777777" w:rsidR="000C70BA" w:rsidRDefault="000C70BA" w:rsidP="000C70BA">
      <w:pPr>
        <w:pStyle w:val="H6"/>
      </w:pPr>
      <w:r>
        <w:t>6.1.1.5.3.1</w:t>
      </w:r>
      <w:r>
        <w:tab/>
        <w:t>Pre-test conditions</w:t>
      </w:r>
    </w:p>
    <w:p w14:paraId="3E24D2C1" w14:textId="77777777" w:rsidR="000C70BA" w:rsidRDefault="000C70BA" w:rsidP="000C70BA">
      <w:pPr>
        <w:pStyle w:val="H6"/>
      </w:pPr>
      <w:r w:rsidRPr="00102CE5">
        <w:t>Test configuration</w:t>
      </w:r>
      <w:r>
        <w:t>:</w:t>
      </w:r>
    </w:p>
    <w:p w14:paraId="25B5FAD3" w14:textId="68DC4867" w:rsidR="000C70BA" w:rsidRDefault="000C70BA" w:rsidP="000C70BA">
      <w:pPr>
        <w:pStyle w:val="B1"/>
      </w:pPr>
      <w:r>
        <w:t>-</w:t>
      </w:r>
      <w:r>
        <w:tab/>
        <w:t xml:space="preserve">Single cell configuration according to TS </w:t>
      </w:r>
      <w:r w:rsidR="00960759">
        <w:t>37.579</w:t>
      </w:r>
      <w:r>
        <w:t>-1 [2] clause 5.2.2.2.1.</w:t>
      </w:r>
    </w:p>
    <w:p w14:paraId="516439C8" w14:textId="77777777" w:rsidR="000C70BA" w:rsidRDefault="000C70BA" w:rsidP="000C70BA">
      <w:pPr>
        <w:pStyle w:val="H6"/>
      </w:pPr>
      <w:r>
        <w:t>Preamble:</w:t>
      </w:r>
    </w:p>
    <w:p w14:paraId="0D09924A" w14:textId="5A93E5FE" w:rsidR="000C70BA" w:rsidRDefault="000C70BA" w:rsidP="000C70BA">
      <w:pPr>
        <w:pStyle w:val="B1"/>
      </w:pPr>
      <w:r>
        <w:t>-</w:t>
      </w:r>
      <w:r>
        <w:tab/>
        <w:t xml:space="preserve">The UE has performed procedure 'Initial registration' as described in TS </w:t>
      </w:r>
      <w:r w:rsidR="00960759">
        <w:t>37.579</w:t>
      </w:r>
      <w:r>
        <w:t>-1 [2] clause 5.4.2.</w:t>
      </w:r>
    </w:p>
    <w:p w14:paraId="433DD230" w14:textId="77777777" w:rsidR="000C70BA" w:rsidRDefault="000C70BA" w:rsidP="000C70BA">
      <w:pPr>
        <w:pStyle w:val="B1"/>
      </w:pPr>
      <w:r>
        <w:t>-</w:t>
      </w:r>
      <w:r>
        <w:tab/>
      </w:r>
      <w:r w:rsidRPr="000573F5">
        <w:t>UE States at the end of the preamble</w:t>
      </w:r>
      <w:r>
        <w:t>:</w:t>
      </w:r>
    </w:p>
    <w:p w14:paraId="35B542D8" w14:textId="77777777" w:rsidR="000C70BA" w:rsidRDefault="000C70BA" w:rsidP="000C70BA">
      <w:pPr>
        <w:pStyle w:val="B1"/>
        <w:ind w:left="852"/>
      </w:pPr>
      <w:r>
        <w:t>-</w:t>
      </w:r>
      <w:r>
        <w:tab/>
        <w:t>The UE is in RRC_IDLE state.</w:t>
      </w:r>
    </w:p>
    <w:p w14:paraId="05D23648" w14:textId="77777777" w:rsidR="000C70BA" w:rsidRDefault="000C70BA" w:rsidP="000C70BA">
      <w:pPr>
        <w:pStyle w:val="B1"/>
        <w:ind w:left="852"/>
      </w:pPr>
      <w:r>
        <w:t>-</w:t>
      </w:r>
      <w:r>
        <w:tab/>
        <w:t>The client is registered for MCVideo.</w:t>
      </w:r>
    </w:p>
    <w:p w14:paraId="6C792B84" w14:textId="77777777" w:rsidR="000C70BA" w:rsidRDefault="000C70BA" w:rsidP="000C70BA">
      <w:pPr>
        <w:pStyle w:val="H6"/>
      </w:pPr>
      <w:r>
        <w:t>6.1.1.5.3.2</w:t>
      </w:r>
      <w:r>
        <w:tab/>
        <w:t>Test procedure sequence</w:t>
      </w:r>
    </w:p>
    <w:p w14:paraId="7F874C1A" w14:textId="77777777" w:rsidR="000C70BA" w:rsidRDefault="000C70BA" w:rsidP="000C70BA">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Default="000C70BA" w:rsidP="002E3FCC">
            <w:pPr>
              <w:pStyle w:val="TAH"/>
            </w:pPr>
            <w:r>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Default="000C70BA" w:rsidP="002E3FCC">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Default="000C70BA" w:rsidP="002E3FCC">
            <w:pPr>
              <w:pStyle w:val="TAH"/>
            </w:pPr>
            <w:r>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Default="000C70BA" w:rsidP="002E3FCC">
            <w:pPr>
              <w:pStyle w:val="TAH"/>
            </w:pPr>
            <w:r>
              <w:t>Verdict</w:t>
            </w:r>
          </w:p>
        </w:tc>
      </w:tr>
      <w:tr w:rsidR="000C70BA"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Default="000C70BA" w:rsidP="002E3FCC">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Default="000C70BA" w:rsidP="002E3FCC">
            <w:pPr>
              <w:pStyle w:val="TAH"/>
            </w:pPr>
          </w:p>
        </w:tc>
      </w:tr>
      <w:tr w:rsidR="000C70BA"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Default="000C70BA" w:rsidP="002E3FCC">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Default="000C70BA" w:rsidP="002E3FCC">
            <w:pPr>
              <w:pStyle w:val="TAL"/>
            </w:pPr>
            <w:r>
              <w:t>Make the UE (MCVideo client) request the establishment of a emergency group call with implicit transmission request.</w:t>
            </w:r>
          </w:p>
          <w:p w14:paraId="60ABECEB"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Default="000C70BA" w:rsidP="002E3FCC">
            <w:pPr>
              <w:pStyle w:val="TAC"/>
            </w:pPr>
            <w:r>
              <w:t>-</w:t>
            </w:r>
          </w:p>
        </w:tc>
      </w:tr>
      <w:tr w:rsidR="000C70BA"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Default="000C70BA" w:rsidP="002E3FCC">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Default="000C70BA" w:rsidP="002E3FCC">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Default="000C70BA" w:rsidP="002E3FCC">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Default="000C70BA" w:rsidP="002E3FCC">
            <w:pPr>
              <w:pStyle w:val="TAC"/>
            </w:pPr>
            <w:r>
              <w:t>P</w:t>
            </w:r>
          </w:p>
        </w:tc>
      </w:tr>
      <w:tr w:rsidR="000C70BA"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Default="000C70BA" w:rsidP="002E3FCC">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Default="000C70BA" w:rsidP="002E3FCC">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Default="000C70BA" w:rsidP="002E3FCC">
            <w:pPr>
              <w:pStyle w:val="TAC"/>
            </w:pPr>
            <w:r>
              <w:t>-</w:t>
            </w:r>
          </w:p>
        </w:tc>
      </w:tr>
      <w:tr w:rsidR="000C70BA"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Default="000C70BA" w:rsidP="002E3FCC">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Default="000C70BA" w:rsidP="002E3FCC">
            <w:pPr>
              <w:pStyle w:val="TAL"/>
            </w:pPr>
            <w:r>
              <w:t>Check: Does the UE (MCVideo client) provide transmission granted notification to the user?</w:t>
            </w:r>
          </w:p>
          <w:p w14:paraId="4C9BF18F"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Default="000C70BA" w:rsidP="002E3FCC">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Default="000C70BA" w:rsidP="002E3FCC">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Default="000C70BA" w:rsidP="002E3FCC">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Default="000C70BA" w:rsidP="002E3FCC">
            <w:pPr>
              <w:pStyle w:val="TAC"/>
            </w:pPr>
            <w:r>
              <w:t>P</w:t>
            </w:r>
          </w:p>
        </w:tc>
      </w:tr>
      <w:tr w:rsidR="000C70BA"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Default="000C70BA" w:rsidP="002E3FCC">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Default="000C70BA" w:rsidP="002E3FCC">
            <w:pPr>
              <w:pStyle w:val="TAL"/>
              <w:rPr>
                <w:rFonts w:eastAsia="Calibri"/>
              </w:rPr>
            </w:pPr>
            <w:r>
              <w:rPr>
                <w:rFonts w:eastAsia="Calibri"/>
              </w:rPr>
              <w:t>Make the UE (MCVideo client) release the call.</w:t>
            </w:r>
          </w:p>
          <w:p w14:paraId="5B1E0BAC"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Default="000C70BA" w:rsidP="002E3FCC">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Default="000C70BA" w:rsidP="002E3FCC">
            <w:pPr>
              <w:pStyle w:val="TAC"/>
            </w:pPr>
            <w:r>
              <w:t>-</w:t>
            </w:r>
          </w:p>
        </w:tc>
      </w:tr>
      <w:tr w:rsidR="000C70BA"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Default="000C70BA" w:rsidP="002E3FCC">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Default="000C70BA" w:rsidP="002E3FCC">
            <w:pPr>
              <w:pStyle w:val="TAC"/>
            </w:pPr>
            <w:r>
              <w:t>P</w:t>
            </w:r>
          </w:p>
        </w:tc>
      </w:tr>
      <w:tr w:rsidR="000C70BA"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Default="000C70BA" w:rsidP="002E3FCC">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Default="000C70BA" w:rsidP="002E3FCC">
            <w:pPr>
              <w:pStyle w:val="TAC"/>
            </w:pPr>
            <w:r>
              <w:t>-</w:t>
            </w:r>
          </w:p>
        </w:tc>
      </w:tr>
      <w:tr w:rsidR="000C70BA"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Default="000C70BA" w:rsidP="002E3FCC">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Default="000C70BA" w:rsidP="002E3FCC">
            <w:pPr>
              <w:pStyle w:val="TAL"/>
              <w:rPr>
                <w:rFonts w:eastAsia="Calibri"/>
              </w:rPr>
            </w:pPr>
            <w:r>
              <w:t xml:space="preserve">Check: Does the UE </w:t>
            </w:r>
            <w:r>
              <w:rPr>
                <w:rFonts w:eastAsia="Calibri"/>
              </w:rPr>
              <w:t xml:space="preserve">(MCVideo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Default="000C70BA" w:rsidP="002E3FCC">
            <w:pPr>
              <w:pStyle w:val="TAC"/>
            </w:pPr>
            <w:r>
              <w:t>P</w:t>
            </w:r>
          </w:p>
        </w:tc>
      </w:tr>
      <w:tr w:rsidR="000C70BA"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Default="000C70BA" w:rsidP="002E3FCC">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Default="000C70BA" w:rsidP="002E3FCC">
            <w:pPr>
              <w:pStyle w:val="TAC"/>
            </w:pPr>
            <w:r>
              <w:t>-</w:t>
            </w:r>
          </w:p>
        </w:tc>
      </w:tr>
      <w:tr w:rsidR="000C70BA"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Default="000C70BA" w:rsidP="002E3FCC">
            <w:pPr>
              <w:pStyle w:val="TAN"/>
            </w:pPr>
            <w:r>
              <w:rPr>
                <w:rFonts w:eastAsia="Calibri"/>
              </w:rPr>
              <w:t>NOTE 1: This is expected to be done via a suitable implementation dependent MMI.</w:t>
            </w:r>
          </w:p>
        </w:tc>
      </w:tr>
    </w:tbl>
    <w:p w14:paraId="19D3CAD2" w14:textId="77777777" w:rsidR="000C70BA" w:rsidRDefault="000C70BA" w:rsidP="000C70BA"/>
    <w:p w14:paraId="6D18A91C" w14:textId="77777777" w:rsidR="000C70BA" w:rsidRDefault="000C70BA" w:rsidP="000C70BA">
      <w:pPr>
        <w:pStyle w:val="H6"/>
      </w:pPr>
      <w:r>
        <w:t>6.1.1.5.3.3</w:t>
      </w:r>
      <w:r>
        <w:tab/>
        <w:t>Specific message contents</w:t>
      </w:r>
    </w:p>
    <w:p w14:paraId="661C9AAB" w14:textId="2DB07F05" w:rsidR="000C70BA" w:rsidRDefault="000C70BA" w:rsidP="000C70BA">
      <w:pPr>
        <w:pStyle w:val="TH"/>
      </w:pPr>
      <w:r>
        <w:t xml:space="preserve">Table 6.1.1.5.3.3-1: SIP INVITE from the UE (Step 2, Table 6.1.1.5.3.2-1;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Default="000C70BA" w:rsidP="002E3FCC">
            <w:pPr>
              <w:pStyle w:val="TAL"/>
            </w:pPr>
            <w:r>
              <w:t xml:space="preserve">Derivation Path: TS </w:t>
            </w:r>
            <w:r w:rsidR="00960759">
              <w:t>37.579</w:t>
            </w:r>
            <w:r>
              <w:t>-1 [2], Table 5.5.2.5.1-1, condition EMERGENCY-CALL</w:t>
            </w:r>
          </w:p>
        </w:tc>
      </w:tr>
      <w:tr w:rsidR="000C70BA"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Default="000C70BA" w:rsidP="002E3FCC">
            <w:pPr>
              <w:pStyle w:val="TAH"/>
            </w:pPr>
            <w:r>
              <w:t>Condition</w:t>
            </w:r>
          </w:p>
        </w:tc>
      </w:tr>
      <w:tr w:rsidR="000C70BA"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A77C82" w:rsidRDefault="000C70BA" w:rsidP="002E3FCC">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Default="000C70BA" w:rsidP="002E3FCC">
            <w:pPr>
              <w:pStyle w:val="TAL"/>
            </w:pPr>
          </w:p>
        </w:tc>
      </w:tr>
      <w:tr w:rsidR="000C70BA"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Default="000C70BA" w:rsidP="002E3FCC">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A77C82" w:rsidRDefault="000C70BA" w:rsidP="002E3FCC">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Default="000C70BA" w:rsidP="002E3FCC">
            <w:pPr>
              <w:pStyle w:val="TAL"/>
            </w:pPr>
          </w:p>
        </w:tc>
      </w:tr>
      <w:tr w:rsidR="000C70BA"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Default="000C70BA" w:rsidP="002E3FCC">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Default="000C70BA" w:rsidP="002E3FCC">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Default="000C70BA" w:rsidP="002E3FCC">
            <w:pPr>
              <w:pStyle w:val="TAL"/>
            </w:pPr>
          </w:p>
        </w:tc>
      </w:tr>
      <w:tr w:rsidR="000C70BA"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Default="000C70BA" w:rsidP="002E3FCC">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Default="000C70BA" w:rsidP="002E3FCC">
            <w:pPr>
              <w:pStyle w:val="TAL"/>
            </w:pPr>
          </w:p>
        </w:tc>
      </w:tr>
      <w:tr w:rsidR="000C70BA"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Default="000C70BA" w:rsidP="002E3FCC">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Default="000C70BA" w:rsidP="002E3FCC">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Default="000C70BA" w:rsidP="002E3FCC">
            <w:pPr>
              <w:pStyle w:val="TAL"/>
            </w:pPr>
          </w:p>
        </w:tc>
      </w:tr>
    </w:tbl>
    <w:p w14:paraId="297FFBB8" w14:textId="77777777" w:rsidR="000C70BA" w:rsidRDefault="000C70BA" w:rsidP="000C70BA"/>
    <w:p w14:paraId="2DE887E7" w14:textId="77777777" w:rsidR="000C70BA" w:rsidRDefault="000C70BA" w:rsidP="000C70BA">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Default="000C70BA" w:rsidP="002E3FCC">
            <w:pPr>
              <w:pStyle w:val="TAL"/>
            </w:pPr>
            <w:r>
              <w:t xml:space="preserve">Derivation Path: TS </w:t>
            </w:r>
            <w:r w:rsidR="00960759">
              <w:t>37.579</w:t>
            </w:r>
            <w:r>
              <w:t>-1 [2], Table 5.5.3.1.1-2, condition INITIAL_SDP_OFFER, IMPLICIT_GRANT_REQUESTED</w:t>
            </w:r>
          </w:p>
        </w:tc>
      </w:tr>
    </w:tbl>
    <w:p w14:paraId="13E3487E" w14:textId="77777777" w:rsidR="000C70BA" w:rsidRDefault="000C70BA" w:rsidP="000C70BA"/>
    <w:p w14:paraId="1160B828" w14:textId="77777777" w:rsidR="000C70BA" w:rsidRDefault="000C70BA" w:rsidP="000C70BA">
      <w:pPr>
        <w:pStyle w:val="TH"/>
      </w:pPr>
      <w:r>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Default="000C70BA" w:rsidP="002E3FCC">
            <w:pPr>
              <w:pStyle w:val="TAL"/>
            </w:pPr>
            <w:r>
              <w:t xml:space="preserve">Derivation Path: TS </w:t>
            </w:r>
            <w:r w:rsidR="00960759">
              <w:t>37.579</w:t>
            </w:r>
            <w:r>
              <w:t>-1 [2], Table 5.5.3.2.1-2, condition GROUP-CALL, EMERGENCY-CALL, INVITE_REFER</w:t>
            </w:r>
          </w:p>
        </w:tc>
      </w:tr>
    </w:tbl>
    <w:p w14:paraId="5C65A010" w14:textId="77777777" w:rsidR="000C70BA" w:rsidRDefault="000C70BA" w:rsidP="000C70BA"/>
    <w:p w14:paraId="41BA5ADB" w14:textId="58479A12" w:rsidR="000C70BA" w:rsidRDefault="000C70BA" w:rsidP="000C70BA">
      <w:pPr>
        <w:pStyle w:val="TH"/>
      </w:pPr>
      <w:r>
        <w:t xml:space="preserve">Table 6.1.1.5.3.3-3: SIP 200 (OK) from the SS (Step 2, Table 6.1.1.5.3.2-1;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Default="000C70BA" w:rsidP="002E3FCC">
            <w:pPr>
              <w:pStyle w:val="TAL"/>
              <w:rPr>
                <w:color w:val="000000"/>
              </w:rPr>
            </w:pPr>
            <w:r>
              <w:t xml:space="preserve">Derivation Path: TS </w:t>
            </w:r>
            <w:r w:rsidR="00960759">
              <w:t>37.579</w:t>
            </w:r>
            <w:r>
              <w:t>-1 [2], Table 5.5.2.17.1.2-1, condition INVITE-RSP</w:t>
            </w:r>
          </w:p>
        </w:tc>
      </w:tr>
      <w:tr w:rsidR="000C70BA"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Default="000C70BA" w:rsidP="002E3FCC">
            <w:pPr>
              <w:pStyle w:val="TAH"/>
            </w:pPr>
            <w:r>
              <w:t>Condition</w:t>
            </w:r>
          </w:p>
        </w:tc>
      </w:tr>
      <w:tr w:rsidR="000C70BA"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Default="000C70BA" w:rsidP="002E3FCC">
            <w:pPr>
              <w:pStyle w:val="TAL"/>
            </w:pPr>
          </w:p>
        </w:tc>
      </w:tr>
      <w:tr w:rsidR="000C70BA"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Default="000C70BA" w:rsidP="002E3FCC">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Default="000C70BA" w:rsidP="002E3FCC">
            <w:pPr>
              <w:pStyle w:val="TAL"/>
            </w:pPr>
          </w:p>
        </w:tc>
      </w:tr>
    </w:tbl>
    <w:p w14:paraId="6D321724" w14:textId="77777777" w:rsidR="000C70BA" w:rsidRDefault="000C70BA" w:rsidP="000C70BA"/>
    <w:p w14:paraId="35AEB305" w14:textId="77777777" w:rsidR="000C70BA" w:rsidRDefault="000C70BA" w:rsidP="000C70BA">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Default="000C70BA" w:rsidP="002E3FCC">
            <w:pPr>
              <w:pStyle w:val="TAL"/>
            </w:pPr>
            <w:r>
              <w:t xml:space="preserve">Derivation Path: TS </w:t>
            </w:r>
            <w:r w:rsidR="00960759">
              <w:t>37.579</w:t>
            </w:r>
            <w:r>
              <w:t>-1 [2], Table 5.5.3.1.2-2, condition SDP_ANSWER, IMPLICIT_GRANT_REQUESTED</w:t>
            </w:r>
          </w:p>
        </w:tc>
      </w:tr>
    </w:tbl>
    <w:p w14:paraId="58F09CE6" w14:textId="77777777" w:rsidR="000C70BA" w:rsidRDefault="000C70BA" w:rsidP="000C70BA"/>
    <w:p w14:paraId="21BFF993" w14:textId="318BF8D4" w:rsidR="000C70BA" w:rsidRDefault="000C70BA" w:rsidP="000C70BA">
      <w:pPr>
        <w:pStyle w:val="TH"/>
      </w:pPr>
      <w:r>
        <w:t xml:space="preserve">Table 6.1.1.5.3.3-4: Transmission Granted from the SS (Step 2, Table 6.1.1.5.3.2-1;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Default="000C70BA" w:rsidP="002E3FCC">
            <w:pPr>
              <w:pStyle w:val="TAL"/>
            </w:pPr>
            <w:r>
              <w:t xml:space="preserve">Derivation Path: TS </w:t>
            </w:r>
            <w:r w:rsidR="00960759">
              <w:t>37.579</w:t>
            </w:r>
            <w:r>
              <w:t>-1 [2], Table 5.5.11.2.1-1, condition EMERGENCY-CALL</w:t>
            </w:r>
          </w:p>
        </w:tc>
      </w:tr>
    </w:tbl>
    <w:p w14:paraId="6AEF1C3B" w14:textId="77777777" w:rsidR="000C70BA" w:rsidRDefault="000C70BA" w:rsidP="000C70BA"/>
    <w:p w14:paraId="721AE955" w14:textId="0CC4E4FA" w:rsidR="000C70BA" w:rsidRDefault="000C70BA" w:rsidP="000C70BA">
      <w:pPr>
        <w:pStyle w:val="TH"/>
      </w:pPr>
      <w:r>
        <w:t xml:space="preserve">Table 6.1.1.5.3.3-5: Transmission Idle from the SS (Step 10, Table 6.1.1.5.3.2-1;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Default="000C70BA" w:rsidP="002E3FCC">
            <w:pPr>
              <w:pStyle w:val="TAL"/>
            </w:pPr>
            <w:r>
              <w:t xml:space="preserve">Derivation Path: TS </w:t>
            </w:r>
            <w:r w:rsidR="00960759">
              <w:t>37.579</w:t>
            </w:r>
            <w:r>
              <w:t>-1 [2], Table 5.5.11.2.16-1, condition EMERGENCY-CALL</w:t>
            </w:r>
          </w:p>
        </w:tc>
      </w:tr>
    </w:tbl>
    <w:p w14:paraId="49458E7C" w14:textId="77777777" w:rsidR="000C70BA" w:rsidRDefault="000C70BA" w:rsidP="000C70BA"/>
    <w:p w14:paraId="0C77FB26" w14:textId="77777777" w:rsidR="000C70BA" w:rsidRDefault="000C70BA" w:rsidP="000C70BA">
      <w:pPr>
        <w:pStyle w:val="TH"/>
      </w:pPr>
      <w:r>
        <w:t>Table 6.1.1.5.3.3-6..8: Void</w:t>
      </w:r>
    </w:p>
    <w:p w14:paraId="71EA9AF2" w14:textId="77777777" w:rsidR="000C70BA" w:rsidRDefault="000C70BA" w:rsidP="000C70BA"/>
    <w:p w14:paraId="50473451" w14:textId="77777777" w:rsidR="000C70BA" w:rsidRDefault="000C70BA" w:rsidP="000C70BA">
      <w:pPr>
        <w:keepNext/>
        <w:keepLines/>
        <w:spacing w:before="120"/>
        <w:ind w:left="1418" w:hanging="1418"/>
        <w:outlineLvl w:val="3"/>
        <w:rPr>
          <w:rFonts w:ascii="Arial" w:hAnsi="Arial"/>
          <w:sz w:val="24"/>
        </w:rPr>
      </w:pPr>
      <w:bookmarkStart w:id="376" w:name="_Toc75906921"/>
      <w:bookmarkStart w:id="377" w:name="_Toc75907258"/>
      <w:bookmarkStart w:id="378" w:name="_Toc84345718"/>
      <w:r>
        <w:rPr>
          <w:rFonts w:ascii="Arial" w:hAnsi="Arial"/>
          <w:sz w:val="24"/>
        </w:rPr>
        <w:t>6.1.1.6</w:t>
      </w:r>
      <w:r>
        <w:rPr>
          <w:rFonts w:ascii="Arial" w:hAnsi="Arial"/>
          <w:sz w:val="24"/>
        </w:rPr>
        <w:tab/>
        <w:t>On-network / On-demand Pre-arranged Group Call / Emergency Group Call / Client Terminated (CT)</w:t>
      </w:r>
      <w:bookmarkEnd w:id="376"/>
      <w:bookmarkEnd w:id="377"/>
      <w:bookmarkEnd w:id="378"/>
    </w:p>
    <w:p w14:paraId="56AEF1BF" w14:textId="77777777" w:rsidR="000C70BA" w:rsidRDefault="000C70BA" w:rsidP="000C70BA">
      <w:pPr>
        <w:pStyle w:val="H6"/>
      </w:pPr>
      <w:bookmarkStart w:id="379" w:name="_Toc52787504"/>
      <w:bookmarkStart w:id="380" w:name="_Toc52787684"/>
      <w:r>
        <w:t>6.1.1.6.1</w:t>
      </w:r>
      <w:r>
        <w:tab/>
        <w:t>Test Purpose (TP)</w:t>
      </w:r>
      <w:bookmarkEnd w:id="379"/>
      <w:bookmarkEnd w:id="380"/>
    </w:p>
    <w:p w14:paraId="107D22ED" w14:textId="77777777" w:rsidR="000C70BA" w:rsidRDefault="000C70BA" w:rsidP="000C70BA">
      <w:pPr>
        <w:pStyle w:val="H6"/>
      </w:pPr>
      <w:r>
        <w:t>(1)</w:t>
      </w:r>
    </w:p>
    <w:p w14:paraId="2BB19F36" w14:textId="77777777" w:rsidR="000C70BA" w:rsidRDefault="000C70BA" w:rsidP="000C70BA">
      <w:pPr>
        <w:pStyle w:val="PL"/>
      </w:pPr>
      <w:r>
        <w:rPr>
          <w:b/>
        </w:rPr>
        <w:t>with</w:t>
      </w:r>
      <w:r>
        <w:t xml:space="preserve"> { the UE (MCVideo Client) registered and authorised for MCVideo Service }</w:t>
      </w:r>
    </w:p>
    <w:p w14:paraId="5835AE89" w14:textId="77777777" w:rsidR="000C70BA" w:rsidRDefault="000C70BA" w:rsidP="000C70BA">
      <w:pPr>
        <w:pStyle w:val="PL"/>
      </w:pPr>
      <w:r>
        <w:t>ensure that {</w:t>
      </w:r>
    </w:p>
    <w:p w14:paraId="1E75A865"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Pre-arranged Emergency Group Call }</w:t>
      </w:r>
    </w:p>
    <w:p w14:paraId="22C9F060" w14:textId="77777777" w:rsidR="000C70BA" w:rsidRDefault="000C70BA" w:rsidP="000C70BA">
      <w:pPr>
        <w:pStyle w:val="PL"/>
      </w:pPr>
      <w:r>
        <w:rPr>
          <w:bCs/>
        </w:rPr>
        <w:t xml:space="preserve">    </w:t>
      </w:r>
      <w:r>
        <w:rPr>
          <w:b/>
        </w:rPr>
        <w:t>then</w:t>
      </w:r>
      <w:r>
        <w:t xml:space="preserve"> { the UE (MCVideo Client) displays an indication for the Pre-arranged MCVideo Emergency Group Call to the MCVideo User </w:t>
      </w:r>
      <w:r>
        <w:rPr>
          <w:b/>
        </w:rPr>
        <w:t>and</w:t>
      </w:r>
      <w:r>
        <w:t xml:space="preserve"> responds to the SS (MCVideo Server) with a SIP 200 (OK) message }</w:t>
      </w:r>
    </w:p>
    <w:p w14:paraId="381769DE" w14:textId="77777777" w:rsidR="000C70BA" w:rsidRDefault="000C70BA" w:rsidP="000C70BA">
      <w:pPr>
        <w:pStyle w:val="PL"/>
      </w:pPr>
      <w:r>
        <w:t xml:space="preserve">            }</w:t>
      </w:r>
    </w:p>
    <w:p w14:paraId="75453F10" w14:textId="77777777" w:rsidR="000C70BA" w:rsidRDefault="000C70BA" w:rsidP="000C70BA">
      <w:pPr>
        <w:pStyle w:val="PL"/>
      </w:pPr>
    </w:p>
    <w:p w14:paraId="7C914BB5" w14:textId="77777777" w:rsidR="000C70BA" w:rsidRDefault="000C70BA" w:rsidP="000C70BA">
      <w:pPr>
        <w:pStyle w:val="H6"/>
      </w:pPr>
      <w:r>
        <w:t>(2)</w:t>
      </w:r>
    </w:p>
    <w:p w14:paraId="6D126B8B" w14:textId="77777777" w:rsidR="000C70BA" w:rsidRDefault="000C70BA" w:rsidP="000C70BA">
      <w:pPr>
        <w:pStyle w:val="PL"/>
      </w:pPr>
      <w:r>
        <w:rPr>
          <w:b/>
        </w:rPr>
        <w:t>with</w:t>
      </w:r>
      <w:r>
        <w:t xml:space="preserve"> { the UE (MCVideo Client) having an incoming Pre-arranged Emergency Group Call, with implicit Transmission Control }</w:t>
      </w:r>
    </w:p>
    <w:p w14:paraId="76B49905" w14:textId="77777777" w:rsidR="000C70BA" w:rsidRDefault="000C70BA" w:rsidP="000C70BA">
      <w:pPr>
        <w:pStyle w:val="PL"/>
      </w:pPr>
      <w:r>
        <w:t>ensure that {</w:t>
      </w:r>
    </w:p>
    <w:p w14:paraId="095F59D1"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2A056A4A"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Default="000C70BA" w:rsidP="000C70BA">
      <w:pPr>
        <w:pStyle w:val="PL"/>
      </w:pPr>
      <w:r>
        <w:t xml:space="preserve">            </w:t>
      </w:r>
    </w:p>
    <w:p w14:paraId="0FEF4392" w14:textId="77777777" w:rsidR="000C70BA" w:rsidRDefault="000C70BA" w:rsidP="000C70BA">
      <w:pPr>
        <w:pStyle w:val="PL"/>
      </w:pPr>
    </w:p>
    <w:p w14:paraId="68FFE299" w14:textId="77777777" w:rsidR="000C70BA" w:rsidRDefault="000C70BA" w:rsidP="000C70BA">
      <w:pPr>
        <w:pStyle w:val="H6"/>
      </w:pPr>
      <w:r>
        <w:t>(3)</w:t>
      </w:r>
    </w:p>
    <w:p w14:paraId="3BA4E804" w14:textId="77777777" w:rsidR="000C70BA" w:rsidRDefault="000C70BA" w:rsidP="000C70BA">
      <w:pPr>
        <w:pStyle w:val="PL"/>
      </w:pPr>
      <w:r>
        <w:rPr>
          <w:b/>
        </w:rPr>
        <w:t>with</w:t>
      </w:r>
      <w:r>
        <w:t xml:space="preserve"> { the UE (MCVideo Client) having sent a Receive Media Request message }</w:t>
      </w:r>
    </w:p>
    <w:p w14:paraId="4065B287" w14:textId="77777777" w:rsidR="000C70BA" w:rsidRDefault="000C70BA" w:rsidP="000C70BA">
      <w:pPr>
        <w:pStyle w:val="PL"/>
      </w:pPr>
      <w:r>
        <w:t>ensure that {</w:t>
      </w:r>
    </w:p>
    <w:p w14:paraId="187EAD0D" w14:textId="77777777" w:rsidR="000C70BA" w:rsidRDefault="000C70BA" w:rsidP="000C70BA">
      <w:pPr>
        <w:pStyle w:val="PL"/>
      </w:pPr>
      <w:r>
        <w:t xml:space="preserve">  </w:t>
      </w:r>
      <w:r>
        <w:rPr>
          <w:b/>
        </w:rPr>
        <w:t>when</w:t>
      </w:r>
      <w:r>
        <w:t xml:space="preserve"> { the MCVideo Client) receives a Receive Media Response message from the SS (MCVideo Server) }</w:t>
      </w:r>
    </w:p>
    <w:p w14:paraId="4EC1948D" w14:textId="77777777" w:rsidR="000C70BA" w:rsidRDefault="000C70BA" w:rsidP="000C70BA">
      <w:pPr>
        <w:pStyle w:val="PL"/>
      </w:pPr>
      <w:r>
        <w:rPr>
          <w:b/>
        </w:rPr>
        <w:t xml:space="preserve">    then</w:t>
      </w:r>
      <w:r>
        <w:t xml:space="preserve"> {the UE (MCVideo Client) provides receive media success notification to the MCVideo User }</w:t>
      </w:r>
    </w:p>
    <w:p w14:paraId="736CD457" w14:textId="77777777" w:rsidR="000C70BA" w:rsidRDefault="000C70BA" w:rsidP="000C70BA">
      <w:pPr>
        <w:pStyle w:val="PL"/>
      </w:pPr>
      <w:r>
        <w:t xml:space="preserve">            </w:t>
      </w:r>
    </w:p>
    <w:p w14:paraId="311AF5C2" w14:textId="77777777" w:rsidR="000C70BA" w:rsidRDefault="000C70BA" w:rsidP="000C70BA">
      <w:pPr>
        <w:pStyle w:val="PL"/>
      </w:pPr>
    </w:p>
    <w:p w14:paraId="7252D988" w14:textId="77777777" w:rsidR="000C70BA" w:rsidRDefault="000C70BA" w:rsidP="000C70BA">
      <w:pPr>
        <w:pStyle w:val="H6"/>
      </w:pPr>
      <w:r>
        <w:t>(4)</w:t>
      </w:r>
    </w:p>
    <w:p w14:paraId="6F70303D"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DF77B7D" w14:textId="77777777" w:rsidR="000C70BA" w:rsidRDefault="000C70BA" w:rsidP="000C70BA">
      <w:pPr>
        <w:pStyle w:val="PL"/>
      </w:pPr>
      <w:r>
        <w:t>ensure that {</w:t>
      </w:r>
    </w:p>
    <w:p w14:paraId="5A493078" w14:textId="77777777" w:rsidR="000C70BA" w:rsidRDefault="000C70BA" w:rsidP="000C70BA">
      <w:pPr>
        <w:pStyle w:val="PL"/>
      </w:pPr>
      <w:r>
        <w:t xml:space="preserve">  </w:t>
      </w:r>
      <w:r>
        <w:rPr>
          <w:b/>
        </w:rPr>
        <w:t>when</w:t>
      </w:r>
      <w:r>
        <w:t xml:space="preserve"> {the MCVideo User requests to terminate the ongoing MCVideo Emergency Group Call }</w:t>
      </w:r>
    </w:p>
    <w:p w14:paraId="44D53F10" w14:textId="77777777" w:rsidR="000C70BA" w:rsidRDefault="000C70BA" w:rsidP="000C70BA">
      <w:pPr>
        <w:pStyle w:val="PL"/>
      </w:pPr>
      <w:r>
        <w:t xml:space="preserve">    </w:t>
      </w:r>
      <w:r>
        <w:rPr>
          <w:b/>
        </w:rPr>
        <w:t>then</w:t>
      </w:r>
      <w:r>
        <w:t xml:space="preserve"> { the UE (MCVideo Client) sends a Media Reception End Request message .</w:t>
      </w:r>
    </w:p>
    <w:p w14:paraId="43E12FFD" w14:textId="77777777" w:rsidR="000C70BA" w:rsidRDefault="000C70BA" w:rsidP="000C70BA">
      <w:pPr>
        <w:pStyle w:val="PL"/>
      </w:pPr>
      <w:r>
        <w:t>}</w:t>
      </w:r>
    </w:p>
    <w:p w14:paraId="30FADB52" w14:textId="77777777" w:rsidR="000C70BA" w:rsidRDefault="000C70BA" w:rsidP="000C70BA">
      <w:pPr>
        <w:pStyle w:val="PL"/>
      </w:pPr>
      <w:r>
        <w:t xml:space="preserve">            }</w:t>
      </w:r>
    </w:p>
    <w:p w14:paraId="22BCAD89" w14:textId="77777777" w:rsidR="000C70BA" w:rsidRDefault="000C70BA" w:rsidP="000C70BA">
      <w:pPr>
        <w:pStyle w:val="PL"/>
      </w:pPr>
    </w:p>
    <w:p w14:paraId="3B5A24F4" w14:textId="77777777" w:rsidR="000C70BA" w:rsidRDefault="000C70BA" w:rsidP="000C70BA">
      <w:pPr>
        <w:pStyle w:val="PL"/>
      </w:pPr>
      <w:bookmarkStart w:id="381" w:name="_Toc52787505"/>
      <w:bookmarkStart w:id="382" w:name="_Toc52787685"/>
      <w:r>
        <w:t>(5</w:t>
      </w:r>
    </w:p>
    <w:p w14:paraId="0C4889B9" w14:textId="77777777" w:rsidR="000C70BA" w:rsidRDefault="000C70BA" w:rsidP="000C70BA">
      <w:pPr>
        <w:pStyle w:val="PL"/>
      </w:pPr>
      <w:r>
        <w:rPr>
          <w:b/>
        </w:rPr>
        <w:t>with</w:t>
      </w:r>
      <w:r>
        <w:t xml:space="preserve"> { the UE (MCVideo Client) having an ongoing On-demand Pre-arranged Group Call with Automatic Commencement Mode }</w:t>
      </w:r>
    </w:p>
    <w:p w14:paraId="55D832F5" w14:textId="77777777" w:rsidR="000C70BA" w:rsidRDefault="000C70BA" w:rsidP="000C70BA">
      <w:pPr>
        <w:pStyle w:val="PL"/>
      </w:pPr>
      <w:r>
        <w:t>ensure that {</w:t>
      </w:r>
    </w:p>
    <w:p w14:paraId="6227B60C" w14:textId="77777777" w:rsidR="000C70BA" w:rsidRDefault="000C70BA" w:rsidP="000C70BA">
      <w:pPr>
        <w:pStyle w:val="PL"/>
      </w:pPr>
      <w:r>
        <w:t xml:space="preserve">  </w:t>
      </w:r>
      <w:r>
        <w:rPr>
          <w:b/>
        </w:rPr>
        <w:t>when</w:t>
      </w:r>
      <w:r>
        <w:t xml:space="preserve"> { the UE (MCVideo Client) receives a SIP BYE message }</w:t>
      </w:r>
    </w:p>
    <w:p w14:paraId="287FCA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49853F77" w14:textId="77777777" w:rsidR="000C70BA" w:rsidRDefault="000C70BA" w:rsidP="000C70BA">
      <w:pPr>
        <w:pStyle w:val="PL"/>
      </w:pPr>
      <w:r>
        <w:t xml:space="preserve">          }</w:t>
      </w:r>
    </w:p>
    <w:p w14:paraId="17E094D8" w14:textId="77777777" w:rsidR="000C70BA" w:rsidRDefault="000C70BA" w:rsidP="000C70BA">
      <w:pPr>
        <w:pStyle w:val="PL"/>
      </w:pPr>
    </w:p>
    <w:p w14:paraId="1DBAE96E" w14:textId="77777777" w:rsidR="000C70BA" w:rsidRDefault="000C70BA" w:rsidP="000C70BA">
      <w:pPr>
        <w:pStyle w:val="H6"/>
      </w:pPr>
      <w:r>
        <w:t>6.1.1.6.2</w:t>
      </w:r>
      <w:r>
        <w:tab/>
        <w:t>Conformance requirements</w:t>
      </w:r>
      <w:bookmarkEnd w:id="381"/>
      <w:bookmarkEnd w:id="382"/>
    </w:p>
    <w:p w14:paraId="2699D4F7" w14:textId="77777777" w:rsidR="000C70BA" w:rsidRDefault="000C70BA" w:rsidP="000C70BA">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Default="000C70BA" w:rsidP="000C70BA">
      <w:r>
        <w:t>[TS 24.281, clause 9.2.1.2.1.2]</w:t>
      </w:r>
    </w:p>
    <w:p w14:paraId="69EFEE0B" w14:textId="77777777" w:rsidR="000C70BA" w:rsidRDefault="000C70BA" w:rsidP="000C70BA">
      <w:r>
        <w:t>In the procedures in this subclause:</w:t>
      </w:r>
    </w:p>
    <w:p w14:paraId="348C1335" w14:textId="77777777" w:rsidR="000C70BA" w:rsidRDefault="000C70BA" w:rsidP="000C70BA">
      <w:r>
        <w:t>1)</w:t>
      </w:r>
      <w:r>
        <w:tab/>
        <w:t>emergency indication in an incoming SIP INVITE request refers to the &lt;emergency-ind&gt; element of the application/vnd.3gpp.mc</w:t>
      </w:r>
      <w:r>
        <w:rPr>
          <w:lang w:eastAsia="zh-CN"/>
        </w:rPr>
        <w:t>video</w:t>
      </w:r>
      <w:r>
        <w:t>-info+xml MIME body; and</w:t>
      </w:r>
    </w:p>
    <w:p w14:paraId="7CC9B1B7" w14:textId="77777777" w:rsidR="000C70BA" w:rsidRDefault="000C70BA" w:rsidP="000C70BA">
      <w:r>
        <w:t>2)</w:t>
      </w:r>
      <w:r>
        <w:tab/>
        <w:t>imminent peril indication in an incoming SIP INVITE request refers to the &lt;imminentperil-ind&gt; element of the application/vnd.3gpp.mc</w:t>
      </w:r>
      <w:r>
        <w:rPr>
          <w:lang w:eastAsia="zh-CN"/>
        </w:rPr>
        <w:t>video</w:t>
      </w:r>
      <w:r>
        <w:t>-info+xml MIME body.</w:t>
      </w:r>
    </w:p>
    <w:p w14:paraId="60B3B509"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9350856" w14:textId="77777777" w:rsidR="000C70BA" w:rsidRDefault="000C70BA" w:rsidP="000C70BA">
      <w:r>
        <w:t>The MCVideo client:</w:t>
      </w:r>
    </w:p>
    <w:p w14:paraId="328DC4ED" w14:textId="77777777" w:rsidR="000C70BA" w:rsidRDefault="000C70BA" w:rsidP="000C70BA">
      <w:r>
        <w:t>1)</w:t>
      </w:r>
      <w:r>
        <w:tab/>
        <w:t>may reject the SIP INVITE request if either of the following conditions are met:</w:t>
      </w:r>
    </w:p>
    <w:p w14:paraId="03C89157" w14:textId="77777777" w:rsidR="000C70BA" w:rsidRDefault="000C70BA" w:rsidP="000C70BA">
      <w:r>
        <w:t>a)</w:t>
      </w:r>
      <w:r>
        <w:tab/>
        <w:t>MCVideo client does not have enough resources to handle the call; or</w:t>
      </w:r>
    </w:p>
    <w:p w14:paraId="407C76E5" w14:textId="77777777" w:rsidR="000C70BA" w:rsidRDefault="000C70BA" w:rsidP="000C70BA">
      <w:r>
        <w:t>b)</w:t>
      </w:r>
      <w:r>
        <w:tab/>
        <w:t>any other reason outside the scope of this specification;</w:t>
      </w:r>
    </w:p>
    <w:p w14:paraId="01EA0331" w14:textId="77777777" w:rsidR="000C70BA" w:rsidRDefault="000C70BA" w:rsidP="000C70BA">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98913AB" w14:textId="77777777" w:rsidR="000C70BA" w:rsidRDefault="000C70BA" w:rsidP="000C70BA">
      <w:r>
        <w:t>NOTE:</w:t>
      </w:r>
      <w:r>
        <w:tab/>
        <w:t>If the SIP INVITE request contains an emergency indication or imminent peril indication, the MCVideo client can by means beyond the scope of this specification choose to accept the request.</w:t>
      </w:r>
    </w:p>
    <w:p w14:paraId="6AC448AF" w14:textId="77777777" w:rsidR="000C70BA" w:rsidRDefault="000C70BA" w:rsidP="000C70BA">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7254FF0" w14:textId="77777777" w:rsidR="000C70BA" w:rsidRDefault="000C70BA" w:rsidP="000C70BA">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D7863CF" w14:textId="77777777" w:rsidR="000C70BA" w:rsidRDefault="000C70BA" w:rsidP="000C70BA">
      <w:r>
        <w:t>a)</w:t>
      </w:r>
      <w:r>
        <w:tab/>
        <w:t>should display to the MCVideo user an indication that this is a SIP INVITE request for an MCVideo emergency group call and:</w:t>
      </w:r>
    </w:p>
    <w:p w14:paraId="4E99C9D3" w14:textId="77777777" w:rsidR="000C70BA" w:rsidRDefault="000C70BA" w:rsidP="000C70BA">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7CE08462" w14:textId="77777777" w:rsidR="000C70BA" w:rsidRDefault="000C70BA" w:rsidP="000C70BA">
      <w:r>
        <w:t>ii)</w:t>
      </w:r>
      <w:r>
        <w:tab/>
        <w:t>should display the MCVideo group identity of the group with the emergency condition contained in the &lt;mc</w:t>
      </w:r>
      <w:r>
        <w:rPr>
          <w:lang w:eastAsia="zh-CN"/>
        </w:rPr>
        <w:t>video</w:t>
      </w:r>
      <w:r>
        <w:t>-calling-group-id&gt; element; and</w:t>
      </w:r>
    </w:p>
    <w:p w14:paraId="4C43908C" w14:textId="77777777" w:rsidR="000C70BA" w:rsidRDefault="000C70BA" w:rsidP="000C70BA">
      <w:r>
        <w:t>iii)</w:t>
      </w:r>
      <w:r>
        <w:tab/>
        <w:t>if the &lt;alert-ind&gt; element is set to "true", should display to the MCVideo user an indication of the MCVideo emergency alert and associated information;</w:t>
      </w:r>
    </w:p>
    <w:p w14:paraId="570D28E5" w14:textId="77777777" w:rsidR="000C70BA" w:rsidRDefault="000C70BA" w:rsidP="000C70BA">
      <w:r>
        <w:t>b)</w:t>
      </w:r>
      <w:r>
        <w:tab/>
        <w:t>shall set the MCVideo emergency group state to "MVEG 2: in-progress";</w:t>
      </w:r>
    </w:p>
    <w:p w14:paraId="2EE6B175" w14:textId="77777777" w:rsidR="000C70BA" w:rsidRDefault="000C70BA" w:rsidP="000C70BA">
      <w:r>
        <w:t>c)</w:t>
      </w:r>
      <w:r>
        <w:tab/>
        <w:t>shall set the MCVideo imminent peril group state to "MVIG 1: no-imminent-peril"; and</w:t>
      </w:r>
    </w:p>
    <w:p w14:paraId="6332AE4B" w14:textId="77777777" w:rsidR="000C70BA" w:rsidRDefault="000C70BA" w:rsidP="000C70BA">
      <w:r>
        <w:t>d)</w:t>
      </w:r>
      <w:r>
        <w:tab/>
        <w:t>shall set the MCVideo imminent peril group call state to "MVIGC 1: imminent-peril-gc-capable"; otherwise</w:t>
      </w:r>
    </w:p>
    <w:p w14:paraId="2A555674" w14:textId="77777777" w:rsidR="000C70BA" w:rsidRDefault="000C70BA" w:rsidP="000C70BA">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6E26680" w14:textId="77777777" w:rsidR="000C70BA" w:rsidRDefault="000C70BA" w:rsidP="000C70BA">
      <w:r>
        <w:t>a)</w:t>
      </w:r>
      <w:r>
        <w:tab/>
        <w:t>should display to the MCVideo user an indication that this is a SIP INVITE request for an MCVideo imminent peril group call and:</w:t>
      </w:r>
    </w:p>
    <w:p w14:paraId="5683057B" w14:textId="77777777" w:rsidR="000C70BA" w:rsidRDefault="000C70BA" w:rsidP="000C70BA">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B76165F" w14:textId="77777777" w:rsidR="000C70BA" w:rsidRDefault="000C70BA" w:rsidP="000C70BA">
      <w:r>
        <w:t>ii)</w:t>
      </w:r>
      <w:r>
        <w:tab/>
        <w:t>should display the MCVideo group identity of the group with the imminent peril condition contained in the &lt;mc</w:t>
      </w:r>
      <w:r>
        <w:rPr>
          <w:lang w:eastAsia="zh-CN"/>
        </w:rPr>
        <w:t>video</w:t>
      </w:r>
      <w:r>
        <w:t>-calling-group-id&gt; element; and</w:t>
      </w:r>
    </w:p>
    <w:p w14:paraId="7C4540C8" w14:textId="77777777" w:rsidR="000C70BA" w:rsidRDefault="000C70BA" w:rsidP="000C70BA">
      <w:r>
        <w:t>b)</w:t>
      </w:r>
      <w:r>
        <w:tab/>
        <w:t>shall set the MCVideo imminent peril group state to "MVIG 2: in-progress";</w:t>
      </w:r>
    </w:p>
    <w:p w14:paraId="07D325AE" w14:textId="77777777" w:rsidR="000C70BA" w:rsidRDefault="000C70BA" w:rsidP="000C70BA">
      <w:r>
        <w:t>6)</w:t>
      </w:r>
      <w:r>
        <w:tab/>
        <w:t>may display to the MCVideo user the MCVideo ID of the inviting MCVideo user;</w:t>
      </w:r>
    </w:p>
    <w:p w14:paraId="4A5942C7" w14:textId="77777777" w:rsidR="000C70BA" w:rsidRDefault="000C70BA" w:rsidP="000C70BA">
      <w:r>
        <w:t>7)</w:t>
      </w:r>
      <w:r>
        <w:tab/>
        <w:t>shall perform the automatic commencement procedures specified in subclause </w:t>
      </w:r>
      <w:r>
        <w:rPr>
          <w:lang w:eastAsia="zh-CN"/>
        </w:rPr>
        <w:t>6.2.3.1.2</w:t>
      </w:r>
      <w:r>
        <w:t xml:space="preserve"> if one of the following conditions are met:</w:t>
      </w:r>
    </w:p>
    <w:p w14:paraId="5D639978" w14:textId="77777777" w:rsidR="000C70BA" w:rsidRDefault="000C70BA" w:rsidP="000C70BA">
      <w:r>
        <w:t>a)</w:t>
      </w:r>
      <w:r>
        <w:tab/>
        <w:t>SIP INVITE request contains an Answer-Mode header field with the value "Auto" and the MCVideo service setting at the invited MCVideo client for answering the call is set to automatic commencement mode; or</w:t>
      </w:r>
    </w:p>
    <w:p w14:paraId="51036DE1" w14:textId="77777777" w:rsidR="000C70BA" w:rsidRDefault="000C70BA" w:rsidP="000C70BA">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Default="000C70BA" w:rsidP="000C70BA">
      <w:r>
        <w:t>8)</w:t>
      </w:r>
      <w:r>
        <w:tab/>
        <w:t>shall perform the manual commencement procedures specified in subclause </w:t>
      </w:r>
      <w:r>
        <w:rPr>
          <w:lang w:eastAsia="zh-CN"/>
        </w:rPr>
        <w:t>6.2.3.2.2</w:t>
      </w:r>
      <w:r>
        <w:t xml:space="preserve"> if one of the following conditions are met:</w:t>
      </w:r>
    </w:p>
    <w:p w14:paraId="5B8F17FF" w14:textId="77777777" w:rsidR="000C70BA" w:rsidRDefault="000C70BA" w:rsidP="000C70BA">
      <w:r>
        <w:t>a)</w:t>
      </w:r>
      <w:r>
        <w:tab/>
        <w:t>SIP INVITE request contains an Answer-Mode header field with the value "Manual" and the MCVideo service setting at the invited MCVideo client for answering the call is to use manual commencement mode; or</w:t>
      </w:r>
    </w:p>
    <w:p w14:paraId="1B987119" w14:textId="77777777" w:rsidR="000C70BA" w:rsidRDefault="000C70BA" w:rsidP="000C70BA">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Default="000C70BA" w:rsidP="000C70BA">
      <w:r>
        <w:t>9)</w:t>
      </w:r>
      <w:r>
        <w:tab/>
        <w:t>when the SIP 200 (OK) response to the SIP INVITE request is sent, may subscribe to the conference event package as specified in subclause </w:t>
      </w:r>
      <w:r>
        <w:rPr>
          <w:lang w:eastAsia="zh-CN"/>
        </w:rPr>
        <w:t>9.1.3.1</w:t>
      </w:r>
      <w:bookmarkStart w:id="383" w:name="_Toc20151565"/>
      <w:bookmarkStart w:id="384" w:name="_Toc27494230"/>
      <w:bookmarkStart w:id="385" w:name="_Toc45193486"/>
      <w:r>
        <w:rPr>
          <w:lang w:eastAsia="zh-CN"/>
        </w:rPr>
        <w:t>9</w:t>
      </w:r>
      <w:r>
        <w:t>.</w:t>
      </w:r>
      <w:r>
        <w:rPr>
          <w:lang w:eastAsia="zh-CN"/>
        </w:rPr>
        <w:t>2</w:t>
      </w:r>
      <w:r>
        <w:t>.</w:t>
      </w:r>
      <w:r>
        <w:rPr>
          <w:lang w:eastAsia="zh-CN"/>
        </w:rPr>
        <w:t>1</w:t>
      </w:r>
      <w:r>
        <w:t>.2.1.6</w:t>
      </w:r>
      <w:r>
        <w:tab/>
        <w:t>MCVideo client receives SIP re-INVITE request</w:t>
      </w:r>
      <w:bookmarkEnd w:id="383"/>
      <w:bookmarkEnd w:id="384"/>
      <w:bookmarkEnd w:id="385"/>
    </w:p>
    <w:p w14:paraId="68810776" w14:textId="77777777" w:rsidR="000C70BA" w:rsidRDefault="000C70BA" w:rsidP="000C70BA">
      <w:r>
        <w:t>This subclause covers both on-demand session.</w:t>
      </w:r>
    </w:p>
    <w:p w14:paraId="39082431" w14:textId="77777777" w:rsidR="000C70BA" w:rsidRDefault="000C70BA" w:rsidP="000C70BA">
      <w:r>
        <w:t>Upon receipt of a SIP re-INVITE request the MCVideo client:</w:t>
      </w:r>
    </w:p>
    <w:p w14:paraId="08613BFA" w14:textId="77777777" w:rsidR="000C70BA" w:rsidRDefault="000C70BA" w:rsidP="000C70BA">
      <w:r>
        <w:t>1)</w:t>
      </w:r>
      <w:r>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Default="000C70BA" w:rsidP="000C70BA">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27EF2BE" w14:textId="77777777" w:rsidR="000C70BA" w:rsidRDefault="000C70BA" w:rsidP="000C70BA">
      <w:r>
        <w:t>b)</w:t>
      </w:r>
      <w:r>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Default="000C70BA" w:rsidP="000C70BA">
      <w:r>
        <w:t>c)</w:t>
      </w:r>
      <w:r>
        <w:tab/>
        <w:t xml:space="preserve">shall set the MCVideo emergency group state to "MVEG 2: in-progress"; </w:t>
      </w:r>
    </w:p>
    <w:p w14:paraId="2A369EFD" w14:textId="77777777" w:rsidR="000C70BA" w:rsidRDefault="000C70BA" w:rsidP="000C70BA">
      <w:r>
        <w:t>d)</w:t>
      </w:r>
      <w:r>
        <w:tab/>
        <w:t>shall set the MCVideo imminent peril group state to "MVIG 1: no-imminent-peril"; and</w:t>
      </w:r>
    </w:p>
    <w:p w14:paraId="0C7E270E" w14:textId="77777777" w:rsidR="000C70BA" w:rsidRDefault="000C70BA" w:rsidP="000C70BA">
      <w:r>
        <w:t>e)</w:t>
      </w:r>
      <w:r>
        <w:tab/>
        <w:t>shall set the MCVideo imminent peril group call state to "MVIGC 1: imminent-peril-gc-capable";</w:t>
      </w:r>
    </w:p>
    <w:p w14:paraId="5EAD0113" w14:textId="77777777" w:rsidR="000C70BA" w:rsidRDefault="000C70BA" w:rsidP="000C70BA">
      <w:r>
        <w:t>2)</w:t>
      </w:r>
      <w:r>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Default="000C70BA" w:rsidP="000C70BA">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17C6C50E" w14:textId="77777777" w:rsidR="000C70BA" w:rsidRDefault="000C70BA" w:rsidP="000C70BA">
      <w:r>
        <w:t>b)</w:t>
      </w:r>
      <w:r>
        <w:tab/>
        <w:t>shall set the MCVideo imminent peril group state to "MIG 2: in-progress";</w:t>
      </w:r>
    </w:p>
    <w:p w14:paraId="3F825B2A" w14:textId="77777777" w:rsidR="000C70BA" w:rsidRDefault="000C70BA" w:rsidP="000C70BA">
      <w:r>
        <w:t>3)</w:t>
      </w:r>
      <w:r>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Default="000C70BA" w:rsidP="000C70BA">
      <w:r>
        <w:t>a)</w:t>
      </w:r>
      <w:r>
        <w:tab/>
        <w:t xml:space="preserve">should display to the MCVideo </w:t>
      </w:r>
      <w:r>
        <w:rPr>
          <w:lang w:eastAsia="ko-KR"/>
        </w:rPr>
        <w:t>u</w:t>
      </w:r>
      <w:r>
        <w:t>ser the MCVideo ID of the MCVideo user cancelling the MCVideo emergency group call;</w:t>
      </w:r>
    </w:p>
    <w:p w14:paraId="47E6166F" w14:textId="77777777" w:rsidR="000C70BA" w:rsidRDefault="000C70BA" w:rsidP="000C70BA">
      <w:r>
        <w:t>b)</w:t>
      </w:r>
      <w:r>
        <w:tab/>
        <w:t>if the &lt;mcvideoinfo&gt; element containing the &lt;mcvideo-Params&gt; element contains an &lt;alert-ind&gt; element set to "false":</w:t>
      </w:r>
    </w:p>
    <w:p w14:paraId="60F788EC" w14:textId="77777777" w:rsidR="000C70BA" w:rsidRDefault="000C70BA" w:rsidP="000C70BA">
      <w:r>
        <w:t>i)</w:t>
      </w:r>
      <w:r>
        <w:tab/>
        <w:t>should display to the MCVideo user an indication of the MCVideo emergency alert cancellation and the MCVideo ID of the MCVideo user cancelling the MCVideo emergency alert; and</w:t>
      </w:r>
    </w:p>
    <w:p w14:paraId="134CB575" w14:textId="77777777" w:rsidR="000C70BA" w:rsidRDefault="000C70BA" w:rsidP="000C70BA">
      <w:r>
        <w:t>ii)</w:t>
      </w:r>
      <w:r>
        <w:tab/>
        <w:t>if the SIP re-INVITE request contains an application/vnd.3gpp.mcvideo-info+xml MIME body including an &lt;originated-by&gt; element:</w:t>
      </w:r>
    </w:p>
    <w:p w14:paraId="00D9F651" w14:textId="77777777" w:rsidR="000C70BA" w:rsidRDefault="000C70BA" w:rsidP="000C70BA">
      <w:r>
        <w:t>A)</w:t>
      </w:r>
      <w:r>
        <w:tab/>
        <w:t>should display to the MCVideo user the MCVideo ID contained in the &lt;originated-by&gt; element of the MCVideo user that originated the MCVideo emergency alert; and</w:t>
      </w:r>
    </w:p>
    <w:p w14:paraId="44CB265E" w14:textId="77777777" w:rsidR="000C70BA" w:rsidRDefault="000C70BA" w:rsidP="000C70BA">
      <w:r>
        <w:t>B)</w:t>
      </w:r>
      <w:r>
        <w:tab/>
        <w:t>if the MCVideo ID contained in the &lt;originated-by&gt; element is the MCVideo ID of the receiving MCVideo user shall set the MCVideo emergency alert state to "MVEA 1: no-alert";</w:t>
      </w:r>
    </w:p>
    <w:p w14:paraId="408BACAE" w14:textId="77777777" w:rsidR="000C70BA" w:rsidRDefault="000C70BA" w:rsidP="000C70BA">
      <w:r>
        <w:t>c)</w:t>
      </w:r>
      <w:r>
        <w:tab/>
        <w:t>shall set the MCVideo emergency group state to "MVEG 1: no-emergency"; and</w:t>
      </w:r>
    </w:p>
    <w:p w14:paraId="496C6DEC" w14:textId="77777777" w:rsidR="000C70BA" w:rsidRDefault="000C70BA" w:rsidP="000C70BA">
      <w:r>
        <w:t>d)</w:t>
      </w:r>
      <w:r>
        <w:tab/>
        <w:t>if the MCVideo emergency group call state of the group is set to "MVEGC 3: emergency-call-granted", shall set the MCVideo emergency group call state of the group to "MVEGC 1: emergency-gc-capable";</w:t>
      </w:r>
    </w:p>
    <w:p w14:paraId="5FC1C0FD" w14:textId="77777777" w:rsidR="000C70BA" w:rsidRDefault="000C70BA" w:rsidP="000C70BA">
      <w:r>
        <w:t>4)</w:t>
      </w:r>
      <w:r>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Default="000C70BA" w:rsidP="000C70BA">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F74CE08" w14:textId="77777777" w:rsidR="000C70BA" w:rsidRDefault="000C70BA" w:rsidP="000C70BA">
      <w:r>
        <w:t>b)</w:t>
      </w:r>
      <w:r>
        <w:tab/>
        <w:t>shall set the MCVideo imminent peril group state to "MVIG 1: no-imminent-peril"; and</w:t>
      </w:r>
    </w:p>
    <w:p w14:paraId="3F10FC4C" w14:textId="77777777" w:rsidR="000C70BA" w:rsidRDefault="000C70BA" w:rsidP="000C70BA">
      <w:r>
        <w:t>c)</w:t>
      </w:r>
      <w:r>
        <w:tab/>
        <w:t>shall set the MCVideo imminent peril group call state to "MVIGC 1: imminent-peril-gc-capable";</w:t>
      </w:r>
    </w:p>
    <w:p w14:paraId="09ABBEF6" w14:textId="77777777" w:rsidR="000C70BA" w:rsidRDefault="000C70BA" w:rsidP="000C70BA">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1CC9A48F" w14:textId="77777777" w:rsidR="000C70BA" w:rsidRDefault="000C70BA" w:rsidP="000C70BA">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EBAB678" w14:textId="77777777" w:rsidR="000C70BA" w:rsidRDefault="000C70BA" w:rsidP="000C70BA">
      <w:r>
        <w:t>7)</w:t>
      </w:r>
      <w:r>
        <w:tab/>
        <w:t>shall include the g.3gpp.mcvideo media feature tag in the Contact header field of the SIP 200 (OK) response;</w:t>
      </w:r>
    </w:p>
    <w:p w14:paraId="5BF72675" w14:textId="77777777" w:rsidR="000C70BA" w:rsidRDefault="000C70BA" w:rsidP="000C70BA">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38B42ED" w14:textId="77777777" w:rsidR="000C70BA" w:rsidRDefault="000C70BA" w:rsidP="000C70BA">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00935192" w14:textId="77777777" w:rsidR="000C70BA" w:rsidRDefault="000C70BA" w:rsidP="000C70BA">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2EAD0EDA" w14:textId="77777777" w:rsidR="000C70BA" w:rsidRDefault="000C70BA" w:rsidP="000C70BA">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401F9F9B" w14:textId="77777777" w:rsidR="000C70BA" w:rsidRDefault="000C70BA" w:rsidP="000C70BA">
      <w:r>
        <w:t>[TS 24.281, clause 6.2.3.1.2]</w:t>
      </w:r>
    </w:p>
    <w:p w14:paraId="183ADD8F" w14:textId="77777777" w:rsidR="000C70BA" w:rsidRDefault="000C70BA" w:rsidP="000C70BA">
      <w:r>
        <w:t>When performing the automatic commencement mode procedures, the MCVideo client shall follow the procedures in subclause 6.2.3.1.1 with the following clarification:</w:t>
      </w:r>
    </w:p>
    <w:p w14:paraId="25526375" w14:textId="77777777" w:rsidR="000C70BA" w:rsidRDefault="000C70BA" w:rsidP="000C70BA">
      <w:r>
        <w:t>-</w:t>
      </w:r>
      <w:r>
        <w:tab/>
        <w:t>The MCVideo client may include a P-Answer-State header field with the value "Confirmed" as specified in IETF RFC 4964 [30] in the SIP 200 (OK) response.</w:t>
      </w:r>
    </w:p>
    <w:p w14:paraId="64BE554B" w14:textId="77777777" w:rsidR="000C70BA" w:rsidRDefault="000C70BA" w:rsidP="000C70BA">
      <w:r>
        <w:t>[TS 24.281, clause 6.2.6]</w:t>
      </w:r>
    </w:p>
    <w:p w14:paraId="74DB1D9F" w14:textId="77777777" w:rsidR="000C70BA" w:rsidRDefault="000C70BA" w:rsidP="000C70BA">
      <w:r>
        <w:t>Upon receiving a SIP BYE request, the MCVideo client:</w:t>
      </w:r>
    </w:p>
    <w:p w14:paraId="150C54E0" w14:textId="77777777" w:rsidR="000C70BA" w:rsidRDefault="000C70BA" w:rsidP="000C70BA">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520CF73" w14:textId="77777777" w:rsidR="000C70BA" w:rsidRDefault="000C70BA" w:rsidP="000C70BA">
      <w:pPr>
        <w:rPr>
          <w:lang w:eastAsia="ko-KR"/>
        </w:rPr>
      </w:pPr>
      <w:r>
        <w:rPr>
          <w:lang w:eastAsia="ko-KR"/>
        </w:rPr>
        <w:t>2)</w:t>
      </w:r>
      <w:r>
        <w:rPr>
          <w:lang w:eastAsia="ko-KR"/>
        </w:rPr>
        <w:tab/>
        <w:t>shall send SIP 200 (OK) response towards MCVideo server according to 3GPP TS 24.229 [11].</w:t>
      </w:r>
    </w:p>
    <w:p w14:paraId="26C3197D" w14:textId="77777777" w:rsidR="000C70BA" w:rsidRDefault="000C70BA" w:rsidP="000C70BA">
      <w:pPr>
        <w:pStyle w:val="H6"/>
      </w:pPr>
      <w:bookmarkStart w:id="386" w:name="_Toc52787506"/>
      <w:bookmarkStart w:id="387" w:name="_Toc52787686"/>
      <w:r>
        <w:t>6.1.1.6.3</w:t>
      </w:r>
      <w:r>
        <w:tab/>
        <w:t>Test description</w:t>
      </w:r>
      <w:bookmarkEnd w:id="386"/>
      <w:bookmarkEnd w:id="387"/>
    </w:p>
    <w:p w14:paraId="25B5986B" w14:textId="77777777" w:rsidR="000C70BA" w:rsidRDefault="000C70BA" w:rsidP="000C70BA">
      <w:pPr>
        <w:pStyle w:val="H6"/>
      </w:pPr>
      <w:r>
        <w:t>6.1.1.6.3.1</w:t>
      </w:r>
      <w:r>
        <w:tab/>
        <w:t>Pre-test conditions</w:t>
      </w:r>
    </w:p>
    <w:p w14:paraId="42A509B4" w14:textId="77777777" w:rsidR="000C70BA" w:rsidRDefault="000C70BA" w:rsidP="000C70BA">
      <w:pPr>
        <w:pStyle w:val="H6"/>
      </w:pPr>
      <w:r w:rsidRPr="00102CE5">
        <w:t>Test configuration</w:t>
      </w:r>
      <w:r>
        <w:t>:</w:t>
      </w:r>
    </w:p>
    <w:p w14:paraId="50720725" w14:textId="56FA1DFF" w:rsidR="000C70BA" w:rsidRDefault="000C70BA" w:rsidP="000C70BA">
      <w:pPr>
        <w:pStyle w:val="B1"/>
      </w:pPr>
      <w:r>
        <w:t>-</w:t>
      </w:r>
      <w:r>
        <w:tab/>
        <w:t xml:space="preserve">Single cell configuration according to TS </w:t>
      </w:r>
      <w:r w:rsidR="00960759">
        <w:t>37.579</w:t>
      </w:r>
      <w:r>
        <w:t>-1 [2] clause 5.2.2.2.1.</w:t>
      </w:r>
    </w:p>
    <w:p w14:paraId="4188FE98" w14:textId="77777777" w:rsidR="000C70BA" w:rsidRDefault="000C70BA" w:rsidP="000C70BA">
      <w:pPr>
        <w:pStyle w:val="H6"/>
      </w:pPr>
      <w:r>
        <w:t>Preamble:</w:t>
      </w:r>
    </w:p>
    <w:p w14:paraId="3F9BD321" w14:textId="28B2AE04" w:rsidR="000C70BA" w:rsidRDefault="000C70BA" w:rsidP="000C70BA">
      <w:pPr>
        <w:pStyle w:val="B1"/>
      </w:pPr>
      <w:r>
        <w:t>-</w:t>
      </w:r>
      <w:r>
        <w:tab/>
        <w:t xml:space="preserve">The UE has performed procedure 'Initial registration' as described in TS </w:t>
      </w:r>
      <w:r w:rsidR="00960759">
        <w:t>37.579</w:t>
      </w:r>
      <w:r>
        <w:t>-1 [2] clause 5.4.2.</w:t>
      </w:r>
    </w:p>
    <w:p w14:paraId="57FF5E85" w14:textId="77777777" w:rsidR="000C70BA" w:rsidRDefault="000C70BA" w:rsidP="000C70BA">
      <w:pPr>
        <w:pStyle w:val="B1"/>
      </w:pPr>
      <w:r>
        <w:t>-</w:t>
      </w:r>
      <w:r>
        <w:tab/>
      </w:r>
      <w:r w:rsidRPr="000573F5">
        <w:t>UE States at the end of the preamble</w:t>
      </w:r>
      <w:r>
        <w:t>:</w:t>
      </w:r>
    </w:p>
    <w:p w14:paraId="7ADA03BB" w14:textId="77777777" w:rsidR="000C70BA" w:rsidRDefault="000C70BA" w:rsidP="000C70BA">
      <w:pPr>
        <w:pStyle w:val="B1"/>
        <w:ind w:left="852"/>
      </w:pPr>
      <w:r>
        <w:t>-</w:t>
      </w:r>
      <w:r>
        <w:tab/>
        <w:t>The UE is in RRC_IDLE state.</w:t>
      </w:r>
    </w:p>
    <w:p w14:paraId="18CE20F6" w14:textId="77777777" w:rsidR="000C70BA" w:rsidRDefault="000C70BA" w:rsidP="000C70BA">
      <w:pPr>
        <w:pStyle w:val="B1"/>
        <w:ind w:left="852"/>
      </w:pPr>
      <w:r>
        <w:t>-</w:t>
      </w:r>
      <w:r>
        <w:tab/>
        <w:t>The client is registered for MCVideo.</w:t>
      </w:r>
    </w:p>
    <w:p w14:paraId="36D332F1" w14:textId="77777777" w:rsidR="000C70BA" w:rsidRDefault="000C70BA" w:rsidP="000C70BA">
      <w:pPr>
        <w:pStyle w:val="H6"/>
      </w:pPr>
      <w:r>
        <w:t>6.1.1.6.3.2</w:t>
      </w:r>
      <w:r>
        <w:tab/>
        <w:t>Test procedure sequence</w:t>
      </w:r>
    </w:p>
    <w:p w14:paraId="5F561C85" w14:textId="77777777" w:rsidR="000C70BA" w:rsidRDefault="000C70BA" w:rsidP="000C70BA">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Default="000C70BA" w:rsidP="002E3FCC">
            <w:pPr>
              <w:pStyle w:val="TAH"/>
            </w:pPr>
            <w:r>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Default="000C70BA" w:rsidP="002E3FCC">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Default="000C70BA" w:rsidP="002E3FCC">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Default="000C70BA" w:rsidP="002E3FCC">
            <w:pPr>
              <w:pStyle w:val="TAH"/>
            </w:pPr>
            <w:r>
              <w:t>Verdict</w:t>
            </w:r>
          </w:p>
        </w:tc>
      </w:tr>
      <w:tr w:rsidR="000C70BA"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Default="000C70BA" w:rsidP="002E3FCC">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Default="000C70BA" w:rsidP="002E3FCC">
            <w:pPr>
              <w:pStyle w:val="TAH"/>
            </w:pPr>
            <w:r>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Default="000C70BA" w:rsidP="002E3FCC">
            <w:pPr>
              <w:pStyle w:val="TAH"/>
            </w:pPr>
          </w:p>
        </w:tc>
      </w:tr>
      <w:tr w:rsidR="000C70BA"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Default="000C70BA" w:rsidP="002E3FCC">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Default="000C70BA" w:rsidP="002E3FCC">
            <w:pPr>
              <w:pStyle w:val="TAL"/>
              <w:rPr>
                <w:szCs w:val="18"/>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Default="000C70BA" w:rsidP="002E3FCC">
            <w:pPr>
              <w:pStyle w:val="TAC"/>
            </w:pPr>
            <w:r>
              <w:t>P</w:t>
            </w:r>
          </w:p>
        </w:tc>
      </w:tr>
      <w:tr w:rsidR="000C70BA"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Default="000C70BA" w:rsidP="002E3FCC">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Default="000C70BA" w:rsidP="002E3FCC">
            <w:pPr>
              <w:pStyle w:val="TAC"/>
            </w:pPr>
            <w:r>
              <w:t>-</w:t>
            </w:r>
          </w:p>
        </w:tc>
      </w:tr>
      <w:tr w:rsidR="000C70BA"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Default="000C70BA" w:rsidP="002E3FCC">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Default="000C70BA" w:rsidP="002E3FCC">
            <w:pPr>
              <w:pStyle w:val="TAL"/>
            </w:pPr>
            <w:r>
              <w:t>Check: Does the UE (MCVideo client) notify the user of the emergency group call?</w:t>
            </w:r>
          </w:p>
          <w:p w14:paraId="73B01B5A" w14:textId="77777777" w:rsidR="000C70BA" w:rsidRDefault="000C70BA" w:rsidP="002E3FCC">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Default="000C70BA" w:rsidP="002E3FCC">
            <w:pPr>
              <w:pStyle w:val="TAC"/>
            </w:pPr>
            <w:r>
              <w:t>P</w:t>
            </w:r>
          </w:p>
        </w:tc>
      </w:tr>
      <w:tr w:rsidR="000C70BA"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Default="000C70BA" w:rsidP="002E3FCC">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Default="000C70BA" w:rsidP="002E3FCC">
            <w:pPr>
              <w:pStyle w:val="TAL"/>
              <w:rPr>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Default="000C70BA" w:rsidP="002E3FCC">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Default="000C70BA" w:rsidP="002E3FCC">
            <w:pPr>
              <w:pStyle w:val="TAC"/>
            </w:pPr>
            <w:r>
              <w:t>P</w:t>
            </w:r>
          </w:p>
        </w:tc>
      </w:tr>
      <w:tr w:rsidR="000C70BA"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Default="000C70BA" w:rsidP="002E3FCC">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Default="000C70BA" w:rsidP="002E3FCC">
            <w:pPr>
              <w:pStyle w:val="TAC"/>
            </w:pPr>
            <w:r>
              <w:t>P</w:t>
            </w:r>
          </w:p>
        </w:tc>
      </w:tr>
      <w:tr w:rsidR="000C70BA"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Default="000C70BA" w:rsidP="002E3FCC">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Default="000C70BA" w:rsidP="002E3FCC">
            <w:pPr>
              <w:pStyle w:val="TAL"/>
            </w:pPr>
            <w:r>
              <w:t>Check: Does the UE (MCVideo client) provide receive media success notification to the user?</w:t>
            </w:r>
          </w:p>
          <w:p w14:paraId="7B1F323A"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Default="000C70BA" w:rsidP="002E3FCC">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Default="000C70BA" w:rsidP="002E3FCC">
            <w:pPr>
              <w:pStyle w:val="TAC"/>
            </w:pPr>
            <w:r>
              <w:t>P</w:t>
            </w:r>
          </w:p>
        </w:tc>
      </w:tr>
      <w:tr w:rsidR="000C70BA"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Default="000C70BA" w:rsidP="002E3FCC">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Default="000C70BA" w:rsidP="002E3FCC">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Default="000C70BA" w:rsidP="002E3FCC">
            <w:pPr>
              <w:pStyle w:val="TAC"/>
            </w:pPr>
            <w:r>
              <w:t>-</w:t>
            </w:r>
          </w:p>
        </w:tc>
      </w:tr>
      <w:tr w:rsidR="000C70BA"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Default="000C70BA" w:rsidP="002E3FCC">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Default="000C70BA" w:rsidP="002E3FCC">
            <w:pPr>
              <w:pStyle w:val="TAL"/>
              <w:rPr>
                <w:rFonts w:cs="Arial"/>
                <w:szCs w:val="18"/>
              </w:rPr>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Default="000C70BA" w:rsidP="002E3FCC">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Default="000C70BA" w:rsidP="002E3FCC">
            <w:pPr>
              <w:pStyle w:val="TAC"/>
              <w:rPr>
                <w:szCs w:val="18"/>
              </w:rPr>
            </w:pPr>
            <w:r>
              <w:t>P</w:t>
            </w:r>
          </w:p>
        </w:tc>
      </w:tr>
      <w:tr w:rsidR="000C70BA"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Default="000C70BA" w:rsidP="002E3FCC">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Default="000C70BA" w:rsidP="002E3FCC">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Default="000C70BA" w:rsidP="002E3FCC">
            <w:pPr>
              <w:pStyle w:val="TAC"/>
            </w:pPr>
            <w:r>
              <w:t>-</w:t>
            </w:r>
          </w:p>
        </w:tc>
      </w:tr>
      <w:tr w:rsidR="000C70BA"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Default="000C70BA" w:rsidP="002E3FCC">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Default="000C70BA" w:rsidP="002E3FCC">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Default="000C70BA" w:rsidP="002E3FCC">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Default="000C70BA" w:rsidP="002E3FCC">
            <w:pPr>
              <w:pStyle w:val="TAC"/>
            </w:pPr>
            <w:r>
              <w:t>P</w:t>
            </w:r>
          </w:p>
        </w:tc>
      </w:tr>
      <w:tr w:rsidR="000C70BA"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Default="000C70BA" w:rsidP="002E3FCC">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Default="000C70BA" w:rsidP="002E3FCC">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Default="000C70BA" w:rsidP="002E3FCC">
            <w:pPr>
              <w:pStyle w:val="TAC"/>
            </w:pPr>
            <w:r>
              <w:t>-</w:t>
            </w:r>
          </w:p>
        </w:tc>
      </w:tr>
      <w:tr w:rsidR="000C70BA"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Default="000C70BA" w:rsidP="002E3FCC">
            <w:pPr>
              <w:pStyle w:val="TAN"/>
            </w:pPr>
            <w:r>
              <w:rPr>
                <w:rFonts w:eastAsia="SimSun"/>
                <w:lang w:eastAsia="zh-CN"/>
              </w:rPr>
              <w:t>NOTE 1: This is expected to be done via a suitable implementation dependent MMI.</w:t>
            </w:r>
          </w:p>
        </w:tc>
      </w:tr>
    </w:tbl>
    <w:p w14:paraId="66A3FE2A" w14:textId="77777777" w:rsidR="000C70BA" w:rsidRDefault="000C70BA" w:rsidP="000C70BA"/>
    <w:p w14:paraId="3C5A6F4B" w14:textId="77777777" w:rsidR="000C70BA" w:rsidRDefault="000C70BA" w:rsidP="000C70BA">
      <w:pPr>
        <w:pStyle w:val="H6"/>
      </w:pPr>
      <w:r>
        <w:t>6.1.1.6.3.3</w:t>
      </w:r>
      <w:r>
        <w:tab/>
        <w:t>Specific message contents</w:t>
      </w:r>
    </w:p>
    <w:p w14:paraId="746C6882" w14:textId="1D562FE4" w:rsidR="000C70BA" w:rsidRDefault="000C70BA" w:rsidP="000C70BA">
      <w:pPr>
        <w:pStyle w:val="TH"/>
      </w:pPr>
      <w:r>
        <w:t xml:space="preserve">Table 6.1.1.6.3.3-1: SIP INVITE from the SS (Step 1, Table 6.1.1.6.3.2-1;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Default="000C70BA" w:rsidP="002E3FCC">
            <w:pPr>
              <w:pStyle w:val="TAL"/>
            </w:pPr>
            <w:r>
              <w:t xml:space="preserve">Derivation Path: TS </w:t>
            </w:r>
            <w:r w:rsidR="00960759">
              <w:t>37.579</w:t>
            </w:r>
            <w:r>
              <w:t>-1 [2], Table 5.5.2.5.2-1</w:t>
            </w:r>
          </w:p>
        </w:tc>
      </w:tr>
      <w:tr w:rsidR="000C70BA"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Default="000C70BA" w:rsidP="002E3FCC">
            <w:pPr>
              <w:pStyle w:val="TAH"/>
            </w:pPr>
            <w:r>
              <w:t>Condition</w:t>
            </w:r>
          </w:p>
        </w:tc>
      </w:tr>
      <w:tr w:rsidR="000C70BA"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Default="000C70BA" w:rsidP="002E3FCC">
            <w:pPr>
              <w:pStyle w:val="TAL"/>
            </w:pPr>
          </w:p>
        </w:tc>
      </w:tr>
      <w:tr w:rsidR="000C70BA"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Default="000C70BA" w:rsidP="002E3FCC">
            <w:pPr>
              <w:pStyle w:val="TAL"/>
            </w:pPr>
          </w:p>
        </w:tc>
      </w:tr>
      <w:tr w:rsidR="000C70BA"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Default="000C70BA" w:rsidP="002E3FCC">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Default="000C70BA" w:rsidP="002E3FCC">
            <w:pPr>
              <w:pStyle w:val="TAL"/>
            </w:pPr>
          </w:p>
        </w:tc>
      </w:tr>
      <w:tr w:rsidR="000C70BA"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Default="000C70BA" w:rsidP="002E3FCC">
            <w:pPr>
              <w:pStyle w:val="TAL"/>
            </w:pPr>
          </w:p>
        </w:tc>
      </w:tr>
      <w:tr w:rsidR="000C70BA"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Default="000C70BA" w:rsidP="002E3FCC">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Default="000C70BA" w:rsidP="002E3FCC">
            <w:pPr>
              <w:pStyle w:val="TAL"/>
            </w:pPr>
          </w:p>
        </w:tc>
      </w:tr>
    </w:tbl>
    <w:p w14:paraId="7EEB8A18" w14:textId="77777777" w:rsidR="000C70BA" w:rsidRDefault="000C70BA" w:rsidP="000C70BA"/>
    <w:p w14:paraId="2D1DC616" w14:textId="77777777" w:rsidR="000C70BA" w:rsidRDefault="000C70BA" w:rsidP="000C70BA">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Default="000C70BA" w:rsidP="002E3FCC">
            <w:pPr>
              <w:pStyle w:val="TAL"/>
            </w:pPr>
            <w:r>
              <w:t xml:space="preserve">Derivation Path: TS </w:t>
            </w:r>
            <w:r w:rsidR="00960759">
              <w:t>37.579</w:t>
            </w:r>
            <w:r>
              <w:t>-1 [2], Table 5.5.3.1.2-2, condition INITIAL_SDP_OFFER</w:t>
            </w:r>
          </w:p>
        </w:tc>
      </w:tr>
    </w:tbl>
    <w:p w14:paraId="7DB8F06B" w14:textId="77777777" w:rsidR="000C70BA" w:rsidRDefault="000C70BA" w:rsidP="000C70BA"/>
    <w:p w14:paraId="3AEC376D" w14:textId="77777777" w:rsidR="000C70BA" w:rsidRDefault="000C70BA" w:rsidP="000C70BA">
      <w:pPr>
        <w:pStyle w:val="TH"/>
      </w:pPr>
      <w:r>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Default="000C70BA" w:rsidP="002E3FCC">
            <w:pPr>
              <w:pStyle w:val="TAL"/>
            </w:pPr>
            <w:r>
              <w:t xml:space="preserve">Derivation Path: TS </w:t>
            </w:r>
            <w:r w:rsidR="00960759">
              <w:t>37.579</w:t>
            </w:r>
            <w:r>
              <w:t>-1 [2], Table 5.5.3.2.2-2, condition GROUP-CALL, EMERGENCY-CALL</w:t>
            </w:r>
          </w:p>
        </w:tc>
      </w:tr>
    </w:tbl>
    <w:p w14:paraId="1DC1B667" w14:textId="77777777" w:rsidR="000C70BA" w:rsidRDefault="000C70BA" w:rsidP="000C70BA"/>
    <w:p w14:paraId="2B7F5A5F" w14:textId="203197EF" w:rsidR="000C70BA" w:rsidRDefault="000C70BA" w:rsidP="000C70BA">
      <w:pPr>
        <w:pStyle w:val="TH"/>
      </w:pPr>
      <w:r>
        <w:t xml:space="preserve">Table 6.1.1.6.3.3-3: SIP 200 (OK) from the UE (Step 1, Table 6.1.1.6.3.2-1;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Default="000C70BA" w:rsidP="002E3FCC">
            <w:pPr>
              <w:pStyle w:val="TAL"/>
            </w:pPr>
            <w:r>
              <w:t xml:space="preserve">Derivation Path: TS </w:t>
            </w:r>
            <w:r w:rsidR="00960759">
              <w:t>37.579</w:t>
            </w:r>
            <w:r>
              <w:t>-1 [2], Table 5.5.2.17.1.1-1, condition INVITE-RSP, GROUP-CALL</w:t>
            </w:r>
          </w:p>
        </w:tc>
      </w:tr>
      <w:tr w:rsidR="000C70BA"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Default="000C70BA" w:rsidP="002E3FCC">
            <w:pPr>
              <w:pStyle w:val="TAH"/>
            </w:pPr>
            <w:r>
              <w:t>Condition</w:t>
            </w:r>
          </w:p>
        </w:tc>
      </w:tr>
      <w:tr w:rsidR="000C70BA"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5C5D71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Default="000C70BA" w:rsidP="002E3FCC">
            <w:pPr>
              <w:pStyle w:val="TAL"/>
            </w:pPr>
          </w:p>
        </w:tc>
      </w:tr>
      <w:tr w:rsidR="000C70BA" w14:paraId="2C38484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4E84B0"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A4519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7F79FA0"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B38E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6BA226" w14:textId="77777777" w:rsidR="000C70BA" w:rsidRDefault="000C70BA" w:rsidP="002E3FCC">
            <w:pPr>
              <w:pStyle w:val="TAL"/>
            </w:pPr>
          </w:p>
        </w:tc>
      </w:tr>
      <w:tr w:rsidR="000C70BA" w14:paraId="22DDC8D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396F50"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4700748" w14:textId="77777777" w:rsidR="000C70BA" w:rsidRDefault="000C70BA" w:rsidP="002E3FCC">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38D4505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1AE4C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6C76F" w14:textId="77777777" w:rsidR="000C70BA" w:rsidRDefault="000C70BA" w:rsidP="002E3FCC">
            <w:pPr>
              <w:pStyle w:val="TAL"/>
            </w:pPr>
          </w:p>
        </w:tc>
      </w:tr>
      <w:tr w:rsidR="000C70BA" w14:paraId="49E81E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DA5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66308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047D3E2"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4E9850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45EED4" w14:textId="77777777" w:rsidR="000C70BA" w:rsidRDefault="000C70BA" w:rsidP="002E3FCC">
            <w:pPr>
              <w:pStyle w:val="TAL"/>
            </w:pPr>
          </w:p>
        </w:tc>
      </w:tr>
      <w:tr w:rsidR="000C70BA" w14:paraId="44E916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F05628"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263563" w14:textId="77777777" w:rsidR="000C70BA" w:rsidRDefault="000C70BA" w:rsidP="002E3FCC">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3FDB16A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007F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1C9766" w14:textId="77777777" w:rsidR="000C70BA" w:rsidRDefault="000C70BA" w:rsidP="002E3FCC">
            <w:pPr>
              <w:pStyle w:val="TAL"/>
            </w:pPr>
          </w:p>
        </w:tc>
      </w:tr>
    </w:tbl>
    <w:p w14:paraId="3CFEA239" w14:textId="77777777" w:rsidR="000C70BA" w:rsidRDefault="000C70BA" w:rsidP="000C70BA"/>
    <w:p w14:paraId="0FA22779" w14:textId="77777777" w:rsidR="000C70BA" w:rsidRDefault="000C70BA" w:rsidP="000C70BA">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Default="000C70BA" w:rsidP="002E3FCC">
            <w:pPr>
              <w:pStyle w:val="TAL"/>
            </w:pPr>
            <w:r>
              <w:t xml:space="preserve">Derivation Path: TS </w:t>
            </w:r>
            <w:r w:rsidR="00960759">
              <w:t>37.579</w:t>
            </w:r>
            <w:r>
              <w:t>-1 [2], Table 5.5.3.1.1-2, condition SDP_ANSWER</w:t>
            </w:r>
          </w:p>
        </w:tc>
      </w:tr>
    </w:tbl>
    <w:p w14:paraId="0AC955E3" w14:textId="77777777" w:rsidR="000C70BA" w:rsidRDefault="000C70BA" w:rsidP="000C70BA"/>
    <w:p w14:paraId="68F09558" w14:textId="77777777" w:rsidR="000C70BA" w:rsidRDefault="000C70BA" w:rsidP="000C70BA">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F41B4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9E2D6D" w14:textId="616B6984" w:rsidR="000C70BA" w:rsidRDefault="000C70BA" w:rsidP="002E3FCC">
            <w:pPr>
              <w:pStyle w:val="TAL"/>
            </w:pPr>
            <w:r>
              <w:t xml:space="preserve">Derivation Path: TS </w:t>
            </w:r>
            <w:r w:rsidR="00960759">
              <w:t>37.579</w:t>
            </w:r>
            <w:r>
              <w:t>-1 [2], Table 5.5.3.2.1-2, condition INVITE-RSP</w:t>
            </w:r>
          </w:p>
        </w:tc>
      </w:tr>
    </w:tbl>
    <w:p w14:paraId="16B076A7" w14:textId="77777777" w:rsidR="000C70BA" w:rsidRDefault="000C70BA" w:rsidP="000C70BA"/>
    <w:p w14:paraId="0AC4A0B0" w14:textId="7230041A" w:rsidR="000C70BA" w:rsidRDefault="000C70BA" w:rsidP="000C70BA">
      <w:pPr>
        <w:pStyle w:val="TH"/>
      </w:pPr>
      <w:r>
        <w:t xml:space="preserve">Table 6.1.1.6.3.3-4A: Media Transmission Notification from the SS (Step 6, Table 6.1.1.6.3.2-1;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D5BD370" w14:textId="77777777" w:rsidR="000C70BA" w:rsidRDefault="000C70BA" w:rsidP="000C70BA"/>
    <w:p w14:paraId="06CB4FF9" w14:textId="77777777" w:rsidR="000C70BA" w:rsidRDefault="000C70BA" w:rsidP="000C70BA">
      <w:pPr>
        <w:pStyle w:val="TH"/>
      </w:pPr>
      <w:r>
        <w:t>Table 6.1.1.6.3.3-4B..5: Void</w:t>
      </w:r>
    </w:p>
    <w:p w14:paraId="40C7C698" w14:textId="387890CB" w:rsidR="000C70BA" w:rsidRDefault="000C70BA" w:rsidP="000C70BA">
      <w:pPr>
        <w:pStyle w:val="TH"/>
      </w:pPr>
      <w:r>
        <w:t xml:space="preserve">Table 6.1.1.6.3.3-5A: Media Reception End Request from the UE (Step 13, Table 6.1.1.6.3.2-1;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Default="000C70BA" w:rsidP="002E3FCC">
            <w:pPr>
              <w:pStyle w:val="TAL"/>
            </w:pPr>
            <w:r>
              <w:t xml:space="preserve">Derivation Path: TS </w:t>
            </w:r>
            <w:r w:rsidR="00960759">
              <w:t>37.579</w:t>
            </w:r>
            <w:r>
              <w:t>-1 [2], Table 5.5.11.3.3-1, condition UPLINK, EMERGENCY-CALL</w:t>
            </w:r>
          </w:p>
        </w:tc>
      </w:tr>
    </w:tbl>
    <w:p w14:paraId="4D4900A5" w14:textId="77777777" w:rsidR="000C70BA" w:rsidRDefault="000C70BA" w:rsidP="000C70BA"/>
    <w:p w14:paraId="04AAA4F1" w14:textId="3406D853" w:rsidR="000C70BA" w:rsidRDefault="000C70BA" w:rsidP="000C70BA">
      <w:pPr>
        <w:pStyle w:val="TH"/>
      </w:pPr>
      <w:r>
        <w:t xml:space="preserve">Table 6.1.1.6.3.3-5B: Transmission Idle from the SS (Step 13, Table 6.1.1.6.3.2-1;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Default="000C70BA" w:rsidP="002E3FCC">
            <w:pPr>
              <w:pStyle w:val="TAL"/>
            </w:pPr>
            <w:r>
              <w:t xml:space="preserve">Derivation Path: TS </w:t>
            </w:r>
            <w:r w:rsidR="00960759">
              <w:t>37.579</w:t>
            </w:r>
            <w:r>
              <w:t>-1 [2], Table 5.5.11.2.16-1, condition EMERGENCY-CALL</w:t>
            </w:r>
          </w:p>
        </w:tc>
      </w:tr>
    </w:tbl>
    <w:p w14:paraId="52121CF0" w14:textId="77777777" w:rsidR="000C70BA" w:rsidRDefault="000C70BA" w:rsidP="000C70BA">
      <w:pPr>
        <w:rPr>
          <w:color w:val="000000"/>
        </w:rPr>
      </w:pPr>
    </w:p>
    <w:p w14:paraId="1BED147B" w14:textId="77777777" w:rsidR="000C70BA" w:rsidRDefault="000C70BA" w:rsidP="000C70BA">
      <w:pPr>
        <w:pStyle w:val="TH"/>
      </w:pPr>
      <w:r>
        <w:t>Table 6.1.1.6.3.3-6..7: Void</w:t>
      </w:r>
    </w:p>
    <w:p w14:paraId="71377EBC" w14:textId="77777777" w:rsidR="000C70BA" w:rsidRDefault="000C70BA" w:rsidP="000C70BA"/>
    <w:p w14:paraId="7905DA25" w14:textId="77777777" w:rsidR="000C70BA" w:rsidRDefault="000C70BA" w:rsidP="000C70BA">
      <w:pPr>
        <w:keepNext/>
        <w:keepLines/>
        <w:spacing w:before="120"/>
        <w:ind w:left="1418" w:hanging="1418"/>
        <w:outlineLvl w:val="3"/>
        <w:rPr>
          <w:rFonts w:ascii="Arial" w:hAnsi="Arial"/>
          <w:sz w:val="24"/>
        </w:rPr>
      </w:pPr>
      <w:bookmarkStart w:id="388" w:name="_Toc75906922"/>
      <w:bookmarkStart w:id="389" w:name="_Toc75907259"/>
      <w:bookmarkStart w:id="390" w:name="_Toc84345719"/>
      <w:r>
        <w:rPr>
          <w:rFonts w:ascii="Arial" w:hAnsi="Arial"/>
          <w:sz w:val="24"/>
        </w:rPr>
        <w:t>6.1.1.7</w:t>
      </w:r>
      <w:r>
        <w:rPr>
          <w:rFonts w:ascii="Arial" w:hAnsi="Arial"/>
          <w:sz w:val="24"/>
        </w:rPr>
        <w:tab/>
        <w:t>On-network / On-demand Pre-arranged Group Call / Broadcast Group Call / Client Originated (CO)</w:t>
      </w:r>
      <w:bookmarkEnd w:id="388"/>
      <w:bookmarkEnd w:id="389"/>
      <w:bookmarkEnd w:id="390"/>
    </w:p>
    <w:p w14:paraId="708EB45A" w14:textId="77777777" w:rsidR="000C70BA" w:rsidRDefault="000C70BA" w:rsidP="000C70BA">
      <w:pPr>
        <w:pStyle w:val="H6"/>
      </w:pPr>
      <w:bookmarkStart w:id="391" w:name="_Toc52787508"/>
      <w:bookmarkStart w:id="392" w:name="_Toc52787688"/>
      <w:r>
        <w:t>6.1.1.7.1</w:t>
      </w:r>
      <w:r>
        <w:tab/>
        <w:t>Test Purpose (TP)</w:t>
      </w:r>
      <w:bookmarkEnd w:id="391"/>
      <w:bookmarkEnd w:id="392"/>
    </w:p>
    <w:p w14:paraId="2DA9C4BA" w14:textId="77777777" w:rsidR="000C70BA" w:rsidRDefault="000C70BA" w:rsidP="000C70BA">
      <w:pPr>
        <w:pStyle w:val="H6"/>
      </w:pPr>
      <w:r>
        <w:t>(1)</w:t>
      </w:r>
    </w:p>
    <w:p w14:paraId="64ECD9ED" w14:textId="77777777" w:rsidR="000C70BA" w:rsidRDefault="000C70BA" w:rsidP="000C70BA">
      <w:pPr>
        <w:pStyle w:val="PL"/>
      </w:pPr>
      <w:r>
        <w:rPr>
          <w:b/>
        </w:rPr>
        <w:t>with</w:t>
      </w:r>
      <w:r>
        <w:t xml:space="preserve"> { the UE (MCVideo Client) registered and authorized for MCVideo Service }</w:t>
      </w:r>
    </w:p>
    <w:p w14:paraId="6D714870" w14:textId="77777777" w:rsidR="000C70BA" w:rsidRDefault="000C70BA" w:rsidP="000C70BA">
      <w:pPr>
        <w:pStyle w:val="PL"/>
      </w:pPr>
      <w:r>
        <w:t>ensure that {</w:t>
      </w:r>
    </w:p>
    <w:p w14:paraId="2DF4EDBF" w14:textId="77777777" w:rsidR="000C70BA" w:rsidRDefault="000C70BA" w:rsidP="000C70BA">
      <w:pPr>
        <w:pStyle w:val="PL"/>
      </w:pPr>
      <w:r>
        <w:t xml:space="preserve">  </w:t>
      </w:r>
      <w:r>
        <w:rPr>
          <w:b/>
        </w:rPr>
        <w:t>when</w:t>
      </w:r>
      <w:r>
        <w:t xml:space="preserve"> { the MCVideo User requests the establishment of a MCVideo On-demand Pre-Arranged Broadcast Group Call }</w:t>
      </w:r>
    </w:p>
    <w:p w14:paraId="28517202" w14:textId="77777777" w:rsidR="000C70BA" w:rsidRDefault="000C70BA" w:rsidP="000C70BA">
      <w:pPr>
        <w:pStyle w:val="PL"/>
      </w:pPr>
      <w:r>
        <w:t xml:space="preserve">    </w:t>
      </w:r>
      <w:r>
        <w:rPr>
          <w:b/>
        </w:rPr>
        <w:t>then</w:t>
      </w:r>
      <w:r>
        <w:t xml:space="preserve"> { the UE (MCVideo Client) requests an On-demand Pre-Arranged Broadcast Group Call by sending a SIP INVITE message </w:t>
      </w:r>
      <w:r>
        <w:rPr>
          <w:b/>
          <w:bCs/>
        </w:rPr>
        <w:t>and</w:t>
      </w:r>
      <w:r>
        <w:t xml:space="preserve"> acknowledges the SIP 200 (OK) message from the SS (MCVideo Server) upon receipt }</w:t>
      </w:r>
    </w:p>
    <w:p w14:paraId="578F845A" w14:textId="77777777" w:rsidR="000C70BA" w:rsidRDefault="000C70BA" w:rsidP="000C70BA">
      <w:pPr>
        <w:pStyle w:val="PL"/>
      </w:pPr>
      <w:r>
        <w:t xml:space="preserve">            }</w:t>
      </w:r>
    </w:p>
    <w:p w14:paraId="37D5516E" w14:textId="77777777" w:rsidR="000C70BA" w:rsidRDefault="000C70BA" w:rsidP="000C70BA">
      <w:pPr>
        <w:pStyle w:val="PL"/>
      </w:pPr>
    </w:p>
    <w:p w14:paraId="0DA1AF8C" w14:textId="77777777" w:rsidR="000C70BA" w:rsidRDefault="000C70BA" w:rsidP="000C70BA">
      <w:pPr>
        <w:pStyle w:val="H6"/>
      </w:pPr>
      <w:r>
        <w:t>(2)</w:t>
      </w:r>
    </w:p>
    <w:p w14:paraId="0ED84562" w14:textId="77777777" w:rsidR="000C70BA" w:rsidRDefault="000C70BA" w:rsidP="000C70BA">
      <w:pPr>
        <w:pStyle w:val="PL"/>
      </w:pPr>
      <w:r>
        <w:rPr>
          <w:b/>
        </w:rPr>
        <w:t>with</w:t>
      </w:r>
      <w:r>
        <w:t xml:space="preserve"> { the UE (MCVideo Client) having established an MCVideo On-demand Pre-arranged Broadcast Group Call with Automatic Commencement Mode }</w:t>
      </w:r>
    </w:p>
    <w:p w14:paraId="19EA8AEF" w14:textId="77777777" w:rsidR="000C70BA" w:rsidRDefault="000C70BA" w:rsidP="000C70BA">
      <w:pPr>
        <w:pStyle w:val="PL"/>
      </w:pPr>
      <w:r>
        <w:t>ensure that {</w:t>
      </w:r>
    </w:p>
    <w:p w14:paraId="55E0AD7E" w14:textId="77777777" w:rsidR="000C70BA" w:rsidRDefault="000C70BA" w:rsidP="000C70BA">
      <w:pPr>
        <w:pStyle w:val="PL"/>
      </w:pPr>
      <w:r>
        <w:t xml:space="preserve">  </w:t>
      </w:r>
      <w:r>
        <w:rPr>
          <w:b/>
        </w:rPr>
        <w:t>when</w:t>
      </w:r>
      <w:r>
        <w:t xml:space="preserve"> { the MCVideo User engages in communication with the invited MCVideo User(s) }</w:t>
      </w:r>
    </w:p>
    <w:p w14:paraId="276C9D3B"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rPr>
        <w:t>and</w:t>
      </w:r>
      <w:r>
        <w:t xml:space="preserve"> respects the Transmission Control imposed by the MCVideo Server }</w:t>
      </w:r>
    </w:p>
    <w:p w14:paraId="0CD8ADD7" w14:textId="77777777" w:rsidR="000C70BA" w:rsidRDefault="000C70BA" w:rsidP="000C70BA">
      <w:pPr>
        <w:pStyle w:val="PL"/>
      </w:pPr>
      <w:r>
        <w:t xml:space="preserve">            }</w:t>
      </w:r>
    </w:p>
    <w:p w14:paraId="6F91B691" w14:textId="77777777" w:rsidR="000C70BA" w:rsidRDefault="000C70BA" w:rsidP="000C70BA">
      <w:pPr>
        <w:pStyle w:val="PL"/>
      </w:pPr>
    </w:p>
    <w:p w14:paraId="4415D1FC" w14:textId="77777777" w:rsidR="000C70BA" w:rsidRDefault="000C70BA" w:rsidP="000C70BA">
      <w:pPr>
        <w:pStyle w:val="H6"/>
      </w:pPr>
      <w:r>
        <w:t>(3)</w:t>
      </w:r>
    </w:p>
    <w:p w14:paraId="14258D63" w14:textId="77777777" w:rsidR="000C70BA" w:rsidRDefault="000C70BA" w:rsidP="000C70BA">
      <w:pPr>
        <w:pStyle w:val="PL"/>
      </w:pPr>
      <w:r>
        <w:rPr>
          <w:b/>
        </w:rPr>
        <w:t>with</w:t>
      </w:r>
      <w:r>
        <w:t xml:space="preserve"> { the UE (MCVideo Client) having an ongoing On-demand Pre-arranged Broadcast Group Call}</w:t>
      </w:r>
    </w:p>
    <w:p w14:paraId="7FADC476" w14:textId="77777777" w:rsidR="000C70BA" w:rsidRDefault="000C70BA" w:rsidP="000C70BA">
      <w:pPr>
        <w:pStyle w:val="PL"/>
      </w:pPr>
      <w:r>
        <w:t>ensure that {</w:t>
      </w:r>
    </w:p>
    <w:p w14:paraId="4856D73B" w14:textId="77777777" w:rsidR="000C70BA" w:rsidRDefault="000C70BA" w:rsidP="000C70BA">
      <w:pPr>
        <w:pStyle w:val="PL"/>
      </w:pPr>
      <w:r>
        <w:t xml:space="preserve">  </w:t>
      </w:r>
      <w:r>
        <w:rPr>
          <w:b/>
        </w:rPr>
        <w:t>when</w:t>
      </w:r>
      <w:r>
        <w:t xml:space="preserve"> {the UE (MCVideo User) requests to release to end the permission to send RTP media }</w:t>
      </w:r>
    </w:p>
    <w:p w14:paraId="468BCFB8" w14:textId="77777777" w:rsidR="000C70BA" w:rsidRDefault="000C70BA" w:rsidP="000C70BA">
      <w:pPr>
        <w:pStyle w:val="PL"/>
      </w:pPr>
      <w:r>
        <w:t xml:space="preserve">    </w:t>
      </w:r>
      <w:r>
        <w:rPr>
          <w:b/>
        </w:rPr>
        <w:t>then</w:t>
      </w:r>
      <w:r>
        <w:t xml:space="preserve"> { the UE (MCVideo Client) sends a Transmission End Request message </w:t>
      </w:r>
      <w:r>
        <w:rPr>
          <w:b/>
          <w:bCs/>
        </w:rPr>
        <w:t>and</w:t>
      </w:r>
      <w:r>
        <w:t xml:space="preserve"> acknowledges the Transmission End Response from the SS (MCVideo Server) </w:t>
      </w:r>
      <w:r>
        <w:rPr>
          <w:b/>
          <w:bCs/>
        </w:rPr>
        <w:t>and</w:t>
      </w:r>
      <w:r>
        <w:t xml:space="preserve"> sends a SIP BYE message </w:t>
      </w:r>
      <w:r>
        <w:rPr>
          <w:b/>
          <w:bCs/>
        </w:rPr>
        <w:t>and</w:t>
      </w:r>
      <w:r>
        <w:t xml:space="preserve"> leaves the MCVideo Session }</w:t>
      </w:r>
    </w:p>
    <w:p w14:paraId="7CACA526" w14:textId="77777777" w:rsidR="000C70BA" w:rsidRDefault="000C70BA" w:rsidP="000C70BA">
      <w:pPr>
        <w:pStyle w:val="PL"/>
      </w:pPr>
      <w:r>
        <w:t xml:space="preserve">            }</w:t>
      </w:r>
    </w:p>
    <w:p w14:paraId="0648A4CF" w14:textId="77777777" w:rsidR="000C70BA" w:rsidRDefault="000C70BA" w:rsidP="000C70BA">
      <w:pPr>
        <w:pStyle w:val="PL"/>
      </w:pPr>
    </w:p>
    <w:p w14:paraId="2BE7525F" w14:textId="77777777" w:rsidR="000C70BA" w:rsidRDefault="000C70BA" w:rsidP="000C70BA">
      <w:pPr>
        <w:pStyle w:val="H6"/>
      </w:pPr>
      <w:bookmarkStart w:id="393" w:name="_Toc52787509"/>
      <w:bookmarkStart w:id="394" w:name="_Toc52787689"/>
      <w:r>
        <w:t>6.1.1.7.2</w:t>
      </w:r>
      <w:r>
        <w:tab/>
        <w:t>Conformance requirements</w:t>
      </w:r>
      <w:bookmarkEnd w:id="393"/>
      <w:bookmarkEnd w:id="394"/>
    </w:p>
    <w:p w14:paraId="644FD0B0" w14:textId="77777777" w:rsidR="000C70BA" w:rsidRDefault="000C70BA" w:rsidP="000C70BA">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Default="000C70BA" w:rsidP="000C70BA">
      <w:r>
        <w:t>[TS 24.281, clause 6.2.8.2]</w:t>
      </w:r>
    </w:p>
    <w:p w14:paraId="2ED7B264" w14:textId="77777777" w:rsidR="000C70BA" w:rsidRDefault="000C70BA" w:rsidP="000C70BA">
      <w:pPr>
        <w:keepLines/>
        <w:ind w:firstLine="720"/>
      </w:pPr>
      <w:r>
        <w:t>NOTE:</w:t>
      </w:r>
      <w:r>
        <w:tab/>
        <w:t>This subclause is referenced from other procedures.</w:t>
      </w:r>
    </w:p>
    <w:p w14:paraId="23E372FB" w14:textId="77777777" w:rsidR="000C70BA" w:rsidRDefault="000C70BA" w:rsidP="000C70BA">
      <w:r>
        <w:t>When the MCVideo user initiates a broadcast group call, the MCVideo client:</w:t>
      </w:r>
    </w:p>
    <w:p w14:paraId="67BEDA0D"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1FC020E2"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8BA30C1" w14:textId="77777777" w:rsidR="000C70BA" w:rsidRDefault="000C70BA" w:rsidP="000C70BA">
      <w:r>
        <w:t>[TS 24.281, clause 9.2.1.2.1.1]</w:t>
      </w:r>
    </w:p>
    <w:p w14:paraId="09ED2DDD"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B053147" w14:textId="77777777" w:rsidR="000C70BA" w:rsidRDefault="000C70BA" w:rsidP="000C70BA">
      <w:r>
        <w:t>The MC</w:t>
      </w:r>
      <w:r>
        <w:rPr>
          <w:lang w:eastAsia="zh-CN"/>
        </w:rPr>
        <w:t>Video</w:t>
      </w:r>
      <w:r>
        <w:t xml:space="preserve"> client:</w:t>
      </w:r>
    </w:p>
    <w:p w14:paraId="41406143" w14:textId="77777777" w:rsidR="000C70BA" w:rsidRDefault="000C70BA" w:rsidP="000C70BA">
      <w:r>
        <w:t>…</w:t>
      </w:r>
    </w:p>
    <w:p w14:paraId="5DE0138A"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85A8AEB"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49047E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6E22CCA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812A9F7"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F0F4DAA" w14:textId="77777777" w:rsidR="000C70BA" w:rsidRDefault="000C70BA" w:rsidP="000C70BA">
      <w:pPr>
        <w:ind w:left="568" w:hanging="284"/>
      </w:pPr>
      <w:r>
        <w:t>8)</w:t>
      </w:r>
      <w:r>
        <w:tab/>
        <w:t>should include the "timer" option tag in the Supported header field;</w:t>
      </w:r>
    </w:p>
    <w:p w14:paraId="59231992"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298D353"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BEFF67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FCEE881"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2FBA7C53" w14:textId="77777777" w:rsidR="000C70BA" w:rsidRDefault="000C70BA" w:rsidP="000C70BA">
      <w:pPr>
        <w:ind w:left="568" w:hanging="284"/>
      </w:pPr>
      <w:r>
        <w:t>…</w:t>
      </w:r>
    </w:p>
    <w:p w14:paraId="20403F5E"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CBAA00" w14:textId="77777777" w:rsidR="000C70BA" w:rsidRDefault="000C70BA" w:rsidP="000C70BA">
      <w:pPr>
        <w:ind w:left="851" w:hanging="284"/>
      </w:pPr>
      <w:r>
        <w:t>a)</w:t>
      </w:r>
      <w:r>
        <w:tab/>
        <w:t>the &lt;session-type&gt; element set to a value of "prearranged";</w:t>
      </w:r>
    </w:p>
    <w:p w14:paraId="2F45AC53" w14:textId="77777777" w:rsidR="000C70BA" w:rsidRDefault="000C70BA" w:rsidP="000C70BA">
      <w:pPr>
        <w:ind w:left="851" w:hanging="284"/>
      </w:pPr>
      <w:r>
        <w:t>b)</w:t>
      </w:r>
      <w:r>
        <w:tab/>
        <w:t>the &lt;mc</w:t>
      </w:r>
      <w:r>
        <w:rPr>
          <w:lang w:eastAsia="zh-CN"/>
        </w:rPr>
        <w:t>video</w:t>
      </w:r>
      <w:r>
        <w:t>-request-uri&gt; element set to the group identity;</w:t>
      </w:r>
    </w:p>
    <w:p w14:paraId="1EF0BC54"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475A3A2"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0132B6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7A751F67"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A429E76"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8C6200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3C6D26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D82A5EA" w14:textId="77777777" w:rsidR="000C70BA" w:rsidRDefault="000C70BA" w:rsidP="000C70BA">
      <w:pPr>
        <w:ind w:left="568" w:hanging="284"/>
      </w:pPr>
      <w:r>
        <w:t>16)</w:t>
      </w:r>
      <w:r>
        <w:tab/>
        <w:t>if an implicit transmission request is required, shall indicate this as specified in subclause 6.4; and</w:t>
      </w:r>
    </w:p>
    <w:p w14:paraId="2823DC73"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2CCE479" w14:textId="77777777" w:rsidR="000C70BA" w:rsidRDefault="000C70BA" w:rsidP="000C70BA">
      <w:r>
        <w:t>[TS 24.581, clause 6.2.4.2.2]</w:t>
      </w:r>
    </w:p>
    <w:p w14:paraId="0965AE62" w14:textId="77777777" w:rsidR="000C70BA" w:rsidRDefault="000C70BA" w:rsidP="000C70BA">
      <w:r>
        <w:t>When a call is initiated as described in 3GPP TS 24.281 [2], the transmission participant:</w:t>
      </w:r>
    </w:p>
    <w:p w14:paraId="1CDF9077" w14:textId="77777777" w:rsidR="000C70BA" w:rsidRDefault="000C70BA" w:rsidP="000C70BA">
      <w:pPr>
        <w:ind w:left="568" w:hanging="284"/>
      </w:pPr>
      <w:r>
        <w:t>1.</w:t>
      </w:r>
      <w:r>
        <w:tab/>
        <w:t>shall create an instance of the 'Transmission participant state transition diagram for basic transmission control operation';</w:t>
      </w:r>
    </w:p>
    <w:p w14:paraId="47B5EBCE"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40C7A"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D98961D" w14:textId="77777777" w:rsidR="000C70BA" w:rsidRDefault="000C70BA" w:rsidP="000C70BA">
      <w:pPr>
        <w:ind w:left="568" w:hanging="284"/>
      </w:pPr>
      <w:r>
        <w:t>4.</w:t>
      </w:r>
      <w:r>
        <w:tab/>
        <w:t>if for the established MCVideo call the SIP INVITE request is an implicit Transmission request:</w:t>
      </w:r>
    </w:p>
    <w:p w14:paraId="11C3CEB9" w14:textId="77777777" w:rsidR="000C70BA" w:rsidRDefault="000C70BA" w:rsidP="000C70BA">
      <w:pPr>
        <w:ind w:left="851" w:hanging="284"/>
      </w:pPr>
      <w:r>
        <w:t>a.</w:t>
      </w:r>
      <w:r>
        <w:tab/>
        <w:t>shall start timer T100 (Transmission Request) and initialise counter C100 (Transmission Request) to 1;</w:t>
      </w:r>
    </w:p>
    <w:p w14:paraId="1FDE502C" w14:textId="77777777" w:rsidR="000C70BA" w:rsidRDefault="000C70BA" w:rsidP="000C70BA">
      <w:pPr>
        <w:ind w:left="851" w:hanging="284"/>
      </w:pPr>
      <w:r>
        <w:t>b.</w:t>
      </w:r>
      <w:r>
        <w:tab/>
        <w:t>shall enter the 'U: pending request to transmit' state; and</w:t>
      </w:r>
    </w:p>
    <w:p w14:paraId="2EB66DF8"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Default="000C70BA" w:rsidP="000C70BA">
      <w:pPr>
        <w:ind w:left="568" w:hanging="284"/>
      </w:pPr>
      <w:r>
        <w:t>5.</w:t>
      </w:r>
      <w:r>
        <w:tab/>
        <w:t>if the established MCVideo call is a broadcast group call, shall enter the 'U: has permission to transmit' state.</w:t>
      </w:r>
    </w:p>
    <w:p w14:paraId="1582A585"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501496FD" w14:textId="77777777" w:rsidR="000C70BA" w:rsidRDefault="000C70BA" w:rsidP="000C70BA">
      <w:r>
        <w:t>[TS 24.581, clause 6.2.4.5.3]</w:t>
      </w:r>
    </w:p>
    <w:p w14:paraId="40F1402D" w14:textId="77777777" w:rsidR="000C70BA" w:rsidRDefault="000C70BA" w:rsidP="000C70BA">
      <w:r>
        <w:t>Upon receiving an indication from the user to end the permission to send RTP media, the transmission participant:</w:t>
      </w:r>
    </w:p>
    <w:p w14:paraId="0237D724"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Default="000C70BA" w:rsidP="000C70BA">
      <w:pPr>
        <w:ind w:left="568" w:hanging="284"/>
      </w:pPr>
      <w:r>
        <w:t>2.</w:t>
      </w:r>
      <w:r>
        <w:tab/>
        <w:t>shall start timer T101 (Transmission End Request) and initialize counter C101 (Transmission End Request) to 1; and</w:t>
      </w:r>
    </w:p>
    <w:p w14:paraId="023EF019" w14:textId="77777777" w:rsidR="000C70BA" w:rsidRDefault="000C70BA" w:rsidP="000C70BA">
      <w:pPr>
        <w:ind w:left="568" w:hanging="284"/>
      </w:pPr>
      <w:r>
        <w:t>3.</w:t>
      </w:r>
      <w:r>
        <w:tab/>
        <w:t>shall enter the 'U: pending end of transmission' state.</w:t>
      </w:r>
    </w:p>
    <w:p w14:paraId="438DA8B4" w14:textId="77777777" w:rsidR="000C70BA" w:rsidRDefault="000C70BA" w:rsidP="000C70BA">
      <w:r>
        <w:t>[TS 24.581, clause 6.2.4.6.4]</w:t>
      </w:r>
    </w:p>
    <w:p w14:paraId="2C8DCF05" w14:textId="77777777" w:rsidR="000C70BA" w:rsidRDefault="000C70BA" w:rsidP="000C70BA">
      <w:r>
        <w:t>Upon receiving a Transmission end response message, the transmission participant:</w:t>
      </w:r>
    </w:p>
    <w:p w14:paraId="574BC43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Default="000C70BA" w:rsidP="000C70BA">
      <w:pPr>
        <w:ind w:left="851" w:hanging="284"/>
      </w:pPr>
      <w:r>
        <w:t>a.</w:t>
      </w:r>
      <w:r>
        <w:tab/>
        <w:t>shall include the Message Type field set to '1' (Transmission end response); and</w:t>
      </w:r>
    </w:p>
    <w:p w14:paraId="22B38723" w14:textId="77777777" w:rsidR="000C70BA" w:rsidRDefault="000C70BA" w:rsidP="000C70BA">
      <w:pPr>
        <w:ind w:left="851" w:hanging="284"/>
      </w:pPr>
      <w:r>
        <w:t>b.</w:t>
      </w:r>
      <w:r>
        <w:tab/>
        <w:t>shall include the Source field set to '0' (the transmission participant is the source);</w:t>
      </w:r>
    </w:p>
    <w:p w14:paraId="5C5413F8" w14:textId="77777777" w:rsidR="000C70BA" w:rsidRDefault="000C70BA" w:rsidP="000C70BA">
      <w:pPr>
        <w:ind w:left="568" w:hanging="284"/>
      </w:pPr>
      <w:r>
        <w:t>2.</w:t>
      </w:r>
      <w:r>
        <w:tab/>
        <w:t>may provide a Transmission end notification to the MCVideo user;</w:t>
      </w:r>
    </w:p>
    <w:p w14:paraId="208EEB29"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25E0441C" w14:textId="77777777" w:rsidR="000C70BA" w:rsidRDefault="000C70BA" w:rsidP="000C70BA">
      <w:pPr>
        <w:ind w:left="568" w:hanging="284"/>
      </w:pPr>
      <w:r>
        <w:t>4.</w:t>
      </w:r>
      <w:r>
        <w:tab/>
        <w:t>shall stop timer T101 (Transmission End Request);</w:t>
      </w:r>
    </w:p>
    <w:p w14:paraId="27A1B333"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01647AE1" w14:textId="77777777" w:rsidR="000C70BA" w:rsidRDefault="000C70BA" w:rsidP="000C70BA">
      <w:pPr>
        <w:ind w:left="568" w:hanging="284"/>
      </w:pPr>
      <w:r>
        <w:t>6.</w:t>
      </w:r>
      <w:r>
        <w:tab/>
        <w:t>if the session was initiated as a broadcast group call:</w:t>
      </w:r>
    </w:p>
    <w:p w14:paraId="06CACAEE" w14:textId="77777777" w:rsidR="000C70BA" w:rsidRDefault="000C70BA" w:rsidP="000C70BA">
      <w:pPr>
        <w:ind w:left="851" w:hanging="284"/>
      </w:pPr>
      <w:r>
        <w:t>a.</w:t>
      </w:r>
      <w:r>
        <w:tab/>
        <w:t>shall indicate to the MCVideo client the media transmission is completed; and</w:t>
      </w:r>
    </w:p>
    <w:p w14:paraId="2CD7C0FD" w14:textId="77777777" w:rsidR="000C70BA" w:rsidRDefault="000C70BA" w:rsidP="000C70BA">
      <w:pPr>
        <w:ind w:left="851" w:hanging="284"/>
      </w:pPr>
      <w:r>
        <w:t>b</w:t>
      </w:r>
      <w:r>
        <w:tab/>
        <w:t>shall enter the 'Call releasing' state.</w:t>
      </w:r>
    </w:p>
    <w:p w14:paraId="6C13758C" w14:textId="77777777" w:rsidR="000C70BA" w:rsidRDefault="000C70BA" w:rsidP="000C70BA">
      <w:pPr>
        <w:pStyle w:val="H6"/>
      </w:pPr>
      <w:bookmarkStart w:id="395" w:name="_Toc52787510"/>
      <w:bookmarkStart w:id="396" w:name="_Toc52787690"/>
      <w:r>
        <w:t>6.1.1.7.3</w:t>
      </w:r>
      <w:r>
        <w:tab/>
        <w:t>Test description</w:t>
      </w:r>
      <w:bookmarkEnd w:id="395"/>
      <w:bookmarkEnd w:id="396"/>
    </w:p>
    <w:p w14:paraId="419176EE" w14:textId="77777777" w:rsidR="000C70BA" w:rsidRDefault="000C70BA" w:rsidP="000C70BA">
      <w:pPr>
        <w:pStyle w:val="H6"/>
      </w:pPr>
      <w:r>
        <w:t>6.1.1.7.3.1</w:t>
      </w:r>
      <w:r>
        <w:tab/>
        <w:t>Pre-test conditions</w:t>
      </w:r>
    </w:p>
    <w:p w14:paraId="048C5C76" w14:textId="77777777" w:rsidR="000C70BA" w:rsidRDefault="000C70BA" w:rsidP="000C70BA">
      <w:pPr>
        <w:pStyle w:val="H6"/>
      </w:pPr>
      <w:r w:rsidRPr="00102CE5">
        <w:t>Test configuration</w:t>
      </w:r>
      <w:r>
        <w:t>:</w:t>
      </w:r>
    </w:p>
    <w:p w14:paraId="17C3BFBC" w14:textId="0FB1137B" w:rsidR="000C70BA" w:rsidRDefault="000C70BA" w:rsidP="000C70BA">
      <w:pPr>
        <w:pStyle w:val="B1"/>
      </w:pPr>
      <w:r>
        <w:t>-</w:t>
      </w:r>
      <w:r>
        <w:tab/>
        <w:t xml:space="preserve">Single cell configuration according to TS </w:t>
      </w:r>
      <w:r w:rsidR="00960759">
        <w:t>37.579</w:t>
      </w:r>
      <w:r>
        <w:t>-1 [2] clause 5.2.2.2.1.</w:t>
      </w:r>
    </w:p>
    <w:p w14:paraId="4B9F50DC" w14:textId="77777777" w:rsidR="000C70BA" w:rsidRDefault="000C70BA" w:rsidP="000C70BA">
      <w:pPr>
        <w:pStyle w:val="H6"/>
      </w:pPr>
      <w:r>
        <w:t>Preamble:</w:t>
      </w:r>
    </w:p>
    <w:p w14:paraId="39EDDF4A" w14:textId="50436722" w:rsidR="000C70BA" w:rsidRDefault="000C70BA" w:rsidP="000C70BA">
      <w:pPr>
        <w:pStyle w:val="B1"/>
      </w:pPr>
      <w:r>
        <w:t>-</w:t>
      </w:r>
      <w:r>
        <w:tab/>
        <w:t xml:space="preserve">The UE has performed procedure 'Initial registration' as described in TS </w:t>
      </w:r>
      <w:r w:rsidR="00960759">
        <w:t>37.579</w:t>
      </w:r>
      <w:r>
        <w:t>-1 [2] clause 5.4.2.</w:t>
      </w:r>
    </w:p>
    <w:p w14:paraId="759BEBC7" w14:textId="77777777" w:rsidR="000C70BA" w:rsidRDefault="000C70BA" w:rsidP="000C70BA">
      <w:pPr>
        <w:pStyle w:val="B1"/>
      </w:pPr>
      <w:r>
        <w:t>-</w:t>
      </w:r>
      <w:r>
        <w:tab/>
      </w:r>
      <w:r w:rsidRPr="000573F5">
        <w:t>UE States at the end of the preamble</w:t>
      </w:r>
      <w:r>
        <w:t>:</w:t>
      </w:r>
    </w:p>
    <w:p w14:paraId="79B11F96" w14:textId="77777777" w:rsidR="000C70BA" w:rsidRDefault="000C70BA" w:rsidP="000C70BA">
      <w:pPr>
        <w:pStyle w:val="B1"/>
        <w:ind w:left="852"/>
      </w:pPr>
      <w:r>
        <w:t>-</w:t>
      </w:r>
      <w:r>
        <w:tab/>
        <w:t>The UE is in RRC_IDLE state.</w:t>
      </w:r>
    </w:p>
    <w:p w14:paraId="1B15A5B8" w14:textId="77777777" w:rsidR="000C70BA" w:rsidRDefault="000C70BA" w:rsidP="000C70BA">
      <w:pPr>
        <w:pStyle w:val="B1"/>
        <w:ind w:left="852"/>
      </w:pPr>
      <w:r>
        <w:t>-</w:t>
      </w:r>
      <w:r>
        <w:tab/>
        <w:t>The client is registered for MCVideo.</w:t>
      </w:r>
    </w:p>
    <w:p w14:paraId="288350CC" w14:textId="77777777" w:rsidR="000C70BA" w:rsidRDefault="000C70BA" w:rsidP="000C70BA">
      <w:pPr>
        <w:pStyle w:val="H6"/>
      </w:pPr>
      <w:r>
        <w:t>6.1.1.7.3.2</w:t>
      </w:r>
      <w:r>
        <w:tab/>
        <w:t>Test procedure sequence</w:t>
      </w:r>
    </w:p>
    <w:p w14:paraId="50BF6A7D" w14:textId="77777777" w:rsidR="000C70BA" w:rsidRDefault="000C70BA" w:rsidP="000C70BA">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Default="000C70BA" w:rsidP="002E3FCC">
            <w:pPr>
              <w:pStyle w:val="TAH"/>
            </w:pPr>
            <w:r>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Default="000C70BA" w:rsidP="002E3FCC">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Default="000C70BA" w:rsidP="002E3FCC">
            <w:pPr>
              <w:pStyle w:val="TAH"/>
            </w:pPr>
            <w:r>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Default="000C70BA" w:rsidP="002E3FCC">
            <w:pPr>
              <w:pStyle w:val="TAH"/>
            </w:pPr>
            <w:r>
              <w:t>Verdict</w:t>
            </w:r>
          </w:p>
        </w:tc>
      </w:tr>
      <w:tr w:rsidR="000C70BA"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Default="000C70BA" w:rsidP="002E3FCC">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Default="000C70BA" w:rsidP="002E3FCC">
            <w:pPr>
              <w:pStyle w:val="TAH"/>
            </w:pPr>
          </w:p>
        </w:tc>
      </w:tr>
      <w:tr w:rsidR="000C70BA"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Default="000C70BA" w:rsidP="002E3FCC">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Default="000C70BA" w:rsidP="002E3FCC">
            <w:pPr>
              <w:pStyle w:val="TAL"/>
            </w:pPr>
            <w:r>
              <w:t>Make the UE (MCVideo client) request the establishment of a broadcast group call with implicit transmission request.</w:t>
            </w:r>
          </w:p>
          <w:p w14:paraId="4FF640C7"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Default="000C70BA" w:rsidP="002E3FCC">
            <w:pPr>
              <w:pStyle w:val="TAC"/>
            </w:pPr>
            <w:r>
              <w:t>-</w:t>
            </w:r>
          </w:p>
        </w:tc>
      </w:tr>
      <w:tr w:rsidR="000C70BA"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Default="000C70BA" w:rsidP="002E3FCC">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broadcast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Default="000C70BA" w:rsidP="002E3FCC">
            <w:pPr>
              <w:pStyle w:val="TAC"/>
              <w:rPr>
                <w:rFonts w:eastAsia="Calibri"/>
                <w:szCs w:val="18"/>
              </w:rPr>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Default="000C70BA" w:rsidP="002E3FCC">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Default="000C70BA" w:rsidP="002E3FCC">
            <w:pPr>
              <w:pStyle w:val="TAC"/>
            </w:pPr>
            <w:r>
              <w:t>P</w:t>
            </w:r>
          </w:p>
        </w:tc>
      </w:tr>
      <w:tr w:rsidR="000C70BA"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Default="000C70BA" w:rsidP="002E3FCC">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Default="000C70BA" w:rsidP="002E3FCC">
            <w:pPr>
              <w:pStyle w:val="TAC"/>
            </w:pPr>
            <w:r>
              <w:t>-</w:t>
            </w:r>
          </w:p>
        </w:tc>
      </w:tr>
      <w:tr w:rsidR="000C70BA"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Default="000C70BA" w:rsidP="002E3FCC">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Default="000C70BA" w:rsidP="002E3FCC">
            <w:pPr>
              <w:pStyle w:val="TAL"/>
            </w:pPr>
            <w:r>
              <w:t>Check: Does the UE (MCVideo client) provide transmission granted notification to the user?</w:t>
            </w:r>
          </w:p>
          <w:p w14:paraId="408B79C9"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Default="000C70BA" w:rsidP="002E3FCC">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Default="000C70BA" w:rsidP="002E3FCC">
            <w:pPr>
              <w:pStyle w:val="TAC"/>
            </w:pPr>
            <w:r>
              <w:t>P</w:t>
            </w:r>
          </w:p>
        </w:tc>
      </w:tr>
      <w:tr w:rsidR="000C70BA"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Default="000C70BA" w:rsidP="002E3FCC">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Default="000C70BA" w:rsidP="002E3FCC">
            <w:pPr>
              <w:pStyle w:val="TAL"/>
            </w:pPr>
            <w:r>
              <w:t>Make the UE (MCVideo client) request end of transmission.</w:t>
            </w:r>
          </w:p>
          <w:p w14:paraId="2907DD7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Default="000C70BA" w:rsidP="002E3FCC">
            <w:pPr>
              <w:pStyle w:val="TAC"/>
            </w:pPr>
            <w:r>
              <w:t>-</w:t>
            </w:r>
          </w:p>
        </w:tc>
      </w:tr>
      <w:tr w:rsidR="000C70BA"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Default="000C70BA" w:rsidP="002E3FCC">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Default="000C70BA" w:rsidP="002E3FCC">
            <w:pPr>
              <w:pStyle w:val="TAC"/>
            </w:pPr>
            <w:r>
              <w:t>P</w:t>
            </w:r>
          </w:p>
        </w:tc>
      </w:tr>
      <w:tr w:rsidR="000C70BA"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Default="000C70BA" w:rsidP="002E3FCC">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Default="000C70BA" w:rsidP="002E3FCC">
            <w:pPr>
              <w:pStyle w:val="TAC"/>
            </w:pPr>
            <w:r>
              <w:t>-</w:t>
            </w:r>
          </w:p>
        </w:tc>
      </w:tr>
      <w:tr w:rsidR="000C70BA"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Default="000C70BA" w:rsidP="002E3FCC">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Default="000C70BA" w:rsidP="002E3FCC">
            <w:pPr>
              <w:pStyle w:val="TAL"/>
              <w:rPr>
                <w:rFonts w:eastAsia="Calibri"/>
              </w:rPr>
            </w:pPr>
            <w:r>
              <w:rPr>
                <w:rFonts w:eastAsia="Calibri"/>
              </w:rPr>
              <w:t>Make the UE (MCVideo client) release the call.</w:t>
            </w:r>
          </w:p>
          <w:p w14:paraId="31F409FE"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Default="000C70BA" w:rsidP="002E3FCC">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Default="000C70BA" w:rsidP="002E3FCC">
            <w:pPr>
              <w:pStyle w:val="TAC"/>
            </w:pPr>
            <w:r>
              <w:rPr>
                <w:rFonts w:eastAsia="Calibri"/>
              </w:rPr>
              <w:t>-</w:t>
            </w:r>
          </w:p>
        </w:tc>
      </w:tr>
      <w:tr w:rsidR="000C70BA"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Default="000C70BA" w:rsidP="002E3FCC">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Default="000C70BA" w:rsidP="002E3FCC">
            <w:pPr>
              <w:pStyle w:val="TAC"/>
            </w:pPr>
            <w:r>
              <w:t>P</w:t>
            </w:r>
          </w:p>
        </w:tc>
      </w:tr>
      <w:tr w:rsidR="000C70BA"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Default="000C70BA" w:rsidP="002E3FCC">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Default="000C70BA" w:rsidP="002E3FCC">
            <w:pPr>
              <w:pStyle w:val="TAC"/>
            </w:pPr>
            <w:r>
              <w:t>-</w:t>
            </w:r>
          </w:p>
        </w:tc>
      </w:tr>
      <w:tr w:rsidR="000C70BA"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Default="000C70BA" w:rsidP="002E3FCC">
            <w:pPr>
              <w:pStyle w:val="TAN"/>
            </w:pPr>
            <w:r>
              <w:t>NOTE 1: This is expected to be done via a suitable implementation dependent MMI.</w:t>
            </w:r>
          </w:p>
        </w:tc>
      </w:tr>
    </w:tbl>
    <w:p w14:paraId="3AF43B03" w14:textId="77777777" w:rsidR="000C70BA" w:rsidRDefault="000C70BA" w:rsidP="000C70BA"/>
    <w:p w14:paraId="4688AD18" w14:textId="77777777" w:rsidR="000C70BA" w:rsidRDefault="000C70BA" w:rsidP="000C70BA">
      <w:pPr>
        <w:pStyle w:val="H6"/>
      </w:pPr>
      <w:r>
        <w:t>6.1.1.7.3.3</w:t>
      </w:r>
      <w:r>
        <w:tab/>
        <w:t>Specific message contents</w:t>
      </w:r>
    </w:p>
    <w:p w14:paraId="046544BE" w14:textId="3AC538CB" w:rsidR="000C70BA" w:rsidRDefault="000C70BA" w:rsidP="000C70BA">
      <w:pPr>
        <w:pStyle w:val="TH"/>
      </w:pPr>
      <w:r>
        <w:t xml:space="preserve">Table 6.1.1.7.3.3-1: SIP INVITE from the UE (Step 2, Table 6.1.1.7.3.2-1;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Default="000C70BA" w:rsidP="002E3FCC">
            <w:pPr>
              <w:pStyle w:val="TAL"/>
            </w:pPr>
            <w:r>
              <w:t xml:space="preserve">Derivation Path: TS </w:t>
            </w:r>
            <w:r w:rsidR="00960759">
              <w:t>37.579</w:t>
            </w:r>
            <w:r>
              <w:t>-1 [2], Table 5.5.2.5.1-1</w:t>
            </w:r>
          </w:p>
        </w:tc>
      </w:tr>
      <w:tr w:rsidR="000C70BA"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Default="000C70BA" w:rsidP="002E3FCC">
            <w:pPr>
              <w:pStyle w:val="TAH"/>
            </w:pPr>
            <w:r>
              <w:t>Condition</w:t>
            </w:r>
          </w:p>
        </w:tc>
      </w:tr>
      <w:tr w:rsidR="000C70BA"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Default="000C70BA" w:rsidP="002E3FCC">
            <w:pPr>
              <w:pStyle w:val="TAL"/>
            </w:pPr>
          </w:p>
        </w:tc>
      </w:tr>
      <w:tr w:rsidR="000C70BA"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Default="000C70BA" w:rsidP="002E3FCC">
            <w:pPr>
              <w:pStyle w:val="TAL"/>
            </w:pPr>
          </w:p>
        </w:tc>
      </w:tr>
      <w:tr w:rsidR="000C70BA"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Default="000C70BA" w:rsidP="002E3FCC">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Default="000C70BA" w:rsidP="002E3FCC">
            <w:pPr>
              <w:pStyle w:val="TAL"/>
            </w:pPr>
          </w:p>
        </w:tc>
      </w:tr>
      <w:tr w:rsidR="000C70BA"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Default="000C70BA" w:rsidP="002E3FCC">
            <w:pPr>
              <w:pStyle w:val="TAL"/>
            </w:pPr>
          </w:p>
        </w:tc>
      </w:tr>
      <w:tr w:rsidR="000C70BA"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Default="000C70BA" w:rsidP="002E3FCC">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Default="000C70BA" w:rsidP="002E3FCC">
            <w:pPr>
              <w:pStyle w:val="TAL"/>
            </w:pPr>
          </w:p>
        </w:tc>
      </w:tr>
    </w:tbl>
    <w:p w14:paraId="2A6748BC" w14:textId="77777777" w:rsidR="000C70BA" w:rsidRDefault="000C70BA" w:rsidP="000C70BA"/>
    <w:p w14:paraId="575E2CDC" w14:textId="77777777" w:rsidR="000C70BA" w:rsidRDefault="000C70BA" w:rsidP="000C70BA">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Default="000C70BA" w:rsidP="002E3FCC">
            <w:pPr>
              <w:pStyle w:val="TAL"/>
            </w:pPr>
            <w:r>
              <w:t xml:space="preserve">Derivation Path: TS </w:t>
            </w:r>
            <w:r w:rsidR="00960759">
              <w:t>37.579</w:t>
            </w:r>
            <w:r>
              <w:t>-1 [2], Table 5.5.3.1.1-2, condition INITIAL_SDP_OFFER, IMPLICIT_GRANT_REQUESTED</w:t>
            </w:r>
          </w:p>
        </w:tc>
      </w:tr>
    </w:tbl>
    <w:p w14:paraId="11D726D7" w14:textId="77777777" w:rsidR="000C70BA" w:rsidRDefault="000C70BA" w:rsidP="000C70BA"/>
    <w:p w14:paraId="05F9C101" w14:textId="77777777" w:rsidR="000C70BA" w:rsidRDefault="000C70BA" w:rsidP="000C70BA">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Default="000C70BA" w:rsidP="002E3FCC">
            <w:pPr>
              <w:pStyle w:val="TAL"/>
            </w:pPr>
            <w:r>
              <w:t xml:space="preserve">Derivation Path: TS </w:t>
            </w:r>
            <w:r w:rsidR="00960759">
              <w:t>37.579</w:t>
            </w:r>
            <w:r>
              <w:t>-1 [2], Table 5.5.3.2.1-2, condition GROUP-CALL</w:t>
            </w:r>
            <w:r>
              <w:rPr>
                <w:color w:val="000000"/>
              </w:rPr>
              <w:t>, BROADCAST-CALL, INVITE_REFER</w:t>
            </w:r>
          </w:p>
        </w:tc>
      </w:tr>
    </w:tbl>
    <w:p w14:paraId="455C4796" w14:textId="77777777" w:rsidR="000C70BA" w:rsidRDefault="000C70BA" w:rsidP="000C70BA">
      <w:pPr>
        <w:rPr>
          <w:color w:val="000000"/>
        </w:rPr>
      </w:pPr>
    </w:p>
    <w:p w14:paraId="00330DE1" w14:textId="74FDA09A" w:rsidR="000C70BA" w:rsidRDefault="000C70BA" w:rsidP="000C70BA">
      <w:pPr>
        <w:pStyle w:val="TH"/>
      </w:pPr>
      <w:r>
        <w:t xml:space="preserve">Table 6.1.1.7.3.3-3: SIP 200 (OK) from the SS (Step 2, Table 6.1.1.7.3.2-1;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Default="000C70BA" w:rsidP="002E3FCC">
            <w:pPr>
              <w:pStyle w:val="TAL"/>
            </w:pPr>
            <w:r>
              <w:t xml:space="preserve">Derivation Path: TS </w:t>
            </w:r>
            <w:r w:rsidR="00960759">
              <w:t>37.579</w:t>
            </w:r>
            <w:r>
              <w:t>-1 [2], Table 5.5.2.17.1.2-1, condition INVITE-RSP</w:t>
            </w:r>
          </w:p>
        </w:tc>
      </w:tr>
      <w:tr w:rsidR="000C70BA"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Default="000C70BA" w:rsidP="002E3FCC">
            <w:pPr>
              <w:pStyle w:val="TAH"/>
            </w:pPr>
            <w:r>
              <w:t>Condition</w:t>
            </w:r>
          </w:p>
        </w:tc>
      </w:tr>
      <w:tr w:rsidR="000C70BA"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Default="000C70BA" w:rsidP="002E3FCC">
            <w:pPr>
              <w:pStyle w:val="TAL"/>
            </w:pPr>
          </w:p>
        </w:tc>
      </w:tr>
      <w:tr w:rsidR="000C70BA"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Default="000C70BA" w:rsidP="002E3FCC">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Default="000C70BA" w:rsidP="002E3FCC">
            <w:pPr>
              <w:pStyle w:val="TAL"/>
            </w:pPr>
          </w:p>
        </w:tc>
      </w:tr>
    </w:tbl>
    <w:p w14:paraId="4E80574D" w14:textId="77777777" w:rsidR="000C70BA" w:rsidRDefault="000C70BA" w:rsidP="000C70BA"/>
    <w:p w14:paraId="2CA1FEAA" w14:textId="77777777" w:rsidR="000C70BA" w:rsidRDefault="000C70BA" w:rsidP="000C70BA">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Default="000C70BA" w:rsidP="002E3FCC">
            <w:pPr>
              <w:pStyle w:val="TAL"/>
            </w:pPr>
            <w:r>
              <w:t xml:space="preserve">Derivation Path: TS </w:t>
            </w:r>
            <w:r w:rsidR="00960759">
              <w:t>37.579</w:t>
            </w:r>
            <w:r>
              <w:t>-1 [2], Table 5.5.3.1.2-2, condition SDP_ANSWER, IMPLICIT_GRANT_REQUESTED</w:t>
            </w:r>
          </w:p>
        </w:tc>
      </w:tr>
    </w:tbl>
    <w:p w14:paraId="03411543" w14:textId="77777777" w:rsidR="000C70BA" w:rsidRDefault="000C70BA" w:rsidP="000C70BA">
      <w:pPr>
        <w:rPr>
          <w:color w:val="000000"/>
        </w:rPr>
      </w:pPr>
    </w:p>
    <w:p w14:paraId="72D957C5" w14:textId="7366ACEB" w:rsidR="000C70BA" w:rsidRDefault="000C70BA" w:rsidP="000C70BA">
      <w:pPr>
        <w:pStyle w:val="TH"/>
      </w:pPr>
      <w:r>
        <w:t xml:space="preserve">Table 6.1.1.7.3.3-4: Transmission Granted from the SS (Step 2, Table 6.1.1.7.3.2-1;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Default="000C70BA" w:rsidP="002E3FCC">
            <w:pPr>
              <w:pStyle w:val="TAL"/>
            </w:pPr>
            <w:r>
              <w:t xml:space="preserve">Derivation Path: TS </w:t>
            </w:r>
            <w:r w:rsidR="00960759">
              <w:t>37.579</w:t>
            </w:r>
            <w:r>
              <w:t>-1 [2], Table 5.5.11.2.1-1, condition ACK, BROADCAST-CALL</w:t>
            </w:r>
          </w:p>
        </w:tc>
      </w:tr>
    </w:tbl>
    <w:p w14:paraId="263242CB" w14:textId="77777777" w:rsidR="000C70BA" w:rsidRDefault="000C70BA" w:rsidP="000C70BA"/>
    <w:p w14:paraId="71391FF6" w14:textId="17082639" w:rsidR="000C70BA" w:rsidRDefault="000C70BA" w:rsidP="000C70BA">
      <w:pPr>
        <w:pStyle w:val="TH"/>
      </w:pPr>
      <w:r>
        <w:t xml:space="preserve">Table 6.1.1.7.3.3-4A: Transmission Idle from the SS (Step 10, Table 6.1.1.7.3.2-1; </w:t>
      </w:r>
      <w:r>
        <w:br/>
        <w:t xml:space="preserve">Step 4, TS </w:t>
      </w:r>
      <w:r w:rsidR="00960759">
        <w:t>37.579</w:t>
      </w:r>
      <w:r>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Default="000C70BA" w:rsidP="002E3FCC">
            <w:pPr>
              <w:pStyle w:val="TAL"/>
            </w:pPr>
            <w:r>
              <w:t xml:space="preserve">Derivation Path: TS </w:t>
            </w:r>
            <w:r w:rsidR="00960759">
              <w:t>37.579</w:t>
            </w:r>
            <w:r>
              <w:t>-1 [2], Table 5.5.11.2.16-1, condition BROADCAST-CALL</w:t>
            </w:r>
          </w:p>
        </w:tc>
      </w:tr>
    </w:tbl>
    <w:p w14:paraId="46CE73F6" w14:textId="77777777" w:rsidR="000C70BA" w:rsidRDefault="000C70BA" w:rsidP="000C70BA"/>
    <w:p w14:paraId="79438C70" w14:textId="77777777" w:rsidR="000C70BA" w:rsidRDefault="000C70BA" w:rsidP="000C70BA">
      <w:pPr>
        <w:pStyle w:val="TH"/>
      </w:pPr>
      <w:r>
        <w:t>Table 6.1.1.7.3.3-5..7: Void</w:t>
      </w:r>
    </w:p>
    <w:p w14:paraId="2F6FB05B" w14:textId="77777777" w:rsidR="000C70BA" w:rsidRDefault="000C70BA" w:rsidP="000C70BA"/>
    <w:p w14:paraId="6ACD5CB6" w14:textId="77777777" w:rsidR="000C70BA" w:rsidRDefault="000C70BA" w:rsidP="000C70BA">
      <w:pPr>
        <w:keepNext/>
        <w:keepLines/>
        <w:spacing w:before="120"/>
        <w:ind w:left="1418" w:hanging="1418"/>
        <w:outlineLvl w:val="3"/>
        <w:rPr>
          <w:rFonts w:ascii="Arial" w:hAnsi="Arial"/>
          <w:sz w:val="24"/>
        </w:rPr>
      </w:pPr>
      <w:bookmarkStart w:id="397" w:name="_Toc75906923"/>
      <w:bookmarkStart w:id="398" w:name="_Toc75907260"/>
      <w:bookmarkStart w:id="399" w:name="_Toc84345720"/>
      <w:r>
        <w:rPr>
          <w:rFonts w:ascii="Arial" w:hAnsi="Arial"/>
          <w:sz w:val="24"/>
        </w:rPr>
        <w:t>6.1.1.8</w:t>
      </w:r>
      <w:r>
        <w:rPr>
          <w:rFonts w:ascii="Arial" w:hAnsi="Arial"/>
          <w:sz w:val="24"/>
        </w:rPr>
        <w:tab/>
        <w:t>On-network / On-demand Pre-arranged Group Call / Broadcast Group Call / Client Terminated (CT)</w:t>
      </w:r>
      <w:bookmarkEnd w:id="397"/>
      <w:bookmarkEnd w:id="398"/>
      <w:bookmarkEnd w:id="399"/>
    </w:p>
    <w:p w14:paraId="636AA129" w14:textId="77777777" w:rsidR="000C70BA" w:rsidRDefault="000C70BA" w:rsidP="000C70BA">
      <w:pPr>
        <w:pStyle w:val="H6"/>
      </w:pPr>
      <w:bookmarkStart w:id="400" w:name="_Toc52787512"/>
      <w:bookmarkStart w:id="401" w:name="_Toc52787692"/>
      <w:r>
        <w:t>6.1.1.8.1</w:t>
      </w:r>
      <w:r>
        <w:tab/>
        <w:t>Test Purpose (TP)</w:t>
      </w:r>
      <w:bookmarkEnd w:id="400"/>
      <w:bookmarkEnd w:id="401"/>
    </w:p>
    <w:p w14:paraId="0CB5833B" w14:textId="77777777" w:rsidR="000C70BA" w:rsidRDefault="000C70BA" w:rsidP="000C70BA">
      <w:pPr>
        <w:pStyle w:val="H6"/>
      </w:pPr>
      <w:r>
        <w:t>(1)</w:t>
      </w:r>
    </w:p>
    <w:p w14:paraId="2A78200A" w14:textId="77777777" w:rsidR="000C70BA" w:rsidRDefault="000C70BA" w:rsidP="000C70BA">
      <w:pPr>
        <w:pStyle w:val="PL"/>
      </w:pPr>
      <w:r>
        <w:rPr>
          <w:b/>
        </w:rPr>
        <w:t>with</w:t>
      </w:r>
      <w:r>
        <w:t xml:space="preserve"> { the UE (MCVideo Client) registered and authorised for MCVideo Service }</w:t>
      </w:r>
    </w:p>
    <w:p w14:paraId="5D71DC8C" w14:textId="77777777" w:rsidR="000C70BA" w:rsidRDefault="000C70BA" w:rsidP="000C70BA">
      <w:pPr>
        <w:pStyle w:val="PL"/>
      </w:pPr>
      <w:r>
        <w:t>ensure that {</w:t>
      </w:r>
    </w:p>
    <w:p w14:paraId="7426DA8C" w14:textId="77777777" w:rsidR="000C70BA" w:rsidRDefault="000C70BA" w:rsidP="000C70BA">
      <w:pPr>
        <w:pStyle w:val="PL"/>
      </w:pPr>
      <w:r>
        <w:t xml:space="preserve">  </w:t>
      </w:r>
      <w:r>
        <w:rPr>
          <w:b/>
        </w:rPr>
        <w:t>when</w:t>
      </w:r>
      <w:r>
        <w:t xml:space="preserve"> { the MCVideo Client receives a SIP INVITE message of an MCVideo On-demand Pre-arranged Broadcast Group Call from the SS (MCVideo Server) }</w:t>
      </w:r>
    </w:p>
    <w:p w14:paraId="119B1816" w14:textId="77777777" w:rsidR="000C70BA" w:rsidRDefault="000C70BA" w:rsidP="000C70BA">
      <w:pPr>
        <w:pStyle w:val="PL"/>
      </w:pPr>
      <w:r>
        <w:rPr>
          <w:b/>
        </w:rPr>
        <w:t xml:space="preserve">    then</w:t>
      </w:r>
      <w:r>
        <w:t xml:space="preserve"> { the UE (MCVideo Client) responds with a SIP 200 (OK) message }</w:t>
      </w:r>
    </w:p>
    <w:p w14:paraId="05F7B4C6" w14:textId="77777777" w:rsidR="000C70BA" w:rsidRDefault="000C70BA" w:rsidP="000C70BA">
      <w:pPr>
        <w:pStyle w:val="PL"/>
      </w:pPr>
      <w:r>
        <w:t xml:space="preserve">            }</w:t>
      </w:r>
    </w:p>
    <w:p w14:paraId="0ADECCED" w14:textId="77777777" w:rsidR="000C70BA" w:rsidRDefault="000C70BA" w:rsidP="000C70BA">
      <w:pPr>
        <w:pStyle w:val="PL"/>
      </w:pPr>
    </w:p>
    <w:p w14:paraId="20684E08" w14:textId="77777777" w:rsidR="000C70BA" w:rsidRDefault="000C70BA" w:rsidP="000C70BA">
      <w:pPr>
        <w:pStyle w:val="H6"/>
      </w:pPr>
      <w:r>
        <w:t>(2)</w:t>
      </w:r>
    </w:p>
    <w:p w14:paraId="5C8649A5"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26C41662" w14:textId="77777777" w:rsidR="000C70BA" w:rsidRDefault="000C70BA" w:rsidP="000C70BA">
      <w:pPr>
        <w:pStyle w:val="PL"/>
      </w:pPr>
      <w:r>
        <w:t>ensure that {</w:t>
      </w:r>
    </w:p>
    <w:p w14:paraId="4B9B8677" w14:textId="77777777" w:rsidR="000C70BA" w:rsidRDefault="000C70BA" w:rsidP="000C70BA">
      <w:pPr>
        <w:pStyle w:val="PL"/>
      </w:pPr>
      <w:r>
        <w:t xml:space="preserve">  </w:t>
      </w:r>
      <w:r>
        <w:rPr>
          <w:b/>
        </w:rPr>
        <w:t>when</w:t>
      </w:r>
      <w:r>
        <w:t xml:space="preserve"> { the UE (MCVideo Client) receives a Media Transmission Notification message from the SS (MCVideo Server) and the MCVideo User requests permission to receive media }</w:t>
      </w:r>
    </w:p>
    <w:p w14:paraId="28826D68" w14:textId="77777777" w:rsidR="000C70BA" w:rsidRDefault="000C70BA" w:rsidP="000C70BA">
      <w:pPr>
        <w:pStyle w:val="PL"/>
      </w:pPr>
      <w:r>
        <w:t xml:space="preserve">    </w:t>
      </w:r>
      <w:r>
        <w:rPr>
          <w:b/>
          <w:bCs/>
        </w:rPr>
        <w:t>then</w:t>
      </w:r>
      <w:r>
        <w:t xml:space="preserve"> {the UE (MCVideo Client) sends a Receive Media Request message to the SS (MCVideo Server) </w:t>
      </w:r>
      <w:r>
        <w:rPr>
          <w:b/>
          <w:bCs/>
        </w:rPr>
        <w:t>and</w:t>
      </w:r>
      <w:r>
        <w:t xml:space="preserve"> provides receive media success notification to the MCVideo User and provides a notification to the MCVideo User indicating the type of call }</w:t>
      </w:r>
    </w:p>
    <w:p w14:paraId="2EABF105" w14:textId="77777777" w:rsidR="000C70BA" w:rsidRDefault="000C70BA" w:rsidP="000C70BA">
      <w:pPr>
        <w:pStyle w:val="PL"/>
      </w:pPr>
      <w:r>
        <w:t xml:space="preserve">            </w:t>
      </w:r>
      <w:r>
        <w:rPr>
          <w:rFonts w:cs="Courier New"/>
          <w:szCs w:val="16"/>
        </w:rPr>
        <w:t>}</w:t>
      </w:r>
    </w:p>
    <w:p w14:paraId="154A162D" w14:textId="77777777" w:rsidR="000C70BA" w:rsidRDefault="000C70BA" w:rsidP="000C70BA">
      <w:pPr>
        <w:pStyle w:val="PL"/>
      </w:pPr>
    </w:p>
    <w:p w14:paraId="56416927" w14:textId="77777777" w:rsidR="000C70BA" w:rsidRDefault="000C70BA" w:rsidP="000C70BA">
      <w:pPr>
        <w:pStyle w:val="H6"/>
      </w:pPr>
      <w:r>
        <w:t>(3)</w:t>
      </w:r>
    </w:p>
    <w:p w14:paraId="266BEED6"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15B65047" w14:textId="77777777" w:rsidR="000C70BA" w:rsidRDefault="000C70BA" w:rsidP="000C70BA">
      <w:pPr>
        <w:pStyle w:val="PL"/>
      </w:pPr>
      <w:r>
        <w:t>ensure that {</w:t>
      </w:r>
    </w:p>
    <w:p w14:paraId="0E3260AE" w14:textId="77777777" w:rsidR="000C70BA" w:rsidRDefault="000C70BA" w:rsidP="000C70BA">
      <w:pPr>
        <w:pStyle w:val="PL"/>
      </w:pPr>
      <w:r>
        <w:t xml:space="preserve">  </w:t>
      </w:r>
      <w:r>
        <w:rPr>
          <w:b/>
        </w:rPr>
        <w:t>when</w:t>
      </w:r>
      <w:r>
        <w:t xml:space="preserve"> {the UE (MCVideo Client) receives a Media Reception End Request message }</w:t>
      </w:r>
    </w:p>
    <w:p w14:paraId="3DB39F1F" w14:textId="77777777" w:rsidR="000C70BA" w:rsidRDefault="000C70BA" w:rsidP="000C70BA">
      <w:pPr>
        <w:pStyle w:val="PL"/>
        <w:rPr>
          <w:rFonts w:cs="Courier New"/>
          <w:szCs w:val="16"/>
        </w:rPr>
      </w:pPr>
      <w:r>
        <w:rPr>
          <w:rFonts w:cs="Courier New"/>
          <w:szCs w:val="16"/>
        </w:rPr>
        <w:t xml:space="preserve">    </w:t>
      </w:r>
      <w:r>
        <w:rPr>
          <w:rFonts w:cs="Courier New"/>
          <w:b/>
          <w:szCs w:val="16"/>
        </w:rPr>
        <w:t>then</w:t>
      </w:r>
      <w:r>
        <w:rPr>
          <w:rFonts w:cs="Courier New"/>
          <w:szCs w:val="16"/>
        </w:rPr>
        <w:t xml:space="preserve"> {UE (MCVideo Client) responds with a Media Reception End Response message </w:t>
      </w:r>
      <w:r>
        <w:rPr>
          <w:rFonts w:cs="Courier New"/>
          <w:b/>
          <w:bCs/>
          <w:szCs w:val="16"/>
        </w:rPr>
        <w:t>and</w:t>
      </w:r>
      <w:r>
        <w:rPr>
          <w:rFonts w:cs="Courier New"/>
          <w:szCs w:val="16"/>
        </w:rPr>
        <w:t xml:space="preserve"> </w:t>
      </w:r>
      <w:r>
        <w:t>informs the MCVideo User that the receiving RTP media is being ended and provides a notification to the MCVideo User indicating the type of call</w:t>
      </w:r>
      <w:r>
        <w:rPr>
          <w:rFonts w:cs="Courier New"/>
          <w:szCs w:val="16"/>
        </w:rPr>
        <w:t xml:space="preserve"> }</w:t>
      </w:r>
    </w:p>
    <w:p w14:paraId="2EEC2CAC" w14:textId="77777777" w:rsidR="000C70BA" w:rsidRDefault="000C70BA" w:rsidP="000C70BA">
      <w:pPr>
        <w:pStyle w:val="PL"/>
      </w:pPr>
      <w:r>
        <w:t xml:space="preserve">            }</w:t>
      </w:r>
    </w:p>
    <w:p w14:paraId="357A961B" w14:textId="77777777" w:rsidR="000C70BA" w:rsidRDefault="000C70BA" w:rsidP="000C70BA">
      <w:pPr>
        <w:pStyle w:val="PL"/>
      </w:pPr>
    </w:p>
    <w:p w14:paraId="3ADD588F" w14:textId="77777777" w:rsidR="000C70BA" w:rsidRDefault="000C70BA" w:rsidP="000C70BA">
      <w:pPr>
        <w:pStyle w:val="H6"/>
      </w:pPr>
      <w:r>
        <w:t>(4)</w:t>
      </w:r>
    </w:p>
    <w:p w14:paraId="589B3C1E" w14:textId="77777777" w:rsidR="000C70BA" w:rsidRDefault="000C70BA" w:rsidP="000C70BA">
      <w:pPr>
        <w:pStyle w:val="PL"/>
      </w:pPr>
      <w:r>
        <w:rPr>
          <w:b/>
        </w:rPr>
        <w:t>with</w:t>
      </w:r>
      <w:r>
        <w:t xml:space="preserve"> { the UE (MCVideo Client) having received a Media Reception End Request message }</w:t>
      </w:r>
    </w:p>
    <w:p w14:paraId="565E2064" w14:textId="77777777" w:rsidR="000C70BA" w:rsidRDefault="000C70BA" w:rsidP="000C70BA">
      <w:pPr>
        <w:pStyle w:val="PL"/>
      </w:pPr>
      <w:r>
        <w:t>ensure that {</w:t>
      </w:r>
    </w:p>
    <w:p w14:paraId="740D7FD4" w14:textId="77777777" w:rsidR="000C70BA" w:rsidRDefault="000C70BA" w:rsidP="000C70BA">
      <w:pPr>
        <w:pStyle w:val="PL"/>
      </w:pPr>
      <w:r>
        <w:t xml:space="preserve">  </w:t>
      </w:r>
      <w:r>
        <w:rPr>
          <w:b/>
        </w:rPr>
        <w:t>when</w:t>
      </w:r>
      <w:r>
        <w:t xml:space="preserve"> {the UE (MCVideo Client) receives a SIP BYE message }</w:t>
      </w:r>
    </w:p>
    <w:p w14:paraId="44EDF09C" w14:textId="77777777" w:rsidR="000C70BA" w:rsidRDefault="000C70BA" w:rsidP="000C70BA">
      <w:pPr>
        <w:pStyle w:val="PL"/>
      </w:pPr>
      <w:r>
        <w:t xml:space="preserve">    </w:t>
      </w:r>
      <w:r>
        <w:rPr>
          <w:b/>
        </w:rPr>
        <w:t>then</w:t>
      </w:r>
      <w:r>
        <w:t xml:space="preserve"> { the UE (MCVideo Client) responds with a SIP 200 (OK) message and leaves the call }</w:t>
      </w:r>
    </w:p>
    <w:p w14:paraId="77346F9A" w14:textId="77777777" w:rsidR="000C70BA" w:rsidRDefault="000C70BA" w:rsidP="000C70BA">
      <w:pPr>
        <w:pStyle w:val="PL"/>
      </w:pPr>
      <w:r>
        <w:t xml:space="preserve">            }</w:t>
      </w:r>
    </w:p>
    <w:p w14:paraId="31AA6C78" w14:textId="77777777" w:rsidR="000C70BA" w:rsidRDefault="000C70BA" w:rsidP="000C70BA">
      <w:pPr>
        <w:pStyle w:val="PL"/>
      </w:pPr>
    </w:p>
    <w:p w14:paraId="72100571" w14:textId="77777777" w:rsidR="000C70BA" w:rsidRDefault="000C70BA" w:rsidP="000C70BA">
      <w:pPr>
        <w:pStyle w:val="H6"/>
      </w:pPr>
      <w:bookmarkStart w:id="402" w:name="_Toc52787513"/>
      <w:bookmarkStart w:id="403" w:name="_Toc52787693"/>
      <w:r>
        <w:t>6.1.1.8.2</w:t>
      </w:r>
      <w:r>
        <w:tab/>
        <w:t>Conformance requirements</w:t>
      </w:r>
      <w:bookmarkEnd w:id="402"/>
      <w:bookmarkEnd w:id="403"/>
    </w:p>
    <w:p w14:paraId="6BADB5B0" w14:textId="77777777" w:rsidR="000C70BA" w:rsidRDefault="000C70BA" w:rsidP="000C70BA">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Default="000C70BA" w:rsidP="000C70BA">
      <w:r>
        <w:rPr>
          <w:lang w:eastAsia="zh-CN"/>
        </w:rPr>
        <w:t>[TS 24.281, clause 9</w:t>
      </w:r>
      <w:r>
        <w:t>.</w:t>
      </w:r>
      <w:r>
        <w:rPr>
          <w:lang w:eastAsia="zh-CN"/>
        </w:rPr>
        <w:t>2</w:t>
      </w:r>
      <w:r>
        <w:t>.</w:t>
      </w:r>
      <w:bookmarkStart w:id="404" w:name="14f4399e2adfb55a__Toc427698787"/>
      <w:r>
        <w:rPr>
          <w:lang w:eastAsia="zh-CN"/>
        </w:rPr>
        <w:t>1</w:t>
      </w:r>
      <w:r>
        <w:t>.2.1.2]</w:t>
      </w:r>
      <w:bookmarkEnd w:id="404"/>
    </w:p>
    <w:p w14:paraId="20ECEA25" w14:textId="77777777" w:rsidR="000C70BA" w:rsidRDefault="000C70BA" w:rsidP="000C70BA">
      <w:r>
        <w:t>In the procedures in this subclause:</w:t>
      </w:r>
    </w:p>
    <w:p w14:paraId="3BDF4BEF"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0070ED0A"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07424A9D"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1535226F" w14:textId="77777777" w:rsidR="000C70BA" w:rsidRDefault="000C70BA" w:rsidP="000C70BA">
      <w:r>
        <w:t>The MCVideo client:</w:t>
      </w:r>
    </w:p>
    <w:p w14:paraId="3276C08C" w14:textId="77777777" w:rsidR="000C70BA" w:rsidRDefault="000C70BA" w:rsidP="000C70BA">
      <w:pPr>
        <w:ind w:left="568" w:hanging="284"/>
      </w:pPr>
      <w:r>
        <w:t>1)</w:t>
      </w:r>
      <w:r>
        <w:tab/>
        <w:t>may reject the SIP INVITE request if either of the following conditions are met:</w:t>
      </w:r>
    </w:p>
    <w:p w14:paraId="10C5903E" w14:textId="77777777" w:rsidR="000C70BA" w:rsidRDefault="000C70BA" w:rsidP="000C70BA">
      <w:pPr>
        <w:ind w:left="851" w:hanging="284"/>
      </w:pPr>
      <w:r>
        <w:t>a)</w:t>
      </w:r>
      <w:r>
        <w:tab/>
        <w:t>MCVideo client does not have enough resources to handle the call; or</w:t>
      </w:r>
    </w:p>
    <w:p w14:paraId="063B6066" w14:textId="77777777" w:rsidR="000C70BA" w:rsidRDefault="000C70BA" w:rsidP="000C70BA">
      <w:pPr>
        <w:ind w:left="851" w:hanging="284"/>
      </w:pPr>
      <w:r>
        <w:t>b)</w:t>
      </w:r>
      <w:r>
        <w:tab/>
        <w:t>any other reason outside the scope of this specification;</w:t>
      </w:r>
    </w:p>
    <w:p w14:paraId="2EEDD7EC"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5815707"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DF4AB60"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2E5F85D3"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219DC48C" w14:textId="77777777" w:rsidR="000C70BA" w:rsidRDefault="000C70BA" w:rsidP="000C70BA">
      <w:pPr>
        <w:ind w:left="851" w:hanging="284"/>
      </w:pPr>
      <w:r>
        <w:t>a)</w:t>
      </w:r>
      <w:r>
        <w:tab/>
        <w:t>should display to the MCVideo user an indication that this is a SIP INVITE request for an MCVideo emergency group call and:</w:t>
      </w:r>
    </w:p>
    <w:p w14:paraId="3C8A00FB"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5547A06"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4D9EDA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177FFA37" w14:textId="77777777" w:rsidR="000C70BA" w:rsidRDefault="000C70BA" w:rsidP="000C70BA">
      <w:pPr>
        <w:ind w:left="851" w:hanging="284"/>
      </w:pPr>
      <w:r>
        <w:t>b)</w:t>
      </w:r>
      <w:r>
        <w:tab/>
        <w:t>shall set the MCVideo emergency group state to "MVEG 2: in-progress";</w:t>
      </w:r>
    </w:p>
    <w:p w14:paraId="23AEC6D4" w14:textId="77777777" w:rsidR="000C70BA" w:rsidRDefault="000C70BA" w:rsidP="000C70BA">
      <w:pPr>
        <w:ind w:left="851" w:hanging="284"/>
      </w:pPr>
      <w:r>
        <w:t>c)</w:t>
      </w:r>
      <w:r>
        <w:tab/>
        <w:t>shall set the MCVideo imminent peril group state to "MVIG 1: no-imminent-peril"; and</w:t>
      </w:r>
    </w:p>
    <w:p w14:paraId="030E8B5C" w14:textId="77777777" w:rsidR="000C70BA" w:rsidRDefault="000C70BA" w:rsidP="000C70BA">
      <w:pPr>
        <w:ind w:left="851" w:hanging="284"/>
      </w:pPr>
      <w:r>
        <w:t>d)</w:t>
      </w:r>
      <w:r>
        <w:tab/>
        <w:t>shall set the MCVideo imminent peril group call state to "MVIGC 1: imminent-peril-gc-capable"; otherwise</w:t>
      </w:r>
    </w:p>
    <w:p w14:paraId="600501D1"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3B238E03" w14:textId="77777777" w:rsidR="000C70BA" w:rsidRDefault="000C70BA" w:rsidP="000C70BA">
      <w:pPr>
        <w:ind w:left="851" w:hanging="284"/>
      </w:pPr>
      <w:r>
        <w:t>a)</w:t>
      </w:r>
      <w:r>
        <w:tab/>
        <w:t>should display to the MCVideo user an indication that this is a SIP INVITE request for an MCVideo imminent peril group call and:</w:t>
      </w:r>
    </w:p>
    <w:p w14:paraId="5E0BE6D3"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09A30F69"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4F92F20E" w14:textId="77777777" w:rsidR="000C70BA" w:rsidRDefault="000C70BA" w:rsidP="000C70BA">
      <w:pPr>
        <w:ind w:left="851" w:hanging="284"/>
      </w:pPr>
      <w:r>
        <w:t>b)</w:t>
      </w:r>
      <w:r>
        <w:tab/>
        <w:t>shall set the MCVideo imminent peril group state to "MVIG 2: in-progress";</w:t>
      </w:r>
    </w:p>
    <w:p w14:paraId="535CE4CB" w14:textId="77777777" w:rsidR="000C70BA" w:rsidRDefault="000C70BA" w:rsidP="000C70BA">
      <w:pPr>
        <w:ind w:left="568" w:hanging="284"/>
      </w:pPr>
      <w:r>
        <w:t>6)</w:t>
      </w:r>
      <w:r>
        <w:tab/>
        <w:t>may display to the MCVideo user the MCVideo ID of the inviting MCVideo user;</w:t>
      </w:r>
    </w:p>
    <w:p w14:paraId="2DC21431"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098D6A7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13A9986"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499F997"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6208FB9B"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3558EE40" w14:textId="77777777" w:rsidR="000C70BA" w:rsidRDefault="000C70BA" w:rsidP="000C70BA">
      <w:r>
        <w:t>[TS 24.281, clause 6.2.6]</w:t>
      </w:r>
    </w:p>
    <w:p w14:paraId="2FB8CA51" w14:textId="77777777" w:rsidR="000C70BA" w:rsidRDefault="000C70BA" w:rsidP="000C70BA">
      <w:r>
        <w:t>Upon receiving a SIP BYE request, the MCVideo client:</w:t>
      </w:r>
    </w:p>
    <w:p w14:paraId="5F3660B0" w14:textId="77777777" w:rsidR="000C70BA" w:rsidRDefault="000C70BA" w:rsidP="000C70BA">
      <w:pPr>
        <w:ind w:left="568" w:hanging="284"/>
      </w:pPr>
      <w:r>
        <w:t>1)</w:t>
      </w:r>
      <w:r>
        <w:tab/>
        <w:t>shall interact with the media plane as specified in 3GPP TS 24.</w:t>
      </w:r>
      <w:r>
        <w:rPr>
          <w:lang w:eastAsia="zh-CN"/>
        </w:rPr>
        <w:t>581</w:t>
      </w:r>
      <w:r>
        <w:t>[5]; and</w:t>
      </w:r>
    </w:p>
    <w:p w14:paraId="442822EB" w14:textId="77777777" w:rsidR="000C70BA" w:rsidRDefault="000C70BA" w:rsidP="000C70BA">
      <w:pPr>
        <w:ind w:left="568" w:hanging="284"/>
      </w:pPr>
      <w:r>
        <w:t>2)</w:t>
      </w:r>
      <w:r>
        <w:tab/>
        <w:t>shall send SIP 200 (OK) response towards MCVideo server according to 3GPP TS 24.229 [11].</w:t>
      </w:r>
    </w:p>
    <w:p w14:paraId="52D06930" w14:textId="77777777" w:rsidR="000C70BA" w:rsidRDefault="000C70BA" w:rsidP="000C70BA">
      <w:r>
        <w:t>[TS 24.281, clause 10.2.2.2.2]</w:t>
      </w:r>
      <w:r>
        <w:tab/>
      </w:r>
    </w:p>
    <w:p w14:paraId="20602BC8"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Default="000C70BA" w:rsidP="000C70BA">
      <w:r>
        <w:t>The MCVideo client:</w:t>
      </w:r>
    </w:p>
    <w:p w14:paraId="54770E2E" w14:textId="77777777" w:rsidR="000C70BA" w:rsidRDefault="000C70BA" w:rsidP="000C70BA">
      <w:pPr>
        <w:ind w:left="568" w:hanging="284"/>
      </w:pPr>
      <w:r>
        <w:t>1)</w:t>
      </w:r>
      <w:r>
        <w:tab/>
        <w:t>may reject the SIP INVITE request if any of the following conditions are met:</w:t>
      </w:r>
    </w:p>
    <w:p w14:paraId="7667D8D1" w14:textId="77777777" w:rsidR="000C70BA" w:rsidRDefault="000C70BA" w:rsidP="000C70BA">
      <w:pPr>
        <w:ind w:left="568" w:hanging="284"/>
      </w:pPr>
      <w:r>
        <w:t>a)</w:t>
      </w:r>
      <w:r>
        <w:tab/>
        <w:t>MCVideo client is already occupied in another session and the number of simultaneous sessions exceeds &lt;MaxCall&gt;, the maximum simultaneous MCVideo session for private call, as specified in TS 24.484 [25];</w:t>
      </w:r>
    </w:p>
    <w:p w14:paraId="08F5CF87" w14:textId="77777777" w:rsidR="000C70BA" w:rsidRDefault="000C70BA" w:rsidP="000C70BA">
      <w:pPr>
        <w:ind w:left="568" w:hanging="284"/>
      </w:pPr>
      <w:r>
        <w:t>b)</w:t>
      </w:r>
      <w:r>
        <w:tab/>
        <w:t>MCVideo client does not have enough resources to handle the call; or</w:t>
      </w:r>
    </w:p>
    <w:p w14:paraId="59271C6C" w14:textId="77777777" w:rsidR="000C70BA" w:rsidRDefault="000C70BA" w:rsidP="000C70BA">
      <w:pPr>
        <w:ind w:left="568" w:hanging="284"/>
      </w:pPr>
      <w:r>
        <w:t>c)</w:t>
      </w:r>
      <w:r>
        <w:tab/>
        <w:t>any other reason outside the scope of this specification;</w:t>
      </w:r>
    </w:p>
    <w:p w14:paraId="4C7A45C8" w14:textId="77777777" w:rsidR="000C70BA" w:rsidRDefault="000C70BA" w:rsidP="000C70BA">
      <w:r>
        <w:t>otherwise, continue with the rest of the steps.</w:t>
      </w:r>
    </w:p>
    <w:p w14:paraId="09D3EEBD"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Default="000C70BA" w:rsidP="000C70BA">
      <w:pPr>
        <w:ind w:left="851" w:hanging="284"/>
      </w:pPr>
      <w:r>
        <w:t>a)</w:t>
      </w:r>
      <w:r>
        <w:tab/>
        <w:t>should display to the MCVideo user an indication that this is a SIP INVITE request for an MCVideo emergency private call and:</w:t>
      </w:r>
    </w:p>
    <w:p w14:paraId="607753BB"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CD4099E"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D81E6B0" w14:textId="77777777" w:rsidR="000C70BA" w:rsidRDefault="000C70BA" w:rsidP="000C70BA">
      <w:pPr>
        <w:ind w:left="851" w:hanging="284"/>
      </w:pPr>
      <w:r>
        <w:t>b)</w:t>
      </w:r>
      <w:r>
        <w:tab/>
        <w:t>shall set the MCVideo emergency private priority state to "MVEPP 2: in-progress" for this private call;</w:t>
      </w:r>
    </w:p>
    <w:p w14:paraId="0B7BC42F"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2621F52D"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7FC7785D" w14:textId="77777777" w:rsidR="000C70BA" w:rsidRDefault="000C70BA" w:rsidP="000C70BA">
      <w:pPr>
        <w:ind w:left="851" w:hanging="284"/>
      </w:pPr>
      <w:r>
        <w:t>b)</w:t>
      </w:r>
      <w:r>
        <w:tab/>
        <w:t>shall convert the MCVideo ID to a UID as described in 3GPP TS 33.180 [8];</w:t>
      </w:r>
    </w:p>
    <w:p w14:paraId="226190C2" w14:textId="77777777" w:rsidR="000C70BA" w:rsidRDefault="000C70BA" w:rsidP="000C70BA">
      <w:pPr>
        <w:ind w:left="851" w:hanging="284"/>
      </w:pPr>
      <w:r>
        <w:t>c)</w:t>
      </w:r>
      <w:r>
        <w:tab/>
        <w:t>shall use the UID to validate the signature of the MIKEY-SAKKE I_MESSAGE as described in 3GPP TS 33.180 [8];</w:t>
      </w:r>
    </w:p>
    <w:p w14:paraId="13FB1774"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Default="000C70BA" w:rsidP="000C70BA">
      <w:pPr>
        <w:ind w:left="851" w:hanging="284"/>
      </w:pPr>
      <w:r>
        <w:t>e)</w:t>
      </w:r>
      <w:r>
        <w:tab/>
        <w:t>if the signature of the MIKEY-SAKKE I_MESSAGE was successfully validated:</w:t>
      </w:r>
    </w:p>
    <w:p w14:paraId="27BA3344"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2D4D8D6C" w14:textId="77777777" w:rsidR="000C70BA" w:rsidRDefault="000C70BA" w:rsidP="000C70BA">
      <w:pPr>
        <w:ind w:left="1135" w:hanging="284"/>
      </w:pPr>
      <w:r>
        <w:t>ii)</w:t>
      </w:r>
      <w:r>
        <w:tab/>
        <w:t>shall extract the PCK-ID, from the payload as specified in 3GPP TS 33.180 [8];</w:t>
      </w:r>
    </w:p>
    <w:p w14:paraId="13373A49"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48C3B206"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Default="000C70BA" w:rsidP="000C70BA">
      <w:pPr>
        <w:ind w:left="568" w:hanging="284"/>
      </w:pPr>
      <w:r>
        <w:t>6)</w:t>
      </w:r>
      <w:r>
        <w:tab/>
        <w:t>may display to the MCVideo user the MCVideo ID of the inviting MCVideo user;</w:t>
      </w:r>
    </w:p>
    <w:p w14:paraId="6488C8E2" w14:textId="77777777" w:rsidR="000C70BA" w:rsidRDefault="000C70BA" w:rsidP="000C70BA">
      <w:pPr>
        <w:ind w:left="568" w:hanging="284"/>
      </w:pPr>
      <w:r>
        <w:t>7)</w:t>
      </w:r>
      <w:r>
        <w:tab/>
        <w:t>shall perform the automatic commencement procedures specified in subclause 6.2.3.1.1 if one of the following conditions are met:</w:t>
      </w:r>
    </w:p>
    <w:p w14:paraId="6E8F66D5"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0E68E654"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Default="000C70BA" w:rsidP="000C70BA">
      <w:pPr>
        <w:ind w:left="851" w:hanging="284"/>
      </w:pPr>
      <w:r>
        <w:t>c)</w:t>
      </w:r>
      <w:r>
        <w:tab/>
        <w:t>SIP INVITE request contains a Priv-Answer-Mode header field with the value of "Auto"; and</w:t>
      </w:r>
    </w:p>
    <w:p w14:paraId="1103F5B5" w14:textId="77777777" w:rsidR="000C70BA" w:rsidRDefault="000C70BA" w:rsidP="000C70BA">
      <w:pPr>
        <w:ind w:left="568" w:hanging="284"/>
      </w:pPr>
      <w:r>
        <w:t>8)</w:t>
      </w:r>
      <w:r>
        <w:tab/>
        <w:t>shall perform the manual commencement procedures specified in subclause 6.2.3.2.1 if either of the following conditions are met:</w:t>
      </w:r>
    </w:p>
    <w:p w14:paraId="5FF5D3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74B36EE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Default="000C70BA" w:rsidP="000C70BA">
      <w:pPr>
        <w:ind w:left="851" w:hanging="284"/>
      </w:pPr>
      <w:r>
        <w:t>c)</w:t>
      </w:r>
      <w:r>
        <w:tab/>
        <w:t>SIP INVITE request contains a Priv-Answer-Mode header field with the value of "Manual".</w:t>
      </w:r>
    </w:p>
    <w:p w14:paraId="463D15FD"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Default="000C70BA" w:rsidP="000C70BA">
      <w:pPr>
        <w:ind w:left="568" w:hanging="284"/>
      </w:pPr>
      <w:r>
        <w:t>1)</w:t>
      </w:r>
      <w:r>
        <w:tab/>
        <w:t>shall send a SIP 200 (OK) response to the SIP CANCEL request according to 3GPP TS 24.229 [11]; and</w:t>
      </w:r>
    </w:p>
    <w:p w14:paraId="6F9584D3" w14:textId="77777777" w:rsidR="000C70BA" w:rsidRDefault="000C70BA" w:rsidP="000C70BA">
      <w:pPr>
        <w:ind w:left="568" w:hanging="284"/>
      </w:pPr>
      <w:r>
        <w:t>2)</w:t>
      </w:r>
      <w:r>
        <w:tab/>
        <w:t>shall send a SIP 487 (Request Terminated) response to the SIP INVITE request according to 3GPP TS 24.229 [11].</w:t>
      </w:r>
    </w:p>
    <w:p w14:paraId="5615800C" w14:textId="77777777" w:rsidR="000C70BA" w:rsidRDefault="000C70BA" w:rsidP="000C70BA">
      <w:r>
        <w:t>Upon receiving a SIP BYE request for an established dialog, the MCVideo client:</w:t>
      </w:r>
    </w:p>
    <w:p w14:paraId="11DE2DB2" w14:textId="77777777" w:rsidR="000C70BA" w:rsidRDefault="000C70BA" w:rsidP="000C70BA">
      <w:pPr>
        <w:ind w:left="568" w:hanging="284"/>
      </w:pPr>
      <w:r>
        <w:t>shall follow the procedures in subclause 10.2.5.2.</w:t>
      </w:r>
    </w:p>
    <w:p w14:paraId="138BB745" w14:textId="77777777" w:rsidR="000C70BA" w:rsidRDefault="000C70BA" w:rsidP="000C70BA">
      <w:r>
        <w:t>[TS 24.581, clause 6.2.5.3.3]</w:t>
      </w:r>
    </w:p>
    <w:p w14:paraId="72028EFB" w14:textId="77777777" w:rsidR="000C70BA" w:rsidRDefault="000C70BA" w:rsidP="000C70BA">
      <w:r>
        <w:t>Upon receiving an indication from the user to request permission to receive media, the transmission participant:</w:t>
      </w:r>
    </w:p>
    <w:p w14:paraId="673426DF" w14:textId="77777777" w:rsidR="000C70BA" w:rsidRDefault="000C70BA" w:rsidP="000C70BA">
      <w:pPr>
        <w:ind w:left="568" w:hanging="284"/>
      </w:pPr>
      <w:r>
        <w:t>1.</w:t>
      </w:r>
      <w:r>
        <w:tab/>
        <w:t>shall send the Receive Media Request message toward the transmission control server; The Receive Media Request message:</w:t>
      </w:r>
    </w:p>
    <w:p w14:paraId="56C4243C"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A2842AB" w14:textId="77777777" w:rsidR="000C70BA" w:rsidRDefault="000C70BA" w:rsidP="000C70BA">
      <w:pPr>
        <w:ind w:left="568" w:hanging="284"/>
      </w:pPr>
      <w:r>
        <w:t>2.</w:t>
      </w:r>
      <w:r>
        <w:tab/>
        <w:t>shall create an instance of the 'Transmission participant state transition diagram for basic reception control operation';</w:t>
      </w:r>
    </w:p>
    <w:p w14:paraId="759298E6"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Default="000C70BA" w:rsidP="000C70BA">
      <w:pPr>
        <w:ind w:left="568" w:hanging="284"/>
      </w:pPr>
      <w:r>
        <w:t>4.</w:t>
      </w:r>
      <w:r>
        <w:tab/>
        <w:t>shall remain in the 'U: reception controller' state.</w:t>
      </w:r>
    </w:p>
    <w:p w14:paraId="75922331" w14:textId="77777777" w:rsidR="000C70BA" w:rsidRDefault="000C70BA" w:rsidP="000C70BA">
      <w:r>
        <w:t>[TS 24.581, clause 6.2.5.3.4]</w:t>
      </w:r>
    </w:p>
    <w:p w14:paraId="025D033E" w14:textId="77777777" w:rsidR="000C70BA" w:rsidRDefault="000C70BA" w:rsidP="000C70BA">
      <w:r>
        <w:t>Upon receiving a Transmission end notify message, the transmission participant:</w:t>
      </w:r>
    </w:p>
    <w:p w14:paraId="45521F7D" w14:textId="77777777" w:rsidR="000C70BA" w:rsidRDefault="000C70BA" w:rsidP="000C70BA">
      <w:pPr>
        <w:ind w:left="568" w:hanging="284"/>
      </w:pPr>
      <w:r>
        <w:t>1.</w:t>
      </w:r>
      <w:r>
        <w:tab/>
        <w:t>shall inform the user about the media transmission ended by another user; and</w:t>
      </w:r>
    </w:p>
    <w:p w14:paraId="7A8EE091" w14:textId="77777777" w:rsidR="000C70BA" w:rsidRDefault="000C70BA" w:rsidP="000C70BA">
      <w:pPr>
        <w:ind w:left="568" w:hanging="284"/>
      </w:pPr>
      <w:r>
        <w:t>2.</w:t>
      </w:r>
      <w:r>
        <w:tab/>
        <w:t>shall remain in the 'U: reception controller' state.</w:t>
      </w:r>
    </w:p>
    <w:p w14:paraId="564A0992" w14:textId="77777777" w:rsidR="000C70BA" w:rsidRDefault="000C70BA" w:rsidP="000C70BA">
      <w:r>
        <w:t>[TS 24.581, clause 6.2.5.3.5]</w:t>
      </w:r>
    </w:p>
    <w:p w14:paraId="715DF948" w14:textId="77777777" w:rsidR="000C70BA" w:rsidRDefault="000C70BA" w:rsidP="000C70BA">
      <w:r>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Default="000C70BA" w:rsidP="000C70BA">
      <w:pPr>
        <w:ind w:left="568" w:hanging="284"/>
      </w:pPr>
      <w:r>
        <w:t>1.</w:t>
      </w:r>
      <w:r>
        <w:tab/>
        <w:t>shall stop receiving reception control messages;</w:t>
      </w:r>
    </w:p>
    <w:p w14:paraId="24362B4F" w14:textId="77777777" w:rsidR="000C70BA" w:rsidRDefault="000C70BA" w:rsidP="000C70BA">
      <w:pPr>
        <w:ind w:left="568" w:hanging="284"/>
      </w:pPr>
      <w:r>
        <w:t>2.</w:t>
      </w:r>
      <w:r>
        <w:tab/>
        <w:t>shall request the MCVideo client to stop receiving RTP media packets; and</w:t>
      </w:r>
    </w:p>
    <w:p w14:paraId="4D2830E4" w14:textId="77777777" w:rsidR="000C70BA" w:rsidRDefault="000C70BA" w:rsidP="000C70BA">
      <w:pPr>
        <w:ind w:left="568" w:hanging="284"/>
      </w:pPr>
      <w:r>
        <w:t>3.</w:t>
      </w:r>
      <w:r>
        <w:tab/>
        <w:t>shall enter the 'Call releasing' state.</w:t>
      </w:r>
    </w:p>
    <w:p w14:paraId="19E887B4" w14:textId="77777777" w:rsidR="000C70BA" w:rsidRDefault="000C70BA" w:rsidP="000C70BA">
      <w:r>
        <w:t>[TS 24.581, clause 6.2.5.5.5]</w:t>
      </w:r>
    </w:p>
    <w:p w14:paraId="08AAB4F3" w14:textId="77777777" w:rsidR="000C70BA" w:rsidRDefault="000C70BA" w:rsidP="000C70BA">
      <w:r>
        <w:t>Upon receiving a Media reception end request message, the transmission participant:</w:t>
      </w:r>
    </w:p>
    <w:p w14:paraId="17EC765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Default="000C70BA" w:rsidP="000C70BA">
      <w:pPr>
        <w:ind w:left="851" w:hanging="284"/>
      </w:pPr>
      <w:r>
        <w:rPr>
          <w:lang w:eastAsia="zh-CN"/>
        </w:rPr>
        <w:t>a.</w:t>
      </w:r>
      <w:r>
        <w:tab/>
        <w:t>shall include the Message Type field set to '2' (Media reception end request);</w:t>
      </w:r>
    </w:p>
    <w:p w14:paraId="54820B07" w14:textId="77777777" w:rsidR="000C70BA" w:rsidRDefault="000C70BA" w:rsidP="000C70BA">
      <w:pPr>
        <w:ind w:left="851" w:hanging="284"/>
      </w:pPr>
      <w:r>
        <w:rPr>
          <w:lang w:eastAsia="zh-CN"/>
        </w:rPr>
        <w:t>b.</w:t>
      </w:r>
      <w:r>
        <w:tab/>
        <w:t>shall include the Source field set to '0' (the transmission participant is the source); and</w:t>
      </w:r>
    </w:p>
    <w:p w14:paraId="1BEDED8D" w14:textId="77777777" w:rsidR="000C70BA" w:rsidRDefault="000C70BA" w:rsidP="000C70BA">
      <w:pPr>
        <w:ind w:left="851" w:hanging="284"/>
      </w:pPr>
      <w:r>
        <w:rPr>
          <w:lang w:eastAsia="zh-CN"/>
        </w:rPr>
        <w:t>c.</w:t>
      </w:r>
      <w:r>
        <w:tab/>
        <w:t>shall include the Message Name field set to MCV2.</w:t>
      </w:r>
    </w:p>
    <w:p w14:paraId="11BF042E" w14:textId="77777777" w:rsidR="000C70BA" w:rsidRDefault="000C70BA" w:rsidP="000C70BA">
      <w:pPr>
        <w:ind w:left="568" w:hanging="284"/>
      </w:pPr>
      <w:r>
        <w:t>2.</w:t>
      </w:r>
      <w:r>
        <w:tab/>
        <w:t>shall inform the user that the receiving RTP media is being ended;</w:t>
      </w:r>
    </w:p>
    <w:p w14:paraId="681016E6" w14:textId="77777777" w:rsidR="000C70BA" w:rsidRDefault="000C70BA" w:rsidP="000C70BA">
      <w:pPr>
        <w:ind w:left="568" w:hanging="284"/>
      </w:pPr>
      <w:r>
        <w:t>3.</w:t>
      </w:r>
      <w:r>
        <w:tab/>
        <w:t>may give information to the user about the reason for ending the received RTP media;</w:t>
      </w:r>
    </w:p>
    <w:p w14:paraId="4C4B6C9E" w14:textId="77777777" w:rsidR="000C70BA" w:rsidRDefault="000C70BA" w:rsidP="000C70BA">
      <w:pPr>
        <w:ind w:left="568" w:hanging="284"/>
      </w:pPr>
      <w:r>
        <w:t>4.</w:t>
      </w:r>
      <w:r>
        <w:tab/>
        <w:t>shall request the MCVideo client to discard any remaining buffered RTP media packets and stop displaying to user;</w:t>
      </w:r>
    </w:p>
    <w:p w14:paraId="0492B4EE" w14:textId="77777777" w:rsidR="000C70BA" w:rsidRDefault="000C70BA" w:rsidP="000C70BA">
      <w:pPr>
        <w:ind w:left="568" w:hanging="284"/>
      </w:pPr>
      <w:r>
        <w:t>5.</w:t>
      </w:r>
      <w:r>
        <w:tab/>
        <w:t>shall send a Media reception end response message towards the transmission control server;</w:t>
      </w:r>
    </w:p>
    <w:p w14:paraId="0B33C589" w14:textId="77777777" w:rsidR="000C70BA" w:rsidRDefault="000C70BA" w:rsidP="000C70BA">
      <w:pPr>
        <w:ind w:left="568" w:hanging="284"/>
      </w:pPr>
      <w:r>
        <w:t>6.</w:t>
      </w:r>
      <w:r>
        <w:tab/>
        <w:t>may provide a Media reception end notification to the MCVideo user;</w:t>
      </w:r>
    </w:p>
    <w:p w14:paraId="5C2DDFA6"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66E9DD10" w14:textId="77777777" w:rsidR="000C70BA" w:rsidRDefault="000C70BA" w:rsidP="000C70BA">
      <w:pPr>
        <w:ind w:left="568" w:hanging="284"/>
      </w:pPr>
      <w:r>
        <w:t>8.</w:t>
      </w:r>
      <w:r>
        <w:tab/>
        <w:t>shall enter the 'terminated' state.</w:t>
      </w:r>
    </w:p>
    <w:p w14:paraId="34D28F05" w14:textId="77777777" w:rsidR="000C70BA" w:rsidRDefault="000C70BA" w:rsidP="000C70BA">
      <w:pPr>
        <w:pStyle w:val="H6"/>
      </w:pPr>
      <w:bookmarkStart w:id="405" w:name="_Toc52787514"/>
      <w:bookmarkStart w:id="406" w:name="_Toc52787694"/>
      <w:r>
        <w:t>6.1.1.8.3</w:t>
      </w:r>
      <w:r>
        <w:tab/>
        <w:t>Test description</w:t>
      </w:r>
      <w:bookmarkEnd w:id="405"/>
      <w:bookmarkEnd w:id="406"/>
    </w:p>
    <w:p w14:paraId="0CC5955A" w14:textId="77777777" w:rsidR="000C70BA" w:rsidRDefault="000C70BA" w:rsidP="000C70BA">
      <w:pPr>
        <w:pStyle w:val="H6"/>
      </w:pPr>
      <w:r>
        <w:t>6.1.1.8.3.1</w:t>
      </w:r>
      <w:r>
        <w:tab/>
        <w:t>Pre-test conditions</w:t>
      </w:r>
    </w:p>
    <w:p w14:paraId="12FF4BB4" w14:textId="77777777" w:rsidR="000C70BA" w:rsidRDefault="000C70BA" w:rsidP="000C70BA">
      <w:pPr>
        <w:pStyle w:val="H6"/>
      </w:pPr>
      <w:r w:rsidRPr="00102CE5">
        <w:t>Test configuration</w:t>
      </w:r>
      <w:r>
        <w:t>:</w:t>
      </w:r>
    </w:p>
    <w:p w14:paraId="67080018" w14:textId="6E06935B" w:rsidR="000C70BA" w:rsidRDefault="000C70BA" w:rsidP="000C70BA">
      <w:pPr>
        <w:pStyle w:val="B1"/>
      </w:pPr>
      <w:r>
        <w:t>-</w:t>
      </w:r>
      <w:r>
        <w:tab/>
        <w:t xml:space="preserve">Single cell configuration according to TS </w:t>
      </w:r>
      <w:r w:rsidR="00960759">
        <w:t>37.579</w:t>
      </w:r>
      <w:r>
        <w:t>-1 [2] clause 5.2.2.2.1.</w:t>
      </w:r>
    </w:p>
    <w:p w14:paraId="38F89267" w14:textId="77777777" w:rsidR="000C70BA" w:rsidRDefault="000C70BA" w:rsidP="000C70BA">
      <w:pPr>
        <w:pStyle w:val="H6"/>
      </w:pPr>
      <w:r>
        <w:t>Preamble:</w:t>
      </w:r>
    </w:p>
    <w:p w14:paraId="331552A9" w14:textId="4EE66948" w:rsidR="000C70BA" w:rsidRDefault="000C70BA" w:rsidP="000C70BA">
      <w:pPr>
        <w:pStyle w:val="B1"/>
      </w:pPr>
      <w:r>
        <w:t>-</w:t>
      </w:r>
      <w:r>
        <w:tab/>
        <w:t xml:space="preserve">The UE has performed procedure 'Initial registration' as described in TS </w:t>
      </w:r>
      <w:r w:rsidR="00960759">
        <w:t>37.579</w:t>
      </w:r>
      <w:r>
        <w:t>-1 [2] clause 5.4.2.</w:t>
      </w:r>
    </w:p>
    <w:p w14:paraId="5410DDAF" w14:textId="77777777" w:rsidR="000C70BA" w:rsidRDefault="000C70BA" w:rsidP="000C70BA">
      <w:pPr>
        <w:pStyle w:val="B1"/>
      </w:pPr>
      <w:r>
        <w:t>-</w:t>
      </w:r>
      <w:r>
        <w:tab/>
      </w:r>
      <w:r w:rsidRPr="000573F5">
        <w:t>UE States at the end of the preamble</w:t>
      </w:r>
      <w:r>
        <w:t>:</w:t>
      </w:r>
    </w:p>
    <w:p w14:paraId="26155692" w14:textId="77777777" w:rsidR="000C70BA" w:rsidRDefault="000C70BA" w:rsidP="000C70BA">
      <w:pPr>
        <w:pStyle w:val="B1"/>
        <w:ind w:left="852"/>
      </w:pPr>
      <w:r>
        <w:t>-</w:t>
      </w:r>
      <w:r>
        <w:tab/>
        <w:t>The UE is in RRC_IDLE state.</w:t>
      </w:r>
    </w:p>
    <w:p w14:paraId="1BA6EA45" w14:textId="77777777" w:rsidR="000C70BA" w:rsidRDefault="000C70BA" w:rsidP="000C70BA">
      <w:pPr>
        <w:pStyle w:val="B1"/>
        <w:ind w:left="852"/>
      </w:pPr>
      <w:r>
        <w:t>-</w:t>
      </w:r>
      <w:r>
        <w:tab/>
        <w:t>The client is registered for MCVideo.</w:t>
      </w:r>
    </w:p>
    <w:p w14:paraId="6D761AA0" w14:textId="77777777" w:rsidR="000C70BA" w:rsidRDefault="000C70BA" w:rsidP="000C70BA">
      <w:pPr>
        <w:pStyle w:val="H6"/>
      </w:pPr>
      <w:r>
        <w:t>6.1.1.8.3.2</w:t>
      </w:r>
      <w:r>
        <w:tab/>
        <w:t>Test procedure sequence</w:t>
      </w:r>
    </w:p>
    <w:p w14:paraId="66E869DA" w14:textId="77777777" w:rsidR="000C70BA" w:rsidRDefault="000C70BA" w:rsidP="000C70BA">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Default="000C70BA" w:rsidP="002E3FCC">
            <w:pPr>
              <w:pStyle w:val="TAH"/>
            </w:pPr>
            <w:r>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Default="000C70BA" w:rsidP="002E3FCC">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Default="000C70BA" w:rsidP="002E3FCC">
            <w:pPr>
              <w:pStyle w:val="TAH"/>
            </w:pPr>
            <w:r>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Default="000C70BA" w:rsidP="002E3FCC">
            <w:pPr>
              <w:pStyle w:val="TAH"/>
            </w:pPr>
            <w:r>
              <w:t>Verdict</w:t>
            </w:r>
          </w:p>
        </w:tc>
      </w:tr>
      <w:tr w:rsidR="000C70BA"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Default="000C70BA" w:rsidP="002E3FCC">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Default="000C70BA" w:rsidP="002E3FCC">
            <w:pPr>
              <w:pStyle w:val="TAH"/>
            </w:pPr>
          </w:p>
        </w:tc>
      </w:tr>
      <w:tr w:rsidR="000C70BA"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Default="000C70BA" w:rsidP="002E3FCC">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Default="000C70BA" w:rsidP="002E3FCC">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Default="000C70BA" w:rsidP="002E3FCC">
            <w:pPr>
              <w:pStyle w:val="TAC"/>
            </w:pPr>
            <w:r>
              <w:t>P</w:t>
            </w:r>
          </w:p>
        </w:tc>
      </w:tr>
      <w:tr w:rsidR="000C70BA"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Default="000C70BA" w:rsidP="002E3FCC">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Default="000C70BA" w:rsidP="002E3FCC">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Default="000C70BA" w:rsidP="002E3FCC">
            <w:pPr>
              <w:pStyle w:val="TAC"/>
            </w:pPr>
            <w:r>
              <w:t>-</w:t>
            </w:r>
          </w:p>
        </w:tc>
      </w:tr>
      <w:tr w:rsidR="000C70BA"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Default="000C70BA" w:rsidP="002E3FCC">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Default="000C70BA" w:rsidP="002E3FCC">
            <w:pPr>
              <w:pStyle w:val="TAL"/>
              <w:rPr>
                <w:rFonts w:cs="Arial"/>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Default="000C70BA" w:rsidP="002E3FCC">
            <w:pPr>
              <w:pStyle w:val="TAC"/>
            </w:pPr>
            <w:r>
              <w:t>P</w:t>
            </w:r>
          </w:p>
        </w:tc>
      </w:tr>
      <w:tr w:rsidR="000C70BA"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Default="000C70BA" w:rsidP="002E3FCC">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Default="000C70BA" w:rsidP="002E3FCC">
            <w:pPr>
              <w:pStyle w:val="TAC"/>
            </w:pPr>
            <w:r>
              <w:t>-</w:t>
            </w:r>
          </w:p>
        </w:tc>
      </w:tr>
      <w:tr w:rsidR="000C70BA"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Default="000C70BA" w:rsidP="002E3FCC">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Default="000C70BA" w:rsidP="002E3FCC">
            <w:pPr>
              <w:pStyle w:val="TAL"/>
              <w:rPr>
                <w:rFonts w:eastAsia="Calibri"/>
              </w:rPr>
            </w:pPr>
            <w:r>
              <w:rPr>
                <w:rFonts w:eastAsia="Calibri"/>
              </w:rPr>
              <w:t>Check: Does the UE (MCVideo client) provide receive media success notification and the type of call to the user?</w:t>
            </w:r>
          </w:p>
          <w:p w14:paraId="4DDDECB2" w14:textId="77777777" w:rsidR="000C70BA" w:rsidRDefault="000C70BA" w:rsidP="002E3FCC">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Default="000C70BA" w:rsidP="002E3FCC">
            <w:pPr>
              <w:pStyle w:val="TAC"/>
            </w:pPr>
            <w:r>
              <w:t>P</w:t>
            </w:r>
          </w:p>
        </w:tc>
      </w:tr>
      <w:tr w:rsidR="000C70BA"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Default="000C70BA" w:rsidP="002E3FCC">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Default="000C70BA" w:rsidP="002E3FCC">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Default="000C70BA" w:rsidP="002E3FCC">
            <w:pPr>
              <w:pStyle w:val="TAC"/>
            </w:pPr>
            <w:r>
              <w:t>P</w:t>
            </w:r>
          </w:p>
        </w:tc>
      </w:tr>
      <w:tr w:rsidR="000C70BA"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Default="000C70BA" w:rsidP="002E3FCC">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Default="000C70BA" w:rsidP="002E3FCC">
            <w:pPr>
              <w:pStyle w:val="TAC"/>
            </w:pPr>
            <w:r>
              <w:t>-</w:t>
            </w:r>
          </w:p>
        </w:tc>
      </w:tr>
      <w:tr w:rsidR="000C70BA"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Default="000C70BA" w:rsidP="002E3FCC">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Default="000C70BA" w:rsidP="002E3FCC">
            <w:pPr>
              <w:pStyle w:val="TAC"/>
            </w:pPr>
            <w:r>
              <w:t>P</w:t>
            </w:r>
          </w:p>
        </w:tc>
      </w:tr>
      <w:tr w:rsidR="000C70BA"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Default="000C70BA" w:rsidP="002E3FCC">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Default="000C70BA" w:rsidP="002E3FCC">
            <w:pPr>
              <w:pStyle w:val="TAC"/>
            </w:pPr>
            <w:r>
              <w:t>P</w:t>
            </w:r>
          </w:p>
        </w:tc>
      </w:tr>
      <w:tr w:rsidR="000C70BA"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Default="000C70BA" w:rsidP="002E3FCC">
            <w:pPr>
              <w:pStyle w:val="TAN"/>
            </w:pPr>
            <w:r>
              <w:t>NOTE 1: This is expected to be done via a suitable implementation dependent MMI.</w:t>
            </w:r>
          </w:p>
        </w:tc>
      </w:tr>
    </w:tbl>
    <w:p w14:paraId="79C1C3A0" w14:textId="77777777" w:rsidR="000C70BA" w:rsidRDefault="000C70BA" w:rsidP="000C70BA"/>
    <w:p w14:paraId="197AD680" w14:textId="77777777" w:rsidR="000C70BA" w:rsidRDefault="000C70BA" w:rsidP="000C70BA">
      <w:pPr>
        <w:pStyle w:val="H6"/>
      </w:pPr>
      <w:r>
        <w:t>6.1.1.8.3.3</w:t>
      </w:r>
      <w:r>
        <w:tab/>
        <w:t>Specific message contents</w:t>
      </w:r>
    </w:p>
    <w:p w14:paraId="1883AC44" w14:textId="79F085FE" w:rsidR="000C70BA" w:rsidRDefault="000C70BA" w:rsidP="000C70BA">
      <w:pPr>
        <w:pStyle w:val="TH"/>
      </w:pPr>
      <w:r>
        <w:t xml:space="preserve">Table 6.1.1.8.3.3-1: SIP INVITE from the SS (Step 1, Table 6.1.1.8.3.2-1;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Default="000C70BA" w:rsidP="002E3FCC">
            <w:pPr>
              <w:pStyle w:val="TAL"/>
            </w:pPr>
            <w:r>
              <w:t xml:space="preserve">Derivation Path: TS </w:t>
            </w:r>
            <w:r w:rsidR="00960759">
              <w:t>37.579</w:t>
            </w:r>
            <w:r>
              <w:t>-1 [2], Table 5.5.2.5.2-1</w:t>
            </w:r>
          </w:p>
        </w:tc>
      </w:tr>
      <w:tr w:rsidR="000C70BA"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Default="000C70BA" w:rsidP="002E3FCC">
            <w:pPr>
              <w:pStyle w:val="TAH"/>
            </w:pPr>
            <w:r>
              <w:t>Condition</w:t>
            </w:r>
          </w:p>
        </w:tc>
      </w:tr>
      <w:tr w:rsidR="000C70BA"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Default="000C70BA" w:rsidP="002E3FCC">
            <w:pPr>
              <w:pStyle w:val="TAL"/>
            </w:pPr>
          </w:p>
        </w:tc>
      </w:tr>
      <w:tr w:rsidR="000C70BA"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Default="000C70BA" w:rsidP="002E3FCC">
            <w:pPr>
              <w:pStyle w:val="TAL"/>
            </w:pPr>
          </w:p>
        </w:tc>
      </w:tr>
      <w:tr w:rsidR="000C70BA"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Default="000C70BA" w:rsidP="002E3FCC">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Default="000C70BA" w:rsidP="002E3FCC">
            <w:pPr>
              <w:pStyle w:val="TAL"/>
            </w:pPr>
          </w:p>
        </w:tc>
      </w:tr>
      <w:tr w:rsidR="000C70BA"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Default="000C70BA" w:rsidP="002E3FCC">
            <w:pPr>
              <w:pStyle w:val="TAL"/>
            </w:pPr>
          </w:p>
        </w:tc>
      </w:tr>
      <w:tr w:rsidR="000C70BA"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Default="000C70BA" w:rsidP="002E3FCC">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Default="000C70BA" w:rsidP="002E3FCC">
            <w:pPr>
              <w:pStyle w:val="TAL"/>
            </w:pPr>
          </w:p>
        </w:tc>
      </w:tr>
    </w:tbl>
    <w:p w14:paraId="346A1E53" w14:textId="77777777" w:rsidR="000C70BA" w:rsidRDefault="000C70BA" w:rsidP="000C70BA"/>
    <w:p w14:paraId="661A1FA8" w14:textId="77777777" w:rsidR="000C70BA" w:rsidRDefault="000C70BA" w:rsidP="000C70BA">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Default="000C70BA" w:rsidP="002E3FCC">
            <w:pPr>
              <w:pStyle w:val="TAL"/>
            </w:pPr>
            <w:r>
              <w:t xml:space="preserve">Derivation Path: TS </w:t>
            </w:r>
            <w:r w:rsidR="00960759">
              <w:t>37.579</w:t>
            </w:r>
            <w:r>
              <w:t>-1 [2], Table 5.5.3.1.2-2, condition INITIAL_SDP_OFFER</w:t>
            </w:r>
          </w:p>
        </w:tc>
      </w:tr>
    </w:tbl>
    <w:p w14:paraId="718C4F5B" w14:textId="77777777" w:rsidR="000C70BA" w:rsidRDefault="000C70BA" w:rsidP="000C70BA"/>
    <w:p w14:paraId="2ECD48A0" w14:textId="77777777" w:rsidR="000C70BA" w:rsidRDefault="000C70BA" w:rsidP="000C70BA">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Default="000C70BA" w:rsidP="002E3FCC">
            <w:pPr>
              <w:pStyle w:val="TAL"/>
            </w:pPr>
            <w:r>
              <w:t xml:space="preserve">Derivation Path: TS </w:t>
            </w:r>
            <w:r w:rsidR="00960759">
              <w:t>37.579</w:t>
            </w:r>
            <w:r>
              <w:t>-1 [2], Table 5.5.3.2.2-2, condition GROUP-CALL, BROADCAST-CALL</w:t>
            </w:r>
          </w:p>
        </w:tc>
      </w:tr>
    </w:tbl>
    <w:p w14:paraId="7ED2A7E4" w14:textId="77777777" w:rsidR="000C70BA" w:rsidRDefault="000C70BA" w:rsidP="000C70BA"/>
    <w:p w14:paraId="727FE384" w14:textId="410FA8B9" w:rsidR="000C70BA" w:rsidRDefault="000C70BA" w:rsidP="000C70BA">
      <w:pPr>
        <w:pStyle w:val="TH"/>
      </w:pPr>
      <w:r>
        <w:t xml:space="preserve">Table 6.1.1.8.3.3-3: SIP 200 (OK) from the UE (Step 1, Table 6.1.1.8.3.2-1;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Default="000C70BA" w:rsidP="002E3FCC">
            <w:pPr>
              <w:pStyle w:val="TAL"/>
            </w:pPr>
            <w:r>
              <w:t xml:space="preserve">Derivation Path: TS </w:t>
            </w:r>
            <w:r w:rsidR="00960759">
              <w:t>37.579</w:t>
            </w:r>
            <w:r>
              <w:t>-1 [2], Table 5.5.2.17.1.1-1, condition INVITE-RSP</w:t>
            </w:r>
          </w:p>
        </w:tc>
      </w:tr>
      <w:tr w:rsidR="000C70BA"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Default="000C70BA" w:rsidP="002E3FCC">
            <w:pPr>
              <w:pStyle w:val="TAH"/>
            </w:pPr>
            <w:r>
              <w:t>Condition</w:t>
            </w:r>
          </w:p>
        </w:tc>
      </w:tr>
      <w:tr w:rsidR="000C70BA"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B6FFA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Default="000C70BA" w:rsidP="002E3FCC">
            <w:pPr>
              <w:pStyle w:val="TAL"/>
            </w:pPr>
          </w:p>
        </w:tc>
      </w:tr>
      <w:tr w:rsidR="000C70BA" w14:paraId="3986F1E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F0AB185"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84931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AEAC12C"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B01707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44DAB4" w14:textId="77777777" w:rsidR="000C70BA" w:rsidRDefault="000C70BA" w:rsidP="002E3FCC">
            <w:pPr>
              <w:pStyle w:val="TAL"/>
            </w:pPr>
          </w:p>
        </w:tc>
      </w:tr>
      <w:tr w:rsidR="000C70BA" w14:paraId="2EFFD32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FADB7A"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1AC27F69" w14:textId="77777777" w:rsidR="000C70BA" w:rsidRDefault="000C70BA" w:rsidP="002E3FCC">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329E99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143A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3DB2C3" w14:textId="77777777" w:rsidR="000C70BA" w:rsidRDefault="000C70BA" w:rsidP="002E3FCC">
            <w:pPr>
              <w:pStyle w:val="TAL"/>
            </w:pPr>
          </w:p>
        </w:tc>
      </w:tr>
      <w:tr w:rsidR="000C70BA" w14:paraId="76D1039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548A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423EB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6BD7D5"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6543BD7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C7D205" w14:textId="77777777" w:rsidR="000C70BA" w:rsidRDefault="000C70BA" w:rsidP="002E3FCC">
            <w:pPr>
              <w:pStyle w:val="TAL"/>
            </w:pPr>
          </w:p>
        </w:tc>
      </w:tr>
      <w:tr w:rsidR="000C70BA" w14:paraId="45089F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82FEAF"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B716925" w14:textId="77777777" w:rsidR="000C70BA" w:rsidRDefault="000C70BA" w:rsidP="002E3FCC">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48DBAE0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AFE0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369541" w14:textId="77777777" w:rsidR="000C70BA" w:rsidRDefault="000C70BA" w:rsidP="002E3FCC">
            <w:pPr>
              <w:pStyle w:val="TAL"/>
            </w:pPr>
          </w:p>
        </w:tc>
      </w:tr>
    </w:tbl>
    <w:p w14:paraId="76E4767D" w14:textId="77777777" w:rsidR="000C70BA" w:rsidRDefault="000C70BA" w:rsidP="000C70BA"/>
    <w:p w14:paraId="35A28409" w14:textId="77777777" w:rsidR="000C70BA" w:rsidRDefault="000C70BA" w:rsidP="000C70BA">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Default="000C70BA" w:rsidP="002E3FCC">
            <w:pPr>
              <w:pStyle w:val="TAL"/>
            </w:pPr>
            <w:r>
              <w:t xml:space="preserve">Derivation Path: TS </w:t>
            </w:r>
            <w:r w:rsidR="00960759">
              <w:t>37.579</w:t>
            </w:r>
            <w:r>
              <w:t>-1 [2], Table 5.5.3.1.1-2, condition SDP_ANSWER</w:t>
            </w:r>
          </w:p>
        </w:tc>
      </w:tr>
    </w:tbl>
    <w:p w14:paraId="1B30132A" w14:textId="77777777" w:rsidR="000C70BA" w:rsidRDefault="000C70BA" w:rsidP="000C70BA"/>
    <w:p w14:paraId="1E5BE8CF" w14:textId="77777777" w:rsidR="000C70BA" w:rsidRDefault="000C70BA" w:rsidP="000C70BA">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122AF00"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6FF09AB" w14:textId="7F5937C3" w:rsidR="000C70BA" w:rsidRDefault="000C70BA" w:rsidP="002E3FCC">
            <w:pPr>
              <w:pStyle w:val="TAL"/>
            </w:pPr>
            <w:r>
              <w:t xml:space="preserve">Derivation Path: TS </w:t>
            </w:r>
            <w:r w:rsidR="00960759">
              <w:t>37.579</w:t>
            </w:r>
            <w:r>
              <w:t>-1 [2], Table 5.5.3.2.1-2, condition INVITE-RSP</w:t>
            </w:r>
          </w:p>
        </w:tc>
      </w:tr>
    </w:tbl>
    <w:p w14:paraId="6AA07095" w14:textId="77777777" w:rsidR="000C70BA" w:rsidRDefault="000C70BA" w:rsidP="000C70BA"/>
    <w:p w14:paraId="280BFF50" w14:textId="20CD43D1" w:rsidR="000C70BA" w:rsidRDefault="000C70BA" w:rsidP="000C70BA">
      <w:pPr>
        <w:pStyle w:val="TH"/>
      </w:pPr>
      <w:r>
        <w:t xml:space="preserve">Table 6.1.1.8.3.3-4A: Media Transmission Notification from the SS (Step 5, Table 6.1.1.8.3.2-1;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Default="000C70BA" w:rsidP="002E3FCC">
            <w:pPr>
              <w:pStyle w:val="TAL"/>
            </w:pPr>
            <w:r>
              <w:t xml:space="preserve">Derivation Path: TS </w:t>
            </w:r>
            <w:r w:rsidR="00960759">
              <w:t>37.579</w:t>
            </w:r>
            <w:r>
              <w:t>-1 [2], Table 5.5.11.2.7-1, condition BROADCAST-CALL</w:t>
            </w:r>
          </w:p>
        </w:tc>
      </w:tr>
    </w:tbl>
    <w:p w14:paraId="32E1BBD3" w14:textId="77777777" w:rsidR="000C70BA" w:rsidRDefault="000C70BA" w:rsidP="000C70BA"/>
    <w:p w14:paraId="18EF6D1D" w14:textId="77777777" w:rsidR="000C70BA" w:rsidRDefault="000C70BA" w:rsidP="000C70BA">
      <w:pPr>
        <w:pStyle w:val="TH"/>
      </w:pPr>
      <w:r>
        <w:t>Table 6.1.1.8.3.3-5..6: Void</w:t>
      </w:r>
    </w:p>
    <w:p w14:paraId="3439B4BF" w14:textId="440F9FF4" w:rsidR="000C70BA" w:rsidRDefault="000C70BA" w:rsidP="000C70BA">
      <w:pPr>
        <w:pStyle w:val="TH"/>
      </w:pPr>
      <w:r>
        <w:t xml:space="preserve">Table 6.1.1.8.3.3-7: Media Reception End Request from the SS (Step 10, Table 6.1.1.8.3.2-1; </w:t>
      </w:r>
      <w:r>
        <w:br/>
        <w:t xml:space="preserve">Step 1,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Default="000C70BA" w:rsidP="002E3FCC">
            <w:pPr>
              <w:pStyle w:val="TAL"/>
            </w:pPr>
            <w:r>
              <w:t xml:space="preserve">Derivation Path: TS </w:t>
            </w:r>
            <w:r w:rsidR="00960759">
              <w:t>37.579</w:t>
            </w:r>
            <w:r>
              <w:t>-1 [2], Table 5.5.11.3.3-1, condition DOWNLINK, BROADCAST-CALL</w:t>
            </w:r>
          </w:p>
        </w:tc>
      </w:tr>
    </w:tbl>
    <w:p w14:paraId="3E4A973D" w14:textId="77777777" w:rsidR="000C70BA" w:rsidRDefault="000C70BA" w:rsidP="000C70BA"/>
    <w:p w14:paraId="4E98E6A3" w14:textId="3A6F3714" w:rsidR="000C70BA" w:rsidRDefault="000C70BA" w:rsidP="000C70BA">
      <w:pPr>
        <w:pStyle w:val="TH"/>
      </w:pPr>
      <w:r>
        <w:t xml:space="preserve">Table 6.1.1.8.3.3-7A: Transmission Idle from the SS (Step 10, Table 6.1.1.8.3.2-1; </w:t>
      </w:r>
      <w:r>
        <w:br/>
        <w:t xml:space="preserve">Step 4,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Default="000C70BA" w:rsidP="002E3FCC">
            <w:pPr>
              <w:pStyle w:val="TAL"/>
            </w:pPr>
            <w:r>
              <w:t xml:space="preserve">Derivation Path: TS </w:t>
            </w:r>
            <w:r w:rsidR="00960759">
              <w:t>37.579</w:t>
            </w:r>
            <w:r>
              <w:t>-1 [2], Table 5.5.11.2.16-1, condition BROADCAST-CALL</w:t>
            </w:r>
          </w:p>
        </w:tc>
      </w:tr>
    </w:tbl>
    <w:p w14:paraId="7BF27D80" w14:textId="77777777" w:rsidR="000C70BA" w:rsidRDefault="000C70BA" w:rsidP="000C70BA"/>
    <w:p w14:paraId="20C594DB" w14:textId="77777777" w:rsidR="000C70BA" w:rsidRDefault="000C70BA" w:rsidP="000C70BA">
      <w:pPr>
        <w:pStyle w:val="TH"/>
      </w:pPr>
      <w:r>
        <w:t>Table 6.1.1.8.3.3-8..9: Void</w:t>
      </w:r>
    </w:p>
    <w:p w14:paraId="56EC6B0D" w14:textId="77777777" w:rsidR="000C70BA" w:rsidRDefault="000C70BA" w:rsidP="000C70BA"/>
    <w:p w14:paraId="46D3B53A" w14:textId="77777777" w:rsidR="000C70BA" w:rsidRDefault="000C70BA" w:rsidP="000C70BA">
      <w:pPr>
        <w:keepNext/>
        <w:keepLines/>
        <w:spacing w:before="120"/>
        <w:ind w:left="1418" w:hanging="1418"/>
        <w:outlineLvl w:val="3"/>
        <w:rPr>
          <w:rFonts w:ascii="Arial" w:hAnsi="Arial"/>
          <w:sz w:val="24"/>
        </w:rPr>
      </w:pPr>
      <w:bookmarkStart w:id="407" w:name="_Toc75906924"/>
      <w:bookmarkStart w:id="408" w:name="_Toc75907261"/>
      <w:bookmarkStart w:id="409" w:name="_Toc84345721"/>
      <w:r>
        <w:rPr>
          <w:rFonts w:ascii="Arial" w:hAnsi="Arial"/>
          <w:sz w:val="24"/>
        </w:rPr>
        <w:t>6.1.1.9</w:t>
      </w:r>
      <w:r>
        <w:rPr>
          <w:rFonts w:ascii="Arial" w:hAnsi="Arial"/>
          <w:sz w:val="24"/>
        </w:rPr>
        <w:tab/>
        <w:t>On-network / On-demand Pre-arranged Group Call / Broadcast Group Call with Temporary Group / Client Originated (CO)</w:t>
      </w:r>
      <w:bookmarkEnd w:id="407"/>
      <w:bookmarkEnd w:id="408"/>
      <w:bookmarkEnd w:id="409"/>
    </w:p>
    <w:p w14:paraId="42DC544D" w14:textId="77777777" w:rsidR="000C70BA" w:rsidRDefault="000C70BA" w:rsidP="000C70BA">
      <w:pPr>
        <w:pStyle w:val="H6"/>
      </w:pPr>
      <w:bookmarkStart w:id="410" w:name="_Toc52787516"/>
      <w:bookmarkStart w:id="411" w:name="_Toc52787696"/>
      <w:r>
        <w:t>6.1.1.9.1</w:t>
      </w:r>
      <w:r>
        <w:tab/>
        <w:t>Test Purpose (TP)</w:t>
      </w:r>
      <w:bookmarkEnd w:id="410"/>
      <w:bookmarkEnd w:id="411"/>
    </w:p>
    <w:p w14:paraId="199AECD6" w14:textId="77777777" w:rsidR="000C70BA" w:rsidRDefault="000C70BA" w:rsidP="000C70BA">
      <w:pPr>
        <w:pStyle w:val="H6"/>
      </w:pPr>
      <w:r>
        <w:t>(1)</w:t>
      </w:r>
    </w:p>
    <w:p w14:paraId="677C7F91" w14:textId="77777777" w:rsidR="000C70BA" w:rsidRDefault="000C70BA" w:rsidP="000C70BA">
      <w:pPr>
        <w:pStyle w:val="PL"/>
      </w:pPr>
      <w:r>
        <w:rPr>
          <w:b/>
        </w:rPr>
        <w:t>with</w:t>
      </w:r>
      <w:r>
        <w:t xml:space="preserve"> { the UE (MCVideo Client) registered and authorised for MCVideo Service }</w:t>
      </w:r>
    </w:p>
    <w:p w14:paraId="2E36D5DD" w14:textId="77777777" w:rsidR="000C70BA" w:rsidRDefault="000C70BA" w:rsidP="000C70BA">
      <w:pPr>
        <w:pStyle w:val="PL"/>
      </w:pPr>
      <w:r>
        <w:t>ensure that {</w:t>
      </w:r>
    </w:p>
    <w:p w14:paraId="08B74040" w14:textId="77777777" w:rsidR="000C70BA" w:rsidRDefault="000C70BA" w:rsidP="000C70BA">
      <w:pPr>
        <w:pStyle w:val="PL"/>
      </w:pPr>
      <w:r>
        <w:t xml:space="preserve">  </w:t>
      </w:r>
      <w:r>
        <w:rPr>
          <w:b/>
        </w:rPr>
        <w:t>when</w:t>
      </w:r>
      <w:r>
        <w:t xml:space="preserve"> { the MCVideo User requests the establishment of a MCVideo On-demand Pre-arranged Broadcast Group Call with a Temporary Group }</w:t>
      </w:r>
    </w:p>
    <w:p w14:paraId="79289D3B" w14:textId="77777777" w:rsidR="000C70BA" w:rsidRDefault="000C70BA" w:rsidP="000C70BA">
      <w:pPr>
        <w:pStyle w:val="PL"/>
        <w:rPr>
          <w:rFonts w:cs="Courier New"/>
          <w:szCs w:val="16"/>
        </w:rPr>
      </w:pPr>
      <w:r>
        <w:t xml:space="preserve">    </w:t>
      </w:r>
      <w:r>
        <w:rPr>
          <w:b/>
          <w:bCs/>
        </w:rPr>
        <w:t>then</w:t>
      </w:r>
      <w:r>
        <w:t xml:space="preserve"> { the UE (MCVideo Client) requests On-demand Pre-arranged Broadcast Group Call by sending a SIP INVITE message and responds to a SIP 200 (OK) message with a SIP ACK message </w:t>
      </w:r>
      <w:r>
        <w:rPr>
          <w:rFonts w:cs="Courier New"/>
          <w:szCs w:val="16"/>
        </w:rPr>
        <w:t>}</w:t>
      </w:r>
    </w:p>
    <w:p w14:paraId="2624D34D" w14:textId="77777777" w:rsidR="000C70BA" w:rsidRDefault="000C70BA" w:rsidP="000C70BA">
      <w:pPr>
        <w:pStyle w:val="PL"/>
      </w:pPr>
      <w:r>
        <w:t xml:space="preserve">            }</w:t>
      </w:r>
    </w:p>
    <w:p w14:paraId="6DCAF5FB" w14:textId="77777777" w:rsidR="000C70BA" w:rsidRDefault="000C70BA" w:rsidP="000C70BA">
      <w:pPr>
        <w:pStyle w:val="PL"/>
      </w:pPr>
    </w:p>
    <w:p w14:paraId="1E4B8330" w14:textId="77777777" w:rsidR="000C70BA" w:rsidRDefault="000C70BA" w:rsidP="000C70BA">
      <w:pPr>
        <w:pStyle w:val="H6"/>
      </w:pPr>
      <w:r>
        <w:t>(2)</w:t>
      </w:r>
    </w:p>
    <w:p w14:paraId="51F49C95" w14:textId="77777777" w:rsidR="000C70BA" w:rsidRDefault="000C70BA" w:rsidP="000C70BA">
      <w:pPr>
        <w:pStyle w:val="PL"/>
      </w:pPr>
      <w:r>
        <w:rPr>
          <w:b/>
        </w:rPr>
        <w:t>with</w:t>
      </w:r>
      <w:r>
        <w:t xml:space="preserve"> { the UE (MCVideo Client) having an ongoing On-demand Pre-arranged Broadcast Group Call }</w:t>
      </w:r>
    </w:p>
    <w:p w14:paraId="3027D94B" w14:textId="77777777" w:rsidR="000C70BA" w:rsidRDefault="000C70BA" w:rsidP="000C70BA">
      <w:pPr>
        <w:pStyle w:val="PL"/>
      </w:pPr>
      <w:r>
        <w:t>ensure that {</w:t>
      </w:r>
    </w:p>
    <w:p w14:paraId="03C7F1EF" w14:textId="77777777" w:rsidR="000C70BA" w:rsidRDefault="000C70BA" w:rsidP="000C70BA">
      <w:pPr>
        <w:pStyle w:val="PL"/>
      </w:pPr>
      <w:r>
        <w:t xml:space="preserve">  </w:t>
      </w:r>
      <w:r>
        <w:rPr>
          <w:b/>
        </w:rPr>
        <w:t>when</w:t>
      </w:r>
      <w:r>
        <w:t xml:space="preserve"> { the MCVideo User requests to terminate the ongoing MCVideo Broadcast Group Call before the Broadcast has been completed }</w:t>
      </w:r>
    </w:p>
    <w:p w14:paraId="28990F94" w14:textId="77777777" w:rsidR="000C70BA" w:rsidRDefault="000C70BA" w:rsidP="000C70BA">
      <w:pPr>
        <w:pStyle w:val="PL"/>
      </w:pPr>
      <w:r>
        <w:t xml:space="preserve">    </w:t>
      </w:r>
      <w:r>
        <w:rPr>
          <w:b/>
        </w:rPr>
        <w:t>then</w:t>
      </w:r>
      <w:r>
        <w:t xml:space="preserve"> { the UE (MCVideo Client) sends a SIP BYE request and leaves the MCVideo Session }</w:t>
      </w:r>
    </w:p>
    <w:p w14:paraId="12F76B9F" w14:textId="77777777" w:rsidR="000C70BA" w:rsidRDefault="000C70BA" w:rsidP="000C70BA">
      <w:pPr>
        <w:pStyle w:val="PL"/>
      </w:pPr>
      <w:r>
        <w:t xml:space="preserve">            }</w:t>
      </w:r>
    </w:p>
    <w:p w14:paraId="38E877D9" w14:textId="77777777" w:rsidR="000C70BA" w:rsidRDefault="000C70BA" w:rsidP="000C70BA">
      <w:pPr>
        <w:pStyle w:val="PL"/>
      </w:pPr>
    </w:p>
    <w:p w14:paraId="494A8571" w14:textId="77777777" w:rsidR="000C70BA" w:rsidRDefault="000C70BA" w:rsidP="000C70BA">
      <w:pPr>
        <w:pStyle w:val="H6"/>
      </w:pPr>
      <w:bookmarkStart w:id="412" w:name="_Toc52787517"/>
      <w:bookmarkStart w:id="413" w:name="_Toc52787697"/>
      <w:r>
        <w:t>6.1.1.9.2</w:t>
      </w:r>
      <w:r>
        <w:tab/>
        <w:t>Conformance requirements</w:t>
      </w:r>
      <w:bookmarkEnd w:id="412"/>
      <w:bookmarkEnd w:id="413"/>
    </w:p>
    <w:p w14:paraId="4AEE1013" w14:textId="77777777" w:rsidR="000C70BA" w:rsidRDefault="000C70BA" w:rsidP="000C70BA">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Default="000C70BA" w:rsidP="000C70BA">
      <w:r>
        <w:t>[TS 24.281, clause 9.2.1.2.1.1]</w:t>
      </w:r>
    </w:p>
    <w:p w14:paraId="4AF8053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7ECD27E" w14:textId="77777777" w:rsidR="000C70BA" w:rsidRDefault="000C70BA" w:rsidP="000C70BA">
      <w:r>
        <w:t>The MC</w:t>
      </w:r>
      <w:r>
        <w:rPr>
          <w:lang w:eastAsia="zh-CN"/>
        </w:rPr>
        <w:t>Video</w:t>
      </w:r>
      <w:r>
        <w:t xml:space="preserve"> client:</w:t>
      </w:r>
    </w:p>
    <w:p w14:paraId="4353F880" w14:textId="77777777" w:rsidR="000C70BA" w:rsidRDefault="000C70BA" w:rsidP="000C70BA">
      <w:r>
        <w:t>…</w:t>
      </w:r>
    </w:p>
    <w:p w14:paraId="07712058"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19F27B48"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06702C30"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85BD54D"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612B6B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6F8C98C" w14:textId="77777777" w:rsidR="000C70BA" w:rsidRDefault="000C70BA" w:rsidP="000C70BA">
      <w:pPr>
        <w:ind w:left="568" w:hanging="284"/>
      </w:pPr>
      <w:r>
        <w:t>8)</w:t>
      </w:r>
      <w:r>
        <w:tab/>
        <w:t>should include the "timer" option tag in the Supported header field;</w:t>
      </w:r>
    </w:p>
    <w:p w14:paraId="7158E0B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9B2AD8A"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56B8832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F8BC73A"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0670364" w14:textId="77777777" w:rsidR="000C70BA" w:rsidRDefault="000C70BA" w:rsidP="000C70BA">
      <w:pPr>
        <w:ind w:left="568" w:hanging="284"/>
      </w:pPr>
      <w:r>
        <w:t>…</w:t>
      </w:r>
    </w:p>
    <w:p w14:paraId="7AF9EEF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1515930" w14:textId="77777777" w:rsidR="000C70BA" w:rsidRDefault="000C70BA" w:rsidP="000C70BA">
      <w:pPr>
        <w:ind w:left="851" w:hanging="284"/>
      </w:pPr>
      <w:r>
        <w:t>a)</w:t>
      </w:r>
      <w:r>
        <w:tab/>
        <w:t>the &lt;session-type&gt; element set to a value of "prearranged";</w:t>
      </w:r>
    </w:p>
    <w:p w14:paraId="08D7702A" w14:textId="77777777" w:rsidR="000C70BA" w:rsidRDefault="000C70BA" w:rsidP="000C70BA">
      <w:pPr>
        <w:ind w:left="851" w:hanging="284"/>
      </w:pPr>
      <w:r>
        <w:t>b)</w:t>
      </w:r>
      <w:r>
        <w:tab/>
        <w:t>the &lt;mc</w:t>
      </w:r>
      <w:r>
        <w:rPr>
          <w:lang w:eastAsia="zh-CN"/>
        </w:rPr>
        <w:t>video</w:t>
      </w:r>
      <w:r>
        <w:t>-request-uri&gt; element set to the group identity;</w:t>
      </w:r>
    </w:p>
    <w:p w14:paraId="4BF6BA0C"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34C407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F50FFF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178D3E4"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365A2E7"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D273FED"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35CC2FEE"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75578637" w14:textId="77777777" w:rsidR="000C70BA" w:rsidRDefault="000C70BA" w:rsidP="000C70BA">
      <w:pPr>
        <w:ind w:left="568" w:hanging="284"/>
      </w:pPr>
      <w:r>
        <w:t>16)</w:t>
      </w:r>
      <w:r>
        <w:tab/>
        <w:t>if an implicit transmission request is required, shall indicate this as specified in subclause 6.4; and</w:t>
      </w:r>
    </w:p>
    <w:p w14:paraId="39C4D422"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F0AE269" w14:textId="77777777" w:rsidR="000C70BA" w:rsidRDefault="000C70BA" w:rsidP="000C70BA">
      <w:r>
        <w:t>[TS 24.281, clause 6.2.8.2]</w:t>
      </w:r>
    </w:p>
    <w:p w14:paraId="6F9CA99D" w14:textId="77777777" w:rsidR="000C70BA" w:rsidRDefault="000C70BA" w:rsidP="000C70BA">
      <w:pPr>
        <w:keepLines/>
        <w:ind w:left="1135" w:hanging="851"/>
      </w:pPr>
      <w:r>
        <w:t>NOTE:</w:t>
      </w:r>
      <w:r>
        <w:tab/>
        <w:t>This subclause is referenced from other procedures.</w:t>
      </w:r>
    </w:p>
    <w:p w14:paraId="6823D336" w14:textId="77777777" w:rsidR="000C70BA" w:rsidRDefault="000C70BA" w:rsidP="000C70BA">
      <w:r>
        <w:t>When the MCVideo user initiates a broadcast group call, the MCVideo client:</w:t>
      </w:r>
    </w:p>
    <w:p w14:paraId="416A9D1A"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219CA29"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26D46F6" w14:textId="77777777" w:rsidR="000C70BA" w:rsidRDefault="000C70BA" w:rsidP="000C70BA">
      <w:r>
        <w:t>[TS 24.281, clause 6.2.4.1]</w:t>
      </w:r>
    </w:p>
    <w:p w14:paraId="55480A75" w14:textId="77777777" w:rsidR="000C70BA" w:rsidRDefault="000C70BA" w:rsidP="000C70BA">
      <w:r>
        <w:rPr>
          <w:lang w:eastAsia="ko-KR"/>
        </w:rPr>
        <w:t>Upon receiving a request from an MCVideo user to leave an MCVideo session established using on-demand session signalling, the MCVideo client:</w:t>
      </w:r>
    </w:p>
    <w:p w14:paraId="47C60218"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24B3986" w14:textId="77777777" w:rsidR="000C70BA" w:rsidRDefault="000C70BA" w:rsidP="000C70BA">
      <w:pPr>
        <w:ind w:left="568" w:hanging="284"/>
      </w:pPr>
      <w:r>
        <w:rPr>
          <w:lang w:eastAsia="ko-KR"/>
        </w:rPr>
        <w:t>2)</w:t>
      </w:r>
      <w:r>
        <w:rPr>
          <w:lang w:eastAsia="ko-KR"/>
        </w:rPr>
        <w:tab/>
        <w:t>shall generate a SIP BYE request according to 3GPP TS 24.229 [11];</w:t>
      </w:r>
    </w:p>
    <w:p w14:paraId="6AEA853F" w14:textId="77777777" w:rsidR="000C70BA" w:rsidRDefault="000C70BA" w:rsidP="000C70BA">
      <w:pPr>
        <w:ind w:left="568" w:hanging="284"/>
      </w:pPr>
      <w:r>
        <w:rPr>
          <w:lang w:eastAsia="ko-KR"/>
        </w:rPr>
        <w:t>3)</w:t>
      </w:r>
      <w:r>
        <w:rPr>
          <w:lang w:eastAsia="ko-KR"/>
        </w:rPr>
        <w:tab/>
        <w:t>shall set the Request-URI to the MCVideo session identity to leave; and</w:t>
      </w:r>
    </w:p>
    <w:p w14:paraId="4206AB3C"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14E405A0"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0AB88306" w14:textId="77777777" w:rsidR="000C70BA" w:rsidRDefault="000C70BA" w:rsidP="000C70BA">
      <w:r>
        <w:t>[TS 24.481, clause 6.3.14]</w:t>
      </w:r>
    </w:p>
    <w:p w14:paraId="638743FC" w14:textId="77777777" w:rsidR="000C70BA" w:rsidRDefault="000C70BA" w:rsidP="000C70BA">
      <w:r>
        <w:t>In order to form a temporary MCS group, a GMC shall send a HTTP POST request according to procedures specified in IETF RFC 2616 [21] and subclause 6.2.3. In the HTTP POST request, the GMC:</w:t>
      </w:r>
    </w:p>
    <w:p w14:paraId="57480D56" w14:textId="77777777" w:rsidR="000C70BA" w:rsidRDefault="000C70BA" w:rsidP="000C70BA">
      <w:pPr>
        <w:ind w:left="568" w:hanging="284"/>
      </w:pPr>
      <w:r>
        <w:t>a)</w:t>
      </w:r>
      <w:r>
        <w:tab/>
        <w:t>shall set the Request-URI to an XCAP URI:</w:t>
      </w:r>
    </w:p>
    <w:p w14:paraId="02348093" w14:textId="77777777" w:rsidR="000C70BA" w:rsidRDefault="000C70BA" w:rsidP="000C70BA">
      <w:pPr>
        <w:ind w:left="851" w:hanging="284"/>
      </w:pPr>
      <w:r>
        <w:t>1)</w:t>
      </w:r>
      <w:r>
        <w:tab/>
        <w:t>in users tree where the XUI is set to a group creation XUI configuration parameter; and</w:t>
      </w:r>
    </w:p>
    <w:p w14:paraId="33354332" w14:textId="77777777" w:rsidR="000C70BA" w:rsidRDefault="000C70BA" w:rsidP="000C70BA">
      <w:pPr>
        <w:ind w:left="851" w:hanging="284"/>
      </w:pPr>
      <w:r>
        <w:t>2)</w:t>
      </w:r>
      <w:r>
        <w:tab/>
        <w:t>with the document selector identifying the temporary MCS group to be created; and</w:t>
      </w:r>
    </w:p>
    <w:p w14:paraId="1D5FAD0F" w14:textId="77777777" w:rsidR="000C70BA" w:rsidRDefault="000C70BA" w:rsidP="000C70BA">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Default="000C70BA" w:rsidP="000C70BA">
      <w:r>
        <w:t>Upon reception of an HTTP 2xx response to the sent HTTP POST request, the GMC shall consider the temporary MCS group formation as successful.</w:t>
      </w:r>
    </w:p>
    <w:p w14:paraId="713368CC" w14:textId="77777777" w:rsidR="000C70BA" w:rsidRDefault="000C70BA" w:rsidP="000C70BA">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Default="000C70BA" w:rsidP="000C70BA">
      <w:pPr>
        <w:pStyle w:val="H6"/>
      </w:pPr>
      <w:bookmarkStart w:id="414" w:name="_Toc52787518"/>
      <w:bookmarkStart w:id="415" w:name="_Toc52787698"/>
      <w:r>
        <w:t>6.1.1.9.3</w:t>
      </w:r>
      <w:r>
        <w:tab/>
        <w:t>Test description</w:t>
      </w:r>
      <w:bookmarkEnd w:id="414"/>
      <w:bookmarkEnd w:id="415"/>
    </w:p>
    <w:p w14:paraId="5BAFA3FC" w14:textId="77777777" w:rsidR="000C70BA" w:rsidRDefault="000C70BA" w:rsidP="000C70BA">
      <w:pPr>
        <w:pStyle w:val="H6"/>
      </w:pPr>
      <w:r>
        <w:t>6.1.1.9.3.1</w:t>
      </w:r>
      <w:r>
        <w:tab/>
        <w:t>Pre-test conditions</w:t>
      </w:r>
    </w:p>
    <w:p w14:paraId="7C32E34B" w14:textId="77777777" w:rsidR="000C70BA" w:rsidRDefault="000C70BA" w:rsidP="000C70BA">
      <w:pPr>
        <w:pStyle w:val="H6"/>
      </w:pPr>
      <w:r w:rsidRPr="00102CE5">
        <w:t>Test configuration</w:t>
      </w:r>
      <w:r>
        <w:t>:</w:t>
      </w:r>
    </w:p>
    <w:p w14:paraId="4746B1E7" w14:textId="0EF5B4DE" w:rsidR="000C70BA" w:rsidRDefault="000C70BA" w:rsidP="000C70BA">
      <w:pPr>
        <w:pStyle w:val="B1"/>
      </w:pPr>
      <w:r>
        <w:t>-</w:t>
      </w:r>
      <w:r>
        <w:tab/>
        <w:t xml:space="preserve">Single cell configuration according to TS </w:t>
      </w:r>
      <w:r w:rsidR="00960759">
        <w:t>37.579</w:t>
      </w:r>
      <w:r>
        <w:t>-1 [2] clause 5.2.2.2.1.</w:t>
      </w:r>
    </w:p>
    <w:p w14:paraId="7E23B5EB" w14:textId="77777777" w:rsidR="000C70BA" w:rsidRDefault="000C70BA" w:rsidP="000C70BA">
      <w:pPr>
        <w:pStyle w:val="H6"/>
      </w:pPr>
      <w:r>
        <w:t>Preamble:</w:t>
      </w:r>
    </w:p>
    <w:p w14:paraId="3B06F1C1" w14:textId="406B51E4" w:rsidR="000C70BA" w:rsidRDefault="000C70BA" w:rsidP="000C70BA">
      <w:pPr>
        <w:pStyle w:val="B1"/>
      </w:pPr>
      <w:r>
        <w:t>-</w:t>
      </w:r>
      <w:r>
        <w:tab/>
        <w:t xml:space="preserve">The UE has performed procedure 'Initial registration' as described in TS </w:t>
      </w:r>
      <w:r w:rsidR="00960759">
        <w:t>37.579</w:t>
      </w:r>
      <w:r>
        <w:t>-1 [2] clause 5.4.2.</w:t>
      </w:r>
    </w:p>
    <w:p w14:paraId="14755CD9" w14:textId="3144D3EE" w:rsidR="000C70BA" w:rsidRPr="00C36EA6" w:rsidRDefault="000C70BA" w:rsidP="000C70BA">
      <w:pPr>
        <w:pStyle w:val="B1"/>
      </w:pPr>
      <w:r w:rsidRPr="00C36EA6">
        <w:t>-</w:t>
      </w:r>
      <w:r w:rsidRPr="00C36EA6">
        <w:tab/>
        <w:t>An MC</w:t>
      </w:r>
      <w:r>
        <w:t xml:space="preserve">Video </w:t>
      </w:r>
      <w:r w:rsidRPr="00C36EA6">
        <w:t xml:space="preserve">temporary group T has been created by performing procedure 'MCX NW initiated temporary group creation' as specified in TS </w:t>
      </w:r>
      <w:r w:rsidR="00960759">
        <w:t>37.579</w:t>
      </w:r>
      <w:r w:rsidRPr="00C36EA6">
        <w:t>-1 [2] clause 5.3.22.</w:t>
      </w:r>
    </w:p>
    <w:p w14:paraId="75779B3D" w14:textId="77777777" w:rsidR="000C70BA" w:rsidRDefault="000C70BA" w:rsidP="000C70BA">
      <w:pPr>
        <w:pStyle w:val="B1"/>
      </w:pPr>
      <w:r>
        <w:t>-</w:t>
      </w:r>
      <w:r>
        <w:tab/>
      </w:r>
      <w:r w:rsidRPr="000573F5">
        <w:t>UE States at the end of the preamble</w:t>
      </w:r>
      <w:r>
        <w:t>:</w:t>
      </w:r>
    </w:p>
    <w:p w14:paraId="088B6C06" w14:textId="77777777" w:rsidR="000C70BA" w:rsidRDefault="000C70BA" w:rsidP="000C70BA">
      <w:pPr>
        <w:pStyle w:val="B1"/>
        <w:ind w:left="852"/>
      </w:pPr>
      <w:r>
        <w:t>-</w:t>
      </w:r>
      <w:r>
        <w:tab/>
        <w:t>The UE is in RRC_IDLE state.</w:t>
      </w:r>
    </w:p>
    <w:p w14:paraId="67BBD534" w14:textId="77777777" w:rsidR="000C70BA" w:rsidRDefault="000C70BA" w:rsidP="000C70BA">
      <w:pPr>
        <w:pStyle w:val="B1"/>
        <w:ind w:left="852"/>
      </w:pPr>
      <w:r>
        <w:t>-</w:t>
      </w:r>
      <w:r>
        <w:tab/>
        <w:t>The client is registered for MCVideo.</w:t>
      </w:r>
    </w:p>
    <w:p w14:paraId="2BEF207B" w14:textId="77777777" w:rsidR="000C70BA" w:rsidRDefault="000C70BA" w:rsidP="000C70BA">
      <w:pPr>
        <w:pStyle w:val="H6"/>
      </w:pPr>
      <w:r>
        <w:t>6.1.1.9.3.2</w:t>
      </w:r>
      <w:r>
        <w:tab/>
        <w:t>Test procedure sequence</w:t>
      </w:r>
    </w:p>
    <w:p w14:paraId="0FBDDA70" w14:textId="77777777" w:rsidR="000C70BA" w:rsidRDefault="000C70BA" w:rsidP="000C70BA">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Default="000C70BA" w:rsidP="002E3FCC">
            <w:pPr>
              <w:pStyle w:val="TAH"/>
            </w:pPr>
            <w:r>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Default="000C70BA" w:rsidP="002E3FCC">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Default="000C70BA" w:rsidP="002E3FCC">
            <w:pPr>
              <w:pStyle w:val="TAH"/>
            </w:pPr>
            <w:r>
              <w:t>Verdict</w:t>
            </w:r>
          </w:p>
        </w:tc>
      </w:tr>
      <w:tr w:rsidR="000C70BA"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Default="000C70BA" w:rsidP="002E3FCC">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Default="000C70BA" w:rsidP="002E3FCC">
            <w:pPr>
              <w:pStyle w:val="TAH"/>
            </w:pPr>
          </w:p>
        </w:tc>
      </w:tr>
      <w:tr w:rsidR="000C70BA"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Default="000C70BA" w:rsidP="002E3FCC">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Default="000C70BA" w:rsidP="002E3FCC">
            <w:pPr>
              <w:pStyle w:val="TAL"/>
            </w:pPr>
            <w:r>
              <w:t>Make the UE (MCVideo client) request the establishment of a broadcast group call for the selected MCVideo temporary group group T with implicit transmission request.</w:t>
            </w:r>
          </w:p>
          <w:p w14:paraId="7A52A105" w14:textId="77777777" w:rsidR="000C70BA" w:rsidRDefault="000C70BA" w:rsidP="002E3FCC">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Default="000C70BA" w:rsidP="002E3FCC">
            <w:pPr>
              <w:pStyle w:val="TAC"/>
            </w:pPr>
            <w:r>
              <w:t>-</w:t>
            </w:r>
          </w:p>
        </w:tc>
      </w:tr>
      <w:tr w:rsidR="000C70BA"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Default="000C70BA" w:rsidP="002E3FCC">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5.3B.1.3-1 to </w:t>
            </w:r>
            <w:r>
              <w:t xml:space="preserve">establish a broadcast group call with the temporary group and with implicit transmission control according to option b,iii of NOTE 1 in TS </w:t>
            </w:r>
            <w:r w:rsidR="00960759">
              <w:t>37.579</w:t>
            </w:r>
            <w:r>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Default="000C70BA" w:rsidP="002E3FCC">
            <w:pPr>
              <w:pStyle w:val="TAC"/>
            </w:pPr>
            <w:r>
              <w:t>P</w:t>
            </w:r>
          </w:p>
        </w:tc>
      </w:tr>
      <w:tr w:rsidR="000C70BA"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Default="000C70BA" w:rsidP="002E3FCC">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Default="000C70BA" w:rsidP="002E3FCC">
            <w:pPr>
              <w:pStyle w:val="TAC"/>
              <w:rPr>
                <w:rFonts w:eastAsia="Calibri"/>
                <w:szCs w:val="18"/>
              </w:rPr>
            </w:pPr>
            <w:r>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Default="000C70BA" w:rsidP="002E3FCC">
            <w:pPr>
              <w:pStyle w:val="TAC"/>
            </w:pPr>
            <w:r>
              <w:t>P</w:t>
            </w:r>
          </w:p>
        </w:tc>
      </w:tr>
      <w:tr w:rsidR="000C70BA"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Default="000C70BA" w:rsidP="002E3FCC">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Default="000C70BA" w:rsidP="002E3FCC">
            <w:pPr>
              <w:pStyle w:val="TAL"/>
            </w:pPr>
            <w:r>
              <w:t>Make the UE (MCVideo client) release the call.</w:t>
            </w:r>
          </w:p>
          <w:p w14:paraId="16B8BE47" w14:textId="77777777" w:rsidR="000C70BA" w:rsidRDefault="000C70BA" w:rsidP="002E3FCC">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Default="000C70BA" w:rsidP="002E3FCC">
            <w:pPr>
              <w:pStyle w:val="TAC"/>
            </w:pPr>
            <w:r>
              <w:t>-</w:t>
            </w:r>
          </w:p>
        </w:tc>
      </w:tr>
      <w:tr w:rsidR="000C70BA"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Default="000C70BA" w:rsidP="002E3FCC">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Default="000C70BA" w:rsidP="002E3FCC">
            <w:pPr>
              <w:pStyle w:val="TAL"/>
            </w:pPr>
            <w:r>
              <w:rPr>
                <w:rFonts w:eastAsia="Calibri"/>
              </w:rPr>
              <w:t xml:space="preserve">Check: Does the UE </w:t>
            </w:r>
            <w:r>
              <w:t xml:space="preserve">(MCVideo client) </w:t>
            </w:r>
            <w:r>
              <w:rPr>
                <w:rFonts w:eastAsia="Calibri"/>
              </w:rPr>
              <w:t xml:space="preserve">correctly </w:t>
            </w:r>
            <w:r>
              <w:t xml:space="preserve">perform procedure 'MCX CO call release' as described in TS </w:t>
            </w:r>
            <w:r w:rsidR="00960759">
              <w:t>37.579</w:t>
            </w:r>
            <w:r>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Default="000C70BA" w:rsidP="002E3FCC">
            <w:pPr>
              <w:pStyle w:val="TAC"/>
            </w:pPr>
            <w:r>
              <w:t>P</w:t>
            </w:r>
          </w:p>
        </w:tc>
      </w:tr>
      <w:tr w:rsidR="000C70BA"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Default="000C70BA" w:rsidP="002E3FCC">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Default="000C70BA" w:rsidP="002E3FCC">
            <w:pPr>
              <w:pStyle w:val="TAC"/>
            </w:pPr>
            <w:r>
              <w:t>-</w:t>
            </w:r>
          </w:p>
        </w:tc>
      </w:tr>
      <w:tr w:rsidR="000C70BA"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Default="000C70BA" w:rsidP="002E3FCC">
            <w:pPr>
              <w:pStyle w:val="TAN"/>
            </w:pPr>
            <w:r>
              <w:t>NOTE 1: This is expected to be done via a suitable implementation dependent MMI.</w:t>
            </w:r>
          </w:p>
        </w:tc>
      </w:tr>
    </w:tbl>
    <w:p w14:paraId="5DCF7603" w14:textId="77777777" w:rsidR="000C70BA" w:rsidRDefault="000C70BA" w:rsidP="000C70BA"/>
    <w:p w14:paraId="7AEF3DE2" w14:textId="77777777" w:rsidR="000C70BA" w:rsidRDefault="000C70BA" w:rsidP="000C70BA">
      <w:pPr>
        <w:pStyle w:val="H6"/>
      </w:pPr>
      <w:r>
        <w:t>6.1.1.9.3.3</w:t>
      </w:r>
      <w:r>
        <w:tab/>
        <w:t>Specific message contents</w:t>
      </w:r>
    </w:p>
    <w:p w14:paraId="4725FD6A" w14:textId="1BB99614" w:rsidR="000C70BA" w:rsidRDefault="000C70BA" w:rsidP="000C70BA">
      <w:pPr>
        <w:pStyle w:val="TH"/>
      </w:pPr>
      <w:r>
        <w:t xml:space="preserve">Table 6.1.1.9.3.3-1: SIP INVITE from the UE (Step 2, Table 6.1.1.9.3.2-1;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Default="000C70BA" w:rsidP="002E3FCC">
            <w:pPr>
              <w:pStyle w:val="TAL"/>
            </w:pPr>
            <w:r>
              <w:t xml:space="preserve">Derivation Path: TS </w:t>
            </w:r>
            <w:r w:rsidR="00960759">
              <w:t>37.579</w:t>
            </w:r>
            <w:r>
              <w:t>-1 [2], Table 5.5.2.5.1-1</w:t>
            </w:r>
          </w:p>
        </w:tc>
      </w:tr>
      <w:tr w:rsidR="000C70BA"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Default="000C70BA" w:rsidP="002E3FCC">
            <w:pPr>
              <w:pStyle w:val="TAH"/>
            </w:pPr>
            <w:r>
              <w:t>Condition</w:t>
            </w:r>
          </w:p>
        </w:tc>
      </w:tr>
      <w:tr w:rsidR="000C70BA"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Default="000C70BA" w:rsidP="002E3FCC">
            <w:pPr>
              <w:pStyle w:val="TAL"/>
            </w:pPr>
          </w:p>
        </w:tc>
      </w:tr>
      <w:tr w:rsidR="000C70BA"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Default="000C70BA" w:rsidP="002E3FCC">
            <w:pPr>
              <w:pStyle w:val="TAL"/>
            </w:pPr>
          </w:p>
        </w:tc>
      </w:tr>
      <w:tr w:rsidR="000C70BA"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Default="000C70BA" w:rsidP="002E3FCC">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Default="000C70BA" w:rsidP="002E3FCC">
            <w:pPr>
              <w:pStyle w:val="TAL"/>
            </w:pPr>
          </w:p>
        </w:tc>
      </w:tr>
      <w:tr w:rsidR="000C70BA"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Default="000C70BA" w:rsidP="002E3FCC">
            <w:pPr>
              <w:pStyle w:val="TAL"/>
            </w:pPr>
          </w:p>
        </w:tc>
      </w:tr>
      <w:tr w:rsidR="000C70BA"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Default="000C70BA" w:rsidP="002E3FCC">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Default="000C70BA" w:rsidP="002E3FCC">
            <w:pPr>
              <w:pStyle w:val="TAL"/>
            </w:pPr>
          </w:p>
        </w:tc>
      </w:tr>
    </w:tbl>
    <w:p w14:paraId="0F0C36B8" w14:textId="77777777" w:rsidR="000C70BA" w:rsidRDefault="000C70BA" w:rsidP="000C70BA"/>
    <w:p w14:paraId="629BEA03" w14:textId="77777777" w:rsidR="000C70BA" w:rsidRDefault="000C70BA" w:rsidP="000C70BA">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Default="000C70BA" w:rsidP="002E3FCC">
            <w:pPr>
              <w:pStyle w:val="TAL"/>
            </w:pPr>
            <w:r>
              <w:t xml:space="preserve">Derivation Path: TS </w:t>
            </w:r>
            <w:r w:rsidR="00960759">
              <w:t>37.579</w:t>
            </w:r>
            <w:r>
              <w:t>-1 [2], Table 5.5.3.1.1-2, condition INITIAL_SDP_OFFER, IMPLICIT_GRANT_REQUESTED</w:t>
            </w:r>
          </w:p>
        </w:tc>
      </w:tr>
    </w:tbl>
    <w:p w14:paraId="0FD6909D" w14:textId="77777777" w:rsidR="000C70BA" w:rsidRDefault="000C70BA" w:rsidP="000C70BA">
      <w:pPr>
        <w:widowControl w:val="0"/>
        <w:rPr>
          <w:color w:val="000000"/>
        </w:rPr>
      </w:pPr>
    </w:p>
    <w:p w14:paraId="3576A3B0" w14:textId="77777777" w:rsidR="000C70BA" w:rsidRDefault="000C70BA" w:rsidP="000C70BA">
      <w:pPr>
        <w:pStyle w:val="TH"/>
      </w:pPr>
      <w:r>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Default="000C70BA" w:rsidP="002E3FCC">
            <w:pPr>
              <w:pStyle w:val="TAL"/>
            </w:pPr>
            <w:r>
              <w:t xml:space="preserve">Derivation Path: TS </w:t>
            </w:r>
            <w:r w:rsidR="00960759">
              <w:t>37.579</w:t>
            </w:r>
            <w:r>
              <w:t>-1 [2], Table 5.5.3.2.1-2, condition GROUP-CALL, BROADCAST-CALL</w:t>
            </w:r>
            <w:r>
              <w:rPr>
                <w:color w:val="000000"/>
              </w:rPr>
              <w:t>, INVITE_REFER</w:t>
            </w:r>
          </w:p>
        </w:tc>
      </w:tr>
      <w:tr w:rsidR="000C70BA"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Default="000C70BA" w:rsidP="002E3FCC">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Default="000C70BA" w:rsidP="002E3FCC">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Default="000C70BA" w:rsidP="002E3FCC">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Default="000C70BA" w:rsidP="002E3FCC">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Default="000C70BA" w:rsidP="002E3FCC">
            <w:pPr>
              <w:pStyle w:val="TAH"/>
            </w:pPr>
            <w:r>
              <w:t>Condition</w:t>
            </w:r>
          </w:p>
        </w:tc>
      </w:tr>
      <w:tr w:rsidR="000C70BA"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Default="000C70BA" w:rsidP="002E3FCC">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Default="000C70BA" w:rsidP="002E3FCC">
            <w:pPr>
              <w:pStyle w:val="TAL"/>
            </w:pPr>
          </w:p>
        </w:tc>
      </w:tr>
      <w:tr w:rsidR="000C70BA"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Default="000C70BA" w:rsidP="002E3FCC">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Default="000C70BA" w:rsidP="002E3FCC">
            <w:pPr>
              <w:pStyle w:val="TAL"/>
            </w:pPr>
          </w:p>
        </w:tc>
      </w:tr>
      <w:tr w:rsidR="000C70BA"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Default="000C70BA" w:rsidP="002E3FCC">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Default="000C70BA" w:rsidP="002E3FCC">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Default="000C70BA" w:rsidP="002E3FCC">
            <w:pPr>
              <w:pStyle w:val="TAL"/>
            </w:pPr>
          </w:p>
        </w:tc>
      </w:tr>
      <w:tr w:rsidR="000C70BA"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Default="000C70BA" w:rsidP="002E3FCC">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Default="000C70BA" w:rsidP="002E3FCC">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Default="000C70BA" w:rsidP="002E3FCC">
            <w:pPr>
              <w:pStyle w:val="TAL"/>
            </w:pPr>
          </w:p>
        </w:tc>
      </w:tr>
    </w:tbl>
    <w:p w14:paraId="746B6BD8" w14:textId="77777777" w:rsidR="000C70BA" w:rsidRDefault="000C70BA" w:rsidP="000C70BA"/>
    <w:p w14:paraId="58152BFD" w14:textId="632B8A25" w:rsidR="000C70BA" w:rsidRDefault="000C70BA" w:rsidP="000C70BA">
      <w:pPr>
        <w:pStyle w:val="TH"/>
      </w:pPr>
      <w:r>
        <w:t xml:space="preserve">Table 6.1.1.9.3.3-3: SIP 200 (OK) from the SS (Step 2, Table 6.1.1.9.3.2-1; </w:t>
      </w:r>
      <w:r>
        <w:br/>
        <w:t xml:space="preserve">Step 4,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Default="000C70BA" w:rsidP="002E3FCC">
            <w:pPr>
              <w:pStyle w:val="TAL"/>
            </w:pPr>
            <w:r>
              <w:t xml:space="preserve">Derivation Path: TS </w:t>
            </w:r>
            <w:r w:rsidR="00960759">
              <w:t>37.579</w:t>
            </w:r>
            <w:r>
              <w:t>-1 [2], Table 5.5.2.17.1.2.-1, condition INVITE-RSP</w:t>
            </w:r>
          </w:p>
        </w:tc>
      </w:tr>
      <w:tr w:rsidR="000C70BA"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Default="000C70BA" w:rsidP="002E3FCC">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Default="000C70BA" w:rsidP="002E3FCC">
            <w:pPr>
              <w:pStyle w:val="TAH"/>
            </w:pPr>
            <w:r>
              <w:t>Condition</w:t>
            </w:r>
          </w:p>
        </w:tc>
      </w:tr>
      <w:tr w:rsidR="000C70BA"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A77C82" w:rsidRDefault="000C70BA" w:rsidP="002E3FCC">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Default="000C70BA" w:rsidP="002E3FCC">
            <w:pPr>
              <w:pStyle w:val="TAL"/>
            </w:pPr>
          </w:p>
        </w:tc>
      </w:tr>
      <w:tr w:rsidR="000C70BA"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Default="000C70BA" w:rsidP="002E3FCC">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Default="000C70BA" w:rsidP="002E3FCC">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Default="000C70BA" w:rsidP="002E3FCC">
            <w:pPr>
              <w:pStyle w:val="TAL"/>
            </w:pPr>
          </w:p>
        </w:tc>
      </w:tr>
    </w:tbl>
    <w:p w14:paraId="18E4465B" w14:textId="77777777" w:rsidR="000C70BA" w:rsidRDefault="000C70BA" w:rsidP="000C70BA"/>
    <w:p w14:paraId="086BD71F" w14:textId="77777777" w:rsidR="000C70BA" w:rsidRDefault="000C70BA" w:rsidP="000C70BA">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Default="000C70BA" w:rsidP="002E3FCC">
            <w:pPr>
              <w:pStyle w:val="TAL"/>
            </w:pPr>
            <w:r>
              <w:t xml:space="preserve">Derivation Path: TS </w:t>
            </w:r>
            <w:r w:rsidR="00960759">
              <w:t>37.579</w:t>
            </w:r>
            <w:r>
              <w:t>-1 [2], Table 5.5.3.1.2-2, condition SDP_ANSWER</w:t>
            </w:r>
          </w:p>
        </w:tc>
      </w:tr>
    </w:tbl>
    <w:p w14:paraId="4CABCC90" w14:textId="77777777" w:rsidR="000C70BA" w:rsidRDefault="000C70BA" w:rsidP="000C70BA"/>
    <w:p w14:paraId="75D3850E" w14:textId="77777777" w:rsidR="000C70BA" w:rsidRDefault="000C70BA" w:rsidP="000C70BA">
      <w:pPr>
        <w:pStyle w:val="TH"/>
      </w:pPr>
      <w:r>
        <w:t>Table 6.1.1.9.3.3-4..6: Void</w:t>
      </w:r>
    </w:p>
    <w:p w14:paraId="4EA454A2" w14:textId="77777777" w:rsidR="000C70BA" w:rsidRDefault="000C70BA" w:rsidP="000C70BA"/>
    <w:p w14:paraId="114FB015" w14:textId="77777777" w:rsidR="000C70BA" w:rsidRDefault="000C70BA" w:rsidP="000C70BA">
      <w:pPr>
        <w:keepNext/>
        <w:keepLines/>
        <w:spacing w:before="120"/>
        <w:ind w:left="1418" w:hanging="1418"/>
        <w:outlineLvl w:val="3"/>
        <w:rPr>
          <w:rFonts w:ascii="Arial" w:hAnsi="Arial"/>
          <w:sz w:val="24"/>
        </w:rPr>
      </w:pPr>
      <w:bookmarkStart w:id="416" w:name="_Toc75906925"/>
      <w:bookmarkStart w:id="417" w:name="_Toc75907262"/>
      <w:bookmarkStart w:id="418" w:name="_Toc84345722"/>
      <w:r>
        <w:rPr>
          <w:rFonts w:ascii="Arial" w:hAnsi="Arial"/>
          <w:sz w:val="24"/>
        </w:rPr>
        <w:t>6.1.1.10</w:t>
      </w:r>
      <w:r>
        <w:rPr>
          <w:rFonts w:ascii="Arial" w:hAnsi="Arial"/>
          <w:sz w:val="24"/>
        </w:rPr>
        <w:tab/>
        <w:t>On-network / On-demand Pre-arranged Group Call / Imminent Peril Group Call / Client Originated (CO)</w:t>
      </w:r>
      <w:bookmarkEnd w:id="416"/>
      <w:bookmarkEnd w:id="417"/>
      <w:bookmarkEnd w:id="418"/>
    </w:p>
    <w:p w14:paraId="3922D851" w14:textId="77777777" w:rsidR="000C70BA" w:rsidRDefault="000C70BA" w:rsidP="000C70BA">
      <w:pPr>
        <w:pStyle w:val="H6"/>
      </w:pPr>
      <w:bookmarkStart w:id="419" w:name="_Toc52787700"/>
      <w:r>
        <w:t>6.1.1.10.1</w:t>
      </w:r>
      <w:r>
        <w:tab/>
        <w:t>Test Purpose (TP)</w:t>
      </w:r>
      <w:bookmarkEnd w:id="419"/>
    </w:p>
    <w:p w14:paraId="08D1683B" w14:textId="77777777" w:rsidR="000C70BA" w:rsidRDefault="000C70BA" w:rsidP="000C70BA">
      <w:pPr>
        <w:pStyle w:val="H6"/>
      </w:pPr>
      <w:r>
        <w:t>(1)</w:t>
      </w:r>
    </w:p>
    <w:p w14:paraId="649859E0" w14:textId="77777777" w:rsidR="000C70BA" w:rsidRDefault="000C70BA" w:rsidP="000C70BA">
      <w:pPr>
        <w:pStyle w:val="PL"/>
      </w:pPr>
      <w:r>
        <w:rPr>
          <w:b/>
        </w:rPr>
        <w:t>with</w:t>
      </w:r>
      <w:r>
        <w:t xml:space="preserve"> { the UE (MCVideo Client) registered and authorised for MCVideo Service }</w:t>
      </w:r>
    </w:p>
    <w:p w14:paraId="43BCDA4A" w14:textId="77777777" w:rsidR="000C70BA" w:rsidRDefault="000C70BA" w:rsidP="000C70BA">
      <w:pPr>
        <w:pStyle w:val="PL"/>
      </w:pPr>
      <w:r>
        <w:t>ensure that {</w:t>
      </w:r>
    </w:p>
    <w:p w14:paraId="3F0F22A6" w14:textId="77777777" w:rsidR="000C70BA" w:rsidRDefault="000C70BA" w:rsidP="000C70BA">
      <w:pPr>
        <w:pStyle w:val="PL"/>
      </w:pPr>
      <w:r>
        <w:t xml:space="preserve">  </w:t>
      </w:r>
      <w:r>
        <w:rPr>
          <w:b/>
        </w:rPr>
        <w:t>when</w:t>
      </w:r>
      <w:r>
        <w:t xml:space="preserve"> { the MCVideo User requests the establishment of an MCVideo On-demand Pre-arranged Imminent Peril Group Call }</w:t>
      </w:r>
    </w:p>
    <w:p w14:paraId="42B10502" w14:textId="77777777" w:rsidR="000C70BA" w:rsidRDefault="000C70BA" w:rsidP="000C70BA">
      <w:pPr>
        <w:pStyle w:val="PL"/>
      </w:pPr>
      <w:r>
        <w:t xml:space="preserve">    </w:t>
      </w:r>
      <w:r>
        <w:rPr>
          <w:b/>
        </w:rPr>
        <w:t>then</w:t>
      </w:r>
      <w:r>
        <w:t xml:space="preserve"> { the UE (MCVideo Client) sends a SIP INVITE message to setup the Imminent Peril Group Call }</w:t>
      </w:r>
    </w:p>
    <w:p w14:paraId="1C19FB3D" w14:textId="77777777" w:rsidR="000C70BA" w:rsidRDefault="000C70BA" w:rsidP="000C70BA">
      <w:pPr>
        <w:pStyle w:val="PL"/>
      </w:pPr>
      <w:r>
        <w:t xml:space="preserve">            }</w:t>
      </w:r>
    </w:p>
    <w:p w14:paraId="2BC82103" w14:textId="77777777" w:rsidR="000C70BA" w:rsidRDefault="000C70BA" w:rsidP="000C70BA">
      <w:pPr>
        <w:pStyle w:val="PL"/>
      </w:pPr>
    </w:p>
    <w:p w14:paraId="37A73F5D" w14:textId="77777777" w:rsidR="000C70BA" w:rsidRDefault="000C70BA" w:rsidP="000C70BA">
      <w:pPr>
        <w:pStyle w:val="H6"/>
      </w:pPr>
      <w:r>
        <w:t>(2)</w:t>
      </w:r>
    </w:p>
    <w:p w14:paraId="2636B35F" w14:textId="77777777" w:rsidR="000C70BA" w:rsidRDefault="000C70BA" w:rsidP="000C70BA">
      <w:pPr>
        <w:pStyle w:val="PL"/>
      </w:pPr>
      <w:r>
        <w:rPr>
          <w:b/>
        </w:rPr>
        <w:t>with</w:t>
      </w:r>
      <w:r>
        <w:t xml:space="preserve"> { the UE (MCVideo Client) having established an MCVideo On-demand Pre-arranged Imminent Peril Group Call }</w:t>
      </w:r>
    </w:p>
    <w:p w14:paraId="1B8BFC29" w14:textId="77777777" w:rsidR="000C70BA" w:rsidRDefault="000C70BA" w:rsidP="000C70BA">
      <w:pPr>
        <w:pStyle w:val="PL"/>
      </w:pPr>
      <w:r>
        <w:t>ensure that {</w:t>
      </w:r>
    </w:p>
    <w:p w14:paraId="645570A8" w14:textId="77777777" w:rsidR="000C70BA" w:rsidRDefault="000C70BA" w:rsidP="000C70BA">
      <w:pPr>
        <w:pStyle w:val="PL"/>
      </w:pPr>
      <w:r>
        <w:t xml:space="preserve">  </w:t>
      </w:r>
      <w:r>
        <w:rPr>
          <w:b/>
        </w:rPr>
        <w:t>when</w:t>
      </w:r>
      <w:r>
        <w:t xml:space="preserve"> { the MCVideo User receives a Transmission Granted message ) }</w:t>
      </w:r>
    </w:p>
    <w:p w14:paraId="3CCFCCFA" w14:textId="77777777" w:rsidR="000C70BA" w:rsidRDefault="000C70BA" w:rsidP="000C70BA">
      <w:pPr>
        <w:pStyle w:val="PL"/>
      </w:pPr>
      <w:r>
        <w:t xml:space="preserve">    </w:t>
      </w:r>
      <w:r>
        <w:rPr>
          <w:b/>
        </w:rPr>
        <w:t>then</w:t>
      </w:r>
      <w:r>
        <w:t xml:space="preserve"> { the UE (MCVideo Client) responds with a Transmission Control Ack message </w:t>
      </w:r>
      <w:r>
        <w:rPr>
          <w:b/>
          <w:bCs/>
        </w:rPr>
        <w:t>and</w:t>
      </w:r>
      <w:r>
        <w:t xml:space="preserve"> provides Transmission granted notification to the MCVideo User </w:t>
      </w:r>
      <w:r>
        <w:rPr>
          <w:b/>
          <w:bCs/>
        </w:rPr>
        <w:t>and</w:t>
      </w:r>
      <w:r>
        <w:t xml:space="preserve"> respects Transmission Control (Transmission Granted, Transmission Control ACK, Transmission End Request, Transmission Control Response) }</w:t>
      </w:r>
    </w:p>
    <w:p w14:paraId="0AF75489" w14:textId="77777777" w:rsidR="000C70BA" w:rsidRDefault="000C70BA" w:rsidP="000C70BA">
      <w:pPr>
        <w:pStyle w:val="PL"/>
      </w:pPr>
      <w:r>
        <w:t xml:space="preserve">            }</w:t>
      </w:r>
    </w:p>
    <w:p w14:paraId="4D72CAB5" w14:textId="77777777" w:rsidR="000C70BA" w:rsidRDefault="000C70BA" w:rsidP="000C70BA">
      <w:pPr>
        <w:pStyle w:val="PL"/>
      </w:pPr>
    </w:p>
    <w:p w14:paraId="47D771C6" w14:textId="77777777" w:rsidR="000C70BA" w:rsidRDefault="000C70BA" w:rsidP="000C70BA">
      <w:pPr>
        <w:pStyle w:val="H6"/>
      </w:pPr>
      <w:r>
        <w:t>(3)</w:t>
      </w:r>
    </w:p>
    <w:p w14:paraId="2F34819D" w14:textId="77777777" w:rsidR="000C70BA" w:rsidRDefault="000C70BA" w:rsidP="000C70BA">
      <w:pPr>
        <w:pStyle w:val="PL"/>
      </w:pPr>
      <w:r>
        <w:rPr>
          <w:b/>
        </w:rPr>
        <w:t>with</w:t>
      </w:r>
      <w:r>
        <w:t xml:space="preserve"> { the UE (MCVideo Client) having an ongoing MCVideo On-demand Pre-arranged Imminent Peril Group Call }</w:t>
      </w:r>
    </w:p>
    <w:p w14:paraId="0C5D1EDB" w14:textId="77777777" w:rsidR="000C70BA" w:rsidRDefault="000C70BA" w:rsidP="000C70BA">
      <w:pPr>
        <w:pStyle w:val="PL"/>
      </w:pPr>
      <w:r>
        <w:t>ensure that {</w:t>
      </w:r>
    </w:p>
    <w:p w14:paraId="6B758196" w14:textId="77777777" w:rsidR="000C70BA" w:rsidRDefault="000C70BA" w:rsidP="000C70BA">
      <w:pPr>
        <w:pStyle w:val="PL"/>
      </w:pPr>
      <w:r>
        <w:t xml:space="preserve">  </w:t>
      </w:r>
      <w:r>
        <w:rPr>
          <w:b/>
        </w:rPr>
        <w:t>when</w:t>
      </w:r>
      <w:r>
        <w:t xml:space="preserve"> { the MCVideo User requests to release Transmission control }</w:t>
      </w:r>
    </w:p>
    <w:p w14:paraId="15F94304" w14:textId="77777777" w:rsidR="000C70BA" w:rsidRDefault="000C70BA" w:rsidP="000C70BA">
      <w:pPr>
        <w:pStyle w:val="PL"/>
      </w:pPr>
      <w:r>
        <w:t xml:space="preserve">    </w:t>
      </w:r>
      <w:r>
        <w:rPr>
          <w:b/>
        </w:rPr>
        <w:t>then</w:t>
      </w:r>
      <w:r>
        <w:t xml:space="preserve"> { the UE (MCVideo Client) sends a </w:t>
      </w:r>
      <w:r>
        <w:rPr>
          <w:rFonts w:cs="Arial"/>
          <w:szCs w:val="18"/>
        </w:rPr>
        <w:t>Transmission End Request</w:t>
      </w:r>
      <w:r>
        <w:t xml:space="preserve"> message and then responds to the </w:t>
      </w:r>
      <w:r>
        <w:rPr>
          <w:rFonts w:cs="Arial"/>
          <w:szCs w:val="18"/>
        </w:rPr>
        <w:t>Transmission End Response</w:t>
      </w:r>
      <w:r>
        <w:t xml:space="preserve"> message with a </w:t>
      </w:r>
      <w:r>
        <w:rPr>
          <w:rFonts w:cs="Arial"/>
          <w:szCs w:val="18"/>
        </w:rPr>
        <w:t>Transmission Control ACK</w:t>
      </w:r>
      <w:r>
        <w:t xml:space="preserve">  message }</w:t>
      </w:r>
    </w:p>
    <w:p w14:paraId="168CBD1C" w14:textId="77777777" w:rsidR="000C70BA" w:rsidRDefault="000C70BA" w:rsidP="000C70BA">
      <w:pPr>
        <w:pStyle w:val="PL"/>
      </w:pPr>
      <w:r>
        <w:t xml:space="preserve">           }</w:t>
      </w:r>
    </w:p>
    <w:p w14:paraId="303F87AE" w14:textId="77777777" w:rsidR="000C70BA" w:rsidRDefault="000C70BA" w:rsidP="000C70BA">
      <w:pPr>
        <w:pStyle w:val="PL"/>
      </w:pPr>
    </w:p>
    <w:p w14:paraId="1044F402" w14:textId="77777777" w:rsidR="000C70BA" w:rsidRDefault="000C70BA" w:rsidP="000C70BA">
      <w:pPr>
        <w:pStyle w:val="H6"/>
      </w:pPr>
      <w:r>
        <w:t>(4)</w:t>
      </w:r>
    </w:p>
    <w:p w14:paraId="4051A361" w14:textId="77777777" w:rsidR="000C70BA" w:rsidRDefault="000C70BA" w:rsidP="000C70BA">
      <w:pPr>
        <w:pStyle w:val="PL"/>
      </w:pPr>
      <w:r>
        <w:rPr>
          <w:b/>
        </w:rPr>
        <w:t>with</w:t>
      </w:r>
      <w:r>
        <w:t xml:space="preserve"> { the UE (MCVideo Client) having released Transmission control }</w:t>
      </w:r>
    </w:p>
    <w:p w14:paraId="16F591FD" w14:textId="77777777" w:rsidR="000C70BA" w:rsidRDefault="000C70BA" w:rsidP="000C70BA">
      <w:pPr>
        <w:pStyle w:val="PL"/>
      </w:pPr>
      <w:r>
        <w:t>ensure that {</w:t>
      </w:r>
    </w:p>
    <w:p w14:paraId="65EE50E7"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02A29E64" w14:textId="77777777" w:rsidR="000C70BA" w:rsidRDefault="000C70BA" w:rsidP="000C70BA">
      <w:pPr>
        <w:pStyle w:val="PL"/>
      </w:pPr>
      <w:r>
        <w:t xml:space="preserve">    </w:t>
      </w:r>
      <w:r>
        <w:rPr>
          <w:b/>
        </w:rPr>
        <w:t>then</w:t>
      </w:r>
      <w:r>
        <w:t xml:space="preserve"> { the UE (MCVideo Client) sends a SIP BYE request and leaves the MCVideo Session }</w:t>
      </w:r>
    </w:p>
    <w:p w14:paraId="33A30818" w14:textId="77777777" w:rsidR="000C70BA" w:rsidRDefault="000C70BA" w:rsidP="000C70BA">
      <w:pPr>
        <w:pStyle w:val="PL"/>
      </w:pPr>
      <w:r>
        <w:t xml:space="preserve">           }</w:t>
      </w:r>
    </w:p>
    <w:p w14:paraId="107A492E" w14:textId="77777777" w:rsidR="000C70BA" w:rsidRDefault="000C70BA" w:rsidP="000C70BA">
      <w:pPr>
        <w:pStyle w:val="PL"/>
      </w:pPr>
    </w:p>
    <w:p w14:paraId="3E5626A1" w14:textId="77777777" w:rsidR="000C70BA" w:rsidRDefault="000C70BA" w:rsidP="000C70BA">
      <w:pPr>
        <w:pStyle w:val="H6"/>
      </w:pPr>
      <w:bookmarkStart w:id="420" w:name="_Toc52787520"/>
      <w:bookmarkStart w:id="421" w:name="_Toc52787701"/>
      <w:r>
        <w:t>6.1.1.10.2</w:t>
      </w:r>
      <w:r>
        <w:tab/>
        <w:t>Conformance requirements</w:t>
      </w:r>
      <w:bookmarkEnd w:id="420"/>
      <w:bookmarkEnd w:id="421"/>
    </w:p>
    <w:p w14:paraId="0A14BBD1" w14:textId="77777777" w:rsidR="000C70BA" w:rsidRDefault="000C70BA" w:rsidP="000C70BA">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Default="000C70BA" w:rsidP="000C70BA">
      <w:r>
        <w:t>[TS 24.281, clause 9.2.1.2.1.1]</w:t>
      </w:r>
    </w:p>
    <w:p w14:paraId="42C8C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B8A7361" w14:textId="77777777" w:rsidR="000C70BA" w:rsidRDefault="000C70BA" w:rsidP="000C70BA">
      <w:r>
        <w:t>The MC</w:t>
      </w:r>
      <w:r>
        <w:rPr>
          <w:lang w:eastAsia="zh-CN"/>
        </w:rPr>
        <w:t>Video</w:t>
      </w:r>
      <w:r>
        <w:t xml:space="preserve"> client:</w:t>
      </w:r>
    </w:p>
    <w:p w14:paraId="797928A7"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819756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43B97EB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E3F9A02"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90422E8"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EBBF281"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B52F8A2"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9193A6A" w14:textId="77777777" w:rsidR="000C70BA" w:rsidRDefault="000C70BA" w:rsidP="000C70BA">
      <w:pPr>
        <w:ind w:left="568" w:hanging="284"/>
      </w:pPr>
      <w:r>
        <w:t>8)</w:t>
      </w:r>
      <w:r>
        <w:tab/>
        <w:t>should include the "timer" option tag in the Supported header field;</w:t>
      </w:r>
    </w:p>
    <w:p w14:paraId="47E2CCFF"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2DF4054"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9B3D3B9"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2CE27B0"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69D56FB7"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C2BA529"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716BDC0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1E4D2FB" w14:textId="77777777" w:rsidR="000C70BA" w:rsidRDefault="000C70BA" w:rsidP="000C70BA">
      <w:pPr>
        <w:ind w:left="851" w:hanging="284"/>
      </w:pPr>
      <w:r>
        <w:t>a)</w:t>
      </w:r>
      <w:r>
        <w:tab/>
        <w:t>the &lt;session-type&gt; element set to a value of "prearranged";</w:t>
      </w:r>
    </w:p>
    <w:p w14:paraId="527ECA50" w14:textId="77777777" w:rsidR="000C70BA" w:rsidRDefault="000C70BA" w:rsidP="000C70BA">
      <w:pPr>
        <w:ind w:left="851" w:hanging="284"/>
      </w:pPr>
      <w:r>
        <w:t>b)</w:t>
      </w:r>
      <w:r>
        <w:tab/>
        <w:t>the &lt;mc</w:t>
      </w:r>
      <w:r>
        <w:rPr>
          <w:lang w:eastAsia="zh-CN"/>
        </w:rPr>
        <w:t>video</w:t>
      </w:r>
      <w:r>
        <w:t>-request-uri&gt; element set to the group identity;</w:t>
      </w:r>
    </w:p>
    <w:p w14:paraId="652444D0"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B70D30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25C89DC"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6321A05A"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C117809"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536B4DA"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EC50940"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6800D854" w14:textId="77777777" w:rsidR="000C70BA" w:rsidRDefault="000C70BA" w:rsidP="000C70BA">
      <w:pPr>
        <w:ind w:left="568" w:hanging="284"/>
      </w:pPr>
      <w:r>
        <w:t>16)</w:t>
      </w:r>
      <w:r>
        <w:tab/>
        <w:t>if an implicit transmission request is required, shall indicate this as specified in subclause 6.4; and</w:t>
      </w:r>
    </w:p>
    <w:p w14:paraId="037806EE"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2EAE87F8" w14:textId="77777777" w:rsidR="000C70BA" w:rsidRDefault="000C70BA" w:rsidP="000C70BA">
      <w:r>
        <w:t>On receiving a SIP 2xx response to the SIP INVITE request, the MCVideo client:</w:t>
      </w:r>
    </w:p>
    <w:p w14:paraId="78A2EEB6" w14:textId="77777777" w:rsidR="000C70BA" w:rsidRDefault="000C70BA" w:rsidP="000C70BA">
      <w:pPr>
        <w:ind w:left="568" w:hanging="284"/>
      </w:pPr>
      <w:r>
        <w:t>1)</w:t>
      </w:r>
      <w:r>
        <w:tab/>
        <w:t>shall interact with the user plane as specified in 3GPP TS 24.581 [5] ;</w:t>
      </w:r>
    </w:p>
    <w:p w14:paraId="1DACB01C"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04ECDC8C" w14:textId="77777777" w:rsidR="000C70BA" w:rsidRDefault="000C70BA" w:rsidP="000C70BA">
      <w:pPr>
        <w:ind w:left="568" w:hanging="284"/>
      </w:pPr>
      <w:r>
        <w:t>3)</w:t>
      </w:r>
      <w:r>
        <w:tab/>
        <w:t>may subscribe to the conference event package as specified in subclause </w:t>
      </w:r>
      <w:r>
        <w:rPr>
          <w:lang w:eastAsia="zh-CN"/>
        </w:rPr>
        <w:t>9.1.3.1</w:t>
      </w:r>
      <w:r>
        <w:t>.</w:t>
      </w:r>
    </w:p>
    <w:p w14:paraId="0DD58715" w14:textId="77777777" w:rsidR="000C70BA" w:rsidRDefault="000C70BA" w:rsidP="000C70BA">
      <w:r>
        <w:t>On receiving a SIP 4xx response, a SIP 5xx response or a SIP 6xx response to the SIP INVITE request:</w:t>
      </w:r>
    </w:p>
    <w:p w14:paraId="53ABE826"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04F5EA8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6931EB2B"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B17B314"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173DD3AB" w14:textId="77777777" w:rsidR="000C70BA" w:rsidRDefault="000C70BA" w:rsidP="000C70BA">
      <w:r>
        <w:t>[TS 24.281, clause 6.2.8.1.9]</w:t>
      </w:r>
    </w:p>
    <w:p w14:paraId="39EE12F3" w14:textId="77777777" w:rsidR="000C70BA" w:rsidRDefault="000C70BA" w:rsidP="000C70BA">
      <w:r>
        <w:t>This subclause is referenced from other procedures.</w:t>
      </w:r>
    </w:p>
    <w:p w14:paraId="7D59C738" w14:textId="77777777" w:rsidR="000C70BA" w:rsidRDefault="000C70BA" w:rsidP="000C70BA">
      <w:r>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Default="000C70BA" w:rsidP="000C70BA">
      <w:pPr>
        <w:ind w:left="568" w:hanging="284"/>
      </w:pPr>
      <w:r>
        <w:t>1)</w:t>
      </w:r>
      <w:r>
        <w:tab/>
        <w:t>if the MCVideo client imminent peril group state is set to "MVIGC 1: imminent-peril-capable" and the in-progress emergency state of the group is set to a value of "false":</w:t>
      </w:r>
    </w:p>
    <w:p w14:paraId="4B977AA3" w14:textId="77777777" w:rsidR="000C70BA" w:rsidRDefault="000C70BA" w:rsidP="000C70BA">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0D489F5A" w14:textId="77777777" w:rsidR="000C70BA" w:rsidRDefault="000C70BA" w:rsidP="000C70BA">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Default="000C70BA" w:rsidP="000C70BA">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0360CDB0" w14:textId="77777777" w:rsidR="000C70BA" w:rsidRDefault="000C70BA" w:rsidP="000C70BA">
      <w:r>
        <w:t>[TS 24.581, clause 6.2.4.2.2]</w:t>
      </w:r>
    </w:p>
    <w:p w14:paraId="33BF79E8" w14:textId="77777777" w:rsidR="000C70BA" w:rsidRDefault="000C70BA" w:rsidP="000C70BA">
      <w:r>
        <w:t>When a call is initiated as described in 3GPP TS 24.281 [2], the transmission participant:</w:t>
      </w:r>
    </w:p>
    <w:p w14:paraId="53B4901F" w14:textId="77777777" w:rsidR="000C70BA" w:rsidRDefault="000C70BA" w:rsidP="000C70BA">
      <w:pPr>
        <w:ind w:left="568" w:hanging="284"/>
      </w:pPr>
      <w:r>
        <w:t>1.</w:t>
      </w:r>
      <w:r>
        <w:tab/>
        <w:t>shall create an instance of the 'Transmission participant state transition diagram for basic transmission control operation';</w:t>
      </w:r>
    </w:p>
    <w:p w14:paraId="5109E31B"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35A6797"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70303D3E" w14:textId="77777777" w:rsidR="000C70BA" w:rsidRDefault="000C70BA" w:rsidP="000C70BA">
      <w:pPr>
        <w:ind w:left="568" w:hanging="284"/>
      </w:pPr>
      <w:r>
        <w:t>4.</w:t>
      </w:r>
      <w:r>
        <w:tab/>
        <w:t>if for the established MCVideo call the SIP INVITE request is an implicit Transmission request:</w:t>
      </w:r>
    </w:p>
    <w:p w14:paraId="05AA7873" w14:textId="77777777" w:rsidR="000C70BA" w:rsidRDefault="000C70BA" w:rsidP="000C70BA">
      <w:pPr>
        <w:ind w:left="851" w:hanging="284"/>
      </w:pPr>
      <w:r>
        <w:t>a.</w:t>
      </w:r>
      <w:r>
        <w:tab/>
        <w:t>shall start timer T100 (Transmission Request) and initialise counter C100 (Transmission Request) to 1;</w:t>
      </w:r>
    </w:p>
    <w:p w14:paraId="77DB903E" w14:textId="77777777" w:rsidR="000C70BA" w:rsidRDefault="000C70BA" w:rsidP="000C70BA">
      <w:pPr>
        <w:ind w:left="851" w:hanging="284"/>
      </w:pPr>
      <w:r>
        <w:t>b.</w:t>
      </w:r>
      <w:r>
        <w:tab/>
        <w:t>shall enter the 'U: pending request to transmit' state; and</w:t>
      </w:r>
    </w:p>
    <w:p w14:paraId="3D398AC4"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Default="000C70BA" w:rsidP="000C70BA">
      <w:pPr>
        <w:ind w:left="568" w:hanging="284"/>
      </w:pPr>
      <w:r>
        <w:t>5.</w:t>
      </w:r>
      <w:r>
        <w:tab/>
        <w:t>if the established MCVideo call is a broadcast group call, shall enter the 'U: has permission to transmit' state.</w:t>
      </w:r>
    </w:p>
    <w:p w14:paraId="417FFFF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68AA9D3" w14:textId="77777777" w:rsidR="000C70BA" w:rsidRDefault="000C70BA" w:rsidP="000C70BA">
      <w:r>
        <w:t>[TS 24.581, clause 6.2.4.4.6]</w:t>
      </w:r>
    </w:p>
    <w:p w14:paraId="70A1E55B" w14:textId="77777777" w:rsidR="000C70BA" w:rsidRDefault="000C70BA" w:rsidP="000C70BA">
      <w:r>
        <w:t>Upon receiving a Transmission Granted message from the transmission control server, the transmission participant:</w:t>
      </w:r>
    </w:p>
    <w:p w14:paraId="0DE8CEDF"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Default="000C70BA" w:rsidP="000C70BA">
      <w:pPr>
        <w:ind w:left="851" w:hanging="284"/>
      </w:pPr>
      <w:r>
        <w:t>a.</w:t>
      </w:r>
      <w:r>
        <w:tab/>
        <w:t>shall include the Message Type field set to '0' (Transmission Granted); and</w:t>
      </w:r>
    </w:p>
    <w:p w14:paraId="4F8AC439" w14:textId="77777777" w:rsidR="000C70BA" w:rsidRDefault="000C70BA" w:rsidP="000C70BA">
      <w:pPr>
        <w:ind w:left="851" w:hanging="284"/>
      </w:pPr>
      <w:r>
        <w:t>b.</w:t>
      </w:r>
      <w:r>
        <w:tab/>
        <w:t>shall include the Source field set to '0' (the transmission participant is the source);</w:t>
      </w:r>
    </w:p>
    <w:p w14:paraId="19969434" w14:textId="77777777" w:rsidR="000C70BA" w:rsidRDefault="000C70BA" w:rsidP="000C70BA">
      <w:pPr>
        <w:ind w:left="568" w:hanging="284"/>
      </w:pPr>
      <w:r>
        <w:t>2.</w:t>
      </w:r>
      <w:r>
        <w:tab/>
        <w:t>shall provide Transmission granted notification to the user, if not already done;</w:t>
      </w:r>
    </w:p>
    <w:p w14:paraId="40C04C08" w14:textId="77777777" w:rsidR="000C70BA" w:rsidRDefault="000C70BA" w:rsidP="000C70BA">
      <w:pPr>
        <w:ind w:left="568" w:hanging="284"/>
      </w:pPr>
      <w:r>
        <w:t>3.</w:t>
      </w:r>
      <w:r>
        <w:tab/>
        <w:t>shall stop timer T100 (Transmission Request); and</w:t>
      </w:r>
    </w:p>
    <w:p w14:paraId="2C31B124" w14:textId="77777777" w:rsidR="000C70BA" w:rsidRDefault="000C70BA" w:rsidP="000C70BA">
      <w:pPr>
        <w:ind w:left="568" w:hanging="284"/>
      </w:pPr>
      <w:r>
        <w:t>4.</w:t>
      </w:r>
      <w:r>
        <w:tab/>
        <w:t>shall enter the 'U: has permission to transmit' state.</w:t>
      </w:r>
    </w:p>
    <w:p w14:paraId="09656A94" w14:textId="77777777" w:rsidR="000C70BA" w:rsidRDefault="000C70BA" w:rsidP="000C70BA">
      <w:r>
        <w:t>[TS 24.581, clause 6.2.4.5.3]</w:t>
      </w:r>
    </w:p>
    <w:p w14:paraId="12B66199" w14:textId="77777777" w:rsidR="000C70BA" w:rsidRDefault="000C70BA" w:rsidP="000C70BA">
      <w:r>
        <w:t>Upon receiving an indication from the user to end the permission to send RTP media, the transmission participant:</w:t>
      </w:r>
    </w:p>
    <w:p w14:paraId="79CAD60A"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Default="000C70BA" w:rsidP="000C70BA">
      <w:pPr>
        <w:ind w:left="568" w:hanging="284"/>
      </w:pPr>
      <w:r>
        <w:t>2.</w:t>
      </w:r>
      <w:r>
        <w:tab/>
        <w:t>shall start timer T101 (Transmission End Request) and initialize counter C101 (Transmission End Request) to 1; and</w:t>
      </w:r>
    </w:p>
    <w:p w14:paraId="1CD0B76D" w14:textId="77777777" w:rsidR="000C70BA" w:rsidRDefault="000C70BA" w:rsidP="000C70BA">
      <w:pPr>
        <w:ind w:left="568" w:hanging="284"/>
      </w:pPr>
      <w:r>
        <w:t>3.</w:t>
      </w:r>
      <w:r>
        <w:tab/>
        <w:t>shall enter the 'U: pending end of transmission' state.</w:t>
      </w:r>
    </w:p>
    <w:p w14:paraId="0E19A425" w14:textId="77777777" w:rsidR="000C70BA" w:rsidRDefault="000C70BA" w:rsidP="000C70BA">
      <w:r>
        <w:t>[TS 24.581, clause 6.2.4.6.4]</w:t>
      </w:r>
    </w:p>
    <w:p w14:paraId="08BAE73A" w14:textId="77777777" w:rsidR="000C70BA" w:rsidRDefault="000C70BA" w:rsidP="000C70BA">
      <w:r>
        <w:t>Upon receiving a Transmission end response message, the transmission participant:</w:t>
      </w:r>
    </w:p>
    <w:p w14:paraId="0545500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Default="000C70BA" w:rsidP="000C70BA">
      <w:pPr>
        <w:ind w:left="851" w:hanging="284"/>
      </w:pPr>
      <w:r>
        <w:t>a.</w:t>
      </w:r>
      <w:r>
        <w:tab/>
        <w:t>shall include the Message Type field set to '1' (Transmission end response); and</w:t>
      </w:r>
    </w:p>
    <w:p w14:paraId="5014D924" w14:textId="77777777" w:rsidR="000C70BA" w:rsidRDefault="000C70BA" w:rsidP="000C70BA">
      <w:pPr>
        <w:ind w:left="851" w:hanging="284"/>
      </w:pPr>
      <w:r>
        <w:t>b.</w:t>
      </w:r>
      <w:r>
        <w:tab/>
        <w:t>shall include the Source field set to '0' (the transmission participant is the source);</w:t>
      </w:r>
    </w:p>
    <w:p w14:paraId="4ADB0A8D" w14:textId="77777777" w:rsidR="000C70BA" w:rsidRDefault="000C70BA" w:rsidP="000C70BA">
      <w:pPr>
        <w:ind w:left="568" w:hanging="284"/>
      </w:pPr>
      <w:r>
        <w:t>2.</w:t>
      </w:r>
      <w:r>
        <w:tab/>
        <w:t>may provide a Transmission end notification to the MCVideo user;</w:t>
      </w:r>
    </w:p>
    <w:p w14:paraId="5030A035"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47EFB0D" w14:textId="77777777" w:rsidR="000C70BA" w:rsidRDefault="000C70BA" w:rsidP="000C70BA">
      <w:pPr>
        <w:ind w:left="568" w:hanging="284"/>
      </w:pPr>
      <w:r>
        <w:t>4.</w:t>
      </w:r>
      <w:r>
        <w:tab/>
        <w:t>shall stop timer T101 (Transmission End Request);</w:t>
      </w:r>
    </w:p>
    <w:p w14:paraId="46720DD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2089F582" w14:textId="77777777" w:rsidR="000C70BA" w:rsidRDefault="000C70BA" w:rsidP="000C70BA">
      <w:pPr>
        <w:ind w:left="568" w:hanging="284"/>
      </w:pPr>
      <w:r>
        <w:t>6.</w:t>
      </w:r>
      <w:r>
        <w:tab/>
        <w:t>if the session was initiated as a broadcast group call:</w:t>
      </w:r>
    </w:p>
    <w:p w14:paraId="679C2E20" w14:textId="77777777" w:rsidR="000C70BA" w:rsidRDefault="000C70BA" w:rsidP="000C70BA">
      <w:pPr>
        <w:ind w:left="851" w:hanging="284"/>
      </w:pPr>
      <w:r>
        <w:t>a.</w:t>
      </w:r>
      <w:r>
        <w:tab/>
        <w:t>shall indicate to the MCVideo client the media transmission is completed; and</w:t>
      </w:r>
    </w:p>
    <w:p w14:paraId="6DA280C7" w14:textId="77777777" w:rsidR="000C70BA" w:rsidRDefault="000C70BA" w:rsidP="000C70BA">
      <w:pPr>
        <w:ind w:left="851" w:hanging="284"/>
      </w:pPr>
      <w:r>
        <w:t>b</w:t>
      </w:r>
      <w:r>
        <w:tab/>
        <w:t>shall enter the 'Call releasing' state.</w:t>
      </w:r>
    </w:p>
    <w:p w14:paraId="0E333580" w14:textId="77777777" w:rsidR="000C70BA" w:rsidRDefault="000C70BA" w:rsidP="000C70BA">
      <w:pPr>
        <w:pStyle w:val="H6"/>
      </w:pPr>
      <w:bookmarkStart w:id="422" w:name="_Toc52787521"/>
      <w:bookmarkStart w:id="423" w:name="_Toc52787702"/>
      <w:r>
        <w:t>6.1.1.10.3</w:t>
      </w:r>
      <w:r>
        <w:tab/>
        <w:t>Test description</w:t>
      </w:r>
      <w:bookmarkEnd w:id="422"/>
      <w:bookmarkEnd w:id="423"/>
    </w:p>
    <w:p w14:paraId="5D9835DB" w14:textId="77777777" w:rsidR="000C70BA" w:rsidRDefault="000C70BA" w:rsidP="000C70BA">
      <w:pPr>
        <w:pStyle w:val="H6"/>
      </w:pPr>
      <w:r>
        <w:t>6.1.1.10.3.1</w:t>
      </w:r>
      <w:r>
        <w:tab/>
        <w:t>Pre-test conditions</w:t>
      </w:r>
    </w:p>
    <w:p w14:paraId="335701E7" w14:textId="77777777" w:rsidR="000C70BA" w:rsidRDefault="000C70BA" w:rsidP="000C70BA">
      <w:pPr>
        <w:pStyle w:val="H6"/>
      </w:pPr>
      <w:r w:rsidRPr="00102CE5">
        <w:t>Test configuration</w:t>
      </w:r>
      <w:r>
        <w:t>:</w:t>
      </w:r>
    </w:p>
    <w:p w14:paraId="2BF0D19D" w14:textId="1B6DBFC9" w:rsidR="000C70BA" w:rsidRDefault="000C70BA" w:rsidP="000C70BA">
      <w:pPr>
        <w:pStyle w:val="B1"/>
      </w:pPr>
      <w:r>
        <w:t>-</w:t>
      </w:r>
      <w:r>
        <w:tab/>
        <w:t xml:space="preserve">Single cell configuration according to TS </w:t>
      </w:r>
      <w:r w:rsidR="00960759">
        <w:t>37.579</w:t>
      </w:r>
      <w:r>
        <w:t>-1 [2] clause 5.2.2.2.1.</w:t>
      </w:r>
    </w:p>
    <w:p w14:paraId="50A62D94" w14:textId="77777777" w:rsidR="000C70BA" w:rsidRDefault="000C70BA" w:rsidP="000C70BA">
      <w:pPr>
        <w:pStyle w:val="H6"/>
      </w:pPr>
      <w:r>
        <w:t>Preamble:</w:t>
      </w:r>
    </w:p>
    <w:p w14:paraId="122F73CA" w14:textId="64C31DE9" w:rsidR="000C70BA" w:rsidRDefault="000C70BA" w:rsidP="000C70BA">
      <w:pPr>
        <w:pStyle w:val="B1"/>
      </w:pPr>
      <w:r>
        <w:t>-</w:t>
      </w:r>
      <w:r>
        <w:tab/>
        <w:t xml:space="preserve">The UE has performed procedure 'Initial registration' as described in TS </w:t>
      </w:r>
      <w:r w:rsidR="00960759">
        <w:t>37.579</w:t>
      </w:r>
      <w:r>
        <w:t>-1 [2] clause 5.4.2.</w:t>
      </w:r>
    </w:p>
    <w:p w14:paraId="4179CAE0" w14:textId="77777777" w:rsidR="000C70BA" w:rsidRDefault="000C70BA" w:rsidP="000C70BA">
      <w:pPr>
        <w:pStyle w:val="B1"/>
      </w:pPr>
      <w:r>
        <w:t>-</w:t>
      </w:r>
      <w:r>
        <w:tab/>
      </w:r>
      <w:r w:rsidRPr="000573F5">
        <w:t>UE States at the end of the preamble</w:t>
      </w:r>
      <w:r>
        <w:t>:</w:t>
      </w:r>
    </w:p>
    <w:p w14:paraId="7868B994" w14:textId="77777777" w:rsidR="000C70BA" w:rsidRDefault="000C70BA" w:rsidP="000C70BA">
      <w:pPr>
        <w:pStyle w:val="B1"/>
        <w:ind w:left="852"/>
      </w:pPr>
      <w:r>
        <w:t>-</w:t>
      </w:r>
      <w:r>
        <w:tab/>
        <w:t>The UE is in RRC_IDLE state.</w:t>
      </w:r>
    </w:p>
    <w:p w14:paraId="64A46A89" w14:textId="77777777" w:rsidR="000C70BA" w:rsidRDefault="000C70BA" w:rsidP="000C70BA">
      <w:pPr>
        <w:pStyle w:val="B1"/>
        <w:ind w:left="852"/>
      </w:pPr>
      <w:r>
        <w:t>-</w:t>
      </w:r>
      <w:r>
        <w:tab/>
        <w:t>The client is registered for MCVideo.</w:t>
      </w:r>
    </w:p>
    <w:p w14:paraId="1297E8B5" w14:textId="77777777" w:rsidR="000C70BA" w:rsidRDefault="000C70BA" w:rsidP="000C70BA">
      <w:pPr>
        <w:pStyle w:val="H6"/>
      </w:pPr>
      <w:r>
        <w:t>6.1.1.10.3.2</w:t>
      </w:r>
      <w:r>
        <w:tab/>
        <w:t>Test procedure sequence</w:t>
      </w:r>
    </w:p>
    <w:p w14:paraId="68C7208C" w14:textId="77777777" w:rsidR="000C70BA" w:rsidRDefault="000C70BA" w:rsidP="000C70BA">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Default="000C70BA" w:rsidP="002E3FCC">
            <w:pPr>
              <w:pStyle w:val="TAH"/>
            </w:pPr>
            <w:r>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Default="000C70BA" w:rsidP="002E3FCC">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Default="000C70BA" w:rsidP="002E3FCC">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Default="000C70BA" w:rsidP="002E3FCC">
            <w:pPr>
              <w:pStyle w:val="TAH"/>
            </w:pPr>
            <w:r>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Default="000C70BA" w:rsidP="002E3FCC">
            <w:pPr>
              <w:pStyle w:val="TAH"/>
            </w:pPr>
            <w:r>
              <w:t>Verdict</w:t>
            </w:r>
          </w:p>
        </w:tc>
      </w:tr>
      <w:tr w:rsidR="000C70BA"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Default="000C70BA" w:rsidP="002E3FCC">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Default="000C70BA" w:rsidP="002E3FCC">
            <w:pPr>
              <w:pStyle w:val="TAH"/>
            </w:pPr>
            <w:r>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Default="000C70BA" w:rsidP="002E3FCC">
            <w:pPr>
              <w:pStyle w:val="TAH"/>
            </w:pPr>
          </w:p>
        </w:tc>
      </w:tr>
      <w:tr w:rsidR="000C70BA"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Default="000C70BA" w:rsidP="002E3FCC">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Default="000C70BA" w:rsidP="002E3FCC">
            <w:pPr>
              <w:pStyle w:val="TAL"/>
            </w:pPr>
            <w:r>
              <w:t>Make the UE (MCVideo client) request the establishment of a imminent peril group call with implicit transmission request.</w:t>
            </w:r>
          </w:p>
          <w:p w14:paraId="69AF1702" w14:textId="77777777" w:rsidR="000C70BA" w:rsidRDefault="000C70BA" w:rsidP="002E3FCC">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Default="000C70BA" w:rsidP="002E3FCC">
            <w:pPr>
              <w:pStyle w:val="TAC"/>
            </w:pPr>
            <w:r>
              <w:t>-</w:t>
            </w:r>
          </w:p>
        </w:tc>
      </w:tr>
      <w:tr w:rsidR="000C70BA"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Default="000C70BA" w:rsidP="002E3FCC">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imminent peril group call with implicit transmission control according to option b,ii of NOTE 1 in TS </w:t>
            </w:r>
            <w:r w:rsidR="00960759">
              <w:t>37.579</w:t>
            </w:r>
            <w:r>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Default="000C70BA" w:rsidP="002E3FCC">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Default="000C70BA" w:rsidP="002E3FCC">
            <w:pPr>
              <w:pStyle w:val="TAC"/>
            </w:pPr>
            <w:r>
              <w:t>P</w:t>
            </w:r>
          </w:p>
        </w:tc>
      </w:tr>
      <w:tr w:rsidR="000C70BA"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Default="000C70BA" w:rsidP="002E3FCC">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Default="000C70BA" w:rsidP="002E3FCC">
            <w:pPr>
              <w:pStyle w:val="TAC"/>
            </w:pPr>
            <w:r>
              <w:t>-</w:t>
            </w:r>
          </w:p>
        </w:tc>
      </w:tr>
      <w:tr w:rsidR="000C70BA"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Default="000C70BA" w:rsidP="002E3FCC">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Default="000C70BA" w:rsidP="002E3FCC">
            <w:pPr>
              <w:pStyle w:val="TAL"/>
            </w:pPr>
            <w:r>
              <w:t>Check: Does the UE (MCVideo client) provide transmission granted notification to the user?</w:t>
            </w:r>
          </w:p>
          <w:p w14:paraId="09457B9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Default="000C70BA" w:rsidP="002E3FCC">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Default="000C70BA" w:rsidP="002E3FCC">
            <w:pPr>
              <w:pStyle w:val="TAC"/>
            </w:pPr>
            <w:r>
              <w:t>P</w:t>
            </w:r>
          </w:p>
        </w:tc>
      </w:tr>
      <w:tr w:rsidR="000C70BA"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Default="000C70BA" w:rsidP="002E3FCC">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Default="000C70BA" w:rsidP="002E3FCC">
            <w:pPr>
              <w:pStyle w:val="TAL"/>
            </w:pPr>
            <w:r>
              <w:t>Make the UE (MCVideo client) request end of transmission.</w:t>
            </w:r>
          </w:p>
          <w:p w14:paraId="2112A62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Default="000C70BA" w:rsidP="002E3FCC">
            <w:pPr>
              <w:pStyle w:val="TAC"/>
            </w:pPr>
            <w:r>
              <w:t>-</w:t>
            </w:r>
          </w:p>
        </w:tc>
      </w:tr>
      <w:tr w:rsidR="000C70BA"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Default="000C70BA" w:rsidP="002E3FCC">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Default="000C70BA" w:rsidP="002E3FCC">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Default="000C70BA" w:rsidP="002E3FCC">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Default="000C70BA" w:rsidP="002E3FCC">
            <w:pPr>
              <w:pStyle w:val="TAC"/>
            </w:pPr>
            <w:r>
              <w:t>P</w:t>
            </w:r>
          </w:p>
        </w:tc>
      </w:tr>
      <w:tr w:rsidR="000C70BA"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Default="000C70BA" w:rsidP="002E3FCC">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Default="000C70BA" w:rsidP="002E3FCC">
            <w:pPr>
              <w:pStyle w:val="TAC"/>
            </w:pPr>
            <w:r>
              <w:t>-</w:t>
            </w:r>
          </w:p>
        </w:tc>
      </w:tr>
      <w:tr w:rsidR="000C70BA"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Default="000C70BA" w:rsidP="002E3FCC">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Default="000C70BA" w:rsidP="002E3FCC">
            <w:pPr>
              <w:pStyle w:val="TAL"/>
            </w:pPr>
            <w:r>
              <w:t>Make the UE (MCVideo client) release the call.</w:t>
            </w:r>
          </w:p>
          <w:p w14:paraId="3537A04C"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Default="000C70BA" w:rsidP="002E3FCC">
            <w:pPr>
              <w:pStyle w:val="TAC"/>
            </w:pPr>
            <w:r>
              <w:t>-</w:t>
            </w:r>
          </w:p>
        </w:tc>
      </w:tr>
      <w:tr w:rsidR="000C70BA"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Default="000C70BA" w:rsidP="002E3FCC">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Default="000C70BA" w:rsidP="002E3FCC">
            <w:pPr>
              <w:pStyle w:val="TAL"/>
            </w:pPr>
            <w:r>
              <w:t xml:space="preserve">Check: Does the UE </w:t>
            </w:r>
            <w:r>
              <w:rPr>
                <w:rFonts w:cs="Arial"/>
                <w:szCs w:val="18"/>
              </w:rPr>
              <w:t xml:space="preserve">(MCVideo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Default="000C70BA" w:rsidP="002E3FCC">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Default="000C70BA" w:rsidP="002E3FCC">
            <w:pPr>
              <w:pStyle w:val="TAC"/>
            </w:pPr>
            <w:r>
              <w:t>P</w:t>
            </w:r>
          </w:p>
        </w:tc>
      </w:tr>
      <w:tr w:rsidR="000C70BA"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Default="000C70BA" w:rsidP="002E3FCC">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Default="000C70BA" w:rsidP="002E3FCC">
            <w:pPr>
              <w:pStyle w:val="TAC"/>
            </w:pPr>
            <w:r>
              <w:t>-</w:t>
            </w:r>
          </w:p>
        </w:tc>
      </w:tr>
      <w:tr w:rsidR="000C70BA"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Default="000C70BA" w:rsidP="002E3FCC">
            <w:pPr>
              <w:pStyle w:val="TAN"/>
              <w:rPr>
                <w:color w:val="000000"/>
              </w:rPr>
            </w:pPr>
            <w:r>
              <w:t>NOTE 1: This is expected to be done via a suitable implementation dependent MMI.</w:t>
            </w:r>
          </w:p>
        </w:tc>
      </w:tr>
    </w:tbl>
    <w:p w14:paraId="6C5717AC" w14:textId="77777777" w:rsidR="000C70BA" w:rsidRDefault="000C70BA" w:rsidP="000C70BA"/>
    <w:p w14:paraId="643423B5" w14:textId="77777777" w:rsidR="000C70BA" w:rsidRDefault="000C70BA" w:rsidP="000C70BA">
      <w:pPr>
        <w:pStyle w:val="H6"/>
      </w:pPr>
      <w:r>
        <w:t>6.1.1.10.3.3</w:t>
      </w:r>
      <w:r>
        <w:tab/>
        <w:t>Specific message contents</w:t>
      </w:r>
    </w:p>
    <w:p w14:paraId="3F4ACB45" w14:textId="1B002BD6" w:rsidR="000C70BA" w:rsidRDefault="000C70BA" w:rsidP="000C70BA">
      <w:pPr>
        <w:pStyle w:val="TH"/>
      </w:pPr>
      <w:r>
        <w:t xml:space="preserve">Table 6.1.1.10.3.3-1: SIP INVITE from the UE (Step 2, Table 6.1.1.10.3.2-1;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Default="000C70BA" w:rsidP="002E3FCC">
            <w:pPr>
              <w:pStyle w:val="TAL"/>
            </w:pPr>
            <w:r>
              <w:t xml:space="preserve">Derivation Path: TS </w:t>
            </w:r>
            <w:r w:rsidR="00960759">
              <w:t>37.579</w:t>
            </w:r>
            <w:r>
              <w:t>-1 [2], Table 5.5.2.5.1-1, condition IMMPERIL-CALL</w:t>
            </w:r>
          </w:p>
        </w:tc>
      </w:tr>
      <w:tr w:rsidR="000C70BA"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Default="000C70BA" w:rsidP="002E3FCC">
            <w:pPr>
              <w:pStyle w:val="TAH"/>
            </w:pPr>
            <w:r>
              <w:t>Condition</w:t>
            </w:r>
          </w:p>
        </w:tc>
      </w:tr>
      <w:tr w:rsidR="000C70BA"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Default="000C70BA" w:rsidP="002E3FCC">
            <w:pPr>
              <w:pStyle w:val="TAL"/>
            </w:pPr>
          </w:p>
        </w:tc>
      </w:tr>
      <w:tr w:rsidR="000C70BA"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Default="000C70BA" w:rsidP="002E3FCC">
            <w:pPr>
              <w:pStyle w:val="TAL"/>
            </w:pPr>
          </w:p>
        </w:tc>
      </w:tr>
      <w:tr w:rsidR="000C70BA"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Default="000C70BA" w:rsidP="002E3FCC">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Default="000C70BA" w:rsidP="002E3FCC">
            <w:pPr>
              <w:pStyle w:val="TAL"/>
            </w:pPr>
          </w:p>
        </w:tc>
      </w:tr>
      <w:tr w:rsidR="000C70BA"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Default="000C70BA" w:rsidP="002E3FCC">
            <w:pPr>
              <w:pStyle w:val="TAL"/>
            </w:pPr>
          </w:p>
        </w:tc>
      </w:tr>
      <w:tr w:rsidR="000C70BA"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Default="000C70BA" w:rsidP="002E3FCC">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Default="000C70BA" w:rsidP="002E3FCC">
            <w:pPr>
              <w:pStyle w:val="TAL"/>
            </w:pPr>
          </w:p>
        </w:tc>
      </w:tr>
    </w:tbl>
    <w:p w14:paraId="0084F0C3" w14:textId="77777777" w:rsidR="000C70BA" w:rsidRDefault="000C70BA" w:rsidP="000C70BA"/>
    <w:p w14:paraId="071525AF" w14:textId="77777777" w:rsidR="000C70BA" w:rsidRDefault="000C70BA" w:rsidP="000C70BA">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Default="000C70BA" w:rsidP="002E3FCC">
            <w:pPr>
              <w:pStyle w:val="TAL"/>
            </w:pPr>
            <w:r>
              <w:t xml:space="preserve">Derivation Path: TS </w:t>
            </w:r>
            <w:r w:rsidR="00960759">
              <w:t>37.579</w:t>
            </w:r>
            <w:r>
              <w:t>-1 [2], Table 5.5.3.1.1-2, condition INITIAL_SDP_OFFER, IMPLICIT_GRANT_REQUESTED</w:t>
            </w:r>
          </w:p>
        </w:tc>
      </w:tr>
    </w:tbl>
    <w:p w14:paraId="387576A4" w14:textId="77777777" w:rsidR="000C70BA" w:rsidRDefault="000C70BA" w:rsidP="000C70BA">
      <w:pPr>
        <w:widowControl w:val="0"/>
        <w:rPr>
          <w:color w:val="000000"/>
        </w:rPr>
      </w:pPr>
    </w:p>
    <w:p w14:paraId="0D553B3C" w14:textId="77777777" w:rsidR="000C70BA" w:rsidRDefault="000C70BA" w:rsidP="000C70BA">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Default="000C70BA" w:rsidP="002E3FCC">
            <w:pPr>
              <w:pStyle w:val="TAL"/>
            </w:pPr>
            <w:r>
              <w:t xml:space="preserve">Derivation Path: TS </w:t>
            </w:r>
            <w:r w:rsidR="00960759">
              <w:t>37.579</w:t>
            </w:r>
            <w:r>
              <w:t>-1 [2], Table 5.5.3.2.1-2, condition GROUP-CALL, IMMPERIL-CALL, INVITE_REFER</w:t>
            </w:r>
          </w:p>
        </w:tc>
      </w:tr>
    </w:tbl>
    <w:p w14:paraId="2090A0E5" w14:textId="77777777" w:rsidR="000C70BA" w:rsidRDefault="000C70BA" w:rsidP="000C70BA">
      <w:pPr>
        <w:rPr>
          <w:color w:val="000000"/>
        </w:rPr>
      </w:pPr>
    </w:p>
    <w:p w14:paraId="67793659" w14:textId="561031B2" w:rsidR="000C70BA" w:rsidRDefault="000C70BA" w:rsidP="000C70BA">
      <w:pPr>
        <w:pStyle w:val="TH"/>
      </w:pPr>
      <w:r>
        <w:t xml:space="preserve">Table 6.1.1.10.3.3-3: SIP 200 (OK) from the SS (Step 2, Table 6.1.1.10.3.2-1;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Default="000C70BA" w:rsidP="002E3FCC">
            <w:pPr>
              <w:pStyle w:val="TAL"/>
            </w:pPr>
            <w:r>
              <w:t xml:space="preserve">Derivation Path: TS </w:t>
            </w:r>
            <w:r w:rsidR="00960759">
              <w:t>37.579</w:t>
            </w:r>
            <w:r>
              <w:t>-1 [2], Table 5.5.2.17.1.2-1, condition INVITE-RSP</w:t>
            </w:r>
          </w:p>
        </w:tc>
      </w:tr>
      <w:tr w:rsidR="000C70BA"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Default="000C70BA" w:rsidP="002E3FCC">
            <w:pPr>
              <w:pStyle w:val="TAH"/>
            </w:pPr>
            <w:r>
              <w:t>Condition</w:t>
            </w:r>
          </w:p>
        </w:tc>
      </w:tr>
      <w:tr w:rsidR="000C70BA"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Default="000C70BA" w:rsidP="002E3FCC">
            <w:pPr>
              <w:pStyle w:val="TAL"/>
            </w:pPr>
          </w:p>
        </w:tc>
      </w:tr>
      <w:tr w:rsidR="000C70BA"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Default="000C70BA" w:rsidP="002E3FCC">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Default="000C70BA" w:rsidP="002E3FCC">
            <w:pPr>
              <w:pStyle w:val="TAL"/>
            </w:pPr>
          </w:p>
        </w:tc>
      </w:tr>
    </w:tbl>
    <w:p w14:paraId="5CA60D4C" w14:textId="77777777" w:rsidR="000C70BA" w:rsidRDefault="000C70BA" w:rsidP="000C70BA"/>
    <w:p w14:paraId="69591039" w14:textId="77777777" w:rsidR="000C70BA" w:rsidRDefault="000C70BA" w:rsidP="000C70BA">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Default="000C70BA" w:rsidP="002E3FCC">
            <w:pPr>
              <w:pStyle w:val="TAL"/>
            </w:pPr>
            <w:r>
              <w:t xml:space="preserve">Derivation Path: TS </w:t>
            </w:r>
            <w:r w:rsidR="00960759">
              <w:t>37.579</w:t>
            </w:r>
            <w:r>
              <w:t>-1 [2], Table 5.5.3.1.2-2, condition SDP_ANSWER, IMPLICIT_GRANT_REQUESTED</w:t>
            </w:r>
          </w:p>
        </w:tc>
      </w:tr>
    </w:tbl>
    <w:p w14:paraId="58C8A999" w14:textId="77777777" w:rsidR="000C70BA" w:rsidRDefault="000C70BA" w:rsidP="000C70BA">
      <w:pPr>
        <w:rPr>
          <w:color w:val="000000"/>
        </w:rPr>
      </w:pPr>
    </w:p>
    <w:p w14:paraId="251F2E85" w14:textId="77777777" w:rsidR="000C70BA" w:rsidRDefault="000C70BA" w:rsidP="000C70BA">
      <w:pPr>
        <w:pStyle w:val="TH"/>
      </w:pPr>
      <w:r>
        <w:t>Table 6.1.1.10.3.3-4: Void</w:t>
      </w:r>
    </w:p>
    <w:p w14:paraId="38487949" w14:textId="2D7797D3" w:rsidR="000C70BA" w:rsidRDefault="000C70BA" w:rsidP="000C70BA">
      <w:pPr>
        <w:pStyle w:val="TH"/>
      </w:pPr>
      <w:r>
        <w:t xml:space="preserve">Table 6.1.1.10.3.3-5: Transmission Granted from the SS (Step 2, Table 6.1.1.10.3.2-1; </w:t>
      </w:r>
      <w:r>
        <w:br/>
        <w:t xml:space="preserve">Step 6a1,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Default="000C70BA" w:rsidP="002E3FCC">
            <w:pPr>
              <w:pStyle w:val="TAL"/>
            </w:pPr>
            <w:r>
              <w:t xml:space="preserve">Derivation Path: TS </w:t>
            </w:r>
            <w:r w:rsidR="00960759">
              <w:t>37.579</w:t>
            </w:r>
            <w:r>
              <w:t>-1 [2], Table 5.5.11.2.1-1, condition IMMPERIL-CALL</w:t>
            </w:r>
          </w:p>
        </w:tc>
      </w:tr>
    </w:tbl>
    <w:p w14:paraId="16BE9534" w14:textId="77777777" w:rsidR="000C70BA" w:rsidRDefault="000C70BA" w:rsidP="000C70BA">
      <w:pPr>
        <w:rPr>
          <w:color w:val="000000"/>
        </w:rPr>
      </w:pPr>
    </w:p>
    <w:p w14:paraId="286EB672" w14:textId="458B3A6D" w:rsidR="000C70BA" w:rsidRDefault="000C70BA" w:rsidP="000C70BA">
      <w:pPr>
        <w:pStyle w:val="TH"/>
      </w:pPr>
      <w:r>
        <w:t xml:space="preserve">Table 6.1.1.10.3.3-5A: Transmission Idle from the SS (Step 10, Table 6.1.1.10.3.2-1;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Default="000C70BA" w:rsidP="002E3FCC">
            <w:pPr>
              <w:pStyle w:val="TAL"/>
            </w:pPr>
            <w:r>
              <w:t xml:space="preserve">Derivation Path: TS </w:t>
            </w:r>
            <w:r w:rsidR="00960759">
              <w:t>37.579</w:t>
            </w:r>
            <w:r>
              <w:t>-1 [2], Table 5.5.11.2.16-1, condition IMMPERIL-CALL</w:t>
            </w:r>
          </w:p>
        </w:tc>
      </w:tr>
    </w:tbl>
    <w:p w14:paraId="472246E3" w14:textId="77777777" w:rsidR="000C70BA" w:rsidRDefault="000C70BA" w:rsidP="000C70BA"/>
    <w:p w14:paraId="09065A18" w14:textId="77777777" w:rsidR="000C70BA" w:rsidRDefault="000C70BA" w:rsidP="000C70BA">
      <w:pPr>
        <w:pStyle w:val="TH"/>
      </w:pPr>
      <w:r>
        <w:t>Table 6.1.1.10 3.3-6..8: Void</w:t>
      </w:r>
    </w:p>
    <w:p w14:paraId="53BB0636" w14:textId="77777777" w:rsidR="000C70BA" w:rsidRDefault="000C70BA" w:rsidP="000C70BA">
      <w:pPr>
        <w:rPr>
          <w:color w:val="000000"/>
        </w:rPr>
      </w:pPr>
    </w:p>
    <w:p w14:paraId="48EA27FF" w14:textId="77777777" w:rsidR="000C70BA" w:rsidRDefault="000C70BA" w:rsidP="000C70BA">
      <w:pPr>
        <w:keepNext/>
        <w:keepLines/>
        <w:spacing w:before="120"/>
        <w:ind w:left="1418" w:hanging="1418"/>
        <w:outlineLvl w:val="3"/>
        <w:rPr>
          <w:rFonts w:ascii="Arial" w:hAnsi="Arial"/>
          <w:sz w:val="24"/>
        </w:rPr>
      </w:pPr>
      <w:bookmarkStart w:id="424" w:name="_Toc75906926"/>
      <w:bookmarkStart w:id="425" w:name="_Toc75907263"/>
      <w:bookmarkStart w:id="426" w:name="_Toc84345723"/>
      <w:r>
        <w:rPr>
          <w:rFonts w:ascii="Arial" w:hAnsi="Arial"/>
          <w:sz w:val="24"/>
        </w:rPr>
        <w:t>6.1.1.11</w:t>
      </w:r>
      <w:r>
        <w:rPr>
          <w:rFonts w:ascii="Arial" w:hAnsi="Arial"/>
          <w:sz w:val="24"/>
        </w:rPr>
        <w:tab/>
        <w:t>On-network / On-demand Pre-arranged Group Call / Imminent Peril Group Call / Client Terminated (CT)</w:t>
      </w:r>
      <w:bookmarkEnd w:id="424"/>
      <w:bookmarkEnd w:id="425"/>
      <w:bookmarkEnd w:id="426"/>
    </w:p>
    <w:p w14:paraId="5A0D4E6E" w14:textId="77777777" w:rsidR="000C70BA" w:rsidRDefault="000C70BA" w:rsidP="000C70BA">
      <w:pPr>
        <w:pStyle w:val="H6"/>
      </w:pPr>
      <w:bookmarkStart w:id="427" w:name="_Toc52787523"/>
      <w:bookmarkStart w:id="428" w:name="_Toc52787704"/>
      <w:r>
        <w:t>6.1.1.11.1</w:t>
      </w:r>
      <w:r>
        <w:tab/>
        <w:t>Test Purpose (TP)</w:t>
      </w:r>
      <w:bookmarkEnd w:id="427"/>
      <w:bookmarkEnd w:id="428"/>
    </w:p>
    <w:p w14:paraId="4B86C846" w14:textId="77777777" w:rsidR="000C70BA" w:rsidRDefault="000C70BA" w:rsidP="000C70BA">
      <w:pPr>
        <w:pStyle w:val="H6"/>
      </w:pPr>
      <w:r>
        <w:t>(1)</w:t>
      </w:r>
    </w:p>
    <w:p w14:paraId="0CBDF801" w14:textId="77777777" w:rsidR="000C70BA" w:rsidRDefault="000C70BA" w:rsidP="000C70BA">
      <w:pPr>
        <w:pStyle w:val="PL"/>
      </w:pPr>
      <w:r>
        <w:rPr>
          <w:b/>
        </w:rPr>
        <w:t>with</w:t>
      </w:r>
      <w:r>
        <w:t xml:space="preserve"> { the UE (MCVideo Client) registered and authorized for MCVideo Service }</w:t>
      </w:r>
    </w:p>
    <w:p w14:paraId="6EDFF848" w14:textId="77777777" w:rsidR="000C70BA" w:rsidRDefault="000C70BA" w:rsidP="000C70BA">
      <w:pPr>
        <w:pStyle w:val="PL"/>
      </w:pPr>
      <w:r>
        <w:t>ensure that {</w:t>
      </w:r>
    </w:p>
    <w:p w14:paraId="2144CBA8" w14:textId="77777777" w:rsidR="000C70BA" w:rsidRDefault="000C70BA" w:rsidP="000C70BA">
      <w:pPr>
        <w:pStyle w:val="PL"/>
      </w:pPr>
      <w:r>
        <w:t xml:space="preserve">  </w:t>
      </w:r>
      <w:r>
        <w:rPr>
          <w:b/>
        </w:rPr>
        <w:t>when</w:t>
      </w:r>
      <w:r>
        <w:t xml:space="preserve"> { the MCVideo Client receives a SIP INVITE message of an MCVideo On-demand Pre-arranged Imminent Peril Group Call and the MCVideo User answers the call }</w:t>
      </w:r>
    </w:p>
    <w:p w14:paraId="6745BC47" w14:textId="77777777" w:rsidR="000C70BA" w:rsidRDefault="000C70BA" w:rsidP="000C70BA">
      <w:pPr>
        <w:pStyle w:val="PL"/>
      </w:pPr>
      <w:r>
        <w:rPr>
          <w:b/>
        </w:rPr>
        <w:t>then</w:t>
      </w:r>
      <w:r>
        <w:t xml:space="preserve"> { the MCVideo Client responds to the SS (MCVideo Server) with a SIP 200 (OK) message }</w:t>
      </w:r>
    </w:p>
    <w:p w14:paraId="7954DE3C" w14:textId="77777777" w:rsidR="000C70BA" w:rsidRDefault="000C70BA" w:rsidP="000C70BA">
      <w:pPr>
        <w:pStyle w:val="PL"/>
      </w:pPr>
      <w:r>
        <w:t xml:space="preserve">           }</w:t>
      </w:r>
    </w:p>
    <w:p w14:paraId="47DE99F5" w14:textId="77777777" w:rsidR="000C70BA" w:rsidRDefault="000C70BA" w:rsidP="000C70BA">
      <w:pPr>
        <w:pStyle w:val="PL"/>
      </w:pPr>
    </w:p>
    <w:p w14:paraId="41C53714" w14:textId="77777777" w:rsidR="000C70BA" w:rsidRDefault="000C70BA" w:rsidP="000C70BA">
      <w:pPr>
        <w:pStyle w:val="H6"/>
      </w:pPr>
      <w:r>
        <w:t>(2)</w:t>
      </w:r>
    </w:p>
    <w:p w14:paraId="45DEC365" w14:textId="77777777" w:rsidR="000C70BA" w:rsidRDefault="000C70BA" w:rsidP="000C70BA">
      <w:pPr>
        <w:pStyle w:val="PL"/>
      </w:pPr>
      <w:r>
        <w:rPr>
          <w:b/>
        </w:rPr>
        <w:t>with</w:t>
      </w:r>
      <w:r>
        <w:t xml:space="preserve"> { the UE (MCVideo Client) having an ongoing MCVideo Pre-arranged Imminent Peril Group Call }</w:t>
      </w:r>
    </w:p>
    <w:p w14:paraId="0DFADE53" w14:textId="77777777" w:rsidR="000C70BA" w:rsidRDefault="000C70BA" w:rsidP="000C70BA">
      <w:pPr>
        <w:pStyle w:val="PL"/>
      </w:pPr>
      <w:r>
        <w:t>ensure that {</w:t>
      </w:r>
    </w:p>
    <w:p w14:paraId="6C2FC774"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0039AEA" w14:textId="77777777" w:rsidR="000C70BA" w:rsidRDefault="000C70BA" w:rsidP="000C70BA">
      <w:pPr>
        <w:pStyle w:val="PL"/>
      </w:pPr>
      <w:r>
        <w:t xml:space="preserve">    </w:t>
      </w:r>
      <w:r>
        <w:rPr>
          <w:b/>
        </w:rPr>
        <w:t>then</w:t>
      </w:r>
      <w:r>
        <w:t xml:space="preserve"> { the UE (MCVideo Client) provides media transmission notification to the MCVideo User </w:t>
      </w:r>
      <w:r>
        <w:rPr>
          <w:b/>
          <w:bCs/>
        </w:rPr>
        <w:t>and</w:t>
      </w:r>
      <w:r>
        <w:t xml:space="preserve"> sends a Receive Media Request message to the SS (MCVideo Server) }</w:t>
      </w:r>
    </w:p>
    <w:p w14:paraId="255ABA88" w14:textId="77777777" w:rsidR="000C70BA" w:rsidRDefault="000C70BA" w:rsidP="000C70BA">
      <w:pPr>
        <w:pStyle w:val="PL"/>
      </w:pPr>
      <w:r>
        <w:t xml:space="preserve">           </w:t>
      </w:r>
    </w:p>
    <w:p w14:paraId="24B2BDBD" w14:textId="77777777" w:rsidR="000C70BA" w:rsidRDefault="000C70BA" w:rsidP="000C70BA">
      <w:pPr>
        <w:pStyle w:val="PL"/>
      </w:pPr>
    </w:p>
    <w:p w14:paraId="7825C426" w14:textId="77777777" w:rsidR="000C70BA" w:rsidRDefault="000C70BA" w:rsidP="000C70BA">
      <w:pPr>
        <w:pStyle w:val="H6"/>
      </w:pPr>
      <w:r>
        <w:t>(3)</w:t>
      </w:r>
    </w:p>
    <w:p w14:paraId="5BE2EF1C" w14:textId="77777777" w:rsidR="000C70BA" w:rsidRDefault="000C70BA" w:rsidP="000C70BA">
      <w:pPr>
        <w:pStyle w:val="PL"/>
      </w:pPr>
      <w:r>
        <w:rPr>
          <w:b/>
        </w:rPr>
        <w:t>with</w:t>
      </w:r>
      <w:r>
        <w:t xml:space="preserve"> { the UE (MCVideo Client) having an ongoing MCVideo On-network Pre-arranged Imminent Peril Group Call }</w:t>
      </w:r>
    </w:p>
    <w:p w14:paraId="2BFBECCD" w14:textId="77777777" w:rsidR="000C70BA" w:rsidRDefault="000C70BA" w:rsidP="000C70BA">
      <w:pPr>
        <w:pStyle w:val="PL"/>
      </w:pPr>
      <w:r>
        <w:t>ensure that {</w:t>
      </w:r>
    </w:p>
    <w:p w14:paraId="7AB82FF6" w14:textId="77777777" w:rsidR="000C70BA" w:rsidRDefault="000C70BA" w:rsidP="000C70BA">
      <w:pPr>
        <w:pStyle w:val="PL"/>
      </w:pPr>
      <w:r>
        <w:t xml:space="preserve">  </w:t>
      </w:r>
      <w:r>
        <w:rPr>
          <w:b/>
        </w:rPr>
        <w:t>when</w:t>
      </w:r>
      <w:r>
        <w:t xml:space="preserve"> { the MCVideo User requests to end the RTP media reception }</w:t>
      </w:r>
    </w:p>
    <w:p w14:paraId="0714F91D" w14:textId="77777777" w:rsidR="000C70BA" w:rsidRDefault="000C70BA" w:rsidP="000C70BA">
      <w:pPr>
        <w:pStyle w:val="PL"/>
      </w:pPr>
      <w:r>
        <w:t xml:space="preserve">    </w:t>
      </w:r>
      <w:r>
        <w:rPr>
          <w:b/>
        </w:rPr>
        <w:t>then</w:t>
      </w:r>
      <w:r>
        <w:t xml:space="preserve"> { the UE (MCVideo Client) sends a Media Reception End Request message }</w:t>
      </w:r>
    </w:p>
    <w:p w14:paraId="4AA5940B" w14:textId="77777777" w:rsidR="000C70BA" w:rsidRDefault="000C70BA" w:rsidP="000C70BA">
      <w:pPr>
        <w:pStyle w:val="PL"/>
      </w:pPr>
      <w:r>
        <w:t xml:space="preserve">           }</w:t>
      </w:r>
    </w:p>
    <w:p w14:paraId="4D2D40EA" w14:textId="77777777" w:rsidR="000C70BA" w:rsidRDefault="000C70BA" w:rsidP="000C70BA">
      <w:pPr>
        <w:pStyle w:val="PL"/>
      </w:pPr>
    </w:p>
    <w:p w14:paraId="5C201F75" w14:textId="77777777" w:rsidR="000C70BA" w:rsidRDefault="000C70BA" w:rsidP="000C70BA">
      <w:pPr>
        <w:pStyle w:val="H6"/>
      </w:pPr>
      <w:r>
        <w:t>(4)</w:t>
      </w:r>
    </w:p>
    <w:p w14:paraId="5763AC29" w14:textId="77777777" w:rsidR="000C70BA" w:rsidRDefault="000C70BA" w:rsidP="000C70BA">
      <w:pPr>
        <w:pStyle w:val="PL"/>
      </w:pPr>
      <w:r>
        <w:rPr>
          <w:b/>
        </w:rPr>
        <w:t>with</w:t>
      </w:r>
      <w:r>
        <w:t xml:space="preserve"> { the UE (MCVideo Client) having an ongoing MCVideo On-demand Pre-arranged Imminent Peril Group Call }</w:t>
      </w:r>
    </w:p>
    <w:p w14:paraId="25D086E0" w14:textId="77777777" w:rsidR="000C70BA" w:rsidRDefault="000C70BA" w:rsidP="000C70BA">
      <w:pPr>
        <w:pStyle w:val="PL"/>
      </w:pPr>
      <w:r>
        <w:t>ensure that {</w:t>
      </w:r>
    </w:p>
    <w:p w14:paraId="4BD2FB04"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77F4B8C4" w14:textId="77777777" w:rsidR="000C70BA" w:rsidRDefault="000C70BA" w:rsidP="000C70BA">
      <w:pPr>
        <w:pStyle w:val="PL"/>
      </w:pPr>
      <w:r>
        <w:t xml:space="preserve">    </w:t>
      </w:r>
      <w:r>
        <w:rPr>
          <w:b/>
        </w:rPr>
        <w:t>then</w:t>
      </w:r>
      <w:r>
        <w:t xml:space="preserve"> { the UE (MCVideo Client) sends a SIP BYE message and leaves the MCVideo Session }</w:t>
      </w:r>
    </w:p>
    <w:p w14:paraId="02614220" w14:textId="77777777" w:rsidR="000C70BA" w:rsidRDefault="000C70BA" w:rsidP="000C70BA">
      <w:pPr>
        <w:pStyle w:val="PL"/>
      </w:pPr>
      <w:r>
        <w:t xml:space="preserve">           }</w:t>
      </w:r>
    </w:p>
    <w:p w14:paraId="6832701B" w14:textId="77777777" w:rsidR="000C70BA" w:rsidRDefault="000C70BA" w:rsidP="000C70BA">
      <w:pPr>
        <w:pStyle w:val="PL"/>
      </w:pPr>
    </w:p>
    <w:p w14:paraId="7203BBA3" w14:textId="77777777" w:rsidR="000C70BA" w:rsidRDefault="000C70BA" w:rsidP="000C70BA">
      <w:pPr>
        <w:pStyle w:val="H6"/>
      </w:pPr>
      <w:bookmarkStart w:id="429" w:name="_Toc52787524"/>
      <w:bookmarkStart w:id="430" w:name="_Toc52787705"/>
      <w:r>
        <w:t>6.1.1.11.2</w:t>
      </w:r>
      <w:r>
        <w:tab/>
        <w:t>Conformance requirements</w:t>
      </w:r>
      <w:bookmarkEnd w:id="429"/>
      <w:bookmarkEnd w:id="430"/>
    </w:p>
    <w:p w14:paraId="1442486A" w14:textId="77777777" w:rsidR="000C70BA" w:rsidRDefault="000C70BA" w:rsidP="000C70BA">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Default="000C70BA" w:rsidP="000C70BA">
      <w:r>
        <w:t>[TS 24.281, clause 9.2.1.2.1.2]</w:t>
      </w:r>
    </w:p>
    <w:p w14:paraId="438EAB14" w14:textId="77777777" w:rsidR="000C70BA" w:rsidRDefault="000C70BA" w:rsidP="000C70BA">
      <w:r>
        <w:t>In the procedures in this subclause:</w:t>
      </w:r>
    </w:p>
    <w:p w14:paraId="5345FB8D"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ED02F88"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BC500B"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7A579574" w14:textId="77777777" w:rsidR="000C70BA" w:rsidRDefault="000C70BA" w:rsidP="000C70BA">
      <w:r>
        <w:t>The MCVideo client:</w:t>
      </w:r>
    </w:p>
    <w:p w14:paraId="0D0D6CB8" w14:textId="77777777" w:rsidR="000C70BA" w:rsidRDefault="000C70BA" w:rsidP="000C70BA">
      <w:pPr>
        <w:ind w:left="568" w:hanging="284"/>
      </w:pPr>
      <w:r>
        <w:t>1)</w:t>
      </w:r>
      <w:r>
        <w:tab/>
        <w:t>may reject the SIP INVITE request if either of the following conditions are met:</w:t>
      </w:r>
    </w:p>
    <w:p w14:paraId="57107FC5" w14:textId="77777777" w:rsidR="000C70BA" w:rsidRDefault="000C70BA" w:rsidP="000C70BA">
      <w:pPr>
        <w:ind w:left="851" w:hanging="284"/>
      </w:pPr>
      <w:r>
        <w:t>a)</w:t>
      </w:r>
      <w:r>
        <w:tab/>
        <w:t>MCVideo client does not have enough resources to handle the call; or</w:t>
      </w:r>
    </w:p>
    <w:p w14:paraId="2F0299DC" w14:textId="77777777" w:rsidR="000C70BA" w:rsidRDefault="000C70BA" w:rsidP="000C70BA">
      <w:pPr>
        <w:ind w:left="851" w:hanging="284"/>
      </w:pPr>
      <w:r>
        <w:t>b)</w:t>
      </w:r>
      <w:r>
        <w:tab/>
        <w:t>any other reason outside the scope of this specification;</w:t>
      </w:r>
    </w:p>
    <w:p w14:paraId="11D558FA"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0C3304F"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1B21171A"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F7FF01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A2ADD00" w14:textId="77777777" w:rsidR="000C70BA" w:rsidRDefault="000C70BA" w:rsidP="000C70BA">
      <w:pPr>
        <w:ind w:left="851" w:hanging="284"/>
      </w:pPr>
      <w:r>
        <w:t>a)</w:t>
      </w:r>
      <w:r>
        <w:tab/>
        <w:t>should display to the MCVideo user an indication that this is a SIP INVITE request for an MCVideo emergency group call and:</w:t>
      </w:r>
    </w:p>
    <w:p w14:paraId="696D34BF"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D8D64DF"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54637E8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07FAC244" w14:textId="77777777" w:rsidR="000C70BA" w:rsidRDefault="000C70BA" w:rsidP="000C70BA">
      <w:pPr>
        <w:ind w:left="851" w:hanging="284"/>
      </w:pPr>
      <w:r>
        <w:t>b)</w:t>
      </w:r>
      <w:r>
        <w:tab/>
        <w:t>shall set the MCVideo emergency group state to "MVEG 2: in-progress";</w:t>
      </w:r>
    </w:p>
    <w:p w14:paraId="39FB526A" w14:textId="77777777" w:rsidR="000C70BA" w:rsidRDefault="000C70BA" w:rsidP="000C70BA">
      <w:pPr>
        <w:ind w:left="851" w:hanging="284"/>
      </w:pPr>
      <w:r>
        <w:t>c)</w:t>
      </w:r>
      <w:r>
        <w:tab/>
        <w:t>shall set the MCVideo imminent peril group state to "MVIG 1: no-imminent-peril"; and</w:t>
      </w:r>
    </w:p>
    <w:p w14:paraId="799590AF" w14:textId="77777777" w:rsidR="000C70BA" w:rsidRDefault="000C70BA" w:rsidP="000C70BA">
      <w:pPr>
        <w:ind w:left="851" w:hanging="284"/>
      </w:pPr>
      <w:r>
        <w:t>d)</w:t>
      </w:r>
      <w:r>
        <w:tab/>
        <w:t>shall set the MCVideo imminent peril group call state to "MVIGC 1: imminent-peril-gc-capable"; otherwise</w:t>
      </w:r>
    </w:p>
    <w:p w14:paraId="79DC8427"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1BC6D2AB" w14:textId="77777777" w:rsidR="000C70BA" w:rsidRDefault="000C70BA" w:rsidP="000C70BA">
      <w:pPr>
        <w:ind w:left="851" w:hanging="284"/>
      </w:pPr>
      <w:r>
        <w:t>a)</w:t>
      </w:r>
      <w:r>
        <w:tab/>
        <w:t>should display to the MCVideo user an indication that this is a SIP INVITE request for an MCVideo imminent peril group call and:</w:t>
      </w:r>
    </w:p>
    <w:p w14:paraId="358C9F65"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6ECBC526"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1A572C62" w14:textId="77777777" w:rsidR="000C70BA" w:rsidRDefault="000C70BA" w:rsidP="000C70BA">
      <w:pPr>
        <w:ind w:left="851" w:hanging="284"/>
      </w:pPr>
      <w:r>
        <w:t>b)</w:t>
      </w:r>
      <w:r>
        <w:tab/>
        <w:t>shall set the MCVideo imminent peril group state to "MVIG 2: in-progress";</w:t>
      </w:r>
    </w:p>
    <w:p w14:paraId="1D4E5C88" w14:textId="77777777" w:rsidR="000C70BA" w:rsidRDefault="000C70BA" w:rsidP="000C70BA">
      <w:pPr>
        <w:ind w:left="568" w:hanging="284"/>
      </w:pPr>
      <w:r>
        <w:t>6)</w:t>
      </w:r>
      <w:r>
        <w:tab/>
        <w:t>may display to the MCVideo user the MCVideo ID of the inviting MCVideo user;</w:t>
      </w:r>
    </w:p>
    <w:p w14:paraId="62409855"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6320E74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0056101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22BFC7B4"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25D1A52"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5C06302F" w14:textId="77777777" w:rsidR="000C70BA" w:rsidRDefault="000C70BA" w:rsidP="000C70BA">
      <w:r>
        <w:t xml:space="preserve"> [TS 24.581, clause 6.2.5.2.2]</w:t>
      </w:r>
    </w:p>
    <w:p w14:paraId="747368C4" w14:textId="77777777" w:rsidR="000C70BA" w:rsidRDefault="000C70BA" w:rsidP="000C70BA">
      <w:r>
        <w:t>When an MCVideo call is established, the terminating transmission participant:</w:t>
      </w:r>
    </w:p>
    <w:p w14:paraId="0A872469" w14:textId="77777777" w:rsidR="000C70BA" w:rsidRDefault="000C70BA" w:rsidP="000C70BA">
      <w:pPr>
        <w:ind w:left="568" w:hanging="284"/>
      </w:pPr>
      <w:r>
        <w:t>1.</w:t>
      </w:r>
      <w:r>
        <w:tab/>
        <w:t>shall create an instance of a 'Transmission participant state transition diagram for general reception control operation'; and</w:t>
      </w:r>
    </w:p>
    <w:p w14:paraId="7D8C97B3" w14:textId="77777777" w:rsidR="000C70BA" w:rsidRDefault="000C70BA" w:rsidP="000C70BA">
      <w:pPr>
        <w:ind w:left="568" w:hanging="284"/>
      </w:pPr>
      <w:r>
        <w:t>2.</w:t>
      </w:r>
      <w:r>
        <w:tab/>
        <w:t>shall enter the 'U: reception controller' state.</w:t>
      </w:r>
    </w:p>
    <w:p w14:paraId="15A499C7"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6AC228F" w14:textId="77777777" w:rsidR="000C70BA" w:rsidRDefault="000C70BA" w:rsidP="000C70BA">
      <w:r>
        <w:t>[TS 24.581, clause 6.2.5.3.2]</w:t>
      </w:r>
    </w:p>
    <w:p w14:paraId="74B6BBC9" w14:textId="77777777" w:rsidR="000C70BA" w:rsidRDefault="000C70BA" w:rsidP="000C70BA">
      <w:r>
        <w:t>Upon receiving the media transmission notification from the transmission control server, the transmission participant:</w:t>
      </w:r>
    </w:p>
    <w:p w14:paraId="214F072E"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Default="000C70BA" w:rsidP="000C70BA">
      <w:pPr>
        <w:ind w:left="851" w:hanging="284"/>
      </w:pPr>
      <w:r>
        <w:t>a.</w:t>
      </w:r>
      <w:r>
        <w:tab/>
        <w:t>shall include the Message Type field set to '6' (Media transmission notification); and</w:t>
      </w:r>
    </w:p>
    <w:p w14:paraId="1615CAC7" w14:textId="77777777" w:rsidR="000C70BA" w:rsidRDefault="000C70BA" w:rsidP="000C70BA">
      <w:pPr>
        <w:ind w:left="851" w:hanging="284"/>
      </w:pPr>
      <w:r>
        <w:t>b.</w:t>
      </w:r>
      <w:r>
        <w:tab/>
        <w:t>shall include the Source field set to '0' (the transmission participant is the source);</w:t>
      </w:r>
    </w:p>
    <w:p w14:paraId="5D11018B" w14:textId="77777777" w:rsidR="000C70BA" w:rsidRDefault="000C70BA" w:rsidP="000C70BA">
      <w:pPr>
        <w:ind w:left="568" w:hanging="284"/>
      </w:pPr>
      <w:r>
        <w:t>2.</w:t>
      </w:r>
      <w:r>
        <w:tab/>
        <w:t>shall provide media transmission notification to the user;</w:t>
      </w:r>
    </w:p>
    <w:p w14:paraId="707515BF" w14:textId="77777777" w:rsidR="000C70BA" w:rsidRDefault="000C70BA" w:rsidP="000C70BA">
      <w:pPr>
        <w:ind w:left="568" w:hanging="284"/>
      </w:pPr>
      <w:r>
        <w:t>3.</w:t>
      </w:r>
      <w:r>
        <w:tab/>
        <w:t>shall store the User ID and the SSRC of the user transmitting the media;</w:t>
      </w:r>
    </w:p>
    <w:p w14:paraId="56D041F0" w14:textId="77777777" w:rsidR="000C70BA" w:rsidRDefault="000C70BA" w:rsidP="000C70BA">
      <w:pPr>
        <w:ind w:left="568" w:hanging="284"/>
      </w:pPr>
      <w:r>
        <w:t>4.</w:t>
      </w:r>
      <w:r>
        <w:tab/>
        <w:t>if the Reception Mode field is set to '0' indicating automatic reception mode:</w:t>
      </w:r>
    </w:p>
    <w:p w14:paraId="0E7E7047" w14:textId="77777777" w:rsidR="000C70BA" w:rsidRDefault="000C70BA" w:rsidP="000C70BA">
      <w:pPr>
        <w:ind w:left="851" w:hanging="284"/>
      </w:pPr>
      <w:r>
        <w:t>a.</w:t>
      </w:r>
      <w:r>
        <w:tab/>
        <w:t>shall create an instance of the 'Transmission participant state transition diagram for basic reception control operation';</w:t>
      </w:r>
    </w:p>
    <w:p w14:paraId="23A61056"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Default="000C70BA" w:rsidP="000C70BA">
      <w:pPr>
        <w:ind w:left="851" w:hanging="284"/>
      </w:pPr>
      <w:r>
        <w:t>c.</w:t>
      </w:r>
      <w:r>
        <w:tab/>
        <w:t>shall enter the 'U: has permission to receive' state;</w:t>
      </w:r>
    </w:p>
    <w:p w14:paraId="4B513FD2" w14:textId="77777777" w:rsidR="000C70BA" w:rsidRDefault="000C70BA" w:rsidP="000C70BA">
      <w:pPr>
        <w:ind w:left="568" w:hanging="284"/>
      </w:pPr>
      <w:r>
        <w:t>5.</w:t>
      </w:r>
      <w:r>
        <w:tab/>
        <w:t>may display the details of the incoming media to the user; and</w:t>
      </w:r>
    </w:p>
    <w:p w14:paraId="070A307D" w14:textId="77777777" w:rsidR="000C70BA" w:rsidRDefault="000C70BA" w:rsidP="000C70BA">
      <w:pPr>
        <w:ind w:left="568" w:hanging="284"/>
      </w:pPr>
      <w:r>
        <w:t>6.</w:t>
      </w:r>
      <w:r>
        <w:tab/>
        <w:t>shall remain in the 'U: reception controller' state.</w:t>
      </w:r>
    </w:p>
    <w:p w14:paraId="2CF2CCAE" w14:textId="77777777" w:rsidR="000C70BA" w:rsidRDefault="000C70BA" w:rsidP="000C70BA">
      <w:r>
        <w:t>[TS 24.581, clause 6.2.5.3.3]</w:t>
      </w:r>
    </w:p>
    <w:p w14:paraId="79A2FB8F" w14:textId="77777777" w:rsidR="000C70BA" w:rsidRDefault="000C70BA" w:rsidP="000C70BA">
      <w:r>
        <w:t>Upon receiving an indication from the user to request permission to receive media, the transmission participant:</w:t>
      </w:r>
    </w:p>
    <w:p w14:paraId="7C99A0AB" w14:textId="77777777" w:rsidR="000C70BA" w:rsidRDefault="000C70BA" w:rsidP="000C70BA">
      <w:pPr>
        <w:ind w:left="568" w:hanging="284"/>
      </w:pPr>
      <w:r>
        <w:t>1.</w:t>
      </w:r>
      <w:r>
        <w:tab/>
        <w:t>shall send the Receive Media Request message toward the transmission control server; The Receive Media Request message:</w:t>
      </w:r>
    </w:p>
    <w:p w14:paraId="2CB5CCE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AAB328C" w14:textId="77777777" w:rsidR="000C70BA" w:rsidRDefault="000C70BA" w:rsidP="000C70BA">
      <w:pPr>
        <w:ind w:left="568" w:hanging="284"/>
      </w:pPr>
      <w:r>
        <w:t>2.</w:t>
      </w:r>
      <w:r>
        <w:tab/>
        <w:t>shall create an instance of the 'Transmission participant state transition diagram for basic reception control operation';</w:t>
      </w:r>
    </w:p>
    <w:p w14:paraId="34BEE12D"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Default="000C70BA" w:rsidP="000C70BA">
      <w:pPr>
        <w:ind w:left="568" w:hanging="284"/>
      </w:pPr>
      <w:r>
        <w:t>4.</w:t>
      </w:r>
      <w:r>
        <w:tab/>
        <w:t>shall remain in the 'U: reception controller' state.</w:t>
      </w:r>
    </w:p>
    <w:p w14:paraId="1002B580" w14:textId="77777777" w:rsidR="000C70BA" w:rsidRDefault="000C70BA" w:rsidP="000C70BA">
      <w:r>
        <w:t>[TS 24.581, clause 6.2.5.4.5]</w:t>
      </w:r>
    </w:p>
    <w:p w14:paraId="52F99D35" w14:textId="77777777" w:rsidR="000C70BA" w:rsidRDefault="000C70BA" w:rsidP="000C70BA">
      <w:r>
        <w:t>Upon receiving a granted response for Receive media request message, the transmission participant:</w:t>
      </w:r>
    </w:p>
    <w:p w14:paraId="4D10CC73"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Default="000C70BA" w:rsidP="000C70BA">
      <w:pPr>
        <w:ind w:left="851" w:hanging="284"/>
      </w:pPr>
      <w:r>
        <w:t>a.</w:t>
      </w:r>
      <w:r>
        <w:tab/>
        <w:t>shall include the Message Type field set to '7' (Receive media response); and</w:t>
      </w:r>
    </w:p>
    <w:p w14:paraId="0A7A9AE0" w14:textId="77777777" w:rsidR="000C70BA" w:rsidRDefault="000C70BA" w:rsidP="000C70BA">
      <w:pPr>
        <w:ind w:left="851" w:hanging="284"/>
      </w:pPr>
      <w:r>
        <w:t>b.</w:t>
      </w:r>
      <w:r>
        <w:tab/>
        <w:t>shall include the Source field set to '0' (the transmission participant is the source);</w:t>
      </w:r>
    </w:p>
    <w:p w14:paraId="1C942B64" w14:textId="77777777" w:rsidR="000C70BA" w:rsidRDefault="000C70BA" w:rsidP="000C70BA">
      <w:pPr>
        <w:ind w:left="568" w:hanging="284"/>
      </w:pPr>
      <w:r>
        <w:t>2.</w:t>
      </w:r>
      <w:r>
        <w:tab/>
        <w:t>shall provide receive media success notification to the user;</w:t>
      </w:r>
    </w:p>
    <w:p w14:paraId="7B514EA7"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794346C3" w14:textId="77777777" w:rsidR="000C70BA" w:rsidRDefault="000C70BA" w:rsidP="000C70BA">
      <w:pPr>
        <w:ind w:left="568" w:hanging="284"/>
      </w:pPr>
      <w:r>
        <w:t>4.</w:t>
      </w:r>
      <w:r>
        <w:tab/>
        <w:t>shall stop timer T103 (Receive Media Request); and</w:t>
      </w:r>
    </w:p>
    <w:p w14:paraId="24FEAED6" w14:textId="77777777" w:rsidR="000C70BA" w:rsidRDefault="000C70BA" w:rsidP="000C70BA">
      <w:pPr>
        <w:ind w:left="568" w:hanging="284"/>
      </w:pPr>
      <w:r>
        <w:t>5.</w:t>
      </w:r>
      <w:r>
        <w:tab/>
        <w:t>shall enter the 'U: has permission to receive' state.</w:t>
      </w:r>
    </w:p>
    <w:p w14:paraId="5986154B" w14:textId="77777777" w:rsidR="000C70BA" w:rsidRDefault="000C70BA" w:rsidP="000C70BA">
      <w:r>
        <w:t>[TS 24.581, clause 6.2.5.5.3]</w:t>
      </w:r>
    </w:p>
    <w:p w14:paraId="07EBB804" w14:textId="77777777" w:rsidR="000C70BA" w:rsidRDefault="000C70BA" w:rsidP="000C70BA">
      <w:r>
        <w:t>Upon receiving an indication from the user to end the RTP media reception, the transmission participant:</w:t>
      </w:r>
    </w:p>
    <w:p w14:paraId="78FF15CA" w14:textId="77777777" w:rsidR="000C70BA" w:rsidRDefault="000C70BA" w:rsidP="000C70BA">
      <w:pPr>
        <w:ind w:left="568" w:hanging="284"/>
      </w:pPr>
      <w:r>
        <w:t>1.</w:t>
      </w:r>
      <w:r>
        <w:tab/>
        <w:t>shall send a Media reception end request message towards the transmission control server The Media reception end request message:</w:t>
      </w:r>
    </w:p>
    <w:p w14:paraId="6CF3EA41"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646EB3D3" w14:textId="77777777" w:rsidR="000C70BA" w:rsidRDefault="000C70BA" w:rsidP="000C70BA">
      <w:pPr>
        <w:ind w:left="851" w:hanging="284"/>
      </w:pPr>
      <w:r>
        <w:t>b.</w:t>
      </w:r>
      <w:r>
        <w:tab/>
        <w:t>shall include the SSRC of user transmitting the media in the Media reception end request message;</w:t>
      </w:r>
    </w:p>
    <w:p w14:paraId="05F59B5E" w14:textId="77777777" w:rsidR="000C70BA" w:rsidRDefault="000C70BA" w:rsidP="000C70BA">
      <w:pPr>
        <w:ind w:left="568" w:hanging="284"/>
      </w:pPr>
      <w:r>
        <w:t>2.</w:t>
      </w:r>
      <w:r>
        <w:tab/>
        <w:t>shall remove the indication that the participant is overriding without revoke if this indication is stored;</w:t>
      </w:r>
    </w:p>
    <w:p w14:paraId="3A562656" w14:textId="77777777" w:rsidR="000C70BA" w:rsidRDefault="000C70BA" w:rsidP="000C70BA">
      <w:pPr>
        <w:ind w:left="568" w:hanging="284"/>
      </w:pPr>
      <w:r>
        <w:t>3.</w:t>
      </w:r>
      <w:r>
        <w:tab/>
        <w:t>shall remove the indication that the participant is overridden without revoke if this indication is stored;</w:t>
      </w:r>
    </w:p>
    <w:p w14:paraId="16098C22" w14:textId="77777777" w:rsidR="000C70BA" w:rsidRDefault="000C70BA" w:rsidP="000C70BA">
      <w:pPr>
        <w:ind w:left="568" w:hanging="284"/>
      </w:pPr>
      <w:r>
        <w:t>4.</w:t>
      </w:r>
      <w:r>
        <w:tab/>
        <w:t>shall start timer T104 (Receive Media Release) and initialize counter C104 (Receive Media Release) to 1; and</w:t>
      </w:r>
    </w:p>
    <w:p w14:paraId="0751B47E" w14:textId="77777777" w:rsidR="000C70BA" w:rsidRDefault="000C70BA" w:rsidP="000C70BA">
      <w:pPr>
        <w:ind w:left="568" w:hanging="284"/>
      </w:pPr>
      <w:r>
        <w:t>5.</w:t>
      </w:r>
      <w:r>
        <w:tab/>
        <w:t>shall enter the 'U: pending reception release' state.</w:t>
      </w:r>
    </w:p>
    <w:p w14:paraId="64860BD4" w14:textId="77777777" w:rsidR="000C70BA" w:rsidRDefault="000C70BA" w:rsidP="000C70BA">
      <w:r>
        <w:t>[TS 24.581, clause 6.2.5.6.4]</w:t>
      </w:r>
    </w:p>
    <w:p w14:paraId="0580BDDA" w14:textId="77777777" w:rsidR="000C70BA" w:rsidRDefault="000C70BA" w:rsidP="000C70BA">
      <w:r>
        <w:t>Upon receiving a MRE response message, the transmission participant:</w:t>
      </w:r>
    </w:p>
    <w:p w14:paraId="37001502" w14:textId="77777777" w:rsidR="000C70BA" w:rsidRDefault="000C70BA" w:rsidP="000C70BA">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Default="000C70BA" w:rsidP="000C70BA">
      <w:pPr>
        <w:ind w:left="851" w:hanging="284"/>
      </w:pPr>
      <w:r>
        <w:t>a.</w:t>
      </w:r>
      <w:r>
        <w:tab/>
        <w:t>shall include the Message Type field set to '3' (Media reception end response); and</w:t>
      </w:r>
    </w:p>
    <w:p w14:paraId="4CCE2F75" w14:textId="77777777" w:rsidR="000C70BA" w:rsidRDefault="000C70BA" w:rsidP="000C70BA">
      <w:pPr>
        <w:ind w:left="851" w:hanging="284"/>
      </w:pPr>
      <w:r>
        <w:t>b.</w:t>
      </w:r>
      <w:r>
        <w:tab/>
        <w:t>shall include the Source field set to '0' (the transmission participant is the source);</w:t>
      </w:r>
    </w:p>
    <w:p w14:paraId="1CFF860E" w14:textId="77777777" w:rsidR="000C70BA" w:rsidRDefault="000C70BA" w:rsidP="000C70BA">
      <w:pPr>
        <w:ind w:left="568" w:hanging="284"/>
      </w:pPr>
      <w:r>
        <w:t>2.</w:t>
      </w:r>
      <w:r>
        <w:tab/>
        <w:t>may provide a Media reception end notification to the MCVideo user;</w:t>
      </w:r>
    </w:p>
    <w:p w14:paraId="11C685CE"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0807E497" w14:textId="77777777" w:rsidR="000C70BA" w:rsidRDefault="000C70BA" w:rsidP="000C70BA">
      <w:pPr>
        <w:ind w:left="568" w:hanging="284"/>
      </w:pPr>
      <w:r>
        <w:t>4.</w:t>
      </w:r>
      <w:r>
        <w:tab/>
        <w:t>shall stop timer T104 (Receive Media Release); and</w:t>
      </w:r>
    </w:p>
    <w:p w14:paraId="31D92389" w14:textId="77777777" w:rsidR="000C70BA" w:rsidRDefault="000C70BA" w:rsidP="000C70BA">
      <w:pPr>
        <w:ind w:left="568" w:hanging="284"/>
      </w:pPr>
      <w:r>
        <w:t>5.</w:t>
      </w:r>
      <w:r>
        <w:tab/>
        <w:t>shall enter the 'terminated' state.</w:t>
      </w:r>
    </w:p>
    <w:p w14:paraId="72351ED3" w14:textId="77777777" w:rsidR="000C70BA" w:rsidRDefault="000C70BA" w:rsidP="000C70BA">
      <w:pPr>
        <w:pStyle w:val="H6"/>
      </w:pPr>
      <w:bookmarkStart w:id="431" w:name="_Toc52787525"/>
      <w:bookmarkStart w:id="432" w:name="_Toc52787706"/>
      <w:r>
        <w:t>6.1.1.11.3</w:t>
      </w:r>
      <w:r>
        <w:tab/>
        <w:t>Test description</w:t>
      </w:r>
      <w:bookmarkEnd w:id="431"/>
      <w:bookmarkEnd w:id="432"/>
    </w:p>
    <w:p w14:paraId="7AEC7F9B" w14:textId="77777777" w:rsidR="000C70BA" w:rsidRDefault="000C70BA" w:rsidP="000C70BA">
      <w:pPr>
        <w:pStyle w:val="H6"/>
      </w:pPr>
      <w:r>
        <w:t>6.1.1.11.3.1</w:t>
      </w:r>
      <w:r>
        <w:tab/>
        <w:t>Pre-test conditions</w:t>
      </w:r>
    </w:p>
    <w:p w14:paraId="5DE8605B" w14:textId="77777777" w:rsidR="000C70BA" w:rsidRDefault="000C70BA" w:rsidP="000C70BA">
      <w:pPr>
        <w:pStyle w:val="H6"/>
      </w:pPr>
      <w:r w:rsidRPr="00102CE5">
        <w:t>Test configuration</w:t>
      </w:r>
      <w:r>
        <w:t>:</w:t>
      </w:r>
    </w:p>
    <w:p w14:paraId="36C5776C" w14:textId="699720BD" w:rsidR="000C70BA" w:rsidRDefault="000C70BA" w:rsidP="000C70BA">
      <w:pPr>
        <w:pStyle w:val="B1"/>
      </w:pPr>
      <w:r>
        <w:t>-</w:t>
      </w:r>
      <w:r>
        <w:tab/>
        <w:t xml:space="preserve">Single cell configuration according to TS </w:t>
      </w:r>
      <w:r w:rsidR="00960759">
        <w:t>37.579</w:t>
      </w:r>
      <w:r>
        <w:t>-1 [2] clause 5.2.2.2.1.</w:t>
      </w:r>
    </w:p>
    <w:p w14:paraId="50834772" w14:textId="77777777" w:rsidR="000C70BA" w:rsidRDefault="000C70BA" w:rsidP="000C70BA">
      <w:pPr>
        <w:pStyle w:val="H6"/>
      </w:pPr>
      <w:r>
        <w:t>Preamble:</w:t>
      </w:r>
    </w:p>
    <w:p w14:paraId="5758B8C1" w14:textId="74828704" w:rsidR="000C70BA" w:rsidRDefault="000C70BA" w:rsidP="000C70BA">
      <w:pPr>
        <w:pStyle w:val="B1"/>
      </w:pPr>
      <w:r>
        <w:t>-</w:t>
      </w:r>
      <w:r>
        <w:tab/>
        <w:t xml:space="preserve">The UE has performed procedure 'Initial registration' as described in TS </w:t>
      </w:r>
      <w:r w:rsidR="00960759">
        <w:t>37.579</w:t>
      </w:r>
      <w:r>
        <w:t>-1 [2] clause 5.4.2.</w:t>
      </w:r>
    </w:p>
    <w:p w14:paraId="01B4A3E0" w14:textId="77777777" w:rsidR="000C70BA" w:rsidRDefault="000C70BA" w:rsidP="000C70BA">
      <w:pPr>
        <w:pStyle w:val="B1"/>
      </w:pPr>
      <w:r>
        <w:t>-</w:t>
      </w:r>
      <w:r>
        <w:tab/>
      </w:r>
      <w:r w:rsidRPr="000573F5">
        <w:t>UE States at the end of the preamble</w:t>
      </w:r>
      <w:r>
        <w:t>:</w:t>
      </w:r>
    </w:p>
    <w:p w14:paraId="09FF8119" w14:textId="77777777" w:rsidR="000C70BA" w:rsidRDefault="000C70BA" w:rsidP="000C70BA">
      <w:pPr>
        <w:pStyle w:val="B1"/>
        <w:ind w:left="852"/>
      </w:pPr>
      <w:r>
        <w:t>-</w:t>
      </w:r>
      <w:r>
        <w:tab/>
        <w:t>The UE is in RRC_IDLE state.</w:t>
      </w:r>
    </w:p>
    <w:p w14:paraId="2A0862D1" w14:textId="77777777" w:rsidR="000C70BA" w:rsidRDefault="000C70BA" w:rsidP="000C70BA">
      <w:pPr>
        <w:pStyle w:val="B1"/>
        <w:ind w:left="852"/>
      </w:pPr>
      <w:r>
        <w:t>-</w:t>
      </w:r>
      <w:r>
        <w:tab/>
        <w:t>The client is registered for MCVideo.</w:t>
      </w:r>
    </w:p>
    <w:p w14:paraId="1EC3C861" w14:textId="77777777" w:rsidR="000C70BA" w:rsidRDefault="000C70BA" w:rsidP="000C70BA">
      <w:pPr>
        <w:pStyle w:val="H6"/>
      </w:pPr>
      <w:r>
        <w:t>6.1.1.11.3.2</w:t>
      </w:r>
      <w:r>
        <w:tab/>
        <w:t>Test procedure sequence</w:t>
      </w:r>
    </w:p>
    <w:p w14:paraId="57EB015F" w14:textId="77777777" w:rsidR="000C70BA" w:rsidRDefault="000C70BA" w:rsidP="000C70BA">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Default="000C70BA" w:rsidP="002E3FCC">
            <w:pPr>
              <w:pStyle w:val="TAH"/>
            </w:pPr>
            <w:r>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Default="000C70BA" w:rsidP="002E3FCC">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Default="000C70BA" w:rsidP="002E3FCC">
            <w:pPr>
              <w:pStyle w:val="TAH"/>
            </w:pPr>
            <w:r>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Default="000C70BA" w:rsidP="002E3FCC">
            <w:pPr>
              <w:pStyle w:val="TAH"/>
            </w:pPr>
            <w:r>
              <w:t>Verdict</w:t>
            </w:r>
          </w:p>
        </w:tc>
      </w:tr>
      <w:tr w:rsidR="000C70BA"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Default="000C70BA" w:rsidP="002E3FCC">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Default="000C70BA" w:rsidP="002E3FCC">
            <w:pPr>
              <w:pStyle w:val="TAH"/>
            </w:pPr>
          </w:p>
        </w:tc>
      </w:tr>
      <w:tr w:rsidR="000C70BA"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Default="000C70BA" w:rsidP="002E3FCC">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Default="000C70BA" w:rsidP="002E3FCC">
            <w:pPr>
              <w:pStyle w:val="TAL"/>
              <w:rPr>
                <w:szCs w:val="18"/>
              </w:rPr>
            </w:pPr>
            <w:r>
              <w:t xml:space="preserve">Check: </w:t>
            </w:r>
            <w:r>
              <w:rPr>
                <w:lang w:eastAsia="ko-KR"/>
              </w:rPr>
              <w:t xml:space="preserve">Does the UE (MCVideo client) correctly perform procedure </w:t>
            </w:r>
            <w:r>
              <w:t xml:space="preserve">'MCX CT group call establishment with manual commencement' as described in TS </w:t>
            </w:r>
            <w:r w:rsidR="00960759">
              <w:t>37.579</w:t>
            </w:r>
            <w:r>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Default="000C70BA" w:rsidP="002E3FCC">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Default="000C70BA" w:rsidP="002E3FCC">
            <w:pPr>
              <w:pStyle w:val="TAC"/>
            </w:pPr>
            <w:r>
              <w:t>P</w:t>
            </w:r>
          </w:p>
        </w:tc>
      </w:tr>
      <w:tr w:rsidR="000C70BA"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Default="000C70BA" w:rsidP="002E3FCC">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Default="000C70BA" w:rsidP="002E3FCC">
            <w:pPr>
              <w:pStyle w:val="TAC"/>
            </w:pPr>
            <w:r>
              <w:t>-</w:t>
            </w:r>
          </w:p>
        </w:tc>
      </w:tr>
      <w:tr w:rsidR="000C70BA"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Default="000C70BA" w:rsidP="002E3FCC">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Default="000C70BA" w:rsidP="002E3FCC">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Default="000C70BA" w:rsidP="002E3FCC">
            <w:pPr>
              <w:pStyle w:val="TAC"/>
              <w:rPr>
                <w:szCs w:val="18"/>
              </w:rPr>
            </w:pPr>
            <w:r>
              <w:t>P</w:t>
            </w:r>
          </w:p>
        </w:tc>
      </w:tr>
      <w:tr w:rsidR="000C70BA"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Default="000C70BA" w:rsidP="002E3FCC">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Default="000C70BA" w:rsidP="002E3FCC">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Default="000C70BA" w:rsidP="002E3FCC">
            <w:pPr>
              <w:pStyle w:val="TAC"/>
              <w:rPr>
                <w:szCs w:val="18"/>
              </w:rPr>
            </w:pPr>
            <w:r>
              <w:t>-</w:t>
            </w:r>
          </w:p>
        </w:tc>
      </w:tr>
      <w:tr w:rsidR="000C70BA"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Default="000C70BA" w:rsidP="002E3FCC">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Default="000C70BA" w:rsidP="002E3FCC">
            <w:pPr>
              <w:pStyle w:val="TAL"/>
            </w:pPr>
            <w:r>
              <w:t>Make the UE (MCVideo client) request end of reception.</w:t>
            </w:r>
          </w:p>
          <w:p w14:paraId="2A0D804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Default="000C70BA" w:rsidP="002E3FCC">
            <w:pPr>
              <w:pStyle w:val="TAC"/>
            </w:pPr>
            <w:r>
              <w:t>-</w:t>
            </w:r>
          </w:p>
        </w:tc>
      </w:tr>
      <w:tr w:rsidR="000C70BA"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Default="000C70BA" w:rsidP="002E3FCC">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Default="000C70BA" w:rsidP="002E3FCC">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 xml:space="preserve">TS </w:t>
            </w:r>
            <w:r w:rsidR="00960759">
              <w:rPr>
                <w:lang w:eastAsia="ko-KR"/>
              </w:rPr>
              <w:t>37.579</w:t>
            </w:r>
            <w:r>
              <w:rPr>
                <w:lang w:eastAsia="ko-KR"/>
              </w:rPr>
              <w:t>-1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Default="000C70BA" w:rsidP="002E3FCC">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Default="000C70BA" w:rsidP="002E3FCC">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Default="000C70BA" w:rsidP="002E3FCC">
            <w:pPr>
              <w:pStyle w:val="TAC"/>
            </w:pPr>
            <w:r>
              <w:t>P</w:t>
            </w:r>
          </w:p>
        </w:tc>
      </w:tr>
      <w:tr w:rsidR="000C70BA"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Default="000C70BA" w:rsidP="002E3FCC">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Default="000C70BA" w:rsidP="002E3FCC">
            <w:pPr>
              <w:pStyle w:val="TAC"/>
            </w:pPr>
            <w:r>
              <w:t>-</w:t>
            </w:r>
          </w:p>
        </w:tc>
      </w:tr>
      <w:tr w:rsidR="000C70BA"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Default="000C70BA" w:rsidP="002E3FCC">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Default="000C70BA" w:rsidP="002E3FCC">
            <w:pPr>
              <w:pStyle w:val="TAL"/>
            </w:pPr>
            <w:r>
              <w:t>Make the UE (MCVideo client) release the call.</w:t>
            </w:r>
          </w:p>
          <w:p w14:paraId="4EE1DEB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Default="000C70BA" w:rsidP="002E3FCC">
            <w:pPr>
              <w:pStyle w:val="TAC"/>
            </w:pPr>
            <w:r>
              <w:t>-</w:t>
            </w:r>
          </w:p>
        </w:tc>
      </w:tr>
      <w:tr w:rsidR="000C70BA"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Default="000C70BA" w:rsidP="002E3FCC">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Default="000C70BA" w:rsidP="002E3FCC">
            <w:pPr>
              <w:pStyle w:val="TAL"/>
              <w:rPr>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Default="000C70BA" w:rsidP="002E3FCC">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Default="000C70BA" w:rsidP="002E3FCC">
            <w:pPr>
              <w:pStyle w:val="TAC"/>
            </w:pPr>
            <w:r>
              <w:t>P</w:t>
            </w:r>
          </w:p>
        </w:tc>
      </w:tr>
      <w:tr w:rsidR="000C70BA"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Default="000C70BA" w:rsidP="002E3FCC">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Default="000C70BA" w:rsidP="002E3FCC">
            <w:pPr>
              <w:pStyle w:val="TAC"/>
            </w:pPr>
            <w:r>
              <w:t>-</w:t>
            </w:r>
          </w:p>
        </w:tc>
      </w:tr>
      <w:tr w:rsidR="000C70BA"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Default="000C70BA" w:rsidP="002E3FCC">
            <w:pPr>
              <w:pStyle w:val="TAN"/>
              <w:rPr>
                <w:color w:val="000000"/>
              </w:rPr>
            </w:pPr>
            <w:r>
              <w:t>NOTE 1: This is expected to be done via a suitable implementation dependent MMI.</w:t>
            </w:r>
          </w:p>
        </w:tc>
      </w:tr>
    </w:tbl>
    <w:p w14:paraId="7311BDDA" w14:textId="77777777" w:rsidR="000C70BA" w:rsidRDefault="000C70BA" w:rsidP="000C70BA"/>
    <w:p w14:paraId="0AAD37DB" w14:textId="77777777" w:rsidR="000C70BA" w:rsidRDefault="000C70BA" w:rsidP="000C70BA">
      <w:pPr>
        <w:pStyle w:val="H6"/>
      </w:pPr>
      <w:r>
        <w:t>6.1.1.11.3.3</w:t>
      </w:r>
      <w:r>
        <w:tab/>
        <w:t>Specific message contents</w:t>
      </w:r>
    </w:p>
    <w:p w14:paraId="32447027" w14:textId="6EA40F1E" w:rsidR="000C70BA" w:rsidRDefault="000C70BA" w:rsidP="000C70BA">
      <w:pPr>
        <w:pStyle w:val="TH"/>
      </w:pPr>
      <w:r>
        <w:t xml:space="preserve">Table 6.1.1.11.3.3-1: SIP INVITE from the SS (Step 1, Table 6.1.1.11.3.2-1; </w:t>
      </w:r>
      <w:r>
        <w:br/>
        <w:t xml:space="preserve">Step 2,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Default="000C70BA" w:rsidP="002E3FCC">
            <w:pPr>
              <w:pStyle w:val="TAL"/>
            </w:pPr>
            <w:r>
              <w:t xml:space="preserve">Derivation Path: TS </w:t>
            </w:r>
            <w:r w:rsidR="00960759">
              <w:t>37.579</w:t>
            </w:r>
            <w:r>
              <w:t>-1 [2], Table 5.5.2.5.2-1, condition MANUAL</w:t>
            </w:r>
          </w:p>
        </w:tc>
      </w:tr>
      <w:tr w:rsidR="000C70BA"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Default="000C70BA" w:rsidP="002E3FCC">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Default="000C70BA" w:rsidP="002E3FCC">
            <w:pPr>
              <w:pStyle w:val="TAH"/>
            </w:pPr>
            <w:r>
              <w:t>Condition</w:t>
            </w:r>
          </w:p>
        </w:tc>
      </w:tr>
      <w:tr w:rsidR="000C70BA"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A77C82" w:rsidRDefault="000C70BA" w:rsidP="002E3FCC">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Default="000C70BA" w:rsidP="002E3FCC">
            <w:pPr>
              <w:pStyle w:val="TAL"/>
            </w:pPr>
          </w:p>
        </w:tc>
      </w:tr>
      <w:tr w:rsidR="000C70BA"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Default="000C70BA" w:rsidP="002E3FCC">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A77C82" w:rsidRDefault="000C70BA" w:rsidP="002E3FCC">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Default="000C70BA" w:rsidP="002E3FCC">
            <w:pPr>
              <w:pStyle w:val="TAL"/>
            </w:pPr>
          </w:p>
        </w:tc>
      </w:tr>
      <w:tr w:rsidR="000C70BA"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Default="000C70BA" w:rsidP="002E3FCC">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Default="000C70BA" w:rsidP="002E3FCC">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Default="000C70BA" w:rsidP="002E3FCC">
            <w:pPr>
              <w:pStyle w:val="TAL"/>
            </w:pPr>
          </w:p>
        </w:tc>
      </w:tr>
      <w:tr w:rsidR="000C70BA"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Default="000C70BA" w:rsidP="002E3FCC">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Default="000C70BA" w:rsidP="002E3FCC">
            <w:pPr>
              <w:pStyle w:val="TAL"/>
            </w:pPr>
          </w:p>
        </w:tc>
      </w:tr>
      <w:tr w:rsidR="000C70BA"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Default="000C70BA" w:rsidP="002E3FCC">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Default="000C70BA" w:rsidP="002E3FCC">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Default="000C70BA" w:rsidP="002E3FCC">
            <w:pPr>
              <w:pStyle w:val="TAL"/>
            </w:pPr>
          </w:p>
        </w:tc>
      </w:tr>
    </w:tbl>
    <w:p w14:paraId="7542904E" w14:textId="77777777" w:rsidR="000C70BA" w:rsidRDefault="000C70BA" w:rsidP="000C70BA"/>
    <w:p w14:paraId="15A6F9DF" w14:textId="77777777" w:rsidR="000C70BA" w:rsidRDefault="000C70BA" w:rsidP="000C70BA">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Default="000C70BA" w:rsidP="002E3FCC">
            <w:pPr>
              <w:pStyle w:val="TAL"/>
            </w:pPr>
            <w:r>
              <w:t xml:space="preserve">Derivation Path: TS </w:t>
            </w:r>
            <w:r w:rsidR="00960759">
              <w:t>37.579</w:t>
            </w:r>
            <w:r>
              <w:t>-1 [2], Table 5.5.3.1.2-2, condition INITIAL_SDP_OFFER</w:t>
            </w:r>
          </w:p>
        </w:tc>
      </w:tr>
    </w:tbl>
    <w:p w14:paraId="5B9F0007" w14:textId="77777777" w:rsidR="000C70BA" w:rsidRDefault="000C70BA" w:rsidP="000C70BA"/>
    <w:p w14:paraId="7DD105EC" w14:textId="77777777" w:rsidR="000C70BA" w:rsidRDefault="000C70BA" w:rsidP="000C70BA">
      <w:pPr>
        <w:pStyle w:val="TH"/>
      </w:pPr>
      <w:r>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Default="000C70BA" w:rsidP="002E3FCC">
            <w:pPr>
              <w:pStyle w:val="TAL"/>
            </w:pPr>
            <w:r>
              <w:t xml:space="preserve">Derivation Path: TS </w:t>
            </w:r>
            <w:r w:rsidR="00960759">
              <w:t>37.579</w:t>
            </w:r>
            <w:r>
              <w:t>-1 [2], Table 5.5.3.2.2-2, condition GROUP-CALL, IMMPERIL-CALL</w:t>
            </w:r>
          </w:p>
        </w:tc>
      </w:tr>
    </w:tbl>
    <w:p w14:paraId="668710BF" w14:textId="77777777" w:rsidR="000C70BA" w:rsidRDefault="000C70BA" w:rsidP="000C70BA"/>
    <w:p w14:paraId="669A6B17" w14:textId="77777777" w:rsidR="000C70BA" w:rsidRDefault="000C70BA" w:rsidP="000C70BA">
      <w:pPr>
        <w:pStyle w:val="TH"/>
      </w:pPr>
      <w:r>
        <w:t>Table 6.1.1.11.3.3-3: Void</w:t>
      </w:r>
    </w:p>
    <w:p w14:paraId="4D0B4D49" w14:textId="71372153" w:rsidR="000C70BA" w:rsidRDefault="000C70BA" w:rsidP="000C70BA">
      <w:pPr>
        <w:pStyle w:val="TH"/>
      </w:pPr>
      <w:r>
        <w:t xml:space="preserve">Table 6.1.1.11.3.3-4: SIP 200 (OK) from the UE (Step 2, Table 6.1.1.11.3.2-1;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Default="000C70BA" w:rsidP="002E3FCC">
            <w:pPr>
              <w:pStyle w:val="TAL"/>
            </w:pPr>
            <w:r>
              <w:t xml:space="preserve">Derivation Path: TS </w:t>
            </w:r>
            <w:r w:rsidR="00960759">
              <w:t>37.579</w:t>
            </w:r>
            <w:r>
              <w:t>-1 [2], Table 5.5.2.17.1.1-1, condition INVITE-RSP</w:t>
            </w:r>
          </w:p>
        </w:tc>
      </w:tr>
      <w:tr w:rsidR="000C70BA"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Default="000C70BA" w:rsidP="002E3FCC">
            <w:pPr>
              <w:pStyle w:val="TAH"/>
            </w:pPr>
            <w:r>
              <w:t>Condition</w:t>
            </w:r>
          </w:p>
        </w:tc>
      </w:tr>
      <w:tr w:rsidR="000C70BA"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9131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Default="000C70BA" w:rsidP="002E3FCC">
            <w:pPr>
              <w:pStyle w:val="TAL"/>
            </w:pPr>
          </w:p>
        </w:tc>
      </w:tr>
      <w:tr w:rsidR="000C70BA" w14:paraId="07CEF9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C63F36"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673D5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4DE1BD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7DF2FC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8386D89" w14:textId="77777777" w:rsidR="000C70BA" w:rsidRDefault="000C70BA" w:rsidP="002E3FCC">
            <w:pPr>
              <w:pStyle w:val="TAL"/>
            </w:pPr>
          </w:p>
        </w:tc>
      </w:tr>
      <w:tr w:rsidR="000C70BA" w14:paraId="2B74739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5445A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E005A73" w14:textId="77777777" w:rsidR="000C70BA" w:rsidRDefault="000C70BA" w:rsidP="002E3FCC">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E9ADE9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5B42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3AA2E" w14:textId="77777777" w:rsidR="000C70BA" w:rsidRDefault="000C70BA" w:rsidP="002E3FCC">
            <w:pPr>
              <w:pStyle w:val="TAL"/>
            </w:pPr>
          </w:p>
        </w:tc>
      </w:tr>
      <w:tr w:rsidR="000C70BA" w14:paraId="0AE14B4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832945"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BD305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86B347"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0F9871F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594CB9" w14:textId="77777777" w:rsidR="000C70BA" w:rsidRDefault="000C70BA" w:rsidP="002E3FCC">
            <w:pPr>
              <w:pStyle w:val="TAL"/>
            </w:pPr>
          </w:p>
        </w:tc>
      </w:tr>
      <w:tr w:rsidR="000C70BA" w14:paraId="5AE4A2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2604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044A13" w14:textId="77777777" w:rsidR="000C70BA" w:rsidRDefault="000C70BA" w:rsidP="002E3FCC">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2B9AA3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6C33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2D034D" w14:textId="77777777" w:rsidR="000C70BA" w:rsidRDefault="000C70BA" w:rsidP="002E3FCC">
            <w:pPr>
              <w:pStyle w:val="TAL"/>
            </w:pPr>
          </w:p>
        </w:tc>
      </w:tr>
    </w:tbl>
    <w:p w14:paraId="10446A4F" w14:textId="77777777" w:rsidR="000C70BA" w:rsidRDefault="000C70BA" w:rsidP="000C70BA"/>
    <w:p w14:paraId="2BAF01E9" w14:textId="77777777" w:rsidR="000C70BA" w:rsidRDefault="000C70BA" w:rsidP="000C70BA">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Default="000C70BA" w:rsidP="002E3FCC">
            <w:pPr>
              <w:pStyle w:val="TAL"/>
            </w:pPr>
            <w:r>
              <w:t xml:space="preserve">Derivation Path: TS </w:t>
            </w:r>
            <w:r w:rsidR="00960759">
              <w:t>37.579</w:t>
            </w:r>
            <w:r>
              <w:t>-1 [2], Table 5.5.3.1.1-2, condition SDP_ANSWER</w:t>
            </w:r>
          </w:p>
        </w:tc>
      </w:tr>
    </w:tbl>
    <w:p w14:paraId="535BB4B3" w14:textId="77777777" w:rsidR="000C70BA" w:rsidRDefault="000C70BA" w:rsidP="000C70BA"/>
    <w:p w14:paraId="003018E3" w14:textId="77777777" w:rsidR="000C70BA" w:rsidRDefault="000C70BA" w:rsidP="000C70BA">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B15F37A"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037787B" w14:textId="200FDE3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42A9405" w14:textId="77777777" w:rsidR="000C70BA" w:rsidRDefault="000C70BA" w:rsidP="000C70BA"/>
    <w:p w14:paraId="407D51AB" w14:textId="77777777" w:rsidR="000C70BA" w:rsidRDefault="000C70BA" w:rsidP="000C70BA">
      <w:pPr>
        <w:pStyle w:val="TH"/>
      </w:pPr>
      <w:r>
        <w:t>Table 6.1.1.11.3.3-5..6: Void</w:t>
      </w:r>
    </w:p>
    <w:p w14:paraId="22B2DC66" w14:textId="41FE5644" w:rsidR="000C70BA" w:rsidRDefault="000C70BA" w:rsidP="000C70BA">
      <w:pPr>
        <w:pStyle w:val="TH"/>
      </w:pPr>
      <w:r>
        <w:t xml:space="preserve">Table 6.1.1.11.3.3-6A: Media Transmission Notification from the SS (Step 6, Table 6.1.1.11.3.2-1;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Default="000C70BA" w:rsidP="002E3FCC">
            <w:pPr>
              <w:pStyle w:val="TAL"/>
            </w:pPr>
            <w:r>
              <w:t xml:space="preserve">Derivation Path: TS </w:t>
            </w:r>
            <w:r w:rsidR="00960759">
              <w:t>37.579</w:t>
            </w:r>
            <w:r>
              <w:t xml:space="preserve">-1 [2], Table 5.5.11.2.7-1, </w:t>
            </w:r>
            <w:r>
              <w:rPr>
                <w:rFonts w:cs="Arial"/>
                <w:szCs w:val="18"/>
              </w:rPr>
              <w:t>condition IMMPERIL-CALL</w:t>
            </w:r>
          </w:p>
        </w:tc>
      </w:tr>
    </w:tbl>
    <w:p w14:paraId="5BD5C1D0" w14:textId="77777777" w:rsidR="000C70BA" w:rsidRDefault="000C70BA" w:rsidP="000C70BA"/>
    <w:p w14:paraId="32793882" w14:textId="77777777" w:rsidR="000C70BA" w:rsidRDefault="000C70BA" w:rsidP="000C70BA">
      <w:pPr>
        <w:pStyle w:val="TH"/>
      </w:pPr>
      <w:r>
        <w:t>Table 6.1.1.11.3.3-7..8: Void</w:t>
      </w:r>
    </w:p>
    <w:p w14:paraId="6F7994F0" w14:textId="3C71418F" w:rsidR="000C70BA" w:rsidRDefault="000C70BA" w:rsidP="000C70BA">
      <w:pPr>
        <w:pStyle w:val="TH"/>
      </w:pPr>
      <w:r>
        <w:t xml:space="preserve">Table 6.1.1.11.3.3-9: Media Reception End Request from the UE (Step 12, Table 6.1.1.11.3.2-1;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Default="000C70BA" w:rsidP="002E3FCC">
            <w:pPr>
              <w:pStyle w:val="TAL"/>
            </w:pPr>
            <w:r>
              <w:rPr>
                <w:bCs/>
              </w:rPr>
              <w:t>Derivation</w:t>
            </w:r>
            <w:r>
              <w:t xml:space="preserve"> Path: TS </w:t>
            </w:r>
            <w:r w:rsidR="00960759">
              <w:t>37.579</w:t>
            </w:r>
            <w:r>
              <w:t>-1 [2], Table 5.5.11.3.3-1, condition UPLINK, IMMPERIL-CALL</w:t>
            </w:r>
          </w:p>
        </w:tc>
      </w:tr>
    </w:tbl>
    <w:p w14:paraId="5DC903A4" w14:textId="77777777" w:rsidR="000C70BA" w:rsidRDefault="000C70BA" w:rsidP="000C70BA"/>
    <w:p w14:paraId="039D8BEA" w14:textId="6813D493" w:rsidR="000C70BA" w:rsidRDefault="000C70BA" w:rsidP="000C70BA">
      <w:pPr>
        <w:pStyle w:val="TH"/>
      </w:pPr>
      <w:r>
        <w:t xml:space="preserve">Table 6.1.1.11.3.3-9A: Transmission Idle from the SS (Step 12, Table 6.1.1.11.3.2-1;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Default="000C70BA" w:rsidP="002E3FCC">
            <w:pPr>
              <w:pStyle w:val="TAL"/>
            </w:pPr>
            <w:r>
              <w:t xml:space="preserve">Derivation Path: TS </w:t>
            </w:r>
            <w:r w:rsidR="00960759">
              <w:t>37.579</w:t>
            </w:r>
            <w:r>
              <w:t>-1 [2], Table 5.5.11.2.16-1, condition IMMPERIL-CALL</w:t>
            </w:r>
          </w:p>
        </w:tc>
      </w:tr>
    </w:tbl>
    <w:p w14:paraId="69B4BDF7" w14:textId="77777777" w:rsidR="000C70BA" w:rsidRDefault="000C70BA" w:rsidP="000C70BA">
      <w:pPr>
        <w:rPr>
          <w:color w:val="000000"/>
        </w:rPr>
      </w:pPr>
    </w:p>
    <w:p w14:paraId="55E897F4" w14:textId="331E0585" w:rsidR="000C70BA" w:rsidRDefault="000C70BA" w:rsidP="000C70BA">
      <w:pPr>
        <w:pStyle w:val="TH"/>
      </w:pPr>
      <w:r>
        <w:t>Table 6.1.1.11.3.3-10: SIP BYE from the UE (Step 15</w:t>
      </w:r>
      <w:r w:rsidRPr="00A77C82">
        <w:t>,</w:t>
      </w:r>
      <w:r>
        <w:t xml:space="preserve"> Table 6.1.1.11.3.2-1;</w:t>
      </w:r>
      <w:r>
        <w:br/>
        <w:t xml:space="preserve">Step 1, TS </w:t>
      </w:r>
      <w:r w:rsidR="00960759">
        <w:t>37.579</w:t>
      </w:r>
      <w:r>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Default="000C70BA" w:rsidP="002E3FCC">
            <w:pPr>
              <w:pStyle w:val="TAL"/>
            </w:pPr>
            <w:r>
              <w:t xml:space="preserve">Derivation Path: TS </w:t>
            </w:r>
            <w:r w:rsidR="00960759">
              <w:t>37.579</w:t>
            </w:r>
            <w:r>
              <w:t>-1 [2], Table 5.5.2.2.1-1, condition MT_CALL</w:t>
            </w:r>
          </w:p>
        </w:tc>
      </w:tr>
    </w:tbl>
    <w:p w14:paraId="6C589B7E" w14:textId="77777777" w:rsidR="000C70BA" w:rsidRDefault="000C70BA" w:rsidP="000C70BA"/>
    <w:p w14:paraId="1E521781" w14:textId="77777777" w:rsidR="000C70BA" w:rsidRDefault="000C70BA" w:rsidP="000C70BA">
      <w:pPr>
        <w:pStyle w:val="TH"/>
      </w:pPr>
      <w:r>
        <w:t>Table 6.1.1.11.3.3-11: Void</w:t>
      </w:r>
    </w:p>
    <w:p w14:paraId="4E5C648A" w14:textId="77777777" w:rsidR="000C70BA" w:rsidRDefault="000C70BA" w:rsidP="000C70BA"/>
    <w:p w14:paraId="4989D035" w14:textId="77777777" w:rsidR="000C70BA" w:rsidRDefault="000C70BA" w:rsidP="000C70BA">
      <w:pPr>
        <w:keepNext/>
        <w:keepLines/>
        <w:spacing w:before="120"/>
        <w:ind w:left="1418" w:hanging="1418"/>
        <w:outlineLvl w:val="3"/>
        <w:rPr>
          <w:rFonts w:ascii="Arial" w:hAnsi="Arial"/>
          <w:sz w:val="24"/>
        </w:rPr>
      </w:pPr>
      <w:bookmarkStart w:id="433" w:name="_Toc75906927"/>
      <w:bookmarkStart w:id="434" w:name="_Toc75907264"/>
      <w:bookmarkStart w:id="435" w:name="_Toc84345724"/>
      <w:r>
        <w:rPr>
          <w:rFonts w:ascii="Arial" w:hAnsi="Arial"/>
          <w:sz w:val="24"/>
        </w:rPr>
        <w:t>6.1.1.12</w:t>
      </w:r>
      <w:r>
        <w:rPr>
          <w:rFonts w:ascii="Arial" w:hAnsi="Arial"/>
          <w:sz w:val="24"/>
        </w:rPr>
        <w:tab/>
        <w:t>On-network / On-demand Pre-arranged Group Call / Transmission Control State Transitions / Client Originated (CO)</w:t>
      </w:r>
      <w:bookmarkEnd w:id="433"/>
      <w:bookmarkEnd w:id="434"/>
      <w:bookmarkEnd w:id="435"/>
    </w:p>
    <w:p w14:paraId="4705656F" w14:textId="77777777" w:rsidR="000C70BA" w:rsidRDefault="000C70BA" w:rsidP="000C70BA">
      <w:pPr>
        <w:pStyle w:val="H6"/>
      </w:pPr>
      <w:r>
        <w:t>6.1.1.12.1</w:t>
      </w:r>
      <w:r>
        <w:tab/>
        <w:t>Test Purpose (TP)</w:t>
      </w:r>
    </w:p>
    <w:p w14:paraId="3511278B" w14:textId="77777777" w:rsidR="000C70BA" w:rsidRDefault="000C70BA" w:rsidP="000C70BA">
      <w:pPr>
        <w:pStyle w:val="H6"/>
      </w:pPr>
      <w:r>
        <w:t>(1)</w:t>
      </w:r>
    </w:p>
    <w:p w14:paraId="6E26DFA0" w14:textId="77777777" w:rsidR="000C70BA" w:rsidRDefault="000C70BA" w:rsidP="000C70BA">
      <w:pPr>
        <w:pStyle w:val="PL"/>
      </w:pPr>
      <w:r>
        <w:rPr>
          <w:b/>
        </w:rPr>
        <w:t>with</w:t>
      </w:r>
      <w:r>
        <w:t xml:space="preserve"> { the UE (MCVideo Client) registered and authorised for MCVideo Service }</w:t>
      </w:r>
    </w:p>
    <w:p w14:paraId="645DFF0C" w14:textId="77777777" w:rsidR="000C70BA" w:rsidRDefault="000C70BA" w:rsidP="000C70BA">
      <w:pPr>
        <w:pStyle w:val="PL"/>
      </w:pPr>
      <w:r>
        <w:t>ensure that {</w:t>
      </w:r>
    </w:p>
    <w:p w14:paraId="050E6E5E"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15ACBB0E"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1E90D6B0" w14:textId="77777777" w:rsidR="000C70BA" w:rsidRDefault="000C70BA" w:rsidP="000C70BA">
      <w:pPr>
        <w:pStyle w:val="PL"/>
      </w:pPr>
      <w:r>
        <w:t xml:space="preserve">            }</w:t>
      </w:r>
    </w:p>
    <w:p w14:paraId="3588E62B" w14:textId="77777777" w:rsidR="000C70BA" w:rsidRDefault="000C70BA" w:rsidP="000C70BA">
      <w:pPr>
        <w:pStyle w:val="PL"/>
      </w:pPr>
    </w:p>
    <w:p w14:paraId="5FF2DD5B" w14:textId="77777777" w:rsidR="000C70BA" w:rsidRDefault="000C70BA" w:rsidP="000C70BA">
      <w:pPr>
        <w:pStyle w:val="H6"/>
      </w:pPr>
      <w:r>
        <w:t>(2)</w:t>
      </w:r>
    </w:p>
    <w:p w14:paraId="0322CED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964EAD6" w14:textId="77777777" w:rsidR="000C70BA" w:rsidRDefault="000C70BA" w:rsidP="000C70BA">
      <w:pPr>
        <w:pStyle w:val="PL"/>
      </w:pPr>
      <w:r>
        <w:t>ensure that {</w:t>
      </w:r>
    </w:p>
    <w:p w14:paraId="5F91F573" w14:textId="77777777" w:rsidR="000C70BA" w:rsidRDefault="000C70BA" w:rsidP="000C70BA">
      <w:pPr>
        <w:pStyle w:val="PL"/>
      </w:pPr>
      <w:r>
        <w:t xml:space="preserve">  </w:t>
      </w:r>
      <w:r>
        <w:rPr>
          <w:b/>
        </w:rPr>
        <w:t>when</w:t>
      </w:r>
      <w:r>
        <w:t xml:space="preserve"> { the MCVideo User engages in communication with the invited MCVideo User(s) </w:t>
      </w:r>
      <w:r>
        <w:rPr>
          <w:b/>
          <w:bCs/>
        </w:rPr>
        <w:t>and</w:t>
      </w:r>
      <w:r>
        <w:t xml:space="preserve"> requests to terminate the ongoing MCVideo Group Call }</w:t>
      </w:r>
    </w:p>
    <w:p w14:paraId="7D822839" w14:textId="77777777" w:rsidR="000C70BA" w:rsidRDefault="000C70BA" w:rsidP="000C70BA">
      <w:pPr>
        <w:pStyle w:val="PL"/>
      </w:pPr>
      <w:r>
        <w:t xml:space="preserve">    </w:t>
      </w:r>
      <w:r>
        <w:rPr>
          <w:b/>
        </w:rPr>
        <w:t>then</w:t>
      </w:r>
      <w:r>
        <w:t xml:space="preserve"> </w:t>
      </w:r>
      <w:bookmarkStart w:id="436" w:name="_Hlk68116514"/>
      <w:r>
        <w:t xml:space="preserve">{ the UE (MCVideo Client) respects the Transmission Control imposed by the SS(MCVideo Server) </w:t>
      </w:r>
      <w:bookmarkStart w:id="437" w:name="_Hlk34133731"/>
      <w:bookmarkEnd w:id="436"/>
      <w: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37"/>
    </w:p>
    <w:p w14:paraId="054DFEAF" w14:textId="77777777" w:rsidR="000C70BA" w:rsidRDefault="000C70BA" w:rsidP="000C70BA">
      <w:pPr>
        <w:pStyle w:val="PL"/>
      </w:pPr>
      <w:r>
        <w:t xml:space="preserve">            }</w:t>
      </w:r>
    </w:p>
    <w:p w14:paraId="1C302950" w14:textId="77777777" w:rsidR="000C70BA" w:rsidRDefault="000C70BA" w:rsidP="000C70BA">
      <w:pPr>
        <w:pStyle w:val="PL"/>
      </w:pPr>
    </w:p>
    <w:p w14:paraId="7EAD9C34" w14:textId="77777777" w:rsidR="000C70BA" w:rsidRDefault="000C70BA" w:rsidP="000C70BA">
      <w:pPr>
        <w:pStyle w:val="H6"/>
      </w:pPr>
      <w:r>
        <w:t>(3)</w:t>
      </w:r>
    </w:p>
    <w:p w14:paraId="654E754B" w14:textId="77777777" w:rsidR="000C70BA" w:rsidRDefault="000C70BA" w:rsidP="000C70BA">
      <w:pPr>
        <w:pStyle w:val="PL"/>
      </w:pPr>
      <w:r>
        <w:rPr>
          <w:b/>
        </w:rPr>
        <w:t>with</w:t>
      </w:r>
      <w:r>
        <w:t xml:space="preserve"> { the UE (MCVideo Client) having an ongoing On-demand Pre-arranged Group Call with Automatic Commencement Mode }</w:t>
      </w:r>
    </w:p>
    <w:p w14:paraId="0DF6A893" w14:textId="77777777" w:rsidR="000C70BA" w:rsidRDefault="000C70BA" w:rsidP="000C70BA">
      <w:pPr>
        <w:pStyle w:val="PL"/>
      </w:pPr>
      <w:r>
        <w:t>ensure that {</w:t>
      </w:r>
    </w:p>
    <w:p w14:paraId="4AADB936" w14:textId="77777777" w:rsidR="000C70BA" w:rsidRDefault="000C70BA" w:rsidP="000C70BA">
      <w:pPr>
        <w:pStyle w:val="PL"/>
      </w:pPr>
      <w:r>
        <w:rPr>
          <w:b/>
        </w:rPr>
        <w:t xml:space="preserve">  when</w:t>
      </w:r>
      <w:r>
        <w:t xml:space="preserve"> { the MCVideo User requests to end the call }</w:t>
      </w:r>
    </w:p>
    <w:p w14:paraId="05A73419" w14:textId="77777777" w:rsidR="000C70BA" w:rsidRDefault="000C70BA" w:rsidP="000C70BA">
      <w:pPr>
        <w:pStyle w:val="PL"/>
      </w:pPr>
      <w:r>
        <w:t xml:space="preserve">    </w:t>
      </w:r>
      <w:r>
        <w:rPr>
          <w:b/>
        </w:rPr>
        <w:t>then</w:t>
      </w:r>
      <w:r>
        <w:t xml:space="preserve"> { the UE (MCVideo Client) sends SIP BYE message, </w:t>
      </w:r>
      <w:r>
        <w:rPr>
          <w:b/>
          <w:bCs/>
        </w:rPr>
        <w:t>and</w:t>
      </w:r>
      <w:r>
        <w:t xml:space="preserve"> leaves the MCVideo Session }</w:t>
      </w:r>
    </w:p>
    <w:p w14:paraId="7A8650A3" w14:textId="77777777" w:rsidR="000C70BA" w:rsidRDefault="000C70BA" w:rsidP="000C70BA">
      <w:pPr>
        <w:pStyle w:val="PL"/>
      </w:pPr>
      <w:r>
        <w:t xml:space="preserve">         }</w:t>
      </w:r>
    </w:p>
    <w:p w14:paraId="0DD067D7" w14:textId="77777777" w:rsidR="000C70BA" w:rsidRDefault="000C70BA" w:rsidP="000C70BA">
      <w:pPr>
        <w:pStyle w:val="PL"/>
      </w:pPr>
    </w:p>
    <w:p w14:paraId="0F2C68DE" w14:textId="77777777" w:rsidR="000C70BA" w:rsidRDefault="000C70BA" w:rsidP="000C70BA">
      <w:pPr>
        <w:pStyle w:val="H6"/>
      </w:pPr>
      <w:r>
        <w:t>6.1.1.12.2</w:t>
      </w:r>
      <w:r>
        <w:tab/>
        <w:t>Conformance requirements</w:t>
      </w:r>
    </w:p>
    <w:p w14:paraId="35BFC43F" w14:textId="77777777" w:rsidR="000C70BA" w:rsidRDefault="000C70BA" w:rsidP="000C70BA">
      <w:r>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Default="000C70BA" w:rsidP="000C70BA">
      <w:r>
        <w:t xml:space="preserve"> [TS 24.281, clause 6.2.3.1.2]</w:t>
      </w:r>
    </w:p>
    <w:p w14:paraId="433AC5FC" w14:textId="77777777" w:rsidR="000C70BA" w:rsidRDefault="000C70BA" w:rsidP="000C70BA">
      <w:r>
        <w:t>When performing the automatic commencement mode procedures, the MCVideo client shall follow the procedures in subclause 6.2.3.1.1 with the following clarification:</w:t>
      </w:r>
    </w:p>
    <w:p w14:paraId="40CA3761"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28BB4E1F" w14:textId="77777777" w:rsidR="000C70BA" w:rsidRDefault="000C70BA" w:rsidP="000C70BA">
      <w:r>
        <w:t>[TS 24.281, clause 6.2.4.1]</w:t>
      </w:r>
    </w:p>
    <w:p w14:paraId="34B0B27C" w14:textId="77777777" w:rsidR="000C70BA" w:rsidRDefault="000C70BA" w:rsidP="000C70BA">
      <w:r>
        <w:rPr>
          <w:lang w:eastAsia="ko-KR"/>
        </w:rPr>
        <w:t>Upon receiving a request from an MCVideo user to leave an MCVideo session established using on-demand session signalling, the MCVideo client:</w:t>
      </w:r>
    </w:p>
    <w:p w14:paraId="79BC13DD"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F52F6CD" w14:textId="77777777" w:rsidR="000C70BA" w:rsidRDefault="000C70BA" w:rsidP="000C70BA">
      <w:pPr>
        <w:ind w:left="568" w:hanging="284"/>
      </w:pPr>
      <w:r>
        <w:rPr>
          <w:lang w:eastAsia="ko-KR"/>
        </w:rPr>
        <w:t>2)</w:t>
      </w:r>
      <w:r>
        <w:rPr>
          <w:lang w:eastAsia="ko-KR"/>
        </w:rPr>
        <w:tab/>
        <w:t>shall generate a SIP BYE request according to 3GPP TS 24.229 [11];</w:t>
      </w:r>
    </w:p>
    <w:p w14:paraId="6CD2F781" w14:textId="77777777" w:rsidR="000C70BA" w:rsidRDefault="000C70BA" w:rsidP="000C70BA">
      <w:pPr>
        <w:ind w:left="568" w:hanging="284"/>
      </w:pPr>
      <w:r>
        <w:rPr>
          <w:lang w:eastAsia="ko-KR"/>
        </w:rPr>
        <w:t>3)</w:t>
      </w:r>
      <w:r>
        <w:rPr>
          <w:lang w:eastAsia="ko-KR"/>
        </w:rPr>
        <w:tab/>
        <w:t>shall set the Request-URI to the MCVideo session identity to leave; and</w:t>
      </w:r>
    </w:p>
    <w:p w14:paraId="746DF251"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38F60157"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09E4072" w14:textId="77777777" w:rsidR="000C70BA" w:rsidRDefault="000C70BA" w:rsidP="000C70BA">
      <w:r>
        <w:t>[TS 24.281, clause 9.2.1.2.1.1]</w:t>
      </w:r>
    </w:p>
    <w:p w14:paraId="621B2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B75062" w14:textId="77777777" w:rsidR="000C70BA" w:rsidRDefault="000C70BA" w:rsidP="000C70BA">
      <w:r>
        <w:t>The MC</w:t>
      </w:r>
      <w:r>
        <w:rPr>
          <w:lang w:eastAsia="zh-CN"/>
        </w:rPr>
        <w:t>Video</w:t>
      </w:r>
      <w:r>
        <w:t xml:space="preserve"> client:</w:t>
      </w:r>
    </w:p>
    <w:p w14:paraId="01938DD5"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14B4C9C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76AD568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2DDFEE1"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987E105"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CD04A37"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DBC122B"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311F4EF" w14:textId="77777777" w:rsidR="000C70BA" w:rsidRDefault="000C70BA" w:rsidP="000C70BA">
      <w:pPr>
        <w:ind w:left="568" w:hanging="284"/>
      </w:pPr>
      <w:r>
        <w:t>8)</w:t>
      </w:r>
      <w:r>
        <w:tab/>
        <w:t>should include the "timer" option tag in the Supported header field;</w:t>
      </w:r>
    </w:p>
    <w:p w14:paraId="32EE2B3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5FCFE9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05C02C12"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8676503"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719AFFF3"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625A01A4"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31FDCDDD"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CF7697" w14:textId="77777777" w:rsidR="000C70BA" w:rsidRDefault="000C70BA" w:rsidP="000C70BA">
      <w:pPr>
        <w:ind w:left="851" w:hanging="284"/>
      </w:pPr>
      <w:r>
        <w:t>a)</w:t>
      </w:r>
      <w:r>
        <w:tab/>
        <w:t>the &lt;session-type&gt; element set to a value of "prearranged";</w:t>
      </w:r>
    </w:p>
    <w:p w14:paraId="620580DB" w14:textId="77777777" w:rsidR="000C70BA" w:rsidRDefault="000C70BA" w:rsidP="000C70BA">
      <w:pPr>
        <w:ind w:left="851" w:hanging="284"/>
      </w:pPr>
      <w:r>
        <w:t>b)</w:t>
      </w:r>
      <w:r>
        <w:tab/>
        <w:t>the &lt;mc</w:t>
      </w:r>
      <w:r>
        <w:rPr>
          <w:lang w:eastAsia="zh-CN"/>
        </w:rPr>
        <w:t>video</w:t>
      </w:r>
      <w:r>
        <w:t>-request-uri&gt; element set to the group identity;</w:t>
      </w:r>
    </w:p>
    <w:p w14:paraId="082D311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8C12FE6"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6575DA7"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0B0940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2AB704"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EBBE75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9A630F3"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7B08D01" w14:textId="77777777" w:rsidR="000C70BA" w:rsidRDefault="000C70BA" w:rsidP="000C70BA">
      <w:pPr>
        <w:ind w:left="568" w:hanging="284"/>
      </w:pPr>
      <w:r>
        <w:t>16)</w:t>
      </w:r>
      <w:r>
        <w:tab/>
        <w:t>if an implicit transmission request is required, shall indicate this as specified in subclause 6.4; and</w:t>
      </w:r>
    </w:p>
    <w:p w14:paraId="5B1E3814"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315A3381" w14:textId="77777777" w:rsidR="000C70BA" w:rsidRDefault="000C70BA" w:rsidP="000C70BA">
      <w:r>
        <w:t>On receiving a SIP 2xx response to the SIP INVITE request, the MCVideo client:</w:t>
      </w:r>
    </w:p>
    <w:p w14:paraId="6C76A657" w14:textId="77777777" w:rsidR="000C70BA" w:rsidRDefault="000C70BA" w:rsidP="000C70BA">
      <w:pPr>
        <w:ind w:left="568" w:hanging="284"/>
      </w:pPr>
      <w:r>
        <w:t>1)</w:t>
      </w:r>
      <w:r>
        <w:tab/>
        <w:t>shall interact with the user plane as specified in 3GPP TS 24.581 [5]</w:t>
      </w:r>
    </w:p>
    <w:p w14:paraId="1ED84694"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6A184FB0" w14:textId="77777777" w:rsidR="000C70BA" w:rsidRDefault="000C70BA" w:rsidP="000C70BA">
      <w:pPr>
        <w:ind w:left="568" w:hanging="284"/>
      </w:pPr>
      <w:r>
        <w:t>3)</w:t>
      </w:r>
      <w:r>
        <w:tab/>
        <w:t>may subscribe to the conference event package as specified in subclause </w:t>
      </w:r>
      <w:r>
        <w:rPr>
          <w:lang w:eastAsia="zh-CN"/>
        </w:rPr>
        <w:t>9.1.3.1</w:t>
      </w:r>
      <w:r>
        <w:t>.</w:t>
      </w:r>
    </w:p>
    <w:p w14:paraId="41B60E6B" w14:textId="77777777" w:rsidR="000C70BA" w:rsidRDefault="000C70BA" w:rsidP="000C70BA">
      <w:r>
        <w:t>On receiving a SIP 4xx response, a SIP 5xx response or a SIP 6xx response to the SIP INVITE request:</w:t>
      </w:r>
    </w:p>
    <w:p w14:paraId="005405E7"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32731907"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0493FE89"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C98793A"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406F8D66" w14:textId="77777777" w:rsidR="000C70BA" w:rsidRDefault="000C70BA" w:rsidP="000C70BA">
      <w:r>
        <w:t>[TS 24.581, clause 6.2.4.2.2]</w:t>
      </w:r>
    </w:p>
    <w:p w14:paraId="1290480A" w14:textId="77777777" w:rsidR="000C70BA" w:rsidRDefault="000C70BA" w:rsidP="000C70BA">
      <w:r>
        <w:t>When a call is initiated as described in 3GPP TS 24.281 [2], the transmission participant:</w:t>
      </w:r>
    </w:p>
    <w:p w14:paraId="44287422" w14:textId="77777777" w:rsidR="000C70BA" w:rsidRDefault="000C70BA" w:rsidP="000C70BA">
      <w:pPr>
        <w:ind w:left="568" w:hanging="284"/>
      </w:pPr>
      <w:r>
        <w:t>1.</w:t>
      </w:r>
      <w:r>
        <w:tab/>
        <w:t>shall create an instance of the 'Transmission participant state transition diagram for basic transmission control operation';</w:t>
      </w:r>
    </w:p>
    <w:p w14:paraId="5EFC27A6"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A89E958"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947F1CD" w14:textId="77777777" w:rsidR="000C70BA" w:rsidRDefault="000C70BA" w:rsidP="000C70BA">
      <w:pPr>
        <w:ind w:left="568" w:hanging="284"/>
      </w:pPr>
      <w:r>
        <w:t>4.</w:t>
      </w:r>
      <w:r>
        <w:tab/>
        <w:t>if for the established MCVideo call the SIP INVITE request is an implicit Transmission request:</w:t>
      </w:r>
    </w:p>
    <w:p w14:paraId="181428AE" w14:textId="77777777" w:rsidR="000C70BA" w:rsidRDefault="000C70BA" w:rsidP="000C70BA">
      <w:pPr>
        <w:ind w:left="851" w:hanging="284"/>
      </w:pPr>
      <w:r>
        <w:t>a.</w:t>
      </w:r>
      <w:r>
        <w:tab/>
        <w:t>shall start timer T100 (Transmission Request) and initialise counter C100 (Transmission Request) to 1;</w:t>
      </w:r>
    </w:p>
    <w:p w14:paraId="58696191" w14:textId="77777777" w:rsidR="000C70BA" w:rsidRDefault="000C70BA" w:rsidP="000C70BA">
      <w:pPr>
        <w:ind w:left="851" w:hanging="284"/>
      </w:pPr>
      <w:r>
        <w:t>b.</w:t>
      </w:r>
      <w:r>
        <w:tab/>
        <w:t>shall enter the 'U: pending request to transmit' state; and</w:t>
      </w:r>
    </w:p>
    <w:p w14:paraId="5DD0E705"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Default="000C70BA" w:rsidP="000C70BA">
      <w:pPr>
        <w:ind w:left="568" w:hanging="284"/>
      </w:pPr>
      <w:r>
        <w:t>5.</w:t>
      </w:r>
      <w:r>
        <w:tab/>
        <w:t>if the established MCVideo call is a broadcast group call, shall enter the 'U: has permission to transmit' state.</w:t>
      </w:r>
    </w:p>
    <w:p w14:paraId="2FE43823"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14A5D5F" w14:textId="77777777" w:rsidR="000C70BA" w:rsidRDefault="000C70BA" w:rsidP="000C70BA">
      <w:r>
        <w:t>[TS 24.581, clause 6.2.4.3.2]</w:t>
      </w:r>
    </w:p>
    <w:p w14:paraId="7CECEA5D" w14:textId="77777777" w:rsidR="000C70BA" w:rsidRDefault="000C70BA" w:rsidP="000C70BA">
      <w:r>
        <w:t>Upon receiving an indication from the user to request permission to send media, the transmission participant:</w:t>
      </w:r>
    </w:p>
    <w:p w14:paraId="27E7DE5C" w14:textId="77777777" w:rsidR="000C70BA" w:rsidRDefault="000C70BA" w:rsidP="000C70BA">
      <w:pPr>
        <w:ind w:left="568" w:hanging="284"/>
      </w:pPr>
      <w:r>
        <w:t>1.</w:t>
      </w:r>
      <w:r>
        <w:tab/>
        <w:t>void</w:t>
      </w:r>
    </w:p>
    <w:p w14:paraId="054A2A8B" w14:textId="77777777" w:rsidR="000C70BA" w:rsidRDefault="000C70BA" w:rsidP="000C70BA">
      <w:pPr>
        <w:ind w:left="568" w:hanging="284"/>
      </w:pPr>
      <w:r>
        <w:t>2.</w:t>
      </w:r>
      <w:r>
        <w:tab/>
        <w:t>shall send the Transmission Request message toward the transmission control server; The Transmission Request message:</w:t>
      </w:r>
    </w:p>
    <w:p w14:paraId="094ED60A"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7DD8EC6" w14:textId="77777777" w:rsidR="000C70BA" w:rsidRDefault="000C70BA" w:rsidP="000C70BA">
      <w:pPr>
        <w:ind w:left="568" w:hanging="284"/>
      </w:pPr>
      <w:r>
        <w:t>3.</w:t>
      </w:r>
      <w:r>
        <w:tab/>
        <w:t>shall start timer T100 (Transmission Request) and initialise counter C100 (Transmission Request) to 1; and</w:t>
      </w:r>
    </w:p>
    <w:p w14:paraId="49BB261C" w14:textId="77777777" w:rsidR="000C70BA" w:rsidRDefault="000C70BA" w:rsidP="000C70BA">
      <w:pPr>
        <w:ind w:left="568" w:hanging="284"/>
      </w:pPr>
      <w:r>
        <w:t>4.</w:t>
      </w:r>
      <w:r>
        <w:tab/>
        <w:t>shall enter the 'U: pending request to transmit' state.</w:t>
      </w:r>
    </w:p>
    <w:p w14:paraId="2BB1D465" w14:textId="77777777" w:rsidR="000C70BA" w:rsidRDefault="000C70BA" w:rsidP="000C70BA">
      <w:pPr>
        <w:ind w:left="284" w:hanging="284"/>
      </w:pPr>
      <w:r>
        <w:t>[TS 24.581, clause 6.2.4.4.2]</w:t>
      </w:r>
    </w:p>
    <w:p w14:paraId="602DE076" w14:textId="77777777" w:rsidR="000C70BA" w:rsidRDefault="000C70BA" w:rsidP="000C70BA">
      <w:r>
        <w:t>Upon receiving a Transmission rejected message, the transmission participant:</w:t>
      </w:r>
    </w:p>
    <w:p w14:paraId="5B08EA6E" w14:textId="77777777" w:rsidR="000C70BA" w:rsidRDefault="000C70BA" w:rsidP="000C70BA">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Default="000C70BA" w:rsidP="000C70BA">
      <w:pPr>
        <w:ind w:left="851" w:hanging="284"/>
      </w:pPr>
      <w:r>
        <w:t>a.</w:t>
      </w:r>
      <w:r>
        <w:tab/>
        <w:t>shall include the Message Type field set to '1' (Transmission rejected); and</w:t>
      </w:r>
    </w:p>
    <w:p w14:paraId="73FF6778" w14:textId="77777777" w:rsidR="000C70BA" w:rsidRDefault="000C70BA" w:rsidP="000C70BA">
      <w:pPr>
        <w:ind w:left="851" w:hanging="284"/>
      </w:pPr>
      <w:r>
        <w:t>b.</w:t>
      </w:r>
      <w:r>
        <w:tab/>
        <w:t>shall include the Source field set to '0' (the transmission participant is the source);</w:t>
      </w:r>
    </w:p>
    <w:p w14:paraId="283163CD" w14:textId="77777777" w:rsidR="000C70BA" w:rsidRDefault="000C70BA" w:rsidP="000C70BA">
      <w:pPr>
        <w:ind w:left="568" w:hanging="284"/>
      </w:pPr>
      <w:r>
        <w:t>2.</w:t>
      </w:r>
      <w:r>
        <w:tab/>
        <w:t>shall provide Transmission rejected notification to the user;</w:t>
      </w:r>
    </w:p>
    <w:p w14:paraId="09CE84AB" w14:textId="77777777" w:rsidR="000C70BA" w:rsidRDefault="000C70BA" w:rsidP="000C70BA">
      <w:pPr>
        <w:ind w:left="568" w:hanging="284"/>
      </w:pPr>
      <w:r>
        <w:t>3.</w:t>
      </w:r>
      <w:r>
        <w:tab/>
        <w:t>may display the Transmission rejected reason to the user using information in the Reject Cause field;</w:t>
      </w:r>
    </w:p>
    <w:p w14:paraId="52C45BC0" w14:textId="77777777" w:rsidR="000C70BA" w:rsidRDefault="000C70BA" w:rsidP="000C70BA">
      <w:pPr>
        <w:ind w:left="568" w:hanging="284"/>
      </w:pPr>
      <w:r>
        <w:t>4.</w:t>
      </w:r>
      <w:r>
        <w:tab/>
        <w:t>shall stop timer T100 ( Transmission Request); and</w:t>
      </w:r>
    </w:p>
    <w:p w14:paraId="5200C777" w14:textId="77777777" w:rsidR="000C70BA" w:rsidRDefault="000C70BA" w:rsidP="000C70BA">
      <w:pPr>
        <w:ind w:left="568" w:hanging="284"/>
      </w:pPr>
      <w:r>
        <w:t>5.</w:t>
      </w:r>
      <w:r>
        <w:tab/>
        <w:t>shall enter the 'U: has no permission to transmit' state.</w:t>
      </w:r>
    </w:p>
    <w:p w14:paraId="02F0FD98" w14:textId="77777777" w:rsidR="000C70BA" w:rsidRDefault="000C70BA" w:rsidP="000C70BA">
      <w:r>
        <w:t>[TS 24.581, clause 6.2.4.4.5]</w:t>
      </w:r>
    </w:p>
    <w:p w14:paraId="723D7021" w14:textId="77777777" w:rsidR="000C70BA" w:rsidRDefault="000C70BA" w:rsidP="000C70BA">
      <w:r>
        <w:t>Upon receiving a Queue Position Info message, the transmission participant:</w:t>
      </w:r>
    </w:p>
    <w:p w14:paraId="3A039FDF"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Default="000C70BA" w:rsidP="000C70BA">
      <w:pPr>
        <w:ind w:left="851" w:hanging="284"/>
      </w:pPr>
      <w:r>
        <w:t>a.</w:t>
      </w:r>
      <w:r>
        <w:tab/>
        <w:t>shall include the Message Type field set to '5' (Queue Position Info); and</w:t>
      </w:r>
    </w:p>
    <w:p w14:paraId="31EA97E8" w14:textId="77777777" w:rsidR="000C70BA" w:rsidRDefault="000C70BA" w:rsidP="000C70BA">
      <w:pPr>
        <w:ind w:left="851" w:hanging="284"/>
      </w:pPr>
      <w:r>
        <w:t>b.</w:t>
      </w:r>
      <w:r>
        <w:tab/>
        <w:t>shall include the Source field set to '0' (the transmission participant is the source);</w:t>
      </w:r>
    </w:p>
    <w:p w14:paraId="0FD25E99" w14:textId="77777777" w:rsidR="000C70BA" w:rsidRDefault="000C70BA" w:rsidP="000C70BA">
      <w:pPr>
        <w:ind w:left="568" w:hanging="284"/>
      </w:pPr>
      <w:r>
        <w:t>2.</w:t>
      </w:r>
      <w:r>
        <w:tab/>
        <w:t>shall provide Transmission request queued notification to the MCVideo user;</w:t>
      </w:r>
    </w:p>
    <w:p w14:paraId="1483D9B8" w14:textId="77777777" w:rsidR="000C70BA" w:rsidRDefault="000C70BA" w:rsidP="000C70BA">
      <w:pPr>
        <w:ind w:left="568" w:hanging="284"/>
      </w:pPr>
      <w:r>
        <w:t>3.</w:t>
      </w:r>
      <w:r>
        <w:tab/>
        <w:t>may provide the queue position and priority to the MCVideo user; and</w:t>
      </w:r>
    </w:p>
    <w:p w14:paraId="21441BEC" w14:textId="77777777" w:rsidR="000C70BA" w:rsidRDefault="000C70BA" w:rsidP="000C70BA">
      <w:pPr>
        <w:ind w:left="568" w:hanging="284"/>
      </w:pPr>
      <w:r>
        <w:t>4.</w:t>
      </w:r>
      <w:r>
        <w:tab/>
        <w:t>shall enter the 'U: queued transmission' state.</w:t>
      </w:r>
    </w:p>
    <w:p w14:paraId="4CEFE96D" w14:textId="77777777" w:rsidR="000C70BA" w:rsidRDefault="000C70BA" w:rsidP="000C70BA">
      <w:r>
        <w:t>[TS 24.581, clause 6.2.4.4.6]</w:t>
      </w:r>
    </w:p>
    <w:p w14:paraId="2ADAD962" w14:textId="77777777" w:rsidR="000C70BA" w:rsidRDefault="000C70BA" w:rsidP="000C70BA">
      <w:r>
        <w:t>Upon receiving a Transmission Granted message from the transmission control server, the transmission participant:</w:t>
      </w:r>
    </w:p>
    <w:p w14:paraId="28D255D3"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Default="000C70BA" w:rsidP="000C70BA">
      <w:pPr>
        <w:ind w:left="851" w:hanging="284"/>
      </w:pPr>
      <w:r>
        <w:t>a.</w:t>
      </w:r>
      <w:r>
        <w:tab/>
        <w:t>shall include the Message Type field set to '0' (Transmission Granted); and</w:t>
      </w:r>
    </w:p>
    <w:p w14:paraId="54678F2B" w14:textId="77777777" w:rsidR="000C70BA" w:rsidRDefault="000C70BA" w:rsidP="000C70BA">
      <w:pPr>
        <w:ind w:left="851" w:hanging="284"/>
      </w:pPr>
      <w:r>
        <w:t>b.</w:t>
      </w:r>
      <w:r>
        <w:tab/>
        <w:t>shall include the Source field set to '0' (the transmission participant is the source);</w:t>
      </w:r>
    </w:p>
    <w:p w14:paraId="23EC547E"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C722085" w14:textId="77777777" w:rsidR="000C70BA" w:rsidRDefault="000C70BA" w:rsidP="000C70BA">
      <w:pPr>
        <w:ind w:left="568" w:hanging="284"/>
      </w:pPr>
      <w:r>
        <w:t>3.</w:t>
      </w:r>
      <w:r>
        <w:tab/>
        <w:t>shall provide Transmission granted notification to the user, if not already done;</w:t>
      </w:r>
    </w:p>
    <w:p w14:paraId="01565162" w14:textId="77777777" w:rsidR="000C70BA" w:rsidRDefault="000C70BA" w:rsidP="000C70BA">
      <w:pPr>
        <w:ind w:left="568" w:hanging="284"/>
      </w:pPr>
      <w:r>
        <w:t>4.</w:t>
      </w:r>
      <w:r>
        <w:tab/>
        <w:t>shall stop timer T100 (Transmission Request); and</w:t>
      </w:r>
    </w:p>
    <w:p w14:paraId="677CBF84" w14:textId="77777777" w:rsidR="000C70BA" w:rsidRDefault="000C70BA" w:rsidP="000C70BA">
      <w:pPr>
        <w:ind w:left="568" w:hanging="284"/>
      </w:pPr>
      <w:r>
        <w:t>5.</w:t>
      </w:r>
      <w:r>
        <w:tab/>
        <w:t>shall enter the 'U: has permission to transmit' state.</w:t>
      </w:r>
    </w:p>
    <w:p w14:paraId="37CC1D85" w14:textId="77777777" w:rsidR="000C70BA" w:rsidRDefault="000C70BA" w:rsidP="000C70BA">
      <w:r>
        <w:t>[TS 24.581, clause 6.2.4.5.5]</w:t>
      </w:r>
    </w:p>
    <w:p w14:paraId="2C955235" w14:textId="77777777" w:rsidR="000C70BA" w:rsidRDefault="000C70BA" w:rsidP="000C70BA">
      <w:r>
        <w:t>Upon receiving a Transmission Revoked message, the transmission participant:</w:t>
      </w:r>
    </w:p>
    <w:p w14:paraId="777F7B64" w14:textId="77777777" w:rsidR="000C70BA" w:rsidRDefault="000C70BA" w:rsidP="000C70BA">
      <w:pPr>
        <w:ind w:left="568" w:hanging="284"/>
      </w:pPr>
      <w:r>
        <w:t>1.</w:t>
      </w:r>
      <w:r>
        <w:tab/>
        <w:t>shall inform the user that the permission to send RTP media is being revoked;</w:t>
      </w:r>
    </w:p>
    <w:p w14:paraId="70AD97BF" w14:textId="77777777" w:rsidR="000C70BA" w:rsidRDefault="000C70BA" w:rsidP="000C70BA">
      <w:pPr>
        <w:ind w:left="568" w:hanging="284"/>
      </w:pPr>
      <w:r>
        <w:t>2.</w:t>
      </w:r>
      <w:r>
        <w:tab/>
        <w:t>may give information to the user about the reason for revoking the permission to send media:</w:t>
      </w:r>
    </w:p>
    <w:p w14:paraId="4EA3744B" w14:textId="77777777" w:rsidR="000C70BA" w:rsidRDefault="000C70BA" w:rsidP="000C70BA">
      <w:pPr>
        <w:ind w:left="568" w:hanging="284"/>
      </w:pPr>
      <w:r>
        <w:t>3.</w:t>
      </w:r>
      <w:r>
        <w:tab/>
        <w:t>shall request the media in the MCVideo client discard any remaining buffered RTP media packets and to stop forwarding of encoded video to the MCVideo server; and</w:t>
      </w:r>
    </w:p>
    <w:p w14:paraId="6FB14F77" w14:textId="77777777" w:rsidR="000C70BA" w:rsidRDefault="000C70BA" w:rsidP="000C70BA">
      <w:pPr>
        <w:ind w:left="568" w:hanging="284"/>
      </w:pPr>
      <w:r>
        <w:t>4.</w:t>
      </w:r>
      <w:r>
        <w:tab/>
        <w:t>if the revoke reason is:</w:t>
      </w:r>
    </w:p>
    <w:p w14:paraId="0042697E" w14:textId="77777777" w:rsidR="000C70BA" w:rsidRDefault="000C70BA" w:rsidP="000C70BA">
      <w:pPr>
        <w:ind w:left="851" w:hanging="284"/>
      </w:pPr>
      <w:r>
        <w:t>a.</w:t>
      </w:r>
      <w:r>
        <w:tab/>
        <w:t>terminate the RTP stream, shall enter the 'U: pending end of transmission' state:</w:t>
      </w:r>
    </w:p>
    <w:p w14:paraId="0ED5B190" w14:textId="77777777" w:rsidR="000C70BA" w:rsidRDefault="000C70BA" w:rsidP="000C70BA">
      <w:pPr>
        <w:ind w:left="1135" w:hanging="284"/>
      </w:pPr>
      <w:r>
        <w:t>i.</w:t>
      </w:r>
      <w:r>
        <w:tab/>
        <w:t>shall send a Transmission end request message towards the transmission control server; and</w:t>
      </w:r>
    </w:p>
    <w:p w14:paraId="370989ED" w14:textId="77777777" w:rsidR="000C70BA" w:rsidRDefault="000C70BA" w:rsidP="000C70BA">
      <w:pPr>
        <w:ind w:left="1135" w:hanging="284"/>
      </w:pPr>
      <w:r>
        <w:t>ii.</w:t>
      </w:r>
      <w:r>
        <w:tab/>
        <w:t>shall start timer T101 (Transmission End Request) and initialize counter C101 (Transmission End Request) to 1; or</w:t>
      </w:r>
    </w:p>
    <w:p w14:paraId="03FD1C2E" w14:textId="77777777" w:rsidR="000C70BA" w:rsidRDefault="000C70BA" w:rsidP="000C70BA">
      <w:pPr>
        <w:ind w:left="851" w:hanging="284"/>
      </w:pPr>
      <w:r>
        <w:t>b.</w:t>
      </w:r>
      <w:r>
        <w:tab/>
        <w:t>queue the transmission, shall enter the 'U: queued transmission' state:</w:t>
      </w:r>
    </w:p>
    <w:p w14:paraId="202EB68D" w14:textId="77777777" w:rsidR="000C70BA" w:rsidRDefault="000C70BA" w:rsidP="000C70BA">
      <w:pPr>
        <w:ind w:left="1135" w:hanging="284"/>
      </w:pPr>
      <w:r>
        <w:t>i.</w:t>
      </w:r>
      <w:r>
        <w:tab/>
        <w:t>shall send a Queue Position Request message towards the transmission control server; and</w:t>
      </w:r>
    </w:p>
    <w:p w14:paraId="3B1E0EA6" w14:textId="77777777" w:rsidR="000C70BA" w:rsidRDefault="000C70BA" w:rsidP="000C70BA">
      <w:pPr>
        <w:ind w:left="1135" w:hanging="284"/>
      </w:pPr>
      <w:r>
        <w:t>ii.</w:t>
      </w:r>
      <w:r>
        <w:tab/>
        <w:t>shall start timer T102 (Transmission Queue Position Request) and initialize counter C102 (Queue Position Request) to 1.</w:t>
      </w:r>
    </w:p>
    <w:p w14:paraId="0B24BE77" w14:textId="77777777" w:rsidR="000C70BA" w:rsidRDefault="000C70BA" w:rsidP="000C70BA">
      <w:r>
        <w:t>[TS 24.581, clause 6.2.4.5.6]</w:t>
      </w:r>
    </w:p>
    <w:p w14:paraId="1BAB8BA3" w14:textId="77777777" w:rsidR="000C70BA" w:rsidRDefault="000C70BA" w:rsidP="000C70BA">
      <w:r>
        <w:t>Upon receiving a Media Reception notification message, the transmission participant:</w:t>
      </w:r>
    </w:p>
    <w:p w14:paraId="1F18ACBB" w14:textId="77777777" w:rsidR="000C70BA" w:rsidRDefault="000C70BA" w:rsidP="000C70BA">
      <w:pPr>
        <w:ind w:left="568" w:hanging="284"/>
      </w:pPr>
      <w:r>
        <w:t>1.</w:t>
      </w:r>
      <w:r>
        <w:tab/>
        <w:t>shall inform the user about the media reception by another user; and</w:t>
      </w:r>
    </w:p>
    <w:p w14:paraId="10A74479" w14:textId="77777777" w:rsidR="000C70BA" w:rsidRDefault="000C70BA" w:rsidP="000C70BA">
      <w:pPr>
        <w:ind w:left="568" w:hanging="284"/>
      </w:pPr>
      <w:r>
        <w:t>2.</w:t>
      </w:r>
      <w:r>
        <w:tab/>
        <w:t>shall remain in the 'U: has permission to transmit' state.</w:t>
      </w:r>
    </w:p>
    <w:p w14:paraId="7BFA94D2" w14:textId="77777777" w:rsidR="000C70BA" w:rsidRDefault="000C70BA" w:rsidP="000C70BA">
      <w:r>
        <w:t>[TS 24.581, clause 6.2.4.5.7]</w:t>
      </w:r>
    </w:p>
    <w:p w14:paraId="572C2556" w14:textId="77777777" w:rsidR="000C70BA" w:rsidRDefault="000C70BA" w:rsidP="000C70BA">
      <w:r>
        <w:t>Upon receiving a Transmission End Request message from transmission control server, the transmission participant:</w:t>
      </w:r>
    </w:p>
    <w:p w14:paraId="53A1478E" w14:textId="77777777" w:rsidR="000C70BA" w:rsidRDefault="000C70BA" w:rsidP="000C70BA">
      <w:pPr>
        <w:ind w:left="568" w:hanging="284"/>
      </w:pPr>
      <w:r>
        <w:t>1.</w:t>
      </w:r>
      <w:r>
        <w:tab/>
        <w:t>shall inform the user that the permission to send RTP media is being revoked;</w:t>
      </w:r>
    </w:p>
    <w:p w14:paraId="6D430154" w14:textId="77777777" w:rsidR="000C70BA" w:rsidRDefault="000C70BA" w:rsidP="000C70BA">
      <w:pPr>
        <w:ind w:left="568" w:hanging="284"/>
      </w:pPr>
      <w:r>
        <w:t>2.</w:t>
      </w:r>
      <w:r>
        <w:tab/>
        <w:t>may give information to the user about the reason for terminating the permission to send media;</w:t>
      </w:r>
    </w:p>
    <w:p w14:paraId="3E96DF30" w14:textId="77777777" w:rsidR="000C70BA" w:rsidRDefault="000C70BA" w:rsidP="000C70BA">
      <w:pPr>
        <w:ind w:left="568" w:hanging="284"/>
      </w:pPr>
      <w:r>
        <w:t>3.</w:t>
      </w:r>
      <w:r>
        <w:tab/>
        <w:t>shall request the media in the MCVideo client to discard any remaining buffered RTP media packets and to stop forwarding of encoded video to the MCVideo server; and</w:t>
      </w:r>
    </w:p>
    <w:p w14:paraId="3CFD0F07" w14:textId="77777777" w:rsidR="000C70BA" w:rsidRDefault="000C70BA" w:rsidP="000C70BA">
      <w:pPr>
        <w:ind w:left="568" w:hanging="284"/>
      </w:pPr>
      <w:r>
        <w:t>4.  shall send  Transmission End Response message to the transmission control server.</w:t>
      </w:r>
    </w:p>
    <w:p w14:paraId="53364A2C"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64C85086" w14:textId="77777777" w:rsidR="000C70BA" w:rsidRDefault="000C70BA" w:rsidP="000C70BA">
      <w:pPr>
        <w:ind w:left="568" w:hanging="284"/>
      </w:pPr>
      <w:r>
        <w:t>6.</w:t>
      </w:r>
      <w:r>
        <w:tab/>
        <w:t>if the session was initiated as a broadcast group call:</w:t>
      </w:r>
    </w:p>
    <w:p w14:paraId="73C61D03" w14:textId="77777777" w:rsidR="000C70BA" w:rsidRDefault="000C70BA" w:rsidP="000C70BA">
      <w:pPr>
        <w:ind w:left="851" w:hanging="284"/>
      </w:pPr>
      <w:r>
        <w:t>a.</w:t>
      </w:r>
      <w:r>
        <w:tab/>
        <w:t>shall indicate to the MCVideo client the media transmission is completed; and</w:t>
      </w:r>
    </w:p>
    <w:p w14:paraId="1253F15B" w14:textId="77777777" w:rsidR="000C70BA" w:rsidRDefault="000C70BA" w:rsidP="000C70BA">
      <w:pPr>
        <w:ind w:left="851" w:hanging="284"/>
      </w:pPr>
      <w:r>
        <w:t>b</w:t>
      </w:r>
      <w:r>
        <w:tab/>
        <w:t>shall enter the 'Call releasing' state.</w:t>
      </w:r>
    </w:p>
    <w:p w14:paraId="395EEDE0" w14:textId="77777777" w:rsidR="000C70BA" w:rsidRDefault="000C70BA" w:rsidP="000C70BA">
      <w:r>
        <w:t>[TS 24.581, clause 6.2.4.6.4]</w:t>
      </w:r>
    </w:p>
    <w:p w14:paraId="09D87E99" w14:textId="77777777" w:rsidR="000C70BA" w:rsidRDefault="000C70BA" w:rsidP="000C70BA">
      <w:r>
        <w:t>Upon receiving a Transmission end response message, the transmission participant:</w:t>
      </w:r>
    </w:p>
    <w:p w14:paraId="517D6D5A"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Default="000C70BA" w:rsidP="000C70BA">
      <w:pPr>
        <w:ind w:left="851" w:hanging="284"/>
      </w:pPr>
      <w:r>
        <w:t>a.</w:t>
      </w:r>
      <w:r>
        <w:tab/>
        <w:t>shall include the Message Type field set to '1' (Transmission end response); and</w:t>
      </w:r>
    </w:p>
    <w:p w14:paraId="44AC4978" w14:textId="77777777" w:rsidR="000C70BA" w:rsidRDefault="000C70BA" w:rsidP="000C70BA">
      <w:pPr>
        <w:ind w:left="851" w:hanging="284"/>
      </w:pPr>
      <w:r>
        <w:t>b.</w:t>
      </w:r>
      <w:r>
        <w:tab/>
        <w:t>shall include the Source field set to '0' (the transmission participant is the source);</w:t>
      </w:r>
    </w:p>
    <w:p w14:paraId="208B47ED" w14:textId="77777777" w:rsidR="000C70BA" w:rsidRDefault="000C70BA" w:rsidP="000C70BA">
      <w:pPr>
        <w:ind w:left="568" w:hanging="284"/>
      </w:pPr>
      <w:r>
        <w:t>2.</w:t>
      </w:r>
      <w:r>
        <w:tab/>
        <w:t>may provide a Transmission end notification to the MCVideo user;</w:t>
      </w:r>
    </w:p>
    <w:p w14:paraId="1A5325F1"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2E35609" w14:textId="77777777" w:rsidR="000C70BA" w:rsidRDefault="000C70BA" w:rsidP="000C70BA">
      <w:pPr>
        <w:ind w:left="568" w:hanging="284"/>
      </w:pPr>
      <w:r>
        <w:t>4.</w:t>
      </w:r>
      <w:r>
        <w:tab/>
        <w:t>shall stop timer T101 (Transmission End Request);</w:t>
      </w:r>
    </w:p>
    <w:p w14:paraId="666855AF"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4BAC002E" w14:textId="77777777" w:rsidR="000C70BA" w:rsidRDefault="000C70BA" w:rsidP="000C70BA">
      <w:pPr>
        <w:ind w:left="568" w:hanging="284"/>
      </w:pPr>
      <w:r>
        <w:t>6.</w:t>
      </w:r>
      <w:r>
        <w:tab/>
        <w:t>if the session was initiated as a broadcast group call:</w:t>
      </w:r>
    </w:p>
    <w:p w14:paraId="208FBAE1" w14:textId="77777777" w:rsidR="000C70BA" w:rsidRDefault="000C70BA" w:rsidP="000C70BA">
      <w:pPr>
        <w:ind w:left="851" w:hanging="284"/>
      </w:pPr>
      <w:r>
        <w:t>a.</w:t>
      </w:r>
      <w:r>
        <w:tab/>
        <w:t>shall indicate to the MCVideo client the media transmission is completed; and</w:t>
      </w:r>
    </w:p>
    <w:p w14:paraId="45011F3B" w14:textId="77777777" w:rsidR="000C70BA" w:rsidRDefault="000C70BA" w:rsidP="000C70BA">
      <w:pPr>
        <w:ind w:left="851" w:hanging="284"/>
      </w:pPr>
      <w:r>
        <w:t>b</w:t>
      </w:r>
      <w:r>
        <w:tab/>
        <w:t>shall enter the 'Call releasing' state.</w:t>
      </w:r>
    </w:p>
    <w:p w14:paraId="5717FDF0" w14:textId="77777777" w:rsidR="000C70BA" w:rsidRDefault="000C70BA" w:rsidP="000C70BA">
      <w:r>
        <w:t>[TS 24.581, clause 6.2.4.8.2]</w:t>
      </w:r>
    </w:p>
    <w:p w14:paraId="4E75C26B" w14:textId="77777777" w:rsidR="000C70BA" w:rsidRDefault="000C70BA" w:rsidP="000C70BA">
      <w:r>
        <w:t>Upon receiving an MCVideo call release step 2 request from the application and signalling, the transmission participant:</w:t>
      </w:r>
    </w:p>
    <w:p w14:paraId="16B061BC" w14:textId="77777777" w:rsidR="000C70BA" w:rsidRDefault="000C70BA" w:rsidP="000C70BA">
      <w:pPr>
        <w:ind w:left="568" w:hanging="284"/>
      </w:pPr>
      <w:r>
        <w:t>1.</w:t>
      </w:r>
      <w:r>
        <w:tab/>
        <w:t>shall release all resources including any running timers associated with the MCVideo call; and</w:t>
      </w:r>
    </w:p>
    <w:p w14:paraId="07A21B21" w14:textId="77777777" w:rsidR="000C70BA" w:rsidRDefault="000C70BA" w:rsidP="000C70BA">
      <w:pPr>
        <w:ind w:left="568" w:hanging="284"/>
      </w:pPr>
      <w:r>
        <w:t>2.</w:t>
      </w:r>
      <w:r>
        <w:tab/>
        <w:t>shall enter the 'Start-stop' state and terminate the current instance of the 'Transmission control state machine – basic'.</w:t>
      </w:r>
    </w:p>
    <w:p w14:paraId="70F76C72" w14:textId="77777777" w:rsidR="000C70BA" w:rsidRDefault="000C70BA" w:rsidP="000C70BA">
      <w:r>
        <w:t>[TS 24.581, clause 6.2.4.9.2]</w:t>
      </w:r>
    </w:p>
    <w:p w14:paraId="5F0838BD" w14:textId="77777777" w:rsidR="000C70BA" w:rsidRDefault="000C70BA" w:rsidP="000C70BA">
      <w:r>
        <w:t>Upon receiving a Queue Position Info message, the transmission participant:</w:t>
      </w:r>
    </w:p>
    <w:p w14:paraId="59759715"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Default="000C70BA" w:rsidP="000C70BA">
      <w:pPr>
        <w:ind w:left="851" w:hanging="284"/>
      </w:pPr>
      <w:r>
        <w:t>a.</w:t>
      </w:r>
      <w:r>
        <w:tab/>
        <w:t>shall include the Message Type field set to '5' (Queue Position Info); and</w:t>
      </w:r>
    </w:p>
    <w:p w14:paraId="05A2AA43" w14:textId="77777777" w:rsidR="000C70BA" w:rsidRDefault="000C70BA" w:rsidP="000C70BA">
      <w:pPr>
        <w:ind w:left="851" w:hanging="284"/>
      </w:pPr>
      <w:r>
        <w:t>b.</w:t>
      </w:r>
      <w:r>
        <w:tab/>
        <w:t>shall include the Source field set to '0' (the transmission participant is the source);</w:t>
      </w:r>
    </w:p>
    <w:p w14:paraId="4C6A8463" w14:textId="77777777" w:rsidR="000C70BA" w:rsidRDefault="000C70BA" w:rsidP="000C70BA">
      <w:pPr>
        <w:ind w:left="568" w:hanging="284"/>
      </w:pPr>
      <w:r>
        <w:t>2.</w:t>
      </w:r>
      <w:r>
        <w:tab/>
        <w:t>if the message indicates that the request has been queued or if a request for the queue position was sent, the transmission participant:</w:t>
      </w:r>
    </w:p>
    <w:p w14:paraId="2D659EB6" w14:textId="77777777" w:rsidR="000C70BA" w:rsidRDefault="000C70BA" w:rsidP="000C70BA">
      <w:pPr>
        <w:ind w:left="851" w:hanging="284"/>
      </w:pPr>
      <w:r>
        <w:t>a.</w:t>
      </w:r>
      <w:r>
        <w:tab/>
        <w:t>may provide the queue position and priority (if available) to the MCVideo user;</w:t>
      </w:r>
    </w:p>
    <w:p w14:paraId="2E86704E" w14:textId="77777777" w:rsidR="000C70BA" w:rsidRDefault="000C70BA" w:rsidP="000C70BA">
      <w:pPr>
        <w:ind w:left="568" w:hanging="284"/>
      </w:pPr>
      <w:r>
        <w:t>3.</w:t>
      </w:r>
      <w:r>
        <w:tab/>
        <w:t>shall stop the timer T102 (Transmission Queue Position Request), if running; and</w:t>
      </w:r>
    </w:p>
    <w:p w14:paraId="768F1F0C" w14:textId="77777777" w:rsidR="000C70BA" w:rsidRDefault="000C70BA" w:rsidP="000C70BA">
      <w:pPr>
        <w:ind w:left="568" w:hanging="284"/>
      </w:pPr>
      <w:r>
        <w:t>4.</w:t>
      </w:r>
      <w:r>
        <w:tab/>
        <w:t>shall remain in the 'U: queued transmission' state.</w:t>
      </w:r>
    </w:p>
    <w:p w14:paraId="6BA710D5" w14:textId="77777777" w:rsidR="000C70BA" w:rsidRDefault="000C70BA" w:rsidP="000C70BA">
      <w:r>
        <w:t>[TS 24.581, clause 6.2.4.9.4]</w:t>
      </w:r>
    </w:p>
    <w:p w14:paraId="033DB6CA" w14:textId="77777777" w:rsidR="000C70BA" w:rsidRDefault="000C70BA" w:rsidP="000C70BA">
      <w:r>
        <w:t>Upon receipt of an indication from the MCVideo client to cancel the media transmit request from the queue, the transmission participant:</w:t>
      </w:r>
    </w:p>
    <w:p w14:paraId="719A1D26" w14:textId="77777777" w:rsidR="000C70BA" w:rsidRDefault="000C70BA" w:rsidP="000C70BA">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Default="000C70BA" w:rsidP="000C70BA">
      <w:pPr>
        <w:ind w:left="568" w:hanging="284"/>
      </w:pPr>
      <w:r>
        <w:t>2.</w:t>
      </w:r>
      <w:r>
        <w:tab/>
        <w:t>shall start timer T101 (Transmission End Request) and initialize counter C101 (Transmission End Request) to 1; and</w:t>
      </w:r>
    </w:p>
    <w:p w14:paraId="53EFC180" w14:textId="77777777" w:rsidR="000C70BA" w:rsidRDefault="000C70BA" w:rsidP="000C70BA">
      <w:pPr>
        <w:ind w:left="568" w:hanging="284"/>
      </w:pPr>
      <w:r>
        <w:t>3.</w:t>
      </w:r>
      <w:r>
        <w:tab/>
        <w:t>shall enter the 'U: pending end of transmission' state.</w:t>
      </w:r>
    </w:p>
    <w:p w14:paraId="2FDF3719" w14:textId="77777777" w:rsidR="000C70BA" w:rsidRDefault="000C70BA" w:rsidP="000C70BA">
      <w:r>
        <w:t>[TS 24.581, clause 6.2.4.9.6]</w:t>
      </w:r>
    </w:p>
    <w:p w14:paraId="21518DA1" w14:textId="77777777" w:rsidR="000C70BA" w:rsidRDefault="000C70BA" w:rsidP="000C70BA">
      <w:r>
        <w:t>Upon receiving a Transmission cancel request notify message, the transmission participant:</w:t>
      </w:r>
    </w:p>
    <w:p w14:paraId="50B32145" w14:textId="77777777" w:rsidR="000C70BA" w:rsidRDefault="000C70BA" w:rsidP="000C70BA">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Default="000C70BA" w:rsidP="000C70BA">
      <w:pPr>
        <w:ind w:left="851" w:hanging="284"/>
      </w:pPr>
      <w:r>
        <w:t>a.</w:t>
      </w:r>
      <w:r>
        <w:tab/>
        <w:t>shall include the Message Type field set to '10' (Transmission cancel request notify); and</w:t>
      </w:r>
    </w:p>
    <w:p w14:paraId="1ECF2E2E" w14:textId="77777777" w:rsidR="000C70BA" w:rsidRDefault="000C70BA" w:rsidP="000C70BA">
      <w:pPr>
        <w:ind w:left="851" w:hanging="284"/>
      </w:pPr>
      <w:r>
        <w:t>b.</w:t>
      </w:r>
      <w:r>
        <w:tab/>
        <w:t>shall include the Source field set to '0' (the transmission participant is the source);</w:t>
      </w:r>
    </w:p>
    <w:p w14:paraId="0D2B5B61" w14:textId="77777777" w:rsidR="000C70BA" w:rsidRDefault="000C70BA" w:rsidP="000C70BA">
      <w:pPr>
        <w:ind w:left="568" w:hanging="284"/>
      </w:pPr>
      <w:r>
        <w:t>2.</w:t>
      </w:r>
      <w:r>
        <w:tab/>
        <w:t>shall enter in the 'U: has no permission to transmit' state.</w:t>
      </w:r>
    </w:p>
    <w:p w14:paraId="535D595A" w14:textId="77777777" w:rsidR="000C70BA" w:rsidRDefault="000C70BA" w:rsidP="000C70BA">
      <w:pPr>
        <w:pStyle w:val="H6"/>
      </w:pPr>
      <w:r>
        <w:t>6.1.1.12.3</w:t>
      </w:r>
      <w:r>
        <w:tab/>
        <w:t>Test description</w:t>
      </w:r>
    </w:p>
    <w:p w14:paraId="3F39A59E" w14:textId="77777777" w:rsidR="000C70BA" w:rsidRDefault="000C70BA" w:rsidP="000C70BA">
      <w:pPr>
        <w:pStyle w:val="H6"/>
      </w:pPr>
      <w:r>
        <w:t>6.1.1.12.3.1</w:t>
      </w:r>
      <w:r>
        <w:tab/>
        <w:t>Pre-test conditions</w:t>
      </w:r>
    </w:p>
    <w:p w14:paraId="219362A9" w14:textId="77777777" w:rsidR="000C70BA" w:rsidRDefault="000C70BA" w:rsidP="000C70BA">
      <w:pPr>
        <w:pStyle w:val="H6"/>
      </w:pPr>
      <w:r w:rsidRPr="00102CE5">
        <w:t>Test configuration</w:t>
      </w:r>
      <w:r>
        <w:t>:</w:t>
      </w:r>
    </w:p>
    <w:p w14:paraId="2E3CB314" w14:textId="2C8DF133" w:rsidR="000C70BA" w:rsidRDefault="000C70BA" w:rsidP="000C70BA">
      <w:pPr>
        <w:pStyle w:val="B1"/>
      </w:pPr>
      <w:r>
        <w:t>-</w:t>
      </w:r>
      <w:r>
        <w:tab/>
        <w:t xml:space="preserve">Single cell configuration according to TS </w:t>
      </w:r>
      <w:r w:rsidR="00960759">
        <w:t>37.579</w:t>
      </w:r>
      <w:r>
        <w:t>-1 [2] clause 5.2.2.2.1.</w:t>
      </w:r>
    </w:p>
    <w:p w14:paraId="69AEDD41" w14:textId="77777777" w:rsidR="000C70BA" w:rsidRDefault="000C70BA" w:rsidP="000C70BA">
      <w:pPr>
        <w:pStyle w:val="H6"/>
      </w:pPr>
      <w:r>
        <w:t>Preamble:</w:t>
      </w:r>
    </w:p>
    <w:p w14:paraId="746B0264" w14:textId="0DAC1459" w:rsidR="000C70BA" w:rsidRDefault="000C70BA" w:rsidP="000C70BA">
      <w:pPr>
        <w:pStyle w:val="B1"/>
      </w:pPr>
      <w:r>
        <w:t>-</w:t>
      </w:r>
      <w:r>
        <w:tab/>
        <w:t xml:space="preserve">The UE has performed procedure 'Initial registration' as described in TS </w:t>
      </w:r>
      <w:r w:rsidR="00960759">
        <w:t>37.579</w:t>
      </w:r>
      <w:r>
        <w:t>-1 [2] clause 5.4.2.</w:t>
      </w:r>
    </w:p>
    <w:p w14:paraId="4847B93A" w14:textId="77777777" w:rsidR="000C70BA" w:rsidRDefault="000C70BA" w:rsidP="000C70BA">
      <w:pPr>
        <w:pStyle w:val="B1"/>
      </w:pPr>
      <w:r>
        <w:t>-</w:t>
      </w:r>
      <w:r>
        <w:tab/>
      </w:r>
      <w:r w:rsidRPr="000573F5">
        <w:t>UE States at the end of the preamble</w:t>
      </w:r>
      <w:r>
        <w:t>:</w:t>
      </w:r>
    </w:p>
    <w:p w14:paraId="0299CC80" w14:textId="77777777" w:rsidR="000C70BA" w:rsidRDefault="000C70BA" w:rsidP="000C70BA">
      <w:pPr>
        <w:pStyle w:val="B1"/>
        <w:ind w:left="852"/>
      </w:pPr>
      <w:r>
        <w:t>-</w:t>
      </w:r>
      <w:r>
        <w:tab/>
        <w:t>The UE is in RRC_IDLE state.</w:t>
      </w:r>
    </w:p>
    <w:p w14:paraId="61470997" w14:textId="77777777" w:rsidR="000C70BA" w:rsidRDefault="000C70BA" w:rsidP="000C70BA">
      <w:pPr>
        <w:pStyle w:val="B1"/>
        <w:ind w:left="852"/>
      </w:pPr>
      <w:r>
        <w:t>-</w:t>
      </w:r>
      <w:r>
        <w:tab/>
        <w:t>The client is registered for MCVideo.</w:t>
      </w:r>
    </w:p>
    <w:p w14:paraId="7D47BD72" w14:textId="77777777" w:rsidR="000C70BA" w:rsidRDefault="000C70BA" w:rsidP="000C70BA">
      <w:pPr>
        <w:pStyle w:val="H6"/>
      </w:pPr>
      <w:r>
        <w:t>6.1.1.12.3.2</w:t>
      </w:r>
      <w:r>
        <w:tab/>
      </w:r>
      <w:bookmarkStart w:id="438" w:name="_Hlk68116608"/>
      <w:r>
        <w:t>Test procedure sequence</w:t>
      </w:r>
      <w:bookmarkEnd w:id="438"/>
    </w:p>
    <w:p w14:paraId="443BBC38" w14:textId="77777777" w:rsidR="000C70BA" w:rsidRDefault="000C70BA" w:rsidP="000C70BA">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Default="000C70BA" w:rsidP="002E3FCC">
            <w:pPr>
              <w:pStyle w:val="TAH"/>
              <w:rPr>
                <w:rFonts w:eastAsia="Calibri"/>
              </w:rPr>
            </w:pPr>
            <w:bookmarkStart w:id="439" w:name="_Hlk34033770"/>
            <w:r>
              <w:rPr>
                <w:rFonts w:eastAsia="Calibri"/>
              </w:rPr>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Default="000C70BA" w:rsidP="002E3FCC">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Default="000C70BA" w:rsidP="002E3FCC">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Default="000C70BA" w:rsidP="002E3FCC">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Default="000C70BA" w:rsidP="002E3FCC">
            <w:pPr>
              <w:pStyle w:val="TAH"/>
              <w:rPr>
                <w:rFonts w:eastAsia="Calibri"/>
              </w:rPr>
            </w:pPr>
            <w:r>
              <w:rPr>
                <w:rFonts w:eastAsia="Calibri"/>
              </w:rPr>
              <w:t>Verdict</w:t>
            </w:r>
          </w:p>
        </w:tc>
      </w:tr>
      <w:tr w:rsidR="000C70BA"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Default="000C70BA" w:rsidP="002E3FCC">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Default="000C70BA" w:rsidP="002E3FCC">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Default="000C70BA" w:rsidP="002E3FCC">
            <w:pPr>
              <w:pStyle w:val="TAH"/>
              <w:rPr>
                <w:rFonts w:eastAsia="Calibri"/>
              </w:rPr>
            </w:pPr>
          </w:p>
        </w:tc>
      </w:tr>
      <w:tr w:rsidR="000C70BA"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Default="000C70BA" w:rsidP="002E3FCC">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023F889B" w14:textId="77777777" w:rsidR="000C70BA" w:rsidRDefault="000C70BA" w:rsidP="002E3FCC">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Default="000C70BA" w:rsidP="002E3FCC">
            <w:pPr>
              <w:pStyle w:val="TAC"/>
              <w:rPr>
                <w:rFonts w:eastAsia="Calibri"/>
              </w:rPr>
            </w:pPr>
            <w:r>
              <w:rPr>
                <w:rFonts w:eastAsia="Calibri"/>
              </w:rPr>
              <w:t>-</w:t>
            </w:r>
          </w:p>
        </w:tc>
      </w:tr>
      <w:tr w:rsidR="000C70BA"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Default="000C70BA" w:rsidP="002E3FCC">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Default="000C70BA" w:rsidP="002E3FCC">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Default="000C70BA" w:rsidP="002E3FCC">
            <w:pPr>
              <w:pStyle w:val="TAC"/>
              <w:rPr>
                <w:rFonts w:eastAsia="Calibri"/>
              </w:rPr>
            </w:pPr>
            <w:r>
              <w:rPr>
                <w:rFonts w:eastAsia="Calibri"/>
              </w:rPr>
              <w:t>P</w:t>
            </w:r>
          </w:p>
        </w:tc>
      </w:tr>
      <w:tr w:rsidR="000C70BA"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Default="000C70BA" w:rsidP="002E3FCC">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Default="000C70BA" w:rsidP="002E3FCC">
            <w:pPr>
              <w:pStyle w:val="TAC"/>
              <w:rPr>
                <w:rFonts w:eastAsia="Calibri"/>
              </w:rPr>
            </w:pPr>
            <w:r>
              <w:rPr>
                <w:rFonts w:eastAsia="Calibri"/>
              </w:rPr>
              <w:t>-</w:t>
            </w:r>
          </w:p>
        </w:tc>
      </w:tr>
      <w:tr w:rsidR="000C70BA"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Default="000C70BA" w:rsidP="002E3FCC">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Default="000C70BA" w:rsidP="002E3FCC">
            <w:pPr>
              <w:pStyle w:val="TAL"/>
            </w:pPr>
            <w:r>
              <w:t>Check: Does the UE (MCVideo client) provide transmission granted notification to the user?</w:t>
            </w:r>
          </w:p>
          <w:p w14:paraId="009E966B"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Default="000C70BA" w:rsidP="002E3FCC">
            <w:pPr>
              <w:pStyle w:val="TAC"/>
              <w:rPr>
                <w:rFonts w:eastAsia="Calibri"/>
              </w:rPr>
            </w:pPr>
            <w:r>
              <w:rPr>
                <w:rFonts w:eastAsia="Calibri"/>
              </w:rPr>
              <w:t>P</w:t>
            </w:r>
          </w:p>
        </w:tc>
      </w:tr>
      <w:tr w:rsidR="000C70BA"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Default="000C70BA" w:rsidP="002E3FCC">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Default="000C70BA" w:rsidP="002E3FCC">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Default="000C70BA" w:rsidP="002E3FCC">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Default="000C70BA" w:rsidP="002E3FCC">
            <w:pPr>
              <w:pStyle w:val="TAC"/>
              <w:rPr>
                <w:rFonts w:eastAsia="Calibri"/>
              </w:rPr>
            </w:pPr>
            <w:r>
              <w:rPr>
                <w:rFonts w:eastAsia="Calibri"/>
              </w:rPr>
              <w:t>-</w:t>
            </w:r>
          </w:p>
        </w:tc>
      </w:tr>
      <w:tr w:rsidR="000C70BA"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Default="000C70BA" w:rsidP="002E3FCC">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Default="000C70BA" w:rsidP="002E3FCC">
            <w:pPr>
              <w:pStyle w:val="TAL"/>
            </w:pPr>
            <w:r>
              <w:t>Check: Does the UE (MCVideo client) notify the user about the media reception by another user?</w:t>
            </w:r>
          </w:p>
          <w:p w14:paraId="3C80A21E"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Default="000C70BA" w:rsidP="002E3FCC">
            <w:pPr>
              <w:pStyle w:val="TAC"/>
              <w:rPr>
                <w:rFonts w:eastAsia="Calibri"/>
              </w:rPr>
            </w:pPr>
            <w:r>
              <w:rPr>
                <w:rFonts w:eastAsia="Calibri"/>
              </w:rPr>
              <w:t>P</w:t>
            </w:r>
          </w:p>
        </w:tc>
      </w:tr>
      <w:tr w:rsidR="000C70BA"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Default="000C70BA" w:rsidP="002E3FCC">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Default="000C70BA" w:rsidP="002E3FCC">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Default="000C70BA" w:rsidP="002E3FCC">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Default="000C70BA" w:rsidP="002E3FCC">
            <w:pPr>
              <w:pStyle w:val="TAC"/>
              <w:rPr>
                <w:rFonts w:eastAsia="Calibri"/>
              </w:rPr>
            </w:pPr>
            <w:r>
              <w:rPr>
                <w:rFonts w:eastAsia="Calibri"/>
              </w:rPr>
              <w:t>-</w:t>
            </w:r>
          </w:p>
        </w:tc>
      </w:tr>
      <w:tr w:rsidR="000C70BA"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Default="000C70BA" w:rsidP="002E3FCC">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Default="000C70BA" w:rsidP="002E3FCC">
            <w:pPr>
              <w:pStyle w:val="TAL"/>
            </w:pPr>
            <w:r>
              <w:t>Check: Does the UE (MCVideo client) notify the user that the permission to send RTP media is being revoked?</w:t>
            </w:r>
          </w:p>
          <w:p w14:paraId="37E108B9"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Default="000C70BA" w:rsidP="002E3FCC">
            <w:pPr>
              <w:pStyle w:val="TAC"/>
              <w:rPr>
                <w:rFonts w:eastAsia="Calibri"/>
              </w:rPr>
            </w:pPr>
            <w:r>
              <w:rPr>
                <w:rFonts w:eastAsia="Calibri"/>
              </w:rPr>
              <w:t>P</w:t>
            </w:r>
          </w:p>
        </w:tc>
      </w:tr>
      <w:tr w:rsidR="000C70BA"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Default="000C70BA" w:rsidP="002E3FCC">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Default="000C70BA" w:rsidP="002E3FCC">
            <w:pPr>
              <w:pStyle w:val="TAL"/>
            </w:pPr>
            <w:r>
              <w:t xml:space="preserve">Check: Does the UE (MCVideo client) correctly perform procedure 'MCVideo Queue Position Request' as described in </w:t>
            </w:r>
            <w:r>
              <w:rPr>
                <w:rFonts w:eastAsia="Calibri"/>
              </w:rPr>
              <w:t xml:space="preserve">TS </w:t>
            </w:r>
            <w:r w:rsidR="00960759">
              <w:rPr>
                <w:rFonts w:eastAsia="Calibri"/>
              </w:rPr>
              <w:t>37.579</w:t>
            </w:r>
            <w:r>
              <w:rPr>
                <w:rFonts w:eastAsia="Calibri"/>
              </w:rPr>
              <w:t>-1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Default="000C70BA" w:rsidP="002E3FCC">
            <w:pPr>
              <w:pStyle w:val="TAC"/>
              <w:rPr>
                <w:rFonts w:eastAsia="Calibri"/>
              </w:rPr>
            </w:pPr>
            <w:r>
              <w:rPr>
                <w:rFonts w:eastAsia="Calibri"/>
              </w:rPr>
              <w:t>P</w:t>
            </w:r>
          </w:p>
        </w:tc>
      </w:tr>
      <w:tr w:rsidR="000C70BA"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Default="000C70BA" w:rsidP="002E3FCC">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Default="000C70BA" w:rsidP="002E3FCC">
            <w:pPr>
              <w:pStyle w:val="TAC"/>
              <w:rPr>
                <w:rFonts w:eastAsia="Calibri"/>
              </w:rPr>
            </w:pPr>
            <w:r>
              <w:rPr>
                <w:rFonts w:eastAsia="Calibri"/>
              </w:rPr>
              <w:t>-</w:t>
            </w:r>
          </w:p>
        </w:tc>
      </w:tr>
      <w:tr w:rsidR="000C70BA"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Default="000C70BA" w:rsidP="002E3FCC">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Default="000C70BA" w:rsidP="002E3FCC">
            <w:pPr>
              <w:pStyle w:val="TAL"/>
            </w:pPr>
            <w:r>
              <w:t>Make the UE (MCVideo client) cancel the transmission request.</w:t>
            </w:r>
          </w:p>
          <w:p w14:paraId="398E68DC"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Default="000C70BA" w:rsidP="002E3FCC">
            <w:pPr>
              <w:pStyle w:val="TAC"/>
              <w:rPr>
                <w:rFonts w:eastAsia="Calibri"/>
              </w:rPr>
            </w:pPr>
            <w:r>
              <w:rPr>
                <w:rFonts w:eastAsia="Calibri"/>
              </w:rPr>
              <w:t>-</w:t>
            </w:r>
          </w:p>
        </w:tc>
      </w:tr>
      <w:tr w:rsidR="000C70BA"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Default="000C70BA" w:rsidP="002E3FCC">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Default="000C70BA" w:rsidP="002E3FCC">
            <w:pPr>
              <w:pStyle w:val="TAL"/>
              <w:rPr>
                <w:rFonts w:cs="Arial"/>
                <w:szCs w:val="18"/>
              </w:rPr>
            </w:pPr>
            <w:r>
              <w:rPr>
                <w:rFonts w:cs="Arial"/>
                <w:szCs w:val="18"/>
              </w:rPr>
              <w:t>Chec</w:t>
            </w:r>
            <w:r>
              <w:t xml:space="preserve">k: Does the UE (MCVideo client) correctly perform procedure 'MCVideo transmission End Request CO' as described in TS </w:t>
            </w:r>
            <w:r w:rsidR="00960759">
              <w:t>37.579</w:t>
            </w:r>
            <w:r>
              <w:t>-1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Default="000C70BA" w:rsidP="002E3FCC">
            <w:pPr>
              <w:pStyle w:val="TAC"/>
              <w:rPr>
                <w:rFonts w:eastAsia="Calibri"/>
              </w:rPr>
            </w:pPr>
            <w:r>
              <w:rPr>
                <w:rFonts w:eastAsia="Calibri"/>
              </w:rPr>
              <w:t>P</w:t>
            </w:r>
          </w:p>
        </w:tc>
      </w:tr>
      <w:tr w:rsidR="000C70BA"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Default="000C70BA" w:rsidP="002E3FCC">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Default="000C70BA" w:rsidP="002E3FCC">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Default="000C70BA" w:rsidP="002E3FCC">
            <w:pPr>
              <w:pStyle w:val="TAC"/>
              <w:rPr>
                <w:rFonts w:eastAsia="Calibri"/>
              </w:rPr>
            </w:pPr>
            <w:r>
              <w:rPr>
                <w:rFonts w:eastAsia="Calibri"/>
              </w:rPr>
              <w:t>-</w:t>
            </w:r>
          </w:p>
        </w:tc>
      </w:tr>
      <w:tr w:rsidR="000C70BA"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Default="000C70BA" w:rsidP="002E3FCC">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Default="000C70BA" w:rsidP="002E3FCC">
            <w:pPr>
              <w:pStyle w:val="TAL"/>
            </w:pPr>
            <w:r>
              <w:t>Make the UE (MCVideo client) request transmission.</w:t>
            </w:r>
          </w:p>
          <w:p w14:paraId="6B254CC0"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Default="000C70BA" w:rsidP="002E3FCC">
            <w:pPr>
              <w:pStyle w:val="TAC"/>
              <w:rPr>
                <w:rFonts w:eastAsia="Calibri"/>
              </w:rPr>
            </w:pPr>
            <w:r>
              <w:rPr>
                <w:rFonts w:eastAsia="Calibri"/>
              </w:rPr>
              <w:t>-</w:t>
            </w:r>
          </w:p>
        </w:tc>
      </w:tr>
      <w:tr w:rsidR="000C70BA"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Default="000C70BA" w:rsidP="002E3FCC">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Default="000C70BA" w:rsidP="002E3FCC">
            <w:pPr>
              <w:pStyle w:val="TAL"/>
            </w:pPr>
            <w:r>
              <w:t xml:space="preserve">Check: Does the UE (MCVideo client) correctly perform procedure 'MCVideo transmission Request - Transmission Rejected' as described in TS </w:t>
            </w:r>
            <w:r w:rsidR="00960759">
              <w:t>37.579</w:t>
            </w:r>
            <w:r>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Default="000C70BA" w:rsidP="002E3FCC">
            <w:pPr>
              <w:pStyle w:val="TAC"/>
              <w:rPr>
                <w:rFonts w:eastAsia="Calibri"/>
              </w:rPr>
            </w:pPr>
            <w:r>
              <w:rPr>
                <w:rFonts w:eastAsia="Calibri"/>
              </w:rPr>
              <w:t>P</w:t>
            </w:r>
          </w:p>
        </w:tc>
      </w:tr>
      <w:tr w:rsidR="000C70BA"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Default="000C70BA" w:rsidP="002E3FCC">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Default="000C70BA" w:rsidP="002E3FCC">
            <w:pPr>
              <w:pStyle w:val="TAC"/>
              <w:rPr>
                <w:rFonts w:eastAsia="Calibri"/>
              </w:rPr>
            </w:pPr>
            <w:r>
              <w:rPr>
                <w:rFonts w:eastAsia="Calibri"/>
              </w:rPr>
              <w:t>-</w:t>
            </w:r>
          </w:p>
        </w:tc>
      </w:tr>
      <w:tr w:rsidR="000C70BA"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Default="000C70BA" w:rsidP="002E3FCC">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Default="000C70BA" w:rsidP="002E3FCC">
            <w:pPr>
              <w:pStyle w:val="TAL"/>
            </w:pPr>
            <w:r>
              <w:t>Make the UE (MCVideo client) request transmission.</w:t>
            </w:r>
          </w:p>
          <w:p w14:paraId="76C4EAC7"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Default="000C70BA" w:rsidP="002E3FCC">
            <w:pPr>
              <w:pStyle w:val="TAC"/>
              <w:rPr>
                <w:rFonts w:eastAsia="Calibri"/>
              </w:rPr>
            </w:pPr>
            <w:r>
              <w:rPr>
                <w:rFonts w:eastAsia="Calibri"/>
              </w:rPr>
              <w:t>-</w:t>
            </w:r>
          </w:p>
        </w:tc>
      </w:tr>
      <w:tr w:rsidR="000C70BA"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Default="000C70BA" w:rsidP="002E3FCC">
            <w:pPr>
              <w:pStyle w:val="TAC"/>
              <w:rPr>
                <w:rFonts w:eastAsia="Calibri"/>
              </w:rPr>
            </w:pPr>
            <w:r>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Default="000C70BA" w:rsidP="002E3FCC">
            <w:pPr>
              <w:pStyle w:val="TAL"/>
            </w:pPr>
            <w:r>
              <w:t xml:space="preserve">Check: Does the UE (MCVideo client) correctly perform procedure 'MCVideo Transmission Request – Queue Position Info' as described in TS </w:t>
            </w:r>
            <w:r w:rsidR="00960759">
              <w:t>37.579</w:t>
            </w:r>
            <w:r>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Default="000C70BA" w:rsidP="002E3FCC">
            <w:pPr>
              <w:pStyle w:val="TAC"/>
              <w:rPr>
                <w:rFonts w:eastAsia="Calibri"/>
              </w:rPr>
            </w:pPr>
            <w:r>
              <w:rPr>
                <w:rFonts w:eastAsia="Calibri"/>
              </w:rPr>
              <w:t>P</w:t>
            </w:r>
          </w:p>
        </w:tc>
      </w:tr>
      <w:tr w:rsidR="000C70BA"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Default="000C70BA" w:rsidP="002E3FCC">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Default="000C70BA" w:rsidP="002E3FCC">
            <w:pPr>
              <w:pStyle w:val="TAC"/>
              <w:rPr>
                <w:rFonts w:eastAsia="Calibri"/>
              </w:rPr>
            </w:pPr>
            <w:r>
              <w:rPr>
                <w:rFonts w:eastAsia="Calibri"/>
              </w:rPr>
              <w:t>-</w:t>
            </w:r>
          </w:p>
        </w:tc>
      </w:tr>
      <w:tr w:rsidR="000C70BA"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Default="000C70BA" w:rsidP="002E3FCC">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Default="000C70BA" w:rsidP="002E3FCC">
            <w:pPr>
              <w:pStyle w:val="TAL"/>
            </w:pPr>
            <w:r>
              <w:t>Does the UE (MCVideo client) provide Transmission request queued notification to the user?</w:t>
            </w:r>
          </w:p>
          <w:p w14:paraId="6FDCB378"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Default="000C70BA" w:rsidP="002E3FCC">
            <w:pPr>
              <w:pStyle w:val="TAC"/>
              <w:rPr>
                <w:rFonts w:eastAsia="Calibri"/>
              </w:rPr>
            </w:pPr>
            <w:r>
              <w:rPr>
                <w:rFonts w:eastAsia="Calibri"/>
              </w:rPr>
              <w:t>-</w:t>
            </w:r>
          </w:p>
        </w:tc>
      </w:tr>
      <w:tr w:rsidR="000C70BA"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Default="000C70BA" w:rsidP="002E3FCC">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Default="000C70BA" w:rsidP="002E3FCC">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Default="000C70BA" w:rsidP="002E3FCC">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Default="000C70BA" w:rsidP="002E3FCC">
            <w:pPr>
              <w:pStyle w:val="TAC"/>
              <w:rPr>
                <w:rFonts w:eastAsia="Calibri"/>
              </w:rPr>
            </w:pPr>
            <w:r>
              <w:rPr>
                <w:rFonts w:eastAsia="Calibri"/>
              </w:rPr>
              <w:t>-</w:t>
            </w:r>
          </w:p>
        </w:tc>
      </w:tr>
      <w:tr w:rsidR="000C70BA"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Default="000C70BA" w:rsidP="002E3FCC">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Default="000C70BA" w:rsidP="002E3FCC">
            <w:pPr>
              <w:pStyle w:val="TAL"/>
            </w:pPr>
            <w:r>
              <w:t>Make the UE (MCVideo client) request transmission.</w:t>
            </w:r>
          </w:p>
          <w:p w14:paraId="252706A1"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Default="000C70BA" w:rsidP="002E3FCC">
            <w:pPr>
              <w:pStyle w:val="TAC"/>
              <w:rPr>
                <w:rFonts w:eastAsia="Calibri"/>
              </w:rPr>
            </w:pPr>
            <w:r>
              <w:rPr>
                <w:rFonts w:eastAsia="Calibri"/>
              </w:rPr>
              <w:t>-</w:t>
            </w:r>
          </w:p>
        </w:tc>
      </w:tr>
      <w:tr w:rsidR="000C70BA"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Default="000C70BA" w:rsidP="002E3FCC">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Default="000C70BA" w:rsidP="002E3FCC">
            <w:pPr>
              <w:pStyle w:val="TAL"/>
            </w:pPr>
            <w:r>
              <w:t xml:space="preserve">Check: Does the UE (MCVideo client) correctly perform procedure 'MCVideo Transmission Request – Transmission Granted' as described in TS </w:t>
            </w:r>
            <w:r w:rsidR="00960759">
              <w:t>37.579</w:t>
            </w:r>
            <w:r>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Default="000C70BA" w:rsidP="002E3FCC">
            <w:pPr>
              <w:pStyle w:val="TAC"/>
              <w:rPr>
                <w:rFonts w:eastAsia="Calibri"/>
              </w:rPr>
            </w:pPr>
            <w:r>
              <w:rPr>
                <w:rFonts w:eastAsia="Calibri"/>
              </w:rPr>
              <w:t>P</w:t>
            </w:r>
          </w:p>
        </w:tc>
      </w:tr>
      <w:tr w:rsidR="000C70BA"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Default="000C70BA" w:rsidP="002E3FCC">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Default="000C70BA" w:rsidP="002E3FCC">
            <w:pPr>
              <w:pStyle w:val="TAC"/>
              <w:rPr>
                <w:rFonts w:eastAsia="Calibri"/>
              </w:rPr>
            </w:pPr>
            <w:r>
              <w:rPr>
                <w:rFonts w:eastAsia="Calibri"/>
              </w:rPr>
              <w:t>-</w:t>
            </w:r>
          </w:p>
        </w:tc>
      </w:tr>
      <w:tr w:rsidR="000C70BA"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Default="000C70BA" w:rsidP="002E3FCC">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Default="000C70BA" w:rsidP="002E3FCC">
            <w:pPr>
              <w:pStyle w:val="TAL"/>
              <w:rPr>
                <w:rFonts w:cs="Arial"/>
                <w:szCs w:val="18"/>
              </w:rPr>
            </w:pPr>
            <w:r>
              <w:t xml:space="preserve">Check: Does the UE (MCVideo client) correctly perform procedure 'MCVideo Transmission End Request CT' as described in TS </w:t>
            </w:r>
            <w:r w:rsidR="00960759">
              <w:t>37.579</w:t>
            </w:r>
            <w:r>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Default="000C70BA" w:rsidP="002E3FCC">
            <w:pPr>
              <w:pStyle w:val="TAC"/>
              <w:rPr>
                <w:rFonts w:eastAsia="Calibri"/>
              </w:rPr>
            </w:pPr>
            <w:r>
              <w:rPr>
                <w:rFonts w:eastAsia="Calibri"/>
              </w:rPr>
              <w:t>P</w:t>
            </w:r>
          </w:p>
        </w:tc>
      </w:tr>
      <w:tr w:rsidR="000C70BA"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Default="000C70BA" w:rsidP="002E3FCC">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Default="000C70BA" w:rsidP="002E3FCC">
            <w:pPr>
              <w:pStyle w:val="TAC"/>
              <w:rPr>
                <w:rFonts w:eastAsia="Calibri"/>
                <w:szCs w:val="22"/>
              </w:rPr>
            </w:pPr>
            <w:r>
              <w:rPr>
                <w:rFonts w:eastAsia="Calibri"/>
              </w:rPr>
              <w:t>-</w:t>
            </w:r>
          </w:p>
        </w:tc>
      </w:tr>
      <w:tr w:rsidR="000C70BA"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Default="000C70BA" w:rsidP="002E3FCC">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Default="000C70BA" w:rsidP="002E3FCC">
            <w:pPr>
              <w:pStyle w:val="TAL"/>
              <w:rPr>
                <w:rFonts w:eastAsia="Calibri"/>
              </w:rPr>
            </w:pPr>
            <w:r>
              <w:rPr>
                <w:rFonts w:eastAsia="Calibri"/>
              </w:rPr>
              <w:t>Make the UE (MCVideo client) release the call.</w:t>
            </w:r>
          </w:p>
          <w:p w14:paraId="468F6038" w14:textId="77777777" w:rsidR="000C70BA" w:rsidRDefault="000C70BA" w:rsidP="002E3FCC">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Default="000C70BA" w:rsidP="002E3FCC">
            <w:pPr>
              <w:pStyle w:val="TAC"/>
              <w:rPr>
                <w:rFonts w:eastAsia="Calibri"/>
              </w:rPr>
            </w:pPr>
            <w:r>
              <w:rPr>
                <w:rFonts w:eastAsia="Calibri"/>
              </w:rPr>
              <w:t>-</w:t>
            </w:r>
          </w:p>
        </w:tc>
      </w:tr>
      <w:tr w:rsidR="000C70BA"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Default="000C70BA" w:rsidP="002E3FCC">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Default="000C70BA" w:rsidP="002E3FCC">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Default="000C70BA" w:rsidP="002E3FCC">
            <w:pPr>
              <w:pStyle w:val="TAC"/>
              <w:rPr>
                <w:rFonts w:eastAsia="Calibri"/>
              </w:rPr>
            </w:pPr>
            <w:r>
              <w:rPr>
                <w:rFonts w:eastAsia="Calibri"/>
              </w:rPr>
              <w:t>P</w:t>
            </w:r>
          </w:p>
        </w:tc>
      </w:tr>
      <w:tr w:rsidR="000C70BA"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Default="000C70BA" w:rsidP="002E3FCC">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Default="000C70BA" w:rsidP="002E3FCC">
            <w:pPr>
              <w:pStyle w:val="TAC"/>
              <w:rPr>
                <w:rFonts w:eastAsia="Calibri"/>
              </w:rPr>
            </w:pPr>
            <w:r>
              <w:rPr>
                <w:rFonts w:eastAsia="Calibri"/>
              </w:rPr>
              <w:t>-</w:t>
            </w:r>
          </w:p>
        </w:tc>
      </w:tr>
      <w:tr w:rsidR="000C70BA"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Default="000C70BA" w:rsidP="002E3FCC">
            <w:pPr>
              <w:pStyle w:val="TAN"/>
              <w:rPr>
                <w:rFonts w:eastAsia="Calibri"/>
              </w:rPr>
            </w:pPr>
            <w:r>
              <w:rPr>
                <w:rFonts w:eastAsia="Calibri"/>
              </w:rPr>
              <w:t>NOTE 1: This is expected to be done via a suitable implementation dependent MMI.</w:t>
            </w:r>
          </w:p>
        </w:tc>
      </w:tr>
      <w:bookmarkEnd w:id="439"/>
    </w:tbl>
    <w:p w14:paraId="295B28DC" w14:textId="77777777" w:rsidR="000C70BA" w:rsidRDefault="000C70BA" w:rsidP="000C70BA"/>
    <w:p w14:paraId="293B502C" w14:textId="77777777" w:rsidR="000C70BA" w:rsidRDefault="000C70BA" w:rsidP="000C70BA">
      <w:pPr>
        <w:pStyle w:val="H6"/>
      </w:pPr>
      <w:r>
        <w:t>6.1.1.12.3.3</w:t>
      </w:r>
      <w:r>
        <w:tab/>
        <w:t>Specific message contents</w:t>
      </w:r>
    </w:p>
    <w:p w14:paraId="637F7010" w14:textId="4B57B7B4" w:rsidR="000C70BA" w:rsidRDefault="000C70BA" w:rsidP="000C70BA">
      <w:pPr>
        <w:pStyle w:val="TH"/>
      </w:pPr>
      <w:r>
        <w:t xml:space="preserve">Table 6.1.1.12.3.3-1: SIP INVITE from the UE (Step 2, Table 6.1.1.12.3.2-1;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Default="000C70BA" w:rsidP="002E3FCC">
            <w:pPr>
              <w:pStyle w:val="TAL"/>
            </w:pPr>
            <w:r>
              <w:t xml:space="preserve">Derivation Path: TS </w:t>
            </w:r>
            <w:r w:rsidR="00960759">
              <w:t>37.579</w:t>
            </w:r>
            <w:r>
              <w:t>-1 [2], Table 5.5.2.5.1-1</w:t>
            </w:r>
          </w:p>
        </w:tc>
      </w:tr>
      <w:tr w:rsidR="000C70BA"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Default="000C70BA" w:rsidP="002E3FCC">
            <w:pPr>
              <w:pStyle w:val="TAH"/>
            </w:pPr>
            <w:r>
              <w:t>Condition</w:t>
            </w:r>
          </w:p>
        </w:tc>
      </w:tr>
      <w:tr w:rsidR="000C70BA"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Default="000C70BA" w:rsidP="002E3FCC">
            <w:pPr>
              <w:pStyle w:val="TAL"/>
            </w:pPr>
          </w:p>
        </w:tc>
      </w:tr>
      <w:tr w:rsidR="000C70BA"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Default="000C70BA" w:rsidP="002E3FCC">
            <w:pPr>
              <w:pStyle w:val="TAL"/>
            </w:pPr>
          </w:p>
        </w:tc>
      </w:tr>
      <w:tr w:rsidR="000C70BA"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Default="000C70BA" w:rsidP="002E3FCC">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Default="000C70BA" w:rsidP="002E3FCC">
            <w:pPr>
              <w:pStyle w:val="TAL"/>
            </w:pPr>
          </w:p>
        </w:tc>
      </w:tr>
      <w:tr w:rsidR="000C70BA"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Default="000C70BA" w:rsidP="002E3FCC">
            <w:pPr>
              <w:pStyle w:val="TAL"/>
            </w:pPr>
          </w:p>
        </w:tc>
      </w:tr>
      <w:tr w:rsidR="000C70BA"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Default="000C70BA" w:rsidP="002E3FCC">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Default="000C70BA" w:rsidP="002E3FCC">
            <w:pPr>
              <w:pStyle w:val="TAL"/>
            </w:pPr>
          </w:p>
        </w:tc>
      </w:tr>
    </w:tbl>
    <w:p w14:paraId="41752E12" w14:textId="77777777" w:rsidR="000C70BA" w:rsidRDefault="000C70BA" w:rsidP="000C70BA"/>
    <w:p w14:paraId="477543CD" w14:textId="77777777" w:rsidR="000C70BA" w:rsidRDefault="000C70BA" w:rsidP="000C70BA">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Default="000C70BA" w:rsidP="002E3FCC">
            <w:pPr>
              <w:pStyle w:val="TAL"/>
            </w:pPr>
            <w:r>
              <w:t xml:space="preserve">Derivation Path: TS </w:t>
            </w:r>
            <w:r w:rsidR="00960759">
              <w:t>37.579</w:t>
            </w:r>
            <w:r>
              <w:t>-1 [2], Table 5.5.3.1.1-2, condition INITIAL_SDP_OFFER, IMPLICIT_GRANT_REQUESTED</w:t>
            </w:r>
          </w:p>
        </w:tc>
      </w:tr>
    </w:tbl>
    <w:p w14:paraId="57F04359" w14:textId="77777777" w:rsidR="000C70BA" w:rsidRDefault="000C70BA" w:rsidP="000C70BA"/>
    <w:p w14:paraId="375482E7" w14:textId="77777777" w:rsidR="000C70BA" w:rsidRDefault="000C70BA" w:rsidP="000C70BA">
      <w:pPr>
        <w:pStyle w:val="TH"/>
      </w:pPr>
      <w:r>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Default="000C70BA" w:rsidP="002E3FCC">
            <w:pPr>
              <w:pStyle w:val="TAL"/>
            </w:pPr>
            <w:r>
              <w:t xml:space="preserve">Derivation Path: TS </w:t>
            </w:r>
            <w:r w:rsidR="00960759">
              <w:t>37.579</w:t>
            </w:r>
            <w:r>
              <w:t>-1 [2], Table 5.5.3.2.1-2, condition GROUP-CALL, INVITE_REFER</w:t>
            </w:r>
          </w:p>
        </w:tc>
      </w:tr>
    </w:tbl>
    <w:p w14:paraId="31B463E7" w14:textId="77777777" w:rsidR="000C70BA" w:rsidRDefault="000C70BA" w:rsidP="000C70BA"/>
    <w:p w14:paraId="70696996" w14:textId="057ACC04" w:rsidR="000C70BA" w:rsidRDefault="000C70BA" w:rsidP="000C70BA">
      <w:pPr>
        <w:pStyle w:val="TH"/>
      </w:pPr>
      <w:r>
        <w:t xml:space="preserve">Table 6.1.1.12.3.3-3: SIP 200 (OK) from the SS (Step 2, Table 6.1.1.12.3.2-1; </w:t>
      </w:r>
      <w:r>
        <w:br/>
        <w:t xml:space="preserve">Step 4, TS </w:t>
      </w:r>
      <w:r w:rsidR="00960759">
        <w:t>37.579</w:t>
      </w:r>
      <w:r>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Default="000C70BA" w:rsidP="002E3FCC">
            <w:pPr>
              <w:pStyle w:val="TAL"/>
            </w:pPr>
            <w:r>
              <w:t>Derivation Path: RFC 3261 [22], Table 5.5.2.17.1.2-1, condition INVITE-RSP</w:t>
            </w:r>
          </w:p>
        </w:tc>
      </w:tr>
      <w:tr w:rsidR="000C70BA"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Default="000C70BA" w:rsidP="002E3FCC">
            <w:pPr>
              <w:pStyle w:val="TAH"/>
            </w:pPr>
            <w:r>
              <w:t>Condition</w:t>
            </w:r>
          </w:p>
        </w:tc>
      </w:tr>
      <w:tr w:rsidR="000C70BA"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E51017" w:rsidRDefault="000C70BA" w:rsidP="002E3FCC">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Default="000C70BA" w:rsidP="002E3FCC">
            <w:pPr>
              <w:pStyle w:val="TAL"/>
            </w:pPr>
          </w:p>
        </w:tc>
      </w:tr>
      <w:tr w:rsidR="000C70BA"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Default="000C70BA" w:rsidP="002E3FCC">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Default="000C70BA" w:rsidP="002E3FCC">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Default="000C70BA" w:rsidP="002E3FCC">
            <w:pPr>
              <w:pStyle w:val="TAL"/>
            </w:pPr>
          </w:p>
        </w:tc>
      </w:tr>
    </w:tbl>
    <w:p w14:paraId="7AE39745" w14:textId="77777777" w:rsidR="000C70BA" w:rsidRDefault="000C70BA" w:rsidP="000C70BA"/>
    <w:p w14:paraId="082F2695" w14:textId="77777777" w:rsidR="000C70BA" w:rsidRDefault="000C70BA" w:rsidP="000C70BA">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Default="000C70BA" w:rsidP="002E3FCC">
            <w:pPr>
              <w:pStyle w:val="TAL"/>
            </w:pPr>
            <w:r>
              <w:t xml:space="preserve">Derivation Path: TS </w:t>
            </w:r>
            <w:r w:rsidR="00960759">
              <w:t>37.579</w:t>
            </w:r>
            <w:r>
              <w:t>-1 [2], Table 5.5.3.1.2-2, condition SDP_ANSWER, IMPLICIT_GRANT_REQUESTED</w:t>
            </w:r>
          </w:p>
        </w:tc>
      </w:tr>
    </w:tbl>
    <w:p w14:paraId="7503A934" w14:textId="77777777" w:rsidR="000C70BA" w:rsidRDefault="000C70BA" w:rsidP="000C70BA"/>
    <w:p w14:paraId="287F2EAC" w14:textId="77777777" w:rsidR="000C70BA" w:rsidRDefault="000C70BA" w:rsidP="000C70BA">
      <w:pPr>
        <w:pStyle w:val="TH"/>
      </w:pPr>
      <w:r>
        <w:t>Table 6.1.1.12.3.3-5: Void</w:t>
      </w:r>
    </w:p>
    <w:p w14:paraId="322E3CD9" w14:textId="7B971CB5" w:rsidR="000C70BA" w:rsidRDefault="000C70BA" w:rsidP="000C70BA">
      <w:pPr>
        <w:pStyle w:val="TH"/>
      </w:pPr>
      <w:r>
        <w:t xml:space="preserve">Table 6.1.1.12.3.3-6: Queue Position Info from the SS (Step 9, Table 6.1.1.12.3.2-1; </w:t>
      </w:r>
      <w:r>
        <w:br/>
        <w:t xml:space="preserve">Step 2, TS </w:t>
      </w:r>
      <w:r w:rsidR="00960759">
        <w:t>37.579</w:t>
      </w:r>
      <w:r>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Default="000C70BA" w:rsidP="002E3FCC">
            <w:pPr>
              <w:pStyle w:val="TAL"/>
            </w:pPr>
            <w:r>
              <w:t xml:space="preserve">Derivation Path: TS </w:t>
            </w:r>
            <w:r w:rsidR="00960759">
              <w:t>37.579</w:t>
            </w:r>
            <w:r>
              <w:t>-1 [2], Table 5.5.11.1.3-1, condition ACK</w:t>
            </w:r>
          </w:p>
        </w:tc>
      </w:tr>
    </w:tbl>
    <w:p w14:paraId="2D943E48" w14:textId="77777777" w:rsidR="000C70BA" w:rsidRDefault="000C70BA" w:rsidP="000C70BA"/>
    <w:p w14:paraId="2B262401" w14:textId="77777777" w:rsidR="000C70BA" w:rsidRDefault="000C70BA" w:rsidP="000C70BA">
      <w:pPr>
        <w:pStyle w:val="TH"/>
      </w:pPr>
      <w:r>
        <w:t>Table 6.1.1.12.3.3-7..9:Void</w:t>
      </w:r>
    </w:p>
    <w:p w14:paraId="713FF7A7" w14:textId="77777777" w:rsidR="000C70BA" w:rsidRDefault="000C70BA" w:rsidP="000C70BA"/>
    <w:p w14:paraId="3E0CB1D6" w14:textId="77777777" w:rsidR="000C70BA" w:rsidRDefault="000C70BA" w:rsidP="000C70BA">
      <w:pPr>
        <w:keepNext/>
        <w:keepLines/>
        <w:spacing w:before="120"/>
        <w:ind w:left="1418" w:hanging="1418"/>
        <w:outlineLvl w:val="3"/>
        <w:rPr>
          <w:rFonts w:ascii="Arial" w:hAnsi="Arial"/>
          <w:sz w:val="24"/>
        </w:rPr>
      </w:pPr>
      <w:bookmarkStart w:id="440" w:name="_Toc75906928"/>
      <w:bookmarkStart w:id="441" w:name="_Toc75907265"/>
      <w:bookmarkStart w:id="442" w:name="_Toc84345725"/>
      <w:r>
        <w:rPr>
          <w:rFonts w:ascii="Arial" w:hAnsi="Arial"/>
          <w:sz w:val="24"/>
        </w:rPr>
        <w:t>6.1.1.13</w:t>
      </w:r>
      <w:r>
        <w:rPr>
          <w:rFonts w:ascii="Arial" w:hAnsi="Arial"/>
          <w:sz w:val="24"/>
        </w:rPr>
        <w:tab/>
      </w:r>
      <w:bookmarkStart w:id="443" w:name="_Hlk67035174"/>
      <w:r>
        <w:rPr>
          <w:rFonts w:ascii="Arial" w:hAnsi="Arial"/>
          <w:sz w:val="24"/>
        </w:rPr>
        <w:t>On-network / On-demand Pre-arranged Group Call / Reception Control State Transitions / Client Terminated (CT)</w:t>
      </w:r>
      <w:bookmarkEnd w:id="440"/>
      <w:bookmarkEnd w:id="441"/>
      <w:bookmarkEnd w:id="442"/>
    </w:p>
    <w:bookmarkEnd w:id="443"/>
    <w:p w14:paraId="080F3570" w14:textId="77777777" w:rsidR="000C70BA" w:rsidRDefault="000C70BA" w:rsidP="000C70BA">
      <w:pPr>
        <w:pStyle w:val="H6"/>
      </w:pPr>
      <w:r>
        <w:t>6.1.1.13.1</w:t>
      </w:r>
      <w:r>
        <w:tab/>
        <w:t>Test Purpose (TP)</w:t>
      </w:r>
    </w:p>
    <w:p w14:paraId="4A81C33B" w14:textId="77777777" w:rsidR="000C70BA" w:rsidRDefault="000C70BA" w:rsidP="000C70BA">
      <w:pPr>
        <w:pStyle w:val="H6"/>
      </w:pPr>
      <w:bookmarkStart w:id="444" w:name="_Hlk41035479"/>
      <w:r>
        <w:t>(1)</w:t>
      </w:r>
    </w:p>
    <w:p w14:paraId="6F2B9B74" w14:textId="77777777" w:rsidR="000C70BA" w:rsidRDefault="000C70BA" w:rsidP="000C70BA">
      <w:pPr>
        <w:pStyle w:val="PL"/>
      </w:pPr>
      <w:r>
        <w:rPr>
          <w:b/>
        </w:rPr>
        <w:t>with</w:t>
      </w:r>
      <w:r>
        <w:t xml:space="preserve"> { the UE (MCVideo Client) registered and authorised for MCVideo Service }</w:t>
      </w:r>
    </w:p>
    <w:p w14:paraId="76F795FE" w14:textId="77777777" w:rsidR="000C70BA" w:rsidRDefault="000C70BA" w:rsidP="000C70BA">
      <w:pPr>
        <w:pStyle w:val="PL"/>
      </w:pPr>
      <w:r>
        <w:t>ensure that {</w:t>
      </w:r>
    </w:p>
    <w:p w14:paraId="13421DFF"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Automatic Commencement Mode and implicit Reception Control }</w:t>
      </w:r>
    </w:p>
    <w:p w14:paraId="6A8588B1" w14:textId="77777777" w:rsidR="000C70BA" w:rsidRDefault="000C70BA" w:rsidP="000C70BA">
      <w:pPr>
        <w:pStyle w:val="PL"/>
      </w:pPr>
      <w:r>
        <w:t xml:space="preserve">    </w:t>
      </w:r>
      <w:r>
        <w:rPr>
          <w:b/>
        </w:rPr>
        <w:t>then</w:t>
      </w:r>
      <w:r>
        <w:t xml:space="preserve"> { the UE (MCVideo Client) responds by sending a SIP 200 (OK) }</w:t>
      </w:r>
    </w:p>
    <w:p w14:paraId="1FD9CBF7" w14:textId="77777777" w:rsidR="000C70BA" w:rsidRDefault="000C70BA" w:rsidP="000C70BA">
      <w:pPr>
        <w:pStyle w:val="PL"/>
      </w:pPr>
      <w:r>
        <w:t xml:space="preserve">            }</w:t>
      </w:r>
    </w:p>
    <w:p w14:paraId="01727829" w14:textId="77777777" w:rsidR="000C70BA" w:rsidRDefault="000C70BA" w:rsidP="000C70BA">
      <w:pPr>
        <w:pStyle w:val="PL"/>
      </w:pPr>
    </w:p>
    <w:p w14:paraId="1F785D91" w14:textId="77777777" w:rsidR="000C70BA" w:rsidRDefault="000C70BA" w:rsidP="000C70BA">
      <w:pPr>
        <w:pStyle w:val="H6"/>
      </w:pPr>
      <w:r>
        <w:t>(2)</w:t>
      </w:r>
    </w:p>
    <w:p w14:paraId="67AA3EA5" w14:textId="77777777" w:rsidR="000C70BA" w:rsidRDefault="000C70BA" w:rsidP="000C70BA">
      <w:pPr>
        <w:pStyle w:val="PL"/>
      </w:pPr>
      <w:bookmarkStart w:id="445" w:name="_Hlk15894140"/>
      <w:bookmarkStart w:id="446" w:name="_Hlk15647793"/>
      <w:r>
        <w:rPr>
          <w:b/>
        </w:rPr>
        <w:t>with</w:t>
      </w:r>
      <w:r>
        <w:t xml:space="preserve"> { the UE (MCVideo Client) having an incoming On-demand Pre-arranged Group Call, with implicit Transmission Control }</w:t>
      </w:r>
    </w:p>
    <w:p w14:paraId="0932236A" w14:textId="77777777" w:rsidR="000C70BA" w:rsidRDefault="000C70BA" w:rsidP="000C70BA">
      <w:pPr>
        <w:pStyle w:val="PL"/>
      </w:pPr>
      <w:r>
        <w:t>ensure that {</w:t>
      </w:r>
    </w:p>
    <w:p w14:paraId="63853EAC"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09C229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Default="000C70BA" w:rsidP="000C70BA">
      <w:pPr>
        <w:pStyle w:val="PL"/>
        <w:rPr>
          <w:sz w:val="18"/>
          <w:szCs w:val="22"/>
        </w:rPr>
      </w:pPr>
      <w:r>
        <w:t xml:space="preserve">            </w:t>
      </w:r>
      <w:r>
        <w:rPr>
          <w:sz w:val="18"/>
          <w:szCs w:val="22"/>
        </w:rPr>
        <w:t>}</w:t>
      </w:r>
    </w:p>
    <w:p w14:paraId="39B0C5CB" w14:textId="77777777" w:rsidR="000C70BA" w:rsidRDefault="000C70BA" w:rsidP="000C70BA">
      <w:pPr>
        <w:pStyle w:val="PL"/>
      </w:pPr>
    </w:p>
    <w:bookmarkEnd w:id="445"/>
    <w:bookmarkEnd w:id="446"/>
    <w:p w14:paraId="4DA0DD07" w14:textId="77777777" w:rsidR="000C70BA" w:rsidRDefault="000C70BA" w:rsidP="000C70BA">
      <w:pPr>
        <w:pStyle w:val="H6"/>
      </w:pPr>
      <w:r>
        <w:t>(3)</w:t>
      </w:r>
    </w:p>
    <w:p w14:paraId="2F4C3F0B"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1B1B593F" w14:textId="77777777" w:rsidR="000C70BA" w:rsidRDefault="000C70BA" w:rsidP="000C70BA">
      <w:pPr>
        <w:pStyle w:val="PL"/>
      </w:pPr>
      <w:r>
        <w:t>ensure that {</w:t>
      </w:r>
    </w:p>
    <w:p w14:paraId="033B8DF9" w14:textId="77777777" w:rsidR="000C70BA" w:rsidRDefault="000C70BA" w:rsidP="000C70BA">
      <w:pPr>
        <w:pStyle w:val="PL"/>
        <w:rPr>
          <w:rFonts w:cs="Courier New"/>
          <w:szCs w:val="16"/>
        </w:rPr>
      </w:pPr>
      <w:r>
        <w:t xml:space="preserve">  </w:t>
      </w:r>
      <w:r>
        <w:rPr>
          <w:b/>
        </w:rPr>
        <w:t xml:space="preserve">when </w:t>
      </w:r>
      <w:r>
        <w:t>{ the UE (MCVideo Client) receives a Media Reception Override Notification }</w:t>
      </w:r>
    </w:p>
    <w:p w14:paraId="1EC232E5"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and informs the user </w:t>
      </w:r>
      <w:r>
        <w:rPr>
          <w:rFonts w:cs="Courier New"/>
          <w:szCs w:val="16"/>
        </w:rPr>
        <w:t>}</w:t>
      </w:r>
    </w:p>
    <w:p w14:paraId="1B273FD5" w14:textId="77777777" w:rsidR="000C70BA" w:rsidRDefault="000C70BA" w:rsidP="000C70BA">
      <w:pPr>
        <w:pStyle w:val="PL"/>
      </w:pPr>
      <w:r>
        <w:t xml:space="preserve">            }</w:t>
      </w:r>
    </w:p>
    <w:p w14:paraId="4BC8812E" w14:textId="77777777" w:rsidR="000C70BA" w:rsidRDefault="000C70BA" w:rsidP="000C70BA">
      <w:pPr>
        <w:pStyle w:val="PL"/>
      </w:pPr>
    </w:p>
    <w:p w14:paraId="6610A164" w14:textId="77777777" w:rsidR="000C70BA" w:rsidRDefault="000C70BA" w:rsidP="000C70BA">
      <w:pPr>
        <w:pStyle w:val="H6"/>
      </w:pPr>
      <w:r>
        <w:t>(4)</w:t>
      </w:r>
    </w:p>
    <w:p w14:paraId="270C77CF"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245D0B0E" w14:textId="77777777" w:rsidR="000C70BA" w:rsidRDefault="000C70BA" w:rsidP="000C70BA">
      <w:pPr>
        <w:pStyle w:val="PL"/>
      </w:pPr>
      <w:r>
        <w:t>ensure that {</w:t>
      </w:r>
    </w:p>
    <w:p w14:paraId="207DDD2C" w14:textId="77777777" w:rsidR="000C70BA" w:rsidRDefault="000C70BA" w:rsidP="000C70BA">
      <w:pPr>
        <w:pStyle w:val="PL"/>
      </w:pPr>
      <w:r>
        <w:t xml:space="preserve">  </w:t>
      </w:r>
      <w:r>
        <w:rPr>
          <w:b/>
        </w:rPr>
        <w:t xml:space="preserve">when </w:t>
      </w:r>
      <w:r>
        <w:t>{ the UE (MCVideo Client) receives a Transmission End Notify from the SS (MCVideo Server) }</w:t>
      </w:r>
    </w:p>
    <w:p w14:paraId="179AA698" w14:textId="77777777" w:rsidR="000C70BA" w:rsidRDefault="000C70BA" w:rsidP="000C70BA">
      <w:pPr>
        <w:pStyle w:val="PL"/>
      </w:pPr>
      <w:r>
        <w:t xml:space="preserve">    </w:t>
      </w:r>
      <w:r>
        <w:rPr>
          <w:b/>
        </w:rPr>
        <w:t>then</w:t>
      </w:r>
      <w:r>
        <w:t xml:space="preserve"> { the UE (MCVideo Client)notifies the MCVideo User that the another user’s transmission has ended.</w:t>
      </w:r>
    </w:p>
    <w:p w14:paraId="22F5E53F" w14:textId="77777777" w:rsidR="000C70BA" w:rsidRDefault="000C70BA" w:rsidP="000C70BA">
      <w:pPr>
        <w:pStyle w:val="PL"/>
      </w:pPr>
    </w:p>
    <w:p w14:paraId="4E685510" w14:textId="77777777" w:rsidR="000C70BA" w:rsidRDefault="000C70BA" w:rsidP="000C70BA">
      <w:pPr>
        <w:pStyle w:val="H6"/>
      </w:pPr>
      <w:r>
        <w:t>(5)</w:t>
      </w:r>
    </w:p>
    <w:p w14:paraId="139422FA" w14:textId="77777777" w:rsidR="000C70BA" w:rsidRDefault="000C70BA" w:rsidP="000C70BA">
      <w:pPr>
        <w:pStyle w:val="PL"/>
      </w:pPr>
      <w:r>
        <w:rPr>
          <w:b/>
        </w:rPr>
        <w:t>with</w:t>
      </w:r>
      <w:r>
        <w:t xml:space="preserve"> { the UE (MCVideo Client) having an ongoing On-demand Pre-arranged Group Call with Automatic Commencement Mode }</w:t>
      </w:r>
    </w:p>
    <w:p w14:paraId="350E9455" w14:textId="77777777" w:rsidR="000C70BA" w:rsidRDefault="000C70BA" w:rsidP="000C70BA">
      <w:pPr>
        <w:pStyle w:val="PL"/>
      </w:pPr>
      <w:r>
        <w:t>ensure that {</w:t>
      </w:r>
    </w:p>
    <w:p w14:paraId="0B5D4D9C" w14:textId="77777777" w:rsidR="000C70BA" w:rsidRDefault="000C70BA" w:rsidP="000C70BA">
      <w:pPr>
        <w:pStyle w:val="PL"/>
      </w:pPr>
      <w:r>
        <w:t xml:space="preserve">  </w:t>
      </w:r>
      <w:r>
        <w:rPr>
          <w:b/>
        </w:rPr>
        <w:t>when</w:t>
      </w:r>
      <w:r>
        <w:t xml:space="preserve"> { the MCVideo User requests to end the RTP media reception }</w:t>
      </w:r>
    </w:p>
    <w:p w14:paraId="15770D27"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w:t>
      </w:r>
      <w:r>
        <w:rPr>
          <w:rFonts w:cs="Courier New"/>
          <w:szCs w:val="16"/>
        </w:rPr>
        <w:t>}</w:t>
      </w:r>
    </w:p>
    <w:p w14:paraId="13403C7B" w14:textId="77777777" w:rsidR="000C70BA" w:rsidRDefault="000C70BA" w:rsidP="000C70BA">
      <w:pPr>
        <w:pStyle w:val="PL"/>
      </w:pPr>
      <w:r>
        <w:t xml:space="preserve">            }</w:t>
      </w:r>
    </w:p>
    <w:p w14:paraId="225CEDB6" w14:textId="77777777" w:rsidR="000C70BA" w:rsidRDefault="000C70BA" w:rsidP="000C70BA">
      <w:pPr>
        <w:pStyle w:val="PL"/>
      </w:pPr>
    </w:p>
    <w:p w14:paraId="62182D57" w14:textId="77777777" w:rsidR="000C70BA" w:rsidRDefault="000C70BA" w:rsidP="000C70BA">
      <w:pPr>
        <w:pStyle w:val="H6"/>
      </w:pPr>
      <w:r>
        <w:t>(6)</w:t>
      </w:r>
    </w:p>
    <w:p w14:paraId="549054B8" w14:textId="77777777" w:rsidR="000C70BA" w:rsidRDefault="000C70BA" w:rsidP="000C70BA">
      <w:pPr>
        <w:pStyle w:val="PL"/>
      </w:pPr>
      <w:r>
        <w:rPr>
          <w:b/>
        </w:rPr>
        <w:t>with</w:t>
      </w:r>
      <w:r>
        <w:t xml:space="preserve"> { the UE (MCVideo Client) having an ongoing On-demand Pre-arranged Group Call with Automatic Commencement Mode }</w:t>
      </w:r>
    </w:p>
    <w:p w14:paraId="400F092F" w14:textId="77777777" w:rsidR="000C70BA" w:rsidRDefault="000C70BA" w:rsidP="000C70BA">
      <w:pPr>
        <w:pStyle w:val="PL"/>
      </w:pPr>
      <w:r>
        <w:t>ensure that {</w:t>
      </w:r>
    </w:p>
    <w:p w14:paraId="1BE030F6" w14:textId="77777777" w:rsidR="000C70BA" w:rsidRDefault="000C70BA" w:rsidP="000C70BA">
      <w:pPr>
        <w:pStyle w:val="PL"/>
      </w:pPr>
      <w:r>
        <w:t xml:space="preserve">  </w:t>
      </w:r>
      <w:r>
        <w:rPr>
          <w:b/>
        </w:rPr>
        <w:t>when</w:t>
      </w:r>
      <w:r>
        <w:t xml:space="preserve"> { the UE (MCVideo Client) receives a SIP BYE message }</w:t>
      </w:r>
    </w:p>
    <w:p w14:paraId="02C2FB87" w14:textId="77777777" w:rsidR="000C70BA" w:rsidRDefault="000C70BA" w:rsidP="000C70BA">
      <w:pPr>
        <w:pStyle w:val="PL"/>
      </w:pPr>
      <w:r>
        <w:t xml:space="preserve">    </w:t>
      </w:r>
      <w:r>
        <w:rPr>
          <w:b/>
        </w:rPr>
        <w:t>then</w:t>
      </w:r>
      <w:r>
        <w:t xml:space="preserve"> { the UE (MCVideo Client) sends a SIP 200 (OK) message and leaves the MCVideo session }</w:t>
      </w:r>
    </w:p>
    <w:p w14:paraId="0D381953" w14:textId="77777777" w:rsidR="000C70BA" w:rsidRDefault="000C70BA" w:rsidP="000C70BA">
      <w:pPr>
        <w:pStyle w:val="PL"/>
      </w:pPr>
      <w:r>
        <w:t xml:space="preserve">            }</w:t>
      </w:r>
    </w:p>
    <w:p w14:paraId="3C30503C" w14:textId="77777777" w:rsidR="000C70BA" w:rsidRDefault="000C70BA" w:rsidP="000C70BA">
      <w:pPr>
        <w:pStyle w:val="PL"/>
      </w:pPr>
    </w:p>
    <w:bookmarkEnd w:id="444"/>
    <w:p w14:paraId="2482D86B" w14:textId="77777777" w:rsidR="000C70BA" w:rsidRDefault="000C70BA" w:rsidP="000C70BA">
      <w:pPr>
        <w:pStyle w:val="H6"/>
      </w:pPr>
      <w:r>
        <w:t>6.1.1.13.2</w:t>
      </w:r>
      <w:r>
        <w:tab/>
        <w:t>Conformance requirements</w:t>
      </w:r>
    </w:p>
    <w:p w14:paraId="4AB54821" w14:textId="77777777" w:rsidR="000C70BA" w:rsidRDefault="000C70BA" w:rsidP="000C70BA">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Default="000C70BA" w:rsidP="000C70BA">
      <w:r>
        <w:t>[TS 24.281, clause 6.2.3.1.1]</w:t>
      </w:r>
    </w:p>
    <w:p w14:paraId="49C48EE3" w14:textId="77777777" w:rsidR="000C70BA" w:rsidRDefault="000C70BA" w:rsidP="000C70BA">
      <w:r>
        <w:t>When performing the automatic commencement mode procedures, the MCVideo client:</w:t>
      </w:r>
    </w:p>
    <w:p w14:paraId="14AA7EDF" w14:textId="77777777" w:rsidR="000C70BA" w:rsidRDefault="000C70BA" w:rsidP="000C70BA">
      <w:pPr>
        <w:ind w:left="568" w:hanging="284"/>
      </w:pPr>
      <w:r>
        <w:t>1)</w:t>
      </w:r>
      <w:r>
        <w:tab/>
        <w:t>shall accept the SIP INVITE request and generate a SIP 200 (OK) response according to rules and procedures of 3GPP TS 24.229 [11];</w:t>
      </w:r>
    </w:p>
    <w:p w14:paraId="6BD1F3C5" w14:textId="77777777" w:rsidR="000C70BA" w:rsidRDefault="000C70BA" w:rsidP="000C70BA">
      <w:pPr>
        <w:ind w:left="568" w:hanging="284"/>
      </w:pPr>
      <w:r>
        <w:t>2)</w:t>
      </w:r>
      <w:r>
        <w:tab/>
        <w:t>shall include the option tag "timer" in a Require header field of the SIP 200 (OK) response;</w:t>
      </w:r>
    </w:p>
    <w:p w14:paraId="7081C6B2"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3DB09DDD"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3BA50339"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315A829" w14:textId="77777777" w:rsidR="000C70BA" w:rsidRDefault="000C70BA" w:rsidP="000C70BA">
      <w:pPr>
        <w:ind w:left="568" w:hanging="284"/>
      </w:pPr>
      <w:r>
        <w:t>8)</w:t>
      </w:r>
      <w:r>
        <w:tab/>
        <w:t>shall send the SIP 200 (OK) response towards the MCVideo server according to rules and procedures of 3GPP TS 24.229 [11];</w:t>
      </w:r>
    </w:p>
    <w:p w14:paraId="10E0E804"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F31A0FF"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DFA0B50"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0C90CA24" w14:textId="77777777" w:rsidR="000C70BA" w:rsidRDefault="000C70BA" w:rsidP="000C70BA">
      <w:r>
        <w:t>[TS 24.281, clause 6.2.3.1.2]</w:t>
      </w:r>
    </w:p>
    <w:p w14:paraId="29A784E5" w14:textId="77777777" w:rsidR="000C70BA" w:rsidRDefault="000C70BA" w:rsidP="000C70BA">
      <w:r>
        <w:t>When performing the automatic commencement mode procedures, the MCVideo client shall follow the procedures in subclause 6.2.3.1.1 with the following clarification:</w:t>
      </w:r>
    </w:p>
    <w:p w14:paraId="1AA2196A" w14:textId="77777777" w:rsidR="000C70BA" w:rsidRDefault="000C70BA" w:rsidP="000C70BA">
      <w:pPr>
        <w:ind w:left="568" w:hanging="284"/>
      </w:pPr>
      <w:r>
        <w:t>-</w:t>
      </w:r>
      <w:r>
        <w:tab/>
        <w:t xml:space="preserve">The MCVideo client may include a P-Answer-State header field with the value "Confirmed" as specified in IETF RFC 4964 [30] in the SIP 200 (OK) response. </w:t>
      </w:r>
    </w:p>
    <w:p w14:paraId="57B5B147" w14:textId="77777777" w:rsidR="000C70BA" w:rsidRDefault="000C70BA" w:rsidP="000C70BA">
      <w:r>
        <w:t>[TS 24.281, clause 9.2.1.2.3.3]</w:t>
      </w:r>
    </w:p>
    <w:p w14:paraId="705ECC5A"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7FD2978C" w14:textId="77777777" w:rsidR="000C70BA" w:rsidRDefault="000C70BA" w:rsidP="000C70BA">
      <w:r>
        <w:t>[TS 24.581, clause 6.2.5.2.2]</w:t>
      </w:r>
    </w:p>
    <w:p w14:paraId="4D0CC3A1" w14:textId="77777777" w:rsidR="000C70BA" w:rsidRDefault="000C70BA" w:rsidP="000C70BA">
      <w:r>
        <w:t>When an MCVideo call is established, the terminating transmission participant:</w:t>
      </w:r>
    </w:p>
    <w:p w14:paraId="7DB9D55F" w14:textId="77777777" w:rsidR="000C70BA" w:rsidRDefault="000C70BA" w:rsidP="000C70BA">
      <w:pPr>
        <w:ind w:left="568" w:hanging="284"/>
      </w:pPr>
      <w:r>
        <w:t>1.</w:t>
      </w:r>
      <w:r>
        <w:tab/>
        <w:t>shall create an instance of a 'Transmission participant state transition diagram for general reception control operation'; and</w:t>
      </w:r>
    </w:p>
    <w:p w14:paraId="5D3B8E34" w14:textId="77777777" w:rsidR="000C70BA" w:rsidRDefault="000C70BA" w:rsidP="000C70BA">
      <w:pPr>
        <w:ind w:left="568" w:hanging="284"/>
      </w:pPr>
      <w:r>
        <w:t>2.</w:t>
      </w:r>
      <w:r>
        <w:tab/>
        <w:t>shall enter the 'U: reception controller' state.</w:t>
      </w:r>
    </w:p>
    <w:p w14:paraId="50CB41EC"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20ACDD31" w14:textId="77777777" w:rsidR="000C70BA" w:rsidRDefault="000C70BA" w:rsidP="000C70BA">
      <w:r>
        <w:t>[TS 24.581, clause 6.2.5.3.2]</w:t>
      </w:r>
    </w:p>
    <w:p w14:paraId="22AE6E34" w14:textId="77777777" w:rsidR="000C70BA" w:rsidRDefault="000C70BA" w:rsidP="000C70BA">
      <w:r>
        <w:t>Upon receiving the media transmission notification from the transmission control server, the transmission participant:</w:t>
      </w:r>
    </w:p>
    <w:p w14:paraId="18C68CB9"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Default="000C70BA" w:rsidP="000C70BA">
      <w:pPr>
        <w:ind w:left="851" w:hanging="284"/>
      </w:pPr>
      <w:r>
        <w:t>a.</w:t>
      </w:r>
      <w:r>
        <w:tab/>
        <w:t>shall include the Message Type field set to '6' (Media transmission notification); and</w:t>
      </w:r>
    </w:p>
    <w:p w14:paraId="7515BF24" w14:textId="77777777" w:rsidR="000C70BA" w:rsidRDefault="000C70BA" w:rsidP="000C70BA">
      <w:pPr>
        <w:ind w:left="851" w:hanging="284"/>
      </w:pPr>
      <w:r>
        <w:t>b.</w:t>
      </w:r>
      <w:r>
        <w:tab/>
        <w:t>shall include the Source field set to '0' (the transmission participant is the source);</w:t>
      </w:r>
    </w:p>
    <w:p w14:paraId="5E52C355" w14:textId="77777777" w:rsidR="000C70BA" w:rsidRDefault="000C70BA" w:rsidP="000C70BA">
      <w:pPr>
        <w:ind w:left="568" w:hanging="284"/>
      </w:pPr>
      <w:r>
        <w:t>2.</w:t>
      </w:r>
      <w:r>
        <w:tab/>
        <w:t>shall provide media transmission notification to the user;</w:t>
      </w:r>
    </w:p>
    <w:p w14:paraId="281C8C71" w14:textId="77777777" w:rsidR="000C70BA" w:rsidRDefault="000C70BA" w:rsidP="000C70BA">
      <w:pPr>
        <w:ind w:left="568" w:hanging="284"/>
      </w:pPr>
      <w:r>
        <w:t>3.</w:t>
      </w:r>
      <w:r>
        <w:tab/>
        <w:t>shall store the User ID and the SSRC of the user transmitting the media;</w:t>
      </w:r>
    </w:p>
    <w:p w14:paraId="6A44887D" w14:textId="77777777" w:rsidR="000C70BA" w:rsidRDefault="000C70BA" w:rsidP="000C70BA">
      <w:pPr>
        <w:ind w:left="568" w:hanging="284"/>
      </w:pPr>
      <w:r>
        <w:t>4.</w:t>
      </w:r>
      <w:r>
        <w:tab/>
        <w:t>if the Reception Mode field is set to '0' indicating automatic reception mode:</w:t>
      </w:r>
    </w:p>
    <w:p w14:paraId="62352183" w14:textId="77777777" w:rsidR="000C70BA" w:rsidRDefault="000C70BA" w:rsidP="000C70BA">
      <w:pPr>
        <w:ind w:left="851" w:hanging="284"/>
      </w:pPr>
      <w:r>
        <w:t>a.</w:t>
      </w:r>
      <w:r>
        <w:tab/>
        <w:t>shall create an instance of the 'Transmission participant state transition diagram for basic reception control operation';</w:t>
      </w:r>
    </w:p>
    <w:p w14:paraId="2B53935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Default="000C70BA" w:rsidP="000C70BA">
      <w:pPr>
        <w:ind w:left="851" w:hanging="284"/>
      </w:pPr>
      <w:r>
        <w:t>c.</w:t>
      </w:r>
      <w:r>
        <w:tab/>
        <w:t>shall enter the 'U: has permission to receive' state;</w:t>
      </w:r>
    </w:p>
    <w:p w14:paraId="1F17CFFE" w14:textId="77777777" w:rsidR="000C70BA" w:rsidRDefault="000C70BA" w:rsidP="000C70BA">
      <w:pPr>
        <w:ind w:left="568" w:hanging="284"/>
      </w:pPr>
      <w:r>
        <w:t>5.</w:t>
      </w:r>
      <w:r>
        <w:tab/>
        <w:t>may display the details of the incoming media to the user; and</w:t>
      </w:r>
    </w:p>
    <w:p w14:paraId="6F92FE8A" w14:textId="77777777" w:rsidR="000C70BA" w:rsidRDefault="000C70BA" w:rsidP="000C70BA">
      <w:pPr>
        <w:ind w:left="568" w:hanging="284"/>
      </w:pPr>
      <w:r>
        <w:t>6.</w:t>
      </w:r>
      <w:r>
        <w:tab/>
        <w:t>shall remain in the 'U: reception controller' state.</w:t>
      </w:r>
    </w:p>
    <w:p w14:paraId="753BE7F8" w14:textId="77777777" w:rsidR="000C70BA" w:rsidRDefault="000C70BA" w:rsidP="000C70BA">
      <w:r>
        <w:t>[TS 24.581, clause 6.2.5.3.3]</w:t>
      </w:r>
    </w:p>
    <w:p w14:paraId="163F0E68" w14:textId="77777777" w:rsidR="000C70BA" w:rsidRDefault="000C70BA" w:rsidP="000C70BA">
      <w:r>
        <w:t>Upon receiving an indication from the user to request permission to receive media, the transmission participant:</w:t>
      </w:r>
    </w:p>
    <w:p w14:paraId="0C186242" w14:textId="77777777" w:rsidR="000C70BA" w:rsidRDefault="000C70BA" w:rsidP="000C70BA">
      <w:pPr>
        <w:ind w:left="568" w:hanging="284"/>
      </w:pPr>
      <w:r>
        <w:t>1.</w:t>
      </w:r>
      <w:r>
        <w:tab/>
        <w:t>shall send the Receive Media Request message toward the transmission control server; The Receive Media Request message:</w:t>
      </w:r>
    </w:p>
    <w:p w14:paraId="1E7E337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3C653000" w14:textId="77777777" w:rsidR="000C70BA" w:rsidRDefault="000C70BA" w:rsidP="000C70BA">
      <w:pPr>
        <w:ind w:left="568" w:hanging="284"/>
      </w:pPr>
      <w:r>
        <w:t>2.</w:t>
      </w:r>
      <w:r>
        <w:tab/>
        <w:t>shall create an instance of the 'Transmission participant state transition diagram for basic reception control operation';</w:t>
      </w:r>
    </w:p>
    <w:p w14:paraId="10EF4858"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Default="000C70BA" w:rsidP="000C70BA">
      <w:pPr>
        <w:ind w:left="568" w:hanging="284"/>
      </w:pPr>
      <w:r>
        <w:t>4.</w:t>
      </w:r>
      <w:r>
        <w:tab/>
        <w:t>shall remain in the 'U: reception controller' state.</w:t>
      </w:r>
    </w:p>
    <w:p w14:paraId="7821FBDE" w14:textId="77777777" w:rsidR="000C70BA" w:rsidRDefault="000C70BA" w:rsidP="000C70BA">
      <w:r>
        <w:t>[TS 24.581, clause 6.2.5.3.4]</w:t>
      </w:r>
    </w:p>
    <w:p w14:paraId="4AC860BE" w14:textId="77777777" w:rsidR="000C70BA" w:rsidRDefault="000C70BA" w:rsidP="000C70BA">
      <w:r>
        <w:t>Upon receiving a Transmission end notify message, the transmission participant:</w:t>
      </w:r>
    </w:p>
    <w:p w14:paraId="043444D9" w14:textId="77777777" w:rsidR="000C70BA" w:rsidRDefault="000C70BA" w:rsidP="000C70BA">
      <w:pPr>
        <w:ind w:left="568" w:hanging="284"/>
      </w:pPr>
      <w:r>
        <w:t>1.</w:t>
      </w:r>
      <w:r>
        <w:tab/>
        <w:t>shall inform the user about the media transmission ended by another user; and</w:t>
      </w:r>
    </w:p>
    <w:p w14:paraId="6441FAEB" w14:textId="77777777" w:rsidR="000C70BA" w:rsidRDefault="000C70BA" w:rsidP="000C70BA">
      <w:pPr>
        <w:ind w:left="568" w:hanging="284"/>
      </w:pPr>
      <w:r>
        <w:t>2.</w:t>
      </w:r>
      <w:r>
        <w:tab/>
        <w:t>shall remain in the 'U: reception controller' state.</w:t>
      </w:r>
    </w:p>
    <w:p w14:paraId="5243EB27" w14:textId="77777777" w:rsidR="000C70BA" w:rsidRDefault="000C70BA" w:rsidP="000C70BA">
      <w:r>
        <w:t>[TS 24.581, clause 6.2.5.4.5]</w:t>
      </w:r>
    </w:p>
    <w:p w14:paraId="12A11295" w14:textId="77777777" w:rsidR="000C70BA" w:rsidRDefault="000C70BA" w:rsidP="000C70BA">
      <w:r>
        <w:t>Upon receiving a granted response for Receive media request message, the transmission participant:</w:t>
      </w:r>
    </w:p>
    <w:p w14:paraId="4852A8AF"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Default="000C70BA" w:rsidP="000C70BA">
      <w:pPr>
        <w:ind w:left="851" w:hanging="284"/>
      </w:pPr>
      <w:r>
        <w:t>a.</w:t>
      </w:r>
      <w:r>
        <w:tab/>
        <w:t>shall include the Message Type field set to '7' (Receive media response); and</w:t>
      </w:r>
    </w:p>
    <w:p w14:paraId="6A84B4E5" w14:textId="77777777" w:rsidR="000C70BA" w:rsidRDefault="000C70BA" w:rsidP="000C70BA">
      <w:pPr>
        <w:ind w:left="851" w:hanging="284"/>
      </w:pPr>
      <w:r>
        <w:t>b.</w:t>
      </w:r>
      <w:r>
        <w:tab/>
        <w:t>shall include the Source field set to '0' (the transmission participant is the source);</w:t>
      </w:r>
    </w:p>
    <w:p w14:paraId="001CAA15" w14:textId="77777777" w:rsidR="000C70BA" w:rsidRDefault="000C70BA" w:rsidP="000C70BA">
      <w:pPr>
        <w:ind w:left="568" w:hanging="284"/>
      </w:pPr>
      <w:r>
        <w:t>2.</w:t>
      </w:r>
      <w:r>
        <w:tab/>
        <w:t>shall provide receive media success notification to the user;</w:t>
      </w:r>
    </w:p>
    <w:p w14:paraId="66B5A8E4"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621D14AF" w14:textId="77777777" w:rsidR="000C70BA" w:rsidRDefault="000C70BA" w:rsidP="000C70BA">
      <w:pPr>
        <w:ind w:left="568" w:hanging="284"/>
      </w:pPr>
      <w:r>
        <w:t>4.</w:t>
      </w:r>
      <w:r>
        <w:tab/>
        <w:t>shall stop timer T103 (Receive Media Request); and</w:t>
      </w:r>
    </w:p>
    <w:p w14:paraId="10AF6E58" w14:textId="77777777" w:rsidR="000C70BA" w:rsidRDefault="000C70BA" w:rsidP="000C70BA">
      <w:pPr>
        <w:ind w:left="568" w:hanging="284"/>
      </w:pPr>
      <w:r>
        <w:t>5.</w:t>
      </w:r>
      <w:r>
        <w:tab/>
        <w:t>shall enter the 'U: has permission to receive' state.</w:t>
      </w:r>
    </w:p>
    <w:p w14:paraId="3528E79B" w14:textId="77777777" w:rsidR="000C70BA" w:rsidRDefault="000C70BA" w:rsidP="000C70BA">
      <w:r>
        <w:t>[TS 24.581, clause 6.2.5.5.3]</w:t>
      </w:r>
    </w:p>
    <w:p w14:paraId="7D4A03A4" w14:textId="77777777" w:rsidR="000C70BA" w:rsidRDefault="000C70BA" w:rsidP="000C70BA">
      <w:r>
        <w:t>Upon receiving an indication from the user to end the RTP media reception, the transmission participant:</w:t>
      </w:r>
    </w:p>
    <w:p w14:paraId="1B7A9EB8" w14:textId="77777777" w:rsidR="000C70BA" w:rsidRDefault="000C70BA" w:rsidP="000C70BA">
      <w:pPr>
        <w:ind w:left="568" w:hanging="284"/>
      </w:pPr>
      <w:r>
        <w:t>1.</w:t>
      </w:r>
      <w:r>
        <w:tab/>
        <w:t>shall send a Media reception end request message towards the transmission control server The Media reception end request message:</w:t>
      </w:r>
    </w:p>
    <w:p w14:paraId="4A27C14D"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722F733F" w14:textId="77777777" w:rsidR="000C70BA" w:rsidRDefault="000C70BA" w:rsidP="000C70BA">
      <w:pPr>
        <w:ind w:left="851" w:hanging="284"/>
      </w:pPr>
      <w:r>
        <w:t>b.</w:t>
      </w:r>
      <w:r>
        <w:tab/>
        <w:t>shall include the SSRC of user transmitting the media in the Media reception end request message;</w:t>
      </w:r>
    </w:p>
    <w:p w14:paraId="216534A5" w14:textId="77777777" w:rsidR="000C70BA" w:rsidRDefault="000C70BA" w:rsidP="000C70BA">
      <w:pPr>
        <w:ind w:left="568" w:hanging="284"/>
      </w:pPr>
      <w:r>
        <w:t>2.</w:t>
      </w:r>
      <w:r>
        <w:tab/>
        <w:t>shall remove the indication that the participant is overriding without revoke if this indication is stored;</w:t>
      </w:r>
    </w:p>
    <w:p w14:paraId="42A1620D" w14:textId="77777777" w:rsidR="000C70BA" w:rsidRDefault="000C70BA" w:rsidP="000C70BA">
      <w:pPr>
        <w:ind w:left="568" w:hanging="284"/>
      </w:pPr>
      <w:r>
        <w:t>3.</w:t>
      </w:r>
      <w:r>
        <w:tab/>
        <w:t>shall remove the indication that the participant is overridden without revoke if this indication is stored;</w:t>
      </w:r>
    </w:p>
    <w:p w14:paraId="443B6AD5" w14:textId="77777777" w:rsidR="000C70BA" w:rsidRDefault="000C70BA" w:rsidP="000C70BA">
      <w:pPr>
        <w:ind w:left="568" w:hanging="284"/>
      </w:pPr>
      <w:r>
        <w:t>4.</w:t>
      </w:r>
      <w:r>
        <w:tab/>
        <w:t>shall start timer T104 (Receive Media Release) and initialize counter C104 (Receive Media Release) to 1; and</w:t>
      </w:r>
    </w:p>
    <w:p w14:paraId="367E4C9D" w14:textId="77777777" w:rsidR="000C70BA" w:rsidRDefault="000C70BA" w:rsidP="000C70BA">
      <w:pPr>
        <w:ind w:left="568" w:hanging="284"/>
      </w:pPr>
      <w:r>
        <w:t>5.</w:t>
      </w:r>
      <w:r>
        <w:tab/>
        <w:t>shall enter the 'U: pending reception release' state.</w:t>
      </w:r>
    </w:p>
    <w:p w14:paraId="264DF7B5" w14:textId="77777777" w:rsidR="000C70BA" w:rsidRDefault="000C70BA" w:rsidP="000C70BA">
      <w:r>
        <w:t>[TS 24.581, clause 6.2.5.5.4]</w:t>
      </w:r>
    </w:p>
    <w:p w14:paraId="182497F9" w14:textId="77777777" w:rsidR="000C70BA" w:rsidRDefault="000C70BA" w:rsidP="000C70BA">
      <w:r>
        <w:t>Upon receiving a Media reception override notify message, the transmission participant:</w:t>
      </w:r>
    </w:p>
    <w:p w14:paraId="4EE6EE4B" w14:textId="77777777" w:rsidR="000C70BA" w:rsidRDefault="000C70BA" w:rsidP="000C70BA">
      <w:pPr>
        <w:ind w:left="568" w:hanging="284"/>
      </w:pPr>
      <w:r>
        <w:t>1.</w:t>
      </w:r>
      <w:r>
        <w:tab/>
        <w:t>shall inform the user that the permission to receive a RTP media is being overridden;</w:t>
      </w:r>
    </w:p>
    <w:p w14:paraId="0C508DFD" w14:textId="77777777" w:rsidR="000C70BA" w:rsidRDefault="000C70BA" w:rsidP="000C70BA">
      <w:pPr>
        <w:ind w:left="568" w:hanging="284"/>
      </w:pPr>
      <w:r>
        <w:t>2.</w:t>
      </w:r>
      <w:r>
        <w:tab/>
        <w:t>may give information to the user about the reason for overriding the received RTP media;</w:t>
      </w:r>
    </w:p>
    <w:p w14:paraId="0963D51E" w14:textId="77777777" w:rsidR="000C70BA" w:rsidRDefault="000C70BA" w:rsidP="000C70BA">
      <w:pPr>
        <w:ind w:left="568" w:hanging="284"/>
      </w:pPr>
      <w:r>
        <w:t>3.</w:t>
      </w:r>
      <w:r>
        <w:tab/>
        <w:t>shall send a Media reception end request message towards the transmission control server;</w:t>
      </w:r>
    </w:p>
    <w:p w14:paraId="55F387D6" w14:textId="77777777" w:rsidR="000C70BA" w:rsidRDefault="000C70BA" w:rsidP="000C70BA">
      <w:pPr>
        <w:ind w:left="568" w:hanging="284"/>
      </w:pPr>
      <w:r>
        <w:t>4.</w:t>
      </w:r>
      <w:r>
        <w:tab/>
        <w:t>shall start timer T104 (Receive Media Release) and initialize counter C104 (Receive Media Release) to 1; and</w:t>
      </w:r>
    </w:p>
    <w:p w14:paraId="7AAEEF76" w14:textId="77777777" w:rsidR="000C70BA" w:rsidRDefault="000C70BA" w:rsidP="000C70BA">
      <w:pPr>
        <w:ind w:left="568" w:hanging="284"/>
      </w:pPr>
      <w:r>
        <w:t>5.</w:t>
      </w:r>
      <w:r>
        <w:tab/>
        <w:t>shall enter the 'U: pending reception release' state.</w:t>
      </w:r>
    </w:p>
    <w:p w14:paraId="24257017" w14:textId="77777777" w:rsidR="000C70BA" w:rsidRDefault="000C70BA" w:rsidP="000C70BA">
      <w:r>
        <w:t>[TS 24.581, clause 6.2.5.5.5]</w:t>
      </w:r>
    </w:p>
    <w:p w14:paraId="4B49DD53" w14:textId="77777777" w:rsidR="000C70BA" w:rsidRDefault="000C70BA" w:rsidP="000C70BA">
      <w:r>
        <w:t>Upon receiving a Media reception end request message, the transmission participant:</w:t>
      </w:r>
    </w:p>
    <w:p w14:paraId="6BBC911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Default="000C70BA" w:rsidP="000C70BA">
      <w:pPr>
        <w:ind w:left="851" w:hanging="284"/>
      </w:pPr>
      <w:r>
        <w:rPr>
          <w:lang w:eastAsia="zh-CN"/>
        </w:rPr>
        <w:t>a.</w:t>
      </w:r>
      <w:r>
        <w:tab/>
        <w:t>shall include the Message Type field set to '2' (Media reception end request);</w:t>
      </w:r>
    </w:p>
    <w:p w14:paraId="020B251E" w14:textId="77777777" w:rsidR="000C70BA" w:rsidRDefault="000C70BA" w:rsidP="000C70BA">
      <w:pPr>
        <w:ind w:left="851" w:hanging="284"/>
      </w:pPr>
      <w:r>
        <w:rPr>
          <w:lang w:eastAsia="zh-CN"/>
        </w:rPr>
        <w:t>b.</w:t>
      </w:r>
      <w:r>
        <w:tab/>
        <w:t>shall include the Source field set to '0' (the transmission participant is the source); and</w:t>
      </w:r>
    </w:p>
    <w:p w14:paraId="009B955E" w14:textId="77777777" w:rsidR="000C70BA" w:rsidRDefault="000C70BA" w:rsidP="000C70BA">
      <w:pPr>
        <w:ind w:left="851" w:hanging="284"/>
      </w:pPr>
      <w:r>
        <w:rPr>
          <w:lang w:eastAsia="zh-CN"/>
        </w:rPr>
        <w:t>c.</w:t>
      </w:r>
      <w:r>
        <w:tab/>
        <w:t>shall include the Message Name field set to MCV2.</w:t>
      </w:r>
    </w:p>
    <w:p w14:paraId="6BBDE3BB" w14:textId="77777777" w:rsidR="000C70BA" w:rsidRDefault="000C70BA" w:rsidP="000C70BA">
      <w:pPr>
        <w:ind w:left="568" w:hanging="284"/>
      </w:pPr>
      <w:r>
        <w:t>2.</w:t>
      </w:r>
      <w:r>
        <w:tab/>
        <w:t>shall inform the user that the receiving RTP media is being ended;</w:t>
      </w:r>
    </w:p>
    <w:p w14:paraId="6ED670B0" w14:textId="77777777" w:rsidR="000C70BA" w:rsidRDefault="000C70BA" w:rsidP="000C70BA">
      <w:pPr>
        <w:ind w:left="568" w:hanging="284"/>
      </w:pPr>
      <w:r>
        <w:t>3.</w:t>
      </w:r>
      <w:r>
        <w:tab/>
        <w:t>may give information to the user about the reason for ending the received RTP media;</w:t>
      </w:r>
    </w:p>
    <w:p w14:paraId="33AE1563" w14:textId="77777777" w:rsidR="000C70BA" w:rsidRDefault="000C70BA" w:rsidP="000C70BA">
      <w:pPr>
        <w:ind w:left="568" w:hanging="284"/>
      </w:pPr>
      <w:r>
        <w:t>4.</w:t>
      </w:r>
      <w:r>
        <w:tab/>
        <w:t>shall request the MCVideo client to discard any remaining buffered RTP media packets and stop displaying to user;</w:t>
      </w:r>
    </w:p>
    <w:p w14:paraId="38773DC6" w14:textId="77777777" w:rsidR="000C70BA" w:rsidRDefault="000C70BA" w:rsidP="000C70BA">
      <w:pPr>
        <w:ind w:left="568" w:hanging="284"/>
      </w:pPr>
      <w:r>
        <w:t>5.</w:t>
      </w:r>
      <w:r>
        <w:tab/>
        <w:t>shall send a Media reception end response message towards the transmission control server;</w:t>
      </w:r>
    </w:p>
    <w:p w14:paraId="5189A15B" w14:textId="77777777" w:rsidR="000C70BA" w:rsidRDefault="000C70BA" w:rsidP="000C70BA">
      <w:pPr>
        <w:ind w:left="568" w:hanging="284"/>
      </w:pPr>
      <w:r>
        <w:t>6.</w:t>
      </w:r>
      <w:r>
        <w:tab/>
        <w:t>may provide a Media reception end notification to the MCVideo user;</w:t>
      </w:r>
    </w:p>
    <w:p w14:paraId="28000464"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23B52C1F" w14:textId="77777777" w:rsidR="000C70BA" w:rsidRDefault="000C70BA" w:rsidP="000C70BA">
      <w:pPr>
        <w:ind w:left="568" w:hanging="284"/>
      </w:pPr>
      <w:r>
        <w:t>8.</w:t>
      </w:r>
      <w:r>
        <w:tab/>
        <w:t>shall enter the 'terminated' state.</w:t>
      </w:r>
    </w:p>
    <w:p w14:paraId="786A7926" w14:textId="77777777" w:rsidR="000C70BA" w:rsidRDefault="000C70BA" w:rsidP="000C70BA">
      <w:r>
        <w:t>[TS 24.581, clause 6.2.5.6.4]</w:t>
      </w:r>
    </w:p>
    <w:p w14:paraId="27B6A97B" w14:textId="77777777" w:rsidR="000C70BA" w:rsidRDefault="000C70BA" w:rsidP="000C70BA">
      <w:r>
        <w:t>Upon receiving a MRE response message, the transmission participant:</w:t>
      </w:r>
    </w:p>
    <w:p w14:paraId="2590A522" w14:textId="77777777" w:rsidR="000C70BA" w:rsidRDefault="000C70BA" w:rsidP="000C70BA">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Default="000C70BA" w:rsidP="000C70BA">
      <w:pPr>
        <w:ind w:left="851" w:hanging="284"/>
      </w:pPr>
      <w:r>
        <w:t>a.</w:t>
      </w:r>
      <w:r>
        <w:tab/>
        <w:t>shall include the Message Type field set to '3' (Media reception end response); and</w:t>
      </w:r>
    </w:p>
    <w:p w14:paraId="7AB46554" w14:textId="77777777" w:rsidR="000C70BA" w:rsidRDefault="000C70BA" w:rsidP="000C70BA">
      <w:pPr>
        <w:ind w:left="851" w:hanging="284"/>
      </w:pPr>
      <w:r>
        <w:t>b.</w:t>
      </w:r>
      <w:r>
        <w:tab/>
        <w:t>shall include the Source field set to '0' (the transmission participant is the source);</w:t>
      </w:r>
    </w:p>
    <w:p w14:paraId="75A03881" w14:textId="77777777" w:rsidR="000C70BA" w:rsidRDefault="000C70BA" w:rsidP="000C70BA">
      <w:pPr>
        <w:ind w:left="568" w:hanging="284"/>
      </w:pPr>
      <w:r>
        <w:t>2.</w:t>
      </w:r>
      <w:r>
        <w:tab/>
        <w:t>may provide a Media reception end notification to the MCVideo user;</w:t>
      </w:r>
    </w:p>
    <w:p w14:paraId="1EA4A9C5"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2E11BC9D" w14:textId="77777777" w:rsidR="000C70BA" w:rsidRDefault="000C70BA" w:rsidP="000C70BA">
      <w:pPr>
        <w:ind w:left="568" w:hanging="284"/>
      </w:pPr>
      <w:r>
        <w:t>4.</w:t>
      </w:r>
      <w:r>
        <w:tab/>
        <w:t>shall stop timer T104 (Receive Media Release); and</w:t>
      </w:r>
    </w:p>
    <w:p w14:paraId="797DA8E6" w14:textId="77777777" w:rsidR="000C70BA" w:rsidRDefault="000C70BA" w:rsidP="000C70BA">
      <w:pPr>
        <w:ind w:left="568" w:hanging="284"/>
      </w:pPr>
      <w:r>
        <w:t>5.</w:t>
      </w:r>
      <w:r>
        <w:tab/>
        <w:t>shall enter the 'terminated'.</w:t>
      </w:r>
    </w:p>
    <w:p w14:paraId="64C585E6" w14:textId="77777777" w:rsidR="000C70BA" w:rsidRDefault="000C70BA" w:rsidP="000C70BA">
      <w:r>
        <w:t>[TS 24.581, clause 6.2.5.8.1]</w:t>
      </w:r>
    </w:p>
    <w:p w14:paraId="08AEBC9F" w14:textId="77777777" w:rsidR="000C70BA" w:rsidRDefault="000C70BA" w:rsidP="000C70BA">
      <w:r>
        <w:t>This state is part of the 'Transmission participant state transition diagram for basic reception control operation'. On entering this state, the transmission participant:</w:t>
      </w:r>
    </w:p>
    <w:p w14:paraId="3286E11A" w14:textId="77777777" w:rsidR="000C70BA" w:rsidRDefault="000C70BA" w:rsidP="000C70BA">
      <w:pPr>
        <w:ind w:left="568" w:hanging="284"/>
      </w:pPr>
      <w:r>
        <w:t>1.</w:t>
      </w:r>
      <w:r>
        <w:tab/>
        <w:t>shall delete the instance of this basic reception control state machine; and</w:t>
      </w:r>
    </w:p>
    <w:p w14:paraId="7B7664E7" w14:textId="77777777" w:rsidR="000C70BA" w:rsidRDefault="000C70BA" w:rsidP="000C70BA">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Default="000C70BA" w:rsidP="000C70BA">
      <w:pPr>
        <w:pStyle w:val="H6"/>
      </w:pPr>
      <w:r>
        <w:t>6.1.1.13.3</w:t>
      </w:r>
      <w:r>
        <w:tab/>
        <w:t>Test description</w:t>
      </w:r>
    </w:p>
    <w:p w14:paraId="0143F975" w14:textId="77777777" w:rsidR="000C70BA" w:rsidRDefault="000C70BA" w:rsidP="000C70BA">
      <w:pPr>
        <w:pStyle w:val="H6"/>
      </w:pPr>
      <w:r>
        <w:t>6.1.1.13.3.1</w:t>
      </w:r>
      <w:r>
        <w:tab/>
        <w:t>Pre-test conditions</w:t>
      </w:r>
    </w:p>
    <w:p w14:paraId="27C5B182" w14:textId="77777777" w:rsidR="000C70BA" w:rsidRDefault="000C70BA" w:rsidP="000C70BA">
      <w:pPr>
        <w:pStyle w:val="H6"/>
      </w:pPr>
      <w:r w:rsidRPr="00102CE5">
        <w:t>Test configuration</w:t>
      </w:r>
      <w:r>
        <w:t>:</w:t>
      </w:r>
    </w:p>
    <w:p w14:paraId="66377DF3" w14:textId="1DC16100" w:rsidR="000C70BA" w:rsidRDefault="000C70BA" w:rsidP="000C70BA">
      <w:pPr>
        <w:pStyle w:val="B1"/>
      </w:pPr>
      <w:r>
        <w:t>-</w:t>
      </w:r>
      <w:r>
        <w:tab/>
        <w:t xml:space="preserve">Single cell configuration according to TS </w:t>
      </w:r>
      <w:r w:rsidR="00960759">
        <w:t>37.579</w:t>
      </w:r>
      <w:r>
        <w:t>-1 [2] clause 5.2.2.2.1.</w:t>
      </w:r>
    </w:p>
    <w:p w14:paraId="79E7C1AE" w14:textId="77777777" w:rsidR="000C70BA" w:rsidRDefault="000C70BA" w:rsidP="000C70BA">
      <w:pPr>
        <w:pStyle w:val="H6"/>
      </w:pPr>
      <w:r>
        <w:t>Preamble:</w:t>
      </w:r>
    </w:p>
    <w:p w14:paraId="4AFE3608" w14:textId="55D69AEB" w:rsidR="000C70BA" w:rsidRDefault="000C70BA" w:rsidP="000C70BA">
      <w:pPr>
        <w:pStyle w:val="B1"/>
      </w:pPr>
      <w:r>
        <w:t>-</w:t>
      </w:r>
      <w:r>
        <w:tab/>
        <w:t xml:space="preserve">The UE has performed procedure 'Initial registration' as described in TS </w:t>
      </w:r>
      <w:r w:rsidR="00960759">
        <w:t>37.579</w:t>
      </w:r>
      <w:r>
        <w:t>-1 [2] clause 5.4.2.</w:t>
      </w:r>
    </w:p>
    <w:p w14:paraId="156BBAA2" w14:textId="77777777" w:rsidR="000C70BA" w:rsidRDefault="000C70BA" w:rsidP="000C70BA">
      <w:pPr>
        <w:pStyle w:val="B1"/>
      </w:pPr>
      <w:r>
        <w:t>-</w:t>
      </w:r>
      <w:r>
        <w:tab/>
      </w:r>
      <w:r w:rsidRPr="000573F5">
        <w:t>UE States at the end of the preamble</w:t>
      </w:r>
      <w:r>
        <w:t>:</w:t>
      </w:r>
    </w:p>
    <w:p w14:paraId="60E397A4" w14:textId="77777777" w:rsidR="000C70BA" w:rsidRDefault="000C70BA" w:rsidP="000C70BA">
      <w:pPr>
        <w:pStyle w:val="B1"/>
        <w:ind w:left="852"/>
      </w:pPr>
      <w:r>
        <w:t>-</w:t>
      </w:r>
      <w:r>
        <w:tab/>
        <w:t>The UE is in RRC_IDLE state.</w:t>
      </w:r>
    </w:p>
    <w:p w14:paraId="163D50AA" w14:textId="77777777" w:rsidR="000C70BA" w:rsidRDefault="000C70BA" w:rsidP="000C70BA">
      <w:pPr>
        <w:pStyle w:val="B1"/>
        <w:ind w:left="852"/>
      </w:pPr>
      <w:r>
        <w:t>-</w:t>
      </w:r>
      <w:r>
        <w:tab/>
        <w:t>The client is registered for MCVideo.</w:t>
      </w:r>
    </w:p>
    <w:p w14:paraId="494C3451" w14:textId="77777777" w:rsidR="000C70BA" w:rsidRDefault="000C70BA" w:rsidP="000C70BA">
      <w:pPr>
        <w:pStyle w:val="H6"/>
      </w:pPr>
      <w:r>
        <w:t>6.1.1.13.3.2</w:t>
      </w:r>
      <w:r>
        <w:tab/>
        <w:t>Test procedure sequence</w:t>
      </w:r>
    </w:p>
    <w:p w14:paraId="0B7FE7DD" w14:textId="77777777" w:rsidR="000C70BA" w:rsidRDefault="000C70BA" w:rsidP="000C70BA">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Default="000C70BA" w:rsidP="002E3FCC">
            <w:pPr>
              <w:pStyle w:val="TAH"/>
            </w:pPr>
            <w:bookmarkStart w:id="447" w:name="_Hlk41033001"/>
            <w:r>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Default="000C70BA" w:rsidP="002E3FCC">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Default="000C70BA" w:rsidP="002E3FCC">
            <w:pPr>
              <w:pStyle w:val="TAH"/>
            </w:pPr>
            <w:r>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Default="000C70BA" w:rsidP="002E3FCC">
            <w:pPr>
              <w:pStyle w:val="TAH"/>
            </w:pPr>
            <w:r>
              <w:t>Verdict</w:t>
            </w:r>
          </w:p>
        </w:tc>
      </w:tr>
      <w:tr w:rsidR="000C70BA"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Default="000C70BA" w:rsidP="002E3FCC">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Default="000C70BA" w:rsidP="002E3FCC">
            <w:pPr>
              <w:pStyle w:val="TAH"/>
            </w:pPr>
          </w:p>
        </w:tc>
      </w:tr>
      <w:tr w:rsidR="000C70BA"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Default="000C70BA" w:rsidP="002E3FCC">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Default="000C70BA" w:rsidP="002E3FCC">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Default="000C70BA" w:rsidP="002E3FCC">
            <w:pPr>
              <w:pStyle w:val="TAC"/>
            </w:pPr>
            <w:r>
              <w:t>P</w:t>
            </w:r>
          </w:p>
        </w:tc>
      </w:tr>
      <w:tr w:rsidR="000C70BA"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Default="000C70BA" w:rsidP="002E3FCC">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Default="000C70BA" w:rsidP="002E3FCC">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Default="000C70BA" w:rsidP="002E3FCC">
            <w:pPr>
              <w:pStyle w:val="TAC"/>
            </w:pPr>
            <w:r>
              <w:t>-</w:t>
            </w:r>
          </w:p>
        </w:tc>
      </w:tr>
      <w:tr w:rsidR="000C70BA"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Default="000C70BA" w:rsidP="002E3FCC">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Default="000C70BA" w:rsidP="002E3FCC">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Default="000C70BA" w:rsidP="002E3FCC">
            <w:pPr>
              <w:pStyle w:val="TAC"/>
            </w:pPr>
            <w:r w:rsidRPr="00A77C82">
              <w:t>-</w:t>
            </w:r>
          </w:p>
        </w:tc>
      </w:tr>
      <w:tr w:rsidR="000C70BA"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Default="000C70BA" w:rsidP="002E3FCC">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Default="000C70BA" w:rsidP="002E3FCC">
            <w:pPr>
              <w:pStyle w:val="TAC"/>
            </w:pPr>
            <w:r>
              <w:t>-</w:t>
            </w:r>
          </w:p>
        </w:tc>
      </w:tr>
      <w:tr w:rsidR="000C70BA"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Default="000C70BA" w:rsidP="002E3FCC">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Default="000C70BA" w:rsidP="002E3FCC">
            <w:pPr>
              <w:pStyle w:val="TAL"/>
            </w:pPr>
            <w:r>
              <w:t>Check: Does the UE (MCVideo client) provide receive media success notification to the user?</w:t>
            </w:r>
          </w:p>
          <w:p w14:paraId="0FEBB7F7"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Default="000C70BA" w:rsidP="002E3FCC">
            <w:pPr>
              <w:pStyle w:val="TAC"/>
            </w:pPr>
            <w:r>
              <w:t>P</w:t>
            </w:r>
          </w:p>
        </w:tc>
      </w:tr>
      <w:tr w:rsidR="000C70BA"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Default="000C70BA" w:rsidP="002E3FCC">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Default="000C70BA" w:rsidP="002E3FCC">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Default="000C70BA" w:rsidP="002E3FCC">
            <w:pPr>
              <w:pStyle w:val="TAL"/>
            </w:pPr>
            <w:bookmarkStart w:id="448" w:name="_Hlk98232787"/>
            <w:r>
              <w:t>Media Reception Override Notification</w:t>
            </w:r>
            <w:bookmarkEnd w:id="448"/>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Default="000C70BA" w:rsidP="002E3FCC">
            <w:pPr>
              <w:pStyle w:val="TAC"/>
            </w:pPr>
            <w:r>
              <w:t>-</w:t>
            </w:r>
          </w:p>
        </w:tc>
      </w:tr>
      <w:tr w:rsidR="000C70BA"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Default="000C70BA" w:rsidP="002E3FCC">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Default="000C70BA" w:rsidP="002E3FCC">
            <w:pPr>
              <w:pStyle w:val="TAL"/>
            </w:pPr>
            <w:r>
              <w:t>Check: Does the UE (MCVideo client) notify the user that the permission to receive media is being overriden?</w:t>
            </w:r>
          </w:p>
          <w:p w14:paraId="7422DC72"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Default="000C70BA" w:rsidP="002E3FCC">
            <w:pPr>
              <w:pStyle w:val="TAC"/>
            </w:pPr>
            <w:r>
              <w:t>P</w:t>
            </w:r>
          </w:p>
        </w:tc>
      </w:tr>
      <w:tr w:rsidR="000C70BA"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Default="000C70BA" w:rsidP="002E3FCC">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Default="000C70BA" w:rsidP="002E3FCC">
            <w:pPr>
              <w:pStyle w:val="TAL"/>
            </w:pPr>
            <w:r>
              <w:t xml:space="preserve">Check: Does the UE (MCVideo client) correctly perform steps 1 and 2 of procedure 'MCVideo Media Reception End Request CO' as described in </w:t>
            </w:r>
            <w:r>
              <w:rPr>
                <w:lang w:eastAsia="ko-KR"/>
              </w:rPr>
              <w:t xml:space="preserve">TS </w:t>
            </w:r>
            <w:r w:rsidR="00960759">
              <w:rPr>
                <w:lang w:eastAsia="ko-KR"/>
              </w:rPr>
              <w:t>37.579</w:t>
            </w:r>
            <w:r>
              <w:rPr>
                <w:lang w:eastAsia="ko-KR"/>
              </w:rPr>
              <w:t xml:space="preserve">-1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Default="000C70BA" w:rsidP="002E3FCC">
            <w:pPr>
              <w:pStyle w:val="TAC"/>
            </w:pPr>
            <w:r>
              <w:t>P</w:t>
            </w:r>
          </w:p>
        </w:tc>
      </w:tr>
      <w:tr w:rsidR="000C70BA"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Default="000C70BA" w:rsidP="002E3FCC">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Default="000C70BA" w:rsidP="002E3FCC">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Default="000C70BA" w:rsidP="002E3FCC">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Default="000C70BA" w:rsidP="002E3FCC">
            <w:pPr>
              <w:pStyle w:val="TAC"/>
            </w:pPr>
            <w:r>
              <w:t>-</w:t>
            </w:r>
          </w:p>
        </w:tc>
      </w:tr>
      <w:tr w:rsidR="000C70BA"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Default="000C70BA" w:rsidP="002E3FCC">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Default="000C70BA" w:rsidP="002E3FCC">
            <w:pPr>
              <w:pStyle w:val="TAL"/>
            </w:pPr>
            <w:r>
              <w:t>Check: Does the UE (MCVideo client) notify the user about the media transmission ended by another user?</w:t>
            </w:r>
          </w:p>
          <w:p w14:paraId="3B2223F9"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Default="000C70BA" w:rsidP="002E3FCC">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Default="000C70BA" w:rsidP="002E3FCC">
            <w:pPr>
              <w:pStyle w:val="TAC"/>
            </w:pPr>
            <w:r>
              <w:t>P</w:t>
            </w:r>
          </w:p>
        </w:tc>
      </w:tr>
      <w:tr w:rsidR="000C70BA"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Default="000C70BA" w:rsidP="002E3FCC">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Default="000C70BA" w:rsidP="002E3FCC">
            <w:pPr>
              <w:pStyle w:val="TAC"/>
            </w:pPr>
            <w:r>
              <w:t>P</w:t>
            </w:r>
          </w:p>
        </w:tc>
      </w:tr>
      <w:tr w:rsidR="000C70BA"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Default="000C70BA" w:rsidP="002E3FCC">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Default="000C70BA" w:rsidP="002E3FCC">
            <w:pPr>
              <w:pStyle w:val="TAC"/>
            </w:pPr>
            <w:r>
              <w:t>-</w:t>
            </w:r>
          </w:p>
        </w:tc>
      </w:tr>
      <w:tr w:rsidR="000C70BA"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Default="000C70BA" w:rsidP="002E3FCC">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Default="000C70BA" w:rsidP="002E3FCC">
            <w:pPr>
              <w:pStyle w:val="TAL"/>
            </w:pPr>
            <w:r>
              <w:t>Check: Does the UE (MCVideo client) provide receive media success notification to the user?</w:t>
            </w:r>
          </w:p>
          <w:p w14:paraId="1E9EF9B6"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Default="000C70BA" w:rsidP="002E3FCC">
            <w:pPr>
              <w:pStyle w:val="TAC"/>
            </w:pPr>
            <w:r>
              <w:t>P</w:t>
            </w:r>
          </w:p>
        </w:tc>
      </w:tr>
      <w:tr w:rsidR="000C70BA"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Default="000C70BA" w:rsidP="002E3FCC">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Default="000C70BA" w:rsidP="002E3FCC">
            <w:pPr>
              <w:pStyle w:val="TAC"/>
            </w:pPr>
            <w:r>
              <w:t>-</w:t>
            </w:r>
          </w:p>
        </w:tc>
      </w:tr>
      <w:tr w:rsidR="000C70BA"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Default="000C70BA" w:rsidP="002E3FCC">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Default="000C70BA" w:rsidP="002E3FCC">
            <w:pPr>
              <w:pStyle w:val="TAL"/>
              <w:rPr>
                <w:rFonts w:cs="Arial"/>
                <w:szCs w:val="18"/>
              </w:rPr>
            </w:pPr>
            <w:r>
              <w:t xml:space="preserve">Check: Does the UE (MCVideo client) correctly perform procedure 'MCVideo Media Reception End Request CT' as described in TS </w:t>
            </w:r>
            <w:r w:rsidR="00960759">
              <w:t>37.579</w:t>
            </w:r>
            <w:r>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Default="000C70BA" w:rsidP="002E3FCC">
            <w:pPr>
              <w:pStyle w:val="TAC"/>
            </w:pPr>
            <w:r>
              <w:t>P</w:t>
            </w:r>
          </w:p>
        </w:tc>
      </w:tr>
      <w:tr w:rsidR="000C70BA"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Default="000C70BA" w:rsidP="002E3FCC">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Default="000C70BA" w:rsidP="002E3FCC">
            <w:pPr>
              <w:pStyle w:val="TAC"/>
            </w:pPr>
            <w:r>
              <w:t>-</w:t>
            </w:r>
          </w:p>
        </w:tc>
      </w:tr>
      <w:tr w:rsidR="000C70BA"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Default="000C70BA" w:rsidP="002E3FCC">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Default="000C70BA" w:rsidP="002E3FCC">
            <w:pPr>
              <w:pStyle w:val="TAC"/>
            </w:pPr>
            <w:r>
              <w:t>P</w:t>
            </w:r>
          </w:p>
        </w:tc>
      </w:tr>
      <w:tr w:rsidR="000C70BA"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Default="000C70BA" w:rsidP="002E3FCC">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Default="000C70BA" w:rsidP="002E3FCC">
            <w:pPr>
              <w:pStyle w:val="TAC"/>
            </w:pPr>
            <w:r>
              <w:t>-</w:t>
            </w:r>
          </w:p>
        </w:tc>
      </w:tr>
      <w:tr w:rsidR="000C70BA"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Default="000C70BA" w:rsidP="002E3FCC">
            <w:pPr>
              <w:pStyle w:val="TAC"/>
            </w:pPr>
            <w:r>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Default="000C70BA" w:rsidP="002E3FCC">
            <w:pPr>
              <w:pStyle w:val="TAL"/>
            </w:pPr>
            <w:r>
              <w:t>Make the UE (MCVideo client) request end of reception.</w:t>
            </w:r>
          </w:p>
          <w:p w14:paraId="5BF351FB"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Default="000C70BA" w:rsidP="002E3FCC">
            <w:pPr>
              <w:pStyle w:val="TAC"/>
            </w:pPr>
            <w:r>
              <w:t>-</w:t>
            </w:r>
          </w:p>
        </w:tc>
      </w:tr>
      <w:tr w:rsidR="000C70BA"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Default="000C70BA" w:rsidP="002E3FCC">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Default="000C70BA" w:rsidP="002E3FCC">
            <w:pPr>
              <w:pStyle w:val="TAL"/>
            </w:pPr>
            <w:r>
              <w:t xml:space="preserve">Check: Does the UE (MCVideo client) correctly perform procedure 'MCVideo Media Reception End Request CO' as described in TS </w:t>
            </w:r>
            <w:r w:rsidR="00960759">
              <w:t>37.579</w:t>
            </w:r>
            <w:r>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Default="000C70BA" w:rsidP="002E3FCC">
            <w:pPr>
              <w:pStyle w:val="TAC"/>
            </w:pPr>
            <w:r>
              <w:t>P</w:t>
            </w:r>
          </w:p>
        </w:tc>
      </w:tr>
      <w:tr w:rsidR="000C70BA"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Default="000C70BA" w:rsidP="002E3FCC">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Default="000C70BA" w:rsidP="002E3FCC">
            <w:pPr>
              <w:pStyle w:val="TAC"/>
            </w:pPr>
            <w:r>
              <w:t>-</w:t>
            </w:r>
          </w:p>
        </w:tc>
      </w:tr>
      <w:tr w:rsidR="000C70BA"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Default="000C70BA" w:rsidP="002E3FCC">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Default="000C70BA" w:rsidP="002E3FCC">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Default="000C70BA" w:rsidP="002E3FCC">
            <w:pPr>
              <w:pStyle w:val="TAC"/>
            </w:pPr>
            <w:r>
              <w:t>P</w:t>
            </w:r>
          </w:p>
        </w:tc>
      </w:tr>
      <w:tr w:rsidR="000C70BA"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Default="000C70BA" w:rsidP="002E3FCC">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Default="000C70BA" w:rsidP="002E3FCC">
            <w:pPr>
              <w:pStyle w:val="TAC"/>
            </w:pPr>
            <w:r>
              <w:t>-</w:t>
            </w:r>
          </w:p>
        </w:tc>
      </w:tr>
      <w:tr w:rsidR="000C70BA"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Default="000C70BA" w:rsidP="002E3FCC">
            <w:pPr>
              <w:pStyle w:val="TAN"/>
            </w:pPr>
            <w:r>
              <w:t>NOTE 1</w:t>
            </w:r>
            <w:r>
              <w:rPr>
                <w:rFonts w:eastAsia="Calibri"/>
              </w:rPr>
              <w:t>: This is expected to be done via a suitable implementation dependent MMI.</w:t>
            </w:r>
          </w:p>
        </w:tc>
      </w:tr>
      <w:bookmarkEnd w:id="447"/>
    </w:tbl>
    <w:p w14:paraId="76266D90" w14:textId="77777777" w:rsidR="000C70BA" w:rsidRDefault="000C70BA" w:rsidP="000C70BA"/>
    <w:p w14:paraId="3B462413" w14:textId="77777777" w:rsidR="000C70BA" w:rsidRDefault="000C70BA" w:rsidP="000C70BA">
      <w:pPr>
        <w:pStyle w:val="H6"/>
      </w:pPr>
      <w:r>
        <w:t>6.1.1.13.3.3</w:t>
      </w:r>
      <w:r>
        <w:tab/>
        <w:t>Specific message contents</w:t>
      </w:r>
    </w:p>
    <w:p w14:paraId="0CE2C300" w14:textId="2CBFA635" w:rsidR="000C70BA" w:rsidRDefault="000C70BA" w:rsidP="000C70BA">
      <w:pPr>
        <w:pStyle w:val="TH"/>
      </w:pPr>
      <w:bookmarkStart w:id="449" w:name="_Hlk24457153"/>
      <w:r>
        <w:t xml:space="preserve">Table 6.1.1.13.3.3-1: SIP INVITE from the SS (Step 1, Table 6.1.1.13.3.2-1; </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Default="000C70BA" w:rsidP="002E3FCC">
            <w:pPr>
              <w:pStyle w:val="TAL"/>
            </w:pPr>
            <w:r>
              <w:t xml:space="preserve">Derivation Path: TS </w:t>
            </w:r>
            <w:r w:rsidR="00960759">
              <w:t>37.579</w:t>
            </w:r>
            <w:r>
              <w:t xml:space="preserve">-1 [2], Table 5.5.2.5.2-1 </w:t>
            </w:r>
          </w:p>
        </w:tc>
      </w:tr>
      <w:tr w:rsidR="000C70BA"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Default="000C70BA" w:rsidP="002E3FCC">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Default="000C70BA" w:rsidP="002E3FCC">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Default="000C70BA" w:rsidP="002E3FCC">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Default="000C70BA" w:rsidP="002E3FCC">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Default="000C70BA" w:rsidP="002E3FCC">
            <w:pPr>
              <w:pStyle w:val="TAH"/>
            </w:pPr>
            <w:r>
              <w:t>Condition</w:t>
            </w:r>
          </w:p>
        </w:tc>
      </w:tr>
      <w:tr w:rsidR="000C70BA"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A77C82" w:rsidRDefault="000C70BA" w:rsidP="002E3FCC">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Default="000C70BA" w:rsidP="002E3FCC">
            <w:pPr>
              <w:pStyle w:val="TAL"/>
            </w:pPr>
          </w:p>
        </w:tc>
      </w:tr>
      <w:tr w:rsidR="000C70BA"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A77C82" w:rsidRDefault="000C70BA" w:rsidP="002E3FCC">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Default="000C70BA" w:rsidP="002E3FCC">
            <w:pPr>
              <w:pStyle w:val="TAL"/>
            </w:pPr>
          </w:p>
        </w:tc>
      </w:tr>
      <w:tr w:rsidR="000C70BA"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Default="000C70BA" w:rsidP="002E3FCC">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Default="000C70BA" w:rsidP="002E3FCC">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Default="000C70BA" w:rsidP="002E3FCC">
            <w:pPr>
              <w:pStyle w:val="TAL"/>
            </w:pPr>
          </w:p>
        </w:tc>
      </w:tr>
      <w:tr w:rsidR="000C70BA"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A77C82" w:rsidRDefault="000C70BA" w:rsidP="002E3FCC">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Default="000C70BA" w:rsidP="002E3FCC">
            <w:pPr>
              <w:pStyle w:val="TAL"/>
            </w:pPr>
          </w:p>
        </w:tc>
      </w:tr>
      <w:tr w:rsidR="000C70BA"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Default="000C70BA" w:rsidP="002E3FCC">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Default="000C70BA" w:rsidP="002E3FCC">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Default="000C70BA" w:rsidP="002E3FCC">
            <w:pPr>
              <w:pStyle w:val="TAL"/>
            </w:pPr>
          </w:p>
        </w:tc>
      </w:tr>
    </w:tbl>
    <w:p w14:paraId="24FC7B2B" w14:textId="77777777" w:rsidR="000C70BA" w:rsidRDefault="000C70BA" w:rsidP="000C70BA"/>
    <w:p w14:paraId="050DE436" w14:textId="77777777" w:rsidR="000C70BA" w:rsidRDefault="000C70BA" w:rsidP="000C70BA">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Default="000C70BA" w:rsidP="002E3FCC">
            <w:pPr>
              <w:pStyle w:val="TAL"/>
            </w:pPr>
            <w:r>
              <w:t xml:space="preserve">Derivation Path: TS </w:t>
            </w:r>
            <w:r w:rsidR="00960759">
              <w:t>37.579</w:t>
            </w:r>
            <w:r>
              <w:t>-1 [2], Table 5.5.3.1.2-2, condition INITIAL_SDP_OFFER</w:t>
            </w:r>
          </w:p>
        </w:tc>
      </w:tr>
    </w:tbl>
    <w:p w14:paraId="7ED843AE" w14:textId="77777777" w:rsidR="000C70BA" w:rsidRDefault="000C70BA" w:rsidP="000C70BA"/>
    <w:p w14:paraId="49A971E8" w14:textId="77777777" w:rsidR="000C70BA" w:rsidRDefault="000C70BA" w:rsidP="000C70BA">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0712DDD7" w14:textId="77777777" w:rsidR="000C70BA" w:rsidRDefault="000C70BA" w:rsidP="000C70BA">
      <w:pPr>
        <w:rPr>
          <w:color w:val="000000"/>
        </w:rPr>
      </w:pPr>
    </w:p>
    <w:p w14:paraId="79D54656" w14:textId="66DC8F6D" w:rsidR="000C70BA" w:rsidRDefault="000C70BA" w:rsidP="000C70BA">
      <w:pPr>
        <w:pStyle w:val="TH"/>
      </w:pPr>
      <w:r>
        <w:t xml:space="preserve">Table 6.1.1.13.3.3-3: SIP 200 (OK) from the UE (Step 1, Table 6.1.1.13.3.2-1;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Default="000C70BA" w:rsidP="002E3FCC">
            <w:pPr>
              <w:pStyle w:val="TAL"/>
            </w:pPr>
            <w:r>
              <w:t xml:space="preserve">Derivation Path: TS </w:t>
            </w:r>
            <w:r w:rsidR="00960759">
              <w:t>37.579</w:t>
            </w:r>
            <w:r>
              <w:t>-1 [2], Table 5.5.2.17.1.1-1, condition INVITE-RSP</w:t>
            </w:r>
          </w:p>
        </w:tc>
      </w:tr>
      <w:tr w:rsidR="000C70BA"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Default="000C70BA" w:rsidP="002E3FCC">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Default="000C70BA" w:rsidP="002E3FCC">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Default="000C70BA" w:rsidP="002E3FCC">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Default="000C70BA" w:rsidP="002E3FCC">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Default="000C70BA" w:rsidP="002E3FCC">
            <w:pPr>
              <w:pStyle w:val="TAH"/>
            </w:pPr>
            <w:r>
              <w:t>Condition</w:t>
            </w:r>
          </w:p>
        </w:tc>
      </w:tr>
      <w:tr w:rsidR="000C70BA"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0C70BA" w:rsidRPr="00A77C82" w:rsidRDefault="000C70BA" w:rsidP="002E3FCC">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tcPr>
          <w:p w14:paraId="257E808E"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0C70BA" w:rsidRDefault="000C70BA" w:rsidP="002E3FCC">
            <w:pPr>
              <w:pStyle w:val="TAL"/>
            </w:pPr>
          </w:p>
        </w:tc>
      </w:tr>
      <w:tr w:rsidR="000C70BA" w14:paraId="549280F9"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7C81FE3" w14:textId="77777777" w:rsidR="000C70BA" w:rsidRDefault="000C70BA" w:rsidP="002E3FCC">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637C354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2F15FC7B" w14:textId="77777777" w:rsidR="000C70BA" w:rsidRPr="00A77C82" w:rsidRDefault="000C70BA" w:rsidP="002E3FCC">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7983B9EB"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D807843" w14:textId="77777777" w:rsidR="000C70BA" w:rsidRDefault="000C70BA" w:rsidP="002E3FCC">
            <w:pPr>
              <w:pStyle w:val="TAL"/>
            </w:pPr>
          </w:p>
        </w:tc>
      </w:tr>
      <w:tr w:rsidR="000C70BA" w14:paraId="65D45ED6"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36ABA1C" w14:textId="77777777" w:rsidR="000C70BA" w:rsidRDefault="000C70BA" w:rsidP="002E3FCC">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00727BFF" w14:textId="77777777" w:rsidR="000C70BA" w:rsidRDefault="000C70BA" w:rsidP="002E3FCC">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430BA57A"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0D809DF"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AFF7911" w14:textId="77777777" w:rsidR="000C70BA" w:rsidRDefault="000C70BA" w:rsidP="002E3FCC">
            <w:pPr>
              <w:pStyle w:val="TAL"/>
            </w:pPr>
          </w:p>
        </w:tc>
      </w:tr>
      <w:tr w:rsidR="000C70BA" w14:paraId="3685F954"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4713AE" w14:textId="77777777" w:rsidR="000C70BA" w:rsidRDefault="000C70BA" w:rsidP="002E3FCC">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4CACF2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737AF0CC" w14:textId="77777777" w:rsidR="000C70BA" w:rsidRPr="00A77C82" w:rsidRDefault="000C70BA" w:rsidP="002E3FCC">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4E74C1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242AAC" w14:textId="77777777" w:rsidR="000C70BA" w:rsidRDefault="000C70BA" w:rsidP="002E3FCC">
            <w:pPr>
              <w:pStyle w:val="TAL"/>
            </w:pPr>
          </w:p>
        </w:tc>
      </w:tr>
      <w:tr w:rsidR="000C70BA" w14:paraId="2A978795"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CBAD445" w14:textId="77777777" w:rsidR="000C70BA" w:rsidRDefault="000C70BA" w:rsidP="002E3FCC">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66E4338" w14:textId="77777777" w:rsidR="000C70BA" w:rsidRDefault="000C70BA" w:rsidP="002E3FCC">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3F158141"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70C6026"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D15ADB" w14:textId="77777777" w:rsidR="000C70BA" w:rsidRDefault="000C70BA" w:rsidP="002E3FCC">
            <w:pPr>
              <w:pStyle w:val="TAL"/>
            </w:pPr>
          </w:p>
        </w:tc>
      </w:tr>
      <w:bookmarkEnd w:id="449"/>
    </w:tbl>
    <w:p w14:paraId="12393B12" w14:textId="77777777" w:rsidR="000C70BA" w:rsidRDefault="000C70BA" w:rsidP="000C70BA">
      <w:pPr>
        <w:rPr>
          <w:color w:val="000000"/>
        </w:rPr>
      </w:pPr>
    </w:p>
    <w:p w14:paraId="389BD025" w14:textId="77777777" w:rsidR="000C70BA" w:rsidRDefault="000C70BA" w:rsidP="000C70BA">
      <w:pPr>
        <w:pStyle w:val="TH"/>
      </w:pPr>
      <w:bookmarkStart w:id="450" w:name="_Hlk97909283"/>
      <w:r>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Default="000C70BA" w:rsidP="002E3FCC">
            <w:pPr>
              <w:pStyle w:val="TAL"/>
            </w:pPr>
            <w:r>
              <w:t xml:space="preserve">Derivation Path: TS </w:t>
            </w:r>
            <w:r w:rsidR="00960759">
              <w:t>37.579</w:t>
            </w:r>
            <w:r>
              <w:t>-1 [2], Table 5.5.3.1.1-2, condition SDP_ANSWER</w:t>
            </w:r>
          </w:p>
        </w:tc>
      </w:tr>
    </w:tbl>
    <w:p w14:paraId="1B8F2780" w14:textId="77777777" w:rsidR="000C70BA" w:rsidRDefault="000C70BA" w:rsidP="000C70BA"/>
    <w:p w14:paraId="5DEB23FA" w14:textId="77777777" w:rsidR="000C70BA" w:rsidRDefault="000C70BA" w:rsidP="000C70BA">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AED4B9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D01CCB" w14:textId="35A14CC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bookmarkEnd w:id="450"/>
    </w:tbl>
    <w:p w14:paraId="2C79FABC" w14:textId="77777777" w:rsidR="000C70BA" w:rsidRDefault="000C70BA" w:rsidP="000C70BA">
      <w:pPr>
        <w:rPr>
          <w:color w:val="000000"/>
        </w:rPr>
      </w:pPr>
    </w:p>
    <w:p w14:paraId="5E94C328" w14:textId="77777777" w:rsidR="000C70BA" w:rsidRDefault="000C70BA" w:rsidP="000C70BA">
      <w:pPr>
        <w:pStyle w:val="TH"/>
      </w:pPr>
      <w:r>
        <w:t>Table 6.1.1.13.3.3-4: Void</w:t>
      </w:r>
    </w:p>
    <w:p w14:paraId="0C0FAC9A" w14:textId="5F18BFFD" w:rsidR="000C70BA" w:rsidRDefault="000C70BA" w:rsidP="000C70BA">
      <w:pPr>
        <w:pStyle w:val="TH"/>
      </w:pPr>
      <w:r>
        <w:t xml:space="preserve">Table 6.1.1.13.3.3-5: Receive Media Response from the SS (Step 14, Table 6.1.1.13.3.2-1; </w:t>
      </w:r>
      <w:r>
        <w:br/>
        <w:t xml:space="preserve">Step 5, TS </w:t>
      </w:r>
      <w:r w:rsidR="00960759">
        <w:t>37.579</w:t>
      </w:r>
      <w:r>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Default="000C70BA" w:rsidP="002E3FCC">
            <w:pPr>
              <w:pStyle w:val="TAL"/>
            </w:pPr>
            <w:r>
              <w:t xml:space="preserve">Derivation Path: TS </w:t>
            </w:r>
            <w:r w:rsidR="00960759">
              <w:t>37.579</w:t>
            </w:r>
            <w:r>
              <w:t>-1 [2], Table 5.5.11.2.8-1, condition ACK</w:t>
            </w:r>
          </w:p>
        </w:tc>
      </w:tr>
    </w:tbl>
    <w:p w14:paraId="58C348F4" w14:textId="77777777" w:rsidR="000C70BA" w:rsidRDefault="000C70BA" w:rsidP="000C70BA">
      <w:pPr>
        <w:rPr>
          <w:color w:val="000000"/>
        </w:rPr>
      </w:pPr>
    </w:p>
    <w:p w14:paraId="56D2939A" w14:textId="77777777" w:rsidR="000C70BA" w:rsidRDefault="000C70BA" w:rsidP="000C70BA">
      <w:pPr>
        <w:pStyle w:val="TH"/>
      </w:pPr>
      <w:r>
        <w:t>Table 6.1.1.13.3.3-6..8: Void</w:t>
      </w:r>
    </w:p>
    <w:p w14:paraId="6775686A" w14:textId="77777777" w:rsidR="000C70BA" w:rsidRDefault="000C70BA" w:rsidP="000C70BA">
      <w:pPr>
        <w:rPr>
          <w:color w:val="000000"/>
        </w:rPr>
      </w:pPr>
    </w:p>
    <w:p w14:paraId="1E3392CF" w14:textId="77777777" w:rsidR="000C70BA" w:rsidRDefault="000C70BA" w:rsidP="000C70BA">
      <w:pPr>
        <w:keepNext/>
        <w:keepLines/>
        <w:spacing w:before="120"/>
        <w:ind w:left="1418" w:hanging="1418"/>
        <w:outlineLvl w:val="3"/>
        <w:rPr>
          <w:rFonts w:ascii="Arial" w:hAnsi="Arial"/>
          <w:sz w:val="24"/>
        </w:rPr>
      </w:pPr>
      <w:bookmarkStart w:id="451" w:name="_Toc75906929"/>
      <w:bookmarkStart w:id="452" w:name="_Toc75907266"/>
      <w:bookmarkStart w:id="453" w:name="_Toc84345726"/>
      <w:r>
        <w:rPr>
          <w:rFonts w:ascii="Arial" w:hAnsi="Arial"/>
          <w:sz w:val="24"/>
        </w:rPr>
        <w:t>6.1.1.14</w:t>
      </w:r>
      <w:r>
        <w:rPr>
          <w:rFonts w:ascii="Arial" w:hAnsi="Arial"/>
          <w:sz w:val="24"/>
        </w:rPr>
        <w:tab/>
      </w:r>
      <w:r w:rsidRPr="00DB40C5">
        <w:rPr>
          <w:rFonts w:ascii="Arial" w:hAnsi="Arial"/>
          <w:sz w:val="24"/>
        </w:rPr>
        <w:t>On-network / On-demand Pre-arranged Group Call / Re-join procedure / Client Originated (CO)</w:t>
      </w:r>
    </w:p>
    <w:p w14:paraId="3B93E30B" w14:textId="77777777" w:rsidR="000C70BA" w:rsidRDefault="000C70BA" w:rsidP="000C70BA">
      <w:pPr>
        <w:pStyle w:val="H6"/>
      </w:pPr>
      <w:r>
        <w:t>6.1.1.14.1</w:t>
      </w:r>
      <w:r>
        <w:tab/>
        <w:t>Test Purpose (TP)</w:t>
      </w:r>
    </w:p>
    <w:p w14:paraId="337A00A7" w14:textId="77777777" w:rsidR="000C70BA" w:rsidRDefault="000C70BA" w:rsidP="000C70BA">
      <w:pPr>
        <w:pStyle w:val="H6"/>
      </w:pPr>
      <w:r>
        <w:t>(1)</w:t>
      </w:r>
    </w:p>
    <w:p w14:paraId="6A77D078" w14:textId="77777777" w:rsidR="000C70BA" w:rsidRDefault="000C70BA" w:rsidP="000C70BA">
      <w:pPr>
        <w:pStyle w:val="PL"/>
      </w:pPr>
      <w:r>
        <w:rPr>
          <w:b/>
        </w:rPr>
        <w:t>with</w:t>
      </w:r>
      <w:r>
        <w:t xml:space="preserve"> {the UE (MCVideo Client) having an ongoing On-demand Pre-arranged Group Call with Automatic Commencement Mode }</w:t>
      </w:r>
    </w:p>
    <w:p w14:paraId="11858894" w14:textId="77777777" w:rsidR="000C70BA" w:rsidRDefault="000C70BA" w:rsidP="000C70BA">
      <w:pPr>
        <w:pStyle w:val="PL"/>
      </w:pPr>
      <w:r>
        <w:t>ensure that {</w:t>
      </w:r>
    </w:p>
    <w:p w14:paraId="4AD54858" w14:textId="77777777" w:rsidR="000C70BA" w:rsidRDefault="000C70BA" w:rsidP="000C70BA">
      <w:pPr>
        <w:pStyle w:val="PL"/>
      </w:pPr>
      <w:r>
        <w:t xml:space="preserve">  </w:t>
      </w:r>
      <w:r>
        <w:rPr>
          <w:b/>
        </w:rPr>
        <w:t>when</w:t>
      </w:r>
      <w:r>
        <w:t xml:space="preserve"> {the MCVideo User requests to terminate the ongoing MCVideo Group Call}</w:t>
      </w:r>
    </w:p>
    <w:p w14:paraId="734522BF" w14:textId="77777777" w:rsidR="000C70BA" w:rsidRDefault="000C70BA" w:rsidP="000C70BA">
      <w:pPr>
        <w:pStyle w:val="PL"/>
      </w:pPr>
      <w:r>
        <w:t xml:space="preserve">    </w:t>
      </w:r>
      <w:r>
        <w:rPr>
          <w:b/>
        </w:rPr>
        <w:t>then</w:t>
      </w:r>
      <w:r>
        <w:t xml:space="preserve"> {the UE (MCVideo Client) sends a SIP BYE message, </w:t>
      </w:r>
      <w:r>
        <w:rPr>
          <w:b/>
          <w:bCs/>
        </w:rPr>
        <w:t>and</w:t>
      </w:r>
      <w:r>
        <w:t xml:space="preserve"> leaves the MCVideo Session }</w:t>
      </w:r>
    </w:p>
    <w:p w14:paraId="3E52DDDE" w14:textId="77777777" w:rsidR="000C70BA" w:rsidRDefault="000C70BA" w:rsidP="000C70BA">
      <w:pPr>
        <w:pStyle w:val="PL"/>
      </w:pPr>
      <w:r>
        <w:t xml:space="preserve">            }</w:t>
      </w:r>
    </w:p>
    <w:p w14:paraId="0C165775" w14:textId="77777777" w:rsidR="000C70BA" w:rsidRDefault="000C70BA" w:rsidP="000C70BA">
      <w:pPr>
        <w:pStyle w:val="PL"/>
      </w:pPr>
    </w:p>
    <w:p w14:paraId="5025D3C2" w14:textId="77777777" w:rsidR="000C70BA" w:rsidRDefault="000C70BA" w:rsidP="000C70BA">
      <w:pPr>
        <w:pStyle w:val="H6"/>
      </w:pPr>
      <w:r>
        <w:t>(2)</w:t>
      </w:r>
    </w:p>
    <w:p w14:paraId="5639926A" w14:textId="77777777" w:rsidR="000C70BA" w:rsidRDefault="000C70BA" w:rsidP="000C70BA">
      <w:pPr>
        <w:pStyle w:val="PL"/>
      </w:pPr>
      <w:r>
        <w:rPr>
          <w:b/>
        </w:rPr>
        <w:t>with</w:t>
      </w:r>
      <w:r>
        <w:t xml:space="preserve"> { the UE (MCVideo Client) registered and authorised for MCVideo Service }</w:t>
      </w:r>
    </w:p>
    <w:p w14:paraId="79B2DDA5" w14:textId="77777777" w:rsidR="000C70BA" w:rsidRDefault="000C70BA" w:rsidP="000C70BA">
      <w:pPr>
        <w:pStyle w:val="PL"/>
      </w:pPr>
      <w:r>
        <w:t>ensure that {</w:t>
      </w:r>
    </w:p>
    <w:p w14:paraId="5DEE0DC8" w14:textId="77777777" w:rsidR="000C70BA" w:rsidRDefault="000C70BA" w:rsidP="000C70BA">
      <w:pPr>
        <w:pStyle w:val="PL"/>
      </w:pPr>
      <w:r>
        <w:t xml:space="preserve">  </w:t>
      </w:r>
      <w:r>
        <w:rPr>
          <w:b/>
        </w:rPr>
        <w:t>when</w:t>
      </w:r>
      <w:r>
        <w:t xml:space="preserve"> { the MCVideo User requests the re-join the previous MCVideo On-demand Pre-arranged Group Call }</w:t>
      </w:r>
    </w:p>
    <w:p w14:paraId="1093A1D4" w14:textId="77777777" w:rsidR="000C70BA" w:rsidRDefault="000C70BA" w:rsidP="000C70BA">
      <w:pPr>
        <w:pStyle w:val="PL"/>
      </w:pPr>
      <w:r>
        <w:t xml:space="preserve">    </w:t>
      </w:r>
      <w:r>
        <w:rPr>
          <w:b/>
        </w:rPr>
        <w:t>then</w:t>
      </w:r>
      <w:r>
        <w:t xml:space="preserve"> { the UE (MCVideo Client) requests to re-join the Pre-arranged Group Call by sending a SIP INVITE message }</w:t>
      </w:r>
    </w:p>
    <w:p w14:paraId="0AB3F246" w14:textId="77777777" w:rsidR="000C70BA" w:rsidRDefault="000C70BA" w:rsidP="000C70BA">
      <w:pPr>
        <w:pStyle w:val="PL"/>
      </w:pPr>
      <w:r>
        <w:t xml:space="preserve">            }</w:t>
      </w:r>
    </w:p>
    <w:p w14:paraId="34621A02" w14:textId="77777777" w:rsidR="000C70BA" w:rsidRDefault="000C70BA" w:rsidP="000C70BA">
      <w:pPr>
        <w:pStyle w:val="PL"/>
      </w:pPr>
    </w:p>
    <w:p w14:paraId="328C8982" w14:textId="77777777" w:rsidR="000C70BA" w:rsidRDefault="000C70BA" w:rsidP="000C70BA">
      <w:pPr>
        <w:pStyle w:val="H6"/>
      </w:pPr>
      <w:r>
        <w:t>(3)</w:t>
      </w:r>
    </w:p>
    <w:p w14:paraId="5483FE57"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66C13FB2" w14:textId="77777777" w:rsidR="000C70BA" w:rsidRDefault="000C70BA" w:rsidP="000C70BA">
      <w:pPr>
        <w:pStyle w:val="PL"/>
      </w:pPr>
      <w:r>
        <w:t>ensure that {</w:t>
      </w:r>
    </w:p>
    <w:p w14:paraId="1EB585AE"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34D61AE9"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14D3270D" w14:textId="77777777" w:rsidR="000C70BA" w:rsidRDefault="000C70BA" w:rsidP="000C70BA">
      <w:pPr>
        <w:pStyle w:val="PL"/>
      </w:pPr>
      <w:r>
        <w:t xml:space="preserve">            }</w:t>
      </w:r>
    </w:p>
    <w:p w14:paraId="038DDF5D" w14:textId="77777777" w:rsidR="000C70BA" w:rsidRDefault="000C70BA" w:rsidP="000C70BA">
      <w:pPr>
        <w:pStyle w:val="PL"/>
      </w:pPr>
    </w:p>
    <w:p w14:paraId="74BEAAC1" w14:textId="77777777" w:rsidR="000C70BA" w:rsidRDefault="000C70BA" w:rsidP="000C70BA">
      <w:pPr>
        <w:pStyle w:val="H6"/>
      </w:pPr>
      <w:r>
        <w:t>(4)</w:t>
      </w:r>
    </w:p>
    <w:p w14:paraId="51A9A240"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3C26011" w14:textId="77777777" w:rsidR="000C70BA" w:rsidRDefault="000C70BA" w:rsidP="000C70BA">
      <w:pPr>
        <w:pStyle w:val="PL"/>
      </w:pPr>
      <w:r>
        <w:t>ensure that {</w:t>
      </w:r>
    </w:p>
    <w:p w14:paraId="02EC5ED2" w14:textId="77777777" w:rsidR="000C70BA" w:rsidRDefault="000C70BA" w:rsidP="000C70BA">
      <w:pPr>
        <w:pStyle w:val="PL"/>
      </w:pPr>
      <w:r>
        <w:t xml:space="preserve">  </w:t>
      </w:r>
      <w:r>
        <w:rPr>
          <w:b/>
        </w:rPr>
        <w:t>when</w:t>
      </w:r>
      <w:r>
        <w:t xml:space="preserve"> { the MCVideo User requests permission to receive media }</w:t>
      </w:r>
    </w:p>
    <w:p w14:paraId="40FE4E78"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Default="000C70BA" w:rsidP="000C70BA">
      <w:pPr>
        <w:pStyle w:val="PL"/>
      </w:pPr>
      <w:r>
        <w:t xml:space="preserve">            </w:t>
      </w:r>
    </w:p>
    <w:p w14:paraId="01025795" w14:textId="77777777" w:rsidR="000C70BA" w:rsidRDefault="000C70BA" w:rsidP="000C70BA">
      <w:pPr>
        <w:pStyle w:val="PL"/>
      </w:pPr>
    </w:p>
    <w:p w14:paraId="51E6A3CD" w14:textId="77777777" w:rsidR="000C70BA" w:rsidRDefault="000C70BA" w:rsidP="000C70BA">
      <w:pPr>
        <w:pStyle w:val="H6"/>
      </w:pPr>
      <w:r>
        <w:t>(5)</w:t>
      </w:r>
    </w:p>
    <w:p w14:paraId="1826E3EA" w14:textId="77777777" w:rsidR="000C70BA" w:rsidRDefault="000C70BA" w:rsidP="000C70BA">
      <w:pPr>
        <w:pStyle w:val="PL"/>
      </w:pPr>
      <w:r>
        <w:rPr>
          <w:b/>
        </w:rPr>
        <w:t>with</w:t>
      </w:r>
      <w:r>
        <w:t xml:space="preserve"> { the UE (MCVideo Client) having an ongoing On-demand Pre-arranged Group Call with Automatic Commencement Mode }</w:t>
      </w:r>
    </w:p>
    <w:p w14:paraId="2702514A" w14:textId="77777777" w:rsidR="000C70BA" w:rsidRDefault="000C70BA" w:rsidP="000C70BA">
      <w:pPr>
        <w:pStyle w:val="PL"/>
      </w:pPr>
      <w:r>
        <w:t>ensure that {</w:t>
      </w:r>
    </w:p>
    <w:p w14:paraId="1EF55016" w14:textId="77777777" w:rsidR="000C70BA" w:rsidRDefault="000C70BA" w:rsidP="000C70BA">
      <w:pPr>
        <w:pStyle w:val="PL"/>
      </w:pPr>
      <w:r>
        <w:t xml:space="preserve">  </w:t>
      </w:r>
      <w:r>
        <w:rPr>
          <w:b/>
        </w:rPr>
        <w:t>when</w:t>
      </w:r>
      <w:r>
        <w:t xml:space="preserve"> { the UE (MCVideo Client) receives a SIP BYE message }</w:t>
      </w:r>
    </w:p>
    <w:p w14:paraId="440E2B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6EA47006" w14:textId="77777777" w:rsidR="000C70BA" w:rsidRDefault="000C70BA" w:rsidP="000C70BA">
      <w:pPr>
        <w:pStyle w:val="PL"/>
      </w:pPr>
      <w:r>
        <w:t xml:space="preserve">          }</w:t>
      </w:r>
    </w:p>
    <w:p w14:paraId="356A9350" w14:textId="77777777" w:rsidR="000C70BA" w:rsidRDefault="000C70BA" w:rsidP="000C70BA">
      <w:pPr>
        <w:pStyle w:val="PL"/>
      </w:pPr>
    </w:p>
    <w:p w14:paraId="54A224BA" w14:textId="77777777" w:rsidR="000C70BA" w:rsidRDefault="000C70BA" w:rsidP="000C70BA">
      <w:pPr>
        <w:pStyle w:val="H6"/>
      </w:pPr>
      <w:r>
        <w:t>6.1.1.14.2</w:t>
      </w:r>
      <w:r>
        <w:tab/>
        <w:t>Conformance requirements</w:t>
      </w:r>
    </w:p>
    <w:p w14:paraId="6B67C40A" w14:textId="77777777" w:rsidR="000C70BA" w:rsidRDefault="000C70BA" w:rsidP="000C70BA">
      <w:r w:rsidRPr="003E762B">
        <w:t>References: The conformance requirements covered in the current Test Case are specified in: TS 24.281, clauses 9.2.1.2.4.1, 9.2.1.2.1.1, 6.2.1, 9.2.1.2.3.3, 6.2.6</w:t>
      </w:r>
      <w:r>
        <w:t xml:space="preserve">, TS 24.581 </w:t>
      </w:r>
      <w:r w:rsidRPr="003568F5">
        <w:t>6.2.5.3.2, 6.2.5.3.3, 6.2.5.4.5, 6.2.5.5.5</w:t>
      </w:r>
      <w:r w:rsidRPr="003E762B">
        <w:t>.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Default="000C70BA" w:rsidP="000C70BA">
      <w:r>
        <w:t xml:space="preserve">[TS 24.281, clause </w:t>
      </w:r>
      <w:r w:rsidRPr="00FA4D2E">
        <w:t>9.2.1.2.4.1</w:t>
      </w:r>
      <w:r>
        <w:t>]</w:t>
      </w:r>
    </w:p>
    <w:p w14:paraId="42F0A50F" w14:textId="77777777" w:rsidR="000C70BA" w:rsidRPr="0079589D" w:rsidRDefault="000C70BA" w:rsidP="000C70BA">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24F8FD2E" w14:textId="77777777" w:rsidR="000C70BA" w:rsidRPr="0079589D" w:rsidRDefault="000C70BA" w:rsidP="000C70BA">
      <w:pPr>
        <w:pStyle w:val="NO"/>
      </w:pPr>
      <w:r w:rsidRPr="0079589D">
        <w:t>NOTE:</w:t>
      </w:r>
      <w:r w:rsidRPr="0079589D">
        <w:tab/>
      </w:r>
      <w:r w:rsidRPr="0079589D">
        <w:rPr>
          <w:lang w:eastAsia="ko-KR"/>
        </w:rPr>
        <w:t>How an MCVideo client is informed whether it comes back from out of coverage is out of scope of present document.</w:t>
      </w:r>
    </w:p>
    <w:p w14:paraId="7F15812F" w14:textId="77777777" w:rsidR="000C70BA" w:rsidRPr="0079589D" w:rsidRDefault="000C70BA" w:rsidP="000C70BA">
      <w:pPr>
        <w:rPr>
          <w:lang w:eastAsia="ko-KR"/>
        </w:rPr>
      </w:pPr>
      <w:r w:rsidRPr="0079589D">
        <w:t>The MCVideo client</w:t>
      </w:r>
      <w:r w:rsidRPr="0079589D">
        <w:rPr>
          <w:lang w:eastAsia="ko-KR"/>
        </w:rPr>
        <w:t xml:space="preserve"> shall follow the procedures specified in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7709E01B" w14:textId="77777777" w:rsidR="000C70BA" w:rsidRPr="003568F5" w:rsidRDefault="000C70BA" w:rsidP="000C70BA">
      <w:pPr>
        <w:rPr>
          <w:lang w:val="en-US"/>
        </w:rPr>
      </w:pPr>
      <w:r w:rsidRPr="003568F5">
        <w:rPr>
          <w:lang w:val="en-US"/>
        </w:rPr>
        <w:t>[TS 24.281, clause 9.2.1.2.1.1]</w:t>
      </w:r>
    </w:p>
    <w:p w14:paraId="50E76BB6" w14:textId="77777777" w:rsidR="000C70BA" w:rsidRPr="0079589D" w:rsidRDefault="000C70BA" w:rsidP="000C70BA">
      <w:r w:rsidRPr="0079589D">
        <w:t>Upon receiving a request from an MCVideo user to establish an MCVideo prearranged group session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591C015A" w14:textId="77777777" w:rsidR="000C70BA" w:rsidRPr="0079589D" w:rsidRDefault="000C70BA" w:rsidP="000C70BA">
      <w:r w:rsidRPr="0079589D">
        <w:t>The MC</w:t>
      </w:r>
      <w:r w:rsidRPr="0079589D">
        <w:rPr>
          <w:rFonts w:hint="eastAsia"/>
          <w:lang w:eastAsia="zh-CN"/>
        </w:rPr>
        <w:t>Video</w:t>
      </w:r>
      <w:r w:rsidRPr="0079589D">
        <w:t xml:space="preserve"> client:</w:t>
      </w:r>
    </w:p>
    <w:p w14:paraId="226CCA8A"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t>clause</w:t>
      </w:r>
      <w:r w:rsidRPr="0079589D">
        <w:t> </w:t>
      </w:r>
      <w:r w:rsidRPr="0073469F">
        <w:t>6.2.8.1.1</w:t>
      </w:r>
      <w:r w:rsidRPr="0079589D">
        <w:t>;</w:t>
      </w:r>
    </w:p>
    <w:p w14:paraId="42A2D8B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6.2.8.1.9</w:t>
      </w:r>
      <w:r w:rsidRPr="0079589D">
        <w:t>;</w:t>
      </w:r>
    </w:p>
    <w:p w14:paraId="7C61A4DF" w14:textId="77777777" w:rsidR="000C70BA" w:rsidRPr="0079589D" w:rsidRDefault="000C70BA" w:rsidP="000C70BA">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48FEF386" w14:textId="77777777" w:rsidR="000C70BA" w:rsidRPr="0079589D" w:rsidRDefault="000C70BA" w:rsidP="000C70BA">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77D146E6" w14:textId="77777777" w:rsidR="000C70BA" w:rsidRPr="0079589D" w:rsidRDefault="000C70BA" w:rsidP="000C70BA">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3299E2FC" w14:textId="77777777" w:rsidR="000C70BA" w:rsidRPr="0079589D" w:rsidRDefault="000C70BA" w:rsidP="000C70BA">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54A5BA15" w14:textId="77777777" w:rsidR="000C70BA" w:rsidRPr="0079589D" w:rsidRDefault="000C70BA" w:rsidP="000C70BA">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74E09DFA" w14:textId="77777777" w:rsidR="000C70BA" w:rsidRPr="0079589D" w:rsidRDefault="000C70BA" w:rsidP="000C70BA">
      <w:pPr>
        <w:pStyle w:val="B1"/>
      </w:pPr>
      <w:r w:rsidRPr="0079589D">
        <w:t>8)</w:t>
      </w:r>
      <w:r w:rsidRPr="0079589D">
        <w:tab/>
        <w:t>should include the "timer" option tag in the Supported header field;</w:t>
      </w:r>
    </w:p>
    <w:p w14:paraId="681984AB" w14:textId="77777777" w:rsidR="000C70BA" w:rsidRPr="0079589D" w:rsidRDefault="000C70BA" w:rsidP="000C70BA">
      <w:pPr>
        <w:pStyle w:val="B1"/>
      </w:pPr>
      <w:r w:rsidRPr="0079589D">
        <w:t>9)</w:t>
      </w:r>
      <w:r w:rsidRPr="0079589D">
        <w:tab/>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36036FE9" w14:textId="77777777" w:rsidR="000C70BA" w:rsidRPr="0079589D" w:rsidRDefault="000C70BA" w:rsidP="000C70BA">
      <w:pPr>
        <w:pStyle w:val="B1"/>
      </w:pPr>
      <w:r w:rsidRPr="0079589D">
        <w:t>10)</w:t>
      </w:r>
      <w:r w:rsidRPr="0079589D">
        <w:tab/>
        <w:t>shall set the Request-URI of the SIP INVITE request to the public service identity identifying the participating MCVideo function serving the MCVideo user;</w:t>
      </w:r>
    </w:p>
    <w:p w14:paraId="3CE904AD" w14:textId="77777777" w:rsidR="000C70BA" w:rsidRPr="0079589D" w:rsidRDefault="000C70BA" w:rsidP="000C70BA">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5265422E" w14:textId="77777777" w:rsidR="000C70BA" w:rsidRPr="0079589D" w:rsidRDefault="000C70BA" w:rsidP="000C70BA">
      <w:pPr>
        <w:pStyle w:val="B1"/>
      </w:pPr>
      <w:r w:rsidRPr="0079589D">
        <w:t>11)</w:t>
      </w:r>
      <w:r w:rsidRPr="0079589D">
        <w:tab/>
        <w:t>may include a P-Preferred-Identity header field in the SIP INVITE request containing a public user identity as specified in 3GPP TS 24.229 [</w:t>
      </w:r>
      <w:r w:rsidRPr="0079589D">
        <w:rPr>
          <w:noProof/>
          <w:lang w:eastAsia="zh-CN"/>
        </w:rPr>
        <w:t>11</w:t>
      </w:r>
      <w:r w:rsidRPr="0079589D">
        <w:t>];</w:t>
      </w:r>
    </w:p>
    <w:p w14:paraId="11A8B6AE" w14:textId="77777777" w:rsidR="000C70BA" w:rsidRPr="0079589D" w:rsidRDefault="000C70BA" w:rsidP="000C70BA">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t>clause</w:t>
      </w:r>
      <w:r w:rsidRPr="0079589D">
        <w:t> </w:t>
      </w:r>
      <w:r>
        <w:rPr>
          <w:lang w:val="en-US" w:eastAsia="zh-CN"/>
        </w:rPr>
        <w:t>6.2.8.1.2</w:t>
      </w:r>
      <w:r w:rsidRPr="0079589D">
        <w:t>;</w:t>
      </w:r>
    </w:p>
    <w:p w14:paraId="1074EE22" w14:textId="77777777" w:rsidR="000C70BA" w:rsidRPr="0079589D" w:rsidRDefault="000C70BA" w:rsidP="000C70BA">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t>"MV</w:t>
      </w:r>
      <w:r w:rsidRPr="0079589D">
        <w:t xml:space="preserve">IG 2: in-progress" or </w:t>
      </w:r>
      <w:r>
        <w:t>"MV</w:t>
      </w:r>
      <w:r w:rsidRPr="0079589D">
        <w:t xml:space="preserve">IG </w:t>
      </w:r>
      <w:r>
        <w:rPr>
          <w:lang w:val="en-US"/>
        </w:rPr>
        <w:t>4</w:t>
      </w:r>
      <w:r w:rsidRPr="0079589D">
        <w:t xml:space="preserve">: confirm-pending" shall include the Resource-Priority header field and comply with the procedures in </w:t>
      </w:r>
      <w:r>
        <w:t>clause</w:t>
      </w:r>
      <w:r w:rsidRPr="0079589D">
        <w:t> </w:t>
      </w:r>
      <w:r>
        <w:rPr>
          <w:lang w:val="en-US" w:eastAsia="zh-CN"/>
        </w:rPr>
        <w:t>6.2.8.1.12</w:t>
      </w:r>
      <w:r w:rsidRPr="0079589D">
        <w:t>;</w:t>
      </w:r>
    </w:p>
    <w:p w14:paraId="70E03550" w14:textId="77777777" w:rsidR="000C70BA" w:rsidRPr="0079589D" w:rsidRDefault="000C70BA" w:rsidP="000C70BA">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46A2948" w14:textId="77777777" w:rsidR="000C70BA" w:rsidRPr="0079589D" w:rsidRDefault="000C70BA" w:rsidP="000C70BA">
      <w:pPr>
        <w:pStyle w:val="B2"/>
      </w:pPr>
      <w:r w:rsidRPr="0079589D">
        <w:t>a)</w:t>
      </w:r>
      <w:r w:rsidRPr="0079589D">
        <w:tab/>
        <w:t>the &lt;session-type&gt; element set to a value of "prearranged";</w:t>
      </w:r>
    </w:p>
    <w:p w14:paraId="57BEACA9" w14:textId="77777777" w:rsidR="000C70BA" w:rsidRPr="0079589D" w:rsidRDefault="000C70BA" w:rsidP="000C70BA">
      <w:pPr>
        <w:pStyle w:val="B2"/>
      </w:pPr>
      <w:r w:rsidRPr="0079589D">
        <w:t>b)</w:t>
      </w:r>
      <w:r w:rsidRPr="0079589D">
        <w:tab/>
        <w:t>the &lt;mc</w:t>
      </w:r>
      <w:r w:rsidRPr="0079589D">
        <w:rPr>
          <w:rFonts w:hint="eastAsia"/>
          <w:lang w:eastAsia="zh-CN"/>
        </w:rPr>
        <w:t>video</w:t>
      </w:r>
      <w:r w:rsidRPr="0079589D">
        <w:t>-request-uri&gt; element set to the group identity;</w:t>
      </w:r>
    </w:p>
    <w:p w14:paraId="48F2B2C0" w14:textId="77777777" w:rsidR="000C70BA" w:rsidRPr="0079589D" w:rsidRDefault="000C70BA" w:rsidP="000C70BA">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21C0440C" w14:textId="77777777" w:rsidR="000C70BA" w:rsidRPr="0079589D" w:rsidRDefault="000C70BA" w:rsidP="000C70BA">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67FF4118" w14:textId="77777777" w:rsidR="000C70BA" w:rsidRPr="0079589D" w:rsidRDefault="000C70BA" w:rsidP="000C70BA">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46713386" w14:textId="77777777" w:rsidR="000C70BA" w:rsidRPr="0079589D" w:rsidRDefault="000C70BA" w:rsidP="000C70BA">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7FD2748B" w14:textId="77777777" w:rsidR="000C70BA" w:rsidRPr="0079589D" w:rsidRDefault="000C70BA" w:rsidP="000C70BA">
      <w:pPr>
        <w:pStyle w:val="NO"/>
      </w:pPr>
      <w:r w:rsidRPr="0079589D">
        <w:t>NOTE 4:</w:t>
      </w:r>
      <w:r w:rsidRPr="0079589D">
        <w:tab/>
        <w:t>The MC</w:t>
      </w:r>
      <w:r w:rsidRPr="0079589D">
        <w:rPr>
          <w:rFonts w:hint="eastAsia"/>
          <w:lang w:eastAsia="zh-CN"/>
        </w:rPr>
        <w:t>Video</w:t>
      </w:r>
      <w:r w:rsidRPr="0079589D">
        <w:t xml:space="preserve"> client is informed about temporary groups and regrouping of MC</w:t>
      </w:r>
      <w:r w:rsidRPr="0079589D">
        <w:rPr>
          <w:rFonts w:hint="eastAsia"/>
          <w:lang w:eastAsia="zh-CN"/>
        </w:rPr>
        <w:t>Video</w:t>
      </w:r>
      <w:r w:rsidRPr="0079589D">
        <w:t xml:space="preserve"> groups that the user is a member of as specified in 3GPP TS 24.481 [</w:t>
      </w:r>
      <w:r w:rsidRPr="0079589D">
        <w:rPr>
          <w:lang w:eastAsia="zh-CN"/>
        </w:rPr>
        <w:t>24</w:t>
      </w:r>
      <w:r w:rsidRPr="0079589D">
        <w:t>].</w:t>
      </w:r>
    </w:p>
    <w:p w14:paraId="47CDE2AB" w14:textId="77777777" w:rsidR="000C70BA" w:rsidRPr="0079589D" w:rsidRDefault="000C70BA" w:rsidP="000C70BA">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407DA2CC" w14:textId="77777777" w:rsidR="000C70BA" w:rsidRDefault="000C70BA" w:rsidP="000C70BA">
      <w:pPr>
        <w:pStyle w:val="B1"/>
      </w:pPr>
      <w:r w:rsidRPr="0079589D">
        <w:t>15)</w:t>
      </w:r>
      <w:r w:rsidRPr="0079589D">
        <w:tab/>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 xml:space="preserve">; </w:t>
      </w:r>
    </w:p>
    <w:p w14:paraId="2EDB3C6F" w14:textId="77777777" w:rsidR="000C70BA" w:rsidRPr="0079589D" w:rsidRDefault="000C70BA" w:rsidP="000C70BA">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2BAA3D60" w14:textId="77777777" w:rsidR="000C70BA" w:rsidRPr="0079589D" w:rsidRDefault="000C70BA" w:rsidP="000C70BA">
      <w:pPr>
        <w:pStyle w:val="B1"/>
      </w:pPr>
      <w:r w:rsidRPr="0079589D">
        <w:t>1</w:t>
      </w:r>
      <w:r>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3D01578E" w14:textId="77777777" w:rsidR="000C70BA" w:rsidRPr="0079589D" w:rsidRDefault="000C70BA" w:rsidP="000C70BA">
      <w:r w:rsidRPr="0079589D">
        <w:t>On receiving a SIP 2xx response to the SIP INVITE request, the MCVideo client:</w:t>
      </w:r>
    </w:p>
    <w:p w14:paraId="7788A798" w14:textId="77777777" w:rsidR="000C70BA" w:rsidRPr="0079589D" w:rsidRDefault="000C70BA" w:rsidP="000C70BA">
      <w:pPr>
        <w:pStyle w:val="B1"/>
      </w:pPr>
      <w:r w:rsidRPr="0079589D">
        <w:t>1)</w:t>
      </w:r>
      <w:r w:rsidRPr="0079589D">
        <w:tab/>
        <w:t>shall interact with the user plane as specified in 3GPP TS 24.581 [5] ;</w:t>
      </w:r>
    </w:p>
    <w:p w14:paraId="50925739"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 xml:space="preserve">EGC 3: emergency-call-granted" or the MCVideo imminent peril group call state is set to </w:t>
      </w:r>
      <w:r>
        <w:t>"MV</w:t>
      </w:r>
      <w:r w:rsidRPr="0079589D">
        <w:t xml:space="preserve">IGC 2: imminent-peril-call-requested" or </w:t>
      </w:r>
      <w:r>
        <w:t>"MV</w:t>
      </w:r>
      <w:r w:rsidRPr="0079589D">
        <w:t xml:space="preserve">IGC 3: imminent-peril-call-granted", the MCVideo client shall perform the actions specified in </w:t>
      </w:r>
      <w:r>
        <w:t>clause</w:t>
      </w:r>
      <w:r w:rsidRPr="0079589D">
        <w:t> </w:t>
      </w:r>
      <w:r>
        <w:rPr>
          <w:lang w:val="en-US" w:eastAsia="zh-CN"/>
        </w:rPr>
        <w:t>6.2.8.1.4</w:t>
      </w:r>
      <w:r w:rsidRPr="0079589D">
        <w:t>; and</w:t>
      </w:r>
    </w:p>
    <w:p w14:paraId="1928F9DB" w14:textId="77777777" w:rsidR="000C70BA" w:rsidRPr="0079589D" w:rsidRDefault="000C70BA" w:rsidP="000C70BA">
      <w:pPr>
        <w:pStyle w:val="B1"/>
      </w:pPr>
      <w:r w:rsidRPr="0079589D">
        <w:t>3)</w:t>
      </w:r>
      <w:r w:rsidRPr="0079589D">
        <w:tab/>
        <w:t xml:space="preserve">may subscribe to the conference event package as specified in </w:t>
      </w:r>
      <w:r>
        <w:t>clause</w:t>
      </w:r>
      <w:r w:rsidRPr="0079589D">
        <w:t> </w:t>
      </w:r>
      <w:r>
        <w:rPr>
          <w:lang w:val="en-US" w:eastAsia="zh-CN"/>
        </w:rPr>
        <w:t>9.1.3.1</w:t>
      </w:r>
      <w:r w:rsidRPr="0079589D">
        <w:t>.</w:t>
      </w:r>
    </w:p>
    <w:p w14:paraId="5405F95C" w14:textId="77777777" w:rsidR="000C70BA" w:rsidRPr="0079589D" w:rsidRDefault="000C70BA" w:rsidP="000C70BA">
      <w:r w:rsidRPr="0079589D">
        <w:t>On receiving a SIP 4xx response, a SIP 5xx response or a SIP 6xx response to the SIP INVITE request:</w:t>
      </w:r>
    </w:p>
    <w:p w14:paraId="043C1E1C"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EGC 3: emergency-call-granted"; or</w:t>
      </w:r>
    </w:p>
    <w:p w14:paraId="115BC9E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imminent peril group call state is set to </w:t>
      </w:r>
      <w:r>
        <w:t>"MV</w:t>
      </w:r>
      <w:r w:rsidRPr="0079589D">
        <w:t xml:space="preserve">IGC 2: imminent-peril-call-requested" or </w:t>
      </w:r>
      <w:r>
        <w:t>"MV</w:t>
      </w:r>
      <w:r w:rsidRPr="0079589D">
        <w:t>IGC 3: imminent-peril-call-granted";</w:t>
      </w:r>
    </w:p>
    <w:p w14:paraId="095E53F4" w14:textId="77777777" w:rsidR="000C70BA" w:rsidRPr="0079589D" w:rsidRDefault="000C70BA" w:rsidP="000C70BA">
      <w:r w:rsidRPr="004B283F">
        <w:t>the MC</w:t>
      </w:r>
      <w:r w:rsidRPr="004B283F">
        <w:rPr>
          <w:rFonts w:hint="eastAsia"/>
        </w:rPr>
        <w:t>Video</w:t>
      </w:r>
      <w:r w:rsidRPr="004B283F">
        <w:t xml:space="preserve"> client shall perform the actions specified in clause 6.2.8.1.5.</w:t>
      </w:r>
    </w:p>
    <w:p w14:paraId="02C77CBB" w14:textId="77777777" w:rsidR="000C70BA" w:rsidRPr="0079589D" w:rsidRDefault="000C70BA" w:rsidP="000C70BA">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t>clause</w:t>
      </w:r>
      <w:r w:rsidRPr="0079589D">
        <w:t> </w:t>
      </w:r>
      <w:r>
        <w:rPr>
          <w:lang w:eastAsia="zh-CN"/>
        </w:rPr>
        <w:t>6.2.8.1.13</w:t>
      </w:r>
      <w:r w:rsidRPr="0079589D">
        <w:t>.</w:t>
      </w:r>
    </w:p>
    <w:p w14:paraId="3A08B12E" w14:textId="77777777" w:rsidR="000C70BA" w:rsidRPr="003568F5" w:rsidRDefault="000C70BA" w:rsidP="000C70BA">
      <w:pPr>
        <w:rPr>
          <w:lang w:val="en-US"/>
        </w:rPr>
      </w:pPr>
      <w:r w:rsidRPr="003568F5">
        <w:rPr>
          <w:lang w:val="en-US"/>
        </w:rPr>
        <w:t>[TS 24.281, clause 6.2.1]</w:t>
      </w:r>
    </w:p>
    <w:p w14:paraId="7A8201BC" w14:textId="77777777" w:rsidR="000C70BA" w:rsidRPr="0073469F" w:rsidRDefault="000C70BA" w:rsidP="000C70BA">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688979D6" w14:textId="77777777" w:rsidR="000C70BA" w:rsidRPr="0073469F" w:rsidRDefault="000C70BA" w:rsidP="000C70BA">
      <w:r w:rsidRPr="0073469F">
        <w:t>When composing an SDP offer according to 3GPP TS 24.229 [</w:t>
      </w:r>
      <w:r>
        <w:t>11</w:t>
      </w:r>
      <w:r w:rsidRPr="0073469F">
        <w:t xml:space="preserve">] the </w:t>
      </w:r>
      <w:r>
        <w:t>MCVideo</w:t>
      </w:r>
      <w:r w:rsidRPr="0073469F">
        <w:t xml:space="preserve"> client:</w:t>
      </w:r>
    </w:p>
    <w:p w14:paraId="7D140059" w14:textId="77777777" w:rsidR="000C70BA" w:rsidRPr="0073469F" w:rsidRDefault="000C70BA" w:rsidP="000C70BA">
      <w:pPr>
        <w:pStyle w:val="B1"/>
      </w:pPr>
      <w:r w:rsidRPr="0073469F">
        <w:t>1)</w:t>
      </w:r>
      <w:r w:rsidRPr="0073469F">
        <w:tab/>
        <w:t xml:space="preserve">shall set the IP address of the </w:t>
      </w:r>
      <w:r>
        <w:t>MCVideo</w:t>
      </w:r>
      <w:r w:rsidRPr="0073469F">
        <w:t xml:space="preserve"> client for the offered </w:t>
      </w:r>
      <w:r>
        <w:t xml:space="preserve">MCVideo video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35E4EF8" w14:textId="77777777" w:rsidR="000C70BA" w:rsidRPr="0073469F" w:rsidRDefault="000C70BA" w:rsidP="000C70BA">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40844A7" w14:textId="77777777" w:rsidR="000C70BA" w:rsidRPr="0073469F" w:rsidRDefault="000C70BA" w:rsidP="000C70BA">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5C3E9C39" w14:textId="77777777" w:rsidR="000C70BA" w:rsidRPr="0073469F" w:rsidRDefault="000C70BA" w:rsidP="000C70BA">
      <w:pPr>
        <w:pStyle w:val="B2"/>
      </w:pPr>
      <w:r w:rsidRPr="0073469F">
        <w:t>a)</w:t>
      </w:r>
      <w:r w:rsidRPr="0073469F">
        <w:tab/>
        <w:t>the port number for the media stream selected; and</w:t>
      </w:r>
    </w:p>
    <w:p w14:paraId="68FC2393"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2BEDBBAF" w14:textId="77777777" w:rsidR="000C70BA" w:rsidRDefault="000C70BA" w:rsidP="000C70BA">
      <w:pPr>
        <w:pStyle w:val="B3"/>
      </w:pPr>
      <w:r>
        <w:t>i)</w:t>
      </w:r>
      <w:r>
        <w:tab/>
        <w:t>if the MCVideo client is initiating a call to a group identity;</w:t>
      </w:r>
    </w:p>
    <w:p w14:paraId="5A45F706" w14:textId="77777777" w:rsidR="000C70BA" w:rsidRDefault="000C70BA" w:rsidP="000C70BA">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92281D6" w14:textId="77777777" w:rsidR="000C70BA" w:rsidRDefault="000C70BA" w:rsidP="000C70BA">
      <w:pPr>
        <w:pStyle w:val="B3"/>
      </w:pPr>
      <w:r>
        <w:t>iii)</w:t>
      </w:r>
      <w:r>
        <w:tab/>
        <w:t>if the MCVideo client supports the encoding name indicated in the value of the "name" attribute;</w:t>
      </w:r>
    </w:p>
    <w:p w14:paraId="4BDBD4B8" w14:textId="77777777" w:rsidR="000C70BA" w:rsidRDefault="000C70BA" w:rsidP="000C70BA">
      <w:pPr>
        <w:pStyle w:val="B3"/>
      </w:pPr>
      <w:r>
        <w:t>then the MCVideo client:</w:t>
      </w:r>
    </w:p>
    <w:p w14:paraId="4B7C78D9" w14:textId="77777777" w:rsidR="000C70BA" w:rsidRDefault="000C70BA" w:rsidP="000C70BA">
      <w:pPr>
        <w:pStyle w:val="B3"/>
      </w:pPr>
      <w:r>
        <w:t>i)</w:t>
      </w:r>
      <w:r>
        <w:tab/>
        <w:t>shall insert the value of the "name" attribute in the &lt;encoding name&gt; field of the "a=rtpmap" attribute as defined in IETF RFC 4566 [2]</w:t>
      </w:r>
      <w:r w:rsidRPr="0073469F">
        <w:t>; and</w:t>
      </w:r>
    </w:p>
    <w:p w14:paraId="01350D27" w14:textId="77777777" w:rsidR="000C70BA" w:rsidRDefault="000C70BA" w:rsidP="000C70BA">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6B464F5B" w14:textId="77777777" w:rsidR="000C70BA" w:rsidRPr="0073469F" w:rsidRDefault="000C70BA" w:rsidP="000C70BA">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35F4D20" w14:textId="77777777" w:rsidR="000C70BA" w:rsidRPr="0073469F" w:rsidRDefault="000C70BA" w:rsidP="000C70BA">
      <w:pPr>
        <w:pStyle w:val="B2"/>
      </w:pPr>
      <w:r w:rsidRPr="0073469F">
        <w:t>a)</w:t>
      </w:r>
      <w:r w:rsidRPr="0073469F">
        <w:tab/>
        <w:t>the port number for the media stream selected; and</w:t>
      </w:r>
    </w:p>
    <w:p w14:paraId="7A1E7566"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7D8AD3C5" w14:textId="77777777" w:rsidR="000C70BA" w:rsidRDefault="000C70BA" w:rsidP="000C70BA">
      <w:pPr>
        <w:pStyle w:val="B3"/>
      </w:pPr>
      <w:r>
        <w:t>i)</w:t>
      </w:r>
      <w:r>
        <w:tab/>
        <w:t>if the MC</w:t>
      </w:r>
      <w:r>
        <w:rPr>
          <w:rFonts w:hint="eastAsia"/>
          <w:lang w:eastAsia="zh-CN"/>
        </w:rPr>
        <w:t>Video</w:t>
      </w:r>
      <w:r>
        <w:t xml:space="preserve"> client is initiating a call to a group identity;</w:t>
      </w:r>
    </w:p>
    <w:p w14:paraId="51EB2760" w14:textId="77777777" w:rsidR="000C70BA" w:rsidRDefault="000C70BA" w:rsidP="000C70BA">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5525CA0" w14:textId="77777777" w:rsidR="000C70BA" w:rsidRDefault="000C70BA" w:rsidP="000C70BA">
      <w:pPr>
        <w:pStyle w:val="B3"/>
      </w:pPr>
      <w:r>
        <w:t>iii)</w:t>
      </w:r>
      <w:r>
        <w:tab/>
        <w:t>if the MCVideo client supports the encoding name indicated in the value of the "name" attribute;</w:t>
      </w:r>
    </w:p>
    <w:p w14:paraId="03B83C4C" w14:textId="77777777" w:rsidR="000C70BA" w:rsidRDefault="000C70BA" w:rsidP="000C70BA">
      <w:pPr>
        <w:pStyle w:val="B3"/>
      </w:pPr>
      <w:r>
        <w:t>then the MCVideo client:</w:t>
      </w:r>
    </w:p>
    <w:p w14:paraId="4DEDDEBD" w14:textId="77777777" w:rsidR="000C70BA" w:rsidRDefault="000C70BA" w:rsidP="000C70BA">
      <w:pPr>
        <w:pStyle w:val="B3"/>
      </w:pPr>
      <w:r>
        <w:t>i)</w:t>
      </w:r>
      <w:r>
        <w:tab/>
        <w:t>shall insert the value of the "name" attribute in the &lt;encoding name&gt; field of the "a=rtpmap" attribute as defined in IETF RFC 4566 [2]</w:t>
      </w:r>
      <w:r w:rsidRPr="0073469F">
        <w:t xml:space="preserve">; </w:t>
      </w:r>
    </w:p>
    <w:p w14:paraId="3986DC2A" w14:textId="77777777" w:rsidR="000C70BA" w:rsidRDefault="000C70BA" w:rsidP="000C70BA">
      <w:pPr>
        <w:pStyle w:val="B2"/>
      </w:pPr>
      <w:r>
        <w:t>c)</w:t>
      </w:r>
      <w:r>
        <w:tab/>
        <w:t>if the SDP offer is for an ambient viewing call:</w:t>
      </w:r>
    </w:p>
    <w:p w14:paraId="05B9197E" w14:textId="77777777" w:rsidR="000C70BA" w:rsidRDefault="000C70BA" w:rsidP="000C70BA">
      <w:pPr>
        <w:pStyle w:val="B3"/>
      </w:pPr>
      <w:r>
        <w:t>i)</w:t>
      </w:r>
      <w:r>
        <w:tab/>
        <w:t>if this is a remotely initiated ambient viewing call, include an "a=recvonly" attribute; or</w:t>
      </w:r>
    </w:p>
    <w:p w14:paraId="2913AF45" w14:textId="77777777" w:rsidR="000C70BA" w:rsidRPr="00F07A7F" w:rsidRDefault="000C70BA" w:rsidP="000C70BA">
      <w:pPr>
        <w:pStyle w:val="B3"/>
      </w:pPr>
      <w:r>
        <w:t>ii)</w:t>
      </w:r>
      <w:r>
        <w:tab/>
        <w:t>if this is a locally initiated ambient viewing call, include an "a=sendonly" attribute; and</w:t>
      </w:r>
    </w:p>
    <w:p w14:paraId="7337C241" w14:textId="77777777" w:rsidR="000C70BA" w:rsidRPr="00E340FB" w:rsidRDefault="000C70BA" w:rsidP="000C70BA">
      <w:pPr>
        <w:pStyle w:val="B2"/>
        <w:rPr>
          <w:lang w:eastAsia="zh-CN"/>
        </w:rPr>
      </w:pPr>
      <w:r>
        <w:t>d)</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3D242FCC" w14:textId="77777777" w:rsidR="000C70BA" w:rsidRPr="0073469F" w:rsidRDefault="000C70BA" w:rsidP="000C70BA">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 xml:space="preserve">media-level section </w:t>
      </w:r>
      <w:r w:rsidRPr="0073469F">
        <w:t>as specified in 3GPP TS 24.</w:t>
      </w:r>
      <w:r>
        <w:rPr>
          <w:lang w:val="en-US"/>
        </w:rPr>
        <w:t>581</w:t>
      </w:r>
      <w:r w:rsidRPr="0073469F">
        <w:t> [</w:t>
      </w:r>
      <w:r>
        <w:rPr>
          <w:lang w:val="en-US"/>
        </w:rPr>
        <w:t>5</w:t>
      </w:r>
      <w:r w:rsidRPr="0073469F">
        <w:t>]</w:t>
      </w:r>
      <w:r>
        <w:t xml:space="preserve"> clause 12</w:t>
      </w:r>
      <w:r w:rsidRPr="0073469F">
        <w:t xml:space="preserve"> </w:t>
      </w:r>
      <w:r>
        <w:t>for a media-transmission</w:t>
      </w:r>
      <w:r w:rsidRPr="0073469F">
        <w:t xml:space="preserve"> control entity, consisting of:</w:t>
      </w:r>
    </w:p>
    <w:p w14:paraId="304A8C70" w14:textId="77777777" w:rsidR="000C70BA" w:rsidRPr="0045201D" w:rsidRDefault="000C70BA" w:rsidP="000C70BA">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36FA6AAC" w14:textId="77777777" w:rsidR="000C70BA" w:rsidRPr="00AF7F7F" w:rsidRDefault="000C70BA" w:rsidP="000C70BA">
      <w:pPr>
        <w:pStyle w:val="B2"/>
      </w:pPr>
      <w:r>
        <w:t>b)</w:t>
      </w:r>
      <w:r>
        <w:tab/>
      </w:r>
      <w:r w:rsidRPr="0073469F">
        <w:t xml:space="preserve">the </w:t>
      </w:r>
      <w:r>
        <w:t>'fmtp' attributes as specified in 3GPP TS 24.</w:t>
      </w:r>
      <w:r>
        <w:rPr>
          <w:lang w:val="en-US"/>
        </w:rPr>
        <w:t>581</w:t>
      </w:r>
      <w:r>
        <w:t> [</w:t>
      </w:r>
      <w:r>
        <w:rPr>
          <w:lang w:val="en-US"/>
        </w:rPr>
        <w:t>5</w:t>
      </w:r>
      <w:r>
        <w:t>] clause 14</w:t>
      </w:r>
      <w:r>
        <w:rPr>
          <w:lang w:val="en-US"/>
        </w:rPr>
        <w:t>; and</w:t>
      </w:r>
    </w:p>
    <w:p w14:paraId="3FDB14FD" w14:textId="77777777" w:rsidR="000C70BA" w:rsidRPr="00231460" w:rsidRDefault="000C70BA" w:rsidP="000C70BA">
      <w:pPr>
        <w:pStyle w:val="B1"/>
      </w:pPr>
      <w:r>
        <w:rPr>
          <w:rFonts w:hint="eastAsia"/>
          <w:lang w:eastAsia="zh-CN"/>
        </w:rPr>
        <w:t>5</w:t>
      </w:r>
      <w:r>
        <w:t>)</w:t>
      </w:r>
      <w:r>
        <w:tab/>
        <w:t>if end-to-end security is required for a private call and the SDP offer is not for establishing a pre-established session, shall include the MIKEY</w:t>
      </w:r>
      <w:r w:rsidRPr="00F46D9C">
        <w:t>-SAKKE I_MESSAGE</w:t>
      </w:r>
      <w:r>
        <w:t xml:space="preserve"> in an "</w:t>
      </w:r>
      <w:r>
        <w:rPr>
          <w:lang w:val="en"/>
        </w:rPr>
        <w:t>a=key-mgmt" attribute as a "mikey" attribute value in the SDP offer as specified in IETF RFC 4567 [34].</w:t>
      </w:r>
    </w:p>
    <w:p w14:paraId="52C0F2D8" w14:textId="77777777" w:rsidR="000C70BA" w:rsidRPr="003568F5" w:rsidRDefault="000C70BA" w:rsidP="000C70BA">
      <w:pPr>
        <w:rPr>
          <w:lang w:val="en-US"/>
        </w:rPr>
      </w:pPr>
      <w:r w:rsidRPr="003568F5">
        <w:rPr>
          <w:lang w:val="en-US"/>
        </w:rPr>
        <w:t>[TS 24.281, clause 9.2.1.2.3.3]</w:t>
      </w:r>
    </w:p>
    <w:p w14:paraId="4F312681" w14:textId="77777777" w:rsidR="000C70BA" w:rsidRPr="0079589D" w:rsidRDefault="000C70BA" w:rsidP="000C70BA">
      <w:pPr>
        <w:rPr>
          <w:lang w:eastAsia="ko-KR"/>
        </w:rPr>
      </w:pPr>
      <w:r w:rsidRPr="0079589D">
        <w:rPr>
          <w:lang w:eastAsia="ko-KR"/>
        </w:rPr>
        <w:t xml:space="preserve">Upon receiving a SIP BYE request for releasing the prearranged MCVideo group call, the MCVideo client shall follow the procedures as specified in </w:t>
      </w:r>
      <w:r>
        <w:rPr>
          <w:lang w:eastAsia="ko-KR"/>
        </w:rPr>
        <w:t>clause</w:t>
      </w:r>
      <w:r w:rsidRPr="0079589D">
        <w:rPr>
          <w:lang w:eastAsia="ko-KR"/>
        </w:rPr>
        <w:t> </w:t>
      </w:r>
      <w:r>
        <w:rPr>
          <w:lang w:eastAsia="zh-CN"/>
        </w:rPr>
        <w:t>6.2.6</w:t>
      </w:r>
      <w:r w:rsidRPr="0079589D">
        <w:rPr>
          <w:lang w:eastAsia="ko-KR"/>
        </w:rPr>
        <w:t>.</w:t>
      </w:r>
    </w:p>
    <w:p w14:paraId="2B9EFB21" w14:textId="77777777" w:rsidR="000C70BA" w:rsidRPr="003568F5" w:rsidRDefault="000C70BA" w:rsidP="000C70BA">
      <w:pPr>
        <w:rPr>
          <w:lang w:val="en-US"/>
        </w:rPr>
      </w:pPr>
      <w:r w:rsidRPr="003568F5">
        <w:rPr>
          <w:lang w:val="en-US"/>
        </w:rPr>
        <w:t>[TS 24.281, clause 6.2.6]</w:t>
      </w:r>
    </w:p>
    <w:p w14:paraId="0D14F9C8" w14:textId="77777777" w:rsidR="000C70BA" w:rsidRPr="0073469F" w:rsidRDefault="000C70BA" w:rsidP="000C70BA">
      <w:r w:rsidRPr="0073469F">
        <w:t xml:space="preserve">Upon receiving a SIP BYE request, the </w:t>
      </w:r>
      <w:r>
        <w:t>MCVideo</w:t>
      </w:r>
      <w:r w:rsidRPr="0073469F">
        <w:t xml:space="preserve"> </w:t>
      </w:r>
      <w:r>
        <w:t>client</w:t>
      </w:r>
      <w:r w:rsidRPr="0073469F">
        <w:t>:</w:t>
      </w:r>
    </w:p>
    <w:p w14:paraId="78BF2A7F" w14:textId="77777777" w:rsidR="000C70BA" w:rsidRPr="0073469F" w:rsidRDefault="000C70BA" w:rsidP="000C70BA">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58CE36DB" w14:textId="77777777" w:rsidR="000C70BA" w:rsidRPr="0073469F" w:rsidRDefault="000C70BA" w:rsidP="000C70BA">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7A1B5EF9" w14:textId="77777777" w:rsidR="000C70BA" w:rsidRDefault="000C70BA" w:rsidP="000C70BA">
      <w:r>
        <w:t xml:space="preserve">[TS 24.581, clause </w:t>
      </w:r>
      <w:r w:rsidRPr="00E32FA1">
        <w:t>6.2.5.3.2</w:t>
      </w:r>
      <w:r>
        <w:t>]</w:t>
      </w:r>
    </w:p>
    <w:p w14:paraId="07177A7C" w14:textId="77777777" w:rsidR="000C70BA" w:rsidRPr="00A5463E" w:rsidRDefault="000C70BA" w:rsidP="000C70BA">
      <w:r w:rsidRPr="00A5463E">
        <w:t>Upon receiving the media transmission notification from the transmission control server, the transmission participant:</w:t>
      </w:r>
    </w:p>
    <w:p w14:paraId="2AC29C9F" w14:textId="77777777" w:rsidR="000C70BA" w:rsidRPr="00A5463E" w:rsidRDefault="000C70BA" w:rsidP="000C70BA">
      <w:pPr>
        <w:pStyle w:val="B1"/>
      </w:pPr>
      <w:r w:rsidRPr="00A5463E">
        <w:t>1.</w:t>
      </w:r>
      <w:r w:rsidRPr="00A5463E">
        <w:tab/>
        <w:t xml:space="preserve">if the first bit in the subtype of the media transmission notification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06FF54BC" w14:textId="77777777" w:rsidR="000C70BA" w:rsidRPr="00A5463E" w:rsidRDefault="000C70BA" w:rsidP="000C70BA">
      <w:pPr>
        <w:pStyle w:val="B2"/>
      </w:pPr>
      <w:r w:rsidRPr="00A5463E">
        <w:t>a.</w:t>
      </w:r>
      <w:r w:rsidRPr="00A5463E">
        <w:tab/>
        <w:t>shall include the Message Type field set to '</w:t>
      </w:r>
      <w:r>
        <w:t>6</w:t>
      </w:r>
      <w:r w:rsidRPr="00A5463E">
        <w:t>' (</w:t>
      </w:r>
      <w:r>
        <w:t>M</w:t>
      </w:r>
      <w:r w:rsidRPr="00A5463E">
        <w:t>edia transmission notification); and</w:t>
      </w:r>
    </w:p>
    <w:p w14:paraId="0C626307" w14:textId="77777777" w:rsidR="000C70BA" w:rsidRPr="00A5463E" w:rsidRDefault="000C70BA" w:rsidP="000C70BA">
      <w:pPr>
        <w:pStyle w:val="B2"/>
      </w:pPr>
      <w:r w:rsidRPr="00A5463E">
        <w:t>b.</w:t>
      </w:r>
      <w:r w:rsidRPr="00A5463E">
        <w:tab/>
        <w:t>shall include the Source field set to '0' (the transmission participant is the source);</w:t>
      </w:r>
    </w:p>
    <w:p w14:paraId="357DB5E5" w14:textId="77777777" w:rsidR="000C70BA" w:rsidRPr="00A5463E" w:rsidRDefault="000C70BA" w:rsidP="000C70BA">
      <w:pPr>
        <w:pStyle w:val="B1"/>
      </w:pPr>
      <w:r w:rsidRPr="00A5463E">
        <w:t>2.</w:t>
      </w:r>
      <w:r w:rsidRPr="00A5463E">
        <w:tab/>
        <w:t>shall provide media transmission notification to the user;</w:t>
      </w:r>
    </w:p>
    <w:p w14:paraId="32B7EE6E" w14:textId="77777777" w:rsidR="000C70BA" w:rsidRDefault="000C70BA" w:rsidP="000C70BA">
      <w:pPr>
        <w:pStyle w:val="B1"/>
      </w:pPr>
      <w:r>
        <w:t>3</w:t>
      </w:r>
      <w:r w:rsidRPr="00A5463E">
        <w:t>.</w:t>
      </w:r>
      <w:r w:rsidRPr="00A5463E">
        <w:tab/>
        <w:t xml:space="preserve">shall </w:t>
      </w:r>
      <w:r>
        <w:t>store the User ID and the SSRC of the user transmitting the media</w:t>
      </w:r>
      <w:r w:rsidRPr="00A5463E">
        <w:t>;</w:t>
      </w:r>
    </w:p>
    <w:p w14:paraId="5542BC70" w14:textId="77777777" w:rsidR="000C70BA" w:rsidRDefault="000C70BA" w:rsidP="000C70BA">
      <w:pPr>
        <w:pStyle w:val="B1"/>
      </w:pPr>
      <w:r>
        <w:t>4.</w:t>
      </w:r>
      <w:r>
        <w:tab/>
        <w:t xml:space="preserve">if the Reception Mode field </w:t>
      </w:r>
      <w:r w:rsidRPr="00905660">
        <w:t>is</w:t>
      </w:r>
      <w:r>
        <w:t xml:space="preserve"> set to '0' indicating automatic reception mode:</w:t>
      </w:r>
    </w:p>
    <w:p w14:paraId="7C4403A7" w14:textId="77777777" w:rsidR="000C70BA" w:rsidRDefault="000C70BA" w:rsidP="000C70BA">
      <w:pPr>
        <w:pStyle w:val="B2"/>
      </w:pPr>
      <w:r>
        <w:t>a.</w:t>
      </w:r>
      <w:r>
        <w:tab/>
        <w:t>shall create an instance of the 'Transmission participant state transition diagram for basic reception control operation';</w:t>
      </w:r>
    </w:p>
    <w:p w14:paraId="584D1E3E" w14:textId="77777777" w:rsidR="000C70BA" w:rsidRDefault="000C70BA" w:rsidP="000C70BA">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218E250A" w14:textId="77777777" w:rsidR="000C70BA" w:rsidRDefault="000C70BA" w:rsidP="000C70BA">
      <w:pPr>
        <w:pStyle w:val="B2"/>
      </w:pPr>
      <w:r>
        <w:t>c.</w:t>
      </w:r>
      <w:r>
        <w:tab/>
        <w:t>shall enter the 'U: has permission to receive' state;</w:t>
      </w:r>
    </w:p>
    <w:p w14:paraId="652FB56A" w14:textId="77777777" w:rsidR="000C70BA" w:rsidRPr="00A5463E" w:rsidRDefault="000C70BA" w:rsidP="000C70BA">
      <w:pPr>
        <w:pStyle w:val="B1"/>
      </w:pPr>
      <w:r>
        <w:t>5</w:t>
      </w:r>
      <w:r w:rsidRPr="00A5463E">
        <w:t>.</w:t>
      </w:r>
      <w:r w:rsidRPr="00A5463E">
        <w:tab/>
        <w:t>may display the details of the incoming media to the user; and</w:t>
      </w:r>
    </w:p>
    <w:p w14:paraId="724F99F7" w14:textId="77777777" w:rsidR="000C70BA" w:rsidRDefault="000C70BA" w:rsidP="000C70BA">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72D29F99" w14:textId="77777777" w:rsidR="000C70BA" w:rsidRDefault="000C70BA" w:rsidP="000C70BA">
      <w:r>
        <w:t xml:space="preserve">[TS 24.581, clause </w:t>
      </w:r>
      <w:r w:rsidRPr="00E32FA1">
        <w:t>6.2.5.3.</w:t>
      </w:r>
      <w:r>
        <w:t>3]</w:t>
      </w:r>
    </w:p>
    <w:p w14:paraId="1541AEFD" w14:textId="77777777" w:rsidR="000C70BA" w:rsidRPr="00A5463E" w:rsidRDefault="000C70BA" w:rsidP="000C70BA">
      <w:r w:rsidRPr="00A5463E">
        <w:t>Upon receiving an indication from the user to request permission to receive media, the transmission participant:</w:t>
      </w:r>
    </w:p>
    <w:p w14:paraId="13E2E3E0" w14:textId="77777777" w:rsidR="000C70BA" w:rsidRPr="00A5463E" w:rsidRDefault="000C70BA" w:rsidP="000C70BA">
      <w:pPr>
        <w:pStyle w:val="B1"/>
      </w:pPr>
      <w:r w:rsidRPr="002364D3">
        <w:t>1</w:t>
      </w:r>
      <w:r w:rsidRPr="00A5463E">
        <w:t>.</w:t>
      </w:r>
      <w:r w:rsidRPr="00A5463E">
        <w:tab/>
        <w:t>shall send the Receive Media Request message toward the transmission control server; The Receive Media Request message:</w:t>
      </w:r>
    </w:p>
    <w:p w14:paraId="024CB230" w14:textId="77777777" w:rsidR="000C70BA" w:rsidRPr="00A5463E" w:rsidRDefault="000C70BA" w:rsidP="000C70BA">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t>clause</w:t>
      </w:r>
      <w:r w:rsidRPr="00A5463E">
        <w:t> 14.3.3; and</w:t>
      </w:r>
    </w:p>
    <w:p w14:paraId="535C9C8D" w14:textId="77777777" w:rsidR="000C70BA" w:rsidRPr="002364D3" w:rsidRDefault="000C70BA" w:rsidP="000C70BA">
      <w:pPr>
        <w:pStyle w:val="B2"/>
      </w:pPr>
      <w:r w:rsidRPr="00A5463E">
        <w:t>b.</w:t>
      </w:r>
      <w:r w:rsidRPr="00A5463E">
        <w:tab/>
        <w:t xml:space="preserve">if the receive media request is a broadcast group call, system call, emergency call or an imminent peril call, shall include a </w:t>
      </w:r>
      <w:r>
        <w:t>Transmission</w:t>
      </w:r>
      <w:r w:rsidRPr="00A5463E">
        <w:t xml:space="preserve"> Indicator field indicating the relevant call types;</w:t>
      </w:r>
    </w:p>
    <w:p w14:paraId="22EEA126" w14:textId="77777777" w:rsidR="000C70BA" w:rsidRPr="002364D3" w:rsidRDefault="000C70BA" w:rsidP="000C70BA">
      <w:pPr>
        <w:pStyle w:val="B1"/>
      </w:pPr>
      <w:r w:rsidRPr="002364D3">
        <w:t>2.</w:t>
      </w:r>
      <w:r w:rsidRPr="002364D3">
        <w:tab/>
        <w:t>shall create an instance of the 'Transmission participant state transition diagram for basic reception control operation';</w:t>
      </w:r>
    </w:p>
    <w:p w14:paraId="37A8E3B4" w14:textId="77777777" w:rsidR="000C70BA" w:rsidRPr="00A5463E" w:rsidRDefault="000C70BA" w:rsidP="000C70BA">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A5463E" w:rsidRDefault="000C70BA" w:rsidP="000C70BA">
      <w:pPr>
        <w:pStyle w:val="B1"/>
      </w:pPr>
      <w:r w:rsidRPr="00A5463E">
        <w:t>4.</w:t>
      </w:r>
      <w:r w:rsidRPr="00A5463E">
        <w:tab/>
        <w:t xml:space="preserve">shall </w:t>
      </w:r>
      <w:r w:rsidRPr="002364D3">
        <w:t xml:space="preserve">remain in </w:t>
      </w:r>
      <w:r w:rsidRPr="00A5463E">
        <w:t xml:space="preserve">the 'U: </w:t>
      </w:r>
      <w:r w:rsidRPr="002364D3">
        <w:t xml:space="preserve">reception controller' </w:t>
      </w:r>
      <w:r w:rsidRPr="00A5463E">
        <w:t>state.</w:t>
      </w:r>
    </w:p>
    <w:p w14:paraId="236F3B54" w14:textId="77777777" w:rsidR="000C70BA" w:rsidRDefault="000C70BA" w:rsidP="000C70BA">
      <w:r>
        <w:t xml:space="preserve">[TS 24.581, clause </w:t>
      </w:r>
      <w:r w:rsidRPr="0088713C">
        <w:t>6.2.5.4.5</w:t>
      </w:r>
      <w:r>
        <w:t>]</w:t>
      </w:r>
    </w:p>
    <w:p w14:paraId="7D43DADB" w14:textId="77777777" w:rsidR="000C70BA" w:rsidRPr="00A5463E" w:rsidRDefault="000C70BA" w:rsidP="000C70BA">
      <w:r w:rsidRPr="00A5463E">
        <w:t>Upon receiving a granted response for Receive media request message, the transmission participant:</w:t>
      </w:r>
    </w:p>
    <w:p w14:paraId="2F2FFF7E" w14:textId="77777777" w:rsidR="000C70BA" w:rsidRPr="00A5463E" w:rsidRDefault="000C70BA" w:rsidP="000C70BA">
      <w:pPr>
        <w:pStyle w:val="B1"/>
      </w:pPr>
      <w:r w:rsidRPr="00A5463E">
        <w:t>1.</w:t>
      </w:r>
      <w:r w:rsidRPr="00A5463E">
        <w:tab/>
        <w:t xml:space="preserve">if the first bit in the subtype of the Receive media response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5F694908" w14:textId="77777777" w:rsidR="000C70BA" w:rsidRPr="00A5463E" w:rsidRDefault="000C70BA" w:rsidP="000C70BA">
      <w:pPr>
        <w:pStyle w:val="B2"/>
      </w:pPr>
      <w:r w:rsidRPr="00A5463E">
        <w:t>a.</w:t>
      </w:r>
      <w:r w:rsidRPr="00A5463E">
        <w:tab/>
        <w:t>shall include the Message Type field set to '</w:t>
      </w:r>
      <w:r>
        <w:t>7</w:t>
      </w:r>
      <w:r w:rsidRPr="00A5463E">
        <w:t>' (Receive media response); and</w:t>
      </w:r>
    </w:p>
    <w:p w14:paraId="6523A3F3" w14:textId="77777777" w:rsidR="000C70BA" w:rsidRPr="00A5463E" w:rsidRDefault="000C70BA" w:rsidP="000C70BA">
      <w:pPr>
        <w:pStyle w:val="B2"/>
      </w:pPr>
      <w:r w:rsidRPr="00A5463E">
        <w:t>b.</w:t>
      </w:r>
      <w:r w:rsidRPr="00A5463E">
        <w:tab/>
        <w:t>shall include the Source field set to '0' (the transmission participant is the source);</w:t>
      </w:r>
    </w:p>
    <w:p w14:paraId="23559EA2" w14:textId="77777777" w:rsidR="000C70BA" w:rsidRPr="00A5463E" w:rsidRDefault="000C70BA" w:rsidP="000C70BA">
      <w:pPr>
        <w:pStyle w:val="B1"/>
      </w:pPr>
      <w:r w:rsidRPr="00A5463E">
        <w:t>2.</w:t>
      </w:r>
      <w:r w:rsidRPr="00A5463E">
        <w:tab/>
        <w:t>shall provide receive media success notification to the user;</w:t>
      </w:r>
    </w:p>
    <w:p w14:paraId="26B38246" w14:textId="77777777" w:rsidR="000C70BA" w:rsidRPr="00A5463E" w:rsidRDefault="000C70BA" w:rsidP="000C70BA">
      <w:pPr>
        <w:pStyle w:val="B1"/>
      </w:pPr>
      <w:r w:rsidRPr="00A5463E">
        <w:t>3.</w:t>
      </w:r>
      <w:r w:rsidRPr="00A5463E">
        <w:tab/>
        <w:t>if the Receive Media Indicator field is included and the B-bit is set to '1' (Broadcast group call), shall provide a notification to the user indicating the type of call;</w:t>
      </w:r>
    </w:p>
    <w:p w14:paraId="4F996D9A" w14:textId="77777777" w:rsidR="000C70BA" w:rsidRPr="00A5463E" w:rsidRDefault="000C70BA" w:rsidP="000C70BA">
      <w:pPr>
        <w:pStyle w:val="B1"/>
      </w:pPr>
      <w:r w:rsidRPr="00A5463E">
        <w:t>4.</w:t>
      </w:r>
      <w:r w:rsidRPr="00A5463E">
        <w:tab/>
        <w:t xml:space="preserve">shall stop timer </w:t>
      </w:r>
      <w:r>
        <w:t>T103</w:t>
      </w:r>
      <w:r w:rsidRPr="00A5463E">
        <w:t xml:space="preserve"> (Receive Media Request); and</w:t>
      </w:r>
    </w:p>
    <w:p w14:paraId="4C0E934C" w14:textId="77777777" w:rsidR="000C70BA" w:rsidRPr="00A5463E" w:rsidRDefault="000C70BA" w:rsidP="000C70BA">
      <w:pPr>
        <w:pStyle w:val="B1"/>
      </w:pPr>
      <w:r w:rsidRPr="00A5463E">
        <w:t>5.</w:t>
      </w:r>
      <w:r w:rsidRPr="00A5463E">
        <w:tab/>
        <w:t>shall enter the 'U: has permission to receive' state.</w:t>
      </w:r>
    </w:p>
    <w:p w14:paraId="6635A918" w14:textId="77777777" w:rsidR="000C70BA" w:rsidRDefault="000C70BA" w:rsidP="000C70BA">
      <w:r>
        <w:t xml:space="preserve">[TS 24.581, clause </w:t>
      </w:r>
      <w:r w:rsidRPr="0088713C">
        <w:t>6.2.5.5.5</w:t>
      </w:r>
      <w:r>
        <w:t>]</w:t>
      </w:r>
    </w:p>
    <w:p w14:paraId="33A4D96F" w14:textId="77777777" w:rsidR="000C70BA" w:rsidRPr="00A5463E" w:rsidRDefault="000C70BA" w:rsidP="000C70BA">
      <w:r w:rsidRPr="00A5463E">
        <w:t>Upon receiving a Media reception end request message, the transmission participant:</w:t>
      </w:r>
    </w:p>
    <w:p w14:paraId="56363763" w14:textId="77777777" w:rsidR="000C70BA" w:rsidRDefault="000C70BA" w:rsidP="000C70BA">
      <w:pPr>
        <w:pStyle w:val="B1"/>
      </w:pPr>
      <w:r>
        <w:t>1.</w:t>
      </w:r>
      <w:r w:rsidRPr="00500F28">
        <w:tab/>
      </w:r>
      <w:r>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Default="000C70BA" w:rsidP="000C70BA">
      <w:pPr>
        <w:pStyle w:val="B2"/>
      </w:pPr>
      <w:r>
        <w:rPr>
          <w:rFonts w:hint="eastAsia"/>
          <w:lang w:eastAsia="zh-CN"/>
        </w:rPr>
        <w:t>a.</w:t>
      </w:r>
      <w:r w:rsidRPr="00A5463E">
        <w:tab/>
      </w:r>
      <w:r>
        <w:t>shall include the Message Type field set to '2' (Media reception end request);</w:t>
      </w:r>
    </w:p>
    <w:p w14:paraId="521DFE76" w14:textId="77777777" w:rsidR="000C70BA" w:rsidRDefault="000C70BA" w:rsidP="000C70BA">
      <w:pPr>
        <w:pStyle w:val="B2"/>
      </w:pPr>
      <w:r>
        <w:rPr>
          <w:lang w:eastAsia="zh-CN"/>
        </w:rPr>
        <w:t>b</w:t>
      </w:r>
      <w:r>
        <w:rPr>
          <w:rFonts w:hint="eastAsia"/>
          <w:lang w:eastAsia="zh-CN"/>
        </w:rPr>
        <w:t>.</w:t>
      </w:r>
      <w:r w:rsidRPr="00A5463E">
        <w:tab/>
      </w:r>
      <w:r>
        <w:t>shall include the Source field set to '0' (the transmission participant is the source); and</w:t>
      </w:r>
    </w:p>
    <w:p w14:paraId="63B7DBBE" w14:textId="77777777" w:rsidR="000C70BA" w:rsidRPr="00CE6948" w:rsidRDefault="000C70BA" w:rsidP="000C70BA">
      <w:pPr>
        <w:pStyle w:val="B2"/>
      </w:pPr>
      <w:r>
        <w:rPr>
          <w:lang w:eastAsia="zh-CN"/>
        </w:rPr>
        <w:t>c</w:t>
      </w:r>
      <w:r>
        <w:rPr>
          <w:rFonts w:hint="eastAsia"/>
          <w:lang w:eastAsia="zh-CN"/>
        </w:rPr>
        <w:t>.</w:t>
      </w:r>
      <w:r w:rsidRPr="00A5463E">
        <w:tab/>
      </w:r>
      <w:r>
        <w:t>shall include the Message Name field set to MCV2.</w:t>
      </w:r>
    </w:p>
    <w:p w14:paraId="1F75F0ED" w14:textId="77777777" w:rsidR="000C70BA" w:rsidRPr="00A5463E" w:rsidRDefault="000C70BA" w:rsidP="000C70BA">
      <w:pPr>
        <w:pStyle w:val="B1"/>
      </w:pPr>
      <w:r w:rsidRPr="00391F2A">
        <w:t>2</w:t>
      </w:r>
      <w:r w:rsidRPr="00A5463E">
        <w:t>.</w:t>
      </w:r>
      <w:r w:rsidRPr="00A5463E">
        <w:tab/>
        <w:t>shall inform the user that the receiving RTP media is being ended;</w:t>
      </w:r>
    </w:p>
    <w:p w14:paraId="0AA872F7" w14:textId="77777777" w:rsidR="000C70BA" w:rsidRPr="00A5463E" w:rsidRDefault="000C70BA" w:rsidP="000C70BA">
      <w:pPr>
        <w:pStyle w:val="B1"/>
      </w:pPr>
      <w:r w:rsidRPr="00391F2A">
        <w:t>3</w:t>
      </w:r>
      <w:r w:rsidRPr="00A5463E">
        <w:t>.</w:t>
      </w:r>
      <w:r w:rsidRPr="00A5463E">
        <w:tab/>
        <w:t>may give information to the user about the reason for ending the received RTP media;</w:t>
      </w:r>
    </w:p>
    <w:p w14:paraId="7B4F306A" w14:textId="77777777" w:rsidR="000C70BA" w:rsidRPr="00A5463E" w:rsidRDefault="000C70BA" w:rsidP="000C70BA">
      <w:pPr>
        <w:pStyle w:val="B1"/>
      </w:pPr>
      <w:r w:rsidRPr="00391F2A">
        <w:t>4</w:t>
      </w:r>
      <w:r w:rsidRPr="00A5463E">
        <w:t>.</w:t>
      </w:r>
      <w:r w:rsidRPr="00A5463E">
        <w:tab/>
        <w:t>shall request the MCVideo client to discard any remaining buffered RTP media packets and stop displaying to user;</w:t>
      </w:r>
    </w:p>
    <w:p w14:paraId="280145AD" w14:textId="77777777" w:rsidR="000C70BA" w:rsidRDefault="000C70BA" w:rsidP="000C70BA">
      <w:pPr>
        <w:pStyle w:val="B1"/>
        <w:rPr>
          <w:noProof/>
        </w:rPr>
      </w:pPr>
      <w:r>
        <w:rPr>
          <w:noProof/>
        </w:rPr>
        <w:t>5.</w:t>
      </w:r>
      <w:r w:rsidRPr="00A5463E">
        <w:tab/>
      </w:r>
      <w:r>
        <w:rPr>
          <w:noProof/>
        </w:rPr>
        <w:t>shall send a Media reception end response message towards the transmission control server;</w:t>
      </w:r>
    </w:p>
    <w:p w14:paraId="53DAB85E" w14:textId="77777777" w:rsidR="000C70BA" w:rsidRDefault="000C70BA" w:rsidP="000C70BA">
      <w:pPr>
        <w:pStyle w:val="B1"/>
        <w:rPr>
          <w:noProof/>
        </w:rPr>
      </w:pPr>
      <w:r>
        <w:rPr>
          <w:noProof/>
        </w:rPr>
        <w:t>6.</w:t>
      </w:r>
      <w:r w:rsidRPr="00A5463E">
        <w:tab/>
      </w:r>
      <w:r>
        <w:rPr>
          <w:noProof/>
        </w:rPr>
        <w:t>may provide a Media reception end notification to the MCVideo user;</w:t>
      </w:r>
    </w:p>
    <w:p w14:paraId="08DFC2AC" w14:textId="77777777" w:rsidR="000C70BA" w:rsidRDefault="000C70BA" w:rsidP="000C70B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t xml:space="preserve"> and</w:t>
      </w:r>
    </w:p>
    <w:p w14:paraId="0B3BEFC5" w14:textId="77777777" w:rsidR="000C70BA" w:rsidRDefault="000C70BA" w:rsidP="000C70BA">
      <w:pPr>
        <w:pStyle w:val="B1"/>
        <w:rPr>
          <w:noProof/>
        </w:rPr>
      </w:pPr>
      <w:r>
        <w:rPr>
          <w:noProof/>
        </w:rPr>
        <w:t>8.</w:t>
      </w:r>
      <w:r w:rsidRPr="00A5463E">
        <w:tab/>
      </w:r>
      <w:r>
        <w:rPr>
          <w:noProof/>
        </w:rPr>
        <w:t>shall enter the '</w:t>
      </w:r>
      <w:r w:rsidRPr="002364D3">
        <w:t>terminated</w:t>
      </w:r>
      <w:r>
        <w:rPr>
          <w:noProof/>
        </w:rPr>
        <w:t>' state</w:t>
      </w:r>
      <w:r>
        <w:t>.</w:t>
      </w:r>
    </w:p>
    <w:p w14:paraId="1569FD49" w14:textId="77777777" w:rsidR="000C70BA" w:rsidRDefault="000C70BA" w:rsidP="000C70BA">
      <w:pPr>
        <w:pStyle w:val="H6"/>
      </w:pPr>
      <w:r>
        <w:t>6.1.1.14.3</w:t>
      </w:r>
      <w:r>
        <w:tab/>
        <w:t>Test description</w:t>
      </w:r>
    </w:p>
    <w:p w14:paraId="1E268D26" w14:textId="77777777" w:rsidR="000C70BA" w:rsidRDefault="000C70BA" w:rsidP="000C70BA">
      <w:pPr>
        <w:pStyle w:val="H6"/>
      </w:pPr>
      <w:r>
        <w:t>6.1.1.14.3.1</w:t>
      </w:r>
      <w:r>
        <w:tab/>
        <w:t>Pre-test conditions</w:t>
      </w:r>
    </w:p>
    <w:p w14:paraId="4801A40D" w14:textId="77777777" w:rsidR="000C70BA" w:rsidRDefault="000C70BA" w:rsidP="000C70BA">
      <w:pPr>
        <w:pStyle w:val="H6"/>
      </w:pPr>
      <w:r w:rsidRPr="00102CE5">
        <w:t>Test configuration</w:t>
      </w:r>
      <w:r>
        <w:t>:</w:t>
      </w:r>
    </w:p>
    <w:p w14:paraId="01FF57E0" w14:textId="5C332D55" w:rsidR="000C70BA" w:rsidRDefault="000C70BA" w:rsidP="000C70BA">
      <w:pPr>
        <w:pStyle w:val="B1"/>
      </w:pPr>
      <w:r>
        <w:t>-</w:t>
      </w:r>
      <w:r>
        <w:tab/>
        <w:t xml:space="preserve">Single cell configuration according to TS </w:t>
      </w:r>
      <w:r w:rsidR="00960759">
        <w:t>37.579</w:t>
      </w:r>
      <w:r>
        <w:t>-1 [2] clause 5.2.2.2.1.</w:t>
      </w:r>
    </w:p>
    <w:p w14:paraId="3BDAD4FD" w14:textId="77777777" w:rsidR="000C70BA" w:rsidRDefault="000C70BA" w:rsidP="000C70BA">
      <w:pPr>
        <w:pStyle w:val="H6"/>
      </w:pPr>
      <w:r>
        <w:t>Preamble:</w:t>
      </w:r>
    </w:p>
    <w:p w14:paraId="5529B29F" w14:textId="027AB0DA" w:rsidR="000C70BA" w:rsidRDefault="000C70BA" w:rsidP="000C70BA">
      <w:pPr>
        <w:pStyle w:val="B1"/>
      </w:pPr>
      <w:r>
        <w:t>-</w:t>
      </w:r>
      <w:r>
        <w:tab/>
        <w:t xml:space="preserve">The UE has performed procedure 'Initial registration' as described in TS </w:t>
      </w:r>
      <w:r w:rsidR="00960759">
        <w:t>37.579</w:t>
      </w:r>
      <w:r>
        <w:t>-1 [2] clause 5.4.2.</w:t>
      </w:r>
    </w:p>
    <w:p w14:paraId="3BB65DE5" w14:textId="77777777" w:rsidR="000C70BA" w:rsidRDefault="000C70BA" w:rsidP="000C70BA">
      <w:pPr>
        <w:pStyle w:val="B1"/>
      </w:pPr>
      <w:r>
        <w:t>-</w:t>
      </w:r>
      <w:r>
        <w:tab/>
      </w:r>
      <w:r w:rsidRPr="000573F5">
        <w:t>UE States at the end of the preamble</w:t>
      </w:r>
      <w:r>
        <w:t>:</w:t>
      </w:r>
    </w:p>
    <w:p w14:paraId="5E3CF5C1" w14:textId="77777777" w:rsidR="000C70BA" w:rsidRDefault="000C70BA" w:rsidP="000C70BA">
      <w:pPr>
        <w:pStyle w:val="B1"/>
        <w:ind w:left="852"/>
      </w:pPr>
      <w:r>
        <w:t>-</w:t>
      </w:r>
      <w:r>
        <w:tab/>
        <w:t>The UE is in RRC_IDLE state.</w:t>
      </w:r>
    </w:p>
    <w:p w14:paraId="63ACC59A" w14:textId="77777777" w:rsidR="000C70BA" w:rsidRDefault="000C70BA" w:rsidP="000C70BA">
      <w:pPr>
        <w:pStyle w:val="B1"/>
        <w:ind w:left="852"/>
      </w:pPr>
      <w:r>
        <w:t>-</w:t>
      </w:r>
      <w:r>
        <w:tab/>
        <w:t>The client is registered for MCVideo.</w:t>
      </w:r>
    </w:p>
    <w:p w14:paraId="762592A3" w14:textId="77777777" w:rsidR="000C70BA" w:rsidRDefault="000C70BA" w:rsidP="000C70BA">
      <w:pPr>
        <w:pStyle w:val="H6"/>
      </w:pPr>
      <w:r>
        <w:t>6.1.1.14.3.2</w:t>
      </w:r>
      <w:r>
        <w:tab/>
        <w:t>Test procedure sequence</w:t>
      </w:r>
    </w:p>
    <w:p w14:paraId="1A77746C" w14:textId="77777777" w:rsidR="000C70BA" w:rsidRDefault="000C70BA" w:rsidP="000C70BA">
      <w:pPr>
        <w:pStyle w:val="TH"/>
      </w:pPr>
      <w:r>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34DC7EE8" w14:textId="77777777" w:rsidTr="002E3FCC">
        <w:trPr>
          <w:tblHeader/>
        </w:trPr>
        <w:tc>
          <w:tcPr>
            <w:tcW w:w="716" w:type="dxa"/>
            <w:tcBorders>
              <w:top w:val="single" w:sz="4" w:space="0" w:color="auto"/>
              <w:left w:val="single" w:sz="4" w:space="0" w:color="auto"/>
              <w:bottom w:val="nil"/>
              <w:right w:val="single" w:sz="4" w:space="0" w:color="auto"/>
            </w:tcBorders>
            <w:shd w:val="clear" w:color="auto" w:fill="auto"/>
            <w:hideMark/>
          </w:tcPr>
          <w:p w14:paraId="73BA1ACA" w14:textId="77777777" w:rsidR="000C70BA" w:rsidRDefault="000C70BA" w:rsidP="002E3FCC">
            <w:pPr>
              <w:pStyle w:val="TAH"/>
            </w:pPr>
            <w:r>
              <w:t>St</w:t>
            </w:r>
          </w:p>
        </w:tc>
        <w:tc>
          <w:tcPr>
            <w:tcW w:w="3903" w:type="dxa"/>
            <w:tcBorders>
              <w:top w:val="single" w:sz="4" w:space="0" w:color="auto"/>
              <w:left w:val="single" w:sz="4" w:space="0" w:color="auto"/>
              <w:bottom w:val="nil"/>
              <w:right w:val="single" w:sz="4" w:space="0" w:color="auto"/>
            </w:tcBorders>
            <w:shd w:val="clear" w:color="auto" w:fill="auto"/>
            <w:hideMark/>
          </w:tcPr>
          <w:p w14:paraId="45A2A32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B590AA0"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1F9433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2954DF6" w14:textId="77777777" w:rsidR="000C70BA" w:rsidRDefault="000C70BA" w:rsidP="002E3FCC">
            <w:pPr>
              <w:pStyle w:val="TAH"/>
            </w:pPr>
            <w:r>
              <w:t>Verdict</w:t>
            </w:r>
          </w:p>
        </w:tc>
      </w:tr>
      <w:tr w:rsidR="000C70BA" w14:paraId="4642C1C7" w14:textId="77777777" w:rsidTr="002E3FCC">
        <w:trPr>
          <w:tblHeader/>
        </w:trPr>
        <w:tc>
          <w:tcPr>
            <w:tcW w:w="716" w:type="dxa"/>
            <w:tcBorders>
              <w:top w:val="nil"/>
              <w:left w:val="single" w:sz="4" w:space="0" w:color="auto"/>
              <w:bottom w:val="single" w:sz="4" w:space="0" w:color="auto"/>
              <w:right w:val="single" w:sz="4" w:space="0" w:color="auto"/>
            </w:tcBorders>
            <w:shd w:val="clear" w:color="auto" w:fill="auto"/>
          </w:tcPr>
          <w:p w14:paraId="09FD4807" w14:textId="77777777" w:rsidR="000C70BA" w:rsidRDefault="000C70BA" w:rsidP="002E3FCC">
            <w:pPr>
              <w:pStyle w:val="TAH"/>
            </w:pPr>
          </w:p>
        </w:tc>
        <w:tc>
          <w:tcPr>
            <w:tcW w:w="3903" w:type="dxa"/>
            <w:tcBorders>
              <w:top w:val="nil"/>
              <w:left w:val="single" w:sz="4" w:space="0" w:color="auto"/>
              <w:bottom w:val="single" w:sz="4" w:space="0" w:color="auto"/>
              <w:right w:val="single" w:sz="4" w:space="0" w:color="auto"/>
            </w:tcBorders>
            <w:shd w:val="clear" w:color="auto" w:fill="auto"/>
          </w:tcPr>
          <w:p w14:paraId="54C0F26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1678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CE89A"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75C437E1"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3A0AE13" w14:textId="77777777" w:rsidR="000C70BA" w:rsidRDefault="000C70BA" w:rsidP="002E3FCC">
            <w:pPr>
              <w:pStyle w:val="TAH"/>
            </w:pPr>
          </w:p>
        </w:tc>
      </w:tr>
      <w:tr w:rsidR="000C70BA" w14:paraId="1868A70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hideMark/>
          </w:tcPr>
          <w:p w14:paraId="0A10D5F3" w14:textId="77777777" w:rsidR="000C70BA" w:rsidRDefault="000C70BA" w:rsidP="002E3FCC">
            <w:pPr>
              <w:pStyle w:val="TAC"/>
            </w:pPr>
            <w:r>
              <w:t>1</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2EC78E9" w14:textId="0C1956D4" w:rsidR="000C70BA" w:rsidRDefault="000C70BA" w:rsidP="002E3FCC">
            <w:pPr>
              <w:pStyle w:val="TAL"/>
            </w:pPr>
            <w:r>
              <w:rPr>
                <w:lang w:eastAsia="ko-KR"/>
              </w:rPr>
              <w:t xml:space="preserve">The UE (MCVideo client) correctly performs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E74DE0"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A34BF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BA50D8D"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05D27C" w14:textId="77777777" w:rsidR="000C70BA" w:rsidRDefault="000C70BA" w:rsidP="002E3FCC">
            <w:pPr>
              <w:pStyle w:val="TAC"/>
            </w:pPr>
            <w:r>
              <w:rPr>
                <w:rFonts w:eastAsia="Calibri"/>
              </w:rPr>
              <w:t>-</w:t>
            </w:r>
          </w:p>
        </w:tc>
      </w:tr>
      <w:tr w:rsidR="000C70BA" w14:paraId="2406CF9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01DD8CEC" w14:textId="77777777" w:rsidR="000C70BA" w:rsidRDefault="000C70BA" w:rsidP="002E3FCC">
            <w:pPr>
              <w:pStyle w:val="TAC"/>
            </w:pPr>
            <w:r>
              <w:t>2</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2B73DC21" w14:textId="713D9FAB" w:rsidR="000C70BA" w:rsidRDefault="000C70BA" w:rsidP="002E3FCC">
            <w:pPr>
              <w:pStyle w:val="TAL"/>
            </w:pPr>
            <w:r>
              <w:t xml:space="preserve">The UE (MCVideo client) correctly performs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D09FC8"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8E7234"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FC017B8"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75ADE16" w14:textId="77777777" w:rsidR="000C70BA" w:rsidRDefault="000C70BA" w:rsidP="002E3FCC">
            <w:pPr>
              <w:pStyle w:val="TAC"/>
            </w:pPr>
            <w:r>
              <w:rPr>
                <w:rFonts w:eastAsia="Calibri"/>
              </w:rPr>
              <w:t>-</w:t>
            </w:r>
          </w:p>
        </w:tc>
      </w:tr>
      <w:tr w:rsidR="000C70BA" w14:paraId="2E14293D"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4563596" w14:textId="77777777" w:rsidR="000C70BA" w:rsidRDefault="000C70BA" w:rsidP="002E3FCC">
            <w:pPr>
              <w:pStyle w:val="TAC"/>
            </w:pPr>
            <w:r>
              <w:t>3</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6A5286A5" w14:textId="77777777" w:rsidR="000C70BA" w:rsidRDefault="000C70BA" w:rsidP="002E3FCC">
            <w:pPr>
              <w:pStyle w:val="TAL"/>
            </w:pPr>
            <w:r>
              <w:t>The UE (MCVideo client) provides receive media success notification to the user.</w:t>
            </w:r>
          </w:p>
          <w:p w14:paraId="7B0448E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6D7B0A"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162697"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D367B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63EB0E0" w14:textId="77777777" w:rsidR="000C70BA" w:rsidRDefault="000C70BA" w:rsidP="002E3FCC">
            <w:pPr>
              <w:pStyle w:val="TAC"/>
            </w:pPr>
            <w:r>
              <w:rPr>
                <w:rFonts w:eastAsia="Calibri"/>
              </w:rPr>
              <w:t>-</w:t>
            </w:r>
          </w:p>
        </w:tc>
      </w:tr>
      <w:tr w:rsidR="000C70BA" w14:paraId="426A1635"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567ED4E9" w14:textId="77777777" w:rsidR="000C70BA" w:rsidRDefault="000C70BA" w:rsidP="002E3FCC">
            <w:pPr>
              <w:pStyle w:val="TAC"/>
            </w:pPr>
            <w:r>
              <w:t>4</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5ABAE0FC" w14:textId="3B86C5D5" w:rsidR="000C70BA" w:rsidRDefault="000C70BA" w:rsidP="002E3FCC">
            <w:pPr>
              <w:pStyle w:val="TAL"/>
            </w:pPr>
            <w:r>
              <w:t xml:space="preserve">The UE (MCVideo client) correctly performs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56046E"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F4C47B"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227853"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6EF998" w14:textId="77777777" w:rsidR="000C70BA" w:rsidRDefault="000C70BA" w:rsidP="002E3FCC">
            <w:pPr>
              <w:pStyle w:val="TAC"/>
            </w:pPr>
            <w:r>
              <w:rPr>
                <w:rFonts w:eastAsia="Calibri"/>
              </w:rPr>
              <w:t>-</w:t>
            </w:r>
          </w:p>
        </w:tc>
      </w:tr>
      <w:tr w:rsidR="000C70BA" w14:paraId="314EFAC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AE2CEDC" w14:textId="77777777" w:rsidR="000C70BA" w:rsidRDefault="000C70BA" w:rsidP="002E3FCC">
            <w:pPr>
              <w:pStyle w:val="TAC"/>
            </w:pPr>
            <w:r>
              <w:t>5</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A26C56E" w14:textId="77777777" w:rsidR="000C70BA" w:rsidRDefault="000C70BA" w:rsidP="002E3FCC">
            <w:pPr>
              <w:pStyle w:val="TAL"/>
              <w:rPr>
                <w:rFonts w:eastAsia="Calibri"/>
              </w:rPr>
            </w:pPr>
            <w:r>
              <w:rPr>
                <w:rFonts w:eastAsia="Calibri"/>
              </w:rPr>
              <w:t>Make the UE (MCVideo client) release the call.</w:t>
            </w:r>
          </w:p>
          <w:p w14:paraId="6C71025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4E88D"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0A54C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61EFF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13FA2A1" w14:textId="77777777" w:rsidR="000C70BA" w:rsidRDefault="000C70BA" w:rsidP="002E3FCC">
            <w:pPr>
              <w:pStyle w:val="TAC"/>
            </w:pPr>
            <w:r>
              <w:rPr>
                <w:rFonts w:eastAsia="Calibri"/>
              </w:rPr>
              <w:t>-</w:t>
            </w:r>
          </w:p>
        </w:tc>
      </w:tr>
      <w:tr w:rsidR="000C70BA" w14:paraId="4159E9B8"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DF709D8" w14:textId="77777777" w:rsidR="000C70BA" w:rsidRDefault="000C70BA" w:rsidP="002E3FCC">
            <w:pPr>
              <w:pStyle w:val="TAC"/>
            </w:pPr>
            <w:r>
              <w:t>6</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494178BD" w14:textId="565719D6" w:rsidR="000C70BA" w:rsidRDefault="000C70BA" w:rsidP="002E3FCC">
            <w:pPr>
              <w:pStyle w:val="TAL"/>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1B942"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ED0791"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4849C7" w14:textId="77777777" w:rsidR="000C70BA" w:rsidRDefault="000C70BA" w:rsidP="002E3FCC">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4313C2" w14:textId="77777777" w:rsidR="000C70BA" w:rsidRDefault="000C70BA" w:rsidP="002E3FCC">
            <w:pPr>
              <w:pStyle w:val="TAC"/>
            </w:pPr>
            <w:r>
              <w:rPr>
                <w:rFonts w:eastAsia="Calibri"/>
              </w:rPr>
              <w:t>P</w:t>
            </w:r>
          </w:p>
        </w:tc>
      </w:tr>
      <w:tr w:rsidR="000C70BA" w14:paraId="1E8600F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1681595" w14:textId="77777777" w:rsidR="000C70BA" w:rsidRDefault="000C70BA" w:rsidP="002E3FCC">
            <w:pPr>
              <w:pStyle w:val="TAC"/>
            </w:pPr>
            <w:r>
              <w:t>7</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110B186" w14:textId="77777777" w:rsidR="000C70BA" w:rsidRDefault="000C70BA" w:rsidP="002E3FCC">
            <w:pPr>
              <w:pStyle w:val="TAL"/>
              <w:rPr>
                <w:rFonts w:eastAsia="Calibri"/>
              </w:rPr>
            </w:pPr>
            <w:r>
              <w:rPr>
                <w:rFonts w:eastAsia="Calibri"/>
              </w:rPr>
              <w:t>Make the UE (MCVideo client) request to re-join the session that was established in step 1.</w:t>
            </w:r>
          </w:p>
          <w:p w14:paraId="78772496"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C39691"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373F24C"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231B3C"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D8AD88" w14:textId="77777777" w:rsidR="000C70BA" w:rsidRDefault="000C70BA" w:rsidP="002E3FCC">
            <w:pPr>
              <w:pStyle w:val="TAC"/>
            </w:pPr>
            <w:r>
              <w:rPr>
                <w:rFonts w:eastAsia="Calibri"/>
              </w:rPr>
              <w:t>-</w:t>
            </w:r>
          </w:p>
        </w:tc>
      </w:tr>
      <w:tr w:rsidR="000C70BA" w14:paraId="1DB176D7"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15E0C7CC" w14:textId="77777777" w:rsidR="000C70BA" w:rsidRDefault="000C70BA" w:rsidP="002E3FCC">
            <w:pPr>
              <w:pStyle w:val="TAC"/>
            </w:pPr>
            <w:r>
              <w:t>8</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B5DA770" w14:textId="19F32410"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w:t>
            </w:r>
            <w:r w:rsidRPr="004C613C">
              <w:rPr>
                <w:rFonts w:eastAsia="Calibri"/>
              </w:rPr>
              <w:t xml:space="preserve">3B.1.3-1 to establish a group call with automatic commencement mode and no implicit transmission control according to option </w:t>
            </w:r>
            <w:r>
              <w:rPr>
                <w:rFonts w:eastAsia="Calibri"/>
              </w:rPr>
              <w:t xml:space="preserve">a </w:t>
            </w:r>
            <w:r w:rsidRPr="004C613C">
              <w:rPr>
                <w:rFonts w:eastAsia="Calibri"/>
              </w:rPr>
              <w:t xml:space="preserve">of NOTE 1 in TS </w:t>
            </w:r>
            <w:r w:rsidR="00960759">
              <w:rPr>
                <w:rFonts w:eastAsia="Calibri"/>
              </w:rPr>
              <w:t>37.579</w:t>
            </w:r>
            <w:r w:rsidRPr="004C613C">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ED54B9"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D7F95F"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86AC40" w14:textId="77777777" w:rsidR="000C70BA" w:rsidRDefault="000C70BA" w:rsidP="002E3FCC">
            <w:pPr>
              <w:pStyle w:val="TAC"/>
            </w:pPr>
            <w:r>
              <w:rPr>
                <w:rFonts w:eastAsia="Calibri"/>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E8ACB99" w14:textId="77777777" w:rsidR="000C70BA" w:rsidRDefault="000C70BA" w:rsidP="002E3FCC">
            <w:pPr>
              <w:pStyle w:val="TAC"/>
            </w:pPr>
            <w:r>
              <w:rPr>
                <w:rFonts w:eastAsia="Calibri"/>
              </w:rPr>
              <w:t>P</w:t>
            </w:r>
          </w:p>
        </w:tc>
      </w:tr>
      <w:tr w:rsidR="000C70BA" w14:paraId="173F0843"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C28C9CE" w14:textId="77777777" w:rsidR="000C70BA" w:rsidRDefault="000C70BA" w:rsidP="002E3FCC">
            <w:pPr>
              <w:pStyle w:val="TAC"/>
            </w:pPr>
            <w:r>
              <w:t>9</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3D2CA6B" w14:textId="6AB12275" w:rsidR="000C70BA" w:rsidRPr="009838B6" w:rsidRDefault="000C70BA" w:rsidP="002E3FCC">
            <w:pPr>
              <w:pStyle w:val="TAL"/>
              <w:rPr>
                <w:rFonts w:eastAsia="Calibri"/>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AC1189"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29841F"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E5A73" w14:textId="77777777" w:rsidR="000C70BA" w:rsidRDefault="000C70BA" w:rsidP="002E3FCC">
            <w:pPr>
              <w:pStyle w:val="TAC"/>
              <w:rPr>
                <w:rFonts w:eastAsia="Calibri"/>
              </w:rPr>
            </w:pPr>
            <w:r>
              <w:t>3,4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4A0C8AB" w14:textId="77777777" w:rsidR="000C70BA" w:rsidRDefault="000C70BA" w:rsidP="002E3FCC">
            <w:pPr>
              <w:pStyle w:val="TAC"/>
              <w:rPr>
                <w:rFonts w:eastAsia="Calibri"/>
              </w:rPr>
            </w:pPr>
            <w:r>
              <w:t>P</w:t>
            </w:r>
          </w:p>
        </w:tc>
      </w:tr>
      <w:tr w:rsidR="000C70BA" w14:paraId="4574CB7B"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682CB865" w14:textId="77777777" w:rsidR="000C70BA" w:rsidRDefault="000C70BA" w:rsidP="002E3FCC">
            <w:pPr>
              <w:pStyle w:val="TAC"/>
            </w:pPr>
            <w:r>
              <w:t>10</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16AAF487" w14:textId="77777777" w:rsidR="000C70BA" w:rsidRDefault="000C70BA" w:rsidP="002E3FCC">
            <w:pPr>
              <w:pStyle w:val="TAL"/>
            </w:pPr>
            <w:r>
              <w:t>Check: Does the UE (MCVideo client) provide receive media success notification to the user?</w:t>
            </w:r>
          </w:p>
          <w:p w14:paraId="37739FD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872F7"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9EF68D6"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95C44B"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982FF7" w14:textId="77777777" w:rsidR="000C70BA" w:rsidRDefault="000C70BA" w:rsidP="002E3FCC">
            <w:pPr>
              <w:pStyle w:val="TAC"/>
              <w:rPr>
                <w:rFonts w:eastAsia="Calibri"/>
              </w:rPr>
            </w:pPr>
            <w:r>
              <w:t>P</w:t>
            </w:r>
          </w:p>
        </w:tc>
      </w:tr>
      <w:tr w:rsidR="000C70BA" w14:paraId="1B99F39C"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2CAF0E3B" w14:textId="77777777" w:rsidR="000C70BA" w:rsidRDefault="000C70BA" w:rsidP="002E3FCC">
            <w:pPr>
              <w:pStyle w:val="TAC"/>
            </w:pPr>
            <w:r>
              <w:t>11</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2C1B5D0" w14:textId="651EBCA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8D83B"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5050"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1D0B9"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B1123DF" w14:textId="77777777" w:rsidR="000C70BA" w:rsidRDefault="000C70BA" w:rsidP="002E3FCC">
            <w:pPr>
              <w:pStyle w:val="TAC"/>
              <w:rPr>
                <w:rFonts w:eastAsia="Calibri"/>
              </w:rPr>
            </w:pPr>
            <w:r>
              <w:t>P</w:t>
            </w:r>
          </w:p>
        </w:tc>
      </w:tr>
      <w:tr w:rsidR="000C70BA" w14:paraId="427AF652"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C237A17" w14:textId="77777777" w:rsidR="000C70BA" w:rsidRDefault="000C70BA" w:rsidP="002E3FCC">
            <w:pPr>
              <w:pStyle w:val="TAC"/>
            </w:pPr>
            <w:r>
              <w:t>12</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80FBD10" w14:textId="4A67662B"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D500A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5F70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62BFE0"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67E9A4" w14:textId="77777777" w:rsidR="000C70BA" w:rsidRDefault="000C70BA" w:rsidP="002E3FCC">
            <w:pPr>
              <w:pStyle w:val="TAC"/>
            </w:pPr>
            <w:r>
              <w:t>P</w:t>
            </w:r>
          </w:p>
        </w:tc>
      </w:tr>
      <w:tr w:rsidR="000C70BA"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248750B" w14:textId="77777777" w:rsidR="000C70BA" w:rsidRDefault="000C70BA" w:rsidP="002E3FCC">
            <w:pPr>
              <w:pStyle w:val="TAN"/>
            </w:pPr>
            <w:r>
              <w:t>NOTE: This is expected to be done via a suitable implementation dependent MMI.</w:t>
            </w:r>
          </w:p>
        </w:tc>
      </w:tr>
    </w:tbl>
    <w:p w14:paraId="265FB3A8" w14:textId="77777777" w:rsidR="000C70BA" w:rsidRDefault="000C70BA" w:rsidP="000C70BA"/>
    <w:p w14:paraId="407C00AF" w14:textId="77777777" w:rsidR="000C70BA" w:rsidRDefault="000C70BA" w:rsidP="000C70BA">
      <w:pPr>
        <w:pStyle w:val="H6"/>
      </w:pPr>
      <w:r>
        <w:t>6.1.1.14.3.3</w:t>
      </w:r>
      <w:r>
        <w:tab/>
        <w:t xml:space="preserve">Specific message contents </w:t>
      </w:r>
    </w:p>
    <w:p w14:paraId="70330C71" w14:textId="28D70004" w:rsidR="000C70BA" w:rsidRDefault="000C70BA" w:rsidP="000C70BA">
      <w:pPr>
        <w:pStyle w:val="TH"/>
      </w:pPr>
      <w:r>
        <w:t xml:space="preserve">Table 6.1.1.14.3.3-1: SIP INVITE from the SS (Step 1, Table 6.1.1.14.3.2-1;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Default="000C70BA" w:rsidP="002E3FCC">
            <w:pPr>
              <w:pStyle w:val="TAL"/>
            </w:pPr>
            <w:r>
              <w:t xml:space="preserve">Derivation Path: TS </w:t>
            </w:r>
            <w:r w:rsidR="00960759">
              <w:t>37.579</w:t>
            </w:r>
            <w:r>
              <w:t>-1 [2], Table 5.5.2.5.2-1</w:t>
            </w:r>
          </w:p>
        </w:tc>
      </w:tr>
      <w:tr w:rsidR="000C70BA"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Default="000C70BA" w:rsidP="002E3FCC">
            <w:pPr>
              <w:pStyle w:val="TAH"/>
            </w:pPr>
            <w:r>
              <w:t>Condition</w:t>
            </w:r>
          </w:p>
        </w:tc>
      </w:tr>
      <w:tr w:rsidR="000C70BA"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Default="000C70BA" w:rsidP="002E3FCC">
            <w:pPr>
              <w:pStyle w:val="TAL"/>
            </w:pPr>
          </w:p>
        </w:tc>
      </w:tr>
      <w:tr w:rsidR="000C70BA"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Default="000C70BA" w:rsidP="002E3FCC">
            <w:pPr>
              <w:pStyle w:val="TAL"/>
            </w:pPr>
          </w:p>
        </w:tc>
      </w:tr>
      <w:tr w:rsidR="000C70BA"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Default="000C70BA" w:rsidP="002E3FCC">
            <w:pPr>
              <w:pStyle w:val="TAL"/>
            </w:pPr>
            <w:r>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Default="000C70BA" w:rsidP="002E3FCC">
            <w:pPr>
              <w:pStyle w:val="TAL"/>
            </w:pPr>
          </w:p>
        </w:tc>
      </w:tr>
      <w:tr w:rsidR="000C70BA"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Default="000C70BA" w:rsidP="002E3FCC">
            <w:pPr>
              <w:pStyle w:val="TAL"/>
            </w:pPr>
          </w:p>
        </w:tc>
      </w:tr>
      <w:tr w:rsidR="000C70BA"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Default="000C70BA" w:rsidP="002E3FCC">
            <w:pPr>
              <w:pStyle w:val="TAL"/>
            </w:pPr>
            <w:r>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Default="000C70BA" w:rsidP="002E3FCC">
            <w:pPr>
              <w:pStyle w:val="TAL"/>
            </w:pPr>
          </w:p>
        </w:tc>
      </w:tr>
    </w:tbl>
    <w:p w14:paraId="253C1E6C" w14:textId="77777777" w:rsidR="000C70BA" w:rsidRDefault="000C70BA" w:rsidP="000C70BA"/>
    <w:p w14:paraId="0E67D035" w14:textId="77777777" w:rsidR="000C70BA" w:rsidRDefault="000C70BA" w:rsidP="000C70BA">
      <w:pPr>
        <w:pStyle w:val="TH"/>
      </w:pPr>
      <w:r>
        <w:t xml:space="preserve">Table 6.1.1.14.3.3-2: </w:t>
      </w:r>
      <w:r>
        <w:rPr>
          <w:lang w:eastAsia="ko-KR"/>
        </w:rPr>
        <w:t>SDP in SIP INVITE</w:t>
      </w:r>
      <w:r>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Default="000C70BA" w:rsidP="002E3FCC">
            <w:pPr>
              <w:pStyle w:val="TAL"/>
            </w:pPr>
            <w:r>
              <w:t xml:space="preserve">Derivation Path: TS </w:t>
            </w:r>
            <w:r w:rsidR="00960759">
              <w:t>37.579</w:t>
            </w:r>
            <w:r>
              <w:t>-1 [2], Table 5.5.3.1.2-2, condition INITIAL_SDP_OFFER</w:t>
            </w:r>
          </w:p>
        </w:tc>
      </w:tr>
    </w:tbl>
    <w:p w14:paraId="72D3AB6E" w14:textId="77777777" w:rsidR="000C70BA" w:rsidRDefault="000C70BA" w:rsidP="000C70BA"/>
    <w:p w14:paraId="3D64862F" w14:textId="77777777" w:rsidR="000C70BA" w:rsidRDefault="000C70BA" w:rsidP="000C70BA">
      <w:pPr>
        <w:pStyle w:val="TH"/>
      </w:pPr>
      <w:r>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50C9C489" w14:textId="77777777" w:rsidR="000C70BA" w:rsidRDefault="000C70BA" w:rsidP="000C70BA">
      <w:pPr>
        <w:rPr>
          <w:color w:val="000000"/>
        </w:rPr>
      </w:pPr>
    </w:p>
    <w:p w14:paraId="6785A2DE" w14:textId="24A90DB6" w:rsidR="000C70BA" w:rsidRDefault="000C70BA" w:rsidP="000C70BA">
      <w:pPr>
        <w:pStyle w:val="TH"/>
      </w:pPr>
      <w:r>
        <w:t xml:space="preserve">Table 6.1.1.14.3.3-4: SIP 200 (OK) from the UE (Step 1, Table 6.1.1.14.3.2-1;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Default="000C70BA" w:rsidP="002E3FCC">
            <w:pPr>
              <w:pStyle w:val="TAL"/>
            </w:pPr>
            <w:r>
              <w:t xml:space="preserve">Derivation Path: TS </w:t>
            </w:r>
            <w:r w:rsidR="00960759">
              <w:t>37.579</w:t>
            </w:r>
            <w:r>
              <w:t>-1 [2], Table 5.5.2.17.1.1-1, condition INVITE-RSP, GROUP-CALL</w:t>
            </w:r>
          </w:p>
        </w:tc>
      </w:tr>
      <w:tr w:rsidR="000C70BA"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Default="000C70BA" w:rsidP="002E3FCC">
            <w:pPr>
              <w:pStyle w:val="TAH"/>
            </w:pPr>
            <w:r>
              <w:t>Condition</w:t>
            </w:r>
          </w:p>
        </w:tc>
      </w:tr>
      <w:tr w:rsidR="000C70BA"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D8010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Default="000C70BA" w:rsidP="002E3FCC">
            <w:pPr>
              <w:pStyle w:val="TAL"/>
            </w:pPr>
          </w:p>
        </w:tc>
      </w:tr>
      <w:tr w:rsidR="000C70BA" w14:paraId="3F2325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50BAB60"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BBA5E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7D607B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8F309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D226B0" w14:textId="77777777" w:rsidR="000C70BA" w:rsidRDefault="000C70BA" w:rsidP="002E3FCC">
            <w:pPr>
              <w:pStyle w:val="TAL"/>
            </w:pPr>
          </w:p>
        </w:tc>
      </w:tr>
      <w:tr w:rsidR="000C70BA" w14:paraId="4536382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2663B7E"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705339A" w14:textId="77777777" w:rsidR="000C70BA" w:rsidRDefault="000C70BA" w:rsidP="002E3FCC">
            <w:pPr>
              <w:pStyle w:val="TAL"/>
              <w:rPr>
                <w:color w:val="000000"/>
              </w:rPr>
            </w:pPr>
            <w:r>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4D998B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67D8E0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BE50FF" w14:textId="77777777" w:rsidR="000C70BA" w:rsidRDefault="000C70BA" w:rsidP="002E3FCC">
            <w:pPr>
              <w:pStyle w:val="TAL"/>
            </w:pPr>
          </w:p>
        </w:tc>
      </w:tr>
      <w:tr w:rsidR="000C70BA" w14:paraId="6D7E84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C151120"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F3ED41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5C2E10"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35FC0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783463" w14:textId="77777777" w:rsidR="000C70BA" w:rsidRDefault="000C70BA" w:rsidP="002E3FCC">
            <w:pPr>
              <w:pStyle w:val="TAL"/>
            </w:pPr>
          </w:p>
        </w:tc>
      </w:tr>
      <w:tr w:rsidR="000C70BA" w14:paraId="754038C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BFF11E"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91C944" w14:textId="77777777" w:rsidR="000C70BA" w:rsidRDefault="000C70BA" w:rsidP="002E3FCC">
            <w:pPr>
              <w:pStyle w:val="TAL"/>
            </w:pPr>
            <w:r>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4AE3067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7C48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2533D" w14:textId="77777777" w:rsidR="000C70BA" w:rsidRDefault="000C70BA" w:rsidP="002E3FCC">
            <w:pPr>
              <w:pStyle w:val="TAL"/>
            </w:pPr>
          </w:p>
        </w:tc>
      </w:tr>
    </w:tbl>
    <w:p w14:paraId="3BCF3789" w14:textId="77777777" w:rsidR="000C70BA" w:rsidRDefault="000C70BA" w:rsidP="000C70BA">
      <w:pPr>
        <w:rPr>
          <w:color w:val="000000"/>
        </w:rPr>
      </w:pPr>
    </w:p>
    <w:p w14:paraId="17924562" w14:textId="77777777" w:rsidR="000C70BA" w:rsidRDefault="000C70BA" w:rsidP="000C70BA">
      <w:pPr>
        <w:pStyle w:val="TH"/>
      </w:pPr>
      <w:r>
        <w:t xml:space="preserve">Table 6.1.1.14.3.3-5: </w:t>
      </w:r>
      <w:r>
        <w:rPr>
          <w:lang w:eastAsia="ko-KR"/>
        </w:rPr>
        <w:t xml:space="preserve">SDP in SIP 200 (OK) </w:t>
      </w:r>
      <w:r>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Default="000C70BA" w:rsidP="002E3FCC">
            <w:pPr>
              <w:pStyle w:val="TAL"/>
            </w:pPr>
            <w:r>
              <w:t xml:space="preserve">Derivation Path: TS </w:t>
            </w:r>
            <w:r w:rsidR="00960759">
              <w:t>37.579</w:t>
            </w:r>
            <w:r>
              <w:t>-1 [2], Table 5.5.3.1.1-2, condition SDP_ANSWER</w:t>
            </w:r>
          </w:p>
        </w:tc>
      </w:tr>
    </w:tbl>
    <w:p w14:paraId="4A8DCBCA" w14:textId="77777777" w:rsidR="000C70BA" w:rsidRDefault="000C70BA" w:rsidP="000C70BA"/>
    <w:p w14:paraId="3CCFE1AC" w14:textId="77777777" w:rsidR="000C70BA" w:rsidRDefault="000C70BA" w:rsidP="000C70BA">
      <w:pPr>
        <w:pStyle w:val="TH"/>
      </w:pPr>
      <w:r>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FFEFD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E1147E6" w14:textId="44639FCE"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409FCD50" w14:textId="77777777" w:rsidR="000C70BA" w:rsidRDefault="000C70BA" w:rsidP="000C70BA"/>
    <w:p w14:paraId="4D944C3B" w14:textId="590455B9" w:rsidR="000C70BA" w:rsidRDefault="000C70BA" w:rsidP="000C70BA">
      <w:pPr>
        <w:pStyle w:val="TH"/>
      </w:pPr>
      <w:r>
        <w:t>Table 6.1.1.14.3.3-7: SIP BYE from the UE (Step 6, Table 6.1.1.14.3.2-1;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Default="000C70BA" w:rsidP="002E3FCC">
            <w:pPr>
              <w:pStyle w:val="TAL"/>
            </w:pPr>
            <w:r>
              <w:t xml:space="preserve">Derivation Path: TS </w:t>
            </w:r>
            <w:r w:rsidR="00960759">
              <w:t>37.579</w:t>
            </w:r>
            <w:r>
              <w:t>-1 [2], Table 5.5.2.2.1-1, condition MT_CALL</w:t>
            </w:r>
          </w:p>
        </w:tc>
      </w:tr>
    </w:tbl>
    <w:p w14:paraId="4648E92D" w14:textId="77777777" w:rsidR="000C70BA" w:rsidRDefault="000C70BA" w:rsidP="000C70BA"/>
    <w:p w14:paraId="76264234" w14:textId="567596F4" w:rsidR="000C70BA" w:rsidRDefault="000C70BA" w:rsidP="000C70BA">
      <w:pPr>
        <w:pStyle w:val="TH"/>
      </w:pPr>
      <w:r>
        <w:t xml:space="preserve">Table 6.1.1.14.3.3-8: SIP INVITE from the UE (Step 8, Table 6.1.1.14.3.2-1;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Default="000C70BA" w:rsidP="002E3FCC">
            <w:pPr>
              <w:pStyle w:val="TAL"/>
            </w:pPr>
            <w:r>
              <w:t xml:space="preserve">Derivation Path: TS </w:t>
            </w:r>
            <w:r w:rsidR="00960759">
              <w:t>37.579</w:t>
            </w:r>
            <w:r>
              <w:t>-1 [2], Table 5.5.2.5.1-1</w:t>
            </w:r>
          </w:p>
        </w:tc>
      </w:tr>
      <w:tr w:rsidR="000C70BA"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Default="000C70BA" w:rsidP="002E3FCC">
            <w:pPr>
              <w:pStyle w:val="TAH"/>
            </w:pPr>
            <w:r>
              <w:t>Condition</w:t>
            </w:r>
          </w:p>
        </w:tc>
      </w:tr>
      <w:tr w:rsidR="000C70BA"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E972B2" w:rsidRDefault="000C70BA" w:rsidP="002E3FCC">
            <w:pPr>
              <w:pStyle w:val="TAL"/>
              <w:rPr>
                <w:b/>
              </w:rPr>
            </w:pPr>
            <w:r w:rsidRPr="00592E3B">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Default="000C70BA" w:rsidP="002E3FCC">
            <w:pPr>
              <w:pStyle w:val="TAL"/>
            </w:pPr>
          </w:p>
        </w:tc>
      </w:tr>
      <w:tr w:rsidR="000C70BA"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E972B2" w:rsidRDefault="000C70BA" w:rsidP="002E3FCC">
            <w:pPr>
              <w:pStyle w:val="TAL"/>
              <w:rPr>
                <w:b/>
              </w:rPr>
            </w:pPr>
            <w:r w:rsidRPr="00592E3B">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Default="000C70BA" w:rsidP="002E3FCC">
            <w:pPr>
              <w:pStyle w:val="TAL"/>
            </w:pPr>
            <w:r w:rsidRPr="00592E3B">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Default="000C70BA" w:rsidP="002E3FCC">
            <w:pPr>
              <w:pStyle w:val="TAL"/>
            </w:pPr>
          </w:p>
        </w:tc>
      </w:tr>
      <w:tr w:rsidR="000C70BA"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Default="000C70BA" w:rsidP="002E3FCC">
            <w:pPr>
              <w:pStyle w:val="TAL"/>
            </w:pPr>
          </w:p>
        </w:tc>
      </w:tr>
      <w:tr w:rsidR="000C70BA"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A77C82" w:rsidRDefault="000C70BA" w:rsidP="002E3FCC">
            <w:pPr>
              <w:pStyle w:val="TAL"/>
              <w:rPr>
                <w:b/>
                <w:color w:val="000000"/>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Default="000C70BA" w:rsidP="002E3FCC">
            <w:pPr>
              <w:pStyle w:val="TAL"/>
            </w:pPr>
          </w:p>
        </w:tc>
      </w:tr>
      <w:tr w:rsidR="000C70BA"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Default="000C70BA" w:rsidP="002E3FCC">
            <w:pPr>
              <w:pStyle w:val="TAL"/>
              <w:rPr>
                <w:color w:val="000000"/>
              </w:rPr>
            </w:pPr>
            <w:r>
              <w:t xml:space="preserve">SDP Message as described in </w:t>
            </w:r>
            <w:r>
              <w:rPr>
                <w:color w:val="000000"/>
              </w:rPr>
              <w:t xml:space="preserve">Table </w:t>
            </w:r>
            <w:r>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Default="000C70BA" w:rsidP="002E3FCC">
            <w:pPr>
              <w:pStyle w:val="TAL"/>
            </w:pPr>
          </w:p>
        </w:tc>
      </w:tr>
      <w:tr w:rsidR="000C70BA"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Default="000C70BA" w:rsidP="002E3FCC">
            <w:pPr>
              <w:pStyle w:val="TAL"/>
            </w:pPr>
          </w:p>
        </w:tc>
      </w:tr>
      <w:tr w:rsidR="000C70BA"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Default="000C70BA" w:rsidP="002E3FCC">
            <w:pPr>
              <w:pStyle w:val="TAL"/>
            </w:pPr>
            <w:r>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Default="000C70BA" w:rsidP="002E3FCC">
            <w:pPr>
              <w:pStyle w:val="TAL"/>
            </w:pPr>
          </w:p>
        </w:tc>
      </w:tr>
    </w:tbl>
    <w:p w14:paraId="58DCB584" w14:textId="77777777" w:rsidR="000C70BA" w:rsidRDefault="000C70BA" w:rsidP="000C70BA"/>
    <w:p w14:paraId="262C6591" w14:textId="77777777" w:rsidR="000C70BA" w:rsidRDefault="000C70BA" w:rsidP="000C70BA">
      <w:pPr>
        <w:pStyle w:val="TH"/>
      </w:pPr>
      <w:r>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Default="000C70BA" w:rsidP="002E3FCC">
            <w:pPr>
              <w:pStyle w:val="TAL"/>
            </w:pPr>
            <w:r>
              <w:t xml:space="preserve">Derivation Path: TS </w:t>
            </w:r>
            <w:r w:rsidR="00960759">
              <w:t>37.579</w:t>
            </w:r>
            <w:r>
              <w:t xml:space="preserve">-1 [2], Table 5.5.3.1.1-2, </w:t>
            </w:r>
            <w:r w:rsidRPr="004C613C">
              <w:t>condition SDP_OFFER</w:t>
            </w:r>
          </w:p>
        </w:tc>
      </w:tr>
    </w:tbl>
    <w:p w14:paraId="2D925912" w14:textId="77777777" w:rsidR="000C70BA" w:rsidRDefault="000C70BA" w:rsidP="000C70BA"/>
    <w:p w14:paraId="626FC414" w14:textId="77777777" w:rsidR="000C70BA" w:rsidRDefault="000C70BA" w:rsidP="000C70BA">
      <w:pPr>
        <w:pStyle w:val="TH"/>
      </w:pPr>
      <w:r>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Default="000C70BA" w:rsidP="002E3FCC">
            <w:pPr>
              <w:pStyle w:val="TAL"/>
            </w:pPr>
            <w:r>
              <w:t xml:space="preserve">Derivation Path: TS </w:t>
            </w:r>
            <w:r w:rsidR="00960759">
              <w:t>37.579</w:t>
            </w:r>
            <w:r>
              <w:t>-1 [2], Table 5.5.3.2.1-2, condition GROUP-CALL, INVITE_REFER</w:t>
            </w:r>
          </w:p>
        </w:tc>
      </w:tr>
    </w:tbl>
    <w:p w14:paraId="6FD4EB5C" w14:textId="77777777" w:rsidR="000C70BA" w:rsidRDefault="000C70BA" w:rsidP="000C70BA"/>
    <w:p w14:paraId="5656245A" w14:textId="6FECFCDD" w:rsidR="000C70BA" w:rsidRDefault="000C70BA" w:rsidP="000C70BA">
      <w:pPr>
        <w:pStyle w:val="TH"/>
      </w:pPr>
      <w:r>
        <w:t xml:space="preserve">Table 6.1.1.14.3.3-11: SIP 200 (OK) from the SS (Step 8, Table 6.1.1.14.3.2-1;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Default="000C70BA" w:rsidP="002E3FCC">
            <w:pPr>
              <w:pStyle w:val="TAL"/>
            </w:pPr>
            <w:r>
              <w:t xml:space="preserve">Derivation Path: TS </w:t>
            </w:r>
            <w:r w:rsidR="00960759">
              <w:t>37.579</w:t>
            </w:r>
            <w:r>
              <w:t>-1 [2], Table 5.5.2.17.1.2-1, condition INVITE-RSP</w:t>
            </w:r>
          </w:p>
        </w:tc>
      </w:tr>
      <w:tr w:rsidR="000C70BA"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Default="000C70BA" w:rsidP="002E3FCC">
            <w:pPr>
              <w:pStyle w:val="TAH"/>
            </w:pPr>
            <w:r>
              <w:t>Condition</w:t>
            </w:r>
          </w:p>
        </w:tc>
      </w:tr>
      <w:tr w:rsidR="000C70BA"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Default="000C70BA" w:rsidP="002E3FCC">
            <w:pPr>
              <w:pStyle w:val="TAL"/>
            </w:pPr>
          </w:p>
        </w:tc>
      </w:tr>
      <w:tr w:rsidR="000C70BA"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Default="000C70BA" w:rsidP="002E3FCC">
            <w:pPr>
              <w:pStyle w:val="TAL"/>
              <w:rPr>
                <w:color w:val="000000"/>
              </w:rPr>
            </w:pPr>
            <w:r>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Default="000C70BA" w:rsidP="002E3FCC">
            <w:pPr>
              <w:pStyle w:val="TAL"/>
            </w:pPr>
          </w:p>
        </w:tc>
      </w:tr>
    </w:tbl>
    <w:p w14:paraId="53B80926" w14:textId="77777777" w:rsidR="000C70BA" w:rsidRDefault="000C70BA" w:rsidP="000C70BA"/>
    <w:p w14:paraId="5643D00B" w14:textId="77777777" w:rsidR="000C70BA" w:rsidRDefault="000C70BA" w:rsidP="000C70BA">
      <w:pPr>
        <w:pStyle w:val="TH"/>
      </w:pPr>
      <w:r>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Default="000C70BA" w:rsidP="002E3FCC">
            <w:pPr>
              <w:pStyle w:val="TAL"/>
            </w:pPr>
            <w:r>
              <w:t xml:space="preserve">Derivation Path: TS </w:t>
            </w:r>
            <w:r w:rsidR="00960759">
              <w:t>37.579</w:t>
            </w:r>
            <w:r>
              <w:t>-1 [2], Table 5.5.3.1.2-2, condition SDP_ANSWER</w:t>
            </w:r>
          </w:p>
        </w:tc>
      </w:tr>
    </w:tbl>
    <w:p w14:paraId="1A1DB535" w14:textId="77777777" w:rsidR="000C70BA" w:rsidRDefault="000C70BA" w:rsidP="000C70BA"/>
    <w:p w14:paraId="00BD6476"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6.1.2</w:t>
      </w:r>
      <w:r>
        <w:rPr>
          <w:rFonts w:ascii="Arial" w:hAnsi="Arial"/>
          <w:sz w:val="28"/>
        </w:rPr>
        <w:tab/>
        <w:t>Chat Group Call</w:t>
      </w:r>
      <w:bookmarkEnd w:id="451"/>
      <w:bookmarkEnd w:id="452"/>
      <w:bookmarkEnd w:id="453"/>
    </w:p>
    <w:p w14:paraId="7CC3AACD" w14:textId="77777777" w:rsidR="000C70BA" w:rsidRDefault="000C70BA" w:rsidP="000C70BA">
      <w:pPr>
        <w:keepNext/>
        <w:keepLines/>
        <w:spacing w:before="120"/>
        <w:ind w:left="1418" w:hanging="1418"/>
        <w:outlineLvl w:val="3"/>
        <w:rPr>
          <w:rFonts w:ascii="Arial" w:hAnsi="Arial"/>
          <w:sz w:val="24"/>
        </w:rPr>
      </w:pPr>
      <w:bookmarkStart w:id="454" w:name="_Toc52787527"/>
      <w:bookmarkStart w:id="455" w:name="_Toc52787708"/>
      <w:bookmarkStart w:id="456" w:name="_Toc75906930"/>
      <w:bookmarkStart w:id="457" w:name="_Toc75907267"/>
      <w:bookmarkStart w:id="458" w:name="_Toc84345727"/>
      <w:r>
        <w:rPr>
          <w:rFonts w:ascii="Arial" w:hAnsi="Arial"/>
          <w:sz w:val="24"/>
        </w:rPr>
        <w:t>6.1.2.1</w:t>
      </w:r>
      <w:r>
        <w:rPr>
          <w:rFonts w:ascii="Arial" w:hAnsi="Arial"/>
          <w:sz w:val="24"/>
        </w:rPr>
        <w:tab/>
        <w:t>On-network / Chat Group Call / Join Chat Group Session / End Chat Group Call / Client Originated (CO)</w:t>
      </w:r>
      <w:bookmarkEnd w:id="454"/>
      <w:bookmarkEnd w:id="455"/>
      <w:bookmarkEnd w:id="456"/>
      <w:bookmarkEnd w:id="457"/>
      <w:bookmarkEnd w:id="458"/>
    </w:p>
    <w:p w14:paraId="797C738E" w14:textId="77777777" w:rsidR="000C70BA" w:rsidRDefault="000C70BA" w:rsidP="000C70BA">
      <w:pPr>
        <w:pStyle w:val="H6"/>
      </w:pPr>
      <w:bookmarkStart w:id="459" w:name="_Toc52787528"/>
      <w:bookmarkStart w:id="460" w:name="_Toc52787709"/>
      <w:bookmarkStart w:id="461" w:name="_Toc75906931"/>
      <w:bookmarkStart w:id="462" w:name="_Toc75907268"/>
      <w:r>
        <w:t>6.1.2.1.1</w:t>
      </w:r>
      <w:r>
        <w:tab/>
        <w:t>Test Purpose (TP)</w:t>
      </w:r>
      <w:bookmarkEnd w:id="459"/>
      <w:bookmarkEnd w:id="460"/>
      <w:bookmarkEnd w:id="461"/>
      <w:bookmarkEnd w:id="462"/>
    </w:p>
    <w:p w14:paraId="366A0858" w14:textId="77777777" w:rsidR="000C70BA" w:rsidRDefault="000C70BA" w:rsidP="000C70BA">
      <w:pPr>
        <w:pStyle w:val="H6"/>
      </w:pPr>
      <w:r>
        <w:t>(1)</w:t>
      </w:r>
    </w:p>
    <w:p w14:paraId="1CCEF841" w14:textId="77777777" w:rsidR="000C70BA" w:rsidRDefault="000C70BA" w:rsidP="000C70BA">
      <w:pPr>
        <w:pStyle w:val="PL"/>
      </w:pPr>
      <w:r>
        <w:rPr>
          <w:b/>
        </w:rPr>
        <w:t>with</w:t>
      </w:r>
      <w:r>
        <w:t xml:space="preserve"> { UE (MCVideo Client) registered and authorised for MCVideo Service }</w:t>
      </w:r>
    </w:p>
    <w:p w14:paraId="4B1698C0" w14:textId="77777777" w:rsidR="000C70BA" w:rsidRDefault="000C70BA" w:rsidP="000C70BA">
      <w:pPr>
        <w:pStyle w:val="PL"/>
      </w:pPr>
      <w:r>
        <w:t>ensure that {</w:t>
      </w:r>
    </w:p>
    <w:p w14:paraId="3CEECE00"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30619E15"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Default="000C70BA" w:rsidP="000C70BA">
      <w:pPr>
        <w:pStyle w:val="PL"/>
      </w:pPr>
      <w:r>
        <w:t xml:space="preserve">            }</w:t>
      </w:r>
    </w:p>
    <w:p w14:paraId="3E924F98" w14:textId="77777777" w:rsidR="000C70BA" w:rsidRDefault="000C70BA" w:rsidP="000C70BA">
      <w:pPr>
        <w:pStyle w:val="PL"/>
      </w:pPr>
    </w:p>
    <w:p w14:paraId="0E0462BF" w14:textId="77777777" w:rsidR="000C70BA" w:rsidRDefault="000C70BA" w:rsidP="000C70BA">
      <w:pPr>
        <w:pStyle w:val="H6"/>
      </w:pPr>
      <w:r>
        <w:t>(2)</w:t>
      </w:r>
    </w:p>
    <w:p w14:paraId="594CFBC6"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7963B238" w14:textId="77777777" w:rsidR="000C70BA" w:rsidRDefault="000C70BA" w:rsidP="000C70BA">
      <w:pPr>
        <w:pStyle w:val="PL"/>
      </w:pPr>
      <w:r>
        <w:t>ensure that {</w:t>
      </w:r>
    </w:p>
    <w:p w14:paraId="00B8FFA4" w14:textId="77777777" w:rsidR="000C70BA" w:rsidRDefault="000C70BA" w:rsidP="000C70BA">
      <w:pPr>
        <w:pStyle w:val="PL"/>
      </w:pPr>
      <w:r>
        <w:t xml:space="preserve">  </w:t>
      </w:r>
      <w:r>
        <w:rPr>
          <w:b/>
        </w:rPr>
        <w:t>when</w:t>
      </w:r>
      <w:r>
        <w:t xml:space="preserve"> { the MCVideo User requests to release Transmission Control }</w:t>
      </w:r>
    </w:p>
    <w:p w14:paraId="5433DC44" w14:textId="77777777" w:rsidR="000C70BA" w:rsidRDefault="000C70BA" w:rsidP="000C70BA">
      <w:pPr>
        <w:pStyle w:val="PL"/>
      </w:pPr>
      <w:r>
        <w:t xml:space="preserve">    </w:t>
      </w:r>
      <w:r>
        <w:rPr>
          <w:b/>
        </w:rPr>
        <w:t>then</w:t>
      </w:r>
      <w:r>
        <w:t xml:space="preserve"> { UE (MCVideo Client) sends a Transmission End Request, and respects Transmission Control (Transmission Granted, Transmission Control ACK, Transmission End Request, Transmission End Response) }</w:t>
      </w:r>
    </w:p>
    <w:p w14:paraId="6496048E" w14:textId="77777777" w:rsidR="000C70BA" w:rsidRDefault="000C70BA" w:rsidP="000C70BA">
      <w:pPr>
        <w:pStyle w:val="PL"/>
      </w:pPr>
      <w:r>
        <w:t xml:space="preserve">            }</w:t>
      </w:r>
    </w:p>
    <w:p w14:paraId="6A399772" w14:textId="77777777" w:rsidR="000C70BA" w:rsidRDefault="000C70BA" w:rsidP="000C70BA">
      <w:pPr>
        <w:pStyle w:val="PL"/>
      </w:pPr>
    </w:p>
    <w:p w14:paraId="3E73E4C7" w14:textId="77777777" w:rsidR="000C70BA" w:rsidRDefault="000C70BA" w:rsidP="000C70BA">
      <w:pPr>
        <w:pStyle w:val="H6"/>
      </w:pPr>
      <w:r>
        <w:t>(3)</w:t>
      </w:r>
    </w:p>
    <w:p w14:paraId="7F1C8380"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03EDC435" w14:textId="77777777" w:rsidR="000C70BA" w:rsidRDefault="000C70BA" w:rsidP="000C70BA">
      <w:pPr>
        <w:pStyle w:val="PL"/>
      </w:pPr>
      <w:r>
        <w:t>ensure that {</w:t>
      </w:r>
    </w:p>
    <w:p w14:paraId="538CDEB9" w14:textId="77777777" w:rsidR="000C70BA" w:rsidRDefault="000C70BA" w:rsidP="000C70BA">
      <w:pPr>
        <w:pStyle w:val="PL"/>
      </w:pPr>
      <w:r>
        <w:t xml:space="preserve">  </w:t>
      </w:r>
      <w:r>
        <w:rPr>
          <w:b/>
        </w:rPr>
        <w:t>when</w:t>
      </w:r>
      <w:r>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Default="000C70BA" w:rsidP="000C70BA">
      <w:pPr>
        <w:pStyle w:val="PL"/>
      </w:pPr>
      <w:r>
        <w:t xml:space="preserve">    </w:t>
      </w:r>
      <w:r>
        <w:rPr>
          <w:b/>
        </w:rPr>
        <w:t>then</w:t>
      </w:r>
      <w:r>
        <w:t xml:space="preserve"> { UE (MCVideo Client) sends a SIP BYE request and leaves the MCVideo session}</w:t>
      </w:r>
    </w:p>
    <w:p w14:paraId="3BF2DDF4" w14:textId="77777777" w:rsidR="000C70BA" w:rsidRDefault="000C70BA" w:rsidP="000C70BA">
      <w:pPr>
        <w:pStyle w:val="PL"/>
      </w:pPr>
      <w:r>
        <w:t xml:space="preserve">            }</w:t>
      </w:r>
    </w:p>
    <w:p w14:paraId="6F399F79" w14:textId="77777777" w:rsidR="000C70BA" w:rsidRDefault="000C70BA" w:rsidP="000C70BA">
      <w:pPr>
        <w:pStyle w:val="PL"/>
      </w:pPr>
    </w:p>
    <w:p w14:paraId="10A7C9E3" w14:textId="77777777" w:rsidR="000C70BA" w:rsidRDefault="000C70BA" w:rsidP="000C70BA">
      <w:pPr>
        <w:pStyle w:val="H6"/>
      </w:pPr>
      <w:r>
        <w:t>6.1.2.1.2</w:t>
      </w:r>
      <w:r>
        <w:tab/>
        <w:t>Conformance requirements</w:t>
      </w:r>
    </w:p>
    <w:p w14:paraId="0FF8D6B8" w14:textId="77777777" w:rsidR="000C70BA" w:rsidRDefault="000C70BA" w:rsidP="000C70BA">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Default="000C70BA" w:rsidP="000C70BA">
      <w:r>
        <w:t>[TS 24.281 clause 9.2.2.2.1.1]</w:t>
      </w:r>
    </w:p>
    <w:p w14:paraId="5F0C1D7C"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6ED3FA0E" w14:textId="77777777" w:rsidR="000C70BA" w:rsidRDefault="000C70BA" w:rsidP="000C70BA">
      <w:r>
        <w:t>The MCVideo client:</w:t>
      </w:r>
    </w:p>
    <w:p w14:paraId="552CED63"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6DBB60C8"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487CD39D"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77CF0AB8"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5CDB2922"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EC5D398" w14:textId="77777777" w:rsidR="000C70BA" w:rsidRDefault="000C70BA" w:rsidP="000C70BA">
      <w:pPr>
        <w:ind w:left="568" w:hanging="284"/>
      </w:pPr>
      <w:r>
        <w:t>7)</w:t>
      </w:r>
      <w:r>
        <w:tab/>
        <w:t>should include the "timer" option tag in the Supported header field;</w:t>
      </w:r>
    </w:p>
    <w:p w14:paraId="66534AAE"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464D499"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4B3CADD3"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1E552FD"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5AD9DDD"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0332FE1" w14:textId="77777777" w:rsidR="000C70BA" w:rsidRDefault="000C70BA" w:rsidP="000C70BA">
      <w:pPr>
        <w:ind w:left="851" w:hanging="284"/>
      </w:pPr>
      <w:r>
        <w:t>a)</w:t>
      </w:r>
      <w:r>
        <w:tab/>
        <w:t>the &lt;session-type&gt; element set to a value of "chat";</w:t>
      </w:r>
    </w:p>
    <w:p w14:paraId="46C088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6351E329"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578475CF"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494B3360" w14:textId="77777777" w:rsidR="000C70BA" w:rsidRDefault="000C70BA" w:rsidP="000C70BA">
      <w:pPr>
        <w:ind w:left="568" w:hanging="284"/>
      </w:pPr>
      <w:r>
        <w:t>15)</w:t>
      </w:r>
      <w:r>
        <w:tab/>
        <w:t>if an implicit transmission request is required, shall indicate this as specified in subclause 6.4; and</w:t>
      </w:r>
    </w:p>
    <w:p w14:paraId="64FEB879" w14:textId="77777777" w:rsidR="000C70BA" w:rsidRDefault="000C70BA" w:rsidP="000C70BA">
      <w:pPr>
        <w:ind w:left="568" w:hanging="284"/>
      </w:pPr>
      <w:r>
        <w:t>16)</w:t>
      </w:r>
      <w:r>
        <w:tab/>
        <w:t>shall send the SIP INVITE request according to 3GPP TS 24.229 [</w:t>
      </w:r>
      <w:r>
        <w:rPr>
          <w:lang w:eastAsia="zh-CN"/>
        </w:rPr>
        <w:t>11</w:t>
      </w:r>
      <w:r>
        <w:t>].</w:t>
      </w:r>
    </w:p>
    <w:p w14:paraId="1AF7E88E" w14:textId="77777777" w:rsidR="000C70BA" w:rsidRDefault="000C70BA" w:rsidP="000C70BA">
      <w:r>
        <w:t>On receiving a SIP 2xx response to the SIP INVITE request, the MCVideo client:</w:t>
      </w:r>
    </w:p>
    <w:p w14:paraId="33A146F6" w14:textId="77777777" w:rsidR="000C70BA" w:rsidRDefault="000C70BA" w:rsidP="000C70BA">
      <w:pPr>
        <w:ind w:left="568" w:hanging="284"/>
      </w:pPr>
      <w:r>
        <w:t>1)</w:t>
      </w:r>
      <w:r>
        <w:tab/>
        <w:t>shall interact with the user plane as specified in 3GPP TS 24.581 [</w:t>
      </w:r>
      <w:r>
        <w:rPr>
          <w:lang w:eastAsia="zh-CN"/>
        </w:rPr>
        <w:t>5</w:t>
      </w:r>
      <w:r>
        <w:t>]; and</w:t>
      </w:r>
    </w:p>
    <w:p w14:paraId="4D2C07C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Default="000C70BA" w:rsidP="000C70BA">
      <w:r>
        <w:t>On receiving a SIP 4xx response, a SIP 5xx response or a SIP 6xx response to the SIP INVITE request:</w:t>
      </w:r>
    </w:p>
    <w:p w14:paraId="06685576" w14:textId="77777777" w:rsidR="000C70BA" w:rsidRDefault="000C70BA" w:rsidP="000C70BA">
      <w:pPr>
        <w:ind w:left="568" w:hanging="284"/>
      </w:pPr>
      <w:r>
        <w:t>1)</w:t>
      </w:r>
      <w:r>
        <w:tab/>
        <w:t>if the MCVideo emergency group call state is set to "MVEGC 2: emergency-call-requested" or "MVEGC 3: emergency-call-granted"; or</w:t>
      </w:r>
    </w:p>
    <w:p w14:paraId="6BA33DF2" w14:textId="77777777" w:rsidR="000C70BA" w:rsidRDefault="000C70BA" w:rsidP="000C70BA">
      <w:pPr>
        <w:ind w:left="568" w:hanging="284"/>
      </w:pPr>
      <w:r>
        <w:t>2)</w:t>
      </w:r>
      <w:r>
        <w:tab/>
        <w:t>if the MCVideo imminent peril group call state is set to "MVIGC 2: imminent-peril-call-requested" or "MVIGC 3: imminent-peril-call-granted";</w:t>
      </w:r>
    </w:p>
    <w:p w14:paraId="708C61F3" w14:textId="77777777" w:rsidR="000C70BA" w:rsidRDefault="000C70BA" w:rsidP="000C70BA">
      <w:r>
        <w:t>the MCVideo client shall perform the actions specified in subclause 6.2.8.1.5.</w:t>
      </w:r>
    </w:p>
    <w:p w14:paraId="54969CFD"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31117D8A" w14:textId="77777777" w:rsidR="000C70BA" w:rsidRDefault="000C70BA" w:rsidP="000C70BA">
      <w:pPr>
        <w:rPr>
          <w:lang w:eastAsia="ko-KR"/>
        </w:rPr>
      </w:pPr>
      <w:bookmarkStart w:id="463" w:name="_Toc20151621"/>
      <w:bookmarkStart w:id="464" w:name="_Toc27494286"/>
      <w:bookmarkStart w:id="465" w:name="_Toc73952960"/>
      <w:r>
        <w:rPr>
          <w:lang w:eastAsia="ko-KR"/>
        </w:rPr>
        <w:t>[TS 24.281, clause 9.2.2.2.2.1]</w:t>
      </w:r>
    </w:p>
    <w:bookmarkEnd w:id="463"/>
    <w:bookmarkEnd w:id="464"/>
    <w:bookmarkEnd w:id="465"/>
    <w:p w14:paraId="0709D2A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Default="000C70BA" w:rsidP="000C70BA">
      <w:r>
        <w:t>[TS 24.581, clause 6.2.1]</w:t>
      </w:r>
    </w:p>
    <w:p w14:paraId="64EC0FA8"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Default="000C70BA" w:rsidP="000C70BA">
      <w:r>
        <w:t>The SIP INVITE request sent by the application and signalling plane:</w:t>
      </w:r>
    </w:p>
    <w:p w14:paraId="5691808A" w14:textId="77777777" w:rsidR="000C70BA" w:rsidRDefault="000C70BA" w:rsidP="000C70BA">
      <w:pPr>
        <w:ind w:left="568" w:hanging="284"/>
      </w:pPr>
      <w:r>
        <w:t>1.</w:t>
      </w:r>
      <w:r>
        <w:tab/>
        <w:t>shall be regarded an implicit Transmission request when an implicit Transmission request is negotiated; and</w:t>
      </w:r>
    </w:p>
    <w:p w14:paraId="26FD0E6B" w14:textId="77777777" w:rsidR="000C70BA" w:rsidRDefault="000C70BA" w:rsidP="000C70BA">
      <w:pPr>
        <w:ind w:left="568" w:hanging="284"/>
      </w:pPr>
      <w:r>
        <w:t>2.</w:t>
      </w:r>
      <w:r>
        <w:tab/>
        <w:t>shall not be regarded as an implicit Transmission request in case of a re-join to an already on-going group call.</w:t>
      </w:r>
    </w:p>
    <w:p w14:paraId="551EE202"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Default="000C70BA" w:rsidP="000C70BA">
      <w:r>
        <w:t>[TS 24.581, clause 6.2.4.1]</w:t>
      </w:r>
    </w:p>
    <w:p w14:paraId="2136DCE7" w14:textId="77777777" w:rsidR="000C70BA" w:rsidRDefault="000C70BA" w:rsidP="000C70BA">
      <w:r>
        <w:t>The transmission participant shall behave according to the state diagram and the state transitions specified in this subclause.</w:t>
      </w:r>
    </w:p>
    <w:p w14:paraId="50C559B7" w14:textId="77777777" w:rsidR="000C70BA" w:rsidRDefault="000C70BA" w:rsidP="000C70BA">
      <w:r>
        <w:t>Figure 6.2.4.1-1 shows the state diagram for 'Transmission participant state transition diagram for basic transmission control operation'.</w:t>
      </w:r>
    </w:p>
    <w:p w14:paraId="3E0FAC7A" w14:textId="77777777" w:rsidR="000C70BA" w:rsidRDefault="000C70BA" w:rsidP="000C70BA">
      <w:r>
        <w:t>…</w:t>
      </w:r>
    </w:p>
    <w:p w14:paraId="7A58ACD8" w14:textId="77777777" w:rsidR="000C70BA" w:rsidRDefault="000C70BA" w:rsidP="000C70BA">
      <w:r>
        <w:t>State details are explained in the following subclauses.</w:t>
      </w:r>
    </w:p>
    <w:p w14:paraId="36EBC338" w14:textId="77777777" w:rsidR="000C70BA" w:rsidRDefault="000C70BA" w:rsidP="000C70BA">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Default="000C70BA" w:rsidP="000C70BA">
      <w:pPr>
        <w:keepLines/>
        <w:ind w:left="1135" w:hanging="851"/>
      </w:pPr>
      <w:r>
        <w:t>NOTE:</w:t>
      </w:r>
      <w:r>
        <w:tab/>
        <w:t>A badly formatted transmission control message received in any state is ignored by the transmission participant and does not cause any change of the current state.</w:t>
      </w:r>
    </w:p>
    <w:p w14:paraId="43B681E2" w14:textId="77777777" w:rsidR="000C70BA" w:rsidRDefault="000C70BA" w:rsidP="000C70BA">
      <w:r>
        <w:t>[TS 24.581, clause 6.2.4.4.6]</w:t>
      </w:r>
    </w:p>
    <w:p w14:paraId="4BA1A546" w14:textId="77777777" w:rsidR="000C70BA" w:rsidRDefault="000C70BA" w:rsidP="000C70BA">
      <w:r>
        <w:t>Upon receiving a Transmission Granted message from the transmission control server, the transmission participant:</w:t>
      </w:r>
    </w:p>
    <w:p w14:paraId="134E5708"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Default="000C70BA" w:rsidP="000C70BA">
      <w:pPr>
        <w:ind w:left="851" w:hanging="284"/>
      </w:pPr>
      <w:r>
        <w:t>a.</w:t>
      </w:r>
      <w:r>
        <w:tab/>
        <w:t>shall include the Message Type field set to '0' (Transmission Granted); and</w:t>
      </w:r>
    </w:p>
    <w:p w14:paraId="6A50B882" w14:textId="77777777" w:rsidR="000C70BA" w:rsidRDefault="000C70BA" w:rsidP="000C70BA">
      <w:pPr>
        <w:ind w:left="851" w:hanging="284"/>
      </w:pPr>
      <w:r>
        <w:t>b.</w:t>
      </w:r>
      <w:r>
        <w:tab/>
        <w:t>shall include the Source field set to '0' (the transmission participant is the source);</w:t>
      </w:r>
    </w:p>
    <w:p w14:paraId="35C344E5"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1F36CDB9" w14:textId="77777777" w:rsidR="000C70BA" w:rsidRDefault="000C70BA" w:rsidP="000C70BA">
      <w:pPr>
        <w:ind w:left="568" w:hanging="284"/>
      </w:pPr>
      <w:r>
        <w:t>3.</w:t>
      </w:r>
      <w:r>
        <w:tab/>
        <w:t>shall provide Transmission granted notification to the user, if not already done;</w:t>
      </w:r>
    </w:p>
    <w:p w14:paraId="147F0575" w14:textId="77777777" w:rsidR="000C70BA" w:rsidRDefault="000C70BA" w:rsidP="000C70BA">
      <w:pPr>
        <w:ind w:left="568" w:hanging="284"/>
      </w:pPr>
      <w:r>
        <w:t>4.</w:t>
      </w:r>
      <w:r>
        <w:tab/>
        <w:t>shall stop timer T100 (Transmission Request); and</w:t>
      </w:r>
    </w:p>
    <w:p w14:paraId="68010569" w14:textId="77777777" w:rsidR="000C70BA" w:rsidRDefault="000C70BA" w:rsidP="000C70BA">
      <w:pPr>
        <w:ind w:left="568" w:hanging="284"/>
      </w:pPr>
      <w:r>
        <w:t>5.</w:t>
      </w:r>
      <w:r>
        <w:tab/>
        <w:t>shall enter the 'U: has permission to transmit' state.</w:t>
      </w:r>
    </w:p>
    <w:p w14:paraId="0A3977EC" w14:textId="77777777" w:rsidR="000C70BA" w:rsidRDefault="000C70BA" w:rsidP="000C70BA">
      <w:r>
        <w:t>[TS 24.581, clause 6.2.4.5.3]</w:t>
      </w:r>
    </w:p>
    <w:p w14:paraId="59BA45FD" w14:textId="77777777" w:rsidR="000C70BA" w:rsidRDefault="000C70BA" w:rsidP="000C70BA">
      <w:r>
        <w:t>Upon receiving an indication from the user to end the permission to send RTP media, the transmission participant:</w:t>
      </w:r>
    </w:p>
    <w:p w14:paraId="5A1BF00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Default="000C70BA" w:rsidP="000C70BA">
      <w:pPr>
        <w:ind w:left="568" w:hanging="284"/>
      </w:pPr>
      <w:r>
        <w:t>2.</w:t>
      </w:r>
      <w:r>
        <w:tab/>
        <w:t>shall start timer T101 (Transmission End Request) and initialize counter C101 (Transmission End Request) to 1; and</w:t>
      </w:r>
    </w:p>
    <w:p w14:paraId="691EE7D3" w14:textId="77777777" w:rsidR="000C70BA" w:rsidRDefault="000C70BA" w:rsidP="000C70BA">
      <w:pPr>
        <w:ind w:left="568" w:hanging="284"/>
      </w:pPr>
      <w:r>
        <w:t>3.</w:t>
      </w:r>
      <w:r>
        <w:tab/>
        <w:t>shall enter the 'U: pending end of transmission' state.</w:t>
      </w:r>
    </w:p>
    <w:p w14:paraId="61B06D3B" w14:textId="77777777" w:rsidR="000C70BA" w:rsidRDefault="000C70BA" w:rsidP="000C70BA">
      <w:r>
        <w:t>[TS 24.581, clause 6.2.4.4.7]</w:t>
      </w:r>
    </w:p>
    <w:p w14:paraId="485B59A2" w14:textId="77777777" w:rsidR="000C70BA" w:rsidRDefault="000C70BA" w:rsidP="000C70BA">
      <w:r>
        <w:t>Upon receiving an indication from the user to end the Transmission request, the transmission participant:</w:t>
      </w:r>
    </w:p>
    <w:p w14:paraId="738A769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Default="000C70BA" w:rsidP="000C70BA">
      <w:pPr>
        <w:ind w:left="568" w:hanging="284"/>
      </w:pPr>
      <w:r>
        <w:t>2.</w:t>
      </w:r>
      <w:r>
        <w:tab/>
        <w:t>shall stop time T100 (Transmission Request)</w:t>
      </w:r>
    </w:p>
    <w:p w14:paraId="35CA98AF" w14:textId="77777777" w:rsidR="000C70BA" w:rsidRDefault="000C70BA" w:rsidP="000C70BA">
      <w:pPr>
        <w:ind w:left="568" w:hanging="284"/>
      </w:pPr>
      <w:r>
        <w:t>3.</w:t>
      </w:r>
      <w:r>
        <w:tab/>
        <w:t>shall start timer T101 (Transmission End Request) and initialize counter C101 (Transmission End Request) to 1; and</w:t>
      </w:r>
    </w:p>
    <w:p w14:paraId="3850523C" w14:textId="77777777" w:rsidR="000C70BA" w:rsidRDefault="000C70BA" w:rsidP="000C70BA">
      <w:r>
        <w:t>4.</w:t>
      </w:r>
      <w:r>
        <w:tab/>
        <w:t>shall enter the 'U: pending end of transmission' state.</w:t>
      </w:r>
    </w:p>
    <w:p w14:paraId="7C6F8768" w14:textId="77777777" w:rsidR="000C70BA" w:rsidRDefault="000C70BA" w:rsidP="000C70BA">
      <w:pPr>
        <w:pStyle w:val="H6"/>
      </w:pPr>
      <w:bookmarkStart w:id="466" w:name="_Toc52787529"/>
      <w:bookmarkStart w:id="467" w:name="_Toc52787710"/>
      <w:bookmarkStart w:id="468" w:name="_Toc75906932"/>
      <w:bookmarkStart w:id="469" w:name="_Toc75907269"/>
      <w:r>
        <w:t>6.1.2.1.3</w:t>
      </w:r>
      <w:r>
        <w:tab/>
        <w:t>Test description</w:t>
      </w:r>
      <w:bookmarkEnd w:id="466"/>
      <w:bookmarkEnd w:id="467"/>
      <w:bookmarkEnd w:id="468"/>
      <w:bookmarkEnd w:id="469"/>
    </w:p>
    <w:p w14:paraId="5DAAA926" w14:textId="77777777" w:rsidR="000C70BA" w:rsidRDefault="000C70BA" w:rsidP="000C70BA">
      <w:pPr>
        <w:pStyle w:val="H6"/>
      </w:pPr>
      <w:r>
        <w:t>6.1.2.1.3.1</w:t>
      </w:r>
      <w:r>
        <w:tab/>
        <w:t>Pre-test conditions</w:t>
      </w:r>
    </w:p>
    <w:p w14:paraId="7728071F" w14:textId="77777777" w:rsidR="000C70BA" w:rsidRDefault="000C70BA" w:rsidP="000C70BA">
      <w:pPr>
        <w:pStyle w:val="H6"/>
      </w:pPr>
      <w:r w:rsidRPr="00102CE5">
        <w:t>Test configuration</w:t>
      </w:r>
      <w:r>
        <w:t>:</w:t>
      </w:r>
    </w:p>
    <w:p w14:paraId="55A614D1" w14:textId="6AB6E1B7" w:rsidR="000C70BA" w:rsidRDefault="000C70BA" w:rsidP="000C70BA">
      <w:pPr>
        <w:pStyle w:val="B1"/>
      </w:pPr>
      <w:r>
        <w:t>-</w:t>
      </w:r>
      <w:r>
        <w:tab/>
        <w:t xml:space="preserve">Single cell configuration according to TS </w:t>
      </w:r>
      <w:r w:rsidR="00960759">
        <w:t>37.579</w:t>
      </w:r>
      <w:r>
        <w:t>-1 [2] clause 5.2.2.2.1.</w:t>
      </w:r>
    </w:p>
    <w:p w14:paraId="5F7966C6" w14:textId="77777777" w:rsidR="000C70BA" w:rsidRDefault="000C70BA" w:rsidP="000C70BA">
      <w:pPr>
        <w:pStyle w:val="H6"/>
      </w:pPr>
      <w:r>
        <w:t>Preamble:</w:t>
      </w:r>
    </w:p>
    <w:p w14:paraId="4F689365" w14:textId="24026239" w:rsidR="000C70BA" w:rsidRDefault="000C70BA" w:rsidP="000C70BA">
      <w:pPr>
        <w:pStyle w:val="B1"/>
      </w:pPr>
      <w:r>
        <w:t>-</w:t>
      </w:r>
      <w:r>
        <w:tab/>
        <w:t xml:space="preserve">The UE has performed procedure 'Initial registration' as described in TS </w:t>
      </w:r>
      <w:r w:rsidR="00960759">
        <w:t>37.579</w:t>
      </w:r>
      <w:r>
        <w:t>-1 [2] clause 5.4.2.</w:t>
      </w:r>
    </w:p>
    <w:p w14:paraId="79EB5EE2" w14:textId="77777777" w:rsidR="000C70BA" w:rsidRDefault="000C70BA" w:rsidP="000C70BA">
      <w:pPr>
        <w:pStyle w:val="B1"/>
      </w:pPr>
      <w:r>
        <w:t>-</w:t>
      </w:r>
      <w:r>
        <w:tab/>
      </w:r>
      <w:r w:rsidRPr="000573F5">
        <w:t>UE States at the end of the preamble</w:t>
      </w:r>
      <w:r>
        <w:t>:</w:t>
      </w:r>
    </w:p>
    <w:p w14:paraId="55A3F218" w14:textId="77777777" w:rsidR="000C70BA" w:rsidRDefault="000C70BA" w:rsidP="000C70BA">
      <w:pPr>
        <w:pStyle w:val="B1"/>
        <w:ind w:left="852"/>
      </w:pPr>
      <w:r>
        <w:t>-</w:t>
      </w:r>
      <w:r>
        <w:tab/>
        <w:t>The UE is in RRC_IDLE state.</w:t>
      </w:r>
    </w:p>
    <w:p w14:paraId="0D8B7570" w14:textId="77777777" w:rsidR="000C70BA" w:rsidRDefault="000C70BA" w:rsidP="000C70BA">
      <w:pPr>
        <w:pStyle w:val="B1"/>
        <w:ind w:left="852"/>
      </w:pPr>
      <w:r>
        <w:t>-</w:t>
      </w:r>
      <w:r>
        <w:tab/>
        <w:t>The client is registered for MCVideo.</w:t>
      </w:r>
    </w:p>
    <w:p w14:paraId="3A2500B0" w14:textId="77777777" w:rsidR="000C70BA" w:rsidRDefault="000C70BA" w:rsidP="000C70BA">
      <w:pPr>
        <w:pStyle w:val="H6"/>
      </w:pPr>
      <w:r>
        <w:t>6.1.2.1.3.2</w:t>
      </w:r>
      <w:r>
        <w:tab/>
        <w:t>Test procedure sequence</w:t>
      </w:r>
    </w:p>
    <w:p w14:paraId="38981FDA" w14:textId="77777777" w:rsidR="000C70BA" w:rsidRDefault="000C70BA" w:rsidP="000C70BA">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Default="000C70BA" w:rsidP="002E3FCC">
            <w:pPr>
              <w:pStyle w:val="TAH"/>
            </w:pPr>
            <w:r>
              <w:t>Verdict</w:t>
            </w:r>
          </w:p>
        </w:tc>
      </w:tr>
      <w:tr w:rsidR="000C70BA"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Default="000C70BA" w:rsidP="002E3FCC">
            <w:pPr>
              <w:pStyle w:val="TAH"/>
            </w:pPr>
          </w:p>
        </w:tc>
      </w:tr>
      <w:tr w:rsidR="000C70BA"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Default="000C70BA" w:rsidP="002E3FCC">
            <w:pPr>
              <w:pStyle w:val="TAL"/>
            </w:pPr>
            <w:r>
              <w:t>Make the UE (MCVideo client) request the establishment of a chat group call with implicit transmission request.</w:t>
            </w:r>
          </w:p>
          <w:p w14:paraId="0C36B41B" w14:textId="77777777" w:rsidR="000C70BA" w:rsidRDefault="000C70BA" w:rsidP="002E3FCC">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Default="000C70BA" w:rsidP="002E3FCC">
            <w:pPr>
              <w:pStyle w:val="TAC"/>
            </w:pPr>
            <w:r>
              <w:t>-</w:t>
            </w:r>
          </w:p>
        </w:tc>
      </w:tr>
      <w:tr w:rsidR="000C70BA"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the chat group call with implicit transmission control according to option b,ii of NOTE 1 in TS </w:t>
            </w:r>
            <w:r w:rsidR="00960759">
              <w:rPr>
                <w:rFonts w:eastAsia="Calibri"/>
              </w:rPr>
              <w:t>37.579</w:t>
            </w:r>
            <w:r>
              <w:rPr>
                <w:rFonts w:eastAsia="Calibri"/>
              </w:rPr>
              <w:t>.1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Default="000C70BA" w:rsidP="002E3FCC">
            <w:pPr>
              <w:pStyle w:val="TAC"/>
            </w:pPr>
            <w:r>
              <w:t>P</w:t>
            </w:r>
          </w:p>
        </w:tc>
      </w:tr>
      <w:tr w:rsidR="000C70BA"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Default="000C70BA" w:rsidP="002E3FCC">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Default="000C70BA" w:rsidP="002E3FCC">
            <w:pPr>
              <w:pStyle w:val="TAC"/>
            </w:pPr>
            <w:r>
              <w:t>-</w:t>
            </w:r>
          </w:p>
        </w:tc>
      </w:tr>
      <w:tr w:rsidR="000C70BA"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Default="000C70BA" w:rsidP="002E3FCC">
            <w:pPr>
              <w:pStyle w:val="TAL"/>
            </w:pPr>
            <w:r>
              <w:t>Check: Does the UE (MCVideo client) notify the user that the call has been established?</w:t>
            </w:r>
          </w:p>
          <w:p w14:paraId="5CC026B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Default="000C70BA" w:rsidP="002E3FCC">
            <w:pPr>
              <w:pStyle w:val="TAC"/>
            </w:pPr>
            <w:r>
              <w:t>P</w:t>
            </w:r>
          </w:p>
        </w:tc>
      </w:tr>
      <w:tr w:rsidR="000C70BA"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Default="000C70BA" w:rsidP="002E3FCC">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Default="000C70BA" w:rsidP="002E3FCC">
            <w:pPr>
              <w:pStyle w:val="TAL"/>
            </w:pPr>
            <w:r>
              <w:t>Make the UE (MCVideo client) request end of transmission.</w:t>
            </w:r>
          </w:p>
          <w:p w14:paraId="0ED9F836"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Default="000C70BA" w:rsidP="002E3FCC">
            <w:pPr>
              <w:pStyle w:val="TAC"/>
            </w:pPr>
            <w:r>
              <w:t>-</w:t>
            </w:r>
          </w:p>
        </w:tc>
      </w:tr>
      <w:tr w:rsidR="000C70BA"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Default="000C70BA" w:rsidP="002E3FCC">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Default="000C70BA" w:rsidP="002E3FCC">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 xml:space="preserve">TS </w:t>
            </w:r>
            <w:r w:rsidR="00960759">
              <w:rPr>
                <w:lang w:eastAsia="ko-KR"/>
              </w:rPr>
              <w:t>37.579</w:t>
            </w:r>
            <w:r>
              <w:rPr>
                <w:lang w:eastAsia="ko-KR"/>
              </w:rPr>
              <w:t>-1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Default="000C70BA" w:rsidP="002E3FCC">
            <w:pPr>
              <w:pStyle w:val="TAC"/>
            </w:pPr>
            <w:r>
              <w:t>P</w:t>
            </w:r>
          </w:p>
        </w:tc>
      </w:tr>
      <w:tr w:rsidR="000C70BA"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Default="000C70BA" w:rsidP="002E3FCC">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Default="000C70BA" w:rsidP="002E3FCC">
            <w:pPr>
              <w:pStyle w:val="TAC"/>
            </w:pPr>
            <w:r>
              <w:t>-</w:t>
            </w:r>
          </w:p>
        </w:tc>
      </w:tr>
      <w:tr w:rsidR="000C70BA"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Default="000C70BA" w:rsidP="002E3FCC">
            <w:pPr>
              <w:pStyle w:val="TAL"/>
            </w:pPr>
            <w:r>
              <w:t>Make the UE (MCVideo client) release the call.</w:t>
            </w:r>
          </w:p>
          <w:p w14:paraId="68E2FEA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Default="000C70BA" w:rsidP="002E3FCC">
            <w:pPr>
              <w:pStyle w:val="TAC"/>
            </w:pPr>
            <w:r>
              <w:t>-</w:t>
            </w:r>
          </w:p>
        </w:tc>
      </w:tr>
      <w:tr w:rsidR="000C70BA"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Default="000C70BA" w:rsidP="002E3FCC">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Default="000C70BA" w:rsidP="002E3FCC">
            <w:pPr>
              <w:pStyle w:val="TAL"/>
            </w:pPr>
            <w:r>
              <w:t>Check: Does the</w:t>
            </w:r>
            <w:r>
              <w:rPr>
                <w:rFonts w:eastAsia="Calibri"/>
              </w:rPr>
              <w:t xml:space="preserve"> UE </w:t>
            </w:r>
            <w:r>
              <w:t xml:space="preserve">(MCVideo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Default="000C70BA" w:rsidP="002E3FCC">
            <w:pPr>
              <w:pStyle w:val="TAC"/>
            </w:pPr>
            <w:r>
              <w:t>P</w:t>
            </w:r>
          </w:p>
        </w:tc>
      </w:tr>
      <w:tr w:rsidR="000C70BA"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Default="000C70BA" w:rsidP="002E3FCC">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Default="000C70BA" w:rsidP="002E3FCC">
            <w:pPr>
              <w:pStyle w:val="TAC"/>
            </w:pPr>
            <w:r>
              <w:t>-</w:t>
            </w:r>
          </w:p>
        </w:tc>
      </w:tr>
      <w:tr w:rsidR="000C70BA"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Default="000C70BA" w:rsidP="002E3FCC">
            <w:pPr>
              <w:pStyle w:val="TAN"/>
            </w:pPr>
            <w:r>
              <w:t>NOTE 1: This is expected to be done via a suitable implementation dependent MMI.</w:t>
            </w:r>
          </w:p>
        </w:tc>
      </w:tr>
    </w:tbl>
    <w:p w14:paraId="622E6EDB" w14:textId="77777777" w:rsidR="000C70BA" w:rsidRDefault="000C70BA" w:rsidP="000C70BA"/>
    <w:p w14:paraId="2A5FC284" w14:textId="77777777" w:rsidR="000C70BA" w:rsidRDefault="000C70BA" w:rsidP="000C70BA">
      <w:pPr>
        <w:pStyle w:val="H6"/>
      </w:pPr>
      <w:r>
        <w:t>6.1.2.1.3.3</w:t>
      </w:r>
      <w:r>
        <w:tab/>
        <w:t>Specific message contents</w:t>
      </w:r>
    </w:p>
    <w:p w14:paraId="36B61E91" w14:textId="7F604FBE" w:rsidR="000C70BA" w:rsidRDefault="000C70BA" w:rsidP="000C70BA">
      <w:pPr>
        <w:pStyle w:val="TH"/>
      </w:pPr>
      <w:r>
        <w:t>Table 6.1.2.1.3.3-1: SIP INVITE from the UE (Step 2, Table 6.1.2.1.3.2-1;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Default="000C70BA" w:rsidP="002E3FCC">
            <w:pPr>
              <w:pStyle w:val="TAL"/>
            </w:pPr>
            <w:r>
              <w:t xml:space="preserve">Derivation Path: TS </w:t>
            </w:r>
            <w:r w:rsidR="00960759">
              <w:t>37.579</w:t>
            </w:r>
            <w:r>
              <w:t>-1 [2], Table 5.5.2.5.1-1</w:t>
            </w:r>
          </w:p>
        </w:tc>
      </w:tr>
      <w:tr w:rsidR="000C70BA"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Default="000C70BA" w:rsidP="002E3FCC">
            <w:pPr>
              <w:pStyle w:val="TAH"/>
            </w:pPr>
            <w:r>
              <w:t>Condition</w:t>
            </w:r>
          </w:p>
        </w:tc>
      </w:tr>
      <w:tr w:rsidR="000C70BA"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Default="000C70BA" w:rsidP="002E3FCC">
            <w:pPr>
              <w:pStyle w:val="TAL"/>
            </w:pPr>
          </w:p>
        </w:tc>
      </w:tr>
      <w:tr w:rsidR="000C70BA"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Default="000C70BA" w:rsidP="002E3FCC">
            <w:pPr>
              <w:pStyle w:val="TAL"/>
            </w:pPr>
          </w:p>
        </w:tc>
      </w:tr>
      <w:tr w:rsidR="000C70BA"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Default="000C70BA" w:rsidP="002E3FCC">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Default="000C70BA" w:rsidP="002E3FCC">
            <w:pPr>
              <w:pStyle w:val="TAL"/>
            </w:pPr>
          </w:p>
        </w:tc>
      </w:tr>
      <w:tr w:rsidR="000C70BA"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Default="000C70BA" w:rsidP="002E3FCC">
            <w:pPr>
              <w:pStyle w:val="TAL"/>
            </w:pPr>
          </w:p>
        </w:tc>
      </w:tr>
      <w:tr w:rsidR="000C70BA"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Default="000C70BA" w:rsidP="002E3FCC">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Default="000C70BA" w:rsidP="002E3FCC">
            <w:pPr>
              <w:pStyle w:val="TAL"/>
            </w:pPr>
          </w:p>
        </w:tc>
      </w:tr>
    </w:tbl>
    <w:p w14:paraId="2F7A5039" w14:textId="77777777" w:rsidR="000C70BA" w:rsidRDefault="000C70BA" w:rsidP="000C70BA"/>
    <w:p w14:paraId="026475D3" w14:textId="77777777" w:rsidR="000C70BA" w:rsidRDefault="000C70BA" w:rsidP="000C70BA">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Default="000C70BA" w:rsidP="002E3FCC">
            <w:pPr>
              <w:pStyle w:val="TAL"/>
            </w:pPr>
            <w:r>
              <w:t xml:space="preserve">Derivation Path: TS </w:t>
            </w:r>
            <w:r w:rsidR="00960759">
              <w:t>37.579</w:t>
            </w:r>
            <w:r>
              <w:t>-1 [2], Table 5.5.3.1.1-2, condition INITIAL_SDP_OFFER, IMPLICIT_GRANT_REQUESTED</w:t>
            </w:r>
          </w:p>
        </w:tc>
      </w:tr>
    </w:tbl>
    <w:p w14:paraId="34A64CC9" w14:textId="77777777" w:rsidR="000C70BA" w:rsidRDefault="000C70BA" w:rsidP="000C70BA">
      <w:pPr>
        <w:widowControl w:val="0"/>
      </w:pPr>
    </w:p>
    <w:p w14:paraId="6ADC8E90" w14:textId="77777777" w:rsidR="000C70BA" w:rsidRDefault="000C70BA" w:rsidP="000C70BA">
      <w:pPr>
        <w:pStyle w:val="TH"/>
      </w:pPr>
      <w:r>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Default="000C70BA" w:rsidP="002E3FCC">
            <w:pPr>
              <w:pStyle w:val="TAL"/>
            </w:pPr>
            <w:r>
              <w:t xml:space="preserve">Derivation Path: TS </w:t>
            </w:r>
            <w:r w:rsidR="00960759">
              <w:t>37.579</w:t>
            </w:r>
            <w:r>
              <w:t>-1 [2], Table 5.5.3.2.1-2, condition CHAT-GROUP-CALL, INVITE_REFER</w:t>
            </w:r>
          </w:p>
        </w:tc>
      </w:tr>
    </w:tbl>
    <w:p w14:paraId="2D17729C" w14:textId="77777777" w:rsidR="000C70BA" w:rsidRDefault="000C70BA" w:rsidP="000C70BA"/>
    <w:p w14:paraId="77948317" w14:textId="0ABAA1F3" w:rsidR="000C70BA" w:rsidRDefault="000C70BA" w:rsidP="000C70BA">
      <w:pPr>
        <w:pStyle w:val="TH"/>
      </w:pPr>
      <w:r>
        <w:t>Table 6.1.2.1.3.3-3: SIP 200 (OK) from the SS (Step 2, Table 6.1.2.1.3.2-1;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Default="000C70BA" w:rsidP="002E3FCC">
            <w:pPr>
              <w:pStyle w:val="TAL"/>
            </w:pPr>
            <w:r>
              <w:t xml:space="preserve">Derivation Path: TS </w:t>
            </w:r>
            <w:r w:rsidR="00960759">
              <w:t>37.579</w:t>
            </w:r>
            <w:r>
              <w:t>-1 [2], Table 5.5.2.17.1.2-1, condition INVITE-RSP</w:t>
            </w:r>
          </w:p>
        </w:tc>
      </w:tr>
      <w:tr w:rsidR="000C70BA"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Default="000C70BA" w:rsidP="002E3FCC">
            <w:pPr>
              <w:pStyle w:val="TAH"/>
            </w:pPr>
            <w:r>
              <w:t>Condition</w:t>
            </w:r>
          </w:p>
        </w:tc>
      </w:tr>
      <w:tr w:rsidR="000C70BA"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Default="000C70BA" w:rsidP="002E3FCC">
            <w:pPr>
              <w:pStyle w:val="TAL"/>
            </w:pPr>
          </w:p>
        </w:tc>
      </w:tr>
      <w:tr w:rsidR="000C70BA"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Default="000C70BA" w:rsidP="002E3FCC">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Default="000C70BA" w:rsidP="002E3FCC">
            <w:pPr>
              <w:pStyle w:val="TAL"/>
            </w:pPr>
          </w:p>
        </w:tc>
      </w:tr>
    </w:tbl>
    <w:p w14:paraId="30485A77" w14:textId="77777777" w:rsidR="000C70BA" w:rsidRDefault="000C70BA" w:rsidP="000C70BA"/>
    <w:p w14:paraId="62C35634" w14:textId="77777777" w:rsidR="000C70BA" w:rsidRDefault="000C70BA" w:rsidP="000C70BA">
      <w:pPr>
        <w:pStyle w:val="TH"/>
      </w:pPr>
      <w:r>
        <w:t>Table 6.1.2.1.3.3-3A: Void</w:t>
      </w:r>
    </w:p>
    <w:p w14:paraId="7ACEF3F6" w14:textId="77777777" w:rsidR="000C70BA" w:rsidRDefault="000C70BA" w:rsidP="000C70BA">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Default="000C70BA" w:rsidP="002E3FCC">
            <w:pPr>
              <w:pStyle w:val="TAL"/>
            </w:pPr>
            <w:r>
              <w:t xml:space="preserve">Derivation Path: TS </w:t>
            </w:r>
            <w:r w:rsidR="00960759">
              <w:t>37.579</w:t>
            </w:r>
            <w:r>
              <w:t>-1 [2], Table 5.5.3.1.2-2, condition SDP_ANSWER, IMPLICIT_GRANT_REQUESTED</w:t>
            </w:r>
          </w:p>
        </w:tc>
      </w:tr>
    </w:tbl>
    <w:p w14:paraId="780ACFF6" w14:textId="77777777" w:rsidR="000C70BA" w:rsidRDefault="000C70BA" w:rsidP="000C70BA"/>
    <w:p w14:paraId="51D9051B" w14:textId="77777777" w:rsidR="000C70BA" w:rsidRDefault="000C70BA" w:rsidP="000C70BA">
      <w:pPr>
        <w:pStyle w:val="TH"/>
      </w:pPr>
      <w:r>
        <w:t>Table 6.1.2.1.3.3-4..8: Void</w:t>
      </w:r>
    </w:p>
    <w:p w14:paraId="0DA5B6A7" w14:textId="77777777" w:rsidR="000C70BA" w:rsidRDefault="000C70BA" w:rsidP="000C70BA"/>
    <w:p w14:paraId="295CCFFA" w14:textId="77777777" w:rsidR="000C70BA" w:rsidRDefault="000C70BA" w:rsidP="000C70BA">
      <w:pPr>
        <w:keepNext/>
        <w:keepLines/>
        <w:spacing w:before="120"/>
        <w:ind w:left="1418" w:hanging="1418"/>
        <w:outlineLvl w:val="3"/>
        <w:rPr>
          <w:rFonts w:ascii="Arial" w:hAnsi="Arial"/>
          <w:sz w:val="24"/>
        </w:rPr>
      </w:pPr>
      <w:bookmarkStart w:id="470" w:name="_Toc52787530"/>
      <w:bookmarkStart w:id="471" w:name="_Toc52787711"/>
      <w:bookmarkStart w:id="472" w:name="_Toc75906933"/>
      <w:bookmarkStart w:id="473" w:name="_Toc75907270"/>
      <w:bookmarkStart w:id="474"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0"/>
      <w:bookmarkEnd w:id="471"/>
      <w:bookmarkEnd w:id="472"/>
      <w:bookmarkEnd w:id="473"/>
      <w:bookmarkEnd w:id="474"/>
    </w:p>
    <w:p w14:paraId="68A38335" w14:textId="77777777" w:rsidR="000C70BA" w:rsidRDefault="000C70BA" w:rsidP="000C70BA">
      <w:pPr>
        <w:pStyle w:val="H6"/>
      </w:pPr>
      <w:bookmarkStart w:id="475" w:name="_Toc52787531"/>
      <w:bookmarkStart w:id="476" w:name="_Toc52787712"/>
      <w:bookmarkStart w:id="477" w:name="_Toc75906934"/>
      <w:bookmarkStart w:id="478" w:name="_Toc75907271"/>
      <w:r>
        <w:t>6.1.2.2.1</w:t>
      </w:r>
      <w:r>
        <w:tab/>
        <w:t>Test Purpose (TP)</w:t>
      </w:r>
      <w:bookmarkEnd w:id="475"/>
      <w:bookmarkEnd w:id="476"/>
      <w:bookmarkEnd w:id="477"/>
      <w:bookmarkEnd w:id="478"/>
    </w:p>
    <w:p w14:paraId="63ED7CD7" w14:textId="77777777" w:rsidR="000C70BA" w:rsidRDefault="000C70BA" w:rsidP="000C70BA">
      <w:pPr>
        <w:pStyle w:val="H6"/>
      </w:pPr>
      <w:r>
        <w:t>(1)</w:t>
      </w:r>
    </w:p>
    <w:p w14:paraId="28DB3639" w14:textId="77777777" w:rsidR="000C70BA" w:rsidRDefault="000C70BA" w:rsidP="000C70BA">
      <w:pPr>
        <w:pStyle w:val="PL"/>
      </w:pPr>
      <w:r>
        <w:rPr>
          <w:b/>
        </w:rPr>
        <w:t>with</w:t>
      </w:r>
      <w:r>
        <w:t xml:space="preserve"> { UE (MCVideo Client) registered and authorised for MCVideo Service }</w:t>
      </w:r>
    </w:p>
    <w:p w14:paraId="7CBBF4AE" w14:textId="77777777" w:rsidR="000C70BA" w:rsidRDefault="000C70BA" w:rsidP="000C70BA">
      <w:pPr>
        <w:pStyle w:val="PL"/>
      </w:pPr>
      <w:r>
        <w:t>ensure that {</w:t>
      </w:r>
    </w:p>
    <w:p w14:paraId="51A6BE75"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04E5631A"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Default="000C70BA" w:rsidP="000C70BA">
      <w:pPr>
        <w:pStyle w:val="PL"/>
      </w:pPr>
      <w:r>
        <w:t xml:space="preserve">         }</w:t>
      </w:r>
    </w:p>
    <w:p w14:paraId="76637D9E" w14:textId="77777777" w:rsidR="000C70BA" w:rsidRDefault="000C70BA" w:rsidP="000C70BA">
      <w:pPr>
        <w:pStyle w:val="PL"/>
      </w:pPr>
    </w:p>
    <w:p w14:paraId="61D71733" w14:textId="77777777" w:rsidR="000C70BA" w:rsidRDefault="000C70BA" w:rsidP="000C70BA">
      <w:pPr>
        <w:pStyle w:val="H6"/>
      </w:pPr>
      <w:r>
        <w:t>(2)</w:t>
      </w:r>
    </w:p>
    <w:p w14:paraId="13A1E2A9" w14:textId="77777777" w:rsidR="000C70BA" w:rsidRDefault="000C70BA" w:rsidP="000C70BA">
      <w:pPr>
        <w:pStyle w:val="PL"/>
      </w:pPr>
      <w:r>
        <w:rPr>
          <w:b/>
        </w:rPr>
        <w:t xml:space="preserve"> with</w:t>
      </w:r>
      <w:r>
        <w:t xml:space="preserve"> { UE (MCVideo Client) having established a Chat </w:t>
      </w:r>
      <w:r>
        <w:rPr>
          <w:color w:val="000000"/>
        </w:rPr>
        <w:t>Group Call</w:t>
      </w:r>
      <w:r>
        <w:t xml:space="preserve"> and the MCVideo User being authorized for initiating an MCVideo Emergency Group Call }</w:t>
      </w:r>
    </w:p>
    <w:p w14:paraId="44812CC9" w14:textId="77777777" w:rsidR="000C70BA" w:rsidRDefault="000C70BA" w:rsidP="000C70BA">
      <w:pPr>
        <w:pStyle w:val="PL"/>
      </w:pPr>
      <w:r>
        <w:t>ensure that {</w:t>
      </w:r>
    </w:p>
    <w:p w14:paraId="2A9FE81F" w14:textId="77777777" w:rsidR="000C70BA" w:rsidRDefault="000C70BA" w:rsidP="000C70BA">
      <w:pPr>
        <w:pStyle w:val="PL"/>
      </w:pPr>
      <w:r>
        <w:t xml:space="preserve">  </w:t>
      </w:r>
      <w:r>
        <w:rPr>
          <w:b/>
        </w:rPr>
        <w:t>when</w:t>
      </w:r>
      <w:r>
        <w:t xml:space="preserve"> { the MCVideo User requests to upgrade the ongoing MCVideo Group Call to a MCVideo Emergency Group Call with Transmission Control }</w:t>
      </w:r>
    </w:p>
    <w:p w14:paraId="5398C394"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an Emergency Group Call </w:t>
      </w:r>
      <w:r>
        <w:rPr>
          <w:b/>
          <w:bCs/>
        </w:rPr>
        <w:t>and</w:t>
      </w:r>
      <w:r>
        <w:t xml:space="preserve"> notifies the MCVideo User that the call has been upgraded }</w:t>
      </w:r>
    </w:p>
    <w:p w14:paraId="2693E833" w14:textId="77777777" w:rsidR="000C70BA" w:rsidRDefault="000C70BA" w:rsidP="000C70BA">
      <w:pPr>
        <w:pStyle w:val="PL"/>
      </w:pPr>
      <w:r>
        <w:t xml:space="preserve">            }</w:t>
      </w:r>
    </w:p>
    <w:p w14:paraId="133FA16E" w14:textId="77777777" w:rsidR="000C70BA" w:rsidRDefault="000C70BA" w:rsidP="000C70BA">
      <w:pPr>
        <w:pStyle w:val="PL"/>
      </w:pPr>
    </w:p>
    <w:p w14:paraId="0B20B595" w14:textId="77777777" w:rsidR="000C70BA" w:rsidRDefault="000C70BA" w:rsidP="000C70BA">
      <w:pPr>
        <w:pStyle w:val="H6"/>
      </w:pPr>
      <w:r>
        <w:t>(3)</w:t>
      </w:r>
    </w:p>
    <w:p w14:paraId="00E2C696" w14:textId="77777777" w:rsidR="000C70BA" w:rsidRDefault="000C70BA" w:rsidP="000C70BA">
      <w:pPr>
        <w:pStyle w:val="PL"/>
      </w:pPr>
      <w:r>
        <w:rPr>
          <w:b/>
        </w:rPr>
        <w:t>with</w:t>
      </w:r>
      <w:r>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Default="000C70BA" w:rsidP="000C70BA">
      <w:pPr>
        <w:pStyle w:val="PL"/>
      </w:pPr>
      <w:r>
        <w:t>ensure that {</w:t>
      </w:r>
    </w:p>
    <w:p w14:paraId="07365288" w14:textId="77777777" w:rsidR="000C70BA" w:rsidRDefault="000C70BA" w:rsidP="000C70BA">
      <w:pPr>
        <w:pStyle w:val="PL"/>
      </w:pPr>
      <w:r>
        <w:t xml:space="preserve">  </w:t>
      </w:r>
      <w:r>
        <w:rPr>
          <w:b/>
        </w:rPr>
        <w:t>when</w:t>
      </w:r>
      <w:r>
        <w:t xml:space="preserve"> { the MCVideo User requests to cancel the ongoing McVideo Emergency state }</w:t>
      </w:r>
    </w:p>
    <w:p w14:paraId="4A08D4A7" w14:textId="77777777" w:rsidR="000C70BA" w:rsidRDefault="000C70BA" w:rsidP="000C70BA">
      <w:pPr>
        <w:pStyle w:val="PL"/>
      </w:pPr>
      <w:r>
        <w:t xml:space="preserve">    </w:t>
      </w:r>
      <w:r>
        <w:rPr>
          <w:b/>
        </w:rPr>
        <w:t>then</w:t>
      </w:r>
      <w:r>
        <w:t xml:space="preserve"> { UE (MCVideo Client) sends a SIP re-INVITE request and upon receipt of a SIP 2xx response considers the emergency condition cancelled </w:t>
      </w:r>
      <w:r>
        <w:rPr>
          <w:b/>
          <w:bCs/>
        </w:rPr>
        <w:t>and</w:t>
      </w:r>
      <w:r>
        <w:t xml:space="preserve"> notifies the user that the call has been downgraded }</w:t>
      </w:r>
    </w:p>
    <w:p w14:paraId="4FD2F76D" w14:textId="77777777" w:rsidR="000C70BA" w:rsidRDefault="000C70BA" w:rsidP="000C70BA">
      <w:pPr>
        <w:pStyle w:val="PL"/>
      </w:pPr>
      <w:r>
        <w:t xml:space="preserve">            }</w:t>
      </w:r>
    </w:p>
    <w:p w14:paraId="6B6AF034" w14:textId="77777777" w:rsidR="000C70BA" w:rsidRDefault="000C70BA" w:rsidP="000C70BA">
      <w:pPr>
        <w:pStyle w:val="PL"/>
      </w:pPr>
    </w:p>
    <w:p w14:paraId="008DF268" w14:textId="77777777" w:rsidR="000C70BA" w:rsidRDefault="000C70BA" w:rsidP="000C70BA">
      <w:pPr>
        <w:pStyle w:val="H6"/>
      </w:pPr>
      <w:r>
        <w:t>(4)</w:t>
      </w:r>
    </w:p>
    <w:p w14:paraId="60992877" w14:textId="77777777" w:rsidR="000C70BA" w:rsidRDefault="000C70BA" w:rsidP="000C70BA">
      <w:pPr>
        <w:pStyle w:val="PL"/>
      </w:pPr>
      <w:r>
        <w:rPr>
          <w:b/>
        </w:rPr>
        <w:t>with</w:t>
      </w:r>
      <w:r>
        <w:t xml:space="preserve"> { UE (MCVideo Client) having established an a Chat Group</w:t>
      </w:r>
      <w:r>
        <w:rPr>
          <w:color w:val="FF0000"/>
        </w:rPr>
        <w:t xml:space="preserve"> </w:t>
      </w:r>
      <w:r>
        <w:t>Call and the MCVideo User being authorized for initiating an MCVideo Imminent Peril Chat Group Call  }</w:t>
      </w:r>
    </w:p>
    <w:p w14:paraId="6EB24F45" w14:textId="77777777" w:rsidR="000C70BA" w:rsidRDefault="000C70BA" w:rsidP="000C70BA">
      <w:pPr>
        <w:pStyle w:val="PL"/>
      </w:pPr>
      <w:r>
        <w:t>ensure that {</w:t>
      </w:r>
    </w:p>
    <w:p w14:paraId="499800E7" w14:textId="77777777" w:rsidR="000C70BA" w:rsidRDefault="000C70BA" w:rsidP="000C70BA">
      <w:pPr>
        <w:pStyle w:val="PL"/>
      </w:pPr>
      <w:r>
        <w:t xml:space="preserve">  </w:t>
      </w:r>
      <w:r>
        <w:rPr>
          <w:b/>
        </w:rPr>
        <w:t>when</w:t>
      </w:r>
      <w:r>
        <w:t xml:space="preserve"> { the MCVideo User requests to upgrade the ongoing MCVideo Chat Group Call to a MCVideo Imminent Peril Chat Group Call with Transmission Control }</w:t>
      </w:r>
    </w:p>
    <w:p w14:paraId="67677B0D"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Imminent Peril Chat Group Call </w:t>
      </w:r>
      <w:r>
        <w:rPr>
          <w:b/>
          <w:bCs/>
        </w:rPr>
        <w:t>and</w:t>
      </w:r>
      <w:r>
        <w:t xml:space="preserve"> notifies the user that the call has been upgraded }</w:t>
      </w:r>
    </w:p>
    <w:p w14:paraId="07E89976" w14:textId="77777777" w:rsidR="000C70BA" w:rsidRDefault="000C70BA" w:rsidP="000C70BA">
      <w:pPr>
        <w:pStyle w:val="PL"/>
      </w:pPr>
      <w:r>
        <w:t xml:space="preserve">            }</w:t>
      </w:r>
    </w:p>
    <w:p w14:paraId="01540163" w14:textId="77777777" w:rsidR="000C70BA" w:rsidRDefault="000C70BA" w:rsidP="000C70BA">
      <w:pPr>
        <w:pStyle w:val="PL"/>
      </w:pPr>
    </w:p>
    <w:p w14:paraId="0EC5EB50" w14:textId="77777777" w:rsidR="000C70BA" w:rsidRDefault="000C70BA" w:rsidP="000C70BA">
      <w:pPr>
        <w:pStyle w:val="H6"/>
      </w:pPr>
      <w:r>
        <w:t>(5)</w:t>
      </w:r>
    </w:p>
    <w:p w14:paraId="59E12651" w14:textId="77777777" w:rsidR="000C70BA" w:rsidRDefault="000C70BA" w:rsidP="000C70BA">
      <w:pPr>
        <w:pStyle w:val="PL"/>
      </w:pPr>
      <w:r>
        <w:rPr>
          <w:b/>
        </w:rPr>
        <w:t>with</w:t>
      </w:r>
      <w: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Default="000C70BA" w:rsidP="000C70BA">
      <w:pPr>
        <w:pStyle w:val="PL"/>
      </w:pPr>
      <w:r>
        <w:t>ensure that {</w:t>
      </w:r>
    </w:p>
    <w:p w14:paraId="4F4F9D19" w14:textId="77777777" w:rsidR="000C70BA" w:rsidRDefault="000C70BA" w:rsidP="000C70BA">
      <w:pPr>
        <w:pStyle w:val="PL"/>
      </w:pPr>
      <w:r>
        <w:t xml:space="preserve">  </w:t>
      </w:r>
      <w:r>
        <w:rPr>
          <w:b/>
        </w:rPr>
        <w:t>when</w:t>
      </w:r>
      <w:r>
        <w:t xml:space="preserve"> { the MCVideo User requests to cancel the ongoing MCVideo Imminent Peril state }</w:t>
      </w:r>
    </w:p>
    <w:p w14:paraId="3C4AA538" w14:textId="77777777" w:rsidR="000C70BA" w:rsidRDefault="000C70BA" w:rsidP="000C70BA">
      <w:pPr>
        <w:pStyle w:val="PL"/>
      </w:pPr>
      <w:r>
        <w:t xml:space="preserve">    </w:t>
      </w:r>
      <w:r>
        <w:rPr>
          <w:b/>
        </w:rPr>
        <w:t>then</w:t>
      </w:r>
      <w:r>
        <w:t xml:space="preserve"> { UE (MCVideo Client) sends a SIP re-INVITE request and upon receipt of a SIP 2xx response considers the imminent peril condition cancelled }</w:t>
      </w:r>
    </w:p>
    <w:p w14:paraId="16B126B8" w14:textId="77777777" w:rsidR="000C70BA" w:rsidRDefault="000C70BA" w:rsidP="000C70BA">
      <w:pPr>
        <w:pStyle w:val="PL"/>
      </w:pPr>
      <w:r>
        <w:t xml:space="preserve">            }</w:t>
      </w:r>
    </w:p>
    <w:p w14:paraId="25271E5D" w14:textId="77777777" w:rsidR="000C70BA" w:rsidRDefault="000C70BA" w:rsidP="000C70BA">
      <w:pPr>
        <w:pStyle w:val="PL"/>
      </w:pPr>
    </w:p>
    <w:p w14:paraId="68C48E21" w14:textId="77777777" w:rsidR="000C70BA" w:rsidRDefault="000C70BA" w:rsidP="000C70BA">
      <w:pPr>
        <w:pStyle w:val="H6"/>
      </w:pPr>
      <w:r>
        <w:t>(6)</w:t>
      </w:r>
    </w:p>
    <w:p w14:paraId="578D789B"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6958AC5F" w14:textId="77777777" w:rsidR="000C70BA" w:rsidRDefault="000C70BA" w:rsidP="000C70BA">
      <w:pPr>
        <w:pStyle w:val="PL"/>
        <w:rPr>
          <w:bCs/>
        </w:rPr>
      </w:pPr>
      <w:r>
        <w:t>ensure that</w:t>
      </w:r>
      <w:r>
        <w:rPr>
          <w:bCs/>
        </w:rPr>
        <w:t xml:space="preserve"> {</w:t>
      </w:r>
    </w:p>
    <w:p w14:paraId="09D99F18" w14:textId="77777777" w:rsidR="000C70BA" w:rsidRDefault="000C70BA" w:rsidP="000C70BA">
      <w:pPr>
        <w:pStyle w:val="PL"/>
      </w:pPr>
      <w:r>
        <w:t xml:space="preserve">  </w:t>
      </w:r>
      <w:r>
        <w:rPr>
          <w:b/>
        </w:rPr>
        <w:t>when</w:t>
      </w:r>
      <w:r>
        <w:t xml:space="preserve"> { the MCVideo User requests to terminate the ongoing MCVideo Chat Group Call }</w:t>
      </w:r>
    </w:p>
    <w:p w14:paraId="7CB90261" w14:textId="77777777" w:rsidR="000C70BA" w:rsidRDefault="000C70BA" w:rsidP="000C70BA">
      <w:pPr>
        <w:pStyle w:val="PL"/>
      </w:pPr>
      <w:r>
        <w:t xml:space="preserve">    </w:t>
      </w:r>
      <w:r>
        <w:rPr>
          <w:b/>
        </w:rPr>
        <w:t>then</w:t>
      </w:r>
      <w:r>
        <w:t xml:space="preserve"> { UE (MCVideo Client) sends a SIP BYE request and leaves the MCVideo session }</w:t>
      </w:r>
    </w:p>
    <w:p w14:paraId="609D38F3" w14:textId="77777777" w:rsidR="000C70BA" w:rsidRDefault="000C70BA" w:rsidP="000C70BA">
      <w:pPr>
        <w:pStyle w:val="PL"/>
      </w:pPr>
      <w:r>
        <w:t xml:space="preserve">            }</w:t>
      </w:r>
    </w:p>
    <w:p w14:paraId="0A9EA9E8" w14:textId="77777777" w:rsidR="000C70BA" w:rsidRDefault="000C70BA" w:rsidP="000C70BA">
      <w:pPr>
        <w:pStyle w:val="PL"/>
      </w:pPr>
    </w:p>
    <w:p w14:paraId="03E8E4C7" w14:textId="77777777" w:rsidR="000C70BA" w:rsidRDefault="000C70BA" w:rsidP="000C70BA">
      <w:pPr>
        <w:pStyle w:val="H6"/>
      </w:pPr>
      <w:bookmarkStart w:id="479" w:name="_Toc52787532"/>
      <w:bookmarkStart w:id="480" w:name="_Toc52787713"/>
      <w:bookmarkStart w:id="481" w:name="_Toc75906935"/>
      <w:bookmarkStart w:id="482" w:name="_Toc75907272"/>
      <w:r>
        <w:t>6.1.2.2.2</w:t>
      </w:r>
      <w:r>
        <w:tab/>
        <w:t>Conformance Requirements</w:t>
      </w:r>
      <w:bookmarkEnd w:id="479"/>
      <w:bookmarkEnd w:id="480"/>
      <w:bookmarkEnd w:id="481"/>
      <w:bookmarkEnd w:id="482"/>
    </w:p>
    <w:p w14:paraId="189D6250" w14:textId="77777777" w:rsidR="000C70BA" w:rsidRDefault="000C70BA" w:rsidP="000C70BA">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Default="000C70BA" w:rsidP="000C70BA">
      <w:r>
        <w:t>[TS 24.281, clause 9.2.2.2.1.1]</w:t>
      </w:r>
    </w:p>
    <w:p w14:paraId="42FCA116"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70BC9B8F" w14:textId="77777777" w:rsidR="000C70BA" w:rsidRDefault="000C70BA" w:rsidP="000C70BA">
      <w:r>
        <w:t>The MCVideo client:</w:t>
      </w:r>
    </w:p>
    <w:p w14:paraId="0EA8C399"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5ABA4DF6"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384DC0B1"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9E6167A"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2AF9076F"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E9F013F" w14:textId="77777777" w:rsidR="000C70BA" w:rsidRDefault="000C70BA" w:rsidP="000C70BA">
      <w:pPr>
        <w:ind w:left="568" w:hanging="284"/>
      </w:pPr>
      <w:r>
        <w:t>7)</w:t>
      </w:r>
      <w:r>
        <w:tab/>
        <w:t>should include the "timer" option tag in the Supported header field;</w:t>
      </w:r>
    </w:p>
    <w:p w14:paraId="24FF9226"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7B96817C"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57F26F67"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0AA897EA"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0D8A927"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Default="000C70BA" w:rsidP="000C70BA">
      <w:pPr>
        <w:ind w:left="568" w:hanging="284"/>
      </w:pPr>
      <w:r>
        <w:t>13)</w:t>
      </w:r>
      <w:r>
        <w:tab/>
        <w:t>shall contain an application/vnd.3gpp. mcvideo-info+xml MIME body with the &lt;mcvideoinfo&gt; element containing the &lt;mcvideo-Params&gt; element with:</w:t>
      </w:r>
    </w:p>
    <w:p w14:paraId="03A9AEAF" w14:textId="77777777" w:rsidR="000C70BA" w:rsidRDefault="000C70BA" w:rsidP="000C70BA">
      <w:pPr>
        <w:ind w:left="851" w:hanging="284"/>
      </w:pPr>
      <w:r>
        <w:t>a)</w:t>
      </w:r>
      <w:r>
        <w:tab/>
        <w:t>the &lt;session-type&gt; element set to a value of "chat";</w:t>
      </w:r>
    </w:p>
    <w:p w14:paraId="1F9F29B9"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38104FE3"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64D57B59"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66650726" w14:textId="77777777" w:rsidR="000C70BA" w:rsidRDefault="000C70BA" w:rsidP="000C70BA">
      <w:pPr>
        <w:ind w:left="568" w:hanging="284"/>
      </w:pPr>
      <w:r>
        <w:t>15)</w:t>
      </w:r>
      <w:r>
        <w:tab/>
        <w:t>if an implicit transmission request is required, shall indicate this as specified in subclause 6.4; and</w:t>
      </w:r>
    </w:p>
    <w:p w14:paraId="4CD036B6" w14:textId="77777777" w:rsidR="000C70BA" w:rsidRDefault="000C70BA" w:rsidP="000C70BA">
      <w:pPr>
        <w:ind w:left="568" w:hanging="284"/>
      </w:pPr>
      <w:r>
        <w:t>16)</w:t>
      </w:r>
      <w:r>
        <w:tab/>
        <w:t>shall send the SIP INVITE request according to 3GPP TS 24.229 [</w:t>
      </w:r>
      <w:r>
        <w:rPr>
          <w:lang w:eastAsia="zh-CN"/>
        </w:rPr>
        <w:t>11</w:t>
      </w:r>
      <w:r>
        <w:t>].</w:t>
      </w:r>
    </w:p>
    <w:p w14:paraId="6ACFD242" w14:textId="77777777" w:rsidR="000C70BA" w:rsidRDefault="000C70BA" w:rsidP="000C70BA">
      <w:r>
        <w:t>On receiving a SIP 2xx response to the SIP INVITE request, the MCVideo client:</w:t>
      </w:r>
    </w:p>
    <w:p w14:paraId="41C22EA1" w14:textId="77777777" w:rsidR="000C70BA" w:rsidRDefault="000C70BA" w:rsidP="000C70BA">
      <w:pPr>
        <w:ind w:left="568" w:hanging="284"/>
      </w:pPr>
      <w:r>
        <w:t>1)</w:t>
      </w:r>
      <w:r>
        <w:tab/>
        <w:t>shall interact with the user plane as specified in 3GPP TS 24.581 [</w:t>
      </w:r>
      <w:r>
        <w:rPr>
          <w:lang w:eastAsia="zh-CN"/>
        </w:rPr>
        <w:t>5</w:t>
      </w:r>
      <w:r>
        <w:t>]; and</w:t>
      </w:r>
    </w:p>
    <w:p w14:paraId="5183ABAE"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Default="000C70BA" w:rsidP="000C70BA">
      <w:r>
        <w:t>On receiving a SIP 4xx response, a SIP 5xx response or a SIP 6xx response to the SIP INVITE request:</w:t>
      </w:r>
    </w:p>
    <w:p w14:paraId="0D065D9C" w14:textId="77777777" w:rsidR="000C70BA" w:rsidRDefault="000C70BA" w:rsidP="000C70BA">
      <w:pPr>
        <w:ind w:left="568" w:hanging="284"/>
      </w:pPr>
      <w:r>
        <w:t>1)</w:t>
      </w:r>
      <w:r>
        <w:tab/>
        <w:t>if the MCVideo emergency group call state is set to "MVEGC 2: emergency-call-requested" or "MVEGC 3: emergency-call-granted"; or</w:t>
      </w:r>
    </w:p>
    <w:p w14:paraId="4841E0AB" w14:textId="77777777" w:rsidR="000C70BA" w:rsidRDefault="000C70BA" w:rsidP="000C70BA">
      <w:pPr>
        <w:ind w:left="568" w:hanging="284"/>
      </w:pPr>
      <w:r>
        <w:t>2)</w:t>
      </w:r>
      <w:r>
        <w:tab/>
        <w:t>if the MCVideo imminent peril group call state is set to "MVIGC 2: imminent-peril-call-requested" or "MVIGC 3: imminent-peril-call-granted";</w:t>
      </w:r>
    </w:p>
    <w:p w14:paraId="2254E666" w14:textId="77777777" w:rsidR="000C70BA" w:rsidRDefault="000C70BA" w:rsidP="000C70BA">
      <w:r>
        <w:t>the MCVideo client shall perform the actions specified in subclause 6.2.8.1.5.</w:t>
      </w:r>
    </w:p>
    <w:p w14:paraId="2E17AE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5D90F6DF" w14:textId="77777777" w:rsidR="000C70BA" w:rsidRDefault="000C70BA" w:rsidP="000C70BA">
      <w:r>
        <w:t>[TS 24.281, clause 9.2.2.2.1.3]</w:t>
      </w:r>
    </w:p>
    <w:p w14:paraId="1D5BAF11" w14:textId="77777777" w:rsidR="000C70BA" w:rsidRDefault="000C70BA" w:rsidP="000C70BA">
      <w:r>
        <w:t>This subclause covers both on-demand session.</w:t>
      </w:r>
    </w:p>
    <w:p w14:paraId="6157E1C9" w14:textId="77777777" w:rsidR="000C70BA" w:rsidRDefault="000C70BA" w:rsidP="000C70BA">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037DC838" w14:textId="77777777" w:rsidR="000C70BA" w:rsidRDefault="000C70BA" w:rsidP="000C70BA">
      <w:r>
        <w:t>The MCVideo client:</w:t>
      </w:r>
    </w:p>
    <w:p w14:paraId="0B76CAEA"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6.2.8.1.7, the MCVideo client:</w:t>
      </w:r>
    </w:p>
    <w:p w14:paraId="675319D2"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A126A92" w14:textId="77777777" w:rsidR="000C70BA" w:rsidRDefault="000C70BA" w:rsidP="000C70BA">
      <w:pPr>
        <w:ind w:left="851" w:hanging="284"/>
      </w:pPr>
      <w:r>
        <w:t>b)</w:t>
      </w:r>
      <w:r>
        <w:tab/>
        <w:t>shall skip the remaining steps of the current subclause;</w:t>
      </w:r>
    </w:p>
    <w:p w14:paraId="2F8F68B6"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Default="000C70BA" w:rsidP="000C70BA">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E5F7A9C" w14:textId="77777777" w:rsidR="000C70BA" w:rsidRDefault="000C70BA" w:rsidP="000C70BA">
      <w:pPr>
        <w:ind w:left="568" w:hanging="284"/>
      </w:pPr>
      <w:r>
        <w:t>5)</w:t>
      </w:r>
      <w:r>
        <w:tab/>
        <w:t>shall include a Resource-Priority header field and comply with the procedures in subclause 6.2.8.1.2; and</w:t>
      </w:r>
    </w:p>
    <w:p w14:paraId="5FEFB040" w14:textId="77777777" w:rsidR="000C70BA" w:rsidRDefault="000C70BA" w:rsidP="000C70BA">
      <w:pPr>
        <w:ind w:left="568" w:hanging="284"/>
      </w:pPr>
      <w:r>
        <w:t>6)</w:t>
      </w:r>
      <w:r>
        <w:tab/>
        <w:t>shall send the SIP re-INVITE request according to 3GPP TS 24.229 [</w:t>
      </w:r>
      <w:r>
        <w:rPr>
          <w:lang w:eastAsia="zh-CN"/>
        </w:rPr>
        <w:t>11</w:t>
      </w:r>
      <w:r>
        <w:t>].</w:t>
      </w:r>
    </w:p>
    <w:p w14:paraId="09497194" w14:textId="77777777" w:rsidR="000C70BA" w:rsidRDefault="000C70BA" w:rsidP="000C70BA">
      <w:r>
        <w:t>On receiving a SIP 2xx response to the SIP re-INVITE request, the MCVideo client:</w:t>
      </w:r>
    </w:p>
    <w:p w14:paraId="6196E493" w14:textId="77777777" w:rsidR="000C70BA" w:rsidRDefault="000C70BA" w:rsidP="000C70BA">
      <w:pPr>
        <w:ind w:left="568" w:hanging="284"/>
      </w:pPr>
      <w:r>
        <w:t>1)</w:t>
      </w:r>
      <w:r>
        <w:tab/>
        <w:t>shall set the MCVideo emergency group state of the group to "MVEG 1: no-emergency";</w:t>
      </w:r>
    </w:p>
    <w:p w14:paraId="74CBC2E0" w14:textId="77777777" w:rsidR="000C70BA" w:rsidRDefault="000C70BA" w:rsidP="000C70BA">
      <w:pPr>
        <w:ind w:left="568" w:hanging="284"/>
      </w:pPr>
      <w:r>
        <w:t>2)</w:t>
      </w:r>
      <w:r>
        <w:tab/>
        <w:t>shall set the MCVideo emergency group call state of the group to "MVEGC 1: emergency-gc-capable"; and</w:t>
      </w:r>
    </w:p>
    <w:p w14:paraId="480005A8" w14:textId="77777777" w:rsidR="000C70BA" w:rsidRDefault="000C70BA" w:rsidP="000C70BA">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3E5E8A7" w14:textId="77777777" w:rsidR="000C70BA" w:rsidRDefault="000C70BA" w:rsidP="000C70BA">
      <w:r>
        <w:t>On receiving a SIP 4xx response, SIP 5xx response or SIP 6xx response to the SIP re-INVITE request:</w:t>
      </w:r>
    </w:p>
    <w:p w14:paraId="661B3AB6" w14:textId="77777777" w:rsidR="000C70BA" w:rsidRDefault="000C70BA" w:rsidP="000C70BA">
      <w:pPr>
        <w:ind w:left="568" w:hanging="284"/>
      </w:pPr>
      <w:r>
        <w:t>1)</w:t>
      </w:r>
      <w:r>
        <w:tab/>
        <w:t>shall set the MCVideo emergency group state as "MVEG 2: in-progress";</w:t>
      </w:r>
    </w:p>
    <w:p w14:paraId="3DA85579"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Default="000C70BA" w:rsidP="000C70BA">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19B04F7F" w14:textId="77777777" w:rsidR="000C70BA" w:rsidRDefault="000C70BA" w:rsidP="000C70BA">
      <w:r>
        <w:t>[TS 24.281, clause 9.2.2.2.1.4]</w:t>
      </w:r>
    </w:p>
    <w:p w14:paraId="1BE66C5E" w14:textId="77777777" w:rsidR="000C70BA" w:rsidRDefault="000C70BA" w:rsidP="000C70BA">
      <w:r>
        <w:t>This subclause covers both on-demand sessions.</w:t>
      </w:r>
    </w:p>
    <w:p w14:paraId="71D81296" w14:textId="77777777" w:rsidR="000C70BA" w:rsidRDefault="000C70BA" w:rsidP="000C70BA">
      <w:r>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094DE66D" w14:textId="77777777" w:rsidR="000C70BA" w:rsidRDefault="000C70BA" w:rsidP="000C70BA">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Default="000C70BA" w:rsidP="000C70BA">
      <w:pPr>
        <w:ind w:left="851" w:hanging="284"/>
      </w:pPr>
      <w:r>
        <w:t>a)</w:t>
      </w:r>
      <w:r>
        <w:tab/>
        <w:t>should indicate to the MCVideo user that they are not authorised to upgrade the MCVideo group session to an in-progress emergency group state; and</w:t>
      </w:r>
    </w:p>
    <w:p w14:paraId="313F6AAD" w14:textId="77777777" w:rsidR="000C70BA" w:rsidRDefault="000C70BA" w:rsidP="000C70BA">
      <w:pPr>
        <w:ind w:left="851" w:hanging="284"/>
      </w:pPr>
      <w:r>
        <w:t>b)</w:t>
      </w:r>
      <w:r>
        <w:tab/>
        <w:t>shall skip the remaining steps of the current subclause;</w:t>
      </w:r>
    </w:p>
    <w:p w14:paraId="68EC3B0C" w14:textId="77777777" w:rsidR="000C70BA" w:rsidRDefault="000C70BA" w:rsidP="000C70BA">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Default="000C70BA" w:rsidP="000C70BA">
      <w:pPr>
        <w:ind w:left="851" w:hanging="284"/>
      </w:pPr>
      <w:r>
        <w:t>a)</w:t>
      </w:r>
      <w:r>
        <w:tab/>
        <w:t>should indicate to the MCVideo user that they are not authorised to upgrade the MCVideo group session to an in-progress imminent peril group state; and</w:t>
      </w:r>
    </w:p>
    <w:p w14:paraId="6E4446F5" w14:textId="77777777" w:rsidR="000C70BA" w:rsidRDefault="000C70BA" w:rsidP="000C70BA">
      <w:pPr>
        <w:ind w:left="851" w:hanging="284"/>
      </w:pPr>
      <w:r>
        <w:t>b)</w:t>
      </w:r>
      <w:r>
        <w:tab/>
        <w:t>shall skip the remaining steps of the current subclause;</w:t>
      </w:r>
    </w:p>
    <w:p w14:paraId="4C632222" w14:textId="77777777" w:rsidR="000C70BA" w:rsidRDefault="000C70BA" w:rsidP="000C70BA">
      <w:pPr>
        <w:ind w:left="568" w:hanging="284"/>
      </w:pPr>
      <w:r>
        <w:t>3)</w:t>
      </w:r>
      <w:r>
        <w:tab/>
        <w:t>if the MCVideo user has requested to upgrade the MCVideo group session to an MCVideo emergency call, the MCVideo client:</w:t>
      </w:r>
    </w:p>
    <w:p w14:paraId="12215962" w14:textId="77777777" w:rsidR="000C70BA" w:rsidRDefault="000C70BA" w:rsidP="000C70BA">
      <w:pPr>
        <w:ind w:left="851" w:hanging="284"/>
      </w:pPr>
      <w:r>
        <w:t>a)</w:t>
      </w:r>
      <w:r>
        <w:tab/>
        <w:t>shall include an application/vnd.3gpp.mcvideo-info+xml MIME body populated as specified in subclause 6.2.8.1.1;</w:t>
      </w:r>
    </w:p>
    <w:p w14:paraId="246EAEB7" w14:textId="77777777" w:rsidR="000C70BA" w:rsidRDefault="000C70BA" w:rsidP="000C70BA">
      <w:pPr>
        <w:ind w:left="851" w:hanging="284"/>
      </w:pPr>
      <w:r>
        <w:t>b)</w:t>
      </w:r>
      <w:r>
        <w:tab/>
        <w:t>if an indication of an MCVideo emergency alert is to be included, shall perform the procedures specified in subclause 6.2.9.1 for the MCVideo emergency alert trigger; and</w:t>
      </w:r>
    </w:p>
    <w:p w14:paraId="4531591A" w14:textId="77777777" w:rsidR="000C70BA" w:rsidRDefault="000C70BA" w:rsidP="000C70BA">
      <w:pPr>
        <w:ind w:left="851" w:hanging="284"/>
      </w:pPr>
      <w:r>
        <w:t>c)</w:t>
      </w:r>
      <w:r>
        <w:tab/>
        <w:t>shall include a Resource-Priority header field and comply with the procedures in subclause 6.2.8.1.2.</w:t>
      </w:r>
    </w:p>
    <w:p w14:paraId="1134243F" w14:textId="77777777" w:rsidR="000C70BA" w:rsidRDefault="000C70BA" w:rsidP="000C70BA">
      <w:pPr>
        <w:ind w:left="568" w:hanging="284"/>
      </w:pPr>
      <w:r>
        <w:t>4)</w:t>
      </w:r>
      <w:r>
        <w:tab/>
        <w:t>if the MCVideo user has requested to upgrade the MCVideo group session to an MCVideo imminent peril call, the MCVideo client:</w:t>
      </w:r>
    </w:p>
    <w:p w14:paraId="185F4AA6" w14:textId="77777777" w:rsidR="000C70BA" w:rsidRDefault="000C70BA" w:rsidP="000C70BA">
      <w:pPr>
        <w:ind w:left="851" w:hanging="284"/>
      </w:pPr>
      <w:r>
        <w:t>a)</w:t>
      </w:r>
      <w:r>
        <w:tab/>
        <w:t>shall include an application/vnd.3gpp.mcvideo-info+xml MIME body populated as specified in subclause 6.2.8.1.9; and</w:t>
      </w:r>
    </w:p>
    <w:p w14:paraId="1ABF79E7" w14:textId="77777777" w:rsidR="000C70BA" w:rsidRDefault="000C70BA" w:rsidP="000C70BA">
      <w:pPr>
        <w:ind w:left="851" w:hanging="284"/>
      </w:pPr>
      <w:r>
        <w:t>b)</w:t>
      </w:r>
      <w:r>
        <w:tab/>
        <w:t>shall include a Resource-Priority header field and comply with the procedures in subclause 6.2.8.1.12;</w:t>
      </w:r>
    </w:p>
    <w:p w14:paraId="3EB46437"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9756EE5" w14:textId="77777777" w:rsidR="000C70BA" w:rsidRDefault="000C70BA" w:rsidP="000C70BA">
      <w:pPr>
        <w:ind w:left="568" w:hanging="284"/>
      </w:pPr>
      <w:r>
        <w:t>6)</w:t>
      </w:r>
      <w:r>
        <w:tab/>
        <w:t>if an implicit transmission request is required, shall indicate this as specified in subclause 6.4;</w:t>
      </w:r>
    </w:p>
    <w:p w14:paraId="192C03A9" w14:textId="77777777" w:rsidR="000C70BA" w:rsidRDefault="000C70BA" w:rsidP="000C70BA">
      <w:pPr>
        <w:ind w:left="568" w:hanging="284"/>
      </w:pPr>
      <w:r>
        <w:t>7)</w:t>
      </w:r>
      <w:r>
        <w:tab/>
        <w:t>shall include a Resource-Priority header field and comply with the procedures in subclause 6.2.8.1.2; and</w:t>
      </w:r>
    </w:p>
    <w:p w14:paraId="48953446" w14:textId="77777777" w:rsidR="000C70BA" w:rsidRDefault="000C70BA" w:rsidP="000C70BA">
      <w:pPr>
        <w:ind w:left="568" w:hanging="284"/>
      </w:pPr>
      <w:r>
        <w:t>8)</w:t>
      </w:r>
      <w:r>
        <w:tab/>
        <w:t>shall send the SIP re-INVITE request according to 3GPP TS 24.229 [</w:t>
      </w:r>
      <w:r>
        <w:rPr>
          <w:lang w:eastAsia="zh-CN"/>
        </w:rPr>
        <w:t>11</w:t>
      </w:r>
      <w:r>
        <w:t>].</w:t>
      </w:r>
    </w:p>
    <w:p w14:paraId="1F033F04" w14:textId="77777777" w:rsidR="000C70BA" w:rsidRDefault="000C70BA" w:rsidP="000C70BA">
      <w:r>
        <w:t>On receiving a SIP 2xx response to the SIP re-INVITE request the MCVideo client:</w:t>
      </w:r>
    </w:p>
    <w:p w14:paraId="5A955145" w14:textId="77777777" w:rsidR="000C70BA" w:rsidRDefault="000C70BA" w:rsidP="000C70BA">
      <w:pPr>
        <w:ind w:left="568" w:hanging="284"/>
      </w:pPr>
      <w:r>
        <w:t>1)</w:t>
      </w:r>
      <w:r>
        <w:tab/>
        <w:t>shall interact with the user plane as specified in 3GPP TS 24.581 [</w:t>
      </w:r>
      <w:r>
        <w:rPr>
          <w:lang w:eastAsia="zh-CN"/>
        </w:rPr>
        <w:t>5</w:t>
      </w:r>
      <w:r>
        <w:t>]; and</w:t>
      </w:r>
    </w:p>
    <w:p w14:paraId="2D5BB596" w14:textId="77777777" w:rsidR="000C70BA" w:rsidRDefault="000C70BA" w:rsidP="000C70BA">
      <w:pPr>
        <w:ind w:left="568" w:hanging="284"/>
      </w:pPr>
      <w:r>
        <w:t>2)</w:t>
      </w:r>
      <w:r>
        <w:tab/>
        <w:t>shall perform the actions specified in subclause 6.2.8.1.4.</w:t>
      </w:r>
    </w:p>
    <w:p w14:paraId="3251F616" w14:textId="77777777" w:rsidR="000C70BA" w:rsidRDefault="000C70BA" w:rsidP="000C70BA">
      <w:r>
        <w:t>On receiving a SIP 4xx response, SIP 5xx response or SIP 6xx response to the SIP re-INVITE request the MCVideo client shall perform the actions specified in subclause 6.2.8.1.5.</w:t>
      </w:r>
    </w:p>
    <w:p w14:paraId="0D5A857C"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4BF9134" w14:textId="77777777" w:rsidR="000C70BA" w:rsidRDefault="000C70BA" w:rsidP="000C70BA">
      <w:r>
        <w:t>[TS 24.281, clause 9.2.2.2.1.5]</w:t>
      </w:r>
    </w:p>
    <w:p w14:paraId="243269B5" w14:textId="77777777" w:rsidR="000C70BA" w:rsidRDefault="000C70BA" w:rsidP="000C70BA">
      <w:r>
        <w:t>This subclause covers on-demand session.</w:t>
      </w:r>
    </w:p>
    <w:p w14:paraId="3D0E1B39" w14:textId="77777777" w:rsidR="000C70BA" w:rsidRDefault="000C70BA" w:rsidP="000C70BA">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613724B5" w14:textId="77777777" w:rsidR="000C70BA" w:rsidRDefault="000C70BA" w:rsidP="000C70BA">
      <w:r>
        <w:t>The MCVideo client:</w:t>
      </w:r>
    </w:p>
    <w:p w14:paraId="1B882D24" w14:textId="77777777" w:rsidR="000C70BA" w:rsidRDefault="000C70BA" w:rsidP="000C70BA">
      <w:pPr>
        <w:ind w:left="568" w:hanging="284"/>
      </w:pPr>
      <w:r>
        <w:t>1)</w:t>
      </w:r>
      <w:r>
        <w:tab/>
        <w:t>if the MCVideo user is not authorised to cancel the in-progress imminent peril group state of the MCVideo group as determined by the procedures of subclause 6.2.8.1.10, the MCVideo client:</w:t>
      </w:r>
    </w:p>
    <w:p w14:paraId="52387B72" w14:textId="77777777" w:rsidR="000C70BA" w:rsidRDefault="000C70BA" w:rsidP="000C70BA">
      <w:pPr>
        <w:ind w:left="851" w:hanging="284"/>
      </w:pPr>
      <w:r>
        <w:t>a)</w:t>
      </w:r>
      <w:r>
        <w:tab/>
        <w:t>should indicate to the MCVideo user that they are not authorised to cancel the in-progress imminent peril group state of the MCVideo group; and</w:t>
      </w:r>
    </w:p>
    <w:p w14:paraId="5BE4952F" w14:textId="77777777" w:rsidR="000C70BA" w:rsidRDefault="000C70BA" w:rsidP="000C70BA">
      <w:pPr>
        <w:ind w:left="851" w:hanging="284"/>
      </w:pPr>
      <w:r>
        <w:t>b)</w:t>
      </w:r>
      <w:r>
        <w:tab/>
        <w:t>shall skip the remaining steps of the current subclause;</w:t>
      </w:r>
    </w:p>
    <w:p w14:paraId="6B3C24EE" w14:textId="77777777" w:rsidR="000C70BA" w:rsidRDefault="000C70BA" w:rsidP="000C70BA">
      <w:pPr>
        <w:ind w:left="568" w:hanging="284"/>
      </w:pPr>
      <w:r>
        <w:t>2)</w:t>
      </w:r>
      <w:r>
        <w:tab/>
        <w:t>shall include an application/vnd.3gpp.mcvideo-info+xml MIME body populated as specified in subclause 6.2.8.1.11;</w:t>
      </w:r>
    </w:p>
    <w:p w14:paraId="7D61BE23" w14:textId="77777777" w:rsidR="000C70BA" w:rsidRDefault="000C70BA" w:rsidP="000C70BA">
      <w:pPr>
        <w:ind w:left="568" w:hanging="284"/>
      </w:pPr>
      <w:r>
        <w:t>3)</w:t>
      </w:r>
      <w:r>
        <w:tab/>
        <w:t>shall include a Resource-Priority header field and comply with the procedures in subclause 6.2.8.1.12;</w:t>
      </w:r>
    </w:p>
    <w:p w14:paraId="29C83256" w14:textId="77777777" w:rsidR="000C70BA" w:rsidRDefault="000C70BA" w:rsidP="000C70BA">
      <w:pPr>
        <w:ind w:left="568" w:hanging="284"/>
      </w:pPr>
      <w:r>
        <w:t>4)</w:t>
      </w:r>
      <w:r>
        <w:tab/>
        <w:t>shall include in the application/vnd.3gpp.mcvideo-info+xml MIME body with the &lt;mcvideoinfo&gt; element containing the &lt;mcvideo-Params&gt; element with:</w:t>
      </w:r>
    </w:p>
    <w:p w14:paraId="003FDD32" w14:textId="77777777" w:rsidR="000C70BA" w:rsidRDefault="000C70BA" w:rsidP="000C70BA">
      <w:pPr>
        <w:ind w:left="851" w:hanging="284"/>
      </w:pPr>
      <w:r>
        <w:t>a)</w:t>
      </w:r>
      <w:r>
        <w:tab/>
        <w:t>the &lt;session-type&gt; element set to a value of "chat"; and</w:t>
      </w:r>
    </w:p>
    <w:p w14:paraId="2D157360" w14:textId="77777777" w:rsidR="000C70BA" w:rsidRDefault="000C70BA" w:rsidP="000C70BA">
      <w:pPr>
        <w:ind w:left="851" w:hanging="284"/>
      </w:pPr>
      <w:r>
        <w:t>b)</w:t>
      </w:r>
      <w:r>
        <w:tab/>
        <w:t>the &lt;mcvideo-request-uri&gt; element set to the group identity;</w:t>
      </w:r>
    </w:p>
    <w:p w14:paraId="2AF7E3CC"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06D2444F"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4B933ACE" w14:textId="77777777" w:rsidR="000C70BA" w:rsidRDefault="000C70BA" w:rsidP="000C70BA">
      <w:pPr>
        <w:ind w:left="568" w:hanging="284"/>
      </w:pPr>
      <w:r>
        <w:t>7)</w:t>
      </w:r>
      <w:r>
        <w:tab/>
        <w:t>shall send the SIP re-INVITE request according to 3GPP TS 24.229 [</w:t>
      </w:r>
      <w:r>
        <w:rPr>
          <w:lang w:eastAsia="zh-CN"/>
        </w:rPr>
        <w:t>11</w:t>
      </w:r>
      <w:r>
        <w:t>].</w:t>
      </w:r>
    </w:p>
    <w:p w14:paraId="6A43D2D5" w14:textId="77777777" w:rsidR="000C70BA" w:rsidRDefault="000C70BA" w:rsidP="000C70BA">
      <w:r>
        <w:t>On receiving a SIP 2xx response to the SIP re-INVITE request, the MCVideo client:</w:t>
      </w:r>
    </w:p>
    <w:p w14:paraId="46FC1669" w14:textId="77777777" w:rsidR="000C70BA" w:rsidRDefault="000C70BA" w:rsidP="000C70BA">
      <w:pPr>
        <w:ind w:left="568" w:hanging="284"/>
      </w:pPr>
      <w:r>
        <w:t>1)</w:t>
      </w:r>
      <w:r>
        <w:tab/>
        <w:t>shall interact with the user plane as specified in 3GPP TS 24.581 [</w:t>
      </w:r>
      <w:r>
        <w:rPr>
          <w:lang w:eastAsia="zh-CN"/>
        </w:rPr>
        <w:t>5</w:t>
      </w:r>
      <w:r>
        <w:t>];</w:t>
      </w:r>
    </w:p>
    <w:p w14:paraId="4FF49C9A" w14:textId="77777777" w:rsidR="000C70BA" w:rsidRDefault="000C70BA" w:rsidP="000C70BA">
      <w:pPr>
        <w:ind w:left="568" w:hanging="284"/>
      </w:pPr>
      <w:r>
        <w:t>2)</w:t>
      </w:r>
      <w:r>
        <w:tab/>
        <w:t>shall set the MCVideo imminent peril group state of the group to "MVIG 1: no-imminent-peril"; and</w:t>
      </w:r>
    </w:p>
    <w:p w14:paraId="76288D58" w14:textId="77777777" w:rsidR="000C70BA" w:rsidRDefault="000C70BA" w:rsidP="000C70BA">
      <w:pPr>
        <w:ind w:left="568" w:hanging="284"/>
      </w:pPr>
      <w:r>
        <w:t>3)</w:t>
      </w:r>
      <w:r>
        <w:tab/>
        <w:t>shall set the MCVideo imminent peril group call state of the group to "MVIGC 1: imminent-peril-gc-capable".</w:t>
      </w:r>
    </w:p>
    <w:p w14:paraId="0CC35B2A" w14:textId="77777777" w:rsidR="000C70BA" w:rsidRDefault="000C70BA" w:rsidP="000C70BA">
      <w:r>
        <w:t>On receiving a SIP 4xx response, SIP 5xx response or SIP 6xx response to the SIP re-INVITE request:</w:t>
      </w:r>
    </w:p>
    <w:p w14:paraId="3D8D06D7" w14:textId="77777777" w:rsidR="000C70BA" w:rsidRDefault="000C70BA" w:rsidP="000C70BA">
      <w:pPr>
        <w:ind w:left="568" w:hanging="284"/>
      </w:pPr>
      <w:r>
        <w:t>1)</w:t>
      </w:r>
      <w:r>
        <w:tab/>
        <w:t>if the SIP 4xx response, SIP 5xx response or SIP 6xx response:</w:t>
      </w:r>
    </w:p>
    <w:p w14:paraId="664C42DD" w14:textId="77777777" w:rsidR="000C70BA" w:rsidRDefault="000C70BA" w:rsidP="000C70BA">
      <w:pPr>
        <w:ind w:left="851" w:hanging="284"/>
      </w:pPr>
      <w:r>
        <w:t>a)</w:t>
      </w:r>
      <w:r>
        <w:tab/>
        <w:t>contains an application/vnd.3gpp.mcvideo-info+xml MIME body with an &lt;imminentperil-ind&gt; element set to a value of "true"; or</w:t>
      </w:r>
    </w:p>
    <w:p w14:paraId="16AE138C" w14:textId="77777777" w:rsidR="000C70BA" w:rsidRDefault="000C70BA" w:rsidP="000C70BA">
      <w:pPr>
        <w:ind w:left="851" w:hanging="284"/>
      </w:pPr>
      <w:r>
        <w:t>b)</w:t>
      </w:r>
      <w:r>
        <w:tab/>
        <w:t>does not contain an application/vnd.3gpp.mcvideo-info+xml MIME body with an &lt;imminentperil-ind&gt; element;</w:t>
      </w:r>
    </w:p>
    <w:p w14:paraId="2F308D9E" w14:textId="77777777" w:rsidR="000C70BA" w:rsidRDefault="000C70BA" w:rsidP="000C70BA">
      <w:pPr>
        <w:ind w:left="568" w:hanging="284"/>
      </w:pPr>
      <w:r>
        <w:t>then the MCVideo client shall set the MCVideo imminent peril group state as "MIG 2: in-progress".</w:t>
      </w:r>
    </w:p>
    <w:p w14:paraId="74B5C33B" w14:textId="77777777" w:rsidR="000C70BA" w:rsidRDefault="000C70BA" w:rsidP="000C70BA">
      <w:pPr>
        <w:keepLines/>
        <w:ind w:left="1135" w:hanging="851"/>
      </w:pPr>
      <w:r>
        <w:t>NOTE 2:</w:t>
      </w:r>
      <w:r>
        <w:tab/>
        <w:t>This is the case where the MCVideo client requested the cancellation of the MCVideo imminent peril in-progress state and was rejected.</w:t>
      </w:r>
    </w:p>
    <w:p w14:paraId="7C0FB0A8" w14:textId="77777777" w:rsidR="000C70BA" w:rsidRDefault="000C70BA" w:rsidP="000C70BA">
      <w:r>
        <w:t>[TS 24.581, clause 6.2.1]</w:t>
      </w:r>
    </w:p>
    <w:p w14:paraId="00F9118D"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Default="000C70BA" w:rsidP="000C70BA">
      <w:r>
        <w:t>The SIP INVITE request sent by the application and signalling plane:</w:t>
      </w:r>
    </w:p>
    <w:p w14:paraId="4CE025E9" w14:textId="77777777" w:rsidR="000C70BA" w:rsidRDefault="000C70BA" w:rsidP="000C70BA">
      <w:pPr>
        <w:ind w:left="568" w:hanging="284"/>
      </w:pPr>
      <w:r>
        <w:t>1.</w:t>
      </w:r>
      <w:r>
        <w:tab/>
        <w:t>shall be regarded an implicit Transmission request when an implicit Transmission request is negotiated; and</w:t>
      </w:r>
    </w:p>
    <w:p w14:paraId="4E1B4392" w14:textId="77777777" w:rsidR="000C70BA" w:rsidRDefault="000C70BA" w:rsidP="000C70BA">
      <w:pPr>
        <w:ind w:left="568" w:hanging="284"/>
      </w:pPr>
      <w:r>
        <w:t>2.</w:t>
      </w:r>
      <w:r>
        <w:tab/>
        <w:t>shall not be regarded as an implicit Transmission request in case of a re-join to an already on-going group call.</w:t>
      </w:r>
    </w:p>
    <w:p w14:paraId="06FC0F69"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Default="000C70BA" w:rsidP="000C70BA">
      <w:r>
        <w:t>[TS 24.581, clause 6.2.4.4.6]</w:t>
      </w:r>
    </w:p>
    <w:p w14:paraId="6FBD0D24" w14:textId="77777777" w:rsidR="000C70BA" w:rsidRDefault="000C70BA" w:rsidP="000C70BA">
      <w:r>
        <w:t>Upon receiving a Transmission Granted message from the transmission control server, the transmission participant:</w:t>
      </w:r>
    </w:p>
    <w:p w14:paraId="42AE064E"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Default="000C70BA" w:rsidP="000C70BA">
      <w:pPr>
        <w:ind w:left="851" w:hanging="284"/>
      </w:pPr>
      <w:r>
        <w:t>a.</w:t>
      </w:r>
      <w:r>
        <w:tab/>
        <w:t>shall include the Message Type field set to '0' (Transmission Granted); and</w:t>
      </w:r>
    </w:p>
    <w:p w14:paraId="649BFE43" w14:textId="77777777" w:rsidR="000C70BA" w:rsidRDefault="000C70BA" w:rsidP="000C70BA">
      <w:pPr>
        <w:ind w:left="851" w:hanging="284"/>
      </w:pPr>
      <w:r>
        <w:t>b.</w:t>
      </w:r>
      <w:r>
        <w:tab/>
        <w:t>shall include the Source field set to '0' (the transmission participant is the source);</w:t>
      </w:r>
    </w:p>
    <w:p w14:paraId="4F763C03"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05E9199B" w14:textId="77777777" w:rsidR="000C70BA" w:rsidRDefault="000C70BA" w:rsidP="000C70BA">
      <w:pPr>
        <w:ind w:left="568" w:hanging="284"/>
      </w:pPr>
      <w:r>
        <w:t>3.</w:t>
      </w:r>
      <w:r>
        <w:tab/>
        <w:t>shall provide Transmission granted notification to the user, if not already done;</w:t>
      </w:r>
    </w:p>
    <w:p w14:paraId="5A8812F8" w14:textId="77777777" w:rsidR="000C70BA" w:rsidRDefault="000C70BA" w:rsidP="000C70BA">
      <w:pPr>
        <w:ind w:left="568" w:hanging="284"/>
      </w:pPr>
      <w:r>
        <w:t>4.</w:t>
      </w:r>
      <w:r>
        <w:tab/>
        <w:t>shall stop timer T100 (Transmission Request); and</w:t>
      </w:r>
    </w:p>
    <w:p w14:paraId="314C8EC2" w14:textId="77777777" w:rsidR="000C70BA" w:rsidRDefault="000C70BA" w:rsidP="000C70BA">
      <w:pPr>
        <w:ind w:left="568" w:hanging="284"/>
      </w:pPr>
      <w:r>
        <w:t>5.</w:t>
      </w:r>
      <w:r>
        <w:tab/>
        <w:t>shall enter the 'U: has permission to transmit' state.</w:t>
      </w:r>
    </w:p>
    <w:p w14:paraId="610D7A12" w14:textId="77777777" w:rsidR="000C70BA" w:rsidRDefault="000C70BA" w:rsidP="000C70BA">
      <w:r>
        <w:t>[TS 24.581, clause 6.4.1]</w:t>
      </w:r>
    </w:p>
    <w:p w14:paraId="5D10FD52" w14:textId="77777777" w:rsidR="000C70BA" w:rsidRDefault="000C70BA" w:rsidP="000C70BA">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Default="000C70BA" w:rsidP="000C70BA">
      <w:r>
        <w:t>[TS 24.581, clause 6.4.2]</w:t>
      </w:r>
    </w:p>
    <w:p w14:paraId="133898E2" w14:textId="77777777" w:rsidR="000C70BA" w:rsidRDefault="000C70BA" w:rsidP="000C70BA">
      <w:r>
        <w:t>Upon receiving a transmission control message the participating MCVideo function:</w:t>
      </w:r>
    </w:p>
    <w:p w14:paraId="7D4DBF62" w14:textId="77777777" w:rsidR="000C70BA" w:rsidRDefault="000C70BA" w:rsidP="000C70BA">
      <w:pPr>
        <w:ind w:left="568" w:hanging="284"/>
      </w:pPr>
      <w:r>
        <w:t>1.</w:t>
      </w:r>
      <w:r>
        <w:tab/>
        <w:t>shall immediately forward the transmission control message to the transmission control server if the message is received from the transmission participant;</w:t>
      </w:r>
    </w:p>
    <w:p w14:paraId="2AB41607" w14:textId="77777777" w:rsidR="000C70BA" w:rsidRDefault="000C70BA" w:rsidP="000C70BA">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Default="000C70BA" w:rsidP="000C70BA">
      <w:pPr>
        <w:ind w:left="568" w:hanging="284"/>
      </w:pPr>
      <w:r>
        <w:t>3.</w:t>
      </w:r>
      <w:r>
        <w:tab/>
        <w:t>if an MBMS subchannel is used for a transmission in the session the transmission control message is associated with:</w:t>
      </w:r>
    </w:p>
    <w:p w14:paraId="62A4EFA7" w14:textId="77777777" w:rsidR="000C70BA" w:rsidRDefault="000C70BA" w:rsidP="000C70BA">
      <w:pPr>
        <w:ind w:left="851" w:hanging="284"/>
      </w:pPr>
      <w:r>
        <w:t>a.</w:t>
      </w:r>
      <w:r>
        <w:tab/>
        <w:t>if</w:t>
      </w:r>
    </w:p>
    <w:p w14:paraId="6C8AD61F" w14:textId="77777777" w:rsidR="000C70BA" w:rsidRDefault="000C70BA" w:rsidP="000C70BA">
      <w:pPr>
        <w:ind w:left="1135" w:hanging="284"/>
      </w:pPr>
      <w:r>
        <w:t>i.</w:t>
      </w:r>
      <w:r>
        <w:tab/>
        <w:t>the transmission control message is not a Transmission Idle message or a Media Transmission Notify message;</w:t>
      </w:r>
    </w:p>
    <w:p w14:paraId="25455827" w14:textId="77777777" w:rsidR="000C70BA" w:rsidRDefault="000C70BA" w:rsidP="000C70BA">
      <w:pPr>
        <w:ind w:left="1135" w:hanging="284"/>
      </w:pPr>
      <w:r>
        <w:t>ii.</w:t>
      </w:r>
      <w:r>
        <w:tab/>
        <w:t>the MCVideo client has not reported "listening" status as specified in 3GPP TS 24.281 [2] subclause 14.2.3; or</w:t>
      </w:r>
    </w:p>
    <w:p w14:paraId="7053916E" w14:textId="77777777" w:rsidR="000C70BA" w:rsidRDefault="000C70BA" w:rsidP="000C70BA">
      <w:pPr>
        <w:ind w:left="1135" w:hanging="284"/>
      </w:pPr>
      <w:r>
        <w:t>iii.</w:t>
      </w:r>
      <w:r>
        <w:tab/>
        <w:t>the MCVideo client has reported "not-listening" status as specified in 3GPP TS 24.281 [2] subclause 14.2.3 in the latest received MBMS bearer listening status report;</w:t>
      </w:r>
    </w:p>
    <w:p w14:paraId="50FF0AD1" w14:textId="77777777" w:rsidR="000C70BA" w:rsidRDefault="000C70BA" w:rsidP="000C70BA">
      <w:pPr>
        <w:ind w:left="851" w:hanging="284"/>
      </w:pPr>
      <w:r>
        <w:tab/>
        <w:t>shall immediately forward the transmission control message to the transmission participant; and</w:t>
      </w:r>
    </w:p>
    <w:p w14:paraId="634ED674" w14:textId="77777777" w:rsidR="000C70BA" w:rsidRDefault="000C70BA" w:rsidP="000C70BA">
      <w:pPr>
        <w:ind w:left="851" w:hanging="284"/>
      </w:pPr>
      <w:r>
        <w:t>b.</w:t>
      </w:r>
      <w:r>
        <w:tab/>
        <w:t>if</w:t>
      </w:r>
    </w:p>
    <w:p w14:paraId="62861ADF" w14:textId="77777777" w:rsidR="000C70BA" w:rsidRDefault="000C70BA" w:rsidP="000C70BA">
      <w:pPr>
        <w:ind w:left="1135" w:hanging="284"/>
      </w:pPr>
      <w:r>
        <w:t>i.</w:t>
      </w:r>
      <w:r>
        <w:tab/>
        <w:t>the MCVideo client has reported "listening" status as specified in 3GPP TS 24.281 [2] subclause 14.2.3 in the latest received MBMS bearer listening status report; and</w:t>
      </w:r>
    </w:p>
    <w:p w14:paraId="4DC1CB15" w14:textId="77777777" w:rsidR="000C70BA" w:rsidRDefault="000C70BA" w:rsidP="000C70BA">
      <w:pPr>
        <w:ind w:left="1135" w:hanging="284"/>
      </w:pPr>
      <w:r>
        <w:t>ii</w:t>
      </w:r>
      <w:r>
        <w:tab/>
        <w:t>if the transmission control message is the Transmission Idle message or the Media Transmission Notify message,</w:t>
      </w:r>
    </w:p>
    <w:p w14:paraId="1E98B7F4" w14:textId="77777777" w:rsidR="000C70BA" w:rsidRDefault="000C70BA" w:rsidP="000C70BA">
      <w:pPr>
        <w:ind w:left="851" w:hanging="284"/>
      </w:pPr>
      <w:r>
        <w:t>shall perform actions as specified in subclause 10.2.</w:t>
      </w:r>
    </w:p>
    <w:p w14:paraId="63D5BE84" w14:textId="77777777" w:rsidR="000C70BA" w:rsidRDefault="000C70BA" w:rsidP="000C70BA">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Default="000C70BA" w:rsidP="000C70BA">
      <w:r>
        <w:t>[TS 24.581, clause 6.4.3]</w:t>
      </w:r>
    </w:p>
    <w:p w14:paraId="41EF724E" w14:textId="77777777" w:rsidR="000C70BA" w:rsidRDefault="000C70BA" w:rsidP="000C70BA">
      <w:r>
        <w:t>Upon receiving RTP media packets the participating MCVideo function:</w:t>
      </w:r>
    </w:p>
    <w:p w14:paraId="1A00E591" w14:textId="77777777" w:rsidR="000C70BA" w:rsidRDefault="000C70BA" w:rsidP="000C70BA">
      <w:pPr>
        <w:ind w:left="568" w:hanging="284"/>
      </w:pPr>
      <w:r>
        <w:t>1.</w:t>
      </w:r>
      <w:r>
        <w:tab/>
        <w:t>shall immediately forward the RTP media packet to the controlling MCVideo function if the RTP packet is from an MCVideo client; and</w:t>
      </w:r>
    </w:p>
    <w:p w14:paraId="2F73AD3D" w14:textId="77777777" w:rsidR="000C70BA" w:rsidRDefault="000C70BA" w:rsidP="000C70BA">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Default="000C70BA" w:rsidP="000C70BA">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Default="000C70BA" w:rsidP="000C70BA">
      <w:pPr>
        <w:ind w:left="851" w:hanging="284"/>
      </w:pPr>
      <w:r>
        <w:t>a.</w:t>
      </w:r>
      <w:r>
        <w:tab/>
        <w:t>if</w:t>
      </w:r>
    </w:p>
    <w:p w14:paraId="04F5B57C" w14:textId="77777777" w:rsidR="000C70BA" w:rsidRDefault="000C70BA" w:rsidP="000C70BA">
      <w:pPr>
        <w:ind w:left="1135" w:hanging="284"/>
      </w:pPr>
      <w:r>
        <w:t>i.</w:t>
      </w:r>
      <w:r>
        <w:tab/>
        <w:t>the MCVideo client has not reported "listening" status as specified in 3GPP TS 24.281 [2] subclause 14.2.3; or</w:t>
      </w:r>
    </w:p>
    <w:p w14:paraId="614017E8" w14:textId="77777777" w:rsidR="000C70BA" w:rsidRDefault="000C70BA" w:rsidP="000C70BA">
      <w:pPr>
        <w:ind w:left="1135" w:hanging="284"/>
      </w:pPr>
      <w:r>
        <w:t>ii.</w:t>
      </w:r>
      <w:r>
        <w:tab/>
        <w:t>the MCVideo client has reported "not-listening" status as specified in 3GPP TS 24.281 [2] subclause 14.2.3 in the latest received MBMS bearer listening status report,</w:t>
      </w:r>
    </w:p>
    <w:p w14:paraId="72E21285" w14:textId="77777777" w:rsidR="000C70BA" w:rsidRDefault="000C70BA" w:rsidP="000C70BA">
      <w:pPr>
        <w:ind w:left="851" w:hanging="284"/>
      </w:pPr>
      <w:r>
        <w:tab/>
        <w:t>shall immediately forward the RTP media packets to the MCVideo client; and</w:t>
      </w:r>
    </w:p>
    <w:p w14:paraId="65ED6017" w14:textId="77777777" w:rsidR="000C70BA" w:rsidRDefault="000C70BA" w:rsidP="000C70BA">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Default="000C70BA" w:rsidP="000C70BA">
      <w:pPr>
        <w:rPr>
          <w:lang w:eastAsia="x-none"/>
        </w:rPr>
      </w:pPr>
      <w:r>
        <w:rPr>
          <w:lang w:eastAsia="x-none"/>
        </w:rPr>
        <w:t>[TS 24.581, clause 6.4.4]</w:t>
      </w:r>
    </w:p>
    <w:p w14:paraId="45D565D0" w14:textId="77777777" w:rsidR="000C70BA" w:rsidRDefault="000C70BA" w:rsidP="000C70BA">
      <w:pPr>
        <w:rPr>
          <w:lang w:eastAsia="x-none"/>
        </w:rPr>
      </w:pPr>
      <w:r>
        <w:rPr>
          <w:lang w:eastAsia="x-none"/>
        </w:rPr>
        <w:t>When the participating function receives an indication from the application and signalling plane that session release is initiated, the participating MCVideo function:</w:t>
      </w:r>
    </w:p>
    <w:p w14:paraId="26AFC5FD" w14:textId="77777777" w:rsidR="000C70BA" w:rsidRDefault="000C70BA" w:rsidP="000C70BA">
      <w:pPr>
        <w:ind w:left="568" w:hanging="284"/>
      </w:pPr>
      <w:r>
        <w:t>1.</w:t>
      </w:r>
      <w:r>
        <w:tab/>
        <w:t>shall stop sending transmission control messages towards the transmission participant and the transmission control server; and</w:t>
      </w:r>
    </w:p>
    <w:p w14:paraId="404B4431" w14:textId="77777777" w:rsidR="000C70BA" w:rsidRDefault="000C70BA" w:rsidP="000C70BA">
      <w:pPr>
        <w:ind w:left="568" w:hanging="284"/>
      </w:pPr>
      <w:r>
        <w:t>2.</w:t>
      </w:r>
      <w:r>
        <w:tab/>
        <w:t>shall stop sending RTP media packets towards the MCVideo client and towards the controlling MCVideo function.</w:t>
      </w:r>
    </w:p>
    <w:p w14:paraId="2283D801" w14:textId="77777777" w:rsidR="000C70BA" w:rsidRDefault="000C70BA" w:rsidP="000C70BA">
      <w:pPr>
        <w:rPr>
          <w:lang w:eastAsia="x-none"/>
        </w:rPr>
      </w:pPr>
      <w:r>
        <w:rPr>
          <w:lang w:eastAsia="x-none"/>
        </w:rPr>
        <w:t>When the participating MCVideo function receives an indication from the application and signalling plane that the session is released, the participating MCVideo function:</w:t>
      </w:r>
    </w:p>
    <w:p w14:paraId="37026DCA" w14:textId="77777777" w:rsidR="000C70BA" w:rsidRDefault="000C70BA" w:rsidP="000C70BA">
      <w:pPr>
        <w:ind w:left="568" w:hanging="284"/>
      </w:pPr>
      <w:r>
        <w:t>1.</w:t>
      </w:r>
      <w:r>
        <w:tab/>
        <w:t>in case of a pre-established session, shall perform the actions in subclause 9.3.2; and</w:t>
      </w:r>
    </w:p>
    <w:p w14:paraId="733AA689" w14:textId="77777777" w:rsidR="000C70BA" w:rsidRDefault="000C70BA" w:rsidP="000C70BA">
      <w:pPr>
        <w:ind w:left="568" w:hanging="284"/>
      </w:pPr>
      <w:r>
        <w:t>2.</w:t>
      </w:r>
      <w:r>
        <w:tab/>
        <w:t>in case of an on-demand session, shall release the media resources associated with the session.</w:t>
      </w:r>
    </w:p>
    <w:p w14:paraId="2C13D2E7" w14:textId="77777777" w:rsidR="000C70BA" w:rsidRDefault="000C70BA" w:rsidP="000C70BA">
      <w:pPr>
        <w:pStyle w:val="H6"/>
      </w:pPr>
      <w:bookmarkStart w:id="483" w:name="_Toc52787533"/>
      <w:bookmarkStart w:id="484" w:name="_Toc52787714"/>
      <w:bookmarkStart w:id="485" w:name="_Toc75906936"/>
      <w:bookmarkStart w:id="486" w:name="_Toc75907273"/>
      <w:r>
        <w:t>6.1.2.2.3</w:t>
      </w:r>
      <w:r>
        <w:tab/>
        <w:t>Test description</w:t>
      </w:r>
      <w:bookmarkEnd w:id="483"/>
      <w:bookmarkEnd w:id="484"/>
      <w:bookmarkEnd w:id="485"/>
      <w:bookmarkEnd w:id="486"/>
    </w:p>
    <w:p w14:paraId="0F8EA896" w14:textId="77777777" w:rsidR="000C70BA" w:rsidRDefault="000C70BA" w:rsidP="000C70BA">
      <w:pPr>
        <w:pStyle w:val="H6"/>
      </w:pPr>
      <w:r>
        <w:t>6.1.2.2.3.1</w:t>
      </w:r>
      <w:r>
        <w:tab/>
        <w:t>Pre-test conditions</w:t>
      </w:r>
    </w:p>
    <w:p w14:paraId="6EE62C99" w14:textId="77777777" w:rsidR="000C70BA" w:rsidRDefault="000C70BA" w:rsidP="000C70BA">
      <w:pPr>
        <w:keepNext/>
        <w:keepLines/>
        <w:spacing w:before="120"/>
        <w:ind w:left="1985" w:hanging="1985"/>
        <w:rPr>
          <w:rFonts w:ascii="Arial" w:hAnsi="Arial"/>
        </w:rPr>
      </w:pPr>
      <w:r>
        <w:rPr>
          <w:rFonts w:ascii="Arial" w:hAnsi="Arial"/>
        </w:rPr>
        <w:t>Same pre-test conditions as for MCVideo test case 6.1.1.1 with the following exception(s):</w:t>
      </w:r>
    </w:p>
    <w:p w14:paraId="0F49ECEF" w14:textId="77777777" w:rsidR="000C70BA" w:rsidRDefault="000C70BA" w:rsidP="000C70BA">
      <w:r>
        <w:t>None.</w:t>
      </w:r>
    </w:p>
    <w:p w14:paraId="22135056" w14:textId="77777777" w:rsidR="000C70BA" w:rsidRDefault="000C70BA" w:rsidP="000C70BA">
      <w:pPr>
        <w:pStyle w:val="H6"/>
      </w:pPr>
      <w:r>
        <w:t>6.1.2.2.3.2</w:t>
      </w:r>
      <w:r>
        <w:tab/>
        <w:t>Test procedure sequence</w:t>
      </w:r>
    </w:p>
    <w:p w14:paraId="59FDBFF8" w14:textId="77777777" w:rsidR="000C70BA" w:rsidRDefault="000C70BA" w:rsidP="000C70BA">
      <w:r>
        <w:t>Same test procedure sequence as for MCVideo test case 6.1.1.1 with the following exception(s) and clarification(s):</w:t>
      </w:r>
    </w:p>
    <w:p w14:paraId="76BA66EE" w14:textId="77777777" w:rsidR="000C70BA" w:rsidRDefault="000C70BA" w:rsidP="000C70BA">
      <w:pPr>
        <w:pStyle w:val="B1"/>
      </w:pPr>
      <w:r>
        <w:t>-</w:t>
      </w:r>
      <w:r>
        <w:tab/>
        <w:t>The term "Group Call" is replaced with "Chat Group Call"</w:t>
      </w:r>
    </w:p>
    <w:p w14:paraId="680BB07E" w14:textId="77777777" w:rsidR="000C70BA" w:rsidRDefault="000C70BA" w:rsidP="000C70BA">
      <w:pPr>
        <w:pStyle w:val="B1"/>
      </w:pPr>
      <w:r>
        <w:t>-</w:t>
      </w:r>
      <w:r>
        <w:tab/>
        <w:t>The term "pre-arranged" can be ignored</w:t>
      </w:r>
    </w:p>
    <w:p w14:paraId="237ED1AE" w14:textId="77777777" w:rsidR="000C70BA" w:rsidRDefault="000C70BA" w:rsidP="000C70BA">
      <w:pPr>
        <w:pStyle w:val="H6"/>
      </w:pPr>
      <w:r>
        <w:t>6.1.2.2.3.3</w:t>
      </w:r>
      <w:r>
        <w:tab/>
        <w:t>Specific message contents</w:t>
      </w:r>
    </w:p>
    <w:p w14:paraId="533EB602" w14:textId="77777777" w:rsidR="000C70BA" w:rsidRDefault="000C70BA" w:rsidP="000C70BA">
      <w:r>
        <w:t>Same specific message contents as for MCVideo test case 6.1.1.1 with the following exception(s) and clarification(s):</w:t>
      </w:r>
    </w:p>
    <w:p w14:paraId="27D9549A" w14:textId="77777777" w:rsidR="000C70BA" w:rsidRDefault="000C70BA" w:rsidP="000C70BA">
      <w:pPr>
        <w:pStyle w:val="B1"/>
      </w:pPr>
      <w:r>
        <w:t>-</w:t>
      </w:r>
      <w:r>
        <w:tab/>
        <w:t>The condition "GROUP-CALL" is replaced with "CHAT-GROUP-CALL"</w:t>
      </w:r>
    </w:p>
    <w:p w14:paraId="578F64AC" w14:textId="77777777" w:rsidR="000C70BA" w:rsidRDefault="000C70BA" w:rsidP="000C70BA">
      <w:pPr>
        <w:keepNext/>
        <w:keepLines/>
        <w:spacing w:before="120"/>
        <w:ind w:left="1418" w:hanging="1418"/>
        <w:outlineLvl w:val="3"/>
        <w:rPr>
          <w:rFonts w:ascii="Arial" w:hAnsi="Arial"/>
          <w:sz w:val="24"/>
        </w:rPr>
      </w:pPr>
      <w:bookmarkStart w:id="487" w:name="_Toc52787534"/>
      <w:bookmarkStart w:id="488" w:name="_Toc52787715"/>
      <w:bookmarkStart w:id="489" w:name="_Toc75906937"/>
      <w:bookmarkStart w:id="490" w:name="_Toc75907274"/>
      <w:bookmarkStart w:id="491"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87"/>
      <w:bookmarkEnd w:id="488"/>
      <w:bookmarkEnd w:id="489"/>
      <w:bookmarkEnd w:id="490"/>
      <w:bookmarkEnd w:id="491"/>
    </w:p>
    <w:p w14:paraId="3315F453" w14:textId="77777777" w:rsidR="000C70BA" w:rsidRDefault="000C70BA" w:rsidP="000C70BA">
      <w:pPr>
        <w:pStyle w:val="H6"/>
      </w:pPr>
      <w:bookmarkStart w:id="492" w:name="_Toc52787535"/>
      <w:bookmarkStart w:id="493" w:name="_Toc52787716"/>
      <w:bookmarkStart w:id="494" w:name="_Toc75906938"/>
      <w:bookmarkStart w:id="495" w:name="_Toc75907275"/>
      <w:r>
        <w:t>6.1.2.3.1</w:t>
      </w:r>
      <w:r>
        <w:tab/>
        <w:t>Test Purpose (TP)</w:t>
      </w:r>
      <w:bookmarkEnd w:id="492"/>
      <w:bookmarkEnd w:id="493"/>
      <w:bookmarkEnd w:id="494"/>
      <w:bookmarkEnd w:id="495"/>
    </w:p>
    <w:p w14:paraId="6C4AE5D2" w14:textId="77777777" w:rsidR="000C70BA" w:rsidRDefault="000C70BA" w:rsidP="000C70BA">
      <w:pPr>
        <w:pStyle w:val="H6"/>
      </w:pPr>
      <w:r>
        <w:t>(1)</w:t>
      </w:r>
    </w:p>
    <w:p w14:paraId="105FA90C" w14:textId="77777777" w:rsidR="000C70BA" w:rsidRDefault="000C70BA" w:rsidP="000C70BA">
      <w:pPr>
        <w:pStyle w:val="PL"/>
      </w:pPr>
      <w:r>
        <w:rPr>
          <w:b/>
        </w:rPr>
        <w:t>with</w:t>
      </w:r>
      <w:r>
        <w:t xml:space="preserve"> { UE (MCVideo Client) registered and authorised for MCVideo Service }</w:t>
      </w:r>
    </w:p>
    <w:p w14:paraId="40E4D94C" w14:textId="77777777" w:rsidR="000C70BA" w:rsidRDefault="000C70BA" w:rsidP="000C70BA">
      <w:pPr>
        <w:pStyle w:val="PL"/>
      </w:pPr>
      <w:r>
        <w:t>ensure that {</w:t>
      </w:r>
    </w:p>
    <w:p w14:paraId="26710B55" w14:textId="77777777" w:rsidR="000C70BA" w:rsidRDefault="000C70BA" w:rsidP="000C70BA">
      <w:pPr>
        <w:pStyle w:val="PL"/>
      </w:pPr>
      <w:r>
        <w:t xml:space="preserve">  </w:t>
      </w:r>
      <w:r>
        <w:rPr>
          <w:b/>
        </w:rPr>
        <w:t>when</w:t>
      </w:r>
      <w:r>
        <w:t xml:space="preserve"> { the MCVideo User  requests to join a MCVideo Chat Group Session }</w:t>
      </w:r>
    </w:p>
    <w:p w14:paraId="59CC83BC" w14:textId="77777777" w:rsidR="000C70BA" w:rsidRDefault="000C70BA" w:rsidP="000C70BA">
      <w:pPr>
        <w:pStyle w:val="PL"/>
      </w:pPr>
      <w:r>
        <w:rPr>
          <w:b/>
        </w:rPr>
        <w:t xml:space="preserve">    then</w:t>
      </w:r>
      <w:r>
        <w:t xml:space="preserve"> { the UE (MCVideo Client) sends a SIP INVITE message to the SS (MCVideo Server) and responds to a SIP 200 (OK) message from the SS (MCVideo Server) with a SIP ACK message and, provides transmission granted notification to the MCVideo User, </w:t>
      </w:r>
      <w:r>
        <w:rPr>
          <w:bCs/>
        </w:rPr>
        <w:t>and</w:t>
      </w:r>
      <w:r>
        <w:t xml:space="preserve"> respects Transmission Control through the session }</w:t>
      </w:r>
    </w:p>
    <w:p w14:paraId="15E6A48F" w14:textId="77777777" w:rsidR="000C70BA" w:rsidRDefault="000C70BA" w:rsidP="000C70BA">
      <w:pPr>
        <w:pStyle w:val="PL"/>
      </w:pPr>
      <w:r>
        <w:t xml:space="preserve">            }</w:t>
      </w:r>
    </w:p>
    <w:p w14:paraId="4C43AC95" w14:textId="77777777" w:rsidR="000C70BA" w:rsidRDefault="000C70BA" w:rsidP="000C70BA">
      <w:pPr>
        <w:pStyle w:val="PL"/>
      </w:pPr>
    </w:p>
    <w:p w14:paraId="5B40B787" w14:textId="77777777" w:rsidR="000C70BA" w:rsidRDefault="000C70BA" w:rsidP="000C70BA">
      <w:pPr>
        <w:pStyle w:val="H6"/>
      </w:pPr>
      <w:r>
        <w:t>(2)</w:t>
      </w:r>
    </w:p>
    <w:p w14:paraId="5CCDA95B" w14:textId="77777777" w:rsidR="000C70BA" w:rsidRDefault="000C70BA" w:rsidP="000C70BA">
      <w:pPr>
        <w:pStyle w:val="PL"/>
      </w:pPr>
      <w:r>
        <w:rPr>
          <w:b/>
        </w:rPr>
        <w:t>with</w:t>
      </w:r>
      <w:r>
        <w:t xml:space="preserve"> { UE (MCVideo Client) having an ongoing Chat Group Call }</w:t>
      </w:r>
    </w:p>
    <w:p w14:paraId="58E6F6CD" w14:textId="77777777" w:rsidR="000C70BA" w:rsidRDefault="000C70BA" w:rsidP="000C70BA">
      <w:pPr>
        <w:pStyle w:val="PL"/>
      </w:pPr>
      <w:r>
        <w:t>ensure that {</w:t>
      </w:r>
    </w:p>
    <w:p w14:paraId="2F970225" w14:textId="77777777" w:rsidR="000C70BA" w:rsidRDefault="000C70BA" w:rsidP="000C70BA">
      <w:pPr>
        <w:pStyle w:val="PL"/>
      </w:pPr>
      <w:r>
        <w:t xml:space="preserve">  </w:t>
      </w:r>
      <w:r>
        <w:rPr>
          <w:b/>
        </w:rPr>
        <w:t>when</w:t>
      </w:r>
      <w:r>
        <w:t xml:space="preserve"> { the UE (MCVideo Client) receives an upgrade of the ongoing MCVideo Group Call to an MCVideo Emergency Group Call via a SIP INVITE message from the SS (MCVideo Server) }</w:t>
      </w:r>
    </w:p>
    <w:p w14:paraId="4F3A1FF4"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Emergency Group Call }</w:t>
      </w:r>
    </w:p>
    <w:p w14:paraId="03E8BDAB" w14:textId="77777777" w:rsidR="000C70BA" w:rsidRDefault="000C70BA" w:rsidP="000C70BA">
      <w:pPr>
        <w:pStyle w:val="PL"/>
      </w:pPr>
      <w:r>
        <w:t xml:space="preserve">          }</w:t>
      </w:r>
    </w:p>
    <w:p w14:paraId="12C0FD6D" w14:textId="77777777" w:rsidR="000C70BA" w:rsidRDefault="000C70BA" w:rsidP="000C70BA">
      <w:pPr>
        <w:pStyle w:val="PL"/>
      </w:pPr>
    </w:p>
    <w:p w14:paraId="10C6E9D6" w14:textId="77777777" w:rsidR="000C70BA" w:rsidRDefault="000C70BA" w:rsidP="000C70BA">
      <w:pPr>
        <w:pStyle w:val="H6"/>
      </w:pPr>
      <w:r>
        <w:t>(3)</w:t>
      </w:r>
    </w:p>
    <w:p w14:paraId="3A0562CD" w14:textId="77777777" w:rsidR="000C70BA" w:rsidRDefault="000C70BA" w:rsidP="000C70BA">
      <w:pPr>
        <w:pStyle w:val="PL"/>
      </w:pPr>
      <w:r>
        <w:rPr>
          <w:b/>
        </w:rPr>
        <w:t>with</w:t>
      </w:r>
      <w:r>
        <w:t xml:space="preserve"> { UE (MCVideo Client) having an ongoing Chat Group Call, which was upgraded to an Emergency Chat Group Call }</w:t>
      </w:r>
    </w:p>
    <w:p w14:paraId="7BAC24D1" w14:textId="77777777" w:rsidR="000C70BA" w:rsidRDefault="000C70BA" w:rsidP="000C70BA">
      <w:pPr>
        <w:pStyle w:val="PL"/>
      </w:pPr>
      <w:r>
        <w:t>ensure that {</w:t>
      </w:r>
    </w:p>
    <w:p w14:paraId="160D57AB" w14:textId="77777777" w:rsidR="000C70BA" w:rsidRDefault="000C70BA" w:rsidP="000C70BA">
      <w:pPr>
        <w:pStyle w:val="PL"/>
      </w:pPr>
      <w:r>
        <w:t xml:space="preserve">  </w:t>
      </w:r>
      <w:r>
        <w:rPr>
          <w:b/>
        </w:rPr>
        <w:t>when</w:t>
      </w:r>
      <w:r>
        <w:t xml:space="preserve"> { the UE (MCVideo Client) receives a cancellation of the ongoing McVideo Emergency state via a SIP re-INVITE message from the SS (MCVideo Server)}</w:t>
      </w:r>
    </w:p>
    <w:p w14:paraId="18E90AC6"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emergency condition cancelled  }</w:t>
      </w:r>
    </w:p>
    <w:p w14:paraId="3F4F04A1" w14:textId="77777777" w:rsidR="000C70BA" w:rsidRDefault="000C70BA" w:rsidP="000C70BA">
      <w:pPr>
        <w:pStyle w:val="PL"/>
      </w:pPr>
      <w:r>
        <w:t xml:space="preserve">            }</w:t>
      </w:r>
    </w:p>
    <w:p w14:paraId="55715EE4" w14:textId="77777777" w:rsidR="000C70BA" w:rsidRDefault="000C70BA" w:rsidP="000C70BA">
      <w:pPr>
        <w:pStyle w:val="PL"/>
      </w:pPr>
    </w:p>
    <w:p w14:paraId="795238D3" w14:textId="77777777" w:rsidR="000C70BA" w:rsidRDefault="000C70BA" w:rsidP="000C70BA">
      <w:pPr>
        <w:pStyle w:val="H6"/>
      </w:pPr>
      <w:r>
        <w:t>(4)</w:t>
      </w:r>
    </w:p>
    <w:p w14:paraId="625AFB59" w14:textId="77777777" w:rsidR="000C70BA" w:rsidRDefault="000C70BA" w:rsidP="000C70BA">
      <w:pPr>
        <w:pStyle w:val="PL"/>
      </w:pPr>
      <w:r>
        <w:rPr>
          <w:b/>
        </w:rPr>
        <w:t>with</w:t>
      </w:r>
      <w:r>
        <w:t xml:space="preserve"> { UE (MCVideo Client) having an ongoing Chat Group Call }</w:t>
      </w:r>
    </w:p>
    <w:p w14:paraId="5769798B" w14:textId="77777777" w:rsidR="000C70BA" w:rsidRDefault="000C70BA" w:rsidP="000C70BA">
      <w:pPr>
        <w:pStyle w:val="PL"/>
      </w:pPr>
      <w:r>
        <w:t>ensure that {</w:t>
      </w:r>
    </w:p>
    <w:p w14:paraId="0468BF23" w14:textId="77777777" w:rsidR="000C70BA" w:rsidRDefault="000C70BA" w:rsidP="000C70BA">
      <w:pPr>
        <w:pStyle w:val="PL"/>
      </w:pPr>
      <w:r>
        <w:t xml:space="preserve">  </w:t>
      </w:r>
      <w:r>
        <w:rPr>
          <w:b/>
        </w:rPr>
        <w:t>when</w:t>
      </w:r>
      <w:r>
        <w:t xml:space="preserve"> { the UE (MCVideo Client) receives an upgrade of the ongoing MCVideo Chat Group Call to a MCVideo Imminent Peril Chat Group Call via a SIP re-INVITE message from the SS (MCVideo Server) }</w:t>
      </w:r>
    </w:p>
    <w:p w14:paraId="41795BEF"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Imminent Peril Chat Group Call ( }</w:t>
      </w:r>
    </w:p>
    <w:p w14:paraId="67C8BED5" w14:textId="77777777" w:rsidR="000C70BA" w:rsidRDefault="000C70BA" w:rsidP="000C70BA">
      <w:pPr>
        <w:pStyle w:val="PL"/>
      </w:pPr>
      <w:r>
        <w:t xml:space="preserve">            }</w:t>
      </w:r>
    </w:p>
    <w:p w14:paraId="1B4DD782" w14:textId="77777777" w:rsidR="000C70BA" w:rsidRDefault="000C70BA" w:rsidP="000C70BA">
      <w:pPr>
        <w:pStyle w:val="PL"/>
      </w:pPr>
    </w:p>
    <w:p w14:paraId="14515FCF" w14:textId="77777777" w:rsidR="000C70BA" w:rsidRDefault="000C70BA" w:rsidP="000C70BA">
      <w:pPr>
        <w:pStyle w:val="H6"/>
      </w:pPr>
      <w:r>
        <w:t>(5)</w:t>
      </w:r>
    </w:p>
    <w:p w14:paraId="10D549EA" w14:textId="77777777" w:rsidR="000C70BA" w:rsidRDefault="000C70BA" w:rsidP="000C70BA">
      <w:pPr>
        <w:pStyle w:val="PL"/>
      </w:pPr>
      <w:r>
        <w:rPr>
          <w:b/>
        </w:rPr>
        <w:t>with</w:t>
      </w:r>
      <w:r>
        <w:t xml:space="preserve"> { UE (MCVideo Client) having an ongoing Chat Group Call, which was upgraded to an Imminent Peril Chat Group Call }</w:t>
      </w:r>
    </w:p>
    <w:p w14:paraId="618154F2" w14:textId="77777777" w:rsidR="000C70BA" w:rsidRDefault="000C70BA" w:rsidP="000C70BA">
      <w:pPr>
        <w:pStyle w:val="PL"/>
      </w:pPr>
      <w:r>
        <w:t>ensure that {</w:t>
      </w:r>
    </w:p>
    <w:p w14:paraId="39A4B7EF" w14:textId="77777777" w:rsidR="000C70BA" w:rsidRDefault="000C70BA" w:rsidP="000C70BA">
      <w:pPr>
        <w:pStyle w:val="PL"/>
      </w:pPr>
      <w:r>
        <w:rPr>
          <w:b/>
        </w:rPr>
        <w:t xml:space="preserve">  when</w:t>
      </w:r>
      <w:r>
        <w:t xml:space="preserve"> { the UE (MCVideo Client) receives a cancellation of the ongoing McVideo Imminent Peril state via a SIP re-INVITE message from the SS (MCVideo Server) }</w:t>
      </w:r>
    </w:p>
    <w:p w14:paraId="7F311480"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imminent peril condition cancelled.}</w:t>
      </w:r>
    </w:p>
    <w:p w14:paraId="18EC7A0C" w14:textId="77777777" w:rsidR="000C70BA" w:rsidRDefault="000C70BA" w:rsidP="000C70BA">
      <w:pPr>
        <w:pStyle w:val="PL"/>
      </w:pPr>
      <w:r>
        <w:t xml:space="preserve">            }</w:t>
      </w:r>
    </w:p>
    <w:p w14:paraId="4312E877" w14:textId="77777777" w:rsidR="000C70BA" w:rsidRDefault="000C70BA" w:rsidP="000C70BA">
      <w:pPr>
        <w:pStyle w:val="PL"/>
      </w:pPr>
    </w:p>
    <w:p w14:paraId="476CE95C" w14:textId="77777777" w:rsidR="000C70BA" w:rsidRDefault="000C70BA" w:rsidP="000C70BA">
      <w:pPr>
        <w:pStyle w:val="H6"/>
      </w:pPr>
      <w:r>
        <w:t>(6)</w:t>
      </w:r>
    </w:p>
    <w:p w14:paraId="384136E1"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38E32204" w14:textId="77777777" w:rsidR="000C70BA" w:rsidRDefault="000C70BA" w:rsidP="000C70BA">
      <w:pPr>
        <w:pStyle w:val="PL"/>
      </w:pPr>
      <w:r>
        <w:t>ensure that {</w:t>
      </w:r>
    </w:p>
    <w:p w14:paraId="7C9CC9D8"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25F84DDE"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1D014CA" w14:textId="77777777" w:rsidR="000C70BA" w:rsidRDefault="000C70BA" w:rsidP="000C70BA">
      <w:pPr>
        <w:pStyle w:val="PL"/>
      </w:pPr>
      <w:r>
        <w:t xml:space="preserve">            }</w:t>
      </w:r>
    </w:p>
    <w:p w14:paraId="66BA6CBC" w14:textId="77777777" w:rsidR="000C70BA" w:rsidRDefault="000C70BA" w:rsidP="000C70BA">
      <w:pPr>
        <w:pStyle w:val="PL"/>
      </w:pPr>
    </w:p>
    <w:p w14:paraId="18EA62F5" w14:textId="77777777" w:rsidR="000C70BA" w:rsidRDefault="000C70BA" w:rsidP="000C70BA">
      <w:pPr>
        <w:pStyle w:val="H6"/>
      </w:pPr>
      <w:r>
        <w:t>(7)</w:t>
      </w:r>
    </w:p>
    <w:p w14:paraId="72E311BD" w14:textId="77777777" w:rsidR="000C70BA" w:rsidRDefault="000C70BA" w:rsidP="000C70BA">
      <w:pPr>
        <w:pStyle w:val="PL"/>
      </w:pPr>
      <w:r>
        <w:rPr>
          <w:b/>
        </w:rPr>
        <w:t>with</w:t>
      </w:r>
      <w:r>
        <w:t xml:space="preserve"> { UE (MCVideo Client) having provided media transmission notification to the MCVideo User after receiving a Media Transmission Notification message from the SS (MCVideo Server)}</w:t>
      </w:r>
    </w:p>
    <w:p w14:paraId="0C2C7D78" w14:textId="77777777" w:rsidR="000C70BA" w:rsidRDefault="000C70BA" w:rsidP="000C70BA">
      <w:pPr>
        <w:pStyle w:val="PL"/>
      </w:pPr>
      <w:r>
        <w:t>ensure that {</w:t>
      </w:r>
    </w:p>
    <w:p w14:paraId="21D6172C" w14:textId="77777777" w:rsidR="000C70BA" w:rsidRDefault="000C70BA" w:rsidP="000C70BA">
      <w:pPr>
        <w:pStyle w:val="PL"/>
      </w:pPr>
      <w:r>
        <w:t xml:space="preserve">  </w:t>
      </w:r>
      <w:r>
        <w:rPr>
          <w:b/>
        </w:rPr>
        <w:t>when</w:t>
      </w:r>
      <w:r>
        <w:t xml:space="preserve"> { the MCVideo User requests permission to receive media }</w:t>
      </w:r>
    </w:p>
    <w:p w14:paraId="2D43BDC4" w14:textId="77777777" w:rsidR="000C70BA" w:rsidRDefault="000C70BA" w:rsidP="000C70BA">
      <w:pPr>
        <w:pStyle w:val="PL"/>
      </w:pPr>
      <w:r>
        <w:t xml:space="preserve">    </w:t>
      </w:r>
      <w:r>
        <w:rPr>
          <w:b/>
        </w:rPr>
        <w:t>then</w:t>
      </w:r>
      <w:r>
        <w:t xml:space="preserve"> {The UE (MCVideo Client) sends a Receive Media Request message to the SS (MCVideo Server) </w:t>
      </w:r>
      <w:r>
        <w:rPr>
          <w:b/>
          <w:bCs/>
        </w:rPr>
        <w:t>and</w:t>
      </w:r>
      <w:r>
        <w:t xml:space="preserve"> provides receive media success notification to the MCVideo User upon reception of the Receive Media Response message }</w:t>
      </w:r>
    </w:p>
    <w:p w14:paraId="1AD3C652" w14:textId="77777777" w:rsidR="000C70BA" w:rsidRDefault="000C70BA" w:rsidP="000C70BA">
      <w:pPr>
        <w:pStyle w:val="PL"/>
      </w:pPr>
      <w:r>
        <w:t xml:space="preserve">            }</w:t>
      </w:r>
    </w:p>
    <w:p w14:paraId="496C0185" w14:textId="77777777" w:rsidR="000C70BA" w:rsidRDefault="000C70BA" w:rsidP="000C70BA">
      <w:pPr>
        <w:pStyle w:val="PL"/>
      </w:pPr>
    </w:p>
    <w:p w14:paraId="4F831AF7" w14:textId="77777777" w:rsidR="000C70BA" w:rsidRDefault="000C70BA" w:rsidP="000C70BA">
      <w:pPr>
        <w:pStyle w:val="H6"/>
      </w:pPr>
      <w:r>
        <w:t>(8)</w:t>
      </w:r>
    </w:p>
    <w:p w14:paraId="73AE52CA"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01AB0027" w14:textId="77777777" w:rsidR="000C70BA" w:rsidRDefault="000C70BA" w:rsidP="000C70BA">
      <w:pPr>
        <w:pStyle w:val="PL"/>
      </w:pPr>
      <w:r>
        <w:t>ensure that {</w:t>
      </w:r>
    </w:p>
    <w:p w14:paraId="183199E2" w14:textId="77777777" w:rsidR="000C70BA" w:rsidRDefault="000C70BA" w:rsidP="000C70BA">
      <w:pPr>
        <w:pStyle w:val="PL"/>
      </w:pPr>
      <w:r>
        <w:t xml:space="preserve">  </w:t>
      </w:r>
      <w:r>
        <w:rPr>
          <w:b/>
        </w:rPr>
        <w:t>when</w:t>
      </w:r>
      <w:r>
        <w:t xml:space="preserve"> { the UE (MCVideo User) requests to terminate the ongoing MCVideo Chat Group Call }</w:t>
      </w:r>
    </w:p>
    <w:p w14:paraId="41E9320B" w14:textId="77777777" w:rsidR="000C70BA" w:rsidRDefault="000C70BA" w:rsidP="000C70BA">
      <w:pPr>
        <w:pStyle w:val="PL"/>
      </w:pPr>
      <w:r>
        <w:t xml:space="preserve">    </w:t>
      </w:r>
      <w:r>
        <w:rPr>
          <w:b/>
        </w:rPr>
        <w:t>then</w:t>
      </w:r>
      <w:r>
        <w:t xml:space="preserve"> { UE (MCVideo Client) sends a SIP BYE request and leaves the MCVideo session }</w:t>
      </w:r>
    </w:p>
    <w:p w14:paraId="2A31B0A8" w14:textId="77777777" w:rsidR="000C70BA" w:rsidRDefault="000C70BA" w:rsidP="000C70BA">
      <w:pPr>
        <w:pStyle w:val="PL"/>
      </w:pPr>
      <w:r>
        <w:t xml:space="preserve">            }</w:t>
      </w:r>
    </w:p>
    <w:p w14:paraId="4F52DCA5" w14:textId="77777777" w:rsidR="000C70BA" w:rsidRDefault="000C70BA" w:rsidP="000C70BA">
      <w:pPr>
        <w:pStyle w:val="PL"/>
      </w:pPr>
    </w:p>
    <w:p w14:paraId="38E787F3" w14:textId="77777777" w:rsidR="000C70BA" w:rsidRDefault="000C70BA" w:rsidP="000C70BA">
      <w:pPr>
        <w:pStyle w:val="H6"/>
      </w:pPr>
      <w:bookmarkStart w:id="496" w:name="_Toc52787536"/>
      <w:bookmarkStart w:id="497" w:name="_Toc52787717"/>
      <w:bookmarkStart w:id="498" w:name="_Toc75906939"/>
      <w:bookmarkStart w:id="499" w:name="_Toc75907276"/>
      <w:r>
        <w:t>6.1.2.3.2</w:t>
      </w:r>
      <w:r>
        <w:tab/>
        <w:t>Conformance requirements</w:t>
      </w:r>
      <w:bookmarkEnd w:id="496"/>
      <w:bookmarkEnd w:id="497"/>
      <w:bookmarkEnd w:id="498"/>
      <w:bookmarkEnd w:id="499"/>
    </w:p>
    <w:p w14:paraId="25573F3C" w14:textId="77777777" w:rsidR="000C70BA" w:rsidRDefault="000C70BA" w:rsidP="000C70BA">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Default="000C70BA" w:rsidP="000C70BA">
      <w:r>
        <w:t>[TS 24.281, Clause 9.2.2.3.1.1]</w:t>
      </w:r>
    </w:p>
    <w:p w14:paraId="67DD209B" w14:textId="77777777" w:rsidR="000C70BA" w:rsidRDefault="000C70BA" w:rsidP="000C70BA">
      <w:r>
        <w:t>In the procedures in this subclause:</w:t>
      </w:r>
    </w:p>
    <w:p w14:paraId="2938CC34" w14:textId="77777777" w:rsidR="000C70BA" w:rsidRDefault="000C70BA" w:rsidP="000C70BA">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02FE9DF8" w14:textId="77777777" w:rsidR="000C70BA" w:rsidRDefault="000C70BA" w:rsidP="000C70BA">
      <w:pPr>
        <w:ind w:left="568" w:hanging="284"/>
      </w:pPr>
      <w:r>
        <w:t>2)</w:t>
      </w:r>
      <w:r>
        <w:tab/>
        <w:t>emergency indication in an incoming SIP INVITE request refers to the &lt;emergency-ind&gt; element of the application/vnd.3gpp.mcvideo-info+xml MIME body;</w:t>
      </w:r>
    </w:p>
    <w:p w14:paraId="7CFED39C" w14:textId="77777777" w:rsidR="000C70BA" w:rsidRDefault="000C70BA" w:rsidP="000C70BA">
      <w:pPr>
        <w:ind w:left="568" w:hanging="284"/>
      </w:pPr>
      <w:r>
        <w:t>3)</w:t>
      </w:r>
      <w:r>
        <w:tab/>
        <w:t>imminent peril indication in an incoming SIP INVITE request refers to the &lt;imminentperil-ind&gt; element of the application/vnd.3gpp.mcvideo-info+xml MIME body.</w:t>
      </w:r>
    </w:p>
    <w:p w14:paraId="5709016E" w14:textId="77777777" w:rsidR="000C70BA" w:rsidRDefault="000C70BA" w:rsidP="000C70BA">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0EA70174" w14:textId="77777777" w:rsidR="000C70BA" w:rsidRDefault="000C70BA" w:rsidP="000C70BA">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Default="000C70BA" w:rsidP="000C70BA">
      <w:pPr>
        <w:ind w:left="568" w:hanging="284"/>
      </w:pPr>
      <w:r>
        <w:t>2)</w:t>
      </w:r>
      <w:r>
        <w:tab/>
        <w:t>shall determine the MCVideo ID of the calling user from public user identity in the P-Asserted-Identity header field of the SIP INVITE request, and authorise the calling user;</w:t>
      </w:r>
    </w:p>
    <w:p w14:paraId="775AB116" w14:textId="77777777" w:rsidR="000C70BA" w:rsidRDefault="000C70BA" w:rsidP="000C70BA">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6D488BB4" w14:textId="77777777" w:rsidR="000C70BA" w:rsidRDefault="000C70BA" w:rsidP="000C70BA">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3247C31" w14:textId="77777777" w:rsidR="000C70BA" w:rsidRDefault="000C70BA" w:rsidP="000C70BA">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Default="000C70BA" w:rsidP="000C70BA">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91E2ED7" w14:textId="77777777" w:rsidR="000C70BA" w:rsidRDefault="000C70BA" w:rsidP="000C70BA">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45F7CA58" w14:textId="77777777" w:rsidR="000C70BA" w:rsidRDefault="000C70BA" w:rsidP="000C70BA">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4E1A5C72" w14:textId="77777777" w:rsidR="000C70BA" w:rsidRDefault="000C70BA" w:rsidP="000C70BA">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64597062" w14:textId="77777777" w:rsidR="000C70BA" w:rsidRDefault="000C70BA" w:rsidP="000C70BA">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563939D0" w14:textId="77777777" w:rsidR="000C70BA" w:rsidRDefault="000C70BA" w:rsidP="000C70BA">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Default="000C70BA" w:rsidP="000C70BA">
      <w:pPr>
        <w:ind w:left="568" w:hanging="284"/>
      </w:pPr>
      <w:r>
        <w:t>8)</w:t>
      </w:r>
      <w:r>
        <w:tab/>
        <w:t>shall determine the public service identity of the controlling MCVideo function associated with the group identity in the SIP INVITE request;</w:t>
      </w:r>
    </w:p>
    <w:p w14:paraId="7FDA250C" w14:textId="77777777" w:rsidR="000C70BA" w:rsidRDefault="000C70BA" w:rsidP="000C70BA">
      <w:pPr>
        <w:keepLines/>
        <w:ind w:left="1135" w:hanging="851"/>
      </w:pPr>
      <w:r>
        <w:t>NOTE 6:</w:t>
      </w:r>
      <w:r>
        <w:tab/>
        <w:t>The public service identity can identify the controlling MCVideo function in the primary MCVideo system or a partner MCVideo system.</w:t>
      </w:r>
    </w:p>
    <w:p w14:paraId="6ECC33F8" w14:textId="77777777" w:rsidR="000C70BA" w:rsidRDefault="000C70BA" w:rsidP="000C70BA">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AF29F9D" w14:textId="77777777" w:rsidR="000C70BA" w:rsidRDefault="000C70BA" w:rsidP="000C70BA">
      <w:pPr>
        <w:ind w:left="568" w:hanging="284"/>
      </w:pPr>
      <w:r>
        <w:t>9)</w:t>
      </w:r>
      <w:r>
        <w:tab/>
        <w:t>shall generate a SIP INVITE request as specified in subclause 6.3.2.1.3;</w:t>
      </w:r>
    </w:p>
    <w:p w14:paraId="38E220E1" w14:textId="77777777" w:rsidR="000C70BA" w:rsidRDefault="000C70BA" w:rsidP="000C70BA">
      <w:pPr>
        <w:ind w:left="568" w:hanging="284"/>
      </w:pPr>
      <w:r>
        <w:t>10)</w:t>
      </w:r>
      <w:r>
        <w:tab/>
        <w:t>shall set the Request-URI to the public service identity of the controlling MCVideo function associated with the group identity present in the incoming SIP INVITE request;</w:t>
      </w:r>
    </w:p>
    <w:p w14:paraId="56141F38" w14:textId="77777777" w:rsidR="000C70BA" w:rsidRDefault="000C70BA" w:rsidP="000C70BA">
      <w:pPr>
        <w:ind w:left="568" w:hanging="284"/>
      </w:pPr>
      <w:r>
        <w:t>11)</w:t>
      </w:r>
      <w:r>
        <w:tab/>
        <w:t>shall include the MCVideo ID of the calling user in &lt;mcvideo-calling-user-id&gt; element of the application/vnd.3gpp.mcvideo-info+xml MIME body of the SIP INVITE request;</w:t>
      </w:r>
    </w:p>
    <w:p w14:paraId="5CFE8C1F" w14:textId="77777777" w:rsidR="000C70BA" w:rsidRDefault="000C70BA" w:rsidP="000C70BA">
      <w:pPr>
        <w:ind w:left="568" w:hanging="284"/>
      </w:pPr>
      <w:r>
        <w:t>12)</w:t>
      </w:r>
      <w:r>
        <w:tab/>
        <w:t>shall include in the SIP INVITE request an SDP offer based on the SDP offer in the received SIP INVITE request as specified in subclause 6.3.2.1.1.1;</w:t>
      </w:r>
    </w:p>
    <w:p w14:paraId="2C5266DE" w14:textId="77777777" w:rsidR="000C70BA" w:rsidRDefault="000C70BA" w:rsidP="000C70BA">
      <w:pPr>
        <w:ind w:left="568" w:hanging="284"/>
      </w:pPr>
      <w:r>
        <w:t>13)</w:t>
      </w:r>
      <w:r>
        <w:tab/>
        <w:t>if the received SIP INVITE request contains an application/vnd.3gpp.location-info+xml MIME body as specified in Annex F.3; and</w:t>
      </w:r>
    </w:p>
    <w:p w14:paraId="704111CF" w14:textId="77777777" w:rsidR="000C70BA" w:rsidRDefault="000C70BA" w:rsidP="000C70BA">
      <w:pPr>
        <w:ind w:left="851" w:hanging="284"/>
      </w:pPr>
      <w:r>
        <w:t>a)</w:t>
      </w:r>
      <w:r>
        <w:tab/>
        <w:t>if not already included, shall include a Content-Type header field set to "application/vnd.3gpp.location-info+xml"; and</w:t>
      </w:r>
    </w:p>
    <w:p w14:paraId="0B553720" w14:textId="77777777" w:rsidR="000C70BA" w:rsidRDefault="000C70BA" w:rsidP="000C70BA">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Default="000C70BA" w:rsidP="000C70BA">
      <w:pPr>
        <w:keepLines/>
        <w:ind w:left="1135" w:hanging="851"/>
      </w:pPr>
      <w:r>
        <w:t>NOTE 8:</w:t>
      </w:r>
      <w:r>
        <w:tab/>
        <w:t>Note that the application/vnd.3gpp.mcvideo-info+xml MIME body will already have been copied into the outgoing SIP INVITE request by subclause 6.3.2.1.3.</w:t>
      </w:r>
    </w:p>
    <w:p w14:paraId="6321F999" w14:textId="77777777" w:rsidR="000C70BA" w:rsidRDefault="000C70BA" w:rsidP="000C70BA">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2971402B" w14:textId="77777777" w:rsidR="000C70BA" w:rsidRDefault="000C70BA" w:rsidP="000C70BA">
      <w:pPr>
        <w:keepLines/>
        <w:ind w:left="1135" w:hanging="851"/>
      </w:pPr>
      <w:r>
        <w:t>NOTE 9:</w:t>
      </w:r>
      <w:r>
        <w:tab/>
        <w:t>The participating MCVideo function will leave verification of the Resource-Priority header field to the controlling MCVideo function.</w:t>
      </w:r>
    </w:p>
    <w:p w14:paraId="78B78670" w14:textId="77777777" w:rsidR="000C70BA" w:rsidRDefault="000C70BA" w:rsidP="000C70BA">
      <w:pPr>
        <w:ind w:left="568" w:hanging="284"/>
      </w:pPr>
      <w:r>
        <w:t>15) shall forward the SIP INVITE request according to 3GPP TS 24.229 [</w:t>
      </w:r>
      <w:r>
        <w:rPr>
          <w:lang w:eastAsia="zh-CN"/>
        </w:rPr>
        <w:t>11</w:t>
      </w:r>
      <w:r>
        <w:t>].</w:t>
      </w:r>
    </w:p>
    <w:p w14:paraId="33AD6834" w14:textId="77777777" w:rsidR="000C70BA" w:rsidRDefault="000C70BA" w:rsidP="000C70BA">
      <w:r>
        <w:t>Upon receipt of a SIP 302 (Moved Temporarily) response to the above SIP INVITE request in step 14), the participating MCVideo function:</w:t>
      </w:r>
    </w:p>
    <w:p w14:paraId="1E8373ED" w14:textId="77777777" w:rsidR="000C70BA" w:rsidRDefault="000C70BA" w:rsidP="000C70BA">
      <w:pPr>
        <w:ind w:left="568" w:hanging="284"/>
      </w:pPr>
      <w:r>
        <w:t>1)</w:t>
      </w:r>
      <w:r>
        <w:tab/>
        <w:t>shall generate a SIP INVITE request as specified in subclause 6.3.2.1.10;</w:t>
      </w:r>
    </w:p>
    <w:p w14:paraId="34030731" w14:textId="77777777" w:rsidR="000C70BA" w:rsidRDefault="000C70BA" w:rsidP="000C70BA">
      <w:pPr>
        <w:ind w:left="568" w:hanging="284"/>
      </w:pPr>
      <w:r>
        <w:t>2)</w:t>
      </w:r>
      <w:r>
        <w:tab/>
        <w:t>shall include an SDP offer based upon the SDP offer in the received SIP INVITE request from the MCVideo client as specified in subclause 6.3.2.1.1.1; and</w:t>
      </w:r>
    </w:p>
    <w:p w14:paraId="7337B033" w14:textId="77777777" w:rsidR="000C70BA" w:rsidRDefault="000C70BA" w:rsidP="000C70BA">
      <w:pPr>
        <w:ind w:left="568" w:hanging="284"/>
      </w:pPr>
      <w:r>
        <w:t>3)</w:t>
      </w:r>
      <w:r>
        <w:tab/>
        <w:t>shall forward the SIP INVITE request according to 3GPP TS 24.229 [</w:t>
      </w:r>
      <w:r>
        <w:rPr>
          <w:lang w:eastAsia="zh-CN"/>
        </w:rPr>
        <w:t>11</w:t>
      </w:r>
      <w:r>
        <w:t>];</w:t>
      </w:r>
    </w:p>
    <w:p w14:paraId="3A6F86B8" w14:textId="77777777" w:rsidR="000C70BA" w:rsidRDefault="000C70BA" w:rsidP="000C70BA">
      <w:r>
        <w:t>Upon receipt of a SIP 2xx response to the above SIP INVITE request in step 14) the participating MCVideo function:</w:t>
      </w:r>
    </w:p>
    <w:p w14:paraId="639013CA" w14:textId="77777777" w:rsidR="000C70BA" w:rsidRDefault="000C70BA" w:rsidP="000C70BA">
      <w:pPr>
        <w:ind w:left="568" w:hanging="284"/>
      </w:pPr>
      <w:r>
        <w:t>1)</w:t>
      </w:r>
      <w:r>
        <w:tab/>
        <w:t>if the SIP 2xx response contains an application/vnd.3gpp.mcvideo-info+xml MIME body with an &lt;MKFC-GKTPs&gt; element, shall perform the procedures in subclause 6.3.2.3.2;</w:t>
      </w:r>
    </w:p>
    <w:p w14:paraId="29540925" w14:textId="77777777" w:rsidR="000C70BA" w:rsidRDefault="000C70BA" w:rsidP="000C70BA">
      <w:pPr>
        <w:ind w:left="568" w:hanging="284"/>
      </w:pPr>
      <w:r>
        <w:t>2)</w:t>
      </w:r>
      <w:r>
        <w:tab/>
        <w:t>shall generate a SIP 200 (OK) response as specified in the subclause 6.3.2.1.5.2;</w:t>
      </w:r>
    </w:p>
    <w:p w14:paraId="17EFA557" w14:textId="77777777" w:rsidR="000C70BA" w:rsidRDefault="000C70BA" w:rsidP="000C70BA">
      <w:pPr>
        <w:ind w:left="568" w:hanging="284"/>
      </w:pPr>
      <w:r>
        <w:t>3)</w:t>
      </w:r>
      <w:r>
        <w:tab/>
        <w:t>shall include in the SIP 200 (OK) response an SDP answer as specified in the subclause 6.3.2.1.2.1;</w:t>
      </w:r>
    </w:p>
    <w:p w14:paraId="5FA6A65D" w14:textId="77777777" w:rsidR="000C70BA" w:rsidRDefault="000C70BA" w:rsidP="000C70BA">
      <w:pPr>
        <w:ind w:left="568" w:hanging="284"/>
      </w:pPr>
      <w:r>
        <w:t>4)</w:t>
      </w:r>
      <w:r>
        <w:tab/>
        <w:t>shall include Warning header field(s) that were received in the incoming SIP 200 (OK) response;</w:t>
      </w:r>
    </w:p>
    <w:p w14:paraId="17491AA0" w14:textId="77777777" w:rsidR="000C70BA" w:rsidRDefault="000C70BA" w:rsidP="000C70BA">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6A8F219F" w14:textId="77777777" w:rsidR="000C70BA" w:rsidRDefault="000C70BA" w:rsidP="000C70BA">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1009C521" w14:textId="77777777" w:rsidR="000C70BA" w:rsidRDefault="000C70BA" w:rsidP="000C70BA">
      <w:pPr>
        <w:ind w:left="568" w:hanging="284"/>
      </w:pPr>
      <w:r>
        <w:t>7)</w:t>
      </w:r>
      <w:r>
        <w:tab/>
        <w:t>shall send the SIP 200 (OK) response to the MCVideo client according to 3GPP TS 24.229 [</w:t>
      </w:r>
      <w:r>
        <w:rPr>
          <w:lang w:eastAsia="zh-CN"/>
        </w:rPr>
        <w:t>11</w:t>
      </w:r>
      <w:r>
        <w:t>]; and</w:t>
      </w:r>
    </w:p>
    <w:p w14:paraId="61DC39D6" w14:textId="77777777" w:rsidR="000C70BA" w:rsidRDefault="000C70BA" w:rsidP="000C70BA">
      <w:pPr>
        <w:ind w:left="568" w:hanging="284"/>
      </w:pPr>
      <w:r>
        <w:t>8)</w:t>
      </w:r>
      <w:r>
        <w:tab/>
        <w:t>shall interact with the media plane as specified in 3GPP TS 24.581 [</w:t>
      </w:r>
      <w:r>
        <w:rPr>
          <w:lang w:eastAsia="zh-CN"/>
        </w:rPr>
        <w:t>5</w:t>
      </w:r>
      <w:r>
        <w:t>].</w:t>
      </w:r>
    </w:p>
    <w:p w14:paraId="58A39F15" w14:textId="77777777" w:rsidR="000C70BA" w:rsidRDefault="000C70BA" w:rsidP="000C70BA">
      <w:r>
        <w:t>Upon receipt of a SIP 4xx, 5xx or 6xx response to the above SIP INVITE request in step 14) the participating MCVideo function:</w:t>
      </w:r>
    </w:p>
    <w:p w14:paraId="181AC864" w14:textId="77777777" w:rsidR="000C70BA" w:rsidRDefault="000C70BA" w:rsidP="000C70BA">
      <w:pPr>
        <w:ind w:left="568" w:hanging="284"/>
      </w:pPr>
      <w:r>
        <w:t>1)</w:t>
      </w:r>
      <w:r>
        <w:tab/>
        <w:t>shall generate a SIP response according to 3GPP TS 24.229 [</w:t>
      </w:r>
      <w:r>
        <w:rPr>
          <w:lang w:eastAsia="zh-CN"/>
        </w:rPr>
        <w:t>11</w:t>
      </w:r>
      <w:r>
        <w:t>];</w:t>
      </w:r>
    </w:p>
    <w:p w14:paraId="56865D0C" w14:textId="77777777" w:rsidR="000C70BA" w:rsidRDefault="000C70BA" w:rsidP="000C70BA">
      <w:pPr>
        <w:ind w:left="568" w:hanging="284"/>
      </w:pPr>
      <w:r>
        <w:t>2)</w:t>
      </w:r>
      <w:r>
        <w:tab/>
        <w:t>shall include Warning header field(s) that were received in the incoming SIP response;</w:t>
      </w:r>
    </w:p>
    <w:p w14:paraId="7BAC8274" w14:textId="77777777" w:rsidR="000C70BA" w:rsidRDefault="000C70BA" w:rsidP="000C70BA">
      <w:pPr>
        <w:ind w:left="568" w:hanging="284"/>
      </w:pPr>
      <w:r>
        <w:t>3)</w:t>
      </w:r>
      <w:r>
        <w:tab/>
        <w:t>shall forward the SIP response to the MCVideo client according to 3GPP TS 24.229 [</w:t>
      </w:r>
      <w:r>
        <w:rPr>
          <w:lang w:eastAsia="zh-CN"/>
        </w:rPr>
        <w:t>11</w:t>
      </w:r>
      <w:r>
        <w:t>]; and</w:t>
      </w:r>
    </w:p>
    <w:p w14:paraId="241587F7" w14:textId="77777777" w:rsidR="000C70BA" w:rsidRDefault="000C70BA" w:rsidP="000C70BA">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690DD0E4" w14:textId="77777777" w:rsidR="000C70BA" w:rsidRDefault="000C70BA" w:rsidP="000C70BA">
      <w:r>
        <w:t>[TS 24.281, clause 9.2.2.3.1.3]</w:t>
      </w:r>
    </w:p>
    <w:p w14:paraId="5213A394" w14:textId="77777777" w:rsidR="000C70BA" w:rsidRDefault="000C70BA" w:rsidP="000C70BA">
      <w:r>
        <w:t>This subclause covers on-demand session.</w:t>
      </w:r>
    </w:p>
    <w:p w14:paraId="56773C0E" w14:textId="77777777" w:rsidR="000C70BA" w:rsidRDefault="000C70BA" w:rsidP="000C70BA">
      <w:r>
        <w:t>Upon receipt of a "SIP INVITE request for terminating participating MCVideo function", for a terminating MCVideo client of a chat MCVideo group, the participating MCVideo function:</w:t>
      </w:r>
    </w:p>
    <w:p w14:paraId="3747D661" w14:textId="77777777" w:rsidR="000C70BA" w:rsidRDefault="000C70BA" w:rsidP="000C70BA">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59F8134A" w14:textId="77777777" w:rsidR="000C70BA" w:rsidRDefault="000C70BA" w:rsidP="000C70BA">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Default="000C70BA" w:rsidP="000C70BA">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79622DB1" w14:textId="77777777" w:rsidR="000C70BA" w:rsidRDefault="000C70BA" w:rsidP="000C70BA">
      <w:pPr>
        <w:ind w:left="568" w:hanging="284"/>
      </w:pPr>
      <w:r>
        <w:t>3)</w:t>
      </w:r>
      <w:r>
        <w:tab/>
        <w:t>shall generate a SIP INVITE request as specified in subclause 6.3.2.2.3;</w:t>
      </w:r>
    </w:p>
    <w:p w14:paraId="467FDBAF" w14:textId="77777777" w:rsidR="000C70BA" w:rsidRDefault="000C70BA" w:rsidP="000C70BA">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Default="000C70BA" w:rsidP="000C70BA">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Default="000C70BA" w:rsidP="000C70BA">
      <w:pPr>
        <w:ind w:left="568" w:hanging="284"/>
      </w:pPr>
      <w:r>
        <w:t>6)</w:t>
      </w:r>
      <w:r>
        <w:tab/>
        <w:t>shall include in the SIP INVITE request an SDP offer based on the SDP offer in the received "SIP INVITE request for terminating participating MCVideo function" as specified in subclause 6.3.2.2.1;</w:t>
      </w:r>
    </w:p>
    <w:p w14:paraId="386866C8" w14:textId="77777777" w:rsidR="000C70BA" w:rsidRDefault="000C70BA" w:rsidP="000C70BA">
      <w:pPr>
        <w:ind w:left="568" w:hanging="284"/>
      </w:pPr>
      <w:r>
        <w:t>7)</w:t>
      </w:r>
      <w:r>
        <w:tab/>
        <w:t>if the received SIP INVITE request contains a Resource-Priority header field, shall include a Resource-Priority header field with the contents set as in the received Resource-Priority header field;</w:t>
      </w:r>
    </w:p>
    <w:p w14:paraId="183BC633" w14:textId="77777777" w:rsidR="000C70BA" w:rsidRDefault="000C70BA" w:rsidP="000C70BA">
      <w:pPr>
        <w:ind w:left="568" w:hanging="284"/>
      </w:pPr>
      <w:r>
        <w:t>8)</w:t>
      </w:r>
      <w:r>
        <w:tab/>
        <w:t>shall perform the procedures specified in subclause 6.3.2.2.9 to include any MIME bodies in the received SIP INVITE request; and</w:t>
      </w:r>
    </w:p>
    <w:p w14:paraId="482F4734" w14:textId="77777777" w:rsidR="000C70BA" w:rsidRDefault="000C70BA" w:rsidP="000C70BA">
      <w:pPr>
        <w:ind w:left="568" w:hanging="284"/>
      </w:pPr>
      <w:r>
        <w:t>9)</w:t>
      </w:r>
      <w:r>
        <w:tab/>
        <w:t>shall send the SIP INVITE request towards the MCVideo client according to 3GPP TS 24.229 [</w:t>
      </w:r>
      <w:r>
        <w:rPr>
          <w:lang w:eastAsia="zh-CN"/>
        </w:rPr>
        <w:t>11</w:t>
      </w:r>
      <w:r>
        <w:t>].</w:t>
      </w:r>
    </w:p>
    <w:p w14:paraId="58CB63F7" w14:textId="77777777" w:rsidR="000C70BA" w:rsidRDefault="000C70BA" w:rsidP="000C70BA">
      <w:r>
        <w:t>Upon receiving a SIP 200 (OK) response to the above SIP INVITE request sent to the MCVideo client, the participating MCVideo function:</w:t>
      </w:r>
    </w:p>
    <w:p w14:paraId="0DC6DEEA" w14:textId="77777777" w:rsidR="000C70BA" w:rsidRDefault="000C70BA" w:rsidP="000C70BA">
      <w:pPr>
        <w:ind w:left="568" w:hanging="284"/>
      </w:pPr>
      <w:r>
        <w:t>1)</w:t>
      </w:r>
      <w:r>
        <w:tab/>
        <w:t>shall generate a SIP 200 (OK) response as described in the subclause 6.3.2.2.4.2;</w:t>
      </w:r>
    </w:p>
    <w:p w14:paraId="216264DE" w14:textId="77777777" w:rsidR="000C70BA" w:rsidRDefault="000C70BA" w:rsidP="000C70BA">
      <w:pPr>
        <w:ind w:left="568" w:hanging="284"/>
      </w:pPr>
      <w:r>
        <w:t>2)</w:t>
      </w:r>
      <w:r>
        <w:tab/>
        <w:t>shall include in the SIP 200 (OK) response an SDP answer based on the SDP answer in the received SIP 200 (OK) response as specified in subclause 6.3.2.2.2.1;</w:t>
      </w:r>
    </w:p>
    <w:p w14:paraId="56C4526B" w14:textId="77777777" w:rsidR="000C70BA" w:rsidRDefault="000C70BA" w:rsidP="000C70BA">
      <w:pPr>
        <w:ind w:left="568" w:hanging="284"/>
      </w:pPr>
      <w:r>
        <w:t>3)</w:t>
      </w:r>
      <w:r>
        <w:tab/>
        <w:t>shall interact with the media plane as specified in 3GPP TS 24.581 [</w:t>
      </w:r>
      <w:r>
        <w:rPr>
          <w:lang w:eastAsia="zh-CN"/>
        </w:rPr>
        <w:t>5</w:t>
      </w:r>
      <w:r>
        <w:t>]; and</w:t>
      </w:r>
    </w:p>
    <w:p w14:paraId="449AAE6F" w14:textId="77777777" w:rsidR="000C70BA" w:rsidRDefault="000C70BA" w:rsidP="000C70BA">
      <w:pPr>
        <w:ind w:left="568" w:hanging="284"/>
      </w:pPr>
      <w:r>
        <w:t>4)</w:t>
      </w:r>
      <w:r>
        <w:tab/>
        <w:t>shall forward the SIP 200 (OK) response according to 3GPP TS 24.229 [</w:t>
      </w:r>
      <w:r>
        <w:rPr>
          <w:lang w:eastAsia="zh-CN"/>
        </w:rPr>
        <w:t>11</w:t>
      </w:r>
      <w:r>
        <w:t>].</w:t>
      </w:r>
    </w:p>
    <w:p w14:paraId="7D22B0D0" w14:textId="77777777" w:rsidR="000C70BA" w:rsidRDefault="000C70BA" w:rsidP="000C70BA">
      <w:r>
        <w:t>[TS 24.281, Clause 9.2.2.4.1.1]</w:t>
      </w:r>
    </w:p>
    <w:p w14:paraId="36E60942" w14:textId="77777777" w:rsidR="000C70BA" w:rsidRDefault="000C70BA" w:rsidP="000C70BA">
      <w:r>
        <w:t>In the procedures in this subclause:</w:t>
      </w:r>
    </w:p>
    <w:p w14:paraId="31FDFFD2" w14:textId="77777777" w:rsidR="000C70BA" w:rsidRDefault="000C70BA" w:rsidP="000C70BA">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Default="000C70BA" w:rsidP="000C70BA">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12478459" w14:textId="77777777" w:rsidR="000C70BA" w:rsidRDefault="000C70BA" w:rsidP="000C70BA">
      <w:pPr>
        <w:ind w:left="568" w:hanging="284"/>
      </w:pPr>
      <w:r>
        <w:t>3)</w:t>
      </w:r>
      <w:r>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Default="000C70BA" w:rsidP="000C70BA">
      <w:pPr>
        <w:ind w:left="568" w:hanging="284"/>
      </w:pPr>
      <w:r>
        <w:t>4)</w:t>
      </w:r>
      <w:r>
        <w:tab/>
        <w:t>emergency indication in an incoming SIP INVITE request refers to the &lt;emergency-ind&gt; element of the application/vnd.3gpp.mcvideo-info+xml MIME body; and</w:t>
      </w:r>
    </w:p>
    <w:p w14:paraId="7557EB6F" w14:textId="77777777" w:rsidR="000C70BA" w:rsidRDefault="000C70BA" w:rsidP="000C70BA">
      <w:pPr>
        <w:ind w:left="568" w:hanging="284"/>
      </w:pPr>
      <w:r>
        <w:t>5)</w:t>
      </w:r>
      <w:r>
        <w:tab/>
        <w:t>alert indication in an incoming SIP INVITE request refers to the &lt;alert-ind&gt; element of the application/vnd.3gpp.mcvideo-info+xml MIME body.</w:t>
      </w:r>
    </w:p>
    <w:p w14:paraId="48F00220" w14:textId="77777777" w:rsidR="000C70BA" w:rsidRDefault="000C70BA" w:rsidP="000C70BA">
      <w:r>
        <w:t>Upon receipt of a "SIP INVITE request for controlling MCVideo function of an MCVideo group" containing a group identity identifying a chat MCVideo group, the controlling MCVideo function:</w:t>
      </w:r>
    </w:p>
    <w:p w14:paraId="3A8E68C1"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5599DF" w14:textId="77777777" w:rsidR="000C70BA" w:rsidRDefault="000C70BA" w:rsidP="000C70BA">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62FCA6BF" w14:textId="77777777" w:rsidR="000C70BA" w:rsidRDefault="000C70BA" w:rsidP="000C70BA">
      <w:pPr>
        <w:ind w:left="568" w:hanging="284"/>
      </w:pPr>
      <w:r>
        <w:t>2)</w:t>
      </w:r>
      <w:r>
        <w:tab/>
        <w:t>shall reject the SIP request with a SIP 403 (Forbidden) response and not process the remaining steps if:</w:t>
      </w:r>
    </w:p>
    <w:p w14:paraId="1195EA12" w14:textId="77777777" w:rsidR="000C70BA" w:rsidRDefault="000C70BA" w:rsidP="000C70BA">
      <w:pPr>
        <w:ind w:left="851" w:hanging="284"/>
      </w:pPr>
      <w:r>
        <w:t>a)</w:t>
      </w:r>
      <w:r>
        <w:tab/>
        <w:t>an Accept-Contact header field does not include the g.3gpp.mcvideo media feature tag;</w:t>
      </w:r>
    </w:p>
    <w:p w14:paraId="3F41719B" w14:textId="77777777" w:rsidR="000C70BA" w:rsidRDefault="000C70BA" w:rsidP="000C70BA">
      <w:pPr>
        <w:ind w:left="851" w:hanging="284"/>
      </w:pPr>
      <w:r>
        <w:t>b)</w:t>
      </w:r>
      <w:r>
        <w:tab/>
        <w:t>an Accept-Contact header field does not include the g.3gpp.icsi-ref media feature tag containing the value of "urn:urn-7:3gpp-service.ims.icsi.mcvideo"; or</w:t>
      </w:r>
    </w:p>
    <w:p w14:paraId="4CB02292" w14:textId="77777777" w:rsidR="000C70BA" w:rsidRDefault="000C70BA" w:rsidP="000C70BA">
      <w:pPr>
        <w:ind w:left="851" w:hanging="284"/>
      </w:pPr>
      <w:r>
        <w:t>c)</w:t>
      </w:r>
      <w:r>
        <w:tab/>
        <w:t>the isfocus media feature tag is present in the Contact header field;</w:t>
      </w:r>
    </w:p>
    <w:p w14:paraId="1C2B1E06" w14:textId="77777777" w:rsidR="000C70BA" w:rsidRDefault="000C70BA" w:rsidP="000C70BA">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Default="000C70BA" w:rsidP="000C70BA">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Default="000C70BA" w:rsidP="000C70BA">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F25A4BB" w14:textId="77777777" w:rsidR="000C70BA" w:rsidRDefault="000C70BA" w:rsidP="000C70BA">
      <w:pPr>
        <w:ind w:left="851" w:hanging="284"/>
      </w:pPr>
      <w:r>
        <w:t>a)</w:t>
      </w:r>
      <w:r>
        <w:tab/>
        <w:t>shall check if the MCVideo user is eligible to be implicitly affiliated with the MCVideo chat group as determined by subclause </w:t>
      </w:r>
      <w:r>
        <w:rPr>
          <w:lang w:eastAsia="zh-CN"/>
        </w:rPr>
        <w:t>8.2.2.3.6</w:t>
      </w:r>
      <w:r>
        <w:t>; and</w:t>
      </w:r>
    </w:p>
    <w:p w14:paraId="422D8468" w14:textId="77777777" w:rsidR="000C70BA" w:rsidRDefault="000C70BA" w:rsidP="000C70BA">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673D67E4" w14:textId="77777777" w:rsidR="000C70BA" w:rsidRDefault="000C70BA" w:rsidP="000C70BA">
      <w:pPr>
        <w:ind w:left="568" w:hanging="284"/>
      </w:pPr>
      <w:r>
        <w:t>6)</w:t>
      </w:r>
      <w:r>
        <w:tab/>
        <w:t>if the SIP INVITE request contains unauthorized request for an MCVideo emergency group call as determined by subclause </w:t>
      </w:r>
      <w:r>
        <w:rPr>
          <w:lang w:eastAsia="zh-CN"/>
        </w:rPr>
        <w:t>6.3.3.1.13.2</w:t>
      </w:r>
      <w:r>
        <w:t>:</w:t>
      </w:r>
    </w:p>
    <w:p w14:paraId="39C77510" w14:textId="77777777" w:rsidR="000C70BA" w:rsidRDefault="000C70BA" w:rsidP="000C70BA">
      <w:pPr>
        <w:ind w:left="851" w:hanging="284"/>
      </w:pPr>
      <w:r>
        <w:t>a)</w:t>
      </w:r>
      <w:r>
        <w:tab/>
        <w:t>shall reject the SIP INVITE request with a SIP 403 (Forbidden) response as specified in subclause 6.3.3.1.14; and</w:t>
      </w:r>
    </w:p>
    <w:p w14:paraId="33E2BB7C"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1C3F4144" w14:textId="77777777" w:rsidR="000C70BA" w:rsidRDefault="000C70BA" w:rsidP="000C70BA">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7EFCBB93" w14:textId="77777777" w:rsidR="000C70BA" w:rsidRDefault="000C70BA" w:rsidP="000C70BA">
      <w:pPr>
        <w:ind w:left="568" w:hanging="284"/>
      </w:pPr>
      <w:r>
        <w:t>8)</w:t>
      </w:r>
      <w:r>
        <w:tab/>
        <w:t xml:space="preserve">if a Resource-Priority header field is included in the SIP INVITE request: </w:t>
      </w:r>
    </w:p>
    <w:p w14:paraId="40B4EB11" w14:textId="77777777" w:rsidR="000C70BA" w:rsidRDefault="000C70BA" w:rsidP="000C70BA">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Default="000C70BA" w:rsidP="000C70BA">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Default="000C70BA" w:rsidP="000C70BA">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Default="000C70BA" w:rsidP="000C70BA">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Default="000C70BA" w:rsidP="000C70BA">
      <w:pPr>
        <w:ind w:left="568" w:hanging="284"/>
      </w:pPr>
      <w:r>
        <w:t>11)</w:t>
      </w:r>
      <w:r>
        <w:tab/>
        <w:t>if the chat group session is ongoing and the &lt;on-network-max-participant-count&gt; as specified in 3GPP TS 24.481 [</w:t>
      </w:r>
      <w:r>
        <w:rPr>
          <w:lang w:eastAsia="zh-CN"/>
        </w:rPr>
        <w:t>24</w:t>
      </w:r>
      <w:r>
        <w:t>] is already reached:</w:t>
      </w:r>
    </w:p>
    <w:p w14:paraId="1B778E3A" w14:textId="77777777" w:rsidR="000C70BA" w:rsidRDefault="000C70BA" w:rsidP="000C70BA">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54980256" w14:textId="77777777" w:rsidR="000C70BA" w:rsidRDefault="000C70BA" w:rsidP="000C70BA">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669E9114" w14:textId="77777777" w:rsidR="000C70BA" w:rsidRDefault="000C70BA" w:rsidP="000C70BA">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6C30A56C" w14:textId="77777777" w:rsidR="000C70BA" w:rsidRDefault="000C70BA" w:rsidP="000C70BA">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2147156D" w14:textId="77777777" w:rsidR="000C70BA" w:rsidRDefault="000C70BA" w:rsidP="000C70BA">
      <w:pPr>
        <w:ind w:left="568" w:hanging="284"/>
      </w:pPr>
      <w:r>
        <w:t>13)</w:t>
      </w:r>
      <w:r>
        <w:tab/>
        <w:t>if the SIP INVITE request contains an emergency indication set to a value of "true" or the in-progress emergency state of the group to "true" the controlling MCVideo function shall:</w:t>
      </w:r>
    </w:p>
    <w:p w14:paraId="3F0DAD5F" w14:textId="77777777" w:rsidR="000C70BA" w:rsidRDefault="000C70BA" w:rsidP="000C70BA">
      <w:pPr>
        <w:ind w:left="851" w:hanging="284"/>
      </w:pPr>
      <w:r>
        <w:t>a)</w:t>
      </w:r>
      <w:r>
        <w:tab/>
        <w:t>validate that the SIP INVITE request includes a Resource-Priority header field populated with the values for an MCVideo emergency group call as specified in subclause 6.3.3.1.19, and if not:</w:t>
      </w:r>
    </w:p>
    <w:p w14:paraId="0AC0E6E3" w14:textId="77777777" w:rsidR="000C70BA" w:rsidRDefault="000C70BA" w:rsidP="000C70BA">
      <w:pPr>
        <w:ind w:left="1135" w:hanging="284"/>
      </w:pPr>
      <w:r>
        <w:t>i)</w:t>
      </w:r>
      <w:r>
        <w:tab/>
        <w:t>perform the actions specified in subclause 6.3.3.1.8;</w:t>
      </w:r>
    </w:p>
    <w:p w14:paraId="25664FFC"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61172EE4" w14:textId="77777777" w:rsidR="000C70BA" w:rsidRDefault="000C70BA" w:rsidP="000C70BA">
      <w:pPr>
        <w:ind w:left="1135" w:hanging="284"/>
      </w:pPr>
      <w:r>
        <w:t>iii)</w:t>
      </w:r>
      <w:r>
        <w:tab/>
        <w:t>upon receiving a SIP 200 (OK) response to the SIP UPDATE request sent in subclause 6.3.3.1.8, proceed with the rest of the steps.</w:t>
      </w:r>
    </w:p>
    <w:p w14:paraId="516ED172" w14:textId="77777777" w:rsidR="000C70BA" w:rsidRDefault="000C70BA" w:rsidP="000C70BA">
      <w:pPr>
        <w:keepLines/>
        <w:ind w:left="1135" w:hanging="851"/>
      </w:pPr>
      <w:r>
        <w:t>NOTE 3:</w:t>
      </w:r>
      <w:r>
        <w:tab/>
        <w:t>Verify that the Resource-Priority header is included and properly populated for both ongoing and newly- entered in-progress emergency states of the specified group.</w:t>
      </w:r>
    </w:p>
    <w:p w14:paraId="2365DC7B"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15C81AE6" w14:textId="77777777" w:rsidR="000C70BA" w:rsidRDefault="000C70BA" w:rsidP="000C70BA">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Default="000C70BA" w:rsidP="000C70BA">
      <w:pPr>
        <w:ind w:left="1418" w:hanging="284"/>
      </w:pPr>
      <w:r>
        <w:t>A)</w:t>
      </w:r>
      <w:r>
        <w:tab/>
        <w:t>set the &lt;emergency-ind&gt; element of the application/vnd.3gpp.mcvideo-info+xml MIME body to a value of "true";</w:t>
      </w:r>
    </w:p>
    <w:p w14:paraId="3AB5417B" w14:textId="77777777" w:rsidR="000C70BA" w:rsidRDefault="000C70BA" w:rsidP="000C70BA">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Default="000C70BA" w:rsidP="000C70BA">
      <w:pPr>
        <w:ind w:left="1418" w:hanging="284"/>
      </w:pPr>
      <w:r>
        <w:t>C)</w:t>
      </w:r>
      <w:r>
        <w:tab/>
        <w:t>send the SIP MESSAGE request as specified in 3GPP TS 24.229 [</w:t>
      </w:r>
      <w:r>
        <w:rPr>
          <w:lang w:eastAsia="zh-CN"/>
        </w:rPr>
        <w:t>11</w:t>
      </w:r>
      <w:r>
        <w:t>];</w:t>
      </w:r>
    </w:p>
    <w:p w14:paraId="7EC961E5" w14:textId="77777777" w:rsidR="000C70BA" w:rsidRDefault="000C70BA" w:rsidP="000C70BA">
      <w:pPr>
        <w:ind w:left="1135" w:hanging="284"/>
      </w:pPr>
      <w:r>
        <w:t>ii)</w:t>
      </w:r>
      <w:r>
        <w:tab/>
        <w:t>cache the information that this MCVideo user has initiated an MCVideo emergency call; and</w:t>
      </w:r>
    </w:p>
    <w:p w14:paraId="0EBD9B0F" w14:textId="77777777" w:rsidR="000C70BA" w:rsidRDefault="000C70BA" w:rsidP="000C70BA">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1AF25482" w14:textId="77777777" w:rsidR="000C70BA" w:rsidRDefault="000C70BA" w:rsidP="000C70BA">
      <w:pPr>
        <w:ind w:left="851" w:hanging="284"/>
      </w:pPr>
      <w:r>
        <w:t>c)</w:t>
      </w:r>
      <w:r>
        <w:tab/>
        <w:t>if the in-progress emergency state of the group is set to a value of "false":</w:t>
      </w:r>
    </w:p>
    <w:p w14:paraId="5DA0D2B2" w14:textId="77777777" w:rsidR="000C70BA" w:rsidRDefault="000C70BA" w:rsidP="000C70BA">
      <w:pPr>
        <w:ind w:left="1135" w:hanging="284"/>
      </w:pPr>
      <w:r>
        <w:t>i)</w:t>
      </w:r>
      <w:r>
        <w:tab/>
        <w:t>shall set the value of the in-progress emergency state of the group to "true";</w:t>
      </w:r>
    </w:p>
    <w:p w14:paraId="7DBFDDD6" w14:textId="77777777" w:rsidR="000C70BA" w:rsidRDefault="000C70BA" w:rsidP="000C70BA">
      <w:pPr>
        <w:ind w:left="1135" w:hanging="284"/>
      </w:pPr>
      <w:r>
        <w:t>ii)</w:t>
      </w:r>
      <w:r>
        <w:tab/>
        <w:t>shall start timer TNG2 (in-progress emergency group call timer) and handle its expiry as specified in subclause 6.3.3.1.16;</w:t>
      </w:r>
    </w:p>
    <w:p w14:paraId="44AE5F84" w14:textId="77777777" w:rsidR="000C70BA" w:rsidRDefault="000C70BA" w:rsidP="000C70BA">
      <w:pPr>
        <w:ind w:left="1135" w:hanging="284"/>
      </w:pPr>
      <w:r>
        <w:t>iii)</w:t>
      </w:r>
      <w:r>
        <w:tab/>
        <w:t>shall generate SIP re-INVITE requests for the MCVideo emergency group call to the other affiliated and joined participants of the chat MCVideo group as specified in subclause 6.3.3.1.6;</w:t>
      </w:r>
    </w:p>
    <w:p w14:paraId="70931FB2" w14:textId="77777777" w:rsidR="000C70BA" w:rsidRDefault="000C70BA" w:rsidP="000C70BA">
      <w:pPr>
        <w:ind w:left="1135" w:hanging="284"/>
      </w:pPr>
      <w:r>
        <w:t>iv)</w:t>
      </w:r>
      <w:r>
        <w:tab/>
        <w:t>shall generate SIP INVITE requests for the MCVideo emergency group call to the affiliated but not joined members of the chat MCVideo group as specified in subclause 6.3.3.1.7;</w:t>
      </w:r>
    </w:p>
    <w:p w14:paraId="5733DA36"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7B472ED8"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74DCFD84" w14:textId="77777777" w:rsidR="000C70BA" w:rsidRDefault="000C70BA" w:rsidP="000C70BA">
      <w:pPr>
        <w:ind w:left="1135" w:hanging="284"/>
      </w:pPr>
      <w:r>
        <w:t>v)</w:t>
      </w:r>
      <w:r>
        <w:tab/>
        <w:t>shall cache the information that this MCVideo user has initiated an MCVideo emergency call; and</w:t>
      </w:r>
    </w:p>
    <w:p w14:paraId="5CF6A444" w14:textId="77777777" w:rsidR="000C70BA" w:rsidRDefault="000C70BA" w:rsidP="000C70BA">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Default="000C70BA" w:rsidP="000C70BA">
      <w:pPr>
        <w:ind w:left="1135" w:hanging="284"/>
      </w:pPr>
      <w:r>
        <w:t>vii)</w:t>
      </w:r>
      <w:r>
        <w:tab/>
        <w:t>if the in-progress imminent peril state of the group is set to a value of "true", shall set it to a value of "false";</w:t>
      </w:r>
    </w:p>
    <w:p w14:paraId="51DBE7F5" w14:textId="77777777" w:rsidR="000C70BA" w:rsidRDefault="000C70BA" w:rsidP="000C70BA">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Default="000C70BA" w:rsidP="000C70BA">
      <w:pPr>
        <w:ind w:left="851" w:hanging="284"/>
      </w:pPr>
      <w:r>
        <w:t>a)</w:t>
      </w:r>
      <w:r>
        <w:tab/>
        <w:t>validate that the SIP INVITE request includes a Resource-Priority header field populated with the values for an MCVideo imminent peril group call as specified in subclause 6.3.3.1.19, and if not:</w:t>
      </w:r>
    </w:p>
    <w:p w14:paraId="4F4364D5" w14:textId="77777777" w:rsidR="000C70BA" w:rsidRDefault="000C70BA" w:rsidP="000C70BA">
      <w:pPr>
        <w:ind w:left="1135" w:hanging="284"/>
      </w:pPr>
      <w:r>
        <w:t>i)</w:t>
      </w:r>
      <w:r>
        <w:tab/>
        <w:t>perform the actions specified in subclause 6.3.3.1.8;</w:t>
      </w:r>
    </w:p>
    <w:p w14:paraId="67800E6D"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36B65DA4" w14:textId="77777777" w:rsidR="000C70BA" w:rsidRDefault="000C70BA" w:rsidP="000C70BA">
      <w:pPr>
        <w:ind w:left="1135" w:hanging="284"/>
      </w:pPr>
      <w:r>
        <w:t>iii)</w:t>
      </w:r>
      <w:r>
        <w:tab/>
        <w:t>upon receiving a SIP 200 (OK) response to the SIP UPDATE request sent in subclause 6.3.3.1.8 proceed with the rest of the steps.</w:t>
      </w:r>
    </w:p>
    <w:p w14:paraId="0D332197" w14:textId="77777777" w:rsidR="000C70BA" w:rsidRDefault="000C70BA" w:rsidP="000C70BA">
      <w:pPr>
        <w:keepLines/>
        <w:ind w:left="1135" w:hanging="851"/>
      </w:pPr>
      <w:r>
        <w:t>NOTE 4:</w:t>
      </w:r>
      <w:r>
        <w:tab/>
        <w:t>Verify that the Resource-Priority header is included and properly populated for both ongoing and newly- entered in-progress imminent peril states of the specified group.</w:t>
      </w:r>
    </w:p>
    <w:p w14:paraId="7D9C5C7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72954847"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Default="000C70BA" w:rsidP="000C70BA">
      <w:pPr>
        <w:ind w:left="1418" w:hanging="284"/>
      </w:pPr>
      <w:r>
        <w:t>A)</w:t>
      </w:r>
      <w:r>
        <w:tab/>
        <w:t>set the &lt;imminentperil-ind&gt; element of the application/vnd.3gpp.mcvideo-info+xml MIME body to a value of "true"; and</w:t>
      </w:r>
    </w:p>
    <w:p w14:paraId="5A41C86B" w14:textId="77777777" w:rsidR="000C70BA" w:rsidRDefault="000C70BA" w:rsidP="000C70BA">
      <w:pPr>
        <w:ind w:left="1418" w:hanging="284"/>
      </w:pPr>
      <w:r>
        <w:t>B)</w:t>
      </w:r>
      <w:r>
        <w:tab/>
        <w:t>send the SIP MESSAGE request as specified in 3GPP TS 24.229 [</w:t>
      </w:r>
      <w:r>
        <w:rPr>
          <w:lang w:eastAsia="zh-CN"/>
        </w:rPr>
        <w:t>11</w:t>
      </w:r>
      <w:r>
        <w:t>]; and</w:t>
      </w:r>
    </w:p>
    <w:p w14:paraId="28B28BD6" w14:textId="77777777" w:rsidR="000C70BA" w:rsidRDefault="000C70BA" w:rsidP="000C70BA">
      <w:pPr>
        <w:ind w:left="1135" w:hanging="284"/>
      </w:pPr>
      <w:r>
        <w:t>ii)</w:t>
      </w:r>
      <w:r>
        <w:tab/>
        <w:t>cache the information that this MCVideo user has initiated an MCVideo imminent peril call; and</w:t>
      </w:r>
    </w:p>
    <w:p w14:paraId="64AB57D9" w14:textId="77777777" w:rsidR="000C70BA" w:rsidRDefault="000C70BA" w:rsidP="000C70BA">
      <w:pPr>
        <w:ind w:left="851" w:hanging="284"/>
      </w:pPr>
      <w:r>
        <w:t>c)</w:t>
      </w:r>
      <w:r>
        <w:tab/>
        <w:t>if the in-progress imminent peril state of the group is set to a value of "false":</w:t>
      </w:r>
    </w:p>
    <w:p w14:paraId="1C560822" w14:textId="77777777" w:rsidR="000C70BA" w:rsidRDefault="000C70BA" w:rsidP="000C70BA">
      <w:pPr>
        <w:ind w:left="1135" w:hanging="284"/>
      </w:pPr>
      <w:r>
        <w:t>i)</w:t>
      </w:r>
      <w:r>
        <w:tab/>
        <w:t>shall set the value of the in-progress imminent peril state of the group to "true";</w:t>
      </w:r>
    </w:p>
    <w:p w14:paraId="2B82D433"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51365D1" w14:textId="77777777" w:rsidR="000C70BA" w:rsidRDefault="000C70BA" w:rsidP="000C70BA">
      <w:pPr>
        <w:ind w:left="1135" w:hanging="284"/>
      </w:pPr>
      <w:r>
        <w:t>iii)</w:t>
      </w:r>
      <w:r>
        <w:tab/>
        <w:t>shall generate SIP INVITE requests for the MCVideo imminent peril call to the affiliated but not joined members of the chat MCVideo group as specified in subclause 6.3.3.1.7;</w:t>
      </w:r>
    </w:p>
    <w:p w14:paraId="6435F317"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04BBB657"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304EDA2F" w14:textId="77777777" w:rsidR="000C70BA" w:rsidRDefault="000C70BA" w:rsidP="000C70BA">
      <w:pPr>
        <w:ind w:left="1135" w:hanging="284"/>
      </w:pPr>
      <w:r>
        <w:t>iv)</w:t>
      </w:r>
      <w:r>
        <w:tab/>
        <w:t>shall cache the information that this MCVideo user has initiated an MCVideo imminent peril call;</w:t>
      </w:r>
    </w:p>
    <w:p w14:paraId="5C1507DA" w14:textId="77777777" w:rsidR="000C70BA" w:rsidRDefault="000C70BA" w:rsidP="000C70BA">
      <w:pPr>
        <w:ind w:left="568" w:hanging="284"/>
      </w:pPr>
      <w:r>
        <w:t>15)</w:t>
      </w:r>
      <w:r>
        <w:tab/>
        <w:t>shall accept the SIP request and generate a SIP 200 (OK) response to the SIP INVITE request according to 3GPP TS 24.229 [</w:t>
      </w:r>
      <w:r>
        <w:rPr>
          <w:lang w:eastAsia="zh-CN"/>
        </w:rPr>
        <w:t>11</w:t>
      </w:r>
      <w:r>
        <w:t>];</w:t>
      </w:r>
    </w:p>
    <w:p w14:paraId="2DDB1AAD" w14:textId="77777777" w:rsidR="000C70BA" w:rsidRDefault="000C70BA" w:rsidP="000C70BA">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499B2894" w14:textId="77777777" w:rsidR="000C70BA" w:rsidRDefault="000C70BA" w:rsidP="000C70BA">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6070856A" w14:textId="77777777" w:rsidR="000C70BA" w:rsidRDefault="000C70BA" w:rsidP="000C70BA">
      <w:pPr>
        <w:ind w:left="568" w:hanging="284"/>
      </w:pPr>
      <w:r>
        <w:t>18)</w:t>
      </w:r>
      <w:r>
        <w:tab/>
        <w:t>shall include the "timer" option tag in a Require header field;</w:t>
      </w:r>
    </w:p>
    <w:p w14:paraId="57BB1091" w14:textId="77777777" w:rsidR="000C70BA" w:rsidRDefault="000C70BA" w:rsidP="000C70BA">
      <w:pPr>
        <w:ind w:left="568" w:hanging="284"/>
      </w:pPr>
      <w:r>
        <w:t>19)</w:t>
      </w:r>
      <w:r>
        <w:tab/>
        <w:t>shall include the following in a Contact header field:</w:t>
      </w:r>
    </w:p>
    <w:p w14:paraId="3E777B71" w14:textId="77777777" w:rsidR="000C70BA" w:rsidRDefault="000C70BA" w:rsidP="000C70BA">
      <w:pPr>
        <w:ind w:left="851" w:hanging="284"/>
      </w:pPr>
      <w:r>
        <w:t>a)</w:t>
      </w:r>
      <w:r>
        <w:tab/>
        <w:t>the g.3gpp.mcvideo media feature tag;</w:t>
      </w:r>
    </w:p>
    <w:p w14:paraId="08C7860E" w14:textId="77777777" w:rsidR="000C70BA" w:rsidRDefault="000C70BA" w:rsidP="000C70BA">
      <w:pPr>
        <w:ind w:left="851" w:hanging="284"/>
      </w:pPr>
      <w:r>
        <w:t>b)</w:t>
      </w:r>
      <w:r>
        <w:tab/>
        <w:t>the g.3gpp.icsi-ref media feature tag containing the value of "urn:urn-7:3gpp-service.ims.icsi.mcvideo";</w:t>
      </w:r>
    </w:p>
    <w:p w14:paraId="696E7F0E" w14:textId="77777777" w:rsidR="000C70BA" w:rsidRDefault="000C70BA" w:rsidP="000C70BA">
      <w:pPr>
        <w:ind w:left="851" w:hanging="284"/>
      </w:pPr>
      <w:r>
        <w:t>c)</w:t>
      </w:r>
      <w:r>
        <w:tab/>
        <w:t>the MCVideo session identity; and</w:t>
      </w:r>
    </w:p>
    <w:p w14:paraId="4F0D3039" w14:textId="77777777" w:rsidR="000C70BA" w:rsidRDefault="000C70BA" w:rsidP="000C70BA">
      <w:pPr>
        <w:ind w:left="851" w:hanging="284"/>
      </w:pPr>
      <w:r>
        <w:t>d)</w:t>
      </w:r>
      <w:r>
        <w:tab/>
        <w:t>the media feature tag isfocus;</w:t>
      </w:r>
    </w:p>
    <w:p w14:paraId="47FFE960" w14:textId="77777777" w:rsidR="000C70BA" w:rsidRDefault="000C70BA" w:rsidP="000C70BA">
      <w:pPr>
        <w:ind w:left="568" w:hanging="284"/>
      </w:pPr>
      <w:r>
        <w:t>20)</w:t>
      </w:r>
      <w:r>
        <w:tab/>
        <w:t>shall include the "tdialog" option tag in a Supported header field according to IETF RFC 4538 [</w:t>
      </w:r>
      <w:r>
        <w:rPr>
          <w:lang w:eastAsia="zh-CN"/>
        </w:rPr>
        <w:t>32</w:t>
      </w:r>
      <w:r>
        <w:t>];</w:t>
      </w:r>
    </w:p>
    <w:p w14:paraId="3FA8EC94" w14:textId="77777777" w:rsidR="000C70BA" w:rsidRDefault="000C70BA" w:rsidP="000C70BA">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4E88C866" w14:textId="77777777" w:rsidR="000C70BA" w:rsidRDefault="000C70BA" w:rsidP="000C70BA">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707CDAB3"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Default="000C70BA" w:rsidP="000C70BA">
      <w:pPr>
        <w:ind w:left="568" w:hanging="284"/>
      </w:pPr>
      <w:r>
        <w:t>23)</w:t>
      </w:r>
      <w:r>
        <w:tab/>
        <w:t>shall interact with media plane as specified in 3GPP TS 24.581 [</w:t>
      </w:r>
      <w:r>
        <w:rPr>
          <w:lang w:eastAsia="zh-CN"/>
        </w:rPr>
        <w:t>5</w:t>
      </w:r>
      <w:r>
        <w:t>];</w:t>
      </w:r>
    </w:p>
    <w:p w14:paraId="077F32AF" w14:textId="77777777" w:rsidR="000C70BA" w:rsidRDefault="000C70BA" w:rsidP="000C70BA">
      <w:pPr>
        <w:ind w:left="568" w:hanging="284"/>
      </w:pPr>
      <w:r>
        <w:t>24)</w:t>
      </w:r>
      <w:r>
        <w:tab/>
        <w:t>shall send the SIP 200 (OK) response to the MCVideo client according to 3GPP TS 24.229 [</w:t>
      </w:r>
      <w:r>
        <w:rPr>
          <w:lang w:eastAsia="zh-CN"/>
        </w:rPr>
        <w:t>11</w:t>
      </w:r>
      <w:r>
        <w:t>]; and</w:t>
      </w:r>
    </w:p>
    <w:p w14:paraId="35C814BB" w14:textId="77777777" w:rsidR="000C70BA" w:rsidRDefault="000C70BA" w:rsidP="000C70BA">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57D00EE7"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63D8A8A8" w14:textId="77777777" w:rsidR="000C70BA" w:rsidRDefault="000C70BA" w:rsidP="000C70BA">
      <w:r>
        <w:t>[TS 24.281, clause 9.2.2.4.1.2]</w:t>
      </w:r>
    </w:p>
    <w:p w14:paraId="09CB0EB9" w14:textId="77777777" w:rsidR="000C70BA" w:rsidRDefault="000C70BA" w:rsidP="000C70BA">
      <w:r>
        <w:t>In the procedures in this subclause:</w:t>
      </w:r>
    </w:p>
    <w:p w14:paraId="4E0092F1" w14:textId="77777777" w:rsidR="000C70BA" w:rsidRDefault="000C70BA" w:rsidP="000C70BA">
      <w:pPr>
        <w:ind w:left="568" w:hanging="284"/>
      </w:pPr>
      <w:r>
        <w:t>1)</w:t>
      </w:r>
      <w:r>
        <w:tab/>
        <w:t>emergency indication in an incoming SIP re-INVITE request refers to the &lt;emergency-ind&gt; element of the application/vnd.3gpp.mcvideo-info+xml MIME body; and</w:t>
      </w:r>
    </w:p>
    <w:p w14:paraId="07120930" w14:textId="77777777" w:rsidR="000C70BA" w:rsidRDefault="000C70BA" w:rsidP="000C70BA">
      <w:pPr>
        <w:ind w:left="568" w:hanging="284"/>
      </w:pPr>
      <w:r>
        <w:t>2)</w:t>
      </w:r>
      <w:r>
        <w:tab/>
        <w:t>imminent peril indication in an incoming SIP re-INVITE request refers to the &lt;imminentperil-ind&gt; element of the application/vnd.3gpp.mcvideo-info+xml MIME body.</w:t>
      </w:r>
    </w:p>
    <w:p w14:paraId="59F71D8C" w14:textId="77777777" w:rsidR="000C70BA" w:rsidRDefault="000C70BA" w:rsidP="000C70BA">
      <w:r>
        <w:t>Upon receipt of a SIP re-INVITE request for an MCVideo session identity identifying a chat MCVideo group session, the controlling MCVideo function:</w:t>
      </w:r>
    </w:p>
    <w:p w14:paraId="78357D04"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3709F7A4" w14:textId="77777777" w:rsidR="000C70BA" w:rsidRDefault="000C70BA" w:rsidP="000C70BA">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Default="000C70BA" w:rsidP="000C70BA">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Default="000C70BA" w:rsidP="000C70BA">
      <w:pPr>
        <w:ind w:left="568" w:hanging="284"/>
      </w:pPr>
      <w:r>
        <w:t>3)</w:t>
      </w:r>
      <w:r>
        <w:tab/>
        <w:t>if the SIP re-INVITE request contains an unauthorized request for an MCVideo emergency call as determined by subclause 6.3.3.1.13.2:</w:t>
      </w:r>
    </w:p>
    <w:p w14:paraId="67187B13" w14:textId="77777777" w:rsidR="000C70BA" w:rsidRDefault="000C70BA" w:rsidP="000C70BA">
      <w:pPr>
        <w:ind w:left="851" w:hanging="284"/>
      </w:pPr>
      <w:r>
        <w:t>a)</w:t>
      </w:r>
      <w:r>
        <w:tab/>
        <w:t>shall reject the SIP re-INVITE request with a SIP 403 (Forbidden) response as specified in subclause</w:t>
      </w:r>
      <w:r>
        <w:rPr>
          <w:lang w:eastAsia="zh-CN"/>
        </w:rPr>
        <w:t> </w:t>
      </w:r>
      <w:r>
        <w:t>6.3.3.1.14; and</w:t>
      </w:r>
    </w:p>
    <w:p w14:paraId="3136669D"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F0B5F4B" w14:textId="77777777" w:rsidR="000C70BA" w:rsidRDefault="000C70BA" w:rsidP="000C70BA">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Default="000C70BA" w:rsidP="000C70BA">
      <w:pPr>
        <w:ind w:left="851" w:hanging="284"/>
      </w:pPr>
      <w:r>
        <w:t>a)</w:t>
      </w:r>
      <w:r>
        <w:tab/>
        <w:t>validate that the SIP re-INVITE request includes a Resource-Priority header field is populated correctly for an MCVideo emergency group call as specified in subclause 6.3.3.1.19, and if not:</w:t>
      </w:r>
    </w:p>
    <w:p w14:paraId="1693F17E" w14:textId="77777777" w:rsidR="000C70BA" w:rsidRDefault="000C70BA" w:rsidP="000C70BA">
      <w:pPr>
        <w:ind w:left="1135" w:hanging="284"/>
      </w:pPr>
      <w:r>
        <w:t>i)</w:t>
      </w:r>
      <w:r>
        <w:tab/>
        <w:t>shall perform the actions specified in subclause 6.3.3.1.8; and</w:t>
      </w:r>
    </w:p>
    <w:p w14:paraId="44A43BCD" w14:textId="77777777" w:rsidR="000C70BA" w:rsidRDefault="000C70BA" w:rsidP="000C70BA">
      <w:pPr>
        <w:ind w:left="1135" w:hanging="284"/>
      </w:pPr>
      <w:r>
        <w:t>ii)</w:t>
      </w:r>
      <w:r>
        <w:tab/>
        <w:t>upon receiving a SIP 200 (OK) response to the SIP UPDATE request sent in subclause 6.3.3.18 shall proceed with the rest of the steps.</w:t>
      </w:r>
    </w:p>
    <w:p w14:paraId="6B96F6D2" w14:textId="77777777" w:rsidR="000C70BA" w:rsidRDefault="000C70BA" w:rsidP="000C70BA">
      <w:pPr>
        <w:keepLines/>
        <w:ind w:left="1135" w:hanging="851"/>
      </w:pPr>
      <w:r>
        <w:t>NOTE 2:</w:t>
      </w:r>
      <w:r>
        <w:tab/>
        <w:t>Verify that the Resource-Priority header is included and properly populated for both ongoing and newly-entered in-progress emergency states of the specified group.</w:t>
      </w:r>
    </w:p>
    <w:p w14:paraId="1987BDD8"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078ABC26" w14:textId="77777777" w:rsidR="000C70BA" w:rsidRDefault="000C70BA" w:rsidP="000C70BA">
      <w:pPr>
        <w:ind w:left="1135" w:hanging="284"/>
      </w:pPr>
      <w:r>
        <w:t>i)</w:t>
      </w:r>
      <w:r>
        <w:tab/>
        <w:t>shall cache the MCVideo ID of the MCVideo user that has initiated an MCVideo emergency call;</w:t>
      </w:r>
    </w:p>
    <w:p w14:paraId="7060A584" w14:textId="77777777" w:rsidR="000C70BA" w:rsidRDefault="000C70BA" w:rsidP="000C70BA">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Default="000C70BA" w:rsidP="000C70BA">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Default="000C70BA" w:rsidP="000C70BA">
      <w:pPr>
        <w:ind w:left="1418" w:hanging="284"/>
      </w:pPr>
      <w:r>
        <w:t>A)</w:t>
      </w:r>
      <w:r>
        <w:tab/>
        <w:t>set the &lt;emergency-ind&gt; element of the application/vnd.3gpp.mcvideo-info+xml MIME body to a value of "true";</w:t>
      </w:r>
    </w:p>
    <w:p w14:paraId="0B1EA20C" w14:textId="77777777" w:rsidR="000C70BA" w:rsidRDefault="000C70BA" w:rsidP="000C70BA">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Default="000C70BA" w:rsidP="000C70BA">
      <w:pPr>
        <w:ind w:left="1418" w:hanging="284"/>
      </w:pPr>
      <w:r>
        <w:t>C)</w:t>
      </w:r>
      <w:r>
        <w:tab/>
        <w:t>send the SIP MESSAGE request as specified in 3GPP TS 24.229 [</w:t>
      </w:r>
      <w:r>
        <w:rPr>
          <w:lang w:eastAsia="zh-CN"/>
        </w:rPr>
        <w:t>11</w:t>
      </w:r>
      <w:r>
        <w:t>]; and</w:t>
      </w:r>
    </w:p>
    <w:p w14:paraId="4C964AEE" w14:textId="77777777" w:rsidR="000C70BA" w:rsidRDefault="000C70BA" w:rsidP="000C70BA">
      <w:pPr>
        <w:ind w:left="851" w:hanging="284"/>
      </w:pPr>
      <w:r>
        <w:t>c)</w:t>
      </w:r>
      <w:r>
        <w:tab/>
        <w:t>if the in-progress emergency state of the group is set to a value of "false":</w:t>
      </w:r>
    </w:p>
    <w:p w14:paraId="3CC56297" w14:textId="77777777" w:rsidR="000C70BA" w:rsidRDefault="000C70BA" w:rsidP="000C70BA">
      <w:pPr>
        <w:ind w:left="1135" w:hanging="284"/>
      </w:pPr>
      <w:r>
        <w:t>i)</w:t>
      </w:r>
      <w:r>
        <w:tab/>
        <w:t>shall set the value of the in-progress emergency state of the group to "true";</w:t>
      </w:r>
    </w:p>
    <w:p w14:paraId="7B642001" w14:textId="77777777" w:rsidR="000C70BA" w:rsidRDefault="000C70BA" w:rsidP="000C70BA">
      <w:pPr>
        <w:ind w:left="1135" w:hanging="284"/>
      </w:pPr>
      <w:r>
        <w:t>ii)</w:t>
      </w:r>
      <w:r>
        <w:tab/>
        <w:t>shall cache the MCVideo ID of the MCVideo user that has initiated an MCVideo emergency call;</w:t>
      </w:r>
    </w:p>
    <w:p w14:paraId="4B2CCECF" w14:textId="77777777" w:rsidR="000C70BA" w:rsidRDefault="000C70BA" w:rsidP="000C70BA">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Default="000C70BA" w:rsidP="000C70BA">
      <w:pPr>
        <w:ind w:left="1135" w:hanging="284"/>
      </w:pPr>
      <w:r>
        <w:t>iv)</w:t>
      </w:r>
      <w:r>
        <w:tab/>
        <w:t>shall start timer TNG2 (in-progress emergency group call timer) and handle its expiry as specified in subclause 6.3.3.1.16;</w:t>
      </w:r>
    </w:p>
    <w:p w14:paraId="4808E191" w14:textId="77777777" w:rsidR="000C70BA" w:rsidRDefault="000C70BA" w:rsidP="000C70BA">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Default="000C70BA" w:rsidP="000C70BA">
      <w:pPr>
        <w:ind w:left="1418" w:hanging="284"/>
      </w:pPr>
      <w:r>
        <w:t>A)</w:t>
      </w:r>
      <w:r>
        <w:tab/>
        <w:t>for each affiliated and joined member shall send the SIP re-INVITE request towards the MCVideo client as specified in 3GPP TS 24.229 [</w:t>
      </w:r>
      <w:r>
        <w:rPr>
          <w:lang w:eastAsia="zh-CN"/>
        </w:rPr>
        <w:t>11</w:t>
      </w:r>
      <w:r>
        <w:t>]; and</w:t>
      </w:r>
    </w:p>
    <w:p w14:paraId="12CF9CDF" w14:textId="77777777" w:rsidR="000C70BA" w:rsidRDefault="000C70BA" w:rsidP="000C70BA">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41C1DC52" w14:textId="77777777" w:rsidR="000C70BA" w:rsidRDefault="000C70BA" w:rsidP="000C70BA">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13344400"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5721684D" w14:textId="77777777" w:rsidR="000C70BA" w:rsidRDefault="000C70BA" w:rsidP="000C70BA">
      <w:pPr>
        <w:ind w:left="1135" w:hanging="284"/>
      </w:pPr>
      <w:r>
        <w:t>vii)</w:t>
      </w:r>
      <w:r>
        <w:tab/>
        <w:t>if the in-progress imminent peril state of the group is set to a value of "true", shall set it to a value of "false";</w:t>
      </w:r>
    </w:p>
    <w:p w14:paraId="37AB2392" w14:textId="77777777" w:rsidR="000C70BA" w:rsidRDefault="000C70BA" w:rsidP="000C70BA">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Default="000C70BA" w:rsidP="000C70BA">
      <w:pPr>
        <w:ind w:left="851" w:hanging="284"/>
      </w:pPr>
      <w:r>
        <w:t>a)</w:t>
      </w:r>
      <w:r>
        <w:tab/>
        <w:t>shall reject the SIP re-INVITE request with a SIP 403 (Forbidden) response;</w:t>
      </w:r>
    </w:p>
    <w:p w14:paraId="48810337"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1865205C" w14:textId="77777777" w:rsidR="000C70BA" w:rsidRDefault="000C70BA" w:rsidP="000C70BA">
      <w:pPr>
        <w:ind w:left="851" w:hanging="284"/>
      </w:pPr>
      <w:r>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166F84DD" w14:textId="77777777" w:rsidR="000C70BA" w:rsidRDefault="000C70BA" w:rsidP="000C70BA">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Default="000C70BA" w:rsidP="000C70BA">
      <w:pPr>
        <w:ind w:left="851" w:hanging="284"/>
      </w:pPr>
      <w:r>
        <w:t>a)</w:t>
      </w:r>
      <w:r>
        <w:tab/>
        <w:t>validate that the SIP re-INVITE request includes a Resource-Priority header field is populated correctly for a normal priority MCVideo group call as specified in subclause 6.3.3.1.19, and if not:</w:t>
      </w:r>
    </w:p>
    <w:p w14:paraId="34C3A7EE" w14:textId="77777777" w:rsidR="000C70BA" w:rsidRDefault="000C70BA" w:rsidP="000C70BA">
      <w:pPr>
        <w:ind w:left="1135" w:hanging="284"/>
      </w:pPr>
      <w:r>
        <w:t>i)</w:t>
      </w:r>
      <w:r>
        <w:tab/>
        <w:t>shall perform the actions specified in subclause 6.3.3.1.8; and</w:t>
      </w:r>
    </w:p>
    <w:p w14:paraId="510E147A" w14:textId="77777777" w:rsidR="000C70BA" w:rsidRDefault="000C70BA" w:rsidP="000C70BA">
      <w:pPr>
        <w:ind w:left="1135" w:hanging="284"/>
      </w:pPr>
      <w:r>
        <w:t>ii)</w:t>
      </w:r>
      <w:r>
        <w:tab/>
        <w:t>upon receiving a SIP 200 (OK) response to the SIP UPDATE request sent in subclause 6.3.3.1.8 shall proceed with the rest of the steps;</w:t>
      </w:r>
    </w:p>
    <w:p w14:paraId="24345CF2" w14:textId="77777777" w:rsidR="000C70BA" w:rsidRDefault="000C70BA" w:rsidP="000C70BA">
      <w:pPr>
        <w:keepLines/>
        <w:ind w:left="1135" w:hanging="851"/>
      </w:pPr>
      <w:r>
        <w:t>NOTE 3:</w:t>
      </w:r>
      <w:r>
        <w:tab/>
        <w:t>Verify that the Resource-Priority header is included and properly populated for an in-progress emergency state cancellation of the specified group.</w:t>
      </w:r>
    </w:p>
    <w:p w14:paraId="07DE747A" w14:textId="77777777" w:rsidR="000C70BA" w:rsidRDefault="000C70BA" w:rsidP="000C70BA">
      <w:pPr>
        <w:ind w:left="851" w:hanging="284"/>
      </w:pPr>
      <w:r>
        <w:t>b)</w:t>
      </w:r>
      <w:r>
        <w:tab/>
        <w:t>shall set the in-progress emergency group state of the group to a value of "false";</w:t>
      </w:r>
    </w:p>
    <w:p w14:paraId="7C272783" w14:textId="77777777" w:rsidR="000C70BA" w:rsidRDefault="000C70BA" w:rsidP="000C70BA">
      <w:pPr>
        <w:ind w:left="851" w:hanging="284"/>
      </w:pPr>
      <w:r>
        <w:t>c)</w:t>
      </w:r>
      <w:r>
        <w:tab/>
        <w:t>shall clear the cache of the MCVideo ID of the MCVideo user identified by the &lt;originated-by&gt; element as having an outstanding MCVideo emergency group call;</w:t>
      </w:r>
    </w:p>
    <w:p w14:paraId="0523B977" w14:textId="77777777" w:rsidR="000C70BA" w:rsidRDefault="000C70BA" w:rsidP="000C70BA">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Default="000C70BA" w:rsidP="000C70BA">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Default="000C70BA" w:rsidP="000C70BA">
      <w:pPr>
        <w:ind w:left="851" w:hanging="284"/>
      </w:pPr>
      <w:r>
        <w:t>e)</w:t>
      </w:r>
      <w:r>
        <w:tab/>
        <w:t>shall generate SIP re-INVITE requests to the other affiliated and joined members of the MCVideo group as specified in subclause 6.3.3.1.6. The MCVideo controlling function:</w:t>
      </w:r>
    </w:p>
    <w:p w14:paraId="1607708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3673EA51"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7F0FD05" w14:textId="77777777" w:rsidR="000C70BA" w:rsidRDefault="000C70BA" w:rsidP="000C70BA">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3276942" w14:textId="77777777" w:rsidR="000C70BA" w:rsidRDefault="000C70BA" w:rsidP="000C70BA">
      <w:pPr>
        <w:ind w:left="851" w:hanging="284"/>
      </w:pPr>
      <w:r>
        <w:t>f)</w:t>
      </w:r>
      <w:r>
        <w:tab/>
        <w:t>for each of the affiliated but not joined members of the group shall:</w:t>
      </w:r>
    </w:p>
    <w:p w14:paraId="69FDC48B" w14:textId="77777777" w:rsidR="000C70BA" w:rsidRDefault="000C70BA" w:rsidP="000C70BA">
      <w:pPr>
        <w:ind w:left="1135" w:hanging="284"/>
      </w:pPr>
      <w:r>
        <w:t>i)</w:t>
      </w:r>
      <w:r>
        <w:tab/>
        <w:t>generate a SIP MESSAGE request notification of the cancellation of the MCVideo user's emergency call as specified in subclause 6.3.3.1.11;</w:t>
      </w:r>
    </w:p>
    <w:p w14:paraId="4769F1D8" w14:textId="77777777" w:rsidR="000C70BA" w:rsidRDefault="000C70BA" w:rsidP="000C70BA">
      <w:pPr>
        <w:ind w:left="1135" w:hanging="284"/>
      </w:pPr>
      <w:r>
        <w:t>ii)</w:t>
      </w:r>
      <w:r>
        <w:tab/>
        <w:t>set the &lt;emergency-ind&gt; element of the application/vnd.3gpp.mcvideo-info+xml MIME body to a value of "false";</w:t>
      </w:r>
    </w:p>
    <w:p w14:paraId="466FD425" w14:textId="77777777" w:rsidR="000C70BA" w:rsidRDefault="000C70BA" w:rsidP="000C70BA">
      <w:pPr>
        <w:ind w:left="1135" w:hanging="284"/>
      </w:pPr>
      <w:r>
        <w:t>iii)</w:t>
      </w:r>
      <w:r>
        <w:tab/>
        <w:t>if indicated above in step d), set the &lt;alert-ind&gt; element of the application/vnd.3gpp.mcvideo-info+xml MIME body to a value of "false"; and</w:t>
      </w:r>
    </w:p>
    <w:p w14:paraId="4B2A5FC4" w14:textId="77777777" w:rsidR="000C70BA" w:rsidRDefault="000C70BA" w:rsidP="000C70BA">
      <w:pPr>
        <w:ind w:left="1135" w:hanging="284"/>
      </w:pPr>
      <w:r>
        <w:t>iv)</w:t>
      </w:r>
      <w:r>
        <w:tab/>
        <w:t>send the SIP MESSAGE request according to 3GPP TS 24.229 [</w:t>
      </w:r>
      <w:r>
        <w:rPr>
          <w:lang w:eastAsia="zh-CN"/>
        </w:rPr>
        <w:t>11</w:t>
      </w:r>
      <w:r>
        <w:t>];</w:t>
      </w:r>
    </w:p>
    <w:p w14:paraId="33A8B141" w14:textId="77777777" w:rsidR="000C70BA" w:rsidRDefault="000C70BA" w:rsidP="000C70BA">
      <w:pPr>
        <w:ind w:left="568" w:hanging="284"/>
      </w:pPr>
      <w:r>
        <w:t>7)</w:t>
      </w:r>
      <w:r>
        <w:tab/>
        <w:t>if a Resource-Priority header field is included in the SIP re-INVITE request:</w:t>
      </w:r>
    </w:p>
    <w:p w14:paraId="69A4D64A" w14:textId="77777777" w:rsidR="000C70BA" w:rsidRDefault="000C70BA" w:rsidP="000C70BA">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Default="000C70BA" w:rsidP="000C70BA">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Default="000C70BA" w:rsidP="000C70BA">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05251B8C" w14:textId="77777777" w:rsidR="000C70BA" w:rsidRDefault="000C70BA" w:rsidP="000C70BA">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7B9E7CA8" w14:textId="77777777" w:rsidR="000C70BA" w:rsidRDefault="000C70BA" w:rsidP="000C70BA">
      <w:pPr>
        <w:ind w:left="568" w:hanging="284"/>
      </w:pPr>
      <w:r>
        <w:t>10)</w:t>
      </w:r>
      <w:r>
        <w:tab/>
        <w:t>shall include the "tdialog" option tag in a Supported header field according to IETF RFC 4538 [</w:t>
      </w:r>
      <w:r>
        <w:rPr>
          <w:lang w:eastAsia="zh-CN"/>
        </w:rPr>
        <w:t>32</w:t>
      </w:r>
      <w:r>
        <w:t>];</w:t>
      </w:r>
    </w:p>
    <w:p w14:paraId="0A213F15" w14:textId="77777777" w:rsidR="000C70BA" w:rsidRDefault="000C70BA" w:rsidP="000C70BA">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387DBA75" w14:textId="77777777" w:rsidR="000C70BA" w:rsidRDefault="000C70BA" w:rsidP="000C70BA">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4A66EC53" w14:textId="77777777" w:rsidR="000C70BA" w:rsidRDefault="000C70BA" w:rsidP="000C70BA">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85137A"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Default="000C70BA" w:rsidP="000C70BA">
      <w:pPr>
        <w:ind w:left="568" w:hanging="284"/>
      </w:pPr>
      <w:r>
        <w:t>14)</w:t>
      </w:r>
      <w:r>
        <w:tab/>
        <w:t>shall interact with media plane as specified in 3GPP TS 24.581 [</w:t>
      </w:r>
      <w:r>
        <w:rPr>
          <w:lang w:eastAsia="zh-CN"/>
        </w:rPr>
        <w:t>5</w:t>
      </w:r>
      <w:r>
        <w:t>]; and</w:t>
      </w:r>
    </w:p>
    <w:p w14:paraId="5CB73B9F" w14:textId="77777777" w:rsidR="000C70BA" w:rsidRDefault="000C70BA" w:rsidP="000C70BA">
      <w:pPr>
        <w:ind w:left="568" w:hanging="284"/>
      </w:pPr>
      <w:r>
        <w:t>15)</w:t>
      </w:r>
      <w:r>
        <w:tab/>
        <w:t>shall send the SIP 200 (OK) response towards the MCVideo client according to 3GPP TS 24.229 [</w:t>
      </w:r>
      <w:r>
        <w:rPr>
          <w:lang w:eastAsia="zh-CN"/>
        </w:rPr>
        <w:t>11</w:t>
      </w:r>
      <w:r>
        <w:t>].</w:t>
      </w:r>
    </w:p>
    <w:p w14:paraId="7C772E0E"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032ED37D" w14:textId="77777777" w:rsidR="000C70BA" w:rsidRDefault="000C70BA" w:rsidP="000C70BA">
      <w:r>
        <w:t>[TS 24.281, clause 9.2.2.4.1.3]</w:t>
      </w:r>
    </w:p>
    <w:p w14:paraId="36741463" w14:textId="77777777" w:rsidR="000C70BA" w:rsidRDefault="000C70BA" w:rsidP="000C70BA">
      <w:r>
        <w:t>In the procedures in this subclause:</w:t>
      </w:r>
    </w:p>
    <w:p w14:paraId="1E3EF9BA" w14:textId="77777777" w:rsidR="000C70BA" w:rsidRDefault="000C70BA" w:rsidP="000C70BA">
      <w:pPr>
        <w:ind w:left="568" w:hanging="284"/>
      </w:pPr>
      <w:r>
        <w:t>1)</w:t>
      </w:r>
      <w:r>
        <w:tab/>
        <w:t>imminent peril indication in an incoming SIP INVITE request refers to the &lt;imminentperil-ind&gt; element of the application/vnd.3gpp.mcvideo-info+xml MIME body.</w:t>
      </w:r>
    </w:p>
    <w:p w14:paraId="70FF244B" w14:textId="77777777" w:rsidR="000C70BA" w:rsidRDefault="000C70BA" w:rsidP="000C70BA">
      <w:r>
        <w:t>When the controlling function receives a SIP re-INVITE request with and imminent peril indication, the controlling function:</w:t>
      </w:r>
    </w:p>
    <w:p w14:paraId="07203547" w14:textId="77777777" w:rsidR="000C70BA" w:rsidRDefault="000C70BA" w:rsidP="000C70BA">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Default="000C70BA" w:rsidP="000C70BA">
      <w:pPr>
        <w:ind w:left="851" w:hanging="284"/>
      </w:pPr>
      <w:r>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556A48A5" w14:textId="77777777" w:rsidR="000C70BA" w:rsidRDefault="000C70BA" w:rsidP="000C70BA">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Default="000C70BA" w:rsidP="000C70BA">
      <w:pPr>
        <w:ind w:left="1135" w:hanging="284"/>
      </w:pPr>
      <w:r>
        <w:t>i)</w:t>
      </w:r>
      <w:r>
        <w:tab/>
        <w:t>perform the actions specified in subclause 6.3.3.1.8;</w:t>
      </w:r>
    </w:p>
    <w:p w14:paraId="1D6C15B7" w14:textId="77777777" w:rsidR="000C70BA" w:rsidRDefault="000C70BA" w:rsidP="000C70BA">
      <w:pPr>
        <w:ind w:left="1135" w:hanging="284"/>
      </w:pPr>
      <w:r>
        <w:t>ii)</w:t>
      </w:r>
      <w:r>
        <w:tab/>
        <w:t>send the SIP UPDATE request generated in subclause 6.3.3.1.8 towards the initiator of the SIP re-INVITE request according to 3GPP TS 24.229 [</w:t>
      </w:r>
      <w:r>
        <w:rPr>
          <w:lang w:eastAsia="zh-CN"/>
        </w:rPr>
        <w:t>11</w:t>
      </w:r>
      <w:r>
        <w:t>]; and</w:t>
      </w:r>
    </w:p>
    <w:p w14:paraId="5689CCA5" w14:textId="77777777" w:rsidR="000C70BA" w:rsidRDefault="000C70BA" w:rsidP="000C70BA">
      <w:pPr>
        <w:ind w:left="1135" w:hanging="284"/>
      </w:pPr>
      <w:r>
        <w:t>iii)</w:t>
      </w:r>
      <w:r>
        <w:tab/>
        <w:t>upon receiving a SIP 200 (OK) response to the SIP UPDATE request sent in subclause 6.3.3.1.8 proceed with the rest of the steps.</w:t>
      </w:r>
    </w:p>
    <w:p w14:paraId="7F7CB47F" w14:textId="77777777" w:rsidR="000C70BA" w:rsidRDefault="000C70BA" w:rsidP="000C70BA">
      <w:pPr>
        <w:keepLines/>
        <w:ind w:left="1135" w:hanging="851"/>
      </w:pPr>
      <w:r>
        <w:t>NOTE 3:</w:t>
      </w:r>
      <w:r>
        <w:tab/>
        <w:t>Verify that the Resource-Priority header is included and properly populated for both ongoing and newly- entered in-progress imminent peril states of the specified group.</w:t>
      </w:r>
    </w:p>
    <w:p w14:paraId="6E25752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2E0D4818"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Default="000C70BA" w:rsidP="000C70BA">
      <w:pPr>
        <w:ind w:left="1418" w:hanging="284"/>
      </w:pPr>
      <w:r>
        <w:t>A)</w:t>
      </w:r>
      <w:r>
        <w:tab/>
        <w:t>set the &lt;imminentperil-ind&gt; element of the application/vnd.3gpp.mcvideo-info+xml MIME body to a value of "true"; and</w:t>
      </w:r>
    </w:p>
    <w:p w14:paraId="0CB792FE" w14:textId="77777777" w:rsidR="000C70BA" w:rsidRDefault="000C70BA" w:rsidP="000C70BA">
      <w:pPr>
        <w:ind w:left="1418" w:hanging="284"/>
      </w:pPr>
      <w:r>
        <w:t>B)</w:t>
      </w:r>
      <w:r>
        <w:tab/>
        <w:t>send the SIP MESSAGE request as specified in 3GPP TS 24.229 [</w:t>
      </w:r>
      <w:r>
        <w:rPr>
          <w:lang w:eastAsia="zh-CN"/>
        </w:rPr>
        <w:t>11</w:t>
      </w:r>
      <w:r>
        <w:t>]; and</w:t>
      </w:r>
    </w:p>
    <w:p w14:paraId="798EC25B" w14:textId="77777777" w:rsidR="000C70BA" w:rsidRDefault="000C70BA" w:rsidP="000C70BA">
      <w:pPr>
        <w:ind w:left="1135" w:hanging="284"/>
      </w:pPr>
      <w:r>
        <w:t>ii)</w:t>
      </w:r>
      <w:r>
        <w:tab/>
        <w:t>cache the information that this MCVideo user has initiated an MCVideo imminent peril call; and</w:t>
      </w:r>
    </w:p>
    <w:p w14:paraId="74C32414" w14:textId="77777777" w:rsidR="000C70BA" w:rsidRDefault="000C70BA" w:rsidP="000C70BA">
      <w:pPr>
        <w:ind w:left="851" w:hanging="284"/>
      </w:pPr>
      <w:r>
        <w:t>c)</w:t>
      </w:r>
      <w:r>
        <w:tab/>
        <w:t>if the in-progress imminent peril state of the group is set to a value of "false":</w:t>
      </w:r>
    </w:p>
    <w:p w14:paraId="7D4BF964" w14:textId="77777777" w:rsidR="000C70BA" w:rsidRDefault="000C70BA" w:rsidP="000C70BA">
      <w:pPr>
        <w:ind w:left="1135" w:hanging="284"/>
      </w:pPr>
      <w:r>
        <w:t>i)</w:t>
      </w:r>
      <w:r>
        <w:tab/>
        <w:t>shall set the value of the in-progress imminent peril state of the group to "true";</w:t>
      </w:r>
    </w:p>
    <w:p w14:paraId="66AB6158"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7C25C16" w14:textId="77777777" w:rsidR="000C70BA" w:rsidRDefault="000C70BA" w:rsidP="000C70BA">
      <w:pPr>
        <w:ind w:left="1135" w:hanging="284"/>
      </w:pPr>
      <w:r>
        <w:t>iii)</w:t>
      </w:r>
      <w:r>
        <w:tab/>
        <w:t>shall generate SIP INVITE requests for the MCVideo imminent peril group call to the affiliated but not joined members of the chat MCVideo group as specified in subclause 6.3.3.1.7;</w:t>
      </w:r>
    </w:p>
    <w:p w14:paraId="5653A024"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61337159"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0D904F3B" w14:textId="77777777" w:rsidR="000C70BA" w:rsidRDefault="000C70BA" w:rsidP="000C70BA">
      <w:pPr>
        <w:ind w:left="1135" w:hanging="284"/>
      </w:pPr>
      <w:r>
        <w:t>iv)</w:t>
      </w:r>
      <w:r>
        <w:tab/>
        <w:t>shall cache the information that this MCVideo user has initiated an MCVideo imminent peril call;</w:t>
      </w:r>
    </w:p>
    <w:p w14:paraId="743C537C"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Default="000C70BA" w:rsidP="000C70BA">
      <w:pPr>
        <w:ind w:left="851" w:hanging="284"/>
      </w:pPr>
      <w:r>
        <w:t>a)</w:t>
      </w:r>
      <w:r>
        <w:tab/>
        <w:t>reject the SIP re-INVITE request with a SIP 403 (Forbidden) response to the SIP re-INVITE request; and</w:t>
      </w:r>
    </w:p>
    <w:p w14:paraId="5FE44E79" w14:textId="77777777" w:rsidR="000C70BA" w:rsidRDefault="000C70BA" w:rsidP="000C70BA">
      <w:pPr>
        <w:ind w:left="851" w:hanging="284"/>
      </w:pPr>
      <w:r>
        <w:t>b)</w:t>
      </w:r>
      <w:r>
        <w:tab/>
        <w:t>include in the SIP 403 (Forbidden) response:</w:t>
      </w:r>
    </w:p>
    <w:p w14:paraId="54A3734A" w14:textId="77777777" w:rsidR="000C70BA" w:rsidRDefault="000C70BA" w:rsidP="000C70BA">
      <w:pPr>
        <w:ind w:left="1135" w:hanging="284"/>
      </w:pPr>
      <w:r>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Default="000C70BA" w:rsidP="000C70BA">
      <w:pPr>
        <w:ind w:left="1135" w:hanging="284"/>
      </w:pPr>
      <w:r>
        <w:t>ii) send the SIP 403 (Forbidden) response as specified in 3GPP TS 24.229 [</w:t>
      </w:r>
      <w:r>
        <w:rPr>
          <w:lang w:eastAsia="zh-CN"/>
        </w:rPr>
        <w:t>11</w:t>
      </w:r>
      <w:r>
        <w:t>]; and</w:t>
      </w:r>
    </w:p>
    <w:p w14:paraId="6D9A472B" w14:textId="77777777" w:rsidR="000C70BA" w:rsidRDefault="000C70BA" w:rsidP="000C70BA">
      <w:pPr>
        <w:ind w:left="1135" w:hanging="284"/>
      </w:pPr>
      <w:r>
        <w:t>iii) skip the rest of the steps;</w:t>
      </w:r>
    </w:p>
    <w:p w14:paraId="52A93F38" w14:textId="77777777" w:rsidR="000C70BA" w:rsidRDefault="000C70BA" w:rsidP="000C70BA">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Default="000C70BA" w:rsidP="000C70BA">
      <w:pPr>
        <w:ind w:left="1135" w:hanging="284"/>
      </w:pPr>
      <w:r>
        <w:t>i)</w:t>
      </w:r>
      <w:r>
        <w:tab/>
        <w:t>shall perform the actions specified in subclause 6.3.3.1.8; and</w:t>
      </w:r>
    </w:p>
    <w:p w14:paraId="08B9B41B" w14:textId="77777777" w:rsidR="000C70BA" w:rsidRDefault="000C70BA" w:rsidP="000C70BA">
      <w:pPr>
        <w:ind w:left="1135" w:hanging="284"/>
      </w:pPr>
      <w:r>
        <w:t>ii)</w:t>
      </w:r>
      <w:r>
        <w:tab/>
        <w:t>upon receiving a SIP 200 (OK) response to the SIP UPDATE request sent in subclause 6.3.3.1.8 shall proceed with the rest of the steps;</w:t>
      </w:r>
    </w:p>
    <w:p w14:paraId="573F180B" w14:textId="77777777" w:rsidR="000C70BA" w:rsidRDefault="000C70BA" w:rsidP="000C70BA">
      <w:pPr>
        <w:keepLines/>
        <w:ind w:left="1135" w:hanging="851"/>
      </w:pPr>
      <w:r>
        <w:t>NOTE 3:</w:t>
      </w:r>
      <w:r>
        <w:tab/>
        <w:t>verify that the Resource-Priority header is included and properly populated for an in-progress emergency group state cancellation of the specified group.</w:t>
      </w:r>
    </w:p>
    <w:p w14:paraId="2A8A4C98" w14:textId="77777777" w:rsidR="000C70BA" w:rsidRDefault="000C70BA" w:rsidP="000C70BA">
      <w:pPr>
        <w:ind w:left="851" w:hanging="284"/>
      </w:pPr>
      <w:r>
        <w:t>b)</w:t>
      </w:r>
      <w:r>
        <w:tab/>
        <w:t>shall set the in-progress imminent peril state of the group to a value of "false";</w:t>
      </w:r>
    </w:p>
    <w:p w14:paraId="16A91A98" w14:textId="77777777" w:rsidR="000C70BA" w:rsidRDefault="000C70BA" w:rsidP="000C70BA">
      <w:pPr>
        <w:ind w:left="851" w:hanging="284"/>
      </w:pPr>
      <w:r>
        <w:t>c)</w:t>
      </w:r>
      <w:r>
        <w:tab/>
        <w:t>shall cache the information that this MCVideo user no longer has an outstanding MCVideo imminent peril group call;</w:t>
      </w:r>
    </w:p>
    <w:p w14:paraId="706DF59C" w14:textId="77777777" w:rsidR="000C70BA" w:rsidRDefault="000C70BA" w:rsidP="000C70BA">
      <w:pPr>
        <w:ind w:left="851" w:hanging="284"/>
      </w:pPr>
      <w:r>
        <w:t>d)</w:t>
      </w:r>
      <w:r>
        <w:tab/>
        <w:t>shall generate SIP re-INVITES requests to the other affiliated and joined members of the MCVideo group as specified in subclause 6.3.3.1.15. The MCVideo controlling function:</w:t>
      </w:r>
    </w:p>
    <w:p w14:paraId="45744AF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196C07B3"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0701313" w14:textId="77777777" w:rsidR="000C70BA" w:rsidRDefault="000C70BA" w:rsidP="000C70BA">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Default="000C70BA" w:rsidP="000C70BA">
      <w:pPr>
        <w:ind w:left="851" w:hanging="284"/>
      </w:pPr>
      <w:r>
        <w:t>e)</w:t>
      </w:r>
      <w:r>
        <w:tab/>
        <w:t>for each of the affiliated but not joined members of the group shall:</w:t>
      </w:r>
    </w:p>
    <w:p w14:paraId="6AC437DC" w14:textId="77777777" w:rsidR="000C70BA" w:rsidRDefault="000C70BA" w:rsidP="000C70BA">
      <w:pPr>
        <w:ind w:left="1135" w:hanging="284"/>
      </w:pPr>
      <w:r>
        <w:t>i)</w:t>
      </w:r>
      <w:r>
        <w:tab/>
        <w:t>generate a SIP MESSAGE request notification of the cancellation of the MCVideo user's imminent peril call as specified in subclause 6.3.3.1.11;</w:t>
      </w:r>
    </w:p>
    <w:p w14:paraId="049FEF62" w14:textId="77777777" w:rsidR="000C70BA" w:rsidRDefault="000C70BA" w:rsidP="000C70BA">
      <w:pPr>
        <w:ind w:left="1135" w:hanging="284"/>
      </w:pPr>
      <w:r>
        <w:t>ii)</w:t>
      </w:r>
      <w:r>
        <w:tab/>
        <w:t>set the &lt;imminentperil-ind&gt; element of the application/vnd.3gpp.mcvideo-info+xml MIME body to a value of "false"; and</w:t>
      </w:r>
    </w:p>
    <w:p w14:paraId="06AF2AD8" w14:textId="77777777" w:rsidR="000C70BA" w:rsidRDefault="000C70BA" w:rsidP="000C70BA">
      <w:pPr>
        <w:ind w:left="1135" w:hanging="284"/>
      </w:pPr>
      <w:r>
        <w:t>iii)</w:t>
      </w:r>
      <w:r>
        <w:tab/>
        <w:t>send the SIP MESSAGE request according to 3GPP TS 24.229 [</w:t>
      </w:r>
      <w:r>
        <w:rPr>
          <w:lang w:eastAsia="zh-CN"/>
        </w:rPr>
        <w:t>11</w:t>
      </w:r>
      <w:r>
        <w:t>];</w:t>
      </w:r>
    </w:p>
    <w:p w14:paraId="090B4257" w14:textId="77777777" w:rsidR="000C70BA" w:rsidRDefault="000C70BA" w:rsidP="000C70BA">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0FFCBAFB" w14:textId="77777777" w:rsidR="000C70BA" w:rsidRDefault="000C70BA" w:rsidP="000C70BA">
      <w:pPr>
        <w:ind w:left="568" w:hanging="284"/>
      </w:pPr>
      <w:r>
        <w:t>6)</w:t>
      </w:r>
      <w:r>
        <w:tab/>
        <w:t>shall include the "norefersub" option tag in a Supported header field according to IETF RFC 4488 [</w:t>
      </w:r>
      <w:r>
        <w:rPr>
          <w:lang w:eastAsia="zh-CN"/>
        </w:rPr>
        <w:t>31</w:t>
      </w:r>
      <w:r>
        <w:t>];</w:t>
      </w:r>
    </w:p>
    <w:p w14:paraId="6D9DEB93" w14:textId="77777777" w:rsidR="000C70BA" w:rsidRDefault="000C70BA" w:rsidP="000C70BA">
      <w:pPr>
        <w:ind w:left="568" w:hanging="284"/>
      </w:pPr>
      <w:r>
        <w:t>7)</w:t>
      </w:r>
      <w:r>
        <w:tab/>
        <w:t>shall include the "tdialog" option tag in a Supported header field according to IETF RFC 4538 [</w:t>
      </w:r>
      <w:r>
        <w:rPr>
          <w:lang w:eastAsia="zh-CN"/>
        </w:rPr>
        <w:t>32</w:t>
      </w:r>
      <w:r>
        <w:t>];</w:t>
      </w:r>
    </w:p>
    <w:p w14:paraId="5E634FAD" w14:textId="77777777" w:rsidR="000C70BA" w:rsidRDefault="000C70BA" w:rsidP="000C70BA">
      <w:pPr>
        <w:ind w:left="568" w:hanging="284"/>
      </w:pPr>
      <w:r>
        <w:t>8)</w:t>
      </w:r>
      <w:r>
        <w:tab/>
        <w:t>shall interact with media plane as specified in 3GPP TS 24.581 [</w:t>
      </w:r>
      <w:r>
        <w:rPr>
          <w:lang w:eastAsia="zh-CN"/>
        </w:rPr>
        <w:t>5</w:t>
      </w:r>
      <w:r>
        <w:t>]; and</w:t>
      </w:r>
    </w:p>
    <w:p w14:paraId="22F481A2"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91DD8E7" w14:textId="77777777" w:rsidR="000C70BA" w:rsidRDefault="000C70BA" w:rsidP="000C70BA">
      <w:r>
        <w:t>[TS 24.281, clause 9.2.2.5.1.2]</w:t>
      </w:r>
    </w:p>
    <w:p w14:paraId="2916E079" w14:textId="77777777" w:rsidR="000C70BA" w:rsidRDefault="000C70BA" w:rsidP="000C70BA">
      <w:r>
        <w:t>Upon receipt of a "SIP INVITE request for non-controlling MCVideo function of an MCVideo group" and if a chat group call is not ongoing, the non-controlling MCVideo function of an MCVideo group:</w:t>
      </w:r>
    </w:p>
    <w:p w14:paraId="6DAE5187" w14:textId="77777777" w:rsidR="000C70BA" w:rsidRDefault="000C70BA" w:rsidP="000C70BA">
      <w:pPr>
        <w:keepLines/>
        <w:ind w:left="1135" w:hanging="851"/>
      </w:pPr>
      <w:r>
        <w:t>NOTE 1:</w:t>
      </w:r>
      <w:r>
        <w:tab/>
        <w:t>The Contact header field of the SIP INVITE request contains the "isfocus" feature media tag.</w:t>
      </w:r>
    </w:p>
    <w:p w14:paraId="537AA47F"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2305911A" w14:textId="77777777" w:rsidR="000C70BA" w:rsidRDefault="000C70BA" w:rsidP="000C70BA">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Default="000C70BA" w:rsidP="000C70BA">
      <w:pPr>
        <w:ind w:left="568" w:hanging="284"/>
      </w:pPr>
      <w:r>
        <w:t>3)</w:t>
      </w:r>
      <w:r>
        <w:tab/>
        <w:t>shall reject the SIP request with a SIP 403 (Forbidden) response and not process the remaining steps if:</w:t>
      </w:r>
    </w:p>
    <w:p w14:paraId="344F7C96" w14:textId="77777777" w:rsidR="000C70BA" w:rsidRDefault="000C70BA" w:rsidP="000C70BA">
      <w:pPr>
        <w:ind w:left="851" w:hanging="284"/>
      </w:pPr>
      <w:r>
        <w:t>a)</w:t>
      </w:r>
      <w:r>
        <w:tab/>
        <w:t>an Accept-Contact header field does not include the g.3gpp.mcvideo media feature tag; or</w:t>
      </w:r>
    </w:p>
    <w:p w14:paraId="686B42E2"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75F1C15F" w14:textId="77777777" w:rsidR="000C70BA" w:rsidRDefault="000C70BA" w:rsidP="000C70BA">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56946195"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5706593"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13F58714"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4D4BD977" w14:textId="77777777" w:rsidR="000C70BA" w:rsidRDefault="000C70BA" w:rsidP="000C70BA">
      <w:pPr>
        <w:ind w:left="568" w:hanging="284"/>
      </w:pPr>
      <w:r>
        <w:t>8)</w:t>
      </w:r>
      <w:r>
        <w:tab/>
        <w:t>shall interact with the media plane as specified in 3GPP TS 24.581 [</w:t>
      </w:r>
      <w:r>
        <w:rPr>
          <w:lang w:eastAsia="zh-CN"/>
        </w:rPr>
        <w:t>5</w:t>
      </w:r>
      <w:r>
        <w:t>] subclause </w:t>
      </w:r>
      <w:r>
        <w:rPr>
          <w:lang w:eastAsia="zh-CN"/>
        </w:rPr>
        <w:t>6.3.5</w:t>
      </w:r>
      <w:r>
        <w:t>; and</w:t>
      </w:r>
    </w:p>
    <w:p w14:paraId="71E283D8" w14:textId="77777777" w:rsidR="000C70BA" w:rsidRDefault="000C70BA" w:rsidP="000C70BA">
      <w:pPr>
        <w:keepLines/>
        <w:ind w:left="1135" w:hanging="851"/>
      </w:pPr>
      <w:r>
        <w:t>NOTE 2:</w:t>
      </w:r>
      <w:r>
        <w:tab/>
        <w:t>Resulting media plane processing is completed before the next step is performed.</w:t>
      </w:r>
    </w:p>
    <w:p w14:paraId="19E8D89A" w14:textId="77777777" w:rsidR="000C70BA" w:rsidRDefault="000C70BA" w:rsidP="000C70BA">
      <w:pPr>
        <w:ind w:left="568" w:hanging="284"/>
      </w:pPr>
      <w:r>
        <w:t>9)</w:t>
      </w:r>
      <w:r>
        <w:tab/>
        <w:t>shall send a SIP 200 (OK) response to the controlling MCVideo function according to 3GPP TS 24.229 [</w:t>
      </w:r>
      <w:r>
        <w:rPr>
          <w:lang w:eastAsia="zh-CN"/>
        </w:rPr>
        <w:t>11</w:t>
      </w:r>
      <w:r>
        <w:t>].</w:t>
      </w:r>
    </w:p>
    <w:p w14:paraId="14CA4B6A" w14:textId="77777777" w:rsidR="000C70BA" w:rsidRDefault="000C70BA" w:rsidP="000C70BA">
      <w:r>
        <w:t>[TS 24.281, clause 9.2.2.5.1.3]</w:t>
      </w:r>
    </w:p>
    <w:p w14:paraId="2FBBCF37" w14:textId="77777777" w:rsidR="000C70BA" w:rsidRDefault="000C70BA" w:rsidP="000C70BA">
      <w:r>
        <w:t>Upon receipt of a "SIP INVITE request for non-controlling MCVideo function of an MCVideo group" and if a chat group call is already ongoing, the non-controlling MCVideo function of an MCVideo group:</w:t>
      </w:r>
    </w:p>
    <w:p w14:paraId="5309432D" w14:textId="77777777" w:rsidR="000C70BA" w:rsidRDefault="000C70BA" w:rsidP="000C70BA">
      <w:pPr>
        <w:keepLines/>
        <w:ind w:left="1135" w:hanging="851"/>
      </w:pPr>
      <w:r>
        <w:t>NOTE 1:</w:t>
      </w:r>
      <w:r>
        <w:tab/>
        <w:t>The Contact header field of the SIP INVITE request contains the "isfocus" feature media tag.</w:t>
      </w:r>
    </w:p>
    <w:p w14:paraId="2562F927" w14:textId="77777777" w:rsidR="000C70BA" w:rsidRDefault="000C70BA" w:rsidP="000C70BA">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Default="000C70BA" w:rsidP="000C70BA">
      <w:pPr>
        <w:ind w:left="568" w:hanging="284"/>
      </w:pPr>
      <w:r>
        <w:t>2)</w:t>
      </w:r>
      <w:r>
        <w:tab/>
        <w:t>shall reject the SIP request with a SIP 403 (Forbidden) response and not process the remaining steps if:</w:t>
      </w:r>
    </w:p>
    <w:p w14:paraId="6A7DCD04" w14:textId="77777777" w:rsidR="000C70BA" w:rsidRDefault="000C70BA" w:rsidP="000C70BA">
      <w:pPr>
        <w:ind w:left="851" w:hanging="284"/>
      </w:pPr>
      <w:r>
        <w:t>a)</w:t>
      </w:r>
      <w:r>
        <w:tab/>
        <w:t>an Accept-Contact header field does not include the g.3gpp.mcvideo media feature tag; or</w:t>
      </w:r>
    </w:p>
    <w:p w14:paraId="772F1281"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63E5C8F6" w14:textId="77777777" w:rsidR="000C70BA" w:rsidRDefault="000C70BA" w:rsidP="000C70BA">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015B6701" w14:textId="77777777" w:rsidR="000C70BA" w:rsidRDefault="000C70BA" w:rsidP="000C70BA">
      <w:pPr>
        <w:ind w:left="568" w:hanging="284"/>
      </w:pPr>
      <w:r>
        <w:t>4)</w:t>
      </w:r>
      <w:r>
        <w:tab/>
        <w:t>shall cache the content of the SIP INVITE request, if received in the Contact header field and if the specific feature tags are supported;</w:t>
      </w:r>
    </w:p>
    <w:p w14:paraId="2A8B387A"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3A02731E"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0B07203A"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2B6C1675" w14:textId="77777777" w:rsidR="000C70BA" w:rsidRDefault="000C70BA" w:rsidP="000C70BA">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6CA6419F" w14:textId="77777777" w:rsidR="000C70BA" w:rsidRDefault="000C70BA" w:rsidP="000C70BA">
      <w:pPr>
        <w:keepLines/>
        <w:ind w:left="1135" w:hanging="851"/>
      </w:pPr>
      <w:r>
        <w:t>NOTE 2:</w:t>
      </w:r>
      <w:r>
        <w:tab/>
        <w:t xml:space="preserve">Resulting media plane processing is completed before the next step is performed. </w:t>
      </w:r>
    </w:p>
    <w:p w14:paraId="413056AA" w14:textId="77777777" w:rsidR="000C70BA" w:rsidRDefault="000C70BA" w:rsidP="000C70BA">
      <w:pPr>
        <w:ind w:left="568" w:hanging="284"/>
      </w:pPr>
      <w:r>
        <w:t>9)</w:t>
      </w:r>
      <w:r>
        <w:tab/>
        <w:t>if the media plane provided information about the current speaker(s), cache the information about the current speaker(s); and</w:t>
      </w:r>
    </w:p>
    <w:p w14:paraId="767992CB" w14:textId="77777777" w:rsidR="000C70BA" w:rsidRDefault="000C70BA" w:rsidP="000C70BA">
      <w:pPr>
        <w:ind w:left="568" w:hanging="284"/>
      </w:pPr>
      <w:r>
        <w:t>10)</w:t>
      </w:r>
      <w:r>
        <w:tab/>
        <w:t>shall send a SIP 200 (OK) response to the controlling MCVideo function according to 3GPP TS 24.229 [</w:t>
      </w:r>
      <w:r>
        <w:rPr>
          <w:lang w:eastAsia="zh-CN"/>
        </w:rPr>
        <w:t>11</w:t>
      </w:r>
      <w:r>
        <w:t>].</w:t>
      </w:r>
    </w:p>
    <w:p w14:paraId="31016A30" w14:textId="77777777" w:rsidR="000C70BA" w:rsidRDefault="000C70BA" w:rsidP="000C70BA">
      <w:r>
        <w:t>Upon receipt of the SIP ACK request, the non-controlling MCVideo function of an MCVideo group:</w:t>
      </w:r>
    </w:p>
    <w:p w14:paraId="1E537168" w14:textId="77777777" w:rsidR="000C70BA" w:rsidRDefault="000C70BA" w:rsidP="000C70BA">
      <w:pPr>
        <w:ind w:left="568" w:hanging="284"/>
      </w:pPr>
      <w:r>
        <w:t>1)</w:t>
      </w:r>
      <w:r>
        <w:tab/>
        <w:t>if information about a current speaker(s) is cached:</w:t>
      </w:r>
    </w:p>
    <w:p w14:paraId="02325E94" w14:textId="77777777" w:rsidR="000C70BA" w:rsidRDefault="000C70BA" w:rsidP="000C70BA">
      <w:pPr>
        <w:ind w:left="851" w:hanging="284"/>
      </w:pPr>
      <w:r>
        <w:t>a)</w:t>
      </w:r>
      <w:r>
        <w:tab/>
        <w:t>shall generate a SIP INFO request as specified in subclause </w:t>
      </w:r>
      <w:r>
        <w:rPr>
          <w:lang w:eastAsia="zh-CN"/>
        </w:rPr>
        <w:t>x.x.x.x</w:t>
      </w:r>
      <w:r>
        <w:t>; and</w:t>
      </w:r>
    </w:p>
    <w:p w14:paraId="6163054B" w14:textId="77777777" w:rsidR="000C70BA" w:rsidRDefault="000C70BA" w:rsidP="000C70BA">
      <w:pPr>
        <w:ind w:left="851" w:hanging="284"/>
      </w:pPr>
      <w:r>
        <w:t>b)</w:t>
      </w:r>
      <w:r>
        <w:tab/>
        <w:t>shall send the SIP INFO request to the controlling MCVideo function as specified in 3GPP TS 24.229 [</w:t>
      </w:r>
      <w:r>
        <w:rPr>
          <w:lang w:eastAsia="zh-CN"/>
        </w:rPr>
        <w:t>11</w:t>
      </w:r>
      <w:r>
        <w:t>];</w:t>
      </w:r>
    </w:p>
    <w:p w14:paraId="2ECEEA90" w14:textId="77777777" w:rsidR="000C70BA" w:rsidRDefault="000C70BA" w:rsidP="000C70BA">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53095866" w14:textId="77777777" w:rsidR="000C70BA" w:rsidRDefault="000C70BA" w:rsidP="000C70BA">
      <w:pPr>
        <w:keepLines/>
        <w:ind w:left="1135" w:hanging="851"/>
      </w:pPr>
      <w:r>
        <w:t>Editor's Note:</w:t>
      </w:r>
      <w:r>
        <w:tab/>
        <w:t>the need for these media plane procedures is FFS.</w:t>
      </w:r>
    </w:p>
    <w:p w14:paraId="289122D6" w14:textId="77777777" w:rsidR="000C70BA" w:rsidRDefault="000C70BA" w:rsidP="000C70BA">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2F24727" w14:textId="77777777" w:rsidR="000C70BA" w:rsidRDefault="000C70BA" w:rsidP="000C70BA">
      <w:pPr>
        <w:rPr>
          <w:lang w:eastAsia="zh-CN"/>
        </w:rPr>
      </w:pPr>
      <w:r>
        <w:rPr>
          <w:lang w:eastAsia="zh-CN"/>
        </w:rPr>
        <w:t>[TS 24.281, clause 9.2.2.5.1.6]</w:t>
      </w:r>
    </w:p>
    <w:p w14:paraId="03A09417" w14:textId="77777777" w:rsidR="000C70BA" w:rsidRDefault="000C70BA" w:rsidP="000C70BA">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425DDF91" w14:textId="77777777" w:rsidR="000C70BA" w:rsidRDefault="000C70BA" w:rsidP="000C70BA">
      <w:r>
        <w:t>[TS 24.581, clause 6.2.4.2.2]</w:t>
      </w:r>
    </w:p>
    <w:p w14:paraId="265693C5" w14:textId="77777777" w:rsidR="000C70BA" w:rsidRDefault="000C70BA" w:rsidP="000C70BA">
      <w:r>
        <w:t>When a call is initiated as described in 3GPP TS 24.281 [2], the transmission participant:</w:t>
      </w:r>
    </w:p>
    <w:p w14:paraId="626FBB17" w14:textId="77777777" w:rsidR="000C70BA" w:rsidRDefault="000C70BA" w:rsidP="000C70BA">
      <w:pPr>
        <w:ind w:left="568" w:hanging="284"/>
      </w:pPr>
      <w:r>
        <w:t>1.</w:t>
      </w:r>
      <w:r>
        <w:tab/>
        <w:t>shall create an instance of the 'Transmission participant state transition diagram for basic transmission control operation';</w:t>
      </w:r>
    </w:p>
    <w:p w14:paraId="736948FA"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1A70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4E8FD8A0" w14:textId="77777777" w:rsidR="000C70BA" w:rsidRDefault="000C70BA" w:rsidP="000C70BA">
      <w:pPr>
        <w:ind w:left="568" w:hanging="284"/>
      </w:pPr>
      <w:r>
        <w:t>4.</w:t>
      </w:r>
      <w:r>
        <w:tab/>
        <w:t>if for the established MCVideo call the SIP INVITE request is an implicit Transmission request:</w:t>
      </w:r>
    </w:p>
    <w:p w14:paraId="7F766031" w14:textId="77777777" w:rsidR="000C70BA" w:rsidRDefault="000C70BA" w:rsidP="000C70BA">
      <w:pPr>
        <w:ind w:left="851" w:hanging="284"/>
      </w:pPr>
      <w:r>
        <w:t>a.</w:t>
      </w:r>
      <w:r>
        <w:tab/>
        <w:t>shall start timer T100 (Transmission Request) and initialise counter C100 (Transmission Request) to 1;</w:t>
      </w:r>
    </w:p>
    <w:p w14:paraId="7B55317B" w14:textId="77777777" w:rsidR="000C70BA" w:rsidRDefault="000C70BA" w:rsidP="000C70BA">
      <w:pPr>
        <w:ind w:left="851" w:hanging="284"/>
      </w:pPr>
      <w:r>
        <w:t>b.</w:t>
      </w:r>
      <w:r>
        <w:tab/>
        <w:t>shall enter the 'U: pending request to transmit' state; and</w:t>
      </w:r>
    </w:p>
    <w:p w14:paraId="0E583B4A"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Default="000C70BA" w:rsidP="000C70BA">
      <w:pPr>
        <w:ind w:left="568" w:hanging="284"/>
      </w:pPr>
      <w:r>
        <w:t>5.</w:t>
      </w:r>
      <w:r>
        <w:tab/>
        <w:t>if the established MCVideo call is a broadcast group call, shall enter the 'U: has permission to transmit' state.</w:t>
      </w:r>
    </w:p>
    <w:p w14:paraId="687EB9D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0ACA74D" w14:textId="77777777" w:rsidR="000C70BA" w:rsidRDefault="000C70BA" w:rsidP="000C70BA">
      <w:r>
        <w:t>[TS 24.581, clause 6.3.2.2]</w:t>
      </w:r>
    </w:p>
    <w:p w14:paraId="5A9B1D46" w14:textId="77777777" w:rsidR="000C70BA" w:rsidRDefault="000C70BA" w:rsidP="000C70BA">
      <w:r>
        <w:t>When an MCVideo call is established a new instance of the transmission control server state machine for 'general transmission control operation' is created.</w:t>
      </w:r>
    </w:p>
    <w:p w14:paraId="0BBEDA47" w14:textId="77777777" w:rsidR="000C70BA" w:rsidRDefault="000C70BA" w:rsidP="000C70BA">
      <w:r>
        <w:t>For each MCVideo client added to the MCVideo call, a new instance of the transmission control server state machine for 'basic transmission control operation towards the transmission participant' is added.</w:t>
      </w:r>
    </w:p>
    <w:p w14:paraId="33C89316" w14:textId="77777777" w:rsidR="000C70BA" w:rsidRDefault="000C70BA" w:rsidP="000C70BA">
      <w:r>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Default="000C70BA" w:rsidP="000C70BA">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Default="000C70BA" w:rsidP="000C70BA">
      <w:r>
        <w:t>The permission to send media to the inviting MCVideo client due to implicit transmission control request is applicable to both confirmed indication and unconfirmed indication.</w:t>
      </w:r>
    </w:p>
    <w:p w14:paraId="1441DC83" w14:textId="77777777" w:rsidR="000C70BA" w:rsidRDefault="000C70BA" w:rsidP="000C70BA">
      <w:r>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Default="000C70BA" w:rsidP="000C70BA">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Default="000C70BA" w:rsidP="000C70BA">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Default="000C70BA" w:rsidP="000C70BA">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Default="000C70BA" w:rsidP="000C70BA">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Default="000C70BA" w:rsidP="000C70BA">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Default="000C70BA" w:rsidP="000C70BA">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Default="000C70BA" w:rsidP="000C70BA">
      <w:r>
        <w:t>[TS 24.581, clause 6.3.4.4.12]</w:t>
      </w:r>
    </w:p>
    <w:p w14:paraId="4DBA2616"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Default="000C70BA" w:rsidP="000C70BA">
      <w:pPr>
        <w:ind w:left="568" w:hanging="284"/>
      </w:pPr>
      <w:r>
        <w:t>1.</w:t>
      </w:r>
      <w:r>
        <w:tab/>
        <w:t>if counter Cx (Simultaneous transmission video) has not reached its upper limit:</w:t>
      </w:r>
    </w:p>
    <w:p w14:paraId="2827DCBD" w14:textId="77777777" w:rsidR="000C70BA" w:rsidRDefault="000C70BA" w:rsidP="000C70BA">
      <w:pPr>
        <w:ind w:left="851" w:hanging="284"/>
      </w:pPr>
      <w:r>
        <w:t>a.</w:t>
      </w:r>
      <w:r>
        <w:tab/>
        <w:t>shall perform the actions specified in the subclause 6.3.4.4.2;</w:t>
      </w:r>
    </w:p>
    <w:p w14:paraId="1C4BFF07" w14:textId="77777777" w:rsidR="000C70BA" w:rsidRDefault="000C70BA" w:rsidP="000C70BA">
      <w:pPr>
        <w:ind w:left="568" w:hanging="284"/>
      </w:pPr>
      <w:r>
        <w:t>2.</w:t>
      </w:r>
      <w:r>
        <w:tab/>
        <w:t>if counter Cx (Simultaneous transmission video) has reached its upper limit:</w:t>
      </w:r>
    </w:p>
    <w:p w14:paraId="2A836425"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0DA5A68D" w14:textId="77777777" w:rsidR="000C70BA" w:rsidRDefault="000C70BA" w:rsidP="000C70BA">
      <w:pPr>
        <w:ind w:left="851" w:hanging="284"/>
      </w:pPr>
      <w:r>
        <w:t>b.</w:t>
      </w:r>
      <w:r>
        <w:tab/>
        <w:t>shall stop timer T4 (Transmission Grant), if running;</w:t>
      </w:r>
    </w:p>
    <w:p w14:paraId="26F33129" w14:textId="77777777" w:rsidR="000C70BA" w:rsidRDefault="000C70BA" w:rsidP="000C70BA">
      <w:pPr>
        <w:ind w:left="851" w:hanging="284"/>
      </w:pPr>
      <w:r>
        <w:t>c.</w:t>
      </w:r>
      <w:r>
        <w:tab/>
        <w:t>shall set the Reject Cause field in the Transmission Revoke message to #4 (Media Transmission pre-empted);</w:t>
      </w:r>
    </w:p>
    <w:p w14:paraId="5AB1C5BD" w14:textId="77777777" w:rsidR="000C70BA" w:rsidRDefault="000C70BA" w:rsidP="000C70BA">
      <w:pPr>
        <w:ind w:left="851" w:hanging="284"/>
      </w:pPr>
      <w:r>
        <w:t>d.</w:t>
      </w:r>
      <w:r>
        <w:tab/>
        <w:t>shall enter the 'G: pending Transmission Revoke' state as specified in the subclause 6.3.4.5.2;</w:t>
      </w:r>
    </w:p>
    <w:p w14:paraId="70FBC750"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Default="000C70BA" w:rsidP="000C70BA">
      <w:pPr>
        <w:ind w:left="1135" w:hanging="284"/>
      </w:pPr>
      <w:r>
        <w:t>i.</w:t>
      </w:r>
      <w:r>
        <w:tab/>
        <w:t>shall include the queue position and transmission priority in the Queue Info field; and</w:t>
      </w:r>
    </w:p>
    <w:p w14:paraId="17B3D989"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69AD236D" w14:textId="77777777" w:rsidR="000C70BA" w:rsidRDefault="000C70BA" w:rsidP="000C70BA">
      <w:r>
        <w:t>[TS 24.581, clause 6.3.5.3.9]</w:t>
      </w:r>
    </w:p>
    <w:p w14:paraId="3234F174"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F7CF8BD" w14:textId="77777777" w:rsidR="000C70BA" w:rsidRDefault="000C70BA" w:rsidP="000C70BA">
      <w:pPr>
        <w:ind w:left="568" w:hanging="284"/>
      </w:pPr>
      <w:r>
        <w:t>2.</w:t>
      </w:r>
      <w:r>
        <w:tab/>
        <w:t>shall remain in the 'U: not permitted and Transmit Idle' state.</w:t>
      </w:r>
    </w:p>
    <w:p w14:paraId="385F4998" w14:textId="77777777" w:rsidR="000C70BA" w:rsidRDefault="000C70BA" w:rsidP="000C70BA">
      <w:r>
        <w:t>[TS 24.581, clause 6.3.5.4.8]</w:t>
      </w:r>
    </w:p>
    <w:p w14:paraId="3A972B61"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352DFE4" w14:textId="77777777" w:rsidR="000C70BA" w:rsidRDefault="000C70BA" w:rsidP="000C70BA">
      <w:pPr>
        <w:ind w:left="568" w:hanging="284"/>
      </w:pPr>
      <w:r>
        <w:t>2.</w:t>
      </w:r>
      <w:r>
        <w:tab/>
        <w:t>shall remain in the 'U: not permitted and Transmit Taken' state.</w:t>
      </w:r>
    </w:p>
    <w:p w14:paraId="0D63F04B" w14:textId="77777777" w:rsidR="000C70BA" w:rsidRDefault="000C70BA" w:rsidP="000C70BA">
      <w:pPr>
        <w:pStyle w:val="H6"/>
      </w:pPr>
      <w:bookmarkStart w:id="500" w:name="_Toc52787537"/>
      <w:bookmarkStart w:id="501" w:name="_Toc52787718"/>
      <w:bookmarkStart w:id="502" w:name="_Toc75906940"/>
      <w:bookmarkStart w:id="503" w:name="_Toc75907277"/>
      <w:r>
        <w:t>6.1.2.3.3</w:t>
      </w:r>
      <w:r>
        <w:tab/>
        <w:t>Test description</w:t>
      </w:r>
      <w:bookmarkEnd w:id="500"/>
      <w:bookmarkEnd w:id="501"/>
      <w:bookmarkEnd w:id="502"/>
      <w:bookmarkEnd w:id="503"/>
    </w:p>
    <w:p w14:paraId="4E062524" w14:textId="77777777" w:rsidR="000C70BA" w:rsidRDefault="000C70BA" w:rsidP="000C70BA">
      <w:pPr>
        <w:pStyle w:val="H6"/>
      </w:pPr>
      <w:r>
        <w:t>6.1.2.3.3.1</w:t>
      </w:r>
      <w:r>
        <w:tab/>
        <w:t>Pre-test conditions</w:t>
      </w:r>
    </w:p>
    <w:p w14:paraId="5CCBC33F" w14:textId="77777777" w:rsidR="000C70BA" w:rsidRDefault="000C70BA" w:rsidP="000C70BA">
      <w:pPr>
        <w:pStyle w:val="H6"/>
      </w:pPr>
      <w:r w:rsidRPr="00102CE5">
        <w:t>Test configuration</w:t>
      </w:r>
      <w:r>
        <w:t>:</w:t>
      </w:r>
    </w:p>
    <w:p w14:paraId="100E3AAE" w14:textId="4246ACD8" w:rsidR="000C70BA" w:rsidRDefault="000C70BA" w:rsidP="000C70BA">
      <w:pPr>
        <w:pStyle w:val="B1"/>
      </w:pPr>
      <w:r>
        <w:t>-</w:t>
      </w:r>
      <w:r>
        <w:tab/>
        <w:t xml:space="preserve">Single cell configuration according to TS </w:t>
      </w:r>
      <w:r w:rsidR="00960759">
        <w:t>37.579</w:t>
      </w:r>
      <w:r>
        <w:t>-1 [2] clause 5.2.2.2.1.</w:t>
      </w:r>
    </w:p>
    <w:p w14:paraId="0CEDE32E" w14:textId="77777777" w:rsidR="000C70BA" w:rsidRDefault="000C70BA" w:rsidP="000C70BA">
      <w:pPr>
        <w:pStyle w:val="H6"/>
      </w:pPr>
      <w:r>
        <w:t>Preamble:</w:t>
      </w:r>
    </w:p>
    <w:p w14:paraId="1D311782" w14:textId="3C602016" w:rsidR="000C70BA" w:rsidRDefault="000C70BA" w:rsidP="000C70BA">
      <w:pPr>
        <w:pStyle w:val="B1"/>
      </w:pPr>
      <w:r>
        <w:t>-</w:t>
      </w:r>
      <w:r>
        <w:tab/>
        <w:t xml:space="preserve">The UE has performed procedure 'Initial registration' as described in TS </w:t>
      </w:r>
      <w:r w:rsidR="00960759">
        <w:t>37.579</w:t>
      </w:r>
      <w:r>
        <w:t>-1 [2] clause 5.4.2.</w:t>
      </w:r>
    </w:p>
    <w:p w14:paraId="7F5F87C0" w14:textId="77777777" w:rsidR="000C70BA" w:rsidRDefault="000C70BA" w:rsidP="000C70BA">
      <w:pPr>
        <w:pStyle w:val="B1"/>
      </w:pPr>
      <w:r>
        <w:t>-</w:t>
      </w:r>
      <w:r>
        <w:tab/>
      </w:r>
      <w:r w:rsidRPr="000573F5">
        <w:t>UE States at the end of the preamble</w:t>
      </w:r>
      <w:r>
        <w:t>:</w:t>
      </w:r>
    </w:p>
    <w:p w14:paraId="0EE7D36E" w14:textId="77777777" w:rsidR="000C70BA" w:rsidRDefault="000C70BA" w:rsidP="000C70BA">
      <w:pPr>
        <w:pStyle w:val="B1"/>
        <w:ind w:left="852"/>
      </w:pPr>
      <w:r>
        <w:t>-</w:t>
      </w:r>
      <w:r>
        <w:tab/>
        <w:t>The UE is in RRC_IDLE state.</w:t>
      </w:r>
    </w:p>
    <w:p w14:paraId="6EA6CE0B" w14:textId="77777777" w:rsidR="000C70BA" w:rsidRDefault="000C70BA" w:rsidP="000C70BA">
      <w:pPr>
        <w:pStyle w:val="B1"/>
        <w:ind w:left="852"/>
      </w:pPr>
      <w:r>
        <w:t>-</w:t>
      </w:r>
      <w:r>
        <w:tab/>
        <w:t>The client is registered for MCVideo.</w:t>
      </w:r>
    </w:p>
    <w:p w14:paraId="103B66D9" w14:textId="77777777" w:rsidR="000C70BA" w:rsidRDefault="000C70BA" w:rsidP="000C70BA">
      <w:pPr>
        <w:pStyle w:val="H6"/>
      </w:pPr>
      <w:r>
        <w:t>6.1.2.3.3.2</w:t>
      </w:r>
      <w:r>
        <w:tab/>
        <w:t>Test procedure sequence</w:t>
      </w:r>
    </w:p>
    <w:p w14:paraId="51E54735" w14:textId="77777777" w:rsidR="000C70BA" w:rsidRDefault="000C70BA" w:rsidP="000C70BA">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Default="000C70BA" w:rsidP="002E3FCC">
            <w:pPr>
              <w:pStyle w:val="TAH"/>
            </w:pPr>
            <w:r>
              <w:t>Verdict</w:t>
            </w:r>
          </w:p>
        </w:tc>
      </w:tr>
      <w:tr w:rsidR="000C70BA"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Default="000C70BA" w:rsidP="002E3FCC">
            <w:pPr>
              <w:pStyle w:val="TAH"/>
            </w:pPr>
          </w:p>
        </w:tc>
      </w:tr>
      <w:tr w:rsidR="000C70BA"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Default="000C70BA" w:rsidP="002E3FCC">
            <w:pPr>
              <w:pStyle w:val="TAL"/>
            </w:pPr>
            <w:r>
              <w:t>Make the UE (MCVideo client) request the establishment of a chat group call with implicit transmission request.</w:t>
            </w:r>
          </w:p>
          <w:p w14:paraId="1CA4F4C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Default="000C70BA" w:rsidP="002E3FCC">
            <w:pPr>
              <w:pStyle w:val="TAC"/>
            </w:pPr>
            <w:r>
              <w:t>-</w:t>
            </w:r>
          </w:p>
        </w:tc>
      </w:tr>
      <w:tr w:rsidR="000C70BA"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chat group call with implicit transmission control according to option b,ii of NOTE 1 in TS </w:t>
            </w:r>
            <w:r w:rsidR="00960759">
              <w:t>37.579</w:t>
            </w:r>
            <w:r>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Default="000C70BA" w:rsidP="002E3FCC">
            <w:pPr>
              <w:pStyle w:val="TAC"/>
            </w:pPr>
            <w:r>
              <w:t>P</w:t>
            </w:r>
          </w:p>
        </w:tc>
      </w:tr>
      <w:tr w:rsidR="000C70BA"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Default="000C70BA" w:rsidP="002E3FCC">
            <w:pPr>
              <w:pStyle w:val="TAC"/>
            </w:pPr>
            <w:r>
              <w:t>-</w:t>
            </w:r>
          </w:p>
        </w:tc>
      </w:tr>
      <w:tr w:rsidR="000C70BA"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Default="000C70BA" w:rsidP="002E3FCC">
            <w:pPr>
              <w:pStyle w:val="TAL"/>
            </w:pPr>
            <w:r>
              <w:t>Check: Does the UE (MCVideo client) provide transmission granted notification to the user?</w:t>
            </w:r>
          </w:p>
          <w:p w14:paraId="6F5BA1DA"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Default="000C70BA" w:rsidP="002E3FCC">
            <w:pPr>
              <w:pStyle w:val="TAC"/>
            </w:pPr>
            <w:r>
              <w:t>P</w:t>
            </w:r>
          </w:p>
        </w:tc>
      </w:tr>
      <w:tr w:rsidR="000C70BA"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Default="000C70BA" w:rsidP="002E3FCC">
            <w:pPr>
              <w:pStyle w:val="TAL"/>
            </w:pPr>
            <w:r>
              <w:t>Make the UE (MCVideo client) request end of transmission.</w:t>
            </w:r>
          </w:p>
          <w:p w14:paraId="1AA581BC"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Default="000C70BA" w:rsidP="002E3FCC">
            <w:pPr>
              <w:pStyle w:val="TAC"/>
            </w:pPr>
            <w:r>
              <w:t>-</w:t>
            </w:r>
          </w:p>
        </w:tc>
      </w:tr>
      <w:tr w:rsidR="000C70BA"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Default="000C70BA" w:rsidP="002E3FCC">
            <w:pPr>
              <w:pStyle w:val="TAL"/>
              <w:rPr>
                <w:rFonts w:cs="Arial"/>
                <w:szCs w:val="18"/>
              </w:rPr>
            </w:pPr>
            <w:r>
              <w:rPr>
                <w:rFonts w:cs="Arial"/>
                <w:szCs w:val="18"/>
              </w:rPr>
              <w:t xml:space="preserve">Check: Does the UE (MCVideo client) </w:t>
            </w:r>
            <w:r>
              <w:t xml:space="preserve">correctly perform procedure 'MCVideo transmission End Request CO' as described in TS </w:t>
            </w:r>
            <w:r w:rsidR="00960759">
              <w:t>37.579</w:t>
            </w:r>
            <w:r>
              <w:t>-1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Default="000C70BA" w:rsidP="002E3FCC">
            <w:pPr>
              <w:pStyle w:val="TAC"/>
            </w:pPr>
            <w:r>
              <w:t>P</w:t>
            </w:r>
          </w:p>
        </w:tc>
      </w:tr>
      <w:tr w:rsidR="000C70BA"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Default="000C70BA" w:rsidP="002E3FCC">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Default="000C70BA" w:rsidP="002E3FCC">
            <w:pPr>
              <w:pStyle w:val="TAC"/>
            </w:pPr>
            <w:r>
              <w:t>-</w:t>
            </w:r>
          </w:p>
        </w:tc>
      </w:tr>
      <w:tr w:rsidR="000C70BA"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Default="000C70BA" w:rsidP="002E3FCC">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Default="000C70BA" w:rsidP="002E3FCC">
            <w:pPr>
              <w:pStyle w:val="TAC"/>
            </w:pPr>
            <w:r>
              <w:t>P</w:t>
            </w:r>
          </w:p>
        </w:tc>
      </w:tr>
      <w:tr w:rsidR="000C70BA"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Default="000C70BA" w:rsidP="002E3FCC">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Default="000C70BA" w:rsidP="002E3FCC">
            <w:pPr>
              <w:pStyle w:val="TAC"/>
            </w:pPr>
            <w:r>
              <w:t>-</w:t>
            </w:r>
          </w:p>
        </w:tc>
      </w:tr>
      <w:tr w:rsidR="000C70BA"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Default="000C70BA" w:rsidP="002E3FCC">
            <w:pPr>
              <w:pStyle w:val="TAC"/>
            </w:pPr>
            <w:r>
              <w:t>P</w:t>
            </w:r>
          </w:p>
        </w:tc>
      </w:tr>
      <w:tr w:rsidR="000C70BA"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Default="000C70BA" w:rsidP="002E3FCC">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Default="000C70BA" w:rsidP="002E3FCC">
            <w:pPr>
              <w:pStyle w:val="TAC"/>
            </w:pPr>
            <w:r>
              <w:t>-</w:t>
            </w:r>
          </w:p>
        </w:tc>
      </w:tr>
      <w:tr w:rsidR="000C70BA"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Default="000C70BA" w:rsidP="002E3FCC">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Default="000C70BA" w:rsidP="002E3FCC">
            <w:pPr>
              <w:pStyle w:val="TAL"/>
            </w:pPr>
            <w:r>
              <w:t>Check: Does the UE (MCVideo client) provide receive media success notification to the user?</w:t>
            </w:r>
          </w:p>
          <w:p w14:paraId="14892A9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Default="000C70BA" w:rsidP="002E3FCC">
            <w:pPr>
              <w:pStyle w:val="TAC"/>
            </w:pPr>
            <w:r>
              <w:t>P</w:t>
            </w:r>
          </w:p>
        </w:tc>
      </w:tr>
      <w:tr w:rsidR="000C70BA"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Default="000C70BA" w:rsidP="002E3FCC">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Default="000C70BA" w:rsidP="002E3FCC">
            <w:pPr>
              <w:pStyle w:val="TAC"/>
            </w:pPr>
            <w:r>
              <w:t>P</w:t>
            </w:r>
          </w:p>
        </w:tc>
      </w:tr>
      <w:tr w:rsidR="000C70BA"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Default="000C70BA" w:rsidP="002E3FCC">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Default="000C70BA" w:rsidP="002E3FCC">
            <w:pPr>
              <w:pStyle w:val="TAC"/>
            </w:pPr>
            <w:r>
              <w:t>P</w:t>
            </w:r>
          </w:p>
        </w:tc>
      </w:tr>
      <w:tr w:rsidR="000C70BA"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Default="000C70BA" w:rsidP="002E3FCC">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Default="000C70BA" w:rsidP="002E3FCC">
            <w:pPr>
              <w:pStyle w:val="TAC"/>
            </w:pPr>
            <w:r>
              <w:t>-</w:t>
            </w:r>
          </w:p>
        </w:tc>
      </w:tr>
      <w:tr w:rsidR="000C70BA"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Default="000C70BA" w:rsidP="002E3FCC">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Default="000C70BA" w:rsidP="002E3FCC">
            <w:pPr>
              <w:pStyle w:val="TAC"/>
            </w:pPr>
            <w:r>
              <w:t>P</w:t>
            </w:r>
          </w:p>
        </w:tc>
      </w:tr>
      <w:tr w:rsidR="000C70BA"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Default="000C70BA" w:rsidP="002E3FCC">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Default="000C70BA" w:rsidP="002E3FCC">
            <w:pPr>
              <w:pStyle w:val="TAC"/>
            </w:pPr>
            <w:r>
              <w:t>-</w:t>
            </w:r>
          </w:p>
        </w:tc>
      </w:tr>
      <w:tr w:rsidR="000C70BA"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Default="000C70BA" w:rsidP="002E3FCC">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Default="000C70BA" w:rsidP="002E3FCC">
            <w:pPr>
              <w:pStyle w:val="TAL"/>
            </w:pPr>
            <w:r>
              <w:t>Check: Does the UE (MCVideo client) provide receive media success notification to the user?</w:t>
            </w:r>
          </w:p>
          <w:p w14:paraId="0C64069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Default="000C70BA" w:rsidP="002E3FCC">
            <w:pPr>
              <w:pStyle w:val="TAC"/>
            </w:pPr>
            <w:r>
              <w:t>P</w:t>
            </w:r>
          </w:p>
        </w:tc>
      </w:tr>
      <w:tr w:rsidR="000C70BA"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Default="000C70BA" w:rsidP="002E3FCC">
            <w:pPr>
              <w:pStyle w:val="TAC"/>
            </w:pPr>
            <w:r>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Default="000C70BA" w:rsidP="002E3FCC">
            <w:pPr>
              <w:pStyle w:val="TAC"/>
            </w:pPr>
            <w:r>
              <w:t>P</w:t>
            </w:r>
          </w:p>
        </w:tc>
      </w:tr>
      <w:tr w:rsidR="000C70BA"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Default="000C70BA" w:rsidP="002E3FCC">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Default="000C70BA" w:rsidP="002E3FCC">
            <w:pPr>
              <w:pStyle w:val="TAC"/>
            </w:pPr>
            <w:r>
              <w:t>P</w:t>
            </w:r>
          </w:p>
        </w:tc>
      </w:tr>
      <w:tr w:rsidR="000C70BA"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Default="000C70BA" w:rsidP="002E3FCC">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Default="000C70BA" w:rsidP="002E3FCC">
            <w:pPr>
              <w:pStyle w:val="TAC"/>
            </w:pPr>
            <w:r>
              <w:t>-</w:t>
            </w:r>
          </w:p>
        </w:tc>
      </w:tr>
      <w:tr w:rsidR="000C70BA"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Default="000C70BA" w:rsidP="002E3FCC">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Default="000C70BA" w:rsidP="002E3FCC">
            <w:pPr>
              <w:pStyle w:val="TAC"/>
            </w:pPr>
            <w:r>
              <w:t>P</w:t>
            </w:r>
          </w:p>
        </w:tc>
      </w:tr>
      <w:tr w:rsidR="000C70BA"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Default="000C70BA" w:rsidP="002E3FCC">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Default="000C70BA" w:rsidP="002E3FCC">
            <w:pPr>
              <w:pStyle w:val="TAC"/>
            </w:pPr>
            <w:r>
              <w:t>-</w:t>
            </w:r>
          </w:p>
        </w:tc>
      </w:tr>
      <w:tr w:rsidR="000C70BA"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Default="000C70BA" w:rsidP="002E3FCC">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Default="000C70BA" w:rsidP="002E3FCC">
            <w:pPr>
              <w:pStyle w:val="TAL"/>
            </w:pPr>
            <w:r>
              <w:t>Check: Does the UE (MCVideo client) provide receive media success notification to the user?</w:t>
            </w:r>
          </w:p>
          <w:p w14:paraId="34DACE18"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Default="000C70BA" w:rsidP="002E3FCC">
            <w:pPr>
              <w:pStyle w:val="TAC"/>
            </w:pPr>
            <w:r>
              <w:t>P</w:t>
            </w:r>
          </w:p>
        </w:tc>
      </w:tr>
      <w:tr w:rsidR="000C70BA"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Default="000C70BA" w:rsidP="002E3FCC">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Default="000C70BA" w:rsidP="002E3FCC">
            <w:pPr>
              <w:pStyle w:val="TAC"/>
            </w:pPr>
            <w:r>
              <w:t>P</w:t>
            </w:r>
          </w:p>
        </w:tc>
      </w:tr>
      <w:tr w:rsidR="000C70BA"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Default="000C70BA" w:rsidP="002E3FCC">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Default="000C70BA" w:rsidP="002E3FCC">
            <w:pPr>
              <w:pStyle w:val="TAC"/>
            </w:pPr>
            <w:r>
              <w:t>P</w:t>
            </w:r>
          </w:p>
        </w:tc>
      </w:tr>
      <w:tr w:rsidR="000C70BA"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Default="000C70BA" w:rsidP="002E3FCC">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Default="000C70BA" w:rsidP="002E3FCC">
            <w:pPr>
              <w:pStyle w:val="TAC"/>
            </w:pPr>
            <w:r>
              <w:t>-</w:t>
            </w:r>
          </w:p>
        </w:tc>
      </w:tr>
      <w:tr w:rsidR="000C70BA"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Default="000C70BA" w:rsidP="002E3FCC">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Default="000C70BA" w:rsidP="002E3FCC">
            <w:pPr>
              <w:pStyle w:val="TAC"/>
            </w:pPr>
            <w:r>
              <w:t>P</w:t>
            </w:r>
          </w:p>
        </w:tc>
      </w:tr>
      <w:tr w:rsidR="000C70BA"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Default="000C70BA" w:rsidP="002E3FCC">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Default="000C70BA" w:rsidP="002E3FCC">
            <w:pPr>
              <w:pStyle w:val="TAC"/>
            </w:pPr>
            <w:r>
              <w:t>P</w:t>
            </w:r>
          </w:p>
        </w:tc>
      </w:tr>
      <w:tr w:rsidR="000C70BA"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Default="000C70BA" w:rsidP="002E3FCC">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Default="000C70BA" w:rsidP="002E3FCC">
            <w:pPr>
              <w:pStyle w:val="TAL"/>
            </w:pPr>
            <w:r>
              <w:t>Check: Does the UE (MCVideo client) provide receive media success notification to the user?</w:t>
            </w:r>
          </w:p>
          <w:p w14:paraId="19A7086F"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Default="000C70BA" w:rsidP="002E3FCC">
            <w:pPr>
              <w:pStyle w:val="TAC"/>
            </w:pPr>
            <w:r>
              <w:t>P</w:t>
            </w:r>
          </w:p>
        </w:tc>
      </w:tr>
      <w:tr w:rsidR="000C70BA"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Default="000C70BA" w:rsidP="002E3FCC">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Default="000C70BA" w:rsidP="002E3FCC">
            <w:pPr>
              <w:pStyle w:val="TAC"/>
            </w:pPr>
            <w:r>
              <w:t>-</w:t>
            </w:r>
          </w:p>
        </w:tc>
      </w:tr>
      <w:tr w:rsidR="000C70BA"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Default="000C70BA" w:rsidP="002E3FCC">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Default="000C70BA" w:rsidP="002E3FCC">
            <w:pPr>
              <w:pStyle w:val="TAL"/>
            </w:pPr>
            <w:r>
              <w:t>Make the UE (MCVideo client) release the call.</w:t>
            </w:r>
          </w:p>
          <w:p w14:paraId="1DAD1F2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Default="000C70BA" w:rsidP="002E3FCC">
            <w:pPr>
              <w:pStyle w:val="TAC"/>
            </w:pPr>
            <w:r>
              <w:t>-</w:t>
            </w:r>
          </w:p>
        </w:tc>
      </w:tr>
      <w:tr w:rsidR="000C70BA"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Default="000C70BA" w:rsidP="002E3FCC">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Default="000C70BA" w:rsidP="002E3FCC">
            <w:pPr>
              <w:pStyle w:val="TAC"/>
            </w:pPr>
            <w:r>
              <w:t>P</w:t>
            </w:r>
          </w:p>
        </w:tc>
      </w:tr>
      <w:tr w:rsidR="000C70BA"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Default="000C70BA" w:rsidP="002E3FCC">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Default="000C70BA" w:rsidP="002E3FCC">
            <w:pPr>
              <w:pStyle w:val="TAC"/>
            </w:pPr>
            <w:r>
              <w:t>P</w:t>
            </w:r>
          </w:p>
        </w:tc>
      </w:tr>
      <w:tr w:rsidR="000C70BA"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Default="000C70BA" w:rsidP="002E3FCC">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Default="000C70BA" w:rsidP="002E3FCC">
            <w:pPr>
              <w:pStyle w:val="TAC"/>
            </w:pPr>
            <w:r>
              <w:t>-</w:t>
            </w:r>
          </w:p>
        </w:tc>
      </w:tr>
      <w:tr w:rsidR="000C70BA"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Default="000C70BA" w:rsidP="002E3FCC">
            <w:pPr>
              <w:pStyle w:val="TAN"/>
            </w:pPr>
            <w:r>
              <w:t>NOTE 1: This is expected to be done via a suitable implementation dependent MMI.</w:t>
            </w:r>
          </w:p>
        </w:tc>
      </w:tr>
    </w:tbl>
    <w:p w14:paraId="280EC69C" w14:textId="77777777" w:rsidR="000C70BA" w:rsidRDefault="000C70BA" w:rsidP="000C70BA"/>
    <w:p w14:paraId="59E60A3D" w14:textId="77777777" w:rsidR="000C70BA" w:rsidRDefault="000C70BA" w:rsidP="000C70BA">
      <w:pPr>
        <w:pStyle w:val="H6"/>
      </w:pPr>
      <w:r>
        <w:t>6.1.2.3.3.3</w:t>
      </w:r>
      <w:r>
        <w:tab/>
        <w:t>Specific message contents</w:t>
      </w:r>
    </w:p>
    <w:p w14:paraId="6923AF82" w14:textId="17104451" w:rsidR="000C70BA" w:rsidRDefault="000C70BA" w:rsidP="000C70BA">
      <w:pPr>
        <w:pStyle w:val="TH"/>
      </w:pPr>
      <w:r>
        <w:t>Table 6.1.2.3.3.3-1: SIP INVITE from the UE (Step 2, Table 6.1.2.3.3.2-1;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Default="000C70BA" w:rsidP="002E3FCC">
            <w:pPr>
              <w:pStyle w:val="TAL"/>
            </w:pPr>
            <w:r>
              <w:t xml:space="preserve">Derivation Path: TS </w:t>
            </w:r>
            <w:r w:rsidR="00960759">
              <w:t>37.579</w:t>
            </w:r>
            <w:r>
              <w:t>-1 [2], Table 5.5.2.5.1-1</w:t>
            </w:r>
          </w:p>
        </w:tc>
      </w:tr>
      <w:tr w:rsidR="000C70BA"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Default="000C70BA" w:rsidP="002E3FCC">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Default="000C70BA" w:rsidP="002E3FCC">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Default="000C70BA" w:rsidP="002E3FCC">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Default="000C70BA" w:rsidP="002E3FCC">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Default="000C70BA" w:rsidP="002E3FCC">
            <w:pPr>
              <w:pStyle w:val="TAH"/>
            </w:pPr>
            <w:r>
              <w:t>Condition</w:t>
            </w:r>
          </w:p>
        </w:tc>
      </w:tr>
      <w:tr w:rsidR="000C70BA"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A77C82" w:rsidRDefault="000C70BA" w:rsidP="002E3FCC">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Default="000C70BA" w:rsidP="002E3FCC">
            <w:pPr>
              <w:pStyle w:val="TAL"/>
            </w:pPr>
          </w:p>
        </w:tc>
      </w:tr>
      <w:tr w:rsidR="000C70BA"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Default="000C70BA" w:rsidP="002E3FCC">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A77C82" w:rsidRDefault="000C70BA" w:rsidP="002E3FCC">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Default="000C70BA" w:rsidP="002E3FCC">
            <w:pPr>
              <w:pStyle w:val="TAL"/>
            </w:pPr>
          </w:p>
        </w:tc>
      </w:tr>
      <w:tr w:rsidR="000C70BA"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Default="000C70BA" w:rsidP="002E3FCC">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Default="000C70BA" w:rsidP="002E3FCC">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Default="000C70BA" w:rsidP="002E3FCC">
            <w:pPr>
              <w:pStyle w:val="TAL"/>
            </w:pPr>
          </w:p>
        </w:tc>
      </w:tr>
      <w:tr w:rsidR="000C70BA"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Default="000C70BA" w:rsidP="002E3FCC">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A77C82" w:rsidRDefault="000C70BA" w:rsidP="002E3FCC">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Default="000C70BA" w:rsidP="002E3FCC">
            <w:pPr>
              <w:pStyle w:val="TAL"/>
            </w:pPr>
          </w:p>
        </w:tc>
      </w:tr>
      <w:tr w:rsidR="000C70BA"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Default="000C70BA" w:rsidP="002E3FCC">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Default="000C70BA" w:rsidP="002E3FCC">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Default="000C70BA" w:rsidP="002E3FCC">
            <w:pPr>
              <w:pStyle w:val="TAL"/>
            </w:pPr>
          </w:p>
        </w:tc>
      </w:tr>
    </w:tbl>
    <w:p w14:paraId="67CF3D51" w14:textId="77777777" w:rsidR="000C70BA" w:rsidRDefault="000C70BA" w:rsidP="000C70BA"/>
    <w:p w14:paraId="14702C7D" w14:textId="77777777" w:rsidR="000C70BA" w:rsidRDefault="000C70BA" w:rsidP="000C70BA">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Default="000C70BA" w:rsidP="002E3FCC">
            <w:pPr>
              <w:pStyle w:val="TAL"/>
            </w:pPr>
            <w:r>
              <w:t xml:space="preserve">Derivation Path: TS </w:t>
            </w:r>
            <w:r w:rsidR="00960759">
              <w:t>37.579</w:t>
            </w:r>
            <w:r>
              <w:t>-1 [2], Table 5.5.3.1.1-2, condition INITIAL_SDP_OFFER, IMPLICIT_GRANT_REQUESTED</w:t>
            </w:r>
          </w:p>
        </w:tc>
      </w:tr>
    </w:tbl>
    <w:p w14:paraId="260D1BC3" w14:textId="77777777" w:rsidR="000C70BA" w:rsidRDefault="000C70BA" w:rsidP="000C70BA"/>
    <w:p w14:paraId="5FEEBBD7" w14:textId="77777777" w:rsidR="000C70BA" w:rsidRDefault="000C70BA" w:rsidP="000C70BA">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Default="000C70BA" w:rsidP="002E3FCC">
            <w:pPr>
              <w:pStyle w:val="TAL"/>
            </w:pPr>
            <w:r>
              <w:t xml:space="preserve">Derivation Path: TS </w:t>
            </w:r>
            <w:r w:rsidR="00960759">
              <w:t>37.579</w:t>
            </w:r>
            <w:r>
              <w:t>-1 [2], Table 5.5.3.2.1-2, condition CHAT-GROUP-CALL</w:t>
            </w:r>
            <w:r>
              <w:rPr>
                <w:color w:val="000000"/>
              </w:rPr>
              <w:t>, INVITE_REFER</w:t>
            </w:r>
          </w:p>
        </w:tc>
      </w:tr>
    </w:tbl>
    <w:p w14:paraId="7F075D99" w14:textId="77777777" w:rsidR="000C70BA" w:rsidRDefault="000C70BA" w:rsidP="000C70BA"/>
    <w:p w14:paraId="589EB669" w14:textId="2BA9A70C" w:rsidR="000C70BA" w:rsidRDefault="000C70BA" w:rsidP="000C70BA">
      <w:pPr>
        <w:pStyle w:val="TH"/>
      </w:pPr>
      <w:r>
        <w:t>Table 6.1.2.3.3.3-3: SIP 200 (OK) from the SS (Step 2, Table 6.1.2.3.3.2-1;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Default="000C70BA" w:rsidP="002E3FCC">
            <w:pPr>
              <w:pStyle w:val="TAL"/>
            </w:pPr>
            <w:r>
              <w:t xml:space="preserve">Derivation Path: TS </w:t>
            </w:r>
            <w:r w:rsidR="00960759">
              <w:t>37.579</w:t>
            </w:r>
            <w:r>
              <w:t>-1 [2], Table 5.5.2.17.1.2-1, condition INVITE-RSP</w:t>
            </w:r>
          </w:p>
        </w:tc>
      </w:tr>
      <w:tr w:rsidR="000C70BA"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Default="000C70BA" w:rsidP="002E3FCC">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Default="000C70BA" w:rsidP="002E3FCC">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Default="000C70BA" w:rsidP="002E3FCC">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Default="000C70BA" w:rsidP="002E3FCC">
            <w:pPr>
              <w:pStyle w:val="TAH"/>
            </w:pPr>
            <w:r>
              <w:t>Condition</w:t>
            </w:r>
          </w:p>
        </w:tc>
      </w:tr>
      <w:tr w:rsidR="000C70BA"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A77C82" w:rsidRDefault="000C70BA" w:rsidP="002E3FCC">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Default="000C70BA" w:rsidP="002E3FCC">
            <w:pPr>
              <w:pStyle w:val="TAL"/>
            </w:pPr>
          </w:p>
        </w:tc>
      </w:tr>
      <w:tr w:rsidR="000C70BA"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Default="000C70BA" w:rsidP="002E3FCC">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Default="000C70BA" w:rsidP="002E3FCC">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Default="000C70BA" w:rsidP="002E3FCC">
            <w:pPr>
              <w:pStyle w:val="TAL"/>
            </w:pPr>
          </w:p>
        </w:tc>
      </w:tr>
    </w:tbl>
    <w:p w14:paraId="06A1A073" w14:textId="77777777" w:rsidR="000C70BA" w:rsidRDefault="000C70BA" w:rsidP="000C70BA"/>
    <w:p w14:paraId="01951015" w14:textId="77777777" w:rsidR="000C70BA" w:rsidRDefault="000C70BA" w:rsidP="000C70BA">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Default="000C70BA" w:rsidP="002E3FCC">
            <w:pPr>
              <w:pStyle w:val="TAL"/>
            </w:pPr>
            <w:r>
              <w:t xml:space="preserve">Derivation Path: TS </w:t>
            </w:r>
            <w:r w:rsidR="00960759">
              <w:t>37.579</w:t>
            </w:r>
            <w:r>
              <w:t>-1 [2], Table 5.5.3.1.2-2, condition SDP_ANSWER, IMPLICIT_GRANT_REQUESTED</w:t>
            </w:r>
          </w:p>
        </w:tc>
      </w:tr>
    </w:tbl>
    <w:p w14:paraId="14DBCD91" w14:textId="77777777" w:rsidR="000C70BA" w:rsidRDefault="000C70BA" w:rsidP="000C70BA"/>
    <w:p w14:paraId="4F69F709" w14:textId="77777777" w:rsidR="000C70BA" w:rsidRDefault="000C70BA" w:rsidP="000C70BA">
      <w:pPr>
        <w:pStyle w:val="TH"/>
      </w:pPr>
      <w:r>
        <w:t>Table 6.1.2.3.3.3-4..7: Void</w:t>
      </w:r>
    </w:p>
    <w:p w14:paraId="2F36F96D" w14:textId="505FA429" w:rsidR="000C70BA" w:rsidRDefault="000C70BA" w:rsidP="000C70BA">
      <w:pPr>
        <w:pStyle w:val="TH"/>
      </w:pPr>
      <w:r>
        <w:t>Table 6.1.2.3.3.3-8: SIP INVITE from the SS (Step 12,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Default="000C70BA" w:rsidP="002E3FCC">
            <w:pPr>
              <w:pStyle w:val="TAL"/>
            </w:pPr>
            <w:r>
              <w:t xml:space="preserve">Derivation Path: TS </w:t>
            </w:r>
            <w:r w:rsidR="00960759">
              <w:t>37.579</w:t>
            </w:r>
            <w:r>
              <w:t>-1</w:t>
            </w:r>
            <w:r>
              <w:rPr>
                <w:color w:val="000000"/>
              </w:rPr>
              <w:t xml:space="preserve"> [2]</w:t>
            </w:r>
            <w:r>
              <w:t>, Table 5.5.2.5.2-1, condition re_INVITE, MO_CALL</w:t>
            </w:r>
          </w:p>
        </w:tc>
      </w:tr>
      <w:tr w:rsidR="000C70BA"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Default="000C70BA" w:rsidP="002E3FCC">
            <w:pPr>
              <w:pStyle w:val="TAH"/>
            </w:pPr>
            <w:r>
              <w:t>Condition</w:t>
            </w:r>
          </w:p>
        </w:tc>
      </w:tr>
      <w:tr w:rsidR="000C70BA"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Default="000C70BA" w:rsidP="002E3FCC">
            <w:pPr>
              <w:pStyle w:val="TAL"/>
            </w:pPr>
          </w:p>
        </w:tc>
      </w:tr>
      <w:tr w:rsidR="000C70BA"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Default="000C70BA" w:rsidP="002E3FCC">
            <w:pPr>
              <w:pStyle w:val="TAL"/>
            </w:pPr>
          </w:p>
        </w:tc>
      </w:tr>
      <w:tr w:rsidR="000C70BA"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Default="000C70BA" w:rsidP="002E3FCC">
            <w:pPr>
              <w:pStyle w:val="TAL"/>
            </w:pPr>
          </w:p>
        </w:tc>
      </w:tr>
      <w:tr w:rsidR="000C70BA"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Default="000C70BA" w:rsidP="002E3FCC">
            <w:pPr>
              <w:pStyle w:val="TAL"/>
            </w:pPr>
          </w:p>
        </w:tc>
      </w:tr>
      <w:tr w:rsidR="000C70BA"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Default="000C70BA" w:rsidP="002E3FCC">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Default="000C70BA" w:rsidP="002E3FCC">
            <w:pPr>
              <w:pStyle w:val="TAL"/>
            </w:pPr>
          </w:p>
        </w:tc>
      </w:tr>
    </w:tbl>
    <w:p w14:paraId="5AFADD43" w14:textId="77777777" w:rsidR="000C70BA" w:rsidRDefault="000C70BA" w:rsidP="000C70BA"/>
    <w:p w14:paraId="65073EEF" w14:textId="77777777" w:rsidR="000C70BA" w:rsidRDefault="000C70BA" w:rsidP="000C70BA">
      <w:pPr>
        <w:pStyle w:val="TH"/>
      </w:pPr>
      <w:r>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Default="000C70BA" w:rsidP="002E3FCC">
            <w:pPr>
              <w:pStyle w:val="TAL"/>
            </w:pPr>
            <w:r>
              <w:t xml:space="preserve">Derivation Path: TS </w:t>
            </w:r>
            <w:r w:rsidR="00960759">
              <w:t>37.579</w:t>
            </w:r>
            <w:r>
              <w:t>-1 [2], Table 5.5.3.1.2-2, condition SDP_OFFER</w:t>
            </w:r>
          </w:p>
        </w:tc>
      </w:tr>
    </w:tbl>
    <w:p w14:paraId="5D2D4D8E" w14:textId="77777777" w:rsidR="000C70BA" w:rsidRDefault="000C70BA" w:rsidP="000C70BA"/>
    <w:p w14:paraId="2E0515B5" w14:textId="77777777" w:rsidR="000C70BA" w:rsidRDefault="000C70BA" w:rsidP="000C70BA">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Default="000C70BA" w:rsidP="002E3FCC">
            <w:pPr>
              <w:pStyle w:val="TAL"/>
            </w:pPr>
            <w:r>
              <w:t xml:space="preserve">Derivation Path: TS </w:t>
            </w:r>
            <w:r w:rsidR="00960759">
              <w:t>37.579</w:t>
            </w:r>
            <w:r>
              <w:t>-1 [2], Table 5.5.3.2.2-2, condition CHAT-GROUP-CALL, EMERGENCY-CALL</w:t>
            </w:r>
          </w:p>
        </w:tc>
      </w:tr>
    </w:tbl>
    <w:p w14:paraId="4CFB2AF4" w14:textId="77777777" w:rsidR="000C70BA" w:rsidRDefault="000C70BA" w:rsidP="000C70BA"/>
    <w:p w14:paraId="5AABBC83" w14:textId="1C50B983" w:rsidR="000C70BA" w:rsidRDefault="000C70BA" w:rsidP="000C70BA">
      <w:pPr>
        <w:pStyle w:val="TH"/>
      </w:pPr>
      <w:r>
        <w:t>Table 6.1.2.3.3.3-10: SIP 200 (OK) from the UE (Step</w:t>
      </w:r>
      <w:r w:rsidRPr="00A77C82">
        <w:t>s</w:t>
      </w:r>
      <w:r>
        <w:t xml:space="preserve"> 12, 22, 32, 42, Table 6.1.2.3.3.2-1;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Default="000C70BA" w:rsidP="002E3FCC">
            <w:pPr>
              <w:pStyle w:val="TAL"/>
            </w:pPr>
            <w:r>
              <w:t xml:space="preserve">Derivation Path: TS </w:t>
            </w:r>
            <w:r w:rsidR="00960759">
              <w:t>37.579</w:t>
            </w:r>
            <w:r>
              <w:t>-1 [2], Table 5.5.2.17.1.1-1, condition INVITE-RSP</w:t>
            </w:r>
          </w:p>
        </w:tc>
      </w:tr>
      <w:tr w:rsidR="000C70BA"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Default="000C70BA" w:rsidP="002E3FCC">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Default="000C70BA" w:rsidP="002E3FCC">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Default="000C70BA" w:rsidP="002E3FCC">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Default="000C70BA" w:rsidP="002E3FCC">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Default="000C70BA" w:rsidP="002E3FCC">
            <w:pPr>
              <w:pStyle w:val="TAH"/>
            </w:pPr>
            <w:r>
              <w:t>Condition</w:t>
            </w:r>
          </w:p>
        </w:tc>
      </w:tr>
      <w:tr w:rsidR="000C70BA"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E51017" w:rsidRDefault="000C70BA" w:rsidP="002E3FCC">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tcPr>
          <w:p w14:paraId="1C5415EB"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Default="000C70BA" w:rsidP="002E3FCC">
            <w:pPr>
              <w:pStyle w:val="TAL"/>
            </w:pPr>
          </w:p>
        </w:tc>
      </w:tr>
      <w:tr w:rsidR="000C70BA" w14:paraId="74D6187B"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369FB042"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2739AD7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6ABF9D3E" w14:textId="77777777" w:rsidR="000C70BA" w:rsidRPr="00A77C82" w:rsidRDefault="000C70BA" w:rsidP="002E3FCC">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5400418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8DE57AC" w14:textId="77777777" w:rsidR="000C70BA" w:rsidRDefault="000C70BA" w:rsidP="002E3FCC">
            <w:pPr>
              <w:pStyle w:val="TAL"/>
            </w:pPr>
          </w:p>
        </w:tc>
      </w:tr>
      <w:tr w:rsidR="000C70BA" w14:paraId="1101130D"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54760CF6" w14:textId="77777777" w:rsidR="000C70BA" w:rsidRDefault="000C70BA" w:rsidP="002E3FCC">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4FDC10F5" w14:textId="77777777" w:rsidR="000C70BA" w:rsidRDefault="000C70BA" w:rsidP="002E3FCC">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8836DCE"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751859C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42389D8D" w14:textId="77777777" w:rsidR="000C70BA" w:rsidRDefault="000C70BA" w:rsidP="002E3FCC">
            <w:pPr>
              <w:pStyle w:val="TAL"/>
            </w:pPr>
          </w:p>
        </w:tc>
      </w:tr>
      <w:tr w:rsidR="000C70BA" w14:paraId="1E5246CC"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144919E"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6E93479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232D788B" w14:textId="77777777" w:rsidR="000C70BA" w:rsidRPr="00A77C82" w:rsidRDefault="000C70BA" w:rsidP="002E3FCC">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2763182"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B5606DE" w14:textId="77777777" w:rsidR="000C70BA" w:rsidRDefault="000C70BA" w:rsidP="002E3FCC">
            <w:pPr>
              <w:pStyle w:val="TAL"/>
            </w:pPr>
          </w:p>
        </w:tc>
      </w:tr>
      <w:tr w:rsidR="000C70BA" w14:paraId="4ECA04B7"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5572B2E9" w14:textId="77777777" w:rsidR="000C70BA" w:rsidRPr="00E51017" w:rsidRDefault="000C70BA" w:rsidP="002E3FCC">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C467454" w14:textId="77777777" w:rsidR="000C70BA" w:rsidRDefault="000C70BA" w:rsidP="002E3FCC">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25E992A2"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0CAB1BB5"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B52B3D7" w14:textId="77777777" w:rsidR="000C70BA" w:rsidRDefault="000C70BA" w:rsidP="002E3FCC">
            <w:pPr>
              <w:pStyle w:val="TAL"/>
            </w:pPr>
          </w:p>
        </w:tc>
      </w:tr>
    </w:tbl>
    <w:p w14:paraId="3723B081" w14:textId="77777777" w:rsidR="000C70BA" w:rsidRDefault="000C70BA" w:rsidP="000C70BA"/>
    <w:p w14:paraId="6F371E66" w14:textId="77777777" w:rsidR="000C70BA" w:rsidRDefault="000C70BA" w:rsidP="000C70BA">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Default="000C70BA" w:rsidP="002E3FCC">
            <w:pPr>
              <w:pStyle w:val="TAL"/>
            </w:pPr>
            <w:r>
              <w:t xml:space="preserve">Derivation Path: TS </w:t>
            </w:r>
            <w:r w:rsidR="00960759">
              <w:t>37.579</w:t>
            </w:r>
            <w:r>
              <w:t>-1 [2], Table 5.5.3.1.1-2, condition SDP_ANSWER</w:t>
            </w:r>
          </w:p>
        </w:tc>
      </w:tr>
    </w:tbl>
    <w:p w14:paraId="436DF40C" w14:textId="77777777" w:rsidR="000C70BA" w:rsidRDefault="000C70BA" w:rsidP="000C70BA"/>
    <w:p w14:paraId="6C3841F4" w14:textId="77777777" w:rsidR="000C70BA" w:rsidRDefault="000C70BA" w:rsidP="000C70BA">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599F5F1"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4547266D" w14:textId="347A3FAA" w:rsidR="000C70BA" w:rsidRDefault="000C70BA" w:rsidP="002E3FCC">
            <w:pPr>
              <w:pStyle w:val="TAL"/>
            </w:pPr>
            <w:r>
              <w:t xml:space="preserve">Derivation Path: TS </w:t>
            </w:r>
            <w:r w:rsidR="00960759">
              <w:t>37.579</w:t>
            </w:r>
            <w:r>
              <w:t>-1 [2], Table 5.5.3.2.1-2, condition INVITE-RSP</w:t>
            </w:r>
          </w:p>
        </w:tc>
      </w:tr>
    </w:tbl>
    <w:p w14:paraId="0E7D104C" w14:textId="77777777" w:rsidR="000C70BA" w:rsidRDefault="000C70BA" w:rsidP="000C70BA"/>
    <w:p w14:paraId="6EE6DCBE" w14:textId="1A3187AD" w:rsidR="000C70BA" w:rsidRDefault="000C70BA" w:rsidP="000C70BA">
      <w:pPr>
        <w:pStyle w:val="TH"/>
      </w:pPr>
      <w:r>
        <w:t>Table 6.1.2.3.3.3-11A: Media Transmission Notification from the SS (Step 16,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Default="000C70BA" w:rsidP="002E3FCC">
            <w:pPr>
              <w:pStyle w:val="TAL"/>
            </w:pPr>
            <w:r>
              <w:t xml:space="preserve">Derivation Path: TS </w:t>
            </w:r>
            <w:r w:rsidR="00960759">
              <w:t>37.579</w:t>
            </w:r>
            <w:r>
              <w:t>-1 [2], Table 5.5.11.2.7-1, condition EMERGENCY-CALL</w:t>
            </w:r>
          </w:p>
        </w:tc>
      </w:tr>
    </w:tbl>
    <w:p w14:paraId="1D37B30D" w14:textId="77777777" w:rsidR="000C70BA" w:rsidRDefault="000C70BA" w:rsidP="000C70BA"/>
    <w:p w14:paraId="7CDCB8BC" w14:textId="3B542356" w:rsidR="000C70BA" w:rsidRDefault="000C70BA" w:rsidP="000C70BA">
      <w:pPr>
        <w:pStyle w:val="TH"/>
      </w:pPr>
      <w:r>
        <w:t xml:space="preserve">Table 6.1.2.3.3.3-11B: Transmission Idle from the SS (Step 21A,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Default="000C70BA" w:rsidP="002E3FCC">
            <w:pPr>
              <w:pStyle w:val="TAL"/>
            </w:pPr>
            <w:r>
              <w:t xml:space="preserve">Derivation Path: TS </w:t>
            </w:r>
            <w:r w:rsidR="00960759">
              <w:t>37.579</w:t>
            </w:r>
            <w:r>
              <w:t>-1 [2], Table 5.5.11.2.16-1, condition EMERGENCY-CALL</w:t>
            </w:r>
          </w:p>
        </w:tc>
      </w:tr>
    </w:tbl>
    <w:p w14:paraId="4EBDB4D2" w14:textId="77777777" w:rsidR="000C70BA" w:rsidRDefault="000C70BA" w:rsidP="000C70BA">
      <w:pPr>
        <w:rPr>
          <w:color w:val="000000"/>
        </w:rPr>
      </w:pPr>
    </w:p>
    <w:p w14:paraId="5ECEC929" w14:textId="77777777" w:rsidR="000C70BA" w:rsidRDefault="000C70BA" w:rsidP="000C70BA">
      <w:pPr>
        <w:pStyle w:val="TH"/>
      </w:pPr>
      <w:r>
        <w:t>Table 6.1.2.3.3.3-12..13: Void</w:t>
      </w:r>
    </w:p>
    <w:p w14:paraId="3E0800D0" w14:textId="19B679DB" w:rsidR="000C70BA" w:rsidRDefault="000C70BA" w:rsidP="000C70BA">
      <w:pPr>
        <w:pStyle w:val="TH"/>
      </w:pPr>
      <w:r>
        <w:t>Table 6.1.2.3.3.3-14: SIP INVITE from the SS (Step 22,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Default="000C70BA" w:rsidP="002E3FCC">
            <w:pPr>
              <w:pStyle w:val="TAL"/>
            </w:pPr>
            <w:r>
              <w:t xml:space="preserve">Derivation Path: TS </w:t>
            </w:r>
            <w:r w:rsidR="00960759">
              <w:t>37.579</w:t>
            </w:r>
            <w:r>
              <w:t>-1 [2], Table 5.5.2.5.2-1, condition re_INVITE, MO_CALL</w:t>
            </w:r>
          </w:p>
        </w:tc>
      </w:tr>
      <w:tr w:rsidR="000C70BA"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Default="000C70BA" w:rsidP="002E3FCC">
            <w:pPr>
              <w:pStyle w:val="TAH"/>
            </w:pPr>
            <w:r>
              <w:t>Condition</w:t>
            </w:r>
          </w:p>
        </w:tc>
      </w:tr>
      <w:tr w:rsidR="000C70BA"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Default="000C70BA" w:rsidP="002E3FCC">
            <w:pPr>
              <w:pStyle w:val="TAL"/>
            </w:pPr>
          </w:p>
        </w:tc>
      </w:tr>
      <w:tr w:rsidR="000C70BA"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Default="000C70BA" w:rsidP="002E3FCC">
            <w:pPr>
              <w:pStyle w:val="TAL"/>
            </w:pPr>
          </w:p>
        </w:tc>
      </w:tr>
      <w:tr w:rsidR="000C70BA"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Default="000C70BA" w:rsidP="002E3FCC">
            <w:pPr>
              <w:pStyle w:val="TAL"/>
            </w:pPr>
          </w:p>
        </w:tc>
      </w:tr>
      <w:tr w:rsidR="000C70BA"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Default="000C70BA" w:rsidP="002E3FCC">
            <w:pPr>
              <w:pStyle w:val="TAL"/>
            </w:pPr>
          </w:p>
        </w:tc>
      </w:tr>
      <w:tr w:rsidR="000C70BA"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Default="000C70BA" w:rsidP="002E3FCC">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Default="000C70BA" w:rsidP="002E3FCC">
            <w:pPr>
              <w:pStyle w:val="TAL"/>
            </w:pPr>
          </w:p>
        </w:tc>
      </w:tr>
    </w:tbl>
    <w:p w14:paraId="3468D578" w14:textId="77777777" w:rsidR="000C70BA" w:rsidRDefault="000C70BA" w:rsidP="000C70BA">
      <w:pPr>
        <w:keepNext/>
        <w:widowControl w:val="0"/>
      </w:pPr>
    </w:p>
    <w:p w14:paraId="34D22B0B" w14:textId="77777777" w:rsidR="000C70BA" w:rsidRDefault="000C70BA" w:rsidP="000C70BA">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Default="000C70BA" w:rsidP="002E3FCC">
            <w:pPr>
              <w:pStyle w:val="TAL"/>
            </w:pPr>
            <w:r>
              <w:t xml:space="preserve">Derivation Path: TS </w:t>
            </w:r>
            <w:r w:rsidR="00960759">
              <w:t>37.579</w:t>
            </w:r>
            <w:r>
              <w:t>-1 [2], Table 5.5.3.2.2-2, condition CHAT-GROUP-CALL</w:t>
            </w:r>
          </w:p>
        </w:tc>
      </w:tr>
      <w:tr w:rsidR="000C70BA"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Default="000C70BA" w:rsidP="002E3FCC">
            <w:pPr>
              <w:pStyle w:val="TAH"/>
            </w:pPr>
            <w:r>
              <w:t>Condition</w:t>
            </w:r>
          </w:p>
        </w:tc>
      </w:tr>
      <w:tr w:rsidR="000C70BA"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Default="000C70BA" w:rsidP="002E3FCC">
            <w:pPr>
              <w:pStyle w:val="TAL"/>
            </w:pPr>
          </w:p>
        </w:tc>
      </w:tr>
      <w:tr w:rsidR="000C70BA"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Default="000C70BA" w:rsidP="002E3FCC">
            <w:pPr>
              <w:pStyle w:val="TAL"/>
            </w:pPr>
          </w:p>
        </w:tc>
      </w:tr>
      <w:tr w:rsidR="000C70BA"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Default="000C70BA" w:rsidP="002E3FCC">
            <w:pPr>
              <w:pStyle w:val="TAL"/>
            </w:pPr>
          </w:p>
        </w:tc>
      </w:tr>
      <w:tr w:rsidR="000C70BA"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Default="000C70BA" w:rsidP="002E3FCC">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Default="000C70BA" w:rsidP="002E3FCC">
            <w:pPr>
              <w:pStyle w:val="TAL"/>
            </w:pPr>
          </w:p>
        </w:tc>
      </w:tr>
    </w:tbl>
    <w:p w14:paraId="7CD4A0E5" w14:textId="77777777" w:rsidR="000C70BA" w:rsidRDefault="000C70BA" w:rsidP="000C70BA">
      <w:pPr>
        <w:keepNext/>
        <w:widowControl w:val="0"/>
      </w:pPr>
    </w:p>
    <w:p w14:paraId="042D7D50" w14:textId="5516DA3E" w:rsidR="000C70BA" w:rsidRDefault="000C70BA" w:rsidP="000C70BA">
      <w:pPr>
        <w:pStyle w:val="TH"/>
      </w:pPr>
      <w:r>
        <w:t>Table 6.1.2.3.3.3-16: SIP INVITE from the SS (Step 32,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Default="000C70BA" w:rsidP="002E3FCC">
            <w:pPr>
              <w:pStyle w:val="TAL"/>
            </w:pPr>
            <w:r>
              <w:t xml:space="preserve">Derivation Path: TS </w:t>
            </w:r>
            <w:r w:rsidR="00960759">
              <w:t>37.579</w:t>
            </w:r>
            <w:r>
              <w:t>-1 [2], Table 5.5.2.5.2-1, condition re_INVITE, MO_CALL</w:t>
            </w:r>
          </w:p>
        </w:tc>
      </w:tr>
      <w:tr w:rsidR="000C70BA"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Default="000C70BA" w:rsidP="002E3FCC">
            <w:pPr>
              <w:pStyle w:val="TAH"/>
            </w:pPr>
            <w:r>
              <w:t>Condition</w:t>
            </w:r>
          </w:p>
        </w:tc>
      </w:tr>
      <w:tr w:rsidR="000C70BA"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Default="000C70BA" w:rsidP="002E3FCC">
            <w:pPr>
              <w:pStyle w:val="TAL"/>
            </w:pPr>
          </w:p>
        </w:tc>
      </w:tr>
      <w:tr w:rsidR="000C70BA"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Default="000C70BA" w:rsidP="002E3FCC">
            <w:pPr>
              <w:pStyle w:val="TAL"/>
            </w:pPr>
          </w:p>
        </w:tc>
      </w:tr>
      <w:tr w:rsidR="000C70BA"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Default="000C70BA" w:rsidP="002E3FCC">
            <w:pPr>
              <w:pStyle w:val="TAL"/>
            </w:pPr>
          </w:p>
        </w:tc>
      </w:tr>
      <w:tr w:rsidR="000C70BA"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Default="000C70BA" w:rsidP="002E3FCC">
            <w:pPr>
              <w:pStyle w:val="TAL"/>
            </w:pPr>
          </w:p>
        </w:tc>
      </w:tr>
      <w:tr w:rsidR="000C70BA"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Default="000C70BA" w:rsidP="002E3FCC">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Default="000C70BA" w:rsidP="002E3FCC">
            <w:pPr>
              <w:pStyle w:val="TAL"/>
            </w:pPr>
          </w:p>
        </w:tc>
      </w:tr>
    </w:tbl>
    <w:p w14:paraId="0DCE3644" w14:textId="77777777" w:rsidR="000C70BA" w:rsidRDefault="000C70BA" w:rsidP="000C70BA">
      <w:pPr>
        <w:keepNext/>
        <w:widowControl w:val="0"/>
      </w:pPr>
    </w:p>
    <w:p w14:paraId="3B0493B6" w14:textId="77777777" w:rsidR="000C70BA" w:rsidRDefault="000C70BA" w:rsidP="000C70BA">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Default="000C70BA" w:rsidP="002E3FCC">
            <w:pPr>
              <w:pStyle w:val="TAL"/>
            </w:pPr>
            <w:r>
              <w:t xml:space="preserve">Derivation Path: TS </w:t>
            </w:r>
            <w:r w:rsidR="00960759">
              <w:t>37.579</w:t>
            </w:r>
            <w:r>
              <w:t>-1 [2], Table 5.5.3.2.2-2, condition CHAT-GROUP-CALL, IMMPERIL-CALL</w:t>
            </w:r>
          </w:p>
        </w:tc>
      </w:tr>
    </w:tbl>
    <w:p w14:paraId="7AA305F1" w14:textId="77777777" w:rsidR="000C70BA" w:rsidRDefault="000C70BA" w:rsidP="000C70BA">
      <w:pPr>
        <w:keepNext/>
        <w:widowControl w:val="0"/>
      </w:pPr>
    </w:p>
    <w:p w14:paraId="5B27F499" w14:textId="1EFCFB36" w:rsidR="000C70BA" w:rsidRDefault="000C70BA" w:rsidP="000C70BA">
      <w:pPr>
        <w:pStyle w:val="TH"/>
      </w:pPr>
      <w:r>
        <w:t>Table 6.1.2.3.3.3-17A: Media Transmission Notification from the SS (Step 36,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Default="000C70BA" w:rsidP="002E3FCC">
            <w:pPr>
              <w:pStyle w:val="TAL"/>
            </w:pPr>
            <w:r>
              <w:t xml:space="preserve">Derivation Path: TS </w:t>
            </w:r>
            <w:r w:rsidR="00960759">
              <w:t>37.579</w:t>
            </w:r>
            <w:r>
              <w:t>-1 [2], Table 5.5.11.2.7-1, condition IMMPERIL-CALL</w:t>
            </w:r>
          </w:p>
        </w:tc>
      </w:tr>
    </w:tbl>
    <w:p w14:paraId="15158714" w14:textId="77777777" w:rsidR="000C70BA" w:rsidRDefault="000C70BA" w:rsidP="000C70BA"/>
    <w:p w14:paraId="75EBD03F" w14:textId="7ED774BD" w:rsidR="000C70BA" w:rsidRDefault="000C70BA" w:rsidP="000C70BA">
      <w:pPr>
        <w:pStyle w:val="TH"/>
      </w:pPr>
      <w:r>
        <w:t xml:space="preserve">Table 6.1.2.3.3.3-17B: Transmission Idle from the SS (Step 41A,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Default="000C70BA" w:rsidP="002E3FCC">
            <w:pPr>
              <w:pStyle w:val="TAL"/>
            </w:pPr>
            <w:r>
              <w:t xml:space="preserve">Derivation Path: TS </w:t>
            </w:r>
            <w:r w:rsidR="00960759">
              <w:t>37.579</w:t>
            </w:r>
            <w:r>
              <w:t>-1 [2], Table 5.5.11.2.16-1, condition IMMPERIL-CALL</w:t>
            </w:r>
          </w:p>
        </w:tc>
      </w:tr>
    </w:tbl>
    <w:p w14:paraId="4A42A257" w14:textId="77777777" w:rsidR="000C70BA" w:rsidRDefault="000C70BA" w:rsidP="000C70BA">
      <w:pPr>
        <w:rPr>
          <w:color w:val="000000"/>
        </w:rPr>
      </w:pPr>
    </w:p>
    <w:p w14:paraId="795ABEB7" w14:textId="77777777" w:rsidR="000C70BA" w:rsidRDefault="000C70BA" w:rsidP="000C70BA">
      <w:pPr>
        <w:pStyle w:val="TH"/>
      </w:pPr>
      <w:r>
        <w:t>Table 6.1.2.3.3.3-18..19: Void</w:t>
      </w:r>
    </w:p>
    <w:p w14:paraId="29536DE4" w14:textId="06A870CE" w:rsidR="000C70BA" w:rsidRDefault="000C70BA" w:rsidP="000C70BA">
      <w:pPr>
        <w:pStyle w:val="TH"/>
      </w:pPr>
      <w:r>
        <w:t>Table 6.1.2.3.3.3-20: SIP INVITE from the SS (Step 42,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Default="000C70BA" w:rsidP="002E3FCC">
            <w:pPr>
              <w:pStyle w:val="TAL"/>
            </w:pPr>
            <w:r>
              <w:t xml:space="preserve">Derivation Path: TS </w:t>
            </w:r>
            <w:r w:rsidR="00960759">
              <w:t>37.579</w:t>
            </w:r>
            <w:r>
              <w:t>-1 [2], Table 5.5.2.5.2-1, condition re_INVITE, MO_CALL</w:t>
            </w:r>
          </w:p>
        </w:tc>
      </w:tr>
      <w:tr w:rsidR="000C70BA"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Default="000C70BA" w:rsidP="002E3FCC">
            <w:pPr>
              <w:pStyle w:val="TAH"/>
            </w:pPr>
            <w:r>
              <w:t>Condition</w:t>
            </w:r>
          </w:p>
        </w:tc>
      </w:tr>
      <w:tr w:rsidR="000C70BA"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Default="000C70BA" w:rsidP="002E3FCC">
            <w:pPr>
              <w:pStyle w:val="TAL"/>
            </w:pPr>
          </w:p>
        </w:tc>
      </w:tr>
      <w:tr w:rsidR="000C70BA"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Default="000C70BA" w:rsidP="002E3FCC">
            <w:pPr>
              <w:pStyle w:val="TAL"/>
            </w:pPr>
          </w:p>
        </w:tc>
      </w:tr>
      <w:tr w:rsidR="000C70BA"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Default="000C70BA" w:rsidP="002E3FCC">
            <w:pPr>
              <w:pStyle w:val="TAL"/>
            </w:pPr>
          </w:p>
        </w:tc>
      </w:tr>
      <w:tr w:rsidR="000C70BA"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Default="000C70BA" w:rsidP="002E3FCC">
            <w:pPr>
              <w:pStyle w:val="TAL"/>
            </w:pPr>
          </w:p>
        </w:tc>
      </w:tr>
      <w:tr w:rsidR="000C70BA"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Default="000C70BA" w:rsidP="002E3FCC">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Default="000C70BA" w:rsidP="002E3FCC">
            <w:pPr>
              <w:pStyle w:val="TAL"/>
            </w:pPr>
          </w:p>
        </w:tc>
      </w:tr>
    </w:tbl>
    <w:p w14:paraId="35413CF0" w14:textId="77777777" w:rsidR="000C70BA" w:rsidRDefault="000C70BA" w:rsidP="000C70BA">
      <w:pPr>
        <w:keepNext/>
        <w:widowControl w:val="0"/>
      </w:pPr>
    </w:p>
    <w:p w14:paraId="22CB86C6" w14:textId="77777777" w:rsidR="000C70BA" w:rsidRDefault="000C70BA" w:rsidP="000C70BA">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Default="000C70BA" w:rsidP="002E3FCC">
            <w:pPr>
              <w:pStyle w:val="TAL"/>
            </w:pPr>
            <w:r>
              <w:t xml:space="preserve">Derivation Path: TS </w:t>
            </w:r>
            <w:r w:rsidR="00960759">
              <w:t>37.579</w:t>
            </w:r>
            <w:r>
              <w:t>-1 [2], Table 5.5.3.2.2-2, condition CHAT-GROUP-CALL</w:t>
            </w:r>
          </w:p>
        </w:tc>
      </w:tr>
      <w:tr w:rsidR="000C70BA"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Default="000C70BA" w:rsidP="002E3FCC">
            <w:pPr>
              <w:pStyle w:val="TAH"/>
            </w:pPr>
            <w:r>
              <w:t>Condition</w:t>
            </w:r>
          </w:p>
        </w:tc>
      </w:tr>
      <w:tr w:rsidR="000C70BA"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Default="000C70BA" w:rsidP="002E3FCC">
            <w:pPr>
              <w:pStyle w:val="TAL"/>
            </w:pPr>
          </w:p>
        </w:tc>
      </w:tr>
      <w:tr w:rsidR="000C70BA"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Default="000C70BA" w:rsidP="002E3FCC">
            <w:pPr>
              <w:pStyle w:val="TAL"/>
            </w:pPr>
          </w:p>
        </w:tc>
      </w:tr>
      <w:tr w:rsidR="000C70BA"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Default="000C70BA" w:rsidP="002E3FCC">
            <w:pPr>
              <w:pStyle w:val="TAL"/>
            </w:pPr>
          </w:p>
        </w:tc>
      </w:tr>
    </w:tbl>
    <w:p w14:paraId="196BB3B0" w14:textId="77777777" w:rsidR="000C70BA" w:rsidRDefault="000C70BA" w:rsidP="000C70BA">
      <w:pPr>
        <w:keepNext/>
        <w:widowControl w:val="0"/>
      </w:pPr>
    </w:p>
    <w:p w14:paraId="53D9243A" w14:textId="77777777" w:rsidR="000C70BA" w:rsidRDefault="000C70BA" w:rsidP="000C70BA">
      <w:pPr>
        <w:keepNext/>
        <w:keepLines/>
        <w:spacing w:before="120"/>
        <w:ind w:left="1418" w:hanging="1418"/>
        <w:outlineLvl w:val="3"/>
        <w:rPr>
          <w:rFonts w:ascii="Arial" w:hAnsi="Arial"/>
          <w:sz w:val="24"/>
        </w:rPr>
      </w:pPr>
      <w:bookmarkStart w:id="504" w:name="_Toc52787538"/>
      <w:bookmarkStart w:id="505" w:name="_Toc52787719"/>
      <w:bookmarkStart w:id="506" w:name="_Toc75906941"/>
      <w:bookmarkStart w:id="507" w:name="_Toc75907278"/>
      <w:bookmarkStart w:id="508" w:name="_Toc84345730"/>
      <w:r>
        <w:rPr>
          <w:rFonts w:ascii="Arial" w:hAnsi="Arial"/>
          <w:sz w:val="24"/>
        </w:rPr>
        <w:t>6.1.2.4</w:t>
      </w:r>
      <w:r>
        <w:rPr>
          <w:rFonts w:ascii="Arial" w:hAnsi="Arial"/>
          <w:sz w:val="24"/>
        </w:rPr>
        <w:tab/>
        <w:t>On-network / Chat Group Call / Emergency Call / Imminent Peril Call / Client Terminated (CT)</w:t>
      </w:r>
      <w:bookmarkEnd w:id="504"/>
      <w:bookmarkEnd w:id="505"/>
      <w:bookmarkEnd w:id="506"/>
      <w:bookmarkEnd w:id="507"/>
      <w:bookmarkEnd w:id="508"/>
    </w:p>
    <w:p w14:paraId="4C4FB53D" w14:textId="77777777" w:rsidR="000C70BA" w:rsidRDefault="000C70BA" w:rsidP="000C70BA">
      <w:pPr>
        <w:pStyle w:val="H6"/>
      </w:pPr>
      <w:bookmarkStart w:id="509" w:name="_Toc52787539"/>
      <w:bookmarkStart w:id="510" w:name="_Toc52787720"/>
      <w:bookmarkStart w:id="511" w:name="_Toc75906942"/>
      <w:bookmarkStart w:id="512" w:name="_Toc75907279"/>
      <w:r>
        <w:t>6.1.2.4.1</w:t>
      </w:r>
      <w:r>
        <w:tab/>
        <w:t>Test Purpose (TP)</w:t>
      </w:r>
      <w:bookmarkEnd w:id="509"/>
      <w:bookmarkEnd w:id="510"/>
      <w:bookmarkEnd w:id="511"/>
      <w:bookmarkEnd w:id="512"/>
    </w:p>
    <w:p w14:paraId="28E8BBC7" w14:textId="77777777" w:rsidR="000C70BA" w:rsidRDefault="000C70BA" w:rsidP="000C70BA">
      <w:pPr>
        <w:pStyle w:val="H6"/>
      </w:pPr>
      <w:r>
        <w:t>(1)</w:t>
      </w:r>
    </w:p>
    <w:p w14:paraId="03789A3D" w14:textId="77777777" w:rsidR="000C70BA" w:rsidRDefault="000C70BA" w:rsidP="000C70BA">
      <w:pPr>
        <w:pStyle w:val="PL"/>
      </w:pPr>
      <w:r>
        <w:rPr>
          <w:b/>
        </w:rPr>
        <w:t>with</w:t>
      </w:r>
      <w:r>
        <w:t xml:space="preserve"> { UE (MCVideo Client) registered and authorised for MCVideo Service }</w:t>
      </w:r>
    </w:p>
    <w:p w14:paraId="44C1BA93" w14:textId="77777777" w:rsidR="000C70BA" w:rsidRDefault="000C70BA" w:rsidP="000C70BA">
      <w:pPr>
        <w:pStyle w:val="PL"/>
      </w:pPr>
      <w:r>
        <w:t>ensure that {</w:t>
      </w:r>
    </w:p>
    <w:p w14:paraId="571F7DE1"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Emergency Chat Group Call }</w:t>
      </w:r>
    </w:p>
    <w:p w14:paraId="6E2D10D4" w14:textId="77777777" w:rsidR="000C70BA" w:rsidRDefault="000C70BA" w:rsidP="000C70BA">
      <w:pPr>
        <w:pStyle w:val="PL"/>
      </w:pPr>
      <w:r>
        <w:rPr>
          <w:b/>
        </w:rPr>
        <w:t xml:space="preserve">    then</w:t>
      </w:r>
      <w:r>
        <w:t xml:space="preserve"> { the UE (MCVideo Client) displays an indication for the MCVideo Emergency Chat Group Call to the MCVideo User , </w:t>
      </w:r>
      <w:r>
        <w:rPr>
          <w:b/>
        </w:rPr>
        <w:t>and</w:t>
      </w:r>
      <w:r>
        <w:t xml:space="preserve"> responds to the SS (MCVideo Server) with a SIP 200 (OK) message }</w:t>
      </w:r>
    </w:p>
    <w:p w14:paraId="51EB8B07" w14:textId="77777777" w:rsidR="000C70BA" w:rsidRDefault="000C70BA" w:rsidP="000C70BA">
      <w:pPr>
        <w:pStyle w:val="PL"/>
      </w:pPr>
      <w:r>
        <w:t xml:space="preserve">            }</w:t>
      </w:r>
    </w:p>
    <w:p w14:paraId="544168AE" w14:textId="77777777" w:rsidR="000C70BA" w:rsidRDefault="000C70BA" w:rsidP="000C70BA">
      <w:pPr>
        <w:pStyle w:val="PL"/>
      </w:pPr>
    </w:p>
    <w:p w14:paraId="6C59AC95" w14:textId="77777777" w:rsidR="000C70BA" w:rsidRDefault="000C70BA" w:rsidP="000C70BA">
      <w:pPr>
        <w:pStyle w:val="H6"/>
      </w:pPr>
      <w:r>
        <w:t>(2)</w:t>
      </w:r>
    </w:p>
    <w:p w14:paraId="473EB402" w14:textId="77777777" w:rsidR="000C70BA" w:rsidRDefault="000C70BA" w:rsidP="000C70BA">
      <w:pPr>
        <w:pStyle w:val="PL"/>
      </w:pPr>
      <w:r>
        <w:rPr>
          <w:b/>
        </w:rPr>
        <w:t>with</w:t>
      </w:r>
      <w:r>
        <w:t xml:space="preserve"> { the UE (MCVideo Client) having an ongoing MCVideo Emergency Chat Group Call, with implicit Reception Control }</w:t>
      </w:r>
    </w:p>
    <w:p w14:paraId="4B8C8F83" w14:textId="77777777" w:rsidR="000C70BA" w:rsidRDefault="000C70BA" w:rsidP="000C70BA">
      <w:pPr>
        <w:pStyle w:val="PL"/>
      </w:pPr>
      <w:r>
        <w:t>ensure that {</w:t>
      </w:r>
    </w:p>
    <w:p w14:paraId="6A6A65CF"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ED0B282"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Default="000C70BA" w:rsidP="000C70BA">
      <w:pPr>
        <w:pStyle w:val="PL"/>
      </w:pPr>
      <w:r>
        <w:t xml:space="preserve">            }</w:t>
      </w:r>
    </w:p>
    <w:p w14:paraId="41E94C6E" w14:textId="77777777" w:rsidR="000C70BA" w:rsidRDefault="000C70BA" w:rsidP="000C70BA">
      <w:pPr>
        <w:pStyle w:val="PL"/>
      </w:pPr>
    </w:p>
    <w:p w14:paraId="2E25F925" w14:textId="77777777" w:rsidR="000C70BA" w:rsidRDefault="000C70BA" w:rsidP="000C70BA">
      <w:pPr>
        <w:pStyle w:val="H6"/>
      </w:pPr>
      <w:r>
        <w:t>(3)</w:t>
      </w:r>
    </w:p>
    <w:p w14:paraId="01D3CA7A" w14:textId="77777777" w:rsidR="000C70BA" w:rsidRDefault="000C70BA" w:rsidP="000C70BA">
      <w:pPr>
        <w:pStyle w:val="PL"/>
      </w:pPr>
      <w:r>
        <w:rPr>
          <w:b/>
        </w:rPr>
        <w:t>with</w:t>
      </w:r>
      <w:r>
        <w:t xml:space="preserve"> { the UE (MCVideo Client) having an ongoing Emergency Chat Group Call, with implicit Reception Control and having sent a Receive Media Request message }</w:t>
      </w:r>
    </w:p>
    <w:p w14:paraId="350B491E" w14:textId="77777777" w:rsidR="000C70BA" w:rsidRDefault="000C70BA" w:rsidP="000C70BA">
      <w:pPr>
        <w:pStyle w:val="PL"/>
      </w:pPr>
      <w:r>
        <w:t>ensure that {</w:t>
      </w:r>
    </w:p>
    <w:p w14:paraId="0D00D07B" w14:textId="77777777" w:rsidR="000C70BA" w:rsidRDefault="000C70BA" w:rsidP="000C70BA">
      <w:pPr>
        <w:pStyle w:val="PL"/>
      </w:pPr>
      <w:r>
        <w:t xml:space="preserve">  </w:t>
      </w:r>
      <w:r>
        <w:rPr>
          <w:b/>
        </w:rPr>
        <w:t>when</w:t>
      </w:r>
      <w:r>
        <w:t xml:space="preserve"> { the UE (MCVideo Client) receives a Receive Media Response message from the SS ( MCVideo Server) }</w:t>
      </w:r>
      <w:r>
        <w:rPr>
          <w:b/>
        </w:rPr>
        <w:t xml:space="preserve">    then</w:t>
      </w:r>
      <w:r>
        <w:t xml:space="preserve"> {the UE (MCVideo Client) provides receive media success notification to the MCVideo User  }</w:t>
      </w:r>
    </w:p>
    <w:p w14:paraId="734ABB39" w14:textId="77777777" w:rsidR="000C70BA" w:rsidRDefault="000C70BA" w:rsidP="000C70BA">
      <w:pPr>
        <w:pStyle w:val="PL"/>
      </w:pPr>
      <w:r>
        <w:t xml:space="preserve">            }</w:t>
      </w:r>
    </w:p>
    <w:p w14:paraId="14FD70EC" w14:textId="77777777" w:rsidR="000C70BA" w:rsidRDefault="000C70BA" w:rsidP="000C70BA">
      <w:pPr>
        <w:pStyle w:val="PL"/>
      </w:pPr>
    </w:p>
    <w:p w14:paraId="59E1C0E9" w14:textId="77777777" w:rsidR="000C70BA" w:rsidRDefault="000C70BA" w:rsidP="000C70BA">
      <w:pPr>
        <w:pStyle w:val="H6"/>
      </w:pPr>
      <w:r>
        <w:t>(4)</w:t>
      </w:r>
    </w:p>
    <w:p w14:paraId="44B286CE" w14:textId="77777777" w:rsidR="000C70BA" w:rsidRDefault="000C70BA" w:rsidP="000C70BA">
      <w:pPr>
        <w:pStyle w:val="PL"/>
      </w:pPr>
      <w:r>
        <w:rPr>
          <w:b/>
        </w:rPr>
        <w:t>with</w:t>
      </w:r>
      <w:r>
        <w:t xml:space="preserve"> { the UE (MCVideo Client) having an ongoing Emergency Chat Group</w:t>
      </w:r>
      <w:r>
        <w:rPr>
          <w:color w:val="FF0000"/>
        </w:rPr>
        <w:t xml:space="preserve"> </w:t>
      </w:r>
      <w:r>
        <w:t>Call, with implicit Reception Control }</w:t>
      </w:r>
    </w:p>
    <w:p w14:paraId="0FEA76B6" w14:textId="77777777" w:rsidR="000C70BA" w:rsidRDefault="000C70BA" w:rsidP="000C70BA">
      <w:pPr>
        <w:pStyle w:val="PL"/>
      </w:pPr>
      <w:r>
        <w:t>ensure that {</w:t>
      </w:r>
    </w:p>
    <w:p w14:paraId="30D8F0D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0D9C6850" w14:textId="77777777" w:rsidR="000C70BA" w:rsidRDefault="000C70BA" w:rsidP="000C70BA">
      <w:pPr>
        <w:pStyle w:val="PL"/>
      </w:pPr>
      <w:r>
        <w:t xml:space="preserve">    </w:t>
      </w:r>
      <w:r>
        <w:rPr>
          <w:b/>
        </w:rPr>
        <w:t>then</w:t>
      </w:r>
      <w:r>
        <w:t xml:space="preserve"> { the UE (MCVideo Client) notifies the MCVideo User, </w:t>
      </w:r>
      <w:r>
        <w:rPr>
          <w:b/>
          <w:bCs/>
        </w:rPr>
        <w:t>and</w:t>
      </w:r>
      <w:r>
        <w:t xml:space="preserve"> upon receipt of user acceptance, sends a Media Reception End Response message to the SS (MCVideo Server }</w:t>
      </w:r>
    </w:p>
    <w:p w14:paraId="445A705F" w14:textId="77777777" w:rsidR="000C70BA" w:rsidRDefault="000C70BA" w:rsidP="000C70BA">
      <w:pPr>
        <w:pStyle w:val="PL"/>
      </w:pPr>
      <w:r>
        <w:t xml:space="preserve">             }</w:t>
      </w:r>
    </w:p>
    <w:p w14:paraId="5C95C5E6" w14:textId="77777777" w:rsidR="000C70BA" w:rsidRDefault="000C70BA" w:rsidP="000C70BA">
      <w:pPr>
        <w:pStyle w:val="PL"/>
      </w:pPr>
    </w:p>
    <w:p w14:paraId="78D5FD24" w14:textId="77777777" w:rsidR="000C70BA" w:rsidRDefault="000C70BA" w:rsidP="000C70BA">
      <w:pPr>
        <w:pStyle w:val="H6"/>
      </w:pPr>
      <w:r>
        <w:t>(5)</w:t>
      </w:r>
    </w:p>
    <w:p w14:paraId="445D4032" w14:textId="77777777" w:rsidR="000C70BA" w:rsidRDefault="000C70BA" w:rsidP="000C70BA">
      <w:pPr>
        <w:pStyle w:val="PL"/>
      </w:pPr>
      <w:r>
        <w:rPr>
          <w:b/>
        </w:rPr>
        <w:t>with</w:t>
      </w:r>
      <w:r>
        <w:t xml:space="preserve"> { the UE (MCVideo Client) having an ongoing Emergency Chat Group Call with Automatic Commencement Mode }</w:t>
      </w:r>
    </w:p>
    <w:p w14:paraId="48748A37" w14:textId="77777777" w:rsidR="000C70BA" w:rsidRDefault="000C70BA" w:rsidP="000C70BA">
      <w:pPr>
        <w:pStyle w:val="PL"/>
      </w:pPr>
      <w:r>
        <w:t>ensure that {</w:t>
      </w:r>
    </w:p>
    <w:p w14:paraId="39E747D5" w14:textId="77777777" w:rsidR="000C70BA" w:rsidRDefault="000C70BA" w:rsidP="000C70BA">
      <w:pPr>
        <w:pStyle w:val="PL"/>
      </w:pPr>
      <w:r>
        <w:t xml:space="preserve">  </w:t>
      </w:r>
      <w:r>
        <w:rPr>
          <w:b/>
        </w:rPr>
        <w:t>when</w:t>
      </w:r>
      <w:r>
        <w:t xml:space="preserve"> { the MCVideo User requests to end the Emergency Chat Group Call, }</w:t>
      </w:r>
    </w:p>
    <w:p w14:paraId="78BB86C6"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4D2E564F" w14:textId="77777777" w:rsidR="000C70BA" w:rsidRDefault="000C70BA" w:rsidP="000C70BA">
      <w:pPr>
        <w:pStyle w:val="PL"/>
      </w:pPr>
      <w:r>
        <w:t xml:space="preserve">          }</w:t>
      </w:r>
    </w:p>
    <w:p w14:paraId="05B2029F" w14:textId="77777777" w:rsidR="000C70BA" w:rsidRDefault="000C70BA" w:rsidP="000C70BA">
      <w:pPr>
        <w:pStyle w:val="PL"/>
      </w:pPr>
    </w:p>
    <w:p w14:paraId="191B5326" w14:textId="77777777" w:rsidR="000C70BA" w:rsidRDefault="000C70BA" w:rsidP="000C70BA">
      <w:pPr>
        <w:pStyle w:val="H6"/>
      </w:pPr>
      <w:r>
        <w:t>(6)</w:t>
      </w:r>
    </w:p>
    <w:p w14:paraId="485193EC" w14:textId="77777777" w:rsidR="000C70BA" w:rsidRDefault="000C70BA" w:rsidP="000C70BA">
      <w:pPr>
        <w:pStyle w:val="PL"/>
      </w:pPr>
      <w:r>
        <w:rPr>
          <w:b/>
        </w:rPr>
        <w:t>with</w:t>
      </w:r>
      <w:r>
        <w:t xml:space="preserve"> { UE (MCVideo Client) registered and authorised for MCVideo Service }</w:t>
      </w:r>
    </w:p>
    <w:p w14:paraId="7CA4AAA2" w14:textId="77777777" w:rsidR="000C70BA" w:rsidRDefault="000C70BA" w:rsidP="000C70BA">
      <w:pPr>
        <w:pStyle w:val="PL"/>
      </w:pPr>
      <w:r>
        <w:t>ensure that {</w:t>
      </w:r>
    </w:p>
    <w:p w14:paraId="54330A40" w14:textId="77777777" w:rsidR="000C70BA" w:rsidRDefault="000C70BA" w:rsidP="000C70BA">
      <w:pPr>
        <w:pStyle w:val="PL"/>
      </w:pPr>
      <w:r>
        <w:t xml:space="preserve">  </w:t>
      </w:r>
      <w:r>
        <w:rPr>
          <w:b/>
        </w:rPr>
        <w:t>when</w:t>
      </w:r>
      <w:r>
        <w:t xml:space="preserve"> { the UE (MCVideo Client) receives a SIP INVITE message from the SS (MCVideo Server) with an imminent peril indication for a MCVideo On-demand Imminent Peril Chat Group Call }</w:t>
      </w:r>
    </w:p>
    <w:p w14:paraId="451D2DC3" w14:textId="77777777" w:rsidR="000C70BA" w:rsidRDefault="000C70BA" w:rsidP="000C70BA">
      <w:pPr>
        <w:pStyle w:val="PL"/>
      </w:pPr>
      <w:r>
        <w:rPr>
          <w:bCs/>
        </w:rPr>
        <w:t xml:space="preserve">    </w:t>
      </w:r>
      <w:r>
        <w:rPr>
          <w:b/>
        </w:rPr>
        <w:t>then</w:t>
      </w:r>
      <w:r>
        <w:t xml:space="preserve"> { the UE (MCVideo Client) displays an indication for the MCVideo Imminent Peril Chat Group Call to the MCVideo User, </w:t>
      </w:r>
      <w:r>
        <w:rPr>
          <w:b/>
        </w:rPr>
        <w:t>and</w:t>
      </w:r>
      <w:r>
        <w:t xml:space="preserve"> responds to the SS (MCVideo Server) with a SIP 200 (OK) message }</w:t>
      </w:r>
    </w:p>
    <w:p w14:paraId="0B717CFE" w14:textId="77777777" w:rsidR="000C70BA" w:rsidRDefault="000C70BA" w:rsidP="000C70BA">
      <w:pPr>
        <w:pStyle w:val="PL"/>
      </w:pPr>
      <w:r>
        <w:t xml:space="preserve">            }</w:t>
      </w:r>
    </w:p>
    <w:p w14:paraId="1BD4C603" w14:textId="77777777" w:rsidR="000C70BA" w:rsidRDefault="000C70BA" w:rsidP="000C70BA">
      <w:pPr>
        <w:pStyle w:val="PL"/>
      </w:pPr>
    </w:p>
    <w:p w14:paraId="4CBD1B3C" w14:textId="77777777" w:rsidR="000C70BA" w:rsidRDefault="000C70BA" w:rsidP="000C70BA">
      <w:pPr>
        <w:pStyle w:val="H6"/>
      </w:pPr>
      <w:r>
        <w:t>(7)</w:t>
      </w:r>
    </w:p>
    <w:p w14:paraId="0DCAA4D7" w14:textId="77777777" w:rsidR="000C70BA" w:rsidRDefault="000C70BA" w:rsidP="000C70BA">
      <w:pPr>
        <w:pStyle w:val="PL"/>
      </w:pPr>
      <w:r>
        <w:rPr>
          <w:b/>
        </w:rPr>
        <w:t>with</w:t>
      </w:r>
      <w:r>
        <w:t xml:space="preserve"> { the UE (MCVideo Client) having an ongoing Imminent Peril Chat Group Call, with implicit Reception Control }</w:t>
      </w:r>
    </w:p>
    <w:p w14:paraId="32228FFE" w14:textId="77777777" w:rsidR="000C70BA" w:rsidRDefault="000C70BA" w:rsidP="000C70BA">
      <w:pPr>
        <w:pStyle w:val="PL"/>
      </w:pPr>
      <w:r>
        <w:t>ensure that {</w:t>
      </w:r>
    </w:p>
    <w:p w14:paraId="72FACC7A"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A834F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Default="000C70BA" w:rsidP="000C70BA">
      <w:pPr>
        <w:pStyle w:val="PL"/>
      </w:pPr>
      <w:r>
        <w:t xml:space="preserve">            </w:t>
      </w:r>
    </w:p>
    <w:p w14:paraId="508BA827" w14:textId="77777777" w:rsidR="000C70BA" w:rsidRDefault="000C70BA" w:rsidP="000C70BA">
      <w:pPr>
        <w:pStyle w:val="PL"/>
      </w:pPr>
    </w:p>
    <w:p w14:paraId="18BEBA76" w14:textId="77777777" w:rsidR="000C70BA" w:rsidRDefault="000C70BA" w:rsidP="000C70BA">
      <w:pPr>
        <w:pStyle w:val="H6"/>
      </w:pPr>
      <w:r>
        <w:t>(8)</w:t>
      </w:r>
    </w:p>
    <w:p w14:paraId="6803EF9F" w14:textId="77777777" w:rsidR="000C70BA" w:rsidRDefault="000C70BA" w:rsidP="000C70BA">
      <w:pPr>
        <w:pStyle w:val="PL"/>
      </w:pPr>
      <w:r>
        <w:rPr>
          <w:b/>
        </w:rPr>
        <w:t>with</w:t>
      </w:r>
      <w:r>
        <w:t xml:space="preserve"> { the UE (MCVideo Client) having an ongoing Imminent Peril Chat Group Call, with implicit Reception Control and having sent a Receive Media Request message }</w:t>
      </w:r>
    </w:p>
    <w:p w14:paraId="7A0C8DC9" w14:textId="77777777" w:rsidR="000C70BA" w:rsidRDefault="000C70BA" w:rsidP="000C70BA">
      <w:pPr>
        <w:pStyle w:val="PL"/>
      </w:pPr>
      <w:r>
        <w:t>ensure that {</w:t>
      </w:r>
    </w:p>
    <w:p w14:paraId="4EA84EDB" w14:textId="77777777" w:rsidR="000C70BA" w:rsidRDefault="000C70BA" w:rsidP="000C70BA">
      <w:pPr>
        <w:pStyle w:val="PL"/>
      </w:pPr>
      <w:r>
        <w:t xml:space="preserve">  </w:t>
      </w:r>
      <w:r>
        <w:rPr>
          <w:b/>
        </w:rPr>
        <w:t>when</w:t>
      </w:r>
      <w:r>
        <w:t xml:space="preserve"> { the UE (MCVideo Client) receives a Receive Media Response message from the SS (MCVideo Server) }</w:t>
      </w:r>
    </w:p>
    <w:p w14:paraId="29E604B2" w14:textId="77777777" w:rsidR="000C70BA" w:rsidRDefault="000C70BA" w:rsidP="000C70BA">
      <w:pPr>
        <w:pStyle w:val="PL"/>
      </w:pPr>
      <w:r>
        <w:rPr>
          <w:b/>
        </w:rPr>
        <w:t xml:space="preserve">    then</w:t>
      </w:r>
      <w:r>
        <w:t xml:space="preserve"> {the UE (MCVideo Client) provides receive media success notification to the MCVideo User }</w:t>
      </w:r>
    </w:p>
    <w:p w14:paraId="784EF208" w14:textId="77777777" w:rsidR="000C70BA" w:rsidRDefault="000C70BA" w:rsidP="000C70BA">
      <w:pPr>
        <w:pStyle w:val="PL"/>
      </w:pPr>
      <w:r>
        <w:t xml:space="preserve">            </w:t>
      </w:r>
    </w:p>
    <w:p w14:paraId="07A82727" w14:textId="77777777" w:rsidR="000C70BA" w:rsidRDefault="000C70BA" w:rsidP="000C70BA">
      <w:pPr>
        <w:pStyle w:val="PL"/>
      </w:pPr>
    </w:p>
    <w:p w14:paraId="58F2BB96" w14:textId="77777777" w:rsidR="000C70BA" w:rsidRDefault="000C70BA" w:rsidP="000C70BA">
      <w:pPr>
        <w:pStyle w:val="H6"/>
      </w:pPr>
      <w:r>
        <w:t>(9)</w:t>
      </w:r>
    </w:p>
    <w:p w14:paraId="73136113" w14:textId="77777777" w:rsidR="000C70BA" w:rsidRDefault="000C70BA" w:rsidP="000C70BA">
      <w:pPr>
        <w:pStyle w:val="PL"/>
      </w:pPr>
      <w:r>
        <w:rPr>
          <w:b/>
        </w:rPr>
        <w:t>with</w:t>
      </w:r>
      <w:r>
        <w:t xml:space="preserve"> { the UE (MCVideo Client) having an ongoing Imminent Peril Chat Group Call, with implicit Reception Control }</w:t>
      </w:r>
    </w:p>
    <w:p w14:paraId="49801235" w14:textId="77777777" w:rsidR="000C70BA" w:rsidRDefault="000C70BA" w:rsidP="000C70BA">
      <w:pPr>
        <w:pStyle w:val="PL"/>
      </w:pPr>
      <w:r>
        <w:t>ensure that {</w:t>
      </w:r>
    </w:p>
    <w:p w14:paraId="5147624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3A9234A1" w14:textId="77777777" w:rsidR="000C70BA" w:rsidRDefault="000C70BA" w:rsidP="000C70BA">
      <w:pPr>
        <w:pStyle w:val="PL"/>
      </w:pPr>
      <w:r>
        <w:rPr>
          <w:b/>
        </w:rPr>
        <w:t xml:space="preserve">    then</w:t>
      </w:r>
      <w:r>
        <w:t xml:space="preserve"> {the UE (MCVideo Client) notifies the MCVideo User, </w:t>
      </w:r>
      <w:r>
        <w:rPr>
          <w:b/>
          <w:bCs/>
        </w:rPr>
        <w:t>and</w:t>
      </w:r>
      <w:r>
        <w:t xml:space="preserve"> upon receipt of user acceptance, sends a Media Reception End Response message to the SS (MCVideo Server }</w:t>
      </w:r>
    </w:p>
    <w:p w14:paraId="15F9E17A" w14:textId="77777777" w:rsidR="000C70BA" w:rsidRDefault="000C70BA" w:rsidP="000C70BA">
      <w:pPr>
        <w:pStyle w:val="PL"/>
      </w:pPr>
      <w:r>
        <w:t xml:space="preserve">            </w:t>
      </w:r>
    </w:p>
    <w:p w14:paraId="2E4BC8C2" w14:textId="77777777" w:rsidR="000C70BA" w:rsidRDefault="000C70BA" w:rsidP="000C70BA">
      <w:pPr>
        <w:pStyle w:val="PL"/>
      </w:pPr>
    </w:p>
    <w:p w14:paraId="2C61803C" w14:textId="77777777" w:rsidR="000C70BA" w:rsidRDefault="000C70BA" w:rsidP="000C70BA">
      <w:pPr>
        <w:pStyle w:val="H6"/>
      </w:pPr>
      <w:r>
        <w:t>(10)</w:t>
      </w:r>
    </w:p>
    <w:p w14:paraId="33815BC2" w14:textId="77777777" w:rsidR="000C70BA" w:rsidRDefault="000C70BA" w:rsidP="000C70BA">
      <w:pPr>
        <w:pStyle w:val="PL"/>
      </w:pPr>
      <w:r>
        <w:rPr>
          <w:b/>
        </w:rPr>
        <w:t>with</w:t>
      </w:r>
      <w:r>
        <w:t xml:space="preserve"> { the UE (MCVideo Client) having an ongoing Imminent Peril Chat Group Call with Automatic Commencement Mode }</w:t>
      </w:r>
    </w:p>
    <w:p w14:paraId="04A9F2C7" w14:textId="77777777" w:rsidR="000C70BA" w:rsidRDefault="000C70BA" w:rsidP="000C70BA">
      <w:pPr>
        <w:pStyle w:val="PL"/>
      </w:pPr>
      <w:r>
        <w:t>ensure that {</w:t>
      </w:r>
    </w:p>
    <w:p w14:paraId="06D372D8" w14:textId="77777777" w:rsidR="000C70BA" w:rsidRDefault="000C70BA" w:rsidP="000C70BA">
      <w:pPr>
        <w:pStyle w:val="PL"/>
      </w:pPr>
      <w:r>
        <w:t xml:space="preserve">  </w:t>
      </w:r>
      <w:r>
        <w:rPr>
          <w:b/>
        </w:rPr>
        <w:t>when</w:t>
      </w:r>
      <w:r>
        <w:t xml:space="preserve"> { the MCVideo User requests to end the Emergency Chat Group Call, }</w:t>
      </w:r>
    </w:p>
    <w:p w14:paraId="78E984EF"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319DB511" w14:textId="77777777" w:rsidR="000C70BA" w:rsidRDefault="000C70BA" w:rsidP="000C70BA">
      <w:pPr>
        <w:pStyle w:val="PL"/>
      </w:pPr>
      <w:r>
        <w:t xml:space="preserve">          }</w:t>
      </w:r>
    </w:p>
    <w:p w14:paraId="0A382AEA" w14:textId="77777777" w:rsidR="000C70BA" w:rsidRDefault="000C70BA" w:rsidP="000C70BA">
      <w:pPr>
        <w:pStyle w:val="PL"/>
      </w:pPr>
    </w:p>
    <w:p w14:paraId="27D30F67" w14:textId="77777777" w:rsidR="000C70BA" w:rsidRDefault="000C70BA" w:rsidP="000C70BA">
      <w:pPr>
        <w:pStyle w:val="H6"/>
      </w:pPr>
      <w:bookmarkStart w:id="513" w:name="_Toc52787721"/>
      <w:bookmarkStart w:id="514" w:name="_Toc75906943"/>
      <w:bookmarkStart w:id="515" w:name="_Toc75907280"/>
      <w:r>
        <w:t>6.1.2.4.2</w:t>
      </w:r>
      <w:r>
        <w:tab/>
        <w:t>Conformance requirements</w:t>
      </w:r>
      <w:bookmarkEnd w:id="513"/>
      <w:bookmarkEnd w:id="514"/>
      <w:bookmarkEnd w:id="515"/>
    </w:p>
    <w:p w14:paraId="6702A554" w14:textId="77777777" w:rsidR="000C70BA" w:rsidRDefault="000C70BA" w:rsidP="000C70BA">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Default="000C70BA" w:rsidP="000C70BA">
      <w:r>
        <w:t>[TS 24.281, clause 9.2.2.2.1.2]</w:t>
      </w:r>
    </w:p>
    <w:p w14:paraId="2B0A8427" w14:textId="77777777" w:rsidR="000C70BA" w:rsidRDefault="000C70BA" w:rsidP="000C70BA">
      <w:r>
        <w:t>This clause covers both on-demand session and pre-established sessions.</w:t>
      </w:r>
    </w:p>
    <w:p w14:paraId="4D7C9AEB" w14:textId="77777777" w:rsidR="000C70BA" w:rsidRDefault="000C70BA" w:rsidP="000C70BA">
      <w:r>
        <w:t>Upon receipt of a SIP re-INVITE request the MCVideo client:</w:t>
      </w:r>
    </w:p>
    <w:p w14:paraId="404FFF8A"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3ED5ABA1"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Default="000C70BA" w:rsidP="000C70BA">
      <w:pPr>
        <w:ind w:left="851" w:hanging="284"/>
      </w:pPr>
      <w:r>
        <w:t>c)</w:t>
      </w:r>
      <w:r>
        <w:tab/>
        <w:t xml:space="preserve">shall set the MCVideo emergency group state to "MVEG 2: in-progress"; </w:t>
      </w:r>
    </w:p>
    <w:p w14:paraId="1FE86EB5" w14:textId="77777777" w:rsidR="000C70BA" w:rsidRDefault="000C70BA" w:rsidP="000C70BA">
      <w:pPr>
        <w:ind w:left="851" w:hanging="284"/>
      </w:pPr>
      <w:r>
        <w:t>d)</w:t>
      </w:r>
      <w:r>
        <w:tab/>
        <w:t>shall set the MCVideo imminent peril group state to "MVIG 1: no-imminent-peril"; and</w:t>
      </w:r>
    </w:p>
    <w:p w14:paraId="32EBC795" w14:textId="77777777" w:rsidR="000C70BA" w:rsidRDefault="000C70BA" w:rsidP="000C70BA">
      <w:pPr>
        <w:ind w:left="851" w:hanging="284"/>
      </w:pPr>
      <w:r>
        <w:t>e)</w:t>
      </w:r>
      <w:r>
        <w:tab/>
        <w:t>shall set the MCVideo imminent peril group call state to "MIGC 1: imminent-peril-gc-capable";</w:t>
      </w:r>
    </w:p>
    <w:p w14:paraId="1A5470F4"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1105D4A" w14:textId="77777777" w:rsidR="000C70BA" w:rsidRDefault="000C70BA" w:rsidP="000C70BA">
      <w:pPr>
        <w:ind w:left="851" w:hanging="284"/>
      </w:pPr>
      <w:r>
        <w:t>b)</w:t>
      </w:r>
      <w:r>
        <w:tab/>
        <w:t>shall set the MCVideo imminent peril group state to "MVIG 2: in-progress";</w:t>
      </w:r>
    </w:p>
    <w:p w14:paraId="4BD7D2B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Default="000C70BA" w:rsidP="000C70BA">
      <w:pPr>
        <w:ind w:left="851" w:hanging="284"/>
      </w:pPr>
      <w:r>
        <w:t>a)</w:t>
      </w:r>
      <w:r>
        <w:tab/>
        <w:t xml:space="preserve">should display to the MCVideo </w:t>
      </w:r>
      <w:r>
        <w:rPr>
          <w:lang w:eastAsia="ko-KR"/>
        </w:rPr>
        <w:t>u</w:t>
      </w:r>
      <w:r>
        <w:t>ser the MCVideo ID of the MCVideo user cancelling the MCVideo emergency group call;</w:t>
      </w:r>
    </w:p>
    <w:p w14:paraId="34381B9C" w14:textId="77777777" w:rsidR="000C70BA" w:rsidRDefault="000C70BA" w:rsidP="000C70BA">
      <w:pPr>
        <w:ind w:left="851" w:hanging="284"/>
      </w:pPr>
      <w:r>
        <w:t>b)</w:t>
      </w:r>
      <w:r>
        <w:tab/>
        <w:t>if the &lt;mcvideoinfo&gt; element containing the &lt;mcvideo-Params&gt; element contains an &lt;alert-ind&gt; element set to "false":</w:t>
      </w:r>
    </w:p>
    <w:p w14:paraId="678807EF"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68A55AFA" w14:textId="77777777" w:rsidR="000C70BA" w:rsidRDefault="000C70BA" w:rsidP="000C70BA">
      <w:pPr>
        <w:ind w:left="1135" w:hanging="284"/>
      </w:pPr>
      <w:r>
        <w:t>ii)</w:t>
      </w:r>
      <w:r>
        <w:tab/>
        <w:t>if the SIP re-INVITE request contains an application/vnd.3gpp.mcvideo-info+xml MIME body including an &lt;originated-by&gt; element:</w:t>
      </w:r>
    </w:p>
    <w:p w14:paraId="2AA00C07"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8FA2EE6"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10E61CE7" w14:textId="77777777" w:rsidR="000C70BA" w:rsidRDefault="000C70BA" w:rsidP="000C70BA">
      <w:pPr>
        <w:ind w:left="851" w:hanging="284"/>
      </w:pPr>
      <w:r>
        <w:t>c)</w:t>
      </w:r>
      <w:r>
        <w:tab/>
        <w:t>shall set the MCVideo emergency group state to "MVEG 1: no-emergency"; and</w:t>
      </w:r>
    </w:p>
    <w:p w14:paraId="66EF7A3F"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0C31A2CC"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Default="000C70BA" w:rsidP="000C70BA">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E8B6E0E" w14:textId="77777777" w:rsidR="000C70BA" w:rsidRDefault="000C70BA" w:rsidP="000C70BA">
      <w:pPr>
        <w:ind w:left="851" w:hanging="284"/>
      </w:pPr>
      <w:r>
        <w:t>b)</w:t>
      </w:r>
      <w:r>
        <w:tab/>
        <w:t>shall set the MCVideo imminent peril group state to "MVIG 1: no-imminent-peril"; and</w:t>
      </w:r>
    </w:p>
    <w:p w14:paraId="4609FBA8" w14:textId="77777777" w:rsidR="000C70BA" w:rsidRDefault="000C70BA" w:rsidP="000C70BA">
      <w:pPr>
        <w:ind w:left="851" w:hanging="284"/>
      </w:pPr>
      <w:r>
        <w:t>c)</w:t>
      </w:r>
      <w:r>
        <w:tab/>
        <w:t>shall set the MCVideo imminent peril group call state to "MIGC 1: imminent-peril-gc-capable";</w:t>
      </w:r>
    </w:p>
    <w:p w14:paraId="08083D84" w14:textId="77777777" w:rsidR="000C70BA" w:rsidRDefault="000C70BA" w:rsidP="000C70BA">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3F2CB07E" w14:textId="77777777" w:rsidR="000C70BA" w:rsidRDefault="000C70BA" w:rsidP="000C70BA">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307BACD0" w14:textId="77777777" w:rsidR="000C70BA" w:rsidRDefault="000C70BA" w:rsidP="000C70BA">
      <w:pPr>
        <w:ind w:left="568" w:hanging="284"/>
      </w:pPr>
      <w:r>
        <w:t>7)</w:t>
      </w:r>
      <w:r>
        <w:tab/>
        <w:t>shall include the g.3gpp.mcvideo media feature tag in the Contact header field of the SIP 200 (OK) response;</w:t>
      </w:r>
    </w:p>
    <w:p w14:paraId="13A175A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42AD265" w14:textId="77777777" w:rsidR="000C70BA" w:rsidRDefault="000C70BA" w:rsidP="000C70BA">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69D640E9" w14:textId="77777777" w:rsidR="000C70BA" w:rsidRDefault="000C70BA" w:rsidP="000C70BA">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5B850AC7" w14:textId="77777777" w:rsidR="000C70BA" w:rsidRDefault="000C70BA" w:rsidP="000C70BA">
      <w:pPr>
        <w:rPr>
          <w:lang w:eastAsia="ko-KR"/>
        </w:rPr>
      </w:pPr>
      <w:r>
        <w:rPr>
          <w:lang w:eastAsia="ko-KR"/>
        </w:rPr>
        <w:t>[TS 24.281, clause 9.2.2.2.1.6]</w:t>
      </w:r>
    </w:p>
    <w:p w14:paraId="19FB4FDC" w14:textId="77777777" w:rsidR="000C70BA" w:rsidRDefault="000C70BA" w:rsidP="000C70BA">
      <w:r>
        <w:t>This procedure is used for MCVideo emergency and MCVideo imminent peril calls when the MCVideo client is affiliated but not joined to the chat group.</w:t>
      </w:r>
    </w:p>
    <w:p w14:paraId="59335D0C" w14:textId="77777777" w:rsidR="000C70BA" w:rsidRDefault="000C70BA" w:rsidP="000C70BA">
      <w:pPr>
        <w:rPr>
          <w:lang w:eastAsia="ko-KR"/>
        </w:rPr>
      </w:pPr>
      <w:r>
        <w:rPr>
          <w:lang w:eastAsia="ko-KR"/>
        </w:rPr>
        <w:t>In the procedures in this clause:</w:t>
      </w:r>
    </w:p>
    <w:p w14:paraId="2285830E"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770186ED"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10A21FF2" w14:textId="77777777" w:rsidR="000C70BA" w:rsidRDefault="000C70BA" w:rsidP="000C70BA">
      <w:r>
        <w:t>Upon receipt of an initial SIP INVITE request, the MCVideo client:</w:t>
      </w:r>
    </w:p>
    <w:p w14:paraId="36B0457B" w14:textId="77777777" w:rsidR="000C70BA" w:rsidRDefault="000C70BA" w:rsidP="000C70BA">
      <w:pPr>
        <w:ind w:left="568" w:hanging="284"/>
      </w:pPr>
      <w:r>
        <w:t>1)</w:t>
      </w:r>
      <w:r>
        <w:tab/>
        <w:t>may reject the SIP INVITE request if either of the following conditions is met:</w:t>
      </w:r>
    </w:p>
    <w:p w14:paraId="23664CDD" w14:textId="77777777" w:rsidR="000C70BA" w:rsidRDefault="000C70BA" w:rsidP="000C70BA">
      <w:pPr>
        <w:ind w:left="851" w:hanging="284"/>
        <w:rPr>
          <w:lang w:eastAsia="ko-KR"/>
        </w:rPr>
      </w:pPr>
      <w:r>
        <w:rPr>
          <w:lang w:eastAsia="ko-KR"/>
        </w:rPr>
        <w:t>a)</w:t>
      </w:r>
      <w:r>
        <w:rPr>
          <w:lang w:eastAsia="ko-KR"/>
        </w:rPr>
        <w:tab/>
        <w:t>MCVideo client does not have enough resources to handle the call; or</w:t>
      </w:r>
    </w:p>
    <w:p w14:paraId="269F7136" w14:textId="77777777" w:rsidR="000C70BA" w:rsidRDefault="000C70BA" w:rsidP="000C70BA">
      <w:pPr>
        <w:ind w:left="851" w:hanging="284"/>
        <w:rPr>
          <w:lang w:eastAsia="ko-KR"/>
        </w:rPr>
      </w:pPr>
      <w:r>
        <w:rPr>
          <w:lang w:eastAsia="ko-KR"/>
        </w:rPr>
        <w:t>b)</w:t>
      </w:r>
      <w:r>
        <w:rPr>
          <w:lang w:eastAsia="ko-KR"/>
        </w:rPr>
        <w:tab/>
        <w:t>any other reason outside the scope of this specification;</w:t>
      </w:r>
    </w:p>
    <w:p w14:paraId="4DC6DD9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612EB8F3" w14:textId="77777777" w:rsidR="000C70BA" w:rsidRDefault="000C70BA" w:rsidP="000C70BA">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587A21B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Default="000C70BA" w:rsidP="000C70BA">
      <w:pPr>
        <w:ind w:left="851" w:hanging="284"/>
      </w:pPr>
      <w:r>
        <w:t>a)</w:t>
      </w:r>
      <w:r>
        <w:tab/>
        <w:t>should display to the MCVideo user an indication that this is a SIP INVITE request for an MCVideo emergency group call and:</w:t>
      </w:r>
    </w:p>
    <w:p w14:paraId="5379CC3A" w14:textId="77777777" w:rsidR="000C70BA" w:rsidRDefault="000C70BA" w:rsidP="000C70BA">
      <w:pPr>
        <w:ind w:left="1135" w:hanging="284"/>
      </w:pPr>
      <w:r>
        <w:t>i)</w:t>
      </w:r>
      <w:r>
        <w:tab/>
        <w:t>should display the MCVideo ID of the originator of the MCVideo emergency group call contained in the &lt;mcvideo-calling-user-id&gt; element of the application/vnd.3gpp.mcvideo-info+xml MIME body;</w:t>
      </w:r>
    </w:p>
    <w:p w14:paraId="029CB766" w14:textId="77777777" w:rsidR="000C70BA" w:rsidRDefault="000C70BA" w:rsidP="000C70BA">
      <w:pPr>
        <w:ind w:left="1135" w:hanging="284"/>
      </w:pPr>
      <w:r>
        <w:t>ii)</w:t>
      </w:r>
      <w:r>
        <w:tab/>
        <w:t>should display the MCVideo group identity of the group with the emergency condition contained in the &lt;mcvideo-calling-group-id&gt; element; and</w:t>
      </w:r>
    </w:p>
    <w:p w14:paraId="51346DD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63679EC3" w14:textId="77777777" w:rsidR="000C70BA" w:rsidRDefault="000C70BA" w:rsidP="000C70BA">
      <w:pPr>
        <w:ind w:left="851" w:hanging="284"/>
      </w:pPr>
      <w:r>
        <w:t>b)</w:t>
      </w:r>
      <w:r>
        <w:tab/>
        <w:t>shall set the MCVideo emergency group state to "MVEG 2: in-progress";</w:t>
      </w:r>
    </w:p>
    <w:p w14:paraId="194289C4" w14:textId="77777777" w:rsidR="000C70BA" w:rsidRDefault="000C70BA" w:rsidP="000C70BA">
      <w:pPr>
        <w:ind w:left="851" w:hanging="284"/>
      </w:pPr>
      <w:r>
        <w:t>c)</w:t>
      </w:r>
      <w:r>
        <w:tab/>
        <w:t>shall set the MCVideo imminent peril group state to "MVIG 1: no-imminent-peril"; and</w:t>
      </w:r>
    </w:p>
    <w:p w14:paraId="28ABDF66" w14:textId="77777777" w:rsidR="000C70BA" w:rsidRDefault="000C70BA" w:rsidP="000C70BA">
      <w:pPr>
        <w:ind w:left="851" w:hanging="284"/>
      </w:pPr>
      <w:r>
        <w:t>d)</w:t>
      </w:r>
      <w:r>
        <w:tab/>
        <w:t>shall set the MCVideo imminent peril group call state to "MVIGC 1: imminent-peril-gc-capable"; otherwise</w:t>
      </w:r>
    </w:p>
    <w:p w14:paraId="64A6128F" w14:textId="77777777" w:rsidR="000C70BA" w:rsidRDefault="000C70BA" w:rsidP="000C70BA">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Default="000C70BA" w:rsidP="000C70BA">
      <w:pPr>
        <w:ind w:left="851" w:hanging="284"/>
      </w:pPr>
      <w:r>
        <w:t>a)</w:t>
      </w:r>
      <w:r>
        <w:tab/>
        <w:t>should display to the MCVideo user an indication that this is a SIP INVITE request for an MCVideo imminent peril group call and:</w:t>
      </w:r>
    </w:p>
    <w:p w14:paraId="2226A6E3" w14:textId="77777777" w:rsidR="000C70BA" w:rsidRDefault="000C70BA" w:rsidP="000C70BA">
      <w:pPr>
        <w:ind w:left="1135" w:hanging="284"/>
      </w:pPr>
      <w:r>
        <w:t>i)</w:t>
      </w:r>
      <w:r>
        <w:tab/>
        <w:t>should display the MCVideo ID of the originator of the MCVideo imminent peril group call contained in the &lt;mcvideo-calling-user-id&gt; element of the application/vnd.3gpp.mcvideo-info+xml MIME body; and</w:t>
      </w:r>
    </w:p>
    <w:p w14:paraId="3FDD0CC2" w14:textId="77777777" w:rsidR="000C70BA" w:rsidRDefault="000C70BA" w:rsidP="000C70BA">
      <w:pPr>
        <w:ind w:left="1135" w:hanging="284"/>
      </w:pPr>
      <w:r>
        <w:t>ii)</w:t>
      </w:r>
      <w:r>
        <w:tab/>
        <w:t>should display the MCVideo group identity of the group with the imminent peril condition contained in the &lt;mcvideo-calling-group-id&gt; element; and</w:t>
      </w:r>
    </w:p>
    <w:p w14:paraId="1E3F5475" w14:textId="77777777" w:rsidR="000C70BA" w:rsidRDefault="000C70BA" w:rsidP="000C70BA">
      <w:pPr>
        <w:ind w:left="851" w:hanging="284"/>
      </w:pPr>
      <w:r>
        <w:t>b)</w:t>
      </w:r>
      <w:r>
        <w:tab/>
        <w:t>shall set the MCVideo imminent peril group state to "MVIG 3: in-progress";</w:t>
      </w:r>
    </w:p>
    <w:p w14:paraId="7E97C825" w14:textId="77777777" w:rsidR="000C70BA" w:rsidRDefault="000C70BA" w:rsidP="000C70BA">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1FE623C3" w14:textId="77777777" w:rsidR="000C70BA" w:rsidRDefault="000C70BA" w:rsidP="000C70BA">
      <w:pPr>
        <w:ind w:left="568" w:hanging="284"/>
      </w:pPr>
      <w:r>
        <w:t>6)</w:t>
      </w:r>
      <w:r>
        <w:tab/>
        <w:t>shall accept the SIP INVITE request and generate a SIP 200 (OK) response according to rules and procedures of 3GPP TS 24.229 [</w:t>
      </w:r>
      <w:r>
        <w:rPr>
          <w:lang w:eastAsia="zh-CN"/>
        </w:rPr>
        <w:t>11</w:t>
      </w:r>
      <w:r>
        <w:t>];</w:t>
      </w:r>
    </w:p>
    <w:p w14:paraId="5AF6AE1B" w14:textId="77777777" w:rsidR="000C70BA" w:rsidRDefault="000C70BA" w:rsidP="000C70BA">
      <w:pPr>
        <w:ind w:left="568" w:hanging="284"/>
      </w:pPr>
      <w:r>
        <w:t>7)</w:t>
      </w:r>
      <w:r>
        <w:tab/>
        <w:t>shall include the option tag "timer" in a Require header field of the SIP 200 (OK) response;</w:t>
      </w:r>
    </w:p>
    <w:p w14:paraId="4482197A" w14:textId="77777777" w:rsidR="000C70BA" w:rsidRDefault="000C70BA" w:rsidP="000C70BA">
      <w:pPr>
        <w:ind w:left="568" w:hanging="284"/>
      </w:pPr>
      <w:r>
        <w:t>8)</w:t>
      </w:r>
      <w:r>
        <w:tab/>
        <w:t>shall include the g.3gpp.mcvideo media feature tag in the Contact header field of the SIP 200 (OK) response;</w:t>
      </w:r>
    </w:p>
    <w:p w14:paraId="4E1824BA" w14:textId="77777777" w:rsidR="000C70BA" w:rsidRDefault="000C70BA" w:rsidP="000C70BA">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0F45D162" w14:textId="77777777" w:rsidR="000C70BA" w:rsidRDefault="000C70BA" w:rsidP="000C70BA">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Default="000C70BA" w:rsidP="000C70BA">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7F344584" w14:textId="77777777" w:rsidR="000C70BA" w:rsidRDefault="000C70BA" w:rsidP="000C70BA">
      <w:pPr>
        <w:ind w:left="568" w:hanging="284"/>
      </w:pPr>
      <w:r>
        <w:t>12)</w:t>
      </w:r>
      <w:r>
        <w:tab/>
        <w:t>shall send the SIP 200 (OK) response towards the MCVideo server according to rules and procedures of 3GPP TS 24.229 [</w:t>
      </w:r>
      <w:r>
        <w:rPr>
          <w:lang w:eastAsia="zh-CN"/>
        </w:rPr>
        <w:t>11</w:t>
      </w:r>
      <w:r>
        <w:t>]; and</w:t>
      </w:r>
    </w:p>
    <w:p w14:paraId="135BE167" w14:textId="77777777" w:rsidR="000C70BA" w:rsidRDefault="000C70BA" w:rsidP="000C70BA">
      <w:pPr>
        <w:ind w:left="568" w:hanging="284"/>
      </w:pPr>
      <w:r>
        <w:t>13)</w:t>
      </w:r>
      <w:r>
        <w:tab/>
        <w:t>shall interact with the media plane as specified in 3GPP TS 24.581 [</w:t>
      </w:r>
      <w:r>
        <w:rPr>
          <w:lang w:eastAsia="zh-CN"/>
        </w:rPr>
        <w:t>5</w:t>
      </w:r>
      <w:r>
        <w:t>].</w:t>
      </w:r>
    </w:p>
    <w:p w14:paraId="46E2D70D" w14:textId="77777777" w:rsidR="000C70BA" w:rsidRDefault="000C70BA" w:rsidP="000C70BA">
      <w:r>
        <w:t>[TS 24.281, clause 9.2.2.2.2.2]</w:t>
      </w:r>
    </w:p>
    <w:p w14:paraId="0760F521" w14:textId="77777777" w:rsidR="000C70BA" w:rsidRDefault="000C70BA" w:rsidP="000C70BA">
      <w:r>
        <w:t>Upon receiving a SIP BYE request for releasing the MCVideo chat session, the MCVideo client shall follow the procedures as specified in subclause 6.2.6.</w:t>
      </w:r>
    </w:p>
    <w:p w14:paraId="2DA89994" w14:textId="77777777" w:rsidR="000C70BA" w:rsidRDefault="000C70BA" w:rsidP="000C70BA">
      <w:r>
        <w:t>[TS 24.281, clause 6.2.6]</w:t>
      </w:r>
    </w:p>
    <w:p w14:paraId="38188B26" w14:textId="77777777" w:rsidR="000C70BA" w:rsidRDefault="000C70BA" w:rsidP="000C70BA">
      <w:r>
        <w:t>Upon receiving a SIP BYE request, the MCVideo client:</w:t>
      </w:r>
    </w:p>
    <w:p w14:paraId="209EF61E" w14:textId="77777777" w:rsidR="000C70BA" w:rsidRDefault="000C70BA" w:rsidP="000C70BA">
      <w:pPr>
        <w:ind w:left="568" w:hanging="284"/>
      </w:pPr>
      <w:r>
        <w:t>1)</w:t>
      </w:r>
      <w:r>
        <w:tab/>
        <w:t>shall interact with the media plane as specified in 3GPP TS 24.</w:t>
      </w:r>
      <w:r>
        <w:rPr>
          <w:lang w:eastAsia="zh-CN"/>
        </w:rPr>
        <w:t>581</w:t>
      </w:r>
      <w:r>
        <w:t>[5]; and</w:t>
      </w:r>
    </w:p>
    <w:p w14:paraId="0D54910D" w14:textId="77777777" w:rsidR="000C70BA" w:rsidRDefault="000C70BA" w:rsidP="000C70BA">
      <w:pPr>
        <w:ind w:left="568" w:hanging="284"/>
      </w:pPr>
      <w:r>
        <w:t>2)</w:t>
      </w:r>
      <w:r>
        <w:tab/>
        <w:t>shall send SIP 200 (OK) response towards MCVideo server according to 3GPP TS 24.229 [11].</w:t>
      </w:r>
    </w:p>
    <w:p w14:paraId="004D6363" w14:textId="77777777" w:rsidR="000C70BA" w:rsidRDefault="000C70BA" w:rsidP="000C70BA">
      <w:pPr>
        <w:rPr>
          <w:lang w:eastAsia="ko-KR"/>
        </w:rPr>
      </w:pPr>
      <w:bookmarkStart w:id="516" w:name="_Toc52787540"/>
      <w:bookmarkStart w:id="517" w:name="_Toc52787722"/>
      <w:bookmarkStart w:id="518" w:name="_Toc75906944"/>
      <w:bookmarkStart w:id="519" w:name="_Toc75907281"/>
      <w:r>
        <w:rPr>
          <w:lang w:eastAsia="ko-KR"/>
        </w:rPr>
        <w:t>[TS 24.581, clause 6.2.5.3.2]</w:t>
      </w:r>
    </w:p>
    <w:p w14:paraId="33EA8144" w14:textId="77777777" w:rsidR="000C70BA" w:rsidRDefault="000C70BA" w:rsidP="000C70BA">
      <w:r>
        <w:t>Upon receiving the media transmission notification from the transmission control server, the transmission participant:</w:t>
      </w:r>
    </w:p>
    <w:p w14:paraId="466DDF4D" w14:textId="77777777" w:rsidR="000C70BA" w:rsidRDefault="000C70BA" w:rsidP="000C70BA">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Default="000C70BA" w:rsidP="000C70BA">
      <w:pPr>
        <w:ind w:left="851" w:hanging="284"/>
      </w:pPr>
      <w:r>
        <w:t>a.</w:t>
      </w:r>
      <w:r>
        <w:tab/>
        <w:t>shall include the Message Type field set to '6' (Media transmission notification); and</w:t>
      </w:r>
    </w:p>
    <w:p w14:paraId="5DAC5F35" w14:textId="77777777" w:rsidR="000C70BA" w:rsidRDefault="000C70BA" w:rsidP="000C70BA">
      <w:pPr>
        <w:ind w:left="851" w:hanging="284"/>
      </w:pPr>
      <w:r>
        <w:t>b.</w:t>
      </w:r>
      <w:r>
        <w:tab/>
        <w:t>shall include the Source field set to '0' (the transmission participant is the source);</w:t>
      </w:r>
    </w:p>
    <w:p w14:paraId="38CD4E05" w14:textId="77777777" w:rsidR="000C70BA" w:rsidRDefault="000C70BA" w:rsidP="000C70BA">
      <w:pPr>
        <w:ind w:left="568" w:hanging="284"/>
      </w:pPr>
      <w:r>
        <w:t>2.</w:t>
      </w:r>
      <w:r>
        <w:tab/>
        <w:t>shall provide media transmission notification to the user;</w:t>
      </w:r>
    </w:p>
    <w:p w14:paraId="3736EEE8" w14:textId="77777777" w:rsidR="000C70BA" w:rsidRDefault="000C70BA" w:rsidP="000C70BA">
      <w:pPr>
        <w:ind w:left="568" w:hanging="284"/>
      </w:pPr>
      <w:r>
        <w:t>3.</w:t>
      </w:r>
      <w:r>
        <w:tab/>
        <w:t>shall store the User ID and the SSRC of the user transmitting the media;</w:t>
      </w:r>
    </w:p>
    <w:p w14:paraId="517812FF" w14:textId="77777777" w:rsidR="000C70BA" w:rsidRDefault="000C70BA" w:rsidP="000C70BA">
      <w:pPr>
        <w:ind w:left="568" w:hanging="284"/>
      </w:pPr>
      <w:r>
        <w:t>4.</w:t>
      </w:r>
      <w:r>
        <w:tab/>
        <w:t>if the Reception Mode field is set to '0' indicating automatic reception mode:</w:t>
      </w:r>
    </w:p>
    <w:p w14:paraId="067D9CE1" w14:textId="77777777" w:rsidR="000C70BA" w:rsidRDefault="000C70BA" w:rsidP="000C70BA">
      <w:pPr>
        <w:ind w:left="851" w:hanging="284"/>
      </w:pPr>
      <w:r>
        <w:t>a.</w:t>
      </w:r>
      <w:r>
        <w:tab/>
        <w:t>shall create an instance of the 'Transmission participant state transition diagram for basic reception control operation';</w:t>
      </w:r>
    </w:p>
    <w:p w14:paraId="1BF807DB"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Default="000C70BA" w:rsidP="000C70BA">
      <w:pPr>
        <w:ind w:left="851" w:hanging="284"/>
      </w:pPr>
      <w:r>
        <w:t>c.</w:t>
      </w:r>
      <w:r>
        <w:tab/>
        <w:t>shall enter the 'U: has permission to receive' state;</w:t>
      </w:r>
    </w:p>
    <w:p w14:paraId="0B68967A" w14:textId="77777777" w:rsidR="000C70BA" w:rsidRDefault="000C70BA" w:rsidP="000C70BA">
      <w:pPr>
        <w:ind w:left="568" w:hanging="284"/>
      </w:pPr>
      <w:r>
        <w:t>5.</w:t>
      </w:r>
      <w:r>
        <w:tab/>
        <w:t>may display the details of the incoming media to the user; and</w:t>
      </w:r>
    </w:p>
    <w:p w14:paraId="46616E1B" w14:textId="77777777" w:rsidR="000C70BA" w:rsidRDefault="000C70BA" w:rsidP="000C70BA">
      <w:pPr>
        <w:ind w:left="568" w:hanging="284"/>
      </w:pPr>
      <w:r>
        <w:t>6.</w:t>
      </w:r>
      <w:r>
        <w:tab/>
        <w:t>shall remain in the 'U: reception controller' state.</w:t>
      </w:r>
    </w:p>
    <w:p w14:paraId="22C9ECF5" w14:textId="77777777" w:rsidR="000C70BA" w:rsidRDefault="000C70BA" w:rsidP="000C70BA">
      <w:r>
        <w:t>[TS 24.581, clause 6.2.5.3.3]</w:t>
      </w:r>
    </w:p>
    <w:p w14:paraId="3794431A" w14:textId="77777777" w:rsidR="000C70BA" w:rsidRDefault="000C70BA" w:rsidP="000C70BA">
      <w:r>
        <w:t>Upon receiving an indication from the user to request permission to receive media, the transmission participant:</w:t>
      </w:r>
    </w:p>
    <w:p w14:paraId="4DDF1CF4" w14:textId="77777777" w:rsidR="000C70BA" w:rsidRDefault="000C70BA" w:rsidP="000C70BA">
      <w:pPr>
        <w:ind w:left="568" w:hanging="284"/>
      </w:pPr>
      <w:r>
        <w:t>1.</w:t>
      </w:r>
      <w:r>
        <w:tab/>
        <w:t>shall send the Receive Media Request message toward the transmission control server; The Receive Media Request message:</w:t>
      </w:r>
    </w:p>
    <w:p w14:paraId="036694A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4A49513" w14:textId="77777777" w:rsidR="000C70BA" w:rsidRDefault="000C70BA" w:rsidP="000C70BA">
      <w:pPr>
        <w:ind w:left="568" w:hanging="284"/>
      </w:pPr>
      <w:r>
        <w:t>2.</w:t>
      </w:r>
      <w:r>
        <w:tab/>
        <w:t>shall create an instance of the 'Transmission participant state transition diagram for basic reception control operation';</w:t>
      </w:r>
    </w:p>
    <w:p w14:paraId="08F7BF24"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Default="000C70BA" w:rsidP="000C70BA">
      <w:pPr>
        <w:ind w:left="568" w:hanging="284"/>
      </w:pPr>
      <w:r>
        <w:t>4.</w:t>
      </w:r>
      <w:r>
        <w:tab/>
        <w:t>shall remain in the 'U: reception controller' state.</w:t>
      </w:r>
    </w:p>
    <w:p w14:paraId="12DB5320" w14:textId="77777777" w:rsidR="000C70BA" w:rsidRDefault="000C70BA" w:rsidP="000C70BA">
      <w:r>
        <w:t>[TS 24.581, clause 6.2.5.4.5]</w:t>
      </w:r>
    </w:p>
    <w:p w14:paraId="0310A68E" w14:textId="77777777" w:rsidR="000C70BA" w:rsidRDefault="000C70BA" w:rsidP="000C70BA">
      <w:r>
        <w:t>Upon receiving a granted response for Receive media request message, the transmission participant:</w:t>
      </w:r>
    </w:p>
    <w:p w14:paraId="30D24458"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Default="000C70BA" w:rsidP="000C70BA">
      <w:pPr>
        <w:ind w:left="851" w:hanging="284"/>
      </w:pPr>
      <w:r>
        <w:t>a.</w:t>
      </w:r>
      <w:r>
        <w:tab/>
        <w:t>shall include the Message Type field set to '7' (Receive media response); and</w:t>
      </w:r>
    </w:p>
    <w:p w14:paraId="1A7CC255" w14:textId="77777777" w:rsidR="000C70BA" w:rsidRDefault="000C70BA" w:rsidP="000C70BA">
      <w:pPr>
        <w:ind w:left="851" w:hanging="284"/>
      </w:pPr>
      <w:r>
        <w:t>b.</w:t>
      </w:r>
      <w:r>
        <w:tab/>
        <w:t>shall include the Source field set to '0' (the transmission participant is the source);</w:t>
      </w:r>
    </w:p>
    <w:p w14:paraId="3F37E470" w14:textId="77777777" w:rsidR="000C70BA" w:rsidRDefault="000C70BA" w:rsidP="000C70BA">
      <w:pPr>
        <w:ind w:left="568" w:hanging="284"/>
      </w:pPr>
      <w:r>
        <w:t>2.</w:t>
      </w:r>
      <w:r>
        <w:tab/>
        <w:t>shall provide receive media success notification to the user;</w:t>
      </w:r>
    </w:p>
    <w:p w14:paraId="5E4360F2"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59EB0FF6" w14:textId="77777777" w:rsidR="000C70BA" w:rsidRDefault="000C70BA" w:rsidP="000C70BA">
      <w:pPr>
        <w:ind w:left="568" w:hanging="284"/>
      </w:pPr>
      <w:r>
        <w:t>4.</w:t>
      </w:r>
      <w:r>
        <w:tab/>
        <w:t>shall stop timer T103 (Receive Media Request); and</w:t>
      </w:r>
    </w:p>
    <w:p w14:paraId="29D0275C" w14:textId="77777777" w:rsidR="000C70BA" w:rsidRDefault="000C70BA" w:rsidP="000C70BA">
      <w:pPr>
        <w:ind w:left="568" w:hanging="284"/>
      </w:pPr>
      <w:r>
        <w:t>5.</w:t>
      </w:r>
      <w:r>
        <w:tab/>
        <w:t>shall enter the 'U: has permission to receive' state.</w:t>
      </w:r>
    </w:p>
    <w:p w14:paraId="3182C9D7" w14:textId="77777777" w:rsidR="000C70BA" w:rsidRDefault="000C70BA" w:rsidP="000C70BA">
      <w:pPr>
        <w:pStyle w:val="H6"/>
      </w:pPr>
      <w:r>
        <w:t>6.1.2.4.3</w:t>
      </w:r>
      <w:r>
        <w:tab/>
        <w:t>Test description</w:t>
      </w:r>
      <w:bookmarkEnd w:id="516"/>
      <w:bookmarkEnd w:id="517"/>
      <w:bookmarkEnd w:id="518"/>
      <w:bookmarkEnd w:id="519"/>
    </w:p>
    <w:p w14:paraId="018619A5" w14:textId="77777777" w:rsidR="000C70BA" w:rsidRDefault="000C70BA" w:rsidP="000C70BA">
      <w:pPr>
        <w:pStyle w:val="H6"/>
      </w:pPr>
      <w:r>
        <w:t>6.1.2.4.3.1</w:t>
      </w:r>
      <w:r>
        <w:tab/>
        <w:t>Pre-test conditions</w:t>
      </w:r>
    </w:p>
    <w:p w14:paraId="10928EEF" w14:textId="77777777" w:rsidR="000C70BA" w:rsidRDefault="000C70BA" w:rsidP="000C70BA">
      <w:pPr>
        <w:pStyle w:val="H6"/>
      </w:pPr>
      <w:r w:rsidRPr="00102CE5">
        <w:t>Test configuration</w:t>
      </w:r>
      <w:r>
        <w:t>:</w:t>
      </w:r>
    </w:p>
    <w:p w14:paraId="61821EF2" w14:textId="1FBFEFD3" w:rsidR="000C70BA" w:rsidRDefault="000C70BA" w:rsidP="000C70BA">
      <w:pPr>
        <w:pStyle w:val="B1"/>
      </w:pPr>
      <w:r>
        <w:t>-</w:t>
      </w:r>
      <w:r>
        <w:tab/>
        <w:t xml:space="preserve">Single cell configuration according to TS </w:t>
      </w:r>
      <w:r w:rsidR="00960759">
        <w:t>37.579</w:t>
      </w:r>
      <w:r>
        <w:t>-1 [2] clause 5.2.2.2.1.</w:t>
      </w:r>
    </w:p>
    <w:p w14:paraId="57EA1120" w14:textId="77777777" w:rsidR="000C70BA" w:rsidRDefault="000C70BA" w:rsidP="000C70BA">
      <w:pPr>
        <w:pStyle w:val="H6"/>
      </w:pPr>
      <w:r>
        <w:t>Preamble:</w:t>
      </w:r>
    </w:p>
    <w:p w14:paraId="499FEDAA" w14:textId="009153C2" w:rsidR="000C70BA" w:rsidRDefault="000C70BA" w:rsidP="000C70BA">
      <w:pPr>
        <w:pStyle w:val="B1"/>
      </w:pPr>
      <w:r>
        <w:t>-</w:t>
      </w:r>
      <w:r>
        <w:tab/>
        <w:t xml:space="preserve">The UE has performed procedure 'Initial registration' as described in TS </w:t>
      </w:r>
      <w:r w:rsidR="00960759">
        <w:t>37.579</w:t>
      </w:r>
      <w:r>
        <w:t>-1 [2] clause 5.4.2.</w:t>
      </w:r>
    </w:p>
    <w:p w14:paraId="176D61F6" w14:textId="77777777" w:rsidR="000C70BA" w:rsidRDefault="000C70BA" w:rsidP="000C70BA">
      <w:pPr>
        <w:pStyle w:val="B1"/>
      </w:pPr>
      <w:r>
        <w:t>-</w:t>
      </w:r>
      <w:r>
        <w:tab/>
      </w:r>
      <w:r w:rsidRPr="000573F5">
        <w:t>UE States at the end of the preamble</w:t>
      </w:r>
      <w:r>
        <w:t>:</w:t>
      </w:r>
    </w:p>
    <w:p w14:paraId="5A53CD9E" w14:textId="77777777" w:rsidR="000C70BA" w:rsidRDefault="000C70BA" w:rsidP="000C70BA">
      <w:pPr>
        <w:pStyle w:val="B1"/>
        <w:ind w:left="852"/>
      </w:pPr>
      <w:r>
        <w:t>-</w:t>
      </w:r>
      <w:r>
        <w:tab/>
        <w:t>The UE is in RRC_IDLE state.</w:t>
      </w:r>
    </w:p>
    <w:p w14:paraId="5C040987" w14:textId="77777777" w:rsidR="000C70BA" w:rsidRDefault="000C70BA" w:rsidP="000C70BA">
      <w:pPr>
        <w:pStyle w:val="B1"/>
        <w:ind w:left="852"/>
      </w:pPr>
      <w:r>
        <w:t>-</w:t>
      </w:r>
      <w:r>
        <w:tab/>
        <w:t>The client is registered for MCVideo.</w:t>
      </w:r>
    </w:p>
    <w:p w14:paraId="21EE65CC" w14:textId="77777777" w:rsidR="000C70BA" w:rsidRDefault="000C70BA" w:rsidP="000C70BA">
      <w:pPr>
        <w:pStyle w:val="H6"/>
      </w:pPr>
      <w:r>
        <w:t>6.1.2.4.3.2</w:t>
      </w:r>
      <w:r>
        <w:tab/>
        <w:t>Test procedure sequence</w:t>
      </w:r>
    </w:p>
    <w:p w14:paraId="51C41036" w14:textId="77777777" w:rsidR="000C70BA" w:rsidRDefault="000C70BA" w:rsidP="000C70BA">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Default="000C70BA" w:rsidP="002E3FCC">
            <w:pPr>
              <w:pStyle w:val="TAH"/>
            </w:pPr>
            <w:r>
              <w:t>Verdict</w:t>
            </w:r>
          </w:p>
        </w:tc>
      </w:tr>
      <w:tr w:rsidR="000C70BA"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Default="000C70BA" w:rsidP="002E3FCC">
            <w:pPr>
              <w:pStyle w:val="TAH"/>
            </w:pPr>
          </w:p>
        </w:tc>
      </w:tr>
      <w:tr w:rsidR="000C70BA"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Default="000C70BA" w:rsidP="002E3FCC">
            <w:pPr>
              <w:pStyle w:val="TAC"/>
            </w:pPr>
            <w:r>
              <w:t>P</w:t>
            </w:r>
          </w:p>
        </w:tc>
      </w:tr>
      <w:tr w:rsidR="000C70BA"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Default="000C70BA" w:rsidP="002E3FCC">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Default="000C70BA" w:rsidP="002E3FCC">
            <w:pPr>
              <w:pStyle w:val="TAC"/>
            </w:pPr>
            <w:r>
              <w:t>-</w:t>
            </w:r>
          </w:p>
        </w:tc>
      </w:tr>
      <w:tr w:rsidR="000C70BA"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Default="000C70BA" w:rsidP="002E3FCC">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Default="000C70BA" w:rsidP="002E3FCC">
            <w:pPr>
              <w:pStyle w:val="TAL"/>
            </w:pPr>
            <w:r>
              <w:t>Check: Does the UE (MCVideo client) notify the user that the emergency chat group call has been established?</w:t>
            </w:r>
          </w:p>
          <w:p w14:paraId="694A728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Default="000C70BA" w:rsidP="002E3FCC">
            <w:pPr>
              <w:pStyle w:val="TAC"/>
            </w:pPr>
            <w:r>
              <w:t>P</w:t>
            </w:r>
          </w:p>
        </w:tc>
      </w:tr>
      <w:tr w:rsidR="000C70BA"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Default="000C70BA" w:rsidP="002E3FCC">
            <w:pPr>
              <w:pStyle w:val="TAC"/>
            </w:pPr>
            <w:r>
              <w:t>-</w:t>
            </w:r>
          </w:p>
        </w:tc>
      </w:tr>
      <w:tr w:rsidR="000C70BA"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Default="000C70BA" w:rsidP="002E3FCC">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Default="000C70BA" w:rsidP="002E3FCC">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Default="000C70BA" w:rsidP="002E3FCC">
            <w:pPr>
              <w:pStyle w:val="TAC"/>
            </w:pPr>
            <w:r>
              <w:t>P</w:t>
            </w:r>
          </w:p>
        </w:tc>
      </w:tr>
      <w:tr w:rsidR="000C70BA"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Default="000C70BA" w:rsidP="002E3FCC">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Default="000C70BA" w:rsidP="002E3FCC">
            <w:pPr>
              <w:pStyle w:val="TAC"/>
            </w:pPr>
            <w:r>
              <w:t>-</w:t>
            </w:r>
          </w:p>
        </w:tc>
      </w:tr>
      <w:tr w:rsidR="000C70BA"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Default="000C70BA" w:rsidP="002E3FCC">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Default="000C70BA" w:rsidP="002E3FCC">
            <w:pPr>
              <w:pStyle w:val="TAL"/>
            </w:pPr>
            <w:r>
              <w:t>Check: Does the UE (MCVideo client) provide receive media success notification to the user?</w:t>
            </w:r>
          </w:p>
          <w:p w14:paraId="54DF988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Default="000C70BA" w:rsidP="002E3FCC">
            <w:pPr>
              <w:pStyle w:val="TAC"/>
            </w:pPr>
            <w:r>
              <w:t>P</w:t>
            </w:r>
          </w:p>
        </w:tc>
      </w:tr>
      <w:tr w:rsidR="000C70BA"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Default="000C70BA" w:rsidP="002E3FCC">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Default="000C70BA" w:rsidP="002E3FCC">
            <w:pPr>
              <w:pStyle w:val="TAC"/>
            </w:pPr>
            <w:r>
              <w:t>P</w:t>
            </w:r>
          </w:p>
        </w:tc>
      </w:tr>
      <w:tr w:rsidR="000C70BA"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Default="000C70BA" w:rsidP="002E3FCC">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Default="000C70BA" w:rsidP="002E3FCC">
            <w:pPr>
              <w:pStyle w:val="TAC"/>
            </w:pPr>
            <w:r>
              <w:t>-</w:t>
            </w:r>
          </w:p>
        </w:tc>
      </w:tr>
      <w:tr w:rsidR="000C70BA"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Default="000C70BA" w:rsidP="002E3FCC">
            <w:pPr>
              <w:pStyle w:val="TAL"/>
            </w:pPr>
            <w:r>
              <w:t>Make the UE (MCVideo client) release the call.</w:t>
            </w:r>
          </w:p>
          <w:p w14:paraId="26366A4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Default="000C70BA" w:rsidP="002E3FCC">
            <w:pPr>
              <w:pStyle w:val="TAC"/>
            </w:pPr>
            <w:r>
              <w:t>-</w:t>
            </w:r>
          </w:p>
        </w:tc>
      </w:tr>
      <w:tr w:rsidR="000C70BA"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Default="000C70BA" w:rsidP="002E3FCC">
            <w:pPr>
              <w:pStyle w:val="TAC"/>
            </w:pPr>
            <w:r>
              <w:t>P</w:t>
            </w:r>
          </w:p>
        </w:tc>
      </w:tr>
      <w:tr w:rsidR="000C70BA"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Default="000C70BA" w:rsidP="002E3FCC">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Default="000C70BA" w:rsidP="002E3FCC">
            <w:pPr>
              <w:pStyle w:val="TAC"/>
            </w:pPr>
            <w:r>
              <w:t>-</w:t>
            </w:r>
          </w:p>
        </w:tc>
      </w:tr>
      <w:tr w:rsidR="000C70BA"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Default="000C70BA" w:rsidP="002E3FCC">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Default="000C70BA" w:rsidP="002E3FCC">
            <w:pPr>
              <w:pStyle w:val="TAC"/>
            </w:pPr>
            <w:r>
              <w:t>P</w:t>
            </w:r>
          </w:p>
        </w:tc>
      </w:tr>
      <w:tr w:rsidR="000C70BA"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Default="000C70BA" w:rsidP="002E3FCC">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Default="000C70BA" w:rsidP="002E3FCC">
            <w:pPr>
              <w:pStyle w:val="TAC"/>
            </w:pPr>
            <w:r>
              <w:t>-</w:t>
            </w:r>
          </w:p>
        </w:tc>
      </w:tr>
      <w:tr w:rsidR="000C70BA"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Default="000C70BA" w:rsidP="002E3FCC">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Default="000C70BA" w:rsidP="002E3FCC">
            <w:pPr>
              <w:pStyle w:val="TAL"/>
            </w:pPr>
            <w:r>
              <w:t>Check: Does the UE (MCVideo client) notify the user that the imminent peril chat group call has been established?</w:t>
            </w:r>
          </w:p>
          <w:p w14:paraId="196A03B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Default="000C70BA" w:rsidP="002E3FCC">
            <w:pPr>
              <w:pStyle w:val="TAC"/>
            </w:pPr>
            <w:r>
              <w:t>P</w:t>
            </w:r>
          </w:p>
        </w:tc>
      </w:tr>
      <w:tr w:rsidR="000C70BA"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Default="000C70BA" w:rsidP="002E3FCC">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Default="000C70BA" w:rsidP="002E3FCC">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Default="000C70BA" w:rsidP="002E3FCC">
            <w:pPr>
              <w:pStyle w:val="TAC"/>
            </w:pPr>
            <w:r>
              <w:t>P</w:t>
            </w:r>
          </w:p>
        </w:tc>
      </w:tr>
      <w:tr w:rsidR="000C70BA"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Default="000C70BA" w:rsidP="002E3FCC">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Default="000C70BA" w:rsidP="002E3FCC">
            <w:pPr>
              <w:pStyle w:val="TAC"/>
            </w:pPr>
            <w:r>
              <w:t>-</w:t>
            </w:r>
          </w:p>
        </w:tc>
      </w:tr>
      <w:tr w:rsidR="000C70BA"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Default="000C70BA" w:rsidP="002E3FCC">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Default="000C70BA" w:rsidP="002E3FCC">
            <w:pPr>
              <w:pStyle w:val="TAL"/>
            </w:pPr>
            <w:r>
              <w:t>Check: Does the UE (MCVideo client) provide receive media success notification to the user?</w:t>
            </w:r>
          </w:p>
          <w:p w14:paraId="1730102C"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Default="000C70BA" w:rsidP="002E3FCC">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Default="000C70BA" w:rsidP="002E3FCC">
            <w:pPr>
              <w:pStyle w:val="TAC"/>
            </w:pPr>
            <w:r>
              <w:t>P</w:t>
            </w:r>
          </w:p>
        </w:tc>
      </w:tr>
      <w:tr w:rsidR="000C70BA"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Default="000C70BA" w:rsidP="002E3FCC">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Default="000C70BA" w:rsidP="002E3FCC">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Default="000C70BA" w:rsidP="002E3FCC">
            <w:pPr>
              <w:pStyle w:val="TAC"/>
            </w:pPr>
            <w:r>
              <w:t>P</w:t>
            </w:r>
          </w:p>
        </w:tc>
      </w:tr>
      <w:tr w:rsidR="000C70BA"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Default="000C70BA" w:rsidP="002E3FCC">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Default="000C70BA" w:rsidP="002E3FCC">
            <w:pPr>
              <w:pStyle w:val="TAC"/>
            </w:pPr>
            <w:r>
              <w:t>-</w:t>
            </w:r>
          </w:p>
        </w:tc>
      </w:tr>
      <w:tr w:rsidR="000C70BA"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Default="000C70BA" w:rsidP="002E3FCC">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Default="000C70BA" w:rsidP="002E3FCC">
            <w:pPr>
              <w:pStyle w:val="TAL"/>
            </w:pPr>
            <w:r>
              <w:t>Make the UE (MCVideo client) release the call.</w:t>
            </w:r>
          </w:p>
          <w:p w14:paraId="165E3F8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Default="000C70BA" w:rsidP="002E3FCC">
            <w:pPr>
              <w:pStyle w:val="TAC"/>
            </w:pPr>
            <w:r>
              <w:t>-</w:t>
            </w:r>
          </w:p>
        </w:tc>
      </w:tr>
      <w:tr w:rsidR="000C70BA"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Default="000C70BA" w:rsidP="002E3FCC">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Default="000C70BA" w:rsidP="002E3FCC">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Default="000C70BA" w:rsidP="002E3FCC">
            <w:pPr>
              <w:pStyle w:val="TAC"/>
            </w:pPr>
            <w:r>
              <w:t>P</w:t>
            </w:r>
          </w:p>
        </w:tc>
      </w:tr>
      <w:tr w:rsidR="000C70BA"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Default="000C70BA" w:rsidP="002E3FCC">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Default="000C70BA" w:rsidP="002E3FCC">
            <w:pPr>
              <w:pStyle w:val="TAC"/>
            </w:pPr>
            <w:r>
              <w:t>-</w:t>
            </w:r>
          </w:p>
        </w:tc>
      </w:tr>
      <w:tr w:rsidR="000C70BA"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Default="000C70BA" w:rsidP="002E3FCC">
            <w:pPr>
              <w:pStyle w:val="TAN"/>
            </w:pPr>
            <w:r>
              <w:t>NOTE 1: This is expected to be done via a suitable implementation dependent MMI.</w:t>
            </w:r>
          </w:p>
        </w:tc>
      </w:tr>
    </w:tbl>
    <w:p w14:paraId="1DF6BC60" w14:textId="77777777" w:rsidR="000C70BA" w:rsidRDefault="000C70BA" w:rsidP="000C70BA"/>
    <w:p w14:paraId="1DA57529" w14:textId="77777777" w:rsidR="000C70BA" w:rsidRDefault="000C70BA" w:rsidP="000C70BA">
      <w:pPr>
        <w:pStyle w:val="H6"/>
      </w:pPr>
      <w:r>
        <w:t>6.1.2.4.3.3</w:t>
      </w:r>
      <w:r>
        <w:tab/>
        <w:t>Specific message contents</w:t>
      </w:r>
    </w:p>
    <w:p w14:paraId="6F8C67E7" w14:textId="4A64C6C7" w:rsidR="000C70BA" w:rsidRDefault="000C70BA" w:rsidP="000C70BA">
      <w:pPr>
        <w:pStyle w:val="TH"/>
      </w:pPr>
      <w:r>
        <w:t>Table 6.1.2.4.3.3-1: SIP INVITE from the SS (Step 1,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Default="000C70BA" w:rsidP="002E3FCC">
            <w:pPr>
              <w:pStyle w:val="TAL"/>
            </w:pPr>
            <w:r>
              <w:t xml:space="preserve">Derivation Path: TS </w:t>
            </w:r>
            <w:r w:rsidR="00960759">
              <w:t>37.579</w:t>
            </w:r>
            <w:r>
              <w:t>-1 [2], Table 5.5.2.5.2-1, condition EMERGENCY-CALL</w:t>
            </w:r>
          </w:p>
        </w:tc>
      </w:tr>
      <w:tr w:rsidR="000C70BA"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Default="000C70BA" w:rsidP="002E3FCC">
            <w:pPr>
              <w:pStyle w:val="TAH"/>
            </w:pPr>
            <w:r>
              <w:t>Condition</w:t>
            </w:r>
          </w:p>
        </w:tc>
      </w:tr>
      <w:tr w:rsidR="000C70BA"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Default="000C70BA" w:rsidP="002E3FCC">
            <w:pPr>
              <w:pStyle w:val="TAL"/>
            </w:pPr>
          </w:p>
        </w:tc>
      </w:tr>
      <w:tr w:rsidR="000C70BA"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Default="000C70BA" w:rsidP="002E3FCC">
            <w:pPr>
              <w:pStyle w:val="TAL"/>
            </w:pPr>
          </w:p>
        </w:tc>
      </w:tr>
      <w:tr w:rsidR="000C70BA"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Default="000C70BA" w:rsidP="002E3FCC">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Default="000C70BA" w:rsidP="002E3FCC">
            <w:pPr>
              <w:pStyle w:val="TAL"/>
            </w:pPr>
          </w:p>
        </w:tc>
      </w:tr>
      <w:tr w:rsidR="000C70BA"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Default="000C70BA" w:rsidP="002E3FCC">
            <w:pPr>
              <w:pStyle w:val="TAL"/>
            </w:pPr>
          </w:p>
        </w:tc>
      </w:tr>
      <w:tr w:rsidR="000C70BA"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Default="000C70BA" w:rsidP="002E3FCC">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Default="000C70BA" w:rsidP="002E3FCC">
            <w:pPr>
              <w:pStyle w:val="TAL"/>
            </w:pPr>
          </w:p>
        </w:tc>
      </w:tr>
    </w:tbl>
    <w:p w14:paraId="6775AD9F" w14:textId="77777777" w:rsidR="000C70BA" w:rsidRDefault="000C70BA" w:rsidP="000C70BA"/>
    <w:p w14:paraId="289296F0" w14:textId="77777777" w:rsidR="000C70BA" w:rsidRDefault="000C70BA" w:rsidP="000C70BA">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Default="000C70BA" w:rsidP="002E3FCC">
            <w:pPr>
              <w:pStyle w:val="TAL"/>
            </w:pPr>
            <w:r>
              <w:t xml:space="preserve">Derivation Path: TS </w:t>
            </w:r>
            <w:r w:rsidR="00960759">
              <w:t>37.579</w:t>
            </w:r>
            <w:r>
              <w:t>-1 [2], Table 5.5.3.1.2-2, condition INITIAL_SDP_OFFER</w:t>
            </w:r>
          </w:p>
        </w:tc>
      </w:tr>
    </w:tbl>
    <w:p w14:paraId="121C78D0" w14:textId="77777777" w:rsidR="000C70BA" w:rsidRDefault="000C70BA" w:rsidP="000C70BA"/>
    <w:p w14:paraId="69538EDD" w14:textId="77777777" w:rsidR="000C70BA" w:rsidRDefault="000C70BA" w:rsidP="000C70BA">
      <w:pPr>
        <w:pStyle w:val="TH"/>
      </w:pPr>
      <w:r>
        <w:t xml:space="preserve">Table </w:t>
      </w:r>
      <w:bookmarkStart w:id="520" w:name="_Hlk128340197"/>
      <w:r>
        <w:t>6.1.2.4.3.3-</w:t>
      </w:r>
      <w:bookmarkEnd w:id="520"/>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Default="000C70BA" w:rsidP="002E3FCC">
            <w:pPr>
              <w:pStyle w:val="TAL"/>
            </w:pPr>
            <w:r>
              <w:t xml:space="preserve">Derivation Path: TS </w:t>
            </w:r>
            <w:r w:rsidR="00960759">
              <w:t>37.579</w:t>
            </w:r>
            <w:r>
              <w:t>-1</w:t>
            </w:r>
            <w:r>
              <w:rPr>
                <w:color w:val="000000"/>
              </w:rPr>
              <w:t xml:space="preserve"> [2]</w:t>
            </w:r>
            <w:r>
              <w:t>, Table 5.5.3.2.2-2, condition EMERGENCY-CALL, CHAT-GROUP-CALL</w:t>
            </w:r>
          </w:p>
        </w:tc>
      </w:tr>
    </w:tbl>
    <w:p w14:paraId="47D7FF46" w14:textId="77777777" w:rsidR="000C70BA" w:rsidRDefault="000C70BA" w:rsidP="000C70BA"/>
    <w:p w14:paraId="44690B34" w14:textId="1B72BA0D" w:rsidR="000C70BA" w:rsidRDefault="000C70BA" w:rsidP="000C70BA">
      <w:pPr>
        <w:pStyle w:val="TH"/>
      </w:pPr>
      <w:r>
        <w:t>Table 6.1.2.4.3.3-3: SIP 200 (OK) from the UE (Step</w:t>
      </w:r>
      <w:r w:rsidRPr="00A77C82">
        <w:t>s</w:t>
      </w:r>
      <w:r>
        <w:t xml:space="preserve"> 3, 10, Table 6.1.2.4.3.2-1;</w:t>
      </w:r>
      <w:r>
        <w:br/>
        <w:t xml:space="preserve">Step 4, TS </w:t>
      </w:r>
      <w:r w:rsidR="00960759">
        <w:t>37.579</w:t>
      </w:r>
      <w:r>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Default="000C70BA" w:rsidP="002E3FCC">
            <w:pPr>
              <w:pStyle w:val="TAL"/>
              <w:rPr>
                <w:rFonts w:cs="Arial"/>
                <w:szCs w:val="18"/>
              </w:rPr>
            </w:pPr>
            <w:r>
              <w:t xml:space="preserve">Derivation Path: TS </w:t>
            </w:r>
            <w:r w:rsidR="00960759">
              <w:t>37.579</w:t>
            </w:r>
            <w:r>
              <w:t>-1 [2], Table 5.5.2.17.1.1-1, condition INVITE-RSP</w:t>
            </w:r>
          </w:p>
        </w:tc>
      </w:tr>
      <w:tr w:rsidR="000C70BA"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Default="000C70BA" w:rsidP="002E3FCC">
            <w:pPr>
              <w:pStyle w:val="TAH"/>
            </w:pPr>
            <w:r>
              <w:t>Condition</w:t>
            </w:r>
          </w:p>
        </w:tc>
      </w:tr>
      <w:tr w:rsidR="000C70BA"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15F7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Default="000C70BA" w:rsidP="002E3FCC">
            <w:pPr>
              <w:pStyle w:val="TAL"/>
            </w:pPr>
          </w:p>
        </w:tc>
      </w:tr>
      <w:tr w:rsidR="000C70BA" w14:paraId="567CF65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3EB261"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4DF1B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3F5924"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44B9B7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98C2FB" w14:textId="77777777" w:rsidR="000C70BA" w:rsidRDefault="000C70BA" w:rsidP="002E3FCC">
            <w:pPr>
              <w:pStyle w:val="TAL"/>
            </w:pPr>
          </w:p>
        </w:tc>
      </w:tr>
      <w:tr w:rsidR="000C70BA" w14:paraId="483014F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3035BA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2E096D3" w14:textId="77777777" w:rsidR="000C70BA" w:rsidRDefault="000C70BA" w:rsidP="002E3FCC">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7D06DF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AA39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7824FF" w14:textId="77777777" w:rsidR="000C70BA" w:rsidRDefault="000C70BA" w:rsidP="002E3FCC">
            <w:pPr>
              <w:pStyle w:val="TAL"/>
            </w:pPr>
          </w:p>
        </w:tc>
      </w:tr>
      <w:tr w:rsidR="000C70BA" w14:paraId="70A642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A128C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A5A34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76682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86C6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82EC0C" w14:textId="77777777" w:rsidR="000C70BA" w:rsidRDefault="000C70BA" w:rsidP="002E3FCC">
            <w:pPr>
              <w:pStyle w:val="TAL"/>
            </w:pPr>
          </w:p>
        </w:tc>
      </w:tr>
      <w:tr w:rsidR="000C70BA" w14:paraId="3588E4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4C672A"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1E8276" w14:textId="77777777" w:rsidR="000C70BA" w:rsidRDefault="000C70BA" w:rsidP="002E3FCC">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07FB8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CDDD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B38F2F" w14:textId="77777777" w:rsidR="000C70BA" w:rsidRDefault="000C70BA" w:rsidP="002E3FCC">
            <w:pPr>
              <w:pStyle w:val="TAL"/>
            </w:pPr>
          </w:p>
        </w:tc>
      </w:tr>
    </w:tbl>
    <w:p w14:paraId="5FC4272D" w14:textId="77777777" w:rsidR="000C70BA" w:rsidRDefault="000C70BA" w:rsidP="000C70BA"/>
    <w:p w14:paraId="031FCE94" w14:textId="77777777" w:rsidR="000C70BA" w:rsidRDefault="000C70BA" w:rsidP="000C70BA">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Default="000C70BA" w:rsidP="002E3FCC">
            <w:pPr>
              <w:pStyle w:val="TAL"/>
            </w:pPr>
            <w:r>
              <w:t xml:space="preserve">Derivation Path: TS </w:t>
            </w:r>
            <w:r w:rsidR="00960759">
              <w:t>37.579</w:t>
            </w:r>
            <w:r>
              <w:t>-1 [2], Table 5.5.3.1.1-2, condition SDP_ANSWER</w:t>
            </w:r>
          </w:p>
        </w:tc>
      </w:tr>
    </w:tbl>
    <w:p w14:paraId="4C29415C" w14:textId="77777777" w:rsidR="000C70BA" w:rsidRDefault="000C70BA" w:rsidP="000C70BA"/>
    <w:p w14:paraId="65BD5145" w14:textId="77777777" w:rsidR="000C70BA" w:rsidRDefault="000C70BA" w:rsidP="000C70BA">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4A5DA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AE39EA8" w14:textId="51BD075B" w:rsidR="000C70BA" w:rsidRDefault="000C70BA" w:rsidP="002E3FCC">
            <w:pPr>
              <w:pStyle w:val="TAL"/>
            </w:pPr>
            <w:r>
              <w:t xml:space="preserve">Derivation Path: TS </w:t>
            </w:r>
            <w:r w:rsidR="00960759">
              <w:t>37.579</w:t>
            </w:r>
            <w:r>
              <w:t>-1</w:t>
            </w:r>
            <w:r>
              <w:rPr>
                <w:color w:val="000000"/>
              </w:rPr>
              <w:t xml:space="preserve"> [2]</w:t>
            </w:r>
            <w:r>
              <w:t>, Table 5.5.3.2.1-2, condition INVITE-RSP</w:t>
            </w:r>
          </w:p>
        </w:tc>
      </w:tr>
    </w:tbl>
    <w:p w14:paraId="34F7F2F0" w14:textId="77777777" w:rsidR="000C70BA" w:rsidRDefault="000C70BA" w:rsidP="000C70BA"/>
    <w:p w14:paraId="272FB33C" w14:textId="77777777" w:rsidR="000C70BA" w:rsidRDefault="000C70BA" w:rsidP="000C70BA">
      <w:pPr>
        <w:pStyle w:val="TH"/>
      </w:pPr>
      <w:r>
        <w:t>Table 6.1.2.4.3.3-5: Void</w:t>
      </w:r>
    </w:p>
    <w:p w14:paraId="6BFBDAAA" w14:textId="5533A697" w:rsidR="000C70BA" w:rsidRDefault="000C70BA" w:rsidP="000C70BA">
      <w:pPr>
        <w:pStyle w:val="TH"/>
      </w:pPr>
      <w:r>
        <w:t>Table 6.1.2.4.3.3-5A: Media Transmission Notification from the SS (Step 6A,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Default="000C70BA" w:rsidP="002E3FCC">
            <w:pPr>
              <w:pStyle w:val="TAL"/>
            </w:pPr>
            <w:r>
              <w:t xml:space="preserve">Derivation Path: TS </w:t>
            </w:r>
            <w:r w:rsidR="00960759">
              <w:t>37.579</w:t>
            </w:r>
            <w:r>
              <w:t>-1 [2], Table 5.5.11.2.7-1, condition EMERGENCY-CALL</w:t>
            </w:r>
          </w:p>
        </w:tc>
      </w:tr>
    </w:tbl>
    <w:p w14:paraId="2D9731E9" w14:textId="77777777" w:rsidR="000C70BA" w:rsidRDefault="000C70BA" w:rsidP="000C70BA"/>
    <w:p w14:paraId="1C627A1C" w14:textId="77777777" w:rsidR="000C70BA" w:rsidRDefault="000C70BA" w:rsidP="000C70BA">
      <w:pPr>
        <w:pStyle w:val="TH"/>
      </w:pPr>
      <w:r>
        <w:t>Table 6.1.2.4.3.3-5B..5C: Void</w:t>
      </w:r>
    </w:p>
    <w:p w14:paraId="08F33C12" w14:textId="3E5B1038" w:rsidR="000C70BA" w:rsidRDefault="000C70BA" w:rsidP="000C70BA">
      <w:pPr>
        <w:pStyle w:val="TH"/>
      </w:pPr>
      <w:r>
        <w:t>Table 6.1.2.4.3.3-5D: Media Reception End Request from the SS (Step 6G,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Default="000C70BA" w:rsidP="002E3FCC">
            <w:pPr>
              <w:pStyle w:val="TAL"/>
            </w:pPr>
            <w:r>
              <w:t xml:space="preserve">Derivation Path: TS </w:t>
            </w:r>
            <w:r w:rsidR="00960759">
              <w:t>37.579</w:t>
            </w:r>
            <w:r>
              <w:t>-1 [2], Table 5.5.11.3.3-1, condition DOWNLINK, EMERGENCY-CALL</w:t>
            </w:r>
          </w:p>
        </w:tc>
      </w:tr>
    </w:tbl>
    <w:p w14:paraId="6ECF7DCE" w14:textId="77777777" w:rsidR="000C70BA" w:rsidRDefault="000C70BA" w:rsidP="000C70BA"/>
    <w:p w14:paraId="291A29FE" w14:textId="1CD9547A" w:rsidR="000C70BA" w:rsidRDefault="000C70BA" w:rsidP="000C70BA">
      <w:pPr>
        <w:pStyle w:val="TH"/>
      </w:pPr>
      <w:r>
        <w:t>Table 6.1.2.4.3.3-6: SIP BYE from the UE (Steps 8, 17, Table 6.1.2.4.3.2-1;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Default="000C70BA" w:rsidP="002E3FCC">
            <w:pPr>
              <w:pStyle w:val="TAL"/>
            </w:pPr>
            <w:r>
              <w:t xml:space="preserve">Derivation Path: TS </w:t>
            </w:r>
            <w:r w:rsidR="00960759">
              <w:t>37.579</w:t>
            </w:r>
            <w:r>
              <w:t>-1</w:t>
            </w:r>
            <w:r>
              <w:rPr>
                <w:color w:val="000000"/>
              </w:rPr>
              <w:t xml:space="preserve"> [2]</w:t>
            </w:r>
            <w:r>
              <w:t>, Table 5.5.2.2.1-1, condition MT_CALL</w:t>
            </w:r>
          </w:p>
        </w:tc>
      </w:tr>
    </w:tbl>
    <w:p w14:paraId="3639A66B" w14:textId="77777777" w:rsidR="000C70BA" w:rsidRDefault="000C70BA" w:rsidP="000C70BA"/>
    <w:p w14:paraId="5CB22A0A" w14:textId="77777777" w:rsidR="000C70BA" w:rsidRDefault="000C70BA" w:rsidP="000C70BA">
      <w:pPr>
        <w:pStyle w:val="TH"/>
      </w:pPr>
      <w:r>
        <w:t>Table 6.1.2.4.3.3-7: Void</w:t>
      </w:r>
    </w:p>
    <w:p w14:paraId="3A03B34D" w14:textId="63FA4E6B" w:rsidR="000C70BA" w:rsidRDefault="000C70BA" w:rsidP="000C70BA">
      <w:pPr>
        <w:pStyle w:val="TH"/>
      </w:pPr>
      <w:r>
        <w:t>Table 6.1.2.4.3.3-8: SIP INVITE from the SS (Step 10,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Default="000C70BA" w:rsidP="002E3FCC">
            <w:pPr>
              <w:pStyle w:val="TAL"/>
            </w:pPr>
            <w:r>
              <w:t xml:space="preserve">Derivation Path: TS </w:t>
            </w:r>
            <w:r w:rsidR="00960759">
              <w:t>37.579</w:t>
            </w:r>
            <w:r>
              <w:t>-1 [2], Table 5.5.2.5.2-1, condition IMMPERIL-CALL</w:t>
            </w:r>
          </w:p>
        </w:tc>
      </w:tr>
      <w:tr w:rsidR="000C70BA"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Default="000C70BA" w:rsidP="002E3FCC">
            <w:pPr>
              <w:pStyle w:val="TAH"/>
            </w:pPr>
            <w:r>
              <w:t>Condition</w:t>
            </w:r>
          </w:p>
        </w:tc>
      </w:tr>
      <w:tr w:rsidR="000C70BA"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Default="000C70BA" w:rsidP="002E3FCC">
            <w:pPr>
              <w:pStyle w:val="TAL"/>
            </w:pPr>
          </w:p>
        </w:tc>
      </w:tr>
      <w:tr w:rsidR="000C70BA"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Default="000C70BA" w:rsidP="002E3FCC">
            <w:pPr>
              <w:pStyle w:val="TAL"/>
            </w:pPr>
          </w:p>
        </w:tc>
      </w:tr>
      <w:tr w:rsidR="000C70BA"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Default="000C70BA" w:rsidP="002E3FCC">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Default="000C70BA" w:rsidP="002E3FCC">
            <w:pPr>
              <w:pStyle w:val="TAL"/>
            </w:pPr>
          </w:p>
        </w:tc>
      </w:tr>
      <w:tr w:rsidR="000C70BA"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Default="000C70BA" w:rsidP="002E3FCC">
            <w:pPr>
              <w:pStyle w:val="TAL"/>
            </w:pPr>
          </w:p>
        </w:tc>
      </w:tr>
      <w:tr w:rsidR="000C70BA"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Default="000C70BA" w:rsidP="002E3FCC">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Default="000C70BA" w:rsidP="002E3FCC">
            <w:pPr>
              <w:pStyle w:val="TAL"/>
            </w:pPr>
          </w:p>
        </w:tc>
      </w:tr>
    </w:tbl>
    <w:p w14:paraId="68BF7FC1" w14:textId="77777777" w:rsidR="000C70BA" w:rsidRDefault="000C70BA" w:rsidP="000C70BA"/>
    <w:p w14:paraId="1594EB34" w14:textId="77777777" w:rsidR="000C70BA" w:rsidRDefault="000C70BA" w:rsidP="000C70BA">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Default="000C70BA" w:rsidP="002E3FCC">
            <w:pPr>
              <w:pStyle w:val="TAL"/>
            </w:pPr>
            <w:r>
              <w:t xml:space="preserve">Derivation Path: TS </w:t>
            </w:r>
            <w:r w:rsidR="00960759">
              <w:t>37.579</w:t>
            </w:r>
            <w:r>
              <w:t>-1 [2], Table 5.5.3.1.2-2, condition INITIAL_SDP_OFFER</w:t>
            </w:r>
          </w:p>
        </w:tc>
      </w:tr>
    </w:tbl>
    <w:p w14:paraId="6C21CE72" w14:textId="77777777" w:rsidR="000C70BA" w:rsidRDefault="000C70BA" w:rsidP="000C70BA"/>
    <w:p w14:paraId="67F9E6F8" w14:textId="77777777" w:rsidR="000C70BA" w:rsidRDefault="000C70BA" w:rsidP="000C70BA">
      <w:pPr>
        <w:pStyle w:val="TH"/>
      </w:pPr>
      <w:r>
        <w:t xml:space="preserve">Table </w:t>
      </w:r>
      <w:bookmarkStart w:id="521" w:name="_Hlk128340426"/>
      <w:r>
        <w:t>6.1.2.4.3.3-</w:t>
      </w:r>
      <w:bookmarkEnd w:id="521"/>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Default="000C70BA" w:rsidP="002E3FCC">
            <w:pPr>
              <w:pStyle w:val="TAL"/>
            </w:pPr>
            <w:r>
              <w:t xml:space="preserve">Derivation Path: TS </w:t>
            </w:r>
            <w:r w:rsidR="00960759">
              <w:t>37.579</w:t>
            </w:r>
            <w:r>
              <w:t>-1</w:t>
            </w:r>
            <w:r>
              <w:rPr>
                <w:color w:val="000000"/>
              </w:rPr>
              <w:t xml:space="preserve"> [2]</w:t>
            </w:r>
            <w:r>
              <w:t>, Table 5.5.3.2.2-2, condition IMMPERIL-CALL, CHAT-GROUP-CALL</w:t>
            </w:r>
          </w:p>
        </w:tc>
      </w:tr>
    </w:tbl>
    <w:p w14:paraId="5B274301" w14:textId="77777777" w:rsidR="000C70BA" w:rsidRDefault="000C70BA" w:rsidP="000C70BA"/>
    <w:p w14:paraId="0C426405" w14:textId="77777777" w:rsidR="000C70BA" w:rsidRDefault="000C70BA" w:rsidP="000C70BA">
      <w:pPr>
        <w:pStyle w:val="TH"/>
      </w:pPr>
      <w:r>
        <w:t>Table 6.1.2.4.3.3-10..12: Void</w:t>
      </w:r>
    </w:p>
    <w:p w14:paraId="6A03C172" w14:textId="4AE8A0CD" w:rsidR="000C70BA" w:rsidRDefault="000C70BA" w:rsidP="000C70BA">
      <w:pPr>
        <w:pStyle w:val="TH"/>
      </w:pPr>
      <w:r>
        <w:t>Table 6.1.2.4.3.3-13: Media Transmission Notification from the SS (Step 14A,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Default="000C70BA" w:rsidP="002E3FCC">
            <w:pPr>
              <w:pStyle w:val="TAL"/>
            </w:pPr>
            <w:r>
              <w:t xml:space="preserve">Derivation Path: TS </w:t>
            </w:r>
            <w:r w:rsidR="00960759">
              <w:t>37.579</w:t>
            </w:r>
            <w:r>
              <w:t>-1 [2], Table 5.5.11.2.7-1, condition IMMPERIL-CALL</w:t>
            </w:r>
          </w:p>
        </w:tc>
      </w:tr>
    </w:tbl>
    <w:p w14:paraId="21834840" w14:textId="77777777" w:rsidR="000C70BA" w:rsidRDefault="000C70BA" w:rsidP="000C70BA"/>
    <w:p w14:paraId="4477914C" w14:textId="77777777" w:rsidR="000C70BA" w:rsidRDefault="000C70BA" w:rsidP="000C70BA">
      <w:pPr>
        <w:pStyle w:val="TH"/>
      </w:pPr>
      <w:r>
        <w:t>Table 6.1.2.4.3.3-14..15: Void</w:t>
      </w:r>
    </w:p>
    <w:p w14:paraId="3A0DE67A" w14:textId="5A6A5291" w:rsidR="000C70BA" w:rsidRDefault="000C70BA" w:rsidP="000C70BA">
      <w:pPr>
        <w:pStyle w:val="TH"/>
      </w:pPr>
      <w:r>
        <w:t>Table 6.1.2.4.3.3-16: Media Reception End Request from the SS (Step 14G,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Default="000C70BA" w:rsidP="002E3FCC">
            <w:pPr>
              <w:pStyle w:val="TAL"/>
            </w:pPr>
            <w:r>
              <w:t xml:space="preserve">Derivation Path: TS </w:t>
            </w:r>
            <w:r w:rsidR="00960759">
              <w:t>37.579</w:t>
            </w:r>
            <w:r>
              <w:t>-1 [2], Table 5.5.11.3.3-1, condition DOWNLINK, IMMPERIL-CALL</w:t>
            </w:r>
          </w:p>
        </w:tc>
      </w:tr>
    </w:tbl>
    <w:p w14:paraId="49990D19" w14:textId="77777777" w:rsidR="000C70BA" w:rsidRDefault="000C70BA" w:rsidP="000C70BA"/>
    <w:p w14:paraId="0F986508" w14:textId="77777777" w:rsidR="000C70BA" w:rsidRDefault="000C70BA" w:rsidP="000C70BA">
      <w:pPr>
        <w:keepNext/>
        <w:keepLines/>
        <w:spacing w:before="120"/>
        <w:ind w:left="1418" w:hanging="1418"/>
        <w:outlineLvl w:val="3"/>
        <w:rPr>
          <w:rFonts w:ascii="Arial" w:hAnsi="Arial" w:cs="Arial"/>
          <w:sz w:val="24"/>
          <w:szCs w:val="24"/>
        </w:rPr>
      </w:pPr>
      <w:bookmarkStart w:id="522" w:name="_Toc84345731"/>
      <w:r>
        <w:rPr>
          <w:rFonts w:ascii="Arial" w:hAnsi="Arial"/>
          <w:sz w:val="24"/>
        </w:rPr>
        <w:t>6.1.2.5</w:t>
      </w:r>
      <w:r>
        <w:rPr>
          <w:rFonts w:ascii="Arial" w:hAnsi="Arial"/>
          <w:sz w:val="24"/>
        </w:rPr>
        <w:tab/>
        <w:t>On-network / Chat Group Call / Emergency Call / Imminent Peril Call / Client Originated (CO)</w:t>
      </w:r>
      <w:bookmarkEnd w:id="522"/>
    </w:p>
    <w:p w14:paraId="64689B6D" w14:textId="77777777" w:rsidR="000C70BA" w:rsidRDefault="000C70BA" w:rsidP="000C70BA">
      <w:pPr>
        <w:pStyle w:val="H6"/>
      </w:pPr>
      <w:r>
        <w:t>6.1.2.5.1</w:t>
      </w:r>
      <w:r>
        <w:tab/>
        <w:t>Test Purpose (TP)</w:t>
      </w:r>
    </w:p>
    <w:p w14:paraId="1C1F954B" w14:textId="77777777" w:rsidR="000C70BA" w:rsidRDefault="000C70BA" w:rsidP="000C70BA">
      <w:pPr>
        <w:pStyle w:val="H6"/>
      </w:pPr>
      <w:r>
        <w:t>(1)</w:t>
      </w:r>
    </w:p>
    <w:p w14:paraId="02AF18EB" w14:textId="77777777" w:rsidR="000C70BA" w:rsidRDefault="000C70BA" w:rsidP="000C70BA">
      <w:pPr>
        <w:pStyle w:val="PL"/>
      </w:pPr>
      <w:r>
        <w:rPr>
          <w:b/>
        </w:rPr>
        <w:t>with</w:t>
      </w:r>
      <w:r>
        <w:t xml:space="preserve"> { UE (MCVideo Client) registered and authorized for MCVideo Service }</w:t>
      </w:r>
    </w:p>
    <w:p w14:paraId="125BAB77" w14:textId="77777777" w:rsidR="000C70BA" w:rsidRDefault="000C70BA" w:rsidP="000C70BA">
      <w:pPr>
        <w:pStyle w:val="PL"/>
      </w:pPr>
      <w:r>
        <w:t>ensure that {</w:t>
      </w:r>
    </w:p>
    <w:p w14:paraId="61CDC1A2" w14:textId="77777777" w:rsidR="000C70BA" w:rsidRDefault="000C70BA" w:rsidP="000C70BA">
      <w:pPr>
        <w:pStyle w:val="PL"/>
      </w:pPr>
      <w:r>
        <w:t xml:space="preserve">  </w:t>
      </w:r>
      <w:r>
        <w:rPr>
          <w:b/>
        </w:rPr>
        <w:t>when</w:t>
      </w:r>
      <w:r>
        <w:t xml:space="preserve"> { the MCVideo User requests to establish a MCVideo</w:t>
      </w:r>
      <w:r>
        <w:rPr>
          <w:lang w:eastAsia="ko-KR"/>
        </w:rPr>
        <w:t xml:space="preserve"> Emergency </w:t>
      </w:r>
      <w:r>
        <w:t>Chat Group Call with implicit Transmission Control}</w:t>
      </w:r>
    </w:p>
    <w:p w14:paraId="2D8A46AF" w14:textId="77777777" w:rsidR="000C70BA" w:rsidRDefault="000C70BA" w:rsidP="000C70BA">
      <w:pPr>
        <w:pStyle w:val="PL"/>
      </w:pPr>
      <w:r>
        <w:rPr>
          <w:b/>
        </w:rPr>
        <w:t xml:space="preserve">    then</w:t>
      </w:r>
      <w:r>
        <w:t xml:space="preserve"> { the UE(MCVideo Client) sends a SIP INVITE message, </w:t>
      </w:r>
      <w:r>
        <w:rPr>
          <w:b/>
        </w:rPr>
        <w:t>and</w:t>
      </w:r>
      <w:r>
        <w:t xml:space="preserve">, upon receipt of a Transmission Granted message from the SS MCVideo Server that the call was established, notifies the user </w:t>
      </w:r>
      <w:r>
        <w:rPr>
          <w:b/>
          <w:bCs/>
        </w:rPr>
        <w:t>and</w:t>
      </w:r>
      <w:r>
        <w:t xml:space="preserve"> respects Transmission Control (Transmission Granted, Transmission Control ACK, Transmission End Request, Transmission End Response) }</w:t>
      </w:r>
    </w:p>
    <w:p w14:paraId="2CC67174" w14:textId="77777777" w:rsidR="000C70BA" w:rsidRDefault="000C70BA" w:rsidP="000C70BA">
      <w:pPr>
        <w:pStyle w:val="PL"/>
      </w:pPr>
      <w:r>
        <w:t xml:space="preserve">            }</w:t>
      </w:r>
    </w:p>
    <w:p w14:paraId="53FB4CBA" w14:textId="77777777" w:rsidR="000C70BA" w:rsidRDefault="000C70BA" w:rsidP="000C70BA">
      <w:pPr>
        <w:pStyle w:val="PL"/>
      </w:pPr>
    </w:p>
    <w:p w14:paraId="6ABB5063" w14:textId="77777777" w:rsidR="000C70BA" w:rsidRDefault="000C70BA" w:rsidP="000C70BA">
      <w:pPr>
        <w:pStyle w:val="H6"/>
      </w:pPr>
      <w:r>
        <w:t>(2)</w:t>
      </w:r>
    </w:p>
    <w:p w14:paraId="2F07D77C" w14:textId="77777777" w:rsidR="000C70BA" w:rsidRDefault="000C70BA" w:rsidP="000C70BA">
      <w:pPr>
        <w:pStyle w:val="PL"/>
      </w:pPr>
      <w:r>
        <w:rPr>
          <w:rFonts w:ascii="Arial" w:hAnsi="Arial" w:cs="Arial"/>
          <w:b/>
          <w:bCs/>
        </w:rPr>
        <w:t>w</w:t>
      </w:r>
      <w:r>
        <w:rPr>
          <w:b/>
          <w:bCs/>
        </w:rPr>
        <w:t>ith</w:t>
      </w:r>
      <w:r>
        <w:t xml:space="preserve"> { UE (MCVideo Client) having an ongoing MCVideo Emergency Chat Group Call }</w:t>
      </w:r>
    </w:p>
    <w:p w14:paraId="5AE26AA4" w14:textId="77777777" w:rsidR="000C70BA" w:rsidRDefault="000C70BA" w:rsidP="000C70BA">
      <w:pPr>
        <w:pStyle w:val="PL"/>
        <w:rPr>
          <w:rFonts w:ascii="Arial" w:hAnsi="Arial" w:cs="Arial"/>
        </w:rPr>
      </w:pPr>
      <w:r>
        <w:t>ensure that {</w:t>
      </w:r>
    </w:p>
    <w:p w14:paraId="3B21F111" w14:textId="77777777" w:rsidR="000C70BA" w:rsidRDefault="000C70BA" w:rsidP="000C70BA">
      <w:pPr>
        <w:pStyle w:val="PL"/>
      </w:pPr>
      <w:r>
        <w:t xml:space="preserve">  </w:t>
      </w:r>
      <w:r>
        <w:rPr>
          <w:b/>
        </w:rPr>
        <w:t>when</w:t>
      </w:r>
      <w:r>
        <w:t xml:space="preserve"> { the MCVideo User requests to terminate the ongoing MCVideo Emergency Chat Group Call }</w:t>
      </w:r>
    </w:p>
    <w:p w14:paraId="2029EAB3" w14:textId="77777777" w:rsidR="000C70BA" w:rsidRDefault="000C70BA" w:rsidP="000C70BA">
      <w:pPr>
        <w:pStyle w:val="PL"/>
      </w:pPr>
      <w:r>
        <w:t xml:space="preserve">    </w:t>
      </w:r>
      <w:r>
        <w:rPr>
          <w:b/>
        </w:rPr>
        <w:t>then</w:t>
      </w:r>
      <w:r>
        <w:t xml:space="preserve"> { the UE (MCVideo Client) sends a SIP BYE request and leaves the MCVideo session}</w:t>
      </w:r>
    </w:p>
    <w:p w14:paraId="031DA07C" w14:textId="77777777" w:rsidR="000C70BA" w:rsidRDefault="000C70BA" w:rsidP="000C70BA">
      <w:pPr>
        <w:pStyle w:val="PL"/>
      </w:pPr>
      <w:r>
        <w:t xml:space="preserve">            }</w:t>
      </w:r>
    </w:p>
    <w:p w14:paraId="22A26527" w14:textId="77777777" w:rsidR="000C70BA" w:rsidRDefault="000C70BA" w:rsidP="000C70BA">
      <w:pPr>
        <w:pStyle w:val="PL"/>
      </w:pPr>
    </w:p>
    <w:p w14:paraId="4B0F542C" w14:textId="77777777" w:rsidR="000C70BA" w:rsidRDefault="000C70BA" w:rsidP="000C70BA">
      <w:pPr>
        <w:pStyle w:val="H6"/>
      </w:pPr>
      <w:r>
        <w:t>(3)</w:t>
      </w:r>
    </w:p>
    <w:p w14:paraId="261D0603" w14:textId="77777777" w:rsidR="000C70BA" w:rsidRDefault="000C70BA" w:rsidP="000C70BA">
      <w:pPr>
        <w:pStyle w:val="PL"/>
      </w:pPr>
      <w:r>
        <w:rPr>
          <w:b/>
        </w:rPr>
        <w:t>with</w:t>
      </w:r>
      <w:r>
        <w:t xml:space="preserve"> { UE (MCVideo Client) registered and authorized for MCVideo Service }</w:t>
      </w:r>
    </w:p>
    <w:p w14:paraId="427C5564" w14:textId="77777777" w:rsidR="000C70BA" w:rsidRDefault="000C70BA" w:rsidP="000C70BA">
      <w:pPr>
        <w:pStyle w:val="PL"/>
      </w:pPr>
      <w:r>
        <w:t>ensure that {</w:t>
      </w:r>
    </w:p>
    <w:p w14:paraId="36E4AEED" w14:textId="77777777" w:rsidR="000C70BA" w:rsidRDefault="000C70BA" w:rsidP="000C70BA">
      <w:pPr>
        <w:pStyle w:val="PL"/>
      </w:pPr>
      <w:r>
        <w:t xml:space="preserve">  </w:t>
      </w:r>
      <w:r>
        <w:rPr>
          <w:b/>
        </w:rPr>
        <w:t>when</w:t>
      </w:r>
      <w:r>
        <w:t xml:space="preserve"> { the UE(MCVideo Client) requests to establish a MCVideo</w:t>
      </w:r>
      <w:r>
        <w:rPr>
          <w:lang w:eastAsia="ko-KR"/>
        </w:rPr>
        <w:t xml:space="preserve"> Imminent Peril </w:t>
      </w:r>
      <w:r>
        <w:t>Chat Group Call }</w:t>
      </w:r>
    </w:p>
    <w:p w14:paraId="7E178C84" w14:textId="77777777" w:rsidR="000C70BA" w:rsidRDefault="000C70BA" w:rsidP="000C70BA">
      <w:pPr>
        <w:pStyle w:val="PL"/>
      </w:pPr>
      <w:r>
        <w:rPr>
          <w:b/>
        </w:rPr>
        <w:t xml:space="preserve">    then</w:t>
      </w:r>
      <w:r>
        <w:t xml:space="preserve"> { the UE(MCVideo Client) requests the establishment of a MCVideo</w:t>
      </w:r>
      <w:r>
        <w:rPr>
          <w:lang w:eastAsia="ko-KR"/>
        </w:rPr>
        <w:t xml:space="preserve"> Imminent Peril </w:t>
      </w:r>
      <w:r>
        <w:t xml:space="preserve">Chat Group Call by sending a SIP INVITE message, </w:t>
      </w:r>
      <w:r>
        <w:rPr>
          <w:b/>
        </w:rPr>
        <w:t>and</w:t>
      </w:r>
      <w:r>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Default="000C70BA" w:rsidP="000C70BA">
      <w:pPr>
        <w:pStyle w:val="PL"/>
      </w:pPr>
      <w:r>
        <w:t>}</w:t>
      </w:r>
    </w:p>
    <w:p w14:paraId="2964F136" w14:textId="77777777" w:rsidR="000C70BA" w:rsidRDefault="000C70BA" w:rsidP="000C70BA">
      <w:pPr>
        <w:pStyle w:val="PL"/>
      </w:pPr>
      <w:r>
        <w:t xml:space="preserve">            }</w:t>
      </w:r>
    </w:p>
    <w:p w14:paraId="20867B16" w14:textId="77777777" w:rsidR="000C70BA" w:rsidRDefault="000C70BA" w:rsidP="000C70BA">
      <w:pPr>
        <w:pStyle w:val="PL"/>
      </w:pPr>
    </w:p>
    <w:p w14:paraId="622CC5FE" w14:textId="77777777" w:rsidR="000C70BA" w:rsidRDefault="000C70BA" w:rsidP="000C70BA">
      <w:pPr>
        <w:pStyle w:val="H6"/>
      </w:pPr>
      <w:r>
        <w:t>(4)</w:t>
      </w:r>
    </w:p>
    <w:p w14:paraId="6AB49AA8" w14:textId="77777777" w:rsidR="000C70BA" w:rsidRDefault="000C70BA" w:rsidP="000C70BA">
      <w:pPr>
        <w:pStyle w:val="PL"/>
      </w:pPr>
      <w:r>
        <w:rPr>
          <w:rFonts w:ascii="Arial" w:hAnsi="Arial" w:cs="Arial"/>
          <w:b/>
          <w:bCs/>
        </w:rPr>
        <w:t>w</w:t>
      </w:r>
      <w:r>
        <w:rPr>
          <w:b/>
          <w:bCs/>
        </w:rPr>
        <w:t>ith</w:t>
      </w:r>
      <w:r>
        <w:t xml:space="preserve"> { UE (MCVideo Client) having an ongoing MCVideo Imminent Peril Chat Group Call }</w:t>
      </w:r>
    </w:p>
    <w:p w14:paraId="2D9E02C3" w14:textId="77777777" w:rsidR="000C70BA" w:rsidRDefault="000C70BA" w:rsidP="000C70BA">
      <w:pPr>
        <w:pStyle w:val="PL"/>
        <w:rPr>
          <w:rFonts w:ascii="Arial" w:hAnsi="Arial" w:cs="Arial"/>
        </w:rPr>
      </w:pPr>
      <w:r>
        <w:t>ensure that {</w:t>
      </w:r>
    </w:p>
    <w:p w14:paraId="21DCC39D" w14:textId="77777777" w:rsidR="000C70BA" w:rsidRDefault="000C70BA" w:rsidP="000C70BA">
      <w:pPr>
        <w:pStyle w:val="PL"/>
      </w:pPr>
      <w:r>
        <w:t xml:space="preserve">  </w:t>
      </w:r>
      <w:r>
        <w:rPr>
          <w:b/>
        </w:rPr>
        <w:t>when</w:t>
      </w:r>
      <w:r>
        <w:t xml:space="preserve"> { the MCVideo User requests to terminate the ongoing MCVideo Imminent Peril Chat Group Call }</w:t>
      </w:r>
    </w:p>
    <w:p w14:paraId="2D493088" w14:textId="77777777" w:rsidR="000C70BA" w:rsidRDefault="000C70BA" w:rsidP="000C70BA">
      <w:pPr>
        <w:pStyle w:val="PL"/>
      </w:pPr>
      <w:r>
        <w:t xml:space="preserve">    </w:t>
      </w:r>
      <w:r>
        <w:rPr>
          <w:b/>
        </w:rPr>
        <w:t>then</w:t>
      </w:r>
      <w:r>
        <w:t xml:space="preserve"> { UE (MCVideo Client) sends a SIP BYE request and leaves the MCVideo session}</w:t>
      </w:r>
    </w:p>
    <w:p w14:paraId="6BD7AAB8" w14:textId="77777777" w:rsidR="000C70BA" w:rsidRDefault="000C70BA" w:rsidP="000C70BA">
      <w:pPr>
        <w:pStyle w:val="PL"/>
      </w:pPr>
      <w:r>
        <w:t xml:space="preserve">            }</w:t>
      </w:r>
    </w:p>
    <w:p w14:paraId="4BBD4277" w14:textId="77777777" w:rsidR="000C70BA" w:rsidRDefault="000C70BA" w:rsidP="000C70BA">
      <w:pPr>
        <w:pStyle w:val="PL"/>
      </w:pPr>
    </w:p>
    <w:p w14:paraId="36AB9F2E" w14:textId="77777777" w:rsidR="000C70BA" w:rsidRDefault="000C70BA" w:rsidP="000C70BA">
      <w:pPr>
        <w:pStyle w:val="H6"/>
      </w:pPr>
      <w:r>
        <w:t>6.1.2.5.2</w:t>
      </w:r>
      <w:r>
        <w:tab/>
        <w:t>Conformance requirements</w:t>
      </w:r>
    </w:p>
    <w:p w14:paraId="71067A47" w14:textId="77777777" w:rsidR="000C70BA" w:rsidRDefault="000C70BA" w:rsidP="000C70BA">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Default="000C70BA" w:rsidP="000C70BA">
      <w:r>
        <w:t>[TS 24.281, clause 9.2.2.2.1.1.1]</w:t>
      </w:r>
    </w:p>
    <w:p w14:paraId="021A3E44"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43D3678E" w14:textId="77777777" w:rsidR="000C70BA" w:rsidRDefault="000C70BA" w:rsidP="000C70BA">
      <w:r>
        <w:t>The MCVideo client:</w:t>
      </w:r>
    </w:p>
    <w:p w14:paraId="20389CEA"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102FBFB4" w14:textId="77777777" w:rsidR="000C70BA" w:rsidRDefault="000C70BA" w:rsidP="000C70BA">
      <w:pPr>
        <w:ind w:left="568" w:hanging="284"/>
      </w:pPr>
      <w:r>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12DA0AC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1DC121D"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02AFC79E"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C89AD26" w14:textId="77777777" w:rsidR="000C70BA" w:rsidRDefault="000C70BA" w:rsidP="000C70BA">
      <w:pPr>
        <w:ind w:left="568" w:hanging="284"/>
      </w:pPr>
      <w:r>
        <w:t>7)</w:t>
      </w:r>
      <w:r>
        <w:tab/>
        <w:t>should include the "timer" option tag in the Supported header field;</w:t>
      </w:r>
    </w:p>
    <w:p w14:paraId="38C45FDA"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609DFEE4"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284862B9"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C000A47"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2897330A"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F1F6211" w14:textId="77777777" w:rsidR="000C70BA" w:rsidRDefault="000C70BA" w:rsidP="000C70BA">
      <w:pPr>
        <w:ind w:left="851" w:hanging="284"/>
      </w:pPr>
      <w:r>
        <w:t>a)</w:t>
      </w:r>
      <w:r>
        <w:tab/>
        <w:t>the &lt;session-type&gt; element set to a value of "chat";</w:t>
      </w:r>
    </w:p>
    <w:p w14:paraId="4201D4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5B52957C"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A3DACE3"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 and</w:t>
      </w:r>
    </w:p>
    <w:p w14:paraId="513430CA" w14:textId="77777777" w:rsidR="000C70BA" w:rsidRDefault="000C70BA" w:rsidP="000C70BA">
      <w:pPr>
        <w:ind w:left="568" w:hanging="284"/>
      </w:pPr>
      <w:r>
        <w:t>16)</w:t>
      </w:r>
      <w:r>
        <w:tab/>
        <w:t>shall send the SIP INVITE request according to 3GPP TS 24.229 [</w:t>
      </w:r>
      <w:r>
        <w:rPr>
          <w:lang w:eastAsia="zh-CN"/>
        </w:rPr>
        <w:t>11</w:t>
      </w:r>
      <w:r>
        <w:t>].</w:t>
      </w:r>
    </w:p>
    <w:p w14:paraId="5A40A181" w14:textId="77777777" w:rsidR="000C70BA" w:rsidRDefault="000C70BA" w:rsidP="000C70BA">
      <w:r>
        <w:t>On receiving a SIP 2xx response to the SIP INVITE request, the MCVideo client:</w:t>
      </w:r>
    </w:p>
    <w:p w14:paraId="7C80AFD2" w14:textId="77777777" w:rsidR="000C70BA" w:rsidRDefault="000C70BA" w:rsidP="000C70BA">
      <w:pPr>
        <w:ind w:left="568" w:hanging="284"/>
      </w:pPr>
      <w:r>
        <w:t>1)</w:t>
      </w:r>
      <w:r>
        <w:tab/>
        <w:t>shall interact with the user plane as specified in 3GPP TS 24.581 [</w:t>
      </w:r>
      <w:r>
        <w:rPr>
          <w:lang w:eastAsia="zh-CN"/>
        </w:rPr>
        <w:t>5</w:t>
      </w:r>
      <w:r>
        <w:t>]; and</w:t>
      </w:r>
    </w:p>
    <w:p w14:paraId="6FE602F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Default="000C70BA" w:rsidP="000C70BA">
      <w:r>
        <w:t>On receiving a SIP 4xx response, a SIP 5xx response or a SIP 6xx response to the SIP INVITE request:</w:t>
      </w:r>
    </w:p>
    <w:p w14:paraId="75995136" w14:textId="77777777" w:rsidR="000C70BA" w:rsidRDefault="000C70BA" w:rsidP="000C70BA">
      <w:pPr>
        <w:ind w:left="568" w:hanging="284"/>
      </w:pPr>
      <w:r>
        <w:t>1)</w:t>
      </w:r>
      <w:r>
        <w:tab/>
        <w:t>if the MCVideo emergency group call state is set to "MVEGC 2: emergency-call-requested" or "MVEGC 3: emergency-call-granted"; or</w:t>
      </w:r>
    </w:p>
    <w:p w14:paraId="15CD77B6" w14:textId="77777777" w:rsidR="000C70BA" w:rsidRDefault="000C70BA" w:rsidP="000C70BA">
      <w:pPr>
        <w:ind w:left="568" w:hanging="284"/>
      </w:pPr>
      <w:r>
        <w:t>2)</w:t>
      </w:r>
      <w:r>
        <w:tab/>
        <w:t>if the MCVideo imminent peril group call state is set to "MVIGC 2: imminent-peril-call-requested" or "MVIGC 3: imminent-peril-call-granted";</w:t>
      </w:r>
    </w:p>
    <w:p w14:paraId="06763499" w14:textId="77777777" w:rsidR="000C70BA" w:rsidRDefault="000C70BA" w:rsidP="000C70BA">
      <w:r>
        <w:t>the MCVideo client shall perform the actions specified in subclause 6.2.8.1.5.</w:t>
      </w:r>
    </w:p>
    <w:p w14:paraId="7FCC7CE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2E01037" w14:textId="77777777" w:rsidR="000C70BA" w:rsidRDefault="000C70BA" w:rsidP="000C70BA">
      <w:r>
        <w:t>[TS 24.281, clause 9.2.2.2.2.1]</w:t>
      </w:r>
    </w:p>
    <w:p w14:paraId="48DB02A5"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50146AA" w14:textId="77777777" w:rsidR="000C70BA" w:rsidRDefault="000C70BA" w:rsidP="000C70BA">
      <w:r>
        <w:t>[TS 24.281, clause 6.2.4.1]</w:t>
      </w:r>
    </w:p>
    <w:p w14:paraId="6D00AF9D" w14:textId="77777777" w:rsidR="000C70BA" w:rsidRDefault="000C70BA" w:rsidP="000C70BA">
      <w:r>
        <w:rPr>
          <w:lang w:eastAsia="ko-KR"/>
        </w:rPr>
        <w:t>Upon receiving a request from an MCVideo user to leave an MCVideo session established using on-demand session signalling, the MCVideo client:</w:t>
      </w:r>
    </w:p>
    <w:p w14:paraId="4E5DFB4B"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067E3D66" w14:textId="77777777" w:rsidR="000C70BA" w:rsidRDefault="000C70BA" w:rsidP="000C70BA">
      <w:pPr>
        <w:ind w:left="568" w:hanging="284"/>
      </w:pPr>
      <w:r>
        <w:rPr>
          <w:lang w:eastAsia="ko-KR"/>
        </w:rPr>
        <w:t>2)</w:t>
      </w:r>
      <w:r>
        <w:rPr>
          <w:lang w:eastAsia="ko-KR"/>
        </w:rPr>
        <w:tab/>
        <w:t>shall generate a SIP BYE request according to 3GPP TS 24.229 [11];</w:t>
      </w:r>
    </w:p>
    <w:p w14:paraId="34061AAB" w14:textId="77777777" w:rsidR="000C70BA" w:rsidRDefault="000C70BA" w:rsidP="000C70BA">
      <w:pPr>
        <w:ind w:left="568" w:hanging="284"/>
      </w:pPr>
      <w:r>
        <w:rPr>
          <w:lang w:eastAsia="ko-KR"/>
        </w:rPr>
        <w:t>3)</w:t>
      </w:r>
      <w:r>
        <w:rPr>
          <w:lang w:eastAsia="ko-KR"/>
        </w:rPr>
        <w:tab/>
        <w:t>shall set the Request-URI to the MCVideo session identity to leave; and</w:t>
      </w:r>
    </w:p>
    <w:p w14:paraId="6939D6D4"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6AF37282"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187CC9DC" w14:textId="77777777" w:rsidR="000C70BA" w:rsidRDefault="000C70BA" w:rsidP="000C70BA">
      <w:r>
        <w:t>[TS 24.581, clause 6.2.4.2.2]</w:t>
      </w:r>
    </w:p>
    <w:p w14:paraId="0658AE4E" w14:textId="77777777" w:rsidR="000C70BA" w:rsidRDefault="000C70BA" w:rsidP="000C70BA">
      <w:r>
        <w:t>When a call is initiated as described in 3GPP TS 24.281 [2], the transmission participant:</w:t>
      </w:r>
    </w:p>
    <w:p w14:paraId="13238E5A" w14:textId="77777777" w:rsidR="000C70BA" w:rsidRDefault="000C70BA" w:rsidP="000C70BA">
      <w:pPr>
        <w:ind w:left="568" w:hanging="284"/>
      </w:pPr>
      <w:r>
        <w:t>1.</w:t>
      </w:r>
      <w:r>
        <w:tab/>
        <w:t>shall create an instance of the 'Transmission participant state transition diagram for basic transmission control operation';</w:t>
      </w:r>
    </w:p>
    <w:p w14:paraId="5618C605"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F7197E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F26DA0E" w14:textId="77777777" w:rsidR="000C70BA" w:rsidRDefault="000C70BA" w:rsidP="000C70BA">
      <w:pPr>
        <w:ind w:left="568" w:hanging="284"/>
      </w:pPr>
      <w:r>
        <w:t>4.</w:t>
      </w:r>
      <w:r>
        <w:tab/>
        <w:t>if for the established MCVideo call the SIP INVITE request is an implicit Transmission request:</w:t>
      </w:r>
    </w:p>
    <w:p w14:paraId="50881DE2" w14:textId="77777777" w:rsidR="000C70BA" w:rsidRDefault="000C70BA" w:rsidP="000C70BA">
      <w:pPr>
        <w:ind w:left="851" w:hanging="284"/>
      </w:pPr>
      <w:r>
        <w:t>a.</w:t>
      </w:r>
      <w:r>
        <w:tab/>
        <w:t>shall start timer T100 (Transmission Request) and initialise counter C100 (Transmission Request) to 1;</w:t>
      </w:r>
    </w:p>
    <w:p w14:paraId="10EF35EE" w14:textId="77777777" w:rsidR="000C70BA" w:rsidRDefault="000C70BA" w:rsidP="000C70BA">
      <w:pPr>
        <w:ind w:left="851" w:hanging="284"/>
      </w:pPr>
      <w:r>
        <w:t>b.</w:t>
      </w:r>
      <w:r>
        <w:tab/>
        <w:t>shall enter the 'U: pending request to transmit' state; and</w:t>
      </w:r>
    </w:p>
    <w:p w14:paraId="43F4A23C"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Default="000C70BA" w:rsidP="000C70BA">
      <w:pPr>
        <w:ind w:left="568" w:hanging="284"/>
      </w:pPr>
      <w:r>
        <w:t>5.</w:t>
      </w:r>
      <w:r>
        <w:tab/>
        <w:t>if the established MCVideo call is a broadcast group call, shall enter the 'U: has permission to transmit' state.</w:t>
      </w:r>
    </w:p>
    <w:p w14:paraId="0366BA8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170D9F36" w14:textId="77777777" w:rsidR="000C70BA" w:rsidRDefault="000C70BA" w:rsidP="000C70BA">
      <w:r>
        <w:t>[TS 24.581, clause 6.2.4.4.6]</w:t>
      </w:r>
    </w:p>
    <w:p w14:paraId="00A1A4E0" w14:textId="77777777" w:rsidR="000C70BA" w:rsidRDefault="000C70BA" w:rsidP="000C70BA">
      <w:r>
        <w:t>Upon receiving a Transmission Granted message from the transmission control server, the transmission participant:</w:t>
      </w:r>
    </w:p>
    <w:p w14:paraId="543ED913" w14:textId="77777777" w:rsidR="000C70BA" w:rsidRDefault="000C70BA" w:rsidP="000C70BA">
      <w:pPr>
        <w:ind w:left="568" w:hanging="284"/>
      </w:pPr>
      <w:r>
        <w:t>1.</w:t>
      </w:r>
      <w:r>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Default="000C70BA" w:rsidP="000C70BA">
      <w:pPr>
        <w:ind w:left="851" w:hanging="284"/>
      </w:pPr>
      <w:r>
        <w:t>a.</w:t>
      </w:r>
      <w:r>
        <w:tab/>
        <w:t>shall include the Message Type field set to '0' (Transmission Granted); and</w:t>
      </w:r>
    </w:p>
    <w:p w14:paraId="38BF0B2D" w14:textId="77777777" w:rsidR="000C70BA" w:rsidRDefault="000C70BA" w:rsidP="000C70BA">
      <w:pPr>
        <w:ind w:left="851" w:hanging="284"/>
      </w:pPr>
      <w:r>
        <w:t>b.</w:t>
      </w:r>
      <w:r>
        <w:tab/>
        <w:t>shall include the Source field set to '0' (the transmission participant is the source);</w:t>
      </w:r>
    </w:p>
    <w:p w14:paraId="141C84A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51ADE0E" w14:textId="77777777" w:rsidR="000C70BA" w:rsidRDefault="000C70BA" w:rsidP="000C70BA">
      <w:pPr>
        <w:ind w:left="568" w:hanging="284"/>
      </w:pPr>
      <w:r>
        <w:t>3.</w:t>
      </w:r>
      <w:r>
        <w:tab/>
        <w:t>shall provide Transmission granted notification to the user, if not already done;</w:t>
      </w:r>
    </w:p>
    <w:p w14:paraId="12C58692" w14:textId="77777777" w:rsidR="000C70BA" w:rsidRDefault="000C70BA" w:rsidP="000C70BA">
      <w:pPr>
        <w:ind w:left="568" w:hanging="284"/>
      </w:pPr>
      <w:r>
        <w:t>4.</w:t>
      </w:r>
      <w:r>
        <w:tab/>
        <w:t>shall stop timer T100 (Transmission Request); and</w:t>
      </w:r>
    </w:p>
    <w:p w14:paraId="3EC84D74" w14:textId="77777777" w:rsidR="000C70BA" w:rsidRDefault="000C70BA" w:rsidP="000C70BA">
      <w:pPr>
        <w:ind w:left="568" w:hanging="284"/>
      </w:pPr>
      <w:r>
        <w:t>5.</w:t>
      </w:r>
      <w:r>
        <w:tab/>
        <w:t>shall enter the 'U: has permission to transmit' state.</w:t>
      </w:r>
    </w:p>
    <w:p w14:paraId="255040BF" w14:textId="77777777" w:rsidR="000C70BA" w:rsidRDefault="000C70BA" w:rsidP="000C70BA">
      <w:r>
        <w:t>[TS 24.581, clause 6.2.4.5.3]</w:t>
      </w:r>
    </w:p>
    <w:p w14:paraId="12D09E8E" w14:textId="77777777" w:rsidR="000C70BA" w:rsidRDefault="000C70BA" w:rsidP="000C70BA">
      <w:r>
        <w:t>Upon receiving an indication from the user to end the permission to send RTP media, the transmission participant:</w:t>
      </w:r>
    </w:p>
    <w:p w14:paraId="685F65C8"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Default="000C70BA" w:rsidP="000C70BA">
      <w:pPr>
        <w:ind w:left="568" w:hanging="284"/>
      </w:pPr>
      <w:r>
        <w:t>2.</w:t>
      </w:r>
      <w:r>
        <w:tab/>
        <w:t>shall start timer T101 (Transmission End Request) and initialize counter C101 (Transmission End Request) to 1; and</w:t>
      </w:r>
    </w:p>
    <w:p w14:paraId="11A4A18D" w14:textId="77777777" w:rsidR="000C70BA" w:rsidRDefault="000C70BA" w:rsidP="000C70BA">
      <w:pPr>
        <w:ind w:left="568" w:hanging="284"/>
      </w:pPr>
      <w:r>
        <w:t>3.</w:t>
      </w:r>
      <w:r>
        <w:tab/>
        <w:t>shall enter the 'U: pending end of transmission' state.</w:t>
      </w:r>
    </w:p>
    <w:p w14:paraId="73D65DAF" w14:textId="77777777" w:rsidR="000C70BA" w:rsidRDefault="000C70BA" w:rsidP="000C70BA">
      <w:r>
        <w:t>[TS 24.581, clause 6.2.4.6.4]</w:t>
      </w:r>
    </w:p>
    <w:p w14:paraId="01D4FD03" w14:textId="77777777" w:rsidR="000C70BA" w:rsidRDefault="000C70BA" w:rsidP="000C70BA">
      <w:r>
        <w:t>Upon receiving a Transmission end response message, the transmission participant:</w:t>
      </w:r>
    </w:p>
    <w:p w14:paraId="62FB0812" w14:textId="77777777" w:rsidR="000C70BA" w:rsidRDefault="000C70BA" w:rsidP="000C70BA">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Default="000C70BA" w:rsidP="000C70BA">
      <w:pPr>
        <w:ind w:left="851" w:hanging="284"/>
      </w:pPr>
      <w:r>
        <w:t>a.</w:t>
      </w:r>
      <w:r>
        <w:tab/>
        <w:t>shall include the Message Type field set to '1' (Transmission end response); and</w:t>
      </w:r>
    </w:p>
    <w:p w14:paraId="461F8CA8" w14:textId="77777777" w:rsidR="000C70BA" w:rsidRDefault="000C70BA" w:rsidP="000C70BA">
      <w:pPr>
        <w:ind w:left="851" w:hanging="284"/>
      </w:pPr>
      <w:r>
        <w:t>b.</w:t>
      </w:r>
      <w:r>
        <w:tab/>
        <w:t>shall include the Source field set to '0' (the transmission participant is the source);</w:t>
      </w:r>
    </w:p>
    <w:p w14:paraId="4363F574" w14:textId="77777777" w:rsidR="000C70BA" w:rsidRDefault="000C70BA" w:rsidP="000C70BA">
      <w:pPr>
        <w:ind w:left="568" w:hanging="284"/>
      </w:pPr>
      <w:r>
        <w:t>2.</w:t>
      </w:r>
      <w:r>
        <w:tab/>
        <w:t>may provide a Transmission end notification to the MCVideo user;</w:t>
      </w:r>
    </w:p>
    <w:p w14:paraId="6CCC369C"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157E5D8" w14:textId="77777777" w:rsidR="000C70BA" w:rsidRDefault="000C70BA" w:rsidP="000C70BA">
      <w:pPr>
        <w:ind w:left="568" w:hanging="284"/>
      </w:pPr>
      <w:r>
        <w:t>4.</w:t>
      </w:r>
      <w:r>
        <w:tab/>
        <w:t>shall stop timer T101 (Transmission End Request);</w:t>
      </w:r>
    </w:p>
    <w:p w14:paraId="54199451"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745BC336" w14:textId="77777777" w:rsidR="000C70BA" w:rsidRDefault="000C70BA" w:rsidP="000C70BA">
      <w:pPr>
        <w:ind w:left="568" w:hanging="284"/>
      </w:pPr>
      <w:r>
        <w:t>6.</w:t>
      </w:r>
      <w:r>
        <w:tab/>
        <w:t>if the session was initiated as a broadcast group call:</w:t>
      </w:r>
    </w:p>
    <w:p w14:paraId="7F5CDC02" w14:textId="77777777" w:rsidR="000C70BA" w:rsidRDefault="000C70BA" w:rsidP="000C70BA">
      <w:pPr>
        <w:ind w:left="851" w:hanging="284"/>
      </w:pPr>
      <w:r>
        <w:t>a.</w:t>
      </w:r>
      <w:r>
        <w:tab/>
        <w:t>shall indicate to the MCVideo client the media transmission is completed; and</w:t>
      </w:r>
    </w:p>
    <w:p w14:paraId="2871406C" w14:textId="77777777" w:rsidR="000C70BA" w:rsidRDefault="000C70BA" w:rsidP="000C70BA">
      <w:pPr>
        <w:ind w:left="851" w:hanging="284"/>
      </w:pPr>
      <w:r>
        <w:t>b</w:t>
      </w:r>
      <w:r>
        <w:tab/>
        <w:t>shall enter the 'Call releasing' state.</w:t>
      </w:r>
    </w:p>
    <w:p w14:paraId="1BC14747" w14:textId="77777777" w:rsidR="000C70BA" w:rsidRDefault="000C70BA" w:rsidP="000C70BA">
      <w:r>
        <w:t>[TS 24.581, clause 6.2.4.8.2]</w:t>
      </w:r>
    </w:p>
    <w:p w14:paraId="60D832AD" w14:textId="77777777" w:rsidR="000C70BA" w:rsidRDefault="000C70BA" w:rsidP="000C70BA">
      <w:r>
        <w:t>Upon receiving an MCVideo call release step 2 request from the application and signalling, the transmission participant:</w:t>
      </w:r>
    </w:p>
    <w:p w14:paraId="611D066A" w14:textId="77777777" w:rsidR="000C70BA" w:rsidRDefault="000C70BA" w:rsidP="000C70BA">
      <w:pPr>
        <w:ind w:left="568" w:hanging="284"/>
      </w:pPr>
      <w:r>
        <w:t>1.</w:t>
      </w:r>
      <w:r>
        <w:tab/>
        <w:t>shall release all resources including any running timers associated with the MCVideo call; and</w:t>
      </w:r>
    </w:p>
    <w:p w14:paraId="318BFC1B" w14:textId="77777777" w:rsidR="000C70BA" w:rsidRDefault="000C70BA" w:rsidP="000C70BA">
      <w:pPr>
        <w:ind w:left="568" w:hanging="284"/>
      </w:pPr>
      <w:r>
        <w:t>2.</w:t>
      </w:r>
      <w:r>
        <w:tab/>
        <w:t>shall enter the 'Start-stop' state and terminate the current instance of the 'Transmission control state machine – basic'.</w:t>
      </w:r>
    </w:p>
    <w:p w14:paraId="62536B5A" w14:textId="77777777" w:rsidR="000C70BA" w:rsidRDefault="000C70BA" w:rsidP="000C70BA">
      <w:pPr>
        <w:pStyle w:val="H6"/>
      </w:pPr>
      <w:bookmarkStart w:id="523" w:name="_Hlk127895853"/>
      <w:r>
        <w:t>6.1.2.5.3</w:t>
      </w:r>
      <w:r>
        <w:tab/>
        <w:t>Test description</w:t>
      </w:r>
    </w:p>
    <w:bookmarkEnd w:id="523"/>
    <w:p w14:paraId="354A49D7" w14:textId="77777777" w:rsidR="000C70BA" w:rsidRDefault="000C70BA" w:rsidP="000C70BA">
      <w:pPr>
        <w:pStyle w:val="H6"/>
      </w:pPr>
      <w:r>
        <w:t>6.1.2.5.3.1</w:t>
      </w:r>
      <w:r>
        <w:tab/>
        <w:t>Pre-test conditions</w:t>
      </w:r>
    </w:p>
    <w:p w14:paraId="7DFF9764" w14:textId="77777777" w:rsidR="000C70BA" w:rsidRDefault="000C70BA" w:rsidP="000C70BA">
      <w:pPr>
        <w:pStyle w:val="H6"/>
      </w:pPr>
      <w:r w:rsidRPr="00102CE5">
        <w:t>Test configuration</w:t>
      </w:r>
      <w:r>
        <w:t>:</w:t>
      </w:r>
    </w:p>
    <w:p w14:paraId="515FD2CF" w14:textId="22B4F033" w:rsidR="000C70BA" w:rsidRDefault="000C70BA" w:rsidP="000C70BA">
      <w:pPr>
        <w:pStyle w:val="B1"/>
      </w:pPr>
      <w:r>
        <w:t>-</w:t>
      </w:r>
      <w:r>
        <w:tab/>
        <w:t xml:space="preserve">Single cell configuration according to TS </w:t>
      </w:r>
      <w:r w:rsidR="00960759">
        <w:t>37.579</w:t>
      </w:r>
      <w:r>
        <w:t>-1 [2] clause 5.2.2.2.1.</w:t>
      </w:r>
    </w:p>
    <w:p w14:paraId="64273639" w14:textId="77777777" w:rsidR="000C70BA" w:rsidRDefault="000C70BA" w:rsidP="000C70BA">
      <w:pPr>
        <w:pStyle w:val="H6"/>
      </w:pPr>
      <w:r>
        <w:t>Preamble:</w:t>
      </w:r>
    </w:p>
    <w:p w14:paraId="4F581F8B" w14:textId="5E67C183" w:rsidR="000C70BA" w:rsidRDefault="000C70BA" w:rsidP="000C70BA">
      <w:pPr>
        <w:pStyle w:val="B1"/>
      </w:pPr>
      <w:r>
        <w:t>-</w:t>
      </w:r>
      <w:r>
        <w:tab/>
        <w:t xml:space="preserve">The UE has performed procedure 'Initial registration' as described in TS </w:t>
      </w:r>
      <w:r w:rsidR="00960759">
        <w:t>37.579</w:t>
      </w:r>
      <w:r>
        <w:t>-1 [2] clause 5.4.2.</w:t>
      </w:r>
    </w:p>
    <w:p w14:paraId="02BEF47C" w14:textId="77777777" w:rsidR="000C70BA" w:rsidRDefault="000C70BA" w:rsidP="000C70BA">
      <w:pPr>
        <w:pStyle w:val="B1"/>
      </w:pPr>
      <w:r>
        <w:t>-</w:t>
      </w:r>
      <w:r>
        <w:tab/>
      </w:r>
      <w:r w:rsidRPr="000573F5">
        <w:t>UE States at the end of the preamble</w:t>
      </w:r>
      <w:r>
        <w:t>:</w:t>
      </w:r>
    </w:p>
    <w:p w14:paraId="72B5FC7B" w14:textId="77777777" w:rsidR="000C70BA" w:rsidRDefault="000C70BA" w:rsidP="000C70BA">
      <w:pPr>
        <w:pStyle w:val="B1"/>
        <w:ind w:left="852"/>
      </w:pPr>
      <w:r>
        <w:t>-</w:t>
      </w:r>
      <w:r>
        <w:tab/>
        <w:t>The UE is in RRC_IDLE state.</w:t>
      </w:r>
    </w:p>
    <w:p w14:paraId="4AA3E6CF" w14:textId="77777777" w:rsidR="000C70BA" w:rsidRDefault="000C70BA" w:rsidP="000C70BA">
      <w:pPr>
        <w:pStyle w:val="B1"/>
        <w:ind w:left="852"/>
      </w:pPr>
      <w:r>
        <w:t>-</w:t>
      </w:r>
      <w:r>
        <w:tab/>
        <w:t>The client is registered for MCVideo.</w:t>
      </w:r>
    </w:p>
    <w:p w14:paraId="0CDA61CD" w14:textId="77777777" w:rsidR="000C70BA" w:rsidRDefault="000C70BA" w:rsidP="000C70BA">
      <w:pPr>
        <w:pStyle w:val="H6"/>
      </w:pPr>
      <w:r>
        <w:t>6.1.2.5.3.2</w:t>
      </w:r>
      <w:r>
        <w:tab/>
        <w:t>Test procedure sequence</w:t>
      </w:r>
    </w:p>
    <w:p w14:paraId="30E6BDB4" w14:textId="77777777" w:rsidR="000C70BA" w:rsidRDefault="000C70BA" w:rsidP="000C70BA">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Default="000C70BA" w:rsidP="002E3FCC">
            <w:pPr>
              <w:pStyle w:val="TAH"/>
            </w:pPr>
            <w:r>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Default="000C70BA" w:rsidP="002E3FCC">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Default="000C70BA" w:rsidP="002E3FCC">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Default="000C70BA" w:rsidP="002E3FCC">
            <w:pPr>
              <w:pStyle w:val="TAH"/>
            </w:pPr>
            <w:r>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Default="000C70BA" w:rsidP="002E3FCC">
            <w:pPr>
              <w:pStyle w:val="TAH"/>
            </w:pPr>
            <w:r>
              <w:t>Verdict</w:t>
            </w:r>
          </w:p>
        </w:tc>
      </w:tr>
      <w:tr w:rsidR="000C70BA"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Default="000C70BA" w:rsidP="002E3FCC">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Default="000C70BA" w:rsidP="002E3FCC">
            <w:pPr>
              <w:pStyle w:val="TAH"/>
            </w:pPr>
            <w:r>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Default="000C70BA" w:rsidP="002E3FCC">
            <w:pPr>
              <w:pStyle w:val="TAH"/>
            </w:pPr>
          </w:p>
        </w:tc>
      </w:tr>
      <w:tr w:rsidR="000C70BA"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A77C82" w:rsidRDefault="000C70BA" w:rsidP="002E3FCC">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Default="000C70BA" w:rsidP="002E3FCC">
            <w:pPr>
              <w:pStyle w:val="TAL"/>
            </w:pPr>
            <w:r>
              <w:t>Make the UE (MCVideo client) request the establishment of an emergency chat group call with implicit transmission request.</w:t>
            </w:r>
          </w:p>
          <w:p w14:paraId="6547EFED"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A77C82" w:rsidRDefault="000C70BA" w:rsidP="002E3FCC">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A77C82" w:rsidRDefault="000C70BA" w:rsidP="002E3FCC">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A77C82" w:rsidRDefault="000C70BA" w:rsidP="002E3FCC">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A77C82" w:rsidRDefault="000C70BA" w:rsidP="002E3FCC">
            <w:pPr>
              <w:pStyle w:val="TAC"/>
            </w:pPr>
            <w:r w:rsidRPr="00E972B2">
              <w:t>-</w:t>
            </w:r>
          </w:p>
        </w:tc>
      </w:tr>
      <w:tr w:rsidR="000C70BA"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Default="000C70BA" w:rsidP="002E3FCC">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Default="000C70BA" w:rsidP="002E3FCC">
            <w:pPr>
              <w:pStyle w:val="TAC"/>
            </w:pPr>
            <w:r>
              <w:t>P</w:t>
            </w:r>
          </w:p>
        </w:tc>
      </w:tr>
      <w:tr w:rsidR="000C70BA"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Default="000C70BA" w:rsidP="002E3FCC">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Default="000C70BA" w:rsidP="002E3FCC">
            <w:pPr>
              <w:pStyle w:val="TAC"/>
            </w:pPr>
            <w:r>
              <w:t>-</w:t>
            </w:r>
          </w:p>
        </w:tc>
      </w:tr>
      <w:tr w:rsidR="000C70BA"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Default="000C70BA" w:rsidP="002E3FCC">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Default="000C70BA" w:rsidP="002E3FCC">
            <w:pPr>
              <w:pStyle w:val="TAL"/>
            </w:pPr>
            <w:r>
              <w:t>Check: Does the UE (MCVideo client) notify the user that the emergency chat group call has been established?</w:t>
            </w:r>
          </w:p>
          <w:p w14:paraId="528CC8DC" w14:textId="77777777" w:rsidR="000C70BA" w:rsidRDefault="000C70BA" w:rsidP="002E3FCC">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Default="000C70BA" w:rsidP="002E3FCC">
            <w:pPr>
              <w:pStyle w:val="TAC"/>
            </w:pPr>
            <w:r>
              <w:t>P</w:t>
            </w:r>
          </w:p>
        </w:tc>
      </w:tr>
      <w:tr w:rsidR="000C70BA"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Default="000C70BA" w:rsidP="002E3FCC">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Default="000C70BA" w:rsidP="002E3FCC">
            <w:pPr>
              <w:pStyle w:val="TAL"/>
            </w:pPr>
            <w:r>
              <w:t>Make the UE (MCVideo client) request end of transmission.</w:t>
            </w:r>
          </w:p>
          <w:p w14:paraId="48C13B29"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Default="000C70BA" w:rsidP="002E3FCC">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Default="000C70BA" w:rsidP="002E3FCC">
            <w:pPr>
              <w:pStyle w:val="TAC"/>
            </w:pPr>
            <w:r>
              <w:t>-</w:t>
            </w:r>
          </w:p>
        </w:tc>
      </w:tr>
      <w:tr w:rsidR="000C70BA"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Default="000C70BA" w:rsidP="002E3FCC">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Default="000C70BA" w:rsidP="002E3FCC">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Default="000C70BA" w:rsidP="002E3FCC">
            <w:pPr>
              <w:pStyle w:val="TAC"/>
              <w:rPr>
                <w:rFonts w:cs="Arial"/>
                <w:szCs w:val="18"/>
              </w:rPr>
            </w:pPr>
            <w:r>
              <w:t>P</w:t>
            </w:r>
          </w:p>
        </w:tc>
      </w:tr>
      <w:tr w:rsidR="000C70BA"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Default="000C70BA" w:rsidP="002E3FCC">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Default="000C70BA" w:rsidP="002E3FCC">
            <w:pPr>
              <w:pStyle w:val="TAC"/>
              <w:rPr>
                <w:rFonts w:cs="Arial"/>
                <w:szCs w:val="18"/>
              </w:rPr>
            </w:pPr>
            <w:r>
              <w:t>-</w:t>
            </w:r>
          </w:p>
        </w:tc>
      </w:tr>
      <w:tr w:rsidR="000C70BA"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Default="000C70BA" w:rsidP="002E3FCC">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Default="000C70BA" w:rsidP="002E3FCC">
            <w:pPr>
              <w:pStyle w:val="TAL"/>
            </w:pPr>
            <w:r>
              <w:t>Make the UE (MCVideo client) release the call.</w:t>
            </w:r>
          </w:p>
          <w:p w14:paraId="06B7BD7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Default="000C70BA" w:rsidP="002E3FCC">
            <w:pPr>
              <w:pStyle w:val="TAC"/>
            </w:pPr>
            <w:r>
              <w:t>-</w:t>
            </w:r>
          </w:p>
        </w:tc>
      </w:tr>
      <w:tr w:rsidR="000C70BA"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Default="000C70BA" w:rsidP="002E3FCC">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Default="000C70BA" w:rsidP="002E3FCC">
            <w:pPr>
              <w:pStyle w:val="TAL"/>
              <w:rPr>
                <w:rFonts w:cs="Arial"/>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Default="000C70BA" w:rsidP="002E3FCC">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Default="000C70BA" w:rsidP="002E3FCC">
            <w:pPr>
              <w:pStyle w:val="TAC"/>
            </w:pPr>
            <w:r>
              <w:t>P</w:t>
            </w:r>
          </w:p>
        </w:tc>
      </w:tr>
      <w:tr w:rsidR="000C70BA"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Default="000C70BA" w:rsidP="002E3FCC">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Default="000C70BA" w:rsidP="002E3FCC">
            <w:pPr>
              <w:pStyle w:val="TAC"/>
            </w:pPr>
            <w:r>
              <w:t>-</w:t>
            </w:r>
          </w:p>
        </w:tc>
      </w:tr>
      <w:tr w:rsidR="000C70BA"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Default="000C70BA" w:rsidP="002E3FCC">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Default="000C70BA" w:rsidP="002E3FCC">
            <w:pPr>
              <w:pStyle w:val="TAL"/>
            </w:pPr>
            <w:r>
              <w:t>Make the UE (MCVideo client) request the establishment of an imminent peril chat group call.</w:t>
            </w:r>
          </w:p>
          <w:p w14:paraId="2B308A95"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A77C82" w:rsidRDefault="000C70BA" w:rsidP="002E3FCC">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A77C82" w:rsidRDefault="000C70BA" w:rsidP="002E3FCC">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A77C82" w:rsidRDefault="000C70BA" w:rsidP="002E3FCC">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A77C82" w:rsidRDefault="000C70BA" w:rsidP="002E3FCC">
            <w:pPr>
              <w:pStyle w:val="TAC"/>
            </w:pPr>
            <w:r w:rsidRPr="00A77C82">
              <w:t>-</w:t>
            </w:r>
          </w:p>
        </w:tc>
      </w:tr>
      <w:tr w:rsidR="000C70BA"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Default="000C70BA" w:rsidP="002E3FCC">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Default="000C70BA" w:rsidP="002E3FCC">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rPr>
                <w:rFonts w:cs="Arial"/>
                <w:szCs w:val="18"/>
              </w:rPr>
              <w:t xml:space="preserve"> </w:t>
            </w:r>
            <w:r>
              <w:t xml:space="preserve">to establish an imminent peril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Default="000C70BA" w:rsidP="002E3FCC">
            <w:pPr>
              <w:pStyle w:val="TAC"/>
            </w:pPr>
            <w:r>
              <w:t>P</w:t>
            </w:r>
          </w:p>
        </w:tc>
      </w:tr>
      <w:tr w:rsidR="000C70BA"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Default="000C70BA" w:rsidP="002E3FCC">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Default="000C70BA" w:rsidP="002E3FCC">
            <w:pPr>
              <w:pStyle w:val="TAC"/>
            </w:pPr>
            <w:r>
              <w:t>-</w:t>
            </w:r>
          </w:p>
        </w:tc>
      </w:tr>
      <w:tr w:rsidR="000C70BA"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Default="000C70BA" w:rsidP="002E3FCC">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Default="000C70BA" w:rsidP="002E3FCC">
            <w:pPr>
              <w:pStyle w:val="TAL"/>
            </w:pPr>
            <w:r>
              <w:t>Check: Does the UE (MCVideo client) notify the user that the imminent peril chat group call has been established?</w:t>
            </w:r>
          </w:p>
          <w:p w14:paraId="6F7F95D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Default="000C70BA" w:rsidP="002E3FCC">
            <w:pPr>
              <w:pStyle w:val="TAC"/>
            </w:pPr>
            <w:r>
              <w:t>P</w:t>
            </w:r>
          </w:p>
        </w:tc>
      </w:tr>
      <w:tr w:rsidR="000C70BA"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Default="000C70BA" w:rsidP="002E3FCC">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Default="000C70BA" w:rsidP="002E3FCC">
            <w:pPr>
              <w:pStyle w:val="TAL"/>
            </w:pPr>
            <w:r>
              <w:t>Make the UE (MCVideo client) request end of transmission.</w:t>
            </w:r>
          </w:p>
          <w:p w14:paraId="03FD7B36"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Default="000C70BA" w:rsidP="002E3FCC">
            <w:pPr>
              <w:pStyle w:val="TAC"/>
            </w:pPr>
            <w:r>
              <w:t>-</w:t>
            </w:r>
          </w:p>
        </w:tc>
      </w:tr>
      <w:tr w:rsidR="000C70BA"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Default="000C70BA" w:rsidP="002E3FCC">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Default="000C70BA" w:rsidP="002E3FCC">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Default="000C70BA" w:rsidP="002E3FCC">
            <w:pPr>
              <w:pStyle w:val="TAC"/>
              <w:rPr>
                <w:rFonts w:cs="Arial"/>
                <w:szCs w:val="18"/>
              </w:rPr>
            </w:pPr>
            <w:r>
              <w:t>P</w:t>
            </w:r>
          </w:p>
        </w:tc>
      </w:tr>
      <w:tr w:rsidR="000C70BA"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Default="000C70BA" w:rsidP="002E3FCC">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Default="000C70BA" w:rsidP="002E3FCC">
            <w:pPr>
              <w:pStyle w:val="TAC"/>
              <w:rPr>
                <w:rFonts w:cs="Arial"/>
                <w:szCs w:val="18"/>
              </w:rPr>
            </w:pPr>
            <w:r>
              <w:t>-</w:t>
            </w:r>
          </w:p>
        </w:tc>
      </w:tr>
      <w:tr w:rsidR="000C70BA"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Default="000C70BA" w:rsidP="002E3FCC">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Default="000C70BA" w:rsidP="002E3FCC">
            <w:pPr>
              <w:pStyle w:val="TAL"/>
            </w:pPr>
            <w:r>
              <w:t>Make the UE (MCVideo client) release the call.</w:t>
            </w:r>
          </w:p>
          <w:p w14:paraId="207C3780"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Default="000C70BA" w:rsidP="002E3FCC">
            <w:pPr>
              <w:pStyle w:val="TAC"/>
            </w:pPr>
            <w:r>
              <w:t>-</w:t>
            </w:r>
          </w:p>
        </w:tc>
      </w:tr>
      <w:tr w:rsidR="000C70BA"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Default="000C70BA" w:rsidP="002E3FCC">
            <w:pPr>
              <w:pStyle w:val="TAC"/>
            </w:pPr>
            <w:r>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Default="000C70BA" w:rsidP="002E3FCC">
            <w:pPr>
              <w:pStyle w:val="TAL"/>
              <w:rPr>
                <w:rFonts w:cs="Arial"/>
                <w:szCs w:val="18"/>
              </w:rPr>
            </w:pPr>
            <w:r>
              <w:rPr>
                <w:rFonts w:cs="Arial"/>
                <w:szCs w:val="18"/>
              </w:rPr>
              <w:t>Check: Does the UE (MCVideo client)</w:t>
            </w:r>
            <w:r>
              <w:rPr>
                <w:rFonts w:eastAsia="Calibri"/>
              </w:rPr>
              <w:t xml:space="preserve"> 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Default="000C70BA" w:rsidP="002E3FCC">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Default="000C70BA" w:rsidP="002E3FCC">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Default="000C70BA" w:rsidP="002E3FCC">
            <w:pPr>
              <w:pStyle w:val="TAC"/>
            </w:pPr>
            <w:r>
              <w:t>P</w:t>
            </w:r>
          </w:p>
        </w:tc>
      </w:tr>
      <w:tr w:rsidR="000C70BA"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Default="000C70BA" w:rsidP="002E3FCC">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Default="000C70BA" w:rsidP="002E3FCC">
            <w:pPr>
              <w:pStyle w:val="TAC"/>
            </w:pPr>
            <w:r>
              <w:t>-</w:t>
            </w:r>
          </w:p>
        </w:tc>
      </w:tr>
      <w:tr w:rsidR="000C70BA"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Default="000C70BA" w:rsidP="002E3FCC">
            <w:pPr>
              <w:pStyle w:val="TAN"/>
            </w:pPr>
            <w:r>
              <w:t>NOTE 1: This is expected to be done via a suitable implementation dependent MMI.</w:t>
            </w:r>
          </w:p>
        </w:tc>
      </w:tr>
    </w:tbl>
    <w:p w14:paraId="39ED5702" w14:textId="77777777" w:rsidR="000C70BA" w:rsidRDefault="000C70BA" w:rsidP="000C70BA"/>
    <w:p w14:paraId="612FC2FD" w14:textId="77777777" w:rsidR="000C70BA" w:rsidRDefault="000C70BA" w:rsidP="000C70BA">
      <w:pPr>
        <w:pStyle w:val="H6"/>
      </w:pPr>
      <w:r>
        <w:t>6.1.2.5.3.3</w:t>
      </w:r>
      <w:r>
        <w:tab/>
        <w:t>Specific message contents</w:t>
      </w:r>
    </w:p>
    <w:p w14:paraId="005846E5" w14:textId="48A2AE94" w:rsidR="000C70BA" w:rsidRDefault="000C70BA" w:rsidP="000C70BA">
      <w:pPr>
        <w:pStyle w:val="TH"/>
      </w:pPr>
      <w:r>
        <w:t>Table 6.1.2.5.3.3-1: SIP INVITE from the UE (Step 2,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Default="000C70BA" w:rsidP="002E3FCC">
            <w:pPr>
              <w:pStyle w:val="TAL"/>
            </w:pPr>
            <w:bookmarkStart w:id="524" w:name="_Hlk27557519"/>
            <w:r>
              <w:t xml:space="preserve">Derivation Path: TS </w:t>
            </w:r>
            <w:r w:rsidR="00960759">
              <w:t>37.579</w:t>
            </w:r>
            <w:r>
              <w:t>-1 [2], Table 5.5.2.5.1-1, condition EMERGENCY CALL</w:t>
            </w:r>
          </w:p>
        </w:tc>
      </w:tr>
      <w:tr w:rsidR="000C70BA"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Default="000C70BA" w:rsidP="002E3FCC">
            <w:pPr>
              <w:pStyle w:val="TAH"/>
            </w:pPr>
            <w:r>
              <w:t>Condition</w:t>
            </w:r>
          </w:p>
        </w:tc>
      </w:tr>
      <w:tr w:rsidR="000C70BA"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E51017" w:rsidRDefault="000C70BA" w:rsidP="002E3FCC">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Default="000C70BA" w:rsidP="002E3FCC">
            <w:pPr>
              <w:pStyle w:val="TAL"/>
            </w:pPr>
          </w:p>
        </w:tc>
      </w:tr>
      <w:tr w:rsidR="000C70BA"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A77C82"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Default="000C70BA" w:rsidP="002E3FCC">
            <w:pPr>
              <w:pStyle w:val="TAL"/>
            </w:pPr>
          </w:p>
        </w:tc>
      </w:tr>
      <w:tr w:rsidR="000C70BA"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Default="000C70BA" w:rsidP="002E3FCC">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Default="000C70BA" w:rsidP="002E3FCC">
            <w:pPr>
              <w:pStyle w:val="TAL"/>
            </w:pPr>
          </w:p>
        </w:tc>
      </w:tr>
      <w:tr w:rsidR="000C70BA"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Default="000C70BA" w:rsidP="002E3FCC">
            <w:pPr>
              <w:pStyle w:val="TAL"/>
            </w:pPr>
          </w:p>
        </w:tc>
      </w:tr>
      <w:tr w:rsidR="000C70BA"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Default="000C70BA" w:rsidP="002E3FCC">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Default="000C70BA" w:rsidP="002E3FCC">
            <w:pPr>
              <w:pStyle w:val="TAL"/>
            </w:pPr>
          </w:p>
        </w:tc>
      </w:tr>
      <w:bookmarkEnd w:id="524"/>
    </w:tbl>
    <w:p w14:paraId="5FACF9B1" w14:textId="77777777" w:rsidR="000C70BA" w:rsidRDefault="000C70BA" w:rsidP="000C70BA"/>
    <w:p w14:paraId="09F3E4BA" w14:textId="77777777" w:rsidR="000C70BA" w:rsidRDefault="000C70BA" w:rsidP="000C70BA">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Default="000C70BA" w:rsidP="002E3FCC">
            <w:pPr>
              <w:pStyle w:val="TAL"/>
            </w:pPr>
            <w:r>
              <w:t xml:space="preserve">Derivation Path: TS </w:t>
            </w:r>
            <w:r w:rsidR="00960759">
              <w:t>37.579</w:t>
            </w:r>
            <w:r>
              <w:t>-1 [2], Table 5.5.3.1.1-2, condition INITIAL_SDP_OFFER, IMPLICIT_GRANT_REQUESTED</w:t>
            </w:r>
          </w:p>
        </w:tc>
      </w:tr>
    </w:tbl>
    <w:p w14:paraId="1121AF8F" w14:textId="77777777" w:rsidR="000C70BA" w:rsidRDefault="000C70BA" w:rsidP="000C70BA">
      <w:pPr>
        <w:widowControl w:val="0"/>
      </w:pPr>
    </w:p>
    <w:p w14:paraId="5458A9C9" w14:textId="77777777" w:rsidR="000C70BA" w:rsidRDefault="000C70BA" w:rsidP="000C70BA">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Default="000C70BA" w:rsidP="002E3FCC">
            <w:pPr>
              <w:pStyle w:val="TAL"/>
            </w:pPr>
            <w:bookmarkStart w:id="525" w:name="_Hlk27553030"/>
            <w:r>
              <w:t xml:space="preserve">Derivation Path: TS </w:t>
            </w:r>
            <w:r w:rsidR="00960759">
              <w:t>37.579</w:t>
            </w:r>
            <w:r>
              <w:t>-1 [2], Table 5.5.3.2.1-2, condition EMERGENCY CALL, CHAT-GROUP-CALL, INVITE_REFER</w:t>
            </w:r>
          </w:p>
        </w:tc>
      </w:tr>
      <w:bookmarkEnd w:id="525"/>
    </w:tbl>
    <w:p w14:paraId="46606CF0" w14:textId="77777777" w:rsidR="000C70BA" w:rsidRDefault="000C70BA" w:rsidP="000C70BA"/>
    <w:p w14:paraId="7C400049" w14:textId="76D23259" w:rsidR="000C70BA" w:rsidRDefault="000C70BA" w:rsidP="000C70BA">
      <w:pPr>
        <w:pStyle w:val="TH"/>
      </w:pPr>
      <w:r>
        <w:t>Table 6.1.2.5.3.3-3: SIP 200 (OK) from the SS (Steps 2, 17A, Table 6.1.2.5.3.2-1;</w:t>
      </w:r>
      <w:r>
        <w:br/>
        <w:t xml:space="preserve">Step 4, TS </w:t>
      </w:r>
      <w:r w:rsidR="00960759">
        <w:t>37.579</w:t>
      </w:r>
      <w:r>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Default="000C70BA" w:rsidP="002E3FCC">
            <w:pPr>
              <w:pStyle w:val="TAL"/>
            </w:pPr>
            <w:r>
              <w:t xml:space="preserve">Derivation Path: TS </w:t>
            </w:r>
            <w:r w:rsidR="00960759">
              <w:t>37.579</w:t>
            </w:r>
            <w:r>
              <w:t>-1 [2], Table 5.5.2.17.1.2-1, condition INVITE-RSP</w:t>
            </w:r>
          </w:p>
        </w:tc>
      </w:tr>
      <w:tr w:rsidR="000C70BA"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Default="000C70BA" w:rsidP="002E3FCC">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Default="000C70BA" w:rsidP="002E3FCC">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Default="000C70BA" w:rsidP="002E3FCC">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Default="000C70BA" w:rsidP="002E3FCC">
            <w:pPr>
              <w:pStyle w:val="TAH"/>
            </w:pPr>
            <w:r>
              <w:t>Condition</w:t>
            </w:r>
          </w:p>
        </w:tc>
      </w:tr>
      <w:tr w:rsidR="000C70BA"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E51017" w:rsidRDefault="000C70BA" w:rsidP="002E3FCC">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Default="000C70BA" w:rsidP="002E3FCC">
            <w:pPr>
              <w:pStyle w:val="TAL"/>
            </w:pPr>
          </w:p>
        </w:tc>
      </w:tr>
      <w:tr w:rsidR="000C70BA"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Default="000C70BA" w:rsidP="002E3FCC">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Default="000C70BA" w:rsidP="002E3FCC">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Default="000C70BA" w:rsidP="002E3FCC">
            <w:pPr>
              <w:pStyle w:val="TAL"/>
            </w:pPr>
          </w:p>
        </w:tc>
      </w:tr>
    </w:tbl>
    <w:p w14:paraId="5A90871F" w14:textId="77777777" w:rsidR="000C70BA" w:rsidRDefault="000C70BA" w:rsidP="000C70BA"/>
    <w:p w14:paraId="759C8813" w14:textId="77777777" w:rsidR="000C70BA" w:rsidRDefault="000C70BA" w:rsidP="000C70BA">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Default="000C70BA" w:rsidP="002E3FCC">
            <w:pPr>
              <w:pStyle w:val="TAL"/>
            </w:pPr>
            <w:r>
              <w:t xml:space="preserve">Derivation Path: TS </w:t>
            </w:r>
            <w:r w:rsidR="00960759">
              <w:t>37.579</w:t>
            </w:r>
            <w:r>
              <w:t>-1 [2], Table 5.5.3.1.2-2, condition SDP_ANSWER, IMPLICIT_GRANT_REQUESTED</w:t>
            </w:r>
          </w:p>
        </w:tc>
      </w:tr>
    </w:tbl>
    <w:p w14:paraId="2084A882" w14:textId="77777777" w:rsidR="000C70BA" w:rsidRDefault="000C70BA" w:rsidP="000C70BA"/>
    <w:p w14:paraId="1C4136DB" w14:textId="21A7C96B" w:rsidR="000C70BA" w:rsidRDefault="000C70BA" w:rsidP="000C70BA">
      <w:pPr>
        <w:pStyle w:val="TH"/>
      </w:pPr>
      <w:r>
        <w:t>Table 6.1.2.5.3.3-4: Transmission Granted from the SS (Step 2,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Default="000C70BA" w:rsidP="002E3FCC">
            <w:pPr>
              <w:pStyle w:val="TAL"/>
            </w:pPr>
            <w:r>
              <w:t xml:space="preserve">Derivation Path: TS </w:t>
            </w:r>
            <w:r w:rsidR="00960759">
              <w:t>37.579</w:t>
            </w:r>
            <w:r>
              <w:t>-1 [2], Table 5.5.11.2.1-1, condition EMERGENCY-CALL</w:t>
            </w:r>
          </w:p>
        </w:tc>
      </w:tr>
    </w:tbl>
    <w:p w14:paraId="63248D85" w14:textId="77777777" w:rsidR="000C70BA" w:rsidRDefault="000C70BA" w:rsidP="000C70BA"/>
    <w:p w14:paraId="0C561264" w14:textId="08D0AD59" w:rsidR="000C70BA" w:rsidRDefault="000C70BA" w:rsidP="000C70BA">
      <w:pPr>
        <w:pStyle w:val="TH"/>
      </w:pPr>
      <w:r>
        <w:t xml:space="preserve">Table 6.1.2.5.3.3-4A: Transmission Idle from the SS (Step 11,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Default="000C70BA" w:rsidP="002E3FCC">
            <w:pPr>
              <w:pStyle w:val="TAL"/>
            </w:pPr>
            <w:r>
              <w:t xml:space="preserve">Derivation Path: TS </w:t>
            </w:r>
            <w:r w:rsidR="00960759">
              <w:t>37.579</w:t>
            </w:r>
            <w:r>
              <w:t>-1 [2], Table 5.5.11.2.16-1, condition EMERGENCY-CALL</w:t>
            </w:r>
          </w:p>
        </w:tc>
      </w:tr>
    </w:tbl>
    <w:p w14:paraId="0F4A9005" w14:textId="77777777" w:rsidR="000C70BA" w:rsidRDefault="000C70BA" w:rsidP="000C70BA"/>
    <w:p w14:paraId="3A83D739" w14:textId="77777777" w:rsidR="000C70BA" w:rsidRDefault="000C70BA" w:rsidP="000C70BA">
      <w:pPr>
        <w:pStyle w:val="TH"/>
      </w:pPr>
      <w:r>
        <w:t>Table 6.1.2.5.3.3-5..6: Void</w:t>
      </w:r>
    </w:p>
    <w:p w14:paraId="6EE48384" w14:textId="4DFC014B" w:rsidR="000C70BA" w:rsidRDefault="000C70BA" w:rsidP="000C70BA">
      <w:pPr>
        <w:pStyle w:val="TH"/>
      </w:pPr>
      <w:r>
        <w:t>Table 6.1.2.5.3.3-7: SIP INVITE from the UE (Step 17A,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Default="000C70BA" w:rsidP="002E3FCC">
            <w:pPr>
              <w:pStyle w:val="TAL"/>
            </w:pPr>
            <w:r>
              <w:t xml:space="preserve">Derivation Path: TS </w:t>
            </w:r>
            <w:r w:rsidR="00960759">
              <w:t>37.579</w:t>
            </w:r>
            <w:r>
              <w:t>-1 [2], Table 5.5.2.5.1-1, condition IMMPERIL-CALL</w:t>
            </w:r>
          </w:p>
        </w:tc>
      </w:tr>
      <w:tr w:rsidR="000C70BA"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Default="000C70BA" w:rsidP="002E3FCC">
            <w:pPr>
              <w:pStyle w:val="TAH"/>
            </w:pPr>
            <w:r>
              <w:t>Condition</w:t>
            </w:r>
          </w:p>
        </w:tc>
      </w:tr>
      <w:tr w:rsidR="000C70BA"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Default="000C70BA" w:rsidP="002E3FCC">
            <w:pPr>
              <w:pStyle w:val="TAL"/>
            </w:pPr>
          </w:p>
        </w:tc>
      </w:tr>
      <w:tr w:rsidR="000C70BA"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A77C82" w:rsidRDefault="000C70BA" w:rsidP="002E3FCC">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Default="000C70BA" w:rsidP="002E3FCC">
            <w:pPr>
              <w:pStyle w:val="TAL"/>
            </w:pPr>
          </w:p>
        </w:tc>
      </w:tr>
      <w:tr w:rsidR="000C70BA"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Default="000C70BA" w:rsidP="002E3FCC">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Default="000C70BA" w:rsidP="002E3FCC">
            <w:pPr>
              <w:pStyle w:val="TAL"/>
            </w:pPr>
          </w:p>
        </w:tc>
      </w:tr>
      <w:tr w:rsidR="000C70BA"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E51017" w:rsidRDefault="000C70BA" w:rsidP="002E3FCC">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Default="000C70BA" w:rsidP="002E3FCC">
            <w:pPr>
              <w:pStyle w:val="TAL"/>
            </w:pPr>
          </w:p>
        </w:tc>
      </w:tr>
      <w:tr w:rsidR="000C70BA"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E51017" w:rsidRDefault="000C70BA" w:rsidP="002E3FCC">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Default="000C70BA" w:rsidP="002E3FCC">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Default="000C70BA" w:rsidP="002E3FCC">
            <w:pPr>
              <w:pStyle w:val="TAL"/>
            </w:pPr>
          </w:p>
        </w:tc>
      </w:tr>
    </w:tbl>
    <w:p w14:paraId="2451FC39" w14:textId="77777777" w:rsidR="000C70BA" w:rsidRDefault="000C70BA" w:rsidP="000C70BA">
      <w:pPr>
        <w:ind w:left="568" w:hanging="284"/>
      </w:pPr>
    </w:p>
    <w:p w14:paraId="7845CE00" w14:textId="77777777" w:rsidR="000C70BA" w:rsidRDefault="000C70BA" w:rsidP="000C70BA">
      <w:pPr>
        <w:pStyle w:val="TH"/>
      </w:pPr>
      <w:bookmarkStart w:id="526"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Default="000C70BA" w:rsidP="002E3FCC">
            <w:pPr>
              <w:pStyle w:val="TAL"/>
            </w:pPr>
            <w:r>
              <w:t xml:space="preserve">Derivation Path: TS </w:t>
            </w:r>
            <w:r w:rsidR="00960759">
              <w:t>37.579</w:t>
            </w:r>
            <w:r>
              <w:t>-1 [2], Table 5.5.3.1.1-2, condition INITIAL_SDP_OFFER, IMPLICIT_GRANT_REQUESTED</w:t>
            </w:r>
          </w:p>
        </w:tc>
      </w:tr>
    </w:tbl>
    <w:p w14:paraId="3672C0BB" w14:textId="77777777" w:rsidR="000C70BA" w:rsidRDefault="000C70BA" w:rsidP="000C70BA">
      <w:pPr>
        <w:widowControl w:val="0"/>
      </w:pPr>
    </w:p>
    <w:p w14:paraId="6B5899C7" w14:textId="77777777" w:rsidR="000C70BA" w:rsidRDefault="000C70BA" w:rsidP="000C70BA">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Default="000C70BA" w:rsidP="002E3FCC">
            <w:pPr>
              <w:pStyle w:val="TAL"/>
            </w:pPr>
            <w:r>
              <w:t xml:space="preserve">Derivation Path: TS </w:t>
            </w:r>
            <w:r w:rsidR="00960759">
              <w:t>37.579</w:t>
            </w:r>
            <w:r>
              <w:t>-1</w:t>
            </w:r>
            <w:r>
              <w:rPr>
                <w:color w:val="000000"/>
              </w:rPr>
              <w:t xml:space="preserve"> [2]</w:t>
            </w:r>
            <w:r>
              <w:t>, Table 5.5.3.2.1-2, condition IMMPERIL-CALL, CHAT-GROUP-CALL, INVITE_REFER</w:t>
            </w:r>
          </w:p>
        </w:tc>
      </w:tr>
    </w:tbl>
    <w:p w14:paraId="1C19B9FD" w14:textId="77777777" w:rsidR="000C70BA" w:rsidRDefault="000C70BA" w:rsidP="000C70BA">
      <w:pPr>
        <w:rPr>
          <w:strike/>
        </w:rPr>
      </w:pPr>
    </w:p>
    <w:bookmarkEnd w:id="526"/>
    <w:p w14:paraId="2200EF9C" w14:textId="2F446DD4" w:rsidR="000C70BA" w:rsidRDefault="000C70BA" w:rsidP="000C70BA">
      <w:pPr>
        <w:pStyle w:val="TH"/>
      </w:pPr>
      <w:r>
        <w:t>Table 6.1.2.5.3.3-9: Transmission Granted from the SS (Step 21,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Default="000C70BA" w:rsidP="002E3FCC">
            <w:pPr>
              <w:pStyle w:val="TAL"/>
            </w:pPr>
            <w:r>
              <w:t xml:space="preserve">Derivation Path: TS </w:t>
            </w:r>
            <w:r w:rsidR="00960759">
              <w:t>37.579</w:t>
            </w:r>
            <w:r>
              <w:t>-1 [2], Table 5.5.11.2.1-1, condition IMMPERIL-CALL,</w:t>
            </w:r>
          </w:p>
        </w:tc>
      </w:tr>
    </w:tbl>
    <w:p w14:paraId="3669DE9D" w14:textId="77777777" w:rsidR="000C70BA" w:rsidRDefault="000C70BA" w:rsidP="000C70BA"/>
    <w:p w14:paraId="168E006F" w14:textId="4C8C854F" w:rsidR="000C70BA" w:rsidRDefault="000C70BA" w:rsidP="000C70BA">
      <w:pPr>
        <w:pStyle w:val="TH"/>
      </w:pPr>
      <w:r>
        <w:t xml:space="preserve">Table 6.1.2.5.3.3-10: Transmission Idle from the SS (Step 25,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Default="000C70BA" w:rsidP="002E3FCC">
            <w:pPr>
              <w:pStyle w:val="TAL"/>
            </w:pPr>
            <w:r>
              <w:t xml:space="preserve">Derivation Path: TS </w:t>
            </w:r>
            <w:r w:rsidR="00960759">
              <w:t>37.579</w:t>
            </w:r>
            <w:r>
              <w:t>-1 [2], Table 5.5.11.2.16-1, condition IMMPERIL-CALL</w:t>
            </w:r>
          </w:p>
        </w:tc>
      </w:tr>
    </w:tbl>
    <w:p w14:paraId="4B4F6C89" w14:textId="77777777" w:rsidR="000C70BA" w:rsidRDefault="000C70BA" w:rsidP="000C70BA"/>
    <w:p w14:paraId="4103B1D7" w14:textId="77777777" w:rsidR="000C70BA" w:rsidRDefault="000C70BA" w:rsidP="000C70BA">
      <w:pPr>
        <w:keepNext/>
        <w:keepLines/>
        <w:spacing w:before="120"/>
        <w:ind w:left="1134" w:hanging="1134"/>
        <w:outlineLvl w:val="2"/>
        <w:rPr>
          <w:rFonts w:ascii="Arial" w:hAnsi="Arial"/>
          <w:sz w:val="28"/>
        </w:rPr>
      </w:pPr>
      <w:bookmarkStart w:id="527" w:name="_Toc99871280"/>
      <w:r>
        <w:rPr>
          <w:rFonts w:ascii="Arial" w:hAnsi="Arial"/>
          <w:sz w:val="28"/>
        </w:rPr>
        <w:t>6.1.3</w:t>
      </w:r>
      <w:r>
        <w:rPr>
          <w:rFonts w:ascii="Arial" w:hAnsi="Arial"/>
          <w:sz w:val="28"/>
        </w:rPr>
        <w:tab/>
        <w:t>Subscription to Conference Event Package</w:t>
      </w:r>
      <w:bookmarkEnd w:id="527"/>
    </w:p>
    <w:p w14:paraId="45CA586D" w14:textId="77777777" w:rsidR="000C70BA" w:rsidRDefault="000C70BA" w:rsidP="000C70BA">
      <w:pPr>
        <w:keepNext/>
        <w:keepLines/>
        <w:spacing w:before="120"/>
        <w:ind w:left="1418" w:hanging="1418"/>
        <w:outlineLvl w:val="3"/>
        <w:rPr>
          <w:rFonts w:ascii="Arial" w:hAnsi="Arial"/>
          <w:sz w:val="24"/>
        </w:rPr>
      </w:pPr>
      <w:bookmarkStart w:id="528" w:name="_Toc99871281"/>
      <w:r>
        <w:rPr>
          <w:rFonts w:ascii="Arial" w:hAnsi="Arial"/>
          <w:sz w:val="24"/>
        </w:rPr>
        <w:t>6.1.3.1</w:t>
      </w:r>
      <w:r>
        <w:rPr>
          <w:rFonts w:ascii="Arial" w:hAnsi="Arial"/>
          <w:sz w:val="24"/>
        </w:rPr>
        <w:tab/>
        <w:t>On-network / Conference Event Package / Subscription to Conference Event Package / Termination of subscription</w:t>
      </w:r>
      <w:bookmarkEnd w:id="528"/>
    </w:p>
    <w:p w14:paraId="7EAF26D5" w14:textId="77777777" w:rsidR="000C70BA" w:rsidRDefault="000C70BA" w:rsidP="000C70BA">
      <w:pPr>
        <w:pStyle w:val="H6"/>
      </w:pPr>
      <w:r>
        <w:t>6.1.3.1.1</w:t>
      </w:r>
      <w:r>
        <w:tab/>
        <w:t>Test Purpose (TP)</w:t>
      </w:r>
    </w:p>
    <w:p w14:paraId="2071C665" w14:textId="77777777" w:rsidR="000C70BA" w:rsidRDefault="000C70BA" w:rsidP="000C70BA">
      <w:pPr>
        <w:pStyle w:val="PL"/>
      </w:pPr>
      <w:r>
        <w:t>1)</w:t>
      </w:r>
    </w:p>
    <w:p w14:paraId="47D4E4D6" w14:textId="77777777" w:rsidR="000C70BA" w:rsidRDefault="000C70BA" w:rsidP="000C70BA">
      <w:pPr>
        <w:pStyle w:val="PL"/>
      </w:pPr>
      <w:r>
        <w:rPr>
          <w:b/>
        </w:rPr>
        <w:t>with</w:t>
      </w:r>
      <w:r>
        <w:t xml:space="preserve"> { UE (MCVideo Client) registered and authorised for MCVideo Service }</w:t>
      </w:r>
    </w:p>
    <w:p w14:paraId="4D5BBEE8" w14:textId="77777777" w:rsidR="000C70BA" w:rsidRDefault="000C70BA" w:rsidP="000C70BA">
      <w:pPr>
        <w:pStyle w:val="PL"/>
      </w:pPr>
      <w:r>
        <w:t>ensure that {</w:t>
      </w:r>
    </w:p>
    <w:p w14:paraId="53B7A9F7"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480040D9"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4CC48FAF" w14:textId="77777777" w:rsidR="000C70BA" w:rsidRDefault="000C70BA" w:rsidP="000C70BA">
      <w:pPr>
        <w:pStyle w:val="PL"/>
      </w:pPr>
      <w:r>
        <w:t xml:space="preserve">            }</w:t>
      </w:r>
    </w:p>
    <w:p w14:paraId="2BC91806" w14:textId="77777777" w:rsidR="000C70BA" w:rsidRDefault="000C70BA" w:rsidP="000C70BA">
      <w:pPr>
        <w:pStyle w:val="PL"/>
      </w:pPr>
    </w:p>
    <w:p w14:paraId="5CAB63C9" w14:textId="77777777" w:rsidR="000C70BA" w:rsidRDefault="000C70BA" w:rsidP="000C70BA">
      <w:pPr>
        <w:pStyle w:val="H6"/>
      </w:pPr>
      <w:r>
        <w:t>(2)</w:t>
      </w:r>
    </w:p>
    <w:p w14:paraId="36200C68" w14:textId="77777777" w:rsidR="000C70BA" w:rsidRDefault="000C70BA" w:rsidP="000C70BA">
      <w:pPr>
        <w:pStyle w:val="PL"/>
      </w:pPr>
      <w:r>
        <w:rPr>
          <w:b/>
        </w:rPr>
        <w:t>with</w:t>
      </w:r>
      <w:r>
        <w:t xml:space="preserve"> { UE (MCVideo Client) having an ongoing On-demand Pre-arranged Group Call with Automatic  Commencement Mode }</w:t>
      </w:r>
    </w:p>
    <w:p w14:paraId="0688CB53" w14:textId="77777777" w:rsidR="000C70BA" w:rsidRDefault="000C70BA" w:rsidP="000C70BA">
      <w:pPr>
        <w:pStyle w:val="PL"/>
      </w:pPr>
      <w:r>
        <w:t>ensure that {</w:t>
      </w:r>
    </w:p>
    <w:p w14:paraId="48ECE4F3" w14:textId="77777777" w:rsidR="000C70BA" w:rsidRDefault="000C70BA" w:rsidP="000C70BA">
      <w:pPr>
        <w:pStyle w:val="PL"/>
      </w:pPr>
      <w:r>
        <w:t xml:space="preserve">  </w:t>
      </w:r>
      <w:r>
        <w:rPr>
          <w:b/>
        </w:rPr>
        <w:t>when</w:t>
      </w:r>
      <w:r>
        <w:t xml:space="preserve"> { MCVideo User requests to subscribe to the conference event package for the ongoing group call }</w:t>
      </w:r>
    </w:p>
    <w:p w14:paraId="43182827"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4294967295</w:t>
      </w:r>
      <w:r>
        <w:t xml:space="preserve"> </w:t>
      </w:r>
      <w:r>
        <w:rPr>
          <w:b/>
          <w:bCs/>
        </w:rPr>
        <w:t>and</w:t>
      </w:r>
      <w:r>
        <w:t xml:space="preserve"> responds to a SIP NOTIFY message with a SIP 200 (OK) message }</w:t>
      </w:r>
    </w:p>
    <w:p w14:paraId="10C92CE6" w14:textId="77777777" w:rsidR="000C70BA" w:rsidRDefault="000C70BA" w:rsidP="000C70BA">
      <w:pPr>
        <w:pStyle w:val="PL"/>
      </w:pPr>
      <w:r>
        <w:t xml:space="preserve">            }</w:t>
      </w:r>
    </w:p>
    <w:p w14:paraId="10CC2709" w14:textId="77777777" w:rsidR="000C70BA" w:rsidRDefault="000C70BA" w:rsidP="000C70BA">
      <w:pPr>
        <w:pStyle w:val="PL"/>
      </w:pPr>
    </w:p>
    <w:p w14:paraId="03022F95" w14:textId="77777777" w:rsidR="000C70BA" w:rsidRDefault="000C70BA" w:rsidP="000C70BA">
      <w:pPr>
        <w:pStyle w:val="H6"/>
      </w:pPr>
      <w:r>
        <w:t>(3)</w:t>
      </w:r>
    </w:p>
    <w:p w14:paraId="05E81A29" w14:textId="77777777" w:rsidR="000C70BA" w:rsidRDefault="000C70BA" w:rsidP="000C70BA">
      <w:pPr>
        <w:pStyle w:val="PL"/>
      </w:pPr>
      <w:r>
        <w:rPr>
          <w:b/>
        </w:rPr>
        <w:t>with</w:t>
      </w:r>
      <w:r>
        <w:t xml:space="preserve"> { UE (MCVideo Client) having subscribed to the conference event package for the ongoing group call }</w:t>
      </w:r>
    </w:p>
    <w:p w14:paraId="34403EC3" w14:textId="77777777" w:rsidR="000C70BA" w:rsidRDefault="000C70BA" w:rsidP="000C70BA">
      <w:pPr>
        <w:pStyle w:val="PL"/>
      </w:pPr>
      <w:r>
        <w:t>ensure that {</w:t>
      </w:r>
    </w:p>
    <w:p w14:paraId="1FB47B3A" w14:textId="77777777" w:rsidR="000C70BA" w:rsidRDefault="000C70BA" w:rsidP="000C70BA">
      <w:pPr>
        <w:pStyle w:val="PL"/>
      </w:pPr>
      <w:r>
        <w:t xml:space="preserve">  </w:t>
      </w:r>
      <w:r>
        <w:rPr>
          <w:b/>
        </w:rPr>
        <w:t>when</w:t>
      </w:r>
      <w:r>
        <w:t xml:space="preserve"> { MCVideo User requests to terminate the subscription }</w:t>
      </w:r>
    </w:p>
    <w:p w14:paraId="69E813BB"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0</w:t>
      </w:r>
      <w:r>
        <w:t xml:space="preserve"> }</w:t>
      </w:r>
    </w:p>
    <w:p w14:paraId="0749E336" w14:textId="77777777" w:rsidR="000C70BA" w:rsidRDefault="000C70BA" w:rsidP="000C70BA">
      <w:pPr>
        <w:pStyle w:val="PL"/>
      </w:pPr>
      <w:r>
        <w:t xml:space="preserve">            }</w:t>
      </w:r>
    </w:p>
    <w:p w14:paraId="389E4A90" w14:textId="77777777" w:rsidR="000C70BA" w:rsidRDefault="000C70BA" w:rsidP="000C70BA">
      <w:pPr>
        <w:pStyle w:val="PL"/>
      </w:pPr>
    </w:p>
    <w:p w14:paraId="2B9F35C7" w14:textId="77777777" w:rsidR="000C70BA" w:rsidRDefault="000C70BA" w:rsidP="000C70BA">
      <w:pPr>
        <w:pStyle w:val="H6"/>
      </w:pPr>
      <w:r>
        <w:t>(4)</w:t>
      </w:r>
    </w:p>
    <w:p w14:paraId="15DEE75E" w14:textId="77777777" w:rsidR="000C70BA" w:rsidRDefault="000C70BA" w:rsidP="000C70BA">
      <w:pPr>
        <w:pStyle w:val="PL"/>
      </w:pPr>
      <w:r>
        <w:rPr>
          <w:b/>
        </w:rPr>
        <w:t>with</w:t>
      </w:r>
      <w:r>
        <w:t xml:space="preserve"> { UE (MCVideo Client) having an ongoing On-demand Pre-arranged Group Call </w:t>
      </w:r>
    </w:p>
    <w:p w14:paraId="235EACFC"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021EFCFE" w14:textId="77777777" w:rsidR="000C70BA" w:rsidRDefault="000C70BA" w:rsidP="000C70BA">
      <w:pPr>
        <w:pStyle w:val="PL"/>
      </w:pPr>
      <w:r>
        <w:t xml:space="preserve">    </w:t>
      </w:r>
      <w:r>
        <w:rPr>
          <w:b/>
        </w:rPr>
        <w:t>then</w:t>
      </w:r>
      <w:r>
        <w:t xml:space="preserve"> { UE (MCVideo Client) sends a SIP BYE message and leaves the call }</w:t>
      </w:r>
    </w:p>
    <w:p w14:paraId="79DC4DA6" w14:textId="77777777" w:rsidR="000C70BA" w:rsidRDefault="000C70BA" w:rsidP="000C70BA">
      <w:pPr>
        <w:pStyle w:val="PL"/>
      </w:pPr>
      <w:r>
        <w:t xml:space="preserve">            }</w:t>
      </w:r>
    </w:p>
    <w:p w14:paraId="139BCE0C" w14:textId="77777777" w:rsidR="000C70BA" w:rsidRDefault="000C70BA" w:rsidP="000C70BA">
      <w:pPr>
        <w:pStyle w:val="PL"/>
      </w:pPr>
    </w:p>
    <w:p w14:paraId="5B3C6CC3" w14:textId="77777777" w:rsidR="000C70BA" w:rsidRDefault="000C70BA" w:rsidP="000C70BA">
      <w:pPr>
        <w:pStyle w:val="H6"/>
      </w:pPr>
      <w:r>
        <w:t>6.1.3.1.2</w:t>
      </w:r>
      <w:r>
        <w:tab/>
        <w:t>Conformance Requirements</w:t>
      </w:r>
    </w:p>
    <w:p w14:paraId="38255CD7" w14:textId="77777777" w:rsidR="000C70BA" w:rsidRDefault="000C70BA" w:rsidP="000C70BA">
      <w:r>
        <w:t>References: The conformance requirements covered in the present TC are specified in: TS 24.281 clause 9.2.1.2.1.1, 9.2.3.2, 9.2.1.2.3.1. Unless otherwise stated these are Rel-15 requirements.</w:t>
      </w:r>
    </w:p>
    <w:p w14:paraId="0C678272" w14:textId="77777777" w:rsidR="000C70BA" w:rsidRDefault="000C70BA" w:rsidP="000C70BA">
      <w:r>
        <w:t>[TS 24.281, clause 9.2.1.2.1.1]</w:t>
      </w:r>
    </w:p>
    <w:p w14:paraId="7A03F6D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520EB53" w14:textId="77777777" w:rsidR="000C70BA" w:rsidRDefault="000C70BA" w:rsidP="000C70BA">
      <w:r>
        <w:t>The MC</w:t>
      </w:r>
      <w:r>
        <w:rPr>
          <w:lang w:eastAsia="zh-CN"/>
        </w:rPr>
        <w:t>Video</w:t>
      </w:r>
      <w:r>
        <w:t xml:space="preserve"> client:</w:t>
      </w:r>
    </w:p>
    <w:p w14:paraId="5AF08D91"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5973D947"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4C635E5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1B264E5A"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27988F0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2B34866"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2ED3085"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06B3262" w14:textId="77777777" w:rsidR="000C70BA" w:rsidRDefault="000C70BA" w:rsidP="000C70BA">
      <w:pPr>
        <w:ind w:left="568" w:hanging="284"/>
      </w:pPr>
      <w:r>
        <w:t>8)</w:t>
      </w:r>
      <w:r>
        <w:tab/>
        <w:t>should include the "timer" option tag in the Supported header field;</w:t>
      </w:r>
    </w:p>
    <w:p w14:paraId="5B78D22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52352C6"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772B54A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45AE1D5"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D968285"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5219EF7F"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4805CA68"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132C782" w14:textId="77777777" w:rsidR="000C70BA" w:rsidRDefault="000C70BA" w:rsidP="000C70BA">
      <w:pPr>
        <w:ind w:left="851" w:hanging="284"/>
      </w:pPr>
      <w:r>
        <w:t>a)</w:t>
      </w:r>
      <w:r>
        <w:tab/>
        <w:t>the &lt;session-type&gt; element set to a value of "prearranged";</w:t>
      </w:r>
    </w:p>
    <w:p w14:paraId="341C83E5" w14:textId="77777777" w:rsidR="000C70BA" w:rsidRDefault="000C70BA" w:rsidP="000C70BA">
      <w:pPr>
        <w:ind w:left="851" w:hanging="284"/>
      </w:pPr>
      <w:r>
        <w:t>b)</w:t>
      </w:r>
      <w:r>
        <w:tab/>
        <w:t>the &lt;mc</w:t>
      </w:r>
      <w:r>
        <w:rPr>
          <w:lang w:eastAsia="zh-CN"/>
        </w:rPr>
        <w:t>video</w:t>
      </w:r>
      <w:r>
        <w:t>-request-uri&gt; element set to the group identity;</w:t>
      </w:r>
    </w:p>
    <w:p w14:paraId="44FCAE7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CBE4055"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19B6D7B2"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167D80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C45BEB"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3073FD4"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82892B6" w14:textId="77777777" w:rsidR="000C70BA" w:rsidRDefault="000C70BA" w:rsidP="000C70BA">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47914322" w14:textId="77777777" w:rsidR="000C70BA" w:rsidRDefault="000C70BA" w:rsidP="000C70BA">
      <w:pPr>
        <w:ind w:left="568" w:hanging="284"/>
      </w:pPr>
      <w:r>
        <w:t>16)</w:t>
      </w:r>
      <w:r>
        <w:tab/>
        <w:t>if an implicit transmission request is required, shall indicate this as specified in clause 6.4; and</w:t>
      </w:r>
    </w:p>
    <w:p w14:paraId="2AC9424C"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6013A60" w14:textId="77777777" w:rsidR="000C70BA" w:rsidRDefault="000C70BA" w:rsidP="000C70BA">
      <w:r>
        <w:t>On receiving a SIP 2xx response to the SIP INVITE request, the MCVideo client:</w:t>
      </w:r>
    </w:p>
    <w:p w14:paraId="78292367" w14:textId="77777777" w:rsidR="000C70BA" w:rsidRDefault="000C70BA" w:rsidP="000C70BA">
      <w:pPr>
        <w:ind w:left="568" w:hanging="284"/>
      </w:pPr>
      <w:r>
        <w:t>1)</w:t>
      </w:r>
      <w:r>
        <w:tab/>
        <w:t>shall interact with the user plane as specified in 3GPP TS 24.581 [5] ;</w:t>
      </w:r>
    </w:p>
    <w:p w14:paraId="5D401EE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FEE60C0" w14:textId="77777777" w:rsidR="000C70BA" w:rsidRDefault="000C70BA" w:rsidP="000C70BA">
      <w:pPr>
        <w:ind w:left="568" w:hanging="284"/>
      </w:pPr>
      <w:r>
        <w:t>3)</w:t>
      </w:r>
      <w:r>
        <w:tab/>
        <w:t>may subscribe to the conference event package as specified in clause </w:t>
      </w:r>
      <w:r>
        <w:rPr>
          <w:lang w:eastAsia="zh-CN"/>
        </w:rPr>
        <w:t>9.1.3.1</w:t>
      </w:r>
      <w:r>
        <w:t>.</w:t>
      </w:r>
    </w:p>
    <w:p w14:paraId="7702A7F9" w14:textId="77777777" w:rsidR="000C70BA" w:rsidRDefault="000C70BA" w:rsidP="000C70BA">
      <w:r>
        <w:t>On receiving a SIP 4xx response, a SIP 5xx response or a SIP 6xx response to the SIP INVITE request:</w:t>
      </w:r>
    </w:p>
    <w:p w14:paraId="3BF2EFF9"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1ECE85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2899427F" w14:textId="77777777" w:rsidR="000C70BA" w:rsidRDefault="000C70BA" w:rsidP="000C70BA">
      <w:r>
        <w:t>the MC</w:t>
      </w:r>
      <w:r>
        <w:rPr>
          <w:lang w:eastAsia="zh-CN"/>
        </w:rPr>
        <w:t>Video</w:t>
      </w:r>
      <w:r>
        <w:t xml:space="preserve"> client shall perform the actions specified in clause </w:t>
      </w:r>
      <w:r>
        <w:rPr>
          <w:lang w:eastAsia="zh-CN"/>
        </w:rPr>
        <w:t>6.2.8.1.5</w:t>
      </w:r>
      <w:r>
        <w:t>.</w:t>
      </w:r>
    </w:p>
    <w:p w14:paraId="1A98B850"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6FE3950C" w14:textId="77777777" w:rsidR="000C70BA" w:rsidRDefault="000C70BA" w:rsidP="000C70BA">
      <w:r>
        <w:t>[TS 24.281, clause 9.2.3.2]</w:t>
      </w:r>
    </w:p>
    <w:p w14:paraId="08D9F236" w14:textId="77777777" w:rsidR="000C70BA" w:rsidRDefault="000C70BA" w:rsidP="000C70BA">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Default="000C70BA" w:rsidP="000C70BA">
      <w:pPr>
        <w:rPr>
          <w:rFonts w:eastAsia="SimSun"/>
        </w:rPr>
      </w:pPr>
      <w:r>
        <w:rPr>
          <w:rFonts w:eastAsia="SimSun"/>
        </w:rPr>
        <w:t>When subscribing to the conference state event package, the MCVideo client:</w:t>
      </w:r>
    </w:p>
    <w:p w14:paraId="70D3E807" w14:textId="77777777" w:rsidR="000C70BA" w:rsidRDefault="000C70BA" w:rsidP="000C70BA">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0C7935E1" w14:textId="77777777" w:rsidR="000C70BA" w:rsidRDefault="000C70BA" w:rsidP="000C70BA">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2114AA6B" w14:textId="77777777" w:rsidR="000C70BA" w:rsidRDefault="000C70BA" w:rsidP="000C70BA">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30DA8EC2" w14:textId="77777777" w:rsidR="000C70BA" w:rsidRDefault="000C70BA" w:rsidP="000C70BA">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4BA371AE" w14:textId="77777777" w:rsidR="000C70BA" w:rsidRDefault="000C70BA" w:rsidP="000C70BA">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584D0BCF"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ECAD7BF" w14:textId="77777777" w:rsidR="000C70BA" w:rsidRDefault="000C70BA" w:rsidP="000C70BA">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66C3822A" w14:textId="77777777" w:rsidR="000C70BA" w:rsidRDefault="000C70BA" w:rsidP="000C70BA">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756585E8" w14:textId="77777777" w:rsidR="000C70BA" w:rsidRDefault="000C70BA" w:rsidP="000C70BA">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52CF10C3" w14:textId="77777777" w:rsidR="000C70BA" w:rsidRDefault="000C70BA" w:rsidP="000C70BA">
      <w:pPr>
        <w:ind w:left="568" w:hanging="284"/>
        <w:rPr>
          <w:rFonts w:eastAsia="SimSun"/>
        </w:rPr>
      </w:pPr>
      <w:r>
        <w:rPr>
          <w:rFonts w:eastAsia="SimSun"/>
        </w:rPr>
        <w:t>9)</w:t>
      </w:r>
      <w:r>
        <w:rPr>
          <w:rFonts w:eastAsia="SimSun"/>
        </w:rPr>
        <w:tab/>
        <w:t>shall send the SIP SUBSCRIBE request using a new SIP dialog according to 3GPP TS 24.229 [11].</w:t>
      </w:r>
    </w:p>
    <w:p w14:paraId="6CC2EFDD" w14:textId="77777777" w:rsidR="000C70BA" w:rsidRDefault="000C70BA" w:rsidP="000C70BA">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0D78E820" w14:textId="77777777" w:rsidR="000C70BA" w:rsidRDefault="000C70BA" w:rsidP="000C70BA">
      <w:pPr>
        <w:rPr>
          <w:rFonts w:eastAsia="SimSun"/>
        </w:rPr>
      </w:pPr>
      <w:r>
        <w:rPr>
          <w:rFonts w:eastAsia="SimSun"/>
        </w:rPr>
        <w:t>Upon receiving a SIP NOTIFY requests to the previously sent SIP SUBSCRIBE request the MCVideo client:</w:t>
      </w:r>
    </w:p>
    <w:p w14:paraId="726DCA65" w14:textId="77777777" w:rsidR="000C70BA" w:rsidRDefault="000C70BA" w:rsidP="000C70BA">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8FA7C6C" w14:textId="77777777" w:rsidR="000C70BA" w:rsidRDefault="000C70BA" w:rsidP="000C70BA">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3C8445A1" w14:textId="77777777" w:rsidR="000C70BA" w:rsidRDefault="000C70BA" w:rsidP="000C70BA">
      <w:pPr>
        <w:rPr>
          <w:rFonts w:eastAsia="SimSun"/>
        </w:rPr>
      </w:pPr>
      <w:r>
        <w:rPr>
          <w:rFonts w:eastAsia="SimSun"/>
        </w:rPr>
        <w:t>When needed the MCVideo client shall terminate the subscription and indicate it terminated according to IETF RFC 6665 [16].</w:t>
      </w:r>
    </w:p>
    <w:p w14:paraId="396FF7D9" w14:textId="77777777" w:rsidR="000C70BA" w:rsidRDefault="000C70BA" w:rsidP="000C70BA">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178408D1" w14:textId="77777777" w:rsidR="000C70BA" w:rsidRDefault="000C70BA" w:rsidP="000C70BA">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3F52EA4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6AF19F85" w14:textId="77777777" w:rsidR="000C70BA" w:rsidRDefault="000C70BA" w:rsidP="000C70BA">
      <w:pPr>
        <w:pStyle w:val="H6"/>
      </w:pPr>
      <w:r>
        <w:t>6.1.3.1.3</w:t>
      </w:r>
      <w:r>
        <w:tab/>
        <w:t>Test description</w:t>
      </w:r>
    </w:p>
    <w:p w14:paraId="52819E56" w14:textId="77777777" w:rsidR="000C70BA" w:rsidRDefault="000C70BA" w:rsidP="000C70BA">
      <w:pPr>
        <w:pStyle w:val="H6"/>
      </w:pPr>
      <w:r>
        <w:t>6.1.3.1.3.1</w:t>
      </w:r>
      <w:r>
        <w:tab/>
        <w:t>Pre-test conditions</w:t>
      </w:r>
    </w:p>
    <w:p w14:paraId="51A42E2B" w14:textId="77777777" w:rsidR="000C70BA" w:rsidRDefault="000C70BA" w:rsidP="000C70BA">
      <w:pPr>
        <w:pStyle w:val="H6"/>
      </w:pPr>
      <w:r w:rsidRPr="00102CE5">
        <w:t>Test configuration</w:t>
      </w:r>
      <w:r>
        <w:t>:</w:t>
      </w:r>
    </w:p>
    <w:p w14:paraId="228C1B2A" w14:textId="52A79355" w:rsidR="000C70BA" w:rsidRDefault="000C70BA" w:rsidP="000C70BA">
      <w:pPr>
        <w:pStyle w:val="B1"/>
      </w:pPr>
      <w:r>
        <w:t>-</w:t>
      </w:r>
      <w:r>
        <w:tab/>
        <w:t xml:space="preserve">Single cell configuration according to TS </w:t>
      </w:r>
      <w:r w:rsidR="00960759">
        <w:t>37.579</w:t>
      </w:r>
      <w:r>
        <w:t>-1 [2] clause 5.2.2.2.1.</w:t>
      </w:r>
    </w:p>
    <w:p w14:paraId="73FAD12D" w14:textId="77777777" w:rsidR="000C70BA" w:rsidRDefault="000C70BA" w:rsidP="000C70BA">
      <w:pPr>
        <w:pStyle w:val="H6"/>
      </w:pPr>
      <w:r>
        <w:t>Preamble:</w:t>
      </w:r>
    </w:p>
    <w:p w14:paraId="7837B104" w14:textId="0A8F04FC" w:rsidR="000C70BA" w:rsidRDefault="000C70BA" w:rsidP="000C70BA">
      <w:pPr>
        <w:pStyle w:val="B1"/>
      </w:pPr>
      <w:r>
        <w:t>-</w:t>
      </w:r>
      <w:r>
        <w:tab/>
        <w:t xml:space="preserve">The UE has performed procedure 'Initial registration' as described in TS </w:t>
      </w:r>
      <w:r w:rsidR="00960759">
        <w:t>37.579</w:t>
      </w:r>
      <w:r>
        <w:t>-1 [2] clause 5.4.2.</w:t>
      </w:r>
    </w:p>
    <w:p w14:paraId="0B8EE875" w14:textId="77777777" w:rsidR="000C70BA" w:rsidRDefault="000C70BA" w:rsidP="000C70BA">
      <w:pPr>
        <w:pStyle w:val="B1"/>
      </w:pPr>
      <w:r>
        <w:t>-</w:t>
      </w:r>
      <w:r>
        <w:tab/>
      </w:r>
      <w:r w:rsidRPr="000573F5">
        <w:t>UE States at the end of the preamble</w:t>
      </w:r>
      <w:r>
        <w:t>:</w:t>
      </w:r>
    </w:p>
    <w:p w14:paraId="047889AE" w14:textId="77777777" w:rsidR="000C70BA" w:rsidRDefault="000C70BA" w:rsidP="000C70BA">
      <w:pPr>
        <w:pStyle w:val="B1"/>
        <w:ind w:left="852"/>
      </w:pPr>
      <w:r>
        <w:t>-</w:t>
      </w:r>
      <w:r>
        <w:tab/>
        <w:t>The UE is in RRC_IDLE state.</w:t>
      </w:r>
    </w:p>
    <w:p w14:paraId="1F467C07" w14:textId="77777777" w:rsidR="000C70BA" w:rsidRDefault="000C70BA" w:rsidP="000C70BA">
      <w:pPr>
        <w:pStyle w:val="B1"/>
        <w:ind w:left="852"/>
      </w:pPr>
      <w:r>
        <w:t>-</w:t>
      </w:r>
      <w:r>
        <w:tab/>
        <w:t>The client is registered for MCVideo.</w:t>
      </w:r>
    </w:p>
    <w:p w14:paraId="6E10EBA3" w14:textId="77777777" w:rsidR="000C70BA" w:rsidRDefault="000C70BA" w:rsidP="000C70BA">
      <w:pPr>
        <w:pStyle w:val="H6"/>
      </w:pPr>
      <w:r>
        <w:t>6.1.3.1.3.2</w:t>
      </w:r>
      <w:r>
        <w:tab/>
        <w:t>Test procedure sequence</w:t>
      </w:r>
    </w:p>
    <w:p w14:paraId="1A2CB6EA" w14:textId="77777777" w:rsidR="000C70BA" w:rsidRDefault="000C70BA" w:rsidP="000C70BA">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Default="000C70BA" w:rsidP="002E3FCC">
            <w:pPr>
              <w:pStyle w:val="TAH"/>
            </w:pPr>
            <w:r>
              <w:t>Verdict</w:t>
            </w:r>
          </w:p>
        </w:tc>
      </w:tr>
      <w:tr w:rsidR="000C70BA"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Default="000C70BA" w:rsidP="002E3FCC">
            <w:pPr>
              <w:pStyle w:val="TAH"/>
            </w:pPr>
          </w:p>
        </w:tc>
      </w:tr>
      <w:tr w:rsidR="000C70BA"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2E81B98C"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Default="000C70BA" w:rsidP="002E3FCC">
            <w:pPr>
              <w:pStyle w:val="TAC"/>
            </w:pPr>
            <w:r>
              <w:rPr>
                <w:rFonts w:eastAsia="Calibri"/>
              </w:rPr>
              <w:t>-</w:t>
            </w:r>
          </w:p>
        </w:tc>
      </w:tr>
      <w:tr w:rsidR="000C70BA"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Default="000C70BA" w:rsidP="002E3FCC">
            <w:pPr>
              <w:pStyle w:val="TAC"/>
            </w:pPr>
            <w:r>
              <w:rPr>
                <w:rFonts w:eastAsia="Calibri"/>
              </w:rPr>
              <w:t>-</w:t>
            </w:r>
          </w:p>
        </w:tc>
      </w:tr>
      <w:tr w:rsidR="000C70BA"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Default="000C70BA" w:rsidP="002E3FCC">
            <w:pPr>
              <w:pStyle w:val="TAL"/>
            </w:pPr>
            <w:r>
              <w:t>Check: Does the UE (MCVideo client) provide transmission granted notification to the user?</w:t>
            </w:r>
          </w:p>
          <w:p w14:paraId="7A6D7446"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Default="000C70BA" w:rsidP="002E3FCC">
            <w:pPr>
              <w:pStyle w:val="TAC"/>
            </w:pPr>
            <w:r>
              <w:rPr>
                <w:rFonts w:eastAsia="Calibri"/>
              </w:rPr>
              <w:t>P</w:t>
            </w:r>
          </w:p>
        </w:tc>
      </w:tr>
      <w:tr w:rsidR="000C70BA"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Default="000C70BA" w:rsidP="002E3FCC">
            <w:pPr>
              <w:pStyle w:val="TAL"/>
              <w:rPr>
                <w:rFonts w:eastAsia="Calibri"/>
              </w:rPr>
            </w:pPr>
            <w:r>
              <w:rPr>
                <w:rFonts w:eastAsia="Calibri"/>
              </w:rPr>
              <w:t>Make the UE (MCVideo client) subscribe to the conference event package for the ongoing group call to receive the current status and later notifications.</w:t>
            </w:r>
          </w:p>
          <w:p w14:paraId="459EBE0B"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Default="000C70BA" w:rsidP="002E3FCC">
            <w:pPr>
              <w:pStyle w:val="TAC"/>
            </w:pPr>
            <w:r>
              <w:rPr>
                <w:rFonts w:eastAsia="Calibri"/>
              </w:rPr>
              <w:t>-</w:t>
            </w:r>
          </w:p>
        </w:tc>
      </w:tr>
      <w:tr w:rsidR="000C70BA"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Default="000C70BA" w:rsidP="002E3FCC">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Default="000C70BA" w:rsidP="002E3FCC">
            <w:pPr>
              <w:pStyle w:val="TAL"/>
              <w:rPr>
                <w:rFonts w:eastAsia="Calibri"/>
              </w:rPr>
            </w:pPr>
            <w:r>
              <w:rPr>
                <w:rFonts w:eastAsia="Calibri"/>
              </w:rPr>
              <w:t xml:space="preserve">Check: Does the UE (MCVideo client) correctly perform steps 2-5 of the procedure 'MCX Subscription and Notification' as described in TS </w:t>
            </w:r>
            <w:r w:rsidR="00960759">
              <w:rPr>
                <w:rFonts w:eastAsia="Calibri"/>
              </w:rPr>
              <w:t>37.579</w:t>
            </w:r>
            <w:r>
              <w:rPr>
                <w:rFonts w:eastAsia="Calibri"/>
              </w:rPr>
              <w:t xml:space="preserve">-1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Default="000C70BA" w:rsidP="002E3FCC">
            <w:pPr>
              <w:pStyle w:val="TAC"/>
              <w:rPr>
                <w:rFonts w:eastAsia="Calibri"/>
              </w:rPr>
            </w:pPr>
            <w:r>
              <w:rPr>
                <w:rFonts w:eastAsia="Calibri"/>
              </w:rPr>
              <w:t>-</w:t>
            </w:r>
          </w:p>
        </w:tc>
      </w:tr>
      <w:tr w:rsidR="000C70BA"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Default="000C70BA" w:rsidP="002E3FCC">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Default="000C70BA" w:rsidP="002E3FCC">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Default="000C70BA" w:rsidP="002E3FCC">
            <w:pPr>
              <w:pStyle w:val="TAC"/>
              <w:rPr>
                <w:rFonts w:eastAsia="Calibri"/>
                <w:szCs w:val="22"/>
              </w:rPr>
            </w:pPr>
            <w:r>
              <w:t>-</w:t>
            </w:r>
          </w:p>
        </w:tc>
      </w:tr>
      <w:tr w:rsidR="000C70BA"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Default="000C70BA" w:rsidP="002E3FCC">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Default="000C70BA" w:rsidP="002E3FCC">
            <w:pPr>
              <w:pStyle w:val="TAC"/>
              <w:rPr>
                <w:rFonts w:eastAsia="Calibri"/>
                <w:szCs w:val="22"/>
              </w:rPr>
            </w:pPr>
            <w:r>
              <w:t>P</w:t>
            </w:r>
          </w:p>
        </w:tc>
      </w:tr>
      <w:tr w:rsidR="000C70BA"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Default="000C70BA" w:rsidP="002E3FCC">
            <w:pPr>
              <w:pStyle w:val="TAL"/>
              <w:rPr>
                <w:rFonts w:eastAsia="Calibri"/>
              </w:rPr>
            </w:pPr>
            <w:r>
              <w:rPr>
                <w:rFonts w:eastAsia="Calibri"/>
              </w:rPr>
              <w:t>Make the UE (MCVideo client) de-subscribe from the conference event package.</w:t>
            </w:r>
          </w:p>
          <w:p w14:paraId="16688448"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Default="000C70BA" w:rsidP="002E3FCC">
            <w:pPr>
              <w:pStyle w:val="TAC"/>
              <w:rPr>
                <w:rFonts w:eastAsia="Calibri"/>
              </w:rPr>
            </w:pPr>
            <w:r>
              <w:rPr>
                <w:rFonts w:eastAsia="Calibri"/>
              </w:rPr>
              <w:t>-</w:t>
            </w:r>
          </w:p>
        </w:tc>
      </w:tr>
      <w:tr w:rsidR="000C70BA"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Default="000C70BA" w:rsidP="002E3FCC">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Default="000C70BA" w:rsidP="002E3FCC">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Default="000C70BA" w:rsidP="002E3FCC">
            <w:pPr>
              <w:pStyle w:val="TAC"/>
              <w:rPr>
                <w:rFonts w:eastAsia="Calibri"/>
                <w:szCs w:val="22"/>
              </w:rPr>
            </w:pPr>
            <w:r>
              <w:t>P</w:t>
            </w:r>
          </w:p>
        </w:tc>
      </w:tr>
      <w:tr w:rsidR="000C70BA"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Default="000C70BA" w:rsidP="002E3FCC">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Default="000C70BA" w:rsidP="002E3FCC">
            <w:pPr>
              <w:pStyle w:val="TAC"/>
              <w:rPr>
                <w:rFonts w:eastAsia="Calibri"/>
                <w:szCs w:val="22"/>
              </w:rPr>
            </w:pPr>
            <w:r>
              <w:t>-</w:t>
            </w:r>
          </w:p>
        </w:tc>
      </w:tr>
      <w:tr w:rsidR="000C70BA"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Default="000C70BA" w:rsidP="002E3FCC">
            <w:pPr>
              <w:pStyle w:val="TAL"/>
              <w:rPr>
                <w:rFonts w:eastAsia="Calibri"/>
              </w:rPr>
            </w:pPr>
            <w:r>
              <w:rPr>
                <w:rFonts w:eastAsia="Calibri"/>
              </w:rPr>
              <w:t>Make the UE (MCVideo client) release the call.</w:t>
            </w:r>
          </w:p>
          <w:p w14:paraId="7D871251"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Default="000C70BA" w:rsidP="002E3FCC">
            <w:pPr>
              <w:pStyle w:val="TAC"/>
              <w:rPr>
                <w:rFonts w:eastAsia="Calibri"/>
              </w:rPr>
            </w:pPr>
            <w:r>
              <w:rPr>
                <w:rFonts w:eastAsia="Calibri"/>
              </w:rPr>
              <w:t>-</w:t>
            </w:r>
          </w:p>
        </w:tc>
      </w:tr>
      <w:tr w:rsidR="000C70BA"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Default="000C70BA" w:rsidP="002E3FCC">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Default="000C70BA" w:rsidP="002E3FCC">
            <w:pPr>
              <w:pStyle w:val="TAC"/>
              <w:rPr>
                <w:rFonts w:eastAsia="Calibri"/>
                <w:szCs w:val="22"/>
              </w:rPr>
            </w:pPr>
            <w:r>
              <w:rPr>
                <w:rFonts w:eastAsia="Calibri"/>
              </w:rPr>
              <w:t>-</w:t>
            </w:r>
          </w:p>
        </w:tc>
      </w:tr>
      <w:tr w:rsidR="000C70BA"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Default="000C70BA" w:rsidP="002E3FCC">
            <w:pPr>
              <w:pStyle w:val="TAN"/>
            </w:pPr>
            <w:r>
              <w:t>NOTE 1:</w:t>
            </w:r>
            <w:r>
              <w:tab/>
              <w:t>This is expected to be done via a suitable implementation dependent MMI.</w:t>
            </w:r>
          </w:p>
        </w:tc>
      </w:tr>
    </w:tbl>
    <w:p w14:paraId="279330B3" w14:textId="77777777" w:rsidR="000C70BA" w:rsidRDefault="000C70BA" w:rsidP="000C70BA"/>
    <w:p w14:paraId="54C00197" w14:textId="77777777" w:rsidR="000C70BA" w:rsidRDefault="000C70BA" w:rsidP="000C70BA">
      <w:pPr>
        <w:pStyle w:val="H6"/>
      </w:pPr>
      <w:r>
        <w:t>6.1.3.1.3.3</w:t>
      </w:r>
      <w:r>
        <w:tab/>
        <w:t>Specific message contents</w:t>
      </w:r>
    </w:p>
    <w:p w14:paraId="6509F165" w14:textId="1C476ACA" w:rsidR="000C70BA" w:rsidRDefault="000C70BA" w:rsidP="000C70BA">
      <w:pPr>
        <w:pStyle w:val="TH"/>
      </w:pPr>
      <w:r>
        <w:t>Table 6.1.3.1.3.3-1: SIP INVITE from the UE (Step 2, Table 6.1.3.1.3.2-1;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Default="000C70BA" w:rsidP="002E3FCC">
            <w:pPr>
              <w:pStyle w:val="TAL"/>
            </w:pPr>
            <w:r>
              <w:t xml:space="preserve">Derivation Path: TS </w:t>
            </w:r>
            <w:r w:rsidR="00960759">
              <w:t>37.579</w:t>
            </w:r>
            <w:r>
              <w:t>-1 [2], Table 5.5.2.5.1-1</w:t>
            </w:r>
          </w:p>
        </w:tc>
      </w:tr>
      <w:tr w:rsidR="000C70BA"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Default="000C70BA" w:rsidP="002E3FCC">
            <w:pPr>
              <w:pStyle w:val="TAH"/>
            </w:pPr>
            <w:r>
              <w:t>Condition</w:t>
            </w:r>
          </w:p>
        </w:tc>
      </w:tr>
      <w:tr w:rsidR="000C70BA"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Default="000C70BA" w:rsidP="002E3FCC">
            <w:pPr>
              <w:pStyle w:val="TAL"/>
            </w:pPr>
          </w:p>
        </w:tc>
      </w:tr>
      <w:tr w:rsidR="000C70BA"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A77C82" w:rsidRDefault="000C70BA" w:rsidP="002E3FCC">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Default="000C70BA" w:rsidP="002E3FCC">
            <w:pPr>
              <w:pStyle w:val="TAL"/>
            </w:pPr>
          </w:p>
        </w:tc>
      </w:tr>
      <w:tr w:rsidR="000C70BA"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Default="000C70BA" w:rsidP="002E3FCC">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Default="000C70BA" w:rsidP="002E3FCC">
            <w:pPr>
              <w:pStyle w:val="TAL"/>
            </w:pPr>
          </w:p>
        </w:tc>
      </w:tr>
      <w:tr w:rsidR="000C70BA"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Default="000C70BA" w:rsidP="002E3FCC">
            <w:pPr>
              <w:pStyle w:val="TAL"/>
            </w:pPr>
          </w:p>
        </w:tc>
      </w:tr>
      <w:tr w:rsidR="000C70BA"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Default="000C70BA" w:rsidP="002E3FCC">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Default="000C70BA" w:rsidP="002E3FCC">
            <w:pPr>
              <w:pStyle w:val="TAL"/>
            </w:pPr>
          </w:p>
        </w:tc>
      </w:tr>
    </w:tbl>
    <w:p w14:paraId="7066FB70" w14:textId="77777777" w:rsidR="000C70BA" w:rsidRDefault="000C70BA" w:rsidP="000C70BA"/>
    <w:p w14:paraId="39C8F318" w14:textId="77777777" w:rsidR="000C70BA" w:rsidRDefault="000C70BA" w:rsidP="000C70BA">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Default="000C70BA" w:rsidP="002E3FCC">
            <w:pPr>
              <w:pStyle w:val="TAL"/>
            </w:pPr>
            <w:r>
              <w:t xml:space="preserve">Derivation Path: TS </w:t>
            </w:r>
            <w:r w:rsidR="00960759">
              <w:t>37.579</w:t>
            </w:r>
            <w:r>
              <w:t>-1 [2], Table 5.5.3.1.1-2, condition INITIAL_SDP_OFFER, IMPLICIT_GRANT_REQUESTED</w:t>
            </w:r>
          </w:p>
        </w:tc>
      </w:tr>
    </w:tbl>
    <w:p w14:paraId="14E2901F" w14:textId="77777777" w:rsidR="000C70BA" w:rsidRDefault="000C70BA" w:rsidP="000C70BA"/>
    <w:p w14:paraId="52BFA42B" w14:textId="77777777" w:rsidR="000C70BA" w:rsidRDefault="000C70BA" w:rsidP="000C70BA">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Default="000C70BA" w:rsidP="002E3FCC">
            <w:pPr>
              <w:pStyle w:val="TAL"/>
            </w:pPr>
            <w:r>
              <w:t xml:space="preserve">Derivation Path: TS </w:t>
            </w:r>
            <w:r w:rsidR="00960759">
              <w:t>37.579</w:t>
            </w:r>
            <w:r>
              <w:t>-1 [2], Table 5.5.3.2.1-2, condition GROUP-CALL, INVITE_REFER</w:t>
            </w:r>
          </w:p>
        </w:tc>
      </w:tr>
    </w:tbl>
    <w:p w14:paraId="565712EC" w14:textId="77777777" w:rsidR="000C70BA" w:rsidRDefault="000C70BA" w:rsidP="000C70BA"/>
    <w:p w14:paraId="657DCA7D" w14:textId="64F4CFD8" w:rsidR="000C70BA" w:rsidRDefault="000C70BA" w:rsidP="000C70BA">
      <w:pPr>
        <w:pStyle w:val="TH"/>
      </w:pPr>
      <w:r>
        <w:t>Table 6.1.3.1.3.3-4: SIP 200 (OK) from the SS (Step 2, Table 6.1.3.1.3.2-1;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Default="000C70BA" w:rsidP="002E3FCC">
            <w:pPr>
              <w:pStyle w:val="TAL"/>
            </w:pPr>
            <w:r>
              <w:t xml:space="preserve">Derivation Path: TS </w:t>
            </w:r>
            <w:r w:rsidR="00960759">
              <w:t>37.579</w:t>
            </w:r>
            <w:r>
              <w:t>-1 [2], Table 5.5.2.17.1.2-1, condition INVITE-RSP</w:t>
            </w:r>
          </w:p>
        </w:tc>
      </w:tr>
      <w:tr w:rsidR="000C70BA"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Default="000C70BA" w:rsidP="002E3FCC">
            <w:pPr>
              <w:pStyle w:val="TAH"/>
            </w:pPr>
            <w:r>
              <w:t>Condition</w:t>
            </w:r>
          </w:p>
        </w:tc>
      </w:tr>
      <w:tr w:rsidR="000C70BA"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Default="000C70BA" w:rsidP="002E3FCC">
            <w:pPr>
              <w:pStyle w:val="TAL"/>
            </w:pPr>
          </w:p>
        </w:tc>
      </w:tr>
      <w:tr w:rsidR="000C70BA"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Default="000C70BA" w:rsidP="002E3FCC">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Default="000C70BA" w:rsidP="002E3FCC">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Default="000C70BA" w:rsidP="002E3FCC">
            <w:pPr>
              <w:pStyle w:val="TAL"/>
            </w:pPr>
          </w:p>
        </w:tc>
      </w:tr>
    </w:tbl>
    <w:p w14:paraId="752BB106" w14:textId="77777777" w:rsidR="000C70BA" w:rsidRDefault="000C70BA" w:rsidP="000C70BA"/>
    <w:p w14:paraId="28332A9E" w14:textId="77777777" w:rsidR="000C70BA" w:rsidRDefault="000C70BA" w:rsidP="000C70BA">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6BC3F892" w14:textId="77777777" w:rsidR="000C70BA" w:rsidRDefault="000C70BA" w:rsidP="000C70BA"/>
    <w:p w14:paraId="5823E1F0" w14:textId="7F25DBB7" w:rsidR="000C70BA" w:rsidRDefault="000C70BA" w:rsidP="000C70BA">
      <w:pPr>
        <w:pStyle w:val="TH"/>
      </w:pPr>
      <w:r>
        <w:t>Table 6.1.3.1.3.3-6: SIP SUBSCRIBE from the UE (Step 5, Table 6.1.3.1.3.2-1;</w:t>
      </w:r>
      <w:r>
        <w:br/>
      </w:r>
      <w:bookmarkStart w:id="529" w:name="_Hlk118456647"/>
      <w:r>
        <w:t xml:space="preserve">Step 2, TS </w:t>
      </w:r>
      <w:r w:rsidR="00960759">
        <w:t>37.579</w:t>
      </w:r>
      <w:r>
        <w:t>-1 [2] Table 5.3.29.3-1</w:t>
      </w:r>
      <w:bookmarkEnd w:id="529"/>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Default="000C70BA" w:rsidP="002E3FCC">
            <w:pPr>
              <w:pStyle w:val="TAL"/>
              <w:rPr>
                <w:b/>
              </w:rPr>
            </w:pPr>
            <w:r>
              <w:t xml:space="preserve">Derivation Path: TS </w:t>
            </w:r>
            <w:r w:rsidR="00960759">
              <w:t>37.579</w:t>
            </w:r>
            <w:r>
              <w:t>-1 [2], Table 5.5.2.14-1</w:t>
            </w:r>
          </w:p>
        </w:tc>
      </w:tr>
      <w:tr w:rsidR="000C70BA"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Default="000C70BA" w:rsidP="002E3FCC">
            <w:pPr>
              <w:pStyle w:val="TAH"/>
            </w:pPr>
            <w:r>
              <w:t>Condition</w:t>
            </w:r>
          </w:p>
        </w:tc>
      </w:tr>
      <w:tr w:rsidR="000C70BA"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A77C82" w:rsidRDefault="000C70BA" w:rsidP="002E3FCC">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Default="000C70BA" w:rsidP="002E3FCC">
            <w:pPr>
              <w:pStyle w:val="TAL"/>
            </w:pPr>
          </w:p>
        </w:tc>
      </w:tr>
      <w:tr w:rsidR="000C70BA"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Default="000C70BA" w:rsidP="002E3FCC">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Default="000C70BA" w:rsidP="002E3FCC">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Default="000C70BA" w:rsidP="002E3FCC">
            <w:pPr>
              <w:pStyle w:val="TAL"/>
            </w:pPr>
          </w:p>
        </w:tc>
      </w:tr>
      <w:tr w:rsidR="000C70BA"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Default="000C70BA" w:rsidP="002E3FCC">
            <w:pPr>
              <w:pStyle w:val="TAL"/>
            </w:pPr>
          </w:p>
        </w:tc>
      </w:tr>
      <w:tr w:rsidR="000C70BA"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Default="000C70BA" w:rsidP="002E3FCC">
            <w:pPr>
              <w:pStyle w:val="TAL"/>
            </w:pPr>
          </w:p>
        </w:tc>
      </w:tr>
      <w:tr w:rsidR="000C70BA"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Default="000C70BA" w:rsidP="002E3FCC">
            <w:pPr>
              <w:pStyle w:val="TAL"/>
            </w:pPr>
          </w:p>
        </w:tc>
      </w:tr>
      <w:tr w:rsidR="000C70BA"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Default="000C70BA" w:rsidP="002E3FCC">
            <w:pPr>
              <w:pStyle w:val="TAL"/>
            </w:pPr>
          </w:p>
        </w:tc>
      </w:tr>
      <w:tr w:rsidR="000C70BA"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Default="000C70BA" w:rsidP="002E3FCC">
            <w:pPr>
              <w:pStyle w:val="TAL"/>
            </w:pPr>
          </w:p>
        </w:tc>
      </w:tr>
      <w:tr w:rsidR="000C70BA"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Default="000C70BA" w:rsidP="002E3FCC">
            <w:pPr>
              <w:pStyle w:val="TAL"/>
            </w:pPr>
          </w:p>
        </w:tc>
      </w:tr>
      <w:tr w:rsidR="000C70BA"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Default="000C70BA" w:rsidP="002E3FCC">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Default="000C70BA" w:rsidP="002E3FCC">
            <w:pPr>
              <w:pStyle w:val="TAL"/>
            </w:pPr>
          </w:p>
        </w:tc>
      </w:tr>
      <w:tr w:rsidR="000C70BA"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Default="000C70BA" w:rsidP="002E3FCC">
            <w:pPr>
              <w:pStyle w:val="TAL"/>
            </w:pPr>
          </w:p>
        </w:tc>
      </w:tr>
      <w:tr w:rsidR="000C70BA"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Default="000C70BA" w:rsidP="002E3FCC">
            <w:pPr>
              <w:pStyle w:val="TAL"/>
            </w:pPr>
          </w:p>
        </w:tc>
      </w:tr>
      <w:tr w:rsidR="000C70BA"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Default="000C70BA" w:rsidP="002E3FCC">
            <w:pPr>
              <w:pStyle w:val="TAL"/>
            </w:pPr>
          </w:p>
        </w:tc>
      </w:tr>
      <w:tr w:rsidR="000C70BA"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Default="000C70BA" w:rsidP="002E3FCC">
            <w:pPr>
              <w:pStyle w:val="TAL"/>
            </w:pPr>
          </w:p>
        </w:tc>
      </w:tr>
      <w:tr w:rsidR="000C70BA"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Default="000C70BA" w:rsidP="002E3FCC">
            <w:pPr>
              <w:pStyle w:val="TAL"/>
            </w:pPr>
          </w:p>
        </w:tc>
      </w:tr>
    </w:tbl>
    <w:p w14:paraId="36844331" w14:textId="77777777" w:rsidR="000C70BA" w:rsidRDefault="000C70BA" w:rsidP="000C70BA"/>
    <w:p w14:paraId="0B128DF7" w14:textId="77777777" w:rsidR="000C70BA" w:rsidRDefault="000C70BA" w:rsidP="000C70BA">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Default="000C70BA" w:rsidP="002E3FCC">
            <w:pPr>
              <w:pStyle w:val="TAL"/>
            </w:pPr>
            <w:r>
              <w:t xml:space="preserve">Derivation Path: TS </w:t>
            </w:r>
            <w:r w:rsidR="00960759">
              <w:t>37.579</w:t>
            </w:r>
            <w:r>
              <w:t>-1 [2], Table 5.5.3.2.1-2</w:t>
            </w:r>
          </w:p>
        </w:tc>
      </w:tr>
      <w:tr w:rsidR="000C70BA"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Default="000C70BA" w:rsidP="002E3FCC">
            <w:pPr>
              <w:pStyle w:val="TAH"/>
            </w:pPr>
            <w:r>
              <w:t>Condition</w:t>
            </w:r>
          </w:p>
        </w:tc>
      </w:tr>
      <w:tr w:rsidR="000C70BA"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Default="000C70BA" w:rsidP="002E3FCC">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Default="000C70BA" w:rsidP="002E3FCC">
            <w:pPr>
              <w:pStyle w:val="TAL"/>
            </w:pPr>
          </w:p>
        </w:tc>
      </w:tr>
      <w:tr w:rsidR="000C70BA"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Default="000C70BA" w:rsidP="002E3FCC">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Default="000C70BA" w:rsidP="002E3FCC">
            <w:pPr>
              <w:pStyle w:val="TAL"/>
            </w:pPr>
          </w:p>
        </w:tc>
      </w:tr>
      <w:tr w:rsidR="000C70BA"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Default="000C70BA" w:rsidP="002E3FCC">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Default="000C70BA" w:rsidP="002E3FCC">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Default="000C70BA" w:rsidP="002E3FCC">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Default="000C70BA" w:rsidP="002E3FCC">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Default="000C70BA" w:rsidP="002E3FCC">
            <w:pPr>
              <w:pStyle w:val="TAL"/>
            </w:pPr>
          </w:p>
        </w:tc>
      </w:tr>
      <w:tr w:rsidR="000C70BA"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Default="000C70BA" w:rsidP="002E3FCC">
            <w:pPr>
              <w:pStyle w:val="TAN"/>
            </w:pPr>
            <w:r>
              <w:t xml:space="preserve">NOTE 1: Encrypted element as described in TS </w:t>
            </w:r>
            <w:r w:rsidR="00960759">
              <w:t>37.579</w:t>
            </w:r>
            <w:r>
              <w:t>-1 [2] Table 5.5.3.2.1-2A</w:t>
            </w:r>
          </w:p>
        </w:tc>
      </w:tr>
    </w:tbl>
    <w:p w14:paraId="3377EDB4" w14:textId="77777777" w:rsidR="000C70BA" w:rsidRDefault="000C70BA" w:rsidP="000C70BA"/>
    <w:p w14:paraId="1AE6CF63" w14:textId="2308D504" w:rsidR="000C70BA" w:rsidRDefault="000C70BA" w:rsidP="000C70BA">
      <w:pPr>
        <w:pStyle w:val="TH"/>
      </w:pPr>
      <w:r>
        <w:t xml:space="preserve">Table 6.1.3.1.3.3-8: </w:t>
      </w:r>
      <w:r>
        <w:rPr>
          <w:lang w:eastAsia="ko-KR"/>
        </w:rPr>
        <w:t>SIP 200 (OK)</w:t>
      </w:r>
      <w:r>
        <w:t xml:space="preserve"> from the SS (Steps 6, 13, Table 6.1.3.1.3.</w:t>
      </w:r>
      <w:r w:rsidRPr="00A77C82">
        <w:t>2</w:t>
      </w:r>
      <w:r>
        <w:t>-1;</w:t>
      </w:r>
      <w:r>
        <w:br/>
      </w:r>
      <w:bookmarkStart w:id="530" w:name="_Hlk118456703"/>
      <w:r>
        <w:t xml:space="preserve">Step 3, TS </w:t>
      </w:r>
      <w:r w:rsidR="00960759">
        <w:t>37.579</w:t>
      </w:r>
      <w:r>
        <w:t>-1 [2] Table 5.3.29.3-1</w:t>
      </w:r>
      <w:bookmarkEnd w:id="53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Default="000C70BA" w:rsidP="002E3FCC">
            <w:pPr>
              <w:pStyle w:val="TAL"/>
            </w:pPr>
            <w:r>
              <w:t xml:space="preserve">Derivation Path: TS </w:t>
            </w:r>
            <w:r w:rsidR="00960759">
              <w:t>37.579</w:t>
            </w:r>
            <w:r>
              <w:t>-1 [2], Table 5.5.2.17.1.2-1, condition SUBSCRIBE-RSP</w:t>
            </w:r>
          </w:p>
        </w:tc>
      </w:tr>
      <w:tr w:rsidR="000C70BA"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Default="000C70BA" w:rsidP="002E3FCC">
            <w:pPr>
              <w:pStyle w:val="TAH"/>
              <w:rPr>
                <w:lang w:val="fr-FR"/>
              </w:rPr>
            </w:pPr>
            <w:r>
              <w:rPr>
                <w:lang w:val="fr-FR"/>
              </w:rPr>
              <w:t>Condition</w:t>
            </w:r>
          </w:p>
        </w:tc>
      </w:tr>
      <w:tr w:rsidR="000C70BA"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A77C82" w:rsidRDefault="000C70BA" w:rsidP="002E3FCC">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Default="000C70BA" w:rsidP="002E3FCC">
            <w:pPr>
              <w:pStyle w:val="TAL"/>
              <w:rPr>
                <w:lang w:val="fr-FR"/>
              </w:rPr>
            </w:pPr>
          </w:p>
        </w:tc>
      </w:tr>
      <w:tr w:rsidR="000C70BA"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Default="000C70BA" w:rsidP="002E3FCC">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Default="000C70BA" w:rsidP="002E3FCC">
            <w:pPr>
              <w:pStyle w:val="TAL"/>
              <w:rPr>
                <w:lang w:val="fr-FR"/>
              </w:rPr>
            </w:pPr>
          </w:p>
        </w:tc>
      </w:tr>
      <w:tr w:rsidR="000C70BA"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Default="000C70BA" w:rsidP="002E3FCC">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Default="000C70BA" w:rsidP="002E3FCC">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Default="000C70BA" w:rsidP="002E3FCC">
            <w:pPr>
              <w:pStyle w:val="TAL"/>
            </w:pPr>
          </w:p>
        </w:tc>
      </w:tr>
      <w:tr w:rsidR="000C70BA"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Default="000C70BA" w:rsidP="002E3FCC">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Default="000C70BA" w:rsidP="002E3FCC">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Default="000C70BA" w:rsidP="002E3FCC">
            <w:pPr>
              <w:pStyle w:val="TAL"/>
              <w:rPr>
                <w:lang w:val="fr-FR"/>
              </w:rPr>
            </w:pPr>
          </w:p>
        </w:tc>
      </w:tr>
    </w:tbl>
    <w:p w14:paraId="066D305C" w14:textId="77777777" w:rsidR="000C70BA" w:rsidRDefault="000C70BA" w:rsidP="000C70BA"/>
    <w:p w14:paraId="25E4E81B" w14:textId="54CEFC3C" w:rsidR="000C70BA" w:rsidRDefault="000C70BA" w:rsidP="000C70BA">
      <w:pPr>
        <w:pStyle w:val="TH"/>
      </w:pPr>
      <w:r>
        <w:t>Table 6.1.3.1.3.3-9: SIP NOTIFY from the SS (step 7, Table 6.1.3.1.3.2-1;</w:t>
      </w:r>
      <w:r>
        <w:br/>
        <w:t xml:space="preserve">Step 4, TS </w:t>
      </w:r>
      <w:r w:rsidR="00960759">
        <w:t>37.579</w:t>
      </w:r>
      <w:r>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Default="000C70BA" w:rsidP="002E3FCC">
            <w:pPr>
              <w:pStyle w:val="TAL"/>
              <w:rPr>
                <w:b/>
              </w:rPr>
            </w:pPr>
            <w:r>
              <w:t xml:space="preserve">Derivation Path: TS </w:t>
            </w:r>
            <w:r w:rsidR="00960759">
              <w:t>37.579</w:t>
            </w:r>
            <w:r>
              <w:t>-1 [2], Table 5.5.2.8-1</w:t>
            </w:r>
          </w:p>
        </w:tc>
      </w:tr>
      <w:tr w:rsidR="000C70BA"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Default="000C70BA" w:rsidP="002E3FCC">
            <w:pPr>
              <w:pStyle w:val="TAH"/>
            </w:pPr>
            <w:r>
              <w:t>Condition</w:t>
            </w:r>
          </w:p>
        </w:tc>
      </w:tr>
      <w:tr w:rsidR="000C70BA"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Default="000C70BA" w:rsidP="002E3FCC">
            <w:pPr>
              <w:pStyle w:val="TAL"/>
            </w:pPr>
          </w:p>
        </w:tc>
      </w:tr>
      <w:tr w:rsidR="000C70BA"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Default="000C70BA" w:rsidP="002E3FCC">
            <w:pPr>
              <w:pStyle w:val="TAL"/>
            </w:pPr>
          </w:p>
        </w:tc>
      </w:tr>
      <w:tr w:rsidR="000C70BA"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Default="000C70BA" w:rsidP="002E3FCC">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Default="000C70BA" w:rsidP="002E3FCC">
            <w:pPr>
              <w:pStyle w:val="TAL"/>
            </w:pPr>
          </w:p>
        </w:tc>
      </w:tr>
      <w:tr w:rsidR="000C70BA"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Default="000C70BA" w:rsidP="002E3FCC">
            <w:pPr>
              <w:pStyle w:val="TAL"/>
            </w:pPr>
          </w:p>
        </w:tc>
      </w:tr>
      <w:tr w:rsidR="000C70BA"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Default="000C70BA" w:rsidP="002E3FCC">
            <w:pPr>
              <w:pStyle w:val="TAL"/>
            </w:pPr>
          </w:p>
        </w:tc>
      </w:tr>
      <w:tr w:rsidR="000C70BA"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Default="000C70BA" w:rsidP="002E3FCC">
            <w:pPr>
              <w:pStyle w:val="TAL"/>
            </w:pPr>
          </w:p>
        </w:tc>
      </w:tr>
      <w:tr w:rsidR="000C70BA"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Default="000C70BA" w:rsidP="002E3FCC">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Default="000C70BA" w:rsidP="002E3FCC">
            <w:pPr>
              <w:pStyle w:val="TAL"/>
            </w:pPr>
          </w:p>
        </w:tc>
      </w:tr>
      <w:tr w:rsidR="000C70BA"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A77C82" w:rsidRDefault="000C70BA" w:rsidP="002E3FCC">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Default="000C70BA" w:rsidP="002E3FCC">
            <w:pPr>
              <w:pStyle w:val="TAL"/>
            </w:pPr>
          </w:p>
        </w:tc>
      </w:tr>
      <w:tr w:rsidR="000C70BA"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Default="000C70BA" w:rsidP="002E3FCC">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Default="000C70BA" w:rsidP="002E3FCC">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Default="000C70BA" w:rsidP="002E3FCC">
            <w:pPr>
              <w:pStyle w:val="TAL"/>
            </w:pPr>
          </w:p>
        </w:tc>
      </w:tr>
      <w:tr w:rsidR="000C70BA"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A77C82" w:rsidRDefault="000C70BA" w:rsidP="002E3FCC">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Default="000C70BA" w:rsidP="002E3FCC">
            <w:pPr>
              <w:pStyle w:val="TAL"/>
            </w:pPr>
          </w:p>
        </w:tc>
      </w:tr>
      <w:tr w:rsidR="000C70BA"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Default="000C70BA" w:rsidP="002E3FCC">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Default="000C70BA" w:rsidP="002E3FCC">
            <w:pPr>
              <w:pStyle w:val="TAL"/>
            </w:pPr>
          </w:p>
        </w:tc>
      </w:tr>
      <w:tr w:rsidR="000C70BA"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A77C82" w:rsidRDefault="000C70BA" w:rsidP="002E3FCC">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Default="000C70BA" w:rsidP="002E3FCC">
            <w:pPr>
              <w:pStyle w:val="TAL"/>
            </w:pPr>
          </w:p>
        </w:tc>
      </w:tr>
      <w:tr w:rsidR="000C70BA"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Default="000C70BA" w:rsidP="002E3FCC">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Default="000C70BA" w:rsidP="002E3FCC">
            <w:pPr>
              <w:pStyle w:val="TAL"/>
            </w:pPr>
          </w:p>
        </w:tc>
      </w:tr>
      <w:tr w:rsidR="000C70BA"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Default="000C70BA" w:rsidP="002E3FCC">
            <w:pPr>
              <w:pStyle w:val="TAL"/>
            </w:pPr>
          </w:p>
        </w:tc>
      </w:tr>
      <w:tr w:rsidR="000C70BA"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Default="000C70BA" w:rsidP="002E3FCC">
            <w:pPr>
              <w:pStyle w:val="TAL"/>
            </w:pPr>
          </w:p>
        </w:tc>
      </w:tr>
      <w:tr w:rsidR="000C70BA"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Default="000C70BA" w:rsidP="002E3FCC">
            <w:pPr>
              <w:pStyle w:val="TAL"/>
            </w:pPr>
          </w:p>
        </w:tc>
      </w:tr>
      <w:tr w:rsidR="000C70BA"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Default="000C70BA" w:rsidP="002E3FCC">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Default="000C70BA" w:rsidP="002E3FCC">
            <w:pPr>
              <w:pStyle w:val="TAL"/>
            </w:pPr>
          </w:p>
        </w:tc>
      </w:tr>
      <w:tr w:rsidR="000C70BA"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Default="000C70BA" w:rsidP="002E3FCC">
            <w:pPr>
              <w:pStyle w:val="TAL"/>
            </w:pPr>
          </w:p>
        </w:tc>
      </w:tr>
      <w:tr w:rsidR="000C70BA"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Default="000C70BA" w:rsidP="002E3FCC">
            <w:pPr>
              <w:pStyle w:val="TAL"/>
            </w:pPr>
          </w:p>
        </w:tc>
      </w:tr>
      <w:tr w:rsidR="000C70BA"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Default="000C70BA" w:rsidP="002E3FCC">
            <w:pPr>
              <w:pStyle w:val="TAL"/>
            </w:pPr>
          </w:p>
        </w:tc>
      </w:tr>
      <w:tr w:rsidR="000C70BA"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Default="000C70BA" w:rsidP="002E3FCC">
            <w:pPr>
              <w:pStyle w:val="TAL"/>
            </w:pPr>
          </w:p>
        </w:tc>
      </w:tr>
      <w:tr w:rsidR="000C70BA"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Default="000C70BA" w:rsidP="002E3FCC">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Default="000C70BA" w:rsidP="002E3FCC">
            <w:pPr>
              <w:pStyle w:val="TAL"/>
            </w:pPr>
          </w:p>
        </w:tc>
      </w:tr>
    </w:tbl>
    <w:p w14:paraId="1851505A" w14:textId="77777777" w:rsidR="000C70BA" w:rsidRDefault="000C70BA" w:rsidP="000C70BA"/>
    <w:p w14:paraId="028443EC" w14:textId="77777777" w:rsidR="000C70BA" w:rsidRDefault="000C70BA" w:rsidP="000C70BA">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Default="000C70BA" w:rsidP="002E3FCC">
            <w:pPr>
              <w:pStyle w:val="TAL"/>
            </w:pPr>
            <w:r>
              <w:t xml:space="preserve">Derivation Path: TS </w:t>
            </w:r>
            <w:r w:rsidR="00960759">
              <w:t>37.579</w:t>
            </w:r>
            <w:r>
              <w:t>-1 [2], Table 5.5.3.2.2-2</w:t>
            </w:r>
          </w:p>
        </w:tc>
      </w:tr>
      <w:tr w:rsidR="000C70BA"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Default="000C70BA" w:rsidP="002E3FCC">
            <w:pPr>
              <w:pStyle w:val="TAH"/>
            </w:pPr>
            <w:r>
              <w:t>Condition</w:t>
            </w:r>
          </w:p>
        </w:tc>
      </w:tr>
      <w:tr w:rsidR="000C70BA"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Default="000C70BA" w:rsidP="002E3FCC">
            <w:pPr>
              <w:pStyle w:val="TAL"/>
            </w:pPr>
          </w:p>
        </w:tc>
      </w:tr>
      <w:tr w:rsidR="000C70BA"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Default="000C70BA" w:rsidP="002E3FCC">
            <w:pPr>
              <w:pStyle w:val="TAL"/>
            </w:pPr>
          </w:p>
        </w:tc>
      </w:tr>
      <w:tr w:rsidR="000C70BA"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Default="000C70BA" w:rsidP="002E3FCC">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Default="000C70BA" w:rsidP="002E3FCC">
            <w:pPr>
              <w:pStyle w:val="TAL"/>
            </w:pPr>
          </w:p>
        </w:tc>
      </w:tr>
      <w:tr w:rsidR="000C70BA"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Default="000C70BA" w:rsidP="002E3FCC">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Default="000C70BA" w:rsidP="002E3FCC">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Default="000C70BA" w:rsidP="002E3FCC">
            <w:pPr>
              <w:pStyle w:val="TAL"/>
            </w:pPr>
          </w:p>
        </w:tc>
      </w:tr>
      <w:tr w:rsidR="000C70BA"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Default="000C70BA" w:rsidP="002E3FCC">
            <w:pPr>
              <w:pStyle w:val="TAN"/>
            </w:pPr>
            <w:r>
              <w:t>NOTE 1:</w:t>
            </w:r>
            <w:r>
              <w:tab/>
              <w:t xml:space="preserve">Encrypted element as described in TS </w:t>
            </w:r>
            <w:r w:rsidR="00960759">
              <w:t>37.579</w:t>
            </w:r>
            <w:r>
              <w:t>-1 [2] Table 5.5.3.2.2-2A</w:t>
            </w:r>
          </w:p>
        </w:tc>
      </w:tr>
    </w:tbl>
    <w:p w14:paraId="4C31D54D" w14:textId="77777777" w:rsidR="000C70BA" w:rsidRDefault="000C70BA" w:rsidP="000C70BA"/>
    <w:p w14:paraId="2ED0C5A3" w14:textId="77777777" w:rsidR="000C70BA" w:rsidRDefault="000C70BA" w:rsidP="000C70BA">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Default="000C70BA" w:rsidP="002E3FCC">
            <w:pPr>
              <w:pStyle w:val="TAL"/>
            </w:pPr>
            <w:r>
              <w:rPr>
                <w:lang w:val="fr-FR"/>
              </w:rPr>
              <w:t xml:space="preserve">Derivation Path: TS </w:t>
            </w:r>
            <w:r w:rsidR="00960759">
              <w:rPr>
                <w:lang w:val="fr-FR"/>
              </w:rPr>
              <w:t>37.579</w:t>
            </w:r>
            <w:r>
              <w:rPr>
                <w:lang w:val="fr-FR"/>
              </w:rPr>
              <w:t>-1 [2], Table 5.5.3.15-1</w:t>
            </w:r>
          </w:p>
        </w:tc>
      </w:tr>
    </w:tbl>
    <w:p w14:paraId="75BB05E4" w14:textId="77777777" w:rsidR="000C70BA" w:rsidRDefault="000C70BA" w:rsidP="000C70BA"/>
    <w:p w14:paraId="22DDED92" w14:textId="77777777" w:rsidR="000C70BA" w:rsidRDefault="000C70BA" w:rsidP="000C70BA">
      <w:pPr>
        <w:pStyle w:val="TH"/>
      </w:pPr>
      <w:r>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Default="000C70BA" w:rsidP="002E3FCC">
            <w:pPr>
              <w:pStyle w:val="TAL"/>
              <w:rPr>
                <w:b/>
              </w:rPr>
            </w:pPr>
            <w:r>
              <w:t xml:space="preserve">Derivation Path: TS </w:t>
            </w:r>
            <w:r w:rsidR="00960759">
              <w:t>37.579</w:t>
            </w:r>
            <w:r>
              <w:t>-1 [2], Table 5.5.2.8-1</w:t>
            </w:r>
          </w:p>
        </w:tc>
      </w:tr>
      <w:tr w:rsidR="000C70BA"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Default="000C70BA" w:rsidP="002E3FCC">
            <w:pPr>
              <w:pStyle w:val="TAH"/>
            </w:pPr>
            <w:r>
              <w:t>Condition</w:t>
            </w:r>
          </w:p>
        </w:tc>
      </w:tr>
      <w:tr w:rsidR="000C70BA"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Default="000C70BA" w:rsidP="002E3FCC">
            <w:pPr>
              <w:pStyle w:val="TAL"/>
            </w:pPr>
          </w:p>
        </w:tc>
      </w:tr>
      <w:tr w:rsidR="000C70BA"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Default="000C70BA" w:rsidP="002E3FCC">
            <w:pPr>
              <w:pStyle w:val="TAL"/>
            </w:pPr>
          </w:p>
        </w:tc>
      </w:tr>
      <w:tr w:rsidR="000C70BA"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Default="000C70BA" w:rsidP="002E3FCC">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Default="000C70BA" w:rsidP="002E3FCC">
            <w:pPr>
              <w:pStyle w:val="TAL"/>
            </w:pPr>
          </w:p>
        </w:tc>
      </w:tr>
      <w:tr w:rsidR="000C70BA"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Default="000C70BA" w:rsidP="002E3FCC">
            <w:pPr>
              <w:pStyle w:val="TAL"/>
            </w:pPr>
          </w:p>
        </w:tc>
      </w:tr>
      <w:tr w:rsidR="000C70BA"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Default="000C70BA" w:rsidP="002E3FCC">
            <w:pPr>
              <w:pStyle w:val="TAL"/>
            </w:pPr>
          </w:p>
        </w:tc>
      </w:tr>
      <w:tr w:rsidR="000C70BA"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Default="000C70BA" w:rsidP="002E3FCC">
            <w:pPr>
              <w:pStyle w:val="TAL"/>
            </w:pPr>
          </w:p>
        </w:tc>
      </w:tr>
      <w:tr w:rsidR="000C70BA"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Default="000C70BA" w:rsidP="002E3FCC">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Default="000C70BA" w:rsidP="002E3FCC">
            <w:pPr>
              <w:pStyle w:val="TAL"/>
            </w:pPr>
          </w:p>
        </w:tc>
      </w:tr>
      <w:tr w:rsidR="000C70BA"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A77C82" w:rsidRDefault="000C70BA" w:rsidP="002E3FCC">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Default="000C70BA" w:rsidP="002E3FCC">
            <w:pPr>
              <w:pStyle w:val="TAL"/>
            </w:pPr>
          </w:p>
        </w:tc>
      </w:tr>
      <w:tr w:rsidR="000C70BA"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Default="000C70BA" w:rsidP="002E3FCC">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Default="000C70BA" w:rsidP="002E3FCC">
            <w:pPr>
              <w:pStyle w:val="TAL"/>
            </w:pPr>
          </w:p>
        </w:tc>
      </w:tr>
      <w:tr w:rsidR="000C70BA"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Default="000C70BA" w:rsidP="002E3FCC">
            <w:pPr>
              <w:pStyle w:val="TAL"/>
            </w:pPr>
          </w:p>
        </w:tc>
      </w:tr>
      <w:tr w:rsidR="000C70BA"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Default="000C70BA" w:rsidP="002E3FCC">
            <w:pPr>
              <w:pStyle w:val="TAL"/>
            </w:pPr>
          </w:p>
        </w:tc>
      </w:tr>
      <w:tr w:rsidR="000C70BA"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Default="000C70BA" w:rsidP="002E3FCC">
            <w:pPr>
              <w:pStyle w:val="TAL"/>
            </w:pPr>
          </w:p>
        </w:tc>
      </w:tr>
      <w:tr w:rsidR="000C70BA"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Default="000C70BA" w:rsidP="002E3FCC">
            <w:pPr>
              <w:pStyle w:val="TAL"/>
            </w:pPr>
          </w:p>
        </w:tc>
      </w:tr>
      <w:tr w:rsidR="000C70BA"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Default="000C70BA" w:rsidP="002E3FCC">
            <w:pPr>
              <w:pStyle w:val="TAL"/>
            </w:pPr>
          </w:p>
        </w:tc>
      </w:tr>
      <w:tr w:rsidR="000C70BA"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Default="000C70BA" w:rsidP="002E3FCC">
            <w:pPr>
              <w:pStyle w:val="TAL"/>
            </w:pPr>
          </w:p>
        </w:tc>
      </w:tr>
      <w:tr w:rsidR="000C70BA"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Default="000C70BA" w:rsidP="002E3FCC">
            <w:pPr>
              <w:pStyle w:val="TAL"/>
            </w:pPr>
          </w:p>
        </w:tc>
      </w:tr>
      <w:tr w:rsidR="000C70BA"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Default="000C70BA" w:rsidP="002E3FCC">
            <w:pPr>
              <w:pStyle w:val="TAL"/>
            </w:pPr>
          </w:p>
        </w:tc>
      </w:tr>
      <w:tr w:rsidR="000C70BA"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Default="000C70BA" w:rsidP="002E3FCC">
            <w:pPr>
              <w:pStyle w:val="TAL"/>
            </w:pPr>
          </w:p>
        </w:tc>
      </w:tr>
      <w:tr w:rsidR="000C70BA"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Default="000C70BA" w:rsidP="002E3FCC">
            <w:pPr>
              <w:pStyle w:val="TAL"/>
            </w:pPr>
          </w:p>
        </w:tc>
      </w:tr>
      <w:tr w:rsidR="000C70BA"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Default="000C70BA" w:rsidP="002E3FCC">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Default="000C70BA" w:rsidP="002E3FCC">
            <w:pPr>
              <w:pStyle w:val="TAL"/>
            </w:pPr>
          </w:p>
        </w:tc>
      </w:tr>
    </w:tbl>
    <w:p w14:paraId="47DF7E66" w14:textId="77777777" w:rsidR="000C70BA" w:rsidRDefault="000C70BA" w:rsidP="000C70BA"/>
    <w:p w14:paraId="6400FD0C" w14:textId="77777777" w:rsidR="000C70BA" w:rsidRDefault="000C70BA" w:rsidP="000C70BA">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Default="000C70BA" w:rsidP="002E3FCC">
            <w:pPr>
              <w:pStyle w:val="TAL"/>
              <w:rPr>
                <w:lang w:val="fr-FR"/>
              </w:rPr>
            </w:pPr>
            <w:r>
              <w:rPr>
                <w:lang w:val="fr-FR"/>
              </w:rPr>
              <w:t xml:space="preserve">Derivation Path: TS </w:t>
            </w:r>
            <w:r w:rsidR="00960759">
              <w:rPr>
                <w:lang w:val="fr-FR"/>
              </w:rPr>
              <w:t>37.579</w:t>
            </w:r>
            <w:r>
              <w:rPr>
                <w:lang w:val="fr-FR"/>
              </w:rPr>
              <w:t>-1 [2], Table 5.5.3.15-1</w:t>
            </w:r>
          </w:p>
        </w:tc>
      </w:tr>
      <w:tr w:rsidR="000C70BA"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Default="000C70BA" w:rsidP="002E3FCC">
            <w:pPr>
              <w:pStyle w:val="TAH"/>
              <w:rPr>
                <w:lang w:val="fr-FR"/>
              </w:rPr>
            </w:pPr>
            <w:r>
              <w:rPr>
                <w:lang w:val="fr-FR"/>
              </w:rPr>
              <w:t>Condition</w:t>
            </w:r>
          </w:p>
        </w:tc>
      </w:tr>
      <w:tr w:rsidR="000C70BA"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Default="000C70BA" w:rsidP="002E3FCC">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Default="000C70BA" w:rsidP="002E3FCC">
            <w:pPr>
              <w:pStyle w:val="TAL"/>
              <w:rPr>
                <w:lang w:val="fr-FR"/>
              </w:rPr>
            </w:pPr>
          </w:p>
        </w:tc>
      </w:tr>
      <w:tr w:rsidR="000C70BA"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Default="000C70BA" w:rsidP="002E3FCC">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Default="000C70BA" w:rsidP="002E3FCC">
            <w:pPr>
              <w:pStyle w:val="TAL"/>
              <w:rPr>
                <w:lang w:val="fr-FR"/>
              </w:rPr>
            </w:pPr>
          </w:p>
        </w:tc>
      </w:tr>
      <w:tr w:rsidR="000C70BA"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A77C82" w:rsidRDefault="000C70BA" w:rsidP="002E3FCC">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Default="000C70BA" w:rsidP="002E3FCC">
            <w:pPr>
              <w:pStyle w:val="TAL"/>
              <w:rPr>
                <w:lang w:val="fr-FR"/>
              </w:rPr>
            </w:pPr>
          </w:p>
        </w:tc>
      </w:tr>
      <w:tr w:rsidR="000C70BA"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Default="000C70BA" w:rsidP="002E3FCC">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Default="000C70BA" w:rsidP="002E3FCC">
            <w:pPr>
              <w:pStyle w:val="TAL"/>
              <w:rPr>
                <w:lang w:val="fr-FR"/>
              </w:rPr>
            </w:pPr>
          </w:p>
        </w:tc>
      </w:tr>
      <w:tr w:rsidR="000C70BA"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Default="000C70BA" w:rsidP="002E3FCC">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Default="000C70BA" w:rsidP="002E3FCC">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Default="000C70BA" w:rsidP="002E3FCC">
            <w:pPr>
              <w:pStyle w:val="TAL"/>
              <w:rPr>
                <w:lang w:val="fr-FR"/>
              </w:rPr>
            </w:pPr>
          </w:p>
        </w:tc>
      </w:tr>
    </w:tbl>
    <w:p w14:paraId="623361EE" w14:textId="77777777" w:rsidR="000C70BA" w:rsidRDefault="000C70BA" w:rsidP="000C70BA"/>
    <w:p w14:paraId="6840C7AB" w14:textId="77777777" w:rsidR="000C70BA" w:rsidRDefault="000C70BA" w:rsidP="000C70BA">
      <w:pPr>
        <w:pStyle w:val="TH"/>
      </w:pPr>
      <w:r>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Default="000C70BA" w:rsidP="002E3FCC">
            <w:pPr>
              <w:pStyle w:val="TAL"/>
              <w:rPr>
                <w:b/>
              </w:rPr>
            </w:pPr>
            <w:r>
              <w:t xml:space="preserve">Derivation Path: TS </w:t>
            </w:r>
            <w:r w:rsidR="00960759">
              <w:t>37.579</w:t>
            </w:r>
            <w:r>
              <w:t>-1 [2], Table 5.5.2.14-1, condition re_SUBSCRIBE</w:t>
            </w:r>
          </w:p>
        </w:tc>
      </w:tr>
      <w:tr w:rsidR="000C70BA"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Default="000C70BA" w:rsidP="002E3FCC">
            <w:pPr>
              <w:pStyle w:val="TAH"/>
            </w:pPr>
            <w:r>
              <w:t>Condition</w:t>
            </w:r>
          </w:p>
        </w:tc>
      </w:tr>
      <w:tr w:rsidR="000C70BA"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Default="000C70BA" w:rsidP="002E3FCC">
            <w:pPr>
              <w:pStyle w:val="TAL"/>
            </w:pPr>
          </w:p>
        </w:tc>
      </w:tr>
      <w:tr w:rsidR="000C70BA"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Default="000C70BA" w:rsidP="002E3FCC">
            <w:pPr>
              <w:pStyle w:val="TAL"/>
            </w:pPr>
          </w:p>
        </w:tc>
      </w:tr>
      <w:tr w:rsidR="000C70BA"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Default="000C70BA" w:rsidP="002E3FCC">
            <w:pPr>
              <w:pStyle w:val="TAL"/>
            </w:pPr>
          </w:p>
        </w:tc>
      </w:tr>
      <w:tr w:rsidR="000C70BA"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Default="000C70BA" w:rsidP="002E3FCC">
            <w:pPr>
              <w:pStyle w:val="TAL"/>
            </w:pPr>
          </w:p>
        </w:tc>
      </w:tr>
      <w:tr w:rsidR="000C70BA"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Default="000C70BA" w:rsidP="002E3FCC">
            <w:pPr>
              <w:pStyle w:val="TAL"/>
            </w:pPr>
          </w:p>
        </w:tc>
      </w:tr>
      <w:tr w:rsidR="000C70BA"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Default="000C70BA" w:rsidP="002E3FCC">
            <w:pPr>
              <w:pStyle w:val="TAL"/>
            </w:pPr>
          </w:p>
        </w:tc>
      </w:tr>
      <w:tr w:rsidR="000C70BA"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Default="000C70BA" w:rsidP="002E3FCC">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Default="000C70BA" w:rsidP="002E3FCC">
            <w:pPr>
              <w:pStyle w:val="TAL"/>
            </w:pPr>
          </w:p>
        </w:tc>
      </w:tr>
      <w:tr w:rsidR="000C70BA"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Default="000C70BA" w:rsidP="002E3FCC">
            <w:pPr>
              <w:pStyle w:val="TAL"/>
            </w:pPr>
          </w:p>
        </w:tc>
      </w:tr>
      <w:tr w:rsidR="000C70BA"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Default="000C70BA" w:rsidP="002E3FCC">
            <w:pPr>
              <w:pStyle w:val="TAL"/>
            </w:pPr>
          </w:p>
        </w:tc>
      </w:tr>
      <w:tr w:rsidR="000C70BA"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Default="000C70BA" w:rsidP="002E3FCC">
            <w:pPr>
              <w:pStyle w:val="TAL"/>
            </w:pPr>
          </w:p>
        </w:tc>
      </w:tr>
      <w:tr w:rsidR="000C70BA"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Default="000C70BA" w:rsidP="002E3FCC">
            <w:pPr>
              <w:pStyle w:val="TAL"/>
            </w:pPr>
          </w:p>
        </w:tc>
      </w:tr>
      <w:tr w:rsidR="000C70BA"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Default="000C70BA" w:rsidP="002E3FCC">
            <w:pPr>
              <w:pStyle w:val="TAL"/>
            </w:pPr>
          </w:p>
        </w:tc>
      </w:tr>
    </w:tbl>
    <w:p w14:paraId="7E968029" w14:textId="77777777" w:rsidR="000C70BA" w:rsidRDefault="000C70BA" w:rsidP="000C70BA"/>
    <w:p w14:paraId="6EBFA9E4" w14:textId="77777777" w:rsidR="000C70BA" w:rsidRDefault="000C70BA" w:rsidP="000C70BA">
      <w:pPr>
        <w:pStyle w:val="TH"/>
      </w:pPr>
      <w:r>
        <w:t>Table 6.1.3.1.3.3-15: Void</w:t>
      </w:r>
    </w:p>
    <w:p w14:paraId="49E5798D" w14:textId="77777777" w:rsidR="000C70BA" w:rsidRDefault="000C70BA" w:rsidP="000C70BA"/>
    <w:p w14:paraId="0374FB74" w14:textId="77777777" w:rsidR="000C70BA" w:rsidRDefault="000C70BA" w:rsidP="000C70BA">
      <w:pPr>
        <w:keepNext/>
        <w:keepLines/>
        <w:spacing w:before="120"/>
        <w:ind w:left="1134" w:hanging="1134"/>
        <w:outlineLvl w:val="2"/>
        <w:rPr>
          <w:rFonts w:ascii="Arial" w:hAnsi="Arial"/>
          <w:sz w:val="28"/>
        </w:rPr>
      </w:pPr>
      <w:bookmarkStart w:id="531" w:name="_Toc99871282"/>
      <w:r>
        <w:rPr>
          <w:rFonts w:ascii="Arial" w:hAnsi="Arial"/>
          <w:sz w:val="28"/>
        </w:rPr>
        <w:t>6.1.4</w:t>
      </w:r>
      <w:r>
        <w:rPr>
          <w:rFonts w:ascii="Arial" w:hAnsi="Arial"/>
          <w:sz w:val="28"/>
        </w:rPr>
        <w:tab/>
        <w:t>Remote change of selected group</w:t>
      </w:r>
      <w:bookmarkEnd w:id="531"/>
    </w:p>
    <w:p w14:paraId="39DF53D4" w14:textId="77777777" w:rsidR="000C70BA" w:rsidRDefault="000C70BA" w:rsidP="000C70BA">
      <w:pPr>
        <w:keepNext/>
        <w:keepLines/>
        <w:spacing w:before="120"/>
        <w:ind w:left="1418" w:hanging="1418"/>
        <w:outlineLvl w:val="3"/>
        <w:rPr>
          <w:rFonts w:ascii="Arial" w:hAnsi="Arial"/>
          <w:sz w:val="24"/>
        </w:rPr>
      </w:pPr>
      <w:bookmarkStart w:id="532" w:name="_Toc99871283"/>
      <w:r>
        <w:rPr>
          <w:rFonts w:ascii="Arial" w:hAnsi="Arial"/>
          <w:sz w:val="24"/>
        </w:rPr>
        <w:t>6.1.4.1</w:t>
      </w:r>
      <w:r>
        <w:rPr>
          <w:rFonts w:ascii="Arial" w:hAnsi="Arial"/>
          <w:sz w:val="24"/>
        </w:rPr>
        <w:tab/>
        <w:t>On-network / Remote Change of Selected Group / Selected Group Change of Targeted User / Client Originated (CO)</w:t>
      </w:r>
      <w:bookmarkEnd w:id="532"/>
    </w:p>
    <w:p w14:paraId="479FB8D1" w14:textId="77777777" w:rsidR="000C70BA" w:rsidRDefault="000C70BA" w:rsidP="000C70BA">
      <w:pPr>
        <w:pStyle w:val="H6"/>
      </w:pPr>
      <w:r>
        <w:t>6.1.4.1.1</w:t>
      </w:r>
      <w:r>
        <w:tab/>
        <w:t>Test Purpose (TP)</w:t>
      </w:r>
    </w:p>
    <w:p w14:paraId="55820ABB" w14:textId="77777777" w:rsidR="000C70BA" w:rsidRDefault="000C70BA" w:rsidP="000C70BA">
      <w:pPr>
        <w:pStyle w:val="H6"/>
      </w:pPr>
      <w:r>
        <w:t>(1)</w:t>
      </w:r>
    </w:p>
    <w:p w14:paraId="78E29BD8" w14:textId="77777777" w:rsidR="000C70BA" w:rsidRDefault="000C70BA" w:rsidP="000C70BA">
      <w:pPr>
        <w:pStyle w:val="PL"/>
      </w:pPr>
      <w:r>
        <w:rPr>
          <w:b/>
        </w:rPr>
        <w:t>with</w:t>
      </w:r>
      <w:r>
        <w:t xml:space="preserve"> { UE (MCVideo Client) registered and authorised for MCVIDEO Service }</w:t>
      </w:r>
    </w:p>
    <w:p w14:paraId="2881AD99" w14:textId="77777777" w:rsidR="000C70BA" w:rsidRDefault="000C70BA" w:rsidP="000C70BA">
      <w:pPr>
        <w:pStyle w:val="PL"/>
      </w:pPr>
      <w:r>
        <w:t>ensure that {</w:t>
      </w:r>
    </w:p>
    <w:p w14:paraId="11ED9170" w14:textId="77777777" w:rsidR="000C70BA" w:rsidRDefault="000C70BA" w:rsidP="000C70BA">
      <w:pPr>
        <w:pStyle w:val="PL"/>
      </w:pPr>
      <w:r>
        <w:t xml:space="preserve">  </w:t>
      </w:r>
      <w:r>
        <w:rPr>
          <w:b/>
        </w:rPr>
        <w:t>when</w:t>
      </w:r>
      <w:r>
        <w:t xml:space="preserve"> { the MCVideo User requests to send a group selection change request to change the selected group of a targeted MCVIDEO user to a specific MCVideo group }</w:t>
      </w:r>
    </w:p>
    <w:p w14:paraId="61F13AC5" w14:textId="77777777" w:rsidR="000C70BA" w:rsidRDefault="000C70BA" w:rsidP="000C70BA">
      <w:pPr>
        <w:pStyle w:val="PL"/>
      </w:pPr>
      <w:r>
        <w:t xml:space="preserve">    </w:t>
      </w:r>
      <w:r>
        <w:rPr>
          <w:b/>
        </w:rPr>
        <w:t>then</w:t>
      </w:r>
      <w:r>
        <w:t xml:space="preserve"> { UE (MCVideo Client) sends a SIP MESSAGE message </w:t>
      </w:r>
      <w:r>
        <w:rPr>
          <w:b/>
          <w:bCs/>
        </w:rPr>
        <w:t>and</w:t>
      </w:r>
      <w:r>
        <w:t xml:space="preserve"> responds to a SIP MESSAGE message with a SIP 200 (OK) message }</w:t>
      </w:r>
    </w:p>
    <w:p w14:paraId="7E688389" w14:textId="77777777" w:rsidR="000C70BA" w:rsidRDefault="000C70BA" w:rsidP="000C70BA">
      <w:pPr>
        <w:pStyle w:val="PL"/>
      </w:pPr>
      <w:r>
        <w:t xml:space="preserve">            }</w:t>
      </w:r>
    </w:p>
    <w:p w14:paraId="0A8B1529" w14:textId="77777777" w:rsidR="000C70BA" w:rsidRDefault="000C70BA" w:rsidP="000C70BA">
      <w:pPr>
        <w:pStyle w:val="PL"/>
      </w:pPr>
    </w:p>
    <w:p w14:paraId="14B77913" w14:textId="77777777" w:rsidR="000C70BA" w:rsidRDefault="000C70BA" w:rsidP="000C70BA">
      <w:pPr>
        <w:pStyle w:val="H6"/>
      </w:pPr>
      <w:r>
        <w:t>6.1.4.1.2</w:t>
      </w:r>
      <w:r>
        <w:tab/>
        <w:t>Conformance Requirements</w:t>
      </w:r>
    </w:p>
    <w:p w14:paraId="5DAC83B3" w14:textId="77777777" w:rsidR="000C70BA" w:rsidRDefault="000C70BA" w:rsidP="000C70BA">
      <w:r>
        <w:t>References: The conformance requirements covered in the present TC are specified in: TS 24.281 clause 9.2.4.2.1. Unless otherwise stated these are Rel-15 requirements.</w:t>
      </w:r>
    </w:p>
    <w:p w14:paraId="3E4553E7" w14:textId="77777777" w:rsidR="000C70BA" w:rsidRDefault="000C70BA" w:rsidP="000C70BA">
      <w:r>
        <w:t>[TS 24.281, clause 9.2.4.2.1]</w:t>
      </w:r>
    </w:p>
    <w:p w14:paraId="04B091A6" w14:textId="77777777" w:rsidR="000C70BA" w:rsidRDefault="000C70BA" w:rsidP="000C70BA">
      <w:r>
        <w:t>Upon receiving a request from the MCVideo user to send a group selection change request to change the selected group of a targeted MCVideo user to a specific MCVideo group, the MCVideo client:</w:t>
      </w:r>
    </w:p>
    <w:p w14:paraId="04D040C9" w14:textId="77777777" w:rsidR="000C70BA" w:rsidRDefault="000C70BA" w:rsidP="000C70BA">
      <w:pPr>
        <w:ind w:left="568" w:hanging="284"/>
      </w:pPr>
      <w:r>
        <w:t>1)</w:t>
      </w:r>
      <w:r>
        <w:tab/>
        <w:t>if:</w:t>
      </w:r>
    </w:p>
    <w:p w14:paraId="44520A54" w14:textId="77777777" w:rsidR="000C70BA" w:rsidRDefault="000C70BA" w:rsidP="000C70BA">
      <w:pPr>
        <w:ind w:left="851" w:hanging="284"/>
      </w:pPr>
      <w:r>
        <w:t>a)</w:t>
      </w:r>
      <w:r>
        <w:tab/>
        <w:t>the &lt;RemoteGroupSelectionURIList&gt; element does not exist in the MCVideo user profile document with one or more &lt;entry&gt; elements (see the MCVideo user profile document in 3GPP TS 24.484 [25]); or</w:t>
      </w:r>
    </w:p>
    <w:p w14:paraId="1A6311E8" w14:textId="77777777" w:rsidR="000C70BA" w:rsidRDefault="000C70BA" w:rsidP="000C70BA">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5B2BF81" w14:textId="77777777" w:rsidR="000C70BA" w:rsidRDefault="000C70BA" w:rsidP="000C70BA">
      <w:pPr>
        <w:ind w:left="851" w:hanging="284"/>
        <w:rPr>
          <w:lang w:eastAsia="ko-KR"/>
        </w:rPr>
      </w:pPr>
      <w:r>
        <w:rPr>
          <w:lang w:eastAsia="ko-KR"/>
        </w:rPr>
        <w:t>then:</w:t>
      </w:r>
    </w:p>
    <w:p w14:paraId="1569A9FB" w14:textId="77777777" w:rsidR="000C70BA" w:rsidRDefault="000C70BA" w:rsidP="000C70BA">
      <w:pPr>
        <w:ind w:left="851" w:hanging="284"/>
      </w:pPr>
      <w:r>
        <w:t>a)</w:t>
      </w:r>
      <w:r>
        <w:tab/>
        <w:t>should indicate to the requesting MCVideo user that they are not authorised to change the selected MCVideo group of the targeted MCVideo user; and</w:t>
      </w:r>
    </w:p>
    <w:p w14:paraId="11AACE2A" w14:textId="77777777" w:rsidR="000C70BA" w:rsidRDefault="000C70BA" w:rsidP="000C70BA">
      <w:pPr>
        <w:ind w:left="851" w:hanging="284"/>
      </w:pPr>
      <w:r>
        <w:t>b)</w:t>
      </w:r>
      <w:r>
        <w:tab/>
        <w:t xml:space="preserve">shall skip the rest of the steps of the present clause; </w:t>
      </w:r>
    </w:p>
    <w:p w14:paraId="60B3DBC6" w14:textId="77777777" w:rsidR="000C70BA" w:rsidRDefault="000C70BA" w:rsidP="000C70BA">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F0335CF"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9344234"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14DCB669" w14:textId="77777777" w:rsidR="000C70BA" w:rsidRDefault="000C70BA" w:rsidP="000C70BA">
      <w:pPr>
        <w:ind w:left="851" w:hanging="284"/>
      </w:pPr>
      <w:r>
        <w:t>c)</w:t>
      </w:r>
      <w:r>
        <w:tab/>
        <w:t>may include a P-Preferred-Identity header field in the SIP MESSAGE request containing a public user identity as specified in 3GPP TS 24.229 [11]; and</w:t>
      </w:r>
    </w:p>
    <w:p w14:paraId="724E94BC" w14:textId="77777777" w:rsidR="000C70BA" w:rsidRDefault="000C70BA" w:rsidP="000C70BA">
      <w:pPr>
        <w:ind w:left="851" w:hanging="284"/>
      </w:pPr>
      <w:r>
        <w:t>d)</w:t>
      </w:r>
      <w:r>
        <w:tab/>
        <w:t>shall include an application/vnd.3gpp.mcvideo-info+xml MIME body as specified in clause F.1 with the &lt;mcvideoinfo&gt; element containing the &lt;mcvideo-Params&gt; element containing:</w:t>
      </w:r>
    </w:p>
    <w:p w14:paraId="4BACF226" w14:textId="77777777" w:rsidR="000C70BA" w:rsidRDefault="000C70BA" w:rsidP="000C70BA">
      <w:pPr>
        <w:ind w:left="1135" w:hanging="284"/>
      </w:pPr>
      <w:r>
        <w:t>i)</w:t>
      </w:r>
      <w:r>
        <w:tab/>
        <w:t>the &lt;mcvideo-request-uri&gt;  set to the MCVideo group identity to be selected by the targeted MCVideo user; and</w:t>
      </w:r>
    </w:p>
    <w:p w14:paraId="44D26D67" w14:textId="77777777" w:rsidR="000C70BA" w:rsidRDefault="000C70BA" w:rsidP="000C70BA">
      <w:pPr>
        <w:ind w:left="1135" w:hanging="284"/>
      </w:pPr>
      <w:r>
        <w:t>ii)</w:t>
      </w:r>
      <w:r>
        <w:tab/>
        <w:t>an &lt;anyExt&gt; element containing the &lt;request-type&gt; element set to a value of "group-selection-change-request</w:t>
      </w:r>
      <w:r>
        <w:rPr>
          <w:lang w:eastAsia="ko-KR"/>
        </w:rPr>
        <w:t>"</w:t>
      </w:r>
      <w:r>
        <w:t>; and</w:t>
      </w:r>
    </w:p>
    <w:p w14:paraId="57BBDAD7" w14:textId="77777777" w:rsidR="000C70BA" w:rsidRDefault="000C70BA" w:rsidP="000C70BA">
      <w:pPr>
        <w:ind w:left="851" w:hanging="284"/>
      </w:pPr>
      <w:r>
        <w:t>e)</w:t>
      </w:r>
      <w:r>
        <w:tab/>
        <w:t>shall insert in the SIP MESSAGE request a MIME resource-lists body with the MCVideo ID of the targeted MCVideo user, according to rules and procedures of IETF RFC 5366 [37];</w:t>
      </w:r>
    </w:p>
    <w:p w14:paraId="5CC73C73" w14:textId="77777777" w:rsidR="000C70BA" w:rsidRDefault="000C70BA" w:rsidP="000C70BA">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6266F984" w14:textId="77777777" w:rsidR="000C70BA" w:rsidRDefault="000C70BA" w:rsidP="000C70BA">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237F32D1" w14:textId="77777777" w:rsidR="000C70BA" w:rsidRDefault="000C70BA" w:rsidP="000C70BA">
      <w:r>
        <w:t>Upon receipt of a SIP 4xx, 5xx or 6xx response to the SIP MESSAGE request, should indicate to the MCVideo user the failure of the sent group selection change request and not continue with the rest of the steps.</w:t>
      </w:r>
    </w:p>
    <w:p w14:paraId="61CD4B0C" w14:textId="77777777" w:rsidR="000C70BA" w:rsidRDefault="000C70BA" w:rsidP="000C70BA">
      <w:r>
        <w:t>Upon receiving a "SIP MESSAGE request for group selection change response for terminating client", the MCVideo client:</w:t>
      </w:r>
    </w:p>
    <w:p w14:paraId="1BC5045F" w14:textId="77777777" w:rsidR="000C70BA" w:rsidRDefault="000C70BA" w:rsidP="000C70BA">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Default="000C70BA" w:rsidP="000C70BA">
      <w:pPr>
        <w:ind w:left="568" w:hanging="284"/>
      </w:pPr>
      <w:r>
        <w:t>2)</w:t>
      </w:r>
      <w:r>
        <w:tab/>
        <w:t>should indicate to the MCVideo user the success or failure of the sent group selection change request.</w:t>
      </w:r>
    </w:p>
    <w:p w14:paraId="331C3B6F" w14:textId="77777777" w:rsidR="000C70BA" w:rsidRDefault="000C70BA" w:rsidP="000C70BA">
      <w:pPr>
        <w:pStyle w:val="H6"/>
      </w:pPr>
      <w:r>
        <w:t>6.1.4.1.3</w:t>
      </w:r>
      <w:r>
        <w:tab/>
        <w:t>Test description</w:t>
      </w:r>
    </w:p>
    <w:p w14:paraId="5D20E205" w14:textId="77777777" w:rsidR="000C70BA" w:rsidRDefault="000C70BA" w:rsidP="000C70BA">
      <w:pPr>
        <w:pStyle w:val="H6"/>
      </w:pPr>
      <w:r>
        <w:t>6.1.4.1.3.1</w:t>
      </w:r>
      <w:r>
        <w:tab/>
        <w:t>Pre-test conditions</w:t>
      </w:r>
    </w:p>
    <w:p w14:paraId="518BCBB5" w14:textId="75926CD3" w:rsidR="000C70BA" w:rsidRDefault="000C70BA" w:rsidP="000C70BA">
      <w:r>
        <w:t xml:space="preserve">Same pre-test conditions as for MCPTT test case 6.1.4.1 (TS </w:t>
      </w:r>
      <w:r w:rsidR="00960759">
        <w:t>37.579</w:t>
      </w:r>
      <w:r>
        <w:t>-2 [24]) with the following exception(s):</w:t>
      </w:r>
    </w:p>
    <w:p w14:paraId="7B12BC30" w14:textId="77777777" w:rsidR="000C70BA" w:rsidRDefault="000C70BA" w:rsidP="000C70BA">
      <w:pPr>
        <w:pStyle w:val="B1"/>
      </w:pPr>
      <w:r>
        <w:t>-</w:t>
      </w:r>
      <w:r>
        <w:tab/>
        <w:t>The term "MCPTT" is replaced with "MCVideo"</w:t>
      </w:r>
    </w:p>
    <w:p w14:paraId="18CA6AB0" w14:textId="77777777" w:rsidR="000C70BA" w:rsidRDefault="000C70BA" w:rsidP="000C70BA">
      <w:pPr>
        <w:pStyle w:val="H6"/>
      </w:pPr>
      <w:r>
        <w:t>6.1.4.1.3.2</w:t>
      </w:r>
      <w:r>
        <w:tab/>
        <w:t>Test procedure sequence</w:t>
      </w:r>
    </w:p>
    <w:p w14:paraId="286B8F1F" w14:textId="15F4879E" w:rsidR="000C70BA" w:rsidRDefault="000C70BA" w:rsidP="000C70BA">
      <w:r>
        <w:t xml:space="preserve">Same test procedure sequence as for MCPTT test case 6.1.4.1 (TS </w:t>
      </w:r>
      <w:r w:rsidR="00960759">
        <w:t>37.579</w:t>
      </w:r>
      <w:r>
        <w:t>-2 [24]) with the following exception(s):</w:t>
      </w:r>
    </w:p>
    <w:p w14:paraId="415E600B" w14:textId="77777777" w:rsidR="000C70BA" w:rsidRDefault="000C70BA" w:rsidP="000C70BA">
      <w:pPr>
        <w:pStyle w:val="B1"/>
      </w:pPr>
      <w:r>
        <w:t>-</w:t>
      </w:r>
      <w:r>
        <w:tab/>
        <w:t>The term "MCPTT" is replaced with "MCVideo"</w:t>
      </w:r>
    </w:p>
    <w:p w14:paraId="5C976049" w14:textId="77777777" w:rsidR="000C70BA" w:rsidRDefault="000C70BA" w:rsidP="000C70BA">
      <w:pPr>
        <w:pStyle w:val="H6"/>
      </w:pPr>
      <w:r>
        <w:t>6.1.4.1.3.3</w:t>
      </w:r>
      <w:r>
        <w:tab/>
        <w:t>Specific message contents</w:t>
      </w:r>
    </w:p>
    <w:p w14:paraId="3655A5A4" w14:textId="5E2B4111" w:rsidR="000C70BA" w:rsidRDefault="000C70BA" w:rsidP="000C70BA">
      <w:r>
        <w:t xml:space="preserve">Same specific message contents as for MCPTT test case 6.1.4.1 (TS </w:t>
      </w:r>
      <w:r w:rsidR="00960759">
        <w:t>37.579</w:t>
      </w:r>
      <w:r>
        <w:t>-2 [24]) with the following exception(s):</w:t>
      </w:r>
    </w:p>
    <w:p w14:paraId="0EC0453F" w14:textId="77777777" w:rsidR="000C70BA" w:rsidRDefault="000C70BA" w:rsidP="000C70BA">
      <w:pPr>
        <w:pStyle w:val="B1"/>
      </w:pPr>
      <w:r>
        <w:t>-</w:t>
      </w:r>
      <w:r>
        <w:tab/>
        <w:t>The term "MCPTT" is replaced with "MCVideo"</w:t>
      </w:r>
    </w:p>
    <w:p w14:paraId="012D2C00" w14:textId="77777777" w:rsidR="000C70BA" w:rsidRDefault="000C70BA" w:rsidP="000C70BA">
      <w:pPr>
        <w:pStyle w:val="B1"/>
      </w:pPr>
      <w:r>
        <w:t>-</w:t>
      </w:r>
      <w:r>
        <w:tab/>
        <w:t>Condition MCVIDEO is used for all messages.</w:t>
      </w:r>
    </w:p>
    <w:p w14:paraId="3CFDB2A0" w14:textId="77777777" w:rsidR="000C70BA" w:rsidRDefault="000C70BA" w:rsidP="000C70BA">
      <w:pPr>
        <w:keepNext/>
        <w:keepLines/>
        <w:spacing w:before="120"/>
        <w:ind w:left="1418" w:hanging="1418"/>
        <w:outlineLvl w:val="3"/>
        <w:rPr>
          <w:rFonts w:ascii="Arial" w:hAnsi="Arial"/>
          <w:sz w:val="24"/>
        </w:rPr>
      </w:pPr>
      <w:bookmarkStart w:id="533" w:name="_Toc99871284"/>
      <w:r>
        <w:rPr>
          <w:rFonts w:ascii="Arial" w:hAnsi="Arial"/>
          <w:sz w:val="24"/>
        </w:rPr>
        <w:t>6.1.4.2</w:t>
      </w:r>
      <w:r>
        <w:rPr>
          <w:rFonts w:ascii="Arial" w:hAnsi="Arial"/>
          <w:sz w:val="24"/>
        </w:rPr>
        <w:tab/>
        <w:t>On-network / Remote Change of Selected Group / Selected Group Change of Targeted User / Client Terminated (CT)</w:t>
      </w:r>
      <w:bookmarkEnd w:id="533"/>
    </w:p>
    <w:p w14:paraId="6BBA678F" w14:textId="77777777" w:rsidR="000C70BA" w:rsidRDefault="000C70BA" w:rsidP="000C70BA">
      <w:pPr>
        <w:pStyle w:val="H6"/>
      </w:pPr>
      <w:r>
        <w:t>6.1.4.2.1</w:t>
      </w:r>
      <w:r>
        <w:tab/>
        <w:t>Test Purpose (TP)</w:t>
      </w:r>
    </w:p>
    <w:p w14:paraId="6923D088" w14:textId="77777777" w:rsidR="000C70BA" w:rsidRDefault="000C70BA" w:rsidP="000C70BA">
      <w:pPr>
        <w:pStyle w:val="H6"/>
      </w:pPr>
      <w:r>
        <w:t>(1)</w:t>
      </w:r>
    </w:p>
    <w:p w14:paraId="1E03EDB7" w14:textId="77777777" w:rsidR="000C70BA" w:rsidRDefault="000C70BA" w:rsidP="000C70BA">
      <w:pPr>
        <w:pStyle w:val="PL"/>
      </w:pPr>
      <w:r>
        <w:rPr>
          <w:b/>
        </w:rPr>
        <w:t>with</w:t>
      </w:r>
      <w:r>
        <w:t xml:space="preserve"> { UE (MCVideo Client) registered and authorised for MCVideo Service }</w:t>
      </w:r>
    </w:p>
    <w:p w14:paraId="17C34612" w14:textId="77777777" w:rsidR="000C70BA" w:rsidRDefault="000C70BA" w:rsidP="000C70BA">
      <w:pPr>
        <w:pStyle w:val="PL"/>
      </w:pPr>
      <w:r>
        <w:t>ensure that {</w:t>
      </w:r>
    </w:p>
    <w:p w14:paraId="3963EA0B" w14:textId="77777777" w:rsidR="000C70BA" w:rsidRDefault="000C70BA" w:rsidP="000C70BA">
      <w:pPr>
        <w:pStyle w:val="PL"/>
      </w:pPr>
      <w:r>
        <w:t xml:space="preserve">  </w:t>
      </w:r>
      <w:r>
        <w:rPr>
          <w:b/>
        </w:rPr>
        <w:t>when</w:t>
      </w:r>
      <w:r>
        <w:t xml:space="preserve"> { MCVideo User requests group to discover which groups the MCVideo User is affiliated to and to subscribe to affiliation status changes for the MCVideo User }</w:t>
      </w:r>
    </w:p>
    <w:p w14:paraId="4916891A" w14:textId="77777777" w:rsidR="000C70BA" w:rsidRDefault="000C70BA" w:rsidP="000C70BA">
      <w:pPr>
        <w:pStyle w:val="PL"/>
      </w:pPr>
      <w:r>
        <w:t xml:space="preserve">    </w:t>
      </w:r>
      <w:r>
        <w:rPr>
          <w:b/>
        </w:rPr>
        <w:t>then</w:t>
      </w:r>
      <w:r>
        <w:t xml:space="preserve"> { UE (MCVideo Client) sends a SIP SUBSCRIBE message </w:t>
      </w:r>
      <w:r>
        <w:rPr>
          <w:b/>
          <w:bCs/>
        </w:rPr>
        <w:t>and</w:t>
      </w:r>
      <w:r>
        <w:t xml:space="preserve"> responds to a SIP NOTIFY message with a SIP 200 (OK) message }</w:t>
      </w:r>
    </w:p>
    <w:p w14:paraId="009693E0" w14:textId="77777777" w:rsidR="000C70BA" w:rsidRDefault="000C70BA" w:rsidP="000C70BA">
      <w:pPr>
        <w:pStyle w:val="PL"/>
      </w:pPr>
      <w:r>
        <w:t xml:space="preserve">            }</w:t>
      </w:r>
    </w:p>
    <w:p w14:paraId="2BB39B4B" w14:textId="77777777" w:rsidR="000C70BA" w:rsidRDefault="000C70BA" w:rsidP="000C70BA">
      <w:pPr>
        <w:pStyle w:val="PL"/>
      </w:pPr>
    </w:p>
    <w:p w14:paraId="24595874" w14:textId="77777777" w:rsidR="000C70BA" w:rsidRDefault="000C70BA" w:rsidP="000C70BA">
      <w:pPr>
        <w:pStyle w:val="H6"/>
      </w:pPr>
      <w:r>
        <w:t>(2)</w:t>
      </w:r>
    </w:p>
    <w:p w14:paraId="12A30EB5" w14:textId="77777777" w:rsidR="000C70BA" w:rsidRDefault="000C70BA" w:rsidP="000C70BA">
      <w:pPr>
        <w:pStyle w:val="PL"/>
      </w:pPr>
      <w:r>
        <w:rPr>
          <w:b/>
        </w:rPr>
        <w:t>with</w:t>
      </w:r>
      <w:r>
        <w:t xml:space="preserve"> { UE (MCVideo Client) having subscribed to affiliation status changes }</w:t>
      </w:r>
    </w:p>
    <w:p w14:paraId="1477E633" w14:textId="77777777" w:rsidR="000C70BA" w:rsidRDefault="000C70BA" w:rsidP="000C70BA">
      <w:pPr>
        <w:pStyle w:val="PL"/>
      </w:pPr>
      <w:r>
        <w:t>ensure that {</w:t>
      </w:r>
    </w:p>
    <w:p w14:paraId="56C6E358" w14:textId="77777777" w:rsidR="000C70BA" w:rsidRDefault="000C70BA" w:rsidP="000C70BA">
      <w:pPr>
        <w:pStyle w:val="PL"/>
      </w:pPr>
      <w:r>
        <w:t xml:space="preserve">  </w:t>
      </w:r>
      <w:r>
        <w:rPr>
          <w:b/>
        </w:rPr>
        <w:t>when</w:t>
      </w:r>
      <w:r>
        <w:t xml:space="preserve"> { MCVideo User requests to de-affiliate from a group }</w:t>
      </w:r>
    </w:p>
    <w:p w14:paraId="270C7AA1" w14:textId="77777777" w:rsidR="000C70BA" w:rsidRDefault="000C70BA" w:rsidP="000C70BA">
      <w:pPr>
        <w:pStyle w:val="PL"/>
      </w:pPr>
      <w:r>
        <w:t xml:space="preserve">    </w:t>
      </w:r>
      <w:r>
        <w:rPr>
          <w:b/>
        </w:rPr>
        <w:t>then</w:t>
      </w:r>
      <w:r>
        <w:t xml:space="preserve"> { UE (MCVideo Client) sends a SIP PUBLISH message </w:t>
      </w:r>
      <w:r>
        <w:rPr>
          <w:b/>
          <w:bCs/>
        </w:rPr>
        <w:t>and</w:t>
      </w:r>
      <w:r>
        <w:t xml:space="preserve"> responds to a SIP NOTIFY message with a SIP 200 (OK) message }</w:t>
      </w:r>
    </w:p>
    <w:p w14:paraId="24C93194" w14:textId="77777777" w:rsidR="000C70BA" w:rsidRDefault="000C70BA" w:rsidP="000C70BA">
      <w:pPr>
        <w:pStyle w:val="PL"/>
      </w:pPr>
      <w:r>
        <w:t xml:space="preserve">            }</w:t>
      </w:r>
    </w:p>
    <w:p w14:paraId="557FD25B" w14:textId="77777777" w:rsidR="000C70BA" w:rsidRDefault="000C70BA" w:rsidP="000C70BA">
      <w:pPr>
        <w:pStyle w:val="PL"/>
      </w:pPr>
    </w:p>
    <w:p w14:paraId="23B5D3DD" w14:textId="77777777" w:rsidR="000C70BA" w:rsidRDefault="000C70BA" w:rsidP="000C70BA">
      <w:pPr>
        <w:pStyle w:val="H6"/>
      </w:pPr>
      <w:r>
        <w:t>(3)</w:t>
      </w:r>
    </w:p>
    <w:p w14:paraId="118D80DB" w14:textId="77777777" w:rsidR="000C70BA" w:rsidRDefault="000C70BA" w:rsidP="000C70BA">
      <w:pPr>
        <w:pStyle w:val="PL"/>
      </w:pPr>
      <w:r>
        <w:rPr>
          <w:b/>
        </w:rPr>
        <w:t>with</w:t>
      </w:r>
      <w:r>
        <w:t xml:space="preserve"> { UE (MCVideo Client) having subscribed to affiliation status changes }</w:t>
      </w:r>
    </w:p>
    <w:p w14:paraId="7C95148B" w14:textId="77777777" w:rsidR="000C70BA" w:rsidRDefault="000C70BA" w:rsidP="000C70BA">
      <w:pPr>
        <w:pStyle w:val="PL"/>
      </w:pPr>
      <w:r>
        <w:t>ensure that {</w:t>
      </w:r>
    </w:p>
    <w:p w14:paraId="7E42012B" w14:textId="77777777" w:rsidR="000C70BA" w:rsidRDefault="000C70BA" w:rsidP="000C70BA">
      <w:pPr>
        <w:pStyle w:val="PL"/>
      </w:pPr>
      <w:r>
        <w:t xml:space="preserve">  </w:t>
      </w:r>
      <w:r>
        <w:rPr>
          <w:b/>
        </w:rPr>
        <w:t>when</w:t>
      </w:r>
      <w:r>
        <w:t xml:space="preserve"> { UE (MCVideo Client) receives to send a group selection change request to change the selected group of a targeted MCVideo user to a specific MCVideo group via a SIP MESSAGE message }</w:t>
      </w:r>
    </w:p>
    <w:p w14:paraId="4533C562" w14:textId="77777777" w:rsidR="000C70BA" w:rsidRDefault="000C70BA" w:rsidP="000C70BA">
      <w:pPr>
        <w:pStyle w:val="PL"/>
      </w:pPr>
      <w:r>
        <w:t xml:space="preserve">    </w:t>
      </w:r>
      <w:r>
        <w:rPr>
          <w:b/>
        </w:rPr>
        <w:t>then</w:t>
      </w:r>
      <w:r>
        <w:t xml:space="preserve"> { UE (MCVideo Client) responds with a SIP 200 (OK) message </w:t>
      </w:r>
      <w:r>
        <w:rPr>
          <w:b/>
          <w:bCs/>
        </w:rPr>
        <w:t>and</w:t>
      </w:r>
      <w:r>
        <w:t xml:space="preserve"> initiates affiliation to the group by sending a SIP PUBLISH message </w:t>
      </w:r>
      <w:r>
        <w:rPr>
          <w:b/>
          <w:bCs/>
        </w:rPr>
        <w:t>and</w:t>
      </w:r>
      <w:r>
        <w:t xml:space="preserve"> responds to a SIP NOTIFY message with a SIP 200 (OK) message }</w:t>
      </w:r>
    </w:p>
    <w:p w14:paraId="6E2816B1" w14:textId="77777777" w:rsidR="000C70BA" w:rsidRDefault="000C70BA" w:rsidP="000C70BA">
      <w:pPr>
        <w:pStyle w:val="PL"/>
      </w:pPr>
      <w:r>
        <w:t xml:space="preserve">            }</w:t>
      </w:r>
    </w:p>
    <w:p w14:paraId="12FB7931" w14:textId="77777777" w:rsidR="000C70BA" w:rsidRDefault="000C70BA" w:rsidP="000C70BA">
      <w:pPr>
        <w:pStyle w:val="PL"/>
      </w:pPr>
    </w:p>
    <w:p w14:paraId="54650E10" w14:textId="77777777" w:rsidR="000C70BA" w:rsidRDefault="000C70BA" w:rsidP="000C70BA">
      <w:pPr>
        <w:pStyle w:val="H6"/>
      </w:pPr>
      <w:r>
        <w:t>(4)</w:t>
      </w:r>
    </w:p>
    <w:p w14:paraId="43D95DAB" w14:textId="77777777" w:rsidR="000C70BA" w:rsidRDefault="000C70BA" w:rsidP="000C70BA">
      <w:pPr>
        <w:pStyle w:val="PL"/>
      </w:pPr>
      <w:r>
        <w:rPr>
          <w:b/>
        </w:rPr>
        <w:t>with</w:t>
      </w:r>
      <w:r>
        <w:t xml:space="preserve"> { UE (MCVideo Client) having received a SIP MESSAGE message indicating a group selection change request }</w:t>
      </w:r>
    </w:p>
    <w:p w14:paraId="04EB4B82" w14:textId="77777777" w:rsidR="000C70BA" w:rsidRDefault="000C70BA" w:rsidP="000C70BA">
      <w:pPr>
        <w:pStyle w:val="PL"/>
      </w:pPr>
      <w:r>
        <w:t>ensure that {</w:t>
      </w:r>
    </w:p>
    <w:p w14:paraId="51BC5A4C" w14:textId="77777777" w:rsidR="000C70BA" w:rsidRDefault="000C70BA" w:rsidP="000C70BA">
      <w:pPr>
        <w:pStyle w:val="PL"/>
      </w:pPr>
      <w:r>
        <w:t xml:space="preserve">  </w:t>
      </w:r>
      <w:r>
        <w:rPr>
          <w:b/>
        </w:rPr>
        <w:t>when</w:t>
      </w:r>
      <w:r>
        <w:t xml:space="preserve"> { UE (MCVideo Client) determines that the group selection change is successful }</w:t>
      </w:r>
    </w:p>
    <w:p w14:paraId="41E0E58F" w14:textId="77777777" w:rsidR="000C70BA" w:rsidRDefault="000C70BA" w:rsidP="000C70BA">
      <w:pPr>
        <w:pStyle w:val="PL"/>
      </w:pPr>
      <w:r>
        <w:t xml:space="preserve">    </w:t>
      </w:r>
      <w:r>
        <w:rPr>
          <w:b/>
        </w:rPr>
        <w:t>then</w:t>
      </w:r>
      <w:r>
        <w:t xml:space="preserve"> { UE (MCVideo Client) sends the group selection determination via a SIP MESSAGE message }</w:t>
      </w:r>
    </w:p>
    <w:p w14:paraId="6BD37185" w14:textId="77777777" w:rsidR="000C70BA" w:rsidRDefault="000C70BA" w:rsidP="000C70BA">
      <w:pPr>
        <w:pStyle w:val="PL"/>
      </w:pPr>
      <w:r>
        <w:t xml:space="preserve">            }</w:t>
      </w:r>
    </w:p>
    <w:p w14:paraId="29B6DB9A" w14:textId="77777777" w:rsidR="000C70BA" w:rsidRDefault="000C70BA" w:rsidP="000C70BA">
      <w:pPr>
        <w:pStyle w:val="PL"/>
      </w:pPr>
    </w:p>
    <w:p w14:paraId="67136627" w14:textId="77777777" w:rsidR="000C70BA" w:rsidRDefault="000C70BA" w:rsidP="000C70BA">
      <w:pPr>
        <w:pStyle w:val="H6"/>
      </w:pPr>
      <w:r>
        <w:t>6.1.4.2.2</w:t>
      </w:r>
      <w:r>
        <w:tab/>
        <w:t>Conformance Requirements</w:t>
      </w:r>
    </w:p>
    <w:p w14:paraId="6E42E3BF" w14:textId="77777777" w:rsidR="000C70BA" w:rsidRDefault="000C70BA" w:rsidP="000C70BA">
      <w:r>
        <w:t>References: The conformance requirements covered in the present TC are specified in: TS 24.281 clause 8.2.1.2, 8.2.1.3, 9.2.4.2.2. Unless otherwise stated these are Rel-15 requirements.</w:t>
      </w:r>
    </w:p>
    <w:p w14:paraId="172800B6" w14:textId="77777777" w:rsidR="000C70BA" w:rsidRDefault="000C70BA" w:rsidP="000C70BA">
      <w:r>
        <w:t>[TS 24.281, clause 8.2.1.2]</w:t>
      </w:r>
    </w:p>
    <w:p w14:paraId="74B0165D" w14:textId="77777777" w:rsidR="000C70BA" w:rsidRDefault="000C70BA" w:rsidP="000C70BA">
      <w:r>
        <w:t>In order:</w:t>
      </w:r>
    </w:p>
    <w:p w14:paraId="2256DC3B" w14:textId="77777777" w:rsidR="000C70BA" w:rsidRDefault="000C70BA" w:rsidP="000C70BA">
      <w:pPr>
        <w:ind w:left="568" w:hanging="284"/>
      </w:pPr>
      <w:r>
        <w:t>-</w:t>
      </w:r>
      <w:r>
        <w:tab/>
        <w:t xml:space="preserve">to indicate that an MCVideo user is interested in one or more MCVideo group(s) </w:t>
      </w:r>
      <w:r>
        <w:rPr>
          <w:rFonts w:eastAsia="SimSun"/>
        </w:rPr>
        <w:t>at an MCVideo client</w:t>
      </w:r>
      <w:r>
        <w:t>;</w:t>
      </w:r>
    </w:p>
    <w:p w14:paraId="794B9361" w14:textId="77777777" w:rsidR="000C70BA" w:rsidRDefault="000C70BA" w:rsidP="000C70BA">
      <w:pPr>
        <w:ind w:left="568" w:hanging="284"/>
      </w:pPr>
      <w:r>
        <w:t>-</w:t>
      </w:r>
      <w:r>
        <w:tab/>
        <w:t xml:space="preserve">to indicate that the MCVideo user is no longer interested in one or more MCVideo group(s) </w:t>
      </w:r>
      <w:r>
        <w:rPr>
          <w:rFonts w:eastAsia="SimSun"/>
        </w:rPr>
        <w:t>at the MCVideo client</w:t>
      </w:r>
      <w:r>
        <w:t>;</w:t>
      </w:r>
    </w:p>
    <w:p w14:paraId="6361E92C" w14:textId="77777777" w:rsidR="000C70BA" w:rsidRDefault="000C70BA" w:rsidP="000C70BA">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3E3B1D6B" w14:textId="77777777" w:rsidR="000C70BA" w:rsidRDefault="000C70BA" w:rsidP="000C70BA">
      <w:pPr>
        <w:ind w:left="568" w:hanging="284"/>
      </w:pPr>
      <w:r>
        <w:t>-</w:t>
      </w:r>
      <w:r>
        <w:tab/>
        <w:t>to send an affiliation status change request in mandatory mode to another MCVideo user; or</w:t>
      </w:r>
    </w:p>
    <w:p w14:paraId="7CE462F1" w14:textId="77777777" w:rsidR="000C70BA" w:rsidRDefault="000C70BA" w:rsidP="000C70BA">
      <w:pPr>
        <w:ind w:left="568" w:hanging="284"/>
      </w:pPr>
      <w:r>
        <w:t>-</w:t>
      </w:r>
      <w:r>
        <w:tab/>
        <w:t>any combination of the above;</w:t>
      </w:r>
    </w:p>
    <w:p w14:paraId="60B4A5EB" w14:textId="77777777" w:rsidR="000C70BA" w:rsidRDefault="000C70BA" w:rsidP="000C70BA">
      <w:r>
        <w:t xml:space="preserve">the MCVideo client shall generate a SIP PUBLISH request according to 3GPP TS 24.229 [11], IETF RFC 3903 [12], and </w:t>
      </w:r>
      <w:r>
        <w:rPr>
          <w:rFonts w:eastAsia="SimSun"/>
        </w:rPr>
        <w:t>IETF RFC 3856 [13]</w:t>
      </w:r>
      <w:r>
        <w:t>.</w:t>
      </w:r>
    </w:p>
    <w:p w14:paraId="0D4E17A5" w14:textId="77777777" w:rsidR="000C70BA" w:rsidRDefault="000C70BA" w:rsidP="000C70BA">
      <w:r>
        <w:t>In the SIP PUBLISH request, the MCVideo client:</w:t>
      </w:r>
    </w:p>
    <w:p w14:paraId="07EDBE4E"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46AA740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143110A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39587251" w14:textId="77777777" w:rsidR="000C70BA" w:rsidRDefault="000C70BA" w:rsidP="000C70BA">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1126683E"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0979CBB3" w14:textId="77777777" w:rsidR="000C70BA" w:rsidRDefault="000C70BA" w:rsidP="000C70BA">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208835D8" w14:textId="77777777" w:rsidR="000C70BA" w:rsidRDefault="000C70BA" w:rsidP="000C70BA">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24867291" w14:textId="77777777" w:rsidR="000C70BA" w:rsidRDefault="000C70BA" w:rsidP="000C70BA">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54E5E902" w14:textId="77777777" w:rsidR="000C70BA" w:rsidRDefault="000C70BA" w:rsidP="000C70BA">
      <w:pPr>
        <w:ind w:left="851" w:hanging="284"/>
        <w:rPr>
          <w:rFonts w:eastAsia="SimSun"/>
        </w:rPr>
      </w:pPr>
      <w:r>
        <w:rPr>
          <w:rFonts w:eastAsia="SimSun"/>
        </w:rPr>
        <w:t>b)</w:t>
      </w:r>
      <w:r>
        <w:rPr>
          <w:rFonts w:eastAsia="SimSun"/>
        </w:rPr>
        <w:tab/>
        <w:t>shall include the MCVideo client ID of the targeted MCVideo client;</w:t>
      </w:r>
    </w:p>
    <w:p w14:paraId="1328E4BF" w14:textId="77777777" w:rsidR="000C70BA" w:rsidRDefault="000C70BA" w:rsidP="000C70BA">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22DC1FE5" w14:textId="77777777" w:rsidR="000C70BA" w:rsidRDefault="000C70BA" w:rsidP="000C70BA">
      <w:pPr>
        <w:ind w:left="851" w:hanging="284"/>
        <w:rPr>
          <w:rFonts w:eastAsia="SimSun"/>
        </w:rPr>
      </w:pPr>
      <w:r>
        <w:rPr>
          <w:rFonts w:eastAsia="SimSun"/>
        </w:rPr>
        <w:t>d)</w:t>
      </w:r>
      <w:r>
        <w:rPr>
          <w:rFonts w:eastAsia="SimSun"/>
        </w:rPr>
        <w:tab/>
        <w:t>shall set the &lt;p-id&gt; child element of the &lt;presence&gt; root element to a globally unique value.</w:t>
      </w:r>
    </w:p>
    <w:p w14:paraId="71C069FB" w14:textId="77777777" w:rsidR="000C70BA" w:rsidRDefault="000C70BA" w:rsidP="000C70BA">
      <w:pPr>
        <w:rPr>
          <w:rFonts w:eastAsia="SimSun"/>
        </w:rPr>
      </w:pPr>
      <w:r>
        <w:rPr>
          <w:rFonts w:eastAsia="SimSun"/>
        </w:rPr>
        <w:t xml:space="preserve">The MCVideo client shall send the SIP PUBLISH request </w:t>
      </w:r>
      <w:r>
        <w:t>according to 3GPP TS 24.229 [11]</w:t>
      </w:r>
      <w:r>
        <w:rPr>
          <w:rFonts w:eastAsia="SimSun"/>
        </w:rPr>
        <w:t>.</w:t>
      </w:r>
    </w:p>
    <w:p w14:paraId="7DAEC18F" w14:textId="77777777" w:rsidR="000C70BA" w:rsidRDefault="000C70BA" w:rsidP="000C70BA">
      <w:r>
        <w:t>[TS 24.281, clause 8.2.1.3]</w:t>
      </w:r>
    </w:p>
    <w:p w14:paraId="3444830F" w14:textId="77777777" w:rsidR="000C70BA" w:rsidRDefault="000C70BA" w:rsidP="000C70BA">
      <w:pPr>
        <w:keepLines/>
        <w:ind w:left="1135" w:hanging="851"/>
      </w:pPr>
      <w:r>
        <w:t>NOTE 1:</w:t>
      </w:r>
      <w:r>
        <w:tab/>
        <w:t>The MCVideo UE also uses this procedure to determine which MCVideo groups the MCVideo user successfully affiliated to.</w:t>
      </w:r>
    </w:p>
    <w:p w14:paraId="4364B6E2" w14:textId="77777777" w:rsidR="000C70BA" w:rsidRDefault="000C70BA" w:rsidP="000C70BA">
      <w:r>
        <w:t>In order to discover MCVideo groups:</w:t>
      </w:r>
    </w:p>
    <w:p w14:paraId="09C8CD2D" w14:textId="77777777" w:rsidR="000C70BA" w:rsidRDefault="000C70BA" w:rsidP="000C70BA">
      <w:pPr>
        <w:ind w:left="568" w:hanging="284"/>
      </w:pPr>
      <w:r>
        <w:t>1)</w:t>
      </w:r>
      <w:r>
        <w:tab/>
        <w:t>which the MCVideo user at an MCVideo client is affiliated to; or</w:t>
      </w:r>
    </w:p>
    <w:p w14:paraId="7773FF5A" w14:textId="77777777" w:rsidR="000C70BA" w:rsidRDefault="000C70BA" w:rsidP="000C70BA">
      <w:pPr>
        <w:ind w:left="568" w:hanging="284"/>
      </w:pPr>
      <w:r>
        <w:t>2)</w:t>
      </w:r>
      <w:r>
        <w:tab/>
        <w:t>which another MCVideo user is affiliated to;</w:t>
      </w:r>
    </w:p>
    <w:p w14:paraId="38180EE4" w14:textId="77777777" w:rsidR="000C70BA" w:rsidRDefault="000C70BA" w:rsidP="000C70BA">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E000996" w14:textId="77777777" w:rsidR="000C70BA" w:rsidRDefault="000C70BA" w:rsidP="000C70BA">
      <w:r>
        <w:rPr>
          <w:rFonts w:eastAsia="SimSun"/>
        </w:rPr>
        <w:t>In the SIP SUBSCRIBE request, the MCVideo client:</w:t>
      </w:r>
    </w:p>
    <w:p w14:paraId="327C8148"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D786D1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3FFCEAB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64C5112C" w14:textId="77777777" w:rsidR="000C70BA" w:rsidRDefault="000C70BA" w:rsidP="000C70BA">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7730A2A4" w14:textId="77777777" w:rsidR="000C70BA" w:rsidRDefault="000C70BA" w:rsidP="000C70BA">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FDC6FBB" w14:textId="77777777" w:rsidR="000C70BA" w:rsidRDefault="000C70BA" w:rsidP="000C70BA">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6B7200A" w14:textId="77777777" w:rsidR="000C70BA" w:rsidRDefault="000C70BA" w:rsidP="000C70BA">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1A5507F0" w14:textId="77777777" w:rsidR="000C70BA" w:rsidRDefault="000C70BA" w:rsidP="000C70BA">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B1E2FAB" w14:textId="77777777" w:rsidR="000C70BA" w:rsidRDefault="000C70BA" w:rsidP="000C70BA">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601796C6" w14:textId="77777777" w:rsidR="000C70BA" w:rsidRDefault="000C70BA" w:rsidP="000C70BA">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04001A1A" w14:textId="77777777" w:rsidR="000C70BA" w:rsidRDefault="000C70BA" w:rsidP="000C70BA">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2F607B4" w14:textId="77777777" w:rsidR="000C70BA" w:rsidRDefault="000C70BA" w:rsidP="000C70BA">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039236F9" w14:textId="77777777" w:rsidR="000C70BA" w:rsidRDefault="000C70BA" w:rsidP="000C70BA">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1B5392E0" w14:textId="77777777" w:rsidR="000C70BA" w:rsidRDefault="000C70BA" w:rsidP="000C70BA">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Default="000C70BA" w:rsidP="000C70BA">
      <w:r>
        <w:t>[TS 24.281, clause 9.2.4.2.2]</w:t>
      </w:r>
    </w:p>
    <w:p w14:paraId="70140080" w14:textId="77777777" w:rsidR="000C70BA" w:rsidRDefault="000C70BA" w:rsidP="000C70BA">
      <w:r>
        <w:t>Upon receiving a "SIP MESSAGE request for group selection change request for terminating client", the MCVideo client:</w:t>
      </w:r>
    </w:p>
    <w:p w14:paraId="4A642483" w14:textId="77777777" w:rsidR="000C70BA" w:rsidRDefault="000C70BA" w:rsidP="000C70BA">
      <w:pPr>
        <w:ind w:left="568" w:hanging="284"/>
      </w:pPr>
      <w:r>
        <w:t>1)</w:t>
      </w:r>
      <w:r>
        <w:tab/>
        <w:t>if the received SIP MESSAGE request contains an application/vnd.3gpp.mcvideo-info+xml MIME body containing an &lt;affiliation-required&gt; element set to a value of "true":</w:t>
      </w:r>
    </w:p>
    <w:p w14:paraId="7ED992B9" w14:textId="77777777" w:rsidR="000C70BA" w:rsidRDefault="000C70BA" w:rsidP="000C70BA">
      <w:pPr>
        <w:ind w:left="851" w:hanging="284"/>
      </w:pPr>
      <w:r>
        <w:t>a)</w:t>
      </w:r>
      <w:r>
        <w:tab/>
        <w:t>shall invoke the procedures of clause 8.2.1.2 to affiliate to the MCVideo group identified by the contents of the &lt;mcvideo-calling-group-id&gt; included in the application/vnd.3gpp.mcvideo-info+xml MIME body;</w:t>
      </w:r>
    </w:p>
    <w:p w14:paraId="7BDEBAF0" w14:textId="77777777" w:rsidR="000C70BA" w:rsidRDefault="000C70BA" w:rsidP="000C70BA">
      <w:pPr>
        <w:ind w:left="851" w:hanging="284"/>
      </w:pPr>
      <w:r>
        <w:t>b)</w:t>
      </w:r>
      <w:r>
        <w:tab/>
        <w:t>if the MCVideo client has not already invoked the procedures of clause 8.2.1.3, shall invoke the procedures of clause 8.2.1.3; and</w:t>
      </w:r>
    </w:p>
    <w:p w14:paraId="2AB69395" w14:textId="77777777" w:rsidR="000C70BA" w:rsidRDefault="000C70BA" w:rsidP="000C70BA">
      <w:pPr>
        <w:ind w:left="851" w:hanging="284"/>
      </w:pPr>
      <w:r>
        <w:t>c)</w:t>
      </w:r>
      <w:r>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3948817D" w14:textId="77777777" w:rsidR="000C70BA" w:rsidRDefault="000C70BA" w:rsidP="000C70BA">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Default="000C70BA" w:rsidP="000C70BA">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Default="000C70BA" w:rsidP="000C70BA">
      <w:pPr>
        <w:ind w:left="851" w:hanging="284"/>
      </w:pPr>
      <w:r>
        <w:t>b)</w:t>
      </w:r>
      <w:r>
        <w:tab/>
        <w:t>shall determine the success or failure of the change of selected group action;</w:t>
      </w:r>
    </w:p>
    <w:p w14:paraId="37E06FBA" w14:textId="77777777" w:rsidR="000C70BA" w:rsidRDefault="000C70BA" w:rsidP="000C70BA">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382AF93A"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3A80AEC"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40B7EC4E" w14:textId="77777777" w:rsidR="000C70BA" w:rsidRDefault="000C70BA" w:rsidP="000C70BA">
      <w:pPr>
        <w:ind w:left="851" w:hanging="284"/>
      </w:pPr>
      <w:r>
        <w:t>c)</w:t>
      </w:r>
      <w:r>
        <w:tab/>
        <w:t>may include a P-Preferred-Identity header field in the SIP MESSAGE request containing a public user identity as specified in 3GPP TS 24.229 [11];</w:t>
      </w:r>
    </w:p>
    <w:p w14:paraId="6AF14DBE" w14:textId="77777777" w:rsidR="000C70BA" w:rsidRDefault="000C70BA" w:rsidP="000C70BA">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Default="000C70BA" w:rsidP="000C70BA">
      <w:pPr>
        <w:ind w:left="851" w:hanging="284"/>
      </w:pPr>
      <w:r>
        <w:t>e)</w:t>
      </w:r>
      <w:r>
        <w:tab/>
        <w:t>shall include an application/vnd.3gpp.mcvideo-info+xml MIME body as specified in clause F.1 with the &lt;mcvideoinfo&gt; element containing the &lt;mcvideo-Params&gt; element containing:</w:t>
      </w:r>
    </w:p>
    <w:p w14:paraId="2C6EA63D" w14:textId="77777777" w:rsidR="000C70BA" w:rsidRDefault="000C70BA" w:rsidP="000C70BA">
      <w:pPr>
        <w:ind w:left="1135" w:hanging="284"/>
      </w:pPr>
      <w:r>
        <w:t>i)</w:t>
      </w:r>
      <w:r>
        <w:tab/>
        <w:t>the &lt;mcvideo-request-uri&gt; set to the MCVideo group identity identified by the contents of the &lt;mcvideo-calling-group-id&gt; element contained in the received SIP MESSAGE request; and</w:t>
      </w:r>
    </w:p>
    <w:p w14:paraId="2BEC46D5" w14:textId="77777777" w:rsidR="000C70BA" w:rsidRDefault="000C70BA" w:rsidP="000C70BA">
      <w:pPr>
        <w:ind w:left="1135" w:hanging="284"/>
      </w:pPr>
      <w:r>
        <w:t>ii)</w:t>
      </w:r>
      <w:r>
        <w:tab/>
        <w:t>an &lt;anyExt&gt; element containing:</w:t>
      </w:r>
    </w:p>
    <w:p w14:paraId="22661699" w14:textId="77777777" w:rsidR="000C70BA" w:rsidRDefault="000C70BA" w:rsidP="000C70BA">
      <w:pPr>
        <w:ind w:left="1418" w:hanging="284"/>
      </w:pPr>
      <w:r>
        <w:t>A)</w:t>
      </w:r>
      <w:r>
        <w:tab/>
        <w:t>the &lt;response-type&gt; element set to a value of "group-selection-change-response</w:t>
      </w:r>
      <w:r>
        <w:rPr>
          <w:lang w:eastAsia="ko-KR"/>
        </w:rPr>
        <w:t>"</w:t>
      </w:r>
      <w:r>
        <w:t>;</w:t>
      </w:r>
    </w:p>
    <w:p w14:paraId="417DAE6B" w14:textId="77777777" w:rsidR="000C70BA" w:rsidRDefault="000C70BA" w:rsidP="000C70BA">
      <w:pPr>
        <w:ind w:left="1418" w:hanging="284"/>
      </w:pPr>
      <w:r>
        <w:t>B)</w:t>
      </w:r>
      <w:r>
        <w:tab/>
        <w:t>if the MCVideo client was able to successfully change the selected group as determined in step 2) b) above, a &lt;selected-group-change-outcome&gt; element set to a value of "success"; and</w:t>
      </w:r>
    </w:p>
    <w:p w14:paraId="0D99199D" w14:textId="77777777" w:rsidR="000C70BA" w:rsidRDefault="000C70BA" w:rsidP="000C70BA">
      <w:pPr>
        <w:ind w:left="1418" w:hanging="284"/>
      </w:pPr>
      <w:r>
        <w:t>C)</w:t>
      </w:r>
      <w:r>
        <w:tab/>
        <w:t>if the MCVideo client:</w:t>
      </w:r>
    </w:p>
    <w:p w14:paraId="45784E3D" w14:textId="77777777" w:rsidR="000C70BA" w:rsidRDefault="000C70BA" w:rsidP="000C70BA">
      <w:pPr>
        <w:ind w:left="1702" w:hanging="284"/>
      </w:pPr>
      <w:r>
        <w:t>I)</w:t>
      </w:r>
      <w:r>
        <w:tab/>
        <w:t>was required to affiliate to the MCVideo group identified by the contents of the &lt;mcvideo-calling-group-id&gt; in the received SIP MESSAGE request and the affiliation failed as determined in step 1) c); or</w:t>
      </w:r>
    </w:p>
    <w:p w14:paraId="335E4876" w14:textId="77777777" w:rsidR="000C70BA" w:rsidRDefault="000C70BA" w:rsidP="000C70BA">
      <w:pPr>
        <w:ind w:left="1702" w:hanging="284"/>
      </w:pPr>
      <w:r>
        <w:t>II)</w:t>
      </w:r>
      <w:r>
        <w:tab/>
        <w:t>failed to change the selected group as determined in step 2) b);</w:t>
      </w:r>
    </w:p>
    <w:p w14:paraId="430EA997" w14:textId="77777777" w:rsidR="000C70BA" w:rsidRDefault="000C70BA" w:rsidP="000C70BA">
      <w:pPr>
        <w:ind w:left="1418" w:hanging="284"/>
      </w:pPr>
      <w:r>
        <w:t>then a &lt;selected-group-change-outcome&gt; element set to a value of "fail";</w:t>
      </w:r>
    </w:p>
    <w:p w14:paraId="248CCDB7" w14:textId="77777777" w:rsidR="000C70BA" w:rsidRDefault="000C70BA" w:rsidP="000C70BA">
      <w:pPr>
        <w:ind w:left="568" w:hanging="284"/>
      </w:pPr>
      <w:r>
        <w:t>4)</w:t>
      </w:r>
      <w:r>
        <w:tab/>
        <w:t>should indicate to the MCVideo user the success or failure of the requested change of selected group action;</w:t>
      </w:r>
    </w:p>
    <w:p w14:paraId="48BCA060" w14:textId="77777777" w:rsidR="000C70BA" w:rsidRDefault="000C70BA" w:rsidP="000C70BA">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76153E0" w14:textId="77777777" w:rsidR="000C70BA" w:rsidRDefault="000C70BA" w:rsidP="000C70BA">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BDB796A" w14:textId="77777777" w:rsidR="000C70BA" w:rsidRDefault="000C70BA" w:rsidP="000C70BA">
      <w:pPr>
        <w:pStyle w:val="H6"/>
      </w:pPr>
      <w:r>
        <w:t>6.1.4.2.3</w:t>
      </w:r>
      <w:r>
        <w:tab/>
        <w:t>Test description</w:t>
      </w:r>
    </w:p>
    <w:p w14:paraId="6DCDA475" w14:textId="77777777" w:rsidR="000C70BA" w:rsidRDefault="000C70BA" w:rsidP="000C70BA">
      <w:pPr>
        <w:pStyle w:val="H6"/>
      </w:pPr>
      <w:r>
        <w:t>6.1.4.2.3.1</w:t>
      </w:r>
      <w:r>
        <w:tab/>
        <w:t>Pre-test conditions</w:t>
      </w:r>
    </w:p>
    <w:p w14:paraId="052B0B40" w14:textId="1A293AAF" w:rsidR="000C70BA" w:rsidRDefault="000C70BA" w:rsidP="000C70BA">
      <w:r>
        <w:t xml:space="preserve">Same pre-test conditions as for MCPTT test case 6.1.4.2 (TS </w:t>
      </w:r>
      <w:r w:rsidR="00960759">
        <w:t>37.579</w:t>
      </w:r>
      <w:r>
        <w:t>-2 [24]) with the following exception(s):</w:t>
      </w:r>
    </w:p>
    <w:p w14:paraId="5F5B5BB5" w14:textId="77777777" w:rsidR="000C70BA" w:rsidRDefault="000C70BA" w:rsidP="000C70BA">
      <w:pPr>
        <w:pStyle w:val="B1"/>
      </w:pPr>
      <w:r>
        <w:t>-</w:t>
      </w:r>
      <w:r>
        <w:tab/>
        <w:t>The term "MCPTT" is replaced with "MCVideo"</w:t>
      </w:r>
    </w:p>
    <w:p w14:paraId="4EDA1734" w14:textId="77777777" w:rsidR="000C70BA" w:rsidRDefault="000C70BA" w:rsidP="000C70BA">
      <w:pPr>
        <w:pStyle w:val="H6"/>
      </w:pPr>
      <w:r>
        <w:t>6.1.4.2.3.2</w:t>
      </w:r>
      <w:r>
        <w:tab/>
        <w:t>Test procedure sequence</w:t>
      </w:r>
    </w:p>
    <w:p w14:paraId="1FB907AD" w14:textId="00DBF887" w:rsidR="000C70BA" w:rsidRDefault="000C70BA" w:rsidP="000C70BA">
      <w:r>
        <w:t xml:space="preserve">Same test procedure sequence as for MCPTT test case 6.1.4.2 (TS </w:t>
      </w:r>
      <w:r w:rsidR="00960759">
        <w:t>37.579</w:t>
      </w:r>
      <w:r>
        <w:t>-2 [24]) with the following exception(s):</w:t>
      </w:r>
    </w:p>
    <w:p w14:paraId="18682CE6" w14:textId="77777777" w:rsidR="000C70BA" w:rsidRDefault="000C70BA" w:rsidP="000C70BA">
      <w:pPr>
        <w:pStyle w:val="B1"/>
      </w:pPr>
      <w:r>
        <w:t>-</w:t>
      </w:r>
      <w:r>
        <w:tab/>
        <w:t>The term "MCPTT" is replaced with "MCVideo"</w:t>
      </w:r>
    </w:p>
    <w:p w14:paraId="6F8F3E1B" w14:textId="77777777" w:rsidR="000C70BA" w:rsidRDefault="000C70BA" w:rsidP="000C70BA">
      <w:pPr>
        <w:pStyle w:val="H6"/>
      </w:pPr>
      <w:r>
        <w:t>6.1.4.2.3.3</w:t>
      </w:r>
      <w:r>
        <w:tab/>
        <w:t>Specific message contents</w:t>
      </w:r>
    </w:p>
    <w:p w14:paraId="654E87BE" w14:textId="721F662C" w:rsidR="000C70BA" w:rsidRDefault="000C70BA" w:rsidP="000C70BA">
      <w:r>
        <w:t xml:space="preserve">Same specific message contents as for MCPTT test case 6.1.4.2 (TS </w:t>
      </w:r>
      <w:r w:rsidR="00960759">
        <w:t>37.579</w:t>
      </w:r>
      <w:r>
        <w:t>-2 [24]) with the following exception(s):</w:t>
      </w:r>
    </w:p>
    <w:p w14:paraId="10BA80A2" w14:textId="77777777" w:rsidR="000C70BA" w:rsidRDefault="000C70BA" w:rsidP="000C70BA">
      <w:pPr>
        <w:pStyle w:val="B1"/>
      </w:pPr>
      <w:r>
        <w:t>-</w:t>
      </w:r>
      <w:r>
        <w:tab/>
        <w:t>The term "MCPTT" is replaced with "MCVideo"</w:t>
      </w:r>
    </w:p>
    <w:p w14:paraId="5DE57CF3" w14:textId="77777777" w:rsidR="000C70BA" w:rsidRPr="00A77C82" w:rsidRDefault="000C70BA" w:rsidP="000C70BA">
      <w:pPr>
        <w:pStyle w:val="B1"/>
      </w:pPr>
      <w:r>
        <w:t>-</w:t>
      </w:r>
      <w:r>
        <w:tab/>
        <w:t>Condition MCVIDEO is used for all messages.</w:t>
      </w:r>
    </w:p>
    <w:p w14:paraId="47F755A9" w14:textId="77777777" w:rsidR="000C70BA" w:rsidRPr="00201E3B" w:rsidRDefault="000C70BA" w:rsidP="000C70BA">
      <w:pPr>
        <w:pStyle w:val="Heading2"/>
      </w:pPr>
      <w:bookmarkStart w:id="534" w:name="_Toc99871285"/>
      <w:bookmarkStart w:id="535" w:name="_Toc171440752"/>
      <w:bookmarkStart w:id="536" w:name="_Toc180160944"/>
      <w:r w:rsidRPr="00201E3B">
        <w:t>6.2</w:t>
      </w:r>
      <w:r w:rsidRPr="00201E3B">
        <w:tab/>
        <w:t>Private Calls</w:t>
      </w:r>
      <w:bookmarkEnd w:id="270"/>
      <w:bookmarkEnd w:id="271"/>
      <w:bookmarkEnd w:id="272"/>
      <w:bookmarkEnd w:id="273"/>
      <w:bookmarkEnd w:id="274"/>
      <w:bookmarkEnd w:id="534"/>
      <w:bookmarkEnd w:id="535"/>
      <w:bookmarkEnd w:id="536"/>
    </w:p>
    <w:p w14:paraId="769E16FF" w14:textId="77777777" w:rsidR="000C70BA" w:rsidRDefault="000C70BA" w:rsidP="000C70BA">
      <w:pPr>
        <w:keepNext/>
        <w:keepLines/>
        <w:spacing w:before="120"/>
        <w:ind w:left="1134" w:hanging="1134"/>
        <w:outlineLvl w:val="2"/>
        <w:rPr>
          <w:rFonts w:ascii="Arial" w:hAnsi="Arial" w:cs="Arial"/>
          <w:sz w:val="28"/>
          <w:szCs w:val="28"/>
        </w:rPr>
      </w:pPr>
      <w:bookmarkStart w:id="537" w:name="_Toc52787542"/>
      <w:bookmarkStart w:id="538" w:name="_Toc52787724"/>
      <w:bookmarkStart w:id="539" w:name="_Toc75906946"/>
      <w:bookmarkStart w:id="540" w:name="_Toc75907283"/>
      <w:bookmarkStart w:id="54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37"/>
      <w:bookmarkEnd w:id="538"/>
      <w:bookmarkEnd w:id="539"/>
      <w:bookmarkEnd w:id="540"/>
      <w:bookmarkEnd w:id="541"/>
    </w:p>
    <w:p w14:paraId="29E53657" w14:textId="77777777" w:rsidR="000C70BA" w:rsidRDefault="000C70BA" w:rsidP="000C70BA">
      <w:pPr>
        <w:pStyle w:val="H6"/>
      </w:pPr>
      <w:bookmarkStart w:id="542" w:name="_Toc52787543"/>
      <w:bookmarkStart w:id="543" w:name="_Toc52787725"/>
      <w:bookmarkStart w:id="544" w:name="_Toc75906947"/>
      <w:bookmarkStart w:id="545" w:name="_Toc75907284"/>
      <w:r>
        <w:t>6.2.1.1</w:t>
      </w:r>
      <w:r>
        <w:tab/>
        <w:t>Test Purpose (TP)</w:t>
      </w:r>
      <w:bookmarkEnd w:id="542"/>
      <w:bookmarkEnd w:id="543"/>
      <w:bookmarkEnd w:id="544"/>
      <w:bookmarkEnd w:id="545"/>
    </w:p>
    <w:p w14:paraId="59626B44" w14:textId="77777777" w:rsidR="000C70BA" w:rsidRDefault="000C70BA" w:rsidP="000C70BA">
      <w:pPr>
        <w:pStyle w:val="H6"/>
      </w:pPr>
      <w:r>
        <w:t>(1)</w:t>
      </w:r>
    </w:p>
    <w:p w14:paraId="2FB9EA5E" w14:textId="77777777" w:rsidR="000C70BA" w:rsidRDefault="000C70BA" w:rsidP="000C70BA">
      <w:pPr>
        <w:pStyle w:val="PL"/>
      </w:pPr>
      <w:r>
        <w:rPr>
          <w:b/>
        </w:rPr>
        <w:t>with</w:t>
      </w:r>
      <w:r>
        <w:t xml:space="preserve"> { the UE (MCVideo Client) registered and authorised for MCVideo Service, including authorised to initiate/cancel Private and Private Emergency Calls with Automatic Commencement }</w:t>
      </w:r>
    </w:p>
    <w:p w14:paraId="0A60E9C0" w14:textId="77777777" w:rsidR="000C70BA" w:rsidRDefault="000C70BA" w:rsidP="000C70BA">
      <w:pPr>
        <w:pStyle w:val="PL"/>
      </w:pPr>
      <w:r>
        <w:t>ensure that {</w:t>
      </w:r>
    </w:p>
    <w:p w14:paraId="42F416CF"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Default="000C70BA" w:rsidP="000C70BA">
      <w:pPr>
        <w:pStyle w:val="PL"/>
      </w:pPr>
      <w:r>
        <w:t xml:space="preserve">    </w:t>
      </w:r>
      <w:r>
        <w:rPr>
          <w:b/>
        </w:rPr>
        <w:t>then</w:t>
      </w:r>
      <w:r>
        <w:t xml:space="preserve"> { UE (MCVideo Client) sends a SIP INVITE message requesting Private Call On-demand Automatic Commencement Mode, applying end-to-end communication security, and offering a media-level section for a media-transmission control entity, </w:t>
      </w:r>
      <w:r>
        <w:rPr>
          <w:b/>
        </w:rPr>
        <w:t>and</w:t>
      </w:r>
      <w:r>
        <w:t>, after indication from the SS (MCVideo Server) that Transmission is granted, the UE (MCVideo Client) provides transmission granted notification to the user, sends an acknowledgement to the SS (MCVideo Server)  }</w:t>
      </w:r>
    </w:p>
    <w:p w14:paraId="2BDC273D" w14:textId="77777777" w:rsidR="000C70BA" w:rsidRDefault="000C70BA" w:rsidP="000C70BA">
      <w:pPr>
        <w:pStyle w:val="PL"/>
      </w:pPr>
      <w:r>
        <w:t xml:space="preserve">            }</w:t>
      </w:r>
    </w:p>
    <w:p w14:paraId="37DA1EA9" w14:textId="77777777" w:rsidR="000C70BA" w:rsidRDefault="000C70BA" w:rsidP="000C70BA">
      <w:pPr>
        <w:pStyle w:val="PL"/>
      </w:pPr>
    </w:p>
    <w:p w14:paraId="45D70885" w14:textId="77777777" w:rsidR="000C70BA" w:rsidRDefault="000C70BA" w:rsidP="000C70BA">
      <w:pPr>
        <w:pStyle w:val="H6"/>
      </w:pPr>
      <w:r>
        <w:t>(2)</w:t>
      </w:r>
    </w:p>
    <w:p w14:paraId="656EA8F6"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6154CC9E" w14:textId="77777777" w:rsidR="000C70BA" w:rsidRDefault="000C70BA" w:rsidP="000C70BA">
      <w:pPr>
        <w:pStyle w:val="PL"/>
      </w:pPr>
      <w:r>
        <w:t>ensure that {</w:t>
      </w:r>
    </w:p>
    <w:p w14:paraId="0D3AAEC8" w14:textId="77777777" w:rsidR="000C70BA" w:rsidRDefault="000C70BA" w:rsidP="000C70BA">
      <w:pPr>
        <w:pStyle w:val="PL"/>
      </w:pPr>
      <w:r>
        <w:t xml:space="preserve">  </w:t>
      </w:r>
      <w:r>
        <w:rPr>
          <w:b/>
        </w:rPr>
        <w:t>when</w:t>
      </w:r>
      <w:r>
        <w:t xml:space="preserve"> { the MCVideo User engages in communication with the invited MCVideo User }</w:t>
      </w:r>
    </w:p>
    <w:p w14:paraId="1F4FD8EB" w14:textId="77777777" w:rsidR="000C70BA" w:rsidRDefault="000C70BA" w:rsidP="000C70BA">
      <w:pPr>
        <w:pStyle w:val="PL"/>
      </w:pPr>
      <w:r>
        <w:t xml:space="preserve">    </w:t>
      </w:r>
      <w:r>
        <w:rPr>
          <w:b/>
        </w:rPr>
        <w:t>then</w:t>
      </w:r>
      <w:r>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Default="000C70BA" w:rsidP="000C70BA">
      <w:pPr>
        <w:pStyle w:val="PL"/>
      </w:pPr>
      <w:r>
        <w:t xml:space="preserve">            }</w:t>
      </w:r>
    </w:p>
    <w:p w14:paraId="4B095304" w14:textId="77777777" w:rsidR="000C70BA" w:rsidRDefault="000C70BA" w:rsidP="000C70BA">
      <w:pPr>
        <w:pStyle w:val="PL"/>
      </w:pPr>
    </w:p>
    <w:p w14:paraId="3FC2AD53" w14:textId="77777777" w:rsidR="000C70BA" w:rsidRDefault="000C70BA" w:rsidP="000C70BA">
      <w:pPr>
        <w:pStyle w:val="H6"/>
      </w:pPr>
      <w:r>
        <w:t>(3)</w:t>
      </w:r>
    </w:p>
    <w:p w14:paraId="2A802012"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105B20FE" w14:textId="77777777" w:rsidR="000C70BA" w:rsidRDefault="000C70BA" w:rsidP="000C70BA">
      <w:pPr>
        <w:pStyle w:val="PL"/>
      </w:pPr>
      <w:r>
        <w:t>ensure that {</w:t>
      </w:r>
    </w:p>
    <w:p w14:paraId="130D6A92" w14:textId="77777777" w:rsidR="000C70BA" w:rsidRDefault="000C70BA" w:rsidP="000C70BA">
      <w:pPr>
        <w:pStyle w:val="PL"/>
      </w:pPr>
      <w:r>
        <w:t xml:space="preserve">  </w:t>
      </w:r>
      <w:r>
        <w:rPr>
          <w:b/>
        </w:rPr>
        <w:t>when</w:t>
      </w:r>
      <w:r>
        <w:t xml:space="preserve"> { the MCVideo User requests to upgrade the ongoing MCVideo Private Call to a MCVideo Emergency Private Call with Transmission Control }</w:t>
      </w:r>
    </w:p>
    <w:p w14:paraId="04BE22A8" w14:textId="77777777" w:rsidR="000C70BA" w:rsidRDefault="000C70BA" w:rsidP="000C70BA">
      <w:pPr>
        <w:pStyle w:val="PL"/>
      </w:pPr>
      <w:r>
        <w:t xml:space="preserve">    </w:t>
      </w:r>
      <w:r>
        <w:rPr>
          <w:b/>
        </w:rPr>
        <w:t>then</w:t>
      </w:r>
      <w:r>
        <w:t xml:space="preserve"> { UE (MCVideo Client) sends a SIP re-INVITE message requesting Private Emergency Call On-demand Automatic Commencement Mode offering a media-level section for a media-transmission control entity </w:t>
      </w:r>
      <w:r>
        <w:rPr>
          <w:b/>
        </w:rPr>
        <w:t>and</w:t>
      </w:r>
      <w:r>
        <w:t>, upon receipt of a SIP 200 (OK) response, considers the call as being upgraded to an Emergency Private Call }</w:t>
      </w:r>
    </w:p>
    <w:p w14:paraId="0D4442AD" w14:textId="77777777" w:rsidR="000C70BA" w:rsidRDefault="000C70BA" w:rsidP="000C70BA">
      <w:pPr>
        <w:pStyle w:val="PL"/>
      </w:pPr>
      <w:r>
        <w:t xml:space="preserve">            }</w:t>
      </w:r>
    </w:p>
    <w:p w14:paraId="0EBEB0CE" w14:textId="77777777" w:rsidR="000C70BA" w:rsidRDefault="000C70BA" w:rsidP="000C70BA">
      <w:pPr>
        <w:pStyle w:val="PL"/>
      </w:pPr>
    </w:p>
    <w:p w14:paraId="44918D07" w14:textId="77777777" w:rsidR="000C70BA" w:rsidRDefault="000C70BA" w:rsidP="000C70BA">
      <w:pPr>
        <w:pStyle w:val="H6"/>
      </w:pPr>
      <w:r>
        <w:t>(4)</w:t>
      </w:r>
    </w:p>
    <w:p w14:paraId="1EDC163E"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7C4E140C" w14:textId="77777777" w:rsidR="000C70BA" w:rsidRDefault="000C70BA" w:rsidP="000C70BA">
      <w:pPr>
        <w:pStyle w:val="PL"/>
      </w:pPr>
      <w:r>
        <w:t>ensure that {</w:t>
      </w:r>
    </w:p>
    <w:p w14:paraId="5A641428" w14:textId="77777777" w:rsidR="000C70BA" w:rsidRDefault="000C70BA" w:rsidP="000C70BA">
      <w:pPr>
        <w:pStyle w:val="PL"/>
      </w:pPr>
      <w:r>
        <w:t xml:space="preserve">  </w:t>
      </w:r>
      <w:r>
        <w:rPr>
          <w:b/>
        </w:rPr>
        <w:t>when</w:t>
      </w:r>
      <w:r>
        <w:t xml:space="preserve"> { the MCVideo User engages in communication with the invited MCVideo User }</w:t>
      </w:r>
    </w:p>
    <w:p w14:paraId="4C662FDA" w14:textId="77777777" w:rsidR="000C70BA" w:rsidRDefault="000C70BA" w:rsidP="000C70BA">
      <w:pPr>
        <w:pStyle w:val="PL"/>
      </w:pPr>
      <w:r>
        <w:t xml:space="preserve">    </w:t>
      </w:r>
      <w:r>
        <w:rPr>
          <w:b/>
        </w:rPr>
        <w:t>then</w:t>
      </w:r>
      <w: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Default="000C70BA" w:rsidP="000C70BA">
      <w:pPr>
        <w:pStyle w:val="PL"/>
      </w:pPr>
      <w:r>
        <w:t xml:space="preserve">            }</w:t>
      </w:r>
    </w:p>
    <w:p w14:paraId="3A578209" w14:textId="77777777" w:rsidR="000C70BA" w:rsidRDefault="000C70BA" w:rsidP="000C70BA">
      <w:pPr>
        <w:pStyle w:val="PL"/>
      </w:pPr>
    </w:p>
    <w:p w14:paraId="4A24762D" w14:textId="77777777" w:rsidR="000C70BA" w:rsidRDefault="000C70BA" w:rsidP="000C70BA">
      <w:pPr>
        <w:pStyle w:val="H6"/>
      </w:pPr>
      <w:r>
        <w:t>(5)</w:t>
      </w:r>
    </w:p>
    <w:p w14:paraId="73D66D31"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0427F0A2" w14:textId="77777777" w:rsidR="000C70BA" w:rsidRDefault="000C70BA" w:rsidP="000C70BA">
      <w:pPr>
        <w:pStyle w:val="PL"/>
      </w:pPr>
      <w:r>
        <w:t>ensure that {</w:t>
      </w:r>
    </w:p>
    <w:p w14:paraId="0B4725D6" w14:textId="77777777" w:rsidR="000C70BA" w:rsidRDefault="000C70BA" w:rsidP="000C70BA">
      <w:pPr>
        <w:pStyle w:val="PL"/>
      </w:pPr>
      <w:r>
        <w:t xml:space="preserve">  </w:t>
      </w:r>
      <w:r>
        <w:rPr>
          <w:b/>
        </w:rPr>
        <w:t>when</w:t>
      </w:r>
      <w:r>
        <w:t xml:space="preserve"> { the MCVideo User requests to downgrade the ongoing MCVideo Emergency Private Call }</w:t>
      </w:r>
    </w:p>
    <w:p w14:paraId="438331F2" w14:textId="77777777" w:rsidR="000C70BA" w:rsidRDefault="000C70BA" w:rsidP="000C70BA">
      <w:pPr>
        <w:pStyle w:val="PL"/>
      </w:pPr>
      <w:r>
        <w:t xml:space="preserve">    </w:t>
      </w:r>
      <w:r>
        <w:rPr>
          <w:b/>
        </w:rPr>
        <w:t>then</w:t>
      </w:r>
      <w:r>
        <w:t xml:space="preserve"> { UE (MCVideo Client) sends a SIP re-INVITE request  }</w:t>
      </w:r>
    </w:p>
    <w:p w14:paraId="1B1FFB64" w14:textId="77777777" w:rsidR="000C70BA" w:rsidRDefault="000C70BA" w:rsidP="000C70BA">
      <w:pPr>
        <w:pStyle w:val="PL"/>
      </w:pPr>
      <w:r>
        <w:t xml:space="preserve">     </w:t>
      </w:r>
      <w:r>
        <w:rPr>
          <w:b/>
        </w:rPr>
        <w:t>and</w:t>
      </w:r>
      <w:r>
        <w:t>, upon receipt of a SIP 200 (OK) response, considers the emergency condition ended and the call being reverted back to MCVideo Private Call }</w:t>
      </w:r>
    </w:p>
    <w:p w14:paraId="34FBE313" w14:textId="77777777" w:rsidR="000C70BA" w:rsidRDefault="000C70BA" w:rsidP="000C70BA">
      <w:pPr>
        <w:pStyle w:val="PL"/>
      </w:pPr>
      <w:r>
        <w:t xml:space="preserve">            }</w:t>
      </w:r>
    </w:p>
    <w:p w14:paraId="3E432F23" w14:textId="77777777" w:rsidR="000C70BA" w:rsidRDefault="000C70BA" w:rsidP="000C70BA">
      <w:pPr>
        <w:pStyle w:val="PL"/>
      </w:pPr>
    </w:p>
    <w:p w14:paraId="32742663" w14:textId="77777777" w:rsidR="000C70BA" w:rsidRDefault="000C70BA" w:rsidP="000C70BA">
      <w:pPr>
        <w:pStyle w:val="H6"/>
      </w:pPr>
      <w:r>
        <w:t>(6)</w:t>
      </w:r>
    </w:p>
    <w:p w14:paraId="2CF1612F" w14:textId="77777777" w:rsidR="000C70BA" w:rsidRDefault="000C70BA" w:rsidP="000C70BA">
      <w:pPr>
        <w:pStyle w:val="PL"/>
      </w:pPr>
      <w:r>
        <w:rPr>
          <w:b/>
        </w:rPr>
        <w:t>with</w:t>
      </w:r>
      <w:r>
        <w:t xml:space="preserve"> { UE (MCVideo Client) having an ongoing MCVideo Private Call, On-demand Automatic Commencement Mode with Transmission Control }</w:t>
      </w:r>
    </w:p>
    <w:p w14:paraId="432A0AE9" w14:textId="77777777" w:rsidR="000C70BA" w:rsidRDefault="000C70BA" w:rsidP="000C70BA">
      <w:pPr>
        <w:pStyle w:val="PL"/>
      </w:pPr>
      <w:r>
        <w:t>ensure that {</w:t>
      </w:r>
    </w:p>
    <w:p w14:paraId="3EF16762" w14:textId="77777777" w:rsidR="000C70BA" w:rsidRDefault="000C70BA" w:rsidP="000C70BA">
      <w:pPr>
        <w:pStyle w:val="PL"/>
      </w:pPr>
      <w:r>
        <w:t xml:space="preserve">  </w:t>
      </w:r>
      <w:r>
        <w:rPr>
          <w:b/>
        </w:rPr>
        <w:t>when</w:t>
      </w:r>
      <w:r>
        <w:t xml:space="preserve"> { the MCVideo User requests to terminate the ongoing MCVideo Private Call }</w:t>
      </w:r>
    </w:p>
    <w:p w14:paraId="4E17F32B"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7D886ED" w14:textId="77777777" w:rsidR="000C70BA" w:rsidRDefault="000C70BA" w:rsidP="000C70BA">
      <w:pPr>
        <w:pStyle w:val="PL"/>
      </w:pPr>
      <w:r>
        <w:t xml:space="preserve">            }</w:t>
      </w:r>
    </w:p>
    <w:p w14:paraId="18BCDE75" w14:textId="77777777" w:rsidR="000C70BA" w:rsidRDefault="000C70BA" w:rsidP="000C70BA">
      <w:pPr>
        <w:pStyle w:val="PL"/>
      </w:pPr>
    </w:p>
    <w:p w14:paraId="20AEF65D" w14:textId="77777777" w:rsidR="000C70BA" w:rsidRDefault="000C70BA" w:rsidP="000C70BA">
      <w:pPr>
        <w:pStyle w:val="H6"/>
      </w:pPr>
      <w:r>
        <w:t>6.2.1.2</w:t>
      </w:r>
      <w:r>
        <w:tab/>
        <w:t>Conformance requirements</w:t>
      </w:r>
    </w:p>
    <w:p w14:paraId="732E08AD" w14:textId="77777777" w:rsidR="000C70BA" w:rsidRDefault="000C70BA" w:rsidP="000C70BA">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Default="000C70BA" w:rsidP="000C70BA">
      <w:r>
        <w:t>[TS 24.281, clause 10.2.2.2.1]</w:t>
      </w:r>
    </w:p>
    <w:p w14:paraId="2119F4BB"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Default="000C70BA" w:rsidP="000C70BA">
      <w:r>
        <w:t>The MCVideo client:</w:t>
      </w:r>
    </w:p>
    <w:p w14:paraId="3BBEFED2"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2942840D"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77D09E51"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26A305FB"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5729319E"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Default="000C70BA" w:rsidP="000C70BA">
      <w:pPr>
        <w:ind w:left="568" w:hanging="284"/>
      </w:pPr>
      <w:r>
        <w:t>8)</w:t>
      </w:r>
      <w:r>
        <w:tab/>
        <w:t>if an end-to-end security context needs to be established and if the MCVideo user is initiating a private call then:</w:t>
      </w:r>
    </w:p>
    <w:p w14:paraId="1510A718"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3AE6FA44" w14:textId="77777777" w:rsidR="000C70BA" w:rsidRDefault="000C70BA" w:rsidP="000C70BA">
      <w:pPr>
        <w:ind w:left="851" w:hanging="284"/>
      </w:pPr>
      <w:r>
        <w:t>b)</w:t>
      </w:r>
      <w:r>
        <w:tab/>
        <w:t>shall use the keying material to generate a PCK as described in 3GPP TS 33.180 [8];</w:t>
      </w:r>
    </w:p>
    <w:p w14:paraId="4A1BE589"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Default="000C70BA" w:rsidP="000C70BA">
      <w:pPr>
        <w:ind w:left="851" w:hanging="284"/>
      </w:pPr>
      <w:r>
        <w:t>e)</w:t>
      </w:r>
      <w:r>
        <w:tab/>
        <w:t>shall generate a MIKEY-SAKKE I_MESSAGE using the encapsulated PCK and PCK-ID as specified in 3GPP TS 33.180 [8]; and</w:t>
      </w:r>
    </w:p>
    <w:p w14:paraId="635BBAA5"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51143D7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5AD945C" w14:textId="77777777" w:rsidR="000C70BA" w:rsidRDefault="000C70BA" w:rsidP="000C70BA">
      <w:pPr>
        <w:ind w:left="568" w:hanging="284"/>
      </w:pPr>
      <w:r>
        <w:t>10)</w:t>
      </w:r>
      <w:r>
        <w:tab/>
        <w:t>if implicit transmission control is required, shall comply with the conditions specified in subclause 6.4;</w:t>
      </w:r>
    </w:p>
    <w:p w14:paraId="3F213895" w14:textId="77777777" w:rsidR="000C70BA" w:rsidRDefault="000C70BA" w:rsidP="000C70BA">
      <w:pPr>
        <w:ind w:left="568" w:hanging="284"/>
      </w:pPr>
      <w:r>
        <w:t>11)</w:t>
      </w:r>
      <w:r>
        <w:tab/>
        <w:t>if the MCVideo user is initiating a private call then:</w:t>
      </w:r>
    </w:p>
    <w:p w14:paraId="7884779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Default="000C70BA" w:rsidP="000C70BA">
      <w:pPr>
        <w:ind w:left="851" w:hanging="284"/>
      </w:pPr>
      <w:r>
        <w:t>b)</w:t>
      </w:r>
      <w:r>
        <w:tab/>
        <w:t>if force of automatic commencement mode at the invited MCVideo client is not requested by the MCVideo user and:</w:t>
      </w:r>
    </w:p>
    <w:p w14:paraId="640269BC"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02E48DF9"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Default="000C70BA" w:rsidP="000C70BA">
      <w:pPr>
        <w:ind w:left="568" w:hanging="284"/>
      </w:pPr>
      <w:r>
        <w:t>13)</w:t>
      </w:r>
      <w:r>
        <w:tab/>
        <w:t>shall send SIP INVITE request towards the MCVideo server according to 3GPP TS 24.229 [11].</w:t>
      </w:r>
    </w:p>
    <w:p w14:paraId="1B318755" w14:textId="77777777" w:rsidR="000C70BA" w:rsidRDefault="000C70BA" w:rsidP="000C70BA">
      <w:r>
        <w:t>Upon receiving a SIP 183(Session Progress) response to the SIP INVITE request the MCVideo client:</w:t>
      </w:r>
    </w:p>
    <w:p w14:paraId="56218385" w14:textId="77777777" w:rsidR="000C70BA" w:rsidRDefault="000C70BA" w:rsidP="000C70BA">
      <w:pPr>
        <w:ind w:left="568" w:hanging="284"/>
      </w:pPr>
      <w:r>
        <w:t>1)</w:t>
      </w:r>
      <w:r>
        <w:tab/>
        <w:t>may indicate the progress of the session establishment to the inviting MCVideo user.</w:t>
      </w:r>
    </w:p>
    <w:p w14:paraId="5EBF75A2" w14:textId="77777777" w:rsidR="000C70BA" w:rsidRDefault="000C70BA" w:rsidP="000C70BA">
      <w:r>
        <w:t>Upon receiving a SIP 200 (OK) response to the SIP INVITE request the MCVideo client:</w:t>
      </w:r>
    </w:p>
    <w:p w14:paraId="7210AC67" w14:textId="77777777" w:rsidR="000C70BA" w:rsidRDefault="000C70BA" w:rsidP="000C70BA">
      <w:pPr>
        <w:ind w:left="568" w:hanging="284"/>
      </w:pPr>
      <w:r>
        <w:t>1)</w:t>
      </w:r>
      <w:r>
        <w:tab/>
        <w:t xml:space="preserve">shall interact with the media plane as specified in 3GPP TS 24.581 [5]; </w:t>
      </w:r>
    </w:p>
    <w:p w14:paraId="04B2E27C"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DA75449" w14:textId="77777777" w:rsidR="000C70BA" w:rsidRDefault="000C70BA" w:rsidP="000C70BA">
      <w:pPr>
        <w:ind w:left="568" w:hanging="284"/>
        <w:rPr>
          <w:rFonts w:eastAsia="Malgun Gothic"/>
        </w:rPr>
      </w:pPr>
      <w:r>
        <w:t>3)</w:t>
      </w:r>
      <w:r>
        <w:tab/>
        <w:t>shall notify the user that the call has been successfully established.</w:t>
      </w:r>
    </w:p>
    <w:p w14:paraId="775958EC" w14:textId="77777777" w:rsidR="000C70BA" w:rsidRDefault="000C70BA" w:rsidP="000C70BA">
      <w:r>
        <w:t>On receiving a SIP 4xx response, a SIP 5xx response or a SIP 6xx response to the SIP INVITE request:</w:t>
      </w:r>
    </w:p>
    <w:p w14:paraId="39B53EDC" w14:textId="77777777" w:rsidR="000C70BA" w:rsidRDefault="000C70BA" w:rsidP="000C70BA">
      <w:pPr>
        <w:ind w:left="568" w:hanging="284"/>
      </w:pPr>
      <w:r>
        <w:t>1)</w:t>
      </w:r>
      <w:r>
        <w:tab/>
        <w:t>if the MCVideo emergency private call state is set to "MVEPC 2: emergency-pc-requested"; or</w:t>
      </w:r>
    </w:p>
    <w:p w14:paraId="793951C3" w14:textId="77777777" w:rsidR="000C70BA" w:rsidRDefault="000C70BA" w:rsidP="000C70BA">
      <w:pPr>
        <w:ind w:left="568" w:hanging="284"/>
      </w:pPr>
      <w:r>
        <w:t>2)</w:t>
      </w:r>
      <w:r>
        <w:tab/>
        <w:t>if the MCVideo emergency private call state is set to "MVEPC 3: emergency-pc-granted";</w:t>
      </w:r>
    </w:p>
    <w:p w14:paraId="2702AFDC" w14:textId="77777777" w:rsidR="000C70BA" w:rsidRDefault="000C70BA" w:rsidP="000C70BA">
      <w:pPr>
        <w:ind w:left="568" w:hanging="284"/>
      </w:pPr>
      <w:r>
        <w:t>the MCVideo client shall perform the actions specified in subclause 6.2.8.3.5.</w:t>
      </w:r>
    </w:p>
    <w:p w14:paraId="2D2154E1"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2C1F9ED" w14:textId="77777777" w:rsidR="000C70BA" w:rsidRDefault="000C70BA" w:rsidP="000C70BA">
      <w:r>
        <w:t>[TS 24.281, clause 10.2.2.2.4]</w:t>
      </w:r>
    </w:p>
    <w:p w14:paraId="169DF029" w14:textId="77777777" w:rsidR="000C70BA" w:rsidRDefault="000C70BA" w:rsidP="000C70BA">
      <w:r>
        <w:t>This subclause covers on-demand session.</w:t>
      </w:r>
    </w:p>
    <w:p w14:paraId="4413207F" w14:textId="77777777" w:rsidR="000C70BA" w:rsidRDefault="000C70BA" w:rsidP="000C70BA">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Default="000C70BA" w:rsidP="000C70BA">
      <w:r>
        <w:t>The MCVideo client:</w:t>
      </w:r>
    </w:p>
    <w:p w14:paraId="24667342" w14:textId="77777777" w:rsidR="000C70BA" w:rsidRDefault="000C70BA" w:rsidP="000C70BA">
      <w:pPr>
        <w:ind w:left="568" w:hanging="284"/>
      </w:pPr>
      <w:r>
        <w:t>1)</w:t>
      </w:r>
      <w:r>
        <w:tab/>
        <w:t>if the MCVideo user is not authorised to cancel the in-progress emergency condition on an MCVideo emergency private call as determined by the procedures of subclause 6.2.8.3.1.2, the MCVideo client:</w:t>
      </w:r>
    </w:p>
    <w:p w14:paraId="09607EC0" w14:textId="77777777" w:rsidR="000C70BA" w:rsidRDefault="000C70BA" w:rsidP="000C70BA">
      <w:pPr>
        <w:ind w:left="851" w:hanging="284"/>
      </w:pPr>
      <w:r>
        <w:t>a)</w:t>
      </w:r>
      <w:r>
        <w:tab/>
        <w:t>should indicate to the MCVideo user that they are not authorised to cancel the in-progress emergency condition on an MCVideo emergency private call; and</w:t>
      </w:r>
    </w:p>
    <w:p w14:paraId="55EB4212" w14:textId="77777777" w:rsidR="000C70BA" w:rsidRDefault="000C70BA" w:rsidP="000C70BA">
      <w:pPr>
        <w:ind w:left="851" w:hanging="284"/>
      </w:pPr>
      <w:r>
        <w:t>b)</w:t>
      </w:r>
      <w:r>
        <w:tab/>
        <w:t>shall skip the remaining steps of the current subclause;</w:t>
      </w:r>
    </w:p>
    <w:p w14:paraId="3D52A0D4"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Default="000C70BA" w:rsidP="000C70BA">
      <w:pPr>
        <w:ind w:left="568" w:hanging="284"/>
      </w:pPr>
      <w:r>
        <w:t>4)</w:t>
      </w:r>
      <w:r>
        <w:tab/>
        <w:t>shall include a Resource-Priority header field and comply with the procedures in subclause 6.2.8.3.3;</w:t>
      </w:r>
    </w:p>
    <w:p w14:paraId="5BF33B12" w14:textId="77777777" w:rsidR="000C70BA" w:rsidRDefault="000C70BA" w:rsidP="000C70BA">
      <w:pPr>
        <w:ind w:left="568" w:hanging="284"/>
      </w:pPr>
      <w:r>
        <w:t>5)</w:t>
      </w:r>
      <w:r>
        <w:tab/>
        <w:t>shall include in the SIP re-INVITE request an SDP offer the media parameters as currently established;</w:t>
      </w:r>
    </w:p>
    <w:p w14:paraId="1D2E0426" w14:textId="77777777" w:rsidR="000C70BA" w:rsidRDefault="000C70BA" w:rsidP="000C70BA">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Default="000C70BA" w:rsidP="000C70BA">
      <w:pPr>
        <w:ind w:left="568" w:hanging="284"/>
      </w:pPr>
      <w:r>
        <w:t>6)</w:t>
      </w:r>
      <w:r>
        <w:tab/>
        <w:t>if an implicit transmission request is required, shall indicate this as specified in subclause 6.4; and</w:t>
      </w:r>
    </w:p>
    <w:p w14:paraId="0A12EE3F" w14:textId="77777777" w:rsidR="000C70BA" w:rsidRDefault="000C70BA" w:rsidP="000C70BA">
      <w:pPr>
        <w:ind w:left="568" w:hanging="284"/>
      </w:pPr>
      <w:r>
        <w:t>7)</w:t>
      </w:r>
      <w:r>
        <w:tab/>
        <w:t>shall send the SIP re-INVITE request according to 3GPP TS 24.229 [4].</w:t>
      </w:r>
    </w:p>
    <w:p w14:paraId="134A9439" w14:textId="77777777" w:rsidR="000C70BA" w:rsidRDefault="000C70BA" w:rsidP="000C70BA">
      <w:r>
        <w:t>On receiving a SIP 2xx response to the SIP re-INVITE request, the MCVideo client:</w:t>
      </w:r>
    </w:p>
    <w:p w14:paraId="2F24FE10" w14:textId="77777777" w:rsidR="000C70BA" w:rsidRDefault="000C70BA" w:rsidP="000C70BA">
      <w:pPr>
        <w:ind w:left="568" w:hanging="284"/>
      </w:pPr>
      <w:r>
        <w:t>1)</w:t>
      </w:r>
      <w:r>
        <w:tab/>
        <w:t>shall interact with the user plane as specified in 3GPP TS 24.380 [5];</w:t>
      </w:r>
    </w:p>
    <w:p w14:paraId="39337DDC" w14:textId="77777777" w:rsidR="000C70BA" w:rsidRDefault="000C70BA" w:rsidP="000C70BA">
      <w:pPr>
        <w:ind w:left="568" w:hanging="284"/>
      </w:pPr>
      <w:r>
        <w:t>2)</w:t>
      </w:r>
      <w:r>
        <w:tab/>
        <w:t>shall set the MCVideo emergency private priority state of the MCVideo private call to "MVEPP 1: no-emergency";</w:t>
      </w:r>
    </w:p>
    <w:p w14:paraId="077036CB" w14:textId="77777777" w:rsidR="000C70BA" w:rsidRDefault="000C70BA" w:rsidP="000C70BA">
      <w:pPr>
        <w:ind w:left="568" w:hanging="284"/>
      </w:pPr>
      <w:r>
        <w:t>3)</w:t>
      </w:r>
      <w:r>
        <w:tab/>
        <w:t>shall set the MCVideo emergency private call state of the call to "MVEPC 1: emergency-pc-capable"; and</w:t>
      </w:r>
    </w:p>
    <w:p w14:paraId="76F2C35D" w14:textId="77777777" w:rsidR="000C70BA" w:rsidRDefault="000C70BA" w:rsidP="000C70BA">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Default="000C70BA" w:rsidP="000C70BA">
      <w:r>
        <w:t>On receiving a SIP 4xx response, SIP 5xx response or SIP 6xx response to the SIP re-INVITE request:</w:t>
      </w:r>
    </w:p>
    <w:p w14:paraId="0D331EAA" w14:textId="77777777" w:rsidR="000C70BA" w:rsidRDefault="000C70BA" w:rsidP="000C70BA">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Default="000C70BA" w:rsidP="000C70BA">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Default="000C70BA" w:rsidP="000C70BA">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2A8B3F5A"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3B0A17AB" w14:textId="77777777" w:rsidR="000C70BA" w:rsidRDefault="000C70BA" w:rsidP="000C70BA">
      <w:r>
        <w:t>[TS 24.281, clause 10.2.2.2.5]</w:t>
      </w:r>
    </w:p>
    <w:p w14:paraId="0D3AC8E6" w14:textId="77777777" w:rsidR="000C70BA" w:rsidRDefault="000C70BA" w:rsidP="000C70BA">
      <w:r>
        <w:t>This subclause covers both on-demand session and pre-established sessions.</w:t>
      </w:r>
    </w:p>
    <w:p w14:paraId="2339E7DD" w14:textId="77777777" w:rsidR="000C70BA" w:rsidRDefault="000C70BA" w:rsidP="000C70BA">
      <w:r>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Default="000C70BA" w:rsidP="000C70BA">
      <w:pPr>
        <w:ind w:left="568" w:hanging="284"/>
      </w:pPr>
      <w:r>
        <w:t>1)</w:t>
      </w:r>
      <w:r>
        <w:tab/>
        <w:t>shall include an application/vnd.3gpp.mcvideo-info+xml MIME body populated as specified in subclause 6.2.8.3.2;</w:t>
      </w:r>
    </w:p>
    <w:p w14:paraId="0A7723C3" w14:textId="77777777" w:rsidR="000C70BA" w:rsidRDefault="000C70BA" w:rsidP="000C70BA">
      <w:pPr>
        <w:ind w:left="568" w:hanging="284"/>
      </w:pPr>
      <w:r>
        <w:t>2)</w:t>
      </w:r>
      <w:r>
        <w:tab/>
        <w:t>shall include a Resource-Priority header field and comply with the procedures in subclause 6.2.8.3.3.</w:t>
      </w:r>
    </w:p>
    <w:p w14:paraId="17A3B334" w14:textId="77777777" w:rsidR="000C70BA" w:rsidRDefault="000C70BA" w:rsidP="000C70BA">
      <w:pPr>
        <w:ind w:left="568" w:hanging="284"/>
      </w:pPr>
      <w:r>
        <w:t>3)</w:t>
      </w:r>
      <w:r>
        <w:tab/>
        <w:t>shall include an SDP offer with the media parameters as currently established according to 3GPP TS 24.229 [4];</w:t>
      </w:r>
    </w:p>
    <w:p w14:paraId="7E1E90AD" w14:textId="77777777" w:rsidR="000C70BA" w:rsidRDefault="000C70BA" w:rsidP="000C70BA">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Default="000C70BA" w:rsidP="000C70BA">
      <w:pPr>
        <w:ind w:left="568" w:hanging="284"/>
      </w:pPr>
      <w:r>
        <w:t>4)</w:t>
      </w:r>
      <w:r>
        <w:tab/>
        <w:t>if an implicit transmission request is required, shall indicate this as specified in subclause 6.4; and</w:t>
      </w:r>
    </w:p>
    <w:p w14:paraId="46EC1F3E" w14:textId="77777777" w:rsidR="000C70BA" w:rsidRDefault="000C70BA" w:rsidP="000C70BA">
      <w:pPr>
        <w:ind w:left="568" w:hanging="284"/>
      </w:pPr>
      <w:r>
        <w:t>5)</w:t>
      </w:r>
      <w:r>
        <w:tab/>
        <w:t>shall send the SIP re-INVITE request according to 3GPP TS 24.229 [4].</w:t>
      </w:r>
    </w:p>
    <w:p w14:paraId="6B7774FF" w14:textId="77777777" w:rsidR="000C70BA" w:rsidRDefault="000C70BA" w:rsidP="000C70BA">
      <w:r>
        <w:t>On receiving a SIP 2xx response to the SIP re-INVITE request the MCVideo client:</w:t>
      </w:r>
    </w:p>
    <w:p w14:paraId="60D054EB" w14:textId="77777777" w:rsidR="000C70BA" w:rsidRDefault="000C70BA" w:rsidP="000C70BA">
      <w:pPr>
        <w:ind w:left="568" w:hanging="284"/>
      </w:pPr>
      <w:r>
        <w:t>1)</w:t>
      </w:r>
      <w:r>
        <w:tab/>
        <w:t>shall interact with the user plane as specified in 3GPP TS 24.380 [5]; and</w:t>
      </w:r>
    </w:p>
    <w:p w14:paraId="3356A5FF" w14:textId="77777777" w:rsidR="000C70BA" w:rsidRDefault="000C70BA" w:rsidP="000C70BA">
      <w:pPr>
        <w:ind w:left="568" w:hanging="284"/>
      </w:pPr>
      <w:r>
        <w:t>2)</w:t>
      </w:r>
      <w:r>
        <w:tab/>
        <w:t>shall perform the actions specified in subclause 6.2.8.3.4.</w:t>
      </w:r>
    </w:p>
    <w:p w14:paraId="1E2AED53" w14:textId="77777777" w:rsidR="000C70BA" w:rsidRDefault="000C70BA" w:rsidP="000C70BA">
      <w:r>
        <w:t>On receiving a SIP 4xx response, SIP 5xx response or SIP 6xx response to the SIP re-INVITE request, the MCVideo client shall perform the actions specified in subclause 6.2.8.3.5.</w:t>
      </w:r>
    </w:p>
    <w:p w14:paraId="6FDF39C7"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61B88313" w14:textId="77777777" w:rsidR="000C70BA" w:rsidRDefault="000C70BA" w:rsidP="000C70BA">
      <w:bookmarkStart w:id="546" w:name="_Toc52787544"/>
      <w:bookmarkStart w:id="547" w:name="_Toc52787726"/>
      <w:bookmarkStart w:id="548" w:name="_Toc75906948"/>
      <w:bookmarkStart w:id="549" w:name="_Toc75907285"/>
      <w:r>
        <w:t>[TS 24.581, clause 6.3.5.5.3]</w:t>
      </w:r>
    </w:p>
    <w:p w14:paraId="7E894C6F" w14:textId="77777777" w:rsidR="000C70BA" w:rsidRDefault="000C70BA" w:rsidP="000C70BA">
      <w:r>
        <w:t>Upon receiving a Transmission End Request message from the associated transmission participant, the transmission control interface towards the MCVideo client in the transmission control server:</w:t>
      </w:r>
    </w:p>
    <w:p w14:paraId="74464B09" w14:textId="77777777" w:rsidR="000C70BA" w:rsidRDefault="000C70BA" w:rsidP="000C70BA">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Default="000C70BA" w:rsidP="000C70BA">
      <w:pPr>
        <w:ind w:left="851" w:hanging="284"/>
      </w:pPr>
      <w:r>
        <w:t>a.</w:t>
      </w:r>
      <w:r>
        <w:tab/>
        <w:t>shall include the Message Type field set to '4' (Transmission End Request); and</w:t>
      </w:r>
    </w:p>
    <w:p w14:paraId="36D3236E" w14:textId="77777777" w:rsidR="000C70BA" w:rsidRDefault="000C70BA" w:rsidP="000C70BA">
      <w:pPr>
        <w:ind w:left="851" w:hanging="284"/>
      </w:pPr>
      <w:r>
        <w:t>b.</w:t>
      </w:r>
      <w:r>
        <w:tab/>
        <w:t>shall include the Source field set to '2' (the controlling MCVideo function is the source);</w:t>
      </w:r>
    </w:p>
    <w:p w14:paraId="5D02F1C0" w14:textId="77777777" w:rsidR="000C70BA" w:rsidRDefault="000C70BA" w:rsidP="000C70BA">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Default="000C70BA" w:rsidP="000C70BA">
      <w:pPr>
        <w:ind w:left="568" w:hanging="284"/>
      </w:pPr>
      <w:r>
        <w:t>3.</w:t>
      </w:r>
      <w:r>
        <w:tab/>
        <w:t>shall remain in the 'U: permitted' state.</w:t>
      </w:r>
    </w:p>
    <w:p w14:paraId="2A54A04E" w14:textId="77777777" w:rsidR="000C70BA" w:rsidRDefault="000C70BA" w:rsidP="000C70BA">
      <w:r>
        <w:t>[TS 24.581, clause 6.3.5.5.3a]</w:t>
      </w:r>
    </w:p>
    <w:p w14:paraId="0B968A69" w14:textId="77777777" w:rsidR="000C70BA" w:rsidRDefault="000C70BA" w:rsidP="000C70BA">
      <w:r>
        <w:t>Upon receiving a Transmission End Response message from the transmission control server, the transmission control interface towards the MCVideo client in the transmission control server:</w:t>
      </w:r>
    </w:p>
    <w:p w14:paraId="294888DB" w14:textId="77777777" w:rsidR="000C70BA" w:rsidRDefault="000C70BA" w:rsidP="000C70BA">
      <w:pPr>
        <w:ind w:left="568" w:hanging="284"/>
      </w:pPr>
      <w:r>
        <w:t>1.</w:t>
      </w:r>
      <w:r>
        <w:tab/>
        <w:t>shall forward the Transmission End Response message to the associated transmission participant; and</w:t>
      </w:r>
    </w:p>
    <w:p w14:paraId="5EB70190" w14:textId="77777777" w:rsidR="000C70BA" w:rsidRDefault="000C70BA" w:rsidP="000C70BA">
      <w:pPr>
        <w:ind w:left="568" w:hanging="284"/>
      </w:pPr>
      <w:r>
        <w:t>2.</w:t>
      </w:r>
      <w:r>
        <w:tab/>
        <w:t>shall enter the state 'U: not permitted and Transmit Idle'.</w:t>
      </w:r>
    </w:p>
    <w:p w14:paraId="2DC3E082" w14:textId="77777777" w:rsidR="000C70BA" w:rsidRDefault="000C70BA" w:rsidP="000C70BA">
      <w:pPr>
        <w:pStyle w:val="H6"/>
      </w:pPr>
      <w:r>
        <w:t>6.2.1.3</w:t>
      </w:r>
      <w:r>
        <w:tab/>
        <w:t>Test description</w:t>
      </w:r>
      <w:bookmarkEnd w:id="546"/>
      <w:bookmarkEnd w:id="547"/>
      <w:bookmarkEnd w:id="548"/>
      <w:bookmarkEnd w:id="549"/>
    </w:p>
    <w:p w14:paraId="4E88A3FB" w14:textId="77777777" w:rsidR="000C70BA" w:rsidRDefault="000C70BA" w:rsidP="000C70BA">
      <w:pPr>
        <w:pStyle w:val="H6"/>
      </w:pPr>
      <w:bookmarkStart w:id="550" w:name="_Toc52787545"/>
      <w:bookmarkStart w:id="551" w:name="_Toc52787727"/>
      <w:bookmarkStart w:id="552" w:name="_Toc75906949"/>
      <w:bookmarkStart w:id="553" w:name="_Toc75907286"/>
      <w:r>
        <w:t>6.2.1.3.1</w:t>
      </w:r>
      <w:r>
        <w:tab/>
        <w:t>Pre-test conditions</w:t>
      </w:r>
      <w:bookmarkEnd w:id="550"/>
      <w:bookmarkEnd w:id="551"/>
      <w:bookmarkEnd w:id="552"/>
      <w:bookmarkEnd w:id="553"/>
    </w:p>
    <w:p w14:paraId="6B07BC55" w14:textId="77777777" w:rsidR="000C70BA" w:rsidRDefault="000C70BA" w:rsidP="000C70BA">
      <w:pPr>
        <w:pStyle w:val="H6"/>
      </w:pPr>
      <w:r w:rsidRPr="00102CE5">
        <w:t>Test configuration</w:t>
      </w:r>
      <w:r>
        <w:t>:</w:t>
      </w:r>
    </w:p>
    <w:p w14:paraId="22D0F527" w14:textId="431616B3" w:rsidR="000C70BA" w:rsidRDefault="000C70BA" w:rsidP="000C70BA">
      <w:pPr>
        <w:pStyle w:val="B1"/>
      </w:pPr>
      <w:r>
        <w:t>-</w:t>
      </w:r>
      <w:r>
        <w:tab/>
        <w:t xml:space="preserve">Single cell configuration according to TS </w:t>
      </w:r>
      <w:r w:rsidR="00960759">
        <w:t>37.579</w:t>
      </w:r>
      <w:r>
        <w:t>-1 [2] clause 5.2.2.2.1.</w:t>
      </w:r>
    </w:p>
    <w:p w14:paraId="45599EC7" w14:textId="77777777" w:rsidR="000C70BA" w:rsidRDefault="000C70BA" w:rsidP="000C70BA">
      <w:pPr>
        <w:pStyle w:val="H6"/>
      </w:pPr>
      <w:r>
        <w:t>Preamble:</w:t>
      </w:r>
    </w:p>
    <w:p w14:paraId="1A2D0852" w14:textId="4083FA85" w:rsidR="000C70BA" w:rsidRDefault="000C70BA" w:rsidP="000C70BA">
      <w:pPr>
        <w:pStyle w:val="B1"/>
      </w:pPr>
      <w:r>
        <w:t>-</w:t>
      </w:r>
      <w:r>
        <w:tab/>
        <w:t xml:space="preserve">The UE has performed procedure 'Initial registration' as described in TS </w:t>
      </w:r>
      <w:r w:rsidR="00960759">
        <w:t>37.579</w:t>
      </w:r>
      <w:r>
        <w:t>-1 [2] clause 5.4.2.</w:t>
      </w:r>
    </w:p>
    <w:p w14:paraId="4CA4E4F7" w14:textId="77777777" w:rsidR="000C70BA" w:rsidRDefault="000C70BA" w:rsidP="000C70BA">
      <w:pPr>
        <w:pStyle w:val="B1"/>
      </w:pPr>
      <w:r>
        <w:t>-</w:t>
      </w:r>
      <w:r>
        <w:tab/>
      </w:r>
      <w:r w:rsidRPr="000573F5">
        <w:t>UE States at the end of the preamble</w:t>
      </w:r>
      <w:r>
        <w:t>:</w:t>
      </w:r>
    </w:p>
    <w:p w14:paraId="6CF0B3E4" w14:textId="77777777" w:rsidR="000C70BA" w:rsidRDefault="000C70BA" w:rsidP="000C70BA">
      <w:pPr>
        <w:pStyle w:val="B1"/>
        <w:ind w:left="852"/>
      </w:pPr>
      <w:r>
        <w:t>-</w:t>
      </w:r>
      <w:r>
        <w:tab/>
        <w:t>The UE is in RRC_IDLE state.</w:t>
      </w:r>
    </w:p>
    <w:p w14:paraId="69321BB3" w14:textId="77777777" w:rsidR="000C70BA" w:rsidRDefault="000C70BA" w:rsidP="000C70BA">
      <w:pPr>
        <w:pStyle w:val="B1"/>
        <w:ind w:left="852"/>
      </w:pPr>
      <w:r>
        <w:t>-</w:t>
      </w:r>
      <w:r>
        <w:tab/>
        <w:t>The client is registered for MCVideo.</w:t>
      </w:r>
    </w:p>
    <w:p w14:paraId="425D9531" w14:textId="77777777" w:rsidR="000C70BA" w:rsidRDefault="000C70BA" w:rsidP="000C70BA">
      <w:pPr>
        <w:pStyle w:val="H6"/>
      </w:pPr>
      <w:r>
        <w:t>6.2.1.3.2</w:t>
      </w:r>
      <w:r>
        <w:tab/>
        <w:t>Test procedure sequence</w:t>
      </w:r>
    </w:p>
    <w:p w14:paraId="1B31599C" w14:textId="77777777" w:rsidR="000C70BA" w:rsidRDefault="000C70BA" w:rsidP="000C70BA">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Default="000C70BA" w:rsidP="002E3FCC">
            <w:pPr>
              <w:pStyle w:val="TAH"/>
            </w:pPr>
            <w:r>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Default="000C70BA" w:rsidP="002E3FCC">
            <w:pPr>
              <w:pStyle w:val="TAH"/>
            </w:pPr>
            <w:r>
              <w:t>Verdict</w:t>
            </w:r>
          </w:p>
        </w:tc>
      </w:tr>
      <w:tr w:rsidR="000C70BA"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Default="000C70BA" w:rsidP="002E3FCC">
            <w:pPr>
              <w:pStyle w:val="TAH"/>
            </w:pPr>
          </w:p>
        </w:tc>
      </w:tr>
      <w:tr w:rsidR="000C70BA"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Default="000C70BA" w:rsidP="002E3FCC">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Default="000C70BA" w:rsidP="002E3FCC">
            <w:pPr>
              <w:pStyle w:val="TAL"/>
            </w:pPr>
            <w:r>
              <w:t>Make the UE (MCVideo client) request the establishment of a private call to user B with automatic commencement mode and implicit transmission request.</w:t>
            </w:r>
          </w:p>
          <w:p w14:paraId="5A7EC71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Default="000C70BA" w:rsidP="002E3FCC">
            <w:pPr>
              <w:pStyle w:val="TAC"/>
            </w:pPr>
            <w:r>
              <w:t>-</w:t>
            </w:r>
          </w:p>
        </w:tc>
      </w:tr>
      <w:tr w:rsidR="000C70BA"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Default="000C70BA" w:rsidP="002E3FCC">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private call with automatic commencement mode and implicit transmission control according to option b,ii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Default="000C70BA" w:rsidP="002E3FCC">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Default="000C70BA" w:rsidP="002E3FCC">
            <w:pPr>
              <w:pStyle w:val="TAC"/>
            </w:pPr>
            <w:r>
              <w:t>P</w:t>
            </w:r>
          </w:p>
        </w:tc>
      </w:tr>
      <w:tr w:rsidR="000C70BA"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Default="000C70BA" w:rsidP="002E3FCC">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Default="000C70BA" w:rsidP="002E3FCC">
            <w:pPr>
              <w:pStyle w:val="TAC"/>
            </w:pPr>
            <w:r>
              <w:t>-</w:t>
            </w:r>
          </w:p>
        </w:tc>
      </w:tr>
      <w:tr w:rsidR="000C70BA"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Default="000C70BA" w:rsidP="002E3FCC">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Default="000C70BA" w:rsidP="002E3FCC">
            <w:pPr>
              <w:pStyle w:val="TAL"/>
            </w:pPr>
            <w:r>
              <w:t>Check: Does the UE (MCVideo client) notify the user that the call has been established?</w:t>
            </w:r>
          </w:p>
          <w:p w14:paraId="47138E7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Default="000C70BA" w:rsidP="002E3FCC">
            <w:pPr>
              <w:pStyle w:val="TAC"/>
            </w:pPr>
            <w:r>
              <w:t>P</w:t>
            </w:r>
          </w:p>
        </w:tc>
      </w:tr>
      <w:tr w:rsidR="000C70BA"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Default="000C70BA" w:rsidP="002E3FCC">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Default="000C70BA" w:rsidP="002E3FCC">
            <w:pPr>
              <w:pStyle w:val="TAL"/>
              <w:rPr>
                <w:rFonts w:eastAsia="Calibri"/>
              </w:rPr>
            </w:pPr>
            <w:r>
              <w:rPr>
                <w:rFonts w:eastAsia="Calibri"/>
              </w:rPr>
              <w:t>Make the UE (MCVideo client) request end of transmission.</w:t>
            </w:r>
          </w:p>
          <w:p w14:paraId="740265EA"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Default="000C70BA" w:rsidP="002E3FCC">
            <w:pPr>
              <w:pStyle w:val="TAC"/>
            </w:pPr>
            <w:r>
              <w:rPr>
                <w:rFonts w:eastAsia="Calibri"/>
              </w:rPr>
              <w:t>-</w:t>
            </w:r>
          </w:p>
        </w:tc>
      </w:tr>
      <w:tr w:rsidR="000C70BA"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Default="000C70BA" w:rsidP="002E3FCC">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Default="000C70BA" w:rsidP="002E3FCC">
            <w:pPr>
              <w:pStyle w:val="TAC"/>
            </w:pPr>
            <w:r>
              <w:rPr>
                <w:rFonts w:eastAsia="Calibri"/>
              </w:rPr>
              <w:t>P</w:t>
            </w:r>
          </w:p>
        </w:tc>
      </w:tr>
      <w:tr w:rsidR="000C70BA"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Default="000C70BA" w:rsidP="002E3FCC">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Default="000C70BA" w:rsidP="002E3FCC">
            <w:pPr>
              <w:pStyle w:val="TAL"/>
            </w:pPr>
            <w:r>
              <w:t>Make the UE (MCVideo client) request upgrade of the call to an emergency private call with implicit transmission request.</w:t>
            </w:r>
          </w:p>
          <w:p w14:paraId="67D1D385"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Default="000C70BA" w:rsidP="002E3FCC">
            <w:pPr>
              <w:pStyle w:val="TAC"/>
            </w:pPr>
            <w:r>
              <w:t>-</w:t>
            </w:r>
          </w:p>
        </w:tc>
      </w:tr>
      <w:tr w:rsidR="000C70BA"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Default="000C70BA" w:rsidP="002E3FCC">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Default="000C70BA" w:rsidP="002E3FCC">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Default="000C70BA" w:rsidP="002E3FCC">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Default="000C70BA" w:rsidP="002E3FCC">
            <w:pPr>
              <w:pStyle w:val="TAC"/>
            </w:pPr>
            <w:r>
              <w:t>P</w:t>
            </w:r>
          </w:p>
        </w:tc>
      </w:tr>
      <w:tr w:rsidR="000C70BA"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Default="000C70BA" w:rsidP="002E3FCC">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Default="000C70BA" w:rsidP="002E3FCC">
            <w:pPr>
              <w:pStyle w:val="TAC"/>
            </w:pPr>
            <w:r>
              <w:t>-</w:t>
            </w:r>
          </w:p>
        </w:tc>
      </w:tr>
      <w:tr w:rsidR="000C70BA"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Default="000C70BA" w:rsidP="002E3FCC">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Default="000C70BA" w:rsidP="002E3FCC">
            <w:pPr>
              <w:pStyle w:val="TAL"/>
            </w:pPr>
            <w:r>
              <w:t>Check: Does the UE (MCVideo client) notify the user that the call has been upgraded to an emergency private call?</w:t>
            </w:r>
          </w:p>
          <w:p w14:paraId="6177B070"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Default="000C70BA" w:rsidP="002E3FCC">
            <w:pPr>
              <w:pStyle w:val="TAC"/>
            </w:pPr>
            <w:r>
              <w:t>P</w:t>
            </w:r>
          </w:p>
        </w:tc>
      </w:tr>
      <w:tr w:rsidR="000C70BA"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Default="000C70BA" w:rsidP="002E3FCC">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Default="000C70BA" w:rsidP="002E3FCC">
            <w:pPr>
              <w:pStyle w:val="TAL"/>
              <w:rPr>
                <w:rFonts w:eastAsia="Calibri"/>
              </w:rPr>
            </w:pPr>
            <w:r>
              <w:rPr>
                <w:rFonts w:eastAsia="Calibri"/>
              </w:rPr>
              <w:t>Make the UE (MCVideo client) request end of transmission.</w:t>
            </w:r>
          </w:p>
          <w:p w14:paraId="62BC7A54"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Default="000C70BA" w:rsidP="002E3FCC">
            <w:pPr>
              <w:pStyle w:val="TAC"/>
            </w:pPr>
            <w:r>
              <w:rPr>
                <w:rFonts w:eastAsia="Calibri"/>
              </w:rPr>
              <w:t>-</w:t>
            </w:r>
          </w:p>
        </w:tc>
      </w:tr>
      <w:tr w:rsidR="000C70BA"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Default="000C70BA" w:rsidP="002E3FCC">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Default="000C70BA" w:rsidP="002E3FCC">
            <w:pPr>
              <w:pStyle w:val="TAC"/>
            </w:pPr>
            <w:r>
              <w:rPr>
                <w:rFonts w:eastAsia="Calibri"/>
              </w:rPr>
              <w:t>P</w:t>
            </w:r>
          </w:p>
        </w:tc>
      </w:tr>
      <w:tr w:rsidR="000C70BA"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Default="000C70BA" w:rsidP="002E3FCC">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Default="000C70BA" w:rsidP="002E3FCC">
            <w:pPr>
              <w:pStyle w:val="TAL"/>
            </w:pPr>
            <w:r>
              <w:t>Make the UE (MCVideo client) request downgrade of the call to a normal private call.</w:t>
            </w:r>
          </w:p>
          <w:p w14:paraId="5B6CB40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Default="000C70BA" w:rsidP="002E3FCC">
            <w:pPr>
              <w:pStyle w:val="TAC"/>
            </w:pPr>
            <w:r>
              <w:t>-</w:t>
            </w:r>
          </w:p>
        </w:tc>
      </w:tr>
      <w:tr w:rsidR="000C70BA"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Default="000C70BA" w:rsidP="002E3FCC">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Default="000C70BA" w:rsidP="002E3FCC">
            <w:pPr>
              <w:pStyle w:val="TAL"/>
            </w:pPr>
            <w:r>
              <w:t xml:space="preserve">Check: Does the UE (MCVideo client) </w:t>
            </w:r>
            <w:r>
              <w:rPr>
                <w:rFonts w:eastAsia="Calibri"/>
              </w:rPr>
              <w:t>correctly perform procedure '</w:t>
            </w:r>
            <w:r>
              <w:t xml:space="preserve">MCVideo CO session modification' </w:t>
            </w:r>
            <w:r>
              <w:rPr>
                <w:rFonts w:eastAsia="Calibri"/>
              </w:rPr>
              <w:t xml:space="preserve">as described in TS </w:t>
            </w:r>
            <w:r w:rsidR="00960759">
              <w:rPr>
                <w:rFonts w:eastAsia="Calibri"/>
              </w:rPr>
              <w:t>37.579</w:t>
            </w:r>
            <w:r>
              <w:rPr>
                <w:rFonts w:eastAsia="Calibri"/>
              </w:rPr>
              <w:t>-1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Default="000C70BA" w:rsidP="002E3FCC">
            <w:pPr>
              <w:pStyle w:val="TAC"/>
            </w:pPr>
            <w:r>
              <w:t>P</w:t>
            </w:r>
          </w:p>
        </w:tc>
      </w:tr>
      <w:tr w:rsidR="000C70BA"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Default="000C70BA" w:rsidP="002E3FCC">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Default="000C70BA" w:rsidP="002E3FCC">
            <w:pPr>
              <w:pStyle w:val="TAC"/>
            </w:pPr>
            <w:r>
              <w:t>-</w:t>
            </w:r>
          </w:p>
        </w:tc>
      </w:tr>
      <w:tr w:rsidR="000C70BA"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Default="000C70BA" w:rsidP="002E3FCC">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Default="000C70BA" w:rsidP="002E3FCC">
            <w:pPr>
              <w:pStyle w:val="TAL"/>
            </w:pPr>
            <w:r>
              <w:t>Check: Does the UE (MCVideo client) notify the user that the call has been downgraded?</w:t>
            </w:r>
          </w:p>
          <w:p w14:paraId="570C2A2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Default="000C70BA" w:rsidP="002E3FCC">
            <w:pPr>
              <w:pStyle w:val="TAC"/>
            </w:pPr>
            <w:r>
              <w:t>P</w:t>
            </w:r>
          </w:p>
        </w:tc>
      </w:tr>
      <w:tr w:rsidR="000C70BA"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Default="000C70BA" w:rsidP="002E3FCC">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Default="000C70BA" w:rsidP="002E3FCC">
            <w:pPr>
              <w:pStyle w:val="TAC"/>
            </w:pPr>
            <w:r>
              <w:t>-</w:t>
            </w:r>
          </w:p>
        </w:tc>
      </w:tr>
      <w:tr w:rsidR="000C70BA"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Default="000C70BA" w:rsidP="002E3FCC">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Default="000C70BA" w:rsidP="002E3FCC">
            <w:pPr>
              <w:pStyle w:val="TAL"/>
            </w:pPr>
            <w:r>
              <w:t>Make the UE (MCVideo client) release the call.</w:t>
            </w:r>
          </w:p>
          <w:p w14:paraId="4CAA9DB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Default="000C70BA" w:rsidP="002E3FCC">
            <w:pPr>
              <w:pStyle w:val="TAC"/>
            </w:pPr>
            <w:r>
              <w:t>-</w:t>
            </w:r>
          </w:p>
        </w:tc>
      </w:tr>
      <w:tr w:rsidR="000C70BA"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Default="000C70BA" w:rsidP="002E3FCC">
            <w:pPr>
              <w:pStyle w:val="TAC"/>
            </w:pPr>
            <w:r>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Default="000C70BA" w:rsidP="002E3FCC">
            <w:pPr>
              <w:pStyle w:val="TAC"/>
            </w:pPr>
            <w:r>
              <w:t>P</w:t>
            </w:r>
          </w:p>
        </w:tc>
      </w:tr>
      <w:tr w:rsidR="000C70BA"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Default="000C70BA" w:rsidP="002E3FCC">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Default="000C70BA" w:rsidP="002E3FCC">
            <w:pPr>
              <w:pStyle w:val="TAC"/>
            </w:pPr>
            <w:r>
              <w:t>-</w:t>
            </w:r>
          </w:p>
        </w:tc>
      </w:tr>
      <w:tr w:rsidR="000C70BA"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Default="000C70BA" w:rsidP="002E3FCC">
            <w:pPr>
              <w:pStyle w:val="TAN"/>
              <w:rPr>
                <w:rFonts w:cs="Arial"/>
                <w:szCs w:val="18"/>
              </w:rPr>
            </w:pPr>
            <w:r>
              <w:t>NOTE 1: This action is expected to be done via a suitable implementation dependent MMI.</w:t>
            </w:r>
          </w:p>
        </w:tc>
      </w:tr>
    </w:tbl>
    <w:p w14:paraId="6F31BDF5" w14:textId="77777777" w:rsidR="000C70BA" w:rsidRDefault="000C70BA" w:rsidP="000C70BA"/>
    <w:p w14:paraId="62514B4D" w14:textId="77777777" w:rsidR="000C70BA" w:rsidRDefault="000C70BA" w:rsidP="000C70BA">
      <w:pPr>
        <w:pStyle w:val="H6"/>
      </w:pPr>
      <w:bookmarkStart w:id="554" w:name="_Toc52787546"/>
      <w:bookmarkStart w:id="555" w:name="_Toc52787728"/>
      <w:bookmarkStart w:id="556" w:name="_Toc75906950"/>
      <w:bookmarkStart w:id="557" w:name="_Toc75907287"/>
      <w:r>
        <w:t>6.2.1.3.3</w:t>
      </w:r>
      <w:r>
        <w:tab/>
        <w:t>Specific message contents</w:t>
      </w:r>
      <w:bookmarkEnd w:id="554"/>
      <w:bookmarkEnd w:id="555"/>
      <w:bookmarkEnd w:id="556"/>
      <w:bookmarkEnd w:id="557"/>
    </w:p>
    <w:p w14:paraId="63C2A701" w14:textId="70710325" w:rsidR="000C70BA" w:rsidRDefault="000C70BA" w:rsidP="000C70BA">
      <w:pPr>
        <w:pStyle w:val="TH"/>
      </w:pPr>
      <w:r>
        <w:t>Table 6.2.1.3.3-1: SIP INVITE from the UE (Step 2, Table 6.2.1.3.2-1;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Default="000C70BA" w:rsidP="002E3FCC">
            <w:pPr>
              <w:pStyle w:val="TAL"/>
            </w:pPr>
            <w:r>
              <w:t xml:space="preserve">Derivation Path: TS </w:t>
            </w:r>
            <w:r w:rsidR="00960759">
              <w:t>37.579</w:t>
            </w:r>
            <w:r>
              <w:t>-1 [2], Table 5.5.2.5.1-1, condition PRIVATE-CALL</w:t>
            </w:r>
          </w:p>
        </w:tc>
      </w:tr>
      <w:tr w:rsidR="000C70BA"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Default="000C70BA" w:rsidP="002E3FCC">
            <w:pPr>
              <w:pStyle w:val="TAH"/>
            </w:pPr>
            <w:r>
              <w:t>Condition</w:t>
            </w:r>
          </w:p>
        </w:tc>
      </w:tr>
      <w:tr w:rsidR="000C70BA"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Default="000C70BA" w:rsidP="002E3FCC">
            <w:pPr>
              <w:pStyle w:val="TAL"/>
            </w:pPr>
          </w:p>
        </w:tc>
      </w:tr>
      <w:tr w:rsidR="000C70BA"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Default="000C70BA" w:rsidP="002E3FCC">
            <w:pPr>
              <w:pStyle w:val="TAL"/>
            </w:pPr>
          </w:p>
        </w:tc>
      </w:tr>
      <w:tr w:rsidR="000C70BA"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Default="000C70BA" w:rsidP="002E3FCC">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Default="000C70BA" w:rsidP="002E3FCC">
            <w:pPr>
              <w:pStyle w:val="TAL"/>
            </w:pPr>
          </w:p>
        </w:tc>
      </w:tr>
      <w:tr w:rsidR="000C70BA"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Default="000C70BA" w:rsidP="002E3FCC">
            <w:pPr>
              <w:pStyle w:val="TAL"/>
            </w:pPr>
          </w:p>
        </w:tc>
      </w:tr>
      <w:tr w:rsidR="000C70BA"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Default="000C70BA" w:rsidP="002E3FCC">
            <w:pPr>
              <w:pStyle w:val="TAL"/>
            </w:pPr>
          </w:p>
        </w:tc>
      </w:tr>
    </w:tbl>
    <w:p w14:paraId="3DCC26D5" w14:textId="77777777" w:rsidR="000C70BA" w:rsidRDefault="000C70BA" w:rsidP="000C70BA"/>
    <w:p w14:paraId="5BFA7C70" w14:textId="77777777" w:rsidR="000C70BA" w:rsidRDefault="000C70BA" w:rsidP="000C70BA">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Default="000C70BA" w:rsidP="002E3FCC">
            <w:pPr>
              <w:pStyle w:val="TAL"/>
            </w:pPr>
            <w:r>
              <w:t xml:space="preserve">Derivation Path: TS </w:t>
            </w:r>
            <w:r w:rsidR="00960759">
              <w:t>37.579</w:t>
            </w:r>
            <w:r>
              <w:t>-1 [2], Table 5.5.3.1.1-2, condition INITIAL_SDP_OFFER, PRIVATE-CALL, IMPLICIT_GRANT_REQUESTED</w:t>
            </w:r>
          </w:p>
        </w:tc>
      </w:tr>
    </w:tbl>
    <w:p w14:paraId="719E9E0D" w14:textId="77777777" w:rsidR="000C70BA" w:rsidRDefault="000C70BA" w:rsidP="000C70BA"/>
    <w:p w14:paraId="6D22473D" w14:textId="77777777" w:rsidR="000C70BA" w:rsidRDefault="000C70BA" w:rsidP="000C70BA">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Default="000C70BA" w:rsidP="002E3FCC">
            <w:pPr>
              <w:pStyle w:val="TAL"/>
            </w:pPr>
            <w:r>
              <w:t xml:space="preserve">Derivation Path: TS </w:t>
            </w:r>
            <w:r w:rsidR="00960759">
              <w:t>37.579</w:t>
            </w:r>
            <w:r>
              <w:t>-1 [2], Table 5.5.3.2.1-2, condition PRIVATE-CALL, INVITE_REFER</w:t>
            </w:r>
          </w:p>
        </w:tc>
      </w:tr>
    </w:tbl>
    <w:p w14:paraId="18987A24" w14:textId="77777777" w:rsidR="000C70BA" w:rsidRDefault="000C70BA" w:rsidP="000C70BA"/>
    <w:p w14:paraId="2C927233" w14:textId="6A007DA0" w:rsidR="000C70BA" w:rsidRDefault="000C70BA" w:rsidP="000C70BA">
      <w:pPr>
        <w:pStyle w:val="TH"/>
      </w:pPr>
      <w:r>
        <w:t>Table 6.2.1.3.3-3: SIP 200 (OK) from the SS (Step 2,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Default="000C70BA" w:rsidP="002E3FCC">
            <w:pPr>
              <w:pStyle w:val="TAL"/>
            </w:pPr>
            <w:r>
              <w:t xml:space="preserve">Derivation Path: TS </w:t>
            </w:r>
            <w:r w:rsidR="00960759">
              <w:t>37.579</w:t>
            </w:r>
            <w:r>
              <w:t>-1 [2], Table 5.5.2.17.1.2-1, condition INVITE-RSP</w:t>
            </w:r>
          </w:p>
        </w:tc>
      </w:tr>
      <w:tr w:rsidR="000C70BA"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Default="000C70BA" w:rsidP="002E3FCC">
            <w:pPr>
              <w:pStyle w:val="TAH"/>
            </w:pPr>
            <w:r>
              <w:t>Condition</w:t>
            </w:r>
          </w:p>
        </w:tc>
      </w:tr>
      <w:tr w:rsidR="000C70BA"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Default="000C70BA" w:rsidP="002E3FCC">
            <w:pPr>
              <w:pStyle w:val="TAL"/>
            </w:pPr>
          </w:p>
        </w:tc>
      </w:tr>
      <w:tr w:rsidR="000C70BA"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Default="000C70BA" w:rsidP="002E3FCC">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Default="000C70BA" w:rsidP="002E3FCC">
            <w:pPr>
              <w:pStyle w:val="TAL"/>
            </w:pPr>
          </w:p>
        </w:tc>
      </w:tr>
    </w:tbl>
    <w:p w14:paraId="17CD4C39" w14:textId="77777777" w:rsidR="000C70BA" w:rsidRDefault="000C70BA" w:rsidP="000C70BA"/>
    <w:p w14:paraId="39F1E4AC" w14:textId="77777777" w:rsidR="000C70BA" w:rsidRDefault="000C70BA" w:rsidP="000C70BA">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Default="000C70BA" w:rsidP="002E3FCC">
            <w:pPr>
              <w:pStyle w:val="TAL"/>
            </w:pPr>
            <w:r>
              <w:t xml:space="preserve">Derivation Path: TS </w:t>
            </w:r>
            <w:r w:rsidR="00960759">
              <w:t>37.579</w:t>
            </w:r>
            <w:r>
              <w:t>-1 [2], Table 5.5.3.1.2-2, condition SDP_ANSWER, IMPLICIT_GRANT_REQUESTED</w:t>
            </w:r>
          </w:p>
        </w:tc>
      </w:tr>
    </w:tbl>
    <w:p w14:paraId="40D412E8" w14:textId="77777777" w:rsidR="000C70BA" w:rsidRDefault="000C70BA" w:rsidP="000C70BA"/>
    <w:p w14:paraId="22E61FBB" w14:textId="77777777" w:rsidR="000C70BA" w:rsidRDefault="000C70BA" w:rsidP="000C70BA">
      <w:pPr>
        <w:pStyle w:val="TH"/>
      </w:pPr>
      <w:r>
        <w:t>Table 6.2.1.3.3-4..5: Void</w:t>
      </w:r>
    </w:p>
    <w:p w14:paraId="715C0D6A" w14:textId="4659C0A9" w:rsidR="000C70BA" w:rsidRDefault="000C70BA" w:rsidP="000C70BA">
      <w:pPr>
        <w:pStyle w:val="TH"/>
      </w:pPr>
      <w:r>
        <w:t>Table 6.2.1.3.3-6: SIP INVITE from the UE (Step 10,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Default="000C70BA" w:rsidP="002E3FCC">
            <w:pPr>
              <w:pStyle w:val="TAL"/>
            </w:pPr>
            <w:r>
              <w:t xml:space="preserve">Derivation Path: TS </w:t>
            </w:r>
            <w:r w:rsidR="00960759">
              <w:t>37.579</w:t>
            </w:r>
            <w:r>
              <w:t>-1 [2], Table 5.5.2.5.1-1, condition  PRIVATE-CALL, EMERGENCY-CALL, re_INVITE</w:t>
            </w:r>
          </w:p>
        </w:tc>
      </w:tr>
      <w:tr w:rsidR="000C70BA"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Default="000C70BA" w:rsidP="002E3FCC">
            <w:pPr>
              <w:pStyle w:val="TAH"/>
            </w:pPr>
            <w:r>
              <w:t>Condition</w:t>
            </w:r>
          </w:p>
        </w:tc>
      </w:tr>
      <w:tr w:rsidR="000C70BA"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Default="000C70BA" w:rsidP="002E3FCC">
            <w:pPr>
              <w:pStyle w:val="TAL"/>
            </w:pPr>
          </w:p>
        </w:tc>
      </w:tr>
      <w:tr w:rsidR="000C70BA"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Default="000C70BA" w:rsidP="002E3FCC">
            <w:pPr>
              <w:pStyle w:val="TAL"/>
            </w:pPr>
          </w:p>
        </w:tc>
      </w:tr>
      <w:tr w:rsidR="000C70BA"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Default="000C70BA" w:rsidP="002E3FCC">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Default="000C70BA" w:rsidP="002E3FCC">
            <w:pPr>
              <w:pStyle w:val="TAL"/>
            </w:pPr>
          </w:p>
        </w:tc>
      </w:tr>
      <w:tr w:rsidR="000C70BA"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Default="000C70BA" w:rsidP="002E3FCC">
            <w:pPr>
              <w:pStyle w:val="TAL"/>
            </w:pPr>
          </w:p>
        </w:tc>
      </w:tr>
      <w:tr w:rsidR="000C70BA"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Default="000C70BA" w:rsidP="002E3FCC">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Default="000C70BA" w:rsidP="002E3FCC">
            <w:pPr>
              <w:pStyle w:val="TAL"/>
            </w:pPr>
          </w:p>
        </w:tc>
      </w:tr>
    </w:tbl>
    <w:p w14:paraId="39F2B583" w14:textId="77777777" w:rsidR="000C70BA" w:rsidRDefault="000C70BA" w:rsidP="000C70BA"/>
    <w:p w14:paraId="2F2A25BA" w14:textId="77777777" w:rsidR="000C70BA" w:rsidRDefault="000C70BA" w:rsidP="000C70BA">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Default="000C70BA" w:rsidP="002E3FCC">
            <w:pPr>
              <w:pStyle w:val="TAL"/>
            </w:pPr>
            <w:r>
              <w:t xml:space="preserve">Derivation Path: TS </w:t>
            </w:r>
            <w:r w:rsidR="00960759">
              <w:t>37.579</w:t>
            </w:r>
            <w:r>
              <w:t>-1 [2], Table 5.5.3.1.1-2, condition PRIVATE-CALL, SDP_OFFER, IMPLICIT_GRANT_REQUESTED</w:t>
            </w:r>
          </w:p>
        </w:tc>
      </w:tr>
    </w:tbl>
    <w:p w14:paraId="508D6C76" w14:textId="77777777" w:rsidR="000C70BA" w:rsidRDefault="000C70BA" w:rsidP="000C70BA"/>
    <w:p w14:paraId="5C86BD70" w14:textId="77777777" w:rsidR="000C70BA" w:rsidRDefault="000C70BA" w:rsidP="000C70BA">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Default="000C70BA" w:rsidP="002E3FCC">
            <w:pPr>
              <w:pStyle w:val="TAL"/>
            </w:pPr>
            <w:r>
              <w:t xml:space="preserve">Derivation Path: TS </w:t>
            </w:r>
            <w:r w:rsidR="00960759">
              <w:t>37.579</w:t>
            </w:r>
            <w:r>
              <w:t>-1 [2], Table 5.5.3.2.1-2, condition PRIVATE-CALL, EMERGENCY-CALL, INVITE_REFER</w:t>
            </w:r>
          </w:p>
        </w:tc>
      </w:tr>
    </w:tbl>
    <w:p w14:paraId="4BC11777" w14:textId="77777777" w:rsidR="000C70BA" w:rsidRDefault="000C70BA" w:rsidP="000C70BA"/>
    <w:p w14:paraId="49AE1EC0" w14:textId="67EDA1A8" w:rsidR="000C70BA" w:rsidRDefault="000C70BA" w:rsidP="000C70BA">
      <w:pPr>
        <w:pStyle w:val="TH"/>
      </w:pPr>
      <w:r>
        <w:t>Table 6.2.1.3.3-7A: SIP 200 (OK) from the SS (Step 10, Table 6.2.1.3.2-1;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Default="000C70BA" w:rsidP="002E3FCC">
            <w:pPr>
              <w:pStyle w:val="TAL"/>
              <w:keepLines w:val="0"/>
              <w:widowControl w:val="0"/>
              <w:rPr>
                <w:color w:val="000000"/>
              </w:rPr>
            </w:pPr>
            <w:r>
              <w:rPr>
                <w:color w:val="000000"/>
              </w:rPr>
              <w:t xml:space="preserve">Derivation Path: TS </w:t>
            </w:r>
            <w:r w:rsidR="00960759">
              <w:rPr>
                <w:color w:val="000000"/>
              </w:rPr>
              <w:t>37.579</w:t>
            </w:r>
            <w:r>
              <w:rPr>
                <w:color w:val="000000"/>
              </w:rPr>
              <w:t>-1 [2], Table 5.5.2.17.1.2-1, condition INVITE-RSP</w:t>
            </w:r>
          </w:p>
        </w:tc>
      </w:tr>
      <w:tr w:rsidR="000C70BA"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Default="000C70BA" w:rsidP="002E3FCC">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Default="000C70BA" w:rsidP="002E3FCC">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Default="000C70BA" w:rsidP="002E3FCC">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Default="000C70BA" w:rsidP="002E3FCC">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Default="000C70BA" w:rsidP="002E3FCC">
            <w:pPr>
              <w:pStyle w:val="TAH"/>
              <w:keepLines w:val="0"/>
              <w:widowControl w:val="0"/>
              <w:rPr>
                <w:color w:val="000000"/>
              </w:rPr>
            </w:pPr>
            <w:r>
              <w:rPr>
                <w:color w:val="000000"/>
              </w:rPr>
              <w:t>Condition</w:t>
            </w:r>
          </w:p>
        </w:tc>
      </w:tr>
      <w:tr w:rsidR="000C70BA"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Default="000C70BA" w:rsidP="002E3FCC">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Default="000C70BA" w:rsidP="002E3FCC">
            <w:pPr>
              <w:pStyle w:val="TAL"/>
              <w:keepNext w:val="0"/>
              <w:keepLines w:val="0"/>
              <w:widowControl w:val="0"/>
              <w:rPr>
                <w:color w:val="000000"/>
              </w:rPr>
            </w:pPr>
          </w:p>
        </w:tc>
      </w:tr>
      <w:tr w:rsidR="000C70BA"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Default="000C70BA" w:rsidP="002E3FCC">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Default="000C70BA" w:rsidP="002E3FCC">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Default="000C70BA" w:rsidP="002E3FCC">
            <w:pPr>
              <w:pStyle w:val="TAL"/>
              <w:keepNext w:val="0"/>
              <w:keepLines w:val="0"/>
              <w:widowControl w:val="0"/>
              <w:rPr>
                <w:color w:val="000000"/>
              </w:rPr>
            </w:pPr>
          </w:p>
        </w:tc>
      </w:tr>
    </w:tbl>
    <w:p w14:paraId="107FDC36" w14:textId="77777777" w:rsidR="000C70BA" w:rsidRDefault="000C70BA" w:rsidP="000C70BA"/>
    <w:p w14:paraId="142FCDB9" w14:textId="77777777" w:rsidR="000C70BA" w:rsidRDefault="000C70BA" w:rsidP="000C70BA">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Default="000C70BA" w:rsidP="002E3FCC">
            <w:pPr>
              <w:pStyle w:val="TAL"/>
            </w:pPr>
            <w:r>
              <w:t xml:space="preserve">Derivation Path: TS </w:t>
            </w:r>
            <w:r w:rsidR="00960759">
              <w:t>37.579</w:t>
            </w:r>
            <w:r>
              <w:t>-1 [2], Table 5.5.3.1.2-2, condition SDP_ANSWER, IMPLICIT_GRANT_REQUESTED</w:t>
            </w:r>
          </w:p>
        </w:tc>
      </w:tr>
    </w:tbl>
    <w:p w14:paraId="6EF52C4D" w14:textId="77777777" w:rsidR="000C70BA" w:rsidRDefault="000C70BA" w:rsidP="000C70BA"/>
    <w:p w14:paraId="4EB182BA" w14:textId="77777777" w:rsidR="000C70BA" w:rsidRDefault="000C70BA" w:rsidP="000C70BA">
      <w:pPr>
        <w:pStyle w:val="TH"/>
      </w:pPr>
      <w:r>
        <w:t>Table 6.2.1.3.3-8: Void</w:t>
      </w:r>
    </w:p>
    <w:p w14:paraId="0AF1040C" w14:textId="228AB01C" w:rsidR="000C70BA" w:rsidRDefault="000C70BA" w:rsidP="000C70BA">
      <w:pPr>
        <w:pStyle w:val="TH"/>
      </w:pPr>
      <w:r>
        <w:t>Table 6.2.1.3.3-9: Transmission Granted from the SS (Step 10, Table 6.2.1.3.2-1;</w:t>
      </w:r>
      <w:r>
        <w:br/>
        <w:t xml:space="preserve">Step 5,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Default="000C70BA" w:rsidP="002E3FCC">
            <w:pPr>
              <w:pStyle w:val="TAL"/>
            </w:pPr>
            <w:r>
              <w:t xml:space="preserve">Derivation Path: TS </w:t>
            </w:r>
            <w:r w:rsidR="00960759">
              <w:t>37.579</w:t>
            </w:r>
            <w:r>
              <w:t>-1 [2], Table 5.5.11.2.1-1, condition ACK, EMERGENCY-CALL</w:t>
            </w:r>
          </w:p>
        </w:tc>
      </w:tr>
    </w:tbl>
    <w:p w14:paraId="32C491AB" w14:textId="77777777" w:rsidR="000C70BA" w:rsidRDefault="000C70BA" w:rsidP="000C70BA"/>
    <w:p w14:paraId="3A150A57" w14:textId="4ADBB9E8" w:rsidR="000C70BA" w:rsidRDefault="000C70BA" w:rsidP="000C70BA">
      <w:pPr>
        <w:pStyle w:val="TH"/>
      </w:pPr>
      <w:r>
        <w:t xml:space="preserve">Table 6.2.1.3.3-9A: Transmission Idle from the SS (Step 16B, Table 6.2.1.3.2-1;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Default="000C70BA" w:rsidP="002E3FCC">
            <w:pPr>
              <w:pStyle w:val="TAL"/>
              <w:keepNext w:val="0"/>
              <w:keepLines w:val="0"/>
              <w:widowControl w:val="0"/>
              <w:rPr>
                <w:color w:val="000000"/>
              </w:rPr>
            </w:pPr>
            <w:r>
              <w:rPr>
                <w:color w:val="000000"/>
              </w:rPr>
              <w:t xml:space="preserve">Derivation Path: TS </w:t>
            </w:r>
            <w:r w:rsidR="00960759">
              <w:rPr>
                <w:color w:val="000000"/>
              </w:rPr>
              <w:t>37.579</w:t>
            </w:r>
            <w:r>
              <w:rPr>
                <w:color w:val="000000"/>
              </w:rPr>
              <w:t xml:space="preserve">-1 [2], Table 5.5.11.2.16-1, </w:t>
            </w:r>
            <w:r>
              <w:t>condition EMERGENCY-CALL</w:t>
            </w:r>
          </w:p>
        </w:tc>
      </w:tr>
    </w:tbl>
    <w:p w14:paraId="37E980F3" w14:textId="77777777" w:rsidR="000C70BA" w:rsidRDefault="000C70BA" w:rsidP="000C70BA"/>
    <w:p w14:paraId="1404B895" w14:textId="6233691A" w:rsidR="000C70BA" w:rsidRDefault="000C70BA" w:rsidP="000C70BA">
      <w:pPr>
        <w:pStyle w:val="TH"/>
      </w:pPr>
      <w:r>
        <w:t>Table 6.2.1.3.3-10: SIP INVITE from the UE (Step 18,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Default="000C70BA" w:rsidP="002E3FCC">
            <w:pPr>
              <w:pStyle w:val="TAL"/>
            </w:pPr>
            <w:r>
              <w:t>Derivation Path:</w:t>
            </w:r>
            <w:r>
              <w:rPr>
                <w:color w:val="FF0000"/>
              </w:rPr>
              <w:t xml:space="preserve"> </w:t>
            </w:r>
            <w:r>
              <w:rPr>
                <w:color w:val="000000"/>
              </w:rPr>
              <w:t xml:space="preserve">TS </w:t>
            </w:r>
            <w:r w:rsidR="00960759">
              <w:rPr>
                <w:color w:val="000000"/>
              </w:rPr>
              <w:t>37.579</w:t>
            </w:r>
            <w:r>
              <w:rPr>
                <w:color w:val="000000"/>
              </w:rPr>
              <w:t>-1</w:t>
            </w:r>
            <w:r>
              <w:t xml:space="preserve"> [2]</w:t>
            </w:r>
            <w:r>
              <w:rPr>
                <w:color w:val="000000"/>
              </w:rPr>
              <w:t xml:space="preserve">, Table 5.5.2.5.1-1, </w:t>
            </w:r>
            <w:r>
              <w:t>condition  PRIVATE-CALL, re_INVITE</w:t>
            </w:r>
          </w:p>
        </w:tc>
      </w:tr>
      <w:tr w:rsidR="000C70BA"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Default="000C70BA" w:rsidP="002E3FCC">
            <w:pPr>
              <w:pStyle w:val="TAH"/>
            </w:pPr>
            <w:r>
              <w:t>Condition</w:t>
            </w:r>
          </w:p>
        </w:tc>
      </w:tr>
      <w:tr w:rsidR="000C70BA"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Default="000C70BA" w:rsidP="002E3FCC">
            <w:pPr>
              <w:pStyle w:val="TAL"/>
            </w:pPr>
          </w:p>
        </w:tc>
      </w:tr>
      <w:tr w:rsidR="000C70BA"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Default="000C70BA" w:rsidP="002E3FCC">
            <w:pPr>
              <w:pStyle w:val="TAL"/>
            </w:pPr>
          </w:p>
        </w:tc>
      </w:tr>
      <w:tr w:rsidR="000C70BA"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Default="000C70BA" w:rsidP="002E3FCC">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Default="000C70BA" w:rsidP="002E3FCC">
            <w:pPr>
              <w:pStyle w:val="TAL"/>
            </w:pPr>
          </w:p>
        </w:tc>
      </w:tr>
      <w:tr w:rsidR="000C70BA"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Default="000C70BA" w:rsidP="002E3FCC">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Default="000C70BA" w:rsidP="002E3FCC">
            <w:pPr>
              <w:pStyle w:val="TAL"/>
            </w:pPr>
          </w:p>
        </w:tc>
      </w:tr>
      <w:tr w:rsidR="000C70BA"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Default="000C70BA" w:rsidP="002E3FCC">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Default="000C70BA" w:rsidP="002E3FCC">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Default="000C70BA" w:rsidP="002E3FCC">
            <w:pPr>
              <w:pStyle w:val="TAL"/>
            </w:pPr>
          </w:p>
        </w:tc>
      </w:tr>
    </w:tbl>
    <w:p w14:paraId="02A7F51F" w14:textId="77777777" w:rsidR="000C70BA" w:rsidRDefault="000C70BA" w:rsidP="000C70BA"/>
    <w:p w14:paraId="00735E2A" w14:textId="77777777" w:rsidR="000C70BA" w:rsidRDefault="000C70BA" w:rsidP="000C70BA">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Default="000C70BA" w:rsidP="002E3FCC">
            <w:pPr>
              <w:pStyle w:val="TAL"/>
            </w:pPr>
            <w:r>
              <w:t xml:space="preserve">Derivation Path: TS </w:t>
            </w:r>
            <w:r w:rsidR="00960759">
              <w:t>37.579</w:t>
            </w:r>
            <w:r>
              <w:t>-1 [2], Table 5.5.3.1.1-2, condition PRIVATE-CALL, SDP_OFFER</w:t>
            </w:r>
          </w:p>
        </w:tc>
      </w:tr>
    </w:tbl>
    <w:p w14:paraId="0F595F16" w14:textId="77777777" w:rsidR="000C70BA" w:rsidRDefault="000C70BA" w:rsidP="000C70BA"/>
    <w:p w14:paraId="72A17F65" w14:textId="77777777" w:rsidR="000C70BA" w:rsidRDefault="000C70BA" w:rsidP="000C70BA">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Default="000C70BA" w:rsidP="002E3FCC">
            <w:pPr>
              <w:pStyle w:val="TAL"/>
            </w:pPr>
            <w:r>
              <w:t xml:space="preserve">Derivation Path: TS </w:t>
            </w:r>
            <w:r w:rsidR="00960759">
              <w:t>37.579</w:t>
            </w:r>
            <w:r>
              <w:t>-1 [2], Table 5.5.3.2.1-2, condition PRIVATE-CALL, INVITE_REFER</w:t>
            </w:r>
          </w:p>
        </w:tc>
      </w:tr>
      <w:tr w:rsidR="000C70BA"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Default="000C70BA" w:rsidP="002E3FCC">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Default="000C70BA" w:rsidP="002E3FCC">
            <w:pPr>
              <w:pStyle w:val="TAH"/>
            </w:pPr>
            <w:r>
              <w:t>Condition</w:t>
            </w:r>
          </w:p>
        </w:tc>
      </w:tr>
      <w:tr w:rsidR="000C70BA"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Default="000C70BA" w:rsidP="002E3FCC">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Default="000C70BA" w:rsidP="002E3FCC">
            <w:pPr>
              <w:pStyle w:val="TAL"/>
              <w:keepLines w:val="0"/>
              <w:widowControl w:val="0"/>
            </w:pPr>
          </w:p>
        </w:tc>
      </w:tr>
      <w:tr w:rsidR="000C70BA"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Default="000C70BA" w:rsidP="002E3FCC">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Default="000C70BA" w:rsidP="002E3FCC">
            <w:pPr>
              <w:pStyle w:val="TAL"/>
              <w:keepLines w:val="0"/>
              <w:widowControl w:val="0"/>
            </w:pPr>
          </w:p>
        </w:tc>
      </w:tr>
      <w:tr w:rsidR="000C70BA"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Default="000C70BA" w:rsidP="002E3FCC">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Default="000C70BA" w:rsidP="002E3FCC">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Default="000C70BA" w:rsidP="002E3FCC">
            <w:pPr>
              <w:pStyle w:val="TAL"/>
              <w:keepLines w:val="0"/>
              <w:widowControl w:val="0"/>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Default="000C70BA" w:rsidP="002E3FCC">
            <w:pPr>
              <w:pStyle w:val="TAL"/>
              <w:keepLines w:val="0"/>
              <w:widowControl w:val="0"/>
            </w:pPr>
          </w:p>
        </w:tc>
      </w:tr>
    </w:tbl>
    <w:p w14:paraId="17457CC8" w14:textId="77777777" w:rsidR="000C70BA" w:rsidRDefault="000C70BA" w:rsidP="000C70BA"/>
    <w:p w14:paraId="5FD0C116" w14:textId="4511B3AD" w:rsidR="000C70BA" w:rsidRDefault="000C70BA" w:rsidP="000C70BA">
      <w:pPr>
        <w:pStyle w:val="TH"/>
      </w:pPr>
      <w:r>
        <w:t>Table 6.2.1.3.3-11A: SIP 200 (OK) from the SS (Step 18,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Default="000C70BA" w:rsidP="002E3FCC">
            <w:pPr>
              <w:pStyle w:val="TAL"/>
            </w:pPr>
            <w:r>
              <w:t xml:space="preserve">Derivation Path: TS </w:t>
            </w:r>
            <w:r w:rsidR="00960759">
              <w:t>37.579</w:t>
            </w:r>
            <w:r>
              <w:t>-1 [2], Table 5.5.2.17.1.2-1, condition INVITE-RSP</w:t>
            </w:r>
          </w:p>
        </w:tc>
      </w:tr>
      <w:tr w:rsidR="000C70BA"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Default="000C70BA" w:rsidP="002E3FCC">
            <w:pPr>
              <w:pStyle w:val="TAH"/>
            </w:pPr>
            <w:r>
              <w:t>Condition</w:t>
            </w:r>
          </w:p>
        </w:tc>
      </w:tr>
      <w:tr w:rsidR="000C70BA"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Default="000C70BA" w:rsidP="002E3FCC">
            <w:pPr>
              <w:pStyle w:val="TAL"/>
            </w:pPr>
          </w:p>
        </w:tc>
      </w:tr>
      <w:tr w:rsidR="000C70BA"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Default="000C70BA" w:rsidP="002E3FCC">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Default="000C70BA" w:rsidP="002E3FCC">
            <w:pPr>
              <w:pStyle w:val="TAL"/>
            </w:pPr>
          </w:p>
        </w:tc>
      </w:tr>
    </w:tbl>
    <w:p w14:paraId="3E7D057F" w14:textId="77777777" w:rsidR="000C70BA" w:rsidRDefault="000C70BA" w:rsidP="000C70BA"/>
    <w:p w14:paraId="5D48BB11" w14:textId="77777777" w:rsidR="000C70BA" w:rsidRDefault="000C70BA" w:rsidP="000C70BA">
      <w:pPr>
        <w:pStyle w:val="TH"/>
      </w:pPr>
      <w:r>
        <w:t>Table 6.2.1.3.3-12..16: Void</w:t>
      </w:r>
    </w:p>
    <w:p w14:paraId="4A3D6486" w14:textId="77777777" w:rsidR="000C70BA" w:rsidRDefault="000C70BA" w:rsidP="000C70BA">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Default="000C70BA" w:rsidP="002E3FCC">
            <w:pPr>
              <w:pStyle w:val="TAL"/>
            </w:pPr>
            <w:r>
              <w:t xml:space="preserve">Derivation Path: TS </w:t>
            </w:r>
            <w:r w:rsidR="00960759">
              <w:t>37.579</w:t>
            </w:r>
            <w:r>
              <w:t>-1 [2], Table 5.5.3.1.2-2, condition SDP_ANSWER</w:t>
            </w:r>
          </w:p>
        </w:tc>
      </w:tr>
    </w:tbl>
    <w:p w14:paraId="20CBDEA7" w14:textId="77777777" w:rsidR="000C70BA" w:rsidRDefault="000C70BA" w:rsidP="000C70BA"/>
    <w:p w14:paraId="48297858" w14:textId="77777777" w:rsidR="000C70BA" w:rsidRDefault="000C70BA" w:rsidP="000C70BA">
      <w:pPr>
        <w:keepNext/>
        <w:keepLines/>
        <w:spacing w:before="120"/>
        <w:ind w:left="1134" w:hanging="1134"/>
        <w:outlineLvl w:val="2"/>
        <w:rPr>
          <w:rFonts w:ascii="Arial" w:hAnsi="Arial"/>
          <w:sz w:val="28"/>
        </w:rPr>
      </w:pPr>
      <w:bookmarkStart w:id="558" w:name="_Toc52787547"/>
      <w:bookmarkStart w:id="559" w:name="_Toc52787729"/>
      <w:bookmarkStart w:id="560" w:name="_Toc75906951"/>
      <w:bookmarkStart w:id="561" w:name="_Toc75907288"/>
      <w:bookmarkStart w:id="56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58"/>
      <w:bookmarkEnd w:id="559"/>
      <w:bookmarkEnd w:id="560"/>
      <w:bookmarkEnd w:id="561"/>
      <w:bookmarkEnd w:id="562"/>
    </w:p>
    <w:p w14:paraId="79FAB356" w14:textId="77777777" w:rsidR="000C70BA" w:rsidRDefault="000C70BA" w:rsidP="000C70BA">
      <w:pPr>
        <w:pStyle w:val="H6"/>
      </w:pPr>
      <w:bookmarkStart w:id="563" w:name="_Toc52787548"/>
      <w:bookmarkStart w:id="564" w:name="_Toc52787730"/>
      <w:bookmarkStart w:id="565" w:name="_Toc75906952"/>
      <w:bookmarkStart w:id="566" w:name="_Toc75907289"/>
      <w:r>
        <w:t>6.2.2.1</w:t>
      </w:r>
      <w:r>
        <w:tab/>
        <w:t>Test Purpose (TP)</w:t>
      </w:r>
      <w:bookmarkEnd w:id="563"/>
      <w:bookmarkEnd w:id="564"/>
      <w:bookmarkEnd w:id="565"/>
      <w:bookmarkEnd w:id="566"/>
    </w:p>
    <w:p w14:paraId="21BEF59C" w14:textId="77777777" w:rsidR="000C70BA" w:rsidRDefault="000C70BA" w:rsidP="000C70BA">
      <w:pPr>
        <w:pStyle w:val="H6"/>
      </w:pPr>
      <w:r>
        <w:t>(1)</w:t>
      </w:r>
    </w:p>
    <w:p w14:paraId="35E135D1"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1BDA6C18" w14:textId="77777777" w:rsidR="000C70BA" w:rsidRDefault="000C70BA" w:rsidP="000C70BA">
      <w:pPr>
        <w:pStyle w:val="PL"/>
      </w:pPr>
      <w:r>
        <w:t>ensure that {</w:t>
      </w:r>
    </w:p>
    <w:p w14:paraId="25718E0A" w14:textId="77777777" w:rsidR="000C70BA" w:rsidRDefault="000C70BA" w:rsidP="000C70BA">
      <w:pPr>
        <w:pStyle w:val="PL"/>
      </w:pPr>
      <w:r>
        <w:t xml:space="preserve">  </w:t>
      </w:r>
      <w:r>
        <w:rPr>
          <w:b/>
        </w:rPr>
        <w:t>when</w:t>
      </w:r>
      <w:r>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Default="000C70BA" w:rsidP="000C70BA">
      <w:pPr>
        <w:pStyle w:val="PL"/>
      </w:pPr>
      <w:r>
        <w:t xml:space="preserve">    </w:t>
      </w:r>
      <w:r>
        <w:rPr>
          <w:b/>
        </w:rPr>
        <w:t>then</w:t>
      </w:r>
      <w:r>
        <w:t xml:space="preserve"> { UE (MCVideo Client) responds by sending a SIP 200 (OK) accepting the establishment of the MCVideo private call, On-demand Automatic Commencement Mode applying End-to-end communication security with Transmission Control, </w:t>
      </w:r>
      <w:r>
        <w:rPr>
          <w:bCs/>
        </w:rPr>
        <w:t>and</w:t>
      </w:r>
      <w:r>
        <w:t xml:space="preserve"> notifies the user of the call establishment }</w:t>
      </w:r>
    </w:p>
    <w:p w14:paraId="3E47A99B" w14:textId="77777777" w:rsidR="000C70BA" w:rsidRDefault="000C70BA" w:rsidP="000C70BA">
      <w:pPr>
        <w:pStyle w:val="PL"/>
      </w:pPr>
      <w:r>
        <w:t xml:space="preserve">            }</w:t>
      </w:r>
    </w:p>
    <w:p w14:paraId="5E426464" w14:textId="77777777" w:rsidR="000C70BA" w:rsidRDefault="000C70BA" w:rsidP="000C70BA">
      <w:pPr>
        <w:pStyle w:val="PL"/>
      </w:pPr>
    </w:p>
    <w:p w14:paraId="34123C4D" w14:textId="77777777" w:rsidR="000C70BA" w:rsidRDefault="000C70BA" w:rsidP="000C70BA">
      <w:pPr>
        <w:pStyle w:val="H6"/>
      </w:pPr>
      <w:r>
        <w:t>(2)</w:t>
      </w:r>
    </w:p>
    <w:p w14:paraId="3AA025FF"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2CDE812D" w14:textId="77777777" w:rsidR="000C70BA" w:rsidRDefault="000C70BA" w:rsidP="000C70BA">
      <w:pPr>
        <w:pStyle w:val="PL"/>
      </w:pPr>
      <w:r>
        <w:t>ensure that {</w:t>
      </w:r>
    </w:p>
    <w:p w14:paraId="6F0E7782" w14:textId="77777777" w:rsidR="000C70BA" w:rsidRDefault="000C70BA" w:rsidP="000C70BA">
      <w:pPr>
        <w:pStyle w:val="PL"/>
      </w:pPr>
      <w:r>
        <w:t xml:space="preserve">  </w:t>
      </w:r>
      <w:r>
        <w:rPr>
          <w:b/>
        </w:rPr>
        <w:t>when</w:t>
      </w:r>
      <w:r>
        <w:t xml:space="preserve"> { the MCVideo User engages in communication with the inviting MCVideo User }</w:t>
      </w:r>
    </w:p>
    <w:p w14:paraId="190BA01A" w14:textId="77777777" w:rsidR="000C70BA" w:rsidRDefault="000C70BA" w:rsidP="000C70BA">
      <w:pPr>
        <w:pStyle w:val="PL"/>
      </w:pPr>
      <w:r>
        <w:t xml:space="preserve">    </w:t>
      </w:r>
      <w:r>
        <w:rPr>
          <w:b/>
        </w:rPr>
        <w:t>then</w:t>
      </w:r>
      <w:r>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Default="000C70BA" w:rsidP="000C70BA">
      <w:pPr>
        <w:pStyle w:val="PL"/>
      </w:pPr>
      <w:r>
        <w:t xml:space="preserve">            }</w:t>
      </w:r>
    </w:p>
    <w:p w14:paraId="09D39BB3" w14:textId="77777777" w:rsidR="000C70BA" w:rsidRDefault="000C70BA" w:rsidP="000C70BA">
      <w:pPr>
        <w:pStyle w:val="PL"/>
      </w:pPr>
    </w:p>
    <w:p w14:paraId="1608C938" w14:textId="77777777" w:rsidR="000C70BA" w:rsidRDefault="000C70BA" w:rsidP="000C70BA">
      <w:pPr>
        <w:pStyle w:val="H6"/>
      </w:pPr>
      <w:r>
        <w:t>(3)</w:t>
      </w:r>
    </w:p>
    <w:p w14:paraId="6A1C1CBE"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53879617" w14:textId="77777777" w:rsidR="000C70BA" w:rsidRDefault="000C70BA" w:rsidP="000C70BA">
      <w:pPr>
        <w:pStyle w:val="PL"/>
      </w:pPr>
      <w:r>
        <w:t>ensure that {</w:t>
      </w:r>
    </w:p>
    <w:p w14:paraId="1395CDDE" w14:textId="77777777" w:rsidR="000C70BA" w:rsidRDefault="000C70BA" w:rsidP="000C70BA">
      <w:pPr>
        <w:pStyle w:val="PL"/>
      </w:pPr>
      <w:r>
        <w:t xml:space="preserve">  </w:t>
      </w:r>
      <w:r>
        <w:rPr>
          <w:b/>
        </w:rPr>
        <w:t>when</w:t>
      </w:r>
      <w:r>
        <w:t xml:space="preserve"> { the MCVideo User receives a request for upgrade of the ongoing MCVideo private call to a MCVideo emergency private call with Transmission Control }</w:t>
      </w:r>
    </w:p>
    <w:p w14:paraId="75078B7F" w14:textId="77777777" w:rsidR="000C70BA" w:rsidRDefault="000C70BA" w:rsidP="000C70BA">
      <w:pPr>
        <w:pStyle w:val="PL"/>
      </w:pPr>
      <w:r>
        <w:t xml:space="preserve">    </w:t>
      </w:r>
      <w:r>
        <w:rPr>
          <w:b/>
        </w:rPr>
        <w:t>then</w:t>
      </w:r>
      <w:r>
        <w:t xml:space="preserve"> { UE (MCVideo Client) accepts the request and, upon sending SIP 200 (OK) message, considers the call as being upgraded to emergency private call (emergency private call state = "MEPC 3: emergency-pc-granted") </w:t>
      </w:r>
      <w:r>
        <w:rPr>
          <w:b/>
          <w:bCs/>
        </w:rPr>
        <w:t>and</w:t>
      </w:r>
      <w:r>
        <w:t xml:space="preserve"> notifies the MCVideo User of the upgraded call if pc_MCX_DisplayInfoEmergencyCall }</w:t>
      </w:r>
    </w:p>
    <w:p w14:paraId="3D7F7CC6" w14:textId="77777777" w:rsidR="000C70BA" w:rsidRDefault="000C70BA" w:rsidP="000C70BA">
      <w:pPr>
        <w:pStyle w:val="PL"/>
      </w:pPr>
      <w:r>
        <w:t xml:space="preserve">            }</w:t>
      </w:r>
    </w:p>
    <w:p w14:paraId="5EE298A9" w14:textId="77777777" w:rsidR="000C70BA" w:rsidRDefault="000C70BA" w:rsidP="000C70BA">
      <w:pPr>
        <w:pStyle w:val="PL"/>
      </w:pPr>
    </w:p>
    <w:p w14:paraId="36077857" w14:textId="77777777" w:rsidR="000C70BA" w:rsidRDefault="000C70BA" w:rsidP="000C70BA">
      <w:pPr>
        <w:pStyle w:val="H6"/>
      </w:pPr>
      <w:r>
        <w:t>(4)</w:t>
      </w:r>
    </w:p>
    <w:p w14:paraId="57A07F7D" w14:textId="77777777" w:rsidR="000C70BA" w:rsidRDefault="000C70BA" w:rsidP="000C70BA">
      <w:pPr>
        <w:pStyle w:val="PL"/>
      </w:pPr>
      <w:r>
        <w:rPr>
          <w:b/>
        </w:rPr>
        <w:t>with</w:t>
      </w:r>
      <w:r>
        <w:t xml:space="preserve"> { UE (MCVideo Client) having an On-demand Automatic Commencement Mode private call with Transmission Control upgraded to an emergency private call }</w:t>
      </w:r>
    </w:p>
    <w:p w14:paraId="4347CF1A" w14:textId="77777777" w:rsidR="000C70BA" w:rsidRDefault="000C70BA" w:rsidP="000C70BA">
      <w:pPr>
        <w:pStyle w:val="PL"/>
      </w:pPr>
      <w:r>
        <w:t>ensure that {</w:t>
      </w:r>
    </w:p>
    <w:p w14:paraId="34E0F97A" w14:textId="77777777" w:rsidR="000C70BA" w:rsidRDefault="000C70BA" w:rsidP="000C70BA">
      <w:pPr>
        <w:pStyle w:val="PL"/>
      </w:pPr>
      <w:r>
        <w:t xml:space="preserve">  </w:t>
      </w:r>
      <w:r>
        <w:rPr>
          <w:b/>
        </w:rPr>
        <w:t>when</w:t>
      </w:r>
      <w:r>
        <w:t xml:space="preserve"> { the MCVideo User continues communication with the invited MCVideo User }</w:t>
      </w:r>
    </w:p>
    <w:p w14:paraId="35CF9FC7" w14:textId="77777777" w:rsidR="000C70BA" w:rsidRDefault="000C70BA" w:rsidP="000C70BA">
      <w:pPr>
        <w:pStyle w:val="PL"/>
      </w:pPr>
      <w:r>
        <w:t xml:space="preserve">    </w:t>
      </w:r>
      <w:r>
        <w:rPr>
          <w:b/>
        </w:rPr>
        <w:t>then</w:t>
      </w:r>
      <w: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Default="000C70BA" w:rsidP="000C70BA">
      <w:pPr>
        <w:pStyle w:val="PL"/>
      </w:pPr>
      <w:r>
        <w:t xml:space="preserve">            }</w:t>
      </w:r>
    </w:p>
    <w:p w14:paraId="76A4127D" w14:textId="77777777" w:rsidR="000C70BA" w:rsidRDefault="000C70BA" w:rsidP="000C70BA">
      <w:pPr>
        <w:pStyle w:val="PL"/>
      </w:pPr>
    </w:p>
    <w:p w14:paraId="0F663EB9" w14:textId="77777777" w:rsidR="000C70BA" w:rsidRDefault="000C70BA" w:rsidP="000C70BA">
      <w:pPr>
        <w:pStyle w:val="H6"/>
      </w:pPr>
      <w:r>
        <w:t>(5)</w:t>
      </w:r>
    </w:p>
    <w:p w14:paraId="6080F5AE" w14:textId="77777777" w:rsidR="000C70BA" w:rsidRDefault="000C70BA" w:rsidP="000C70BA">
      <w:pPr>
        <w:pStyle w:val="PL"/>
      </w:pPr>
      <w:r>
        <w:rPr>
          <w:b/>
        </w:rPr>
        <w:t>with</w:t>
      </w:r>
      <w:r>
        <w:t xml:space="preserve"> { UE (MCVideo Client) having an On-demand Automatic Commencement Mode private call with Transmission Control that was upgraded to an emergency private call }</w:t>
      </w:r>
    </w:p>
    <w:p w14:paraId="4E5DF013" w14:textId="77777777" w:rsidR="000C70BA" w:rsidRDefault="000C70BA" w:rsidP="000C70BA">
      <w:pPr>
        <w:pStyle w:val="PL"/>
      </w:pPr>
      <w:r>
        <w:t>ensure that {</w:t>
      </w:r>
    </w:p>
    <w:p w14:paraId="04CFD6E8" w14:textId="77777777" w:rsidR="000C70BA" w:rsidRDefault="000C70BA" w:rsidP="000C70BA">
      <w:pPr>
        <w:pStyle w:val="PL"/>
      </w:pPr>
      <w:r>
        <w:t xml:space="preserve">  </w:t>
      </w:r>
      <w:r>
        <w:rPr>
          <w:b/>
        </w:rPr>
        <w:t>when</w:t>
      </w:r>
      <w:r>
        <w:t xml:space="preserve"> { the MCVideo User receives a request to cancel the ongoing MCVideo emergency condition on a private call }</w:t>
      </w:r>
    </w:p>
    <w:p w14:paraId="34743921" w14:textId="77777777" w:rsidR="000C70BA" w:rsidRDefault="000C70BA" w:rsidP="000C70BA">
      <w:pPr>
        <w:pStyle w:val="PL"/>
      </w:pPr>
      <w:r>
        <w:t xml:space="preserve">    </w:t>
      </w:r>
      <w:r>
        <w:rPr>
          <w:b/>
        </w:rPr>
        <w:t>then</w:t>
      </w:r>
      <w:r>
        <w:t xml:space="preserve"> { UE (MCVideo Client) accepts the request and after sending a SIP 200 (OK) response considers the emergency condition cancelled and the call being reverted back to MCVideo private call </w:t>
      </w:r>
      <w:r>
        <w:rPr>
          <w:b/>
          <w:bCs/>
        </w:rPr>
        <w:t>and</w:t>
      </w:r>
      <w:r>
        <w:t xml:space="preserve"> notifies the MCVideo User of the downgraded call, and respects Reception Control (Transmission }</w:t>
      </w:r>
    </w:p>
    <w:p w14:paraId="69C07F54" w14:textId="77777777" w:rsidR="000C70BA" w:rsidRDefault="000C70BA" w:rsidP="000C70BA">
      <w:pPr>
        <w:pStyle w:val="PL"/>
      </w:pPr>
      <w:r>
        <w:t xml:space="preserve">            }</w:t>
      </w:r>
    </w:p>
    <w:p w14:paraId="18E19947" w14:textId="77777777" w:rsidR="000C70BA" w:rsidRDefault="000C70BA" w:rsidP="000C70BA">
      <w:pPr>
        <w:pStyle w:val="PL"/>
      </w:pPr>
    </w:p>
    <w:p w14:paraId="21C1F184" w14:textId="77777777" w:rsidR="000C70BA" w:rsidRDefault="000C70BA" w:rsidP="000C70BA">
      <w:pPr>
        <w:pStyle w:val="H6"/>
      </w:pPr>
      <w:r>
        <w:t>(6)</w:t>
      </w:r>
    </w:p>
    <w:p w14:paraId="285B1BB0" w14:textId="77777777" w:rsidR="000C70BA" w:rsidRDefault="000C70BA" w:rsidP="000C70BA">
      <w:pPr>
        <w:pStyle w:val="PL"/>
      </w:pPr>
      <w:r>
        <w:rPr>
          <w:b/>
        </w:rPr>
        <w:t>with</w:t>
      </w:r>
      <w:r>
        <w:t xml:space="preserve"> { UE (MCVideo Client) having an ongoing On-demand Automatic Commencement Mode private call }</w:t>
      </w:r>
    </w:p>
    <w:p w14:paraId="4A41F465" w14:textId="77777777" w:rsidR="000C70BA" w:rsidRDefault="000C70BA" w:rsidP="000C70BA">
      <w:pPr>
        <w:pStyle w:val="PL"/>
      </w:pPr>
      <w:r>
        <w:t>ensure that {</w:t>
      </w:r>
    </w:p>
    <w:p w14:paraId="5F49AF24" w14:textId="77777777" w:rsidR="000C70BA" w:rsidRDefault="000C70BA" w:rsidP="000C70BA">
      <w:pPr>
        <w:pStyle w:val="PL"/>
      </w:pPr>
      <w:r>
        <w:t xml:space="preserve">  </w:t>
      </w:r>
      <w:r>
        <w:rPr>
          <w:b/>
        </w:rPr>
        <w:t>when</w:t>
      </w:r>
      <w:r>
        <w:t xml:space="preserve"> { the MCVideo User requests to end the Private Call, the UE (MCVideo Client) sends a Transmission End Request message and, upon receiving a Transmission End Response from the SS (MCVideo Server) }</w:t>
      </w:r>
    </w:p>
    <w:p w14:paraId="28D0D9DC"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F42A855" w14:textId="77777777" w:rsidR="000C70BA" w:rsidRDefault="000C70BA" w:rsidP="000C70BA">
      <w:pPr>
        <w:pStyle w:val="PL"/>
      </w:pPr>
      <w:r>
        <w:t xml:space="preserve">            }</w:t>
      </w:r>
    </w:p>
    <w:p w14:paraId="6B40B5CB" w14:textId="77777777" w:rsidR="000C70BA" w:rsidRDefault="000C70BA" w:rsidP="000C70BA">
      <w:pPr>
        <w:pStyle w:val="PL"/>
      </w:pPr>
    </w:p>
    <w:p w14:paraId="2C8B22C2" w14:textId="77777777" w:rsidR="000C70BA" w:rsidRDefault="000C70BA" w:rsidP="000C70BA">
      <w:pPr>
        <w:pStyle w:val="H6"/>
      </w:pPr>
      <w:bookmarkStart w:id="567" w:name="_Toc52787549"/>
      <w:bookmarkStart w:id="568" w:name="_Toc52787731"/>
      <w:bookmarkStart w:id="569" w:name="_Toc75906953"/>
      <w:bookmarkStart w:id="570" w:name="_Toc75907290"/>
      <w:r>
        <w:t>6.2.2.2</w:t>
      </w:r>
      <w:r>
        <w:tab/>
        <w:t>Conformance requirements</w:t>
      </w:r>
      <w:bookmarkEnd w:id="567"/>
      <w:bookmarkEnd w:id="568"/>
      <w:bookmarkEnd w:id="569"/>
      <w:bookmarkEnd w:id="570"/>
    </w:p>
    <w:p w14:paraId="70C1499C" w14:textId="77777777" w:rsidR="000C70BA" w:rsidRDefault="000C70BA" w:rsidP="000C70BA">
      <w:r>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31DD68" w14:textId="77777777" w:rsidR="000C70BA" w:rsidRDefault="000C70BA" w:rsidP="000C70BA">
      <w:pPr>
        <w:spacing w:before="120"/>
      </w:pPr>
      <w:r>
        <w:t>[TS 24.281, clause 10.2.2.2.1]</w:t>
      </w:r>
    </w:p>
    <w:p w14:paraId="0E07C2D0"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Default="000C70BA" w:rsidP="000C70BA">
      <w:pPr>
        <w:spacing w:before="120"/>
      </w:pPr>
      <w:r>
        <w:t>The MCVideo client:</w:t>
      </w:r>
    </w:p>
    <w:p w14:paraId="7C3B25D7"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0427AA49"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00BC6BB2"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523654C8"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095F4C75"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Default="000C70BA" w:rsidP="000C70BA">
      <w:pPr>
        <w:ind w:left="568" w:hanging="284"/>
      </w:pPr>
      <w:r>
        <w:t>8)</w:t>
      </w:r>
      <w:r>
        <w:tab/>
        <w:t>if an end-to-end security context needs to be established and if the MCVideo user is initiating a private call then:</w:t>
      </w:r>
    </w:p>
    <w:p w14:paraId="055828EA"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222649F0" w14:textId="77777777" w:rsidR="000C70BA" w:rsidRDefault="000C70BA" w:rsidP="000C70BA">
      <w:pPr>
        <w:ind w:left="851" w:hanging="284"/>
      </w:pPr>
      <w:r>
        <w:t>b)</w:t>
      </w:r>
      <w:r>
        <w:tab/>
        <w:t>shall use the keying material to generate a PCK as described in 3GPP TS 33.180 [8];</w:t>
      </w:r>
    </w:p>
    <w:p w14:paraId="31EF471E"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Default="000C70BA" w:rsidP="000C70BA">
      <w:pPr>
        <w:ind w:left="851" w:hanging="284"/>
      </w:pPr>
      <w:r>
        <w:t>e)</w:t>
      </w:r>
      <w:r>
        <w:tab/>
        <w:t>shall generate a MIKEY-SAKKE I_MESSAGE using the encapsulated PCK and PCK-ID as specified in 3GPP TS 33.180 [8]; and</w:t>
      </w:r>
    </w:p>
    <w:p w14:paraId="76820962"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75AEF0FB"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A99C045" w14:textId="77777777" w:rsidR="000C70BA" w:rsidRDefault="000C70BA" w:rsidP="000C70BA">
      <w:pPr>
        <w:ind w:left="568" w:hanging="284"/>
      </w:pPr>
      <w:r>
        <w:t>10)</w:t>
      </w:r>
      <w:r>
        <w:tab/>
        <w:t>if implicit transmission control is required, shall comply with the conditions specified in subclause 6.4;</w:t>
      </w:r>
    </w:p>
    <w:p w14:paraId="1771D928" w14:textId="77777777" w:rsidR="000C70BA" w:rsidRDefault="000C70BA" w:rsidP="000C70BA">
      <w:pPr>
        <w:ind w:left="568" w:hanging="284"/>
      </w:pPr>
      <w:r>
        <w:t>11)</w:t>
      </w:r>
      <w:r>
        <w:tab/>
        <w:t>if the MCVideo user is initiating a private call then:</w:t>
      </w:r>
    </w:p>
    <w:p w14:paraId="05A48EF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Default="000C70BA" w:rsidP="000C70BA">
      <w:pPr>
        <w:ind w:left="851" w:hanging="284"/>
      </w:pPr>
      <w:r>
        <w:t>b)</w:t>
      </w:r>
      <w:r>
        <w:tab/>
        <w:t>if force of automatic commencement mode at the invited MCVideo client is not requested by the MCVideo user and:</w:t>
      </w:r>
    </w:p>
    <w:p w14:paraId="2954DFDB"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29861DF1"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Default="000C70BA" w:rsidP="000C70BA">
      <w:pPr>
        <w:ind w:left="568" w:hanging="284"/>
      </w:pPr>
      <w:r>
        <w:t>13)</w:t>
      </w:r>
      <w:r>
        <w:tab/>
        <w:t>shall send SIP INVITE request towards the MCVideo server according to 3GPP TS 24.229 [11].</w:t>
      </w:r>
    </w:p>
    <w:p w14:paraId="7D96786A" w14:textId="77777777" w:rsidR="000C70BA" w:rsidRDefault="000C70BA" w:rsidP="000C70BA">
      <w:r>
        <w:t>Upon receiving a SIP 183(Session Progress) response to the SIP INVITE request the MCVideo client:</w:t>
      </w:r>
    </w:p>
    <w:p w14:paraId="10968341" w14:textId="77777777" w:rsidR="000C70BA" w:rsidRDefault="000C70BA" w:rsidP="000C70BA">
      <w:pPr>
        <w:ind w:left="568" w:hanging="284"/>
      </w:pPr>
      <w:r>
        <w:t>1)</w:t>
      </w:r>
      <w:r>
        <w:tab/>
        <w:t>may indicate the progress of the session establishment to the inviting MCVideo user.</w:t>
      </w:r>
    </w:p>
    <w:p w14:paraId="79361B1E" w14:textId="77777777" w:rsidR="000C70BA" w:rsidRDefault="000C70BA" w:rsidP="000C70BA">
      <w:r>
        <w:t>Upon receiving a SIP 200 (OK) response to the SIP INVITE request the MCVideo client:</w:t>
      </w:r>
    </w:p>
    <w:p w14:paraId="2BBB4B2E" w14:textId="77777777" w:rsidR="000C70BA" w:rsidRDefault="000C70BA" w:rsidP="000C70BA">
      <w:pPr>
        <w:ind w:left="568" w:hanging="284"/>
      </w:pPr>
      <w:r>
        <w:t>1)</w:t>
      </w:r>
      <w:r>
        <w:tab/>
        <w:t xml:space="preserve">shall interact with the media plane as specified in 3GPP TS 24.581 [5]; </w:t>
      </w:r>
    </w:p>
    <w:p w14:paraId="4B3FF229"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6F39EF8D" w14:textId="77777777" w:rsidR="000C70BA" w:rsidRDefault="000C70BA" w:rsidP="000C70BA">
      <w:pPr>
        <w:ind w:left="568" w:hanging="284"/>
        <w:rPr>
          <w:rFonts w:eastAsia="Malgun Gothic"/>
        </w:rPr>
      </w:pPr>
      <w:r>
        <w:t>3)</w:t>
      </w:r>
      <w:r>
        <w:tab/>
        <w:t>shall notify the user that the call has been successfully established.</w:t>
      </w:r>
    </w:p>
    <w:p w14:paraId="1CA7DA34" w14:textId="77777777" w:rsidR="000C70BA" w:rsidRDefault="000C70BA" w:rsidP="000C70BA">
      <w:pPr>
        <w:rPr>
          <w:rFonts w:eastAsia="Calibri"/>
        </w:rPr>
      </w:pPr>
      <w:r>
        <w:t>On receiving a SIP 4xx response, a SIP 5xx response or a SIP 6xx response to the SIP INVITE request:</w:t>
      </w:r>
    </w:p>
    <w:p w14:paraId="6E6AB89B" w14:textId="77777777" w:rsidR="000C70BA" w:rsidRDefault="000C70BA" w:rsidP="000C70BA">
      <w:pPr>
        <w:ind w:left="568" w:hanging="284"/>
      </w:pPr>
      <w:r>
        <w:t>1)</w:t>
      </w:r>
      <w:r>
        <w:tab/>
        <w:t>if the MCVideo emergency private call state is set to "MVEPC 2: emergency-pc-requested"; or</w:t>
      </w:r>
    </w:p>
    <w:p w14:paraId="0F390999" w14:textId="77777777" w:rsidR="000C70BA" w:rsidRDefault="000C70BA" w:rsidP="000C70BA">
      <w:pPr>
        <w:ind w:left="568" w:hanging="284"/>
      </w:pPr>
      <w:r>
        <w:t>2)</w:t>
      </w:r>
      <w:r>
        <w:tab/>
        <w:t>if the MCVideo emergency private call state is set to "MVEPC 3: emergency-pc-granted";</w:t>
      </w:r>
    </w:p>
    <w:p w14:paraId="1A31ECA7" w14:textId="77777777" w:rsidR="000C70BA" w:rsidRDefault="000C70BA" w:rsidP="000C70BA">
      <w:pPr>
        <w:ind w:left="568" w:hanging="284"/>
      </w:pPr>
      <w:r>
        <w:t>the MCVideo client shall perform the actions specified in subclause 6.2.8.3.5.</w:t>
      </w:r>
    </w:p>
    <w:p w14:paraId="085093BE"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640A808" w14:textId="77777777" w:rsidR="000C70BA" w:rsidRDefault="000C70BA" w:rsidP="000C70BA">
      <w:r>
        <w:t>[TS 24.281, clause 10.2.2.2.2]</w:t>
      </w:r>
    </w:p>
    <w:p w14:paraId="497B03BC"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Default="000C70BA" w:rsidP="000C70BA">
      <w:r>
        <w:t>The MCVideo client:</w:t>
      </w:r>
    </w:p>
    <w:p w14:paraId="52D9F4A8" w14:textId="77777777" w:rsidR="000C70BA" w:rsidRDefault="000C70BA" w:rsidP="000C70BA">
      <w:pPr>
        <w:ind w:left="568" w:hanging="284"/>
      </w:pPr>
      <w:r>
        <w:t>1)</w:t>
      </w:r>
      <w:r>
        <w:tab/>
        <w:t>may reject the SIP INVITE request if any of the following conditions are met:</w:t>
      </w:r>
    </w:p>
    <w:p w14:paraId="0E8BBD4E"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1EA1EDF" w14:textId="77777777" w:rsidR="000C70BA" w:rsidRDefault="000C70BA" w:rsidP="000C70BA">
      <w:pPr>
        <w:ind w:left="851" w:hanging="284"/>
      </w:pPr>
      <w:r>
        <w:t>b)</w:t>
      </w:r>
      <w:r>
        <w:tab/>
        <w:t>MCVideo client does not have enough resources to handle the call; or</w:t>
      </w:r>
    </w:p>
    <w:p w14:paraId="2DAF1A11" w14:textId="77777777" w:rsidR="000C70BA" w:rsidRDefault="000C70BA" w:rsidP="000C70BA">
      <w:pPr>
        <w:ind w:left="851" w:hanging="284"/>
      </w:pPr>
      <w:r>
        <w:t>c)</w:t>
      </w:r>
      <w:r>
        <w:tab/>
        <w:t>any other reason outside the scope of this specification;</w:t>
      </w:r>
    </w:p>
    <w:p w14:paraId="3187DBD6" w14:textId="77777777" w:rsidR="000C70BA" w:rsidRDefault="000C70BA" w:rsidP="000C70BA">
      <w:pPr>
        <w:ind w:left="851" w:hanging="284"/>
      </w:pPr>
      <w:r>
        <w:t>otherwise, continue with the rest of the steps.</w:t>
      </w:r>
    </w:p>
    <w:p w14:paraId="44097C88"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Default="000C70BA" w:rsidP="000C70BA">
      <w:pPr>
        <w:ind w:left="851" w:hanging="284"/>
      </w:pPr>
      <w:r>
        <w:t>a)</w:t>
      </w:r>
      <w:r>
        <w:tab/>
        <w:t>should display to the MCVideo user an indication that this is a SIP INVITE request for an MCVideo emergency private call and:</w:t>
      </w:r>
    </w:p>
    <w:p w14:paraId="3DD934F0"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0D0A896"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6FE074AE" w14:textId="77777777" w:rsidR="000C70BA" w:rsidRDefault="000C70BA" w:rsidP="000C70BA">
      <w:pPr>
        <w:ind w:left="851" w:hanging="284"/>
      </w:pPr>
      <w:r>
        <w:t>b)</w:t>
      </w:r>
      <w:r>
        <w:tab/>
        <w:t>shall set the MCVideo emergency private priority state to "MVEPP 2: in-progress" for this private call;</w:t>
      </w:r>
    </w:p>
    <w:p w14:paraId="10E93086"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CF73B27"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13A52308" w14:textId="77777777" w:rsidR="000C70BA" w:rsidRDefault="000C70BA" w:rsidP="000C70BA">
      <w:pPr>
        <w:ind w:left="851" w:hanging="284"/>
      </w:pPr>
      <w:r>
        <w:t>b)</w:t>
      </w:r>
      <w:r>
        <w:tab/>
        <w:t>shall convert the MCVideo ID to a UID as described in 3GPP TS 33.180 [8];</w:t>
      </w:r>
    </w:p>
    <w:p w14:paraId="413DB7E8" w14:textId="77777777" w:rsidR="000C70BA" w:rsidRDefault="000C70BA" w:rsidP="000C70BA">
      <w:pPr>
        <w:ind w:left="851" w:hanging="284"/>
      </w:pPr>
      <w:r>
        <w:t>c)</w:t>
      </w:r>
      <w:r>
        <w:tab/>
        <w:t>shall use the UID to validate the signature of the MIKEY-SAKKE I_MESSAGE as described in 3GPP TS 33.180 [8];</w:t>
      </w:r>
    </w:p>
    <w:p w14:paraId="77C51C7D"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Default="000C70BA" w:rsidP="000C70BA">
      <w:pPr>
        <w:ind w:left="851" w:hanging="284"/>
      </w:pPr>
      <w:r>
        <w:t>e)</w:t>
      </w:r>
      <w:r>
        <w:tab/>
        <w:t>if the signature of the MIKEY-SAKKE I_MESSAGE was successfully validated:</w:t>
      </w:r>
    </w:p>
    <w:p w14:paraId="1EA2C65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65A0EA33" w14:textId="77777777" w:rsidR="000C70BA" w:rsidRDefault="000C70BA" w:rsidP="000C70BA">
      <w:pPr>
        <w:ind w:left="1135" w:hanging="284"/>
      </w:pPr>
      <w:r>
        <w:t>ii)</w:t>
      </w:r>
      <w:r>
        <w:tab/>
        <w:t>shall extract the PCK-ID, from the payload as specified in 3GPP TS 33.180 [8];</w:t>
      </w:r>
    </w:p>
    <w:p w14:paraId="69458F8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C9F0DB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Default="000C70BA" w:rsidP="000C70BA">
      <w:pPr>
        <w:ind w:left="568" w:hanging="284"/>
      </w:pPr>
      <w:r>
        <w:t>6)</w:t>
      </w:r>
      <w:r>
        <w:tab/>
        <w:t>may display to the MCVideo user the MCVideo ID of the inviting MCVideo user;</w:t>
      </w:r>
    </w:p>
    <w:p w14:paraId="00837666" w14:textId="77777777" w:rsidR="000C70BA" w:rsidRDefault="000C70BA" w:rsidP="000C70BA">
      <w:pPr>
        <w:ind w:left="568" w:hanging="284"/>
      </w:pPr>
      <w:r>
        <w:t>7)</w:t>
      </w:r>
      <w:r>
        <w:tab/>
        <w:t>shall perform the automatic commencement procedures specified in subclause 6.2.3.1.1 if one of the following conditions are met:</w:t>
      </w:r>
    </w:p>
    <w:p w14:paraId="4E61DE20"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1B935EE0"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Default="000C70BA" w:rsidP="000C70BA">
      <w:pPr>
        <w:ind w:left="851" w:hanging="284"/>
      </w:pPr>
      <w:r>
        <w:t>c)</w:t>
      </w:r>
      <w:r>
        <w:tab/>
        <w:t>SIP INVITE request contains a Priv-Answer-Mode header field with the value of "Auto"; and</w:t>
      </w:r>
    </w:p>
    <w:p w14:paraId="6EEF9633" w14:textId="77777777" w:rsidR="000C70BA" w:rsidRDefault="000C70BA" w:rsidP="000C70BA">
      <w:pPr>
        <w:ind w:left="568" w:hanging="284"/>
      </w:pPr>
      <w:r>
        <w:t>8)</w:t>
      </w:r>
      <w:r>
        <w:tab/>
        <w:t>shall perform the manual commencement procedures specified in subclause 6.2.3.2.1 if either of the following conditions are met:</w:t>
      </w:r>
    </w:p>
    <w:p w14:paraId="78621AC9"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66AA7F63"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Default="000C70BA" w:rsidP="000C70BA">
      <w:pPr>
        <w:ind w:left="851" w:hanging="284"/>
      </w:pPr>
      <w:r>
        <w:t>c)</w:t>
      </w:r>
      <w:r>
        <w:tab/>
        <w:t>SIP INVITE request contains a Priv-Answer-Mode header field with the value of "Manual".</w:t>
      </w:r>
    </w:p>
    <w:p w14:paraId="500B1585"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Default="000C70BA" w:rsidP="000C70BA">
      <w:pPr>
        <w:ind w:left="568" w:hanging="284"/>
      </w:pPr>
      <w:r>
        <w:t>1)</w:t>
      </w:r>
      <w:r>
        <w:tab/>
        <w:t>shall send a SIP 200 (OK) response to the SIP CANCEL request according to 3GPP TS 24.229 [11]; and</w:t>
      </w:r>
    </w:p>
    <w:p w14:paraId="0766E39E" w14:textId="77777777" w:rsidR="000C70BA" w:rsidRDefault="000C70BA" w:rsidP="000C70BA">
      <w:pPr>
        <w:ind w:left="568" w:hanging="284"/>
      </w:pPr>
      <w:r>
        <w:t>2)</w:t>
      </w:r>
      <w:r>
        <w:tab/>
        <w:t>shall send a SIP 487 (Request Terminated) response to the SIP INVITE request according to 3GPP TS 24.229 [11].</w:t>
      </w:r>
    </w:p>
    <w:p w14:paraId="1136E66A" w14:textId="77777777" w:rsidR="000C70BA" w:rsidRDefault="000C70BA" w:rsidP="000C70BA">
      <w:r>
        <w:t>Upon receiving a SIP BYE request for an established dialog, the MCVideo client:</w:t>
      </w:r>
    </w:p>
    <w:p w14:paraId="023224F6" w14:textId="77777777" w:rsidR="000C70BA" w:rsidRDefault="000C70BA" w:rsidP="000C70BA">
      <w:pPr>
        <w:ind w:left="568" w:hanging="284"/>
      </w:pPr>
      <w:r>
        <w:t>1)</w:t>
      </w:r>
      <w:r>
        <w:tab/>
        <w:t>shall follow the procedures in clause 10.2.5.2.</w:t>
      </w:r>
    </w:p>
    <w:p w14:paraId="58C0AA89" w14:textId="77777777" w:rsidR="000C70BA" w:rsidRDefault="000C70BA" w:rsidP="000C70BA">
      <w:r>
        <w:t>[TS 24.281, clause 10.2.2.2.3]</w:t>
      </w:r>
    </w:p>
    <w:p w14:paraId="725B3A50" w14:textId="77777777" w:rsidR="000C70BA" w:rsidRDefault="000C70BA" w:rsidP="000C70BA">
      <w:r>
        <w:t>This subclause covers on-demand session.</w:t>
      </w:r>
    </w:p>
    <w:p w14:paraId="30D8F92A" w14:textId="77777777" w:rsidR="000C70BA" w:rsidRDefault="000C70BA" w:rsidP="000C70BA">
      <w:r>
        <w:t>Upon receipt of a SIP re-INVITE request for an existing private call session, the MCVideo client shall:</w:t>
      </w:r>
    </w:p>
    <w:p w14:paraId="0EDB7B88"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Default="000C70BA" w:rsidP="000C70BA">
      <w:pPr>
        <w:ind w:left="851" w:hanging="284"/>
      </w:pPr>
      <w:r>
        <w:t>a)</w:t>
      </w:r>
      <w:r>
        <w:tab/>
        <w:t>should display to the MCVideo user an indication that this is a SIP re-INVITE request to upgrade this call to an MCVideo emergency private call and:</w:t>
      </w:r>
    </w:p>
    <w:p w14:paraId="56733C1C"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DD5F35D"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3E5ED8F" w14:textId="77777777" w:rsidR="000C70BA" w:rsidRDefault="000C70BA" w:rsidP="000C70BA">
      <w:pPr>
        <w:ind w:left="851" w:hanging="284"/>
      </w:pPr>
      <w:r>
        <w:t>b)</w:t>
      </w:r>
      <w:r>
        <w:tab/>
        <w:t>shall set the MCVideo emergency private priority state to "MVEPP 2: in-progress" for this private call;</w:t>
      </w:r>
    </w:p>
    <w:p w14:paraId="16D75853"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Default="000C70BA" w:rsidP="000C70BA">
      <w:pPr>
        <w:ind w:left="851" w:hanging="284"/>
      </w:pPr>
      <w:r>
        <w:t>a)</w:t>
      </w:r>
      <w:r>
        <w:tab/>
        <w:t>should display to the MCVideo user an indication that this is a SIP re-INVITE request to downgrade this emergency private call to a normal priority private call and:</w:t>
      </w:r>
    </w:p>
    <w:p w14:paraId="4305EFD5" w14:textId="77777777" w:rsidR="000C70BA" w:rsidRDefault="000C70BA" w:rsidP="000C70BA">
      <w:pPr>
        <w:ind w:left="1135" w:hanging="284"/>
      </w:pPr>
      <w:r>
        <w:t>i)</w:t>
      </w:r>
      <w:r>
        <w:tab/>
        <w:t>should display the MCVideo ID of the sender of the SIP re-INVITE request contained in the &lt;mcvideo-calling-user-id&gt; element of the application/vnd.3gpp.mcvideo-info+xml MIME body; and</w:t>
      </w:r>
    </w:p>
    <w:p w14:paraId="55CE88A2" w14:textId="77777777" w:rsidR="000C70BA" w:rsidRDefault="000C70BA" w:rsidP="000C70BA">
      <w:pPr>
        <w:ind w:left="1135" w:hanging="284"/>
      </w:pPr>
      <w:r>
        <w:t>ii)</w:t>
      </w:r>
      <w:r>
        <w:tab/>
        <w:t>if the &lt;alert-ind&gt; element is set to "false" should display to the MCVideo user an indication that the MCVideo emergency alert is cancelled;</w:t>
      </w:r>
    </w:p>
    <w:p w14:paraId="6F5C88EA" w14:textId="77777777" w:rsidR="000C70BA" w:rsidRDefault="000C70BA" w:rsidP="000C70BA">
      <w:pPr>
        <w:ind w:left="1135" w:hanging="284"/>
      </w:pPr>
      <w:r>
        <w:t>iii)</w:t>
      </w:r>
      <w:r>
        <w:tab/>
        <w:t>if the SIP re-INVITE request contains an application/vnd.3gpp.mcvideo-info+xml MIME body including an &lt;originated-by&gt; element:</w:t>
      </w:r>
    </w:p>
    <w:p w14:paraId="4BFD5F96"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248CA98"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"MVPEA 1: no-alert";</w:t>
      </w:r>
    </w:p>
    <w:p w14:paraId="4D90FF89" w14:textId="77777777" w:rsidR="000C70BA" w:rsidRDefault="000C70BA" w:rsidP="000C70BA">
      <w:pPr>
        <w:ind w:left="851" w:hanging="284"/>
      </w:pPr>
      <w:r>
        <w:t>b)</w:t>
      </w:r>
      <w:r>
        <w:tab/>
        <w:t>shall set the MCVideo emergency private priority state to "MVEPP 1: no-emergency" for this private call; and</w:t>
      </w:r>
    </w:p>
    <w:p w14:paraId="4EA80E33" w14:textId="77777777" w:rsidR="000C70BA" w:rsidRDefault="000C70BA" w:rsidP="000C70BA">
      <w:pPr>
        <w:ind w:left="851" w:hanging="284"/>
      </w:pPr>
      <w:r>
        <w:t>c)</w:t>
      </w:r>
      <w:r>
        <w:tab/>
        <w:t>if the MCVideo emergency private call state of the call is set to "MVEPC 3: emergency-call-granted", shall set the MCVideo emergency private call state of the call to "MVEPC 1: emergency-pc-capable";</w:t>
      </w:r>
    </w:p>
    <w:p w14:paraId="203595CB" w14:textId="77777777" w:rsidR="000C70BA" w:rsidRDefault="000C70BA" w:rsidP="000C70BA">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Default="000C70BA" w:rsidP="000C70BA">
      <w:pPr>
        <w:ind w:left="568" w:hanging="284"/>
      </w:pPr>
      <w:r>
        <w:t>4)</w:t>
      </w:r>
      <w:r>
        <w:tab/>
        <w:t>may display to the MCVideo user the MCVideo ID of the inviting MCVideo user;</w:t>
      </w:r>
    </w:p>
    <w:p w14:paraId="65CB4C99" w14:textId="77777777" w:rsidR="000C70BA" w:rsidRDefault="000C70BA" w:rsidP="000C70BA">
      <w:pPr>
        <w:keepLines/>
        <w:ind w:left="1135" w:hanging="851"/>
      </w:pPr>
      <w:r>
        <w:t>NOTE 1:</w:t>
      </w:r>
      <w:r>
        <w:tab/>
        <w:t>As this is a re-INVITE for an existing MCVideo private call session, there is no attempt made to change the answer-mode from its current state.</w:t>
      </w:r>
    </w:p>
    <w:p w14:paraId="4346854A" w14:textId="77777777" w:rsidR="000C70BA" w:rsidRDefault="000C70BA" w:rsidP="000C70BA">
      <w:pPr>
        <w:ind w:left="568" w:hanging="284"/>
      </w:pPr>
      <w:r>
        <w:t>5)</w:t>
      </w:r>
      <w:r>
        <w:tab/>
        <w:t>shall accept the SIP re-INVITE request and generate a SIP 200 (OK) response according to rules and procedures of 3GPP TS 24.229 [11];</w:t>
      </w:r>
    </w:p>
    <w:p w14:paraId="03743D74" w14:textId="77777777" w:rsidR="000C70BA" w:rsidRDefault="000C70BA" w:rsidP="000C70BA">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Default="000C70BA" w:rsidP="000C70BA">
      <w:pPr>
        <w:ind w:left="568" w:hanging="284"/>
      </w:pPr>
      <w:r>
        <w:t>7)</w:t>
      </w:r>
      <w:r>
        <w:tab/>
        <w:t>shall send the SIP 200 (OK) response towards the MCVideo server according to rules and procedures of 3GPP TS 24.229 [11]; and</w:t>
      </w:r>
    </w:p>
    <w:p w14:paraId="78FB285B" w14:textId="77777777" w:rsidR="000C70BA" w:rsidRDefault="000C70BA" w:rsidP="000C70BA">
      <w:pPr>
        <w:ind w:left="568" w:hanging="284"/>
      </w:pPr>
      <w:r>
        <w:t>8)</w:t>
      </w:r>
      <w:r>
        <w:tab/>
        <w:t>shall interact with the media plane as specified in 3GPP TS 24.581 [5].</w:t>
      </w:r>
    </w:p>
    <w:p w14:paraId="564830A8" w14:textId="77777777" w:rsidR="000C70BA" w:rsidRDefault="000C70BA" w:rsidP="000C70BA">
      <w:r>
        <w:t>[TS 24.281, clause 10.2.2.3.1.3]</w:t>
      </w:r>
    </w:p>
    <w:p w14:paraId="2A7F71C7" w14:textId="77777777" w:rsidR="000C70BA" w:rsidRDefault="000C70BA" w:rsidP="000C70BA">
      <w:pPr>
        <w:spacing w:before="120"/>
      </w:pPr>
      <w:r>
        <w:t>This clause covers both on-demand session and pre-established sessions.</w:t>
      </w:r>
    </w:p>
    <w:p w14:paraId="763CA37A" w14:textId="77777777" w:rsidR="000C70BA" w:rsidRDefault="000C70BA" w:rsidP="000C70BA">
      <w:pPr>
        <w:spacing w:before="120"/>
      </w:pPr>
      <w:r>
        <w:t>Upon receipt of a SIP re-INVITE request for an existing MCVideo private call session the participating MCVideo function:</w:t>
      </w:r>
    </w:p>
    <w:p w14:paraId="0F586467" w14:textId="77777777" w:rsidR="000C70BA" w:rsidRDefault="000C70BA" w:rsidP="000C70BA">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4D10783E"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Default="000C70BA" w:rsidP="000C70BA">
      <w:pPr>
        <w:keepLines/>
        <w:ind w:left="1135" w:hanging="851"/>
      </w:pPr>
      <w:r>
        <w:t>NOTE 1:</w:t>
      </w:r>
      <w:r>
        <w:tab/>
        <w:t>If the SIP re-INVITE request contains an emergency indication, the participating MCVideo function can choose to accept the request.</w:t>
      </w:r>
    </w:p>
    <w:p w14:paraId="6E5769B4"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2A7F19B9" w14:textId="77777777" w:rsidR="000C70BA" w:rsidRDefault="000C70BA" w:rsidP="000C70BA">
      <w:pPr>
        <w:keepLines/>
        <w:ind w:left="1135" w:hanging="851"/>
      </w:pPr>
      <w:r>
        <w:t>NOTE 2:</w:t>
      </w:r>
      <w:r>
        <w:tab/>
        <w:t>The MCVideo ID of the calling user is bound to the public user identity at the time of service authorisation, as documented in clause 7.3.</w:t>
      </w:r>
    </w:p>
    <w:p w14:paraId="690AA772" w14:textId="77777777" w:rsidR="000C70BA" w:rsidRDefault="000C70BA" w:rsidP="000C70BA">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Default="000C70BA" w:rsidP="000C70BA">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Default="000C70BA" w:rsidP="000C70BA">
      <w:pPr>
        <w:ind w:left="568" w:hanging="284"/>
      </w:pPr>
      <w:r>
        <w:rPr>
          <w:lang w:eastAsia="ko-KR"/>
        </w:rPr>
        <w:t>5)</w:t>
      </w:r>
      <w:r>
        <w:tab/>
        <w:t>shall generate a SIP re-INVITE request as specified in clause 6.3.2.1.9;</w:t>
      </w:r>
    </w:p>
    <w:p w14:paraId="2E2D6237" w14:textId="77777777" w:rsidR="000C70BA" w:rsidRDefault="000C70BA" w:rsidP="000C70BA">
      <w:pPr>
        <w:ind w:left="568" w:hanging="284"/>
      </w:pPr>
      <w:r>
        <w:t>6)</w:t>
      </w:r>
      <w:r>
        <w:tab/>
        <w:t>shall set the &lt;mcvideo-calling-user-id&gt; element in an application/vnd.3gpp.mcvideo-info+xml MIME body of the SIP re-INVITE request to the MCVideo ID of the calling user;</w:t>
      </w:r>
    </w:p>
    <w:p w14:paraId="1E1D998C" w14:textId="77777777" w:rsidR="000C70BA" w:rsidRDefault="000C70BA" w:rsidP="000C70BA">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709840DC" w14:textId="77777777" w:rsidR="000C70BA" w:rsidRDefault="000C70BA" w:rsidP="000C70BA">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Default="000C70BA" w:rsidP="000C70BA">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5B2E4314" w14:textId="77777777" w:rsidR="000C70BA" w:rsidRDefault="000C70BA" w:rsidP="000C70BA">
      <w:pPr>
        <w:ind w:left="568" w:hanging="284"/>
      </w:pPr>
      <w:r>
        <w:t>10)</w:t>
      </w:r>
      <w:r>
        <w:rPr>
          <w:lang w:eastAsia="ko-KR"/>
        </w:rPr>
        <w:tab/>
      </w:r>
      <w:r>
        <w:t>shall forward the SIP re-INVITE request, according to 3GPP TS 24.229 [11].</w:t>
      </w:r>
    </w:p>
    <w:p w14:paraId="18D04576" w14:textId="77777777" w:rsidR="000C70BA" w:rsidRDefault="000C70BA" w:rsidP="000C70BA">
      <w:r>
        <w:t>Upon receiving a SIP 200 (OK) response, the participating MCVideo function:</w:t>
      </w:r>
    </w:p>
    <w:p w14:paraId="090588A0" w14:textId="77777777" w:rsidR="000C70BA" w:rsidRDefault="000C70BA" w:rsidP="000C70BA">
      <w:pPr>
        <w:ind w:left="568" w:hanging="284"/>
      </w:pPr>
      <w:r>
        <w:rPr>
          <w:lang w:eastAsia="ko-KR"/>
        </w:rPr>
        <w:t>1)</w:t>
      </w:r>
      <w:r>
        <w:tab/>
        <w:t>shall generate a SIP 200 (OK) response as specified in the clause 6.3.2.1.5.2;</w:t>
      </w:r>
    </w:p>
    <w:p w14:paraId="345723EA" w14:textId="77777777" w:rsidR="000C70BA" w:rsidRDefault="000C70BA" w:rsidP="000C70BA">
      <w:pPr>
        <w:ind w:left="568" w:hanging="284"/>
      </w:pPr>
      <w:r>
        <w:t>2)</w:t>
      </w:r>
      <w:r>
        <w:tab/>
        <w:t>if the SIP 200 (OK) response is to be sent within an on-demand session shall include in the SIP 200 (OK) response an SDP answer as specified in the clause 6.3.2.1.2.1;</w:t>
      </w:r>
    </w:p>
    <w:p w14:paraId="0E098DEB" w14:textId="77777777" w:rsidR="000C70BA" w:rsidRDefault="000C70BA" w:rsidP="000C70BA">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F9635E8" w14:textId="77777777" w:rsidR="000C70BA" w:rsidRDefault="000C70BA" w:rsidP="000C70BA">
      <w:pPr>
        <w:ind w:left="568" w:hanging="284"/>
        <w:rPr>
          <w:lang w:eastAsia="ko-KR"/>
        </w:rPr>
      </w:pPr>
      <w:r>
        <w:t>4)</w:t>
      </w:r>
      <w:r>
        <w:tab/>
        <w:t>shall include Warning header field(s) received in the incoming SIP 200 (OK) response</w:t>
      </w:r>
      <w:r>
        <w:rPr>
          <w:lang w:eastAsia="ko-KR"/>
        </w:rPr>
        <w:t>;</w:t>
      </w:r>
    </w:p>
    <w:p w14:paraId="609ECE56" w14:textId="77777777" w:rsidR="000C70BA" w:rsidRDefault="000C70BA" w:rsidP="000C70BA">
      <w:pPr>
        <w:ind w:left="568" w:hanging="284"/>
      </w:pPr>
      <w:r>
        <w:t>5)</w:t>
      </w:r>
      <w:r>
        <w:tab/>
        <w:t>shall include the P-Asserted-Identity header field received in the incoming SIP 200 (OK) response into the outgoing SIP 200 (OK) response;</w:t>
      </w:r>
    </w:p>
    <w:p w14:paraId="475E96E7" w14:textId="77777777" w:rsidR="000C70BA" w:rsidRDefault="000C70BA" w:rsidP="000C70BA">
      <w:pPr>
        <w:ind w:left="568" w:hanging="284"/>
      </w:pPr>
      <w:r>
        <w:t>6)</w:t>
      </w:r>
      <w:r>
        <w:tab/>
        <w:t xml:space="preserve">shall send the SIP 200 (OK) response to the MCVideo </w:t>
      </w:r>
      <w:r>
        <w:rPr>
          <w:lang w:eastAsia="ko-KR"/>
        </w:rPr>
        <w:t>c</w:t>
      </w:r>
      <w:r>
        <w:t>lient according to 3GPP TS 24.229 [11]; and</w:t>
      </w:r>
    </w:p>
    <w:p w14:paraId="12CFF7B5" w14:textId="77777777" w:rsidR="000C70BA" w:rsidRDefault="000C70BA" w:rsidP="000C70BA">
      <w:pPr>
        <w:ind w:left="568" w:hanging="284"/>
      </w:pPr>
      <w:r>
        <w:t>7)</w:t>
      </w:r>
      <w:r>
        <w:tab/>
        <w:t xml:space="preserve">shall interact with the </w:t>
      </w:r>
      <w:r>
        <w:rPr>
          <w:lang w:eastAsia="ko-KR"/>
        </w:rPr>
        <w:t>media plane</w:t>
      </w:r>
      <w:r>
        <w:t xml:space="preserve"> as specified in </w:t>
      </w:r>
      <w:r>
        <w:rPr>
          <w:lang w:eastAsia="ko-KR"/>
        </w:rPr>
        <w:t>3GPP TS 24.581 [5].</w:t>
      </w:r>
    </w:p>
    <w:p w14:paraId="4F5EA1C9" w14:textId="77777777" w:rsidR="000C70BA" w:rsidRDefault="000C70BA" w:rsidP="000C70BA">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C717D59" w14:textId="77777777" w:rsidR="000C70BA" w:rsidRDefault="000C70BA" w:rsidP="000C70BA">
      <w:r>
        <w:t>[TS 24.281, clause 6.2.3.1.1]</w:t>
      </w:r>
    </w:p>
    <w:p w14:paraId="28E2BDAA" w14:textId="77777777" w:rsidR="000C70BA" w:rsidRDefault="000C70BA" w:rsidP="000C70BA">
      <w:r>
        <w:t>When performing the automatic commencement mode procedures, the MCVideo client:</w:t>
      </w:r>
    </w:p>
    <w:p w14:paraId="1D92DFD4" w14:textId="77777777" w:rsidR="000C70BA" w:rsidRDefault="000C70BA" w:rsidP="000C70BA">
      <w:pPr>
        <w:ind w:left="568" w:hanging="284"/>
      </w:pPr>
      <w:r>
        <w:t>1)</w:t>
      </w:r>
      <w:r>
        <w:tab/>
        <w:t>shall accept the SIP INVITE request and generate a SIP 200 (OK) response according to rules and procedures of 3GPP TS 24.229 [11];</w:t>
      </w:r>
    </w:p>
    <w:p w14:paraId="26A17CEB" w14:textId="77777777" w:rsidR="000C70BA" w:rsidRDefault="000C70BA" w:rsidP="000C70BA">
      <w:pPr>
        <w:ind w:left="568" w:hanging="284"/>
      </w:pPr>
      <w:r>
        <w:t>2)</w:t>
      </w:r>
      <w:r>
        <w:tab/>
        <w:t>shall include the option tag "timer" in a Require header field of the SIP 200 (OK) response;</w:t>
      </w:r>
    </w:p>
    <w:p w14:paraId="1C41FFFE"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2B0664B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F5308EA"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59750648" w14:textId="77777777" w:rsidR="000C70BA" w:rsidRDefault="000C70BA" w:rsidP="000C70BA">
      <w:pPr>
        <w:ind w:left="568" w:hanging="284"/>
      </w:pPr>
      <w:r>
        <w:t>8)</w:t>
      </w:r>
      <w:r>
        <w:tab/>
        <w:t>shall send the SIP 200 (OK) response towards the MCVideo server according to rules and procedures of 3GPP TS 24.229 [11];</w:t>
      </w:r>
    </w:p>
    <w:p w14:paraId="797ECCD2"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0849E3C"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AB726B5" w14:textId="77777777" w:rsidR="000C70BA" w:rsidRDefault="000C70BA" w:rsidP="000C70BA">
      <w:pPr>
        <w:spacing w:before="120"/>
      </w:pPr>
      <w:r>
        <w:t>When NAT traversal is supported by the MCVideo client and when the MCVideo client is behind a NAT, generation of SIP responses is done as specified in this subclause and as specified in IETF RFC 5626 [35].</w:t>
      </w:r>
    </w:p>
    <w:p w14:paraId="6F54CF75" w14:textId="77777777" w:rsidR="000C70BA" w:rsidRDefault="000C70BA" w:rsidP="000C70BA">
      <w:pPr>
        <w:spacing w:before="120"/>
      </w:pPr>
      <w:r>
        <w:t>[TS 24.581, clause 6.3.5.4.9]</w:t>
      </w:r>
    </w:p>
    <w:p w14:paraId="23A7B650" w14:textId="77777777" w:rsidR="000C70BA" w:rsidRDefault="000C70BA" w:rsidP="000C70BA">
      <w:pPr>
        <w:spacing w:before="120"/>
      </w:pPr>
      <w:r>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Default="000C70BA" w:rsidP="000C70BA">
      <w:pPr>
        <w:spacing w:before="120" w:after="0"/>
        <w:ind w:left="568" w:hanging="284"/>
      </w:pPr>
      <w:r>
        <w:t>1.</w:t>
      </w:r>
      <w:r>
        <w:tab/>
        <w:t>shall forward the Transmission Grant messages to the associated transmission participant;</w:t>
      </w:r>
    </w:p>
    <w:p w14:paraId="3B5BA6BB" w14:textId="77777777" w:rsidR="000C70BA" w:rsidRDefault="000C70BA" w:rsidP="000C70BA">
      <w:pPr>
        <w:spacing w:before="120" w:after="0"/>
        <w:ind w:left="568" w:hanging="284"/>
      </w:pPr>
      <w:r>
        <w:t>2.</w:t>
      </w:r>
      <w:r>
        <w:tab/>
        <w:t>may set the first bit in the subtype of the Transmission Grant message to '1' (Acknowledgment is required) as described in subclause 9.2.2.1;</w:t>
      </w:r>
    </w:p>
    <w:p w14:paraId="46182994" w14:textId="77777777" w:rsidR="000C70BA" w:rsidRDefault="000C70BA" w:rsidP="000C70BA">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7FFDDD8" w14:textId="77777777" w:rsidR="000C70BA" w:rsidRDefault="000C70BA" w:rsidP="000C70BA">
      <w:pPr>
        <w:spacing w:before="120" w:after="0"/>
        <w:ind w:left="568" w:hanging="284"/>
      </w:pPr>
      <w:r>
        <w:t>3.</w:t>
      </w:r>
      <w:r>
        <w:tab/>
        <w:t>shall enter the state 'U: permitted' as specified in subclause 6.3.5.5.2.</w:t>
      </w:r>
    </w:p>
    <w:p w14:paraId="1DEE8176" w14:textId="77777777" w:rsidR="000C70BA" w:rsidRDefault="000C70BA" w:rsidP="000C70BA">
      <w:pPr>
        <w:pStyle w:val="H6"/>
      </w:pPr>
      <w:bookmarkStart w:id="571" w:name="_Toc52787550"/>
      <w:bookmarkStart w:id="572" w:name="_Toc52787732"/>
      <w:bookmarkStart w:id="573" w:name="_Toc75906954"/>
      <w:bookmarkStart w:id="574" w:name="_Toc75907291"/>
      <w:r>
        <w:t>6.2.2.3</w:t>
      </w:r>
      <w:r>
        <w:tab/>
        <w:t>Test description</w:t>
      </w:r>
      <w:bookmarkEnd w:id="571"/>
      <w:bookmarkEnd w:id="572"/>
      <w:bookmarkEnd w:id="573"/>
      <w:bookmarkEnd w:id="574"/>
    </w:p>
    <w:p w14:paraId="61E9451C" w14:textId="77777777" w:rsidR="000C70BA" w:rsidRDefault="000C70BA" w:rsidP="000C70BA">
      <w:pPr>
        <w:pStyle w:val="H6"/>
      </w:pPr>
      <w:bookmarkStart w:id="575" w:name="_Toc52787551"/>
      <w:bookmarkStart w:id="576" w:name="_Toc52787733"/>
      <w:bookmarkStart w:id="577" w:name="_Toc75906955"/>
      <w:bookmarkStart w:id="578" w:name="_Toc75907292"/>
      <w:r>
        <w:t>6.2.2.3.1</w:t>
      </w:r>
      <w:r>
        <w:tab/>
        <w:t>Pre-test conditions</w:t>
      </w:r>
      <w:bookmarkEnd w:id="575"/>
      <w:bookmarkEnd w:id="576"/>
      <w:bookmarkEnd w:id="577"/>
      <w:bookmarkEnd w:id="578"/>
    </w:p>
    <w:p w14:paraId="4D0D3AAF" w14:textId="77777777" w:rsidR="000C70BA" w:rsidRDefault="000C70BA" w:rsidP="000C70BA">
      <w:pPr>
        <w:pStyle w:val="H6"/>
      </w:pPr>
      <w:r w:rsidRPr="00102CE5">
        <w:t>Test configuration</w:t>
      </w:r>
      <w:r>
        <w:t>:</w:t>
      </w:r>
    </w:p>
    <w:p w14:paraId="0F911A8D" w14:textId="30144F2C" w:rsidR="000C70BA" w:rsidRDefault="000C70BA" w:rsidP="000C70BA">
      <w:pPr>
        <w:pStyle w:val="B1"/>
      </w:pPr>
      <w:r>
        <w:t>-</w:t>
      </w:r>
      <w:r>
        <w:tab/>
        <w:t xml:space="preserve">Single cell configuration according to TS </w:t>
      </w:r>
      <w:r w:rsidR="00960759">
        <w:t>37.579</w:t>
      </w:r>
      <w:r>
        <w:t>-1 [2] clause 5.2.2.2.1.</w:t>
      </w:r>
    </w:p>
    <w:p w14:paraId="4CB457EE" w14:textId="77777777" w:rsidR="000C70BA" w:rsidRDefault="000C70BA" w:rsidP="000C70BA">
      <w:pPr>
        <w:pStyle w:val="H6"/>
      </w:pPr>
      <w:r>
        <w:t>Preamble:</w:t>
      </w:r>
    </w:p>
    <w:p w14:paraId="3D9E34F4" w14:textId="00EED65C" w:rsidR="000C70BA" w:rsidRDefault="000C70BA" w:rsidP="000C70BA">
      <w:pPr>
        <w:pStyle w:val="B1"/>
      </w:pPr>
      <w:r>
        <w:t>-</w:t>
      </w:r>
      <w:r>
        <w:tab/>
        <w:t xml:space="preserve">The UE has performed procedure 'Initial registration' as described in TS </w:t>
      </w:r>
      <w:r w:rsidR="00960759">
        <w:t>37.579</w:t>
      </w:r>
      <w:r>
        <w:t>-1 [2] clause 5.4.2.</w:t>
      </w:r>
    </w:p>
    <w:p w14:paraId="79625944" w14:textId="77777777" w:rsidR="000C70BA" w:rsidRDefault="000C70BA" w:rsidP="000C70BA">
      <w:pPr>
        <w:pStyle w:val="B1"/>
      </w:pPr>
      <w:r>
        <w:t>-</w:t>
      </w:r>
      <w:r>
        <w:tab/>
      </w:r>
      <w:r w:rsidRPr="000573F5">
        <w:t>UE States at the end of the preamble</w:t>
      </w:r>
      <w:r>
        <w:t>:</w:t>
      </w:r>
    </w:p>
    <w:p w14:paraId="4D0783BB" w14:textId="77777777" w:rsidR="000C70BA" w:rsidRDefault="000C70BA" w:rsidP="000C70BA">
      <w:pPr>
        <w:pStyle w:val="B1"/>
        <w:ind w:left="852"/>
      </w:pPr>
      <w:r>
        <w:t>-</w:t>
      </w:r>
      <w:r>
        <w:tab/>
        <w:t>The UE is in RRC_IDLE state.</w:t>
      </w:r>
    </w:p>
    <w:p w14:paraId="34558ADB" w14:textId="77777777" w:rsidR="000C70BA" w:rsidRDefault="000C70BA" w:rsidP="000C70BA">
      <w:pPr>
        <w:pStyle w:val="B1"/>
        <w:ind w:left="852"/>
      </w:pPr>
      <w:r>
        <w:t>-</w:t>
      </w:r>
      <w:r>
        <w:tab/>
        <w:t>The client is registered for MCVideo.</w:t>
      </w:r>
    </w:p>
    <w:p w14:paraId="50BCB8F1" w14:textId="77777777" w:rsidR="000C70BA" w:rsidRDefault="000C70BA" w:rsidP="000C70BA">
      <w:pPr>
        <w:pStyle w:val="H6"/>
      </w:pPr>
      <w:bookmarkStart w:id="579" w:name="_Toc52787552"/>
      <w:bookmarkStart w:id="580" w:name="_Toc52787734"/>
      <w:bookmarkStart w:id="581" w:name="_Toc75906956"/>
      <w:bookmarkStart w:id="582" w:name="_Toc75907293"/>
      <w:r>
        <w:t>6.2.2.3.2</w:t>
      </w:r>
      <w:r>
        <w:tab/>
        <w:t>Test procedure sequence</w:t>
      </w:r>
      <w:bookmarkEnd w:id="579"/>
      <w:bookmarkEnd w:id="580"/>
      <w:bookmarkEnd w:id="581"/>
      <w:bookmarkEnd w:id="582"/>
    </w:p>
    <w:p w14:paraId="730FD708" w14:textId="77777777" w:rsidR="000C70BA" w:rsidRDefault="000C70BA" w:rsidP="000C70BA">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Default="000C70BA" w:rsidP="002E3FCC">
            <w:pPr>
              <w:pStyle w:val="TAH"/>
            </w:pPr>
            <w:r>
              <w:t>Verdict</w:t>
            </w:r>
          </w:p>
        </w:tc>
      </w:tr>
      <w:tr w:rsidR="000C70BA"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Default="000C70BA" w:rsidP="002E3FCC">
            <w:pPr>
              <w:pStyle w:val="TAH"/>
            </w:pPr>
          </w:p>
        </w:tc>
      </w:tr>
      <w:tr w:rsidR="000C70BA"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Default="000C70BA" w:rsidP="002E3FCC">
            <w:pPr>
              <w:pStyle w:val="TAC"/>
            </w:pPr>
            <w:r>
              <w:t>P</w:t>
            </w:r>
          </w:p>
        </w:tc>
      </w:tr>
      <w:tr w:rsidR="000C70BA"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Default="000C70BA" w:rsidP="002E3FCC">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Default="000C70BA" w:rsidP="002E3FCC">
            <w:pPr>
              <w:pStyle w:val="TAC"/>
            </w:pPr>
            <w:r>
              <w:t>-</w:t>
            </w:r>
          </w:p>
        </w:tc>
      </w:tr>
      <w:tr w:rsidR="000C70BA"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Default="000C70BA" w:rsidP="002E3FCC">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Default="000C70BA" w:rsidP="002E3FCC">
            <w:pPr>
              <w:pStyle w:val="TAC"/>
            </w:pPr>
            <w:r>
              <w:t>P</w:t>
            </w:r>
          </w:p>
        </w:tc>
      </w:tr>
      <w:tr w:rsidR="000C70BA"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Default="000C70BA" w:rsidP="002E3FCC">
            <w:pPr>
              <w:pStyle w:val="TAC"/>
            </w:pPr>
            <w:r>
              <w:t>-</w:t>
            </w:r>
          </w:p>
        </w:tc>
      </w:tr>
      <w:tr w:rsidR="000C70BA"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Default="000C70BA" w:rsidP="002E3FCC">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Default="000C70BA" w:rsidP="002E3FCC">
            <w:pPr>
              <w:pStyle w:val="TAC"/>
              <w:rPr>
                <w:rFonts w:cs="Arial"/>
                <w:szCs w:val="18"/>
              </w:rPr>
            </w:pPr>
            <w:r>
              <w:t>P</w:t>
            </w:r>
          </w:p>
        </w:tc>
      </w:tr>
      <w:tr w:rsidR="000C70BA"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Default="000C70BA" w:rsidP="002E3FCC">
            <w:pPr>
              <w:pStyle w:val="TAC"/>
            </w:pPr>
            <w:r>
              <w:t>P</w:t>
            </w:r>
          </w:p>
        </w:tc>
      </w:tr>
      <w:tr w:rsidR="000C70BA"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Default="000C70BA" w:rsidP="002E3FCC">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Default="000C70BA" w:rsidP="002E3FCC">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Default="000C70BA" w:rsidP="002E3FCC">
            <w:pPr>
              <w:pStyle w:val="TAC"/>
            </w:pPr>
            <w:r>
              <w:t>-</w:t>
            </w:r>
          </w:p>
        </w:tc>
      </w:tr>
      <w:tr w:rsidR="000C70BA"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Default="000C70BA" w:rsidP="002E3FCC">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Default="000C70BA" w:rsidP="002E3FCC">
            <w:pPr>
              <w:pStyle w:val="TAC"/>
            </w:pPr>
            <w:r>
              <w:t>P</w:t>
            </w:r>
          </w:p>
        </w:tc>
      </w:tr>
      <w:tr w:rsidR="000C70BA"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Default="000C70BA" w:rsidP="002E3FCC">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Default="000C70BA" w:rsidP="002E3FCC">
            <w:pPr>
              <w:pStyle w:val="TAC"/>
            </w:pPr>
            <w:r>
              <w:t>-</w:t>
            </w:r>
          </w:p>
        </w:tc>
      </w:tr>
      <w:tr w:rsidR="000C70BA"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Default="000C70BA" w:rsidP="002E3FCC">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Default="000C70BA" w:rsidP="002E3FCC">
            <w:pPr>
              <w:pStyle w:val="TAC"/>
            </w:pPr>
            <w:r>
              <w:t>-</w:t>
            </w:r>
          </w:p>
        </w:tc>
      </w:tr>
      <w:tr w:rsidR="000C70BA"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Default="000C70BA" w:rsidP="002E3FCC">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Default="000C70BA" w:rsidP="002E3FCC">
            <w:pPr>
              <w:pStyle w:val="TAL"/>
            </w:pPr>
            <w:r>
              <w:t>IF pc_MCX_DisplayInfoEmergencyCall THEN Check: Does the UE (McVideo client) notify the user that the call has been upgraded to an emergency private call?</w:t>
            </w:r>
          </w:p>
          <w:p w14:paraId="1D312C3B" w14:textId="77777777" w:rsidR="000C70BA" w:rsidRDefault="000C70BA" w:rsidP="002E3FCC">
            <w:pPr>
              <w:pStyle w:val="TAL"/>
            </w:pPr>
            <w:r>
              <w:t>(NOTE 1)</w:t>
            </w:r>
          </w:p>
          <w:p w14:paraId="027A8A5C"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Default="000C70BA" w:rsidP="002E3FCC">
            <w:pPr>
              <w:pStyle w:val="TAC"/>
              <w:rPr>
                <w:rFonts w:cs="Arial"/>
                <w:szCs w:val="18"/>
              </w:rPr>
            </w:pPr>
            <w:r>
              <w:t>P</w:t>
            </w:r>
          </w:p>
        </w:tc>
      </w:tr>
      <w:tr w:rsidR="000C70BA"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Default="000C70BA" w:rsidP="002E3FCC">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Default="000C70BA" w:rsidP="002E3FCC">
            <w:pPr>
              <w:pStyle w:val="TAC"/>
            </w:pPr>
            <w:r>
              <w:t>P</w:t>
            </w:r>
          </w:p>
        </w:tc>
      </w:tr>
      <w:tr w:rsidR="000C70BA"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Default="000C70BA" w:rsidP="002E3FCC">
            <w:pPr>
              <w:pStyle w:val="TAC"/>
            </w:pPr>
            <w:r>
              <w:t>P</w:t>
            </w:r>
          </w:p>
        </w:tc>
      </w:tr>
      <w:tr w:rsidR="000C70BA"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Default="000C70BA" w:rsidP="002E3FCC">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Default="000C70BA" w:rsidP="002E3FCC">
            <w:pPr>
              <w:pStyle w:val="TAC"/>
            </w:pPr>
            <w:r>
              <w:t>-</w:t>
            </w:r>
          </w:p>
        </w:tc>
      </w:tr>
      <w:tr w:rsidR="000C70BA"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Default="000C70BA" w:rsidP="002E3FCC">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Default="000C70BA" w:rsidP="002E3FCC">
            <w:pPr>
              <w:pStyle w:val="TAC"/>
            </w:pPr>
            <w:r>
              <w:t>P</w:t>
            </w:r>
          </w:p>
        </w:tc>
      </w:tr>
      <w:tr w:rsidR="000C70BA"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Default="000C70BA" w:rsidP="002E3FCC">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Default="000C70BA" w:rsidP="002E3FCC">
            <w:pPr>
              <w:pStyle w:val="TAC"/>
            </w:pPr>
            <w:r>
              <w:t>-</w:t>
            </w:r>
          </w:p>
        </w:tc>
      </w:tr>
      <w:tr w:rsidR="000C70BA"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Default="000C70BA" w:rsidP="002E3FCC">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Default="000C70BA" w:rsidP="002E3FCC">
            <w:pPr>
              <w:pStyle w:val="TAC"/>
            </w:pPr>
            <w:r>
              <w:t>-</w:t>
            </w:r>
          </w:p>
        </w:tc>
      </w:tr>
      <w:tr w:rsidR="000C70BA"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Default="000C70BA" w:rsidP="002E3FCC">
            <w:pPr>
              <w:pStyle w:val="TAC"/>
            </w:pPr>
            <w:r>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Default="000C70BA" w:rsidP="002E3FCC">
            <w:pPr>
              <w:pStyle w:val="TAL"/>
            </w:pPr>
            <w:r>
              <w:t>IF pc_MCX_DisplayInfoEmergencyCall THEN Check: Does the UE (MCVideo client) notify the user that the call has been downgraded?</w:t>
            </w:r>
          </w:p>
          <w:p w14:paraId="5B7DBC16" w14:textId="77777777" w:rsidR="000C70BA" w:rsidRDefault="000C70BA" w:rsidP="002E3FCC">
            <w:pPr>
              <w:pStyle w:val="TAL"/>
            </w:pPr>
            <w:r>
              <w:t>(NOTE 1)</w:t>
            </w:r>
          </w:p>
          <w:p w14:paraId="01A58278"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Default="000C70BA" w:rsidP="002E3FCC">
            <w:pPr>
              <w:pStyle w:val="TAC"/>
            </w:pPr>
            <w:r>
              <w:t>P</w:t>
            </w:r>
          </w:p>
        </w:tc>
      </w:tr>
      <w:tr w:rsidR="000C70BA"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Default="000C70BA" w:rsidP="002E3FCC">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Default="000C70BA" w:rsidP="002E3FCC">
            <w:pPr>
              <w:pStyle w:val="TAC"/>
            </w:pPr>
            <w:r>
              <w:t>-</w:t>
            </w:r>
          </w:p>
        </w:tc>
      </w:tr>
      <w:tr w:rsidR="000C70BA"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Default="000C70BA" w:rsidP="002E3FCC">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Default="000C70BA" w:rsidP="002E3FCC">
            <w:pPr>
              <w:pStyle w:val="TAL"/>
            </w:pPr>
            <w:r>
              <w:t>Make the UE (MCVideo client) release the call.</w:t>
            </w:r>
          </w:p>
          <w:p w14:paraId="0908CDF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Default="000C70BA" w:rsidP="002E3FCC">
            <w:pPr>
              <w:pStyle w:val="TAC"/>
            </w:pPr>
            <w:r>
              <w:t>-</w:t>
            </w:r>
          </w:p>
        </w:tc>
      </w:tr>
      <w:tr w:rsidR="000C70BA"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Default="000C70BA" w:rsidP="002E3FCC">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Default="000C70BA" w:rsidP="002E3FCC">
            <w:pPr>
              <w:pStyle w:val="TAC"/>
            </w:pPr>
            <w:r>
              <w:t>P</w:t>
            </w:r>
          </w:p>
        </w:tc>
      </w:tr>
      <w:tr w:rsidR="000C70BA"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Default="000C70BA" w:rsidP="002E3FCC">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Default="000C70BA" w:rsidP="002E3FCC">
            <w:pPr>
              <w:pStyle w:val="TAC"/>
            </w:pPr>
            <w:r>
              <w:t>-</w:t>
            </w:r>
          </w:p>
        </w:tc>
      </w:tr>
      <w:tr w:rsidR="000C70BA"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Default="000C70BA" w:rsidP="002E3FCC">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Default="000C70BA" w:rsidP="002E3FCC">
            <w:pPr>
              <w:pStyle w:val="TAC"/>
            </w:pPr>
            <w:r>
              <w:t>P</w:t>
            </w:r>
          </w:p>
        </w:tc>
      </w:tr>
      <w:tr w:rsidR="000C70BA"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Default="000C70BA" w:rsidP="002E3FCC">
            <w:pPr>
              <w:pStyle w:val="TAC"/>
            </w:pPr>
            <w:r>
              <w:t>-</w:t>
            </w:r>
          </w:p>
        </w:tc>
      </w:tr>
      <w:tr w:rsidR="000C70BA"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Default="000C70BA" w:rsidP="002E3FCC">
            <w:pPr>
              <w:pStyle w:val="TAN"/>
            </w:pPr>
            <w:r>
              <w:t>NOTE 1: This action is expected to be done via a suitable implementation dependent MMI.</w:t>
            </w:r>
          </w:p>
          <w:p w14:paraId="01813919" w14:textId="77777777" w:rsidR="000C70BA" w:rsidRDefault="000C70BA" w:rsidP="002E3FCC">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7DA3A9D8" w14:textId="77777777" w:rsidR="000C70BA" w:rsidRDefault="000C70BA" w:rsidP="000C70BA"/>
    <w:p w14:paraId="0AB7B5F6" w14:textId="77777777" w:rsidR="000C70BA" w:rsidRDefault="000C70BA" w:rsidP="000C70BA">
      <w:pPr>
        <w:pStyle w:val="H6"/>
      </w:pPr>
      <w:bookmarkStart w:id="583" w:name="_Toc52787553"/>
      <w:bookmarkStart w:id="584" w:name="_Toc52787735"/>
      <w:bookmarkStart w:id="585" w:name="_Toc75906957"/>
      <w:bookmarkStart w:id="586" w:name="_Toc75907294"/>
      <w:r>
        <w:t>6.2.2.3.3</w:t>
      </w:r>
      <w:r>
        <w:tab/>
        <w:t>Specific message contents</w:t>
      </w:r>
      <w:bookmarkEnd w:id="583"/>
      <w:bookmarkEnd w:id="584"/>
      <w:bookmarkEnd w:id="585"/>
      <w:bookmarkEnd w:id="586"/>
    </w:p>
    <w:p w14:paraId="44CC66D3" w14:textId="3B25A8B9" w:rsidR="000C70BA" w:rsidRDefault="000C70BA" w:rsidP="000C70BA">
      <w:pPr>
        <w:pStyle w:val="TH"/>
      </w:pPr>
      <w:r>
        <w:t>Table 6.2.2.3.3-1: SIP INVITE from the SS (Step 1,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Default="000C70BA" w:rsidP="002E3FCC">
            <w:pPr>
              <w:pStyle w:val="TAL"/>
            </w:pPr>
            <w:r>
              <w:t xml:space="preserve">Derivation Path: TS </w:t>
            </w:r>
            <w:r w:rsidR="00960759">
              <w:t>37.579</w:t>
            </w:r>
            <w:r>
              <w:t>-1 [2], Table 5.5.2.5.2-1</w:t>
            </w:r>
          </w:p>
        </w:tc>
      </w:tr>
      <w:tr w:rsidR="000C70BA"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Default="000C70BA" w:rsidP="002E3FCC">
            <w:pPr>
              <w:pStyle w:val="TAH"/>
            </w:pPr>
            <w:r>
              <w:t>Condition</w:t>
            </w:r>
          </w:p>
        </w:tc>
      </w:tr>
      <w:tr w:rsidR="000C70BA"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5D374E" w:rsidRDefault="000C70BA" w:rsidP="002E3FCC">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Default="000C70BA" w:rsidP="002E3FCC">
            <w:pPr>
              <w:pStyle w:val="TAL"/>
            </w:pPr>
          </w:p>
        </w:tc>
      </w:tr>
      <w:tr w:rsidR="000C70BA"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Default="000C70BA" w:rsidP="002E3FCC">
            <w:pPr>
              <w:pStyle w:val="TAL"/>
            </w:pPr>
          </w:p>
        </w:tc>
      </w:tr>
      <w:tr w:rsidR="000C70BA"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Default="000C70BA" w:rsidP="002E3FCC">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Default="000C70BA" w:rsidP="002E3FCC">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Default="000C70BA" w:rsidP="002E3FCC">
            <w:pPr>
              <w:pStyle w:val="TAL"/>
            </w:pPr>
          </w:p>
        </w:tc>
      </w:tr>
      <w:tr w:rsidR="000C70BA"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Default="000C70BA" w:rsidP="002E3FCC">
            <w:pPr>
              <w:pStyle w:val="TAL"/>
            </w:pPr>
          </w:p>
        </w:tc>
      </w:tr>
      <w:tr w:rsidR="000C70BA"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Default="000C70BA" w:rsidP="002E3FCC">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Default="000C70BA" w:rsidP="002E3FCC">
            <w:pPr>
              <w:pStyle w:val="TAL"/>
            </w:pPr>
          </w:p>
        </w:tc>
      </w:tr>
    </w:tbl>
    <w:p w14:paraId="41814865" w14:textId="77777777" w:rsidR="000C70BA" w:rsidRDefault="000C70BA" w:rsidP="000C70BA"/>
    <w:p w14:paraId="17C33518" w14:textId="77777777" w:rsidR="000C70BA" w:rsidRDefault="000C70BA" w:rsidP="000C70BA">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Default="000C70BA" w:rsidP="002E3FCC">
            <w:pPr>
              <w:pStyle w:val="TAL"/>
            </w:pPr>
            <w:r>
              <w:t xml:space="preserve">Derivation Path: TS </w:t>
            </w:r>
            <w:r w:rsidR="00960759">
              <w:t>37.579</w:t>
            </w:r>
            <w:r>
              <w:t>-1 [2], Table 5.5.3.1.2-2, condition INITIAL_SDP_OFFER, PRIVATE-CALL</w:t>
            </w:r>
          </w:p>
        </w:tc>
      </w:tr>
    </w:tbl>
    <w:p w14:paraId="16806F12" w14:textId="77777777" w:rsidR="000C70BA" w:rsidRDefault="000C70BA" w:rsidP="000C70BA"/>
    <w:p w14:paraId="5831C647" w14:textId="77777777" w:rsidR="000C70BA" w:rsidRDefault="000C70BA" w:rsidP="000C70BA">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Default="000C70BA" w:rsidP="002E3FCC">
            <w:pPr>
              <w:pStyle w:val="TAL"/>
            </w:pPr>
            <w:r>
              <w:t xml:space="preserve">Derivation Path: TS </w:t>
            </w:r>
            <w:r w:rsidR="00960759">
              <w:t>37.579</w:t>
            </w:r>
            <w:r>
              <w:t>-1 [2], Table 5.5.3.2.2-2, condition PRIVATE-CALL</w:t>
            </w:r>
          </w:p>
        </w:tc>
      </w:tr>
    </w:tbl>
    <w:p w14:paraId="5DC06C91" w14:textId="77777777" w:rsidR="000C70BA" w:rsidRDefault="000C70BA" w:rsidP="000C70BA"/>
    <w:p w14:paraId="3A11DF47" w14:textId="188131D1" w:rsidR="000C70BA" w:rsidRDefault="000C70BA" w:rsidP="000C70BA">
      <w:pPr>
        <w:pStyle w:val="TH"/>
      </w:pPr>
      <w:r>
        <w:t>Table 6.2.2.3.3-3: SIP 200 (OK) from the UE (Steps 1, 7, 14, Table 6.2.2.3.2-1;</w:t>
      </w:r>
      <w:r>
        <w:br/>
        <w:t xml:space="preserve">Step 4,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14:paraId="176E34FA" w14:textId="77777777" w:rsidTr="002E3FCC">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Default="000C70BA" w:rsidP="002E3FCC">
            <w:pPr>
              <w:pStyle w:val="TAL"/>
            </w:pPr>
            <w:r>
              <w:t xml:space="preserve">Derivation Path: TS </w:t>
            </w:r>
            <w:r w:rsidR="00960759">
              <w:t>37.579</w:t>
            </w:r>
            <w:r>
              <w:t>-1 [2], Table 5.5.2.17.1.1-1, condition INVITE-RSP</w:t>
            </w:r>
          </w:p>
        </w:tc>
      </w:tr>
      <w:tr w:rsidR="000C70BA" w14:paraId="369A4613"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9F3261F"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00A622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646BC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Default="000C70BA" w:rsidP="002E3FCC">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Default="000C70BA" w:rsidP="002E3FCC">
            <w:pPr>
              <w:pStyle w:val="TAH"/>
            </w:pPr>
            <w:r>
              <w:t>Condition</w:t>
            </w:r>
          </w:p>
        </w:tc>
      </w:tr>
      <w:tr w:rsidR="000C70BA" w14:paraId="69FE3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Default="000C70BA" w:rsidP="002E3FCC">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4403A01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21731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Default="000C70BA" w:rsidP="002E3FCC">
            <w:pPr>
              <w:pStyle w:val="TAL"/>
            </w:pPr>
          </w:p>
        </w:tc>
      </w:tr>
      <w:tr w:rsidR="000C70BA" w14:paraId="595154D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332777"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A7DE2B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E4756"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3B3A06F"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D1E9545" w14:textId="77777777" w:rsidR="000C70BA" w:rsidRDefault="000C70BA" w:rsidP="002E3FCC">
            <w:pPr>
              <w:pStyle w:val="TAL"/>
            </w:pPr>
          </w:p>
        </w:tc>
      </w:tr>
      <w:tr w:rsidR="000C70BA" w14:paraId="134B17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0301DE9"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0F845C3" w14:textId="77777777" w:rsidR="000C70BA" w:rsidRDefault="000C70BA" w:rsidP="002E3FCC">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7F994D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2D5492"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1123A15" w14:textId="77777777" w:rsidR="000C70BA" w:rsidRDefault="000C70BA" w:rsidP="002E3FCC">
            <w:pPr>
              <w:pStyle w:val="TAL"/>
            </w:pPr>
          </w:p>
        </w:tc>
      </w:tr>
      <w:tr w:rsidR="000C70BA" w14:paraId="2771498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D88F88"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907310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F053C5" w14:textId="77777777" w:rsidR="000C70BA" w:rsidRDefault="000C70BA" w:rsidP="002E3FCC">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5CAAD4B"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B66F27C" w14:textId="77777777" w:rsidR="000C70BA" w:rsidRDefault="000C70BA" w:rsidP="002E3FCC">
            <w:pPr>
              <w:pStyle w:val="TAL"/>
            </w:pPr>
          </w:p>
        </w:tc>
      </w:tr>
      <w:tr w:rsidR="000C70BA" w14:paraId="0EB7909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E88A6"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E6D2284" w14:textId="77777777" w:rsidR="000C70BA" w:rsidRDefault="000C70BA" w:rsidP="002E3FCC">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6BD2167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B4BE73"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tcPr>
          <w:p w14:paraId="31FB3F49" w14:textId="77777777" w:rsidR="000C70BA" w:rsidRDefault="000C70BA" w:rsidP="002E3FCC">
            <w:pPr>
              <w:pStyle w:val="TAL"/>
            </w:pPr>
          </w:p>
        </w:tc>
      </w:tr>
    </w:tbl>
    <w:p w14:paraId="3332A5C2" w14:textId="77777777" w:rsidR="000C70BA" w:rsidRDefault="000C70BA" w:rsidP="000C70BA">
      <w:pPr>
        <w:rPr>
          <w:color w:val="000000"/>
        </w:rPr>
      </w:pPr>
    </w:p>
    <w:p w14:paraId="390DC018" w14:textId="77777777" w:rsidR="000C70BA" w:rsidRDefault="000C70BA" w:rsidP="000C70BA">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Default="000C70BA" w:rsidP="002E3FCC">
            <w:pPr>
              <w:pStyle w:val="TAL"/>
            </w:pPr>
            <w:r>
              <w:t xml:space="preserve">Derivation Path: TS </w:t>
            </w:r>
            <w:r w:rsidR="00960759">
              <w:t>37.579</w:t>
            </w:r>
            <w:r>
              <w:t>-1 [2], 5.5.3.1.1-2, condition SDP_ANSWER</w:t>
            </w:r>
          </w:p>
        </w:tc>
      </w:tr>
    </w:tbl>
    <w:p w14:paraId="77DAA71A" w14:textId="77777777" w:rsidR="000C70BA" w:rsidRDefault="000C70BA" w:rsidP="000C70BA"/>
    <w:p w14:paraId="1A497AEC" w14:textId="77777777" w:rsidR="000C70BA" w:rsidRDefault="000C70BA" w:rsidP="000C70BA">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7A98CB"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FFD678F" w14:textId="250D7C3B" w:rsidR="000C70BA" w:rsidRDefault="000C70BA" w:rsidP="002E3FCC">
            <w:pPr>
              <w:pStyle w:val="TAL"/>
            </w:pPr>
            <w:r>
              <w:t xml:space="preserve">Derivation Path: TS </w:t>
            </w:r>
            <w:r w:rsidR="00960759">
              <w:t>37.579</w:t>
            </w:r>
            <w:r>
              <w:t>-1 [2], Table 5.5.3.2.1-2, condition INVITE-RSP</w:t>
            </w:r>
          </w:p>
        </w:tc>
      </w:tr>
    </w:tbl>
    <w:p w14:paraId="05444DEF" w14:textId="77777777" w:rsidR="000C70BA" w:rsidRDefault="000C70BA" w:rsidP="000C70BA"/>
    <w:p w14:paraId="286E876B" w14:textId="3498A917" w:rsidR="000C70BA" w:rsidRDefault="000C70BA" w:rsidP="000C70BA">
      <w:pPr>
        <w:pStyle w:val="TH"/>
      </w:pPr>
      <w:r>
        <w:t>Table 6.2.2.3.3-4: SIP INVITE from the SS (Step 7,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Default="000C70BA" w:rsidP="002E3FCC">
            <w:pPr>
              <w:pStyle w:val="TAL"/>
            </w:pPr>
            <w:r>
              <w:t xml:space="preserve">Derivation Path: TS </w:t>
            </w:r>
            <w:r w:rsidR="00960759">
              <w:t>37.579</w:t>
            </w:r>
            <w:r>
              <w:t>-1 [2], Table 5.5.2.5.2-1, condition re_INVITE</w:t>
            </w:r>
          </w:p>
        </w:tc>
      </w:tr>
      <w:tr w:rsidR="000C70BA"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Default="000C70BA" w:rsidP="002E3FCC">
            <w:pPr>
              <w:pStyle w:val="TAH"/>
            </w:pPr>
            <w:r>
              <w:t>Condition</w:t>
            </w:r>
          </w:p>
        </w:tc>
      </w:tr>
      <w:tr w:rsidR="000C70BA"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Default="000C70BA" w:rsidP="002E3FCC">
            <w:pPr>
              <w:pStyle w:val="TAL"/>
            </w:pPr>
          </w:p>
        </w:tc>
      </w:tr>
      <w:tr w:rsidR="000C70BA"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Default="000C70BA" w:rsidP="002E3FCC">
            <w:pPr>
              <w:pStyle w:val="TAL"/>
            </w:pPr>
          </w:p>
        </w:tc>
      </w:tr>
      <w:tr w:rsidR="000C70BA"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Default="000C70BA" w:rsidP="002E3FCC">
            <w:pPr>
              <w:pStyle w:val="TAL"/>
            </w:pPr>
          </w:p>
        </w:tc>
      </w:tr>
      <w:tr w:rsidR="000C70BA"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Default="000C70BA" w:rsidP="002E3FCC">
            <w:pPr>
              <w:pStyle w:val="TAL"/>
            </w:pPr>
          </w:p>
        </w:tc>
      </w:tr>
      <w:tr w:rsidR="000C70BA"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Default="000C70BA" w:rsidP="002E3FCC">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Default="000C70BA" w:rsidP="002E3FCC">
            <w:pPr>
              <w:pStyle w:val="TAL"/>
            </w:pPr>
          </w:p>
        </w:tc>
      </w:tr>
    </w:tbl>
    <w:p w14:paraId="62F66E87" w14:textId="77777777" w:rsidR="000C70BA" w:rsidRDefault="000C70BA" w:rsidP="000C70BA">
      <w:pPr>
        <w:rPr>
          <w:color w:val="000000"/>
        </w:rPr>
      </w:pPr>
    </w:p>
    <w:p w14:paraId="22FB1AEB" w14:textId="77777777" w:rsidR="000C70BA" w:rsidRDefault="000C70BA" w:rsidP="000C70BA">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Default="000C70BA" w:rsidP="002E3FCC">
            <w:pPr>
              <w:pStyle w:val="TAL"/>
            </w:pPr>
            <w:r>
              <w:t xml:space="preserve">Derivation Path: TS </w:t>
            </w:r>
            <w:r w:rsidR="00960759">
              <w:t>37.579</w:t>
            </w:r>
            <w:r>
              <w:t>-1 [2], Table 5.5.3.1.2-2, condition SDP_OFFER, PRIVATE-CALL</w:t>
            </w:r>
          </w:p>
        </w:tc>
      </w:tr>
    </w:tbl>
    <w:p w14:paraId="77A60D67" w14:textId="77777777" w:rsidR="000C70BA" w:rsidRDefault="000C70BA" w:rsidP="000C70BA"/>
    <w:p w14:paraId="385D282C" w14:textId="77777777" w:rsidR="000C70BA" w:rsidRDefault="000C70BA" w:rsidP="000C70BA">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Default="000C70BA" w:rsidP="002E3FCC">
            <w:pPr>
              <w:pStyle w:val="TAL"/>
            </w:pPr>
            <w:r>
              <w:t xml:space="preserve">Derivation Path: TS </w:t>
            </w:r>
            <w:r w:rsidR="00960759">
              <w:t>37.579</w:t>
            </w:r>
            <w:r>
              <w:t>-1 [2], Table 5.5.3.2.2-2, condition EMERGENCY-CALL, PRIVATE-CALL</w:t>
            </w:r>
          </w:p>
        </w:tc>
      </w:tr>
    </w:tbl>
    <w:p w14:paraId="0144C762" w14:textId="77777777" w:rsidR="000C70BA" w:rsidRDefault="000C70BA" w:rsidP="000C70BA"/>
    <w:p w14:paraId="46A1B57F" w14:textId="77777777" w:rsidR="000C70BA" w:rsidRDefault="000C70BA" w:rsidP="000C70BA">
      <w:pPr>
        <w:pStyle w:val="TH"/>
      </w:pPr>
      <w:r>
        <w:t>Table 6.2.2.3.3-6..6A: Void</w:t>
      </w:r>
    </w:p>
    <w:p w14:paraId="44BC9A23" w14:textId="24C80A4C" w:rsidR="000C70BA" w:rsidRDefault="000C70BA" w:rsidP="000C70BA">
      <w:pPr>
        <w:pStyle w:val="TH"/>
      </w:pPr>
      <w:r>
        <w:rPr>
          <w:b w:val="0"/>
          <w:color w:val="000000"/>
        </w:rPr>
        <w:t>Table 6.2.2.3.3-6B: Media Transmission Notification from the SS (Step 11, Table 6.2.2.3.2-1</w:t>
      </w:r>
      <w:r>
        <w:rPr>
          <w:b w:val="0"/>
        </w:rPr>
        <w:t>;</w:t>
      </w:r>
      <w:r>
        <w:rPr>
          <w:b w:val="0"/>
        </w:rPr>
        <w:br/>
        <w:t xml:space="preserve">Step 1, TS </w:t>
      </w:r>
      <w:r w:rsidR="00960759">
        <w:rPr>
          <w:b w:val="0"/>
        </w:rPr>
        <w:t>37.579</w:t>
      </w:r>
      <w:r>
        <w:rPr>
          <w:b w:val="0"/>
        </w:rPr>
        <w:t>-1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Default="000C70BA" w:rsidP="002E3FCC">
            <w:pPr>
              <w:pStyle w:val="TAL"/>
              <w:keepNext w:val="0"/>
              <w:rPr>
                <w:color w:val="000000"/>
              </w:rPr>
            </w:pPr>
            <w:r>
              <w:rPr>
                <w:color w:val="000000"/>
              </w:rPr>
              <w:t xml:space="preserve">Derivation Path: TS </w:t>
            </w:r>
            <w:r w:rsidR="00960759">
              <w:rPr>
                <w:color w:val="000000"/>
              </w:rPr>
              <w:t>37.579</w:t>
            </w:r>
            <w:r>
              <w:rPr>
                <w:color w:val="000000"/>
              </w:rPr>
              <w:t>-1 [2], Table 5.5.11.2.7-1, condition EMERGENCY-CALL</w:t>
            </w:r>
          </w:p>
          <w:p w14:paraId="3A0C1247" w14:textId="77777777" w:rsidR="000C70BA" w:rsidRDefault="000C70BA" w:rsidP="002E3FCC">
            <w:pPr>
              <w:pStyle w:val="TAL"/>
              <w:keepNext w:val="0"/>
            </w:pPr>
            <w:r>
              <w:rPr>
                <w:color w:val="000000"/>
              </w:rPr>
              <w:t>NOTE: Condition EMERGENCY-CALL causes Reception Mode to be set to 0 (automatic reception mode)</w:t>
            </w:r>
          </w:p>
        </w:tc>
      </w:tr>
    </w:tbl>
    <w:p w14:paraId="5AA09C48" w14:textId="77777777" w:rsidR="000C70BA" w:rsidRDefault="000C70BA" w:rsidP="000C70BA">
      <w:pPr>
        <w:rPr>
          <w:color w:val="000000"/>
        </w:rPr>
      </w:pPr>
    </w:p>
    <w:p w14:paraId="5E984F18" w14:textId="01305FCD" w:rsidR="000C70BA" w:rsidRDefault="000C70BA" w:rsidP="000C70BA">
      <w:pPr>
        <w:pStyle w:val="TH"/>
      </w:pPr>
      <w:r>
        <w:rPr>
          <w:color w:val="000000"/>
        </w:rPr>
        <w:t>Table 6.2.2.3.3-6C: Media Reception End Request from the SS (Step 13A, Table 6.2.2.3.2-1</w:t>
      </w:r>
      <w:r>
        <w:t>;</w:t>
      </w:r>
      <w:r>
        <w:br/>
        <w:t xml:space="preserve">Step 1,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Default="000C70BA" w:rsidP="002E3FCC">
            <w:pPr>
              <w:pStyle w:val="TAL"/>
              <w:keepNext w:val="0"/>
            </w:pPr>
            <w:r>
              <w:rPr>
                <w:color w:val="000000"/>
              </w:rPr>
              <w:t xml:space="preserve">Derivation Path: TS </w:t>
            </w:r>
            <w:r w:rsidR="00960759">
              <w:rPr>
                <w:color w:val="000000"/>
              </w:rPr>
              <w:t>37.579</w:t>
            </w:r>
            <w:r>
              <w:rPr>
                <w:color w:val="000000"/>
              </w:rPr>
              <w:t>-1 [2], Table 5.5.11.3.3-1, condition EMERGENCY-CALL, DOWNLINK</w:t>
            </w:r>
          </w:p>
        </w:tc>
      </w:tr>
    </w:tbl>
    <w:p w14:paraId="693F4125" w14:textId="77777777" w:rsidR="000C70BA" w:rsidRDefault="000C70BA" w:rsidP="000C70BA">
      <w:pPr>
        <w:rPr>
          <w:color w:val="000000"/>
        </w:rPr>
      </w:pPr>
    </w:p>
    <w:p w14:paraId="3AB31E74" w14:textId="4D5EB0A9" w:rsidR="000C70BA" w:rsidRDefault="000C70BA" w:rsidP="000C70BA">
      <w:pPr>
        <w:pStyle w:val="TH"/>
      </w:pPr>
      <w:r>
        <w:rPr>
          <w:color w:val="000000"/>
        </w:rPr>
        <w:t>Table 6.2.2.3.3-6D: Transmission Idle from the SS (Step 13A, Table 6.2.2.3.2-1</w:t>
      </w:r>
      <w:r>
        <w:t>;</w:t>
      </w:r>
      <w:r>
        <w:br/>
        <w:t xml:space="preserve">Step 4,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Default="000C70BA" w:rsidP="002E3FCC">
            <w:pPr>
              <w:pStyle w:val="TAL"/>
              <w:keepNext w:val="0"/>
            </w:pPr>
            <w:r>
              <w:rPr>
                <w:color w:val="000000"/>
              </w:rPr>
              <w:t xml:space="preserve">Derivation Path: TS </w:t>
            </w:r>
            <w:r w:rsidR="00960759">
              <w:rPr>
                <w:color w:val="000000"/>
              </w:rPr>
              <w:t>37.579</w:t>
            </w:r>
            <w:r>
              <w:rPr>
                <w:color w:val="000000"/>
              </w:rPr>
              <w:t>-1 [2], Table 5.5.11.2.16-1, condition EMERGENCY-CALL</w:t>
            </w:r>
          </w:p>
        </w:tc>
      </w:tr>
    </w:tbl>
    <w:p w14:paraId="6EE2533E" w14:textId="77777777" w:rsidR="000C70BA" w:rsidRDefault="000C70BA" w:rsidP="000C70BA">
      <w:pPr>
        <w:rPr>
          <w:color w:val="000000"/>
        </w:rPr>
      </w:pPr>
    </w:p>
    <w:p w14:paraId="7BA07638" w14:textId="13421584" w:rsidR="000C70BA" w:rsidRDefault="000C70BA" w:rsidP="000C70BA">
      <w:pPr>
        <w:pStyle w:val="TH"/>
      </w:pPr>
      <w:r>
        <w:t>Table 6.2.2.3.3-7: SIP INVITE from the SS (Step 14,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Default="000C70BA" w:rsidP="002E3FCC">
            <w:pPr>
              <w:pStyle w:val="TAL"/>
            </w:pPr>
            <w:r>
              <w:t xml:space="preserve">Derivation Path: TS </w:t>
            </w:r>
            <w:r w:rsidR="00960759">
              <w:t>37.579</w:t>
            </w:r>
            <w:r>
              <w:t>-1 [2], Table 5.5.2.5.2-1, condition re_INVITE, PRIVATE-CALL</w:t>
            </w:r>
          </w:p>
        </w:tc>
      </w:tr>
      <w:tr w:rsidR="000C70BA"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Default="000C70BA" w:rsidP="002E3FCC">
            <w:pPr>
              <w:pStyle w:val="TAH"/>
            </w:pPr>
            <w:r>
              <w:t>Condition</w:t>
            </w:r>
          </w:p>
        </w:tc>
      </w:tr>
      <w:tr w:rsidR="000C70BA"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Default="000C70BA" w:rsidP="002E3FCC">
            <w:pPr>
              <w:pStyle w:val="TAL"/>
            </w:pPr>
          </w:p>
        </w:tc>
      </w:tr>
      <w:tr w:rsidR="000C70BA"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Default="000C70BA" w:rsidP="002E3FCC">
            <w:pPr>
              <w:pStyle w:val="TAL"/>
            </w:pPr>
          </w:p>
        </w:tc>
      </w:tr>
      <w:tr w:rsidR="000C70BA"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Default="000C70BA" w:rsidP="002E3FCC">
            <w:pPr>
              <w:pStyle w:val="TAL"/>
            </w:pPr>
          </w:p>
        </w:tc>
      </w:tr>
      <w:tr w:rsidR="000C70BA"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Default="000C70BA" w:rsidP="002E3FCC">
            <w:pPr>
              <w:pStyle w:val="TAL"/>
            </w:pPr>
          </w:p>
        </w:tc>
      </w:tr>
      <w:tr w:rsidR="000C70BA"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Default="000C70BA" w:rsidP="002E3FCC">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Default="000C70BA" w:rsidP="002E3FCC">
            <w:pPr>
              <w:pStyle w:val="TAL"/>
            </w:pPr>
          </w:p>
        </w:tc>
      </w:tr>
    </w:tbl>
    <w:p w14:paraId="4200194F" w14:textId="77777777" w:rsidR="000C70BA" w:rsidRDefault="000C70BA" w:rsidP="000C70BA">
      <w:pPr>
        <w:rPr>
          <w:color w:val="000000"/>
        </w:rPr>
      </w:pPr>
    </w:p>
    <w:p w14:paraId="18D7D1C1" w14:textId="77777777" w:rsidR="000C70BA" w:rsidRDefault="000C70BA" w:rsidP="000C70BA">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Default="000C70BA" w:rsidP="002E3FCC">
            <w:pPr>
              <w:pStyle w:val="TAL"/>
            </w:pPr>
            <w:r>
              <w:t xml:space="preserve">Derivation Path: TS </w:t>
            </w:r>
            <w:r w:rsidR="00960759">
              <w:t>37.579</w:t>
            </w:r>
            <w:r>
              <w:t>-1 [2], Table 5.5.3.2.2-2, condition PRIVATE-CALL</w:t>
            </w:r>
          </w:p>
        </w:tc>
      </w:tr>
      <w:tr w:rsidR="000C70BA"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Default="000C70BA" w:rsidP="002E3FCC">
            <w:pPr>
              <w:pStyle w:val="TAH"/>
            </w:pPr>
            <w:r>
              <w:t>Condition</w:t>
            </w:r>
          </w:p>
        </w:tc>
      </w:tr>
      <w:tr w:rsidR="000C70BA"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Default="000C70BA" w:rsidP="002E3FCC">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Default="000C70BA" w:rsidP="002E3FCC">
            <w:pPr>
              <w:pStyle w:val="TAL"/>
              <w:keepNext w:val="0"/>
              <w:rPr>
                <w:color w:val="000000"/>
              </w:rPr>
            </w:pPr>
          </w:p>
        </w:tc>
      </w:tr>
      <w:tr w:rsidR="000C70BA"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Default="000C70BA" w:rsidP="002E3FCC">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Default="000C70BA" w:rsidP="002E3FCC">
            <w:pPr>
              <w:pStyle w:val="TAL"/>
              <w:keepNext w:val="0"/>
              <w:rPr>
                <w:color w:val="000000"/>
              </w:rPr>
            </w:pPr>
          </w:p>
        </w:tc>
      </w:tr>
      <w:tr w:rsidR="000C70BA"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Default="000C70BA" w:rsidP="002E3FCC">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Default="000C70BA" w:rsidP="002E3FCC">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Default="000C70BA" w:rsidP="002E3FCC">
            <w:pPr>
              <w:pStyle w:val="TAL"/>
              <w:keepNext w:val="0"/>
              <w:rPr>
                <w:color w:val="000000"/>
              </w:rPr>
            </w:pPr>
          </w:p>
        </w:tc>
      </w:tr>
      <w:tr w:rsidR="000C70BA"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Default="000C70BA" w:rsidP="002E3FCC">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Default="000C70BA" w:rsidP="002E3FCC">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Default="000C70BA" w:rsidP="002E3FCC">
            <w:pPr>
              <w:pStyle w:val="TAL"/>
              <w:keepNext w:val="0"/>
              <w:rPr>
                <w:color w:val="000000"/>
              </w:rPr>
            </w:pPr>
          </w:p>
        </w:tc>
      </w:tr>
    </w:tbl>
    <w:p w14:paraId="6EABF9BC" w14:textId="77777777" w:rsidR="000C70BA" w:rsidRDefault="000C70BA" w:rsidP="000C70BA"/>
    <w:p w14:paraId="5698943C" w14:textId="77777777" w:rsidR="000C70BA" w:rsidRDefault="000C70BA" w:rsidP="000C70BA">
      <w:pPr>
        <w:pStyle w:val="TH"/>
      </w:pPr>
      <w:r>
        <w:t>Table 6.2.2.3.3-9: Void</w:t>
      </w:r>
    </w:p>
    <w:p w14:paraId="367BB437" w14:textId="24BE22BB" w:rsidR="000C70BA" w:rsidRDefault="000C70BA" w:rsidP="000C70BA">
      <w:pPr>
        <w:pStyle w:val="TH"/>
      </w:pPr>
      <w:r>
        <w:t>Table 6.2.2.3.3-10: SIP BYE from the UE (Step 23, Table 6.2.2.3.2-1;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Default="000C70BA" w:rsidP="002E3FCC">
            <w:pPr>
              <w:pStyle w:val="TAL"/>
            </w:pPr>
            <w:r>
              <w:t xml:space="preserve">Derivation Path: TS </w:t>
            </w:r>
            <w:r w:rsidR="00960759">
              <w:t>37.579</w:t>
            </w:r>
            <w:r>
              <w:t>-1 [2], Table 5.5.2.2.1-1, condition MT_CALL</w:t>
            </w:r>
          </w:p>
        </w:tc>
      </w:tr>
    </w:tbl>
    <w:p w14:paraId="1D4E604B" w14:textId="77777777" w:rsidR="000C70BA" w:rsidRDefault="000C70BA" w:rsidP="000C70BA"/>
    <w:p w14:paraId="62D0E4CD" w14:textId="77777777" w:rsidR="000C70BA" w:rsidRDefault="000C70BA" w:rsidP="000C70BA">
      <w:pPr>
        <w:pStyle w:val="TH"/>
      </w:pPr>
      <w:r>
        <w:t>Table 6.2.2.3.3-11: Void</w:t>
      </w:r>
    </w:p>
    <w:p w14:paraId="02E67839" w14:textId="77777777" w:rsidR="000C70BA" w:rsidRDefault="000C70BA" w:rsidP="000C70BA"/>
    <w:p w14:paraId="5E9EDDD3" w14:textId="77777777" w:rsidR="000C70BA" w:rsidRDefault="000C70BA" w:rsidP="000C70BA">
      <w:pPr>
        <w:keepNext/>
        <w:keepLines/>
        <w:spacing w:before="120"/>
        <w:ind w:left="1134" w:hanging="1134"/>
        <w:outlineLvl w:val="2"/>
        <w:rPr>
          <w:rFonts w:ascii="Arial" w:hAnsi="Arial"/>
          <w:sz w:val="28"/>
        </w:rPr>
      </w:pPr>
      <w:bookmarkStart w:id="587" w:name="_Toc52787554"/>
      <w:bookmarkStart w:id="588" w:name="_Toc52787736"/>
      <w:bookmarkStart w:id="589" w:name="_Toc75906958"/>
      <w:bookmarkStart w:id="590" w:name="_Toc75907295"/>
      <w:bookmarkStart w:id="59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587"/>
      <w:bookmarkEnd w:id="588"/>
      <w:bookmarkEnd w:id="589"/>
      <w:bookmarkEnd w:id="590"/>
      <w:bookmarkEnd w:id="591"/>
    </w:p>
    <w:p w14:paraId="0FB0CD8F" w14:textId="77777777" w:rsidR="000C70BA" w:rsidRDefault="000C70BA" w:rsidP="000C70BA">
      <w:pPr>
        <w:pStyle w:val="H6"/>
      </w:pPr>
      <w:bookmarkStart w:id="592" w:name="_Toc52787555"/>
      <w:bookmarkStart w:id="593" w:name="_Toc52787737"/>
      <w:bookmarkStart w:id="594" w:name="_Toc75906959"/>
      <w:bookmarkStart w:id="595" w:name="_Toc75907296"/>
      <w:r>
        <w:t>6.2.3.1</w:t>
      </w:r>
      <w:r>
        <w:tab/>
        <w:t>Test Purpose (TP)</w:t>
      </w:r>
      <w:bookmarkEnd w:id="592"/>
      <w:bookmarkEnd w:id="593"/>
      <w:bookmarkEnd w:id="594"/>
      <w:bookmarkEnd w:id="595"/>
    </w:p>
    <w:p w14:paraId="0CCAB2A1" w14:textId="77777777" w:rsidR="000C70BA" w:rsidRDefault="000C70BA" w:rsidP="000C70BA">
      <w:pPr>
        <w:pStyle w:val="H6"/>
      </w:pPr>
      <w:r>
        <w:t>(1)</w:t>
      </w:r>
    </w:p>
    <w:p w14:paraId="57338F7F" w14:textId="77777777" w:rsidR="000C70BA" w:rsidRDefault="000C70BA" w:rsidP="000C70BA">
      <w:pPr>
        <w:pStyle w:val="PL"/>
      </w:pPr>
      <w:r>
        <w:rPr>
          <w:b/>
        </w:rPr>
        <w:t>with</w:t>
      </w:r>
      <w:r>
        <w:t xml:space="preserve"> { UE (MCVideo Client) registered and authorised for MCVideo Service, including authorised to initiate/cancel private calls with Automatic Commencement }</w:t>
      </w:r>
    </w:p>
    <w:p w14:paraId="7014E023" w14:textId="77777777" w:rsidR="000C70BA" w:rsidRDefault="000C70BA" w:rsidP="000C70BA">
      <w:pPr>
        <w:pStyle w:val="PL"/>
      </w:pPr>
      <w:r>
        <w:t>ensure that {</w:t>
      </w:r>
    </w:p>
    <w:p w14:paraId="6BE79938"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without Transmission Control }</w:t>
      </w:r>
    </w:p>
    <w:p w14:paraId="2EEDF8F3" w14:textId="77777777" w:rsidR="000C70BA" w:rsidRDefault="000C70BA" w:rsidP="000C70BA">
      <w:pPr>
        <w:pStyle w:val="PL"/>
      </w:pPr>
      <w:r>
        <w:t xml:space="preserve">    </w:t>
      </w:r>
      <w:r>
        <w:rPr>
          <w:b/>
        </w:rPr>
        <w:t>then</w:t>
      </w:r>
      <w:r>
        <w:t xml:space="preserve"> { UE (MCVideo Client) sends a SIP INVITE message requesting On-demand Automatic Commencement Mode and not offering a media-level section for a media-transmission control entity, </w:t>
      </w:r>
      <w:r>
        <w:rPr>
          <w:b/>
        </w:rPr>
        <w:t>and</w:t>
      </w:r>
      <w:r>
        <w:t xml:space="preserve">, after indication from the MCVideo Server that the call was established, notifies the MCVideo User </w:t>
      </w:r>
      <w:r>
        <w:rPr>
          <w:b/>
        </w:rPr>
        <w:t>and</w:t>
      </w:r>
      <w:r>
        <w:t>, does not apply Transmission Control }</w:t>
      </w:r>
    </w:p>
    <w:p w14:paraId="7A7442A3" w14:textId="77777777" w:rsidR="000C70BA" w:rsidRDefault="000C70BA" w:rsidP="000C70BA">
      <w:pPr>
        <w:pStyle w:val="PL"/>
      </w:pPr>
      <w:r>
        <w:t xml:space="preserve">            }</w:t>
      </w:r>
    </w:p>
    <w:p w14:paraId="592D688A" w14:textId="77777777" w:rsidR="000C70BA" w:rsidRDefault="000C70BA" w:rsidP="000C70BA">
      <w:pPr>
        <w:pStyle w:val="PL"/>
      </w:pPr>
    </w:p>
    <w:p w14:paraId="3E1063C1" w14:textId="77777777" w:rsidR="000C70BA" w:rsidRDefault="000C70BA" w:rsidP="000C70BA">
      <w:pPr>
        <w:pStyle w:val="H6"/>
      </w:pPr>
      <w:r>
        <w:t>(2)</w:t>
      </w:r>
    </w:p>
    <w:p w14:paraId="15CFB2FD" w14:textId="77777777" w:rsidR="000C70BA" w:rsidRDefault="000C70BA" w:rsidP="000C70BA">
      <w:pPr>
        <w:pStyle w:val="PL"/>
      </w:pPr>
      <w:r>
        <w:rPr>
          <w:b/>
        </w:rPr>
        <w:t>with</w:t>
      </w:r>
      <w:r>
        <w:t xml:space="preserve"> { UE (MCVideo Client) having an ongoing On-demand Automatic Commencement Mode private call without Transmission Control }</w:t>
      </w:r>
    </w:p>
    <w:p w14:paraId="5C125F83" w14:textId="77777777" w:rsidR="000C70BA" w:rsidRDefault="000C70BA" w:rsidP="000C70BA">
      <w:pPr>
        <w:pStyle w:val="PL"/>
      </w:pPr>
      <w:r>
        <w:t>ensure that {</w:t>
      </w:r>
    </w:p>
    <w:p w14:paraId="47E708FE" w14:textId="77777777" w:rsidR="000C70BA" w:rsidRDefault="000C70BA" w:rsidP="000C70BA">
      <w:pPr>
        <w:pStyle w:val="PL"/>
      </w:pPr>
      <w:r>
        <w:t xml:space="preserve">  </w:t>
      </w:r>
      <w:r>
        <w:rPr>
          <w:b/>
        </w:rPr>
        <w:t>when</w:t>
      </w:r>
      <w:r>
        <w:t xml:space="preserve"> { the MCVideo User requests to terminate the ongoing MCVideo private call }</w:t>
      </w:r>
    </w:p>
    <w:p w14:paraId="0550E167"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AE3D9D4" w14:textId="77777777" w:rsidR="000C70BA" w:rsidRDefault="000C70BA" w:rsidP="000C70BA">
      <w:pPr>
        <w:pStyle w:val="PL"/>
      </w:pPr>
      <w:r>
        <w:t xml:space="preserve">            }</w:t>
      </w:r>
    </w:p>
    <w:p w14:paraId="62285056" w14:textId="77777777" w:rsidR="000C70BA" w:rsidRDefault="000C70BA" w:rsidP="000C70BA">
      <w:pPr>
        <w:pStyle w:val="PL"/>
      </w:pPr>
    </w:p>
    <w:p w14:paraId="3F9EE788" w14:textId="77777777" w:rsidR="000C70BA" w:rsidRDefault="000C70BA" w:rsidP="000C70BA">
      <w:pPr>
        <w:pStyle w:val="H6"/>
      </w:pPr>
      <w:bookmarkStart w:id="596" w:name="_Toc52787556"/>
      <w:bookmarkStart w:id="597" w:name="_Toc52787738"/>
      <w:bookmarkStart w:id="598" w:name="_Toc75906960"/>
      <w:bookmarkStart w:id="599" w:name="_Toc75907297"/>
      <w:r>
        <w:t>6.2.3.2</w:t>
      </w:r>
      <w:r>
        <w:tab/>
        <w:t>Conformance requirements</w:t>
      </w:r>
      <w:bookmarkEnd w:id="596"/>
      <w:bookmarkEnd w:id="597"/>
      <w:bookmarkEnd w:id="598"/>
      <w:bookmarkEnd w:id="599"/>
    </w:p>
    <w:p w14:paraId="4E2522A6" w14:textId="77777777" w:rsidR="000C70BA" w:rsidRDefault="000C70BA" w:rsidP="000C70BA">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Default="000C70BA" w:rsidP="000C70BA">
      <w:r>
        <w:t>[TS 24.281, clause 10.2.1]</w:t>
      </w:r>
    </w:p>
    <w:p w14:paraId="35093C96" w14:textId="77777777" w:rsidR="000C70BA" w:rsidRDefault="000C70BA" w:rsidP="000C70BA">
      <w:pPr>
        <w:rPr>
          <w:rFonts w:eastAsia="Malgun Gothic"/>
        </w:rPr>
      </w:pPr>
      <w:r>
        <w:rPr>
          <w:rFonts w:eastAsia="Malgun Gothic"/>
        </w:rPr>
        <w:t>For on-network, the procedures for private call with transmission control are specified in subclause 10.2.2.</w:t>
      </w:r>
    </w:p>
    <w:p w14:paraId="3E66291A" w14:textId="77777777" w:rsidR="000C70BA" w:rsidRDefault="000C70BA" w:rsidP="000C70BA">
      <w:pPr>
        <w:rPr>
          <w:rFonts w:eastAsia="Malgun Gothic"/>
        </w:rPr>
      </w:pPr>
      <w:r>
        <w:rPr>
          <w:rFonts w:eastAsia="Malgun Gothic"/>
        </w:rPr>
        <w:t>For on-network, the procedures for private call without transmission control are specified in subclause 10.2.3.</w:t>
      </w:r>
    </w:p>
    <w:p w14:paraId="7043966C" w14:textId="77777777" w:rsidR="000C70BA" w:rsidRDefault="000C70BA" w:rsidP="000C70BA">
      <w:pPr>
        <w:rPr>
          <w:rFonts w:eastAsia="Malgun Gothic"/>
        </w:rPr>
      </w:pPr>
      <w:r>
        <w:rPr>
          <w:rFonts w:eastAsia="Malgun Gothic"/>
        </w:rPr>
        <w:t>For on-network, the procedures for ending the private call initiated by MCVideo client are specified in subclause 10.2.4.</w:t>
      </w:r>
    </w:p>
    <w:p w14:paraId="6BEE8E1D" w14:textId="77777777" w:rsidR="000C70BA" w:rsidRDefault="000C70BA" w:rsidP="000C70BA">
      <w:pPr>
        <w:rPr>
          <w:rFonts w:eastAsia="Malgun Gothic"/>
        </w:rPr>
      </w:pPr>
      <w:r>
        <w:rPr>
          <w:rFonts w:eastAsia="Malgun Gothic"/>
        </w:rPr>
        <w:t>For on-network, the procedures for ending the private call initiated by MCVideo server are specified in subclause 10.2.5.</w:t>
      </w:r>
    </w:p>
    <w:p w14:paraId="39CEE97E" w14:textId="77777777" w:rsidR="000C70BA" w:rsidRDefault="000C70BA" w:rsidP="000C70BA">
      <w:r>
        <w:t>[TS 24.281, clause 10.2.2.2.1]</w:t>
      </w:r>
    </w:p>
    <w:p w14:paraId="51E06375"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Default="000C70BA" w:rsidP="000C70BA">
      <w:r>
        <w:t>The MCVideo client:</w:t>
      </w:r>
    </w:p>
    <w:p w14:paraId="4AEB08FD"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35C4AE5F"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556251E5"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0BE18D73"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6FC385C"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Default="000C70BA" w:rsidP="000C70BA">
      <w:pPr>
        <w:ind w:left="568" w:hanging="284"/>
      </w:pPr>
      <w:r>
        <w:t>8)</w:t>
      </w:r>
      <w:r>
        <w:tab/>
        <w:t>if an end-to-end security context needs to be established and if the MCVideo user is initiating a private call then:</w:t>
      </w:r>
    </w:p>
    <w:p w14:paraId="57372877"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7A183318" w14:textId="77777777" w:rsidR="000C70BA" w:rsidRDefault="000C70BA" w:rsidP="000C70BA">
      <w:pPr>
        <w:ind w:left="851" w:hanging="284"/>
      </w:pPr>
      <w:r>
        <w:t>b)</w:t>
      </w:r>
      <w:r>
        <w:tab/>
        <w:t>shall use the keying material to generate a PCK as described in 3GPP TS 33.180 [8];</w:t>
      </w:r>
    </w:p>
    <w:p w14:paraId="0D6D2612"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Default="000C70BA" w:rsidP="000C70BA">
      <w:pPr>
        <w:ind w:left="851" w:hanging="284"/>
      </w:pPr>
      <w:r>
        <w:t>e)</w:t>
      </w:r>
      <w:r>
        <w:tab/>
        <w:t>shall generate a MIKEY-SAKKE I_MESSAGE using the encapsulated PCK and PCK-ID as specified in 3GPP TS 33.180 [8]; and</w:t>
      </w:r>
    </w:p>
    <w:p w14:paraId="367B55BA"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34949ED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0012B5DE" w14:textId="77777777" w:rsidR="000C70BA" w:rsidRDefault="000C70BA" w:rsidP="000C70BA">
      <w:pPr>
        <w:ind w:left="568" w:hanging="284"/>
      </w:pPr>
      <w:r>
        <w:t>10)</w:t>
      </w:r>
      <w:r>
        <w:tab/>
        <w:t>if implicit transmission control is required, shall comply with the conditions specified in subclause 6.4;</w:t>
      </w:r>
    </w:p>
    <w:p w14:paraId="68D7C39D" w14:textId="77777777" w:rsidR="000C70BA" w:rsidRDefault="000C70BA" w:rsidP="000C70BA">
      <w:pPr>
        <w:ind w:left="568" w:hanging="284"/>
      </w:pPr>
      <w:r>
        <w:t>11)</w:t>
      </w:r>
      <w:r>
        <w:tab/>
        <w:t>if the MCVideo user is initiating a private call then:</w:t>
      </w:r>
    </w:p>
    <w:p w14:paraId="38784032"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Default="000C70BA" w:rsidP="000C70BA">
      <w:pPr>
        <w:ind w:left="851" w:hanging="284"/>
      </w:pPr>
      <w:r>
        <w:t>b)</w:t>
      </w:r>
      <w:r>
        <w:tab/>
        <w:t>if force of automatic commencement mode at the invited MCVideo client is not requested by the MCVideo user and:</w:t>
      </w:r>
    </w:p>
    <w:p w14:paraId="502BDE13"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3F2D22EF"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Default="000C70BA" w:rsidP="000C70BA">
      <w:pPr>
        <w:ind w:left="568" w:hanging="284"/>
      </w:pPr>
      <w:r>
        <w:t>13)</w:t>
      </w:r>
      <w:r>
        <w:tab/>
        <w:t>shall send SIP INVITE request towards the MCVideo server according to 3GPP TS 24.229 [11].</w:t>
      </w:r>
    </w:p>
    <w:p w14:paraId="7ED92817" w14:textId="77777777" w:rsidR="000C70BA" w:rsidRDefault="000C70BA" w:rsidP="000C70BA">
      <w:r>
        <w:t>Upon receiving a SIP 183(Session Progress) response to the SIP INVITE request the MCVideo client:</w:t>
      </w:r>
    </w:p>
    <w:p w14:paraId="6BE401AC" w14:textId="77777777" w:rsidR="000C70BA" w:rsidRDefault="000C70BA" w:rsidP="000C70BA">
      <w:pPr>
        <w:ind w:left="568" w:hanging="284"/>
      </w:pPr>
      <w:r>
        <w:t>1)may indicate the progress of the session establishment to the inviting MCVideo user.</w:t>
      </w:r>
    </w:p>
    <w:p w14:paraId="2521257D" w14:textId="77777777" w:rsidR="000C70BA" w:rsidRDefault="000C70BA" w:rsidP="000C70BA">
      <w:r>
        <w:t>Upon receiving a SIP 200 (OK) response to the SIP INVITE request the MCVideo client:</w:t>
      </w:r>
    </w:p>
    <w:p w14:paraId="03A7E596" w14:textId="77777777" w:rsidR="000C70BA" w:rsidRDefault="000C70BA" w:rsidP="000C70BA">
      <w:pPr>
        <w:ind w:left="568" w:hanging="284"/>
      </w:pPr>
      <w:r>
        <w:t>1)</w:t>
      </w:r>
      <w:r>
        <w:tab/>
        <w:t xml:space="preserve">shall interact with the media plane as specified in 3GPP TS 24.581 [5]; </w:t>
      </w:r>
    </w:p>
    <w:p w14:paraId="5B1F4F4E"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B325CCB" w14:textId="77777777" w:rsidR="000C70BA" w:rsidRDefault="000C70BA" w:rsidP="000C70BA">
      <w:pPr>
        <w:ind w:left="568" w:hanging="284"/>
        <w:rPr>
          <w:rFonts w:eastAsia="Malgun Gothic"/>
        </w:rPr>
      </w:pPr>
      <w:r>
        <w:t>3)</w:t>
      </w:r>
      <w:r>
        <w:tab/>
        <w:t>shall notify the user that the call has been successfully established.</w:t>
      </w:r>
    </w:p>
    <w:p w14:paraId="361EC272" w14:textId="77777777" w:rsidR="000C70BA" w:rsidRDefault="000C70BA" w:rsidP="000C70BA">
      <w:r>
        <w:t>On receiving a SIP 4xx response, a SIP 5xx response or a SIP 6xx response to the SIP INVITE request:</w:t>
      </w:r>
    </w:p>
    <w:p w14:paraId="55165C11" w14:textId="77777777" w:rsidR="000C70BA" w:rsidRDefault="000C70BA" w:rsidP="000C70BA">
      <w:pPr>
        <w:ind w:left="568" w:hanging="284"/>
      </w:pPr>
      <w:r>
        <w:t>1)</w:t>
      </w:r>
      <w:r>
        <w:tab/>
        <w:t>if the MCVideo emergency private call state is set to "MVEPC 2: emergency-pc-requested"; or</w:t>
      </w:r>
    </w:p>
    <w:p w14:paraId="55D6CB0C" w14:textId="77777777" w:rsidR="000C70BA" w:rsidRDefault="000C70BA" w:rsidP="000C70BA">
      <w:pPr>
        <w:ind w:left="568" w:hanging="284"/>
      </w:pPr>
      <w:r>
        <w:t>2)</w:t>
      </w:r>
      <w:r>
        <w:tab/>
        <w:t>if the MCVideo emergency private call state is set to "MVEPC 3: emergency-pc-granted";</w:t>
      </w:r>
    </w:p>
    <w:p w14:paraId="2C386127" w14:textId="77777777" w:rsidR="000C70BA" w:rsidRDefault="000C70BA" w:rsidP="000C70BA">
      <w:pPr>
        <w:ind w:left="568" w:hanging="284"/>
      </w:pPr>
      <w:r>
        <w:t>the MCVideo client shall perform the actions specified in subclause 6.2.8.3.5.</w:t>
      </w:r>
    </w:p>
    <w:p w14:paraId="09F3EE30"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6E0552D2" w14:textId="77777777" w:rsidR="000C70BA" w:rsidRDefault="000C70BA" w:rsidP="000C70BA">
      <w:pPr>
        <w:spacing w:before="120"/>
        <w:rPr>
          <w:lang w:eastAsia="ko-KR"/>
        </w:rPr>
      </w:pPr>
      <w:bookmarkStart w:id="600" w:name="_Toc20151816"/>
      <w:bookmarkStart w:id="601" w:name="_Toc27494481"/>
      <w:bookmarkStart w:id="602" w:name="_Toc73953155"/>
      <w:r>
        <w:rPr>
          <w:lang w:eastAsia="ko-KR"/>
        </w:rPr>
        <w:t>[TS 24.281, clause 10.2.4.1.1.1]</w:t>
      </w:r>
    </w:p>
    <w:bookmarkEnd w:id="600"/>
    <w:bookmarkEnd w:id="601"/>
    <w:bookmarkEnd w:id="602"/>
    <w:p w14:paraId="5D4722A5" w14:textId="77777777" w:rsidR="000C70BA" w:rsidRDefault="000C70BA" w:rsidP="000C70BA">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Default="000C70BA" w:rsidP="000C70BA">
      <w:pPr>
        <w:spacing w:before="120"/>
        <w:rPr>
          <w:lang w:eastAsia="ko-KR"/>
        </w:rPr>
      </w:pPr>
      <w:bookmarkStart w:id="603" w:name="_Toc20151817"/>
      <w:bookmarkStart w:id="604" w:name="_Toc27494482"/>
      <w:bookmarkStart w:id="605" w:name="_Toc73953156"/>
      <w:r>
        <w:rPr>
          <w:lang w:eastAsia="ko-KR"/>
        </w:rPr>
        <w:t>[TS 24.281, clause 10.2.4.1.1.2]</w:t>
      </w:r>
    </w:p>
    <w:bookmarkEnd w:id="603"/>
    <w:bookmarkEnd w:id="604"/>
    <w:bookmarkEnd w:id="605"/>
    <w:p w14:paraId="2E00BC04" w14:textId="77777777" w:rsidR="000C70BA" w:rsidRDefault="000C70BA" w:rsidP="000C70BA">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06" w:name="_Toc20151820"/>
      <w:bookmarkStart w:id="607" w:name="_Toc27494485"/>
      <w:bookmarkStart w:id="608" w:name="_Toc73953159"/>
      <w:r>
        <w:rPr>
          <w:lang w:eastAsia="ko-KR"/>
        </w:rPr>
        <w:t>[TS 24.281, clause 10.2.4.1.1.1]</w:t>
      </w:r>
    </w:p>
    <w:p w14:paraId="6D39A5AA" w14:textId="77777777" w:rsidR="000C70BA" w:rsidRDefault="000C70BA" w:rsidP="000C70BA">
      <w:pPr>
        <w:spacing w:before="120"/>
        <w:rPr>
          <w:lang w:eastAsia="ko-KR"/>
        </w:rPr>
      </w:pPr>
      <w:r>
        <w:rPr>
          <w:lang w:eastAsia="ko-KR"/>
        </w:rPr>
        <w:t>[TS 24.281, clause 10.2.4.2.1.1]</w:t>
      </w:r>
    </w:p>
    <w:bookmarkEnd w:id="606"/>
    <w:bookmarkEnd w:id="607"/>
    <w:bookmarkEnd w:id="608"/>
    <w:p w14:paraId="57955E25" w14:textId="77777777" w:rsidR="000C70BA" w:rsidRDefault="000C70BA" w:rsidP="000C70BA">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1849A728" w14:textId="77777777" w:rsidR="000C70BA" w:rsidRDefault="000C70BA" w:rsidP="000C70BA">
      <w:pPr>
        <w:spacing w:before="120"/>
        <w:rPr>
          <w:lang w:eastAsia="ko-KR"/>
        </w:rPr>
      </w:pPr>
      <w:bookmarkStart w:id="609" w:name="_Toc20151822"/>
      <w:bookmarkStart w:id="610" w:name="_Toc27494487"/>
      <w:bookmarkStart w:id="611" w:name="_Toc73953161"/>
      <w:r>
        <w:rPr>
          <w:lang w:eastAsia="ko-KR"/>
        </w:rPr>
        <w:t>[TS 24.281, clause 10.2.4.2.2.1]</w:t>
      </w:r>
    </w:p>
    <w:bookmarkEnd w:id="609"/>
    <w:bookmarkEnd w:id="610"/>
    <w:bookmarkEnd w:id="611"/>
    <w:p w14:paraId="5C9E6AB8" w14:textId="77777777" w:rsidR="000C70BA" w:rsidRDefault="000C70BA" w:rsidP="000C70BA">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470EFBB" w14:textId="77777777" w:rsidR="000C70BA" w:rsidRDefault="000C70BA" w:rsidP="000C70BA">
      <w:pPr>
        <w:spacing w:before="120"/>
        <w:rPr>
          <w:lang w:eastAsia="ko-KR"/>
        </w:rPr>
      </w:pPr>
      <w:bookmarkStart w:id="612" w:name="_Toc20151824"/>
      <w:bookmarkStart w:id="613" w:name="_Toc27494489"/>
      <w:bookmarkStart w:id="614" w:name="_Toc73953163"/>
      <w:r>
        <w:rPr>
          <w:lang w:eastAsia="ko-KR"/>
        </w:rPr>
        <w:t>[TS 24.281, clause 10.2.4.3.1]</w:t>
      </w:r>
    </w:p>
    <w:bookmarkEnd w:id="612"/>
    <w:bookmarkEnd w:id="613"/>
    <w:bookmarkEnd w:id="614"/>
    <w:p w14:paraId="3BA9BF70" w14:textId="77777777" w:rsidR="000C70BA" w:rsidRDefault="000C70BA" w:rsidP="000C70BA">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7A21F1BE" w14:textId="77777777" w:rsidR="000C70BA" w:rsidRDefault="000C70BA" w:rsidP="000C70BA">
      <w:r>
        <w:t>[TS 24.281, clause 6.2.5.1]</w:t>
      </w:r>
    </w:p>
    <w:p w14:paraId="0343FFDC" w14:textId="77777777" w:rsidR="000C70BA" w:rsidRDefault="000C70BA" w:rsidP="000C70BA">
      <w:r>
        <w:t>When the MCVideo client wants to release an MCVideo session established using on-demand session signalling, the MCVideo client:</w:t>
      </w:r>
    </w:p>
    <w:p w14:paraId="62BB5BE2" w14:textId="77777777" w:rsidR="000C70BA" w:rsidRDefault="000C70BA" w:rsidP="000C70BA">
      <w:pPr>
        <w:ind w:left="568" w:hanging="284"/>
      </w:pPr>
      <w:r>
        <w:t>1)</w:t>
      </w:r>
      <w:r>
        <w:tab/>
        <w:t>shall interact with the media plane as specified in 3GPP TS 24.</w:t>
      </w:r>
      <w:r>
        <w:rPr>
          <w:lang w:eastAsia="zh-CN"/>
        </w:rPr>
        <w:t>581</w:t>
      </w:r>
      <w:r>
        <w:t> [5];</w:t>
      </w:r>
    </w:p>
    <w:p w14:paraId="48C0D973" w14:textId="77777777" w:rsidR="000C70BA" w:rsidRDefault="000C70BA" w:rsidP="000C70BA">
      <w:pPr>
        <w:ind w:left="568" w:hanging="284"/>
      </w:pPr>
      <w:r>
        <w:t>2)</w:t>
      </w:r>
      <w:r>
        <w:tab/>
        <w:t>shall generate a SIP BYE request according to 3GPP TS 24.229 [11];</w:t>
      </w:r>
    </w:p>
    <w:p w14:paraId="2962F449" w14:textId="77777777" w:rsidR="000C70BA" w:rsidRDefault="000C70BA" w:rsidP="000C70BA">
      <w:pPr>
        <w:ind w:left="568" w:hanging="284"/>
      </w:pPr>
      <w:r>
        <w:t>3)</w:t>
      </w:r>
      <w:r>
        <w:tab/>
        <w:t>shall set the Request-URI to the MCVideo session identity to release; and</w:t>
      </w:r>
    </w:p>
    <w:p w14:paraId="54425063" w14:textId="77777777" w:rsidR="000C70BA" w:rsidRDefault="000C70BA" w:rsidP="000C70BA">
      <w:pPr>
        <w:ind w:left="568" w:hanging="284"/>
      </w:pPr>
      <w:r>
        <w:t>4)</w:t>
      </w:r>
      <w:r>
        <w:tab/>
        <w:t>shall send a SIP BYE request towards MCVideo server according to 3GPP TS 24.229 [11].</w:t>
      </w:r>
    </w:p>
    <w:p w14:paraId="0F12C4D4" w14:textId="77777777" w:rsidR="000C70BA" w:rsidRDefault="000C70BA" w:rsidP="000C70BA">
      <w:pPr>
        <w:spacing w:before="120"/>
      </w:pPr>
      <w:r>
        <w:t>Upon receiving a SIP 200 (OK) response to the SIP BYE request, the MCVideo client shall interact with the media plane as specified in 3GPP TS 24.</w:t>
      </w:r>
      <w:r>
        <w:rPr>
          <w:lang w:eastAsia="zh-CN"/>
        </w:rPr>
        <w:t>581</w:t>
      </w:r>
      <w:r>
        <w:t> [5].</w:t>
      </w:r>
    </w:p>
    <w:p w14:paraId="5E15AAD7" w14:textId="77777777" w:rsidR="000C70BA" w:rsidRDefault="000C70BA" w:rsidP="000C70BA">
      <w:pPr>
        <w:spacing w:before="120"/>
      </w:pPr>
      <w:r>
        <w:t>[TS 24.281, clause 6.3.3.2.4]</w:t>
      </w:r>
    </w:p>
    <w:p w14:paraId="0047F24B" w14:textId="77777777" w:rsidR="000C70BA" w:rsidRDefault="000C70BA" w:rsidP="000C70BA">
      <w:pPr>
        <w:spacing w:before="120"/>
      </w:pPr>
      <w:r>
        <w:t xml:space="preserve">Upon receiving a SIP BYE request the </w:t>
      </w:r>
      <w:r>
        <w:rPr>
          <w:lang w:eastAsia="ko-KR"/>
        </w:rPr>
        <w:t xml:space="preserve">controlling </w:t>
      </w:r>
      <w:r>
        <w:t xml:space="preserve">MCVideo </w:t>
      </w:r>
      <w:r>
        <w:rPr>
          <w:lang w:eastAsia="ko-KR"/>
        </w:rPr>
        <w:t>function</w:t>
      </w:r>
      <w:r>
        <w:t>:</w:t>
      </w:r>
    </w:p>
    <w:p w14:paraId="6326E835" w14:textId="77777777" w:rsidR="000C70BA" w:rsidRDefault="000C70BA" w:rsidP="000C70BA">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66A7259A" w14:textId="77777777" w:rsidR="000C70BA" w:rsidRDefault="000C70BA" w:rsidP="000C70BA">
      <w:pPr>
        <w:keepLines/>
        <w:spacing w:before="120"/>
        <w:ind w:left="1135" w:hanging="851"/>
      </w:pPr>
      <w:r>
        <w:t>NOTE:</w:t>
      </w:r>
      <w:r>
        <w:tab/>
        <w:t>The non-controlling MCVideo function is also regarded as a MCVideo client in a temporary MCVideo group session.</w:t>
      </w:r>
    </w:p>
    <w:p w14:paraId="355A5FD6" w14:textId="77777777" w:rsidR="000C70BA" w:rsidRDefault="000C70BA" w:rsidP="000C70BA">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671B54E1" w14:textId="77777777" w:rsidR="000C70BA" w:rsidRDefault="000C70BA" w:rsidP="000C70BA">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1E942829" w14:textId="77777777" w:rsidR="000C70BA" w:rsidRDefault="000C70BA" w:rsidP="000C70BA">
      <w:pPr>
        <w:spacing w:before="120"/>
        <w:ind w:left="568" w:hanging="284"/>
      </w:pPr>
      <w:r>
        <w:t>4)</w:t>
      </w:r>
      <w:r>
        <w:tab/>
        <w:t>if release of the MCVideo session is required:</w:t>
      </w:r>
    </w:p>
    <w:p w14:paraId="34D5805E" w14:textId="77777777" w:rsidR="000C70BA" w:rsidRDefault="000C70BA" w:rsidP="000C70BA">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7DAA56F5" w14:textId="77777777" w:rsidR="000C70BA" w:rsidRDefault="000C70BA" w:rsidP="000C70BA">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0AD6F9C8" w14:textId="77777777" w:rsidR="000C70BA" w:rsidRDefault="000C70BA" w:rsidP="000C70BA">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74391C09" w14:textId="77777777" w:rsidR="000C70BA" w:rsidRDefault="000C70BA" w:rsidP="000C70BA">
      <w:pPr>
        <w:pStyle w:val="H6"/>
      </w:pPr>
      <w:bookmarkStart w:id="615" w:name="_Toc52787557"/>
      <w:bookmarkStart w:id="616" w:name="_Toc52787739"/>
      <w:bookmarkStart w:id="617" w:name="_Toc75906961"/>
      <w:bookmarkStart w:id="618" w:name="_Toc75907298"/>
      <w:r>
        <w:t>6.</w:t>
      </w:r>
      <w:r w:rsidRPr="00812835">
        <w:t>2</w:t>
      </w:r>
      <w:r>
        <w:t>.3.3</w:t>
      </w:r>
      <w:r>
        <w:tab/>
        <w:t>Test description</w:t>
      </w:r>
      <w:bookmarkEnd w:id="615"/>
      <w:bookmarkEnd w:id="616"/>
      <w:bookmarkEnd w:id="617"/>
      <w:bookmarkEnd w:id="618"/>
    </w:p>
    <w:p w14:paraId="4DF56FD1" w14:textId="77777777" w:rsidR="000C70BA" w:rsidRDefault="000C70BA" w:rsidP="000C70BA">
      <w:pPr>
        <w:pStyle w:val="H6"/>
      </w:pPr>
      <w:bookmarkStart w:id="619" w:name="_Toc52787558"/>
      <w:bookmarkStart w:id="620" w:name="_Toc52787740"/>
      <w:bookmarkStart w:id="621" w:name="_Toc75906962"/>
      <w:bookmarkStart w:id="622" w:name="_Toc75907299"/>
      <w:r>
        <w:t>6.</w:t>
      </w:r>
      <w:r w:rsidRPr="00812835">
        <w:t>2</w:t>
      </w:r>
      <w:r>
        <w:t>.3.3.1</w:t>
      </w:r>
      <w:r>
        <w:tab/>
        <w:t>Pre-test conditions</w:t>
      </w:r>
      <w:bookmarkEnd w:id="619"/>
      <w:bookmarkEnd w:id="620"/>
      <w:bookmarkEnd w:id="621"/>
      <w:bookmarkEnd w:id="622"/>
    </w:p>
    <w:p w14:paraId="5BCF8A27" w14:textId="77777777" w:rsidR="000C70BA" w:rsidRDefault="000C70BA" w:rsidP="000C70BA">
      <w:pPr>
        <w:pStyle w:val="H6"/>
      </w:pPr>
      <w:r w:rsidRPr="00102CE5">
        <w:t>Test configuration</w:t>
      </w:r>
      <w:r>
        <w:t>:</w:t>
      </w:r>
    </w:p>
    <w:p w14:paraId="43F3E338" w14:textId="3C636D93" w:rsidR="000C70BA" w:rsidRDefault="000C70BA" w:rsidP="000C70BA">
      <w:pPr>
        <w:pStyle w:val="B1"/>
      </w:pPr>
      <w:r>
        <w:t>-</w:t>
      </w:r>
      <w:r>
        <w:tab/>
        <w:t xml:space="preserve">Single cell configuration according to TS </w:t>
      </w:r>
      <w:r w:rsidR="00960759">
        <w:t>37.579</w:t>
      </w:r>
      <w:r>
        <w:t>-1 [2] clause 5.2.2.2.1.</w:t>
      </w:r>
    </w:p>
    <w:p w14:paraId="7E60A824" w14:textId="77777777" w:rsidR="000C70BA" w:rsidRDefault="000C70BA" w:rsidP="000C70BA">
      <w:pPr>
        <w:pStyle w:val="H6"/>
      </w:pPr>
      <w:r>
        <w:t>Preamble:</w:t>
      </w:r>
    </w:p>
    <w:p w14:paraId="5D1F743F" w14:textId="465B8918" w:rsidR="000C70BA" w:rsidRDefault="000C70BA" w:rsidP="000C70BA">
      <w:pPr>
        <w:pStyle w:val="B1"/>
      </w:pPr>
      <w:r>
        <w:t>-</w:t>
      </w:r>
      <w:r>
        <w:tab/>
        <w:t xml:space="preserve">The UE has performed procedure 'Initial registration' as described in TS </w:t>
      </w:r>
      <w:r w:rsidR="00960759">
        <w:t>37.579</w:t>
      </w:r>
      <w:r>
        <w:t>-1 [2] clause 5.4.2.</w:t>
      </w:r>
    </w:p>
    <w:p w14:paraId="1ABB88CE" w14:textId="77777777" w:rsidR="000C70BA" w:rsidRDefault="000C70BA" w:rsidP="000C70BA">
      <w:pPr>
        <w:pStyle w:val="B1"/>
      </w:pPr>
      <w:r>
        <w:t>-</w:t>
      </w:r>
      <w:r>
        <w:tab/>
      </w:r>
      <w:r w:rsidRPr="000573F5">
        <w:t>UE States at the end of the preamble</w:t>
      </w:r>
      <w:r>
        <w:t>:</w:t>
      </w:r>
    </w:p>
    <w:p w14:paraId="277BFA3D" w14:textId="77777777" w:rsidR="000C70BA" w:rsidRDefault="000C70BA" w:rsidP="000C70BA">
      <w:pPr>
        <w:pStyle w:val="B1"/>
        <w:ind w:left="852"/>
      </w:pPr>
      <w:r>
        <w:t>-</w:t>
      </w:r>
      <w:r>
        <w:tab/>
        <w:t>The UE is in RRC_IDLE state.</w:t>
      </w:r>
    </w:p>
    <w:p w14:paraId="5A3BC0DD" w14:textId="77777777" w:rsidR="000C70BA" w:rsidRDefault="000C70BA" w:rsidP="000C70BA">
      <w:pPr>
        <w:pStyle w:val="B1"/>
        <w:ind w:left="852"/>
      </w:pPr>
      <w:r>
        <w:t>-</w:t>
      </w:r>
      <w:r>
        <w:tab/>
        <w:t>The client is registered for MCVideo.</w:t>
      </w:r>
    </w:p>
    <w:p w14:paraId="4162BBCC" w14:textId="77777777" w:rsidR="000C70BA" w:rsidRDefault="000C70BA" w:rsidP="000C70BA">
      <w:pPr>
        <w:pStyle w:val="H6"/>
      </w:pPr>
      <w:bookmarkStart w:id="623" w:name="_Toc52787559"/>
      <w:bookmarkStart w:id="624" w:name="_Toc52787741"/>
      <w:bookmarkStart w:id="625" w:name="_Toc75906963"/>
      <w:bookmarkStart w:id="626" w:name="_Toc75907300"/>
      <w:r>
        <w:t>6.2.3.3.2</w:t>
      </w:r>
      <w:r>
        <w:tab/>
        <w:t>Test procedure sequence</w:t>
      </w:r>
      <w:bookmarkEnd w:id="623"/>
      <w:bookmarkEnd w:id="624"/>
      <w:bookmarkEnd w:id="625"/>
      <w:bookmarkEnd w:id="626"/>
    </w:p>
    <w:p w14:paraId="03CB4EF7" w14:textId="77777777" w:rsidR="000C70BA" w:rsidRDefault="000C70BA" w:rsidP="000C70BA">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Default="000C70BA" w:rsidP="002E3FCC">
            <w:pPr>
              <w:pStyle w:val="TAH"/>
            </w:pPr>
            <w:r>
              <w:t>Verdict</w:t>
            </w:r>
          </w:p>
        </w:tc>
      </w:tr>
      <w:tr w:rsidR="000C70BA"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Default="000C70BA" w:rsidP="002E3FCC">
            <w:pPr>
              <w:pStyle w:val="TAH"/>
            </w:pPr>
          </w:p>
        </w:tc>
      </w:tr>
      <w:tr w:rsidR="000C70BA"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Default="000C70BA" w:rsidP="002E3FCC">
            <w:pPr>
              <w:pStyle w:val="TAL"/>
            </w:pPr>
            <w:r>
              <w:t>Make the UE (MCVideo client) request the establishment of a private call to user B with automatic commencement mode and without transmission control.</w:t>
            </w:r>
          </w:p>
          <w:p w14:paraId="041AB96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Default="000C70BA" w:rsidP="002E3FCC">
            <w:pPr>
              <w:pStyle w:val="TAC"/>
            </w:pPr>
            <w:r>
              <w:t>-</w:t>
            </w:r>
          </w:p>
        </w:tc>
      </w:tr>
      <w:tr w:rsidR="000C70BA"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Default="000C70BA" w:rsidP="002E3FCC">
            <w:pPr>
              <w:pStyle w:val="TAC"/>
            </w:pPr>
            <w:r>
              <w:t>P</w:t>
            </w:r>
          </w:p>
        </w:tc>
      </w:tr>
      <w:tr w:rsidR="000C70BA"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Default="000C70BA" w:rsidP="002E3FCC">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Default="000C70BA" w:rsidP="002E3FCC">
            <w:pPr>
              <w:pStyle w:val="TAC"/>
            </w:pPr>
            <w:r>
              <w:t>-</w:t>
            </w:r>
          </w:p>
        </w:tc>
      </w:tr>
      <w:tr w:rsidR="000C70BA"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Default="000C70BA" w:rsidP="002E3FCC">
            <w:pPr>
              <w:pStyle w:val="TAL"/>
            </w:pPr>
            <w:r>
              <w:t>Check: Does the UE (MCVideo client) notify the user that the call has been established?</w:t>
            </w:r>
          </w:p>
          <w:p w14:paraId="5CBB99F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Default="000C70BA" w:rsidP="002E3FCC">
            <w:pPr>
              <w:pStyle w:val="TAC"/>
            </w:pPr>
            <w:r>
              <w:t>P</w:t>
            </w:r>
          </w:p>
        </w:tc>
      </w:tr>
      <w:tr w:rsidR="000C70BA"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Default="000C70BA" w:rsidP="002E3FCC">
            <w:pPr>
              <w:pStyle w:val="TAL"/>
            </w:pPr>
            <w:r>
              <w:t>Make the UE (MCVideo client) release the call.</w:t>
            </w:r>
          </w:p>
          <w:p w14:paraId="7ABCE97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Default="000C70BA" w:rsidP="002E3FCC">
            <w:pPr>
              <w:pStyle w:val="TAC"/>
            </w:pPr>
            <w:r>
              <w:t>-</w:t>
            </w:r>
          </w:p>
        </w:tc>
      </w:tr>
      <w:tr w:rsidR="000C70BA"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Default="000C70BA" w:rsidP="002E3FCC">
            <w:pPr>
              <w:pStyle w:val="TAC"/>
            </w:pPr>
            <w:r>
              <w:t>P</w:t>
            </w:r>
          </w:p>
        </w:tc>
      </w:tr>
      <w:tr w:rsidR="000C70BA"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Default="000C70BA" w:rsidP="002E3FCC">
            <w:pPr>
              <w:pStyle w:val="TAC"/>
            </w:pPr>
            <w:r>
              <w:t>-</w:t>
            </w:r>
          </w:p>
        </w:tc>
      </w:tr>
      <w:tr w:rsidR="000C70BA"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Default="000C70BA" w:rsidP="002E3FCC">
            <w:pPr>
              <w:pStyle w:val="TAN"/>
            </w:pPr>
            <w:r>
              <w:t>NOTE 1: This action is expected to be done via a suitable implementation dependent MMI.</w:t>
            </w:r>
          </w:p>
        </w:tc>
      </w:tr>
    </w:tbl>
    <w:p w14:paraId="5A1F12D2" w14:textId="77777777" w:rsidR="000C70BA" w:rsidRDefault="000C70BA" w:rsidP="000C70BA"/>
    <w:p w14:paraId="7521DF92" w14:textId="77777777" w:rsidR="000C70BA" w:rsidRDefault="000C70BA" w:rsidP="000C70BA">
      <w:pPr>
        <w:pStyle w:val="H6"/>
      </w:pPr>
      <w:bookmarkStart w:id="627" w:name="_Toc52787560"/>
      <w:bookmarkStart w:id="628" w:name="_Toc52787742"/>
      <w:bookmarkStart w:id="629" w:name="_Toc75906964"/>
      <w:bookmarkStart w:id="630" w:name="_Toc75907301"/>
      <w:r>
        <w:t>6.2.3.3.3</w:t>
      </w:r>
      <w:r>
        <w:tab/>
        <w:t>Specific message contents</w:t>
      </w:r>
      <w:bookmarkEnd w:id="627"/>
      <w:bookmarkEnd w:id="628"/>
      <w:bookmarkEnd w:id="629"/>
      <w:bookmarkEnd w:id="630"/>
    </w:p>
    <w:p w14:paraId="2F8AE9B6" w14:textId="2BE35D37" w:rsidR="000C70BA" w:rsidRDefault="000C70BA" w:rsidP="000C70BA">
      <w:pPr>
        <w:pStyle w:val="TH"/>
      </w:pPr>
      <w:r>
        <w:t>Table 6.2.3.3.3-1: SIP INVITE from the UE (Step 2, Table 6.2.3.3.2-1;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Default="000C70BA" w:rsidP="002E3FCC">
            <w:pPr>
              <w:pStyle w:val="TAL"/>
            </w:pPr>
            <w:r>
              <w:t xml:space="preserve">Derivation Path: TS </w:t>
            </w:r>
            <w:r w:rsidR="00960759">
              <w:t>37.579</w:t>
            </w:r>
            <w:r>
              <w:t>-1 [2], Table 5.5.2.5.1-1, condition PRIVATE-CALL</w:t>
            </w:r>
          </w:p>
        </w:tc>
      </w:tr>
      <w:tr w:rsidR="000C70BA"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Default="000C70BA" w:rsidP="002E3FCC">
            <w:pPr>
              <w:pStyle w:val="TAH"/>
            </w:pPr>
            <w:r>
              <w:t>Condition</w:t>
            </w:r>
          </w:p>
        </w:tc>
      </w:tr>
      <w:tr w:rsidR="000C70BA"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Default="000C70BA" w:rsidP="002E3FCC">
            <w:pPr>
              <w:pStyle w:val="TAL"/>
            </w:pPr>
          </w:p>
        </w:tc>
      </w:tr>
      <w:tr w:rsidR="000C70BA"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Default="000C70BA" w:rsidP="002E3FCC">
            <w:pPr>
              <w:pStyle w:val="TAL"/>
            </w:pPr>
          </w:p>
        </w:tc>
      </w:tr>
      <w:tr w:rsidR="000C70BA"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Default="000C70BA" w:rsidP="002E3FCC">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Default="000C70BA" w:rsidP="002E3FCC">
            <w:pPr>
              <w:pStyle w:val="TAL"/>
            </w:pPr>
          </w:p>
        </w:tc>
      </w:tr>
      <w:tr w:rsidR="000C70BA"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Default="000C70BA" w:rsidP="002E3FCC">
            <w:pPr>
              <w:pStyle w:val="TAL"/>
            </w:pPr>
          </w:p>
        </w:tc>
      </w:tr>
      <w:tr w:rsidR="000C70BA"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Default="000C70BA" w:rsidP="002E3FCC">
            <w:pPr>
              <w:pStyle w:val="TAL"/>
            </w:pPr>
          </w:p>
        </w:tc>
      </w:tr>
    </w:tbl>
    <w:p w14:paraId="012E1CE8" w14:textId="77777777" w:rsidR="000C70BA" w:rsidRDefault="000C70BA" w:rsidP="000C70BA"/>
    <w:p w14:paraId="6117AEB2" w14:textId="77777777" w:rsidR="000C70BA" w:rsidRDefault="000C70BA" w:rsidP="000C70BA">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Default="000C70BA" w:rsidP="002E3FCC">
            <w:pPr>
              <w:pStyle w:val="TAL"/>
            </w:pPr>
            <w:r>
              <w:t xml:space="preserve">Derivation Path: TS </w:t>
            </w:r>
            <w:r w:rsidR="00960759">
              <w:t>37.579</w:t>
            </w:r>
            <w:r>
              <w:t xml:space="preserve">-1 [2], Table 5.5.3.1.1-2, condition INITIAL_SDP_OFFER, PRIVATE-CALL, </w:t>
            </w:r>
            <w:r>
              <w:rPr>
                <w:rFonts w:eastAsia="SimSun"/>
              </w:rPr>
              <w:t>WITHOUT_TRANSMISSIONCONTROL</w:t>
            </w:r>
          </w:p>
        </w:tc>
      </w:tr>
    </w:tbl>
    <w:p w14:paraId="27B68835" w14:textId="77777777" w:rsidR="000C70BA" w:rsidRDefault="000C70BA" w:rsidP="000C70BA"/>
    <w:p w14:paraId="20942B3A" w14:textId="77777777" w:rsidR="000C70BA" w:rsidRDefault="000C70BA" w:rsidP="000C70BA">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Default="000C70BA" w:rsidP="002E3FCC">
            <w:pPr>
              <w:pStyle w:val="TAL"/>
              <w:rPr>
                <w:color w:val="000000"/>
              </w:rPr>
            </w:pPr>
            <w:r>
              <w:t xml:space="preserve">Derivation Path: TS </w:t>
            </w:r>
            <w:r w:rsidR="00960759">
              <w:t>37.579</w:t>
            </w:r>
            <w:r>
              <w:t>-1 [2], Table 5.5.3.2.1-2, condition INVITE_REFER, PRIVATE-CALL</w:t>
            </w:r>
          </w:p>
        </w:tc>
      </w:tr>
    </w:tbl>
    <w:p w14:paraId="237815C8" w14:textId="77777777" w:rsidR="000C70BA" w:rsidRDefault="000C70BA" w:rsidP="000C70BA"/>
    <w:p w14:paraId="50E8578C" w14:textId="6326A852" w:rsidR="000C70BA" w:rsidRDefault="000C70BA" w:rsidP="000C70BA">
      <w:pPr>
        <w:pStyle w:val="TH"/>
      </w:pPr>
      <w:r>
        <w:t>Table 6.2.3.3.3-3: SIP 200 (OK) from the SS (Step 4, Table 6.2.3.3.2-1;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Default="000C70BA" w:rsidP="002E3FCC">
            <w:pPr>
              <w:pStyle w:val="TAL"/>
            </w:pPr>
            <w:r>
              <w:t xml:space="preserve">Derivation Path: TS </w:t>
            </w:r>
            <w:r w:rsidR="00960759">
              <w:t>37.579</w:t>
            </w:r>
            <w:r>
              <w:t>-1 [2], Table 5.5.2.17.1.2-1, condition INVITE-RSP</w:t>
            </w:r>
          </w:p>
        </w:tc>
      </w:tr>
      <w:tr w:rsidR="000C70BA"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Default="000C70BA" w:rsidP="002E3FCC">
            <w:pPr>
              <w:pStyle w:val="TAH"/>
            </w:pPr>
            <w:r>
              <w:t>Condition</w:t>
            </w:r>
          </w:p>
        </w:tc>
      </w:tr>
      <w:tr w:rsidR="000C70BA"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Default="000C70BA" w:rsidP="002E3FCC">
            <w:pPr>
              <w:pStyle w:val="TAL"/>
            </w:pPr>
          </w:p>
        </w:tc>
      </w:tr>
      <w:tr w:rsidR="000C70BA"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Default="000C70BA" w:rsidP="002E3FCC">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Default="000C70BA" w:rsidP="002E3FCC">
            <w:pPr>
              <w:pStyle w:val="TAL"/>
              <w:rPr>
                <w:bCs/>
                <w:color w:val="000000"/>
              </w:rPr>
            </w:pPr>
          </w:p>
        </w:tc>
      </w:tr>
    </w:tbl>
    <w:p w14:paraId="0F7DF303" w14:textId="77777777" w:rsidR="000C70BA" w:rsidRDefault="000C70BA" w:rsidP="000C70BA"/>
    <w:p w14:paraId="6DE066AB" w14:textId="77777777" w:rsidR="000C70BA" w:rsidRDefault="000C70BA" w:rsidP="000C70BA">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3C449485" w14:textId="77777777" w:rsidR="000C70BA" w:rsidRDefault="000C70BA" w:rsidP="000C70BA"/>
    <w:p w14:paraId="2E0286E9" w14:textId="77777777" w:rsidR="000C70BA" w:rsidRDefault="000C70BA" w:rsidP="000C70BA">
      <w:pPr>
        <w:pStyle w:val="TH"/>
      </w:pPr>
      <w:r>
        <w:t>Table 6.2.3.3.3-4..5: Void</w:t>
      </w:r>
    </w:p>
    <w:p w14:paraId="31FE7542" w14:textId="77777777" w:rsidR="000C70BA" w:rsidRDefault="000C70BA" w:rsidP="000C70BA"/>
    <w:p w14:paraId="09E52BF0" w14:textId="77777777" w:rsidR="000C70BA" w:rsidRDefault="000C70BA" w:rsidP="000C70BA">
      <w:pPr>
        <w:keepNext/>
        <w:keepLines/>
        <w:spacing w:before="120"/>
        <w:ind w:left="1134" w:hanging="1134"/>
        <w:outlineLvl w:val="2"/>
        <w:rPr>
          <w:rFonts w:ascii="Arial" w:hAnsi="Arial"/>
          <w:sz w:val="28"/>
        </w:rPr>
      </w:pPr>
      <w:bookmarkStart w:id="631" w:name="_Toc52787561"/>
      <w:bookmarkStart w:id="632" w:name="_Toc52787743"/>
      <w:bookmarkStart w:id="633" w:name="_Toc75906965"/>
      <w:bookmarkStart w:id="634" w:name="_Toc75907302"/>
      <w:bookmarkStart w:id="63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31"/>
      <w:bookmarkEnd w:id="632"/>
      <w:bookmarkEnd w:id="633"/>
      <w:bookmarkEnd w:id="634"/>
      <w:bookmarkEnd w:id="635"/>
    </w:p>
    <w:p w14:paraId="37D34A30" w14:textId="77777777" w:rsidR="000C70BA" w:rsidRDefault="000C70BA" w:rsidP="000C70BA">
      <w:pPr>
        <w:pStyle w:val="H6"/>
      </w:pPr>
      <w:bookmarkStart w:id="636" w:name="_Toc52787562"/>
      <w:bookmarkStart w:id="637" w:name="_Toc52787744"/>
      <w:bookmarkStart w:id="638" w:name="_Toc75906966"/>
      <w:bookmarkStart w:id="639" w:name="_Toc75907303"/>
      <w:r>
        <w:t>6.2.4.1</w:t>
      </w:r>
      <w:r>
        <w:tab/>
        <w:t>Test Purpose (TP)</w:t>
      </w:r>
      <w:bookmarkEnd w:id="636"/>
      <w:bookmarkEnd w:id="637"/>
      <w:bookmarkEnd w:id="638"/>
      <w:bookmarkEnd w:id="639"/>
    </w:p>
    <w:p w14:paraId="3FD1EF86" w14:textId="77777777" w:rsidR="000C70BA" w:rsidRDefault="000C70BA" w:rsidP="000C70BA">
      <w:pPr>
        <w:pStyle w:val="H6"/>
      </w:pPr>
      <w:r>
        <w:t>(1)</w:t>
      </w:r>
    </w:p>
    <w:p w14:paraId="73DECA95"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450EAD57" w14:textId="77777777" w:rsidR="000C70BA" w:rsidRDefault="000C70BA" w:rsidP="000C70BA">
      <w:pPr>
        <w:pStyle w:val="PL"/>
      </w:pPr>
      <w:r>
        <w:t>ensure that {</w:t>
      </w:r>
    </w:p>
    <w:p w14:paraId="5F1CBC25" w14:textId="77777777" w:rsidR="000C70BA" w:rsidRDefault="000C70BA" w:rsidP="000C70BA">
      <w:pPr>
        <w:pStyle w:val="PL"/>
      </w:pPr>
      <w:r>
        <w:t xml:space="preserve">  </w:t>
      </w:r>
      <w:r>
        <w:rPr>
          <w:b/>
        </w:rPr>
        <w:t>when</w:t>
      </w:r>
      <w:r>
        <w:t xml:space="preserve"> { the UE (MCVideo Client) receives a request for establishment of a MCVideo private call, On-demand Automatic Commencement Mode, no force of Automatic Commencement, without Transmission Control }</w:t>
      </w:r>
    </w:p>
    <w:p w14:paraId="6C6AB39A" w14:textId="77777777" w:rsidR="000C70BA" w:rsidRDefault="000C70BA" w:rsidP="000C70BA">
      <w:pPr>
        <w:pStyle w:val="PL"/>
      </w:pPr>
      <w:r>
        <w:t xml:space="preserve">    </w:t>
      </w:r>
      <w:r>
        <w:rPr>
          <w:b/>
        </w:rPr>
        <w:t>then</w:t>
      </w:r>
      <w: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Default="000C70BA" w:rsidP="000C70BA">
      <w:pPr>
        <w:pStyle w:val="PL"/>
      </w:pPr>
      <w:r>
        <w:t xml:space="preserve">            }</w:t>
      </w:r>
    </w:p>
    <w:p w14:paraId="41BAB917" w14:textId="77777777" w:rsidR="000C70BA" w:rsidRDefault="000C70BA" w:rsidP="000C70BA">
      <w:pPr>
        <w:pStyle w:val="PL"/>
      </w:pPr>
    </w:p>
    <w:p w14:paraId="335B882A" w14:textId="77777777" w:rsidR="000C70BA" w:rsidRDefault="000C70BA" w:rsidP="000C70BA">
      <w:pPr>
        <w:pStyle w:val="H6"/>
      </w:pPr>
      <w:r>
        <w:t>(2)</w:t>
      </w:r>
    </w:p>
    <w:p w14:paraId="598380CF" w14:textId="77777777" w:rsidR="000C70BA" w:rsidRDefault="000C70BA" w:rsidP="000C70BA">
      <w:pPr>
        <w:pStyle w:val="PL"/>
      </w:pPr>
      <w:r>
        <w:rPr>
          <w:b/>
        </w:rPr>
        <w:t>with</w:t>
      </w:r>
      <w:r>
        <w:t xml:space="preserve"> { UE (MCVideo Client) having an ongoing On-demand Pre-arranged Private Call with Automatic Commencement Mode }</w:t>
      </w:r>
    </w:p>
    <w:p w14:paraId="24F15EF7" w14:textId="77777777" w:rsidR="000C70BA" w:rsidRDefault="000C70BA" w:rsidP="000C70BA">
      <w:pPr>
        <w:pStyle w:val="PL"/>
      </w:pPr>
      <w:r>
        <w:t>ensure that {</w:t>
      </w:r>
    </w:p>
    <w:p w14:paraId="5AD4F46F" w14:textId="77777777" w:rsidR="000C70BA" w:rsidRDefault="000C70BA" w:rsidP="000C70BA">
      <w:pPr>
        <w:pStyle w:val="PL"/>
      </w:pPr>
      <w:r>
        <w:t xml:space="preserve">  </w:t>
      </w:r>
      <w:r>
        <w:rPr>
          <w:b/>
        </w:rPr>
        <w:t>when</w:t>
      </w:r>
      <w:r>
        <w:t xml:space="preserve"> { the UE (MCVideo Client) requests to terminate the ongoing MCVideo Private Call }</w:t>
      </w:r>
    </w:p>
    <w:p w14:paraId="36B223D6"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B159697" w14:textId="77777777" w:rsidR="000C70BA" w:rsidRDefault="000C70BA" w:rsidP="000C70BA">
      <w:pPr>
        <w:pStyle w:val="PL"/>
      </w:pPr>
      <w:r>
        <w:t xml:space="preserve">            }</w:t>
      </w:r>
    </w:p>
    <w:p w14:paraId="363F147E" w14:textId="77777777" w:rsidR="000C70BA" w:rsidRDefault="000C70BA" w:rsidP="000C70BA">
      <w:pPr>
        <w:pStyle w:val="PL"/>
      </w:pPr>
    </w:p>
    <w:p w14:paraId="2D020682" w14:textId="77777777" w:rsidR="000C70BA" w:rsidRDefault="000C70BA" w:rsidP="000C70BA">
      <w:pPr>
        <w:pStyle w:val="H6"/>
      </w:pPr>
      <w:bookmarkStart w:id="640" w:name="_Toc52787563"/>
      <w:bookmarkStart w:id="641" w:name="_Toc52787745"/>
      <w:bookmarkStart w:id="642" w:name="_Toc75906967"/>
      <w:bookmarkStart w:id="643" w:name="_Toc75907304"/>
      <w:r>
        <w:t>6.2.4.2</w:t>
      </w:r>
      <w:r>
        <w:tab/>
        <w:t>Conformance requirements</w:t>
      </w:r>
      <w:bookmarkEnd w:id="640"/>
      <w:bookmarkEnd w:id="641"/>
      <w:bookmarkEnd w:id="642"/>
      <w:bookmarkEnd w:id="643"/>
    </w:p>
    <w:p w14:paraId="41C06FCF" w14:textId="77777777" w:rsidR="000C70BA" w:rsidRDefault="000C70BA" w:rsidP="000C70BA">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Default="000C70BA" w:rsidP="000C70BA">
      <w:r>
        <w:t>[TS 24.281, clause 10.2.2.2.2]</w:t>
      </w:r>
    </w:p>
    <w:p w14:paraId="00BDB453"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Default="000C70BA" w:rsidP="000C70BA">
      <w:r>
        <w:t>The MCVideo client:</w:t>
      </w:r>
    </w:p>
    <w:p w14:paraId="1E62F0C0" w14:textId="77777777" w:rsidR="000C70BA" w:rsidRDefault="000C70BA" w:rsidP="000C70BA">
      <w:pPr>
        <w:ind w:left="568" w:hanging="284"/>
      </w:pPr>
      <w:r>
        <w:t>1)</w:t>
      </w:r>
      <w:r>
        <w:tab/>
        <w:t>may reject the SIP INVITE request if any of the following conditions are met:</w:t>
      </w:r>
    </w:p>
    <w:p w14:paraId="54BAA84A"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17D6F95D" w14:textId="77777777" w:rsidR="000C70BA" w:rsidRDefault="000C70BA" w:rsidP="000C70BA">
      <w:pPr>
        <w:ind w:left="851" w:hanging="284"/>
      </w:pPr>
      <w:r>
        <w:t>b)</w:t>
      </w:r>
      <w:r>
        <w:tab/>
        <w:t>MCVideo client does not have enough resources to handle the call; or</w:t>
      </w:r>
    </w:p>
    <w:p w14:paraId="2D2911BE" w14:textId="77777777" w:rsidR="000C70BA" w:rsidRDefault="000C70BA" w:rsidP="000C70BA">
      <w:pPr>
        <w:ind w:left="851" w:hanging="284"/>
      </w:pPr>
      <w:r>
        <w:t>c)</w:t>
      </w:r>
      <w:r>
        <w:tab/>
        <w:t>any other reason outside the scope of this specification;</w:t>
      </w:r>
    </w:p>
    <w:p w14:paraId="1B9A7F44" w14:textId="77777777" w:rsidR="000C70BA" w:rsidRDefault="000C70BA" w:rsidP="000C70BA">
      <w:pPr>
        <w:ind w:left="851" w:hanging="284"/>
      </w:pPr>
      <w:r>
        <w:t>otherwise, continue with the rest of the steps.</w:t>
      </w:r>
    </w:p>
    <w:p w14:paraId="111113FF"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Default="000C70BA" w:rsidP="000C70BA">
      <w:pPr>
        <w:ind w:left="851" w:hanging="284"/>
      </w:pPr>
      <w:r>
        <w:t>a)</w:t>
      </w:r>
      <w:r>
        <w:tab/>
        <w:t>should display to the MCVideo user an indication that this is a SIP INVITE request for an MCVideo emergency private call and:</w:t>
      </w:r>
    </w:p>
    <w:p w14:paraId="234E895A"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6F81398"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6147626" w14:textId="77777777" w:rsidR="000C70BA" w:rsidRDefault="000C70BA" w:rsidP="000C70BA">
      <w:pPr>
        <w:ind w:left="851" w:hanging="284"/>
      </w:pPr>
      <w:r>
        <w:t>b)</w:t>
      </w:r>
      <w:r>
        <w:tab/>
        <w:t>shall set the MCVideo emergency private priority state to "MVEPP 2: in-progress" for this private call;</w:t>
      </w:r>
    </w:p>
    <w:p w14:paraId="1A057808"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EDA97C8"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02FDBB70" w14:textId="77777777" w:rsidR="000C70BA" w:rsidRDefault="000C70BA" w:rsidP="000C70BA">
      <w:pPr>
        <w:ind w:left="851" w:hanging="284"/>
      </w:pPr>
      <w:r>
        <w:t>b)</w:t>
      </w:r>
      <w:r>
        <w:tab/>
        <w:t>shall convert the MCVideo ID to a UID as described in 3GPP TS 33.180 [8];</w:t>
      </w:r>
    </w:p>
    <w:p w14:paraId="5B0C5AC1" w14:textId="77777777" w:rsidR="000C70BA" w:rsidRDefault="000C70BA" w:rsidP="000C70BA">
      <w:pPr>
        <w:ind w:left="851" w:hanging="284"/>
      </w:pPr>
      <w:r>
        <w:t>c)</w:t>
      </w:r>
      <w:r>
        <w:tab/>
        <w:t>shall use the UID to validate the signature of the MIKEY-SAKKE I_MESSAGE as described in 3GPP TS 33.180 [8];</w:t>
      </w:r>
    </w:p>
    <w:p w14:paraId="04027842"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Default="000C70BA" w:rsidP="000C70BA">
      <w:pPr>
        <w:ind w:left="851" w:hanging="284"/>
      </w:pPr>
      <w:r>
        <w:t>e)</w:t>
      </w:r>
      <w:r>
        <w:tab/>
        <w:t>if the signature of the MIKEY-SAKKE I_MESSAGE was successfully validated:</w:t>
      </w:r>
    </w:p>
    <w:p w14:paraId="4DEBFF50"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71AE709C" w14:textId="77777777" w:rsidR="000C70BA" w:rsidRDefault="000C70BA" w:rsidP="000C70BA">
      <w:pPr>
        <w:ind w:left="1135" w:hanging="284"/>
      </w:pPr>
      <w:r>
        <w:t>ii)</w:t>
      </w:r>
      <w:r>
        <w:tab/>
        <w:t>shall extract the PCK-ID, from the payload as specified in 3GPP TS 33.180 [8];</w:t>
      </w:r>
    </w:p>
    <w:p w14:paraId="4C22F4A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740F83F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Default="000C70BA" w:rsidP="000C70BA">
      <w:pPr>
        <w:ind w:left="568" w:hanging="284"/>
      </w:pPr>
      <w:r>
        <w:t>6)</w:t>
      </w:r>
      <w:r>
        <w:tab/>
        <w:t>may display to the MCVideo user the MCVideo ID of the inviting MCVideo user;</w:t>
      </w:r>
    </w:p>
    <w:p w14:paraId="21D64777" w14:textId="77777777" w:rsidR="000C70BA" w:rsidRDefault="000C70BA" w:rsidP="000C70BA">
      <w:pPr>
        <w:ind w:left="568" w:hanging="284"/>
      </w:pPr>
      <w:r>
        <w:t>7)</w:t>
      </w:r>
      <w:r>
        <w:tab/>
        <w:t>shall perform the automatic commencement procedures specified in subclause 6.2.3.1.1 if one of the following conditions are met:</w:t>
      </w:r>
    </w:p>
    <w:p w14:paraId="34806B9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3DAD0F2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Default="000C70BA" w:rsidP="000C70BA">
      <w:pPr>
        <w:ind w:left="851" w:hanging="284"/>
      </w:pPr>
      <w:r>
        <w:t>c)</w:t>
      </w:r>
      <w:r>
        <w:tab/>
        <w:t>SIP INVITE request contains a Priv-Answer-Mode header field with the value of "Auto"; and</w:t>
      </w:r>
    </w:p>
    <w:p w14:paraId="345B36D2" w14:textId="77777777" w:rsidR="000C70BA" w:rsidRDefault="000C70BA" w:rsidP="000C70BA">
      <w:pPr>
        <w:ind w:left="568" w:hanging="284"/>
      </w:pPr>
      <w:r>
        <w:t>8)</w:t>
      </w:r>
      <w:r>
        <w:tab/>
        <w:t>shall perform the manual commencement procedures specified in subclause 6.2.3.2.1 if either of the following conditions are met:</w:t>
      </w:r>
    </w:p>
    <w:p w14:paraId="2A52D7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4715BEB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Default="000C70BA" w:rsidP="000C70BA">
      <w:pPr>
        <w:ind w:left="851" w:hanging="284"/>
      </w:pPr>
      <w:r>
        <w:t>c)</w:t>
      </w:r>
      <w:r>
        <w:tab/>
        <w:t>SIP INVITE request contains a Priv-Answer-Mode header field with the value of "Manual".</w:t>
      </w:r>
    </w:p>
    <w:p w14:paraId="225460BA"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Default="000C70BA" w:rsidP="000C70BA">
      <w:pPr>
        <w:ind w:left="568" w:hanging="284"/>
      </w:pPr>
      <w:r>
        <w:t>1)</w:t>
      </w:r>
      <w:r>
        <w:tab/>
        <w:t>shall send a SIP 200 (OK) response to the SIP CANCEL request according to 3GPP TS 24.229 [11]; and</w:t>
      </w:r>
    </w:p>
    <w:p w14:paraId="5EE577B6" w14:textId="77777777" w:rsidR="000C70BA" w:rsidRDefault="000C70BA" w:rsidP="000C70BA">
      <w:pPr>
        <w:ind w:left="568" w:hanging="284"/>
      </w:pPr>
      <w:r>
        <w:t>2)</w:t>
      </w:r>
      <w:r>
        <w:tab/>
        <w:t>shall send a SIP 487 (Request Terminated) response to the SIP INVITE request according to 3GPP TS 24.229 [11].</w:t>
      </w:r>
    </w:p>
    <w:p w14:paraId="242E5809" w14:textId="77777777" w:rsidR="000C70BA" w:rsidRDefault="000C70BA" w:rsidP="000C70BA">
      <w:r>
        <w:t>Upon receiving a SIP BYE request for an established dialog, the MCVideo client:</w:t>
      </w:r>
    </w:p>
    <w:p w14:paraId="20F41FB9" w14:textId="77777777" w:rsidR="000C70BA" w:rsidRDefault="000C70BA" w:rsidP="000C70BA">
      <w:pPr>
        <w:ind w:left="568" w:hanging="284"/>
      </w:pPr>
      <w:r>
        <w:t>1)</w:t>
      </w:r>
      <w:r>
        <w:tab/>
        <w:t>shall follow the procedures in subclause 10.2.5.2.</w:t>
      </w:r>
    </w:p>
    <w:p w14:paraId="5071B680" w14:textId="77777777" w:rsidR="000C70BA" w:rsidRDefault="000C70BA" w:rsidP="000C70BA">
      <w:pPr>
        <w:pStyle w:val="H6"/>
      </w:pPr>
      <w:bookmarkStart w:id="644" w:name="_Toc52787564"/>
      <w:bookmarkStart w:id="645" w:name="_Toc52787746"/>
      <w:bookmarkStart w:id="646" w:name="_Toc75906968"/>
      <w:bookmarkStart w:id="647" w:name="_Toc75907305"/>
      <w:r>
        <w:t>6.2.4.3</w:t>
      </w:r>
      <w:r>
        <w:tab/>
        <w:t>Test description</w:t>
      </w:r>
      <w:bookmarkEnd w:id="644"/>
      <w:bookmarkEnd w:id="645"/>
      <w:bookmarkEnd w:id="646"/>
      <w:bookmarkEnd w:id="647"/>
    </w:p>
    <w:p w14:paraId="3573327A" w14:textId="77777777" w:rsidR="000C70BA" w:rsidRDefault="000C70BA" w:rsidP="000C70BA">
      <w:pPr>
        <w:pStyle w:val="H6"/>
      </w:pPr>
      <w:bookmarkStart w:id="648" w:name="_Toc52787565"/>
      <w:bookmarkStart w:id="649" w:name="_Toc52787747"/>
      <w:bookmarkStart w:id="650" w:name="_Toc75906969"/>
      <w:bookmarkStart w:id="651" w:name="_Toc75907306"/>
      <w:r>
        <w:t>6.2.4.3.1</w:t>
      </w:r>
      <w:r>
        <w:tab/>
        <w:t>Pre-test conditions</w:t>
      </w:r>
      <w:bookmarkEnd w:id="648"/>
      <w:bookmarkEnd w:id="649"/>
      <w:bookmarkEnd w:id="650"/>
      <w:bookmarkEnd w:id="651"/>
    </w:p>
    <w:p w14:paraId="1F645454" w14:textId="77777777" w:rsidR="000C70BA" w:rsidRDefault="000C70BA" w:rsidP="000C70BA">
      <w:pPr>
        <w:pStyle w:val="H6"/>
      </w:pPr>
      <w:r w:rsidRPr="00102CE5">
        <w:t>Test configuration</w:t>
      </w:r>
      <w:r>
        <w:t>:</w:t>
      </w:r>
    </w:p>
    <w:p w14:paraId="6703E478" w14:textId="731AC271" w:rsidR="000C70BA" w:rsidRDefault="000C70BA" w:rsidP="000C70BA">
      <w:pPr>
        <w:pStyle w:val="B1"/>
      </w:pPr>
      <w:r>
        <w:t>-</w:t>
      </w:r>
      <w:r>
        <w:tab/>
        <w:t xml:space="preserve">Single cell configuration according to TS </w:t>
      </w:r>
      <w:r w:rsidR="00960759">
        <w:t>37.579</w:t>
      </w:r>
      <w:r>
        <w:t>-1 [2] clause 5.2.2.2.1.</w:t>
      </w:r>
    </w:p>
    <w:p w14:paraId="1B60B426" w14:textId="77777777" w:rsidR="000C70BA" w:rsidRDefault="000C70BA" w:rsidP="000C70BA">
      <w:pPr>
        <w:pStyle w:val="H6"/>
      </w:pPr>
      <w:r>
        <w:t>Preamble:</w:t>
      </w:r>
    </w:p>
    <w:p w14:paraId="67EBE680" w14:textId="45145B4A" w:rsidR="000C70BA" w:rsidRDefault="000C70BA" w:rsidP="000C70BA">
      <w:pPr>
        <w:pStyle w:val="B1"/>
      </w:pPr>
      <w:r>
        <w:t>-</w:t>
      </w:r>
      <w:r>
        <w:tab/>
        <w:t xml:space="preserve">The UE has performed procedure 'Initial registration' as described in TS </w:t>
      </w:r>
      <w:r w:rsidR="00960759">
        <w:t>37.579</w:t>
      </w:r>
      <w:r>
        <w:t>-1 [2] clause 5.4.2.</w:t>
      </w:r>
    </w:p>
    <w:p w14:paraId="5FF6AE64" w14:textId="77777777" w:rsidR="000C70BA" w:rsidRDefault="000C70BA" w:rsidP="000C70BA">
      <w:pPr>
        <w:pStyle w:val="B1"/>
      </w:pPr>
      <w:r>
        <w:t>-</w:t>
      </w:r>
      <w:r>
        <w:tab/>
      </w:r>
      <w:r w:rsidRPr="000573F5">
        <w:t>UE States at the end of the preamble</w:t>
      </w:r>
      <w:r>
        <w:t>:</w:t>
      </w:r>
    </w:p>
    <w:p w14:paraId="158D0FC4" w14:textId="77777777" w:rsidR="000C70BA" w:rsidRDefault="000C70BA" w:rsidP="000C70BA">
      <w:pPr>
        <w:pStyle w:val="B1"/>
        <w:ind w:left="852"/>
      </w:pPr>
      <w:r>
        <w:t>-</w:t>
      </w:r>
      <w:r>
        <w:tab/>
        <w:t>The UE is in RRC_IDLE state.</w:t>
      </w:r>
    </w:p>
    <w:p w14:paraId="5FA29915" w14:textId="77777777" w:rsidR="000C70BA" w:rsidRDefault="000C70BA" w:rsidP="000C70BA">
      <w:pPr>
        <w:pStyle w:val="B1"/>
        <w:ind w:left="852"/>
      </w:pPr>
      <w:r>
        <w:t>-</w:t>
      </w:r>
      <w:r>
        <w:tab/>
        <w:t>The client is registered for MCVideo.</w:t>
      </w:r>
    </w:p>
    <w:p w14:paraId="7BD7B462" w14:textId="77777777" w:rsidR="000C70BA" w:rsidRDefault="000C70BA" w:rsidP="000C70BA">
      <w:pPr>
        <w:pStyle w:val="H6"/>
      </w:pPr>
      <w:bookmarkStart w:id="652" w:name="_Toc52787566"/>
      <w:bookmarkStart w:id="653" w:name="_Toc52787748"/>
      <w:bookmarkStart w:id="654" w:name="_Toc75906970"/>
      <w:bookmarkStart w:id="655" w:name="_Toc75907307"/>
      <w:r>
        <w:t>6.2.4.3.2</w:t>
      </w:r>
      <w:r>
        <w:tab/>
        <w:t>Test procedure sequence</w:t>
      </w:r>
      <w:bookmarkEnd w:id="652"/>
      <w:bookmarkEnd w:id="653"/>
      <w:bookmarkEnd w:id="654"/>
      <w:bookmarkEnd w:id="655"/>
    </w:p>
    <w:p w14:paraId="1D301A2D" w14:textId="77777777" w:rsidR="000C70BA" w:rsidRDefault="000C70BA" w:rsidP="000C70BA">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Default="000C70BA" w:rsidP="002E3FCC">
            <w:pPr>
              <w:pStyle w:val="TAH"/>
            </w:pPr>
            <w:r>
              <w:t>Verdict</w:t>
            </w:r>
          </w:p>
        </w:tc>
      </w:tr>
      <w:tr w:rsidR="000C70BA"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Default="000C70BA" w:rsidP="002E3FCC">
            <w:pPr>
              <w:pStyle w:val="TAH"/>
            </w:pPr>
          </w:p>
        </w:tc>
      </w:tr>
      <w:tr w:rsidR="000C70BA"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Default="000C70BA" w:rsidP="002E3FCC">
            <w:pPr>
              <w:pStyle w:val="TAC"/>
            </w:pPr>
            <w:r>
              <w:t>P</w:t>
            </w:r>
          </w:p>
        </w:tc>
      </w:tr>
      <w:tr w:rsidR="000C70BA"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Default="000C70BA" w:rsidP="002E3FCC">
            <w:pPr>
              <w:pStyle w:val="TAC"/>
            </w:pPr>
            <w:r>
              <w:t>-</w:t>
            </w:r>
          </w:p>
        </w:tc>
      </w:tr>
      <w:tr w:rsidR="000C70BA"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Default="000C70BA" w:rsidP="002E3FCC">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Default="000C70BA" w:rsidP="002E3FCC">
            <w:pPr>
              <w:pStyle w:val="TAL"/>
            </w:pPr>
            <w:r>
              <w:t>Make the UE (MCVideo client) release the call.</w:t>
            </w:r>
          </w:p>
          <w:p w14:paraId="710380D6"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Default="000C70BA" w:rsidP="002E3FCC">
            <w:pPr>
              <w:pStyle w:val="TAC"/>
            </w:pPr>
            <w:r>
              <w:t>-</w:t>
            </w:r>
          </w:p>
        </w:tc>
      </w:tr>
      <w:tr w:rsidR="000C70BA"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Default="000C70BA" w:rsidP="002E3FCC">
            <w:pPr>
              <w:pStyle w:val="TAC"/>
            </w:pPr>
            <w:r>
              <w:t>P</w:t>
            </w:r>
          </w:p>
        </w:tc>
      </w:tr>
      <w:tr w:rsidR="000C70BA"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Default="000C70BA" w:rsidP="002E3FCC">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Default="000C70BA" w:rsidP="002E3FCC">
            <w:pPr>
              <w:pStyle w:val="TAC"/>
            </w:pPr>
            <w:r>
              <w:t>-</w:t>
            </w:r>
          </w:p>
        </w:tc>
      </w:tr>
      <w:tr w:rsidR="000C70BA"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Default="000C70BA" w:rsidP="002E3FCC">
            <w:pPr>
              <w:pStyle w:val="TAN"/>
            </w:pPr>
            <w:r>
              <w:rPr>
                <w:rFonts w:eastAsia="Calibri"/>
              </w:rPr>
              <w:t>NOTE 1: This action is expected to be done via a suitable implementation dependent MMI.</w:t>
            </w:r>
          </w:p>
        </w:tc>
      </w:tr>
    </w:tbl>
    <w:p w14:paraId="430AEEE0" w14:textId="77777777" w:rsidR="000C70BA" w:rsidRDefault="000C70BA" w:rsidP="000C70BA"/>
    <w:p w14:paraId="157AD0BC" w14:textId="77777777" w:rsidR="000C70BA" w:rsidRDefault="000C70BA" w:rsidP="000C70BA">
      <w:pPr>
        <w:pStyle w:val="H6"/>
      </w:pPr>
      <w:bookmarkStart w:id="656" w:name="_Toc52787567"/>
      <w:bookmarkStart w:id="657" w:name="_Toc52787749"/>
      <w:bookmarkStart w:id="658" w:name="_Toc75906971"/>
      <w:bookmarkStart w:id="659" w:name="_Toc75907308"/>
      <w:r>
        <w:t>6.2.4.3.3</w:t>
      </w:r>
      <w:r>
        <w:tab/>
        <w:t>Specific message contents</w:t>
      </w:r>
      <w:bookmarkEnd w:id="656"/>
      <w:bookmarkEnd w:id="657"/>
      <w:bookmarkEnd w:id="658"/>
      <w:bookmarkEnd w:id="659"/>
    </w:p>
    <w:p w14:paraId="23A6691B" w14:textId="73ADC7CF" w:rsidR="000C70BA" w:rsidRDefault="000C70BA" w:rsidP="000C70BA">
      <w:pPr>
        <w:pStyle w:val="TH"/>
      </w:pPr>
      <w:r>
        <w:t>Table 6.2.4.3.3-1: SIP INVITE from the SS (Step 1, Table 6.2.4.3.2-1;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Default="000C70BA" w:rsidP="002E3FCC">
            <w:pPr>
              <w:pStyle w:val="TAL"/>
            </w:pPr>
            <w:r>
              <w:t xml:space="preserve">Derivation Path: TS </w:t>
            </w:r>
            <w:r w:rsidR="00960759">
              <w:t>37.579</w:t>
            </w:r>
            <w:r>
              <w:t>-1 [2], Table 5.5.2.5.2-1, condition PRIVATE-CALL</w:t>
            </w:r>
          </w:p>
        </w:tc>
      </w:tr>
      <w:tr w:rsidR="000C70BA"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5D374E"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Default="000C70BA" w:rsidP="002E3FCC">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Default="000C70BA" w:rsidP="002E3FCC">
            <w:pPr>
              <w:pStyle w:val="TAH"/>
            </w:pPr>
            <w:r>
              <w:t>Condition</w:t>
            </w:r>
          </w:p>
        </w:tc>
      </w:tr>
      <w:tr w:rsidR="000C70BA"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Default="000C70BA" w:rsidP="002E3FCC">
            <w:pPr>
              <w:pStyle w:val="TAL"/>
            </w:pPr>
          </w:p>
        </w:tc>
      </w:tr>
      <w:tr w:rsidR="000C70BA"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5D374E"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Default="000C70BA" w:rsidP="002E3FCC">
            <w:pPr>
              <w:pStyle w:val="TAL"/>
            </w:pPr>
          </w:p>
        </w:tc>
      </w:tr>
      <w:tr w:rsidR="000C70BA"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Default="000C70BA" w:rsidP="002E3FCC">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Default="000C70BA" w:rsidP="002E3FCC">
            <w:pPr>
              <w:pStyle w:val="TAL"/>
            </w:pPr>
          </w:p>
        </w:tc>
      </w:tr>
      <w:tr w:rsidR="000C70BA"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Default="000C70BA" w:rsidP="002E3FCC">
            <w:pPr>
              <w:pStyle w:val="TAL"/>
            </w:pPr>
          </w:p>
        </w:tc>
      </w:tr>
      <w:tr w:rsidR="000C70BA"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Default="000C70BA" w:rsidP="002E3FCC">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Default="000C70BA" w:rsidP="002E3FCC">
            <w:pPr>
              <w:pStyle w:val="TAL"/>
            </w:pPr>
          </w:p>
        </w:tc>
      </w:tr>
    </w:tbl>
    <w:p w14:paraId="3186BD4C" w14:textId="77777777" w:rsidR="000C70BA" w:rsidRDefault="000C70BA" w:rsidP="000C70BA"/>
    <w:p w14:paraId="1918E088" w14:textId="77777777" w:rsidR="000C70BA" w:rsidRDefault="000C70BA" w:rsidP="000C70BA">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Default="000C70BA" w:rsidP="002E3FCC">
            <w:pPr>
              <w:pStyle w:val="TAL"/>
            </w:pPr>
            <w:r>
              <w:t xml:space="preserve">Derivation Path: TS </w:t>
            </w:r>
            <w:r w:rsidR="00960759">
              <w:t>37.579</w:t>
            </w:r>
            <w:r>
              <w:t xml:space="preserve">-1 [2], Table 5.5.3.1.2-2, condition PRIVATE-CALL, INITIAL_SDP_OFFER, </w:t>
            </w:r>
            <w:r>
              <w:rPr>
                <w:rFonts w:eastAsia="SimSun"/>
              </w:rPr>
              <w:t>WITHOUT_TRANSMISSIONCONTROL</w:t>
            </w:r>
          </w:p>
        </w:tc>
      </w:tr>
    </w:tbl>
    <w:p w14:paraId="17EFD3D5" w14:textId="77777777" w:rsidR="000C70BA" w:rsidRDefault="000C70BA" w:rsidP="000C70BA"/>
    <w:p w14:paraId="669E416F" w14:textId="77777777" w:rsidR="000C70BA" w:rsidRDefault="000C70BA" w:rsidP="000C70BA">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Default="000C70BA" w:rsidP="002E3FCC">
            <w:pPr>
              <w:pStyle w:val="TAL"/>
            </w:pPr>
            <w:r>
              <w:t xml:space="preserve">Derivation Path: TS </w:t>
            </w:r>
            <w:r w:rsidR="00960759">
              <w:t>37.579</w:t>
            </w:r>
            <w:r>
              <w:t>-1 [2], Table 5.5.3.2.2-2, condition PRIVATE-CALL</w:t>
            </w:r>
          </w:p>
        </w:tc>
      </w:tr>
    </w:tbl>
    <w:p w14:paraId="12C234EB" w14:textId="77777777" w:rsidR="000C70BA" w:rsidRDefault="000C70BA" w:rsidP="000C70BA"/>
    <w:p w14:paraId="3F74D0B8" w14:textId="119B4A1F" w:rsidR="000C70BA" w:rsidRDefault="000C70BA" w:rsidP="000C70BA">
      <w:pPr>
        <w:pStyle w:val="TH"/>
      </w:pPr>
      <w:r>
        <w:t>Table 6.2.4.3.3-3: SIP 200 (OK) from the UE (Step 1, Table 6.2.4.3.2-1;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Default="000C70BA" w:rsidP="002E3FCC">
            <w:pPr>
              <w:pStyle w:val="TAL"/>
            </w:pPr>
            <w:r>
              <w:t xml:space="preserve">Derivation Path: TS </w:t>
            </w:r>
            <w:r w:rsidR="00960759">
              <w:t>37.579</w:t>
            </w:r>
            <w:r>
              <w:t>-1 [2], Table 5.5.2.17.1.1-1, condition INVITE-RSP</w:t>
            </w:r>
          </w:p>
        </w:tc>
      </w:tr>
      <w:tr w:rsidR="000C70BA"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Default="000C70BA" w:rsidP="002E3FCC">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Default="000C70BA" w:rsidP="002E3FCC">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Default="000C70BA" w:rsidP="002E3FCC">
            <w:pPr>
              <w:pStyle w:val="TAH"/>
            </w:pPr>
            <w:r>
              <w:t>Condition</w:t>
            </w:r>
          </w:p>
        </w:tc>
      </w:tr>
      <w:tr w:rsidR="000C70BA"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5D374E" w:rsidRDefault="000C70BA" w:rsidP="002E3FCC">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tcPr>
          <w:p w14:paraId="1508403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Default="000C70BA" w:rsidP="002E3FCC">
            <w:pPr>
              <w:pStyle w:val="TAL"/>
            </w:pPr>
          </w:p>
        </w:tc>
      </w:tr>
      <w:tr w:rsidR="000C70BA" w14:paraId="3215ABEA"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77B5261"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211402D2"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17BCF2E1" w14:textId="77777777" w:rsidR="000C70BA" w:rsidRDefault="000C70BA" w:rsidP="002E3FCC">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6BE6B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2250AA2" w14:textId="77777777" w:rsidR="000C70BA" w:rsidRDefault="000C70BA" w:rsidP="002E3FCC">
            <w:pPr>
              <w:pStyle w:val="TAL"/>
            </w:pPr>
          </w:p>
        </w:tc>
      </w:tr>
      <w:tr w:rsidR="000C70BA" w14:paraId="4773AC9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470F94B" w14:textId="77777777" w:rsidR="000C70BA" w:rsidRDefault="000C70BA" w:rsidP="002E3FCC">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7D185815" w14:textId="77777777" w:rsidR="000C70BA" w:rsidRDefault="000C70BA" w:rsidP="002E3FCC">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29F813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0DB80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259BB50" w14:textId="77777777" w:rsidR="000C70BA" w:rsidRDefault="000C70BA" w:rsidP="002E3FCC">
            <w:pPr>
              <w:pStyle w:val="TAL"/>
            </w:pPr>
          </w:p>
        </w:tc>
      </w:tr>
      <w:tr w:rsidR="000C70BA" w14:paraId="7BB307C4"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3BB06C4E"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7A37C233"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82224E0" w14:textId="77777777" w:rsidR="000C70BA" w:rsidRDefault="000C70BA" w:rsidP="002E3FCC">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60ED731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64879B" w14:textId="77777777" w:rsidR="000C70BA" w:rsidRDefault="000C70BA" w:rsidP="002E3FCC">
            <w:pPr>
              <w:pStyle w:val="TAL"/>
            </w:pPr>
          </w:p>
        </w:tc>
      </w:tr>
      <w:tr w:rsidR="000C70BA" w14:paraId="4C557181"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E3DEED4" w14:textId="77777777" w:rsidR="000C70BA" w:rsidRDefault="000C70BA" w:rsidP="002E3FCC">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490001F9" w14:textId="77777777" w:rsidR="000C70BA" w:rsidRDefault="000C70BA" w:rsidP="002E3FCC">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205887D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F5F5F5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8DAC8C9" w14:textId="77777777" w:rsidR="000C70BA" w:rsidRDefault="000C70BA" w:rsidP="002E3FCC">
            <w:pPr>
              <w:pStyle w:val="TAL"/>
            </w:pPr>
          </w:p>
        </w:tc>
      </w:tr>
    </w:tbl>
    <w:p w14:paraId="04F03B55" w14:textId="77777777" w:rsidR="000C70BA" w:rsidRDefault="000C70BA" w:rsidP="000C70BA"/>
    <w:p w14:paraId="0F20DAB6" w14:textId="77777777" w:rsidR="000C70BA" w:rsidRDefault="000C70BA" w:rsidP="000C70BA">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Default="000C70BA" w:rsidP="002E3FCC">
            <w:pPr>
              <w:pStyle w:val="TAL"/>
            </w:pPr>
            <w:r>
              <w:t xml:space="preserve">Derivation Path: TS </w:t>
            </w:r>
            <w:r w:rsidR="00960759">
              <w:t>37.579</w:t>
            </w:r>
            <w:r>
              <w:t xml:space="preserve">-1 [2], Table 5.5.3.1.1-2, condition PRIVATE-CALL, SDP_ANSWER, </w:t>
            </w:r>
            <w:r>
              <w:rPr>
                <w:rFonts w:eastAsia="SimSun"/>
              </w:rPr>
              <w:t>WITHOUT_TRANSMISSIONCONTROL</w:t>
            </w:r>
          </w:p>
        </w:tc>
      </w:tr>
    </w:tbl>
    <w:p w14:paraId="5FD643E1" w14:textId="77777777" w:rsidR="000C70BA" w:rsidRDefault="000C70BA" w:rsidP="000C70BA"/>
    <w:p w14:paraId="39F6FBFC" w14:textId="77777777" w:rsidR="000C70BA" w:rsidRDefault="000C70BA" w:rsidP="000C70BA">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0F8EC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32DC5F1" w14:textId="2D61398A" w:rsidR="000C70BA" w:rsidRDefault="000C70BA" w:rsidP="002E3FCC">
            <w:pPr>
              <w:pStyle w:val="TAL"/>
            </w:pPr>
            <w:r>
              <w:t xml:space="preserve">Derivation Path: TS </w:t>
            </w:r>
            <w:r w:rsidR="00960759">
              <w:t>37.579</w:t>
            </w:r>
            <w:r>
              <w:t>-1 [2], Table 5.5.3.2.1-2, condition INVITE-RSP</w:t>
            </w:r>
          </w:p>
        </w:tc>
      </w:tr>
    </w:tbl>
    <w:p w14:paraId="55E48B02" w14:textId="77777777" w:rsidR="000C70BA" w:rsidRDefault="000C70BA" w:rsidP="000C70BA"/>
    <w:p w14:paraId="3BB5A019" w14:textId="5CBB91D2" w:rsidR="000C70BA" w:rsidRDefault="000C70BA" w:rsidP="000C70BA">
      <w:pPr>
        <w:pStyle w:val="TH"/>
      </w:pPr>
      <w:r>
        <w:t>Table 6.2.4.3.3-4: SIP BYE from the UE (Step 6, Table 6.2.4.3.2-1;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Default="000C70BA" w:rsidP="002E3FCC">
            <w:pPr>
              <w:pStyle w:val="TAL"/>
            </w:pPr>
            <w:r>
              <w:t xml:space="preserve">Derivation Path: TS </w:t>
            </w:r>
            <w:r w:rsidR="00960759">
              <w:t>37.579</w:t>
            </w:r>
            <w:r>
              <w:t>-1 [2], Table 5.5.2.2.1-1, condition MT_CALL</w:t>
            </w:r>
          </w:p>
        </w:tc>
      </w:tr>
    </w:tbl>
    <w:p w14:paraId="3BD2E0A1" w14:textId="77777777" w:rsidR="000C70BA" w:rsidRDefault="000C70BA" w:rsidP="000C70BA"/>
    <w:p w14:paraId="24006724" w14:textId="77777777" w:rsidR="000C70BA" w:rsidRDefault="000C70BA" w:rsidP="000C70BA">
      <w:pPr>
        <w:pStyle w:val="TH"/>
      </w:pPr>
      <w:r>
        <w:t>Table 6.2.4.3.3-5: Void</w:t>
      </w:r>
    </w:p>
    <w:p w14:paraId="3E81A413" w14:textId="77777777" w:rsidR="000C70BA" w:rsidRDefault="000C70BA" w:rsidP="000C70BA"/>
    <w:p w14:paraId="0E803822" w14:textId="77777777" w:rsidR="000C70BA" w:rsidRDefault="000C70BA" w:rsidP="000C70BA">
      <w:pPr>
        <w:keepNext/>
        <w:keepLines/>
        <w:spacing w:before="120"/>
        <w:ind w:left="1134" w:hanging="1134"/>
        <w:outlineLvl w:val="2"/>
        <w:rPr>
          <w:rFonts w:ascii="Arial" w:hAnsi="Arial"/>
          <w:sz w:val="28"/>
        </w:rPr>
      </w:pPr>
      <w:bookmarkStart w:id="660" w:name="_Toc52787568"/>
      <w:bookmarkStart w:id="661" w:name="_Toc52787750"/>
      <w:bookmarkStart w:id="662" w:name="_Toc75906972"/>
      <w:bookmarkStart w:id="663" w:name="_Toc75907309"/>
      <w:bookmarkStart w:id="66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60"/>
      <w:bookmarkEnd w:id="661"/>
      <w:bookmarkEnd w:id="662"/>
      <w:bookmarkEnd w:id="663"/>
      <w:bookmarkEnd w:id="664"/>
    </w:p>
    <w:p w14:paraId="67F631E9" w14:textId="77777777" w:rsidR="000C70BA" w:rsidRDefault="000C70BA" w:rsidP="000C70BA">
      <w:pPr>
        <w:pStyle w:val="H6"/>
      </w:pPr>
      <w:bookmarkStart w:id="665" w:name="_Toc52787569"/>
      <w:bookmarkStart w:id="666" w:name="_Toc52787751"/>
      <w:bookmarkStart w:id="667" w:name="_Toc75906973"/>
      <w:bookmarkStart w:id="668" w:name="_Toc75907310"/>
      <w:r>
        <w:t>6.2.5.1</w:t>
      </w:r>
      <w:r>
        <w:tab/>
        <w:t>Test Purpose (TP)</w:t>
      </w:r>
      <w:bookmarkEnd w:id="665"/>
      <w:bookmarkEnd w:id="666"/>
      <w:bookmarkEnd w:id="667"/>
      <w:bookmarkEnd w:id="668"/>
    </w:p>
    <w:p w14:paraId="6AE5B55F" w14:textId="77777777" w:rsidR="000C70BA" w:rsidRDefault="000C70BA" w:rsidP="000C70BA">
      <w:pPr>
        <w:pStyle w:val="H6"/>
      </w:pPr>
      <w:r>
        <w:t>(1)</w:t>
      </w:r>
    </w:p>
    <w:p w14:paraId="096BF5C6" w14:textId="77777777" w:rsidR="000C70BA" w:rsidRDefault="000C70BA" w:rsidP="000C70BA">
      <w:pPr>
        <w:pStyle w:val="PL"/>
      </w:pPr>
      <w:r>
        <w:rPr>
          <w:b/>
        </w:rPr>
        <w:t>with</w:t>
      </w:r>
      <w:r>
        <w:t xml:space="preserve"> { UE (MCVideo Client) registered and authorised for MCVideo Service including authorisation to initiate and cancel emergency calls }</w:t>
      </w:r>
    </w:p>
    <w:p w14:paraId="0DC074F0" w14:textId="77777777" w:rsidR="000C70BA" w:rsidRDefault="000C70BA" w:rsidP="000C70BA">
      <w:pPr>
        <w:pStyle w:val="PL"/>
      </w:pPr>
      <w:r>
        <w:t>ensure that {</w:t>
      </w:r>
    </w:p>
    <w:p w14:paraId="2B52E405" w14:textId="77777777" w:rsidR="000C70BA" w:rsidRDefault="000C70BA" w:rsidP="000C70BA">
      <w:pPr>
        <w:pStyle w:val="PL"/>
      </w:pPr>
      <w:r>
        <w:t xml:space="preserve">  </w:t>
      </w:r>
      <w:r>
        <w:rPr>
          <w:b/>
        </w:rPr>
        <w:t>when</w:t>
      </w:r>
      <w:r>
        <w:t xml:space="preserve"> { the MCVideo User requests the establishment of an MCVideo private emergency call, On-demand, Automatic Commencement Mode, force of Automatic Commencement Mode without Transmission Control }</w:t>
      </w:r>
    </w:p>
    <w:p w14:paraId="26025C93" w14:textId="77777777" w:rsidR="000C70BA" w:rsidRDefault="000C70BA" w:rsidP="000C70BA">
      <w:pPr>
        <w:pStyle w:val="PL"/>
      </w:pPr>
      <w:r>
        <w:t xml:space="preserve">    </w:t>
      </w:r>
      <w:r>
        <w:rPr>
          <w:b/>
        </w:rPr>
        <w:t>then</w:t>
      </w:r>
      <w: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rPr>
        <w:t>and, after indication from the MCVideo Server that the call was established notifies the user and,</w:t>
      </w:r>
      <w:r>
        <w:t xml:space="preserve"> does not apply Transmission Control }</w:t>
      </w:r>
    </w:p>
    <w:p w14:paraId="43A63531" w14:textId="77777777" w:rsidR="000C70BA" w:rsidRDefault="000C70BA" w:rsidP="000C70BA">
      <w:pPr>
        <w:pStyle w:val="PL"/>
      </w:pPr>
      <w:r>
        <w:t xml:space="preserve">            }</w:t>
      </w:r>
    </w:p>
    <w:p w14:paraId="5A535EB5" w14:textId="77777777" w:rsidR="000C70BA" w:rsidRDefault="000C70BA" w:rsidP="000C70BA">
      <w:pPr>
        <w:pStyle w:val="PL"/>
      </w:pPr>
    </w:p>
    <w:p w14:paraId="4B6531A6" w14:textId="77777777" w:rsidR="000C70BA" w:rsidRDefault="000C70BA" w:rsidP="000C70BA">
      <w:pPr>
        <w:pStyle w:val="H6"/>
      </w:pPr>
      <w:r>
        <w:t>(2)</w:t>
      </w:r>
    </w:p>
    <w:p w14:paraId="042E9CBA" w14:textId="77777777" w:rsidR="000C70BA" w:rsidRDefault="000C70BA" w:rsidP="000C70BA">
      <w:pPr>
        <w:pStyle w:val="PL"/>
      </w:pPr>
      <w:r>
        <w:rPr>
          <w:b/>
        </w:rPr>
        <w:t>with</w:t>
      </w:r>
      <w:r>
        <w:t xml:space="preserve"> { UE (MCVideo Client) having established an emergency private call }</w:t>
      </w:r>
    </w:p>
    <w:p w14:paraId="0B3F42DF" w14:textId="77777777" w:rsidR="000C70BA" w:rsidRDefault="000C70BA" w:rsidP="000C70BA">
      <w:pPr>
        <w:pStyle w:val="PL"/>
      </w:pPr>
      <w:r>
        <w:t>ensure that {</w:t>
      </w:r>
    </w:p>
    <w:p w14:paraId="14F51A70" w14:textId="77777777" w:rsidR="000C70BA" w:rsidRDefault="000C70BA" w:rsidP="000C70BA">
      <w:pPr>
        <w:pStyle w:val="PL"/>
      </w:pPr>
      <w:r>
        <w:t xml:space="preserve">  </w:t>
      </w:r>
      <w:r>
        <w:rPr>
          <w:b/>
        </w:rPr>
        <w:t>when</w:t>
      </w:r>
      <w:r>
        <w:t xml:space="preserve"> { the UE (MCVideo User) requests to terminate the ongoing MCVideo emergency private call }</w:t>
      </w:r>
    </w:p>
    <w:p w14:paraId="1A0401B9"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26C2D12D" w14:textId="77777777" w:rsidR="000C70BA" w:rsidRDefault="000C70BA" w:rsidP="000C70BA">
      <w:pPr>
        <w:pStyle w:val="PL"/>
      </w:pPr>
      <w:r>
        <w:t xml:space="preserve">            }</w:t>
      </w:r>
    </w:p>
    <w:p w14:paraId="1ADF8351" w14:textId="77777777" w:rsidR="000C70BA" w:rsidRDefault="000C70BA" w:rsidP="000C70BA">
      <w:pPr>
        <w:pStyle w:val="PL"/>
      </w:pPr>
    </w:p>
    <w:p w14:paraId="0BBD7759" w14:textId="77777777" w:rsidR="000C70BA" w:rsidRDefault="000C70BA" w:rsidP="000C70BA">
      <w:pPr>
        <w:pStyle w:val="H6"/>
      </w:pPr>
      <w:bookmarkStart w:id="669" w:name="_Toc52787570"/>
      <w:bookmarkStart w:id="670" w:name="_Toc52787752"/>
      <w:bookmarkStart w:id="671" w:name="_Toc75906974"/>
      <w:bookmarkStart w:id="672" w:name="_Toc75907311"/>
      <w:r>
        <w:t>6.2.5.2</w:t>
      </w:r>
      <w:r>
        <w:tab/>
        <w:t>Conformance requirements</w:t>
      </w:r>
      <w:bookmarkEnd w:id="669"/>
      <w:bookmarkEnd w:id="670"/>
      <w:bookmarkEnd w:id="671"/>
      <w:bookmarkEnd w:id="672"/>
    </w:p>
    <w:p w14:paraId="7E98384B" w14:textId="77777777" w:rsidR="000C70BA" w:rsidRDefault="000C70BA" w:rsidP="000C70BA">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Default="000C70BA" w:rsidP="000C70BA">
      <w:r>
        <w:t>[TS 24.281, clause 10.2.2.2.1]</w:t>
      </w:r>
    </w:p>
    <w:p w14:paraId="17B152BD"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Default="000C70BA" w:rsidP="000C70BA">
      <w:r>
        <w:t>The MCVideo client:</w:t>
      </w:r>
    </w:p>
    <w:p w14:paraId="430DAFF6"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7F245777"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303C6E09"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19516A66"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36B892B"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Default="000C70BA" w:rsidP="000C70BA">
      <w:pPr>
        <w:ind w:left="568" w:hanging="284"/>
      </w:pPr>
      <w:r>
        <w:t>8)</w:t>
      </w:r>
      <w:r>
        <w:tab/>
        <w:t>if an end-to-end security context needs to be established and if the MCVideo user is initiating a private call then:</w:t>
      </w:r>
    </w:p>
    <w:p w14:paraId="408D710D"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0D36CA48" w14:textId="77777777" w:rsidR="000C70BA" w:rsidRDefault="000C70BA" w:rsidP="000C70BA">
      <w:pPr>
        <w:ind w:left="851" w:hanging="284"/>
      </w:pPr>
      <w:r>
        <w:t>b)</w:t>
      </w:r>
      <w:r>
        <w:tab/>
        <w:t>shall use the keying material to generate a PCK as described in 3GPP TS 33.180 [8];</w:t>
      </w:r>
    </w:p>
    <w:p w14:paraId="09FAD55F"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Default="000C70BA" w:rsidP="000C70BA">
      <w:pPr>
        <w:ind w:left="851" w:hanging="284"/>
      </w:pPr>
      <w:r>
        <w:t>e)</w:t>
      </w:r>
      <w:r>
        <w:tab/>
        <w:t>shall generate a MIKEY-SAKKE I_MESSAGE using the encapsulated PCK and PCK-ID as specified in 3GPP TS 33.180 [8]; and</w:t>
      </w:r>
    </w:p>
    <w:p w14:paraId="2D793DFD"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1F4BCE68"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6415A9E7" w14:textId="77777777" w:rsidR="000C70BA" w:rsidRDefault="000C70BA" w:rsidP="000C70BA">
      <w:pPr>
        <w:ind w:left="568" w:hanging="284"/>
      </w:pPr>
      <w:r>
        <w:t>10)</w:t>
      </w:r>
      <w:r>
        <w:tab/>
        <w:t>if implicit transmission control is required, shall comply with the conditions specified in subclause 6.4;</w:t>
      </w:r>
    </w:p>
    <w:p w14:paraId="2E23F93B" w14:textId="77777777" w:rsidR="000C70BA" w:rsidRDefault="000C70BA" w:rsidP="000C70BA">
      <w:pPr>
        <w:ind w:left="568" w:hanging="284"/>
      </w:pPr>
      <w:r>
        <w:t>11)</w:t>
      </w:r>
      <w:r>
        <w:tab/>
        <w:t>if the MCVideo user is initiating a private call then:</w:t>
      </w:r>
    </w:p>
    <w:p w14:paraId="351D1F01"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Default="000C70BA" w:rsidP="000C70BA">
      <w:pPr>
        <w:ind w:left="851" w:hanging="284"/>
      </w:pPr>
      <w:r>
        <w:t>b)</w:t>
      </w:r>
      <w:r>
        <w:tab/>
        <w:t>if force of automatic commencement mode at the invited MCVideo client is not requested by the MCVideo user and:</w:t>
      </w:r>
    </w:p>
    <w:p w14:paraId="32852871"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4C4871E2"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Default="000C70BA" w:rsidP="000C70BA">
      <w:pPr>
        <w:ind w:left="568" w:hanging="284"/>
      </w:pPr>
      <w:r>
        <w:t>13)</w:t>
      </w:r>
      <w:r>
        <w:tab/>
        <w:t>shall send SIP INVITE request towards the MCVideo server according to 3GPP TS 24.229 [11].</w:t>
      </w:r>
    </w:p>
    <w:p w14:paraId="1C33659C" w14:textId="77777777" w:rsidR="000C70BA" w:rsidRDefault="000C70BA" w:rsidP="000C70BA">
      <w:r>
        <w:t>Upon receiving a SIP 183(Session Progress) response to the SIP INVITE request the MCVideo client:</w:t>
      </w:r>
    </w:p>
    <w:p w14:paraId="7ACDD40E" w14:textId="77777777" w:rsidR="000C70BA" w:rsidRDefault="000C70BA" w:rsidP="000C70BA">
      <w:pPr>
        <w:ind w:left="568" w:hanging="284"/>
      </w:pPr>
      <w:r>
        <w:t>1)</w:t>
      </w:r>
      <w:r>
        <w:tab/>
        <w:t>may indicate the progress of the session establishment to the inviting MCVideo user.</w:t>
      </w:r>
    </w:p>
    <w:p w14:paraId="454D1ABE" w14:textId="77777777" w:rsidR="000C70BA" w:rsidRDefault="000C70BA" w:rsidP="000C70BA">
      <w:r>
        <w:t>Upon receiving a SIP 200 (OK) response to the SIP INVITE request the MCVideo client:</w:t>
      </w:r>
    </w:p>
    <w:p w14:paraId="3A07B607" w14:textId="77777777" w:rsidR="000C70BA" w:rsidRDefault="000C70BA" w:rsidP="000C70BA">
      <w:pPr>
        <w:ind w:left="568" w:hanging="284"/>
      </w:pPr>
      <w:r>
        <w:t>1)</w:t>
      </w:r>
      <w:r>
        <w:tab/>
        <w:t xml:space="preserve">shall interact with the media plane as specified in 3GPP TS 24.581 [5]; </w:t>
      </w:r>
    </w:p>
    <w:p w14:paraId="54DEFD90"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09B2610C" w14:textId="77777777" w:rsidR="000C70BA" w:rsidRDefault="000C70BA" w:rsidP="000C70BA">
      <w:pPr>
        <w:ind w:left="568" w:hanging="284"/>
        <w:rPr>
          <w:rFonts w:eastAsia="Malgun Gothic"/>
        </w:rPr>
      </w:pPr>
      <w:r>
        <w:t>3)</w:t>
      </w:r>
      <w:r>
        <w:tab/>
        <w:t>shall notify the user that the call has been successfully established.</w:t>
      </w:r>
    </w:p>
    <w:p w14:paraId="1B41B3C5" w14:textId="77777777" w:rsidR="000C70BA" w:rsidRDefault="000C70BA" w:rsidP="000C70BA">
      <w:r>
        <w:t>On receiving a SIP 4xx response, a SIP 5xx response or a SIP 6xx response to the SIP INVITE request:</w:t>
      </w:r>
    </w:p>
    <w:p w14:paraId="429A5F10" w14:textId="77777777" w:rsidR="000C70BA" w:rsidRDefault="000C70BA" w:rsidP="000C70BA">
      <w:pPr>
        <w:ind w:left="568" w:hanging="284"/>
      </w:pPr>
      <w:r>
        <w:t>1)</w:t>
      </w:r>
      <w:r>
        <w:tab/>
        <w:t>if the MCVideo emergency private call state is set to "MVEPC 2: emergency-pc-requested"; or</w:t>
      </w:r>
    </w:p>
    <w:p w14:paraId="373DC221" w14:textId="77777777" w:rsidR="000C70BA" w:rsidRDefault="000C70BA" w:rsidP="000C70BA">
      <w:pPr>
        <w:ind w:left="568" w:hanging="284"/>
      </w:pPr>
      <w:r>
        <w:t>2)</w:t>
      </w:r>
      <w:r>
        <w:tab/>
        <w:t>if the MCVideo emergency private call state is set to "MVEPC 3: emergency-pc-granted";</w:t>
      </w:r>
    </w:p>
    <w:p w14:paraId="574D333E" w14:textId="77777777" w:rsidR="000C70BA" w:rsidRDefault="000C70BA" w:rsidP="000C70BA">
      <w:pPr>
        <w:ind w:left="568" w:hanging="284"/>
      </w:pPr>
      <w:r>
        <w:t>the MCVideo client shall perform the actions specified in subclause 6.2.8.3.5.</w:t>
      </w:r>
    </w:p>
    <w:p w14:paraId="47B3C7C3"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7034F71" w14:textId="77777777" w:rsidR="000C70BA" w:rsidRDefault="000C70BA" w:rsidP="000C70BA">
      <w:r>
        <w:t>[TS24.281, clause 4.6.2]</w:t>
      </w:r>
    </w:p>
    <w:p w14:paraId="350B867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Default="000C70BA" w:rsidP="000C70BA">
      <w:pPr>
        <w:ind w:left="568" w:hanging="284"/>
      </w:pPr>
      <w:r>
        <w:t>-</w:t>
      </w:r>
      <w:r>
        <w:tab/>
        <w:t>MCVideo emergency private call origination with optional MCVideo emergency alert initiation;</w:t>
      </w:r>
    </w:p>
    <w:p w14:paraId="1634797A" w14:textId="77777777" w:rsidR="000C70BA" w:rsidRDefault="000C70BA" w:rsidP="000C70BA">
      <w:pPr>
        <w:ind w:left="568" w:hanging="284"/>
      </w:pPr>
      <w:r>
        <w:t>-</w:t>
      </w:r>
      <w:r>
        <w:tab/>
        <w:t>upgrade of an MCVideo private call to an MCVideo emergency private; and</w:t>
      </w:r>
    </w:p>
    <w:p w14:paraId="7624F3A4" w14:textId="77777777" w:rsidR="000C70BA" w:rsidRDefault="000C70BA" w:rsidP="000C70BA">
      <w:pPr>
        <w:ind w:left="568" w:hanging="284"/>
      </w:pPr>
      <w:r>
        <w:t>-</w:t>
      </w:r>
      <w:r>
        <w:tab/>
        <w:t>cancellation of the MCVideo emergency private call priority.</w:t>
      </w:r>
    </w:p>
    <w:p w14:paraId="02A3CEDF" w14:textId="77777777" w:rsidR="000C70BA" w:rsidRDefault="000C70BA" w:rsidP="000C70BA">
      <w:r>
        <w:t>Key aspects of MCVideo emergency private calls include:</w:t>
      </w:r>
    </w:p>
    <w:p w14:paraId="6143F0E4"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0CBF0846"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Default="000C70BA" w:rsidP="000C70BA">
      <w:pPr>
        <w:ind w:left="568" w:hanging="284"/>
      </w:pPr>
      <w:r>
        <w:t>-</w:t>
      </w:r>
      <w:r>
        <w:tab/>
        <w:t>restoration of normal transmission control priority participants when the emergency elevated priority is cancelled;</w:t>
      </w:r>
    </w:p>
    <w:p w14:paraId="6695CE78" w14:textId="77777777" w:rsidR="000C70BA" w:rsidRDefault="000C70BA" w:rsidP="000C70BA">
      <w:pPr>
        <w:ind w:left="568" w:hanging="284"/>
      </w:pPr>
      <w:r>
        <w:t>-</w:t>
      </w:r>
      <w:r>
        <w:tab/>
        <w:t>requires the MCVideo user to be authorised to either originate or cancel an MCVideo emergency private call;</w:t>
      </w:r>
    </w:p>
    <w:p w14:paraId="1C1EBB78" w14:textId="77777777" w:rsidR="000C70BA" w:rsidRDefault="000C70BA" w:rsidP="000C70BA">
      <w:pPr>
        <w:ind w:left="568" w:hanging="284"/>
      </w:pPr>
      <w:r>
        <w:t>-</w:t>
      </w:r>
      <w:r>
        <w:tab/>
        <w:t>requires the targeted MCVideo user to be authorised to receive an MCVideo emergency private call;</w:t>
      </w:r>
    </w:p>
    <w:p w14:paraId="620AB752" w14:textId="77777777" w:rsidR="000C70BA" w:rsidRDefault="000C70BA" w:rsidP="000C70BA">
      <w:pPr>
        <w:ind w:left="568" w:hanging="284"/>
      </w:pPr>
      <w:r>
        <w:t>-</w:t>
      </w:r>
      <w:r>
        <w:tab/>
        <w:t>requests to originate MCVideo emergency private calls may also include an indication of an MCVideo emergency alert; and</w:t>
      </w:r>
    </w:p>
    <w:p w14:paraId="50279EA1" w14:textId="77777777" w:rsidR="000C70BA" w:rsidRDefault="000C70BA" w:rsidP="000C70BA">
      <w:pPr>
        <w:ind w:left="568" w:hanging="284"/>
      </w:pPr>
      <w:r>
        <w:t>-</w:t>
      </w:r>
      <w:r>
        <w:tab/>
        <w:t>the originator of the MCVideo emergency private call can request that the call use either manual or automatic commencement mode.</w:t>
      </w:r>
    </w:p>
    <w:p w14:paraId="1AFD582A" w14:textId="77777777" w:rsidR="000C70BA" w:rsidRDefault="000C70BA" w:rsidP="000C70BA">
      <w:r>
        <w:t>There are a number of states that are key in managing these aspects of MCVideo emergency private calls, which include:</w:t>
      </w:r>
    </w:p>
    <w:p w14:paraId="042BF64A"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E1F9724"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CF60C0E"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Default="000C70BA" w:rsidP="000C70BA">
      <w:pPr>
        <w:keepLines/>
        <w:ind w:left="1135" w:hanging="851"/>
      </w:pPr>
      <w:r>
        <w:t>NOTE:</w:t>
      </w:r>
      <w:r>
        <w:tab/>
        <w:t>The above states and their transitions are described in Annex G.</w:t>
      </w:r>
    </w:p>
    <w:p w14:paraId="69C65FAD" w14:textId="77777777" w:rsidR="000C70BA" w:rsidRDefault="000C70BA" w:rsidP="000C70BA">
      <w:pPr>
        <w:pStyle w:val="H6"/>
      </w:pPr>
      <w:bookmarkStart w:id="673" w:name="_Toc52787571"/>
      <w:bookmarkStart w:id="674" w:name="_Toc52787753"/>
      <w:bookmarkStart w:id="675" w:name="_Toc75906975"/>
      <w:bookmarkStart w:id="676" w:name="_Toc75907312"/>
      <w:r>
        <w:t>6.2.5.3</w:t>
      </w:r>
      <w:r>
        <w:tab/>
        <w:t>Test description</w:t>
      </w:r>
      <w:bookmarkEnd w:id="673"/>
      <w:bookmarkEnd w:id="674"/>
      <w:bookmarkEnd w:id="675"/>
      <w:bookmarkEnd w:id="676"/>
    </w:p>
    <w:p w14:paraId="7A516149" w14:textId="77777777" w:rsidR="000C70BA" w:rsidRDefault="000C70BA" w:rsidP="000C70BA">
      <w:pPr>
        <w:pStyle w:val="H6"/>
      </w:pPr>
      <w:bookmarkStart w:id="677" w:name="_Toc52787572"/>
      <w:bookmarkStart w:id="678" w:name="_Toc52787754"/>
      <w:bookmarkStart w:id="679" w:name="_Toc75906976"/>
      <w:bookmarkStart w:id="680" w:name="_Toc75907313"/>
      <w:r>
        <w:t>6.2.5.3.1</w:t>
      </w:r>
      <w:r>
        <w:tab/>
        <w:t>Pre-test conditions</w:t>
      </w:r>
      <w:bookmarkEnd w:id="677"/>
      <w:bookmarkEnd w:id="678"/>
      <w:bookmarkEnd w:id="679"/>
      <w:bookmarkEnd w:id="680"/>
    </w:p>
    <w:p w14:paraId="1F0E2DE0" w14:textId="77777777" w:rsidR="000C70BA" w:rsidRDefault="000C70BA" w:rsidP="000C70BA">
      <w:pPr>
        <w:pStyle w:val="H6"/>
      </w:pPr>
      <w:r w:rsidRPr="00102CE5">
        <w:t>Test configuration</w:t>
      </w:r>
      <w:r>
        <w:t>:</w:t>
      </w:r>
    </w:p>
    <w:p w14:paraId="7E02A3B1" w14:textId="3B0E2159" w:rsidR="000C70BA" w:rsidRDefault="000C70BA" w:rsidP="000C70BA">
      <w:pPr>
        <w:pStyle w:val="B1"/>
      </w:pPr>
      <w:r>
        <w:t>-</w:t>
      </w:r>
      <w:r>
        <w:tab/>
        <w:t xml:space="preserve">Single cell configuration according to TS </w:t>
      </w:r>
      <w:r w:rsidR="00960759">
        <w:t>37.579</w:t>
      </w:r>
      <w:r>
        <w:t>-1 [2] clause 5.2.2.2.1.</w:t>
      </w:r>
    </w:p>
    <w:p w14:paraId="464EBBC8" w14:textId="77777777" w:rsidR="000C70BA" w:rsidRDefault="000C70BA" w:rsidP="000C70BA">
      <w:pPr>
        <w:pStyle w:val="H6"/>
      </w:pPr>
      <w:r>
        <w:t>Preamble:</w:t>
      </w:r>
    </w:p>
    <w:p w14:paraId="5586B282" w14:textId="407C960E" w:rsidR="000C70BA" w:rsidRDefault="000C70BA" w:rsidP="000C70BA">
      <w:pPr>
        <w:pStyle w:val="B1"/>
      </w:pPr>
      <w:r>
        <w:t>-</w:t>
      </w:r>
      <w:r>
        <w:tab/>
        <w:t xml:space="preserve">The UE has performed procedure 'Initial registration' as described in TS </w:t>
      </w:r>
      <w:r w:rsidR="00960759">
        <w:t>37.579</w:t>
      </w:r>
      <w:r>
        <w:t>-1 [2] clause 5.4.2.</w:t>
      </w:r>
    </w:p>
    <w:p w14:paraId="2B7B10AD" w14:textId="77777777" w:rsidR="000C70BA" w:rsidRDefault="000C70BA" w:rsidP="000C70BA">
      <w:pPr>
        <w:pStyle w:val="B1"/>
      </w:pPr>
      <w:r>
        <w:t>-</w:t>
      </w:r>
      <w:r>
        <w:tab/>
      </w:r>
      <w:r w:rsidRPr="000573F5">
        <w:t>UE States at the end of the preamble</w:t>
      </w:r>
      <w:r>
        <w:t>:</w:t>
      </w:r>
    </w:p>
    <w:p w14:paraId="2B3B8275" w14:textId="77777777" w:rsidR="000C70BA" w:rsidRDefault="000C70BA" w:rsidP="000C70BA">
      <w:pPr>
        <w:pStyle w:val="B1"/>
        <w:ind w:left="852"/>
      </w:pPr>
      <w:r>
        <w:t>-</w:t>
      </w:r>
      <w:r>
        <w:tab/>
        <w:t>The UE is in RRC_IDLE state.</w:t>
      </w:r>
    </w:p>
    <w:p w14:paraId="25089287" w14:textId="77777777" w:rsidR="000C70BA" w:rsidRDefault="000C70BA" w:rsidP="000C70BA">
      <w:pPr>
        <w:pStyle w:val="B1"/>
        <w:ind w:left="852"/>
      </w:pPr>
      <w:r>
        <w:t>-</w:t>
      </w:r>
      <w:r>
        <w:tab/>
        <w:t>The client is registered for MCVideo.</w:t>
      </w:r>
    </w:p>
    <w:p w14:paraId="54EA1E95" w14:textId="77777777" w:rsidR="000C70BA" w:rsidRDefault="000C70BA" w:rsidP="000C70BA">
      <w:pPr>
        <w:pStyle w:val="H6"/>
      </w:pPr>
      <w:bookmarkStart w:id="681" w:name="_Toc52787573"/>
      <w:bookmarkStart w:id="682" w:name="_Toc52787755"/>
      <w:bookmarkStart w:id="683" w:name="_Toc75906977"/>
      <w:bookmarkStart w:id="684" w:name="_Toc75907314"/>
      <w:r>
        <w:t>6.2.5.3.2</w:t>
      </w:r>
      <w:r>
        <w:tab/>
        <w:t>Test procedure sequence</w:t>
      </w:r>
      <w:bookmarkEnd w:id="681"/>
      <w:bookmarkEnd w:id="682"/>
      <w:bookmarkEnd w:id="683"/>
      <w:bookmarkEnd w:id="684"/>
    </w:p>
    <w:p w14:paraId="34A4164B" w14:textId="77777777" w:rsidR="000C70BA" w:rsidRDefault="000C70BA" w:rsidP="000C70BA">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Default="000C70BA" w:rsidP="002E3FCC">
            <w:pPr>
              <w:pStyle w:val="TAH"/>
            </w:pPr>
            <w:r>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Default="000C70BA" w:rsidP="002E3FCC">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Default="000C70BA" w:rsidP="002E3FCC">
            <w:pPr>
              <w:pStyle w:val="TAH"/>
            </w:pPr>
            <w:r>
              <w:t>Verdict</w:t>
            </w:r>
          </w:p>
        </w:tc>
      </w:tr>
      <w:tr w:rsidR="000C70BA"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Default="000C70BA" w:rsidP="002E3FCC">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Default="000C70BA" w:rsidP="002E3FCC">
            <w:pPr>
              <w:pStyle w:val="TAH"/>
            </w:pPr>
          </w:p>
        </w:tc>
      </w:tr>
      <w:tr w:rsidR="000C70BA"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Default="000C70BA" w:rsidP="002E3FCC">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Default="000C70BA" w:rsidP="002E3FCC">
            <w:pPr>
              <w:pStyle w:val="TAL"/>
            </w:pPr>
            <w:r>
              <w:t>Make the UE (MCVideo client) request the establishment of a private emergency call to user B with force of automatic commencement mode and without transmission control.</w:t>
            </w:r>
          </w:p>
          <w:p w14:paraId="29815F5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Default="000C70BA" w:rsidP="002E3FCC">
            <w:pPr>
              <w:pStyle w:val="TAC"/>
            </w:pPr>
            <w:r>
              <w:t>-</w:t>
            </w:r>
          </w:p>
        </w:tc>
      </w:tr>
      <w:tr w:rsidR="000C70BA"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Default="000C70BA" w:rsidP="002E3FCC">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Default="000C70BA" w:rsidP="002E3FCC">
            <w:pPr>
              <w:pStyle w:val="TAC"/>
            </w:pPr>
            <w:r>
              <w:t>P</w:t>
            </w:r>
          </w:p>
        </w:tc>
      </w:tr>
      <w:tr w:rsidR="000C70BA"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Default="000C70BA" w:rsidP="002E3FCC">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Default="000C70BA" w:rsidP="002E3FCC">
            <w:pPr>
              <w:pStyle w:val="TAC"/>
            </w:pPr>
            <w:r>
              <w:t>-</w:t>
            </w:r>
          </w:p>
        </w:tc>
      </w:tr>
      <w:tr w:rsidR="000C70BA"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Default="000C70BA" w:rsidP="002E3FCC">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Default="000C70BA" w:rsidP="002E3FCC">
            <w:pPr>
              <w:pStyle w:val="TAL"/>
            </w:pPr>
            <w:r>
              <w:t>Check: Does the UE (MCVideo client) notify the user that the call has been established?</w:t>
            </w:r>
          </w:p>
          <w:p w14:paraId="4581461B"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Default="000C70BA" w:rsidP="002E3FCC">
            <w:pPr>
              <w:pStyle w:val="TAC"/>
            </w:pPr>
            <w:r>
              <w:t>P</w:t>
            </w:r>
          </w:p>
        </w:tc>
      </w:tr>
      <w:tr w:rsidR="000C70BA"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Default="000C70BA" w:rsidP="002E3FCC">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Default="000C70BA" w:rsidP="002E3FCC">
            <w:pPr>
              <w:pStyle w:val="TAL"/>
            </w:pPr>
            <w:r>
              <w:t>Make the UE (MCVideo client) release the call.</w:t>
            </w:r>
          </w:p>
          <w:p w14:paraId="75E1EF1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Default="000C70BA" w:rsidP="002E3FCC">
            <w:pPr>
              <w:pStyle w:val="TAC"/>
            </w:pPr>
            <w:r>
              <w:t>-</w:t>
            </w:r>
          </w:p>
        </w:tc>
      </w:tr>
      <w:tr w:rsidR="000C70BA"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Default="000C70BA" w:rsidP="002E3FCC">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Default="000C70BA" w:rsidP="002E3FCC">
            <w:pPr>
              <w:pStyle w:val="TAC"/>
            </w:pPr>
            <w:r>
              <w:t>P</w:t>
            </w:r>
          </w:p>
        </w:tc>
      </w:tr>
      <w:tr w:rsidR="000C70BA"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Default="000C70BA" w:rsidP="002E3FCC">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Default="000C70BA" w:rsidP="002E3FCC">
            <w:pPr>
              <w:pStyle w:val="TAC"/>
            </w:pPr>
            <w:r>
              <w:t>-</w:t>
            </w:r>
          </w:p>
        </w:tc>
      </w:tr>
      <w:tr w:rsidR="000C70BA"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Default="000C70BA" w:rsidP="002E3FCC">
            <w:pPr>
              <w:pStyle w:val="TAN"/>
            </w:pPr>
            <w:r>
              <w:t>NOTE 1: This action is expected to be done via a suitable implementation dependent MMI.</w:t>
            </w:r>
          </w:p>
        </w:tc>
      </w:tr>
    </w:tbl>
    <w:p w14:paraId="76F12404" w14:textId="77777777" w:rsidR="000C70BA" w:rsidRDefault="000C70BA" w:rsidP="000C70BA">
      <w:pPr>
        <w:rPr>
          <w:rFonts w:ascii="Arial" w:hAnsi="Arial"/>
        </w:rPr>
      </w:pPr>
    </w:p>
    <w:p w14:paraId="1BFFA4F7" w14:textId="77777777" w:rsidR="000C70BA" w:rsidRDefault="000C70BA" w:rsidP="000C70BA">
      <w:pPr>
        <w:pStyle w:val="H6"/>
      </w:pPr>
      <w:bookmarkStart w:id="685" w:name="_Toc52787574"/>
      <w:bookmarkStart w:id="686" w:name="_Toc52787756"/>
      <w:bookmarkStart w:id="687" w:name="_Toc75906978"/>
      <w:bookmarkStart w:id="688" w:name="_Toc75907315"/>
      <w:r>
        <w:t>6.2.5.3.3</w:t>
      </w:r>
      <w:r>
        <w:tab/>
        <w:t>Specific message contents</w:t>
      </w:r>
      <w:bookmarkEnd w:id="685"/>
      <w:bookmarkEnd w:id="686"/>
      <w:bookmarkEnd w:id="687"/>
      <w:bookmarkEnd w:id="688"/>
    </w:p>
    <w:p w14:paraId="396866C8" w14:textId="2CBAB3DA" w:rsidR="000C70BA" w:rsidRDefault="000C70BA" w:rsidP="000C70BA">
      <w:pPr>
        <w:pStyle w:val="TH"/>
      </w:pPr>
      <w:r>
        <w:t>Table 6.2.5.3.3-1: SIP INVITE from the UE (Step 2, Table 6.2.5.3.2-1;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Default="000C70BA" w:rsidP="002E3FCC">
            <w:pPr>
              <w:pStyle w:val="TAL"/>
            </w:pPr>
            <w:r>
              <w:t xml:space="preserve">Derivation Path: TS </w:t>
            </w:r>
            <w:r w:rsidR="00960759">
              <w:t>37.579</w:t>
            </w:r>
            <w:r>
              <w:t>-1 [2], Table 5.5.2.5.1-1, condition PRIVATE-CALL, EMERGENCY-CALL</w:t>
            </w:r>
          </w:p>
        </w:tc>
      </w:tr>
      <w:tr w:rsidR="000C70BA"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Default="000C70BA" w:rsidP="002E3FCC">
            <w:pPr>
              <w:pStyle w:val="TAH"/>
            </w:pPr>
            <w:r>
              <w:t>Condition</w:t>
            </w:r>
          </w:p>
        </w:tc>
      </w:tr>
      <w:tr w:rsidR="000C70BA"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5D374E" w:rsidRDefault="000C70BA" w:rsidP="002E3FCC">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Default="000C70BA" w:rsidP="002E3FCC">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Default="000C70BA" w:rsidP="002E3FCC">
            <w:pPr>
              <w:pStyle w:val="TAL"/>
            </w:pPr>
          </w:p>
        </w:tc>
      </w:tr>
      <w:tr w:rsidR="000C70BA"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5D374E" w:rsidRDefault="000C70BA" w:rsidP="002E3FCC">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Default="000C70BA" w:rsidP="002E3FCC">
            <w:pPr>
              <w:pStyle w:val="TAL"/>
            </w:pPr>
          </w:p>
        </w:tc>
      </w:tr>
      <w:tr w:rsidR="000C70BA"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Default="000C70BA" w:rsidP="002E3FCC">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Default="000C70BA" w:rsidP="002E3FCC">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Default="000C70BA" w:rsidP="002E3FCC">
            <w:pPr>
              <w:pStyle w:val="TAL"/>
            </w:pPr>
          </w:p>
        </w:tc>
      </w:tr>
      <w:tr w:rsidR="000C70BA"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Default="000C70BA" w:rsidP="002E3FCC">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Default="000C70BA" w:rsidP="002E3FCC">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Default="000C70BA" w:rsidP="002E3FCC">
            <w:pPr>
              <w:pStyle w:val="TAL"/>
            </w:pPr>
          </w:p>
        </w:tc>
      </w:tr>
      <w:tr w:rsidR="000C70BA"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Default="000C70BA" w:rsidP="002E3FCC">
            <w:pPr>
              <w:pStyle w:val="TAL"/>
            </w:pPr>
          </w:p>
        </w:tc>
      </w:tr>
      <w:tr w:rsidR="000C70BA"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Default="000C70BA" w:rsidP="002E3FCC">
            <w:pPr>
              <w:pStyle w:val="TAL"/>
            </w:pPr>
          </w:p>
        </w:tc>
      </w:tr>
      <w:tr w:rsidR="000C70BA"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Default="000C70BA" w:rsidP="002E3FCC">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Default="000C70BA" w:rsidP="002E3FCC">
            <w:pPr>
              <w:pStyle w:val="TAL"/>
            </w:pPr>
          </w:p>
        </w:tc>
      </w:tr>
      <w:tr w:rsidR="000C70BA"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Default="000C70BA" w:rsidP="002E3FCC">
            <w:pPr>
              <w:pStyle w:val="TAL"/>
            </w:pPr>
          </w:p>
        </w:tc>
      </w:tr>
      <w:tr w:rsidR="000C70BA"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Default="000C70BA" w:rsidP="002E3FCC">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Default="000C70BA" w:rsidP="002E3FCC">
            <w:pPr>
              <w:pStyle w:val="TAL"/>
            </w:pPr>
          </w:p>
        </w:tc>
      </w:tr>
    </w:tbl>
    <w:p w14:paraId="3F5B78F3" w14:textId="77777777" w:rsidR="000C70BA" w:rsidRDefault="000C70BA" w:rsidP="000C70BA"/>
    <w:p w14:paraId="333BD30D" w14:textId="77777777" w:rsidR="000C70BA" w:rsidRDefault="000C70BA" w:rsidP="000C70BA">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5FF80FA6" w14:textId="77777777" w:rsidR="000C70BA" w:rsidRDefault="000C70BA" w:rsidP="000C70BA"/>
    <w:p w14:paraId="4A7D499E" w14:textId="77777777" w:rsidR="000C70BA" w:rsidRDefault="000C70BA" w:rsidP="000C70BA">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Default="000C70BA" w:rsidP="002E3FCC">
            <w:pPr>
              <w:pStyle w:val="TAL"/>
            </w:pPr>
            <w:r>
              <w:t xml:space="preserve">Derivation Path: TS </w:t>
            </w:r>
            <w:r w:rsidR="00960759">
              <w:t>37.579</w:t>
            </w:r>
            <w:r>
              <w:t>-1 [2], Table 5.5.3.2.1-2, condition PRIVATE-CALL, INVITE_REFER, EMERGENCY-CALL</w:t>
            </w:r>
          </w:p>
        </w:tc>
      </w:tr>
    </w:tbl>
    <w:p w14:paraId="6CAA125F" w14:textId="77777777" w:rsidR="000C70BA" w:rsidRDefault="000C70BA" w:rsidP="000C70BA"/>
    <w:p w14:paraId="538FBD1F" w14:textId="395CD347" w:rsidR="000C70BA" w:rsidRDefault="000C70BA" w:rsidP="000C70BA">
      <w:pPr>
        <w:pStyle w:val="TH"/>
      </w:pPr>
      <w:r>
        <w:t>Table 6.2.5.3.3-3: SIP 200 (OK) from the SS (Step 4, Table 6.2.5.3.2-1;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Default="000C70BA" w:rsidP="002E3FCC">
            <w:pPr>
              <w:pStyle w:val="TAL"/>
            </w:pPr>
            <w:r>
              <w:t xml:space="preserve">Derivation Path: TS </w:t>
            </w:r>
            <w:r w:rsidR="00960759">
              <w:t>37.579</w:t>
            </w:r>
            <w:r>
              <w:t>-1 [2], Table 5.5.2.17.1.2-1, condition INVITE-RSP</w:t>
            </w:r>
          </w:p>
        </w:tc>
      </w:tr>
      <w:tr w:rsidR="000C70BA"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Default="000C70BA" w:rsidP="002E3FCC">
            <w:pPr>
              <w:pStyle w:val="TAH"/>
            </w:pPr>
            <w:r>
              <w:t>Condition</w:t>
            </w:r>
          </w:p>
        </w:tc>
      </w:tr>
      <w:tr w:rsidR="000C70BA"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Default="000C70BA" w:rsidP="002E3FCC">
            <w:pPr>
              <w:pStyle w:val="TAL"/>
            </w:pPr>
          </w:p>
        </w:tc>
      </w:tr>
      <w:tr w:rsidR="000C70BA"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Default="000C70BA" w:rsidP="002E3FCC">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Default="000C70BA" w:rsidP="002E3FCC">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Default="000C70BA" w:rsidP="002E3FCC">
            <w:pPr>
              <w:pStyle w:val="TAL"/>
            </w:pPr>
          </w:p>
        </w:tc>
      </w:tr>
    </w:tbl>
    <w:p w14:paraId="3379D235" w14:textId="77777777" w:rsidR="000C70BA" w:rsidRDefault="000C70BA" w:rsidP="000C70BA"/>
    <w:p w14:paraId="6381FADE" w14:textId="77777777" w:rsidR="000C70BA" w:rsidRDefault="000C70BA" w:rsidP="000C70BA">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8A4BE19" w14:textId="77777777" w:rsidR="000C70BA" w:rsidRDefault="000C70BA" w:rsidP="000C70BA"/>
    <w:p w14:paraId="131DBC4C" w14:textId="77777777" w:rsidR="000C70BA" w:rsidRDefault="000C70BA" w:rsidP="000C70BA">
      <w:pPr>
        <w:pStyle w:val="TH"/>
      </w:pPr>
      <w:r>
        <w:t>Table 6.2.5.3.3-4..5: Void</w:t>
      </w:r>
    </w:p>
    <w:p w14:paraId="76CD62B5" w14:textId="77777777" w:rsidR="000C70BA" w:rsidRDefault="000C70BA" w:rsidP="000C70BA"/>
    <w:p w14:paraId="4050B550" w14:textId="77777777" w:rsidR="000C70BA" w:rsidRDefault="000C70BA" w:rsidP="000C70BA">
      <w:pPr>
        <w:keepNext/>
        <w:keepLines/>
        <w:spacing w:before="120"/>
        <w:ind w:left="1134" w:hanging="1134"/>
        <w:outlineLvl w:val="2"/>
        <w:rPr>
          <w:rFonts w:ascii="Arial" w:hAnsi="Arial"/>
          <w:sz w:val="28"/>
        </w:rPr>
      </w:pPr>
      <w:bookmarkStart w:id="689" w:name="_Toc52787575"/>
      <w:bookmarkStart w:id="690" w:name="_Toc52787757"/>
      <w:bookmarkStart w:id="691" w:name="_Toc75906979"/>
      <w:bookmarkStart w:id="692" w:name="_Toc75907316"/>
      <w:bookmarkStart w:id="69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689"/>
      <w:bookmarkEnd w:id="690"/>
      <w:bookmarkEnd w:id="691"/>
      <w:bookmarkEnd w:id="692"/>
      <w:bookmarkEnd w:id="693"/>
    </w:p>
    <w:p w14:paraId="734885C4" w14:textId="77777777" w:rsidR="000C70BA" w:rsidRDefault="000C70BA" w:rsidP="000C70BA">
      <w:pPr>
        <w:pStyle w:val="H6"/>
      </w:pPr>
      <w:bookmarkStart w:id="694" w:name="_Toc52787576"/>
      <w:bookmarkStart w:id="695" w:name="_Toc52787758"/>
      <w:bookmarkStart w:id="696" w:name="_Toc75906980"/>
      <w:bookmarkStart w:id="697" w:name="_Toc75907317"/>
      <w:r>
        <w:t>6.2.6.1</w:t>
      </w:r>
      <w:r>
        <w:tab/>
        <w:t>Test Purpose (TP)</w:t>
      </w:r>
      <w:bookmarkEnd w:id="694"/>
      <w:bookmarkEnd w:id="695"/>
      <w:bookmarkEnd w:id="696"/>
      <w:bookmarkEnd w:id="697"/>
    </w:p>
    <w:p w14:paraId="4040A9E3" w14:textId="77777777" w:rsidR="000C70BA" w:rsidRDefault="000C70BA" w:rsidP="000C70BA">
      <w:pPr>
        <w:pStyle w:val="H6"/>
      </w:pPr>
      <w:r>
        <w:t>(1)</w:t>
      </w:r>
    </w:p>
    <w:p w14:paraId="0BC242B5" w14:textId="77777777" w:rsidR="000C70BA" w:rsidRDefault="000C70BA" w:rsidP="000C70BA">
      <w:pPr>
        <w:pStyle w:val="PL"/>
      </w:pPr>
      <w:r>
        <w:rPr>
          <w:b/>
        </w:rPr>
        <w:t>with</w:t>
      </w:r>
      <w:r>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Default="000C70BA" w:rsidP="000C70BA">
      <w:pPr>
        <w:pStyle w:val="PL"/>
      </w:pPr>
      <w:r>
        <w:t>ensure that {</w:t>
      </w:r>
    </w:p>
    <w:p w14:paraId="480AABFE" w14:textId="77777777" w:rsidR="000C70BA" w:rsidRDefault="000C70BA" w:rsidP="000C70BA">
      <w:pPr>
        <w:pStyle w:val="PL"/>
      </w:pPr>
      <w:r>
        <w:t xml:space="preserve">  </w:t>
      </w:r>
      <w:r>
        <w:rPr>
          <w:b/>
        </w:rPr>
        <w:t>when</w:t>
      </w:r>
      <w:r>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Default="000C70BA" w:rsidP="000C70BA">
      <w:pPr>
        <w:pStyle w:val="PL"/>
      </w:pPr>
      <w:r>
        <w:t xml:space="preserve">    </w:t>
      </w:r>
      <w:r>
        <w:rPr>
          <w:b/>
        </w:rPr>
        <w:t>then</w:t>
      </w:r>
      <w:r>
        <w:t xml:space="preserve"> { UE (MCVideo Client) accepts the call (automatic commencement) by sending a SIP 200 (OK) message accepting the private emergency call, On-demand Automatic Commencement Mode, not offering a media-level section for a media-transmission control entity, </w:t>
      </w:r>
      <w:r>
        <w:rPr>
          <w:b/>
        </w:rPr>
        <w:t>and</w:t>
      </w:r>
      <w:r>
        <w:t>, notifies the user if pc_MCX_DisplayInfoEmergencyCall, }</w:t>
      </w:r>
    </w:p>
    <w:p w14:paraId="0EBAE86E" w14:textId="77777777" w:rsidR="000C70BA" w:rsidRDefault="000C70BA" w:rsidP="000C70BA">
      <w:pPr>
        <w:pStyle w:val="PL"/>
      </w:pPr>
      <w:r>
        <w:t xml:space="preserve">            }</w:t>
      </w:r>
    </w:p>
    <w:p w14:paraId="337374F7" w14:textId="77777777" w:rsidR="000C70BA" w:rsidRDefault="000C70BA" w:rsidP="000C70BA">
      <w:pPr>
        <w:pStyle w:val="PL"/>
      </w:pPr>
    </w:p>
    <w:p w14:paraId="6F5AF9A0" w14:textId="77777777" w:rsidR="000C70BA" w:rsidRDefault="000C70BA" w:rsidP="000C70BA">
      <w:pPr>
        <w:pStyle w:val="H6"/>
      </w:pPr>
      <w:r>
        <w:t>(2)</w:t>
      </w:r>
    </w:p>
    <w:p w14:paraId="10275D6C" w14:textId="77777777" w:rsidR="000C70BA" w:rsidRDefault="000C70BA" w:rsidP="000C70BA">
      <w:pPr>
        <w:pStyle w:val="PL"/>
      </w:pPr>
      <w:r>
        <w:rPr>
          <w:b/>
        </w:rPr>
        <w:t>with</w:t>
      </w:r>
      <w:r>
        <w:t xml:space="preserve"> { UE (MCVideo Client) having an ongoing On-demand Pre-arranged Private Call }</w:t>
      </w:r>
    </w:p>
    <w:p w14:paraId="5137BA18" w14:textId="77777777" w:rsidR="000C70BA" w:rsidRDefault="000C70BA" w:rsidP="000C70BA">
      <w:pPr>
        <w:pStyle w:val="PL"/>
      </w:pPr>
      <w:r>
        <w:t>ensure that {</w:t>
      </w:r>
    </w:p>
    <w:p w14:paraId="61EB1DF5" w14:textId="77777777" w:rsidR="000C70BA" w:rsidRDefault="000C70BA" w:rsidP="000C70BA">
      <w:pPr>
        <w:pStyle w:val="PL"/>
      </w:pPr>
      <w:r>
        <w:t xml:space="preserve">  </w:t>
      </w:r>
      <w:r>
        <w:rPr>
          <w:b/>
        </w:rPr>
        <w:t>when</w:t>
      </w:r>
      <w:r>
        <w:t xml:space="preserve"> { the UE (MCVideo Client) requests to terminate the ongoing MCVideo Private Call }</w:t>
      </w:r>
    </w:p>
    <w:p w14:paraId="13E927C8" w14:textId="77777777" w:rsidR="000C70BA" w:rsidRDefault="000C70BA" w:rsidP="000C70BA">
      <w:pPr>
        <w:pStyle w:val="PL"/>
      </w:pPr>
      <w:r>
        <w:t xml:space="preserve">    </w:t>
      </w:r>
      <w:r>
        <w:rPr>
          <w:b/>
        </w:rPr>
        <w:t>then</w:t>
      </w:r>
      <w:r>
        <w:t xml:space="preserve"> { the UE (MCVideo Client) sends a SIP BYE request and upon receiving a SIP 200 (OK)from the SS(MCVideo Server) leaves the MCVideo session }</w:t>
      </w:r>
    </w:p>
    <w:p w14:paraId="72A7ED15" w14:textId="77777777" w:rsidR="000C70BA" w:rsidRDefault="000C70BA" w:rsidP="000C70BA">
      <w:pPr>
        <w:pStyle w:val="PL"/>
      </w:pPr>
      <w:r>
        <w:t xml:space="preserve">            }</w:t>
      </w:r>
    </w:p>
    <w:p w14:paraId="2F3F3F22" w14:textId="77777777" w:rsidR="000C70BA" w:rsidRDefault="000C70BA" w:rsidP="000C70BA">
      <w:pPr>
        <w:pStyle w:val="PL"/>
      </w:pPr>
    </w:p>
    <w:p w14:paraId="2865C29C" w14:textId="77777777" w:rsidR="000C70BA" w:rsidRDefault="000C70BA" w:rsidP="000C70BA">
      <w:pPr>
        <w:pStyle w:val="H6"/>
      </w:pPr>
      <w:bookmarkStart w:id="698" w:name="_Toc52787577"/>
      <w:bookmarkStart w:id="699" w:name="_Toc52787759"/>
      <w:bookmarkStart w:id="700" w:name="_Toc75906981"/>
      <w:bookmarkStart w:id="701" w:name="_Toc75907318"/>
      <w:r>
        <w:t>6.2.6.2</w:t>
      </w:r>
      <w:r>
        <w:tab/>
        <w:t>Conformance requirements</w:t>
      </w:r>
      <w:bookmarkEnd w:id="698"/>
      <w:bookmarkEnd w:id="699"/>
      <w:bookmarkEnd w:id="700"/>
      <w:bookmarkEnd w:id="701"/>
    </w:p>
    <w:p w14:paraId="62E7AA8B" w14:textId="77777777" w:rsidR="000C70BA" w:rsidRDefault="000C70BA" w:rsidP="000C70BA">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Default="000C70BA" w:rsidP="000C70BA">
      <w:r>
        <w:t>[TS 24.281, clause 6.2.3.1.1]</w:t>
      </w:r>
    </w:p>
    <w:p w14:paraId="002DFB46" w14:textId="77777777" w:rsidR="000C70BA" w:rsidRDefault="000C70BA" w:rsidP="000C70BA">
      <w:r>
        <w:t>When performing the automatic commencement mode procedures, the MCVideo client:</w:t>
      </w:r>
    </w:p>
    <w:p w14:paraId="7F0D6F30" w14:textId="77777777" w:rsidR="000C70BA" w:rsidRDefault="000C70BA" w:rsidP="000C70BA">
      <w:pPr>
        <w:ind w:left="568" w:hanging="284"/>
      </w:pPr>
      <w:r>
        <w:t>1)</w:t>
      </w:r>
      <w:r>
        <w:tab/>
        <w:t>shall accept the SIP INVITE request and generate a SIP 200 (OK) response according to rules and procedures of 3GPP TS 24.229 [11];</w:t>
      </w:r>
    </w:p>
    <w:p w14:paraId="416F7E93" w14:textId="77777777" w:rsidR="000C70BA" w:rsidRDefault="000C70BA" w:rsidP="000C70BA">
      <w:pPr>
        <w:ind w:left="568" w:hanging="284"/>
      </w:pPr>
      <w:r>
        <w:t>2)</w:t>
      </w:r>
      <w:r>
        <w:tab/>
        <w:t>shall include the option tag "timer" in a Require header field of the SIP 200 (OK) response;</w:t>
      </w:r>
    </w:p>
    <w:p w14:paraId="6D57921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538D2BA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69D0FD6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479F11BE" w14:textId="77777777" w:rsidR="000C70BA" w:rsidRDefault="000C70BA" w:rsidP="000C70BA">
      <w:pPr>
        <w:ind w:left="568" w:hanging="284"/>
      </w:pPr>
      <w:r>
        <w:t>8)</w:t>
      </w:r>
      <w:r>
        <w:tab/>
        <w:t>shall send the SIP 200 (OK) response towards the MCVideo server according to rules and procedures of 3GPP TS 24.229 [11];</w:t>
      </w:r>
    </w:p>
    <w:p w14:paraId="3C788B2D"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7801F6D"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09428FE3"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5996B188" w14:textId="77777777" w:rsidR="000C70BA" w:rsidRDefault="000C70BA" w:rsidP="000C70BA">
      <w:r>
        <w:t>[TS24.281, clause 4.6.2]</w:t>
      </w:r>
    </w:p>
    <w:p w14:paraId="0525A5D9"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Default="000C70BA" w:rsidP="000C70BA">
      <w:pPr>
        <w:ind w:left="568" w:hanging="284"/>
      </w:pPr>
      <w:r>
        <w:t>-</w:t>
      </w:r>
      <w:r>
        <w:tab/>
        <w:t>MCVideo emergency private call origination with optional MCVideo emergency alert initiation;</w:t>
      </w:r>
    </w:p>
    <w:p w14:paraId="1E896C27" w14:textId="77777777" w:rsidR="000C70BA" w:rsidRDefault="000C70BA" w:rsidP="000C70BA">
      <w:pPr>
        <w:ind w:left="568" w:hanging="284"/>
      </w:pPr>
      <w:r>
        <w:t>-</w:t>
      </w:r>
      <w:r>
        <w:tab/>
        <w:t>upgrade of an MCVideo private call to an MCVideo emergency private; and</w:t>
      </w:r>
    </w:p>
    <w:p w14:paraId="1906DCED" w14:textId="77777777" w:rsidR="000C70BA" w:rsidRDefault="000C70BA" w:rsidP="000C70BA">
      <w:pPr>
        <w:ind w:left="568" w:hanging="284"/>
      </w:pPr>
      <w:r>
        <w:t>-</w:t>
      </w:r>
      <w:r>
        <w:tab/>
        <w:t>cancellation of the MCVideo emergency private call priority.</w:t>
      </w:r>
    </w:p>
    <w:p w14:paraId="375631E3" w14:textId="77777777" w:rsidR="000C70BA" w:rsidRDefault="000C70BA" w:rsidP="000C70BA">
      <w:r>
        <w:t>Key aspects of MCVideo emergency private calls include:</w:t>
      </w:r>
    </w:p>
    <w:p w14:paraId="00C49761"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2BF9C33"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Default="000C70BA" w:rsidP="000C70BA">
      <w:pPr>
        <w:ind w:left="568" w:hanging="284"/>
      </w:pPr>
      <w:r>
        <w:t>-</w:t>
      </w:r>
      <w:r>
        <w:tab/>
        <w:t>restoration of normal transmission control priority participants when the emergency elevated priority is cancelled;</w:t>
      </w:r>
    </w:p>
    <w:p w14:paraId="6129FF55" w14:textId="77777777" w:rsidR="000C70BA" w:rsidRDefault="000C70BA" w:rsidP="000C70BA">
      <w:pPr>
        <w:ind w:left="568" w:hanging="284"/>
      </w:pPr>
      <w:r>
        <w:t>-</w:t>
      </w:r>
      <w:r>
        <w:tab/>
        <w:t>requires the MCVideo user to be authorised to either originate or cancel an MCVideo emergency private call;</w:t>
      </w:r>
    </w:p>
    <w:p w14:paraId="23355D63" w14:textId="77777777" w:rsidR="000C70BA" w:rsidRDefault="000C70BA" w:rsidP="000C70BA">
      <w:pPr>
        <w:ind w:left="568" w:hanging="284"/>
      </w:pPr>
      <w:r>
        <w:t>-</w:t>
      </w:r>
      <w:r>
        <w:tab/>
        <w:t>requires the targeted MCVideo user to be authorised to receive an MCVideo emergency private call;</w:t>
      </w:r>
    </w:p>
    <w:p w14:paraId="514C5BF5" w14:textId="77777777" w:rsidR="000C70BA" w:rsidRDefault="000C70BA" w:rsidP="000C70BA">
      <w:pPr>
        <w:ind w:left="568" w:hanging="284"/>
      </w:pPr>
      <w:r>
        <w:t>-</w:t>
      </w:r>
      <w:r>
        <w:tab/>
        <w:t>requests to originate MCVideo emergency private calls may also include an indication of an MCVideo emergency alert; and</w:t>
      </w:r>
    </w:p>
    <w:p w14:paraId="79709A4C" w14:textId="77777777" w:rsidR="000C70BA" w:rsidRDefault="000C70BA" w:rsidP="000C70BA">
      <w:pPr>
        <w:ind w:left="568" w:hanging="284"/>
      </w:pPr>
      <w:r>
        <w:t>-</w:t>
      </w:r>
      <w:r>
        <w:tab/>
        <w:t>the originator of the MCVideo emergency private call can request that the call use either manual or automatic commencement mode.</w:t>
      </w:r>
    </w:p>
    <w:p w14:paraId="6FDC3CB5" w14:textId="77777777" w:rsidR="000C70BA" w:rsidRDefault="000C70BA" w:rsidP="000C70BA">
      <w:r>
        <w:t>There are a number of states that are key in managing these aspects of MCVideo emergency private calls, which include:</w:t>
      </w:r>
    </w:p>
    <w:p w14:paraId="6F11E98E"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521B54AE"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7D8C82A8"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Default="000C70BA" w:rsidP="000C70BA">
      <w:pPr>
        <w:keepLines/>
        <w:ind w:left="1135" w:hanging="851"/>
      </w:pPr>
      <w:r>
        <w:t>NOTE:</w:t>
      </w:r>
      <w:r>
        <w:tab/>
        <w:t>The above states and their transitions are described in Annex G.</w:t>
      </w:r>
    </w:p>
    <w:p w14:paraId="53051860" w14:textId="77777777" w:rsidR="000C70BA" w:rsidRDefault="000C70BA" w:rsidP="000C70BA">
      <w:pPr>
        <w:pStyle w:val="H6"/>
        <w:rPr>
          <w:b/>
        </w:rPr>
      </w:pPr>
      <w:bookmarkStart w:id="702" w:name="_Toc52787578"/>
      <w:bookmarkStart w:id="703" w:name="_Toc52787760"/>
      <w:bookmarkStart w:id="704" w:name="_Toc75906982"/>
      <w:bookmarkStart w:id="705" w:name="_Toc75907319"/>
      <w:r>
        <w:t>6.2.6.3</w:t>
      </w:r>
      <w:r>
        <w:tab/>
        <w:t>Test description</w:t>
      </w:r>
      <w:bookmarkEnd w:id="702"/>
      <w:bookmarkEnd w:id="703"/>
      <w:bookmarkEnd w:id="704"/>
      <w:bookmarkEnd w:id="705"/>
    </w:p>
    <w:p w14:paraId="0584F2EB" w14:textId="77777777" w:rsidR="000C70BA" w:rsidRDefault="000C70BA" w:rsidP="000C70BA">
      <w:pPr>
        <w:pStyle w:val="H6"/>
      </w:pPr>
      <w:bookmarkStart w:id="706" w:name="_Toc52787579"/>
      <w:bookmarkStart w:id="707" w:name="_Toc52787761"/>
      <w:bookmarkStart w:id="708" w:name="_Toc75906983"/>
      <w:bookmarkStart w:id="709" w:name="_Toc75907320"/>
      <w:r>
        <w:t>6.2.6.3.1</w:t>
      </w:r>
      <w:r>
        <w:tab/>
        <w:t>Pre-test conditions</w:t>
      </w:r>
      <w:bookmarkEnd w:id="706"/>
      <w:bookmarkEnd w:id="707"/>
      <w:bookmarkEnd w:id="708"/>
      <w:bookmarkEnd w:id="709"/>
    </w:p>
    <w:p w14:paraId="5867E541" w14:textId="77777777" w:rsidR="000C70BA" w:rsidRDefault="000C70BA" w:rsidP="000C70BA">
      <w:pPr>
        <w:pStyle w:val="H6"/>
      </w:pPr>
      <w:r w:rsidRPr="00102CE5">
        <w:t>Test configuration</w:t>
      </w:r>
      <w:r>
        <w:t>:</w:t>
      </w:r>
    </w:p>
    <w:p w14:paraId="24D2DE2F" w14:textId="01680892" w:rsidR="000C70BA" w:rsidRDefault="000C70BA" w:rsidP="000C70BA">
      <w:pPr>
        <w:pStyle w:val="B1"/>
      </w:pPr>
      <w:r>
        <w:t>-</w:t>
      </w:r>
      <w:r>
        <w:tab/>
        <w:t xml:space="preserve">Single cell configuration according to TS </w:t>
      </w:r>
      <w:r w:rsidR="00960759">
        <w:t>37.579</w:t>
      </w:r>
      <w:r>
        <w:t>-1 [2] clause 5.2.2.2.1.</w:t>
      </w:r>
    </w:p>
    <w:p w14:paraId="48A2764F" w14:textId="77777777" w:rsidR="000C70BA" w:rsidRDefault="000C70BA" w:rsidP="000C70BA">
      <w:pPr>
        <w:pStyle w:val="H6"/>
      </w:pPr>
      <w:r>
        <w:t>Preamble:</w:t>
      </w:r>
    </w:p>
    <w:p w14:paraId="1BA1883F" w14:textId="780B137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1EF4A0AC" w14:textId="1CA780AC" w:rsidR="000C70BA" w:rsidRDefault="000C70BA" w:rsidP="000C70BA">
      <w:pPr>
        <w:pStyle w:val="B1"/>
        <w:ind w:left="852"/>
      </w:pPr>
      <w:r>
        <w:t>-</w:t>
      </w:r>
      <w:r>
        <w:tab/>
      </w:r>
      <w:r w:rsidRPr="00D87925">
        <w:t>In the MC</w:t>
      </w:r>
      <w:r>
        <w:t>Video</w:t>
      </w:r>
      <w:r w:rsidRPr="00D87925">
        <w:t xml:space="preserve"> user profile document the &lt;allow-automatic-commencement&gt; element is set to "false", the &lt;allow-manual-commencement&gt; element is set to "true"</w:t>
      </w:r>
      <w:r>
        <w:t>.</w:t>
      </w:r>
      <w:r>
        <w:br/>
      </w:r>
      <w:r w:rsidRPr="00D87925">
        <w:t xml:space="preserve">NOTE: Both elements would be set to "true" per default according to TS </w:t>
      </w:r>
      <w:r w:rsidR="00960759">
        <w:t>37.579</w:t>
      </w:r>
      <w:r w:rsidRPr="00D87925">
        <w:t>-1 [2] Table 5.5.8.</w:t>
      </w:r>
      <w:r>
        <w:t>7</w:t>
      </w:r>
      <w:r w:rsidRPr="00D87925">
        <w:t>-1.</w:t>
      </w:r>
    </w:p>
    <w:p w14:paraId="29C49A69" w14:textId="77777777" w:rsidR="000C70BA" w:rsidRDefault="000C70BA" w:rsidP="000C70BA">
      <w:pPr>
        <w:pStyle w:val="B1"/>
      </w:pPr>
      <w:r>
        <w:t>-</w:t>
      </w:r>
      <w:r>
        <w:tab/>
      </w:r>
      <w:r w:rsidRPr="000573F5">
        <w:t>UE States at the end of the preamble</w:t>
      </w:r>
      <w:r>
        <w:t>:</w:t>
      </w:r>
    </w:p>
    <w:p w14:paraId="76648343" w14:textId="77777777" w:rsidR="000C70BA" w:rsidRDefault="000C70BA" w:rsidP="000C70BA">
      <w:pPr>
        <w:pStyle w:val="B1"/>
        <w:ind w:left="852"/>
      </w:pPr>
      <w:r>
        <w:t>-</w:t>
      </w:r>
      <w:r>
        <w:tab/>
        <w:t>The UE is in RRC_IDLE state.</w:t>
      </w:r>
    </w:p>
    <w:p w14:paraId="090C885F" w14:textId="77777777" w:rsidR="000C70BA" w:rsidRDefault="000C70BA" w:rsidP="000C70BA">
      <w:pPr>
        <w:pStyle w:val="B1"/>
        <w:ind w:left="852"/>
      </w:pPr>
      <w:r>
        <w:t>-</w:t>
      </w:r>
      <w:r>
        <w:tab/>
        <w:t>The client is registered for MCVideo.</w:t>
      </w:r>
    </w:p>
    <w:p w14:paraId="40D84EB2" w14:textId="77777777" w:rsidR="000C70BA" w:rsidRDefault="000C70BA" w:rsidP="000C70BA">
      <w:pPr>
        <w:pStyle w:val="H6"/>
      </w:pPr>
      <w:bookmarkStart w:id="710" w:name="_Toc52787580"/>
      <w:bookmarkStart w:id="711" w:name="_Toc52787762"/>
      <w:bookmarkStart w:id="712" w:name="_Toc75906984"/>
      <w:bookmarkStart w:id="713" w:name="_Toc75907321"/>
      <w:r>
        <w:t>6.2.6.3.2</w:t>
      </w:r>
      <w:r>
        <w:tab/>
        <w:t>Test procedure sequence</w:t>
      </w:r>
      <w:bookmarkEnd w:id="710"/>
      <w:bookmarkEnd w:id="711"/>
      <w:bookmarkEnd w:id="712"/>
      <w:bookmarkEnd w:id="713"/>
    </w:p>
    <w:p w14:paraId="454FE69E" w14:textId="77777777" w:rsidR="000C70BA" w:rsidRDefault="000C70BA" w:rsidP="000C70BA">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Default="000C70BA" w:rsidP="002E3FCC">
            <w:pPr>
              <w:pStyle w:val="TAH"/>
            </w:pPr>
            <w:r>
              <w:t>Verdict</w:t>
            </w:r>
          </w:p>
        </w:tc>
      </w:tr>
      <w:tr w:rsidR="000C70BA"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Default="000C70BA" w:rsidP="002E3FCC">
            <w:pPr>
              <w:pStyle w:val="TAH"/>
            </w:pPr>
          </w:p>
        </w:tc>
      </w:tr>
      <w:tr w:rsidR="000C70BA"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Default="000C70BA" w:rsidP="002E3FCC">
            <w:pPr>
              <w:pStyle w:val="TAC"/>
            </w:pPr>
            <w:r>
              <w:t>P</w:t>
            </w:r>
          </w:p>
        </w:tc>
      </w:tr>
      <w:tr w:rsidR="000C70BA"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Default="000C70BA" w:rsidP="002E3FCC">
            <w:pPr>
              <w:pStyle w:val="TAC"/>
            </w:pPr>
            <w:r>
              <w:t>-</w:t>
            </w:r>
          </w:p>
        </w:tc>
      </w:tr>
      <w:tr w:rsidR="000C70BA"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Default="000C70BA" w:rsidP="002E3FCC">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Default="000C70BA" w:rsidP="002E3FCC">
            <w:pPr>
              <w:pStyle w:val="TAC"/>
            </w:pPr>
            <w:r>
              <w:t>-</w:t>
            </w:r>
          </w:p>
        </w:tc>
      </w:tr>
      <w:tr w:rsidR="000C70BA"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Default="000C70BA" w:rsidP="002E3FCC">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Default="000C70BA" w:rsidP="002E3FCC">
            <w:pPr>
              <w:pStyle w:val="TAL"/>
            </w:pPr>
            <w:r>
              <w:t xml:space="preserve">IF </w:t>
            </w:r>
            <w:bookmarkStart w:id="714" w:name="_Hlk99373620"/>
            <w:r>
              <w:t>pc_MCX_DisplayInfoEmergencyCall</w:t>
            </w:r>
            <w:bookmarkEnd w:id="714"/>
            <w:r>
              <w:t xml:space="preserve"> THEN Check: Does the UE (MCVideo client) notify the user that the call has been established?</w:t>
            </w:r>
          </w:p>
          <w:p w14:paraId="23FE6E30" w14:textId="77777777" w:rsidR="000C70BA" w:rsidRDefault="000C70BA" w:rsidP="002E3FCC">
            <w:pPr>
              <w:pStyle w:val="TAL"/>
            </w:pPr>
            <w:r>
              <w:t>(NOTE 1)</w:t>
            </w:r>
          </w:p>
          <w:p w14:paraId="72D5E447"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Default="000C70BA" w:rsidP="002E3FCC">
            <w:pPr>
              <w:pStyle w:val="TAC"/>
            </w:pPr>
            <w:r>
              <w:t>P</w:t>
            </w:r>
          </w:p>
        </w:tc>
      </w:tr>
      <w:tr w:rsidR="000C70BA"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Default="000C70BA" w:rsidP="002E3FCC">
            <w:pPr>
              <w:pStyle w:val="TAC"/>
            </w:pPr>
            <w:r>
              <w:t>-</w:t>
            </w:r>
          </w:p>
        </w:tc>
      </w:tr>
      <w:tr w:rsidR="000C70BA"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Default="000C70BA" w:rsidP="002E3FCC">
            <w:pPr>
              <w:pStyle w:val="TAL"/>
            </w:pPr>
            <w:r>
              <w:t>Make the UE (MCVideo client) release the call.</w:t>
            </w:r>
          </w:p>
          <w:p w14:paraId="51D9ED3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Default="000C70BA" w:rsidP="002E3FCC">
            <w:pPr>
              <w:pStyle w:val="TAC"/>
            </w:pPr>
            <w:r>
              <w:t>-</w:t>
            </w:r>
          </w:p>
        </w:tc>
      </w:tr>
      <w:tr w:rsidR="000C70BA"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Default="000C70BA" w:rsidP="002E3FCC">
            <w:pPr>
              <w:pStyle w:val="TAC"/>
            </w:pPr>
            <w:r>
              <w:t>P</w:t>
            </w:r>
          </w:p>
        </w:tc>
      </w:tr>
      <w:tr w:rsidR="000C70BA"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Default="000C70BA" w:rsidP="002E3FCC">
            <w:pPr>
              <w:pStyle w:val="TAC"/>
            </w:pPr>
            <w:r>
              <w:t>-</w:t>
            </w:r>
          </w:p>
        </w:tc>
      </w:tr>
      <w:tr w:rsidR="000C70BA"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Default="000C70BA" w:rsidP="002E3FCC">
            <w:pPr>
              <w:pStyle w:val="TAN"/>
            </w:pPr>
            <w:r>
              <w:t>NOTE 1: This action is expected to be done via a suitable implementation dependent MMI.</w:t>
            </w:r>
          </w:p>
          <w:p w14:paraId="77F893FC" w14:textId="77777777" w:rsidR="000C70BA" w:rsidRDefault="000C70BA" w:rsidP="002E3FCC">
            <w:pPr>
              <w:pStyle w:val="TAN"/>
            </w:pPr>
            <w:r>
              <w:t>NOTE 2: The display information may include</w:t>
            </w:r>
            <w:r>
              <w:br/>
              <w:t>- indication for a request for an MCVideo private call</w:t>
            </w:r>
            <w:r>
              <w:br/>
              <w:t>- the MCVideo ID of the originator of the MCVideo private call.</w:t>
            </w:r>
          </w:p>
        </w:tc>
      </w:tr>
    </w:tbl>
    <w:p w14:paraId="6AAEC8F1" w14:textId="77777777" w:rsidR="000C70BA" w:rsidRDefault="000C70BA" w:rsidP="000C70BA"/>
    <w:p w14:paraId="4E5FAF80" w14:textId="77777777" w:rsidR="000C70BA" w:rsidRDefault="000C70BA" w:rsidP="000C70BA">
      <w:pPr>
        <w:pStyle w:val="H6"/>
      </w:pPr>
      <w:bookmarkStart w:id="715" w:name="_Toc52787581"/>
      <w:bookmarkStart w:id="716" w:name="_Toc52787763"/>
      <w:bookmarkStart w:id="717" w:name="_Toc75906985"/>
      <w:bookmarkStart w:id="718" w:name="_Toc75907322"/>
      <w:r>
        <w:t>6.2.6.3.3</w:t>
      </w:r>
      <w:r>
        <w:tab/>
        <w:t>Specific message contents</w:t>
      </w:r>
      <w:bookmarkEnd w:id="715"/>
      <w:bookmarkEnd w:id="716"/>
      <w:bookmarkEnd w:id="717"/>
      <w:bookmarkEnd w:id="718"/>
    </w:p>
    <w:p w14:paraId="47DC9532" w14:textId="77777777" w:rsidR="000C70BA" w:rsidRDefault="000C70BA" w:rsidP="000C70BA">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Default="000C70BA" w:rsidP="002E3FCC">
            <w:pPr>
              <w:pStyle w:val="TAL"/>
            </w:pPr>
            <w:r>
              <w:t xml:space="preserve">Derivation Path: TS </w:t>
            </w:r>
            <w:r w:rsidR="00960759">
              <w:t>37.579</w:t>
            </w:r>
            <w:r>
              <w:t>-1 [2], table 5.5.8.7-1.</w:t>
            </w:r>
          </w:p>
        </w:tc>
      </w:tr>
      <w:tr w:rsidR="000C70BA"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Default="000C70BA" w:rsidP="002E3FCC">
            <w:pPr>
              <w:pStyle w:val="TAH"/>
            </w:pPr>
            <w:r>
              <w:t>Condition</w:t>
            </w:r>
          </w:p>
        </w:tc>
      </w:tr>
      <w:tr w:rsidR="000C70BA"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Default="000C70BA" w:rsidP="002E3FCC">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Default="000C70BA" w:rsidP="002E3FCC">
            <w:pPr>
              <w:pStyle w:val="TAL"/>
            </w:pPr>
          </w:p>
        </w:tc>
      </w:tr>
      <w:tr w:rsidR="000C70BA"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Default="000C70BA" w:rsidP="002E3FCC">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Default="000C70BA" w:rsidP="002E3FCC">
            <w:pPr>
              <w:pStyle w:val="TAL"/>
            </w:pPr>
          </w:p>
        </w:tc>
      </w:tr>
      <w:tr w:rsidR="000C70BA"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Default="000C70BA" w:rsidP="002E3FCC">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Default="000C70BA" w:rsidP="002E3FCC">
            <w:pPr>
              <w:pStyle w:val="TAL"/>
            </w:pPr>
          </w:p>
        </w:tc>
      </w:tr>
      <w:tr w:rsidR="000C70BA"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Default="000C70BA" w:rsidP="002E3FCC">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Default="000C70BA" w:rsidP="002E3FCC">
            <w:pPr>
              <w:pStyle w:val="TAL"/>
            </w:pPr>
          </w:p>
        </w:tc>
      </w:tr>
      <w:tr w:rsidR="000C70BA"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Default="000C70BA" w:rsidP="002E3FCC">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Default="000C70BA" w:rsidP="002E3FCC">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Default="000C70BA" w:rsidP="002E3FCC">
            <w:pPr>
              <w:pStyle w:val="TAL"/>
            </w:pPr>
          </w:p>
        </w:tc>
      </w:tr>
    </w:tbl>
    <w:p w14:paraId="1A3C6B28" w14:textId="77777777" w:rsidR="000C70BA" w:rsidRDefault="000C70BA" w:rsidP="000C70BA"/>
    <w:p w14:paraId="1AE78A6A" w14:textId="2ED92F5B" w:rsidR="000C70BA" w:rsidRDefault="000C70BA" w:rsidP="000C70BA">
      <w:pPr>
        <w:pStyle w:val="TH"/>
      </w:pPr>
      <w:r>
        <w:t>Table 6.2.6.3.3-1: SIP INVITE from the SS (Step 1, Table 6.2.6.3.2-1;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Default="000C70BA" w:rsidP="002E3FCC">
            <w:pPr>
              <w:pStyle w:val="TAL"/>
            </w:pPr>
            <w:r>
              <w:t xml:space="preserve">Derivation Path: TS </w:t>
            </w:r>
            <w:r w:rsidR="00960759">
              <w:t>37.579</w:t>
            </w:r>
            <w:r>
              <w:t>-1 [2], Table 5.5.2.5.2-1, condition PRIVATE-CALL, EMERGENCY-CALL MANUAL</w:t>
            </w:r>
          </w:p>
        </w:tc>
      </w:tr>
      <w:tr w:rsidR="000C70BA"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Default="000C70BA" w:rsidP="002E3FCC">
            <w:pPr>
              <w:pStyle w:val="TAH"/>
            </w:pPr>
            <w:r>
              <w:t>Condition</w:t>
            </w:r>
          </w:p>
        </w:tc>
      </w:tr>
      <w:tr w:rsidR="000C70BA"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5D374E" w:rsidRDefault="000C70BA" w:rsidP="002E3FCC">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Default="000C70BA" w:rsidP="002E3FCC">
            <w:pPr>
              <w:pStyle w:val="TAL"/>
            </w:pPr>
          </w:p>
        </w:tc>
      </w:tr>
      <w:tr w:rsidR="000C70BA"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5D374E" w:rsidRDefault="000C70BA" w:rsidP="002E3FCC">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Default="000C70BA" w:rsidP="002E3FCC">
            <w:pPr>
              <w:pStyle w:val="TAL"/>
            </w:pPr>
          </w:p>
        </w:tc>
      </w:tr>
      <w:tr w:rsidR="000C70BA"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Default="000C70BA" w:rsidP="002E3FCC">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Default="000C70BA" w:rsidP="002E3FCC">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Default="000C70BA" w:rsidP="002E3FCC">
            <w:pPr>
              <w:pStyle w:val="TAL"/>
            </w:pPr>
          </w:p>
        </w:tc>
      </w:tr>
      <w:tr w:rsidR="000C70BA"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Default="000C70BA" w:rsidP="002E3FCC">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Default="000C70BA" w:rsidP="002E3FCC">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Default="000C70BA" w:rsidP="002E3FCC">
            <w:pPr>
              <w:pStyle w:val="TAL"/>
            </w:pPr>
          </w:p>
        </w:tc>
      </w:tr>
      <w:tr w:rsidR="000C70BA"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Default="000C70BA" w:rsidP="002E3FCC">
            <w:pPr>
              <w:pStyle w:val="TAL"/>
            </w:pPr>
          </w:p>
        </w:tc>
      </w:tr>
      <w:tr w:rsidR="000C70BA"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Default="000C70BA" w:rsidP="002E3FCC">
            <w:pPr>
              <w:pStyle w:val="TAL"/>
            </w:pPr>
          </w:p>
        </w:tc>
      </w:tr>
      <w:tr w:rsidR="000C70BA"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Default="000C70BA" w:rsidP="002E3FCC">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Default="000C70BA" w:rsidP="002E3FCC">
            <w:pPr>
              <w:pStyle w:val="TAL"/>
            </w:pPr>
          </w:p>
        </w:tc>
      </w:tr>
      <w:tr w:rsidR="000C70BA"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Default="000C70BA" w:rsidP="002E3FCC">
            <w:pPr>
              <w:pStyle w:val="TAL"/>
            </w:pPr>
          </w:p>
        </w:tc>
      </w:tr>
      <w:tr w:rsidR="000C70BA"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Default="000C70BA" w:rsidP="002E3FCC">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Default="000C70BA" w:rsidP="002E3FCC">
            <w:pPr>
              <w:pStyle w:val="TAL"/>
            </w:pPr>
          </w:p>
        </w:tc>
      </w:tr>
    </w:tbl>
    <w:p w14:paraId="5EC56BA3" w14:textId="77777777" w:rsidR="000C70BA" w:rsidRDefault="000C70BA" w:rsidP="000C70BA"/>
    <w:p w14:paraId="56BF2B13" w14:textId="77777777" w:rsidR="000C70BA" w:rsidRDefault="000C70BA" w:rsidP="000C70BA">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Default="000C70BA" w:rsidP="002E3FCC">
            <w:pPr>
              <w:pStyle w:val="TAL"/>
            </w:pPr>
            <w:r>
              <w:t xml:space="preserve">Derivation Path: TS </w:t>
            </w:r>
            <w:r w:rsidR="00960759">
              <w:t>37.579</w:t>
            </w:r>
            <w:r>
              <w:t>-1 [2], Table 5.5.3.1.2-2, condition PRIVATE-CALL, INITIAL_SDP_OFFER,</w:t>
            </w:r>
            <w:r>
              <w:rPr>
                <w:rFonts w:eastAsia="SimSun"/>
              </w:rPr>
              <w:t xml:space="preserve"> WITHOUT_TRANSMISSIONCONTROL</w:t>
            </w:r>
          </w:p>
        </w:tc>
      </w:tr>
    </w:tbl>
    <w:p w14:paraId="4026E776" w14:textId="77777777" w:rsidR="000C70BA" w:rsidRDefault="000C70BA" w:rsidP="000C70BA"/>
    <w:p w14:paraId="2F8A5FDA" w14:textId="77777777" w:rsidR="000C70BA" w:rsidRDefault="000C70BA" w:rsidP="000C70BA">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Default="000C70BA" w:rsidP="002E3FCC">
            <w:pPr>
              <w:pStyle w:val="TAL"/>
            </w:pPr>
            <w:r>
              <w:t xml:space="preserve">Derivation Path: TS </w:t>
            </w:r>
            <w:r w:rsidR="00960759">
              <w:t>37.579</w:t>
            </w:r>
            <w:r>
              <w:t>-1 [2], Table 5.5.3.2.2-2, condition PRIVATE-CALL, EMERGENCY-CALL</w:t>
            </w:r>
          </w:p>
        </w:tc>
      </w:tr>
    </w:tbl>
    <w:p w14:paraId="5E76E067" w14:textId="77777777" w:rsidR="000C70BA" w:rsidRDefault="000C70BA" w:rsidP="000C70BA"/>
    <w:p w14:paraId="118BA7B0" w14:textId="58441132" w:rsidR="000C70BA" w:rsidRDefault="000C70BA" w:rsidP="000C70BA">
      <w:pPr>
        <w:pStyle w:val="TH"/>
      </w:pPr>
      <w:r>
        <w:t>Table 6.2.6.3.3-3: SIP 200 (OK) from the UE (Step 3, Table 6.2.6.3.2-1;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373F5DD7" w:rsidR="000C70BA" w:rsidRDefault="000C70BA" w:rsidP="002E3FCC">
            <w:pPr>
              <w:pStyle w:val="TAL"/>
            </w:pPr>
            <w:r>
              <w:t xml:space="preserve">Derivation Path: TS </w:t>
            </w:r>
            <w:r w:rsidR="00960759">
              <w:t>37.579</w:t>
            </w:r>
            <w:r>
              <w:t>-1 [2], Table 5.5.2.17.1.1-1, condition  PRIVATE-CALL</w:t>
            </w:r>
          </w:p>
        </w:tc>
      </w:tr>
      <w:tr w:rsidR="000C70BA"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Default="000C70BA" w:rsidP="002E3FCC">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Default="000C70BA" w:rsidP="002E3FCC">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Default="000C70BA" w:rsidP="002E3FCC">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Default="000C70BA" w:rsidP="002E3FCC">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Default="000C70BA" w:rsidP="002E3FCC">
            <w:pPr>
              <w:pStyle w:val="TAH"/>
            </w:pPr>
            <w:r>
              <w:t>Condition</w:t>
            </w:r>
          </w:p>
        </w:tc>
      </w:tr>
      <w:tr w:rsidR="000C70BA"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5D374E" w:rsidRDefault="000C70BA" w:rsidP="002E3FCC">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tcPr>
          <w:p w14:paraId="65E9F802"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Default="000C70BA" w:rsidP="002E3FCC">
            <w:pPr>
              <w:pStyle w:val="TAL"/>
            </w:pPr>
          </w:p>
        </w:tc>
      </w:tr>
      <w:tr w:rsidR="000C70BA" w14:paraId="13C7029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1B041CDC"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07D3DF0B"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66206889" w14:textId="77777777" w:rsidR="000C70BA" w:rsidRDefault="000C70BA" w:rsidP="002E3FCC">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04572AD0"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F121547" w14:textId="77777777" w:rsidR="000C70BA" w:rsidRDefault="000C70BA" w:rsidP="002E3FCC">
            <w:pPr>
              <w:pStyle w:val="TAL"/>
            </w:pPr>
          </w:p>
        </w:tc>
      </w:tr>
      <w:tr w:rsidR="000C70BA" w14:paraId="1501EC4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4BBEEE4" w14:textId="77777777" w:rsidR="000C70BA" w:rsidRDefault="000C70BA" w:rsidP="002E3FCC">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8C880F6" w14:textId="77777777" w:rsidR="000C70BA" w:rsidRDefault="000C70BA" w:rsidP="002E3FCC">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4F0838EE"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097CDAF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5E889FA" w14:textId="77777777" w:rsidR="000C70BA" w:rsidRDefault="000C70BA" w:rsidP="002E3FCC">
            <w:pPr>
              <w:pStyle w:val="TAL"/>
            </w:pPr>
          </w:p>
        </w:tc>
      </w:tr>
      <w:tr w:rsidR="000C70BA" w14:paraId="72AF207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5D30D75"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CB7FFEC"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09E1BFFA" w14:textId="77777777" w:rsidR="000C70BA" w:rsidRDefault="000C70BA" w:rsidP="002E3FCC">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348E98FC"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D8FDA1B" w14:textId="77777777" w:rsidR="000C70BA" w:rsidRDefault="000C70BA" w:rsidP="002E3FCC">
            <w:pPr>
              <w:pStyle w:val="TAL"/>
            </w:pPr>
          </w:p>
        </w:tc>
      </w:tr>
      <w:tr w:rsidR="000C70BA" w14:paraId="6EF1C9AE"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37E3DB7" w14:textId="77777777" w:rsidR="000C70BA" w:rsidRDefault="000C70BA" w:rsidP="002E3FCC">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5D127B4E" w14:textId="77777777" w:rsidR="000C70BA" w:rsidRDefault="000C70BA" w:rsidP="002E3FCC">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291159C5"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19ADACC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6C998A5" w14:textId="77777777" w:rsidR="000C70BA" w:rsidRDefault="000C70BA" w:rsidP="002E3FCC">
            <w:pPr>
              <w:pStyle w:val="TAL"/>
            </w:pPr>
          </w:p>
        </w:tc>
      </w:tr>
    </w:tbl>
    <w:p w14:paraId="4CD30CF3" w14:textId="77777777" w:rsidR="000C70BA" w:rsidRDefault="000C70BA" w:rsidP="000C70BA"/>
    <w:p w14:paraId="57A4A01E" w14:textId="77777777" w:rsidR="000C70BA" w:rsidRDefault="000C70BA" w:rsidP="000C70BA">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Default="000C70BA" w:rsidP="002E3FCC">
            <w:pPr>
              <w:pStyle w:val="TAL"/>
            </w:pPr>
            <w:r>
              <w:t xml:space="preserve">Derivation Path: TS </w:t>
            </w:r>
            <w:r w:rsidR="00960759">
              <w:t>37.579</w:t>
            </w:r>
            <w:r>
              <w:t xml:space="preserve">-1 [2], Table 5.5.3.1.1-2, condition SDP_ANSWER, </w:t>
            </w:r>
            <w:r>
              <w:rPr>
                <w:rFonts w:eastAsia="SimSun"/>
              </w:rPr>
              <w:t>WITHOUT_TRANSMISSIONCONTROL</w:t>
            </w:r>
            <w:r>
              <w:t>L</w:t>
            </w:r>
          </w:p>
        </w:tc>
      </w:tr>
    </w:tbl>
    <w:p w14:paraId="0A35CC31" w14:textId="77777777" w:rsidR="000C70BA" w:rsidRDefault="000C70BA" w:rsidP="000C70BA"/>
    <w:p w14:paraId="4CE71931" w14:textId="77777777" w:rsidR="000C70BA" w:rsidRDefault="000C70BA" w:rsidP="000C70BA">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950B2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8BE38C7" w14:textId="28611DAF" w:rsidR="000C70BA" w:rsidRDefault="000C70BA" w:rsidP="002E3FCC">
            <w:pPr>
              <w:pStyle w:val="TAL"/>
            </w:pPr>
            <w:r>
              <w:t xml:space="preserve">Derivation Path: TS </w:t>
            </w:r>
            <w:r w:rsidR="00960759">
              <w:t>37.579</w:t>
            </w:r>
            <w:r>
              <w:t>-1 [2], Table 5.5.3.2.1-2, condition INVITE-RSP</w:t>
            </w:r>
          </w:p>
        </w:tc>
      </w:tr>
    </w:tbl>
    <w:p w14:paraId="34DA91DE" w14:textId="77777777" w:rsidR="000C70BA" w:rsidRDefault="000C70BA" w:rsidP="000C70BA"/>
    <w:p w14:paraId="401AC74B" w14:textId="77777777" w:rsidR="000C70BA" w:rsidRDefault="000C70BA" w:rsidP="000C70BA">
      <w:pPr>
        <w:pStyle w:val="TH"/>
      </w:pPr>
      <w:r>
        <w:t>Table 6.2.6.3.3-4: Void</w:t>
      </w:r>
    </w:p>
    <w:p w14:paraId="5E5C5353" w14:textId="4BDE01CE" w:rsidR="000C70BA" w:rsidRDefault="000C70BA" w:rsidP="000C70BA">
      <w:pPr>
        <w:pStyle w:val="TH"/>
      </w:pPr>
      <w:r>
        <w:t>Table 6.2.6.3.3-5: SIP BYE from the UE (Step 8, Table 6.2.6.3.2-1;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Default="000C70BA" w:rsidP="002E3FCC">
            <w:pPr>
              <w:pStyle w:val="TAL"/>
            </w:pPr>
            <w:r>
              <w:t xml:space="preserve">Derivation Path: TS </w:t>
            </w:r>
            <w:r w:rsidR="00960759">
              <w:t>37.579</w:t>
            </w:r>
            <w:r>
              <w:t>-1 [2], Table 5.5.2.2-1, condition MT_CALL</w:t>
            </w:r>
          </w:p>
        </w:tc>
      </w:tr>
    </w:tbl>
    <w:p w14:paraId="31049E16" w14:textId="77777777" w:rsidR="000C70BA" w:rsidRDefault="000C70BA" w:rsidP="000C70BA"/>
    <w:p w14:paraId="193180F8" w14:textId="77777777" w:rsidR="000C70BA" w:rsidRDefault="000C70BA" w:rsidP="000C70BA">
      <w:pPr>
        <w:pStyle w:val="TH"/>
      </w:pPr>
      <w:r>
        <w:t>Table 6.2.6.3.3-6: Void</w:t>
      </w:r>
    </w:p>
    <w:p w14:paraId="1B2D6ECE" w14:textId="77777777" w:rsidR="000C70BA" w:rsidRDefault="000C70BA" w:rsidP="000C70BA"/>
    <w:p w14:paraId="39009DF7" w14:textId="77777777" w:rsidR="000C70BA" w:rsidRDefault="000C70BA" w:rsidP="000C70BA">
      <w:pPr>
        <w:keepNext/>
        <w:keepLines/>
        <w:spacing w:before="120"/>
        <w:ind w:left="1134" w:hanging="1134"/>
        <w:outlineLvl w:val="2"/>
        <w:rPr>
          <w:rFonts w:ascii="Arial" w:hAnsi="Arial"/>
          <w:sz w:val="28"/>
        </w:rPr>
      </w:pPr>
      <w:bookmarkStart w:id="719" w:name="_Toc52787582"/>
      <w:bookmarkStart w:id="720" w:name="_Toc52787764"/>
      <w:bookmarkStart w:id="721" w:name="_Toc75906986"/>
      <w:bookmarkStart w:id="722" w:name="_Toc75907323"/>
      <w:bookmarkStart w:id="72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19"/>
      <w:bookmarkEnd w:id="720"/>
      <w:bookmarkEnd w:id="721"/>
      <w:bookmarkEnd w:id="722"/>
      <w:bookmarkEnd w:id="723"/>
    </w:p>
    <w:p w14:paraId="67B8F15B" w14:textId="77777777" w:rsidR="000C70BA" w:rsidRDefault="000C70BA" w:rsidP="000C70BA">
      <w:pPr>
        <w:pStyle w:val="H6"/>
      </w:pPr>
      <w:bookmarkStart w:id="724" w:name="_Toc52787583"/>
      <w:bookmarkStart w:id="725" w:name="_Toc52787765"/>
      <w:bookmarkStart w:id="726" w:name="_Toc75906987"/>
      <w:bookmarkStart w:id="727" w:name="_Toc75907324"/>
      <w:r>
        <w:t>6.2.7.1</w:t>
      </w:r>
      <w:r>
        <w:tab/>
        <w:t>Test Purpose (TP)</w:t>
      </w:r>
      <w:bookmarkEnd w:id="724"/>
      <w:bookmarkEnd w:id="725"/>
      <w:bookmarkEnd w:id="726"/>
      <w:bookmarkEnd w:id="727"/>
    </w:p>
    <w:p w14:paraId="3D102E17" w14:textId="77777777" w:rsidR="000C70BA" w:rsidRDefault="000C70BA" w:rsidP="000C70BA">
      <w:pPr>
        <w:pStyle w:val="H6"/>
      </w:pPr>
      <w:r>
        <w:t>(1)</w:t>
      </w:r>
    </w:p>
    <w:p w14:paraId="30C4EFC3" w14:textId="77777777" w:rsidR="000C70BA" w:rsidRDefault="000C70BA" w:rsidP="000C70BA">
      <w:pPr>
        <w:pStyle w:val="PL"/>
      </w:pPr>
      <w:r>
        <w:rPr>
          <w:b/>
        </w:rPr>
        <w:t>with</w:t>
      </w:r>
      <w:r>
        <w:t xml:space="preserve"> { UE (MCVideo Client) registered and authorised for MCVideo Service and authorised to initiate private calls with manual commencement }</w:t>
      </w:r>
    </w:p>
    <w:p w14:paraId="0E2EE9A7" w14:textId="77777777" w:rsidR="000C70BA" w:rsidRDefault="000C70BA" w:rsidP="000C70BA">
      <w:pPr>
        <w:pStyle w:val="PL"/>
      </w:pPr>
      <w:r>
        <w:t>ensure that {</w:t>
      </w:r>
    </w:p>
    <w:p w14:paraId="38C66F07" w14:textId="77777777" w:rsidR="000C70BA" w:rsidRDefault="000C70BA" w:rsidP="000C70BA">
      <w:pPr>
        <w:pStyle w:val="PL"/>
      </w:pPr>
      <w:r>
        <w:t xml:space="preserve">  </w:t>
      </w:r>
      <w:r>
        <w:rPr>
          <w:b/>
        </w:rPr>
        <w:t>when</w:t>
      </w:r>
      <w:r>
        <w:t xml:space="preserve"> { the MCVideo User requests the establishment of an MCVideo On-demand Manual Commencement private call without Transmission Control }</w:t>
      </w:r>
    </w:p>
    <w:p w14:paraId="2F9E44B3" w14:textId="77777777" w:rsidR="000C70BA" w:rsidRDefault="000C70BA" w:rsidP="000C70BA">
      <w:pPr>
        <w:pStyle w:val="PL"/>
      </w:pPr>
      <w:r>
        <w:t xml:space="preserve">    </w:t>
      </w:r>
      <w:r>
        <w:rPr>
          <w:b/>
        </w:rPr>
        <w:t>then</w:t>
      </w:r>
      <w:r>
        <w:t xml:space="preserve"> { UE (MCVideo Client) requests On-demand Manual Commencement Mode private call establishment without Transmission Control by sending a SIP INVITE message not offering a media-level section for a media-transmission control entity </w:t>
      </w:r>
      <w:r>
        <w:rPr>
          <w:b/>
        </w:rPr>
        <w:t>and</w:t>
      </w:r>
      <w:r>
        <w:t xml:space="preserve">, after indication from the MCVideo Server that the call was established the UE notifies the user </w:t>
      </w:r>
      <w:r>
        <w:rPr>
          <w:b/>
        </w:rPr>
        <w:t>and</w:t>
      </w:r>
      <w:r>
        <w:t>, does not apply Transmission Control }</w:t>
      </w:r>
    </w:p>
    <w:p w14:paraId="65BE42BE" w14:textId="77777777" w:rsidR="000C70BA" w:rsidRDefault="000C70BA" w:rsidP="000C70BA">
      <w:pPr>
        <w:pStyle w:val="PL"/>
      </w:pPr>
      <w:r>
        <w:t xml:space="preserve">            }</w:t>
      </w:r>
    </w:p>
    <w:p w14:paraId="4F136A4F" w14:textId="77777777" w:rsidR="000C70BA" w:rsidRDefault="000C70BA" w:rsidP="000C70BA">
      <w:pPr>
        <w:pStyle w:val="PL"/>
      </w:pPr>
    </w:p>
    <w:p w14:paraId="36E23922" w14:textId="77777777" w:rsidR="000C70BA" w:rsidRDefault="000C70BA" w:rsidP="000C70BA">
      <w:pPr>
        <w:pStyle w:val="H6"/>
      </w:pPr>
      <w:r>
        <w:t>(2)</w:t>
      </w:r>
    </w:p>
    <w:p w14:paraId="1FB69E6D" w14:textId="77777777" w:rsidR="000C70BA" w:rsidRDefault="000C70BA" w:rsidP="000C70BA">
      <w:pPr>
        <w:pStyle w:val="PL"/>
      </w:pPr>
      <w:r>
        <w:rPr>
          <w:b/>
        </w:rPr>
        <w:t>with</w:t>
      </w:r>
      <w:r>
        <w:t xml:space="preserve"> { UE (MCVideo Client) having established an MCVideo on-demand Manual Commencement private call without Transmission Control }</w:t>
      </w:r>
    </w:p>
    <w:p w14:paraId="3BE8839B" w14:textId="77777777" w:rsidR="000C70BA" w:rsidRDefault="000C70BA" w:rsidP="000C70BA">
      <w:pPr>
        <w:pStyle w:val="PL"/>
      </w:pPr>
      <w:r>
        <w:t>ensure that {</w:t>
      </w:r>
    </w:p>
    <w:p w14:paraId="620D9A23" w14:textId="77777777" w:rsidR="000C70BA" w:rsidRDefault="000C70BA" w:rsidP="000C70BA">
      <w:pPr>
        <w:pStyle w:val="PL"/>
      </w:pPr>
      <w:r>
        <w:t xml:space="preserve">  </w:t>
      </w:r>
      <w:r>
        <w:rPr>
          <w:b/>
        </w:rPr>
        <w:t>when</w:t>
      </w:r>
      <w:r>
        <w:t xml:space="preserve"> { the UE( MCVideo User) requests to cancel the ongoing MCVideo on-demand Manual Commencement private call }</w:t>
      </w:r>
    </w:p>
    <w:p w14:paraId="3EDF1FD5" w14:textId="77777777" w:rsidR="000C70BA" w:rsidRDefault="000C70BA" w:rsidP="000C70BA">
      <w:pPr>
        <w:pStyle w:val="PL"/>
      </w:pPr>
      <w:r>
        <w:t xml:space="preserve">    </w:t>
      </w:r>
      <w:r>
        <w:rPr>
          <w:b/>
        </w:rPr>
        <w:t>then</w:t>
      </w:r>
      <w:r>
        <w:t xml:space="preserve"> { UE (MCVideo Client) sends a SIP BYE request and after receiving a SIP 200 (OK) response leaves the MCVideo session }</w:t>
      </w:r>
    </w:p>
    <w:p w14:paraId="10D51688" w14:textId="77777777" w:rsidR="000C70BA" w:rsidRDefault="000C70BA" w:rsidP="000C70BA">
      <w:pPr>
        <w:pStyle w:val="PL"/>
      </w:pPr>
      <w:r>
        <w:t xml:space="preserve">            }</w:t>
      </w:r>
    </w:p>
    <w:p w14:paraId="59CE2550" w14:textId="77777777" w:rsidR="000C70BA" w:rsidRDefault="000C70BA" w:rsidP="000C70BA">
      <w:pPr>
        <w:pStyle w:val="PL"/>
      </w:pPr>
    </w:p>
    <w:p w14:paraId="547A59F5" w14:textId="77777777" w:rsidR="000C70BA" w:rsidRDefault="000C70BA" w:rsidP="000C70BA">
      <w:pPr>
        <w:pStyle w:val="H6"/>
      </w:pPr>
      <w:bookmarkStart w:id="728" w:name="_Toc52787584"/>
      <w:bookmarkStart w:id="729" w:name="_Toc52787766"/>
      <w:bookmarkStart w:id="730" w:name="_Toc75906988"/>
      <w:bookmarkStart w:id="731" w:name="_Toc75907325"/>
      <w:r>
        <w:t>6.2.7.2</w:t>
      </w:r>
      <w:r>
        <w:tab/>
        <w:t>Conformance requirements</w:t>
      </w:r>
      <w:bookmarkEnd w:id="728"/>
      <w:bookmarkEnd w:id="729"/>
      <w:bookmarkEnd w:id="730"/>
      <w:bookmarkEnd w:id="731"/>
    </w:p>
    <w:p w14:paraId="74D9FB6B" w14:textId="77777777" w:rsidR="000C70BA" w:rsidRDefault="000C70BA" w:rsidP="000C70BA">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Default="000C70BA" w:rsidP="000C70BA">
      <w:pPr>
        <w:spacing w:before="120"/>
      </w:pPr>
      <w:r>
        <w:t>[TS 24.281, clause 10.2.2.2.1]</w:t>
      </w:r>
    </w:p>
    <w:p w14:paraId="36F99C21"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Default="000C70BA" w:rsidP="000C70BA">
      <w:pPr>
        <w:spacing w:before="120"/>
      </w:pPr>
      <w:r>
        <w:t>The MCVideo client:</w:t>
      </w:r>
    </w:p>
    <w:p w14:paraId="6A31FA17" w14:textId="77777777" w:rsidR="000C70BA" w:rsidRDefault="000C70BA" w:rsidP="000C70BA">
      <w:pPr>
        <w:spacing w:before="120"/>
        <w:ind w:left="568" w:hanging="284"/>
      </w:pPr>
      <w:r>
        <w:t>1)</w:t>
      </w:r>
      <w:r>
        <w:tab/>
        <w:t>shall set the Request-URI of the SIP INVITE request to a public service identity of the participating MCVideo function serving the MCVideo user;</w:t>
      </w:r>
    </w:p>
    <w:p w14:paraId="1A544370" w14:textId="77777777" w:rsidR="000C70BA" w:rsidRDefault="000C70BA" w:rsidP="000C70BA">
      <w:pPr>
        <w:spacing w:before="120"/>
        <w:ind w:left="568" w:hanging="284"/>
      </w:pPr>
      <w:r>
        <w:t>2)</w:t>
      </w:r>
      <w:r>
        <w:tab/>
        <w:t>may include a P-Preferred-Identity header field in the SIP INVITE request containing a public user identity as specified in 3GPP TS 24.229 [11];</w:t>
      </w:r>
    </w:p>
    <w:p w14:paraId="2DABD590" w14:textId="77777777" w:rsidR="000C70BA" w:rsidRDefault="000C70BA" w:rsidP="000C70BA">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Default="000C70BA" w:rsidP="000C70BA">
      <w:pPr>
        <w:spacing w:before="120"/>
        <w:ind w:left="568" w:hanging="284"/>
      </w:pPr>
      <w:r>
        <w:t>4)</w:t>
      </w:r>
      <w:r>
        <w:tab/>
        <w:t>shall include an Accept-Contact header field containing the g.3gpp.mcvideo media feature tag along with the "require" and "explicit" header field parameters according to IETF RFC 3841 [20];</w:t>
      </w:r>
    </w:p>
    <w:p w14:paraId="33C6975A" w14:textId="77777777" w:rsidR="000C70BA" w:rsidRDefault="000C70BA" w:rsidP="000C70BA">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64A931E8" w14:textId="77777777" w:rsidR="000C70BA" w:rsidRDefault="000C70BA" w:rsidP="000C70BA">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Default="000C70BA" w:rsidP="000C70BA">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Default="000C70BA" w:rsidP="000C70BA">
      <w:pPr>
        <w:spacing w:before="120"/>
        <w:ind w:left="568" w:hanging="284"/>
      </w:pPr>
      <w:r>
        <w:t>8)</w:t>
      </w:r>
      <w:r>
        <w:tab/>
        <w:t>if an end-to-end security context needs to be established and if the MCVideo user is initiating a private call then:</w:t>
      </w:r>
    </w:p>
    <w:p w14:paraId="4C96CC4A" w14:textId="77777777" w:rsidR="000C70BA" w:rsidRDefault="000C70BA" w:rsidP="000C70BA">
      <w:pPr>
        <w:spacing w:before="120"/>
        <w:ind w:left="851" w:hanging="284"/>
      </w:pPr>
      <w:r>
        <w:t>a)</w:t>
      </w:r>
      <w:r>
        <w:tab/>
        <w:t>if necessary, shall instruct the key management client to request keying material from the key management server as described in 3GPP TS 33.180 [8];</w:t>
      </w:r>
    </w:p>
    <w:p w14:paraId="50281364" w14:textId="77777777" w:rsidR="000C70BA" w:rsidRDefault="000C70BA" w:rsidP="000C70BA">
      <w:pPr>
        <w:spacing w:before="120"/>
        <w:ind w:left="851" w:hanging="284"/>
      </w:pPr>
      <w:r>
        <w:t>b)</w:t>
      </w:r>
      <w:r>
        <w:tab/>
        <w:t>shall use the keying material to generate a PCK as described in 3GPP TS 33.180 [8];</w:t>
      </w:r>
    </w:p>
    <w:p w14:paraId="2C7CBB5F" w14:textId="77777777" w:rsidR="000C70BA" w:rsidRDefault="000C70BA" w:rsidP="000C70BA">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Default="000C70BA" w:rsidP="000C70BA">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Default="000C70BA" w:rsidP="000C70BA">
      <w:pPr>
        <w:spacing w:before="120"/>
        <w:ind w:left="851" w:hanging="284"/>
      </w:pPr>
      <w:r>
        <w:t>e)</w:t>
      </w:r>
      <w:r>
        <w:tab/>
        <w:t>shall generate a MIKEY-SAKKE I_MESSAGE using the encapsulated PCK and PCK-ID as specified in 3GPP TS 33.180 [8]; and</w:t>
      </w:r>
    </w:p>
    <w:p w14:paraId="47B00093" w14:textId="77777777" w:rsidR="000C70BA" w:rsidRDefault="000C70BA" w:rsidP="000C70BA">
      <w:pPr>
        <w:spacing w:before="120"/>
        <w:ind w:left="851" w:hanging="284"/>
      </w:pPr>
      <w:r>
        <w:t>g)</w:t>
      </w:r>
      <w:r>
        <w:tab/>
        <w:t>shall add the MCVideo ID of the originating MCVideo to the initiator field (IDRi) of the I_MESSAGE as described in 3GPP TS 33.180 [8]; and</w:t>
      </w:r>
    </w:p>
    <w:p w14:paraId="4612DAF3" w14:textId="77777777" w:rsidR="000C70BA" w:rsidRDefault="000C70BA" w:rsidP="000C70BA">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Default="000C70BA" w:rsidP="000C70BA">
      <w:pPr>
        <w:spacing w:before="120"/>
        <w:ind w:left="568" w:hanging="284"/>
      </w:pPr>
      <w:r>
        <w:t>9)</w:t>
      </w:r>
      <w:r>
        <w:tab/>
        <w:t>shall include an SDP offer according to 3GPP TS 24.229 [11] with the clarification given in subclause 6.2.1 and with a media stream of the offered media-transmission control entity;</w:t>
      </w:r>
    </w:p>
    <w:p w14:paraId="5F196DBC" w14:textId="77777777" w:rsidR="000C70BA" w:rsidRDefault="000C70BA" w:rsidP="000C70BA">
      <w:pPr>
        <w:spacing w:before="120"/>
        <w:ind w:left="568" w:hanging="284"/>
      </w:pPr>
      <w:r>
        <w:t>10)</w:t>
      </w:r>
      <w:r>
        <w:tab/>
        <w:t>if implicit transmission control is required, shall comply with the conditions specified in subclause 6.4;</w:t>
      </w:r>
    </w:p>
    <w:p w14:paraId="6D93C0C7" w14:textId="77777777" w:rsidR="000C70BA" w:rsidRDefault="000C70BA" w:rsidP="000C70BA">
      <w:pPr>
        <w:spacing w:before="120"/>
        <w:ind w:left="568" w:hanging="284"/>
      </w:pPr>
      <w:r>
        <w:t>11)</w:t>
      </w:r>
      <w:r>
        <w:tab/>
        <w:t>if the MCVideo user is initiating a private call then:</w:t>
      </w:r>
    </w:p>
    <w:p w14:paraId="58577951" w14:textId="77777777" w:rsidR="000C70BA" w:rsidRDefault="000C70BA" w:rsidP="000C70BA">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Default="000C70BA" w:rsidP="000C70BA">
      <w:pPr>
        <w:spacing w:before="120"/>
        <w:ind w:left="851" w:hanging="284"/>
      </w:pPr>
      <w:r>
        <w:t>b)</w:t>
      </w:r>
      <w:r>
        <w:tab/>
        <w:t>if force of automatic commencement mode at the invited MCVideo client is not requested by the MCVideo user and:</w:t>
      </w:r>
    </w:p>
    <w:p w14:paraId="65173A32" w14:textId="77777777" w:rsidR="000C70BA" w:rsidRDefault="000C70BA" w:rsidP="000C70BA">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Default="000C70BA" w:rsidP="000C70BA">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Default="000C70BA" w:rsidP="000C70BA">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47BEDF62" w14:textId="77777777" w:rsidR="000C70BA" w:rsidRDefault="000C70BA" w:rsidP="000C70BA">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Default="000C70BA" w:rsidP="000C70BA">
      <w:pPr>
        <w:spacing w:before="120"/>
        <w:ind w:left="568" w:hanging="284"/>
      </w:pPr>
      <w:r>
        <w:t>13)</w:t>
      </w:r>
      <w:r>
        <w:tab/>
        <w:t>shall send SIP INVITE request towards the MCVideo server according to 3GPP TS 24.229 [11].</w:t>
      </w:r>
    </w:p>
    <w:p w14:paraId="2C562CD1" w14:textId="77777777" w:rsidR="000C70BA" w:rsidRDefault="000C70BA" w:rsidP="000C70BA">
      <w:pPr>
        <w:spacing w:before="120"/>
      </w:pPr>
      <w:r>
        <w:t>Upon receiving a SIP 183(Session Progress) response to the SIP INVITE request the MCVideo client:</w:t>
      </w:r>
    </w:p>
    <w:p w14:paraId="01021F27" w14:textId="77777777" w:rsidR="000C70BA" w:rsidRDefault="000C70BA" w:rsidP="000C70BA">
      <w:pPr>
        <w:spacing w:before="120"/>
        <w:ind w:left="568" w:hanging="284"/>
      </w:pPr>
      <w:r>
        <w:t>1)</w:t>
      </w:r>
      <w:r>
        <w:tab/>
        <w:t>may indicate the progress of the session establishment to the inviting MCVideo user.</w:t>
      </w:r>
    </w:p>
    <w:p w14:paraId="4971D640" w14:textId="77777777" w:rsidR="000C70BA" w:rsidRDefault="000C70BA" w:rsidP="000C70BA">
      <w:pPr>
        <w:spacing w:before="120"/>
      </w:pPr>
      <w:r>
        <w:t>Upon receiving a SIP 200 (OK) response to the SIP INVITE request the MCVideo client:</w:t>
      </w:r>
    </w:p>
    <w:p w14:paraId="2F35247D" w14:textId="77777777" w:rsidR="000C70BA" w:rsidRDefault="000C70BA" w:rsidP="000C70BA">
      <w:pPr>
        <w:spacing w:before="120"/>
        <w:ind w:left="568" w:hanging="284"/>
      </w:pPr>
      <w:r>
        <w:t>1)</w:t>
      </w:r>
      <w:r>
        <w:tab/>
        <w:t xml:space="preserve">shall interact with the media plane as specified in 3GPP TS 24.581 [5]; </w:t>
      </w:r>
    </w:p>
    <w:p w14:paraId="24C5A4D5" w14:textId="77777777" w:rsidR="000C70BA" w:rsidRDefault="000C70BA" w:rsidP="000C70BA">
      <w:pPr>
        <w:spacing w:before="120"/>
        <w:ind w:left="568" w:hanging="284"/>
      </w:pPr>
      <w:r>
        <w:t>2)</w:t>
      </w:r>
      <w:r>
        <w:tab/>
        <w:t>if the MCVideo emergency private call state is set to "MVEPC 2: emergency-pc-requested" or "MVEPC 3: emergency-pc-granted", shall perform the actions specified in subclause 6.2.8.3.4; and</w:t>
      </w:r>
    </w:p>
    <w:p w14:paraId="4D51358D" w14:textId="77777777" w:rsidR="000C70BA" w:rsidRDefault="000C70BA" w:rsidP="000C70BA">
      <w:pPr>
        <w:spacing w:before="120"/>
        <w:ind w:left="568" w:hanging="284"/>
        <w:rPr>
          <w:rFonts w:eastAsia="Malgun Gothic"/>
        </w:rPr>
      </w:pPr>
      <w:r>
        <w:t>3)</w:t>
      </w:r>
      <w:r>
        <w:tab/>
        <w:t>shall notify the user that the call has been successfully established.</w:t>
      </w:r>
    </w:p>
    <w:p w14:paraId="3F804893" w14:textId="77777777" w:rsidR="000C70BA" w:rsidRDefault="000C70BA" w:rsidP="000C70BA">
      <w:pPr>
        <w:spacing w:before="120"/>
        <w:rPr>
          <w:rFonts w:eastAsia="Calibri"/>
        </w:rPr>
      </w:pPr>
      <w:r>
        <w:t>On receiving a SIP 4xx response, a SIP 5xx response or a SIP 6xx response to the SIP INVITE request:</w:t>
      </w:r>
    </w:p>
    <w:p w14:paraId="376D0DE3" w14:textId="77777777" w:rsidR="000C70BA" w:rsidRDefault="000C70BA" w:rsidP="000C70BA">
      <w:pPr>
        <w:spacing w:before="120"/>
        <w:ind w:left="568" w:hanging="284"/>
      </w:pPr>
      <w:r>
        <w:t>1)</w:t>
      </w:r>
      <w:r>
        <w:tab/>
        <w:t>if the MCVideo emergency private call state is set to "MVEPC 2: emergency-pc-requested"; or</w:t>
      </w:r>
    </w:p>
    <w:p w14:paraId="6DBA992D" w14:textId="77777777" w:rsidR="000C70BA" w:rsidRDefault="000C70BA" w:rsidP="000C70BA">
      <w:pPr>
        <w:spacing w:before="120"/>
        <w:ind w:left="568" w:hanging="284"/>
      </w:pPr>
      <w:r>
        <w:t>2)</w:t>
      </w:r>
      <w:r>
        <w:tab/>
        <w:t>if the MCVideo emergency private call state is set to "MVEPC 3: emergency-pc-granted";</w:t>
      </w:r>
    </w:p>
    <w:p w14:paraId="2A9339C7" w14:textId="77777777" w:rsidR="000C70BA" w:rsidRDefault="000C70BA" w:rsidP="000C70BA">
      <w:pPr>
        <w:spacing w:before="120"/>
        <w:ind w:left="568" w:hanging="284"/>
      </w:pPr>
      <w:r>
        <w:t>the MCVideo client shall perform the actions specified in subclause 6.2.8.3.5.</w:t>
      </w:r>
    </w:p>
    <w:p w14:paraId="6D1C4675" w14:textId="77777777" w:rsidR="000C70BA" w:rsidRDefault="000C70BA" w:rsidP="000C70BA">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0C7D510" w14:textId="77777777" w:rsidR="000C70BA" w:rsidRDefault="000C70BA" w:rsidP="000C70BA">
      <w:pPr>
        <w:rPr>
          <w:rFonts w:eastAsia="SimSun"/>
        </w:rPr>
      </w:pPr>
      <w:r>
        <w:rPr>
          <w:rFonts w:eastAsia="SimSun"/>
        </w:rPr>
        <w:t>[TS 24.281, clause 4.6.2]</w:t>
      </w:r>
    </w:p>
    <w:p w14:paraId="3D45A9A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Default="000C70BA" w:rsidP="000C70BA">
      <w:pPr>
        <w:ind w:left="568" w:hanging="284"/>
      </w:pPr>
      <w:r>
        <w:t>-</w:t>
      </w:r>
      <w:r>
        <w:tab/>
        <w:t>MCVideo emergency private call origination with optional MCVideo emergency alert initiation;</w:t>
      </w:r>
    </w:p>
    <w:p w14:paraId="29B87DBF" w14:textId="77777777" w:rsidR="000C70BA" w:rsidRDefault="000C70BA" w:rsidP="000C70BA">
      <w:pPr>
        <w:ind w:left="568" w:hanging="284"/>
      </w:pPr>
      <w:r>
        <w:t>-</w:t>
      </w:r>
      <w:r>
        <w:tab/>
        <w:t>upgrade of an MCVideo private call to an MCVideo emergency private; and</w:t>
      </w:r>
    </w:p>
    <w:p w14:paraId="25BCD916" w14:textId="77777777" w:rsidR="000C70BA" w:rsidRDefault="000C70BA" w:rsidP="000C70BA">
      <w:pPr>
        <w:ind w:left="568" w:hanging="284"/>
      </w:pPr>
      <w:r>
        <w:t>-</w:t>
      </w:r>
      <w:r>
        <w:tab/>
        <w:t>cancellation of the MCVideo emergency private call priority.</w:t>
      </w:r>
    </w:p>
    <w:p w14:paraId="58E0EC85" w14:textId="77777777" w:rsidR="000C70BA" w:rsidRDefault="000C70BA" w:rsidP="000C70BA">
      <w:r>
        <w:t>Key aspects of MCVideo emergency private calls include:</w:t>
      </w:r>
    </w:p>
    <w:p w14:paraId="47DE87C0"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1A27B30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Default="000C70BA" w:rsidP="000C70BA">
      <w:pPr>
        <w:ind w:left="568" w:hanging="284"/>
      </w:pPr>
      <w:r>
        <w:t>-</w:t>
      </w:r>
      <w:r>
        <w:tab/>
        <w:t>restoration of normal transmission control priority participants when the emergency elevated priority is cancelled;</w:t>
      </w:r>
    </w:p>
    <w:p w14:paraId="6B52AD10" w14:textId="77777777" w:rsidR="000C70BA" w:rsidRDefault="000C70BA" w:rsidP="000C70BA">
      <w:pPr>
        <w:ind w:left="568" w:hanging="284"/>
      </w:pPr>
      <w:r>
        <w:t>-</w:t>
      </w:r>
      <w:r>
        <w:tab/>
        <w:t>requires the MCVideo user to be authorized to either originate or cancel an MCVideo emergency private call;</w:t>
      </w:r>
    </w:p>
    <w:p w14:paraId="5DC6398C" w14:textId="77777777" w:rsidR="000C70BA" w:rsidRDefault="000C70BA" w:rsidP="000C70BA">
      <w:pPr>
        <w:ind w:left="568" w:hanging="284"/>
      </w:pPr>
      <w:r>
        <w:t>-</w:t>
      </w:r>
      <w:r>
        <w:tab/>
        <w:t>requires the targeted MCVideo user to be authorized to receive an MCVideo emergency private call;</w:t>
      </w:r>
    </w:p>
    <w:p w14:paraId="189A855B" w14:textId="77777777" w:rsidR="000C70BA" w:rsidRDefault="000C70BA" w:rsidP="000C70BA">
      <w:pPr>
        <w:ind w:left="568" w:hanging="284"/>
      </w:pPr>
      <w:r>
        <w:t>-</w:t>
      </w:r>
      <w:r>
        <w:tab/>
        <w:t>requests to originate MCVideo emergency private calls may also include an indication of an MCVideo emergency alert; and</w:t>
      </w:r>
    </w:p>
    <w:p w14:paraId="7AFAB132" w14:textId="77777777" w:rsidR="000C70BA" w:rsidRDefault="000C70BA" w:rsidP="000C70BA">
      <w:pPr>
        <w:ind w:left="568" w:hanging="284"/>
      </w:pPr>
      <w:r>
        <w:t>-</w:t>
      </w:r>
      <w:r>
        <w:tab/>
        <w:t>the originator of the MCVideo emergency private call can request that the call use either manual or automatic commencement mode.</w:t>
      </w:r>
    </w:p>
    <w:p w14:paraId="7E6CD3C1" w14:textId="77777777" w:rsidR="000C70BA" w:rsidRDefault="000C70BA" w:rsidP="000C70BA">
      <w:r>
        <w:t>There are a number of states that are key in managing these aspects of MCVideo emergency private calls, which include:</w:t>
      </w:r>
    </w:p>
    <w:p w14:paraId="30049869"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35504E9"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FAA1BDC"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Default="000C70BA" w:rsidP="000C70BA">
      <w:pPr>
        <w:keepLines/>
        <w:ind w:left="1135" w:hanging="851"/>
      </w:pPr>
      <w:r>
        <w:t>NOTE:</w:t>
      </w:r>
      <w:r>
        <w:tab/>
        <w:t>The above states and their transitions are described in Annex G.</w:t>
      </w:r>
    </w:p>
    <w:p w14:paraId="22F58891" w14:textId="77777777" w:rsidR="000C70BA" w:rsidRDefault="000C70BA" w:rsidP="000C70BA">
      <w:pPr>
        <w:pStyle w:val="H6"/>
      </w:pPr>
      <w:bookmarkStart w:id="732" w:name="_Toc52787585"/>
      <w:bookmarkStart w:id="733" w:name="_Toc52787767"/>
      <w:bookmarkStart w:id="734" w:name="_Toc75906989"/>
      <w:bookmarkStart w:id="735" w:name="_Toc75907326"/>
      <w:r>
        <w:t>6.2.7.3</w:t>
      </w:r>
      <w:r>
        <w:tab/>
        <w:t>Test description</w:t>
      </w:r>
      <w:bookmarkEnd w:id="732"/>
      <w:bookmarkEnd w:id="733"/>
      <w:bookmarkEnd w:id="734"/>
      <w:bookmarkEnd w:id="735"/>
    </w:p>
    <w:p w14:paraId="4084F0FA" w14:textId="77777777" w:rsidR="000C70BA" w:rsidRDefault="000C70BA" w:rsidP="000C70BA">
      <w:pPr>
        <w:pStyle w:val="H6"/>
      </w:pPr>
      <w:bookmarkStart w:id="736" w:name="_Toc52787586"/>
      <w:bookmarkStart w:id="737" w:name="_Toc52787768"/>
      <w:bookmarkStart w:id="738" w:name="_Toc75906990"/>
      <w:bookmarkStart w:id="739" w:name="_Toc75907327"/>
      <w:r>
        <w:t>6.2.7.3.1</w:t>
      </w:r>
      <w:r>
        <w:tab/>
        <w:t>Pre-test conditions</w:t>
      </w:r>
      <w:bookmarkEnd w:id="736"/>
      <w:bookmarkEnd w:id="737"/>
      <w:bookmarkEnd w:id="738"/>
      <w:bookmarkEnd w:id="739"/>
    </w:p>
    <w:p w14:paraId="471D798B" w14:textId="77777777" w:rsidR="000C70BA" w:rsidRDefault="000C70BA" w:rsidP="000C70BA">
      <w:pPr>
        <w:pStyle w:val="H6"/>
      </w:pPr>
      <w:r w:rsidRPr="00102CE5">
        <w:t>Test configuration</w:t>
      </w:r>
      <w:r>
        <w:t>:</w:t>
      </w:r>
    </w:p>
    <w:p w14:paraId="50CC915A" w14:textId="3106A777" w:rsidR="000C70BA" w:rsidRDefault="000C70BA" w:rsidP="000C70BA">
      <w:pPr>
        <w:pStyle w:val="B1"/>
      </w:pPr>
      <w:r>
        <w:t>-</w:t>
      </w:r>
      <w:r>
        <w:tab/>
        <w:t xml:space="preserve">Single cell configuration according to TS </w:t>
      </w:r>
      <w:r w:rsidR="00960759">
        <w:t>37.579</w:t>
      </w:r>
      <w:r>
        <w:t>-1 [2] clause 5.2.2.2.1.</w:t>
      </w:r>
    </w:p>
    <w:p w14:paraId="52F10AF4" w14:textId="77777777" w:rsidR="000C70BA" w:rsidRDefault="000C70BA" w:rsidP="000C70BA">
      <w:pPr>
        <w:pStyle w:val="H6"/>
      </w:pPr>
      <w:r>
        <w:t>Preamble:</w:t>
      </w:r>
    </w:p>
    <w:p w14:paraId="043E03A4" w14:textId="00C21819" w:rsidR="000C70BA" w:rsidRDefault="000C70BA" w:rsidP="000C70BA">
      <w:pPr>
        <w:pStyle w:val="B1"/>
      </w:pPr>
      <w:r>
        <w:t>-</w:t>
      </w:r>
      <w:r>
        <w:tab/>
        <w:t xml:space="preserve">The UE has performed procedure 'Initial registration' as described in TS </w:t>
      </w:r>
      <w:r w:rsidR="00960759">
        <w:t>37.579</w:t>
      </w:r>
      <w:r>
        <w:t>-1 [2] clause 5.4.2.</w:t>
      </w:r>
    </w:p>
    <w:p w14:paraId="5A1E6B9D" w14:textId="77777777" w:rsidR="000C70BA" w:rsidRDefault="000C70BA" w:rsidP="000C70BA">
      <w:pPr>
        <w:pStyle w:val="B1"/>
      </w:pPr>
      <w:r>
        <w:t>-</w:t>
      </w:r>
      <w:r>
        <w:tab/>
      </w:r>
      <w:r w:rsidRPr="000573F5">
        <w:t>UE States at the end of the preamble</w:t>
      </w:r>
      <w:r>
        <w:t>:</w:t>
      </w:r>
    </w:p>
    <w:p w14:paraId="5C135959" w14:textId="77777777" w:rsidR="000C70BA" w:rsidRDefault="000C70BA" w:rsidP="000C70BA">
      <w:pPr>
        <w:pStyle w:val="B1"/>
        <w:ind w:left="852"/>
      </w:pPr>
      <w:r>
        <w:t>-</w:t>
      </w:r>
      <w:r>
        <w:tab/>
        <w:t>The UE is in RRC_IDLE state.</w:t>
      </w:r>
    </w:p>
    <w:p w14:paraId="6D579A13" w14:textId="77777777" w:rsidR="000C70BA" w:rsidRDefault="000C70BA" w:rsidP="000C70BA">
      <w:pPr>
        <w:pStyle w:val="B1"/>
        <w:ind w:left="852"/>
      </w:pPr>
      <w:r>
        <w:t>-</w:t>
      </w:r>
      <w:r>
        <w:tab/>
        <w:t>The client is registered for MCVideo.</w:t>
      </w:r>
    </w:p>
    <w:p w14:paraId="54BEB693" w14:textId="77777777" w:rsidR="000C70BA" w:rsidRDefault="000C70BA" w:rsidP="000C70BA">
      <w:pPr>
        <w:pStyle w:val="H6"/>
      </w:pPr>
      <w:bookmarkStart w:id="740" w:name="_Toc52787587"/>
      <w:bookmarkStart w:id="741" w:name="_Toc52787769"/>
      <w:bookmarkStart w:id="742" w:name="_Toc75906991"/>
      <w:bookmarkStart w:id="743" w:name="_Toc75907328"/>
      <w:r>
        <w:t>6.2.7.3.2</w:t>
      </w:r>
      <w:r>
        <w:tab/>
        <w:t>Test procedure sequence</w:t>
      </w:r>
      <w:bookmarkEnd w:id="740"/>
      <w:bookmarkEnd w:id="741"/>
      <w:bookmarkEnd w:id="742"/>
      <w:bookmarkEnd w:id="743"/>
    </w:p>
    <w:p w14:paraId="336EFFFE" w14:textId="77777777" w:rsidR="000C70BA" w:rsidRDefault="000C70BA" w:rsidP="000C70BA">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Default="000C70BA" w:rsidP="002E3FCC">
            <w:pPr>
              <w:pStyle w:val="TAH"/>
            </w:pPr>
            <w:r>
              <w:t>Verdict</w:t>
            </w:r>
          </w:p>
        </w:tc>
      </w:tr>
      <w:tr w:rsidR="000C70BA"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Default="000C70BA" w:rsidP="002E3FCC">
            <w:pPr>
              <w:pStyle w:val="TAH"/>
            </w:pPr>
          </w:p>
        </w:tc>
      </w:tr>
      <w:tr w:rsidR="000C70BA"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Default="000C70BA" w:rsidP="002E3FCC">
            <w:pPr>
              <w:pStyle w:val="TAL"/>
            </w:pPr>
            <w:r>
              <w:t>Make the UE (MCVideo client) request the establishment of a private call to user B with manual commencement mode and without transmission control.</w:t>
            </w:r>
          </w:p>
          <w:p w14:paraId="44726BD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Default="000C70BA" w:rsidP="002E3FCC">
            <w:pPr>
              <w:pStyle w:val="TAC"/>
            </w:pPr>
            <w:r>
              <w:t>-</w:t>
            </w:r>
          </w:p>
        </w:tc>
      </w:tr>
      <w:tr w:rsidR="000C70BA"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Default="000C70BA" w:rsidP="002E3FCC">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Default="000C70BA" w:rsidP="002E3FCC">
            <w:pPr>
              <w:pStyle w:val="TAL"/>
            </w:pPr>
            <w:r>
              <w:t xml:space="preserve">Check: Does the UE (MCVideo client) correctly perform procedure 'MCX CO private call establishment with manual commencement' as described in TS </w:t>
            </w:r>
            <w:r w:rsidR="00960759">
              <w:t>37.579</w:t>
            </w:r>
            <w:r>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Default="000C70BA" w:rsidP="002E3FCC">
            <w:pPr>
              <w:pStyle w:val="TAC"/>
            </w:pPr>
            <w:r>
              <w:t>P</w:t>
            </w:r>
          </w:p>
        </w:tc>
      </w:tr>
      <w:tr w:rsidR="000C70BA"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Default="000C70BA" w:rsidP="002E3FCC">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Default="000C70BA" w:rsidP="002E3FCC">
            <w:pPr>
              <w:pStyle w:val="TAC"/>
            </w:pPr>
            <w:r>
              <w:t>-</w:t>
            </w:r>
          </w:p>
        </w:tc>
      </w:tr>
      <w:tr w:rsidR="000C70BA"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Default="000C70BA" w:rsidP="002E3FCC">
            <w:pPr>
              <w:pStyle w:val="TAL"/>
            </w:pPr>
            <w:r>
              <w:t>Check: Does the UE (MCVideo client) notify the user that the call has been established?</w:t>
            </w:r>
          </w:p>
          <w:p w14:paraId="1251C4A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Default="000C70BA" w:rsidP="002E3FCC">
            <w:pPr>
              <w:pStyle w:val="TAC"/>
            </w:pPr>
            <w:r>
              <w:t>P</w:t>
            </w:r>
          </w:p>
        </w:tc>
      </w:tr>
      <w:tr w:rsidR="000C70BA"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Default="000C70BA" w:rsidP="002E3FCC">
            <w:pPr>
              <w:pStyle w:val="TAL"/>
            </w:pPr>
            <w:r>
              <w:t>Make the UE (MCVideo client) release the call.</w:t>
            </w:r>
          </w:p>
          <w:p w14:paraId="39186F6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Default="000C70BA" w:rsidP="002E3FCC">
            <w:pPr>
              <w:pStyle w:val="TAC"/>
            </w:pPr>
            <w:r>
              <w:t>-</w:t>
            </w:r>
          </w:p>
        </w:tc>
      </w:tr>
      <w:tr w:rsidR="000C70BA"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Default="000C70BA" w:rsidP="002E3FCC">
            <w:pPr>
              <w:pStyle w:val="TAC"/>
            </w:pPr>
            <w:r>
              <w:t>P</w:t>
            </w:r>
          </w:p>
        </w:tc>
      </w:tr>
      <w:tr w:rsidR="000C70BA"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Default="000C70BA" w:rsidP="002E3FCC">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Default="000C70BA" w:rsidP="002E3FCC">
            <w:pPr>
              <w:pStyle w:val="TAC"/>
            </w:pPr>
            <w:r>
              <w:t>-</w:t>
            </w:r>
          </w:p>
        </w:tc>
      </w:tr>
      <w:tr w:rsidR="000C70BA"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Default="000C70BA" w:rsidP="002E3FCC">
            <w:pPr>
              <w:pStyle w:val="TAN"/>
            </w:pPr>
            <w:r>
              <w:t>NOTE 1: This action is expected to be done via a suitable implementation dependent MMI.</w:t>
            </w:r>
          </w:p>
        </w:tc>
      </w:tr>
    </w:tbl>
    <w:p w14:paraId="70BE9350" w14:textId="77777777" w:rsidR="000C70BA" w:rsidRDefault="000C70BA" w:rsidP="000C70BA"/>
    <w:p w14:paraId="5A2662C4" w14:textId="77777777" w:rsidR="000C70BA" w:rsidRDefault="000C70BA" w:rsidP="000C70BA">
      <w:pPr>
        <w:pStyle w:val="H6"/>
      </w:pPr>
      <w:bookmarkStart w:id="744" w:name="_Toc52787588"/>
      <w:bookmarkStart w:id="745" w:name="_Toc52787770"/>
      <w:bookmarkStart w:id="746" w:name="_Toc75906992"/>
      <w:bookmarkStart w:id="747" w:name="_Toc75907329"/>
      <w:r>
        <w:t>6.2.7.3.3</w:t>
      </w:r>
      <w:r>
        <w:tab/>
        <w:t>Specific message contents</w:t>
      </w:r>
      <w:bookmarkEnd w:id="744"/>
      <w:bookmarkEnd w:id="745"/>
      <w:bookmarkEnd w:id="746"/>
      <w:bookmarkEnd w:id="747"/>
    </w:p>
    <w:p w14:paraId="0DA7D90A" w14:textId="5FC7CC38" w:rsidR="000C70BA" w:rsidRDefault="000C70BA" w:rsidP="000C70BA">
      <w:pPr>
        <w:pStyle w:val="TH"/>
      </w:pPr>
      <w:r>
        <w:t>Table 6.2.7.3.3-1: SIP INVITE from the UE (Step 2, Table 6.2.7.3.2-1;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Default="000C70BA" w:rsidP="002E3FCC">
            <w:pPr>
              <w:pStyle w:val="TAL"/>
            </w:pPr>
            <w:r>
              <w:t xml:space="preserve">Derivation Path: TS </w:t>
            </w:r>
            <w:r w:rsidR="00960759">
              <w:t>37.579</w:t>
            </w:r>
            <w:r>
              <w:t>-1 [2], Table 5.5.2.5.1-1, condition PRIVATE-CALL, MANUAL</w:t>
            </w:r>
          </w:p>
        </w:tc>
      </w:tr>
      <w:tr w:rsidR="000C70BA"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Default="000C70BA" w:rsidP="002E3FCC">
            <w:pPr>
              <w:pStyle w:val="TAH"/>
            </w:pPr>
            <w:r>
              <w:t>Condition</w:t>
            </w:r>
          </w:p>
        </w:tc>
      </w:tr>
      <w:tr w:rsidR="000C70BA"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Default="000C70BA" w:rsidP="002E3FCC">
            <w:pPr>
              <w:pStyle w:val="TAL"/>
            </w:pPr>
          </w:p>
        </w:tc>
      </w:tr>
      <w:tr w:rsidR="000C70BA"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Default="000C70BA" w:rsidP="002E3FCC">
            <w:pPr>
              <w:pStyle w:val="TAL"/>
            </w:pPr>
          </w:p>
        </w:tc>
      </w:tr>
      <w:tr w:rsidR="000C70BA"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Default="000C70BA" w:rsidP="002E3FCC">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Default="000C70BA" w:rsidP="002E3FCC">
            <w:pPr>
              <w:pStyle w:val="TAL"/>
            </w:pPr>
          </w:p>
        </w:tc>
      </w:tr>
      <w:tr w:rsidR="000C70BA"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Default="000C70BA" w:rsidP="002E3FCC">
            <w:pPr>
              <w:pStyle w:val="TAL"/>
            </w:pPr>
          </w:p>
        </w:tc>
      </w:tr>
      <w:tr w:rsidR="000C70BA"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Default="000C70BA" w:rsidP="002E3FCC">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Default="000C70BA" w:rsidP="002E3FCC">
            <w:pPr>
              <w:pStyle w:val="TAL"/>
            </w:pPr>
          </w:p>
        </w:tc>
      </w:tr>
    </w:tbl>
    <w:p w14:paraId="497D8FA6" w14:textId="77777777" w:rsidR="000C70BA" w:rsidRDefault="000C70BA" w:rsidP="000C70BA"/>
    <w:p w14:paraId="70FCA7F9" w14:textId="77777777" w:rsidR="000C70BA" w:rsidRDefault="000C70BA" w:rsidP="000C70BA">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0051C735" w14:textId="77777777" w:rsidR="000C70BA" w:rsidRDefault="000C70BA" w:rsidP="000C70BA"/>
    <w:p w14:paraId="5C53EA55" w14:textId="77777777" w:rsidR="000C70BA" w:rsidRDefault="000C70BA" w:rsidP="000C70BA">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Default="000C70BA" w:rsidP="002E3FCC">
            <w:pPr>
              <w:pStyle w:val="TAL"/>
            </w:pPr>
            <w:r>
              <w:t xml:space="preserve">Derivation Path: TS </w:t>
            </w:r>
            <w:r w:rsidR="00960759">
              <w:t>37.579</w:t>
            </w:r>
            <w:r>
              <w:t>-1 [2], Table 5.5.3.2.1-2, condition PRIVATE-CALL, INVITE_REFER</w:t>
            </w:r>
          </w:p>
        </w:tc>
      </w:tr>
    </w:tbl>
    <w:p w14:paraId="26ED5AD3" w14:textId="77777777" w:rsidR="000C70BA" w:rsidRDefault="000C70BA" w:rsidP="000C70BA"/>
    <w:p w14:paraId="7AC21BCD" w14:textId="749FC6D1" w:rsidR="000C70BA" w:rsidRDefault="000C70BA" w:rsidP="000C70BA">
      <w:pPr>
        <w:pStyle w:val="TH"/>
      </w:pPr>
      <w:r>
        <w:t>Table 6.2.7.3.3-3: SIP 200 (OK) from the SS (Step 4, Table 6.2.7.3.2-1;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Default="000C70BA" w:rsidP="002E3FCC">
            <w:pPr>
              <w:pStyle w:val="TAL"/>
            </w:pPr>
            <w:r>
              <w:t xml:space="preserve">Derivation Path: TS </w:t>
            </w:r>
            <w:r w:rsidR="00960759">
              <w:t>37.579</w:t>
            </w:r>
            <w:r>
              <w:t>-1 [2], Table 5.5.2.17.1.2-1, condition INVITE-RSP</w:t>
            </w:r>
          </w:p>
        </w:tc>
      </w:tr>
      <w:tr w:rsidR="000C70BA"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Default="000C70BA" w:rsidP="002E3FCC">
            <w:pPr>
              <w:pStyle w:val="TAH"/>
            </w:pPr>
            <w:r>
              <w:t>Condition</w:t>
            </w:r>
          </w:p>
        </w:tc>
      </w:tr>
      <w:tr w:rsidR="000C70BA"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Default="000C70BA" w:rsidP="002E3FCC">
            <w:pPr>
              <w:pStyle w:val="TAL"/>
            </w:pPr>
          </w:p>
        </w:tc>
      </w:tr>
      <w:tr w:rsidR="000C70BA"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Default="000C70BA" w:rsidP="002E3FCC">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Default="000C70BA" w:rsidP="002E3FCC">
            <w:pPr>
              <w:pStyle w:val="TAL"/>
            </w:pPr>
          </w:p>
        </w:tc>
      </w:tr>
    </w:tbl>
    <w:p w14:paraId="66B7A8B2" w14:textId="77777777" w:rsidR="000C70BA" w:rsidRDefault="000C70BA" w:rsidP="000C70BA"/>
    <w:p w14:paraId="2ECFB192" w14:textId="77777777" w:rsidR="000C70BA" w:rsidRDefault="000C70BA" w:rsidP="000C70BA">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F656B16" w14:textId="77777777" w:rsidR="000C70BA" w:rsidRDefault="000C70BA" w:rsidP="000C70BA"/>
    <w:p w14:paraId="20CA2594" w14:textId="77777777" w:rsidR="000C70BA" w:rsidRDefault="000C70BA" w:rsidP="000C70BA">
      <w:pPr>
        <w:pStyle w:val="TH"/>
      </w:pPr>
      <w:r>
        <w:t>Table 6.2.7.3.3-4..5: Void</w:t>
      </w:r>
    </w:p>
    <w:p w14:paraId="0610588A" w14:textId="77777777" w:rsidR="000C70BA" w:rsidRDefault="000C70BA" w:rsidP="000C70BA"/>
    <w:p w14:paraId="3C215B55" w14:textId="77777777" w:rsidR="000C70BA" w:rsidRDefault="000C70BA" w:rsidP="000C70BA">
      <w:pPr>
        <w:keepNext/>
        <w:keepLines/>
        <w:spacing w:before="120"/>
        <w:ind w:left="1134" w:hanging="1134"/>
        <w:outlineLvl w:val="2"/>
        <w:rPr>
          <w:rFonts w:ascii="Arial" w:hAnsi="Arial"/>
          <w:sz w:val="28"/>
        </w:rPr>
      </w:pPr>
      <w:bookmarkStart w:id="748" w:name="_Toc52787589"/>
      <w:bookmarkStart w:id="749" w:name="_Toc52787771"/>
      <w:bookmarkStart w:id="750" w:name="_Toc75906993"/>
      <w:bookmarkStart w:id="751" w:name="_Toc75907330"/>
      <w:bookmarkStart w:id="75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48"/>
      <w:bookmarkEnd w:id="749"/>
      <w:bookmarkEnd w:id="750"/>
      <w:bookmarkEnd w:id="751"/>
      <w:bookmarkEnd w:id="752"/>
    </w:p>
    <w:p w14:paraId="66B9A45E" w14:textId="77777777" w:rsidR="000C70BA" w:rsidRDefault="000C70BA" w:rsidP="000C70BA">
      <w:pPr>
        <w:pStyle w:val="H6"/>
      </w:pPr>
      <w:bookmarkStart w:id="753" w:name="_Toc52787590"/>
      <w:bookmarkStart w:id="754" w:name="_Toc52787772"/>
      <w:bookmarkStart w:id="755" w:name="_Toc75906994"/>
      <w:bookmarkStart w:id="756" w:name="_Toc75907331"/>
      <w:r>
        <w:t>6.2.8.1</w:t>
      </w:r>
      <w:r>
        <w:tab/>
        <w:t>Test Purpose (TP)</w:t>
      </w:r>
      <w:bookmarkEnd w:id="753"/>
      <w:bookmarkEnd w:id="754"/>
      <w:bookmarkEnd w:id="755"/>
      <w:bookmarkEnd w:id="756"/>
    </w:p>
    <w:p w14:paraId="7AE397D7" w14:textId="77777777" w:rsidR="000C70BA" w:rsidRDefault="000C70BA" w:rsidP="000C70BA">
      <w:pPr>
        <w:pStyle w:val="H6"/>
      </w:pPr>
      <w:r>
        <w:t>(1)</w:t>
      </w:r>
    </w:p>
    <w:p w14:paraId="08451050" w14:textId="77777777" w:rsidR="000C70BA" w:rsidRDefault="000C70BA" w:rsidP="000C70BA">
      <w:pPr>
        <w:pStyle w:val="PL"/>
      </w:pPr>
      <w:r>
        <w:rPr>
          <w:b/>
        </w:rPr>
        <w:t>with</w:t>
      </w:r>
      <w:r>
        <w:t xml:space="preserve"> { UE (MCVideo Client) registered and authorised for MCVideo Service including authorisation to receive a MCVideo private call }</w:t>
      </w:r>
    </w:p>
    <w:p w14:paraId="5C8F949E" w14:textId="77777777" w:rsidR="000C70BA" w:rsidRDefault="000C70BA" w:rsidP="000C70BA">
      <w:pPr>
        <w:pStyle w:val="PL"/>
      </w:pPr>
      <w:r>
        <w:t>ensure that {</w:t>
      </w:r>
    </w:p>
    <w:p w14:paraId="0B455D26" w14:textId="77777777" w:rsidR="000C70BA" w:rsidRDefault="000C70BA" w:rsidP="000C70BA">
      <w:pPr>
        <w:pStyle w:val="PL"/>
      </w:pPr>
      <w:r>
        <w:t xml:space="preserve">  </w:t>
      </w:r>
      <w:r>
        <w:rPr>
          <w:b/>
        </w:rPr>
        <w:t>when</w:t>
      </w:r>
      <w:r>
        <w:t xml:space="preserve"> { the UE (MCVideo Client) receives a request for establishment of an MCVideo private call, On-demand Manual Commencement Mode without Transmission Control }</w:t>
      </w:r>
    </w:p>
    <w:p w14:paraId="7F1335EB" w14:textId="77777777" w:rsidR="000C70BA" w:rsidRDefault="000C70BA" w:rsidP="000C70BA">
      <w:pPr>
        <w:pStyle w:val="PL"/>
      </w:pPr>
      <w:r>
        <w:t xml:space="preserve">    </w:t>
      </w:r>
      <w:r>
        <w:rPr>
          <w:b/>
        </w:rPr>
        <w:t>then</w:t>
      </w:r>
      <w:r>
        <w:t xml:space="preserve"> { UE (MCVideo Client) notifies the User for the incoming call responding to the Server with a SIP 180 (Ringing) message, </w:t>
      </w:r>
      <w:r>
        <w:rPr>
          <w:b/>
        </w:rPr>
        <w:t>and</w:t>
      </w:r>
      <w:r>
        <w:t xml:space="preserve">, after the User accepts the call sends to the Server a SIP 200 (OK) message </w:t>
      </w:r>
      <w:r>
        <w:rPr>
          <w:bCs/>
        </w:rPr>
        <w:t>and</w:t>
      </w:r>
      <w:r>
        <w:t xml:space="preserve"> does not apply Transmission Control }</w:t>
      </w:r>
    </w:p>
    <w:p w14:paraId="1F0884A4" w14:textId="77777777" w:rsidR="000C70BA" w:rsidRDefault="000C70BA" w:rsidP="000C70BA">
      <w:pPr>
        <w:pStyle w:val="PL"/>
      </w:pPr>
      <w:r>
        <w:t xml:space="preserve">            }</w:t>
      </w:r>
    </w:p>
    <w:p w14:paraId="24D53C41" w14:textId="77777777" w:rsidR="000C70BA" w:rsidRDefault="000C70BA" w:rsidP="000C70BA">
      <w:pPr>
        <w:pStyle w:val="PL"/>
      </w:pPr>
    </w:p>
    <w:p w14:paraId="237557B1" w14:textId="77777777" w:rsidR="000C70BA" w:rsidRDefault="000C70BA" w:rsidP="000C70BA">
      <w:pPr>
        <w:pStyle w:val="H6"/>
      </w:pPr>
      <w:r>
        <w:t>(2)</w:t>
      </w:r>
    </w:p>
    <w:p w14:paraId="67B1DF1D" w14:textId="77777777" w:rsidR="000C70BA" w:rsidRDefault="000C70BA" w:rsidP="000C70BA">
      <w:pPr>
        <w:pStyle w:val="PL"/>
      </w:pPr>
      <w:r>
        <w:rPr>
          <w:b/>
        </w:rPr>
        <w:t>with</w:t>
      </w:r>
      <w:r>
        <w:t xml:space="preserve"> { UE (MCVideo Client) having an ongoing On-demand Pre-arranged Private Call with Manual  Commencement Mode }</w:t>
      </w:r>
    </w:p>
    <w:p w14:paraId="2DC9561F" w14:textId="77777777" w:rsidR="000C70BA" w:rsidRDefault="000C70BA" w:rsidP="000C70BA">
      <w:pPr>
        <w:pStyle w:val="PL"/>
      </w:pPr>
      <w:r>
        <w:t>ensure that {</w:t>
      </w:r>
    </w:p>
    <w:p w14:paraId="1FF99D09" w14:textId="77777777" w:rsidR="000C70BA" w:rsidRDefault="000C70BA" w:rsidP="000C70BA">
      <w:pPr>
        <w:pStyle w:val="PL"/>
      </w:pPr>
      <w:r>
        <w:t xml:space="preserve">  </w:t>
      </w:r>
      <w:r>
        <w:rPr>
          <w:b/>
        </w:rPr>
        <w:t>when</w:t>
      </w:r>
      <w:r>
        <w:t xml:space="preserve"> { the MCVideo User needs to terminate the ongoing MCVideo Private Call }</w:t>
      </w:r>
    </w:p>
    <w:p w14:paraId="460A1778"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ends the MCVideo session }</w:t>
      </w:r>
    </w:p>
    <w:p w14:paraId="0C332F16" w14:textId="77777777" w:rsidR="000C70BA" w:rsidRDefault="000C70BA" w:rsidP="000C70BA">
      <w:pPr>
        <w:pStyle w:val="PL"/>
      </w:pPr>
      <w:r>
        <w:t xml:space="preserve">            }</w:t>
      </w:r>
    </w:p>
    <w:p w14:paraId="22A22653" w14:textId="77777777" w:rsidR="000C70BA" w:rsidRDefault="000C70BA" w:rsidP="000C70BA">
      <w:pPr>
        <w:pStyle w:val="PL"/>
      </w:pPr>
    </w:p>
    <w:p w14:paraId="41A514FF" w14:textId="77777777" w:rsidR="000C70BA" w:rsidRDefault="000C70BA" w:rsidP="000C70BA">
      <w:pPr>
        <w:pStyle w:val="H6"/>
      </w:pPr>
      <w:bookmarkStart w:id="757" w:name="_Toc52787591"/>
      <w:bookmarkStart w:id="758" w:name="_Toc52787773"/>
      <w:bookmarkStart w:id="759" w:name="_Toc75906995"/>
      <w:bookmarkStart w:id="760" w:name="_Toc75907332"/>
      <w:r>
        <w:t>6.2.8.2</w:t>
      </w:r>
      <w:r>
        <w:tab/>
        <w:t>Conformance requirements</w:t>
      </w:r>
      <w:bookmarkEnd w:id="757"/>
      <w:bookmarkEnd w:id="758"/>
      <w:bookmarkEnd w:id="759"/>
      <w:bookmarkEnd w:id="760"/>
    </w:p>
    <w:p w14:paraId="7523421E" w14:textId="77777777" w:rsidR="000C70BA" w:rsidRDefault="000C70BA" w:rsidP="000C70BA">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Default="000C70BA" w:rsidP="000C70BA">
      <w:r>
        <w:t>[TS 24.281, clause 10.2.2.2.2]</w:t>
      </w:r>
    </w:p>
    <w:p w14:paraId="43929B87"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Default="000C70BA" w:rsidP="000C70BA">
      <w:r>
        <w:t>The MCVideo client:</w:t>
      </w:r>
    </w:p>
    <w:p w14:paraId="4BC1A8C9" w14:textId="77777777" w:rsidR="000C70BA" w:rsidRDefault="000C70BA" w:rsidP="000C70BA">
      <w:pPr>
        <w:ind w:left="568" w:hanging="284"/>
      </w:pPr>
      <w:r>
        <w:t>1)</w:t>
      </w:r>
      <w:r>
        <w:tab/>
        <w:t>may reject the SIP INVITE request if any of the following conditions are met:</w:t>
      </w:r>
    </w:p>
    <w:p w14:paraId="5F750A13"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81059B0" w14:textId="77777777" w:rsidR="000C70BA" w:rsidRDefault="000C70BA" w:rsidP="000C70BA">
      <w:pPr>
        <w:ind w:left="851" w:hanging="284"/>
      </w:pPr>
      <w:r>
        <w:t>b)</w:t>
      </w:r>
      <w:r>
        <w:tab/>
        <w:t>MCVideo client does not have enough resources to handle the call; or</w:t>
      </w:r>
    </w:p>
    <w:p w14:paraId="164D862A" w14:textId="77777777" w:rsidR="000C70BA" w:rsidRDefault="000C70BA" w:rsidP="000C70BA">
      <w:pPr>
        <w:ind w:left="851" w:hanging="284"/>
      </w:pPr>
      <w:r>
        <w:t>c)</w:t>
      </w:r>
      <w:r>
        <w:tab/>
        <w:t>any other reason outside the scope of this specification;</w:t>
      </w:r>
    </w:p>
    <w:p w14:paraId="3720A8D7" w14:textId="77777777" w:rsidR="000C70BA" w:rsidRDefault="000C70BA" w:rsidP="000C70BA">
      <w:pPr>
        <w:ind w:left="851" w:hanging="284"/>
      </w:pPr>
      <w:r>
        <w:t>otherwise, continue with the rest of the steps.</w:t>
      </w:r>
    </w:p>
    <w:p w14:paraId="7AFA00B1"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Default="000C70BA" w:rsidP="000C70BA">
      <w:pPr>
        <w:ind w:left="851" w:hanging="284"/>
      </w:pPr>
      <w:r>
        <w:t>a)</w:t>
      </w:r>
      <w:r>
        <w:tab/>
        <w:t>should display to the MCVideo user an indication that this is a SIP INVITE request for an MCVideo emergency private call and:</w:t>
      </w:r>
    </w:p>
    <w:p w14:paraId="42BEC1CF"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2B1DEEC7"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65E1432" w14:textId="77777777" w:rsidR="000C70BA" w:rsidRDefault="000C70BA" w:rsidP="000C70BA">
      <w:pPr>
        <w:ind w:left="851" w:hanging="284"/>
      </w:pPr>
      <w:r>
        <w:t>b)</w:t>
      </w:r>
      <w:r>
        <w:tab/>
        <w:t>shall set the MCVideo emergency private priority state to "MVEPP 2: in-progress" for this private call;</w:t>
      </w:r>
    </w:p>
    <w:p w14:paraId="52399C14"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072583E9"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4542308D" w14:textId="77777777" w:rsidR="000C70BA" w:rsidRDefault="000C70BA" w:rsidP="000C70BA">
      <w:pPr>
        <w:ind w:left="851" w:hanging="284"/>
      </w:pPr>
      <w:r>
        <w:t>b)</w:t>
      </w:r>
      <w:r>
        <w:tab/>
        <w:t>shall convert the MCVideo ID to a UID as described in 3GPP TS 33.180 [8];</w:t>
      </w:r>
    </w:p>
    <w:p w14:paraId="174D5FD3" w14:textId="77777777" w:rsidR="000C70BA" w:rsidRDefault="000C70BA" w:rsidP="000C70BA">
      <w:pPr>
        <w:ind w:left="851" w:hanging="284"/>
      </w:pPr>
      <w:r>
        <w:t>c)</w:t>
      </w:r>
      <w:r>
        <w:tab/>
        <w:t>shall use the UID to validate the signature of the MIKEY-SAKKE I_MESSAGE as described in 3GPP TS 33.180 [8];</w:t>
      </w:r>
    </w:p>
    <w:p w14:paraId="0E61E9E3"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Default="000C70BA" w:rsidP="000C70BA">
      <w:pPr>
        <w:ind w:left="851" w:hanging="284"/>
      </w:pPr>
      <w:r>
        <w:t>e)</w:t>
      </w:r>
      <w:r>
        <w:tab/>
        <w:t>if the signature of the MIKEY-SAKKE I_MESSAGE was successfully validated:</w:t>
      </w:r>
    </w:p>
    <w:p w14:paraId="55CDD47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545DF569" w14:textId="77777777" w:rsidR="000C70BA" w:rsidRDefault="000C70BA" w:rsidP="000C70BA">
      <w:pPr>
        <w:ind w:left="1135" w:hanging="284"/>
      </w:pPr>
      <w:r>
        <w:t>ii)</w:t>
      </w:r>
      <w:r>
        <w:tab/>
        <w:t>shall extract the PCK-ID, from the payload as specified in 3GPP TS 33.180 [8];</w:t>
      </w:r>
    </w:p>
    <w:p w14:paraId="339C9EDA"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A86E5A4"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Default="000C70BA" w:rsidP="000C70BA">
      <w:pPr>
        <w:ind w:left="568" w:hanging="284"/>
      </w:pPr>
      <w:r>
        <w:t>6)</w:t>
      </w:r>
      <w:r>
        <w:tab/>
        <w:t>may display to the MCVideo user the MCVideo ID of the inviting MCVideo user;</w:t>
      </w:r>
    </w:p>
    <w:p w14:paraId="4A31F3D0" w14:textId="77777777" w:rsidR="000C70BA" w:rsidRDefault="000C70BA" w:rsidP="000C70BA">
      <w:pPr>
        <w:ind w:left="568" w:hanging="284"/>
      </w:pPr>
      <w:r>
        <w:t>7)</w:t>
      </w:r>
      <w:r>
        <w:tab/>
        <w:t>shall perform the automatic commencement procedures specified in subclause 6.2.3.1.1 if one of the following conditions are met:</w:t>
      </w:r>
    </w:p>
    <w:p w14:paraId="79634C2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716E3D7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Default="000C70BA" w:rsidP="000C70BA">
      <w:pPr>
        <w:ind w:left="851" w:hanging="284"/>
      </w:pPr>
      <w:r>
        <w:t>c)</w:t>
      </w:r>
      <w:r>
        <w:tab/>
        <w:t>SIP INVITE request contains a Priv-Answer-Mode header field with the value of "Auto"; and</w:t>
      </w:r>
    </w:p>
    <w:p w14:paraId="0BD120F4" w14:textId="77777777" w:rsidR="000C70BA" w:rsidRDefault="000C70BA" w:rsidP="000C70BA">
      <w:pPr>
        <w:ind w:left="568" w:hanging="284"/>
      </w:pPr>
      <w:r>
        <w:t>8)</w:t>
      </w:r>
      <w:r>
        <w:tab/>
        <w:t>shall perform the manual commencement procedures specified in subclause 6.2.3.2.1 if either of the following conditions are met:</w:t>
      </w:r>
    </w:p>
    <w:p w14:paraId="70E9E37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57C745BC"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Default="000C70BA" w:rsidP="000C70BA">
      <w:pPr>
        <w:ind w:left="851" w:hanging="284"/>
      </w:pPr>
      <w:r>
        <w:t>c)</w:t>
      </w:r>
      <w:r>
        <w:tab/>
        <w:t>SIP INVITE request contains a Priv-Answer-Mode header field with the value of "Manual".</w:t>
      </w:r>
    </w:p>
    <w:p w14:paraId="14042E3C"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Default="000C70BA" w:rsidP="000C70BA">
      <w:pPr>
        <w:ind w:left="568" w:hanging="284"/>
      </w:pPr>
      <w:r>
        <w:t>1)</w:t>
      </w:r>
      <w:r>
        <w:tab/>
        <w:t>shall send a SIP 200 (OK) response to the SIP CANCEL request according to 3GPP TS 24.229 [11]; and</w:t>
      </w:r>
    </w:p>
    <w:p w14:paraId="4B8222D3" w14:textId="77777777" w:rsidR="000C70BA" w:rsidRDefault="000C70BA" w:rsidP="000C70BA">
      <w:pPr>
        <w:ind w:left="568" w:hanging="284"/>
      </w:pPr>
      <w:r>
        <w:t>2)</w:t>
      </w:r>
      <w:r>
        <w:tab/>
        <w:t>shall send a SIP 487 (Request Terminated) response to the SIP INVITE request according to 3GPP TS 24.229 [11].</w:t>
      </w:r>
    </w:p>
    <w:p w14:paraId="5A7EC54D" w14:textId="77777777" w:rsidR="000C70BA" w:rsidRDefault="000C70BA" w:rsidP="000C70BA">
      <w:r>
        <w:t>Upon receiving a SIP BYE request for an established dialog, the MCVideo client:</w:t>
      </w:r>
    </w:p>
    <w:p w14:paraId="4C641435" w14:textId="77777777" w:rsidR="000C70BA" w:rsidRDefault="000C70BA" w:rsidP="000C70BA">
      <w:pPr>
        <w:ind w:left="568" w:hanging="284"/>
      </w:pPr>
      <w:r>
        <w:t>1)</w:t>
      </w:r>
      <w:r>
        <w:tab/>
        <w:t>shall follow the procedures in subclause 10.2.5.2.</w:t>
      </w:r>
    </w:p>
    <w:p w14:paraId="36680B0C" w14:textId="77777777" w:rsidR="000C70BA" w:rsidRDefault="000C70BA" w:rsidP="000C70BA">
      <w:r>
        <w:t>[TS 24.281, clause 10.2.2.3.1.1]</w:t>
      </w:r>
      <w:r>
        <w:tab/>
      </w:r>
    </w:p>
    <w:p w14:paraId="507CA460" w14:textId="77777777" w:rsidR="000C70BA" w:rsidRDefault="000C70BA" w:rsidP="000C70BA">
      <w:r>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Default="000C70BA" w:rsidP="000C70BA">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Default="000C70BA" w:rsidP="000C70BA">
      <w:pPr>
        <w:keepLines/>
        <w:ind w:left="1135" w:hanging="851"/>
      </w:pPr>
      <w:r>
        <w:t>NOTE 1:</w:t>
      </w:r>
      <w:r>
        <w:tab/>
        <w:t>If the received SIP INVITE request contains an emergency indication set to a value of "true", the participating MCVideo function can choose to accept the request.</w:t>
      </w:r>
    </w:p>
    <w:p w14:paraId="3B857147" w14:textId="77777777" w:rsidR="000C70BA" w:rsidRDefault="000C70BA" w:rsidP="000C70BA">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7BD35886" w14:textId="77777777" w:rsidR="000C70BA" w:rsidRDefault="000C70BA" w:rsidP="000C70BA">
      <w:pPr>
        <w:keepLines/>
        <w:ind w:left="1135" w:hanging="851"/>
      </w:pPr>
      <w:r>
        <w:t>NOTE 3:</w:t>
      </w:r>
      <w:r>
        <w:tab/>
        <w:t>The MCVideo ID of the calling user is bound to the public user identity at the time of service authorisation, as documented in subclause 7.3.</w:t>
      </w:r>
    </w:p>
    <w:p w14:paraId="75F8096F" w14:textId="77777777" w:rsidR="000C70BA" w:rsidRDefault="000C70BA" w:rsidP="000C70BA">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Default="000C70BA" w:rsidP="000C70BA">
      <w:pPr>
        <w:ind w:left="568" w:hanging="284"/>
      </w:pPr>
      <w:r>
        <w:t>5)</w:t>
      </w:r>
      <w:r>
        <w:tab/>
        <w:t>shall:</w:t>
      </w:r>
    </w:p>
    <w:p w14:paraId="4D135D4B" w14:textId="77777777" w:rsidR="000C70BA" w:rsidRDefault="000C70BA" w:rsidP="000C70BA">
      <w:pPr>
        <w:ind w:left="851" w:hanging="284"/>
      </w:pPr>
      <w:r>
        <w:t>a)</w:t>
      </w:r>
      <w:r>
        <w:tab/>
        <w:t xml:space="preserve">if the &lt;session-type&gt; is set to "private", determine that the call is a private call; </w:t>
      </w:r>
    </w:p>
    <w:p w14:paraId="7AEEEC72" w14:textId="77777777" w:rsidR="000C70BA" w:rsidRDefault="000C70BA" w:rsidP="000C70BA">
      <w:pPr>
        <w:ind w:left="568" w:hanging="284"/>
      </w:pPr>
      <w:r>
        <w:t>6)</w:t>
      </w:r>
      <w:r>
        <w:tab/>
        <w:t>if the call is a:</w:t>
      </w:r>
    </w:p>
    <w:p w14:paraId="3AF1C853" w14:textId="77777777" w:rsidR="000C70BA" w:rsidRDefault="000C70BA" w:rsidP="000C70BA">
      <w:pPr>
        <w:ind w:left="851" w:hanging="284"/>
      </w:pPr>
      <w:r>
        <w:t>a)</w:t>
      </w:r>
      <w:r>
        <w:tab/>
        <w:t xml:space="preserve">private call, determine the public service identity of the controlling MCVideo function for the private call service associated with the originating user's MCVideo ID identity; </w:t>
      </w:r>
    </w:p>
    <w:p w14:paraId="689EFC2E" w14:textId="77777777" w:rsidR="000C70BA" w:rsidRDefault="000C70BA" w:rsidP="000C70BA">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Default="000C70BA" w:rsidP="000C70BA">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Default="000C70BA" w:rsidP="000C70BA">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Default="000C70BA" w:rsidP="000C70BA">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Default="000C70BA" w:rsidP="000C70BA">
      <w:pPr>
        <w:ind w:left="568" w:hanging="284"/>
      </w:pPr>
      <w:r>
        <w:t>11)</w:t>
      </w:r>
      <w:r>
        <w:tab/>
        <w:t>if the call is a private call and:</w:t>
      </w:r>
    </w:p>
    <w:p w14:paraId="6130106D" w14:textId="77777777" w:rsidR="000C70BA" w:rsidRDefault="000C70BA" w:rsidP="000C70BA">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Default="000C70BA" w:rsidP="000C70BA">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Default="000C70BA" w:rsidP="000C70BA">
      <w:pPr>
        <w:ind w:left="851" w:hanging="284"/>
      </w:pPr>
      <w:r>
        <w:t>c)</w:t>
      </w:r>
      <w:r>
        <w:tab/>
        <w:t xml:space="preserve">if the &lt;PrivateCall&gt; element exists in the MCVideo user profile document with one more &lt;entry&gt; elements (see the MCVideo user profile document in 3GPP TS 24.484 [25]) and: </w:t>
      </w:r>
    </w:p>
    <w:p w14:paraId="2AD759AC" w14:textId="77777777" w:rsidR="000C70BA" w:rsidRDefault="000C70BA" w:rsidP="000C70BA">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Default="000C70BA" w:rsidP="000C70BA">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Default="000C70BA" w:rsidP="000C70BA">
      <w:pPr>
        <w:ind w:left="851" w:hanging="284"/>
      </w:pPr>
      <w:r>
        <w:t>then:</w:t>
      </w:r>
    </w:p>
    <w:p w14:paraId="479AFA36" w14:textId="77777777" w:rsidR="000C70BA" w:rsidRDefault="000C70BA" w:rsidP="000C70BA">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Default="000C70BA" w:rsidP="000C70BA">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Default="000C70BA" w:rsidP="000C70BA">
      <w:pPr>
        <w:ind w:left="568" w:hanging="284"/>
      </w:pPr>
      <w:r>
        <w:t>13)</w:t>
      </w:r>
      <w:r>
        <w:tab/>
        <w:t>shall generate a SIP INVITE request as specified in subclause 6.3.2.1.3 with the following clarifications:</w:t>
      </w:r>
    </w:p>
    <w:p w14:paraId="0076B88D" w14:textId="77777777" w:rsidR="000C70BA" w:rsidRDefault="000C70BA" w:rsidP="000C70BA">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Default="000C70BA" w:rsidP="000C70BA">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Default="000C70BA" w:rsidP="000C70BA">
      <w:pPr>
        <w:ind w:left="568" w:hanging="284"/>
      </w:pPr>
      <w:r>
        <w:t>14)</w:t>
      </w:r>
      <w:r>
        <w:tab/>
        <w:t>shall set the Request-URI to the public service identity of the controlling MCVideo function hosting the private call service as determined by step 6);</w:t>
      </w:r>
    </w:p>
    <w:p w14:paraId="63B5A5E3" w14:textId="77777777" w:rsidR="000C70BA" w:rsidRDefault="000C70BA" w:rsidP="000C70BA">
      <w:pPr>
        <w:ind w:left="568" w:hanging="284"/>
      </w:pPr>
      <w:r>
        <w:t>15)</w:t>
      </w:r>
      <w:r>
        <w:tab/>
        <w:t>shall set the &lt;mcvideo-calling-user-id&gt; element in an application/vnd.3gpp.mcvideo-info+xml MIME body of the SIP INVITE request to the MCVideo ID of the calling user;</w:t>
      </w:r>
    </w:p>
    <w:p w14:paraId="4AA9EA34" w14:textId="77777777" w:rsidR="000C70BA" w:rsidRDefault="000C70BA" w:rsidP="000C70BA">
      <w:pPr>
        <w:ind w:left="568" w:hanging="284"/>
      </w:pPr>
      <w:r>
        <w:t>16)</w:t>
      </w:r>
      <w:r>
        <w:tab/>
        <w:t>if the call is a private call and:</w:t>
      </w:r>
    </w:p>
    <w:p w14:paraId="738AA694" w14:textId="77777777" w:rsidR="000C70BA" w:rsidRDefault="000C70BA" w:rsidP="000C70BA">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Default="000C70BA" w:rsidP="000C70BA">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Default="000C70BA" w:rsidP="000C70BA">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Default="000C70BA" w:rsidP="000C70BA">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Default="000C70BA" w:rsidP="000C70BA">
      <w:pPr>
        <w:ind w:left="568" w:hanging="284"/>
      </w:pPr>
      <w:r>
        <w:t>17) shall include in the SIP INVITE request an SDP offer based on the SDP offer in the received "SIP INVITE request for originating participating MCVideo function", as specified in subclause 6.3.2.1.1.1;</w:t>
      </w:r>
    </w:p>
    <w:p w14:paraId="64771E50" w14:textId="77777777" w:rsidR="000C70BA" w:rsidRDefault="000C70BA" w:rsidP="000C70BA">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Default="000C70BA" w:rsidP="000C70BA">
      <w:pPr>
        <w:ind w:left="568" w:hanging="284"/>
      </w:pPr>
      <w:r>
        <w:t>19) shall forward the SIP INVITE request, according to 3GPP TS 24.229 [11].</w:t>
      </w:r>
    </w:p>
    <w:p w14:paraId="582435E6" w14:textId="77777777" w:rsidR="000C70BA" w:rsidRDefault="000C70BA" w:rsidP="000C70BA">
      <w:r>
        <w:t>Upon receiving a SIP 180 (Ringing) response, the participating MCVideo function:</w:t>
      </w:r>
    </w:p>
    <w:p w14:paraId="00349C70" w14:textId="77777777" w:rsidR="000C70BA" w:rsidRDefault="000C70BA" w:rsidP="000C70BA">
      <w:pPr>
        <w:ind w:left="568" w:hanging="284"/>
      </w:pPr>
      <w:r>
        <w:t>1)</w:t>
      </w:r>
      <w:r>
        <w:tab/>
        <w:t>shall generate a SIP 180 (Ringing) response to the SIP INVITE request as specified in the subclause 6.3.2.1.5.1;</w:t>
      </w:r>
    </w:p>
    <w:p w14:paraId="7D622D08" w14:textId="77777777" w:rsidR="000C70BA" w:rsidRDefault="000C70BA" w:rsidP="000C70BA">
      <w:pPr>
        <w:ind w:left="568" w:hanging="284"/>
      </w:pPr>
      <w:r>
        <w:t>2)</w:t>
      </w:r>
      <w:r>
        <w:tab/>
        <w:t>shall include the P-Asserted-Identity header field as received in the incoming SIP 180 (Ringing) response;</w:t>
      </w:r>
    </w:p>
    <w:p w14:paraId="3A667C87" w14:textId="77777777" w:rsidR="000C70BA" w:rsidRDefault="000C70BA" w:rsidP="000C70BA">
      <w:pPr>
        <w:ind w:left="568" w:hanging="284"/>
      </w:pPr>
      <w:r>
        <w:t>3)</w:t>
      </w:r>
      <w:r>
        <w:tab/>
        <w:t>shall include Warning header field(s) received in the incoming SIP 180 (Ringing) response; and</w:t>
      </w:r>
    </w:p>
    <w:p w14:paraId="08C40935" w14:textId="77777777" w:rsidR="000C70BA" w:rsidRDefault="000C70BA" w:rsidP="000C70BA">
      <w:pPr>
        <w:ind w:left="568" w:hanging="284"/>
      </w:pPr>
      <w:r>
        <w:t>4)</w:t>
      </w:r>
      <w:r>
        <w:tab/>
        <w:t>shall forward the SIP 180 (Ringing) response to the MCVideo client according to 3GPP TS 24.229 [11].</w:t>
      </w:r>
    </w:p>
    <w:p w14:paraId="63A1F8A3" w14:textId="77777777" w:rsidR="000C70BA" w:rsidRDefault="000C70BA" w:rsidP="000C70BA">
      <w:r>
        <w:t>Upon receiving a SIP 200 (OK) response, the participating MCVideo function:</w:t>
      </w:r>
    </w:p>
    <w:p w14:paraId="57CC82DE" w14:textId="77777777" w:rsidR="000C70BA" w:rsidRDefault="000C70BA" w:rsidP="000C70BA">
      <w:pPr>
        <w:ind w:left="568" w:hanging="284"/>
      </w:pPr>
      <w:r>
        <w:t>1)</w:t>
      </w:r>
      <w:r>
        <w:tab/>
        <w:t>shall generate a SIP 200 (OK) response as specified in the subclause 6.3.2.1.5.2;</w:t>
      </w:r>
    </w:p>
    <w:p w14:paraId="5BC56FF0" w14:textId="77777777" w:rsidR="000C70BA" w:rsidRDefault="000C70BA" w:rsidP="000C70BA">
      <w:pPr>
        <w:ind w:left="568" w:hanging="284"/>
      </w:pPr>
      <w:r>
        <w:t>2)</w:t>
      </w:r>
      <w:r>
        <w:tab/>
        <w:t>shall include in the SIP 200 (OK) response an SDP answer as specified in the subclause 6.3.2.1.2.1;</w:t>
      </w:r>
    </w:p>
    <w:p w14:paraId="40643C9A" w14:textId="77777777" w:rsidR="000C70BA" w:rsidRDefault="000C70BA" w:rsidP="000C70BA">
      <w:pPr>
        <w:ind w:left="568" w:hanging="284"/>
      </w:pPr>
      <w:r>
        <w:t>3)</w:t>
      </w:r>
      <w:r>
        <w:tab/>
        <w:t>shall include Warning header field(s) received in the incoming SIP 200 (OK) response;</w:t>
      </w:r>
    </w:p>
    <w:p w14:paraId="6075C7CB" w14:textId="77777777" w:rsidR="000C70BA" w:rsidRDefault="000C70BA" w:rsidP="000C70BA">
      <w:pPr>
        <w:ind w:left="568" w:hanging="284"/>
      </w:pPr>
      <w:r>
        <w:t>4)</w:t>
      </w:r>
      <w:r>
        <w:tab/>
        <w:t>shall include the P-Asserted-Identity header field received in the incoming SIP 200 (OK) response into the outgoing SIP 200 (OK) response;</w:t>
      </w:r>
    </w:p>
    <w:p w14:paraId="217EAD82" w14:textId="77777777" w:rsidR="000C70BA" w:rsidRDefault="000C70BA" w:rsidP="000C70BA">
      <w:pPr>
        <w:ind w:left="568" w:hanging="284"/>
      </w:pPr>
      <w:r>
        <w:t>5)</w:t>
      </w:r>
      <w:r>
        <w:tab/>
        <w:t>shall include an MCVideo session identity mapped to the MCVideo session identity provided in the Contact header field of the received SIP 200 (OK) response;</w:t>
      </w:r>
    </w:p>
    <w:p w14:paraId="13D32A3F" w14:textId="77777777" w:rsidR="000C70BA" w:rsidRDefault="000C70BA" w:rsidP="000C70BA">
      <w:pPr>
        <w:ind w:left="568" w:hanging="284"/>
      </w:pPr>
      <w:r>
        <w:t>6)</w:t>
      </w:r>
      <w:r>
        <w:tab/>
        <w:t>shall send the SIP 200 (OK) response to the MCVideo client according to 3GPP TS 24.229 [11];</w:t>
      </w:r>
    </w:p>
    <w:p w14:paraId="27087A72" w14:textId="77777777" w:rsidR="000C70BA" w:rsidRDefault="000C70BA" w:rsidP="000C70BA">
      <w:pPr>
        <w:ind w:left="568" w:hanging="284"/>
      </w:pPr>
      <w:r>
        <w:t>7)</w:t>
      </w:r>
      <w:r>
        <w:tab/>
        <w:t>shall interact with the media plane as specified in 3GPP TS 24.581 [5]; and</w:t>
      </w:r>
    </w:p>
    <w:p w14:paraId="0B4E2CCD" w14:textId="77777777" w:rsidR="000C70BA" w:rsidRDefault="000C70BA" w:rsidP="000C70BA">
      <w:pPr>
        <w:ind w:left="568" w:hanging="284"/>
      </w:pPr>
      <w:r>
        <w:t>8)</w:t>
      </w:r>
      <w:r>
        <w:tab/>
        <w:t>shall start the SIP session timer according to rules and procedures of IETF RFC 4028 [23].</w:t>
      </w:r>
    </w:p>
    <w:p w14:paraId="51196F97" w14:textId="77777777" w:rsidR="000C70BA" w:rsidRDefault="000C70BA" w:rsidP="000C70BA">
      <w:r>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Default="000C70BA" w:rsidP="000C70BA">
      <w:pPr>
        <w:rPr>
          <w:rFonts w:eastAsia="SimSun"/>
        </w:rPr>
      </w:pPr>
      <w:r>
        <w:rPr>
          <w:rFonts w:eastAsia="SimSun"/>
        </w:rPr>
        <w:t>[TS 24.281, clause 6.2.3.2.1]</w:t>
      </w:r>
    </w:p>
    <w:p w14:paraId="01E0C285" w14:textId="77777777" w:rsidR="000C70BA" w:rsidRDefault="000C70BA" w:rsidP="000C70BA">
      <w:r>
        <w:t>When performing the manual commencement mode procedures:</w:t>
      </w:r>
    </w:p>
    <w:p w14:paraId="26931008" w14:textId="77777777" w:rsidR="000C70BA" w:rsidRDefault="000C70BA" w:rsidP="000C70BA">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Default="000C70BA" w:rsidP="000C70BA">
      <w:r>
        <w:t>The MCVideo client:</w:t>
      </w:r>
    </w:p>
    <w:p w14:paraId="4D20646E" w14:textId="77777777" w:rsidR="000C70BA" w:rsidRDefault="000C70BA" w:rsidP="000C70BA">
      <w:pPr>
        <w:ind w:left="568" w:hanging="284"/>
      </w:pPr>
      <w:r>
        <w:t>1)</w:t>
      </w:r>
      <w:r>
        <w:tab/>
        <w:t>shall accept the SIP INVITE request and generate a SIP 180 (Ringing) response according to rules and procedures of 3GPP TS 24.229 [11];</w:t>
      </w:r>
    </w:p>
    <w:p w14:paraId="6EB9A71A" w14:textId="77777777" w:rsidR="000C70BA" w:rsidRDefault="000C70BA" w:rsidP="000C70BA">
      <w:pPr>
        <w:ind w:left="568" w:hanging="284"/>
      </w:pPr>
      <w:r>
        <w:t>2)</w:t>
      </w:r>
      <w:r>
        <w:tab/>
        <w:t>shall include the option tag "timer" in a Require header field of the SIP 180 (Ringing) response;</w:t>
      </w:r>
    </w:p>
    <w:p w14:paraId="634C73C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180 (Ringing) response;</w:t>
      </w:r>
    </w:p>
    <w:p w14:paraId="070353EC"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5B72D0C" w14:textId="77777777" w:rsidR="000C70BA" w:rsidRDefault="000C70BA" w:rsidP="000C70BA">
      <w:pPr>
        <w:ind w:left="568" w:hanging="284"/>
      </w:pPr>
      <w:r>
        <w:t>5)</w:t>
      </w:r>
      <w:r>
        <w:tab/>
        <w:t>shall send the SIP 180 (Ringing) response to the MCVideo server.</w:t>
      </w:r>
    </w:p>
    <w:p w14:paraId="7F47F48E" w14:textId="77777777" w:rsidR="000C70BA" w:rsidRDefault="000C70BA" w:rsidP="000C70BA">
      <w:r>
        <w:t>When sending the SIP 200 (OK) response to the incoming SIP INVITE request, the MCVideo client shall follow the procedures in subclause 6.2.3.1.1.</w:t>
      </w:r>
    </w:p>
    <w:p w14:paraId="067DEB91"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7C2D672" w14:textId="77777777" w:rsidR="000C70BA" w:rsidRDefault="000C70BA" w:rsidP="000C70BA">
      <w:pPr>
        <w:rPr>
          <w:rFonts w:eastAsia="SimSun"/>
        </w:rPr>
      </w:pPr>
      <w:r>
        <w:rPr>
          <w:rFonts w:eastAsia="SimSun"/>
        </w:rPr>
        <w:t>[TS 24.281, clause 4.6.2]</w:t>
      </w:r>
    </w:p>
    <w:p w14:paraId="78A992CD"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Default="000C70BA" w:rsidP="000C70BA">
      <w:pPr>
        <w:ind w:left="568" w:hanging="284"/>
      </w:pPr>
      <w:r>
        <w:t>-</w:t>
      </w:r>
      <w:r>
        <w:tab/>
        <w:t>MCVideo emergency private call origination with optional MCVideo emergency alert initiation;</w:t>
      </w:r>
    </w:p>
    <w:p w14:paraId="515D8E94" w14:textId="77777777" w:rsidR="000C70BA" w:rsidRDefault="000C70BA" w:rsidP="000C70BA">
      <w:pPr>
        <w:ind w:left="568" w:hanging="284"/>
      </w:pPr>
      <w:r>
        <w:t>-</w:t>
      </w:r>
      <w:r>
        <w:tab/>
        <w:t>upgrade of an MCVideo private call to an MCVideo emergency private; and</w:t>
      </w:r>
    </w:p>
    <w:p w14:paraId="0D33AE2B" w14:textId="77777777" w:rsidR="000C70BA" w:rsidRDefault="000C70BA" w:rsidP="000C70BA">
      <w:pPr>
        <w:ind w:left="568" w:hanging="284"/>
      </w:pPr>
      <w:r>
        <w:t>-</w:t>
      </w:r>
      <w:r>
        <w:tab/>
        <w:t>cancellation of the MCVideo emergency private call priority.</w:t>
      </w:r>
    </w:p>
    <w:p w14:paraId="12AD5867" w14:textId="77777777" w:rsidR="000C70BA" w:rsidRDefault="000C70BA" w:rsidP="000C70BA">
      <w:r>
        <w:t>Key aspects of MCVideo emergency private calls include:</w:t>
      </w:r>
    </w:p>
    <w:p w14:paraId="1F252469"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D9B43C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Default="000C70BA" w:rsidP="000C70BA">
      <w:pPr>
        <w:ind w:left="568" w:hanging="284"/>
      </w:pPr>
      <w:r>
        <w:t>-</w:t>
      </w:r>
      <w:r>
        <w:tab/>
        <w:t>restoration of normal transmission control priority participants when the emergency elevated priority is cancelled;</w:t>
      </w:r>
    </w:p>
    <w:p w14:paraId="0C5C3E99" w14:textId="77777777" w:rsidR="000C70BA" w:rsidRDefault="000C70BA" w:rsidP="000C70BA">
      <w:pPr>
        <w:ind w:left="568" w:hanging="284"/>
      </w:pPr>
      <w:r>
        <w:t>-</w:t>
      </w:r>
      <w:r>
        <w:tab/>
        <w:t>requires the MCVideo user to be authorized to either originate or cancel an MCVideo emergency private call;</w:t>
      </w:r>
    </w:p>
    <w:p w14:paraId="49DA1812" w14:textId="77777777" w:rsidR="000C70BA" w:rsidRDefault="000C70BA" w:rsidP="000C70BA">
      <w:pPr>
        <w:ind w:left="568" w:hanging="284"/>
      </w:pPr>
      <w:r>
        <w:t>-</w:t>
      </w:r>
      <w:r>
        <w:tab/>
        <w:t>requires the targeted MCVideo user to be authorized to receive an MCVideo emergency private call;</w:t>
      </w:r>
    </w:p>
    <w:p w14:paraId="4EDA55FC" w14:textId="77777777" w:rsidR="000C70BA" w:rsidRDefault="000C70BA" w:rsidP="000C70BA">
      <w:pPr>
        <w:ind w:left="568" w:hanging="284"/>
      </w:pPr>
      <w:r>
        <w:t>-</w:t>
      </w:r>
      <w:r>
        <w:tab/>
        <w:t>requests to originate MCVideo emergency private calls may also include an indication of an MCVideo emergency alert; and</w:t>
      </w:r>
    </w:p>
    <w:p w14:paraId="29219085" w14:textId="77777777" w:rsidR="000C70BA" w:rsidRDefault="000C70BA" w:rsidP="000C70BA">
      <w:pPr>
        <w:ind w:left="568" w:hanging="284"/>
      </w:pPr>
      <w:r>
        <w:t>-</w:t>
      </w:r>
      <w:r>
        <w:tab/>
        <w:t>the originator of the MCVideo emergency private call can request that the call use either manual or automatic commencement mode.</w:t>
      </w:r>
    </w:p>
    <w:p w14:paraId="07B20E58" w14:textId="77777777" w:rsidR="000C70BA" w:rsidRDefault="000C70BA" w:rsidP="000C70BA">
      <w:r>
        <w:t>There are a number of states that are key in managing these aspects of MCVideo emergency private calls, which include:</w:t>
      </w:r>
    </w:p>
    <w:p w14:paraId="54DCF925"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871E9D2"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0523EA05"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Default="000C70BA" w:rsidP="000C70BA">
      <w:pPr>
        <w:keepLines/>
        <w:ind w:left="1135" w:hanging="851"/>
      </w:pPr>
      <w:r>
        <w:t>NOTE:</w:t>
      </w:r>
      <w:r>
        <w:tab/>
        <w:t>The above states and their transitions are described in Annex G.</w:t>
      </w:r>
    </w:p>
    <w:p w14:paraId="03FB03C4" w14:textId="77777777" w:rsidR="000C70BA" w:rsidRDefault="000C70BA" w:rsidP="000C70BA">
      <w:pPr>
        <w:pStyle w:val="H6"/>
      </w:pPr>
      <w:bookmarkStart w:id="761" w:name="_Toc52787592"/>
      <w:bookmarkStart w:id="762" w:name="_Toc52787774"/>
      <w:bookmarkStart w:id="763" w:name="_Toc75906996"/>
      <w:bookmarkStart w:id="764" w:name="_Toc75907333"/>
      <w:r>
        <w:t>6.2.8.3</w:t>
      </w:r>
      <w:r>
        <w:tab/>
        <w:t>Test description</w:t>
      </w:r>
      <w:bookmarkEnd w:id="761"/>
      <w:bookmarkEnd w:id="762"/>
      <w:bookmarkEnd w:id="763"/>
      <w:bookmarkEnd w:id="764"/>
    </w:p>
    <w:p w14:paraId="4FCC1E10" w14:textId="77777777" w:rsidR="000C70BA" w:rsidRDefault="000C70BA" w:rsidP="000C70BA">
      <w:pPr>
        <w:pStyle w:val="H6"/>
      </w:pPr>
      <w:bookmarkStart w:id="765" w:name="_Toc52787593"/>
      <w:bookmarkStart w:id="766" w:name="_Toc52787775"/>
      <w:bookmarkStart w:id="767" w:name="_Toc75906997"/>
      <w:bookmarkStart w:id="768" w:name="_Toc75907334"/>
      <w:r>
        <w:t>6.2.8.3.1</w:t>
      </w:r>
      <w:r>
        <w:tab/>
        <w:t>Pre-test conditions</w:t>
      </w:r>
      <w:bookmarkEnd w:id="765"/>
      <w:bookmarkEnd w:id="766"/>
      <w:bookmarkEnd w:id="767"/>
      <w:bookmarkEnd w:id="768"/>
    </w:p>
    <w:p w14:paraId="64AA3DED" w14:textId="77777777" w:rsidR="000C70BA" w:rsidRDefault="000C70BA" w:rsidP="000C70BA">
      <w:pPr>
        <w:pStyle w:val="H6"/>
      </w:pPr>
      <w:r w:rsidRPr="00102CE5">
        <w:t>Test configuration</w:t>
      </w:r>
      <w:r>
        <w:t>:</w:t>
      </w:r>
    </w:p>
    <w:p w14:paraId="72169F6F" w14:textId="3CD0B93D" w:rsidR="000C70BA" w:rsidRDefault="000C70BA" w:rsidP="000C70BA">
      <w:pPr>
        <w:pStyle w:val="B1"/>
      </w:pPr>
      <w:r>
        <w:t>-</w:t>
      </w:r>
      <w:r>
        <w:tab/>
        <w:t xml:space="preserve">Single cell configuration according to TS </w:t>
      </w:r>
      <w:r w:rsidR="00960759">
        <w:t>37.579</w:t>
      </w:r>
      <w:r>
        <w:t>-1 [2] clause 5.2.2.2.1.</w:t>
      </w:r>
    </w:p>
    <w:p w14:paraId="68EF6C91" w14:textId="77777777" w:rsidR="000C70BA" w:rsidRDefault="000C70BA" w:rsidP="000C70BA">
      <w:pPr>
        <w:pStyle w:val="H6"/>
      </w:pPr>
      <w:r>
        <w:t>Preamble:</w:t>
      </w:r>
    </w:p>
    <w:p w14:paraId="4424F1A2" w14:textId="1434842F" w:rsidR="000C70BA" w:rsidRDefault="000C70BA" w:rsidP="000C70BA">
      <w:pPr>
        <w:pStyle w:val="B1"/>
      </w:pPr>
      <w:r>
        <w:t>-</w:t>
      </w:r>
      <w:r>
        <w:tab/>
        <w:t xml:space="preserve">The UE has performed procedure 'Initial registration' as described in TS </w:t>
      </w:r>
      <w:r w:rsidR="00960759">
        <w:t>37.579</w:t>
      </w:r>
      <w:r>
        <w:t>-1 [2] clause 5.4.2.</w:t>
      </w:r>
    </w:p>
    <w:p w14:paraId="5856B076" w14:textId="77777777" w:rsidR="000C70BA" w:rsidRDefault="000C70BA" w:rsidP="000C70BA">
      <w:pPr>
        <w:pStyle w:val="B1"/>
      </w:pPr>
      <w:r>
        <w:t>-</w:t>
      </w:r>
      <w:r>
        <w:tab/>
      </w:r>
      <w:r w:rsidRPr="000573F5">
        <w:t>UE States at the end of the preamble</w:t>
      </w:r>
      <w:r>
        <w:t>:</w:t>
      </w:r>
    </w:p>
    <w:p w14:paraId="10BC8C31" w14:textId="77777777" w:rsidR="000C70BA" w:rsidRDefault="000C70BA" w:rsidP="000C70BA">
      <w:pPr>
        <w:pStyle w:val="B1"/>
        <w:ind w:left="852"/>
      </w:pPr>
      <w:r>
        <w:t>-</w:t>
      </w:r>
      <w:r>
        <w:tab/>
        <w:t>The UE is in RRC_IDLE state.</w:t>
      </w:r>
    </w:p>
    <w:p w14:paraId="2C5AE7CD" w14:textId="77777777" w:rsidR="000C70BA" w:rsidRDefault="000C70BA" w:rsidP="000C70BA">
      <w:pPr>
        <w:pStyle w:val="B1"/>
        <w:ind w:left="852"/>
      </w:pPr>
      <w:r>
        <w:t>-</w:t>
      </w:r>
      <w:r>
        <w:tab/>
        <w:t>The client is registered for MCVideo.</w:t>
      </w:r>
    </w:p>
    <w:p w14:paraId="367B7F8F" w14:textId="77777777" w:rsidR="000C70BA" w:rsidRDefault="000C70BA" w:rsidP="000C70BA">
      <w:pPr>
        <w:pStyle w:val="H6"/>
      </w:pPr>
      <w:bookmarkStart w:id="769" w:name="_Toc52787594"/>
      <w:bookmarkStart w:id="770" w:name="_Toc52787776"/>
      <w:bookmarkStart w:id="771" w:name="_Toc75906998"/>
      <w:bookmarkStart w:id="772" w:name="_Toc75907335"/>
      <w:r>
        <w:t>6.2.8.3.2</w:t>
      </w:r>
      <w:r>
        <w:tab/>
        <w:t>Test procedure sequence</w:t>
      </w:r>
    </w:p>
    <w:p w14:paraId="3AD973DB" w14:textId="77777777" w:rsidR="000C70BA" w:rsidRDefault="000C70BA" w:rsidP="000C70BA">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Default="000C70BA" w:rsidP="002E3FCC">
            <w:pPr>
              <w:pStyle w:val="TAH"/>
            </w:pPr>
            <w:r>
              <w:t>Verdict</w:t>
            </w:r>
          </w:p>
        </w:tc>
      </w:tr>
      <w:tr w:rsidR="000C70BA"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Default="000C70BA" w:rsidP="002E3FCC">
            <w:pPr>
              <w:pStyle w:val="TAH"/>
            </w:pPr>
          </w:p>
        </w:tc>
      </w:tr>
      <w:tr w:rsidR="000C70BA"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Default="000C70BA" w:rsidP="002E3FCC">
            <w:pPr>
              <w:pStyle w:val="TAL"/>
            </w:pPr>
            <w:r>
              <w:rPr>
                <w:lang w:eastAsia="ko-KR"/>
              </w:rPr>
              <w:t>Check: Does the UE (MCVideo client) correctly perform procedure '</w:t>
            </w:r>
            <w:r>
              <w:t>MCX CT private call establishment with manual commencement'</w:t>
            </w:r>
            <w:r>
              <w:rPr>
                <w:lang w:eastAsia="ko-KR"/>
              </w:rPr>
              <w:t xml:space="preserve"> as described in TS </w:t>
            </w:r>
            <w:r w:rsidR="00960759">
              <w:rPr>
                <w:lang w:eastAsia="ko-KR"/>
              </w:rPr>
              <w:t>37.579</w:t>
            </w:r>
            <w:r>
              <w:rPr>
                <w:lang w:eastAsia="ko-KR"/>
              </w:rPr>
              <w:t xml:space="preserve">-1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Default="000C70BA" w:rsidP="002E3FCC">
            <w:pPr>
              <w:pStyle w:val="TAC"/>
            </w:pPr>
            <w:r>
              <w:t>P</w:t>
            </w:r>
          </w:p>
        </w:tc>
      </w:tr>
      <w:tr w:rsidR="000C70BA"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Default="000C70BA" w:rsidP="002E3FCC">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Default="000C70BA" w:rsidP="002E3FCC">
            <w:pPr>
              <w:pStyle w:val="TAC"/>
            </w:pPr>
            <w:r>
              <w:t>-</w:t>
            </w:r>
          </w:p>
        </w:tc>
      </w:tr>
      <w:tr w:rsidR="000C70BA"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Default="000C70BA" w:rsidP="002E3FCC">
            <w:pPr>
              <w:pStyle w:val="TAL"/>
            </w:pPr>
            <w:r>
              <w:t>Make the UE (MCVideo client) release the call.</w:t>
            </w:r>
          </w:p>
          <w:p w14:paraId="067639F4"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Default="000C70BA" w:rsidP="002E3FCC">
            <w:pPr>
              <w:pStyle w:val="TAC"/>
            </w:pPr>
            <w:r>
              <w:t>-</w:t>
            </w:r>
          </w:p>
        </w:tc>
      </w:tr>
      <w:tr w:rsidR="000C70BA"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Default="000C70BA" w:rsidP="002E3FCC">
            <w:pPr>
              <w:pStyle w:val="TAC"/>
            </w:pPr>
            <w:r>
              <w:t>P</w:t>
            </w:r>
          </w:p>
        </w:tc>
      </w:tr>
      <w:tr w:rsidR="000C70BA"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Default="000C70BA" w:rsidP="002E3FCC">
            <w:pPr>
              <w:pStyle w:val="TAC"/>
            </w:pPr>
            <w:r>
              <w:t>-</w:t>
            </w:r>
          </w:p>
        </w:tc>
      </w:tr>
      <w:tr w:rsidR="000C70BA"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Default="000C70BA" w:rsidP="002E3FCC">
            <w:pPr>
              <w:pStyle w:val="TAN"/>
            </w:pPr>
            <w:r>
              <w:t>NOTE 1: This is expected to be done via a suitable implementation dependent MMI.</w:t>
            </w:r>
          </w:p>
        </w:tc>
      </w:tr>
    </w:tbl>
    <w:p w14:paraId="5E223196" w14:textId="77777777" w:rsidR="000C70BA" w:rsidRDefault="000C70BA" w:rsidP="000C70BA"/>
    <w:p w14:paraId="60D53902" w14:textId="77777777" w:rsidR="000C70BA" w:rsidRDefault="000C70BA" w:rsidP="000C70BA">
      <w:pPr>
        <w:pStyle w:val="H6"/>
      </w:pPr>
      <w:bookmarkStart w:id="773" w:name="_Toc52787595"/>
      <w:bookmarkStart w:id="774" w:name="_Toc52787777"/>
      <w:bookmarkStart w:id="775" w:name="_Toc75906999"/>
      <w:bookmarkStart w:id="776" w:name="_Toc75907336"/>
      <w:bookmarkEnd w:id="769"/>
      <w:bookmarkEnd w:id="770"/>
      <w:bookmarkEnd w:id="771"/>
      <w:bookmarkEnd w:id="772"/>
      <w:r>
        <w:t>6.2.8.3.3</w:t>
      </w:r>
      <w:r>
        <w:tab/>
        <w:t>Specific message contents</w:t>
      </w:r>
      <w:bookmarkEnd w:id="773"/>
      <w:bookmarkEnd w:id="774"/>
      <w:bookmarkEnd w:id="775"/>
      <w:bookmarkEnd w:id="776"/>
    </w:p>
    <w:p w14:paraId="6EF8E2AE" w14:textId="4B141476" w:rsidR="000C70BA" w:rsidRDefault="000C70BA" w:rsidP="000C70BA">
      <w:pPr>
        <w:pStyle w:val="TH"/>
      </w:pPr>
      <w:r>
        <w:t>Table 6.2.8.3.3-1: SIP INVITE from the SS (Step 1, Table 6.2.8.3.2-1;</w:t>
      </w:r>
      <w:r>
        <w:br/>
        <w:t xml:space="preserve">Step 2, TS </w:t>
      </w:r>
      <w:r w:rsidR="00960759">
        <w:t>37.579</w:t>
      </w:r>
      <w:r>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Default="000C70BA" w:rsidP="002E3FCC">
            <w:pPr>
              <w:pStyle w:val="TAL"/>
            </w:pPr>
            <w:r>
              <w:t xml:space="preserve">Derivation Path: TS </w:t>
            </w:r>
            <w:r w:rsidR="00960759">
              <w:t>37.579</w:t>
            </w:r>
            <w:r>
              <w:t>-1 [2], Table 5.5.2.5.2-1, condition MANUAL</w:t>
            </w:r>
          </w:p>
        </w:tc>
      </w:tr>
      <w:tr w:rsidR="000C70BA"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Default="000C70BA" w:rsidP="002E3FCC">
            <w:pPr>
              <w:pStyle w:val="TAH"/>
            </w:pPr>
            <w:r>
              <w:t>Condition</w:t>
            </w:r>
          </w:p>
        </w:tc>
      </w:tr>
      <w:tr w:rsidR="000C70BA"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Default="000C70BA" w:rsidP="002E3FCC">
            <w:pPr>
              <w:pStyle w:val="TAL"/>
            </w:pPr>
          </w:p>
        </w:tc>
      </w:tr>
      <w:tr w:rsidR="000C70BA"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Default="000C70BA" w:rsidP="002E3FCC">
            <w:pPr>
              <w:pStyle w:val="TAL"/>
            </w:pPr>
          </w:p>
        </w:tc>
      </w:tr>
      <w:tr w:rsidR="000C70BA"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Default="000C70BA" w:rsidP="002E3FCC">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Default="000C70BA" w:rsidP="002E3FCC">
            <w:pPr>
              <w:pStyle w:val="TAL"/>
            </w:pPr>
          </w:p>
        </w:tc>
      </w:tr>
      <w:tr w:rsidR="000C70BA"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Default="000C70BA" w:rsidP="002E3FCC">
            <w:pPr>
              <w:pStyle w:val="TAL"/>
            </w:pPr>
          </w:p>
        </w:tc>
      </w:tr>
      <w:tr w:rsidR="000C70BA"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Default="000C70BA" w:rsidP="002E3FCC">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Default="000C70BA" w:rsidP="002E3FCC">
            <w:pPr>
              <w:pStyle w:val="TAL"/>
            </w:pPr>
          </w:p>
        </w:tc>
      </w:tr>
    </w:tbl>
    <w:p w14:paraId="454A19E7" w14:textId="77777777" w:rsidR="000C70BA" w:rsidRDefault="000C70BA" w:rsidP="000C70BA"/>
    <w:p w14:paraId="46D09885" w14:textId="77777777" w:rsidR="000C70BA" w:rsidRDefault="000C70BA" w:rsidP="000C70BA">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Default="000C70BA" w:rsidP="002E3FCC">
            <w:pPr>
              <w:pStyle w:val="TAL"/>
            </w:pPr>
            <w:r>
              <w:t xml:space="preserve">Derivation Path: TS </w:t>
            </w:r>
            <w:r w:rsidR="00960759">
              <w:t>37.579</w:t>
            </w:r>
            <w:r>
              <w:t>-1 [2], Table 5.5.3.1.2-2, condition PRIVATE-CALL, INITIAL_SDP_OFFER, WITHOUT_TRANSMISSIONCONTROL</w:t>
            </w:r>
          </w:p>
        </w:tc>
      </w:tr>
    </w:tbl>
    <w:p w14:paraId="47EABB39" w14:textId="77777777" w:rsidR="000C70BA" w:rsidRDefault="000C70BA" w:rsidP="000C70BA"/>
    <w:p w14:paraId="131D5C04" w14:textId="77777777" w:rsidR="000C70BA" w:rsidRDefault="000C70BA" w:rsidP="000C70BA">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Default="000C70BA" w:rsidP="002E3FCC">
            <w:pPr>
              <w:pStyle w:val="TAL"/>
            </w:pPr>
            <w:r>
              <w:t xml:space="preserve">Derivation Path: TS </w:t>
            </w:r>
            <w:r w:rsidR="00960759">
              <w:t>37.579</w:t>
            </w:r>
            <w:r>
              <w:t>-1 [2], Table 5.5.3.2.2-2, condition PRIVATE-CALL</w:t>
            </w:r>
          </w:p>
        </w:tc>
      </w:tr>
    </w:tbl>
    <w:p w14:paraId="0018A440" w14:textId="77777777" w:rsidR="000C70BA" w:rsidRDefault="000C70BA" w:rsidP="000C70BA"/>
    <w:p w14:paraId="4C61E8B1" w14:textId="77777777" w:rsidR="000C70BA" w:rsidRDefault="000C70BA" w:rsidP="000C70BA">
      <w:pPr>
        <w:pStyle w:val="TH"/>
      </w:pPr>
      <w:r>
        <w:t>Table 6.2.8.3.3-3..3B: Void</w:t>
      </w:r>
    </w:p>
    <w:p w14:paraId="6328A60B" w14:textId="4CD41ED2" w:rsidR="000C70BA" w:rsidRPr="00C8339F" w:rsidRDefault="000C70BA" w:rsidP="000C70BA">
      <w:pPr>
        <w:pStyle w:val="TH"/>
        <w:rPr>
          <w:bCs/>
        </w:rPr>
      </w:pPr>
      <w:r w:rsidRPr="00C8339F">
        <w:rPr>
          <w:bCs/>
        </w:rPr>
        <w:t>Table 6.2.8.3.3-4: SIP 200 (OK) from the UE (Step 5, Table 6.2.8.3.2-1;</w:t>
      </w:r>
      <w:r w:rsidRPr="00C8339F">
        <w:rPr>
          <w:bCs/>
        </w:rPr>
        <w:br/>
        <w:t xml:space="preserve">Step 6, TS </w:t>
      </w:r>
      <w:r w:rsidR="00960759">
        <w:rPr>
          <w:bCs/>
        </w:rPr>
        <w:t>37.579</w:t>
      </w:r>
      <w:r w:rsidRPr="00C8339F">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Default="000C70BA" w:rsidP="002E3FCC">
            <w:pPr>
              <w:pStyle w:val="TAL"/>
            </w:pPr>
            <w:r>
              <w:t xml:space="preserve">Derivation Path: TS </w:t>
            </w:r>
            <w:r w:rsidR="00960759">
              <w:t>37.579</w:t>
            </w:r>
            <w:r>
              <w:t>-1 [2], Table 5.5.2.17.1.1-1, condition INVITE-RSP</w:t>
            </w:r>
          </w:p>
        </w:tc>
      </w:tr>
      <w:tr w:rsidR="000C70BA"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Default="000C70BA" w:rsidP="002E3FCC">
            <w:pPr>
              <w:pStyle w:val="TAH"/>
            </w:pPr>
            <w:r>
              <w:t>Condition</w:t>
            </w:r>
          </w:p>
        </w:tc>
      </w:tr>
      <w:tr w:rsidR="000C70BA"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5D374E"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398F4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Default="000C70BA" w:rsidP="002E3FCC">
            <w:pPr>
              <w:pStyle w:val="TAL"/>
            </w:pPr>
          </w:p>
        </w:tc>
      </w:tr>
      <w:tr w:rsidR="000C70BA" w14:paraId="04D207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8824B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F58183" w14:textId="77777777" w:rsidR="000C70BA" w:rsidRDefault="000C70BA" w:rsidP="002E3FCC">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07629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2F56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05E940" w14:textId="77777777" w:rsidR="000C70BA" w:rsidRDefault="000C70BA" w:rsidP="002E3FCC">
            <w:pPr>
              <w:pStyle w:val="TAL"/>
            </w:pPr>
          </w:p>
        </w:tc>
      </w:tr>
    </w:tbl>
    <w:p w14:paraId="087B8961" w14:textId="77777777" w:rsidR="000C70BA" w:rsidRDefault="000C70BA" w:rsidP="000C70BA">
      <w:pPr>
        <w:rPr>
          <w:color w:val="000000"/>
        </w:rPr>
      </w:pPr>
    </w:p>
    <w:p w14:paraId="0651F235" w14:textId="77777777" w:rsidR="000C70BA" w:rsidRDefault="000C70BA" w:rsidP="000C70BA">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Default="000C70BA" w:rsidP="002E3FCC">
            <w:pPr>
              <w:pStyle w:val="TAL"/>
            </w:pPr>
            <w:r>
              <w:t xml:space="preserve">Derivation Path: TS </w:t>
            </w:r>
            <w:r w:rsidR="00960759">
              <w:t>37.579</w:t>
            </w:r>
            <w:r>
              <w:t>-1 [2], Table 5.5.3.1.1-2, condition PRIVATE-CALL, SDP_ANSWER, WITHOUT_TRANSMISSIONCONTROL</w:t>
            </w:r>
          </w:p>
        </w:tc>
      </w:tr>
    </w:tbl>
    <w:p w14:paraId="5A3E6233" w14:textId="77777777" w:rsidR="000C70BA" w:rsidRDefault="000C70BA" w:rsidP="000C70BA">
      <w:pPr>
        <w:rPr>
          <w:color w:val="000000"/>
        </w:rPr>
      </w:pPr>
    </w:p>
    <w:p w14:paraId="264A30B8" w14:textId="25CE879D" w:rsidR="000C70BA" w:rsidRDefault="000C70BA" w:rsidP="000C70BA">
      <w:pPr>
        <w:pStyle w:val="TH"/>
      </w:pPr>
      <w:r>
        <w:t>Table 6.2.8.3.3-5: SIP BYE from the UE (Step 8, Table 6.2.8.3.2-1;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Default="000C70BA" w:rsidP="002E3FCC">
            <w:pPr>
              <w:pStyle w:val="TAL"/>
            </w:pPr>
            <w:r>
              <w:t xml:space="preserve">Derivation Path: TS </w:t>
            </w:r>
            <w:r w:rsidR="00960759">
              <w:t>37.579</w:t>
            </w:r>
            <w:r>
              <w:t>-1 [2], Table 5.5.2.2.1-1, condition MT_CALL</w:t>
            </w:r>
          </w:p>
        </w:tc>
      </w:tr>
    </w:tbl>
    <w:p w14:paraId="2604F756" w14:textId="77777777" w:rsidR="000C70BA" w:rsidRDefault="000C70BA" w:rsidP="000C70BA"/>
    <w:p w14:paraId="2791705E" w14:textId="77777777" w:rsidR="000C70BA" w:rsidRDefault="000C70BA" w:rsidP="000C70BA">
      <w:pPr>
        <w:pStyle w:val="TH"/>
      </w:pPr>
      <w:r>
        <w:t>Table 6.2.8.3.3-5A..6: Void</w:t>
      </w:r>
    </w:p>
    <w:p w14:paraId="11907CA0" w14:textId="77777777" w:rsidR="000C70BA" w:rsidRPr="00201E3B" w:rsidRDefault="000C70BA" w:rsidP="000C70BA"/>
    <w:p w14:paraId="6F09BB9F" w14:textId="77777777" w:rsidR="000C70BA" w:rsidRPr="00201E3B" w:rsidRDefault="000C70BA" w:rsidP="000C70BA">
      <w:pPr>
        <w:pStyle w:val="Heading2"/>
      </w:pPr>
      <w:bookmarkStart w:id="777" w:name="_Toc52787596"/>
      <w:bookmarkStart w:id="778" w:name="_Toc52787778"/>
      <w:bookmarkStart w:id="779" w:name="_Toc75907000"/>
      <w:bookmarkStart w:id="780" w:name="_Toc75907337"/>
      <w:bookmarkStart w:id="781" w:name="_Toc84345741"/>
      <w:bookmarkStart w:id="782" w:name="_Toc99871294"/>
      <w:bookmarkStart w:id="783" w:name="_Toc171440753"/>
      <w:bookmarkStart w:id="784" w:name="_Toc180160945"/>
      <w:r w:rsidRPr="00201E3B">
        <w:t>6.3</w:t>
      </w:r>
      <w:r w:rsidRPr="00201E3B">
        <w:tab/>
        <w:t>Emergency Alert</w:t>
      </w:r>
      <w:bookmarkEnd w:id="777"/>
      <w:bookmarkEnd w:id="778"/>
      <w:bookmarkEnd w:id="779"/>
      <w:bookmarkEnd w:id="780"/>
      <w:bookmarkEnd w:id="781"/>
      <w:bookmarkEnd w:id="782"/>
      <w:bookmarkEnd w:id="783"/>
      <w:bookmarkEnd w:id="784"/>
    </w:p>
    <w:p w14:paraId="636FB720" w14:textId="77777777" w:rsidR="000C70BA" w:rsidRDefault="000C70BA" w:rsidP="000C70BA">
      <w:pPr>
        <w:pStyle w:val="Heading3"/>
      </w:pPr>
      <w:bookmarkStart w:id="785" w:name="_Toc99871295"/>
      <w:bookmarkStart w:id="786" w:name="_Toc171440754"/>
      <w:bookmarkStart w:id="787" w:name="_Toc180160946"/>
      <w:bookmarkStart w:id="788" w:name="_Toc90630603"/>
      <w:r>
        <w:t>6.3.1</w:t>
      </w:r>
      <w:r>
        <w:tab/>
        <w:t>On-network / Emergency alert / Cancel emergency alert / Client Originated (CO)</w:t>
      </w:r>
      <w:bookmarkEnd w:id="785"/>
      <w:bookmarkEnd w:id="786"/>
      <w:bookmarkEnd w:id="787"/>
    </w:p>
    <w:p w14:paraId="4FD123E9" w14:textId="77777777" w:rsidR="000C70BA" w:rsidRDefault="000C70BA" w:rsidP="000C70BA">
      <w:pPr>
        <w:pStyle w:val="H6"/>
      </w:pPr>
      <w:r>
        <w:t>6.3.1.1</w:t>
      </w:r>
      <w:r>
        <w:tab/>
        <w:t>Test Purpose (TP)</w:t>
      </w:r>
    </w:p>
    <w:p w14:paraId="255B80F5" w14:textId="77777777" w:rsidR="000C70BA" w:rsidRDefault="000C70BA" w:rsidP="000C70BA">
      <w:pPr>
        <w:pStyle w:val="H6"/>
      </w:pPr>
      <w:r>
        <w:t>(1)</w:t>
      </w:r>
    </w:p>
    <w:p w14:paraId="426EEC47"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346B3F41" w14:textId="77777777" w:rsidR="000C70BA" w:rsidRDefault="000C70BA" w:rsidP="000C70BA">
      <w:pPr>
        <w:pStyle w:val="PL"/>
      </w:pPr>
      <w:r>
        <w:rPr>
          <w:b/>
        </w:rPr>
        <w:t>ensure that</w:t>
      </w:r>
      <w:r>
        <w:t xml:space="preserve"> {</w:t>
      </w:r>
      <w:r>
        <w:br/>
        <w:t xml:space="preserve">  </w:t>
      </w:r>
      <w:r>
        <w:rPr>
          <w:b/>
        </w:rPr>
        <w:t>when</w:t>
      </w:r>
      <w:r>
        <w:t xml:space="preserve"> { the MCVideo User requests to send an emergency alert with the location of emergency }</w:t>
      </w:r>
    </w:p>
    <w:p w14:paraId="116663D4" w14:textId="77777777" w:rsidR="000C70BA" w:rsidRDefault="000C70BA" w:rsidP="000C70BA">
      <w:pPr>
        <w:pStyle w:val="PL"/>
      </w:pPr>
      <w:r>
        <w:t xml:space="preserve">    </w:t>
      </w:r>
      <w:r>
        <w:rPr>
          <w:b/>
        </w:rPr>
        <w:t>then</w:t>
      </w:r>
      <w:r>
        <w:t xml:space="preserve"> { UE (MCVideo Client) sends a SIP MESSAGE initiating an emergency alert </w:t>
      </w:r>
      <w:r>
        <w:rPr>
          <w:b/>
        </w:rPr>
        <w:t>and</w:t>
      </w:r>
      <w:r>
        <w:t xml:space="preserve"> reporting location information }</w:t>
      </w:r>
    </w:p>
    <w:p w14:paraId="20106CDF" w14:textId="77777777" w:rsidR="000C70BA" w:rsidRDefault="000C70BA" w:rsidP="000C70BA">
      <w:pPr>
        <w:pStyle w:val="PL"/>
      </w:pPr>
      <w:r>
        <w:t xml:space="preserve">            }</w:t>
      </w:r>
    </w:p>
    <w:p w14:paraId="312D6AF9" w14:textId="77777777" w:rsidR="000C70BA" w:rsidRDefault="000C70BA" w:rsidP="000C70BA">
      <w:pPr>
        <w:pStyle w:val="PL"/>
      </w:pPr>
    </w:p>
    <w:p w14:paraId="366DA2A2" w14:textId="77777777" w:rsidR="000C70BA" w:rsidRDefault="000C70BA" w:rsidP="000C70BA">
      <w:pPr>
        <w:pStyle w:val="H6"/>
      </w:pPr>
      <w:r>
        <w:t>(2)</w:t>
      </w:r>
    </w:p>
    <w:p w14:paraId="2704E1F7" w14:textId="77777777" w:rsidR="000C70BA" w:rsidRDefault="000C70BA" w:rsidP="000C70BA">
      <w:pPr>
        <w:pStyle w:val="PL"/>
      </w:pPr>
      <w:r>
        <w:rPr>
          <w:b/>
        </w:rPr>
        <w:t>with</w:t>
      </w:r>
      <w:r>
        <w:t xml:space="preserve"> { UE (MCVideo Client) in the “MVEA 3: emergency-alert-initiated” state}</w:t>
      </w:r>
    </w:p>
    <w:p w14:paraId="015D94A8" w14:textId="77777777" w:rsidR="000C70BA" w:rsidRDefault="000C70BA" w:rsidP="000C70BA">
      <w:pPr>
        <w:pStyle w:val="PL"/>
      </w:pPr>
      <w:r>
        <w:rPr>
          <w:b/>
        </w:rPr>
        <w:t>ensure that</w:t>
      </w:r>
      <w:r>
        <w:t xml:space="preserve"> {</w:t>
      </w:r>
    </w:p>
    <w:p w14:paraId="7E1C8EED" w14:textId="77777777" w:rsidR="000C70BA" w:rsidRDefault="000C70BA" w:rsidP="000C70BA">
      <w:pPr>
        <w:pStyle w:val="PL"/>
      </w:pPr>
      <w:r>
        <w:t xml:space="preserve">  </w:t>
      </w:r>
      <w:r>
        <w:rPr>
          <w:b/>
        </w:rPr>
        <w:t>when</w:t>
      </w:r>
      <w:r>
        <w:t xml:space="preserve"> { the MCVideo User requests to cancel the emergency alert}</w:t>
      </w:r>
    </w:p>
    <w:p w14:paraId="28A40626" w14:textId="77777777" w:rsidR="000C70BA" w:rsidRDefault="000C70BA" w:rsidP="000C70BA">
      <w:pPr>
        <w:pStyle w:val="PL"/>
      </w:pPr>
      <w:r>
        <w:t xml:space="preserve">    </w:t>
      </w:r>
      <w:r>
        <w:rPr>
          <w:b/>
        </w:rPr>
        <w:t>then</w:t>
      </w:r>
      <w:r>
        <w:t xml:space="preserve"> { UE (MCVideo Client) sends a SIP MESSAGE requesting the cancelation of the emergency alert}</w:t>
      </w:r>
    </w:p>
    <w:p w14:paraId="378C9BF9" w14:textId="77777777" w:rsidR="000C70BA" w:rsidRDefault="000C70BA" w:rsidP="000C70BA">
      <w:pPr>
        <w:pStyle w:val="PL"/>
      </w:pPr>
      <w:r>
        <w:t xml:space="preserve">            }</w:t>
      </w:r>
    </w:p>
    <w:p w14:paraId="284873D4" w14:textId="77777777" w:rsidR="000C70BA" w:rsidRDefault="000C70BA" w:rsidP="000C70BA">
      <w:pPr>
        <w:pStyle w:val="PL"/>
      </w:pPr>
    </w:p>
    <w:p w14:paraId="7E9053B8" w14:textId="77777777" w:rsidR="000C70BA" w:rsidRDefault="000C70BA" w:rsidP="000C70BA">
      <w:pPr>
        <w:pStyle w:val="H6"/>
      </w:pPr>
      <w:r>
        <w:t>6.3.1.2</w:t>
      </w:r>
      <w:r>
        <w:tab/>
        <w:t>Conformance requirements</w:t>
      </w:r>
    </w:p>
    <w:p w14:paraId="01E8B388" w14:textId="77777777" w:rsidR="000C70BA" w:rsidRDefault="000C70BA" w:rsidP="000C70BA">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Default="000C70BA" w:rsidP="000C70BA">
      <w:r>
        <w:t>[TS 24.281 clause 11.2.1.1]</w:t>
      </w:r>
    </w:p>
    <w:p w14:paraId="37EF7FD0" w14:textId="77777777" w:rsidR="000C70BA" w:rsidRDefault="000C70BA" w:rsidP="000C70BA">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A071332" w14:textId="77777777" w:rsidR="000C70BA" w:rsidRDefault="000C70BA" w:rsidP="000C70BA">
      <w:pPr>
        <w:pStyle w:val="NO"/>
      </w:pPr>
      <w:r>
        <w:t>NOTE 1:</w:t>
      </w:r>
      <w:r>
        <w:tab/>
        <w:t>this SIP MESSAGE request is assumed to be sent out-of-dialog.</w:t>
      </w:r>
    </w:p>
    <w:p w14:paraId="7C784DB0" w14:textId="77777777" w:rsidR="000C70BA" w:rsidRDefault="000C70BA" w:rsidP="000C70BA">
      <w:r>
        <w:t>The MCVideo client:</w:t>
      </w:r>
    </w:p>
    <w:p w14:paraId="2E4941C3"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B6CB42D"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448F020" w14:textId="77777777" w:rsidR="000C70BA" w:rsidRDefault="000C70BA" w:rsidP="000C70BA">
      <w:pPr>
        <w:pStyle w:val="B1"/>
      </w:pPr>
      <w:r>
        <w:t>3)</w:t>
      </w:r>
      <w:r>
        <w:tab/>
        <w:t>may include a P-Preferred-Identity header field in the SIP MESSAGE request containing a public user identity as specified in 3GPP TS 24.229 [11];</w:t>
      </w:r>
    </w:p>
    <w:p w14:paraId="1D30C3EF"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72D96629" w14:textId="77777777" w:rsidR="000C70BA" w:rsidRDefault="000C70BA" w:rsidP="000C70BA">
      <w:pPr>
        <w:pStyle w:val="B2"/>
      </w:pPr>
      <w:r>
        <w:t>a)</w:t>
      </w:r>
      <w:r>
        <w:tab/>
        <w:t>the &lt;mcvideo-request-uri&gt; element set to the group identity;</w:t>
      </w:r>
    </w:p>
    <w:p w14:paraId="193137E5" w14:textId="77777777" w:rsidR="000C70BA" w:rsidRDefault="000C70BA" w:rsidP="000C70BA">
      <w:pPr>
        <w:pStyle w:val="B2"/>
      </w:pPr>
      <w:r>
        <w:t>b)</w:t>
      </w:r>
      <w:r>
        <w:tab/>
        <w:t>the &lt;alert-ind&gt; element set to a value of "true"; and</w:t>
      </w:r>
    </w:p>
    <w:p w14:paraId="103A0F8E" w14:textId="77777777" w:rsidR="000C70BA" w:rsidRDefault="000C70BA" w:rsidP="000C70BA">
      <w:pPr>
        <w:pStyle w:val="B2"/>
      </w:pPr>
      <w:r>
        <w:t>c)</w:t>
      </w:r>
      <w:r>
        <w:tab/>
        <w:t>the &lt;mcvideo-client-id&gt; element set to the MCVideo client ID of the originating MCVideo client;</w:t>
      </w:r>
    </w:p>
    <w:p w14:paraId="1E737961" w14:textId="77777777" w:rsidR="000C70BA" w:rsidRDefault="000C70BA" w:rsidP="000C70BA">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4F0439F5" w14:textId="77777777" w:rsidR="000C70BA" w:rsidRDefault="000C70BA" w:rsidP="000C70BA">
      <w:pPr>
        <w:pStyle w:val="B1"/>
      </w:pPr>
      <w:r>
        <w:t>6)</w:t>
      </w:r>
      <w:r>
        <w:tab/>
        <w:t>shall include in the &lt;Report&gt; element the specific location information configured for the MCVideo emergency alert location trigger;</w:t>
      </w:r>
    </w:p>
    <w:p w14:paraId="70303CED" w14:textId="77777777" w:rsidR="000C70BA" w:rsidRDefault="000C70BA" w:rsidP="000C70BA">
      <w:pPr>
        <w:pStyle w:val="B1"/>
        <w:rPr>
          <w:lang w:eastAsia="ko-KR"/>
        </w:rPr>
      </w:pPr>
      <w:r>
        <w:rPr>
          <w:lang w:eastAsia="ko-KR"/>
        </w:rPr>
        <w:t>7)</w:t>
      </w:r>
      <w:r>
        <w:rPr>
          <w:lang w:eastAsia="ko-KR"/>
        </w:rPr>
        <w:tab/>
        <w:t>shall set the MCVideo emergency state if not already set;</w:t>
      </w:r>
    </w:p>
    <w:p w14:paraId="059E3089" w14:textId="77777777" w:rsidR="000C70BA" w:rsidRDefault="000C70BA" w:rsidP="000C70BA">
      <w:pPr>
        <w:pStyle w:val="B1"/>
        <w:rPr>
          <w:lang w:eastAsia="ko-KR"/>
        </w:rPr>
      </w:pPr>
      <w:r>
        <w:rPr>
          <w:lang w:eastAsia="ko-KR"/>
        </w:rPr>
        <w:t>8)</w:t>
      </w:r>
      <w:r>
        <w:rPr>
          <w:lang w:eastAsia="ko-KR"/>
        </w:rPr>
        <w:tab/>
        <w:t>shall set the MCVideo emergency alert state to "MVEA 2: emergency-alert-confirm-pending";</w:t>
      </w:r>
    </w:p>
    <w:p w14:paraId="20B8A28E" w14:textId="77777777" w:rsidR="000C70BA" w:rsidRDefault="000C70BA" w:rsidP="000C70BA">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6640F08F" w14:textId="77777777" w:rsidR="000C70BA" w:rsidRDefault="000C70BA" w:rsidP="000C70BA">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64598905" w14:textId="77777777" w:rsidR="000C70BA" w:rsidRDefault="000C70BA" w:rsidP="000C70BA">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59EA744F" w14:textId="77777777" w:rsidR="000C70BA" w:rsidRDefault="000C70BA" w:rsidP="000C70BA">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127CDF55" w14:textId="77777777" w:rsidR="000C70BA" w:rsidRDefault="000C70BA" w:rsidP="000C70BA">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Default="000C70BA" w:rsidP="000C70BA">
      <w:r>
        <w:t>[TS 24.281 clause 11.2.1.2]</w:t>
      </w:r>
    </w:p>
    <w:p w14:paraId="4F52DF7B" w14:textId="77777777" w:rsidR="000C70BA" w:rsidRDefault="000C70BA" w:rsidP="000C70BA">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39544F7F" w14:textId="77777777" w:rsidR="000C70BA" w:rsidRDefault="000C70BA" w:rsidP="000C70BA">
      <w:pPr>
        <w:pStyle w:val="NO"/>
      </w:pPr>
      <w:r>
        <w:t>NOTE 1:</w:t>
      </w:r>
      <w:r>
        <w:tab/>
        <w:t>This SIP MESSAGE request is assumed to be sent out-of-dialog.</w:t>
      </w:r>
    </w:p>
    <w:p w14:paraId="727A7E7F" w14:textId="77777777" w:rsidR="000C70BA" w:rsidRDefault="000C70BA" w:rsidP="000C70BA">
      <w:r>
        <w:t>The MCVideo client:</w:t>
      </w:r>
    </w:p>
    <w:p w14:paraId="6053B34A"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0612001E"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B9B3764" w14:textId="77777777" w:rsidR="000C70BA" w:rsidRDefault="000C70BA" w:rsidP="000C70BA">
      <w:pPr>
        <w:pStyle w:val="B1"/>
      </w:pPr>
      <w:r>
        <w:t>3)</w:t>
      </w:r>
      <w:r>
        <w:tab/>
        <w:t>may include a P-Preferred-Identity header field in the SIP MESSAGE request containing the public user identity of the originator as specified in 3GPP TS 24.229 [11];</w:t>
      </w:r>
    </w:p>
    <w:p w14:paraId="0CA8F5E3"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48EDB0FF" w14:textId="77777777" w:rsidR="000C70BA" w:rsidRDefault="000C70BA" w:rsidP="000C70BA">
      <w:pPr>
        <w:pStyle w:val="B2"/>
      </w:pPr>
      <w:r>
        <w:t>a)</w:t>
      </w:r>
      <w:r>
        <w:tab/>
        <w:t>the &lt;mcvideo-request-uri&gt; element set to the MCVideo group identity;</w:t>
      </w:r>
    </w:p>
    <w:p w14:paraId="61AC14EE" w14:textId="77777777" w:rsidR="000C70BA" w:rsidRDefault="000C70BA" w:rsidP="000C70BA">
      <w:pPr>
        <w:pStyle w:val="B2"/>
      </w:pPr>
      <w:r>
        <w:t>b)</w:t>
      </w:r>
      <w:r>
        <w:tab/>
        <w:t>the &lt;alert-ind&gt; element set to a value of "false"; and</w:t>
      </w:r>
    </w:p>
    <w:p w14:paraId="21ABD6B0" w14:textId="77777777" w:rsidR="000C70BA" w:rsidRDefault="000C70BA" w:rsidP="000C70BA">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Default="000C70BA" w:rsidP="000C70BA">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3FD81557" w14:textId="77777777" w:rsidR="000C70BA" w:rsidRDefault="000C70BA" w:rsidP="000C70BA">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5FB77409" w14:textId="77777777" w:rsidR="000C70BA" w:rsidRDefault="000C70BA" w:rsidP="000C70BA">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1BEB5769" w14:textId="77777777" w:rsidR="000C70BA" w:rsidRDefault="000C70BA" w:rsidP="000C70BA">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E851E54" w14:textId="77777777" w:rsidR="000C70BA" w:rsidRDefault="000C70BA" w:rsidP="000C70BA">
      <w:r>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Default="000C70BA" w:rsidP="000C70BA">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Default="000C70BA" w:rsidP="000C70BA">
      <w:pPr>
        <w:pStyle w:val="B2"/>
      </w:pPr>
      <w:r>
        <w:t>a)</w:t>
      </w:r>
      <w:r>
        <w:tab/>
        <w:t>set the MCVideo emergency alert state to "MVEA 1: no-alert"; and</w:t>
      </w:r>
    </w:p>
    <w:p w14:paraId="47860E08" w14:textId="77777777" w:rsidR="000C70BA" w:rsidRDefault="000C70BA" w:rsidP="000C70BA">
      <w:pPr>
        <w:pStyle w:val="B2"/>
      </w:pPr>
      <w:r>
        <w:t>b)</w:t>
      </w:r>
      <w:r>
        <w:tab/>
      </w:r>
      <w:r>
        <w:rPr>
          <w:lang w:eastAsia="ko-KR"/>
        </w:rPr>
        <w:t xml:space="preserve">clear the MCVideo emergency state if not already cleared; </w:t>
      </w:r>
    </w:p>
    <w:p w14:paraId="7CD5358D" w14:textId="77777777" w:rsidR="000C70BA" w:rsidRDefault="000C70BA" w:rsidP="000C70BA">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Default="000C70BA" w:rsidP="000C70BA">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Default="000C70BA" w:rsidP="000C70BA">
      <w:pPr>
        <w:pStyle w:val="B1"/>
      </w:pPr>
      <w:r>
        <w:t>3)</w:t>
      </w:r>
      <w:r>
        <w:tab/>
        <w:t>if an &lt;emergency-ind&gt; element is present in the application/vnd.3gpp.mcvideo-info+xml MIME body of received SIP MESSAGE request and is set to a value of "false":</w:t>
      </w:r>
    </w:p>
    <w:p w14:paraId="1CBEA419" w14:textId="77777777" w:rsidR="000C70BA" w:rsidRDefault="000C70BA" w:rsidP="000C70BA">
      <w:pPr>
        <w:pStyle w:val="B2"/>
      </w:pPr>
      <w:r>
        <w:t>a)</w:t>
      </w:r>
      <w:r>
        <w:tab/>
        <w:t>shall set the MCVideo emergency group call state of the group to "MVEGC 1: emergency-gc-capable"; and</w:t>
      </w:r>
    </w:p>
    <w:p w14:paraId="58AA1924" w14:textId="77777777" w:rsidR="000C70BA" w:rsidRDefault="000C70BA" w:rsidP="000C70BA">
      <w:pPr>
        <w:pStyle w:val="B2"/>
      </w:pPr>
      <w:r>
        <w:t>b)</w:t>
      </w:r>
      <w:r>
        <w:tab/>
        <w:t>shall set the MCVideo emergency group state of the group to "MVEG 1: no-emergency".</w:t>
      </w:r>
    </w:p>
    <w:p w14:paraId="10934D8D" w14:textId="77777777" w:rsidR="000C70BA" w:rsidRDefault="000C70BA" w:rsidP="000C70BA">
      <w:pPr>
        <w:pStyle w:val="NO"/>
      </w:pPr>
      <w:r>
        <w:t>NOTE 3:</w:t>
      </w:r>
      <w:r>
        <w:tab/>
        <w:t>The case where an &lt;emergency-ind&gt; element is set to true is possible but not handled specifically above as it results in no state changes.</w:t>
      </w:r>
    </w:p>
    <w:p w14:paraId="7E12DB08" w14:textId="77777777" w:rsidR="000C70BA" w:rsidRDefault="000C70BA" w:rsidP="000C70BA">
      <w:r>
        <w:t>On receiving a SIP 4xx response, SIP 5xx response or SIP 6xx response to the sent SIP MESSAGE request:</w:t>
      </w:r>
    </w:p>
    <w:p w14:paraId="3469C6AE" w14:textId="77777777" w:rsidR="000C70BA" w:rsidRDefault="000C70BA" w:rsidP="000C70BA">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Default="000C70BA" w:rsidP="000C70BA">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Default="000C70BA" w:rsidP="000C70BA">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Default="000C70BA" w:rsidP="000C70BA">
      <w:pPr>
        <w:pStyle w:val="H6"/>
      </w:pPr>
      <w:r>
        <w:t>6.3.1.3</w:t>
      </w:r>
      <w:r>
        <w:tab/>
        <w:t>Test description</w:t>
      </w:r>
    </w:p>
    <w:p w14:paraId="7D985D10" w14:textId="77777777" w:rsidR="000C70BA" w:rsidRDefault="000C70BA" w:rsidP="000C70BA">
      <w:pPr>
        <w:pStyle w:val="H6"/>
      </w:pPr>
      <w:r>
        <w:t>6.3.1.3.1</w:t>
      </w:r>
      <w:r>
        <w:tab/>
        <w:t>Pre-test conditions</w:t>
      </w:r>
    </w:p>
    <w:p w14:paraId="59372A38" w14:textId="77777777" w:rsidR="000C70BA" w:rsidRDefault="000C70BA" w:rsidP="000C70BA">
      <w:pPr>
        <w:pStyle w:val="H6"/>
      </w:pPr>
      <w:r w:rsidRPr="00102CE5">
        <w:t>Test configuration</w:t>
      </w:r>
      <w:r>
        <w:t>:</w:t>
      </w:r>
    </w:p>
    <w:p w14:paraId="345B867A" w14:textId="3D9003C5" w:rsidR="000C70BA" w:rsidRDefault="000C70BA" w:rsidP="000C70BA">
      <w:pPr>
        <w:pStyle w:val="B1"/>
      </w:pPr>
      <w:r>
        <w:t>-</w:t>
      </w:r>
      <w:r>
        <w:tab/>
        <w:t xml:space="preserve">Single cell configuration according to TS </w:t>
      </w:r>
      <w:r w:rsidR="00960759">
        <w:t>37.579</w:t>
      </w:r>
      <w:r>
        <w:t>-1 [2] clause 5.2.2.2.1.</w:t>
      </w:r>
    </w:p>
    <w:p w14:paraId="3642D1E2" w14:textId="77777777" w:rsidR="000C70BA" w:rsidRDefault="000C70BA" w:rsidP="000C70BA">
      <w:pPr>
        <w:pStyle w:val="H6"/>
      </w:pPr>
      <w:r>
        <w:t>Preamble:</w:t>
      </w:r>
    </w:p>
    <w:p w14:paraId="3C7AA398" w14:textId="257A6CC5" w:rsidR="000C70BA" w:rsidRDefault="000C70BA" w:rsidP="000C70BA">
      <w:pPr>
        <w:pStyle w:val="B1"/>
      </w:pPr>
      <w:r>
        <w:t>-</w:t>
      </w:r>
      <w:r>
        <w:tab/>
        <w:t xml:space="preserve">The UE has performed procedure 'Initial registration' as described in TS </w:t>
      </w:r>
      <w:r w:rsidR="00960759">
        <w:t>37.579</w:t>
      </w:r>
      <w:r>
        <w:t>-1 [2] clause 5.4.2.</w:t>
      </w:r>
    </w:p>
    <w:p w14:paraId="47E2C58D" w14:textId="77777777" w:rsidR="000C70BA" w:rsidRDefault="000C70BA" w:rsidP="000C70BA">
      <w:pPr>
        <w:pStyle w:val="B1"/>
      </w:pPr>
      <w:r>
        <w:t>-</w:t>
      </w:r>
      <w:r>
        <w:tab/>
      </w:r>
      <w:r w:rsidRPr="000573F5">
        <w:t>UE States at the end of the preamble</w:t>
      </w:r>
      <w:r>
        <w:t>:</w:t>
      </w:r>
    </w:p>
    <w:p w14:paraId="61C18910" w14:textId="77777777" w:rsidR="000C70BA" w:rsidRDefault="000C70BA" w:rsidP="000C70BA">
      <w:pPr>
        <w:pStyle w:val="B1"/>
        <w:ind w:left="852"/>
      </w:pPr>
      <w:r>
        <w:t>-</w:t>
      </w:r>
      <w:r>
        <w:tab/>
        <w:t>The UE is in RRC_IDLE state.</w:t>
      </w:r>
    </w:p>
    <w:p w14:paraId="58B418A8" w14:textId="77777777" w:rsidR="000C70BA" w:rsidRDefault="000C70BA" w:rsidP="000C70BA">
      <w:pPr>
        <w:pStyle w:val="B1"/>
        <w:ind w:left="852"/>
      </w:pPr>
      <w:r>
        <w:t>-</w:t>
      </w:r>
      <w:r>
        <w:tab/>
        <w:t>The client is registered for MCVideo.</w:t>
      </w:r>
    </w:p>
    <w:p w14:paraId="1022C9D0" w14:textId="77777777" w:rsidR="000C70BA" w:rsidRDefault="000C70BA" w:rsidP="000C70BA">
      <w:pPr>
        <w:pStyle w:val="H6"/>
      </w:pPr>
      <w:r>
        <w:t>6.3.1.3.2</w:t>
      </w:r>
      <w:r>
        <w:tab/>
        <w:t>Test procedure sequence</w:t>
      </w:r>
    </w:p>
    <w:p w14:paraId="21A4EFCE" w14:textId="77777777" w:rsidR="000C70BA" w:rsidRDefault="000C70BA" w:rsidP="000C70BA">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Default="000C70BA" w:rsidP="002E3FCC">
            <w:pPr>
              <w:pStyle w:val="TAH"/>
              <w:spacing w:line="254" w:lineRule="auto"/>
            </w:pPr>
            <w:r>
              <w:t>Verdict</w:t>
            </w:r>
          </w:p>
        </w:tc>
      </w:tr>
      <w:tr w:rsidR="000C70BA"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Default="000C70BA" w:rsidP="002E3FCC">
            <w:pPr>
              <w:pStyle w:val="TAH"/>
              <w:spacing w:line="254" w:lineRule="auto"/>
            </w:pPr>
          </w:p>
        </w:tc>
      </w:tr>
      <w:tr w:rsidR="000C70BA"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Default="000C70BA" w:rsidP="002E3FCC">
            <w:pPr>
              <w:pStyle w:val="TAL"/>
              <w:spacing w:line="254" w:lineRule="auto"/>
            </w:pPr>
            <w:r>
              <w:t>Make the UE (MCVideo client) send an emergency alert.</w:t>
            </w:r>
          </w:p>
          <w:p w14:paraId="2C2514B0"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Default="000C70BA" w:rsidP="002E3FCC">
            <w:pPr>
              <w:pStyle w:val="TAC"/>
              <w:spacing w:line="254" w:lineRule="auto"/>
            </w:pPr>
            <w:r>
              <w:t>-</w:t>
            </w:r>
          </w:p>
        </w:tc>
      </w:tr>
      <w:tr w:rsidR="000C70BA"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Default="000C70BA" w:rsidP="002E3FCC">
            <w:pPr>
              <w:pStyle w:val="TAC"/>
              <w:spacing w:line="254" w:lineRule="auto"/>
            </w:pPr>
            <w:r>
              <w:t>P</w:t>
            </w:r>
          </w:p>
        </w:tc>
      </w:tr>
      <w:tr w:rsidR="000C70BA"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Default="000C70BA" w:rsidP="002E3FCC">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Default="000C70BA" w:rsidP="002E3FCC">
            <w:pPr>
              <w:pStyle w:val="TAL"/>
              <w:spacing w:line="254" w:lineRule="auto"/>
            </w:pPr>
            <w:r>
              <w:t>Make the UE (MCVideo client) cancel the emergency alert.</w:t>
            </w:r>
          </w:p>
          <w:p w14:paraId="743C04EA"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Default="000C70BA" w:rsidP="002E3FCC">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Default="000C70BA" w:rsidP="002E3FCC">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Default="000C70BA" w:rsidP="002E3FCC">
            <w:pPr>
              <w:pStyle w:val="TAC"/>
              <w:spacing w:line="254" w:lineRule="auto"/>
            </w:pPr>
            <w:r>
              <w:t>-</w:t>
            </w:r>
          </w:p>
        </w:tc>
      </w:tr>
      <w:tr w:rsidR="000C70BA"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Default="000C70BA" w:rsidP="002E3FCC">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Default="000C70BA" w:rsidP="002E3FCC">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Default="000C70BA" w:rsidP="002E3FCC">
            <w:pPr>
              <w:pStyle w:val="TAC"/>
              <w:spacing w:line="254" w:lineRule="auto"/>
            </w:pPr>
            <w:r>
              <w:t>P</w:t>
            </w:r>
          </w:p>
        </w:tc>
      </w:tr>
      <w:tr w:rsidR="000C70BA"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Default="000C70BA" w:rsidP="002E3FCC">
            <w:pPr>
              <w:pStyle w:val="TAN"/>
              <w:spacing w:line="254" w:lineRule="auto"/>
            </w:pPr>
            <w:r>
              <w:t>NOTE 1:</w:t>
            </w:r>
            <w:r>
              <w:tab/>
              <w:t>This is expected to be done via a suitable implementation dependent MMI.</w:t>
            </w:r>
          </w:p>
        </w:tc>
      </w:tr>
    </w:tbl>
    <w:p w14:paraId="17F76E4D" w14:textId="77777777" w:rsidR="000C70BA" w:rsidRDefault="000C70BA" w:rsidP="000C70BA"/>
    <w:p w14:paraId="0A4F4F40" w14:textId="77777777" w:rsidR="000C70BA" w:rsidRDefault="000C70BA" w:rsidP="000C70BA">
      <w:pPr>
        <w:pStyle w:val="H6"/>
      </w:pPr>
      <w:r>
        <w:rPr>
          <w:lang w:eastAsia="x-none"/>
        </w:rPr>
        <w:t>6.3.1.3.3</w:t>
      </w:r>
      <w:r>
        <w:rPr>
          <w:lang w:eastAsia="x-none"/>
        </w:rPr>
        <w:tab/>
        <w:t>Specific message contents</w:t>
      </w:r>
    </w:p>
    <w:p w14:paraId="1FA00479" w14:textId="2657A364" w:rsidR="000C70BA" w:rsidRDefault="000C70BA" w:rsidP="000C70BA">
      <w:pPr>
        <w:pStyle w:val="TH"/>
      </w:pPr>
      <w:r>
        <w:rPr>
          <w:lang w:eastAsia="x-none"/>
        </w:rPr>
        <w:t>Table 6.3.1.3.3-1: SIP MESSAGE from the UE(step 2, Table 6.3.1.3.2-1</w:t>
      </w:r>
      <w:r>
        <w:t>;</w:t>
      </w:r>
      <w:r>
        <w:br/>
        <w:t xml:space="preserve">step 2,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Default="000C70BA" w:rsidP="002E3FCC">
            <w:pPr>
              <w:pStyle w:val="TAL"/>
              <w:spacing w:line="254" w:lineRule="auto"/>
            </w:pPr>
            <w:r>
              <w:t xml:space="preserve">Derivation Path: TS </w:t>
            </w:r>
            <w:r w:rsidR="00960759">
              <w:t>37.579</w:t>
            </w:r>
            <w:r>
              <w:t>-1 [2], Table 5.5.2.7.1-1, condition</w:t>
            </w:r>
            <w:r w:rsidRPr="002A38A7">
              <w:t xml:space="preserve"> LOCATION-INFO</w:t>
            </w:r>
          </w:p>
        </w:tc>
      </w:tr>
      <w:tr w:rsidR="000C70BA"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Default="000C70BA" w:rsidP="002E3FCC">
            <w:pPr>
              <w:pStyle w:val="TAH"/>
              <w:spacing w:line="254" w:lineRule="auto"/>
            </w:pPr>
            <w:r>
              <w:t>Condition</w:t>
            </w:r>
          </w:p>
        </w:tc>
      </w:tr>
      <w:tr w:rsidR="000C70BA"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Default="000C70BA" w:rsidP="002E3FCC">
            <w:pPr>
              <w:pStyle w:val="TAL"/>
              <w:spacing w:line="254" w:lineRule="auto"/>
            </w:pPr>
          </w:p>
        </w:tc>
      </w:tr>
      <w:tr w:rsidR="000C70BA"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Default="000C70BA" w:rsidP="002E3FCC">
            <w:pPr>
              <w:pStyle w:val="TAL"/>
              <w:spacing w:line="254" w:lineRule="auto"/>
            </w:pPr>
          </w:p>
        </w:tc>
      </w:tr>
      <w:tr w:rsidR="000C70BA"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Default="000C70BA" w:rsidP="002E3FCC">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Default="000C70BA" w:rsidP="002E3FCC">
            <w:pPr>
              <w:pStyle w:val="TAL"/>
              <w:spacing w:line="254" w:lineRule="auto"/>
            </w:pPr>
          </w:p>
        </w:tc>
      </w:tr>
      <w:tr w:rsidR="000C70BA"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Default="000C70BA" w:rsidP="002E3FCC">
            <w:pPr>
              <w:pStyle w:val="TAL"/>
              <w:spacing w:line="254" w:lineRule="auto"/>
            </w:pPr>
          </w:p>
        </w:tc>
      </w:tr>
      <w:tr w:rsidR="000C70BA"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Default="000C70BA" w:rsidP="002E3FCC">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Default="000C70BA" w:rsidP="002E3FCC">
            <w:pPr>
              <w:pStyle w:val="TAL"/>
              <w:spacing w:line="254" w:lineRule="auto"/>
            </w:pPr>
          </w:p>
        </w:tc>
      </w:tr>
    </w:tbl>
    <w:p w14:paraId="6041A838" w14:textId="77777777" w:rsidR="000C70BA" w:rsidRDefault="000C70BA" w:rsidP="000C70BA"/>
    <w:p w14:paraId="51DF522C" w14:textId="77777777" w:rsidR="000C70BA" w:rsidRDefault="000C70BA" w:rsidP="000C70BA">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Default="000C70BA" w:rsidP="002E3FCC">
            <w:pPr>
              <w:pStyle w:val="TAH"/>
              <w:spacing w:line="254" w:lineRule="auto"/>
              <w:rPr>
                <w:rFonts w:eastAsia="SimSun"/>
              </w:rPr>
            </w:pPr>
            <w:r>
              <w:rPr>
                <w:rFonts w:eastAsia="SimSun"/>
              </w:rPr>
              <w:t>Condition</w:t>
            </w:r>
          </w:p>
        </w:tc>
      </w:tr>
      <w:tr w:rsidR="000C70BA"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Default="000C70BA" w:rsidP="002E3FCC">
            <w:pPr>
              <w:pStyle w:val="TAL"/>
              <w:spacing w:line="254" w:lineRule="auto"/>
              <w:rPr>
                <w:rFonts w:eastAsia="SimSun"/>
              </w:rPr>
            </w:pPr>
          </w:p>
        </w:tc>
      </w:tr>
      <w:tr w:rsidR="000C70BA"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Default="000C70BA" w:rsidP="002E3FCC">
            <w:pPr>
              <w:pStyle w:val="TAL"/>
              <w:spacing w:line="254" w:lineRule="auto"/>
              <w:rPr>
                <w:rFonts w:eastAsia="SimSun"/>
              </w:rPr>
            </w:pPr>
          </w:p>
        </w:tc>
      </w:tr>
      <w:tr w:rsidR="000C70BA"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Default="000C70BA" w:rsidP="002E3FCC">
            <w:pPr>
              <w:pStyle w:val="TAL"/>
              <w:spacing w:line="254" w:lineRule="auto"/>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Default="000C70BA" w:rsidP="002E3FCC">
            <w:pPr>
              <w:pStyle w:val="TAL"/>
              <w:spacing w:line="254" w:lineRule="auto"/>
              <w:rPr>
                <w:rFonts w:eastAsia="SimSun"/>
              </w:rPr>
            </w:pPr>
          </w:p>
        </w:tc>
      </w:tr>
      <w:tr w:rsidR="000C70BA"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Default="000C70BA" w:rsidP="002E3FCC">
            <w:pPr>
              <w:pStyle w:val="TAL"/>
              <w:spacing w:line="254" w:lineRule="auto"/>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Default="000C70BA" w:rsidP="002E3FCC">
            <w:pPr>
              <w:pStyle w:val="TAL"/>
              <w:spacing w:line="254" w:lineRule="auto"/>
              <w:rPr>
                <w:rFonts w:eastAsia="SimSun"/>
              </w:rPr>
            </w:pPr>
          </w:p>
        </w:tc>
      </w:tr>
      <w:tr w:rsidR="000C70BA"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Default="000C70BA" w:rsidP="002E3FCC">
            <w:pPr>
              <w:pStyle w:val="TAL"/>
              <w:spacing w:line="254" w:lineRule="auto"/>
              <w:rPr>
                <w:rFonts w:eastAsia="SimSun"/>
              </w:rPr>
            </w:pPr>
          </w:p>
        </w:tc>
      </w:tr>
    </w:tbl>
    <w:p w14:paraId="50AC92AB" w14:textId="77777777" w:rsidR="000C70BA" w:rsidRDefault="000C70BA" w:rsidP="000C70BA"/>
    <w:p w14:paraId="07838A42" w14:textId="77777777" w:rsidR="000C70BA" w:rsidRDefault="000C70BA" w:rsidP="000C70BA">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5.5.3.4.1-2</w:t>
            </w:r>
          </w:p>
        </w:tc>
      </w:tr>
      <w:tr w:rsidR="000C70BA"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Default="000C70BA" w:rsidP="002E3FCC">
            <w:pPr>
              <w:pStyle w:val="TAH"/>
              <w:rPr>
                <w:bCs/>
                <w:lang w:val="fr-FR"/>
              </w:rPr>
            </w:pPr>
            <w:r>
              <w:rPr>
                <w:bCs/>
                <w:lang w:val="fr-FR"/>
              </w:rPr>
              <w:t>Condition</w:t>
            </w:r>
          </w:p>
        </w:tc>
      </w:tr>
      <w:tr w:rsidR="000C70BA"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Default="000C70BA" w:rsidP="002E3FCC">
            <w:pPr>
              <w:pStyle w:val="TAL"/>
              <w:rPr>
                <w:lang w:val="fr-FR"/>
              </w:rPr>
            </w:pPr>
          </w:p>
        </w:tc>
      </w:tr>
      <w:tr w:rsidR="000C70BA"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Default="000C70BA" w:rsidP="002E3FCC">
            <w:pPr>
              <w:pStyle w:val="TAL"/>
              <w:rPr>
                <w:lang w:val="fr-FR"/>
              </w:rPr>
            </w:pPr>
          </w:p>
        </w:tc>
      </w:tr>
      <w:tr w:rsidR="000C70BA"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Default="000C70BA" w:rsidP="002E3FCC">
            <w:pPr>
              <w:pStyle w:val="TAL"/>
              <w:rPr>
                <w:lang w:val="fr-FR"/>
              </w:rPr>
            </w:pPr>
          </w:p>
        </w:tc>
      </w:tr>
      <w:tr w:rsidR="000C70BA"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Default="000C70BA" w:rsidP="002E3FCC">
            <w:pPr>
              <w:pStyle w:val="TAL"/>
              <w:rPr>
                <w:lang w:val="fr-FR"/>
              </w:rPr>
            </w:pPr>
          </w:p>
        </w:tc>
      </w:tr>
      <w:tr w:rsidR="000C70BA"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Default="000C70BA" w:rsidP="002E3FCC">
            <w:pPr>
              <w:pStyle w:val="TAL"/>
            </w:pPr>
          </w:p>
        </w:tc>
      </w:tr>
      <w:tr w:rsidR="000C70BA"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Default="000C70BA" w:rsidP="002E3FCC">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Default="000C70BA" w:rsidP="002E3FCC">
            <w:pPr>
              <w:pStyle w:val="TAL"/>
            </w:pPr>
          </w:p>
        </w:tc>
      </w:tr>
    </w:tbl>
    <w:p w14:paraId="2601DB44" w14:textId="77777777" w:rsidR="000C70BA" w:rsidRDefault="000C70BA" w:rsidP="000C70BA"/>
    <w:p w14:paraId="30458790" w14:textId="17FD5048" w:rsidR="000C70BA" w:rsidRDefault="000C70BA" w:rsidP="000C70BA">
      <w:pPr>
        <w:pStyle w:val="TH"/>
      </w:pPr>
      <w:r>
        <w:rPr>
          <w:lang w:eastAsia="x-none"/>
        </w:rPr>
        <w:t>Table 6.3.1.3.3-3: SIP MESSAGE from the SS (step 2,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Default="000C70BA" w:rsidP="002E3FCC">
            <w:pPr>
              <w:pStyle w:val="TAH"/>
              <w:spacing w:line="254" w:lineRule="auto"/>
            </w:pPr>
            <w:r>
              <w:t>Condition</w:t>
            </w:r>
          </w:p>
        </w:tc>
      </w:tr>
      <w:tr w:rsidR="000C70BA"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Default="000C70BA" w:rsidP="002E3FCC">
            <w:pPr>
              <w:pStyle w:val="TAL"/>
              <w:spacing w:line="254" w:lineRule="auto"/>
            </w:pPr>
          </w:p>
        </w:tc>
      </w:tr>
      <w:tr w:rsidR="000C70BA"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Default="000C70BA" w:rsidP="002E3FCC">
            <w:pPr>
              <w:pStyle w:val="TAL"/>
              <w:spacing w:line="254" w:lineRule="auto"/>
            </w:pPr>
          </w:p>
        </w:tc>
      </w:tr>
      <w:tr w:rsidR="000C70BA"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Default="000C70BA" w:rsidP="002E3FCC">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Default="000C70BA" w:rsidP="002E3FCC">
            <w:pPr>
              <w:pStyle w:val="TAL"/>
              <w:spacing w:line="254" w:lineRule="auto"/>
            </w:pPr>
          </w:p>
        </w:tc>
      </w:tr>
    </w:tbl>
    <w:p w14:paraId="2D2E0185" w14:textId="77777777" w:rsidR="000C70BA" w:rsidRDefault="000C70BA" w:rsidP="000C70BA"/>
    <w:p w14:paraId="58FD139F" w14:textId="77777777" w:rsidR="000C70BA" w:rsidRDefault="000C70BA" w:rsidP="000C70BA">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Default="000C70BA" w:rsidP="002E3FCC">
            <w:pPr>
              <w:pStyle w:val="TAH"/>
              <w:spacing w:line="254" w:lineRule="auto"/>
              <w:rPr>
                <w:rFonts w:eastAsia="SimSun"/>
              </w:rPr>
            </w:pPr>
            <w:r>
              <w:rPr>
                <w:rFonts w:eastAsia="SimSun"/>
              </w:rPr>
              <w:t>Condition</w:t>
            </w:r>
          </w:p>
        </w:tc>
      </w:tr>
      <w:tr w:rsidR="000C70BA"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Default="000C70BA" w:rsidP="002E3FCC">
            <w:pPr>
              <w:pStyle w:val="TAL"/>
              <w:spacing w:line="254" w:lineRule="auto"/>
              <w:rPr>
                <w:rFonts w:eastAsia="SimSun"/>
              </w:rPr>
            </w:pPr>
          </w:p>
        </w:tc>
      </w:tr>
      <w:tr w:rsidR="000C70BA"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Default="000C70BA" w:rsidP="002E3FCC">
            <w:pPr>
              <w:pStyle w:val="TAL"/>
              <w:spacing w:line="254" w:lineRule="auto"/>
              <w:rPr>
                <w:rFonts w:eastAsia="SimSun"/>
              </w:rPr>
            </w:pPr>
          </w:p>
        </w:tc>
      </w:tr>
      <w:tr w:rsidR="000C70BA"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Default="000C70BA" w:rsidP="002E3FCC">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Default="000C70BA" w:rsidP="002E3FCC">
            <w:pPr>
              <w:pStyle w:val="TAL"/>
              <w:spacing w:line="254" w:lineRule="auto"/>
              <w:rPr>
                <w:rFonts w:eastAsia="SimSun"/>
              </w:rPr>
            </w:pPr>
          </w:p>
        </w:tc>
      </w:tr>
      <w:tr w:rsidR="000C70BA"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Default="000C70BA" w:rsidP="002E3FCC">
            <w:pPr>
              <w:pStyle w:val="TAL"/>
              <w:spacing w:line="254" w:lineRule="auto"/>
              <w:rPr>
                <w:rFonts w:eastAsia="SimSun"/>
              </w:rPr>
            </w:pPr>
          </w:p>
        </w:tc>
      </w:tr>
      <w:tr w:rsidR="000C70BA"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Default="000C70BA" w:rsidP="002E3FCC">
            <w:pPr>
              <w:pStyle w:val="TAL"/>
              <w:spacing w:line="254" w:lineRule="auto"/>
              <w:rPr>
                <w:rFonts w:eastAsia="SimSun"/>
              </w:rPr>
            </w:pPr>
          </w:p>
        </w:tc>
      </w:tr>
      <w:tr w:rsidR="000C70BA"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Default="000C70BA" w:rsidP="002E3FCC">
            <w:pPr>
              <w:pStyle w:val="TAL"/>
              <w:spacing w:line="254" w:lineRule="auto"/>
              <w:rPr>
                <w:rFonts w:eastAsia="SimSun"/>
              </w:rPr>
            </w:pPr>
          </w:p>
        </w:tc>
      </w:tr>
    </w:tbl>
    <w:p w14:paraId="6CCDCCC3" w14:textId="77777777" w:rsidR="000C70BA" w:rsidRDefault="000C70BA" w:rsidP="000C70BA"/>
    <w:p w14:paraId="2E354D2D" w14:textId="5A0427A4" w:rsidR="000C70BA" w:rsidRDefault="000C70BA" w:rsidP="000C70BA">
      <w:pPr>
        <w:pStyle w:val="TH"/>
      </w:pPr>
      <w:r>
        <w:rPr>
          <w:lang w:eastAsia="x-none"/>
        </w:rPr>
        <w:t>Table 6.3.1.3.3-5: SIP MESSAGE from the UE (step 4, Table 6.3.1.3.2-1</w:t>
      </w:r>
      <w:r>
        <w:t>;</w:t>
      </w:r>
      <w:r>
        <w:br/>
        <w:t xml:space="preserve">step 2, TS </w:t>
      </w:r>
      <w:r w:rsidR="00960759">
        <w:t>37.579</w:t>
      </w:r>
      <w:r>
        <w:t>-1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Default="000C70BA" w:rsidP="002E3FCC">
            <w:pPr>
              <w:pStyle w:val="TAL"/>
              <w:spacing w:line="254" w:lineRule="auto"/>
            </w:pPr>
            <w:r>
              <w:t xml:space="preserve">Derivation Path: TS </w:t>
            </w:r>
            <w:r w:rsidR="00960759">
              <w:t>37.579</w:t>
            </w:r>
            <w:r>
              <w:t>-1 [2], Table 5.5.2.7.1-1</w:t>
            </w:r>
          </w:p>
        </w:tc>
      </w:tr>
      <w:tr w:rsidR="000C70BA"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Default="000C70BA" w:rsidP="002E3FCC">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Default="000C70BA" w:rsidP="002E3FCC">
            <w:pPr>
              <w:pStyle w:val="TAH"/>
              <w:spacing w:line="254" w:lineRule="auto"/>
            </w:pPr>
            <w:r>
              <w:t>Condition</w:t>
            </w:r>
          </w:p>
        </w:tc>
      </w:tr>
      <w:tr w:rsidR="000C70BA"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Default="000C70BA" w:rsidP="002E3FCC">
            <w:pPr>
              <w:pStyle w:val="TAL"/>
              <w:spacing w:line="254" w:lineRule="auto"/>
            </w:pPr>
          </w:p>
        </w:tc>
      </w:tr>
      <w:tr w:rsidR="000C70BA"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Default="000C70BA" w:rsidP="002E3FCC">
            <w:pPr>
              <w:pStyle w:val="TAL"/>
              <w:spacing w:line="254" w:lineRule="auto"/>
            </w:pPr>
          </w:p>
        </w:tc>
      </w:tr>
      <w:tr w:rsidR="000C70BA"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Default="000C70BA" w:rsidP="002E3FCC">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Default="000C70BA" w:rsidP="002E3FCC">
            <w:pPr>
              <w:pStyle w:val="TAL"/>
              <w:spacing w:line="254" w:lineRule="auto"/>
            </w:pPr>
          </w:p>
        </w:tc>
      </w:tr>
    </w:tbl>
    <w:p w14:paraId="03E3CAAF" w14:textId="77777777" w:rsidR="000C70BA" w:rsidRDefault="000C70BA" w:rsidP="000C70BA"/>
    <w:p w14:paraId="54E3563E" w14:textId="77777777" w:rsidR="000C70BA" w:rsidRDefault="000C70BA" w:rsidP="000C70BA">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Default="000C70BA" w:rsidP="002E3FCC">
            <w:pPr>
              <w:pStyle w:val="TAH"/>
              <w:spacing w:line="254" w:lineRule="auto"/>
              <w:rPr>
                <w:rFonts w:eastAsia="SimSun"/>
              </w:rPr>
            </w:pPr>
            <w:r>
              <w:rPr>
                <w:rFonts w:eastAsia="SimSun"/>
              </w:rPr>
              <w:t>Condition</w:t>
            </w:r>
          </w:p>
        </w:tc>
      </w:tr>
      <w:tr w:rsidR="000C70BA"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Default="000C70BA" w:rsidP="002E3FCC">
            <w:pPr>
              <w:pStyle w:val="TAL"/>
              <w:spacing w:line="254" w:lineRule="auto"/>
              <w:rPr>
                <w:rFonts w:eastAsia="SimSun"/>
              </w:rPr>
            </w:pPr>
          </w:p>
        </w:tc>
      </w:tr>
      <w:tr w:rsidR="000C70BA"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Default="000C70BA" w:rsidP="002E3FCC">
            <w:pPr>
              <w:pStyle w:val="TAL"/>
              <w:spacing w:line="254" w:lineRule="auto"/>
              <w:rPr>
                <w:rFonts w:eastAsia="SimSun"/>
              </w:rPr>
            </w:pPr>
          </w:p>
        </w:tc>
      </w:tr>
      <w:tr w:rsidR="000C70BA"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Default="000C70BA" w:rsidP="002E3FCC">
            <w:pPr>
              <w:pStyle w:val="TAL"/>
              <w:spacing w:line="254" w:lineRule="auto"/>
              <w:rPr>
                <w:rFonts w:eastAsia="SimSun"/>
              </w:rPr>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Default="000C70BA" w:rsidP="002E3FCC">
            <w:pPr>
              <w:pStyle w:val="TAL"/>
              <w:spacing w:line="254" w:lineRule="auto"/>
              <w:rPr>
                <w:rFonts w:eastAsia="SimSun"/>
              </w:rPr>
            </w:pPr>
          </w:p>
        </w:tc>
      </w:tr>
      <w:tr w:rsidR="000C70BA"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Default="000C70BA" w:rsidP="002E3FCC">
            <w:pPr>
              <w:pStyle w:val="TAL"/>
              <w:spacing w:line="254" w:lineRule="auto"/>
              <w:rPr>
                <w:rFonts w:eastAsia="SimSun"/>
              </w:rPr>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Default="000C70BA" w:rsidP="002E3FCC">
            <w:pPr>
              <w:pStyle w:val="TAL"/>
              <w:spacing w:line="254" w:lineRule="auto"/>
              <w:rPr>
                <w:rFonts w:eastAsia="SimSun"/>
              </w:rPr>
            </w:pPr>
          </w:p>
        </w:tc>
      </w:tr>
      <w:tr w:rsidR="000C70BA"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Default="000C70BA" w:rsidP="002E3FCC">
            <w:pPr>
              <w:pStyle w:val="TAL"/>
              <w:spacing w:line="254" w:lineRule="auto"/>
              <w:rPr>
                <w:rFonts w:eastAsia="SimSun"/>
              </w:rPr>
            </w:pPr>
          </w:p>
        </w:tc>
      </w:tr>
    </w:tbl>
    <w:p w14:paraId="0BAF783C" w14:textId="77777777" w:rsidR="000C70BA" w:rsidRDefault="000C70BA" w:rsidP="000C70BA">
      <w:pPr>
        <w:spacing w:line="254" w:lineRule="auto"/>
        <w:rPr>
          <w:rFonts w:eastAsia="SimSun"/>
        </w:rPr>
      </w:pPr>
    </w:p>
    <w:p w14:paraId="65A43D95" w14:textId="76226172" w:rsidR="000C70BA" w:rsidRDefault="000C70BA" w:rsidP="000C70BA">
      <w:pPr>
        <w:pStyle w:val="TH"/>
      </w:pPr>
      <w:r>
        <w:rPr>
          <w:lang w:eastAsia="x-none"/>
        </w:rPr>
        <w:t>Table 6.3.1.3.3-7: SIP MESSAGE from the SS (step 4,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Default="000C70BA" w:rsidP="002E3FCC">
            <w:pPr>
              <w:pStyle w:val="TAH"/>
              <w:spacing w:line="254" w:lineRule="auto"/>
            </w:pPr>
            <w:r>
              <w:t>Condition</w:t>
            </w:r>
          </w:p>
        </w:tc>
      </w:tr>
      <w:tr w:rsidR="000C70BA"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Default="000C70BA" w:rsidP="002E3FCC">
            <w:pPr>
              <w:pStyle w:val="TAL"/>
              <w:spacing w:line="254" w:lineRule="auto"/>
            </w:pPr>
          </w:p>
        </w:tc>
      </w:tr>
      <w:tr w:rsidR="000C70BA"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Default="000C70BA" w:rsidP="002E3FCC">
            <w:pPr>
              <w:pStyle w:val="TAL"/>
              <w:spacing w:line="254" w:lineRule="auto"/>
            </w:pPr>
          </w:p>
        </w:tc>
      </w:tr>
      <w:tr w:rsidR="000C70BA"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Default="000C70BA" w:rsidP="002E3FCC">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Default="000C70BA" w:rsidP="002E3FCC">
            <w:pPr>
              <w:pStyle w:val="TAL"/>
              <w:spacing w:line="254" w:lineRule="auto"/>
            </w:pPr>
          </w:p>
        </w:tc>
      </w:tr>
    </w:tbl>
    <w:p w14:paraId="5549AE1A" w14:textId="77777777" w:rsidR="000C70BA" w:rsidRDefault="000C70BA" w:rsidP="000C70BA"/>
    <w:p w14:paraId="06A8F4EA" w14:textId="77777777" w:rsidR="000C70BA" w:rsidRDefault="000C70BA" w:rsidP="000C70BA">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Default="000C70BA" w:rsidP="002E3FCC">
            <w:pPr>
              <w:pStyle w:val="TAH"/>
              <w:spacing w:line="254" w:lineRule="auto"/>
              <w:rPr>
                <w:rFonts w:eastAsia="SimSun"/>
              </w:rPr>
            </w:pPr>
            <w:r>
              <w:rPr>
                <w:rFonts w:eastAsia="SimSun"/>
              </w:rPr>
              <w:t>Condition</w:t>
            </w:r>
          </w:p>
        </w:tc>
      </w:tr>
      <w:tr w:rsidR="000C70BA"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Default="000C70BA" w:rsidP="002E3FCC">
            <w:pPr>
              <w:pStyle w:val="TAL"/>
              <w:spacing w:line="254" w:lineRule="auto"/>
              <w:rPr>
                <w:rFonts w:eastAsia="SimSun"/>
              </w:rPr>
            </w:pPr>
          </w:p>
        </w:tc>
      </w:tr>
      <w:tr w:rsidR="000C70BA"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Default="000C70BA" w:rsidP="002E3FCC">
            <w:pPr>
              <w:pStyle w:val="TAL"/>
              <w:spacing w:line="254" w:lineRule="auto"/>
              <w:rPr>
                <w:rFonts w:eastAsia="SimSun"/>
              </w:rPr>
            </w:pPr>
          </w:p>
        </w:tc>
      </w:tr>
      <w:tr w:rsidR="000C70BA"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Default="000C70BA" w:rsidP="002E3FCC">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Default="000C70BA" w:rsidP="002E3FCC">
            <w:pPr>
              <w:pStyle w:val="TAL"/>
              <w:spacing w:line="254" w:lineRule="auto"/>
              <w:rPr>
                <w:rFonts w:eastAsia="SimSun"/>
              </w:rPr>
            </w:pPr>
          </w:p>
        </w:tc>
      </w:tr>
      <w:tr w:rsidR="000C70BA"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Default="000C70BA" w:rsidP="002E3FCC">
            <w:pPr>
              <w:pStyle w:val="TAL"/>
              <w:spacing w:line="254" w:lineRule="auto"/>
              <w:rPr>
                <w:rFonts w:eastAsia="SimSun"/>
              </w:rPr>
            </w:pPr>
          </w:p>
        </w:tc>
      </w:tr>
      <w:tr w:rsidR="000C70BA"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Default="000C70BA" w:rsidP="002E3FCC">
            <w:pPr>
              <w:pStyle w:val="TAL"/>
              <w:spacing w:line="254" w:lineRule="auto"/>
              <w:rPr>
                <w:rFonts w:eastAsia="SimSun"/>
              </w:rPr>
            </w:pPr>
          </w:p>
        </w:tc>
      </w:tr>
      <w:tr w:rsidR="000C70BA"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Default="000C70BA" w:rsidP="002E3FCC">
            <w:pPr>
              <w:pStyle w:val="TAL"/>
              <w:spacing w:line="254" w:lineRule="auto"/>
              <w:rPr>
                <w:rFonts w:eastAsia="SimSun"/>
              </w:rPr>
            </w:pPr>
          </w:p>
        </w:tc>
      </w:tr>
    </w:tbl>
    <w:p w14:paraId="25200D5C" w14:textId="77777777" w:rsidR="000C70BA" w:rsidRDefault="000C70BA" w:rsidP="000C70BA"/>
    <w:p w14:paraId="59AD469B" w14:textId="77777777" w:rsidR="000C70BA" w:rsidRDefault="000C70BA" w:rsidP="000C70BA">
      <w:pPr>
        <w:pStyle w:val="Heading3"/>
      </w:pPr>
      <w:bookmarkStart w:id="789" w:name="_Toc99871296"/>
      <w:bookmarkStart w:id="790" w:name="_Toc171440755"/>
      <w:bookmarkStart w:id="791" w:name="_Toc180160947"/>
      <w:r>
        <w:t>6.3.2</w:t>
      </w:r>
      <w:r>
        <w:tab/>
        <w:t>On-network / Emergency Alert / Emergency alert origination / Emergency alert cancellation / Client Terminated (CT)</w:t>
      </w:r>
      <w:bookmarkEnd w:id="789"/>
      <w:bookmarkEnd w:id="790"/>
      <w:bookmarkEnd w:id="791"/>
    </w:p>
    <w:p w14:paraId="677A8D63" w14:textId="77777777" w:rsidR="000C70BA" w:rsidRDefault="000C70BA" w:rsidP="000C70BA">
      <w:pPr>
        <w:pStyle w:val="H6"/>
      </w:pPr>
      <w:r>
        <w:t>6.3.2.1</w:t>
      </w:r>
      <w:r>
        <w:tab/>
        <w:t>Test Purpose (TP)</w:t>
      </w:r>
    </w:p>
    <w:p w14:paraId="638EEA13" w14:textId="77777777" w:rsidR="000C70BA" w:rsidRDefault="000C70BA" w:rsidP="000C70BA">
      <w:pPr>
        <w:pStyle w:val="H6"/>
      </w:pPr>
      <w:r>
        <w:t>(1)</w:t>
      </w:r>
    </w:p>
    <w:p w14:paraId="7CB6D64E"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0D4874C3" w14:textId="77777777" w:rsidR="000C70BA" w:rsidRDefault="000C70BA" w:rsidP="000C70BA">
      <w:pPr>
        <w:pStyle w:val="PL"/>
      </w:pPr>
      <w:r>
        <w:rPr>
          <w:b/>
        </w:rPr>
        <w:t>ensure that</w:t>
      </w:r>
      <w:r>
        <w:t xml:space="preserve"> {</w:t>
      </w:r>
      <w:r>
        <w:br/>
        <w:t xml:space="preserve">  </w:t>
      </w:r>
      <w:r>
        <w:rPr>
          <w:b/>
        </w:rPr>
        <w:t>when</w:t>
      </w:r>
      <w:r>
        <w:t xml:space="preserve"> { UE (MCVideo Client) receives an emergency alert via s SIP MESSAGE message with the &lt;alert-ind&gt; element in the </w:t>
      </w:r>
      <w:r>
        <w:rPr>
          <w:rFonts w:eastAsia="Malgun Gothic"/>
        </w:rPr>
        <w:t xml:space="preserve">application/vnd.3gpp.mcvideo-info+xml MIME body </w:t>
      </w:r>
      <w:r>
        <w:t>set to a value of either "true" or "false" }</w:t>
      </w:r>
    </w:p>
    <w:p w14:paraId="2FB40B39" w14:textId="77777777" w:rsidR="000C70BA" w:rsidRDefault="000C70BA" w:rsidP="000C70BA">
      <w:pPr>
        <w:pStyle w:val="PL"/>
      </w:pPr>
      <w:r>
        <w:t xml:space="preserve">    </w:t>
      </w:r>
      <w:r>
        <w:rPr>
          <w:b/>
        </w:rPr>
        <w:t>then</w:t>
      </w:r>
      <w:r>
        <w:t xml:space="preserve"> { UE (MCVideo Client) responds by sending a SIP 200 (OK) message }</w:t>
      </w:r>
    </w:p>
    <w:p w14:paraId="291F4DE5" w14:textId="77777777" w:rsidR="000C70BA" w:rsidRDefault="000C70BA" w:rsidP="000C70BA">
      <w:pPr>
        <w:pStyle w:val="PL"/>
      </w:pPr>
      <w:r>
        <w:t xml:space="preserve">            }</w:t>
      </w:r>
    </w:p>
    <w:p w14:paraId="30FC08E8" w14:textId="77777777" w:rsidR="000C70BA" w:rsidRDefault="000C70BA" w:rsidP="000C70BA">
      <w:pPr>
        <w:pStyle w:val="PL"/>
      </w:pPr>
    </w:p>
    <w:p w14:paraId="4FEE8765" w14:textId="77777777" w:rsidR="000C70BA" w:rsidRDefault="000C70BA" w:rsidP="000C70BA">
      <w:pPr>
        <w:pStyle w:val="H6"/>
      </w:pPr>
      <w:r>
        <w:t>6.3.2.2</w:t>
      </w:r>
      <w:r>
        <w:tab/>
        <w:t>Conformance requirements</w:t>
      </w:r>
    </w:p>
    <w:p w14:paraId="0CCD02BD" w14:textId="77777777" w:rsidR="000C70BA" w:rsidRDefault="000C70BA" w:rsidP="000C70BA">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Default="000C70BA" w:rsidP="000C70BA">
      <w:r>
        <w:t>[TS 24.281 clause 11.2.1.3]</w:t>
      </w:r>
    </w:p>
    <w:p w14:paraId="763C65A6" w14:textId="77777777" w:rsidR="000C70BA" w:rsidRDefault="000C70BA" w:rsidP="000C70BA">
      <w:pPr>
        <w:rPr>
          <w:rFonts w:eastAsia="Malgun Gothic"/>
        </w:rPr>
      </w:pPr>
      <w:r>
        <w:rPr>
          <w:rFonts w:eastAsia="Malgun Gothic"/>
        </w:rPr>
        <w:t>Upon receipt of a "SIP MESSAGE request for emergency notification", the MCVideo client:</w:t>
      </w:r>
    </w:p>
    <w:p w14:paraId="06149448" w14:textId="77777777" w:rsidR="000C70BA" w:rsidRDefault="000C70BA" w:rsidP="000C70BA">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Default="000C70BA" w:rsidP="000C70BA">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559313E6" w14:textId="77777777" w:rsidR="000C70BA" w:rsidRDefault="000C70BA" w:rsidP="000C70BA">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66F3AA5" w14:textId="77777777" w:rsidR="000C70BA" w:rsidRDefault="000C70BA" w:rsidP="000C70BA">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7429887B" w14:textId="77777777" w:rsidR="000C70BA" w:rsidRDefault="000C70BA" w:rsidP="000C70BA">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65CDE4" w14:textId="77777777" w:rsidR="000C70BA" w:rsidRDefault="000C70BA" w:rsidP="000C70BA">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7498A3BA"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1ECE192C"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63A87789" w14:textId="77777777" w:rsidR="000C70BA" w:rsidRDefault="000C70BA" w:rsidP="000C70BA">
      <w:pPr>
        <w:pStyle w:val="B3"/>
        <w:rPr>
          <w:rFonts w:eastAsia="Malgun Gothic"/>
        </w:rPr>
      </w:pPr>
      <w:r>
        <w:rPr>
          <w:rFonts w:eastAsia="Malgun Gothic"/>
        </w:rPr>
        <w:t>ii)</w:t>
      </w:r>
      <w:r>
        <w:rPr>
          <w:rFonts w:eastAsia="Malgun Gothic"/>
        </w:rPr>
        <w:tab/>
        <w:t>the originator of the MCVideo emergency alert contained in:</w:t>
      </w:r>
    </w:p>
    <w:p w14:paraId="50FEB8B5" w14:textId="77777777" w:rsidR="000C70BA" w:rsidRDefault="000C70BA" w:rsidP="000C70BA">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700CDD8" w14:textId="77777777" w:rsidR="000C70BA" w:rsidRDefault="000C70BA" w:rsidP="000C70BA">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4E5CC5B" w14:textId="77777777" w:rsidR="000C70BA" w:rsidRDefault="000C70BA" w:rsidP="000C70BA">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Default="000C70BA" w:rsidP="000C70BA">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6850696E" w14:textId="77777777" w:rsidR="000C70BA" w:rsidRDefault="000C70BA" w:rsidP="000C70BA">
      <w:pPr>
        <w:pStyle w:val="B3"/>
        <w:rPr>
          <w:rFonts w:eastAsia="Malgun Gothic"/>
        </w:rPr>
      </w:pPr>
      <w:r>
        <w:rPr>
          <w:rFonts w:eastAsia="Malgun Gothic"/>
        </w:rPr>
        <w:t>i)</w:t>
      </w:r>
      <w:r>
        <w:rPr>
          <w:rFonts w:eastAsia="Malgun Gothic"/>
        </w:rPr>
        <w:tab/>
        <w:t>shall set the MCVideo emergency group state to "MVEG 1: no-emergency"; and</w:t>
      </w:r>
    </w:p>
    <w:p w14:paraId="6FE98357" w14:textId="77777777" w:rsidR="000C70BA" w:rsidRDefault="000C70BA" w:rsidP="000C70BA">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C608D66" w14:textId="77777777" w:rsidR="000C70BA" w:rsidRDefault="000C70BA" w:rsidP="000C70BA">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Default="000C70BA" w:rsidP="000C70BA">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389F80CC"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1ED7660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48717813"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44185BD3" w14:textId="77777777" w:rsidR="000C70BA" w:rsidRDefault="000C70BA" w:rsidP="000C70BA">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Default="000C70BA" w:rsidP="000C70BA">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6C8DD11F"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C3E75E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333D8F56"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1: no-emergency"; and</w:t>
      </w:r>
    </w:p>
    <w:p w14:paraId="5BB0921C" w14:textId="77777777" w:rsidR="000C70BA" w:rsidRDefault="000C70BA" w:rsidP="000C70BA">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1FE21B09" w14:textId="77777777" w:rsidR="000C70BA" w:rsidRDefault="000C70BA" w:rsidP="000C70BA">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Default="000C70BA" w:rsidP="000C70BA">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2042C2E8"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4BBD9DE"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15A20C84"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04C6E8E4" w14:textId="77777777" w:rsidR="000C70BA" w:rsidRDefault="000C70BA" w:rsidP="000C70BA">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Default="000C70BA" w:rsidP="000C70BA">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222848C5"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047B767C"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F7D130B"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1: no-imminent-peril"; and</w:t>
      </w:r>
    </w:p>
    <w:p w14:paraId="4C5055FA" w14:textId="77777777" w:rsidR="000C70BA" w:rsidRDefault="000C70BA" w:rsidP="000C70BA">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40FF2E83" w14:textId="77777777" w:rsidR="000C70BA" w:rsidRDefault="000C70BA" w:rsidP="000C70BA">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18A83780" w14:textId="77777777" w:rsidR="000C70BA" w:rsidRDefault="000C70BA" w:rsidP="000C70BA">
      <w:pPr>
        <w:pStyle w:val="B1"/>
      </w:pPr>
      <w:r>
        <w:t>7</w:t>
      </w:r>
      <w:r>
        <w:rPr>
          <w:lang w:eastAsia="ko-KR"/>
        </w:rPr>
        <w:t>)</w:t>
      </w:r>
      <w:r>
        <w:tab/>
        <w:t>shall generate a SIP 200 (OK) response according to rules and procedures of 3GPP TS 24.229 [11]; and</w:t>
      </w:r>
    </w:p>
    <w:p w14:paraId="0865F029" w14:textId="77777777" w:rsidR="000C70BA" w:rsidRDefault="000C70BA" w:rsidP="000C70BA">
      <w:pPr>
        <w:pStyle w:val="B1"/>
      </w:pPr>
      <w:r>
        <w:rPr>
          <w:lang w:eastAsia="ko-KR"/>
        </w:rPr>
        <w:t>8)</w:t>
      </w:r>
      <w:r>
        <w:rPr>
          <w:lang w:eastAsia="ko-KR"/>
        </w:rPr>
        <w:tab/>
        <w:t>shall send the SIP 200 (OK) response towards the MCVideo server according to rules and procedures of 3GPP TS 24.229 [11].</w:t>
      </w:r>
    </w:p>
    <w:p w14:paraId="49BB1362" w14:textId="77777777" w:rsidR="000C70BA" w:rsidRDefault="000C70BA" w:rsidP="000C70BA">
      <w:pPr>
        <w:pStyle w:val="H6"/>
      </w:pPr>
      <w:r>
        <w:t>6.3.2.3</w:t>
      </w:r>
      <w:r>
        <w:tab/>
        <w:t>Test description</w:t>
      </w:r>
    </w:p>
    <w:p w14:paraId="28E3832D" w14:textId="77777777" w:rsidR="000C70BA" w:rsidRDefault="000C70BA" w:rsidP="000C70BA">
      <w:pPr>
        <w:pStyle w:val="H6"/>
      </w:pPr>
      <w:r>
        <w:t>6.3.2.3.1</w:t>
      </w:r>
      <w:r>
        <w:tab/>
        <w:t>Pre-test conditions</w:t>
      </w:r>
    </w:p>
    <w:p w14:paraId="3B2C1064" w14:textId="77777777" w:rsidR="000C70BA" w:rsidRDefault="000C70BA" w:rsidP="000C70BA">
      <w:pPr>
        <w:pStyle w:val="H6"/>
      </w:pPr>
      <w:r w:rsidRPr="00102CE5">
        <w:t>Test configuration</w:t>
      </w:r>
      <w:r>
        <w:t>:</w:t>
      </w:r>
    </w:p>
    <w:p w14:paraId="247DAB44" w14:textId="1A925A40" w:rsidR="000C70BA" w:rsidRDefault="000C70BA" w:rsidP="000C70BA">
      <w:pPr>
        <w:pStyle w:val="B1"/>
      </w:pPr>
      <w:r>
        <w:t>-</w:t>
      </w:r>
      <w:r>
        <w:tab/>
        <w:t xml:space="preserve">Single cell configuration according to TS </w:t>
      </w:r>
      <w:r w:rsidR="00960759">
        <w:t>37.579</w:t>
      </w:r>
      <w:r>
        <w:t>-1 [2] clause 5.2.2.2.1.</w:t>
      </w:r>
    </w:p>
    <w:p w14:paraId="04200881" w14:textId="77777777" w:rsidR="000C70BA" w:rsidRDefault="000C70BA" w:rsidP="000C70BA">
      <w:pPr>
        <w:pStyle w:val="H6"/>
      </w:pPr>
      <w:r>
        <w:t>Preamble:</w:t>
      </w:r>
    </w:p>
    <w:p w14:paraId="5BF2E433" w14:textId="51787327" w:rsidR="000C70BA" w:rsidRDefault="000C70BA" w:rsidP="000C70BA">
      <w:pPr>
        <w:pStyle w:val="B1"/>
      </w:pPr>
      <w:r>
        <w:t>-</w:t>
      </w:r>
      <w:r>
        <w:tab/>
        <w:t xml:space="preserve">The UE has performed procedure 'Initial registration' as described in TS </w:t>
      </w:r>
      <w:r w:rsidR="00960759">
        <w:t>37.579</w:t>
      </w:r>
      <w:r>
        <w:t>-1 [2] clause 5.4.2.</w:t>
      </w:r>
    </w:p>
    <w:p w14:paraId="1029603B" w14:textId="77777777" w:rsidR="000C70BA" w:rsidRDefault="000C70BA" w:rsidP="000C70BA">
      <w:pPr>
        <w:pStyle w:val="B1"/>
      </w:pPr>
      <w:r>
        <w:t>-</w:t>
      </w:r>
      <w:r>
        <w:tab/>
      </w:r>
      <w:r w:rsidRPr="000573F5">
        <w:t>UE States at the end of the preamble</w:t>
      </w:r>
      <w:r>
        <w:t>:</w:t>
      </w:r>
    </w:p>
    <w:p w14:paraId="1E5D79E6" w14:textId="77777777" w:rsidR="000C70BA" w:rsidRDefault="000C70BA" w:rsidP="000C70BA">
      <w:pPr>
        <w:pStyle w:val="B1"/>
        <w:ind w:left="852"/>
      </w:pPr>
      <w:r>
        <w:t>-</w:t>
      </w:r>
      <w:r>
        <w:tab/>
        <w:t>The UE is in RRC_IDLE state.</w:t>
      </w:r>
    </w:p>
    <w:p w14:paraId="031A2475" w14:textId="77777777" w:rsidR="000C70BA" w:rsidRDefault="000C70BA" w:rsidP="000C70BA">
      <w:pPr>
        <w:pStyle w:val="B1"/>
        <w:ind w:left="852"/>
      </w:pPr>
      <w:r>
        <w:t>-</w:t>
      </w:r>
      <w:r>
        <w:tab/>
        <w:t>The client is registered for MCVideo.</w:t>
      </w:r>
    </w:p>
    <w:p w14:paraId="1CF53CF3" w14:textId="77777777" w:rsidR="000C70BA" w:rsidRDefault="000C70BA" w:rsidP="000C70BA">
      <w:pPr>
        <w:pStyle w:val="H6"/>
      </w:pPr>
      <w:r>
        <w:t>6.3.2.3.2</w:t>
      </w:r>
      <w:r>
        <w:tab/>
        <w:t>Test procedure sequence</w:t>
      </w:r>
    </w:p>
    <w:p w14:paraId="073002B6" w14:textId="77777777" w:rsidR="000C70BA" w:rsidRDefault="000C70BA" w:rsidP="000C70BA">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Default="000C70BA" w:rsidP="002E3FCC">
            <w:pPr>
              <w:pStyle w:val="TAH"/>
              <w:spacing w:line="254" w:lineRule="auto"/>
            </w:pPr>
            <w:r>
              <w:t>Verdict</w:t>
            </w:r>
          </w:p>
        </w:tc>
      </w:tr>
      <w:tr w:rsidR="000C70BA"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Default="000C70BA" w:rsidP="002E3FCC">
            <w:pPr>
              <w:pStyle w:val="TAH"/>
              <w:spacing w:line="254" w:lineRule="auto"/>
            </w:pPr>
          </w:p>
        </w:tc>
      </w:tr>
      <w:tr w:rsidR="000C70BA"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Default="000C70BA" w:rsidP="002E3FCC">
            <w:pPr>
              <w:pStyle w:val="TAC"/>
              <w:spacing w:line="254" w:lineRule="auto"/>
            </w:pPr>
            <w:r>
              <w:t>P</w:t>
            </w:r>
          </w:p>
        </w:tc>
      </w:tr>
      <w:tr w:rsidR="000C70BA"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Default="000C70BA" w:rsidP="002E3FCC">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Default="000C70BA" w:rsidP="002E3FCC">
            <w:pPr>
              <w:pStyle w:val="TAC"/>
              <w:spacing w:line="254" w:lineRule="auto"/>
            </w:pPr>
            <w:r>
              <w:t>-</w:t>
            </w:r>
          </w:p>
        </w:tc>
      </w:tr>
      <w:tr w:rsidR="000C70BA"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Default="000C70BA" w:rsidP="002E3FCC">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Default="000C70BA" w:rsidP="002E3FCC">
            <w:pPr>
              <w:pStyle w:val="TAL"/>
            </w:pPr>
            <w:r>
              <w:t>IF pc_MCX_DisplayInfoEmergencyAlert THEN Check: Does the UE (MCVideo client) notify the user of the emergency alert?</w:t>
            </w:r>
          </w:p>
          <w:p w14:paraId="01C1F88F"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Default="000C70BA" w:rsidP="002E3FCC">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Default="000C70BA" w:rsidP="002E3FCC">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Default="000C70BA" w:rsidP="002E3FCC">
            <w:pPr>
              <w:pStyle w:val="TAC"/>
              <w:spacing w:line="254" w:lineRule="auto"/>
            </w:pPr>
            <w:r>
              <w:rPr>
                <w:lang w:val="fr-FR"/>
              </w:rPr>
              <w:t>P</w:t>
            </w:r>
          </w:p>
        </w:tc>
      </w:tr>
      <w:tr w:rsidR="000C70BA"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Default="000C70BA" w:rsidP="002E3FCC">
            <w:pPr>
              <w:pStyle w:val="TAC"/>
              <w:spacing w:line="254" w:lineRule="auto"/>
            </w:pPr>
            <w:r>
              <w:t>P</w:t>
            </w:r>
          </w:p>
        </w:tc>
      </w:tr>
      <w:tr w:rsidR="000C70BA"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Default="000C70BA" w:rsidP="002E3FCC">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Default="000C70BA" w:rsidP="002E3FCC">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Default="000C70BA" w:rsidP="002E3FCC">
            <w:pPr>
              <w:pStyle w:val="TAC"/>
              <w:spacing w:line="254" w:lineRule="auto"/>
            </w:pPr>
            <w:r>
              <w:t>-</w:t>
            </w:r>
          </w:p>
        </w:tc>
      </w:tr>
      <w:tr w:rsidR="000C70BA"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Default="000C70BA" w:rsidP="002E3FCC">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Default="000C70BA" w:rsidP="002E3FCC">
            <w:pPr>
              <w:pStyle w:val="TAL"/>
            </w:pPr>
            <w:r>
              <w:t>Check: Does the UE (MCVideo client) notify the user of the emergency alert cancellation?</w:t>
            </w:r>
          </w:p>
          <w:p w14:paraId="04046930"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Default="000C70BA" w:rsidP="002E3FCC">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Default="000C70BA" w:rsidP="002E3FCC">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Default="000C70BA" w:rsidP="002E3FCC">
            <w:pPr>
              <w:pStyle w:val="TAC"/>
              <w:spacing w:line="254" w:lineRule="auto"/>
            </w:pPr>
            <w:r>
              <w:rPr>
                <w:lang w:val="fr-FR"/>
              </w:rPr>
              <w:t>P</w:t>
            </w:r>
          </w:p>
        </w:tc>
      </w:tr>
      <w:tr w:rsidR="000C70BA"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Default="000C70BA" w:rsidP="002E3FCC">
            <w:pPr>
              <w:pStyle w:val="TAN"/>
            </w:pPr>
            <w:r>
              <w:t>NOTE 1:</w:t>
            </w:r>
            <w:r>
              <w:tab/>
              <w:t>This is expected to be done via a suitable implementation dependent MMI.</w:t>
            </w:r>
          </w:p>
        </w:tc>
      </w:tr>
    </w:tbl>
    <w:p w14:paraId="0A9CC2DE" w14:textId="77777777" w:rsidR="000C70BA" w:rsidRDefault="000C70BA" w:rsidP="000C70BA"/>
    <w:p w14:paraId="3AEC6A2F" w14:textId="77777777" w:rsidR="000C70BA" w:rsidRDefault="000C70BA" w:rsidP="000C70BA">
      <w:pPr>
        <w:pStyle w:val="H6"/>
      </w:pPr>
      <w:r>
        <w:rPr>
          <w:lang w:eastAsia="x-none"/>
        </w:rPr>
        <w:t>6.3.2.3.3</w:t>
      </w:r>
      <w:r>
        <w:rPr>
          <w:lang w:eastAsia="x-none"/>
        </w:rPr>
        <w:tab/>
        <w:t>Specific message contents</w:t>
      </w:r>
    </w:p>
    <w:p w14:paraId="1AB25502" w14:textId="63DB688E" w:rsidR="000C70BA" w:rsidRDefault="000C70BA" w:rsidP="000C70BA">
      <w:pPr>
        <w:pStyle w:val="TH"/>
      </w:pPr>
      <w:r>
        <w:rPr>
          <w:lang w:eastAsia="x-none"/>
        </w:rPr>
        <w:t>Table 6.3.2.3.3-1: SIP MESSAGE from the SS (step 1,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Default="000C70BA" w:rsidP="002E3FCC">
            <w:pPr>
              <w:pStyle w:val="TAL"/>
              <w:spacing w:line="254" w:lineRule="auto"/>
            </w:pPr>
            <w:r>
              <w:t xml:space="preserve">Derivation Path: TS </w:t>
            </w:r>
            <w:r w:rsidR="00960759">
              <w:t>37.579</w:t>
            </w:r>
            <w:r>
              <w:t>-1 [2], Table 5.5.2.7.2-1, condition LOCATION-INFO</w:t>
            </w:r>
            <w:r w:rsidRPr="00253D71">
              <w:t>, ACCEPT-CONTACT-WITH-MEDIA-FEATURE-TAG</w:t>
            </w:r>
          </w:p>
        </w:tc>
      </w:tr>
      <w:tr w:rsidR="000C70BA"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Default="000C70BA" w:rsidP="002E3FCC">
            <w:pPr>
              <w:pStyle w:val="TAH"/>
              <w:spacing w:line="254" w:lineRule="auto"/>
            </w:pPr>
            <w:r>
              <w:t>Condition</w:t>
            </w:r>
          </w:p>
        </w:tc>
      </w:tr>
      <w:tr w:rsidR="000C70BA"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Default="000C70BA" w:rsidP="002E3FCC">
            <w:pPr>
              <w:pStyle w:val="TAL"/>
              <w:spacing w:line="254" w:lineRule="auto"/>
            </w:pPr>
          </w:p>
        </w:tc>
      </w:tr>
      <w:tr w:rsidR="000C70BA"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Default="000C70BA" w:rsidP="002E3FCC">
            <w:pPr>
              <w:pStyle w:val="TAL"/>
              <w:spacing w:line="254" w:lineRule="auto"/>
            </w:pPr>
          </w:p>
        </w:tc>
      </w:tr>
      <w:tr w:rsidR="000C70BA"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Default="000C70BA" w:rsidP="002E3FCC">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Default="000C70BA" w:rsidP="002E3FCC">
            <w:pPr>
              <w:pStyle w:val="TAL"/>
              <w:spacing w:line="254" w:lineRule="auto"/>
            </w:pPr>
          </w:p>
        </w:tc>
      </w:tr>
      <w:tr w:rsidR="000C70BA"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Default="000C70BA" w:rsidP="002E3FCC">
            <w:pPr>
              <w:pStyle w:val="TAL"/>
              <w:spacing w:line="254" w:lineRule="auto"/>
            </w:pPr>
          </w:p>
        </w:tc>
      </w:tr>
      <w:tr w:rsidR="000C70BA"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Default="000C70BA" w:rsidP="002E3FCC">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Default="000C70BA" w:rsidP="002E3FCC">
            <w:pPr>
              <w:pStyle w:val="TAL"/>
              <w:spacing w:line="254" w:lineRule="auto"/>
            </w:pPr>
          </w:p>
        </w:tc>
      </w:tr>
    </w:tbl>
    <w:p w14:paraId="602B3514" w14:textId="77777777" w:rsidR="000C70BA" w:rsidRDefault="000C70BA" w:rsidP="000C70BA"/>
    <w:p w14:paraId="74A02EC8" w14:textId="77777777" w:rsidR="000C70BA" w:rsidRDefault="000C70BA" w:rsidP="000C70BA">
      <w:pPr>
        <w:pStyle w:val="TH"/>
        <w:rPr>
          <w:rFonts w:eastAsia="SimSun"/>
        </w:rPr>
      </w:pPr>
      <w:r>
        <w:rPr>
          <w:rFonts w:eastAsia="SimSun"/>
        </w:rPr>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Default="000C70BA" w:rsidP="002E3FCC">
            <w:pPr>
              <w:pStyle w:val="TAH"/>
              <w:spacing w:line="254" w:lineRule="auto"/>
              <w:rPr>
                <w:rFonts w:eastAsia="SimSun"/>
              </w:rPr>
            </w:pPr>
            <w:r>
              <w:rPr>
                <w:rFonts w:eastAsia="SimSun"/>
              </w:rPr>
              <w:t>Condition</w:t>
            </w:r>
          </w:p>
        </w:tc>
      </w:tr>
      <w:tr w:rsidR="000C70BA"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Default="000C70BA" w:rsidP="002E3FCC">
            <w:pPr>
              <w:pStyle w:val="TAL"/>
              <w:spacing w:line="254" w:lineRule="auto"/>
              <w:rPr>
                <w:rFonts w:eastAsia="SimSun"/>
              </w:rPr>
            </w:pPr>
          </w:p>
        </w:tc>
      </w:tr>
      <w:tr w:rsidR="000C70BA"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Default="000C70BA" w:rsidP="002E3FCC">
            <w:pPr>
              <w:pStyle w:val="TAL"/>
              <w:spacing w:line="254" w:lineRule="auto"/>
              <w:rPr>
                <w:rFonts w:eastAsia="SimSun"/>
              </w:rPr>
            </w:pPr>
          </w:p>
        </w:tc>
      </w:tr>
      <w:tr w:rsidR="000C70BA"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Default="000C70BA" w:rsidP="002E3FCC">
            <w:pPr>
              <w:pStyle w:val="TAL"/>
              <w:spacing w:line="254" w:lineRule="auto"/>
              <w:rPr>
                <w:rFonts w:eastAsia="SimSun"/>
              </w:rPr>
            </w:pPr>
          </w:p>
        </w:tc>
      </w:tr>
      <w:tr w:rsidR="000C70BA"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Default="000C70BA" w:rsidP="002E3FCC">
            <w:pPr>
              <w:pStyle w:val="TAL"/>
              <w:spacing w:line="254" w:lineRule="auto"/>
              <w:rPr>
                <w:rFonts w:eastAsia="SimSun"/>
              </w:rPr>
            </w:pPr>
          </w:p>
        </w:tc>
      </w:tr>
      <w:tr w:rsidR="000C70BA"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Default="000C70BA" w:rsidP="002E3FCC">
            <w:pPr>
              <w:pStyle w:val="TAL"/>
              <w:spacing w:line="254" w:lineRule="auto"/>
              <w:rPr>
                <w:rFonts w:eastAsia="SimSun"/>
              </w:rPr>
            </w:pPr>
            <w:r w:rsidRPr="00253D71">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Default="000C70BA" w:rsidP="002E3FCC">
            <w:pPr>
              <w:pStyle w:val="TAL"/>
              <w:spacing w:line="254" w:lineRule="auto"/>
              <w:rPr>
                <w:rFonts w:eastAsia="SimSun"/>
                <w:color w:val="000000"/>
              </w:rPr>
            </w:pPr>
            <w:r w:rsidRPr="00253D71">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Default="000C70BA" w:rsidP="002E3FCC">
            <w:pPr>
              <w:pStyle w:val="TAL"/>
              <w:spacing w:line="254" w:lineRule="auto"/>
              <w:rPr>
                <w:rFonts w:eastAsia="SimSun"/>
              </w:rPr>
            </w:pPr>
          </w:p>
        </w:tc>
      </w:tr>
    </w:tbl>
    <w:p w14:paraId="23EDF14D" w14:textId="77777777" w:rsidR="000C70BA" w:rsidRDefault="000C70BA" w:rsidP="000C70BA"/>
    <w:p w14:paraId="7A4EE845" w14:textId="77777777" w:rsidR="000C70BA" w:rsidRDefault="000C70BA" w:rsidP="000C70BA">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5.5.3.4.4-2</w:t>
            </w:r>
          </w:p>
        </w:tc>
      </w:tr>
      <w:tr w:rsidR="000C70BA"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Default="000C70BA" w:rsidP="002E3FCC">
            <w:pPr>
              <w:pStyle w:val="TAH"/>
              <w:rPr>
                <w:bCs/>
                <w:lang w:val="fr-FR"/>
              </w:rPr>
            </w:pPr>
            <w:r>
              <w:rPr>
                <w:bCs/>
                <w:lang w:val="fr-FR"/>
              </w:rPr>
              <w:t>Condition</w:t>
            </w:r>
          </w:p>
        </w:tc>
      </w:tr>
      <w:tr w:rsidR="000C70BA"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Default="000C70BA" w:rsidP="002E3FCC">
            <w:pPr>
              <w:pStyle w:val="TAL"/>
              <w:rPr>
                <w:lang w:val="fr-FR"/>
              </w:rPr>
            </w:pPr>
          </w:p>
        </w:tc>
      </w:tr>
      <w:tr w:rsidR="000C70BA"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Default="000C70BA" w:rsidP="002E3FCC">
            <w:pPr>
              <w:pStyle w:val="TAL"/>
              <w:rPr>
                <w:lang w:val="fr-FR"/>
              </w:rPr>
            </w:pPr>
          </w:p>
        </w:tc>
      </w:tr>
      <w:tr w:rsidR="000C70BA"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Default="000C70BA" w:rsidP="002E3FCC">
            <w:pPr>
              <w:pStyle w:val="TAL"/>
              <w:rPr>
                <w:lang w:val="fr-FR"/>
              </w:rPr>
            </w:pPr>
          </w:p>
        </w:tc>
      </w:tr>
      <w:tr w:rsidR="000C70BA"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Default="000C70BA" w:rsidP="002E3FCC">
            <w:pPr>
              <w:pStyle w:val="TAL"/>
              <w:rPr>
                <w:lang w:val="fr-FR"/>
              </w:rPr>
            </w:pPr>
          </w:p>
        </w:tc>
      </w:tr>
      <w:tr w:rsidR="000C70BA"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Default="000C70BA" w:rsidP="002E3FCC">
            <w:pPr>
              <w:pStyle w:val="TAL"/>
              <w:rPr>
                <w:lang w:val="fr-FR"/>
              </w:rPr>
            </w:pPr>
            <w:r>
              <w:rPr>
                <w:lang w:val="fr-FR"/>
              </w:rPr>
              <w:t>px_MCX_CoordinateLongitude_Client_B (NOTE 1</w:t>
            </w:r>
            <w:r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Default="000C70BA" w:rsidP="002E3FCC">
            <w:pPr>
              <w:pStyle w:val="TAL"/>
              <w:rPr>
                <w:lang w:val="fr-FR"/>
              </w:rPr>
            </w:pPr>
          </w:p>
        </w:tc>
      </w:tr>
      <w:tr w:rsidR="000C70BA"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Default="000C70BA" w:rsidP="002E3FCC">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Default="000C70BA" w:rsidP="002E3FCC">
            <w:pPr>
              <w:pStyle w:val="TAL"/>
              <w:rPr>
                <w:lang w:val="fr-FR"/>
              </w:rPr>
            </w:pPr>
            <w:r>
              <w:rPr>
                <w:lang w:val="fr-FR"/>
              </w:rPr>
              <w:t>px_MCX_CoordinateLatitude_Client_B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Default="000C70BA" w:rsidP="002E3FCC">
            <w:pPr>
              <w:pStyle w:val="TAL"/>
              <w:rPr>
                <w:lang w:val="fr-FR"/>
              </w:rPr>
            </w:pPr>
          </w:p>
        </w:tc>
      </w:tr>
      <w:tr w:rsidR="000C70BA"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Default="000C70BA" w:rsidP="002E3FCC">
            <w:pPr>
              <w:pStyle w:val="TAN"/>
            </w:pPr>
            <w:r>
              <w:t>NOTE 1:</w:t>
            </w:r>
            <w:r>
              <w:tab/>
              <w:t xml:space="preserve">Shall be encrypted as described in TS </w:t>
            </w:r>
            <w:r w:rsidR="00960759">
              <w:t>37.579</w:t>
            </w:r>
            <w:r>
              <w:t>-1[2] Table 5.5.3.4.4-2A.</w:t>
            </w:r>
          </w:p>
          <w:p w14:paraId="1E07DAB6" w14:textId="77777777" w:rsidR="000C70BA" w:rsidRDefault="000C70BA" w:rsidP="002E3FCC">
            <w:pPr>
              <w:pStyle w:val="TAN"/>
            </w:pPr>
            <w:r>
              <w:t>NOTE 2:</w:t>
            </w:r>
            <w:r>
              <w:tab/>
              <w:t>Longitude of px_MCX_CoordinateLongitude_Client_B degrees encoded according to TS 23.032 [36] clause 6.1.</w:t>
            </w:r>
          </w:p>
          <w:p w14:paraId="2E5E2AB2" w14:textId="77777777" w:rsidR="000C70BA" w:rsidRDefault="000C70BA" w:rsidP="002E3FCC">
            <w:pPr>
              <w:pStyle w:val="TAN"/>
            </w:pPr>
            <w:r>
              <w:t>NOTE 3:</w:t>
            </w:r>
            <w:r>
              <w:tab/>
              <w:t>Latitude of px_MCX_CoordinateLatitude_Client_B degrees encoded according to TS 23.032 [36] clause 6.1.</w:t>
            </w:r>
          </w:p>
        </w:tc>
      </w:tr>
    </w:tbl>
    <w:p w14:paraId="170F0888" w14:textId="77777777" w:rsidR="000C70BA" w:rsidRDefault="000C70BA" w:rsidP="000C70BA"/>
    <w:p w14:paraId="36C71336" w14:textId="4AA93E11" w:rsidR="000C70BA" w:rsidRDefault="000C70BA" w:rsidP="000C70BA">
      <w:pPr>
        <w:pStyle w:val="TH"/>
      </w:pPr>
      <w:r>
        <w:rPr>
          <w:lang w:eastAsia="x-none"/>
        </w:rPr>
        <w:t>Table 6.3.2.3.3-3: SIP MESSAGE from the SS (step 2,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Default="000C70BA" w:rsidP="002E3FCC">
            <w:pPr>
              <w:pStyle w:val="TAL"/>
              <w:spacing w:line="254" w:lineRule="auto"/>
            </w:pPr>
            <w:r>
              <w:t xml:space="preserve">Derivation Path: TS </w:t>
            </w:r>
            <w:r w:rsidR="00960759">
              <w:t>37.579</w:t>
            </w:r>
            <w:r>
              <w:t>-1 [2], Table 5.5.2.7.2-1</w:t>
            </w:r>
            <w:r w:rsidRPr="00253D71">
              <w:t>, condition ACCEPT-CONTACT-WITH-MEDIA-FEATURE-TAG</w:t>
            </w:r>
          </w:p>
        </w:tc>
      </w:tr>
      <w:tr w:rsidR="000C70BA"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Default="000C70BA" w:rsidP="002E3FCC">
            <w:pPr>
              <w:pStyle w:val="TAH"/>
              <w:spacing w:line="254" w:lineRule="auto"/>
            </w:pPr>
            <w:r>
              <w:t>Condition</w:t>
            </w:r>
          </w:p>
        </w:tc>
      </w:tr>
      <w:tr w:rsidR="000C70BA"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Default="000C70BA" w:rsidP="002E3FCC">
            <w:pPr>
              <w:pStyle w:val="TAL"/>
              <w:spacing w:line="254" w:lineRule="auto"/>
            </w:pPr>
          </w:p>
        </w:tc>
      </w:tr>
      <w:tr w:rsidR="000C70BA"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Default="000C70BA" w:rsidP="002E3FCC">
            <w:pPr>
              <w:pStyle w:val="TAL"/>
              <w:spacing w:line="254" w:lineRule="auto"/>
            </w:pPr>
          </w:p>
        </w:tc>
      </w:tr>
      <w:tr w:rsidR="000C70BA"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Default="000C70BA" w:rsidP="002E3FCC">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Default="000C70BA" w:rsidP="002E3FCC">
            <w:pPr>
              <w:pStyle w:val="TAL"/>
              <w:spacing w:line="254" w:lineRule="auto"/>
            </w:pPr>
          </w:p>
        </w:tc>
      </w:tr>
    </w:tbl>
    <w:p w14:paraId="02AB074D" w14:textId="77777777" w:rsidR="000C70BA" w:rsidRDefault="000C70BA" w:rsidP="000C70BA"/>
    <w:p w14:paraId="7643BC02" w14:textId="77777777" w:rsidR="000C70BA" w:rsidRDefault="000C70BA" w:rsidP="000C70BA">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Default="000C70BA" w:rsidP="002E3FCC">
            <w:pPr>
              <w:pStyle w:val="TAH"/>
              <w:spacing w:line="254" w:lineRule="auto"/>
              <w:rPr>
                <w:rFonts w:eastAsia="SimSun"/>
              </w:rPr>
            </w:pPr>
            <w:r>
              <w:rPr>
                <w:rFonts w:eastAsia="SimSun"/>
              </w:rPr>
              <w:t>Condition</w:t>
            </w:r>
          </w:p>
        </w:tc>
      </w:tr>
      <w:tr w:rsidR="000C70BA"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Default="000C70BA" w:rsidP="002E3FCC">
            <w:pPr>
              <w:pStyle w:val="TAL"/>
              <w:spacing w:line="254" w:lineRule="auto"/>
              <w:rPr>
                <w:rFonts w:eastAsia="SimSun"/>
              </w:rPr>
            </w:pPr>
          </w:p>
        </w:tc>
      </w:tr>
      <w:tr w:rsidR="000C70BA"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Default="000C70BA" w:rsidP="002E3FCC">
            <w:pPr>
              <w:pStyle w:val="TAL"/>
              <w:spacing w:line="254" w:lineRule="auto"/>
              <w:rPr>
                <w:rFonts w:eastAsia="SimSun"/>
              </w:rPr>
            </w:pPr>
          </w:p>
        </w:tc>
      </w:tr>
      <w:tr w:rsidR="000C70BA"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Default="000C70BA" w:rsidP="002E3FCC">
            <w:pPr>
              <w:pStyle w:val="TAL"/>
              <w:spacing w:line="254" w:lineRule="auto"/>
              <w:rPr>
                <w:rFonts w:eastAsia="SimSun"/>
              </w:rPr>
            </w:pPr>
          </w:p>
        </w:tc>
      </w:tr>
      <w:tr w:rsidR="000C70BA"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Default="000C70BA" w:rsidP="002E3FCC">
            <w:pPr>
              <w:pStyle w:val="TAL"/>
              <w:spacing w:line="254" w:lineRule="auto"/>
              <w:rPr>
                <w:rFonts w:eastAsia="SimSun"/>
              </w:rPr>
            </w:pPr>
          </w:p>
        </w:tc>
      </w:tr>
      <w:bookmarkEnd w:id="788"/>
    </w:tbl>
    <w:p w14:paraId="21C9AA1A" w14:textId="77777777" w:rsidR="000C70BA" w:rsidRPr="00201E3B" w:rsidRDefault="000C70BA" w:rsidP="000C70BA"/>
    <w:p w14:paraId="508F7CA3" w14:textId="77777777" w:rsidR="000C70BA" w:rsidRPr="00201E3B" w:rsidRDefault="000C70BA" w:rsidP="000C70BA">
      <w:pPr>
        <w:pStyle w:val="Heading2"/>
      </w:pPr>
      <w:bookmarkStart w:id="792" w:name="_Toc99871297"/>
      <w:bookmarkStart w:id="793" w:name="_Toc171440756"/>
      <w:bookmarkStart w:id="794" w:name="_Toc180160948"/>
      <w:r w:rsidRPr="00201E3B">
        <w:t>6.4</w:t>
      </w:r>
      <w:r w:rsidRPr="00201E3B">
        <w:tab/>
        <w:t>Video Pull</w:t>
      </w:r>
      <w:bookmarkEnd w:id="792"/>
      <w:bookmarkEnd w:id="793"/>
      <w:bookmarkEnd w:id="794"/>
    </w:p>
    <w:p w14:paraId="2BAD6736" w14:textId="77777777" w:rsidR="000C70BA" w:rsidRPr="00651149" w:rsidRDefault="000C70BA" w:rsidP="000C70BA">
      <w:pPr>
        <w:pStyle w:val="Heading3"/>
      </w:pPr>
      <w:bookmarkStart w:id="795" w:name="_Toc99871298"/>
      <w:bookmarkStart w:id="796" w:name="_Toc171440757"/>
      <w:bookmarkStart w:id="797" w:name="_Toc180160949"/>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795"/>
      <w:bookmarkEnd w:id="796"/>
      <w:bookmarkEnd w:id="797"/>
    </w:p>
    <w:p w14:paraId="365D4EF8" w14:textId="77777777" w:rsidR="000C70BA" w:rsidRDefault="000C70BA" w:rsidP="000C70BA">
      <w:pPr>
        <w:pStyle w:val="H6"/>
      </w:pPr>
      <w:r>
        <w:t>6.4.1.1</w:t>
      </w:r>
      <w:r>
        <w:tab/>
        <w:t>Test Purpose (TP)</w:t>
      </w:r>
    </w:p>
    <w:p w14:paraId="34AB5D75" w14:textId="77777777" w:rsidR="000C70BA" w:rsidRDefault="000C70BA" w:rsidP="000C70BA">
      <w:pPr>
        <w:pStyle w:val="H6"/>
      </w:pPr>
      <w:r>
        <w:t>(1)</w:t>
      </w:r>
    </w:p>
    <w:p w14:paraId="2D2D116B" w14:textId="77777777" w:rsidR="000C70BA" w:rsidRDefault="000C70BA" w:rsidP="000C70BA">
      <w:pPr>
        <w:pStyle w:val="PL"/>
      </w:pPr>
      <w:r>
        <w:rPr>
          <w:b/>
        </w:rPr>
        <w:t>with</w:t>
      </w:r>
      <w:r>
        <w:t xml:space="preserve"> { the UE (MCVideo Client) registered and authorised for MCVideo Service }</w:t>
      </w:r>
    </w:p>
    <w:p w14:paraId="35020D63" w14:textId="77777777" w:rsidR="000C70BA" w:rsidRDefault="000C70BA" w:rsidP="000C70BA">
      <w:pPr>
        <w:pStyle w:val="PL"/>
      </w:pPr>
      <w:r>
        <w:rPr>
          <w:b/>
        </w:rPr>
        <w:t>ensure that</w:t>
      </w:r>
      <w:r>
        <w:t xml:space="preserve"> {</w:t>
      </w:r>
    </w:p>
    <w:p w14:paraId="2AC86ECD" w14:textId="77777777" w:rsidR="000C70BA" w:rsidRDefault="000C70BA" w:rsidP="000C70BA">
      <w:pPr>
        <w:pStyle w:val="PL"/>
      </w:pPr>
      <w:r>
        <w:t xml:space="preserve">  </w:t>
      </w:r>
      <w:r>
        <w:rPr>
          <w:b/>
        </w:rPr>
        <w:t>when</w:t>
      </w:r>
      <w:r>
        <w:t xml:space="preserve"> { the MCVideo User requests the establishment of an MCVideo Video Pull call to pull a video from another MCVideo client }</w:t>
      </w:r>
    </w:p>
    <w:p w14:paraId="664F6E29" w14:textId="77777777" w:rsidR="000C70BA" w:rsidRDefault="000C70BA" w:rsidP="000C70BA">
      <w:pPr>
        <w:pStyle w:val="PL"/>
      </w:pPr>
      <w:r>
        <w:t xml:space="preserve">    </w:t>
      </w:r>
      <w:r>
        <w:rPr>
          <w:b/>
        </w:rPr>
        <w:t>then</w:t>
      </w:r>
      <w:r>
        <w:t xml:space="preserve"> { the UE (MCVideo Client) requests a video pull call by sending a SIP INVITE message </w:t>
      </w:r>
      <w:r>
        <w:rPr>
          <w:b/>
        </w:rPr>
        <w:t>and</w:t>
      </w:r>
      <w:r>
        <w:t>, responds to a SIP 200 (OK) message with a SIP ACK message }</w:t>
      </w:r>
    </w:p>
    <w:p w14:paraId="104203DF" w14:textId="77777777" w:rsidR="000C70BA" w:rsidRDefault="000C70BA" w:rsidP="000C70BA">
      <w:pPr>
        <w:pStyle w:val="PL"/>
      </w:pPr>
      <w:r>
        <w:t xml:space="preserve">            }</w:t>
      </w:r>
    </w:p>
    <w:p w14:paraId="4F9B47D8" w14:textId="77777777" w:rsidR="000C70BA" w:rsidRDefault="000C70BA" w:rsidP="000C70BA">
      <w:pPr>
        <w:pStyle w:val="PL"/>
        <w:rPr>
          <w:rFonts w:cs="Courier New"/>
          <w:szCs w:val="16"/>
        </w:rPr>
      </w:pPr>
    </w:p>
    <w:p w14:paraId="13200E66" w14:textId="77777777" w:rsidR="000C70BA" w:rsidRDefault="000C70BA" w:rsidP="000C70BA">
      <w:pPr>
        <w:pStyle w:val="H6"/>
      </w:pPr>
      <w:r>
        <w:t>(2)</w:t>
      </w:r>
    </w:p>
    <w:p w14:paraId="4FD52C3B" w14:textId="77777777" w:rsidR="000C70BA" w:rsidRDefault="000C70BA" w:rsidP="000C70BA">
      <w:pPr>
        <w:pStyle w:val="PL"/>
      </w:pPr>
      <w:r>
        <w:rPr>
          <w:b/>
        </w:rPr>
        <w:t>with</w:t>
      </w:r>
      <w:r>
        <w:t xml:space="preserve"> { the UE (MCVideo Client) having established a MCVideo Video Pull call }</w:t>
      </w:r>
    </w:p>
    <w:p w14:paraId="400EB0B8" w14:textId="77777777" w:rsidR="000C70BA" w:rsidRDefault="000C70BA" w:rsidP="000C70BA">
      <w:pPr>
        <w:pStyle w:val="PL"/>
      </w:pPr>
      <w:r>
        <w:rPr>
          <w:b/>
        </w:rPr>
        <w:t>ensure that</w:t>
      </w:r>
      <w:r>
        <w:t xml:space="preserve"> {</w:t>
      </w:r>
    </w:p>
    <w:p w14:paraId="0E9E6228" w14:textId="77777777" w:rsidR="000C70BA" w:rsidRDefault="000C70BA" w:rsidP="000C70BA">
      <w:pPr>
        <w:pStyle w:val="PL"/>
      </w:pPr>
      <w:r>
        <w:t xml:space="preserve">  </w:t>
      </w:r>
      <w:r>
        <w:rPr>
          <w:b/>
        </w:rPr>
        <w:t>when</w:t>
      </w:r>
      <w:r>
        <w:t xml:space="preserve"> { the MCVideo User engages in communication with the invited MCVideo User }</w:t>
      </w:r>
    </w:p>
    <w:p w14:paraId="6D284DCE"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rPr>
        <w:t>and</w:t>
      </w:r>
      <w:r>
        <w:t xml:space="preserve"> provides appropriate notifications and information to the MCVideo User }</w:t>
      </w:r>
    </w:p>
    <w:p w14:paraId="3E3DB74C" w14:textId="77777777" w:rsidR="000C70BA" w:rsidRDefault="000C70BA" w:rsidP="000C70BA">
      <w:pPr>
        <w:pStyle w:val="PL"/>
      </w:pPr>
      <w:r>
        <w:t xml:space="preserve">            }</w:t>
      </w:r>
    </w:p>
    <w:p w14:paraId="60ADA1F8" w14:textId="77777777" w:rsidR="000C70BA" w:rsidRDefault="000C70BA" w:rsidP="000C70BA">
      <w:pPr>
        <w:pStyle w:val="PL"/>
        <w:rPr>
          <w:rFonts w:cs="Courier New"/>
          <w:szCs w:val="16"/>
        </w:rPr>
      </w:pPr>
    </w:p>
    <w:p w14:paraId="002B8C40" w14:textId="77777777" w:rsidR="000C70BA" w:rsidRDefault="000C70BA" w:rsidP="000C70BA">
      <w:pPr>
        <w:pStyle w:val="H6"/>
      </w:pPr>
      <w:r>
        <w:t>(3)</w:t>
      </w:r>
    </w:p>
    <w:p w14:paraId="21B02EF8" w14:textId="77777777" w:rsidR="000C70BA" w:rsidRDefault="000C70BA" w:rsidP="000C70BA">
      <w:pPr>
        <w:pStyle w:val="PL"/>
      </w:pPr>
      <w:r>
        <w:rPr>
          <w:b/>
        </w:rPr>
        <w:t>with</w:t>
      </w:r>
      <w:r>
        <w:t xml:space="preserve"> { the UE (MCVideo Client) having an ongoing MCVideo Video Pull call }</w:t>
      </w:r>
    </w:p>
    <w:p w14:paraId="7F06B104" w14:textId="77777777" w:rsidR="000C70BA" w:rsidRDefault="000C70BA" w:rsidP="000C70BA">
      <w:pPr>
        <w:pStyle w:val="PL"/>
      </w:pPr>
      <w:r>
        <w:rPr>
          <w:b/>
        </w:rPr>
        <w:t>ensure that</w:t>
      </w:r>
      <w:r>
        <w:t xml:space="preserve"> {</w:t>
      </w:r>
    </w:p>
    <w:p w14:paraId="3EC1D546" w14:textId="77777777" w:rsidR="000C70BA" w:rsidRDefault="000C70BA" w:rsidP="000C70BA">
      <w:pPr>
        <w:pStyle w:val="PL"/>
      </w:pPr>
      <w:r>
        <w:t xml:space="preserve">  </w:t>
      </w:r>
      <w:r>
        <w:rPr>
          <w:b/>
        </w:rPr>
        <w:t>when</w:t>
      </w:r>
      <w:r>
        <w:t xml:space="preserve"> { the MCVideo User requests to terminate the ongoing MCVideo Video Pull call }</w:t>
      </w:r>
    </w:p>
    <w:p w14:paraId="2D1FAAC8"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32E79805" w14:textId="77777777" w:rsidR="000C70BA" w:rsidRDefault="000C70BA" w:rsidP="000C70BA">
      <w:pPr>
        <w:pStyle w:val="PL"/>
        <w:rPr>
          <w:rFonts w:cs="Courier New"/>
          <w:szCs w:val="16"/>
        </w:rPr>
      </w:pPr>
      <w:r>
        <w:rPr>
          <w:rFonts w:cs="Courier New"/>
          <w:szCs w:val="16"/>
        </w:rPr>
        <w:t xml:space="preserve">            }</w:t>
      </w:r>
    </w:p>
    <w:p w14:paraId="79BFB7BA" w14:textId="77777777" w:rsidR="000C70BA" w:rsidRDefault="000C70BA" w:rsidP="000C70BA">
      <w:pPr>
        <w:pStyle w:val="PL"/>
      </w:pPr>
    </w:p>
    <w:p w14:paraId="4AF85873" w14:textId="77777777" w:rsidR="000C70BA" w:rsidRDefault="000C70BA" w:rsidP="000C70BA">
      <w:pPr>
        <w:pStyle w:val="H6"/>
      </w:pPr>
      <w:r>
        <w:t>6.4.1.2</w:t>
      </w:r>
      <w:r>
        <w:tab/>
        <w:t>Conformance requirements</w:t>
      </w:r>
    </w:p>
    <w:p w14:paraId="3466139D" w14:textId="77777777" w:rsidR="000C70BA" w:rsidRDefault="000C70BA" w:rsidP="000C70BA">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Default="000C70BA" w:rsidP="000C70BA">
      <w:r>
        <w:t>[TS 24.281, clause 12.2.2.1]</w:t>
      </w:r>
    </w:p>
    <w:p w14:paraId="06E5FB2F" w14:textId="77777777" w:rsidR="000C70BA" w:rsidRDefault="000C70BA" w:rsidP="000C70BA">
      <w:pPr>
        <w:rPr>
          <w:lang w:eastAsia="zh-CN"/>
        </w:rPr>
      </w:pPr>
      <w:r>
        <w:rPr>
          <w:lang w:eastAsia="zh-CN"/>
        </w:rPr>
        <w:t>In order to pull a video from another MCVideo client, the MCVideo client shall perform the procedures of the clause 10.2.2.2.1, with the following clarifications:</w:t>
      </w:r>
    </w:p>
    <w:p w14:paraId="3FE1FFE8"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Default="000C70BA" w:rsidP="000C70BA">
      <w:r>
        <w:t>[TS 24.281, clause 12.2.2.3]</w:t>
      </w:r>
    </w:p>
    <w:p w14:paraId="512F80CB"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Default="000C70BA" w:rsidP="000C70BA">
      <w:r>
        <w:t>[TS 24.581, clause 6.2.5.3.2]</w:t>
      </w:r>
    </w:p>
    <w:p w14:paraId="36691737" w14:textId="77777777" w:rsidR="000C70BA" w:rsidRDefault="000C70BA" w:rsidP="000C70BA">
      <w:r>
        <w:t>Upon receiving the media transmission notification from the transmission control server, the transmission participant:</w:t>
      </w:r>
    </w:p>
    <w:p w14:paraId="78AC749D"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Default="000C70BA" w:rsidP="000C70BA">
      <w:pPr>
        <w:pStyle w:val="B2"/>
      </w:pPr>
      <w:r>
        <w:t>a.</w:t>
      </w:r>
      <w:r>
        <w:tab/>
        <w:t>shall include the Message Type field set to '6' (Media transmission notification); and</w:t>
      </w:r>
    </w:p>
    <w:p w14:paraId="0147AB49" w14:textId="77777777" w:rsidR="000C70BA" w:rsidRDefault="000C70BA" w:rsidP="000C70BA">
      <w:pPr>
        <w:pStyle w:val="B2"/>
      </w:pPr>
      <w:r>
        <w:t>b.</w:t>
      </w:r>
      <w:r>
        <w:tab/>
        <w:t>shall include the Source field set to '0' (the transmission participant is the source);</w:t>
      </w:r>
    </w:p>
    <w:p w14:paraId="3582CE4F" w14:textId="77777777" w:rsidR="000C70BA" w:rsidRDefault="000C70BA" w:rsidP="000C70BA">
      <w:pPr>
        <w:pStyle w:val="B1"/>
      </w:pPr>
      <w:r>
        <w:t>2.</w:t>
      </w:r>
      <w:r>
        <w:tab/>
        <w:t>shall provide media transmission notification to the user;</w:t>
      </w:r>
    </w:p>
    <w:p w14:paraId="76318EC7" w14:textId="77777777" w:rsidR="000C70BA" w:rsidRDefault="000C70BA" w:rsidP="000C70BA">
      <w:pPr>
        <w:pStyle w:val="B1"/>
      </w:pPr>
      <w:r>
        <w:t>3.</w:t>
      </w:r>
      <w:r>
        <w:tab/>
        <w:t>shall store the User ID and the SSRC of the user transmitting the media;</w:t>
      </w:r>
    </w:p>
    <w:p w14:paraId="663F6B0A" w14:textId="77777777" w:rsidR="000C70BA" w:rsidRDefault="000C70BA" w:rsidP="000C70BA">
      <w:pPr>
        <w:pStyle w:val="B1"/>
      </w:pPr>
      <w:r>
        <w:t>4.</w:t>
      </w:r>
      <w:r>
        <w:tab/>
        <w:t>if the Reception Mode field is set to '0' indicating automatic reception mode:</w:t>
      </w:r>
    </w:p>
    <w:p w14:paraId="29FA5D7D" w14:textId="77777777" w:rsidR="000C70BA" w:rsidRDefault="000C70BA" w:rsidP="000C70BA">
      <w:pPr>
        <w:pStyle w:val="B2"/>
      </w:pPr>
      <w:r>
        <w:t>a.</w:t>
      </w:r>
      <w:r>
        <w:tab/>
        <w:t>shall create an instance of the 'Transmission participant state transition diagram for basic reception control operation';</w:t>
      </w:r>
    </w:p>
    <w:p w14:paraId="04E14BBF"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Default="000C70BA" w:rsidP="000C70BA">
      <w:pPr>
        <w:pStyle w:val="B2"/>
      </w:pPr>
      <w:r>
        <w:t>c.</w:t>
      </w:r>
      <w:r>
        <w:tab/>
        <w:t>shall enter the 'U: has permission to receive' state;</w:t>
      </w:r>
    </w:p>
    <w:p w14:paraId="392CA221" w14:textId="77777777" w:rsidR="000C70BA" w:rsidRDefault="000C70BA" w:rsidP="000C70BA">
      <w:pPr>
        <w:pStyle w:val="B1"/>
      </w:pPr>
      <w:r>
        <w:t>5.</w:t>
      </w:r>
      <w:r>
        <w:tab/>
        <w:t>may display the details of the incoming media to the user; and</w:t>
      </w:r>
    </w:p>
    <w:p w14:paraId="0054B0C5" w14:textId="77777777" w:rsidR="000C70BA" w:rsidRDefault="000C70BA" w:rsidP="000C70BA">
      <w:pPr>
        <w:pStyle w:val="B1"/>
      </w:pPr>
      <w:r>
        <w:t>6.</w:t>
      </w:r>
      <w:r>
        <w:tab/>
        <w:t>shall remain in the 'U: reception controller' state.</w:t>
      </w:r>
    </w:p>
    <w:p w14:paraId="4C0E34CE" w14:textId="77777777" w:rsidR="000C70BA" w:rsidRDefault="000C70BA" w:rsidP="000C70BA">
      <w:r>
        <w:t>[TS 24.581, clause 6.2.5.3.3]</w:t>
      </w:r>
    </w:p>
    <w:p w14:paraId="580CA85D" w14:textId="77777777" w:rsidR="000C70BA" w:rsidRDefault="000C70BA" w:rsidP="000C70BA">
      <w:r>
        <w:t>Upon receiving an indication from the user to request permission to receive media, the transmission participant:</w:t>
      </w:r>
    </w:p>
    <w:p w14:paraId="78A3E4BA" w14:textId="77777777" w:rsidR="000C70BA" w:rsidRDefault="000C70BA" w:rsidP="000C70BA">
      <w:pPr>
        <w:pStyle w:val="B1"/>
      </w:pPr>
      <w:r>
        <w:t>1.</w:t>
      </w:r>
      <w:r>
        <w:tab/>
        <w:t>shall send the Receive Media Request message toward the transmission control server; The Receive Media Request message:</w:t>
      </w:r>
    </w:p>
    <w:p w14:paraId="428AB7D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3D0C174D" w14:textId="77777777" w:rsidR="000C70BA" w:rsidRDefault="000C70BA" w:rsidP="000C70BA">
      <w:pPr>
        <w:pStyle w:val="B1"/>
      </w:pPr>
      <w:r>
        <w:t>2.</w:t>
      </w:r>
      <w:r>
        <w:tab/>
        <w:t>shall create an instance of the 'Transmission participant state transition diagram for basic reception control operation';</w:t>
      </w:r>
    </w:p>
    <w:p w14:paraId="13E6C34F"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Default="000C70BA" w:rsidP="000C70BA">
      <w:pPr>
        <w:pStyle w:val="B1"/>
      </w:pPr>
      <w:r>
        <w:t>4.</w:t>
      </w:r>
      <w:r>
        <w:tab/>
        <w:t>shall remain in the 'U: reception controller' state.</w:t>
      </w:r>
    </w:p>
    <w:p w14:paraId="1690BFA1" w14:textId="77777777" w:rsidR="000C70BA" w:rsidRDefault="000C70BA" w:rsidP="000C70BA">
      <w:r>
        <w:t>[TS 24.581, clause 6.2.5.4.5]</w:t>
      </w:r>
    </w:p>
    <w:p w14:paraId="4A1441D4" w14:textId="77777777" w:rsidR="000C70BA" w:rsidRDefault="000C70BA" w:rsidP="000C70BA">
      <w:r>
        <w:t>Upon receiving a granted response for Receive media request message, the transmission participant:</w:t>
      </w:r>
    </w:p>
    <w:p w14:paraId="062E40A7"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Default="000C70BA" w:rsidP="000C70BA">
      <w:pPr>
        <w:pStyle w:val="B2"/>
      </w:pPr>
      <w:r>
        <w:t>a.</w:t>
      </w:r>
      <w:r>
        <w:tab/>
        <w:t>shall include the Message Type field set to '7' (Receive media response); and</w:t>
      </w:r>
    </w:p>
    <w:p w14:paraId="5351B3D3" w14:textId="77777777" w:rsidR="000C70BA" w:rsidRDefault="000C70BA" w:rsidP="000C70BA">
      <w:pPr>
        <w:pStyle w:val="B2"/>
      </w:pPr>
      <w:r>
        <w:t>b.</w:t>
      </w:r>
      <w:r>
        <w:tab/>
        <w:t>shall include the Source field set to '0' (the transmission participant is the source);</w:t>
      </w:r>
    </w:p>
    <w:p w14:paraId="006C8BDC" w14:textId="77777777" w:rsidR="000C70BA" w:rsidRDefault="000C70BA" w:rsidP="000C70BA">
      <w:pPr>
        <w:pStyle w:val="B1"/>
      </w:pPr>
      <w:r>
        <w:t>2.</w:t>
      </w:r>
      <w:r>
        <w:tab/>
        <w:t>shall provide receive media success notification to the user;</w:t>
      </w:r>
    </w:p>
    <w:p w14:paraId="5F3E211B"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D88ECC3" w14:textId="77777777" w:rsidR="000C70BA" w:rsidRDefault="000C70BA" w:rsidP="000C70BA">
      <w:pPr>
        <w:pStyle w:val="B1"/>
      </w:pPr>
      <w:r>
        <w:t>4.</w:t>
      </w:r>
      <w:r>
        <w:tab/>
        <w:t>shall stop timer T103 (Receive Media Request); and</w:t>
      </w:r>
    </w:p>
    <w:p w14:paraId="38EFE5FB" w14:textId="77777777" w:rsidR="000C70BA" w:rsidRDefault="000C70BA" w:rsidP="000C70BA">
      <w:pPr>
        <w:pStyle w:val="B1"/>
      </w:pPr>
      <w:r>
        <w:t>5.</w:t>
      </w:r>
      <w:r>
        <w:tab/>
        <w:t>shall enter the 'U: has permission to receive' state.</w:t>
      </w:r>
    </w:p>
    <w:p w14:paraId="6656B2CF" w14:textId="77777777" w:rsidR="000C70BA" w:rsidRDefault="000C70BA" w:rsidP="000C70BA">
      <w:r>
        <w:t>[TS 24.581, clause 6.2.5.5.5]</w:t>
      </w:r>
    </w:p>
    <w:p w14:paraId="2716AD3B" w14:textId="77777777" w:rsidR="000C70BA" w:rsidRDefault="000C70BA" w:rsidP="000C70BA">
      <w:r>
        <w:t>Upon receiving a Media reception end request message, the transmission participant:</w:t>
      </w:r>
    </w:p>
    <w:p w14:paraId="2C0077D8" w14:textId="77777777" w:rsidR="000C70BA" w:rsidRDefault="000C70BA" w:rsidP="000C70BA">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Default="000C70BA" w:rsidP="000C70BA">
      <w:pPr>
        <w:pStyle w:val="B2"/>
      </w:pPr>
      <w:r>
        <w:rPr>
          <w:lang w:eastAsia="zh-CN"/>
        </w:rPr>
        <w:t>a.</w:t>
      </w:r>
      <w:r>
        <w:tab/>
        <w:t>shall include the Message Type field set to '2' (Media reception end request);</w:t>
      </w:r>
    </w:p>
    <w:p w14:paraId="58E70ABB" w14:textId="77777777" w:rsidR="000C70BA" w:rsidRDefault="000C70BA" w:rsidP="000C70BA">
      <w:pPr>
        <w:pStyle w:val="B2"/>
      </w:pPr>
      <w:r>
        <w:rPr>
          <w:lang w:eastAsia="zh-CN"/>
        </w:rPr>
        <w:t>b.</w:t>
      </w:r>
      <w:r>
        <w:tab/>
        <w:t>shall include the Source field set to '0' (the transmission participant is the source); and</w:t>
      </w:r>
    </w:p>
    <w:p w14:paraId="32938D17" w14:textId="77777777" w:rsidR="000C70BA" w:rsidRDefault="000C70BA" w:rsidP="000C70BA">
      <w:pPr>
        <w:pStyle w:val="B2"/>
      </w:pPr>
      <w:r>
        <w:rPr>
          <w:lang w:eastAsia="zh-CN"/>
        </w:rPr>
        <w:t>c.</w:t>
      </w:r>
      <w:r>
        <w:tab/>
        <w:t>shall include the Message Name field set to MCV2.</w:t>
      </w:r>
    </w:p>
    <w:p w14:paraId="61986712" w14:textId="77777777" w:rsidR="000C70BA" w:rsidRDefault="000C70BA" w:rsidP="000C70BA">
      <w:pPr>
        <w:pStyle w:val="B1"/>
      </w:pPr>
      <w:r>
        <w:t>2.</w:t>
      </w:r>
      <w:r>
        <w:tab/>
        <w:t>shall inform the user that the receiving RTP media is being ended;</w:t>
      </w:r>
    </w:p>
    <w:p w14:paraId="2EB714D4" w14:textId="77777777" w:rsidR="000C70BA" w:rsidRDefault="000C70BA" w:rsidP="000C70BA">
      <w:pPr>
        <w:pStyle w:val="B1"/>
      </w:pPr>
      <w:r>
        <w:t>3.</w:t>
      </w:r>
      <w:r>
        <w:tab/>
        <w:t>may give information to the user about the reason for ending the received RTP media;</w:t>
      </w:r>
    </w:p>
    <w:p w14:paraId="40A6C316" w14:textId="77777777" w:rsidR="000C70BA" w:rsidRDefault="000C70BA" w:rsidP="000C70BA">
      <w:pPr>
        <w:pStyle w:val="B1"/>
      </w:pPr>
      <w:r>
        <w:t>4.</w:t>
      </w:r>
      <w:r>
        <w:tab/>
        <w:t>shall request the MCVideo client to discard any remaining buffered RTP media packets and stop displaying to user;</w:t>
      </w:r>
    </w:p>
    <w:p w14:paraId="5896F410" w14:textId="77777777" w:rsidR="000C70BA" w:rsidRDefault="000C70BA" w:rsidP="000C70BA">
      <w:pPr>
        <w:pStyle w:val="B1"/>
      </w:pPr>
      <w:r>
        <w:t>5.</w:t>
      </w:r>
      <w:r>
        <w:tab/>
        <w:t>shall send a Media reception end response message towards the transmission control server;</w:t>
      </w:r>
    </w:p>
    <w:p w14:paraId="321DF82F" w14:textId="77777777" w:rsidR="000C70BA" w:rsidRDefault="000C70BA" w:rsidP="000C70BA">
      <w:pPr>
        <w:pStyle w:val="B1"/>
      </w:pPr>
      <w:r>
        <w:t>6.</w:t>
      </w:r>
      <w:r>
        <w:tab/>
        <w:t>may provide a Media reception end notification to the MCVideo user;</w:t>
      </w:r>
    </w:p>
    <w:p w14:paraId="42C6EBE8" w14:textId="77777777" w:rsidR="000C70BA" w:rsidRDefault="000C70BA" w:rsidP="000C70BA">
      <w:pPr>
        <w:pStyle w:val="B1"/>
      </w:pPr>
      <w:r>
        <w:t>7.</w:t>
      </w:r>
      <w:r>
        <w:tab/>
        <w:t>if the Receive Media Indicator field is included and the B-bit set to '1' (Broadcast group call), shall provide a notification to the user indicating the type of call; and</w:t>
      </w:r>
    </w:p>
    <w:p w14:paraId="6454EC09" w14:textId="77777777" w:rsidR="000C70BA" w:rsidRDefault="000C70BA" w:rsidP="000C70BA">
      <w:pPr>
        <w:pStyle w:val="B1"/>
      </w:pPr>
      <w:r>
        <w:t>8.</w:t>
      </w:r>
      <w:r>
        <w:tab/>
        <w:t>shall enter the 'terminated' state.</w:t>
      </w:r>
    </w:p>
    <w:p w14:paraId="28EFFD6C" w14:textId="77777777" w:rsidR="000C70BA" w:rsidRDefault="000C70BA" w:rsidP="000C70BA">
      <w:pPr>
        <w:pStyle w:val="H6"/>
      </w:pPr>
      <w:r>
        <w:t>6.4.1.3</w:t>
      </w:r>
      <w:r>
        <w:tab/>
        <w:t>Test description</w:t>
      </w:r>
    </w:p>
    <w:p w14:paraId="19D9DE25" w14:textId="77777777" w:rsidR="000C70BA" w:rsidRDefault="000C70BA" w:rsidP="000C70BA">
      <w:pPr>
        <w:pStyle w:val="H6"/>
      </w:pPr>
      <w:r>
        <w:t>6.4.1.3.1</w:t>
      </w:r>
      <w:r>
        <w:tab/>
        <w:t>Pre-test conditions</w:t>
      </w:r>
    </w:p>
    <w:p w14:paraId="562BF6F9" w14:textId="77777777" w:rsidR="000C70BA" w:rsidRDefault="000C70BA" w:rsidP="000C70BA">
      <w:pPr>
        <w:pStyle w:val="H6"/>
      </w:pPr>
      <w:r w:rsidRPr="00102CE5">
        <w:t>Test configuration</w:t>
      </w:r>
      <w:r>
        <w:t>:</w:t>
      </w:r>
    </w:p>
    <w:p w14:paraId="6FAE9DDF" w14:textId="3D61BD15" w:rsidR="000C70BA" w:rsidRDefault="000C70BA" w:rsidP="000C70BA">
      <w:pPr>
        <w:pStyle w:val="B1"/>
      </w:pPr>
      <w:r>
        <w:t>-</w:t>
      </w:r>
      <w:r>
        <w:tab/>
        <w:t xml:space="preserve">Single cell configuration according to TS </w:t>
      </w:r>
      <w:r w:rsidR="00960759">
        <w:t>37.579</w:t>
      </w:r>
      <w:r>
        <w:t>-1 [2] clause 5.2.2.2.1.</w:t>
      </w:r>
    </w:p>
    <w:p w14:paraId="18EB780A" w14:textId="77777777" w:rsidR="000C70BA" w:rsidRDefault="000C70BA" w:rsidP="000C70BA">
      <w:pPr>
        <w:pStyle w:val="H6"/>
      </w:pPr>
      <w:r>
        <w:t>Preamble:</w:t>
      </w:r>
    </w:p>
    <w:p w14:paraId="1C68CD36" w14:textId="2A995197" w:rsidR="000C70BA" w:rsidRDefault="000C70BA" w:rsidP="000C70BA">
      <w:pPr>
        <w:pStyle w:val="B1"/>
      </w:pPr>
      <w:r>
        <w:t>-</w:t>
      </w:r>
      <w:r>
        <w:tab/>
        <w:t xml:space="preserve">The UE has performed procedure 'Initial registration' as described in TS </w:t>
      </w:r>
      <w:r w:rsidR="00960759">
        <w:t>37.579</w:t>
      </w:r>
      <w:r>
        <w:t>-1 [2] clause 5.4.2.</w:t>
      </w:r>
    </w:p>
    <w:p w14:paraId="7B953F38" w14:textId="77777777" w:rsidR="000C70BA" w:rsidRDefault="000C70BA" w:rsidP="000C70BA">
      <w:pPr>
        <w:pStyle w:val="B1"/>
      </w:pPr>
      <w:r>
        <w:t>-</w:t>
      </w:r>
      <w:r>
        <w:tab/>
      </w:r>
      <w:r w:rsidRPr="000573F5">
        <w:t>UE States at the end of the preamble</w:t>
      </w:r>
      <w:r>
        <w:t>:</w:t>
      </w:r>
    </w:p>
    <w:p w14:paraId="27A746CC" w14:textId="77777777" w:rsidR="000C70BA" w:rsidRDefault="000C70BA" w:rsidP="000C70BA">
      <w:pPr>
        <w:pStyle w:val="B1"/>
        <w:ind w:left="852"/>
      </w:pPr>
      <w:r>
        <w:t>-</w:t>
      </w:r>
      <w:r>
        <w:tab/>
        <w:t>The UE is in RRC_IDLE state.</w:t>
      </w:r>
    </w:p>
    <w:p w14:paraId="5753D8E6" w14:textId="77777777" w:rsidR="000C70BA" w:rsidRDefault="000C70BA" w:rsidP="000C70BA">
      <w:pPr>
        <w:pStyle w:val="B1"/>
        <w:ind w:left="852"/>
      </w:pPr>
      <w:r>
        <w:t>-</w:t>
      </w:r>
      <w:r>
        <w:tab/>
        <w:t>The client is registered for MCVideo.</w:t>
      </w:r>
    </w:p>
    <w:p w14:paraId="46B4D2C2" w14:textId="77777777" w:rsidR="000C70BA" w:rsidRDefault="000C70BA" w:rsidP="000C70BA">
      <w:pPr>
        <w:pStyle w:val="H6"/>
      </w:pPr>
      <w:r>
        <w:t>6.4.1.3.2</w:t>
      </w:r>
      <w:r>
        <w:tab/>
        <w:t>Test procedure sequence</w:t>
      </w:r>
    </w:p>
    <w:p w14:paraId="22064933" w14:textId="77777777" w:rsidR="000C70BA" w:rsidRDefault="000C70BA" w:rsidP="000C70BA">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Default="000C70BA" w:rsidP="002E3FCC">
            <w:pPr>
              <w:pStyle w:val="TAH"/>
              <w:keepNext w:val="0"/>
              <w:keepLines w:val="0"/>
              <w:widowControl w:val="0"/>
              <w:rPr>
                <w:rFonts w:eastAsia="Calibri"/>
              </w:rPr>
            </w:pPr>
            <w:r>
              <w:rPr>
                <w:rFonts w:eastAsia="Calibri"/>
              </w:rPr>
              <w:t>Verdict</w:t>
            </w:r>
          </w:p>
        </w:tc>
      </w:tr>
      <w:tr w:rsidR="000C70BA"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Default="000C70BA" w:rsidP="002E3FCC">
            <w:pPr>
              <w:pStyle w:val="TAH"/>
              <w:keepNext w:val="0"/>
              <w:keepLines w:val="0"/>
              <w:widowControl w:val="0"/>
              <w:rPr>
                <w:rFonts w:eastAsia="Calibri"/>
              </w:rPr>
            </w:pPr>
          </w:p>
        </w:tc>
      </w:tr>
      <w:tr w:rsidR="000C70BA"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0B9D1D7D"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Default="000C70BA" w:rsidP="002E3FCC">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Default="000C70BA" w:rsidP="002E3FCC">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pull a video </w:t>
            </w:r>
            <w:r>
              <w:rPr>
                <w:lang w:eastAsia="zh-CN"/>
              </w:rPr>
              <w:t xml:space="preserve">from another MCVideo client without implicit transmission request according to option a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Default="000C70BA" w:rsidP="002E3FCC">
            <w:pPr>
              <w:pStyle w:val="TAC"/>
              <w:keepNext w:val="0"/>
              <w:keepLines w:val="0"/>
              <w:widowControl w:val="0"/>
            </w:pPr>
            <w:r>
              <w:rPr>
                <w:rFonts w:eastAsia="Calibri"/>
                <w:szCs w:val="22"/>
              </w:rPr>
              <w:t>P</w:t>
            </w:r>
          </w:p>
        </w:tc>
      </w:tr>
      <w:tr w:rsidR="000C70BA"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Default="000C70BA" w:rsidP="002E3FCC">
            <w:pPr>
              <w:pStyle w:val="TAC"/>
              <w:keepNext w:val="0"/>
              <w:keepLines w:val="0"/>
              <w:widowControl w:val="0"/>
            </w:pPr>
            <w:r>
              <w:rPr>
                <w:rFonts w:eastAsia="Calibri"/>
                <w:szCs w:val="22"/>
              </w:rPr>
              <w:t>P</w:t>
            </w:r>
          </w:p>
        </w:tc>
      </w:tr>
      <w:tr w:rsidR="000C70BA"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Default="000C70BA" w:rsidP="002E3FCC">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Default="000C70BA" w:rsidP="002E3FCC">
            <w:pPr>
              <w:pStyle w:val="TAL"/>
            </w:pPr>
            <w:r>
              <w:rPr>
                <w:rFonts w:eastAsia="Calibri"/>
              </w:rPr>
              <w:t>Check: Does the UE (MCVideo client) correctly perform procedure '</w:t>
            </w:r>
            <w:r>
              <w:t xml:space="preserve">MCVideo Media Reception End Request CT' as described in </w:t>
            </w:r>
            <w:r>
              <w:rPr>
                <w:rFonts w:eastAsia="Calibri"/>
              </w:rPr>
              <w:t xml:space="preserve">TS </w:t>
            </w:r>
            <w:r w:rsidR="00960759">
              <w:rPr>
                <w:rFonts w:eastAsia="Calibri"/>
              </w:rPr>
              <w:t>37.579</w:t>
            </w:r>
            <w:r>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Default="000C70BA" w:rsidP="002E3FCC">
            <w:pPr>
              <w:pStyle w:val="TAC"/>
              <w:keepNext w:val="0"/>
              <w:keepLines w:val="0"/>
              <w:widowControl w:val="0"/>
            </w:pPr>
            <w:r>
              <w:rPr>
                <w:rFonts w:eastAsia="Calibri"/>
                <w:szCs w:val="22"/>
              </w:rPr>
              <w:t>P</w:t>
            </w:r>
          </w:p>
        </w:tc>
      </w:tr>
      <w:tr w:rsidR="000C70BA"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Default="000C70BA" w:rsidP="002E3FCC">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Default="000C70BA" w:rsidP="002E3FCC">
            <w:pPr>
              <w:pStyle w:val="TAL"/>
              <w:keepNext w:val="0"/>
              <w:keepLines w:val="0"/>
              <w:widowControl w:val="0"/>
            </w:pPr>
            <w:r>
              <w:t>Make the UE (MCVideo client) release the call.</w:t>
            </w:r>
          </w:p>
          <w:p w14:paraId="58B2E22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Default="000C70BA" w:rsidP="002E3FCC">
            <w:pPr>
              <w:pStyle w:val="TAC"/>
              <w:keepNext w:val="0"/>
              <w:keepLines w:val="0"/>
              <w:widowControl w:val="0"/>
            </w:pPr>
            <w:r>
              <w:rPr>
                <w:rFonts w:eastAsia="Calibri"/>
                <w:szCs w:val="22"/>
              </w:rPr>
              <w:t>-</w:t>
            </w:r>
          </w:p>
        </w:tc>
      </w:tr>
      <w:tr w:rsidR="000C70BA"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Default="000C70BA" w:rsidP="002E3FCC">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Default="000C70BA" w:rsidP="002E3FCC">
            <w:pPr>
              <w:pStyle w:val="TAC"/>
              <w:keepNext w:val="0"/>
              <w:keepLines w:val="0"/>
              <w:widowControl w:val="0"/>
            </w:pPr>
            <w:r>
              <w:rPr>
                <w:rFonts w:eastAsia="Calibri"/>
                <w:szCs w:val="22"/>
              </w:rPr>
              <w:t>P</w:t>
            </w:r>
          </w:p>
        </w:tc>
      </w:tr>
      <w:tr w:rsidR="000C70BA"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Default="000C70BA" w:rsidP="002E3FCC">
            <w:pPr>
              <w:pStyle w:val="TAN"/>
            </w:pPr>
            <w:r>
              <w:t>NOTE 1: This action is expected to be done via a suitable implementation dependent MMI.</w:t>
            </w:r>
          </w:p>
        </w:tc>
      </w:tr>
    </w:tbl>
    <w:p w14:paraId="395473DE" w14:textId="77777777" w:rsidR="000C70BA" w:rsidRDefault="000C70BA" w:rsidP="000C70BA"/>
    <w:p w14:paraId="77EDE14A" w14:textId="77777777" w:rsidR="000C70BA" w:rsidRDefault="000C70BA" w:rsidP="000C70BA">
      <w:pPr>
        <w:pStyle w:val="H6"/>
      </w:pPr>
      <w:r>
        <w:t>6.4.1.3.3</w:t>
      </w:r>
      <w:r>
        <w:tab/>
        <w:t>Specific message contents</w:t>
      </w:r>
    </w:p>
    <w:p w14:paraId="7BE8C552" w14:textId="19607B4F" w:rsidR="000C70BA" w:rsidRDefault="000C70BA" w:rsidP="000C70BA">
      <w:pPr>
        <w:pStyle w:val="TH"/>
      </w:pPr>
      <w:r>
        <w:t>Table 6.4.1.3.3-1: SIP INVITE from the UE (Step 3, Table 6.4.1.3.2-1;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Default="000C70BA" w:rsidP="002E3FCC">
            <w:pPr>
              <w:pStyle w:val="TAL"/>
            </w:pPr>
            <w:r>
              <w:t xml:space="preserve">Derivation Path: TS </w:t>
            </w:r>
            <w:r w:rsidR="00960759">
              <w:t>37.579</w:t>
            </w:r>
            <w:r>
              <w:t>-1 [2], Table 5.5.2.5.1-1, condition PRIVATE-CALL</w:t>
            </w:r>
          </w:p>
        </w:tc>
      </w:tr>
      <w:tr w:rsidR="000C70BA"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Default="000C70BA" w:rsidP="002E3FCC">
            <w:pPr>
              <w:pStyle w:val="TAH"/>
            </w:pPr>
            <w:r>
              <w:t>Condition</w:t>
            </w:r>
          </w:p>
        </w:tc>
      </w:tr>
      <w:tr w:rsidR="000C70BA"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Default="000C70BA" w:rsidP="002E3FCC">
            <w:pPr>
              <w:pStyle w:val="TAL"/>
            </w:pPr>
          </w:p>
        </w:tc>
      </w:tr>
      <w:tr w:rsidR="000C70BA"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Default="000C70BA" w:rsidP="002E3FCC">
            <w:pPr>
              <w:pStyle w:val="TAL"/>
            </w:pPr>
          </w:p>
        </w:tc>
      </w:tr>
      <w:tr w:rsidR="000C70BA"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Default="000C70BA" w:rsidP="002E3FCC">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Default="000C70BA" w:rsidP="002E3FCC">
            <w:pPr>
              <w:pStyle w:val="TAL"/>
            </w:pPr>
          </w:p>
        </w:tc>
      </w:tr>
      <w:tr w:rsidR="000C70BA"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Default="000C70BA" w:rsidP="002E3FCC">
            <w:pPr>
              <w:pStyle w:val="TAL"/>
            </w:pPr>
          </w:p>
        </w:tc>
      </w:tr>
      <w:tr w:rsidR="000C70BA"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Default="000C70BA" w:rsidP="002E3FCC">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Default="000C70BA" w:rsidP="002E3FCC">
            <w:pPr>
              <w:pStyle w:val="TAL"/>
            </w:pPr>
          </w:p>
        </w:tc>
      </w:tr>
    </w:tbl>
    <w:p w14:paraId="2CAD6EB5" w14:textId="77777777" w:rsidR="000C70BA" w:rsidRDefault="000C70BA" w:rsidP="000C70BA"/>
    <w:p w14:paraId="147CD286" w14:textId="77777777" w:rsidR="000C70BA" w:rsidRDefault="000C70BA" w:rsidP="000C70BA">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Default="000C70BA" w:rsidP="002E3FCC">
            <w:pPr>
              <w:pStyle w:val="TAL"/>
            </w:pPr>
            <w:r>
              <w:t xml:space="preserve">Derivation Path: TS </w:t>
            </w:r>
            <w:r w:rsidR="00960759">
              <w:t>37.579</w:t>
            </w:r>
            <w:r>
              <w:t>-1 [2], Table 5.5.3.1.1-2, condition PRIVATE-CALL, SDP_OFFER</w:t>
            </w:r>
          </w:p>
        </w:tc>
      </w:tr>
    </w:tbl>
    <w:p w14:paraId="726B1AE5" w14:textId="77777777" w:rsidR="000C70BA" w:rsidRDefault="000C70BA" w:rsidP="000C70BA"/>
    <w:p w14:paraId="11F3A6A0" w14:textId="77777777" w:rsidR="000C70BA" w:rsidRDefault="000C70BA" w:rsidP="000C70BA">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Default="000C70BA" w:rsidP="002E3FCC">
            <w:pPr>
              <w:pStyle w:val="TAL"/>
            </w:pPr>
            <w:r>
              <w:t xml:space="preserve">Derivation Path: TS </w:t>
            </w:r>
            <w:r w:rsidR="00960759">
              <w:t>37.579</w:t>
            </w:r>
            <w:r>
              <w:t>-1 [2], Table 5.5.3.2.1-2, condition PRIVATE-CALL, INVITE_REFER</w:t>
            </w:r>
          </w:p>
        </w:tc>
      </w:tr>
      <w:tr w:rsidR="000C70BA"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Default="000C70BA" w:rsidP="002E3FCC">
            <w:pPr>
              <w:pStyle w:val="TAH"/>
              <w:rPr>
                <w:color w:val="000000"/>
              </w:rPr>
            </w:pPr>
            <w:r>
              <w:t>Condition</w:t>
            </w:r>
          </w:p>
        </w:tc>
      </w:tr>
      <w:tr w:rsidR="000C70BA"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Default="000C70BA" w:rsidP="002E3FCC">
            <w:pPr>
              <w:pStyle w:val="TAL"/>
            </w:pPr>
          </w:p>
        </w:tc>
      </w:tr>
      <w:tr w:rsidR="000C70BA"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Default="000C70BA" w:rsidP="002E3FCC">
            <w:pPr>
              <w:pStyle w:val="TAL"/>
            </w:pPr>
          </w:p>
        </w:tc>
      </w:tr>
      <w:tr w:rsidR="000C70BA"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Default="000C70BA" w:rsidP="002E3FCC">
            <w:pPr>
              <w:pStyle w:val="TAL"/>
            </w:pPr>
          </w:p>
        </w:tc>
      </w:tr>
    </w:tbl>
    <w:p w14:paraId="43EF9489" w14:textId="77777777" w:rsidR="000C70BA" w:rsidRDefault="000C70BA" w:rsidP="000C70BA"/>
    <w:p w14:paraId="59221F17" w14:textId="77777777" w:rsidR="000C70BA" w:rsidRDefault="000C70BA" w:rsidP="000C70BA">
      <w:pPr>
        <w:pStyle w:val="TH"/>
      </w:pPr>
      <w:r>
        <w:t>Table 6.4.1.3.3-4: Void</w:t>
      </w:r>
    </w:p>
    <w:p w14:paraId="0D0F8E99" w14:textId="23B696A3" w:rsidR="000C70BA" w:rsidRDefault="000C70BA" w:rsidP="000C70BA">
      <w:pPr>
        <w:pStyle w:val="TH"/>
      </w:pPr>
      <w:r>
        <w:rPr>
          <w:b w:val="0"/>
        </w:rPr>
        <w:t>Table 6.4.1.3.3-5: SIP 200 (OK) from the SS (Step 5, Table 6.4.1.3.2-1;</w:t>
      </w:r>
      <w:r>
        <w:rPr>
          <w:b w:val="0"/>
        </w:rPr>
        <w:br/>
        <w:t xml:space="preserve">Step 4, TS </w:t>
      </w:r>
      <w:r w:rsidR="00960759">
        <w:rPr>
          <w:b w:val="0"/>
        </w:rPr>
        <w:t>37.579</w:t>
      </w:r>
      <w:r>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Default="000C70BA" w:rsidP="002E3FCC">
            <w:pPr>
              <w:pStyle w:val="TAL"/>
            </w:pPr>
            <w:r>
              <w:t xml:space="preserve">Derivation Path: TS </w:t>
            </w:r>
            <w:r w:rsidR="00960759">
              <w:t>37.579</w:t>
            </w:r>
            <w:r>
              <w:t>-1 [2], Table 5.5.2.17.1.2-1, condition INVITE-RSP</w:t>
            </w:r>
          </w:p>
        </w:tc>
      </w:tr>
      <w:tr w:rsidR="000C70BA"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Default="000C70BA" w:rsidP="002E3FCC">
            <w:pPr>
              <w:pStyle w:val="TAH"/>
            </w:pPr>
            <w:r>
              <w:t>Condition</w:t>
            </w:r>
          </w:p>
        </w:tc>
      </w:tr>
      <w:tr w:rsidR="000C70BA"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Default="000C70BA" w:rsidP="002E3FCC">
            <w:pPr>
              <w:pStyle w:val="TAL"/>
            </w:pPr>
          </w:p>
        </w:tc>
      </w:tr>
      <w:tr w:rsidR="000C70BA"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Default="000C70BA" w:rsidP="002E3FCC">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Default="000C70BA" w:rsidP="002E3FCC">
            <w:pPr>
              <w:pStyle w:val="TAL"/>
            </w:pPr>
          </w:p>
        </w:tc>
      </w:tr>
    </w:tbl>
    <w:p w14:paraId="21804615" w14:textId="77777777" w:rsidR="000C70BA" w:rsidRDefault="000C70BA" w:rsidP="000C70BA"/>
    <w:p w14:paraId="510D4874" w14:textId="77777777" w:rsidR="000C70BA" w:rsidRDefault="000C70BA" w:rsidP="000C70BA">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Default="000C70BA" w:rsidP="002E3FCC">
            <w:pPr>
              <w:pStyle w:val="TAL"/>
            </w:pPr>
            <w:r>
              <w:t xml:space="preserve">Derivation Path: TS </w:t>
            </w:r>
            <w:r w:rsidR="00960759">
              <w:t>37.579</w:t>
            </w:r>
            <w:r>
              <w:t>-1 [2], Table 5.5.3.1.2-2, condition SDP_ANSWER</w:t>
            </w:r>
          </w:p>
        </w:tc>
      </w:tr>
    </w:tbl>
    <w:p w14:paraId="659B5AC6" w14:textId="77777777" w:rsidR="000C70BA" w:rsidRDefault="000C70BA" w:rsidP="000C70BA"/>
    <w:p w14:paraId="13F65D63" w14:textId="77777777" w:rsidR="000C70BA" w:rsidRDefault="000C70BA" w:rsidP="000C70BA">
      <w:pPr>
        <w:pStyle w:val="TH"/>
      </w:pPr>
      <w:r>
        <w:rPr>
          <w:color w:val="000000"/>
        </w:rPr>
        <w:t>Table 6.4.1.3.3-7: Void</w:t>
      </w:r>
    </w:p>
    <w:p w14:paraId="6D695150" w14:textId="77777777" w:rsidR="000C70BA" w:rsidRPr="00201E3B" w:rsidRDefault="000C70BA" w:rsidP="000C70BA"/>
    <w:p w14:paraId="7C616CA9" w14:textId="77777777" w:rsidR="000C70BA" w:rsidRDefault="000C70BA" w:rsidP="000C70BA">
      <w:pPr>
        <w:pStyle w:val="Heading3"/>
      </w:pPr>
      <w:bookmarkStart w:id="798" w:name="_Toc171440758"/>
      <w:bookmarkStart w:id="799" w:name="_Toc180160950"/>
      <w:bookmarkStart w:id="800" w:name="_Toc99871299"/>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798"/>
      <w:bookmarkEnd w:id="799"/>
    </w:p>
    <w:p w14:paraId="40928050" w14:textId="77777777" w:rsidR="000C70BA" w:rsidRDefault="000C70BA" w:rsidP="000C70BA">
      <w:pPr>
        <w:pStyle w:val="H6"/>
      </w:pPr>
      <w:r>
        <w:t>6.4.2.1</w:t>
      </w:r>
      <w:r>
        <w:tab/>
        <w:t>Test Purpose (TP)</w:t>
      </w:r>
    </w:p>
    <w:p w14:paraId="4F514CB6" w14:textId="77777777" w:rsidR="000C70BA" w:rsidRDefault="000C70BA" w:rsidP="000C70BA">
      <w:pPr>
        <w:pStyle w:val="H6"/>
      </w:pPr>
      <w:r>
        <w:t>(1)</w:t>
      </w:r>
    </w:p>
    <w:p w14:paraId="7CF8BF2D" w14:textId="77777777" w:rsidR="000C70BA" w:rsidRDefault="000C70BA" w:rsidP="000C70BA">
      <w:pPr>
        <w:pStyle w:val="PL"/>
      </w:pPr>
      <w:r>
        <w:rPr>
          <w:b/>
        </w:rPr>
        <w:t>with</w:t>
      </w:r>
      <w:r>
        <w:t xml:space="preserve"> { the UE (MCVideo Client) registered and authorised for MCVideo Service }</w:t>
      </w:r>
    </w:p>
    <w:p w14:paraId="6DCB121D" w14:textId="77777777" w:rsidR="000C70BA" w:rsidRDefault="000C70BA" w:rsidP="000C70BA">
      <w:pPr>
        <w:pStyle w:val="PL"/>
      </w:pPr>
      <w:r>
        <w:rPr>
          <w:b/>
        </w:rPr>
        <w:t>ensure that</w:t>
      </w:r>
      <w:r>
        <w:t xml:space="preserve"> {</w:t>
      </w:r>
    </w:p>
    <w:p w14:paraId="2282CA9D" w14:textId="77777777" w:rsidR="000C70BA" w:rsidRDefault="000C70BA" w:rsidP="000C70BA">
      <w:pPr>
        <w:pStyle w:val="PL"/>
      </w:pPr>
      <w:r>
        <w:t xml:space="preserve">  </w:t>
      </w:r>
      <w:r>
        <w:rPr>
          <w:b/>
        </w:rPr>
        <w:t>when</w:t>
      </w:r>
      <w:r>
        <w:t xml:space="preserve"> { the UE (MCVideo Client) receives a SIP INVITE from the SS (MCVideo Server)to initiate an O</w:t>
      </w:r>
      <w:r>
        <w:rPr>
          <w:lang w:eastAsia="zh-CN"/>
        </w:rPr>
        <w:t xml:space="preserve">ne-to-one </w:t>
      </w:r>
      <w:r>
        <w:rPr>
          <w:rFonts w:eastAsia="Calibri"/>
          <w:lang w:eastAsia="x-none" w:bidi="he-IL"/>
        </w:rPr>
        <w:t>video</w:t>
      </w:r>
      <w:r>
        <w:rPr>
          <w:lang w:eastAsia="zh-CN"/>
        </w:rPr>
        <w:t xml:space="preserve"> pull call</w:t>
      </w:r>
      <w:r>
        <w:t xml:space="preserve"> }</w:t>
      </w:r>
    </w:p>
    <w:p w14:paraId="0EA3A80E" w14:textId="77777777" w:rsidR="000C70BA" w:rsidRDefault="000C70BA" w:rsidP="000C70BA">
      <w:pPr>
        <w:pStyle w:val="PL"/>
      </w:pPr>
      <w:r>
        <w:t xml:space="preserve">    </w:t>
      </w:r>
      <w:r>
        <w:rPr>
          <w:b/>
        </w:rPr>
        <w:t>then</w:t>
      </w:r>
      <w:r>
        <w:t xml:space="preserve"> { the UE (MCVideo Client) responds by sending a SIP 200 (OK)  }</w:t>
      </w:r>
    </w:p>
    <w:p w14:paraId="3772CB59" w14:textId="77777777" w:rsidR="000C70BA" w:rsidRDefault="000C70BA" w:rsidP="000C70BA">
      <w:pPr>
        <w:pStyle w:val="PL"/>
      </w:pPr>
      <w:r>
        <w:t xml:space="preserve">            }</w:t>
      </w:r>
    </w:p>
    <w:p w14:paraId="49EFD9E4" w14:textId="77777777" w:rsidR="000C70BA" w:rsidRDefault="000C70BA" w:rsidP="000C70BA">
      <w:pPr>
        <w:pStyle w:val="PL"/>
        <w:rPr>
          <w:rFonts w:cs="Courier New"/>
          <w:szCs w:val="16"/>
        </w:rPr>
      </w:pPr>
    </w:p>
    <w:p w14:paraId="1186E163" w14:textId="77777777" w:rsidR="000C70BA" w:rsidRDefault="000C70BA" w:rsidP="000C70BA">
      <w:pPr>
        <w:pStyle w:val="H6"/>
      </w:pPr>
      <w:r>
        <w:t>(2)</w:t>
      </w:r>
    </w:p>
    <w:p w14:paraId="7E815978" w14:textId="77777777" w:rsidR="000C70BA" w:rsidRDefault="000C70BA" w:rsidP="000C70BA">
      <w:pPr>
        <w:pStyle w:val="PL"/>
      </w:pPr>
      <w:r>
        <w:rPr>
          <w:b/>
        </w:rPr>
        <w:t>with</w:t>
      </w:r>
      <w:r>
        <w:t xml:space="preserve"> { the UE (MCVideo Client) having established a MCVideo Video Pull call }</w:t>
      </w:r>
    </w:p>
    <w:p w14:paraId="43524DE0" w14:textId="77777777" w:rsidR="000C70BA" w:rsidRDefault="000C70BA" w:rsidP="000C70BA">
      <w:pPr>
        <w:pStyle w:val="PL"/>
      </w:pPr>
      <w:r>
        <w:rPr>
          <w:b/>
        </w:rPr>
        <w:t>ensure that</w:t>
      </w:r>
      <w:r>
        <w:t xml:space="preserve"> {</w:t>
      </w:r>
    </w:p>
    <w:p w14:paraId="478258D3" w14:textId="77777777" w:rsidR="000C70BA" w:rsidRDefault="000C70BA" w:rsidP="000C70BA">
      <w:pPr>
        <w:pStyle w:val="PL"/>
      </w:pPr>
      <w:r>
        <w:t xml:space="preserve">  </w:t>
      </w:r>
      <w:r>
        <w:rPr>
          <w:b/>
        </w:rPr>
        <w:t>when</w:t>
      </w:r>
      <w:r>
        <w:t xml:space="preserve"> { the MCVideo User engages in communication with the initiating MCVideo User }</w:t>
      </w:r>
    </w:p>
    <w:p w14:paraId="6E96774F"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w:t>
      </w:r>
      <w:r>
        <w:rPr>
          <w:rFonts w:eastAsia="Calibri"/>
        </w:rPr>
        <w:t>Transmission End Request</w:t>
      </w:r>
      <w:r>
        <w:t xml:space="preserve">, </w:t>
      </w:r>
      <w:r>
        <w:rPr>
          <w:rFonts w:eastAsia="Calibri"/>
        </w:rPr>
        <w:t xml:space="preserve">Transmission End Response, </w:t>
      </w:r>
      <w:r>
        <w:t xml:space="preserve">Transmission Idle) </w:t>
      </w:r>
      <w:r>
        <w:rPr>
          <w:b/>
          <w:bCs/>
        </w:rPr>
        <w:t>and</w:t>
      </w:r>
      <w:r>
        <w:t xml:space="preserve"> provides appropriate notifications and information to the MCVideo User }</w:t>
      </w:r>
    </w:p>
    <w:p w14:paraId="1D6BF7AE" w14:textId="77777777" w:rsidR="000C70BA" w:rsidRDefault="000C70BA" w:rsidP="000C70BA">
      <w:pPr>
        <w:pStyle w:val="PL"/>
      </w:pPr>
      <w:r>
        <w:t xml:space="preserve">            }</w:t>
      </w:r>
    </w:p>
    <w:p w14:paraId="520989EE" w14:textId="77777777" w:rsidR="000C70BA" w:rsidRDefault="000C70BA" w:rsidP="000C70BA">
      <w:pPr>
        <w:pStyle w:val="PL"/>
        <w:rPr>
          <w:rFonts w:cs="Courier New"/>
          <w:szCs w:val="16"/>
        </w:rPr>
      </w:pPr>
    </w:p>
    <w:p w14:paraId="52FD4062" w14:textId="77777777" w:rsidR="000C70BA" w:rsidRDefault="000C70BA" w:rsidP="000C70BA">
      <w:pPr>
        <w:pStyle w:val="H6"/>
      </w:pPr>
      <w:r>
        <w:t>(3)</w:t>
      </w:r>
    </w:p>
    <w:p w14:paraId="589BD008" w14:textId="77777777" w:rsidR="000C70BA" w:rsidRDefault="000C70BA" w:rsidP="000C70BA">
      <w:pPr>
        <w:pStyle w:val="PL"/>
      </w:pPr>
      <w:r>
        <w:rPr>
          <w:b/>
        </w:rPr>
        <w:t>with</w:t>
      </w:r>
      <w:r>
        <w:t xml:space="preserve"> { the UE (MCVideo Client) having an ongoing MCVideo Video Pull call }</w:t>
      </w:r>
    </w:p>
    <w:p w14:paraId="6C88BA57" w14:textId="77777777" w:rsidR="000C70BA" w:rsidRDefault="000C70BA" w:rsidP="000C70BA">
      <w:pPr>
        <w:pStyle w:val="PL"/>
      </w:pPr>
      <w:r>
        <w:rPr>
          <w:b/>
        </w:rPr>
        <w:t>ensure that</w:t>
      </w:r>
      <w:r>
        <w:t xml:space="preserve"> {</w:t>
      </w:r>
    </w:p>
    <w:p w14:paraId="546189F9" w14:textId="77777777" w:rsidR="000C70BA" w:rsidRDefault="000C70BA" w:rsidP="000C70BA">
      <w:pPr>
        <w:pStyle w:val="PL"/>
      </w:pPr>
      <w:r>
        <w:t xml:space="preserve">  </w:t>
      </w:r>
      <w:r>
        <w:rPr>
          <w:b/>
        </w:rPr>
        <w:t>when</w:t>
      </w:r>
      <w:r>
        <w:t xml:space="preserve"> { the MCVideo User requests to terminate the ongoing MCVideo Video Pull call }</w:t>
      </w:r>
    </w:p>
    <w:p w14:paraId="3CF704BA"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B7D234B" w14:textId="77777777" w:rsidR="000C70BA" w:rsidRDefault="000C70BA" w:rsidP="000C70BA">
      <w:pPr>
        <w:pStyle w:val="PL"/>
        <w:rPr>
          <w:rFonts w:cs="Courier New"/>
          <w:szCs w:val="16"/>
        </w:rPr>
      </w:pPr>
      <w:r>
        <w:rPr>
          <w:rFonts w:cs="Courier New"/>
          <w:szCs w:val="16"/>
        </w:rPr>
        <w:t xml:space="preserve">            }</w:t>
      </w:r>
    </w:p>
    <w:p w14:paraId="3ABFD847" w14:textId="77777777" w:rsidR="000C70BA" w:rsidRDefault="000C70BA" w:rsidP="000C70BA">
      <w:pPr>
        <w:pStyle w:val="PL"/>
      </w:pPr>
    </w:p>
    <w:p w14:paraId="6CD8E226" w14:textId="77777777" w:rsidR="000C70BA" w:rsidRDefault="000C70BA" w:rsidP="000C70BA">
      <w:pPr>
        <w:pStyle w:val="H6"/>
      </w:pPr>
      <w:r>
        <w:t>6.4.2.2</w:t>
      </w:r>
      <w:r>
        <w:tab/>
        <w:t>Conformance requirements</w:t>
      </w:r>
    </w:p>
    <w:p w14:paraId="5768BB26" w14:textId="77777777" w:rsidR="000C70BA" w:rsidRDefault="000C70BA" w:rsidP="000C70BA">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Default="000C70BA" w:rsidP="000C70BA">
      <w:r>
        <w:t>[TS 24.281, clause 12.2.2.2]</w:t>
      </w:r>
    </w:p>
    <w:p w14:paraId="295AE2CA" w14:textId="77777777" w:rsidR="000C70BA" w:rsidRDefault="000C70BA" w:rsidP="000C70BA">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1EBB1DCD" w14:textId="77777777" w:rsidR="000C70BA" w:rsidRDefault="000C70BA" w:rsidP="000C70BA">
      <w:pPr>
        <w:pStyle w:val="B1"/>
      </w:pPr>
      <w:r>
        <w:rPr>
          <w:lang w:val="en-US" w:eastAsia="zh-CN"/>
        </w:rPr>
        <w:t>1)</w:t>
      </w:r>
      <w:r>
        <w:tab/>
        <w:t xml:space="preserve">shall initiate the implicit transmit media request as specified in </w:t>
      </w:r>
      <w:r>
        <w:rPr>
          <w:lang w:eastAsia="ko-KR"/>
        </w:rPr>
        <w:t>3GPP TS 24.581 [5].</w:t>
      </w:r>
    </w:p>
    <w:p w14:paraId="0B7300B7" w14:textId="77777777" w:rsidR="000C70BA" w:rsidRDefault="000C70BA" w:rsidP="000C70BA">
      <w:r>
        <w:t>[TS 24.281, clause 12.2.2.3]</w:t>
      </w:r>
    </w:p>
    <w:p w14:paraId="55EF2BA5"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Default="000C70BA" w:rsidP="000C70BA">
      <w:r>
        <w:t>[TS 24.581, clause 6.2.4.2.3]</w:t>
      </w:r>
    </w:p>
    <w:p w14:paraId="2CE00C2F" w14:textId="77777777" w:rsidR="000C70BA" w:rsidRDefault="000C70BA" w:rsidP="000C70BA">
      <w:r>
        <w:t>When an MCVideo call is established, the terminating transmission participant:</w:t>
      </w:r>
    </w:p>
    <w:p w14:paraId="2A402305" w14:textId="77777777" w:rsidR="000C70BA" w:rsidRDefault="000C70BA" w:rsidP="000C70BA">
      <w:pPr>
        <w:pStyle w:val="B1"/>
      </w:pPr>
      <w:r>
        <w:t>1.</w:t>
      </w:r>
      <w:r>
        <w:tab/>
        <w:t>shall create an instance of a 'Transmission participant state transition diagram for basic transmission control operation'; and</w:t>
      </w:r>
    </w:p>
    <w:p w14:paraId="798C3647" w14:textId="77777777" w:rsidR="000C70BA" w:rsidRDefault="000C70BA" w:rsidP="000C70BA">
      <w:pPr>
        <w:pStyle w:val="B1"/>
      </w:pPr>
      <w:r>
        <w:t>2.</w:t>
      </w:r>
      <w:r>
        <w:tab/>
        <w:t>shall enter the 'U: has no permission to transmit' state.</w:t>
      </w:r>
    </w:p>
    <w:p w14:paraId="130B3C3B"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31124F6B" w14:textId="77777777" w:rsidR="000C70BA" w:rsidRDefault="000C70BA" w:rsidP="000C70BA">
      <w:r>
        <w:t>[TS 24.581, clause 6.2.4.4.6]</w:t>
      </w:r>
    </w:p>
    <w:p w14:paraId="267D8740" w14:textId="77777777" w:rsidR="000C70BA" w:rsidRDefault="000C70BA" w:rsidP="000C70BA">
      <w:r>
        <w:t>Upon receiving a Transmission Granted message from the transmission control server, the transmission participant:</w:t>
      </w:r>
    </w:p>
    <w:p w14:paraId="38BA71C0"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Default="000C70BA" w:rsidP="000C70BA">
      <w:pPr>
        <w:pStyle w:val="B2"/>
      </w:pPr>
      <w:r>
        <w:t>a.</w:t>
      </w:r>
      <w:r>
        <w:tab/>
        <w:t>shall include the Message Type field set to '0' (Transmission Granted); and</w:t>
      </w:r>
    </w:p>
    <w:p w14:paraId="2410E106" w14:textId="77777777" w:rsidR="000C70BA" w:rsidRDefault="000C70BA" w:rsidP="000C70BA">
      <w:pPr>
        <w:pStyle w:val="B2"/>
      </w:pPr>
      <w:r>
        <w:t>b.</w:t>
      </w:r>
      <w:r>
        <w:tab/>
        <w:t>shall include the Source field set to '0' (the transmission participant is the source);</w:t>
      </w:r>
    </w:p>
    <w:p w14:paraId="36956412"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1C2CC58E" w14:textId="77777777" w:rsidR="000C70BA" w:rsidRDefault="000C70BA" w:rsidP="000C70BA">
      <w:pPr>
        <w:pStyle w:val="B1"/>
      </w:pPr>
      <w:r>
        <w:t>3.</w:t>
      </w:r>
      <w:r>
        <w:tab/>
        <w:t>shall provide Transmission granted notification to the user, if not already done;</w:t>
      </w:r>
    </w:p>
    <w:p w14:paraId="7CA3A935" w14:textId="77777777" w:rsidR="000C70BA" w:rsidRDefault="000C70BA" w:rsidP="000C70BA">
      <w:pPr>
        <w:pStyle w:val="B1"/>
      </w:pPr>
      <w:r>
        <w:t>4.</w:t>
      </w:r>
      <w:r>
        <w:tab/>
        <w:t>shall stop timer T100 (Transmission Request); and</w:t>
      </w:r>
    </w:p>
    <w:p w14:paraId="2D9F412E" w14:textId="77777777" w:rsidR="000C70BA" w:rsidRDefault="000C70BA" w:rsidP="000C70BA">
      <w:pPr>
        <w:pStyle w:val="B1"/>
      </w:pPr>
      <w:r>
        <w:t>5.</w:t>
      </w:r>
      <w:r>
        <w:tab/>
        <w:t>shall enter the 'U: has permission to transmit' state.</w:t>
      </w:r>
    </w:p>
    <w:p w14:paraId="51943CFA" w14:textId="77777777" w:rsidR="000C70BA" w:rsidRDefault="000C70BA" w:rsidP="000C70BA">
      <w:r>
        <w:t>[TS 24.581, clause 6.2.4.5.3]</w:t>
      </w:r>
    </w:p>
    <w:p w14:paraId="3EF436A9" w14:textId="77777777" w:rsidR="000C70BA" w:rsidRDefault="000C70BA" w:rsidP="000C70BA">
      <w:r>
        <w:t>Upon receiving an indication from the user to end the permission to send RTP media, the transmission participant:</w:t>
      </w:r>
    </w:p>
    <w:p w14:paraId="39E1C431"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Default="000C70BA" w:rsidP="000C70BA">
      <w:pPr>
        <w:pStyle w:val="B1"/>
      </w:pPr>
      <w:r>
        <w:t>2.</w:t>
      </w:r>
      <w:r>
        <w:tab/>
        <w:t>shall start timer T101 (Transmission End Request) and initialize counter C101 (Transmission End Request) to 1; and</w:t>
      </w:r>
    </w:p>
    <w:p w14:paraId="4B118943" w14:textId="77777777" w:rsidR="000C70BA" w:rsidRDefault="000C70BA" w:rsidP="000C70BA">
      <w:pPr>
        <w:pStyle w:val="B1"/>
      </w:pPr>
      <w:r>
        <w:t>3.</w:t>
      </w:r>
      <w:r>
        <w:tab/>
        <w:t>shall enter the 'U: pending end of transmission' state.</w:t>
      </w:r>
    </w:p>
    <w:p w14:paraId="7ACBA0B5" w14:textId="77777777" w:rsidR="000C70BA" w:rsidRDefault="000C70BA" w:rsidP="000C70BA">
      <w:r>
        <w:t>[TS 24.581, clause 6.2.4.6.4]</w:t>
      </w:r>
    </w:p>
    <w:p w14:paraId="70E149FE" w14:textId="77777777" w:rsidR="000C70BA" w:rsidRDefault="000C70BA" w:rsidP="000C70BA">
      <w:r>
        <w:t>Upon receiving a Transmission end response message, the transmission participant:</w:t>
      </w:r>
    </w:p>
    <w:p w14:paraId="0DE09A6D" w14:textId="77777777" w:rsidR="000C70BA" w:rsidRDefault="000C70BA" w:rsidP="000C70BA">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Default="000C70BA" w:rsidP="000C70BA">
      <w:pPr>
        <w:pStyle w:val="B2"/>
      </w:pPr>
      <w:r>
        <w:t>a.</w:t>
      </w:r>
      <w:r>
        <w:tab/>
        <w:t>shall include the Message Type field set to '1' (Transmission end response); and</w:t>
      </w:r>
    </w:p>
    <w:p w14:paraId="5FB52851" w14:textId="77777777" w:rsidR="000C70BA" w:rsidRDefault="000C70BA" w:rsidP="000C70BA">
      <w:pPr>
        <w:pStyle w:val="B2"/>
      </w:pPr>
      <w:r>
        <w:t>b.</w:t>
      </w:r>
      <w:r>
        <w:tab/>
        <w:t>shall include the Source field set to '0' (the transmission participant is the source);</w:t>
      </w:r>
    </w:p>
    <w:p w14:paraId="43D88E42" w14:textId="77777777" w:rsidR="000C70BA" w:rsidRDefault="000C70BA" w:rsidP="000C70BA">
      <w:pPr>
        <w:pStyle w:val="B1"/>
      </w:pPr>
      <w:r>
        <w:t>2.</w:t>
      </w:r>
      <w:r>
        <w:tab/>
        <w:t>may provide a Transmission end notification to the MCVideo user;</w:t>
      </w:r>
    </w:p>
    <w:p w14:paraId="65D643DB"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67F60624" w14:textId="77777777" w:rsidR="000C70BA" w:rsidRDefault="000C70BA" w:rsidP="000C70BA">
      <w:pPr>
        <w:pStyle w:val="B1"/>
      </w:pPr>
      <w:r>
        <w:t>4.</w:t>
      </w:r>
      <w:r>
        <w:tab/>
        <w:t>shall stop timer T101 (Transmission End Request);</w:t>
      </w:r>
    </w:p>
    <w:p w14:paraId="64568E42"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79C6B7E" w14:textId="77777777" w:rsidR="000C70BA" w:rsidRDefault="000C70BA" w:rsidP="000C70BA">
      <w:pPr>
        <w:pStyle w:val="B1"/>
      </w:pPr>
      <w:r>
        <w:t>6.</w:t>
      </w:r>
      <w:r>
        <w:tab/>
        <w:t>if the session was initiated as a broadcast group call:</w:t>
      </w:r>
    </w:p>
    <w:p w14:paraId="76D4A1BA" w14:textId="77777777" w:rsidR="000C70BA" w:rsidRDefault="000C70BA" w:rsidP="000C70BA">
      <w:pPr>
        <w:pStyle w:val="B2"/>
      </w:pPr>
      <w:r>
        <w:t>a.</w:t>
      </w:r>
      <w:r>
        <w:tab/>
        <w:t>shall indicate to the MCVideo client the media transmission is completed; and</w:t>
      </w:r>
    </w:p>
    <w:p w14:paraId="564D5E6C" w14:textId="77777777" w:rsidR="000C70BA" w:rsidRDefault="000C70BA" w:rsidP="000C70BA">
      <w:pPr>
        <w:pStyle w:val="B2"/>
      </w:pPr>
      <w:r>
        <w:t>b</w:t>
      </w:r>
      <w:r>
        <w:tab/>
        <w:t>shall enter the 'Call releasing' state.</w:t>
      </w:r>
    </w:p>
    <w:p w14:paraId="712C26D4" w14:textId="77777777" w:rsidR="000C70BA" w:rsidRDefault="000C70BA" w:rsidP="000C70BA">
      <w:pPr>
        <w:pStyle w:val="H6"/>
      </w:pPr>
      <w:r>
        <w:t>6.4.2.3</w:t>
      </w:r>
      <w:r>
        <w:tab/>
        <w:t>Test description</w:t>
      </w:r>
    </w:p>
    <w:p w14:paraId="45DA8BCD" w14:textId="77777777" w:rsidR="000C70BA" w:rsidRDefault="000C70BA" w:rsidP="000C70BA">
      <w:pPr>
        <w:pStyle w:val="H6"/>
      </w:pPr>
      <w:r>
        <w:t>6.4.2.3.1</w:t>
      </w:r>
      <w:r>
        <w:tab/>
        <w:t>Pre-test conditions</w:t>
      </w:r>
    </w:p>
    <w:p w14:paraId="6C3209D1" w14:textId="77777777" w:rsidR="000C70BA" w:rsidRDefault="000C70BA" w:rsidP="000C70BA">
      <w:pPr>
        <w:pStyle w:val="H6"/>
      </w:pPr>
      <w:r w:rsidRPr="00102CE5">
        <w:t>Test configuration</w:t>
      </w:r>
      <w:r>
        <w:t>:</w:t>
      </w:r>
    </w:p>
    <w:p w14:paraId="56AF88AA" w14:textId="79B5A26B" w:rsidR="000C70BA" w:rsidRDefault="000C70BA" w:rsidP="000C70BA">
      <w:pPr>
        <w:pStyle w:val="B1"/>
      </w:pPr>
      <w:r>
        <w:t>-</w:t>
      </w:r>
      <w:r>
        <w:tab/>
        <w:t xml:space="preserve">Single cell configuration according to TS </w:t>
      </w:r>
      <w:r w:rsidR="00960759">
        <w:t>37.579</w:t>
      </w:r>
      <w:r>
        <w:t>-1 [2] clause 5.2.2.2.1.</w:t>
      </w:r>
    </w:p>
    <w:p w14:paraId="271AD7C6" w14:textId="77777777" w:rsidR="000C70BA" w:rsidRDefault="000C70BA" w:rsidP="000C70BA">
      <w:pPr>
        <w:pStyle w:val="H6"/>
      </w:pPr>
      <w:r>
        <w:t>Preamble:</w:t>
      </w:r>
    </w:p>
    <w:p w14:paraId="4BD47DA0" w14:textId="49170DDC" w:rsidR="000C70BA" w:rsidRDefault="000C70BA" w:rsidP="000C70BA">
      <w:pPr>
        <w:pStyle w:val="B1"/>
      </w:pPr>
      <w:r>
        <w:t>-</w:t>
      </w:r>
      <w:r>
        <w:tab/>
        <w:t xml:space="preserve">The UE has performed procedure 'Initial registration' as described in TS </w:t>
      </w:r>
      <w:r w:rsidR="00960759">
        <w:t>37.579</w:t>
      </w:r>
      <w:r>
        <w:t>-1 [2] clause 5.4.2.</w:t>
      </w:r>
    </w:p>
    <w:p w14:paraId="31E453E5" w14:textId="77777777" w:rsidR="000C70BA" w:rsidRDefault="000C70BA" w:rsidP="000C70BA">
      <w:pPr>
        <w:pStyle w:val="B1"/>
      </w:pPr>
      <w:r>
        <w:t>-</w:t>
      </w:r>
      <w:r>
        <w:tab/>
      </w:r>
      <w:r w:rsidRPr="000573F5">
        <w:t>UE States at the end of the preamble</w:t>
      </w:r>
      <w:r>
        <w:t>:</w:t>
      </w:r>
    </w:p>
    <w:p w14:paraId="1F7339D5" w14:textId="77777777" w:rsidR="000C70BA" w:rsidRDefault="000C70BA" w:rsidP="000C70BA">
      <w:pPr>
        <w:pStyle w:val="B1"/>
        <w:ind w:left="852"/>
      </w:pPr>
      <w:r>
        <w:t>-</w:t>
      </w:r>
      <w:r>
        <w:tab/>
        <w:t>The UE is in RRC_IDLE state.</w:t>
      </w:r>
    </w:p>
    <w:p w14:paraId="227E585A" w14:textId="77777777" w:rsidR="000C70BA" w:rsidRDefault="000C70BA" w:rsidP="000C70BA">
      <w:pPr>
        <w:pStyle w:val="B1"/>
        <w:ind w:left="852"/>
      </w:pPr>
      <w:r>
        <w:t>-</w:t>
      </w:r>
      <w:r>
        <w:tab/>
        <w:t>The client is registered for MCVideo.</w:t>
      </w:r>
    </w:p>
    <w:p w14:paraId="64104278" w14:textId="77777777" w:rsidR="000C70BA" w:rsidRDefault="000C70BA" w:rsidP="000C70BA">
      <w:pPr>
        <w:pStyle w:val="H6"/>
      </w:pPr>
      <w:r>
        <w:t>6.4.2.3.2</w:t>
      </w:r>
      <w:r>
        <w:tab/>
        <w:t>Test procedure sequence</w:t>
      </w:r>
    </w:p>
    <w:p w14:paraId="5ED2E443" w14:textId="77777777" w:rsidR="000C70BA" w:rsidRDefault="000C70BA" w:rsidP="000C70BA">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Default="000C70BA" w:rsidP="002E3FCC">
            <w:pPr>
              <w:pStyle w:val="TAH"/>
              <w:keepNext w:val="0"/>
              <w:keepLines w:val="0"/>
              <w:widowControl w:val="0"/>
              <w:rPr>
                <w:rFonts w:eastAsia="Calibri"/>
              </w:rPr>
            </w:pPr>
            <w:r>
              <w:rPr>
                <w:rFonts w:eastAsia="Calibri"/>
              </w:rPr>
              <w:t>Verdict</w:t>
            </w:r>
          </w:p>
        </w:tc>
      </w:tr>
      <w:tr w:rsidR="000C70BA"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Default="000C70BA" w:rsidP="002E3FCC">
            <w:pPr>
              <w:pStyle w:val="TAH"/>
              <w:keepNext w:val="0"/>
              <w:keepLines w:val="0"/>
              <w:widowControl w:val="0"/>
              <w:rPr>
                <w:rFonts w:eastAsia="Calibri"/>
              </w:rPr>
            </w:pPr>
          </w:p>
        </w:tc>
      </w:tr>
      <w:tr w:rsidR="000C70BA"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Default="000C70BA" w:rsidP="002E3FCC">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Default="000C70BA" w:rsidP="002E3FCC">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 xml:space="preserve">to establish </w:t>
            </w:r>
            <w:r w:rsidRPr="00B91CB4">
              <w:t xml:space="preserve">one-to-one video pull </w:t>
            </w:r>
            <w:r>
              <w:t xml:space="preserve">call with </w:t>
            </w:r>
            <w:r w:rsidRPr="00B91CB4">
              <w:t>a</w:t>
            </w:r>
            <w:r>
              <w:t xml:space="preserve">utomatic </w:t>
            </w:r>
            <w:r w:rsidRPr="00B91CB4">
              <w:t>c</w:t>
            </w:r>
            <w:r>
              <w:t xml:space="preserve">ommencement </w:t>
            </w:r>
            <w:r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Default="000C70BA" w:rsidP="002E3FCC">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Default="000C70BA" w:rsidP="002E3FCC">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Default="000C70BA" w:rsidP="002E3FCC">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Default="000C70BA" w:rsidP="002E3FCC">
            <w:pPr>
              <w:pStyle w:val="TAC"/>
              <w:keepNext w:val="0"/>
              <w:keepLines w:val="0"/>
              <w:widowControl w:val="0"/>
              <w:rPr>
                <w:rFonts w:eastAsia="Calibri"/>
                <w:szCs w:val="22"/>
              </w:rPr>
            </w:pPr>
            <w:r>
              <w:t>P</w:t>
            </w:r>
          </w:p>
        </w:tc>
      </w:tr>
      <w:tr w:rsidR="000C70BA"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Default="000C70BA" w:rsidP="002E3FCC">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B91CB4" w:rsidRDefault="000C70BA" w:rsidP="002E3FCC">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w:t>
            </w:r>
            <w:r w:rsidR="00960759">
              <w:rPr>
                <w:rFonts w:eastAsia="Calibri"/>
              </w:rPr>
              <w:t>37.579</w:t>
            </w:r>
            <w:r>
              <w:rPr>
                <w:rFonts w:eastAsia="Calibri"/>
              </w:rPr>
              <w:t xml:space="preserve">-1 [2] Table </w:t>
            </w:r>
            <w:r>
              <w:t>5.3B.2.3-1</w:t>
            </w:r>
            <w:r>
              <w:rPr>
                <w:rFonts w:eastAsia="Calibri"/>
              </w:rPr>
              <w:t xml:space="preserve"> to pull a video </w:t>
            </w:r>
            <w:r>
              <w:rPr>
                <w:lang w:eastAsia="zh-CN"/>
              </w:rPr>
              <w:t>from another MCVideo client</w:t>
            </w:r>
            <w:r>
              <w:rPr>
                <w:rFonts w:eastAsia="Calibri"/>
              </w:rPr>
              <w:t>?</w:t>
            </w:r>
          </w:p>
          <w:p w14:paraId="5C129FD7" w14:textId="77777777" w:rsidR="000C70BA" w:rsidRDefault="000C70BA" w:rsidP="002E3FCC">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Default="000C70BA" w:rsidP="002E3FCC">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Default="000C70BA" w:rsidP="002E3FCC">
            <w:pPr>
              <w:pStyle w:val="TAC"/>
              <w:keepNext w:val="0"/>
              <w:keepLines w:val="0"/>
              <w:widowControl w:val="0"/>
            </w:pPr>
            <w:r>
              <w:rPr>
                <w:rFonts w:eastAsia="Calibri"/>
                <w:szCs w:val="22"/>
              </w:rPr>
              <w:t>P</w:t>
            </w:r>
          </w:p>
        </w:tc>
      </w:tr>
      <w:tr w:rsidR="000C70BA"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Default="000C70BA" w:rsidP="002E3FCC">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Default="000C70BA" w:rsidP="002E3FCC">
            <w:pPr>
              <w:pStyle w:val="TAL"/>
              <w:keepNext w:val="0"/>
              <w:keepLines w:val="0"/>
              <w:widowControl w:val="0"/>
            </w:pPr>
            <w:r>
              <w:t xml:space="preserve">Make the UE (MCVideo client) request end </w:t>
            </w:r>
            <w:r w:rsidRPr="00B91CB4">
              <w:t xml:space="preserve">of </w:t>
            </w:r>
            <w:r>
              <w:t>transmission.</w:t>
            </w:r>
          </w:p>
          <w:p w14:paraId="1F49851D" w14:textId="77777777" w:rsidR="000C70BA" w:rsidRDefault="000C70BA" w:rsidP="002E3FCC">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Default="000C70BA" w:rsidP="002E3FCC">
            <w:pPr>
              <w:pStyle w:val="TAC"/>
              <w:keepNext w:val="0"/>
              <w:keepLines w:val="0"/>
              <w:widowControl w:val="0"/>
              <w:rPr>
                <w:rFonts w:eastAsia="Calibri"/>
                <w:szCs w:val="22"/>
              </w:rPr>
            </w:pPr>
            <w:r>
              <w:rPr>
                <w:rFonts w:cs="Arial"/>
                <w:szCs w:val="18"/>
              </w:rPr>
              <w:t>-</w:t>
            </w:r>
          </w:p>
        </w:tc>
      </w:tr>
      <w:tr w:rsidR="000C70BA"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Default="000C70BA" w:rsidP="002E3FCC">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Default="000C70BA" w:rsidP="002E3FCC">
            <w:pPr>
              <w:pStyle w:val="TAC"/>
              <w:keepNext w:val="0"/>
              <w:keepLines w:val="0"/>
              <w:widowControl w:val="0"/>
              <w:rPr>
                <w:rFonts w:eastAsia="Calibri"/>
                <w:szCs w:val="22"/>
              </w:rPr>
            </w:pPr>
            <w:r>
              <w:rPr>
                <w:rFonts w:cs="Arial"/>
                <w:szCs w:val="18"/>
              </w:rPr>
              <w:t>P</w:t>
            </w:r>
          </w:p>
        </w:tc>
      </w:tr>
      <w:tr w:rsidR="000C70BA"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Default="000C70BA" w:rsidP="002E3FCC">
            <w:pPr>
              <w:pStyle w:val="TAL"/>
              <w:keepNext w:val="0"/>
              <w:keepLines w:val="0"/>
              <w:widowControl w:val="0"/>
            </w:pPr>
            <w:r>
              <w:t>Make the UE (MCVideo client) release the call.</w:t>
            </w:r>
          </w:p>
          <w:p w14:paraId="348A4AD2"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Default="000C70BA" w:rsidP="002E3FCC">
            <w:pPr>
              <w:pStyle w:val="TAC"/>
              <w:keepNext w:val="0"/>
              <w:keepLines w:val="0"/>
              <w:widowControl w:val="0"/>
            </w:pPr>
            <w:r>
              <w:rPr>
                <w:rFonts w:eastAsia="Calibri"/>
                <w:szCs w:val="22"/>
              </w:rPr>
              <w:t>-</w:t>
            </w:r>
          </w:p>
        </w:tc>
      </w:tr>
      <w:tr w:rsidR="000C70BA"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Default="000C70BA" w:rsidP="002E3FCC">
            <w:pPr>
              <w:pStyle w:val="TAC"/>
              <w:keepNext w:val="0"/>
              <w:keepLines w:val="0"/>
              <w:widowControl w:val="0"/>
            </w:pPr>
            <w:r>
              <w:rPr>
                <w:rFonts w:eastAsia="Calibri"/>
                <w:szCs w:val="22"/>
              </w:rPr>
              <w:t>P</w:t>
            </w:r>
          </w:p>
        </w:tc>
      </w:tr>
      <w:tr w:rsidR="000C70BA"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Default="000C70BA" w:rsidP="002E3FCC">
            <w:pPr>
              <w:pStyle w:val="TAN"/>
            </w:pPr>
            <w:r>
              <w:t>NOTE 1:</w:t>
            </w:r>
            <w:r w:rsidRPr="00B91CB4">
              <w:tab/>
            </w:r>
            <w:r>
              <w:t>This action is expected to be done via a suitable implementation-dependent MMI.</w:t>
            </w:r>
          </w:p>
          <w:p w14:paraId="1F1C3A2B" w14:textId="77777777" w:rsidR="000C70BA" w:rsidRDefault="000C70BA" w:rsidP="002E3FCC">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Default="000C70BA" w:rsidP="002E3FCC">
            <w:pPr>
              <w:pStyle w:val="TAN"/>
            </w:pPr>
          </w:p>
          <w:p w14:paraId="562D6155" w14:textId="77777777" w:rsidR="000C70BA" w:rsidRDefault="000C70BA" w:rsidP="002E3FCC">
            <w:pPr>
              <w:pStyle w:val="TAN"/>
            </w:pPr>
            <w:r w:rsidRPr="008D6305">
              <w:rPr>
                <w:color w:val="FF0000"/>
              </w:rPr>
              <w:t>Editor's note:</w:t>
            </w:r>
            <w:r>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4D4B9998" w14:textId="77777777" w:rsidR="000C70BA" w:rsidRDefault="000C70BA" w:rsidP="000C70BA"/>
    <w:p w14:paraId="68504A23" w14:textId="77777777" w:rsidR="000C70BA" w:rsidRDefault="000C70BA" w:rsidP="000C70BA">
      <w:pPr>
        <w:pStyle w:val="H6"/>
      </w:pPr>
      <w:r>
        <w:t>6.4.2.3.3</w:t>
      </w:r>
      <w:r>
        <w:tab/>
        <w:t>Specific message contents</w:t>
      </w:r>
    </w:p>
    <w:p w14:paraId="6B390C76" w14:textId="5A75F0F4" w:rsidR="000C70BA" w:rsidRDefault="000C70BA" w:rsidP="000C70BA">
      <w:pPr>
        <w:pStyle w:val="TH"/>
      </w:pPr>
      <w:r>
        <w:t>Table 6.4.2.3.3-1: SIP INVITE from the SS (Step 1, Table 6.4.2.3.2-1;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Default="000C70BA" w:rsidP="002E3FCC">
            <w:pPr>
              <w:pStyle w:val="TAL"/>
            </w:pPr>
            <w:r>
              <w:t xml:space="preserve">Derivation Path: TS </w:t>
            </w:r>
            <w:r w:rsidR="00960759">
              <w:t>37.579</w:t>
            </w:r>
            <w:r>
              <w:t>-1 [2], Table 5.5.2.5.2-1</w:t>
            </w:r>
          </w:p>
        </w:tc>
      </w:tr>
      <w:tr w:rsidR="000C70BA"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Default="000C70BA" w:rsidP="002E3FCC">
            <w:pPr>
              <w:pStyle w:val="TAH"/>
            </w:pPr>
            <w:r>
              <w:t>Condition</w:t>
            </w:r>
          </w:p>
        </w:tc>
      </w:tr>
      <w:tr w:rsidR="000C70BA"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Default="000C70BA" w:rsidP="002E3FCC">
            <w:pPr>
              <w:pStyle w:val="TAL"/>
            </w:pPr>
          </w:p>
        </w:tc>
      </w:tr>
      <w:tr w:rsidR="000C70BA"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Default="000C70BA" w:rsidP="002E3FCC">
            <w:pPr>
              <w:pStyle w:val="TAL"/>
            </w:pPr>
          </w:p>
        </w:tc>
      </w:tr>
      <w:tr w:rsidR="000C70BA"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Default="000C70BA" w:rsidP="002E3FCC">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Default="000C70BA" w:rsidP="002E3FCC">
            <w:pPr>
              <w:pStyle w:val="TAL"/>
            </w:pPr>
          </w:p>
        </w:tc>
      </w:tr>
      <w:tr w:rsidR="000C70BA"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Default="000C70BA" w:rsidP="002E3FCC">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Default="000C70BA" w:rsidP="002E3FCC">
            <w:pPr>
              <w:pStyle w:val="TAL"/>
            </w:pPr>
          </w:p>
        </w:tc>
      </w:tr>
      <w:tr w:rsidR="000C70BA"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Default="000C70BA" w:rsidP="002E3FCC">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Default="000C70BA" w:rsidP="002E3FCC">
            <w:pPr>
              <w:pStyle w:val="TAL"/>
            </w:pPr>
          </w:p>
        </w:tc>
      </w:tr>
    </w:tbl>
    <w:p w14:paraId="7B7A002C" w14:textId="77777777" w:rsidR="000C70BA" w:rsidRDefault="000C70BA" w:rsidP="000C70BA"/>
    <w:p w14:paraId="12659D82" w14:textId="77777777" w:rsidR="000C70BA" w:rsidRDefault="000C70BA" w:rsidP="000C70BA">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Default="000C70BA" w:rsidP="002E3FCC">
            <w:pPr>
              <w:pStyle w:val="TAL"/>
            </w:pPr>
            <w:r>
              <w:t xml:space="preserve">Derivation Path: TS </w:t>
            </w:r>
            <w:r w:rsidR="00960759">
              <w:t>37.579</w:t>
            </w:r>
            <w:r>
              <w:t>-1 [2], Table 5.5.3.1.2-2, condition INITIAL_SDP_OFFER, PRIVATE-CALL</w:t>
            </w:r>
          </w:p>
        </w:tc>
      </w:tr>
    </w:tbl>
    <w:p w14:paraId="0755C6B8" w14:textId="77777777" w:rsidR="000C70BA" w:rsidRDefault="000C70BA" w:rsidP="000C70BA"/>
    <w:p w14:paraId="00B5397E" w14:textId="77777777" w:rsidR="000C70BA" w:rsidRDefault="000C70BA" w:rsidP="000C70BA">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Default="000C70BA" w:rsidP="002E3FCC">
            <w:pPr>
              <w:pStyle w:val="TAL"/>
            </w:pPr>
            <w:r>
              <w:t xml:space="preserve">Derivation Path: TS </w:t>
            </w:r>
            <w:r w:rsidR="00960759">
              <w:t>37.579</w:t>
            </w:r>
            <w:r>
              <w:t>-1 [2], Table 5.5.3.2.2-2</w:t>
            </w:r>
          </w:p>
        </w:tc>
      </w:tr>
      <w:tr w:rsidR="000C70BA"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Default="000C70BA" w:rsidP="002E3FCC">
            <w:pPr>
              <w:pStyle w:val="TAH"/>
              <w:rPr>
                <w:color w:val="000000"/>
              </w:rPr>
            </w:pPr>
            <w:r>
              <w:t>Condition</w:t>
            </w:r>
          </w:p>
        </w:tc>
      </w:tr>
      <w:tr w:rsidR="000C70BA"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Default="000C70BA" w:rsidP="002E3FCC">
            <w:pPr>
              <w:pStyle w:val="TAL"/>
            </w:pPr>
          </w:p>
        </w:tc>
      </w:tr>
      <w:tr w:rsidR="000C70BA"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Default="000C70BA" w:rsidP="002E3FCC">
            <w:pPr>
              <w:pStyle w:val="TAL"/>
            </w:pPr>
          </w:p>
        </w:tc>
      </w:tr>
      <w:tr w:rsidR="000C70BA"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Default="000C70BA" w:rsidP="002E3FCC">
            <w:pPr>
              <w:pStyle w:val="TAL"/>
            </w:pPr>
          </w:p>
        </w:tc>
      </w:tr>
    </w:tbl>
    <w:p w14:paraId="758FE53B" w14:textId="77777777" w:rsidR="000C70BA" w:rsidRDefault="000C70BA" w:rsidP="000C70BA"/>
    <w:p w14:paraId="2C59F11C" w14:textId="0356E204" w:rsidR="000C70BA" w:rsidRDefault="000C70BA" w:rsidP="000C70BA">
      <w:pPr>
        <w:pStyle w:val="TH"/>
      </w:pPr>
      <w:r>
        <w:t>Table 6.4.2.3.3-4: SIP 200 (OK) from the UE (Step 5, Table 6.4.2.3.2-1;</w:t>
      </w:r>
      <w:r>
        <w:br/>
        <w:t xml:space="preserve">Step 4, TS </w:t>
      </w:r>
      <w:r w:rsidR="00960759">
        <w:t>37.579</w:t>
      </w:r>
      <w:r>
        <w:t>-1 [2]</w:t>
      </w:r>
      <w:r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Default="000C70BA" w:rsidP="002E3FCC">
            <w:pPr>
              <w:pStyle w:val="TAL"/>
            </w:pPr>
            <w:r>
              <w:t xml:space="preserve">Derivation Path: TS </w:t>
            </w:r>
            <w:r w:rsidR="00960759">
              <w:t>37.579</w:t>
            </w:r>
            <w:r>
              <w:t>-1 [2], Table 5.5.2.17.1.1-1, condition INVITE-RSP</w:t>
            </w:r>
          </w:p>
        </w:tc>
      </w:tr>
      <w:tr w:rsidR="000C70BA"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Default="000C70BA" w:rsidP="002E3FCC">
            <w:pPr>
              <w:pStyle w:val="TAH"/>
            </w:pPr>
            <w:r>
              <w:t>Condition</w:t>
            </w:r>
          </w:p>
        </w:tc>
      </w:tr>
      <w:tr w:rsidR="000C70BA"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47283F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Default="000C70BA" w:rsidP="002E3FCC">
            <w:pPr>
              <w:pStyle w:val="TAL"/>
            </w:pPr>
          </w:p>
        </w:tc>
      </w:tr>
      <w:tr w:rsidR="000C70BA" w14:paraId="74B9CDA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FDD5BB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144F8C" w14:textId="77777777" w:rsidR="000C70BA" w:rsidRDefault="000C70BA" w:rsidP="002E3FCC">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283CA6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CEFA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69AA5E" w14:textId="77777777" w:rsidR="000C70BA" w:rsidRDefault="000C70BA" w:rsidP="002E3FCC">
            <w:pPr>
              <w:pStyle w:val="TAL"/>
            </w:pPr>
          </w:p>
        </w:tc>
      </w:tr>
    </w:tbl>
    <w:p w14:paraId="1712B8DD" w14:textId="77777777" w:rsidR="000C70BA" w:rsidRDefault="000C70BA" w:rsidP="000C70BA"/>
    <w:p w14:paraId="444AB740" w14:textId="77777777" w:rsidR="000C70BA" w:rsidRDefault="000C70BA" w:rsidP="000C70BA">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Default="000C70BA" w:rsidP="002E3FCC">
            <w:pPr>
              <w:pStyle w:val="TAL"/>
            </w:pPr>
            <w:r>
              <w:t xml:space="preserve">Derivation Path: TS </w:t>
            </w:r>
            <w:r w:rsidR="00960759">
              <w:t>37.579</w:t>
            </w:r>
            <w:r>
              <w:t>-1 [2], Table 5.5.3.1.1-2, condition SDP_ANSWER</w:t>
            </w:r>
          </w:p>
        </w:tc>
      </w:tr>
    </w:tbl>
    <w:p w14:paraId="61A448E8" w14:textId="77777777" w:rsidR="000C70BA" w:rsidRDefault="000C70BA" w:rsidP="000C70BA"/>
    <w:p w14:paraId="768DD5D1" w14:textId="09915B57" w:rsidR="000C70BA" w:rsidRDefault="000C70BA" w:rsidP="000C70BA">
      <w:pPr>
        <w:pStyle w:val="TH"/>
      </w:pPr>
      <w:r>
        <w:t xml:space="preserve">Table </w:t>
      </w:r>
      <w:r w:rsidRPr="0030393A">
        <w:t>6.4.2.3.3-</w:t>
      </w:r>
      <w:r>
        <w:t xml:space="preserve">6: SIP BYE from the UE (Step 8, Table </w:t>
      </w:r>
      <w:r w:rsidRPr="0030393A">
        <w:t>6.4.2.3.2-1</w:t>
      </w:r>
      <w:r>
        <w:t>;</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Default="000C70BA" w:rsidP="002E3FCC">
            <w:pPr>
              <w:pStyle w:val="TAL"/>
            </w:pPr>
            <w:r>
              <w:t xml:space="preserve">Derivation Path: TS </w:t>
            </w:r>
            <w:r w:rsidR="00960759">
              <w:t>37.579</w:t>
            </w:r>
            <w:r>
              <w:t>-1 [2], Table 5.5.2.2-1, condition MT_CALL</w:t>
            </w:r>
          </w:p>
        </w:tc>
      </w:tr>
    </w:tbl>
    <w:p w14:paraId="5363E95F" w14:textId="77777777" w:rsidR="000C70BA" w:rsidRDefault="000C70BA" w:rsidP="000C70BA"/>
    <w:p w14:paraId="3AFCC2B2" w14:textId="77777777" w:rsidR="000C70BA" w:rsidRPr="00201E3B" w:rsidRDefault="000C70BA" w:rsidP="000C70BA">
      <w:pPr>
        <w:pStyle w:val="Heading2"/>
      </w:pPr>
      <w:bookmarkStart w:id="801" w:name="_Toc171440759"/>
      <w:bookmarkStart w:id="802" w:name="_Toc180160951"/>
      <w:r w:rsidRPr="00201E3B">
        <w:t>6.5</w:t>
      </w:r>
      <w:r w:rsidRPr="00201E3B">
        <w:tab/>
        <w:t>Video Push</w:t>
      </w:r>
      <w:bookmarkEnd w:id="800"/>
      <w:bookmarkEnd w:id="801"/>
      <w:bookmarkEnd w:id="802"/>
    </w:p>
    <w:p w14:paraId="0DC5F0B2" w14:textId="77777777" w:rsidR="000C70BA" w:rsidRPr="002103AD" w:rsidRDefault="000C70BA" w:rsidP="000C70BA">
      <w:pPr>
        <w:pStyle w:val="Heading3"/>
      </w:pPr>
      <w:bookmarkStart w:id="803" w:name="_Toc99871300"/>
      <w:bookmarkStart w:id="804" w:name="_Toc171440760"/>
      <w:bookmarkStart w:id="805" w:name="_Toc180160952"/>
      <w:r w:rsidRPr="002103AD">
        <w:t>6.5.1</w:t>
      </w:r>
      <w:r w:rsidRPr="002103AD">
        <w:tab/>
        <w:t>On-network / Video push call / One-to-one video push call / Client Originated (CO)</w:t>
      </w:r>
      <w:bookmarkEnd w:id="803"/>
      <w:bookmarkEnd w:id="804"/>
      <w:bookmarkEnd w:id="805"/>
    </w:p>
    <w:p w14:paraId="7DAFA1D2" w14:textId="77777777" w:rsidR="000C70BA" w:rsidRDefault="000C70BA" w:rsidP="000C70BA">
      <w:pPr>
        <w:pStyle w:val="H6"/>
      </w:pPr>
      <w:r>
        <w:t>6.5.1.1</w:t>
      </w:r>
      <w:r>
        <w:tab/>
        <w:t>Test Purpose (TP)</w:t>
      </w:r>
    </w:p>
    <w:p w14:paraId="55DFE83A" w14:textId="77777777" w:rsidR="000C70BA" w:rsidRDefault="000C70BA" w:rsidP="000C70BA">
      <w:pPr>
        <w:pStyle w:val="H6"/>
      </w:pPr>
      <w:r>
        <w:t>(1)</w:t>
      </w:r>
    </w:p>
    <w:p w14:paraId="09DCEB7D" w14:textId="77777777" w:rsidR="000C70BA" w:rsidRDefault="000C70BA" w:rsidP="000C70BA">
      <w:pPr>
        <w:pStyle w:val="PL"/>
      </w:pPr>
      <w:r>
        <w:rPr>
          <w:b/>
        </w:rPr>
        <w:t>with</w:t>
      </w:r>
      <w:r>
        <w:t xml:space="preserve"> { the UE (MCVideo Client) registered and authorised for MCVideo Service }</w:t>
      </w:r>
    </w:p>
    <w:p w14:paraId="7B42DBE5" w14:textId="77777777" w:rsidR="000C70BA" w:rsidRDefault="000C70BA" w:rsidP="000C70BA">
      <w:pPr>
        <w:pStyle w:val="PL"/>
      </w:pPr>
      <w:r>
        <w:rPr>
          <w:b/>
        </w:rPr>
        <w:t>ensure that</w:t>
      </w:r>
      <w:r>
        <w:t xml:space="preserve"> {</w:t>
      </w:r>
    </w:p>
    <w:p w14:paraId="4EFAD6F4" w14:textId="77777777" w:rsidR="000C70BA" w:rsidRDefault="000C70BA" w:rsidP="000C70BA">
      <w:pPr>
        <w:pStyle w:val="PL"/>
      </w:pPr>
      <w:r>
        <w:t xml:space="preserve">  </w:t>
      </w:r>
      <w:r>
        <w:rPr>
          <w:b/>
        </w:rPr>
        <w:t>when</w:t>
      </w:r>
      <w:r>
        <w:t xml:space="preserve"> { the MCVideo User requests the establishment of an MCVideo video push call to push a video to another MCVideo client }</w:t>
      </w:r>
    </w:p>
    <w:p w14:paraId="081524BD"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responds to a SIP 200 (OK) message with a SIP ACK message }</w:t>
      </w:r>
    </w:p>
    <w:p w14:paraId="2E2F0ED3" w14:textId="77777777" w:rsidR="000C70BA" w:rsidRDefault="000C70BA" w:rsidP="000C70BA">
      <w:pPr>
        <w:pStyle w:val="PL"/>
      </w:pPr>
      <w:r>
        <w:t xml:space="preserve">            }</w:t>
      </w:r>
    </w:p>
    <w:p w14:paraId="5E5875EA" w14:textId="77777777" w:rsidR="000C70BA" w:rsidRDefault="000C70BA" w:rsidP="000C70BA">
      <w:pPr>
        <w:pStyle w:val="PL"/>
        <w:rPr>
          <w:rFonts w:cs="Courier New"/>
          <w:szCs w:val="16"/>
        </w:rPr>
      </w:pPr>
    </w:p>
    <w:p w14:paraId="02B073DE" w14:textId="77777777" w:rsidR="000C70BA" w:rsidRDefault="000C70BA" w:rsidP="000C70BA">
      <w:pPr>
        <w:pStyle w:val="H6"/>
      </w:pPr>
      <w:r>
        <w:t>(2)</w:t>
      </w:r>
    </w:p>
    <w:p w14:paraId="4659C7AA" w14:textId="77777777" w:rsidR="000C70BA" w:rsidRDefault="000C70BA" w:rsidP="000C70BA">
      <w:pPr>
        <w:pStyle w:val="PL"/>
      </w:pPr>
      <w:r>
        <w:rPr>
          <w:b/>
        </w:rPr>
        <w:t>with</w:t>
      </w:r>
      <w:r>
        <w:t xml:space="preserve"> { the UE (MCVideo Client) having established a MCVideo Video push call }</w:t>
      </w:r>
    </w:p>
    <w:p w14:paraId="7D4DB18D" w14:textId="77777777" w:rsidR="000C70BA" w:rsidRDefault="000C70BA" w:rsidP="000C70BA">
      <w:pPr>
        <w:pStyle w:val="PL"/>
      </w:pPr>
      <w:r>
        <w:rPr>
          <w:b/>
        </w:rPr>
        <w:t>ensure that</w:t>
      </w:r>
      <w:r>
        <w:t xml:space="preserve"> {</w:t>
      </w:r>
    </w:p>
    <w:p w14:paraId="28A17B8A" w14:textId="77777777" w:rsidR="000C70BA" w:rsidRDefault="000C70BA" w:rsidP="000C70BA">
      <w:pPr>
        <w:pStyle w:val="PL"/>
      </w:pPr>
      <w:r>
        <w:t xml:space="preserve">  </w:t>
      </w:r>
      <w:r>
        <w:rPr>
          <w:b/>
        </w:rPr>
        <w:t>when</w:t>
      </w:r>
      <w:r>
        <w:t xml:space="preserve"> { the MCVideo User engages in communication with the invited MCVideo User }</w:t>
      </w:r>
    </w:p>
    <w:p w14:paraId="560D26C9"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5195DC10" w14:textId="77777777" w:rsidR="000C70BA" w:rsidRDefault="000C70BA" w:rsidP="000C70BA">
      <w:pPr>
        <w:pStyle w:val="PL"/>
      </w:pPr>
      <w:r>
        <w:t xml:space="preserve">            }</w:t>
      </w:r>
    </w:p>
    <w:p w14:paraId="7D2832FE" w14:textId="77777777" w:rsidR="000C70BA" w:rsidRDefault="000C70BA" w:rsidP="000C70BA">
      <w:pPr>
        <w:pStyle w:val="PL"/>
        <w:rPr>
          <w:rFonts w:cs="Courier New"/>
          <w:szCs w:val="16"/>
        </w:rPr>
      </w:pPr>
    </w:p>
    <w:p w14:paraId="0A392AAB" w14:textId="77777777" w:rsidR="000C70BA" w:rsidRDefault="000C70BA" w:rsidP="000C70BA">
      <w:pPr>
        <w:pStyle w:val="H6"/>
      </w:pPr>
      <w:r>
        <w:t>(3)</w:t>
      </w:r>
    </w:p>
    <w:p w14:paraId="4E26A748" w14:textId="77777777" w:rsidR="000C70BA" w:rsidRDefault="000C70BA" w:rsidP="000C70BA">
      <w:pPr>
        <w:pStyle w:val="PL"/>
      </w:pPr>
      <w:r>
        <w:rPr>
          <w:b/>
        </w:rPr>
        <w:t>with</w:t>
      </w:r>
      <w:r>
        <w:t xml:space="preserve"> { the UE (MCVideo Client) having an ongoing MCVideo video push call }</w:t>
      </w:r>
    </w:p>
    <w:p w14:paraId="3BEC41BC" w14:textId="77777777" w:rsidR="000C70BA" w:rsidRDefault="000C70BA" w:rsidP="000C70BA">
      <w:pPr>
        <w:pStyle w:val="PL"/>
      </w:pPr>
      <w:r>
        <w:rPr>
          <w:b/>
        </w:rPr>
        <w:t>ensure that</w:t>
      </w:r>
      <w:r>
        <w:t xml:space="preserve"> {</w:t>
      </w:r>
    </w:p>
    <w:p w14:paraId="71A29532" w14:textId="77777777" w:rsidR="000C70BA" w:rsidRDefault="000C70BA" w:rsidP="000C70BA">
      <w:pPr>
        <w:pStyle w:val="PL"/>
      </w:pPr>
      <w:r>
        <w:t xml:space="preserve">  </w:t>
      </w:r>
      <w:r>
        <w:rPr>
          <w:b/>
        </w:rPr>
        <w:t>when</w:t>
      </w:r>
      <w:r>
        <w:t xml:space="preserve"> { the MCVideo User requests to terminate the ongoing MCVideo video push call }</w:t>
      </w:r>
    </w:p>
    <w:p w14:paraId="05429F72"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7EB8AB0" w14:textId="77777777" w:rsidR="000C70BA" w:rsidRDefault="000C70BA" w:rsidP="000C70BA">
      <w:pPr>
        <w:pStyle w:val="PL"/>
        <w:rPr>
          <w:rFonts w:cs="Courier New"/>
          <w:szCs w:val="16"/>
        </w:rPr>
      </w:pPr>
      <w:r>
        <w:rPr>
          <w:rFonts w:cs="Courier New"/>
          <w:szCs w:val="16"/>
        </w:rPr>
        <w:t xml:space="preserve">            }</w:t>
      </w:r>
    </w:p>
    <w:p w14:paraId="52347D92" w14:textId="77777777" w:rsidR="000C70BA" w:rsidRDefault="000C70BA" w:rsidP="000C70BA">
      <w:pPr>
        <w:pStyle w:val="PL"/>
      </w:pPr>
    </w:p>
    <w:p w14:paraId="42C218A4" w14:textId="77777777" w:rsidR="000C70BA" w:rsidRDefault="000C70BA" w:rsidP="000C70BA">
      <w:pPr>
        <w:pStyle w:val="H6"/>
      </w:pPr>
      <w:r>
        <w:t>6.5.1.2</w:t>
      </w:r>
      <w:r>
        <w:tab/>
        <w:t>Conformance requirements</w:t>
      </w:r>
    </w:p>
    <w:p w14:paraId="2B3813D0" w14:textId="77777777" w:rsidR="000C70BA" w:rsidRDefault="000C70BA" w:rsidP="000C70BA">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Default="000C70BA" w:rsidP="000C70BA">
      <w:r>
        <w:t>[TS 24.281, clause 13.2.2.1]</w:t>
      </w:r>
    </w:p>
    <w:p w14:paraId="7FBBB893" w14:textId="77777777" w:rsidR="000C70BA" w:rsidRDefault="000C70BA" w:rsidP="000C70BA">
      <w:pPr>
        <w:rPr>
          <w:lang w:eastAsia="zh-CN"/>
        </w:rPr>
      </w:pPr>
      <w:r>
        <w:rPr>
          <w:lang w:eastAsia="zh-CN"/>
        </w:rPr>
        <w:t>In order to push a video to another MCVideo client, the MCVideo client shall perform the procedures of clause 10.2.2.2.1, with the following clarifications:</w:t>
      </w:r>
    </w:p>
    <w:p w14:paraId="5FA4EF0A"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Default="000C70BA" w:rsidP="000C70BA">
      <w:pPr>
        <w:pStyle w:val="B1"/>
        <w:rPr>
          <w:lang w:eastAsia="ko-KR"/>
        </w:rPr>
      </w:pPr>
      <w:r>
        <w:rPr>
          <w:lang w:eastAsia="zh-CN"/>
        </w:rPr>
        <w:t>2)</w:t>
      </w:r>
      <w:r>
        <w:tab/>
        <w:t xml:space="preserve">shall interact with the media plane as specified in </w:t>
      </w:r>
      <w:r>
        <w:rPr>
          <w:lang w:eastAsia="ko-KR"/>
        </w:rPr>
        <w:t>3GPP TS 24.581 [5] clause 6.2.</w:t>
      </w:r>
    </w:p>
    <w:p w14:paraId="3FAEA1EC" w14:textId="77777777" w:rsidR="000C70BA" w:rsidRDefault="000C70BA" w:rsidP="000C70BA">
      <w:r>
        <w:t>[TS 24.281, clause 13.2.2.3]</w:t>
      </w:r>
    </w:p>
    <w:p w14:paraId="2986A54A" w14:textId="77777777" w:rsidR="000C70BA" w:rsidRDefault="000C70BA" w:rsidP="000C70BA">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Default="000C70BA" w:rsidP="000C70BA">
      <w:r>
        <w:t>[TS 24.581, clause 6.2.4.2.2]</w:t>
      </w:r>
    </w:p>
    <w:p w14:paraId="1C797999" w14:textId="77777777" w:rsidR="000C70BA" w:rsidRDefault="000C70BA" w:rsidP="000C70BA">
      <w:r>
        <w:t>When a call is initiated as described in 3GPP TS 24.281 [2], the transmission participant:</w:t>
      </w:r>
    </w:p>
    <w:p w14:paraId="7B3AB11B" w14:textId="77777777" w:rsidR="000C70BA" w:rsidRDefault="000C70BA" w:rsidP="000C70BA">
      <w:pPr>
        <w:pStyle w:val="B1"/>
      </w:pPr>
      <w:r>
        <w:t>1.</w:t>
      </w:r>
      <w:r>
        <w:tab/>
        <w:t>shall create an instance of the 'Transmission participant state transition diagram for basic transmission control operation';</w:t>
      </w:r>
    </w:p>
    <w:p w14:paraId="15A9407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1919C442"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45FEF80B" w14:textId="77777777" w:rsidR="000C70BA" w:rsidRDefault="000C70BA" w:rsidP="000C70BA">
      <w:pPr>
        <w:pStyle w:val="B1"/>
      </w:pPr>
      <w:r>
        <w:t>4.</w:t>
      </w:r>
      <w:r>
        <w:tab/>
        <w:t>if for the established MCVideo call the SIP INVITE request is an implicit Transmission request:</w:t>
      </w:r>
    </w:p>
    <w:p w14:paraId="617E8E51" w14:textId="77777777" w:rsidR="000C70BA" w:rsidRDefault="000C70BA" w:rsidP="000C70BA">
      <w:pPr>
        <w:pStyle w:val="B2"/>
      </w:pPr>
      <w:r>
        <w:t>a.</w:t>
      </w:r>
      <w:r>
        <w:tab/>
        <w:t>shall start timer T100 (Transmission Request) and initialise counter C100 (Transmission Request) to 1;</w:t>
      </w:r>
    </w:p>
    <w:p w14:paraId="4F26AED6" w14:textId="77777777" w:rsidR="000C70BA" w:rsidRDefault="000C70BA" w:rsidP="000C70BA">
      <w:pPr>
        <w:pStyle w:val="B2"/>
      </w:pPr>
      <w:r>
        <w:t>b.</w:t>
      </w:r>
      <w:r>
        <w:tab/>
        <w:t>shall enter the 'U: pending request to transmit' state; and</w:t>
      </w:r>
    </w:p>
    <w:p w14:paraId="1A0E39C9"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Default="000C70BA" w:rsidP="000C70BA">
      <w:pPr>
        <w:pStyle w:val="B1"/>
      </w:pPr>
      <w:r>
        <w:t>5.</w:t>
      </w:r>
      <w:r>
        <w:tab/>
        <w:t>if the established MCVideo call is a broadcast group call, shall enter the 'U: has permission to transmit' state.</w:t>
      </w:r>
    </w:p>
    <w:p w14:paraId="53BA868C"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5C87D01" w14:textId="77777777" w:rsidR="000C70BA" w:rsidRDefault="000C70BA" w:rsidP="000C70BA">
      <w:r>
        <w:t>[TS 24.581, clause 6.2.4.4.6]</w:t>
      </w:r>
    </w:p>
    <w:p w14:paraId="67706887" w14:textId="77777777" w:rsidR="000C70BA" w:rsidRDefault="000C70BA" w:rsidP="000C70BA">
      <w:r>
        <w:t>Upon receiving a Transmission Granted message from the transmission control server, the transmission participant:</w:t>
      </w:r>
    </w:p>
    <w:p w14:paraId="5E66E2BA" w14:textId="77777777" w:rsidR="000C70BA" w:rsidRDefault="000C70BA" w:rsidP="000C70BA">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Default="000C70BA" w:rsidP="000C70BA">
      <w:pPr>
        <w:pStyle w:val="B2"/>
      </w:pPr>
      <w:r>
        <w:t>a.</w:t>
      </w:r>
      <w:r>
        <w:tab/>
        <w:t>shall include the Message Type field set to '0' (Transmission Granted); and</w:t>
      </w:r>
    </w:p>
    <w:p w14:paraId="35BD17CB" w14:textId="77777777" w:rsidR="000C70BA" w:rsidRDefault="000C70BA" w:rsidP="000C70BA">
      <w:pPr>
        <w:pStyle w:val="B2"/>
      </w:pPr>
      <w:r>
        <w:t>b.</w:t>
      </w:r>
      <w:r>
        <w:tab/>
        <w:t>shall include the Source field set to '0' (the transmission participant is the source);</w:t>
      </w:r>
    </w:p>
    <w:p w14:paraId="32468BD5"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released;</w:t>
      </w:r>
    </w:p>
    <w:p w14:paraId="576F2FFC" w14:textId="77777777" w:rsidR="000C70BA" w:rsidRDefault="000C70BA" w:rsidP="000C70BA">
      <w:pPr>
        <w:pStyle w:val="B1"/>
      </w:pPr>
      <w:r>
        <w:t>3.</w:t>
      </w:r>
      <w:r>
        <w:tab/>
        <w:t>shall provide Transmission granted notification to the user, if not already done;</w:t>
      </w:r>
    </w:p>
    <w:p w14:paraId="5F90CCEF" w14:textId="77777777" w:rsidR="000C70BA" w:rsidRDefault="000C70BA" w:rsidP="000C70BA">
      <w:pPr>
        <w:pStyle w:val="B1"/>
      </w:pPr>
      <w:r>
        <w:t>4.</w:t>
      </w:r>
      <w:r>
        <w:tab/>
        <w:t>shall stop timer T100 (Transmission Request); and</w:t>
      </w:r>
    </w:p>
    <w:p w14:paraId="5112C65D" w14:textId="77777777" w:rsidR="000C70BA" w:rsidRDefault="000C70BA" w:rsidP="000C70BA">
      <w:pPr>
        <w:pStyle w:val="B1"/>
      </w:pPr>
      <w:r>
        <w:t>5.</w:t>
      </w:r>
      <w:r>
        <w:tab/>
        <w:t>shall enter the 'U: has permission to transmit' state.</w:t>
      </w:r>
    </w:p>
    <w:p w14:paraId="5850B9F2" w14:textId="77777777" w:rsidR="000C70BA" w:rsidRDefault="000C70BA" w:rsidP="000C70BA">
      <w:r>
        <w:t>[TS 24.581, clause 6.2.4.5.3]</w:t>
      </w:r>
    </w:p>
    <w:p w14:paraId="2BFA62CA" w14:textId="77777777" w:rsidR="000C70BA" w:rsidRDefault="000C70BA" w:rsidP="000C70BA">
      <w:r>
        <w:t>Upon receiving an indication from the user to end the permission to send RTP media, the transmission participant:</w:t>
      </w:r>
    </w:p>
    <w:p w14:paraId="3FACAC1C"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Default="000C70BA" w:rsidP="000C70BA">
      <w:pPr>
        <w:pStyle w:val="B1"/>
      </w:pPr>
      <w:r>
        <w:t>2.</w:t>
      </w:r>
      <w:r>
        <w:tab/>
        <w:t>shall start timer T101 (Transmission End Request) and initialize counter C101 (Transmission End Request) to 1; and</w:t>
      </w:r>
    </w:p>
    <w:p w14:paraId="4595ACC3" w14:textId="77777777" w:rsidR="000C70BA" w:rsidRDefault="000C70BA" w:rsidP="000C70BA">
      <w:pPr>
        <w:pStyle w:val="B1"/>
      </w:pPr>
      <w:r>
        <w:t>3.</w:t>
      </w:r>
      <w:r>
        <w:tab/>
        <w:t>shall enter the 'U: pending end of transmission' state.</w:t>
      </w:r>
    </w:p>
    <w:p w14:paraId="1A118E3B" w14:textId="77777777" w:rsidR="000C70BA" w:rsidRDefault="000C70BA" w:rsidP="000C70BA">
      <w:r>
        <w:t>[TS 24.581, clause 6.2.4.6.4]</w:t>
      </w:r>
    </w:p>
    <w:p w14:paraId="2E8A3BA9" w14:textId="77777777" w:rsidR="000C70BA" w:rsidRDefault="000C70BA" w:rsidP="000C70BA">
      <w:r>
        <w:t>Upon receiving a Transmission end response message, the transmission participant:</w:t>
      </w:r>
    </w:p>
    <w:p w14:paraId="081F8E27" w14:textId="77777777" w:rsidR="000C70BA" w:rsidRDefault="000C70BA" w:rsidP="000C70BA">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Default="000C70BA" w:rsidP="000C70BA">
      <w:pPr>
        <w:pStyle w:val="B2"/>
      </w:pPr>
      <w:r>
        <w:t>a.</w:t>
      </w:r>
      <w:r>
        <w:tab/>
        <w:t>shall include the Message Type field set to '1' (Transmission end response); and</w:t>
      </w:r>
    </w:p>
    <w:p w14:paraId="4E0CC08A" w14:textId="77777777" w:rsidR="000C70BA" w:rsidRDefault="000C70BA" w:rsidP="000C70BA">
      <w:pPr>
        <w:pStyle w:val="B2"/>
      </w:pPr>
      <w:r>
        <w:t>b.</w:t>
      </w:r>
      <w:r>
        <w:tab/>
        <w:t>shall include the Source field set to '0' (the transmission participant is the source);</w:t>
      </w:r>
    </w:p>
    <w:p w14:paraId="5A4342A7" w14:textId="77777777" w:rsidR="000C70BA" w:rsidRDefault="000C70BA" w:rsidP="000C70BA">
      <w:pPr>
        <w:pStyle w:val="B1"/>
      </w:pPr>
      <w:r>
        <w:t>2.</w:t>
      </w:r>
      <w:r>
        <w:tab/>
        <w:t>may provide a Transmission end notification to the MCVideo user;</w:t>
      </w:r>
    </w:p>
    <w:p w14:paraId="6160D64F"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5B0A8624" w14:textId="77777777" w:rsidR="000C70BA" w:rsidRDefault="000C70BA" w:rsidP="000C70BA">
      <w:pPr>
        <w:pStyle w:val="B1"/>
      </w:pPr>
      <w:r>
        <w:t>4.</w:t>
      </w:r>
      <w:r>
        <w:tab/>
        <w:t>shall stop timer T101 (Transmission End Request);</w:t>
      </w:r>
    </w:p>
    <w:p w14:paraId="3DC8ED11"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03B84C8" w14:textId="77777777" w:rsidR="000C70BA" w:rsidRDefault="000C70BA" w:rsidP="000C70BA">
      <w:pPr>
        <w:pStyle w:val="B1"/>
      </w:pPr>
      <w:r>
        <w:t>6.</w:t>
      </w:r>
      <w:r>
        <w:tab/>
        <w:t>if the session was initiated as a broadcast group call:</w:t>
      </w:r>
    </w:p>
    <w:p w14:paraId="6661E42A" w14:textId="77777777" w:rsidR="000C70BA" w:rsidRDefault="000C70BA" w:rsidP="000C70BA">
      <w:pPr>
        <w:pStyle w:val="B2"/>
      </w:pPr>
      <w:r>
        <w:t>a.</w:t>
      </w:r>
      <w:r>
        <w:tab/>
        <w:t>shall indicate to the MCVideo client the media transmission is completed; and</w:t>
      </w:r>
    </w:p>
    <w:p w14:paraId="547B1498" w14:textId="77777777" w:rsidR="000C70BA" w:rsidRDefault="000C70BA" w:rsidP="000C70BA">
      <w:pPr>
        <w:pStyle w:val="B1"/>
      </w:pPr>
      <w:r>
        <w:t>b</w:t>
      </w:r>
      <w:r>
        <w:tab/>
        <w:t>shall enter the 'Call releasing' state.</w:t>
      </w:r>
    </w:p>
    <w:p w14:paraId="10D1F64B" w14:textId="77777777" w:rsidR="000C70BA" w:rsidRDefault="000C70BA" w:rsidP="000C70BA">
      <w:pPr>
        <w:pStyle w:val="H6"/>
      </w:pPr>
      <w:r>
        <w:t>6.5.1.3</w:t>
      </w:r>
      <w:r>
        <w:tab/>
        <w:t>Test description</w:t>
      </w:r>
    </w:p>
    <w:p w14:paraId="61E26460" w14:textId="77777777" w:rsidR="000C70BA" w:rsidRDefault="000C70BA" w:rsidP="000C70BA">
      <w:pPr>
        <w:pStyle w:val="H6"/>
      </w:pPr>
      <w:r>
        <w:t>6.5.1.3.1</w:t>
      </w:r>
      <w:r>
        <w:tab/>
        <w:t>Pre-test conditions</w:t>
      </w:r>
    </w:p>
    <w:p w14:paraId="45319B81" w14:textId="77777777" w:rsidR="000C70BA" w:rsidRDefault="000C70BA" w:rsidP="000C70BA">
      <w:pPr>
        <w:pStyle w:val="H6"/>
      </w:pPr>
      <w:r w:rsidRPr="00102CE5">
        <w:t>Test configuration</w:t>
      </w:r>
      <w:r>
        <w:t>:</w:t>
      </w:r>
    </w:p>
    <w:p w14:paraId="1B277B88" w14:textId="230238A2" w:rsidR="000C70BA" w:rsidRDefault="000C70BA" w:rsidP="000C70BA">
      <w:pPr>
        <w:pStyle w:val="B1"/>
      </w:pPr>
      <w:r>
        <w:t>-</w:t>
      </w:r>
      <w:r>
        <w:tab/>
        <w:t xml:space="preserve">Single cell configuration according to TS </w:t>
      </w:r>
      <w:r w:rsidR="00960759">
        <w:t>37.579</w:t>
      </w:r>
      <w:r>
        <w:t>-1 [2] clause 5.2.2.2.1.</w:t>
      </w:r>
    </w:p>
    <w:p w14:paraId="54BAD7D0" w14:textId="77777777" w:rsidR="000C70BA" w:rsidRDefault="000C70BA" w:rsidP="000C70BA">
      <w:pPr>
        <w:pStyle w:val="B1"/>
      </w:pPr>
      <w:r>
        <w:t>-</w:t>
      </w:r>
      <w:r>
        <w:tab/>
      </w:r>
      <w:r w:rsidRPr="00F839B3">
        <w:t>UE (MCVideo client) has a pre-recorded video that is available to push to another client.</w:t>
      </w:r>
    </w:p>
    <w:p w14:paraId="1EF62460" w14:textId="77777777" w:rsidR="000C70BA" w:rsidRDefault="000C70BA" w:rsidP="000C70BA">
      <w:pPr>
        <w:pStyle w:val="H6"/>
      </w:pPr>
      <w:r>
        <w:t>Preamble:</w:t>
      </w:r>
    </w:p>
    <w:p w14:paraId="63DE3A3C" w14:textId="5F6EF305" w:rsidR="000C70BA" w:rsidRDefault="000C70BA" w:rsidP="000C70BA">
      <w:pPr>
        <w:pStyle w:val="B1"/>
      </w:pPr>
      <w:r>
        <w:t>-</w:t>
      </w:r>
      <w:r>
        <w:tab/>
        <w:t xml:space="preserve">The UE has performed procedure 'Initial registration' as described in TS </w:t>
      </w:r>
      <w:r w:rsidR="00960759">
        <w:t>37.579</w:t>
      </w:r>
      <w:r>
        <w:t>-1 [2] clause 5.4.2.</w:t>
      </w:r>
    </w:p>
    <w:p w14:paraId="5F6CF4F3" w14:textId="77777777" w:rsidR="000C70BA" w:rsidRDefault="000C70BA" w:rsidP="000C70BA">
      <w:pPr>
        <w:pStyle w:val="B1"/>
      </w:pPr>
      <w:r>
        <w:t>-</w:t>
      </w:r>
      <w:r>
        <w:tab/>
      </w:r>
      <w:r w:rsidRPr="000573F5">
        <w:t>UE States at the end of the preamble</w:t>
      </w:r>
      <w:r>
        <w:t>:</w:t>
      </w:r>
    </w:p>
    <w:p w14:paraId="71FDF05B" w14:textId="77777777" w:rsidR="000C70BA" w:rsidRDefault="000C70BA" w:rsidP="000C70BA">
      <w:pPr>
        <w:pStyle w:val="B1"/>
        <w:ind w:left="852"/>
      </w:pPr>
      <w:r>
        <w:t>-</w:t>
      </w:r>
      <w:r>
        <w:tab/>
        <w:t>The UE is in RRC_IDLE state.</w:t>
      </w:r>
    </w:p>
    <w:p w14:paraId="35FACA58" w14:textId="77777777" w:rsidR="000C70BA" w:rsidRDefault="000C70BA" w:rsidP="000C70BA">
      <w:pPr>
        <w:pStyle w:val="B1"/>
        <w:ind w:left="852"/>
      </w:pPr>
      <w:r>
        <w:t>-</w:t>
      </w:r>
      <w:r>
        <w:tab/>
        <w:t>The client is registered for MCVideo.</w:t>
      </w:r>
    </w:p>
    <w:p w14:paraId="71317266" w14:textId="77777777" w:rsidR="000C70BA" w:rsidRDefault="000C70BA" w:rsidP="000C70BA">
      <w:pPr>
        <w:pStyle w:val="H6"/>
      </w:pPr>
      <w:r>
        <w:t>6.5.1.3.2</w:t>
      </w:r>
      <w:r>
        <w:tab/>
        <w:t>Test procedure sequence</w:t>
      </w:r>
    </w:p>
    <w:p w14:paraId="10FEAA7E" w14:textId="77777777" w:rsidR="000C70BA" w:rsidRDefault="000C70BA" w:rsidP="000C70BA">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Default="000C70BA" w:rsidP="002E3FCC">
            <w:pPr>
              <w:pStyle w:val="TAH"/>
              <w:keepNext w:val="0"/>
              <w:keepLines w:val="0"/>
              <w:widowControl w:val="0"/>
              <w:rPr>
                <w:rFonts w:eastAsia="Calibri"/>
              </w:rPr>
            </w:pPr>
            <w:r>
              <w:rPr>
                <w:rFonts w:eastAsia="Calibri"/>
              </w:rPr>
              <w:t>Verdict</w:t>
            </w:r>
          </w:p>
        </w:tc>
      </w:tr>
      <w:tr w:rsidR="000C70BA"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Default="000C70BA" w:rsidP="002E3FCC">
            <w:pPr>
              <w:pStyle w:val="TAH"/>
              <w:keepNext w:val="0"/>
              <w:keepLines w:val="0"/>
              <w:widowControl w:val="0"/>
              <w:rPr>
                <w:rFonts w:eastAsia="Calibri"/>
              </w:rPr>
            </w:pPr>
          </w:p>
        </w:tc>
      </w:tr>
      <w:tr w:rsidR="000C70BA"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55CFF980"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Default="000C70BA" w:rsidP="002E3FCC">
            <w:pPr>
              <w:pStyle w:val="TAC"/>
              <w:keepNext w:val="0"/>
              <w:keepLines w:val="0"/>
              <w:widowControl w:val="0"/>
            </w:pPr>
            <w:r>
              <w:t>P</w:t>
            </w:r>
          </w:p>
        </w:tc>
      </w:tr>
      <w:tr w:rsidR="000C70BA"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Default="000C70BA" w:rsidP="002E3FCC">
            <w:pPr>
              <w:pStyle w:val="TAL"/>
            </w:pPr>
            <w:r>
              <w:t>Check: Does the UE (MCVideo client) provide transmission granted notification to the user?</w:t>
            </w:r>
          </w:p>
          <w:p w14:paraId="1FD966D4" w14:textId="77777777" w:rsidR="000C70BA" w:rsidRDefault="000C70BA" w:rsidP="002E3FCC">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Default="000C70BA" w:rsidP="002E3FCC">
            <w:pPr>
              <w:pStyle w:val="TAC"/>
              <w:keepNext w:val="0"/>
              <w:keepLines w:val="0"/>
              <w:widowControl w:val="0"/>
            </w:pPr>
            <w:r>
              <w:rPr>
                <w:rFonts w:eastAsia="Calibri"/>
                <w:szCs w:val="18"/>
              </w:rPr>
              <w:t>P</w:t>
            </w:r>
          </w:p>
        </w:tc>
      </w:tr>
      <w:tr w:rsidR="000C70BA"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Default="000C70BA" w:rsidP="002E3FCC">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Default="000C70BA" w:rsidP="002E3FCC">
            <w:pPr>
              <w:pStyle w:val="TAL"/>
              <w:keepNext w:val="0"/>
              <w:keepLines w:val="0"/>
              <w:widowControl w:val="0"/>
            </w:pPr>
            <w:r>
              <w:t>Make the UE (MCVideo client) request end of transmission.</w:t>
            </w:r>
          </w:p>
          <w:p w14:paraId="10B68A0C"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Default="000C70BA" w:rsidP="002E3FCC">
            <w:pPr>
              <w:pStyle w:val="TAC"/>
              <w:keepNext w:val="0"/>
              <w:keepLines w:val="0"/>
              <w:widowControl w:val="0"/>
            </w:pPr>
            <w:r>
              <w:t>-</w:t>
            </w:r>
          </w:p>
        </w:tc>
      </w:tr>
      <w:tr w:rsidR="000C70BA"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Default="000C70BA" w:rsidP="002E3FCC">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Default="000C70BA" w:rsidP="002E3FCC">
            <w:pPr>
              <w:pStyle w:val="TAC"/>
              <w:keepNext w:val="0"/>
              <w:keepLines w:val="0"/>
              <w:widowControl w:val="0"/>
            </w:pPr>
            <w:r>
              <w:t>P</w:t>
            </w:r>
          </w:p>
        </w:tc>
      </w:tr>
      <w:tr w:rsidR="000C70BA"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Default="000C70BA" w:rsidP="002E3FCC">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Default="000C70BA" w:rsidP="002E3FCC">
            <w:pPr>
              <w:pStyle w:val="TAL"/>
              <w:keepNext w:val="0"/>
              <w:keepLines w:val="0"/>
              <w:widowControl w:val="0"/>
            </w:pPr>
            <w:r>
              <w:t>Make the UE (MCVideo client) release the call.</w:t>
            </w:r>
          </w:p>
          <w:p w14:paraId="6B3B576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Default="000C70BA" w:rsidP="002E3FCC">
            <w:pPr>
              <w:pStyle w:val="TAC"/>
              <w:keepNext w:val="0"/>
              <w:keepLines w:val="0"/>
              <w:widowControl w:val="0"/>
            </w:pPr>
            <w:r>
              <w:t>-</w:t>
            </w:r>
          </w:p>
        </w:tc>
      </w:tr>
      <w:tr w:rsidR="000C70BA"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Default="000C70BA" w:rsidP="002E3FCC">
            <w:pPr>
              <w:pStyle w:val="TAC"/>
              <w:keepNext w:val="0"/>
              <w:keepLines w:val="0"/>
              <w:widowControl w:val="0"/>
            </w:pPr>
            <w:r>
              <w:t>P</w:t>
            </w:r>
          </w:p>
        </w:tc>
      </w:tr>
      <w:tr w:rsidR="000C70BA"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Default="000C70BA" w:rsidP="002E3FCC">
            <w:pPr>
              <w:pStyle w:val="TAN"/>
            </w:pPr>
            <w:r>
              <w:t>NOTE 1: This action is expected to be done via a suitable implementation dependent MMI.</w:t>
            </w:r>
          </w:p>
        </w:tc>
      </w:tr>
    </w:tbl>
    <w:p w14:paraId="0A90206D" w14:textId="77777777" w:rsidR="000C70BA" w:rsidRDefault="000C70BA" w:rsidP="000C70BA"/>
    <w:p w14:paraId="5638B729" w14:textId="77777777" w:rsidR="000C70BA" w:rsidRDefault="000C70BA" w:rsidP="000C70BA">
      <w:pPr>
        <w:pStyle w:val="H6"/>
      </w:pPr>
      <w:r>
        <w:t>6.5.1.3.3</w:t>
      </w:r>
      <w:r>
        <w:tab/>
        <w:t>Specific message contents</w:t>
      </w:r>
    </w:p>
    <w:p w14:paraId="58D77742" w14:textId="192A82F5" w:rsidR="000C70BA" w:rsidRDefault="000C70BA" w:rsidP="000C70BA">
      <w:pPr>
        <w:pStyle w:val="TH"/>
      </w:pPr>
      <w:r>
        <w:t>Table 6.5.1.3.3-1: SIP INVITE from the UE (Step 2, Table 6.5.1.3.2-1;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Default="000C70BA" w:rsidP="002E3FCC">
            <w:pPr>
              <w:pStyle w:val="TAL"/>
            </w:pPr>
            <w:r>
              <w:t xml:space="preserve">Derivation Path: TS </w:t>
            </w:r>
            <w:r w:rsidR="00960759">
              <w:t>37.579</w:t>
            </w:r>
            <w:r>
              <w:t>-1 [2], Table 5.5.2.5.1-1, condition PRIVATE-CALL</w:t>
            </w:r>
          </w:p>
        </w:tc>
      </w:tr>
      <w:tr w:rsidR="000C70BA"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Default="000C70BA" w:rsidP="002E3FCC">
            <w:pPr>
              <w:pStyle w:val="TAH"/>
              <w:keepNext w:val="0"/>
              <w:keepLines w:val="0"/>
              <w:widowControl w:val="0"/>
              <w:rPr>
                <w:color w:val="000000"/>
              </w:rPr>
            </w:pPr>
            <w:r>
              <w:rPr>
                <w:color w:val="000000"/>
              </w:rPr>
              <w:t>Condition</w:t>
            </w:r>
          </w:p>
        </w:tc>
      </w:tr>
      <w:tr w:rsidR="000C70BA"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Default="000C70BA" w:rsidP="002E3FCC">
            <w:pPr>
              <w:pStyle w:val="TAL"/>
            </w:pPr>
          </w:p>
        </w:tc>
      </w:tr>
      <w:tr w:rsidR="000C70BA"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Default="000C70BA" w:rsidP="002E3FCC">
            <w:pPr>
              <w:pStyle w:val="TAL"/>
            </w:pPr>
          </w:p>
        </w:tc>
      </w:tr>
      <w:tr w:rsidR="000C70BA"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Default="000C70BA" w:rsidP="002E3FCC">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Default="000C70BA" w:rsidP="002E3FCC">
            <w:pPr>
              <w:pStyle w:val="TAL"/>
            </w:pPr>
          </w:p>
        </w:tc>
      </w:tr>
      <w:tr w:rsidR="000C70BA"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Default="000C70BA" w:rsidP="002E3FCC">
            <w:pPr>
              <w:pStyle w:val="TAL"/>
            </w:pPr>
          </w:p>
        </w:tc>
      </w:tr>
      <w:tr w:rsidR="000C70BA"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Default="000C70BA" w:rsidP="002E3FCC">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Default="000C70BA" w:rsidP="002E3FCC">
            <w:pPr>
              <w:pStyle w:val="TAL"/>
            </w:pPr>
          </w:p>
        </w:tc>
      </w:tr>
    </w:tbl>
    <w:p w14:paraId="5DBF72F3" w14:textId="77777777" w:rsidR="000C70BA" w:rsidRDefault="000C70BA" w:rsidP="000C70BA"/>
    <w:p w14:paraId="14A9BAA2" w14:textId="77777777" w:rsidR="000C70BA" w:rsidRDefault="000C70BA" w:rsidP="000C70BA">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Default="000C70BA" w:rsidP="002E3FCC">
            <w:pPr>
              <w:pStyle w:val="TAL"/>
            </w:pPr>
            <w:r>
              <w:t xml:space="preserve">Derivation Path: TS </w:t>
            </w:r>
            <w:r w:rsidR="00960759">
              <w:t>37.579</w:t>
            </w:r>
            <w:r>
              <w:t>-1 [2], Table 5.5.3.1.1-2, condition PRIVATE-CALL, SDP_OFFER, IMPLICIT_GRANT_REQUESTED</w:t>
            </w:r>
          </w:p>
        </w:tc>
      </w:tr>
    </w:tbl>
    <w:p w14:paraId="5F07640C" w14:textId="77777777" w:rsidR="000C70BA" w:rsidRDefault="000C70BA" w:rsidP="000C70BA"/>
    <w:p w14:paraId="399605D0" w14:textId="77777777" w:rsidR="000C70BA" w:rsidRDefault="000C70BA" w:rsidP="000C70BA">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Default="000C70BA" w:rsidP="002E3FCC">
            <w:pPr>
              <w:pStyle w:val="TAL"/>
            </w:pPr>
            <w:r>
              <w:t xml:space="preserve">Derivation Path: TS </w:t>
            </w:r>
            <w:r w:rsidR="00960759">
              <w:t>37.579</w:t>
            </w:r>
            <w:r>
              <w:t>-1 [2], Table 5.5.3.2.1-2, condition PRIVATE-CALL, INVITE_REFER</w:t>
            </w:r>
          </w:p>
        </w:tc>
      </w:tr>
      <w:tr w:rsidR="000C70BA"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Default="000C70BA" w:rsidP="002E3FCC">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Default="000C70BA" w:rsidP="002E3FCC">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Default="000C70BA" w:rsidP="002E3FCC">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Default="000C70BA" w:rsidP="002E3FCC">
            <w:pPr>
              <w:pStyle w:val="TAH"/>
            </w:pPr>
            <w:r>
              <w:t>Condition</w:t>
            </w:r>
          </w:p>
        </w:tc>
      </w:tr>
      <w:tr w:rsidR="000C70BA"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Default="000C70BA" w:rsidP="002E3FCC">
            <w:pPr>
              <w:pStyle w:val="TAL"/>
            </w:pPr>
          </w:p>
        </w:tc>
      </w:tr>
      <w:tr w:rsidR="000C70BA"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Default="000C70BA" w:rsidP="002E3FCC">
            <w:pPr>
              <w:pStyle w:val="TAL"/>
            </w:pPr>
          </w:p>
        </w:tc>
      </w:tr>
      <w:tr w:rsidR="000C70BA"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Default="000C70BA" w:rsidP="002E3FCC">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Default="000C70BA" w:rsidP="002E3FCC">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Default="000C70BA" w:rsidP="002E3FCC">
            <w:pPr>
              <w:pStyle w:val="TAL"/>
            </w:pPr>
          </w:p>
        </w:tc>
      </w:tr>
    </w:tbl>
    <w:p w14:paraId="1CE2B53D" w14:textId="77777777" w:rsidR="000C70BA" w:rsidRDefault="000C70BA" w:rsidP="000C70BA"/>
    <w:p w14:paraId="404FA560" w14:textId="77777777" w:rsidR="000C70BA" w:rsidRDefault="000C70BA" w:rsidP="000C70BA">
      <w:pPr>
        <w:pStyle w:val="TH"/>
      </w:pPr>
      <w:r>
        <w:t>Table 6.5.1.3.3-4: Void</w:t>
      </w:r>
    </w:p>
    <w:p w14:paraId="4A8820E7" w14:textId="23DD79B2" w:rsidR="000C70BA" w:rsidRDefault="000C70BA" w:rsidP="000C70BA">
      <w:pPr>
        <w:pStyle w:val="TH"/>
      </w:pPr>
      <w:r w:rsidRPr="00C514A1">
        <w:t>Table 6.5.1.3.3-5: SIP 200 (OK) from the SS (Step 2, Table 6.5.1.3.2-1;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Default="000C70BA" w:rsidP="002E3FCC">
            <w:pPr>
              <w:pStyle w:val="TAL"/>
            </w:pPr>
            <w:r>
              <w:t xml:space="preserve">Derivation Path: TS </w:t>
            </w:r>
            <w:r w:rsidR="00960759">
              <w:t>37.579</w:t>
            </w:r>
            <w:r>
              <w:t>-1 [2], Table 5.5.2.17.1.2-1, condition INVITE-RSP</w:t>
            </w:r>
          </w:p>
        </w:tc>
      </w:tr>
      <w:tr w:rsidR="000C70BA"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Default="000C70BA" w:rsidP="002E3FCC">
            <w:pPr>
              <w:pStyle w:val="TAH"/>
            </w:pPr>
            <w:r>
              <w:rPr>
                <w:color w:val="000000"/>
              </w:rPr>
              <w:t>Condition</w:t>
            </w:r>
          </w:p>
        </w:tc>
      </w:tr>
      <w:tr w:rsidR="000C70BA"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Default="000C70BA" w:rsidP="002E3FCC">
            <w:pPr>
              <w:pStyle w:val="TAL"/>
            </w:pPr>
          </w:p>
        </w:tc>
      </w:tr>
      <w:tr w:rsidR="000C70BA"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Default="000C70BA" w:rsidP="002E3FCC">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Default="000C70BA" w:rsidP="002E3FCC">
            <w:pPr>
              <w:pStyle w:val="TAL"/>
            </w:pPr>
          </w:p>
        </w:tc>
      </w:tr>
    </w:tbl>
    <w:p w14:paraId="37A96E27" w14:textId="77777777" w:rsidR="000C70BA" w:rsidRDefault="000C70BA" w:rsidP="000C70BA"/>
    <w:p w14:paraId="79F391E6" w14:textId="77777777" w:rsidR="000C70BA" w:rsidRDefault="000C70BA" w:rsidP="000C70BA">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57E987B1" w14:textId="77777777" w:rsidR="000C70BA" w:rsidRDefault="000C70BA" w:rsidP="000C70BA"/>
    <w:p w14:paraId="3507825E" w14:textId="77777777" w:rsidR="000C70BA" w:rsidRDefault="000C70BA" w:rsidP="000C70BA">
      <w:pPr>
        <w:pStyle w:val="TH"/>
      </w:pPr>
      <w:r>
        <w:rPr>
          <w:color w:val="000000"/>
        </w:rPr>
        <w:t>Table 6.5.1.3.3-7: Void</w:t>
      </w:r>
    </w:p>
    <w:p w14:paraId="7C212DA8" w14:textId="77777777" w:rsidR="000C70BA" w:rsidRPr="00201E3B" w:rsidRDefault="000C70BA" w:rsidP="000C70BA"/>
    <w:p w14:paraId="1FE17A3F" w14:textId="77777777" w:rsidR="000C70BA" w:rsidRPr="002103AD" w:rsidRDefault="000C70BA" w:rsidP="000C70BA">
      <w:pPr>
        <w:pStyle w:val="Heading3"/>
      </w:pPr>
      <w:bookmarkStart w:id="806" w:name="_Toc171440761"/>
      <w:bookmarkStart w:id="807" w:name="_Toc180160953"/>
      <w:bookmarkStart w:id="808" w:name="_Toc99871301"/>
      <w:r>
        <w:t>6.5.2</w:t>
      </w:r>
      <w:r w:rsidRPr="002103AD">
        <w:tab/>
        <w:t>On-network / Video push call / One-to-</w:t>
      </w:r>
      <w:r>
        <w:t>server</w:t>
      </w:r>
      <w:r w:rsidRPr="002103AD">
        <w:t xml:space="preserve"> video push call / Client Originated (CO)</w:t>
      </w:r>
      <w:bookmarkEnd w:id="806"/>
      <w:bookmarkEnd w:id="807"/>
    </w:p>
    <w:p w14:paraId="281B923D" w14:textId="77777777" w:rsidR="000C70BA" w:rsidRDefault="000C70BA" w:rsidP="000C70BA">
      <w:pPr>
        <w:pStyle w:val="H6"/>
      </w:pPr>
      <w:r>
        <w:t>6.5.2.1</w:t>
      </w:r>
      <w:r>
        <w:tab/>
        <w:t>Test Purpose (TP)</w:t>
      </w:r>
    </w:p>
    <w:p w14:paraId="44C5EF59" w14:textId="77777777" w:rsidR="000C70BA" w:rsidRDefault="000C70BA" w:rsidP="000C70BA">
      <w:pPr>
        <w:pStyle w:val="H6"/>
      </w:pPr>
      <w:r>
        <w:t>(1)</w:t>
      </w:r>
    </w:p>
    <w:p w14:paraId="787C0438" w14:textId="77777777" w:rsidR="000C70BA" w:rsidRDefault="000C70BA" w:rsidP="000C70BA">
      <w:pPr>
        <w:pStyle w:val="PL"/>
      </w:pPr>
      <w:r>
        <w:rPr>
          <w:b/>
        </w:rPr>
        <w:t>with</w:t>
      </w:r>
      <w:r>
        <w:t xml:space="preserve"> { the UE (MCVideo Client) registered and authorised for MCVideo Service }</w:t>
      </w:r>
    </w:p>
    <w:p w14:paraId="48BABED8" w14:textId="77777777" w:rsidR="000C70BA" w:rsidRDefault="000C70BA" w:rsidP="000C70BA">
      <w:pPr>
        <w:pStyle w:val="PL"/>
      </w:pPr>
      <w:r>
        <w:rPr>
          <w:b/>
        </w:rPr>
        <w:t>ensure that</w:t>
      </w:r>
      <w:r>
        <w:t xml:space="preserve"> {</w:t>
      </w:r>
    </w:p>
    <w:p w14:paraId="3F3850E4" w14:textId="77777777" w:rsidR="000C70BA" w:rsidRDefault="000C70BA" w:rsidP="000C70BA">
      <w:pPr>
        <w:pStyle w:val="PL"/>
      </w:pPr>
      <w:r>
        <w:t xml:space="preserve">  </w:t>
      </w:r>
      <w:r>
        <w:rPr>
          <w:b/>
        </w:rPr>
        <w:t>when</w:t>
      </w:r>
      <w:r>
        <w:t xml:space="preserve"> { the MCVideo User requests the establishment of an MCVideo video push call to push a video to the MCVideo server }</w:t>
      </w:r>
    </w:p>
    <w:p w14:paraId="6E840E4C"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xml:space="preserve">, responds to a SIP 200 (OK) message with a SIP ACK message </w:t>
      </w:r>
      <w:r w:rsidRPr="00B41E99">
        <w:rPr>
          <w:b/>
          <w:bCs/>
        </w:rPr>
        <w:t>and,</w:t>
      </w:r>
      <w:r>
        <w:t xml:space="preserve"> responds to a SIP INO message with a SIP 200 (OK) message }</w:t>
      </w:r>
    </w:p>
    <w:p w14:paraId="5B2560C9" w14:textId="77777777" w:rsidR="000C70BA" w:rsidRDefault="000C70BA" w:rsidP="000C70BA">
      <w:pPr>
        <w:pStyle w:val="PL"/>
      </w:pPr>
      <w:r>
        <w:t xml:space="preserve">            }</w:t>
      </w:r>
    </w:p>
    <w:p w14:paraId="43FEDD81" w14:textId="77777777" w:rsidR="000C70BA" w:rsidRDefault="000C70BA" w:rsidP="000C70BA">
      <w:pPr>
        <w:pStyle w:val="PL"/>
        <w:rPr>
          <w:rFonts w:cs="Courier New"/>
          <w:szCs w:val="16"/>
        </w:rPr>
      </w:pPr>
    </w:p>
    <w:p w14:paraId="23847994" w14:textId="77777777" w:rsidR="000C70BA" w:rsidRDefault="000C70BA" w:rsidP="000C70BA">
      <w:pPr>
        <w:pStyle w:val="H6"/>
      </w:pPr>
      <w:r>
        <w:t>(2)</w:t>
      </w:r>
    </w:p>
    <w:p w14:paraId="2C38E2D5" w14:textId="77777777" w:rsidR="000C70BA" w:rsidRDefault="000C70BA" w:rsidP="000C70BA">
      <w:pPr>
        <w:pStyle w:val="PL"/>
      </w:pPr>
      <w:r>
        <w:rPr>
          <w:b/>
        </w:rPr>
        <w:t>with</w:t>
      </w:r>
      <w:r>
        <w:t xml:space="preserve"> { the UE (MCVideo Client) having established a MCVideo Video push call }</w:t>
      </w:r>
    </w:p>
    <w:p w14:paraId="1D62C479" w14:textId="77777777" w:rsidR="000C70BA" w:rsidRDefault="000C70BA" w:rsidP="000C70BA">
      <w:pPr>
        <w:pStyle w:val="PL"/>
      </w:pPr>
      <w:r>
        <w:rPr>
          <w:b/>
        </w:rPr>
        <w:t>ensure that</w:t>
      </w:r>
      <w:r>
        <w:t xml:space="preserve"> {</w:t>
      </w:r>
    </w:p>
    <w:p w14:paraId="7118072F" w14:textId="77777777" w:rsidR="000C70BA" w:rsidRDefault="000C70BA" w:rsidP="000C70BA">
      <w:pPr>
        <w:pStyle w:val="PL"/>
      </w:pPr>
      <w:r>
        <w:t xml:space="preserve">  </w:t>
      </w:r>
      <w:r>
        <w:rPr>
          <w:b/>
        </w:rPr>
        <w:t>when</w:t>
      </w:r>
      <w:r>
        <w:t xml:space="preserve"> { the MCVideo User engages in communication with the invited MCVideo User }</w:t>
      </w:r>
    </w:p>
    <w:p w14:paraId="41D87CE0"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293B7F4F" w14:textId="77777777" w:rsidR="000C70BA" w:rsidRDefault="000C70BA" w:rsidP="000C70BA">
      <w:pPr>
        <w:pStyle w:val="PL"/>
      </w:pPr>
      <w:r>
        <w:t xml:space="preserve">            }</w:t>
      </w:r>
    </w:p>
    <w:p w14:paraId="6A8FBCAF" w14:textId="77777777" w:rsidR="000C70BA" w:rsidRDefault="000C70BA" w:rsidP="000C70BA">
      <w:pPr>
        <w:pStyle w:val="PL"/>
        <w:rPr>
          <w:rFonts w:cs="Courier New"/>
          <w:szCs w:val="16"/>
        </w:rPr>
      </w:pPr>
    </w:p>
    <w:p w14:paraId="27466E40" w14:textId="77777777" w:rsidR="000C70BA" w:rsidRDefault="000C70BA" w:rsidP="000C70BA">
      <w:pPr>
        <w:pStyle w:val="H6"/>
      </w:pPr>
      <w:r>
        <w:t>(3)</w:t>
      </w:r>
    </w:p>
    <w:p w14:paraId="54005D92" w14:textId="77777777" w:rsidR="000C70BA" w:rsidRDefault="000C70BA" w:rsidP="000C70BA">
      <w:pPr>
        <w:pStyle w:val="PL"/>
      </w:pPr>
      <w:r>
        <w:rPr>
          <w:b/>
        </w:rPr>
        <w:t>with</w:t>
      </w:r>
      <w:r>
        <w:t xml:space="preserve"> { the UE (MCVideo Client) having an ongoing MCVideo video push call }</w:t>
      </w:r>
    </w:p>
    <w:p w14:paraId="2D129F74" w14:textId="77777777" w:rsidR="000C70BA" w:rsidRDefault="000C70BA" w:rsidP="000C70BA">
      <w:pPr>
        <w:pStyle w:val="PL"/>
      </w:pPr>
      <w:r>
        <w:rPr>
          <w:b/>
        </w:rPr>
        <w:t>ensure that</w:t>
      </w:r>
      <w:r>
        <w:t xml:space="preserve"> {</w:t>
      </w:r>
    </w:p>
    <w:p w14:paraId="3E7BF0D2" w14:textId="77777777" w:rsidR="000C70BA" w:rsidRDefault="000C70BA" w:rsidP="000C70BA">
      <w:pPr>
        <w:pStyle w:val="PL"/>
      </w:pPr>
      <w:r>
        <w:t xml:space="preserve">  </w:t>
      </w:r>
      <w:r>
        <w:rPr>
          <w:b/>
        </w:rPr>
        <w:t>when</w:t>
      </w:r>
      <w:r>
        <w:t xml:space="preserve"> { the MCVideo User requests to terminate the ongoing MCVideo video push call }</w:t>
      </w:r>
    </w:p>
    <w:p w14:paraId="33D26D4D"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2AB7E19D" w14:textId="77777777" w:rsidR="000C70BA" w:rsidRDefault="000C70BA" w:rsidP="000C70BA">
      <w:pPr>
        <w:pStyle w:val="PL"/>
        <w:rPr>
          <w:rFonts w:cs="Courier New"/>
          <w:szCs w:val="16"/>
        </w:rPr>
      </w:pPr>
      <w:r>
        <w:rPr>
          <w:rFonts w:cs="Courier New"/>
          <w:szCs w:val="16"/>
        </w:rPr>
        <w:t xml:space="preserve">            }</w:t>
      </w:r>
    </w:p>
    <w:p w14:paraId="6B57182D" w14:textId="77777777" w:rsidR="000C70BA" w:rsidRDefault="000C70BA" w:rsidP="000C70BA">
      <w:pPr>
        <w:pStyle w:val="PL"/>
      </w:pPr>
    </w:p>
    <w:p w14:paraId="074775E1" w14:textId="77777777" w:rsidR="000C70BA" w:rsidRDefault="000C70BA" w:rsidP="000C70BA">
      <w:pPr>
        <w:pStyle w:val="H6"/>
      </w:pPr>
      <w:r>
        <w:t>6.5.2.2</w:t>
      </w:r>
      <w:r>
        <w:tab/>
        <w:t>Conformance requirements</w:t>
      </w:r>
    </w:p>
    <w:p w14:paraId="5B81F235" w14:textId="77777777" w:rsidR="000C70BA" w:rsidRDefault="000C70BA" w:rsidP="000C70BA">
      <w:r>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Default="000C70BA" w:rsidP="000C70BA">
      <w:r>
        <w:t>[TS 24.281, clause 13.2.2.4]</w:t>
      </w:r>
    </w:p>
    <w:p w14:paraId="6045B64F" w14:textId="77777777" w:rsidR="000C70BA" w:rsidRDefault="000C70BA" w:rsidP="000C70BA">
      <w:pPr>
        <w:rPr>
          <w:lang w:val="en-US" w:eastAsia="zh-CN"/>
        </w:rPr>
      </w:pPr>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6D6FE0E5" w14:textId="77777777" w:rsidR="000C70BA" w:rsidRDefault="000C70BA" w:rsidP="000C70B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7813961E" w14:textId="77777777" w:rsidR="000C70BA" w:rsidRDefault="000C70BA" w:rsidP="000C70B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2272F084" w14:textId="77777777" w:rsidR="000C70BA" w:rsidRDefault="000C70BA" w:rsidP="000C70B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2E81B5EC" w14:textId="77777777" w:rsidR="000C70BA" w:rsidRDefault="000C70BA" w:rsidP="000C70BA">
      <w:r w:rsidRPr="00F6303A">
        <w:t>Upon receiving a SIP INFO request</w:t>
      </w:r>
      <w:r>
        <w:t xml:space="preserve"> within the dialog of the SIP request for a one-to-server video push call:</w:t>
      </w:r>
    </w:p>
    <w:p w14:paraId="412CDA87" w14:textId="77777777" w:rsidR="000C70BA" w:rsidRDefault="000C70BA" w:rsidP="000C70BA">
      <w:pPr>
        <w:pStyle w:val="B1"/>
      </w:pPr>
      <w:r>
        <w:t>1)</w:t>
      </w:r>
      <w:r>
        <w:tab/>
      </w:r>
      <w:r w:rsidRPr="0024238C">
        <w:t>with the Info-Package header field containing the g.3gpp.mc</w:t>
      </w:r>
      <w:r>
        <w:t>vido</w:t>
      </w:r>
      <w:r w:rsidRPr="0024238C">
        <w:t>-info package name;</w:t>
      </w:r>
    </w:p>
    <w:p w14:paraId="70C844EE" w14:textId="77777777" w:rsidR="000C70BA" w:rsidRDefault="000C70BA" w:rsidP="000C70B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4E096123" w14:textId="77777777" w:rsidR="000C70BA" w:rsidRDefault="000C70BA" w:rsidP="000C70B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58E04D29" w14:textId="77777777" w:rsidR="000C70BA" w:rsidRDefault="000C70BA" w:rsidP="000C70BA">
      <w:pPr>
        <w:rPr>
          <w:lang w:eastAsia="ko-KR"/>
        </w:rPr>
      </w:pPr>
      <w:r>
        <w:t xml:space="preserve">The MCVideo client shall store the received </w:t>
      </w:r>
      <w:r w:rsidRPr="00447BA3">
        <w:t>&lt;</w:t>
      </w:r>
      <w:r>
        <w:t>video-push-url</w:t>
      </w:r>
      <w:r w:rsidRPr="00447BA3">
        <w:t>&gt; elemen</w:t>
      </w:r>
      <w:r>
        <w:t>t.</w:t>
      </w:r>
    </w:p>
    <w:p w14:paraId="2FFD08BE" w14:textId="77777777" w:rsidR="000C70BA" w:rsidRDefault="000C70BA" w:rsidP="000C70BA">
      <w:r>
        <w:t>[TS 24.281, clause 13.2.2.5]</w:t>
      </w:r>
    </w:p>
    <w:p w14:paraId="19453B9D" w14:textId="77777777" w:rsidR="000C70BA" w:rsidRDefault="000C70BA" w:rsidP="000C70BA">
      <w:pPr>
        <w:rPr>
          <w:lang w:val="en-US" w:eastAsia="zh-CN"/>
        </w:rPr>
      </w:pPr>
      <w:r>
        <w:rPr>
          <w:lang w:eastAsia="zh-CN"/>
        </w:rPr>
        <w:t>When the MCVideo client is in an ongoing one-to-server video push call, upon an indication from MCVideo user to release the call, the MCVideo client shall perform the procedures of clause </w:t>
      </w:r>
      <w:r>
        <w:rPr>
          <w:lang w:val="en-US" w:eastAsia="zh-CN"/>
        </w:rPr>
        <w:t>10.2.4.1.</w:t>
      </w:r>
    </w:p>
    <w:p w14:paraId="100CC0AB" w14:textId="77777777" w:rsidR="000C70BA" w:rsidRDefault="000C70BA" w:rsidP="000C70BA">
      <w:r>
        <w:t>[TS 24.581, clause 6.2.4.2.2]</w:t>
      </w:r>
    </w:p>
    <w:p w14:paraId="5448104D" w14:textId="77777777" w:rsidR="000C70BA" w:rsidRDefault="000C70BA" w:rsidP="000C70BA">
      <w:r>
        <w:t>When a call is initiated as described in 3GPP TS 24.281 [2], the transmission participant:</w:t>
      </w:r>
    </w:p>
    <w:p w14:paraId="6BA62BF1" w14:textId="77777777" w:rsidR="000C70BA" w:rsidRDefault="000C70BA" w:rsidP="000C70BA">
      <w:pPr>
        <w:pStyle w:val="B1"/>
      </w:pPr>
      <w:r>
        <w:t>1.</w:t>
      </w:r>
      <w:r>
        <w:tab/>
        <w:t>shall create an instance of the 'Transmission participant state transition diagram for basic transmission control operation';</w:t>
      </w:r>
    </w:p>
    <w:p w14:paraId="60F0B1D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0CE25CBF"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7A2B5FA7" w14:textId="77777777" w:rsidR="000C70BA" w:rsidRDefault="000C70BA" w:rsidP="000C70BA">
      <w:pPr>
        <w:pStyle w:val="B1"/>
      </w:pPr>
      <w:r>
        <w:t>4.</w:t>
      </w:r>
      <w:r>
        <w:tab/>
        <w:t>if for the established MCVideo call the SIP INVITE request is an implicit Transmission request:</w:t>
      </w:r>
    </w:p>
    <w:p w14:paraId="6D018B97" w14:textId="77777777" w:rsidR="000C70BA" w:rsidRDefault="000C70BA" w:rsidP="000C70BA">
      <w:pPr>
        <w:pStyle w:val="B2"/>
      </w:pPr>
      <w:r>
        <w:t>a.</w:t>
      </w:r>
      <w:r>
        <w:tab/>
        <w:t>shall start timer T100 (Transmission Request) and initialise counter C100 (Transmission Request) to 1;</w:t>
      </w:r>
    </w:p>
    <w:p w14:paraId="6F551EDB" w14:textId="77777777" w:rsidR="000C70BA" w:rsidRDefault="000C70BA" w:rsidP="000C70BA">
      <w:pPr>
        <w:pStyle w:val="B2"/>
      </w:pPr>
      <w:r>
        <w:t>b.</w:t>
      </w:r>
      <w:r>
        <w:tab/>
        <w:t>shall enter the 'U: pending request to transmit' state; and</w:t>
      </w:r>
    </w:p>
    <w:p w14:paraId="2F8DB344"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Default="000C70BA" w:rsidP="000C70BA">
      <w:pPr>
        <w:pStyle w:val="B1"/>
      </w:pPr>
      <w:r>
        <w:t>5.</w:t>
      </w:r>
      <w:r>
        <w:tab/>
        <w:t>if the established MCVideo call is a broadcast group call, shall enter the 'U: has permission to transmit' state.</w:t>
      </w:r>
    </w:p>
    <w:p w14:paraId="5DC3DA6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D9EC822" w14:textId="77777777" w:rsidR="000C70BA" w:rsidRDefault="000C70BA" w:rsidP="000C70BA">
      <w:r>
        <w:t>[TS 24.581, clause 6.2.4.4.6]</w:t>
      </w:r>
    </w:p>
    <w:p w14:paraId="0F709FF7" w14:textId="77777777" w:rsidR="000C70BA" w:rsidRPr="00A5463E" w:rsidRDefault="000C70BA" w:rsidP="000C70BA">
      <w:r w:rsidRPr="00A5463E">
        <w:t xml:space="preserve">Upon receiving a </w:t>
      </w:r>
      <w:r>
        <w:t>Transmission</w:t>
      </w:r>
      <w:r w:rsidRPr="00A5463E">
        <w:t xml:space="preserve"> Granted message from the transmission control server, the transmission participant:</w:t>
      </w:r>
    </w:p>
    <w:p w14:paraId="6EB57183"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Granted message is set to '1' (Acknowledgment is required) as described in </w:t>
      </w:r>
      <w:r>
        <w:t>clause</w:t>
      </w:r>
      <w:r w:rsidRPr="00A5463E">
        <w:t> </w:t>
      </w:r>
      <w:r>
        <w:t>9.2.2.1</w:t>
      </w:r>
      <w:r w:rsidRPr="00A5463E">
        <w:t>, shall send a Transmission control Ack message. The Transmission control Ack message:</w:t>
      </w:r>
    </w:p>
    <w:p w14:paraId="41D0A3EE" w14:textId="77777777" w:rsidR="000C70BA" w:rsidRPr="00A5463E" w:rsidRDefault="000C70BA" w:rsidP="000C70BA">
      <w:pPr>
        <w:pStyle w:val="B2"/>
      </w:pPr>
      <w:r w:rsidRPr="00A5463E">
        <w:t>a.</w:t>
      </w:r>
      <w:r w:rsidRPr="00A5463E">
        <w:tab/>
        <w:t>shall include the Message Type field set to '</w:t>
      </w:r>
      <w:r>
        <w:t>0</w:t>
      </w:r>
      <w:r w:rsidRPr="00A5463E">
        <w:t>' (</w:t>
      </w:r>
      <w:r>
        <w:t>Transmission</w:t>
      </w:r>
      <w:r w:rsidRPr="00A5463E">
        <w:t xml:space="preserve"> Granted); and</w:t>
      </w:r>
    </w:p>
    <w:p w14:paraId="7C2DA651" w14:textId="77777777" w:rsidR="000C70BA" w:rsidRPr="00A5463E" w:rsidRDefault="000C70BA" w:rsidP="000C70BA">
      <w:pPr>
        <w:pStyle w:val="B2"/>
      </w:pPr>
      <w:r w:rsidRPr="00A5463E">
        <w:t>b.</w:t>
      </w:r>
      <w:r w:rsidRPr="00A5463E">
        <w:tab/>
        <w:t>shall include the Source field set to '0' (the transmission participant is the source);</w:t>
      </w:r>
    </w:p>
    <w:p w14:paraId="7E526EDA" w14:textId="77777777" w:rsidR="000C70BA" w:rsidRPr="00A5463E" w:rsidRDefault="000C70BA" w:rsidP="000C70B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3B73A418" w14:textId="77777777" w:rsidR="000C70BA" w:rsidRPr="00A5463E" w:rsidRDefault="000C70BA" w:rsidP="000C70BA">
      <w:pPr>
        <w:pStyle w:val="B1"/>
      </w:pPr>
      <w:r w:rsidRPr="00391F2A">
        <w:t>3</w:t>
      </w:r>
      <w:r w:rsidRPr="00A5463E">
        <w:t>.</w:t>
      </w:r>
      <w:r w:rsidRPr="00A5463E">
        <w:tab/>
        <w:t xml:space="preserve">shall provide </w:t>
      </w:r>
      <w:r>
        <w:t>Transmission</w:t>
      </w:r>
      <w:r w:rsidRPr="00A5463E">
        <w:t xml:space="preserve"> granted notification to the user, if not already done;</w:t>
      </w:r>
    </w:p>
    <w:p w14:paraId="5E6B1325" w14:textId="77777777" w:rsidR="000C70BA" w:rsidRPr="00A5463E" w:rsidRDefault="000C70BA" w:rsidP="000C70BA">
      <w:pPr>
        <w:pStyle w:val="B1"/>
      </w:pPr>
      <w:r w:rsidRPr="00391F2A">
        <w:t>4</w:t>
      </w:r>
      <w:r w:rsidRPr="00A5463E">
        <w:t>.</w:t>
      </w:r>
      <w:r w:rsidRPr="00A5463E">
        <w:tab/>
        <w:t xml:space="preserve">shall stop timer </w:t>
      </w:r>
      <w:r>
        <w:t>T100</w:t>
      </w:r>
      <w:r w:rsidRPr="00A5463E">
        <w:t xml:space="preserve"> (</w:t>
      </w:r>
      <w:r>
        <w:t>Transmission</w:t>
      </w:r>
      <w:r w:rsidRPr="00A5463E">
        <w:t xml:space="preserve"> Request); and</w:t>
      </w:r>
    </w:p>
    <w:p w14:paraId="4CCA57E5" w14:textId="77777777" w:rsidR="000C70BA" w:rsidRPr="00A5463E" w:rsidRDefault="000C70BA" w:rsidP="000C70BA">
      <w:pPr>
        <w:pStyle w:val="B1"/>
      </w:pPr>
      <w:r w:rsidRPr="00391F2A">
        <w:t>5</w:t>
      </w:r>
      <w:r w:rsidRPr="00A5463E">
        <w:t>.</w:t>
      </w:r>
      <w:r w:rsidRPr="00A5463E">
        <w:tab/>
        <w:t>shall enter the 'U: has permission to transmit' state.</w:t>
      </w:r>
    </w:p>
    <w:p w14:paraId="099AC3C9" w14:textId="77777777" w:rsidR="000C70BA" w:rsidRDefault="000C70BA" w:rsidP="000C70BA">
      <w:r>
        <w:t>[TS 24.581, clause 6.2.4.5.3]</w:t>
      </w:r>
    </w:p>
    <w:p w14:paraId="1155B676" w14:textId="77777777" w:rsidR="000C70BA" w:rsidRPr="00A5463E" w:rsidRDefault="000C70BA" w:rsidP="000C70BA">
      <w:r w:rsidRPr="00A5463E">
        <w:t>Upon receiving an indication from the user to end the permission to send RTP media, the transmission participant:</w:t>
      </w:r>
    </w:p>
    <w:p w14:paraId="20458870" w14:textId="77777777" w:rsidR="000C70BA" w:rsidRPr="00A5463E" w:rsidRDefault="000C70BA" w:rsidP="000C70BA">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268FF3AD" w14:textId="77777777" w:rsidR="000C70BA" w:rsidRPr="00A5463E" w:rsidRDefault="000C70BA" w:rsidP="000C70BA">
      <w:pPr>
        <w:pStyle w:val="B1"/>
      </w:pPr>
      <w:r w:rsidRPr="00A5463E">
        <w:t>2.</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83F628" w14:textId="77777777" w:rsidR="000C70BA" w:rsidRPr="00A5463E" w:rsidRDefault="000C70BA" w:rsidP="000C70BA">
      <w:pPr>
        <w:pStyle w:val="B1"/>
      </w:pPr>
      <w:r w:rsidRPr="00A5463E">
        <w:t>3.</w:t>
      </w:r>
      <w:r w:rsidRPr="00A5463E">
        <w:tab/>
        <w:t xml:space="preserve">shall enter the 'U: pending </w:t>
      </w:r>
      <w:r>
        <w:t>end</w:t>
      </w:r>
      <w:r w:rsidRPr="00A5463E">
        <w:t xml:space="preserve"> of transmission' state.</w:t>
      </w:r>
    </w:p>
    <w:p w14:paraId="10875339" w14:textId="77777777" w:rsidR="000C70BA" w:rsidRDefault="000C70BA" w:rsidP="000C70BA">
      <w:r>
        <w:t>[TS 24.581, clause 6.2.4.6.4]</w:t>
      </w:r>
    </w:p>
    <w:p w14:paraId="32905A65" w14:textId="77777777" w:rsidR="000C70BA" w:rsidRPr="00A5463E" w:rsidRDefault="000C70BA" w:rsidP="000C70BA">
      <w:r w:rsidRPr="00A5463E">
        <w:t xml:space="preserve">Upon receiving a </w:t>
      </w:r>
      <w:r>
        <w:t>Transmission</w:t>
      </w:r>
      <w:r w:rsidRPr="00A5463E">
        <w:t xml:space="preserve"> end response message, the transmission participant:</w:t>
      </w:r>
    </w:p>
    <w:p w14:paraId="66E8A05E"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w:t>
      </w:r>
      <w:r>
        <w:t>end response</w:t>
      </w:r>
      <w:r w:rsidRPr="00F51230">
        <w:t xml:space="preserve"> </w:t>
      </w:r>
      <w:r w:rsidRPr="00A5463E">
        <w:t xml:space="preserve">message to '1' (Acknowledgment is required) as described in </w:t>
      </w:r>
      <w:r>
        <w:t>clause</w:t>
      </w:r>
      <w:r w:rsidRPr="00A5463E">
        <w:t> </w:t>
      </w:r>
      <w:r>
        <w:t>9.2.2.1</w:t>
      </w:r>
      <w:r w:rsidRPr="00A5463E">
        <w:t>, shall send a Transmission control Ack message. The Transmission control Ack message:</w:t>
      </w:r>
    </w:p>
    <w:p w14:paraId="055D2186" w14:textId="77777777" w:rsidR="000C70BA" w:rsidRPr="00A5463E" w:rsidRDefault="000C70BA" w:rsidP="000C70BA">
      <w:pPr>
        <w:pStyle w:val="B2"/>
      </w:pPr>
      <w:r w:rsidRPr="00A5463E">
        <w:t>a.</w:t>
      </w:r>
      <w:r w:rsidRPr="00A5463E">
        <w:tab/>
        <w:t>shall include the Message Type field set to '</w:t>
      </w:r>
      <w:r>
        <w:t>1</w:t>
      </w:r>
      <w:r w:rsidRPr="00A5463E">
        <w:t>' (</w:t>
      </w:r>
      <w:r>
        <w:t>Transmission</w:t>
      </w:r>
      <w:r w:rsidRPr="00A5463E">
        <w:t xml:space="preserve"> end</w:t>
      </w:r>
      <w:r w:rsidRPr="00F51230">
        <w:t xml:space="preserve"> response</w:t>
      </w:r>
      <w:r w:rsidRPr="00A5463E">
        <w:t>); and</w:t>
      </w:r>
    </w:p>
    <w:p w14:paraId="60DBD051" w14:textId="77777777" w:rsidR="000C70BA" w:rsidRPr="00A5463E" w:rsidRDefault="000C70BA" w:rsidP="000C70BA">
      <w:pPr>
        <w:pStyle w:val="B2"/>
      </w:pPr>
      <w:r w:rsidRPr="00A5463E">
        <w:t>b.</w:t>
      </w:r>
      <w:r w:rsidRPr="00A5463E">
        <w:tab/>
        <w:t>shall include the Source field set to '0' (the transmission participant is the source);</w:t>
      </w:r>
    </w:p>
    <w:p w14:paraId="6BD3ADEE" w14:textId="77777777" w:rsidR="000C70BA" w:rsidRPr="00A5463E" w:rsidRDefault="000C70BA" w:rsidP="000C70BA">
      <w:pPr>
        <w:pStyle w:val="B1"/>
      </w:pPr>
      <w:r w:rsidRPr="00A5463E">
        <w:t>2.</w:t>
      </w:r>
      <w:r w:rsidRPr="00A5463E">
        <w:tab/>
        <w:t>may provide a Transmission end notification to the MCVideo user;</w:t>
      </w:r>
    </w:p>
    <w:p w14:paraId="32C482FD" w14:textId="77777777" w:rsidR="000C70BA" w:rsidRPr="00A5463E" w:rsidRDefault="000C70BA" w:rsidP="000C70BA">
      <w:pPr>
        <w:pStyle w:val="B1"/>
      </w:pPr>
      <w:r w:rsidRPr="00A5463E">
        <w:t>3.</w:t>
      </w:r>
      <w:r w:rsidRPr="00A5463E">
        <w:tab/>
        <w:t xml:space="preserve">if the </w:t>
      </w:r>
      <w:r>
        <w:t>Transmission</w:t>
      </w:r>
      <w:r w:rsidRPr="00A5463E">
        <w:t xml:space="preserve"> Indicator field is included and the B-bit set to '1' (Broadcast group call), shall provide a notification to the user indicating the type of call;</w:t>
      </w:r>
    </w:p>
    <w:p w14:paraId="37E203BF" w14:textId="77777777" w:rsidR="000C70BA" w:rsidRPr="00A5463E" w:rsidRDefault="000C70BA" w:rsidP="000C70BA">
      <w:pPr>
        <w:pStyle w:val="B1"/>
      </w:pPr>
      <w:r w:rsidRPr="00A5463E">
        <w:t>4.</w:t>
      </w:r>
      <w:r w:rsidRPr="00A5463E">
        <w:tab/>
        <w:t xml:space="preserve">shall stop timer </w:t>
      </w:r>
      <w:r>
        <w:t>T101</w:t>
      </w:r>
      <w:r w:rsidRPr="00A5463E">
        <w:t xml:space="preserve"> (</w:t>
      </w:r>
      <w:r>
        <w:t>Transmission</w:t>
      </w:r>
      <w:r w:rsidRPr="00A5463E">
        <w:t xml:space="preserve"> </w:t>
      </w:r>
      <w:r>
        <w:t>End Request</w:t>
      </w:r>
      <w:r w:rsidRPr="00A5463E">
        <w:t>);</w:t>
      </w:r>
    </w:p>
    <w:p w14:paraId="74B67613" w14:textId="77777777" w:rsidR="000C70BA" w:rsidRPr="00A5463E" w:rsidRDefault="000C70BA" w:rsidP="000C70B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16DC9FE1" w14:textId="77777777" w:rsidR="000C70BA" w:rsidRPr="00A5463E" w:rsidRDefault="000C70BA" w:rsidP="000C70BA">
      <w:pPr>
        <w:pStyle w:val="B1"/>
      </w:pPr>
      <w:r w:rsidRPr="00A5463E">
        <w:t>6.</w:t>
      </w:r>
      <w:r w:rsidRPr="00A5463E">
        <w:tab/>
        <w:t>if the session was initiated as a broadcast group call:</w:t>
      </w:r>
    </w:p>
    <w:p w14:paraId="28EE40A6" w14:textId="77777777" w:rsidR="000C70BA" w:rsidRPr="00A5463E" w:rsidRDefault="000C70BA" w:rsidP="000C70BA">
      <w:pPr>
        <w:pStyle w:val="B2"/>
      </w:pPr>
      <w:r w:rsidRPr="00A5463E">
        <w:t>a.</w:t>
      </w:r>
      <w:r w:rsidRPr="00A5463E">
        <w:tab/>
        <w:t>shall indicate to the MCVideo client the media transmission is completed; and</w:t>
      </w:r>
    </w:p>
    <w:p w14:paraId="5732E5D6" w14:textId="77777777" w:rsidR="000C70BA" w:rsidRPr="00A5463E" w:rsidRDefault="000C70BA" w:rsidP="000C70BA">
      <w:pPr>
        <w:pStyle w:val="B2"/>
      </w:pPr>
      <w:r w:rsidRPr="00A5463E">
        <w:t>b</w:t>
      </w:r>
      <w:r w:rsidRPr="00A5463E">
        <w:tab/>
        <w:t>shall enter the 'Call releasing' state.</w:t>
      </w:r>
    </w:p>
    <w:p w14:paraId="56A83229" w14:textId="77777777" w:rsidR="000C70BA" w:rsidRDefault="000C70BA" w:rsidP="000C70BA">
      <w:pPr>
        <w:pStyle w:val="H6"/>
      </w:pPr>
      <w:r>
        <w:t>6.5.2.3</w:t>
      </w:r>
      <w:r>
        <w:tab/>
        <w:t>Test description</w:t>
      </w:r>
    </w:p>
    <w:p w14:paraId="0D992C8F" w14:textId="77777777" w:rsidR="000C70BA" w:rsidRDefault="000C70BA" w:rsidP="000C70BA">
      <w:pPr>
        <w:pStyle w:val="H6"/>
      </w:pPr>
      <w:r>
        <w:t>6.5.2.3.1</w:t>
      </w:r>
      <w:r>
        <w:tab/>
        <w:t>Pre-test conditions</w:t>
      </w:r>
    </w:p>
    <w:p w14:paraId="484F1F5F" w14:textId="77777777" w:rsidR="000C70BA" w:rsidRDefault="000C70BA" w:rsidP="000C70BA">
      <w:pPr>
        <w:pStyle w:val="H6"/>
      </w:pPr>
      <w:r w:rsidRPr="00102CE5">
        <w:t>Test configuration</w:t>
      </w:r>
      <w:r>
        <w:t>:</w:t>
      </w:r>
    </w:p>
    <w:p w14:paraId="1E736CE9" w14:textId="5A6ED871" w:rsidR="000C70BA" w:rsidRDefault="000C70BA" w:rsidP="000C70BA">
      <w:pPr>
        <w:pStyle w:val="B1"/>
      </w:pPr>
      <w:r>
        <w:t>-</w:t>
      </w:r>
      <w:r>
        <w:tab/>
        <w:t xml:space="preserve">Single cell configuration according to TS </w:t>
      </w:r>
      <w:r w:rsidR="00960759">
        <w:t>37.579</w:t>
      </w:r>
      <w:r>
        <w:t>-1 [2] clause 5.2.2.2.1.</w:t>
      </w:r>
    </w:p>
    <w:p w14:paraId="4D25E19D" w14:textId="77777777" w:rsidR="000C70BA" w:rsidRDefault="000C70BA" w:rsidP="000C70BA">
      <w:pPr>
        <w:pStyle w:val="B1"/>
      </w:pPr>
      <w:r>
        <w:t>-</w:t>
      </w:r>
      <w:r>
        <w:tab/>
      </w:r>
      <w:r w:rsidRPr="00F839B3">
        <w:t>UE (MCVideo client) has a pre-recorded video that is available to push to the MCVideo server.</w:t>
      </w:r>
    </w:p>
    <w:p w14:paraId="414D1C00" w14:textId="77777777" w:rsidR="000C70BA" w:rsidRDefault="000C70BA" w:rsidP="000C70BA">
      <w:pPr>
        <w:pStyle w:val="H6"/>
      </w:pPr>
      <w:r>
        <w:t>Preamble:</w:t>
      </w:r>
    </w:p>
    <w:p w14:paraId="46380F48" w14:textId="607DAD7F" w:rsidR="000C70BA" w:rsidRDefault="000C70BA" w:rsidP="000C70BA">
      <w:pPr>
        <w:pStyle w:val="B1"/>
      </w:pPr>
      <w:r>
        <w:t>-</w:t>
      </w:r>
      <w:r>
        <w:tab/>
        <w:t xml:space="preserve">The UE has performed procedure 'Initial registration' as described in TS </w:t>
      </w:r>
      <w:r w:rsidR="00960759">
        <w:t>37.579</w:t>
      </w:r>
      <w:r>
        <w:t>-1 [2] clause 5.4.2.</w:t>
      </w:r>
    </w:p>
    <w:p w14:paraId="6FAF0A7B" w14:textId="77777777" w:rsidR="000C70BA" w:rsidRDefault="000C70BA" w:rsidP="000C70BA">
      <w:pPr>
        <w:pStyle w:val="B1"/>
      </w:pPr>
      <w:r>
        <w:t>-</w:t>
      </w:r>
      <w:r>
        <w:tab/>
      </w:r>
      <w:r w:rsidRPr="000573F5">
        <w:t>UE States at the end of the preamble</w:t>
      </w:r>
      <w:r>
        <w:t>:</w:t>
      </w:r>
    </w:p>
    <w:p w14:paraId="2931FBE8" w14:textId="77777777" w:rsidR="000C70BA" w:rsidRDefault="000C70BA" w:rsidP="000C70BA">
      <w:pPr>
        <w:pStyle w:val="B1"/>
        <w:ind w:left="852"/>
      </w:pPr>
      <w:r>
        <w:t>-</w:t>
      </w:r>
      <w:r>
        <w:tab/>
        <w:t>The UE is in RRC_IDLE state.</w:t>
      </w:r>
    </w:p>
    <w:p w14:paraId="7D99CA6B" w14:textId="77777777" w:rsidR="000C70BA" w:rsidRDefault="000C70BA" w:rsidP="000C70BA">
      <w:pPr>
        <w:pStyle w:val="B1"/>
        <w:ind w:left="852"/>
      </w:pPr>
      <w:r>
        <w:t>-</w:t>
      </w:r>
      <w:r>
        <w:tab/>
        <w:t>The client is registered for MCVideo.</w:t>
      </w:r>
    </w:p>
    <w:p w14:paraId="0FF77498" w14:textId="77777777" w:rsidR="000C70BA" w:rsidRDefault="000C70BA" w:rsidP="000C70BA">
      <w:pPr>
        <w:pStyle w:val="H6"/>
      </w:pPr>
      <w:r>
        <w:t>6.5.2.3.2</w:t>
      </w:r>
      <w:r>
        <w:tab/>
        <w:t>Test procedure sequence</w:t>
      </w:r>
    </w:p>
    <w:p w14:paraId="2340994D" w14:textId="77777777" w:rsidR="000C70BA" w:rsidRDefault="000C70BA" w:rsidP="000C70BA">
      <w:pPr>
        <w:pStyle w:val="TH"/>
      </w:pPr>
      <w:r>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Default="000C70BA" w:rsidP="002E3FCC">
            <w:pPr>
              <w:pStyle w:val="TAH"/>
              <w:keepNext w:val="0"/>
              <w:keepLines w:val="0"/>
              <w:widowControl w:val="0"/>
              <w:rPr>
                <w:rFonts w:eastAsia="Calibri"/>
              </w:rPr>
            </w:pPr>
            <w:r>
              <w:rPr>
                <w:rFonts w:eastAsia="Calibri"/>
              </w:rPr>
              <w:t>Verdict</w:t>
            </w:r>
          </w:p>
        </w:tc>
      </w:tr>
      <w:tr w:rsidR="000C70BA"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Default="000C70BA" w:rsidP="002E3FCC">
            <w:pPr>
              <w:pStyle w:val="TAH"/>
              <w:keepNext w:val="0"/>
              <w:keepLines w:val="0"/>
              <w:widowControl w:val="0"/>
              <w:rPr>
                <w:rFonts w:eastAsia="Calibri"/>
              </w:rPr>
            </w:pPr>
          </w:p>
        </w:tc>
      </w:tr>
      <w:tr w:rsidR="000C70BA"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the SS (MCVideo server).</w:t>
            </w:r>
          </w:p>
          <w:p w14:paraId="574F0122"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Default="000C70BA" w:rsidP="002E3FCC">
            <w:pPr>
              <w:pStyle w:val="TAC"/>
              <w:keepNext w:val="0"/>
              <w:keepLines w:val="0"/>
              <w:widowControl w:val="0"/>
            </w:pPr>
            <w:r>
              <w:t>P</w:t>
            </w:r>
          </w:p>
        </w:tc>
      </w:tr>
      <w:tr w:rsidR="000C70BA"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Default="000C70BA" w:rsidP="002E3FCC">
            <w:pPr>
              <w:pStyle w:val="TAL"/>
            </w:pPr>
            <w:r>
              <w:t>Check: Does the UE (MCVideo client) provide transmission granted notification to the user?</w:t>
            </w:r>
          </w:p>
          <w:p w14:paraId="4A4E1AC2"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Default="000C70BA" w:rsidP="002E3FCC">
            <w:pPr>
              <w:pStyle w:val="TAC"/>
              <w:keepNext w:val="0"/>
              <w:keepLines w:val="0"/>
              <w:widowControl w:val="0"/>
            </w:pPr>
            <w:r>
              <w:rPr>
                <w:rFonts w:eastAsia="Calibri"/>
                <w:szCs w:val="18"/>
              </w:rPr>
              <w:t>P</w:t>
            </w:r>
          </w:p>
        </w:tc>
      </w:tr>
      <w:tr w:rsidR="000C70BA"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Default="000C70BA" w:rsidP="002E3FCC">
            <w:pPr>
              <w:pStyle w:val="TAC"/>
              <w:keepNext w:val="0"/>
              <w:keepLines w:val="0"/>
              <w:widowControl w:val="0"/>
              <w:rPr>
                <w:rFonts w:eastAsia="Calibri"/>
              </w:rPr>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Default="000C70BA" w:rsidP="002E3FCC">
            <w:pPr>
              <w:pStyle w:val="TAL"/>
            </w:pPr>
            <w:r>
              <w:rPr>
                <w:rFonts w:eastAsia="Calibri"/>
              </w:rPr>
              <w:t xml:space="preserve">The SS (MCVideo server) sends a SIP INFO message that contains a </w:t>
            </w:r>
            <w:r>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Default="000C70BA" w:rsidP="002E3FCC">
            <w:pPr>
              <w:pStyle w:val="TAC"/>
              <w:keepNext w:val="0"/>
              <w:keepLines w:val="0"/>
              <w:widowControl w:val="0"/>
              <w:rPr>
                <w:rFonts w:eastAsia="Calibri"/>
                <w:szCs w:val="18"/>
              </w:rPr>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Default="000C70BA" w:rsidP="002E3FCC">
            <w:pPr>
              <w:pStyle w:val="TAL"/>
              <w:keepNext w:val="0"/>
              <w:keepLines w:val="0"/>
              <w:widowControl w:val="0"/>
              <w:rPr>
                <w:rFonts w:eastAsia="Calibri"/>
                <w:szCs w:val="18"/>
              </w:rPr>
            </w:pPr>
            <w:r>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Default="000C70BA" w:rsidP="002E3FCC">
            <w:pPr>
              <w:pStyle w:val="TAC"/>
              <w:keepNext w:val="0"/>
              <w:keepLines w:val="0"/>
              <w:widowControl w:val="0"/>
              <w:rPr>
                <w:rFonts w:eastAsia="Calibri"/>
                <w:szCs w:val="18"/>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Default="000C70BA" w:rsidP="002E3FCC">
            <w:pPr>
              <w:pStyle w:val="TAC"/>
              <w:keepNext w:val="0"/>
              <w:keepLines w:val="0"/>
              <w:widowControl w:val="0"/>
              <w:rPr>
                <w:rFonts w:eastAsia="Calibri"/>
                <w:szCs w:val="18"/>
              </w:rPr>
            </w:pPr>
            <w:r>
              <w:rPr>
                <w:rFonts w:eastAsia="Calibri"/>
              </w:rPr>
              <w:t>-</w:t>
            </w:r>
          </w:p>
        </w:tc>
      </w:tr>
      <w:tr w:rsidR="000C70BA"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Default="000C70BA" w:rsidP="002E3FCC">
            <w:pPr>
              <w:pStyle w:val="TAC"/>
              <w:keepNext w:val="0"/>
              <w:keepLines w:val="0"/>
              <w:widowControl w:val="0"/>
              <w:rPr>
                <w:rFonts w:eastAsia="Calibri"/>
              </w:rPr>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Default="000C70BA" w:rsidP="002E3FCC">
            <w:pPr>
              <w:pStyle w:val="TAL"/>
            </w:pPr>
            <w:r>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Default="000C70BA" w:rsidP="002E3FCC">
            <w:pPr>
              <w:pStyle w:val="TAC"/>
              <w:keepNext w:val="0"/>
              <w:keepLines w:val="0"/>
              <w:widowControl w:val="0"/>
              <w:rPr>
                <w:rFonts w:eastAsia="Calibri"/>
                <w:szCs w:val="18"/>
              </w:rPr>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Default="000C70BA" w:rsidP="002E3FCC">
            <w:pPr>
              <w:pStyle w:val="TAL"/>
              <w:keepNext w:val="0"/>
              <w:keepLines w:val="0"/>
              <w:widowControl w:val="0"/>
              <w:rPr>
                <w:rFonts w:eastAsia="Calibri"/>
                <w:szCs w:val="18"/>
              </w:rPr>
            </w:pPr>
            <w:r>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Default="000C70BA" w:rsidP="002E3FCC">
            <w:pPr>
              <w:pStyle w:val="TAC"/>
              <w:keepNext w:val="0"/>
              <w:keepLines w:val="0"/>
              <w:widowControl w:val="0"/>
              <w:rPr>
                <w:rFonts w:eastAsia="Calibri"/>
                <w:szCs w:val="18"/>
              </w:rPr>
            </w:pPr>
            <w:r>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Default="000C70BA" w:rsidP="002E3FCC">
            <w:pPr>
              <w:pStyle w:val="TAC"/>
              <w:keepNext w:val="0"/>
              <w:keepLines w:val="0"/>
              <w:widowControl w:val="0"/>
              <w:rPr>
                <w:rFonts w:eastAsia="Calibri"/>
                <w:szCs w:val="18"/>
              </w:rPr>
            </w:pPr>
            <w:r>
              <w:rPr>
                <w:rFonts w:eastAsia="Calibri"/>
              </w:rPr>
              <w:t>P</w:t>
            </w:r>
          </w:p>
        </w:tc>
      </w:tr>
      <w:tr w:rsidR="000C70BA"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Default="000C70BA" w:rsidP="002E3FCC">
            <w:pPr>
              <w:pStyle w:val="TAL"/>
              <w:keepNext w:val="0"/>
              <w:keepLines w:val="0"/>
              <w:widowControl w:val="0"/>
            </w:pPr>
            <w:r>
              <w:t>Make the UE (MCVideo client) request end of transmission.</w:t>
            </w:r>
          </w:p>
          <w:p w14:paraId="227AAA77"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Default="000C70BA" w:rsidP="002E3FCC">
            <w:pPr>
              <w:pStyle w:val="TAC"/>
              <w:keepNext w:val="0"/>
              <w:keepLines w:val="0"/>
              <w:widowControl w:val="0"/>
            </w:pPr>
            <w:r>
              <w:t>-</w:t>
            </w:r>
          </w:p>
        </w:tc>
      </w:tr>
      <w:tr w:rsidR="000C70BA"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Default="000C70BA" w:rsidP="002E3FCC">
            <w:pPr>
              <w:pStyle w:val="TAC"/>
              <w:keepNext w:val="0"/>
              <w:keepLines w:val="0"/>
              <w:widowControl w:val="0"/>
            </w:pPr>
            <w:r>
              <w:t>P</w:t>
            </w:r>
          </w:p>
        </w:tc>
      </w:tr>
      <w:tr w:rsidR="000C70BA"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Default="000C70BA" w:rsidP="002E3FCC">
            <w:pPr>
              <w:pStyle w:val="TAL"/>
              <w:keepNext w:val="0"/>
              <w:keepLines w:val="0"/>
              <w:widowControl w:val="0"/>
            </w:pPr>
            <w:r>
              <w:t>Make the UE (MCVideo client) release the call.</w:t>
            </w:r>
          </w:p>
          <w:p w14:paraId="3370B3E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Default="000C70BA" w:rsidP="002E3FCC">
            <w:pPr>
              <w:pStyle w:val="TAC"/>
              <w:keepNext w:val="0"/>
              <w:keepLines w:val="0"/>
              <w:widowControl w:val="0"/>
            </w:pPr>
            <w:r>
              <w:t>-</w:t>
            </w:r>
          </w:p>
        </w:tc>
      </w:tr>
      <w:tr w:rsidR="000C70BA"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Default="000C70BA" w:rsidP="002E3FCC">
            <w:pPr>
              <w:pStyle w:val="TAC"/>
              <w:keepNext w:val="0"/>
              <w:keepLines w:val="0"/>
              <w:widowControl w:val="0"/>
            </w:pPr>
            <w:r>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Default="000C70BA" w:rsidP="002E3FCC">
            <w:pPr>
              <w:pStyle w:val="TAC"/>
              <w:keepNext w:val="0"/>
              <w:keepLines w:val="0"/>
              <w:widowControl w:val="0"/>
            </w:pPr>
            <w:r>
              <w:t>P</w:t>
            </w:r>
          </w:p>
        </w:tc>
      </w:tr>
      <w:tr w:rsidR="000C70BA"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Default="000C70BA" w:rsidP="002E3FCC">
            <w:pPr>
              <w:pStyle w:val="TAN"/>
            </w:pPr>
            <w:r>
              <w:t>NOTE 1: This action is expected to be done via a suitable implementation dependent MMI.</w:t>
            </w:r>
          </w:p>
        </w:tc>
      </w:tr>
    </w:tbl>
    <w:p w14:paraId="023F3BB5" w14:textId="77777777" w:rsidR="000C70BA" w:rsidRDefault="000C70BA" w:rsidP="000C70BA"/>
    <w:p w14:paraId="4EE24839" w14:textId="77777777" w:rsidR="000C70BA" w:rsidRDefault="000C70BA" w:rsidP="000C70BA">
      <w:pPr>
        <w:pStyle w:val="H6"/>
      </w:pPr>
      <w:r>
        <w:t>6.5.2.3.3</w:t>
      </w:r>
      <w:r>
        <w:tab/>
        <w:t>Specific message contents</w:t>
      </w:r>
    </w:p>
    <w:p w14:paraId="59F998C3" w14:textId="1EAEB92F" w:rsidR="000C70BA" w:rsidRDefault="000C70BA" w:rsidP="000C70BA">
      <w:pPr>
        <w:pStyle w:val="TH"/>
      </w:pPr>
      <w:r>
        <w:t>Table 6.5.2.3.3-1: SIP INVITE from the UE (Step 2, Table 6.5.2.3.2-1;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Default="000C70BA" w:rsidP="002E3FCC">
            <w:pPr>
              <w:pStyle w:val="TAL"/>
            </w:pPr>
            <w:r>
              <w:t xml:space="preserve">Derivation Path: TS </w:t>
            </w:r>
            <w:r w:rsidR="00960759">
              <w:t>37.579</w:t>
            </w:r>
            <w:r>
              <w:t>-1 [2], Table 5.5.2.5.1-1, condition PRIVATE-CALL</w:t>
            </w:r>
          </w:p>
        </w:tc>
      </w:tr>
      <w:tr w:rsidR="000C70BA"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Default="000C70BA" w:rsidP="002E3FCC">
            <w:pPr>
              <w:pStyle w:val="TAH"/>
              <w:keepNext w:val="0"/>
              <w:keepLines w:val="0"/>
              <w:widowControl w:val="0"/>
              <w:rPr>
                <w:color w:val="000000"/>
              </w:rPr>
            </w:pPr>
            <w:r>
              <w:rPr>
                <w:color w:val="000000"/>
              </w:rPr>
              <w:t>Condition</w:t>
            </w:r>
          </w:p>
        </w:tc>
      </w:tr>
      <w:tr w:rsidR="000C70BA"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Default="000C70BA" w:rsidP="002E3FCC">
            <w:pPr>
              <w:pStyle w:val="TAL"/>
            </w:pPr>
          </w:p>
        </w:tc>
      </w:tr>
      <w:tr w:rsidR="000C70BA"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Default="000C70BA" w:rsidP="002E3FCC">
            <w:pPr>
              <w:pStyle w:val="TAL"/>
            </w:pPr>
          </w:p>
        </w:tc>
      </w:tr>
      <w:tr w:rsidR="000C70BA"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Default="000C70BA" w:rsidP="002E3FCC">
            <w:pPr>
              <w:pStyle w:val="TAL"/>
            </w:pPr>
            <w:r>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Default="000C70BA" w:rsidP="002E3FCC">
            <w:pPr>
              <w:pStyle w:val="TAL"/>
            </w:pPr>
          </w:p>
        </w:tc>
      </w:tr>
      <w:tr w:rsidR="000C70BA"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Default="000C70BA" w:rsidP="002E3FCC">
            <w:pPr>
              <w:pStyle w:val="TAL"/>
            </w:pPr>
          </w:p>
        </w:tc>
      </w:tr>
      <w:tr w:rsidR="000C70BA"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Default="000C70BA" w:rsidP="002E3FCC">
            <w:pPr>
              <w:pStyle w:val="TAL"/>
            </w:pPr>
            <w:r>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Default="000C70BA" w:rsidP="002E3FCC">
            <w:pPr>
              <w:pStyle w:val="TAL"/>
            </w:pPr>
          </w:p>
        </w:tc>
      </w:tr>
      <w:tr w:rsidR="000C70BA"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Default="000C70BA" w:rsidP="002E3FCC">
            <w:pPr>
              <w:pStyle w:val="TAL"/>
            </w:pPr>
            <w:r>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Default="000C70BA" w:rsidP="002E3FCC">
            <w:pPr>
              <w:pStyle w:val="TAL"/>
            </w:pPr>
            <w:r w:rsidRPr="00592E3B">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Default="000C70BA" w:rsidP="002E3FCC">
            <w:pPr>
              <w:pStyle w:val="TAL"/>
            </w:pPr>
            <w:r>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Default="000C70BA" w:rsidP="002E3FCC">
            <w:pPr>
              <w:pStyle w:val="TAL"/>
            </w:pPr>
          </w:p>
        </w:tc>
      </w:tr>
    </w:tbl>
    <w:p w14:paraId="23DC86D3" w14:textId="77777777" w:rsidR="000C70BA" w:rsidRDefault="000C70BA" w:rsidP="000C70BA"/>
    <w:p w14:paraId="5E2D15A2" w14:textId="77777777" w:rsidR="000C70BA" w:rsidRDefault="000C70BA" w:rsidP="000C70BA">
      <w:pPr>
        <w:pStyle w:val="TH"/>
      </w:pPr>
      <w:r>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Default="000C70BA" w:rsidP="002E3FCC">
            <w:pPr>
              <w:pStyle w:val="TAL"/>
            </w:pPr>
            <w:r>
              <w:t xml:space="preserve">Derivation Path: TS </w:t>
            </w:r>
            <w:r w:rsidR="00960759">
              <w:t>37.579</w:t>
            </w:r>
            <w:r>
              <w:t>-1 [2], Table 5.5.3.1.1-2, condition PRIVATE-CALL, SDP_OFFER, IMPLICIT_GRANT_REQUESTED</w:t>
            </w:r>
          </w:p>
        </w:tc>
      </w:tr>
    </w:tbl>
    <w:p w14:paraId="2EE8EE71" w14:textId="77777777" w:rsidR="000C70BA" w:rsidRDefault="000C70BA" w:rsidP="000C70BA"/>
    <w:p w14:paraId="39103A8B" w14:textId="77777777" w:rsidR="000C70BA" w:rsidRDefault="000C70BA" w:rsidP="000C70BA">
      <w:pPr>
        <w:pStyle w:val="TH"/>
      </w:pPr>
      <w:r>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Default="000C70BA" w:rsidP="002E3FCC">
            <w:pPr>
              <w:pStyle w:val="TAL"/>
            </w:pPr>
            <w:r>
              <w:t xml:space="preserve">Derivation Path: TS </w:t>
            </w:r>
            <w:r w:rsidR="00960759">
              <w:t>37.579</w:t>
            </w:r>
            <w:r>
              <w:t>-1 [2], Table 5.5.3.2.1-2, condition PRIVATE-CALL, INVITE_REFER</w:t>
            </w:r>
          </w:p>
        </w:tc>
      </w:tr>
      <w:tr w:rsidR="000C70BA"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Default="000C70BA" w:rsidP="002E3FCC">
            <w:pPr>
              <w:pStyle w:val="TAH"/>
            </w:pPr>
            <w:r>
              <w:t>Condition</w:t>
            </w:r>
          </w:p>
        </w:tc>
      </w:tr>
      <w:tr w:rsidR="000C70BA"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Default="000C70BA" w:rsidP="002E3FCC">
            <w:pPr>
              <w:pStyle w:val="TAL"/>
            </w:pPr>
          </w:p>
        </w:tc>
      </w:tr>
      <w:tr w:rsidR="000C70BA"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Default="000C70BA" w:rsidP="002E3FCC">
            <w:pPr>
              <w:pStyle w:val="TAL"/>
            </w:pPr>
          </w:p>
        </w:tc>
      </w:tr>
      <w:tr w:rsidR="000C70BA" w14:paraId="45040541"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7E28337A" w14:textId="77777777" w:rsidR="000C70BA" w:rsidRPr="00471F90" w:rsidRDefault="000C70BA" w:rsidP="002E3FCC">
            <w:pPr>
              <w:pStyle w:val="TAL"/>
            </w:pPr>
            <w:r w:rsidRPr="00471F90">
              <w:t xml:space="preserve">    session-type</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674BC9D3" w14:textId="77777777" w:rsidR="000C70BA" w:rsidRPr="00471F90" w:rsidRDefault="000C70BA" w:rsidP="002E3FCC">
            <w:pPr>
              <w:pStyle w:val="TAL"/>
            </w:pPr>
            <w:r w:rsidRPr="00471F90">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Default="000C70BA" w:rsidP="002E3FCC">
            <w:pPr>
              <w:pStyle w:val="TAL"/>
            </w:pPr>
            <w:r>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Default="000C70BA" w:rsidP="002E3FCC">
            <w:pPr>
              <w:pStyle w:val="TAL"/>
            </w:pPr>
          </w:p>
        </w:tc>
      </w:tr>
      <w:tr w:rsidR="000C70BA" w14:paraId="32E4FACF"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tcPr>
          <w:p w14:paraId="464A768A" w14:textId="77777777" w:rsidR="000C70BA" w:rsidRPr="00471F90" w:rsidRDefault="000C70BA" w:rsidP="002E3FCC">
            <w:pPr>
              <w:pStyle w:val="TAL"/>
            </w:pPr>
            <w:r w:rsidRPr="00471F90">
              <w:t xml:space="preserve">    mcvideo-request-uri</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1B26380" w14:textId="77777777" w:rsidR="000C70BA" w:rsidRPr="00471F90" w:rsidRDefault="000C70BA" w:rsidP="002E3FCC">
            <w:pPr>
              <w:pStyle w:val="TAL"/>
            </w:pPr>
            <w:r w:rsidRPr="00471F90">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Default="000C70BA" w:rsidP="002E3FCC">
            <w:pPr>
              <w:pStyle w:val="TAL"/>
            </w:pPr>
          </w:p>
        </w:tc>
      </w:tr>
    </w:tbl>
    <w:p w14:paraId="157698C4" w14:textId="77777777" w:rsidR="000C70BA" w:rsidRDefault="000C70BA" w:rsidP="000C70BA"/>
    <w:p w14:paraId="01CF4836" w14:textId="2FD82D00" w:rsidR="000C70BA" w:rsidRDefault="000C70BA" w:rsidP="000C70BA">
      <w:pPr>
        <w:pStyle w:val="TH"/>
      </w:pPr>
      <w:r w:rsidRPr="00C514A1">
        <w:t xml:space="preserve">Table </w:t>
      </w:r>
      <w:r>
        <w:t>6.5.2</w:t>
      </w:r>
      <w:r w:rsidRPr="00C514A1">
        <w:t>.3.3-</w:t>
      </w:r>
      <w:r>
        <w:t>4</w:t>
      </w:r>
      <w:r w:rsidRPr="00C514A1">
        <w:t xml:space="preserve">: SIP 200 (OK) from the SS (Step 2, Table </w:t>
      </w:r>
      <w:r>
        <w:t>6.5.2</w:t>
      </w:r>
      <w:r w:rsidRPr="00C514A1">
        <w:t>.3.2-1;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Default="000C70BA" w:rsidP="002E3FCC">
            <w:pPr>
              <w:pStyle w:val="TAL"/>
            </w:pPr>
            <w:r>
              <w:t xml:space="preserve">Derivation Path: TS </w:t>
            </w:r>
            <w:r w:rsidR="00960759">
              <w:t>37.579</w:t>
            </w:r>
            <w:r>
              <w:t>-1 [2], Table 5.5.2.17.1.2-1, condition INVITE-RSP</w:t>
            </w:r>
          </w:p>
        </w:tc>
      </w:tr>
      <w:tr w:rsidR="000C70BA"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Default="000C70BA" w:rsidP="002E3FCC">
            <w:pPr>
              <w:pStyle w:val="TAH"/>
            </w:pPr>
            <w:r>
              <w:rPr>
                <w:color w:val="000000"/>
              </w:rPr>
              <w:t>Condition</w:t>
            </w:r>
          </w:p>
        </w:tc>
      </w:tr>
      <w:tr w:rsidR="000C70BA"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Default="000C70BA" w:rsidP="002E3FCC">
            <w:pPr>
              <w:pStyle w:val="TAL"/>
            </w:pPr>
          </w:p>
        </w:tc>
      </w:tr>
      <w:tr w:rsidR="000C70BA"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Default="000C70BA" w:rsidP="002E3FCC">
            <w:pPr>
              <w:pStyle w:val="TAL"/>
            </w:pPr>
            <w:r>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Default="000C70BA" w:rsidP="002E3FCC">
            <w:pPr>
              <w:pStyle w:val="TAL"/>
            </w:pPr>
          </w:p>
        </w:tc>
      </w:tr>
    </w:tbl>
    <w:p w14:paraId="6FBFC206" w14:textId="77777777" w:rsidR="000C70BA" w:rsidRDefault="000C70BA" w:rsidP="000C70BA"/>
    <w:p w14:paraId="2A835345" w14:textId="77777777" w:rsidR="000C70BA" w:rsidRDefault="000C70BA" w:rsidP="000C70BA">
      <w:pPr>
        <w:pStyle w:val="TH"/>
      </w:pPr>
      <w:r>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15A5DA08" w14:textId="77777777" w:rsidR="000C70BA" w:rsidRDefault="000C70BA" w:rsidP="000C70BA"/>
    <w:p w14:paraId="16AA3322" w14:textId="77777777" w:rsidR="000C70BA" w:rsidRDefault="000C70BA" w:rsidP="000C70BA">
      <w:pPr>
        <w:pStyle w:val="TH"/>
      </w:pPr>
      <w:r>
        <w:rPr>
          <w:color w:val="000000"/>
        </w:rPr>
        <w:t xml:space="preserve">Table 6.5.2.3.3-7: SIP INFO from the SS </w:t>
      </w:r>
      <w:r w:rsidRPr="00C514A1">
        <w:t xml:space="preserve">(Step </w:t>
      </w:r>
      <w:r>
        <w:t>4</w:t>
      </w:r>
      <w:r w:rsidRPr="00C514A1">
        <w:t xml:space="preserve">, Table </w:t>
      </w:r>
      <w:r>
        <w:t>6.5.2</w:t>
      </w:r>
      <w:r w:rsidRPr="00C514A1">
        <w:t>.3.2-1)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Default="000C70BA" w:rsidP="002E3FCC">
            <w:pPr>
              <w:pStyle w:val="TAL"/>
            </w:pPr>
            <w:r>
              <w:t xml:space="preserve">Derivation Path: TS </w:t>
            </w:r>
            <w:r w:rsidR="00960759">
              <w:t>37.579</w:t>
            </w:r>
            <w:r>
              <w:t>-1 [2], Table 5.5.2.4-1</w:t>
            </w:r>
          </w:p>
        </w:tc>
      </w:tr>
      <w:tr w:rsidR="000C70BA"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Default="000C70BA" w:rsidP="002E3FCC">
            <w:pPr>
              <w:pStyle w:val="TAH"/>
              <w:keepNext w:val="0"/>
              <w:keepLines w:val="0"/>
              <w:widowControl w:val="0"/>
              <w:rPr>
                <w:color w:val="000000"/>
              </w:rPr>
            </w:pPr>
            <w:r>
              <w:rPr>
                <w:color w:val="000000"/>
              </w:rPr>
              <w:t>Condition</w:t>
            </w:r>
          </w:p>
        </w:tc>
      </w:tr>
      <w:tr w:rsidR="000C70BA"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Default="000C70BA" w:rsidP="002E3FCC">
            <w:pPr>
              <w:pStyle w:val="TAL"/>
            </w:pPr>
          </w:p>
        </w:tc>
      </w:tr>
      <w:tr w:rsidR="000C70BA"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Default="000C70BA" w:rsidP="002E3FCC">
            <w:pPr>
              <w:pStyle w:val="TAL"/>
            </w:pPr>
          </w:p>
        </w:tc>
      </w:tr>
      <w:tr w:rsidR="000C70BA"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Default="000C70BA" w:rsidP="002E3FCC">
            <w:pPr>
              <w:pStyle w:val="TAL"/>
            </w:pPr>
            <w:r>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Default="000C70BA" w:rsidP="002E3FCC">
            <w:pPr>
              <w:pStyle w:val="TAL"/>
            </w:pPr>
          </w:p>
        </w:tc>
      </w:tr>
    </w:tbl>
    <w:p w14:paraId="4B872D1E" w14:textId="77777777" w:rsidR="000C70BA" w:rsidRDefault="000C70BA" w:rsidP="000C70BA"/>
    <w:p w14:paraId="1BDAB8DC" w14:textId="77777777" w:rsidR="000C70BA" w:rsidRDefault="000C70BA" w:rsidP="000C70BA">
      <w:pPr>
        <w:pStyle w:val="TH"/>
      </w:pPr>
      <w:r>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Default="000C70BA" w:rsidP="002E3FCC">
            <w:pPr>
              <w:pStyle w:val="TAL"/>
            </w:pPr>
            <w:r>
              <w:t xml:space="preserve">Derivation Path: TS </w:t>
            </w:r>
            <w:r w:rsidR="00960759">
              <w:t>37.579</w:t>
            </w:r>
            <w:r>
              <w:t>-1 [2], Table 5.5.3.2.2-2</w:t>
            </w:r>
          </w:p>
        </w:tc>
      </w:tr>
      <w:tr w:rsidR="000C70BA"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Default="000C70BA" w:rsidP="002E3FCC">
            <w:pPr>
              <w:pStyle w:val="TAH"/>
            </w:pPr>
            <w:r>
              <w:t>Condition</w:t>
            </w:r>
          </w:p>
        </w:tc>
      </w:tr>
      <w:tr w:rsidR="000C70BA"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Default="000C70BA" w:rsidP="002E3FCC">
            <w:pPr>
              <w:pStyle w:val="TAL"/>
            </w:pPr>
          </w:p>
        </w:tc>
      </w:tr>
      <w:tr w:rsidR="000C70BA"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Default="000C70BA" w:rsidP="002E3FCC">
            <w:pPr>
              <w:pStyle w:val="TAL"/>
            </w:pPr>
          </w:p>
        </w:tc>
      </w:tr>
      <w:tr w:rsidR="000C70BA"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592E3B" w:rsidRDefault="000C70BA" w:rsidP="002E3FCC">
            <w:pPr>
              <w:pStyle w:val="TAL"/>
            </w:pPr>
            <w:r w:rsidRPr="00592E3B">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Default="000C70BA" w:rsidP="002E3FCC">
            <w:pPr>
              <w:pStyle w:val="TAL"/>
            </w:pPr>
          </w:p>
        </w:tc>
      </w:tr>
      <w:tr w:rsidR="000C70BA"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Default="000C70BA" w:rsidP="002E3FCC">
            <w:pPr>
              <w:pStyle w:val="TAL"/>
            </w:pPr>
            <w:r w:rsidRPr="00592E3B">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Default="000C70BA" w:rsidP="002E3FCC">
            <w:pPr>
              <w:pStyle w:val="TAL"/>
            </w:pPr>
          </w:p>
        </w:tc>
      </w:tr>
      <w:tr w:rsidR="000C70BA"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Default="000C70BA" w:rsidP="002E3FCC">
            <w:pPr>
              <w:pStyle w:val="TAL"/>
            </w:pPr>
            <w:r>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Default="000C70BA" w:rsidP="002E3FCC">
            <w:pPr>
              <w:pStyle w:val="TAL"/>
            </w:pPr>
          </w:p>
        </w:tc>
      </w:tr>
      <w:tr w:rsidR="000C70BA"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Default="000C70BA" w:rsidP="002E3FCC">
            <w:pPr>
              <w:pStyle w:val="TAL"/>
            </w:pPr>
            <w:r>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Default="000C70BA" w:rsidP="002E3FCC">
            <w:pPr>
              <w:pStyle w:val="TAL"/>
            </w:pPr>
            <w:r w:rsidRPr="00B00876">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Default="000C70BA" w:rsidP="002E3FCC">
            <w:pPr>
              <w:pStyle w:val="TAL"/>
            </w:pPr>
            <w:r>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Default="000C70BA" w:rsidP="002E3FCC">
            <w:pPr>
              <w:pStyle w:val="TAL"/>
            </w:pPr>
            <w:r>
              <w:t xml:space="preserve">TS 24.281 [26] clause </w:t>
            </w:r>
            <w:r>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Default="000C70BA" w:rsidP="002E3FCC">
            <w:pPr>
              <w:pStyle w:val="TAL"/>
            </w:pPr>
          </w:p>
        </w:tc>
      </w:tr>
    </w:tbl>
    <w:p w14:paraId="0D46DED0" w14:textId="77777777" w:rsidR="000C70BA" w:rsidRDefault="000C70BA" w:rsidP="000C70BA"/>
    <w:p w14:paraId="72DE9C6A" w14:textId="77777777" w:rsidR="000C70BA" w:rsidRPr="00201E3B" w:rsidRDefault="000C70BA" w:rsidP="000C70BA">
      <w:pPr>
        <w:pStyle w:val="Heading2"/>
      </w:pPr>
      <w:bookmarkStart w:id="809" w:name="_Toc171440762"/>
      <w:bookmarkStart w:id="810" w:name="_Toc180160954"/>
      <w:r w:rsidRPr="00201E3B">
        <w:t>6.6</w:t>
      </w:r>
      <w:r w:rsidRPr="00201E3B">
        <w:tab/>
        <w:t>Capability information sharing</w:t>
      </w:r>
      <w:bookmarkEnd w:id="808"/>
      <w:bookmarkEnd w:id="809"/>
      <w:bookmarkEnd w:id="810"/>
    </w:p>
    <w:p w14:paraId="612390F2" w14:textId="77777777" w:rsidR="000C70BA" w:rsidRPr="00201E3B" w:rsidRDefault="000C70BA" w:rsidP="000C70BA">
      <w:r w:rsidRPr="00201E3B">
        <w:t>This feature is not specified in the present version of the document.</w:t>
      </w:r>
    </w:p>
    <w:p w14:paraId="2C7C8DF9" w14:textId="77777777" w:rsidR="000C70BA" w:rsidRPr="00201E3B" w:rsidRDefault="000C70BA" w:rsidP="000C70BA">
      <w:pPr>
        <w:pStyle w:val="Heading2"/>
      </w:pPr>
      <w:bookmarkStart w:id="811" w:name="_Toc99871302"/>
      <w:bookmarkStart w:id="812" w:name="_Toc171440763"/>
      <w:bookmarkStart w:id="813" w:name="_Toc180160955"/>
      <w:r w:rsidRPr="00201E3B">
        <w:t>6.7</w:t>
      </w:r>
      <w:r w:rsidRPr="00201E3B">
        <w:tab/>
        <w:t>Ambient viewing call</w:t>
      </w:r>
      <w:bookmarkEnd w:id="811"/>
      <w:bookmarkEnd w:id="812"/>
      <w:bookmarkEnd w:id="813"/>
    </w:p>
    <w:p w14:paraId="415F5F2D" w14:textId="77777777" w:rsidR="000C70BA" w:rsidRPr="0064105E" w:rsidRDefault="000C70BA" w:rsidP="000C70BA">
      <w:pPr>
        <w:pStyle w:val="Heading3"/>
        <w:rPr>
          <w:rFonts w:cs="Arial"/>
          <w:szCs w:val="28"/>
        </w:rPr>
      </w:pPr>
      <w:bookmarkStart w:id="814" w:name="_Toc99871303"/>
      <w:bookmarkStart w:id="815" w:name="_Toc171440764"/>
      <w:bookmarkStart w:id="816" w:name="_Toc180160956"/>
      <w:r w:rsidRPr="0064105E">
        <w:rPr>
          <w:rFonts w:cs="Arial"/>
          <w:szCs w:val="28"/>
        </w:rPr>
        <w:t>6.7.1</w:t>
      </w:r>
      <w:r w:rsidRPr="0064105E">
        <w:rPr>
          <w:rFonts w:cs="Arial"/>
          <w:szCs w:val="28"/>
        </w:rPr>
        <w:tab/>
        <w:t>On-network / On-demand ambient viewing call / Remote initiated ambient viewing call / Client Originated (CO)</w:t>
      </w:r>
      <w:bookmarkEnd w:id="814"/>
      <w:bookmarkEnd w:id="815"/>
      <w:bookmarkEnd w:id="816"/>
    </w:p>
    <w:p w14:paraId="02D31366" w14:textId="77777777" w:rsidR="000C70BA" w:rsidRDefault="000C70BA" w:rsidP="000C70BA">
      <w:pPr>
        <w:pStyle w:val="H6"/>
      </w:pPr>
      <w:bookmarkStart w:id="817" w:name="_Hlk124254671"/>
      <w:r>
        <w:t>6.7.1.1</w:t>
      </w:r>
      <w:r>
        <w:tab/>
        <w:t>Test Purpose (TP)</w:t>
      </w:r>
    </w:p>
    <w:p w14:paraId="769BDF8E" w14:textId="77777777" w:rsidR="000C70BA" w:rsidRDefault="000C70BA" w:rsidP="000C70BA">
      <w:pPr>
        <w:pStyle w:val="H6"/>
      </w:pPr>
      <w:r>
        <w:t>(1)</w:t>
      </w:r>
    </w:p>
    <w:p w14:paraId="54DC50EF" w14:textId="77777777" w:rsidR="000C70BA" w:rsidRDefault="000C70BA" w:rsidP="000C70BA">
      <w:pPr>
        <w:pStyle w:val="PL"/>
      </w:pPr>
      <w:r>
        <w:rPr>
          <w:b/>
        </w:rPr>
        <w:t>with</w:t>
      </w:r>
      <w:r>
        <w:t xml:space="preserve"> { the UE (MCVideo Client) registered and authorised for MCVideo Service, including authorised to initiate a MCVideo remote initiated ambient viewing call }</w:t>
      </w:r>
    </w:p>
    <w:p w14:paraId="2319C574" w14:textId="77777777" w:rsidR="000C70BA" w:rsidRDefault="000C70BA" w:rsidP="000C70BA">
      <w:pPr>
        <w:pStyle w:val="PL"/>
      </w:pPr>
      <w:r>
        <w:rPr>
          <w:b/>
        </w:rPr>
        <w:t>ensure that</w:t>
      </w:r>
      <w:r>
        <w:t xml:space="preserve"> {</w:t>
      </w:r>
    </w:p>
    <w:p w14:paraId="2EB8CACF" w14:textId="77777777" w:rsidR="000C70BA" w:rsidRDefault="000C70BA" w:rsidP="000C70BA">
      <w:pPr>
        <w:pStyle w:val="PL"/>
      </w:pPr>
      <w:r>
        <w:t xml:space="preserve">  </w:t>
      </w:r>
      <w:r>
        <w:rPr>
          <w:b/>
        </w:rPr>
        <w:t>when</w:t>
      </w:r>
      <w:r>
        <w:t xml:space="preserve"> { the MCVideo User requests the establishment of a MCVideo remote initiated ambient viewing call }</w:t>
      </w:r>
    </w:p>
    <w:p w14:paraId="02492E9C" w14:textId="77777777" w:rsidR="000C70BA" w:rsidRDefault="000C70BA" w:rsidP="000C70BA">
      <w:pPr>
        <w:pStyle w:val="PL"/>
      </w:pPr>
      <w:r>
        <w:t xml:space="preserve">    </w:t>
      </w:r>
      <w:r>
        <w:rPr>
          <w:b/>
        </w:rPr>
        <w:t>then</w:t>
      </w:r>
      <w:r>
        <w:t xml:space="preserve"> { UE (MCVideo Client) sends a SIP INVITE message requesting MCVideo remote initiated ambient viewing call </w:t>
      </w:r>
      <w:r>
        <w:rPr>
          <w:b/>
        </w:rPr>
        <w:t>and</w:t>
      </w:r>
      <w:r>
        <w:t xml:space="preserve"> responds to a SIP 200 (OK) message with a SIP ACK message </w:t>
      </w:r>
      <w:r>
        <w:rPr>
          <w:b/>
          <w:bCs/>
        </w:rPr>
        <w:t>and</w:t>
      </w:r>
      <w:r>
        <w:t xml:space="preserve"> notifies the MCVideo User that the call has been successfully established }</w:t>
      </w:r>
    </w:p>
    <w:p w14:paraId="4C8DCE1E" w14:textId="77777777" w:rsidR="000C70BA" w:rsidRDefault="000C70BA" w:rsidP="000C70BA">
      <w:pPr>
        <w:pStyle w:val="PL"/>
      </w:pPr>
      <w:r>
        <w:t xml:space="preserve">            }</w:t>
      </w:r>
    </w:p>
    <w:p w14:paraId="77293E9F" w14:textId="77777777" w:rsidR="000C70BA" w:rsidRDefault="000C70BA" w:rsidP="000C70BA">
      <w:pPr>
        <w:pStyle w:val="PL"/>
        <w:rPr>
          <w:rFonts w:cs="Courier New"/>
          <w:szCs w:val="16"/>
        </w:rPr>
      </w:pPr>
    </w:p>
    <w:p w14:paraId="045455EC" w14:textId="77777777" w:rsidR="000C70BA" w:rsidRDefault="000C70BA" w:rsidP="000C70BA">
      <w:pPr>
        <w:pStyle w:val="H6"/>
      </w:pPr>
      <w:r>
        <w:t>(2)</w:t>
      </w:r>
    </w:p>
    <w:p w14:paraId="3270F176" w14:textId="77777777" w:rsidR="000C70BA" w:rsidRDefault="000C70BA" w:rsidP="000C70BA">
      <w:pPr>
        <w:pStyle w:val="PL"/>
      </w:pPr>
      <w:r>
        <w:rPr>
          <w:b/>
        </w:rPr>
        <w:t>with</w:t>
      </w:r>
      <w:r>
        <w:t xml:space="preserve"> { UE (MCVideo Client) having established a MCVideo remote initiated ambient viewing call }</w:t>
      </w:r>
    </w:p>
    <w:p w14:paraId="31EC1495" w14:textId="77777777" w:rsidR="000C70BA" w:rsidRDefault="000C70BA" w:rsidP="000C70BA">
      <w:pPr>
        <w:pStyle w:val="PL"/>
      </w:pPr>
      <w:r>
        <w:rPr>
          <w:b/>
        </w:rPr>
        <w:t>ensure that</w:t>
      </w:r>
      <w:r>
        <w:t xml:space="preserve"> {</w:t>
      </w:r>
    </w:p>
    <w:p w14:paraId="48DE745E" w14:textId="77777777" w:rsidR="000C70BA" w:rsidRDefault="000C70BA" w:rsidP="000C70BA">
      <w:pPr>
        <w:pStyle w:val="PL"/>
      </w:pPr>
      <w:r>
        <w:t xml:space="preserve">  </w:t>
      </w:r>
      <w:r>
        <w:rPr>
          <w:b/>
        </w:rPr>
        <w:t>when</w:t>
      </w:r>
      <w:r>
        <w:t xml:space="preserve"> { the MCVideo User engages in communication with the invited MCVideo User }</w:t>
      </w:r>
    </w:p>
    <w:p w14:paraId="192304A1"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6F755D17" w14:textId="77777777" w:rsidR="000C70BA" w:rsidRDefault="000C70BA" w:rsidP="000C70BA">
      <w:pPr>
        <w:pStyle w:val="PL"/>
      </w:pPr>
      <w:r>
        <w:t xml:space="preserve">            }</w:t>
      </w:r>
    </w:p>
    <w:p w14:paraId="04813BF0" w14:textId="77777777" w:rsidR="000C70BA" w:rsidRDefault="000C70BA" w:rsidP="000C70BA">
      <w:pPr>
        <w:pStyle w:val="PL"/>
        <w:rPr>
          <w:rFonts w:cs="Courier New"/>
          <w:szCs w:val="16"/>
        </w:rPr>
      </w:pPr>
    </w:p>
    <w:p w14:paraId="6CE50DF9" w14:textId="77777777" w:rsidR="000C70BA" w:rsidRDefault="000C70BA" w:rsidP="000C70BA">
      <w:pPr>
        <w:pStyle w:val="H6"/>
      </w:pPr>
      <w:r>
        <w:t>(3)</w:t>
      </w:r>
    </w:p>
    <w:p w14:paraId="2A55F49B" w14:textId="77777777" w:rsidR="000C70BA" w:rsidRDefault="000C70BA" w:rsidP="000C70BA">
      <w:pPr>
        <w:pStyle w:val="PL"/>
      </w:pPr>
      <w:r>
        <w:rPr>
          <w:b/>
        </w:rPr>
        <w:t>with</w:t>
      </w:r>
      <w:r>
        <w:t xml:space="preserve"> { UE (MCVideo Client) having an ongoing MCVideo remote initiated ambient viewing call }</w:t>
      </w:r>
    </w:p>
    <w:p w14:paraId="3E95AE8F" w14:textId="77777777" w:rsidR="000C70BA" w:rsidRDefault="000C70BA" w:rsidP="000C70BA">
      <w:pPr>
        <w:pStyle w:val="PL"/>
      </w:pPr>
      <w:r>
        <w:rPr>
          <w:b/>
        </w:rPr>
        <w:t>ensure that</w:t>
      </w:r>
      <w:r>
        <w:t xml:space="preserve"> {</w:t>
      </w:r>
    </w:p>
    <w:p w14:paraId="0F566C09" w14:textId="77777777" w:rsidR="000C70BA" w:rsidRDefault="000C70BA" w:rsidP="000C70BA">
      <w:pPr>
        <w:pStyle w:val="PL"/>
      </w:pPr>
      <w:r>
        <w:t xml:space="preserve">  </w:t>
      </w:r>
      <w:r>
        <w:rPr>
          <w:b/>
        </w:rPr>
        <w:t>when</w:t>
      </w:r>
      <w:r>
        <w:t xml:space="preserve"> { the MCVideo User requests to terminate the ongoing MCVideo remote initiated ambient viewing call }</w:t>
      </w:r>
    </w:p>
    <w:p w14:paraId="017B3EB6" w14:textId="77777777" w:rsidR="000C70BA" w:rsidRDefault="000C70BA" w:rsidP="000C70BA">
      <w:pPr>
        <w:pStyle w:val="PL"/>
      </w:pPr>
      <w:r>
        <w:t xml:space="preserve">    </w:t>
      </w:r>
      <w:r>
        <w:rPr>
          <w:b/>
        </w:rPr>
        <w:t>then</w:t>
      </w:r>
      <w:r>
        <w:t xml:space="preserve"> { UE (MCVideo Client) sends a SIP BYE request and after receiving a SIP 200 (OK) and leaves the MCVideo session }</w:t>
      </w:r>
    </w:p>
    <w:p w14:paraId="70216A63" w14:textId="77777777" w:rsidR="000C70BA" w:rsidRDefault="000C70BA" w:rsidP="000C70BA">
      <w:pPr>
        <w:pStyle w:val="PL"/>
      </w:pPr>
      <w:r>
        <w:t xml:space="preserve">            }</w:t>
      </w:r>
    </w:p>
    <w:p w14:paraId="4CFB407E" w14:textId="77777777" w:rsidR="000C70BA" w:rsidRDefault="000C70BA" w:rsidP="000C70BA">
      <w:pPr>
        <w:pStyle w:val="PL"/>
        <w:rPr>
          <w:rFonts w:cs="Courier New"/>
          <w:szCs w:val="16"/>
        </w:rPr>
      </w:pPr>
    </w:p>
    <w:p w14:paraId="5DE5EFC6" w14:textId="77777777" w:rsidR="000C70BA" w:rsidRDefault="000C70BA" w:rsidP="000C70BA">
      <w:pPr>
        <w:pStyle w:val="H6"/>
      </w:pPr>
      <w:r>
        <w:t>6.7.1.2</w:t>
      </w:r>
      <w:r>
        <w:tab/>
        <w:t>Conformance requirements</w:t>
      </w:r>
    </w:p>
    <w:p w14:paraId="592C5C24" w14:textId="77777777" w:rsidR="000C70BA" w:rsidRDefault="000C70BA" w:rsidP="000C70BA">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Default="000C70BA" w:rsidP="000C70BA">
      <w:r>
        <w:t>[TS 24.281, clause 15.2.1.1]</w:t>
      </w:r>
    </w:p>
    <w:p w14:paraId="0D8B4DA2" w14:textId="77777777" w:rsidR="000C70BA" w:rsidRDefault="000C70BA" w:rsidP="000C70BA">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Default="000C70BA" w:rsidP="000C70BA">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Default="000C70BA" w:rsidP="000C70BA">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Default="000C70BA" w:rsidP="000C70BA">
      <w:pPr>
        <w:rPr>
          <w:lang w:eastAsia="ko-KR"/>
        </w:rPr>
      </w:pPr>
      <w:r>
        <w:rPr>
          <w:lang w:eastAsia="ko-KR"/>
        </w:rPr>
        <w:t>The MCVideo client:</w:t>
      </w:r>
    </w:p>
    <w:p w14:paraId="26468A70" w14:textId="77777777" w:rsidR="000C70BA" w:rsidRDefault="000C70BA" w:rsidP="000C70BA">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7B39A61A" w14:textId="77777777" w:rsidR="000C70BA" w:rsidRDefault="000C70BA" w:rsidP="000C70BA">
      <w:pPr>
        <w:pStyle w:val="B1"/>
      </w:pPr>
      <w:r>
        <w:t>2)</w:t>
      </w:r>
      <w:r>
        <w:tab/>
        <w:t>may include a P-Preferred-Identity header field in the SIP INVITE request containing a public user identity as specified in 3GPP TS 24.229 [11];</w:t>
      </w:r>
    </w:p>
    <w:p w14:paraId="6DA63538" w14:textId="77777777" w:rsidR="000C70BA" w:rsidRDefault="000C70BA" w:rsidP="000C70BA">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1C549643" w14:textId="77777777" w:rsidR="000C70BA" w:rsidRDefault="000C70BA" w:rsidP="000C70BA">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Default="000C70BA" w:rsidP="000C70BA">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Default="000C70BA" w:rsidP="000C70BA">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Default="000C70BA" w:rsidP="000C70BA">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2B13ABE" w14:textId="77777777" w:rsidR="000C70BA" w:rsidRDefault="000C70BA" w:rsidP="000C70BA">
      <w:pPr>
        <w:pStyle w:val="B1"/>
      </w:pPr>
      <w:r>
        <w:t>8)</w:t>
      </w:r>
      <w:r>
        <w:tab/>
        <w:t>shall include in the application/vnd.3gpp.mcvideo-info+xml MIME body an &lt;ambient-viewing-type&gt; element set to a value of:</w:t>
      </w:r>
    </w:p>
    <w:p w14:paraId="042741BA" w14:textId="77777777" w:rsidR="000C70BA" w:rsidRDefault="000C70BA" w:rsidP="000C70BA">
      <w:pPr>
        <w:pStyle w:val="B2"/>
      </w:pPr>
      <w:r>
        <w:t>a)</w:t>
      </w:r>
      <w:r>
        <w:tab/>
        <w:t>"local-init", if the MCVideo user has requested a locally initiated ambient viewing call; or</w:t>
      </w:r>
    </w:p>
    <w:p w14:paraId="7111209C" w14:textId="77777777" w:rsidR="000C70BA" w:rsidRDefault="000C70BA" w:rsidP="000C70BA">
      <w:pPr>
        <w:pStyle w:val="B2"/>
        <w:rPr>
          <w:lang w:eastAsia="x-none"/>
        </w:rPr>
      </w:pPr>
      <w:r>
        <w:t>b)</w:t>
      </w:r>
      <w:r>
        <w:tab/>
        <w:t>"remote-init", if the MCVideo user has requested a remotely initiated ambient viewing call;</w:t>
      </w:r>
    </w:p>
    <w:p w14:paraId="391CE8AC" w14:textId="77777777" w:rsidR="000C70BA" w:rsidRDefault="000C70BA" w:rsidP="000C70BA">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Default="000C70BA" w:rsidP="000C70BA">
      <w:pPr>
        <w:pStyle w:val="NO"/>
      </w:pPr>
      <w:r>
        <w:t>NOTE 1:</w:t>
      </w:r>
      <w:r>
        <w:tab/>
        <w:t>the targeted MCVideo user is the viewed-to MCVideo user in the case of a remotely initiated ambient viewing call or the viewing MCVideo user in the case of a locally initiated viewing call.</w:t>
      </w:r>
    </w:p>
    <w:p w14:paraId="7B880210" w14:textId="77777777" w:rsidR="000C70BA" w:rsidRDefault="000C70BA" w:rsidP="000C70BA">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2BC40E7C" w14:textId="77777777" w:rsidR="000C70BA" w:rsidRDefault="000C70BA" w:rsidP="000C70BA">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1B6C6977" w14:textId="77777777" w:rsidR="000C70BA" w:rsidRDefault="000C70BA" w:rsidP="000C70BA">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2916B979" w14:textId="77777777" w:rsidR="000C70BA" w:rsidRDefault="000C70BA" w:rsidP="000C70BA">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67D6161F" w14:textId="77777777" w:rsidR="000C70BA" w:rsidRDefault="000C70BA" w:rsidP="000C70BA">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Default="000C70BA" w:rsidP="000C70BA">
      <w:pPr>
        <w:pStyle w:val="B2"/>
      </w:pPr>
      <w:r>
        <w:t>e)</w:t>
      </w:r>
      <w:r>
        <w:tab/>
        <w:t>shall generate a MIKEY-SAKKE I_MESSAGE using the encapsulated PCK and PCK-ID as specified in 3GPP TS 33.180 [8];</w:t>
      </w:r>
    </w:p>
    <w:p w14:paraId="095037F9" w14:textId="77777777" w:rsidR="000C70BA" w:rsidRDefault="000C70BA" w:rsidP="000C70BA">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65800766" w14:textId="77777777" w:rsidR="000C70BA" w:rsidRDefault="000C70BA" w:rsidP="000C70BA">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7BA8B9E1" w14:textId="77777777" w:rsidR="000C70BA" w:rsidRDefault="000C70BA" w:rsidP="000C70BA">
      <w:pPr>
        <w:pStyle w:val="B1"/>
        <w:rPr>
          <w:lang w:eastAsia="ko-KR"/>
        </w:rPr>
      </w:pPr>
      <w:r>
        <w:rPr>
          <w:lang w:eastAsia="ko-KR"/>
        </w:rPr>
        <w:t>11)</w:t>
      </w:r>
      <w:r>
        <w:rPr>
          <w:lang w:eastAsia="ko-KR"/>
        </w:rPr>
        <w:tab/>
        <w:t>shall include an SDP offer according to 3GPP TS 24.229 [11] with the clarification given in clause 6.7.1;</w:t>
      </w:r>
    </w:p>
    <w:p w14:paraId="12EFE72D" w14:textId="77777777" w:rsidR="000C70BA" w:rsidRDefault="000C70BA" w:rsidP="000C70BA">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18845555" w14:textId="77777777" w:rsidR="000C70BA" w:rsidRDefault="000C70BA" w:rsidP="000C70BA">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27CA6942" w14:textId="77777777" w:rsidR="000C70BA" w:rsidRDefault="000C70BA" w:rsidP="000C70BA">
      <w:pPr>
        <w:pStyle w:val="B1"/>
        <w:rPr>
          <w:lang w:eastAsia="ko-KR"/>
        </w:rPr>
      </w:pPr>
      <w:r>
        <w:rPr>
          <w:lang w:eastAsia="ko-KR"/>
        </w:rPr>
        <w:t>14) shall include in the SIP INVITE request a Priv-Answer-Mode header field with the value "Auto" according to the rules and procedures of IETF RFC 5373 [27]; and</w:t>
      </w:r>
    </w:p>
    <w:p w14:paraId="1B34D87A" w14:textId="77777777" w:rsidR="000C70BA" w:rsidRDefault="000C70BA" w:rsidP="000C70BA">
      <w:pPr>
        <w:pStyle w:val="B1"/>
        <w:rPr>
          <w:lang w:eastAsia="ko-KR"/>
        </w:rPr>
      </w:pPr>
      <w:r>
        <w:rPr>
          <w:lang w:eastAsia="ko-KR"/>
        </w:rPr>
        <w:t>15)</w:t>
      </w:r>
      <w:r>
        <w:rPr>
          <w:lang w:eastAsia="ko-KR"/>
        </w:rPr>
        <w:tab/>
        <w:t>shall send the SIP INVITE request towards the participating MCVideo function according to 3GPP TS 24.229 [11].</w:t>
      </w:r>
    </w:p>
    <w:p w14:paraId="55618F72" w14:textId="77777777" w:rsidR="000C70BA" w:rsidRDefault="000C70BA" w:rsidP="000C70BA">
      <w:pPr>
        <w:rPr>
          <w:lang w:eastAsia="ko-KR"/>
        </w:rPr>
      </w:pPr>
      <w:r>
        <w:rPr>
          <w:lang w:eastAsia="ko-KR"/>
        </w:rPr>
        <w:t>Upon receiving a SIP 183(Session Progress) response to the SIP INVITE request the MCVideo client:</w:t>
      </w:r>
    </w:p>
    <w:p w14:paraId="1AC8DB10" w14:textId="77777777" w:rsidR="000C70BA" w:rsidRDefault="000C70BA" w:rsidP="000C70BA">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2" w:history="1">
        <w:r>
          <w:rPr>
            <w:rStyle w:val="Hyperlink"/>
          </w:rPr>
          <w:t>C:\dev\null</w:t>
        </w:r>
      </w:hyperlink>
      <w:r>
        <w:rPr>
          <w:rFonts w:eastAsia="Malgun Gothic"/>
        </w:rPr>
        <w:t>file:///dev/null</w:t>
      </w:r>
      <w:r>
        <w:t>&gt;" shall not give any indication of the progress of the call setup to the MCVideo user; and</w:t>
      </w:r>
    </w:p>
    <w:p w14:paraId="2688B5B4" w14:textId="77777777" w:rsidR="000C70BA" w:rsidRDefault="000C70BA" w:rsidP="000C70BA">
      <w:pPr>
        <w:pStyle w:val="NO"/>
      </w:pPr>
      <w:r>
        <w:t>NOTE 2:</w:t>
      </w:r>
      <w:r>
        <w:tab/>
        <w:t>The alert-info header field having the value of "&lt;</w:t>
      </w:r>
      <w:hyperlink r:id="rId23" w:history="1">
        <w:r>
          <w:rPr>
            <w:rStyle w:val="Hyperlink"/>
          </w:rPr>
          <w:t>C:\dev\null</w:t>
        </w:r>
      </w:hyperlink>
      <w:r>
        <w:rPr>
          <w:rFonts w:eastAsia="Malgun Gothic"/>
        </w:rPr>
        <w:t>file:///dev/null</w:t>
      </w:r>
      <w:r>
        <w:t>&gt;" is intended to result in having a "null" alert, i.e. an alert with no content or physical manifestation of any kind.</w:t>
      </w:r>
    </w:p>
    <w:p w14:paraId="65AF7967" w14:textId="77777777" w:rsidR="000C70BA" w:rsidRDefault="000C70BA" w:rsidP="000C70BA">
      <w:pPr>
        <w:pStyle w:val="B1"/>
      </w:pPr>
      <w:r>
        <w:t>2)</w:t>
      </w:r>
      <w:r>
        <w:tab/>
        <w:t>if this is a remotely initiated ambient viewing call, may indicate the progress of the session establishment to the inviting MCVideo user.</w:t>
      </w:r>
    </w:p>
    <w:p w14:paraId="17D15B68" w14:textId="77777777" w:rsidR="000C70BA" w:rsidRDefault="000C70BA" w:rsidP="000C70BA">
      <w:pPr>
        <w:rPr>
          <w:lang w:eastAsia="ko-KR"/>
        </w:rPr>
      </w:pPr>
      <w:r>
        <w:rPr>
          <w:lang w:eastAsia="ko-KR"/>
        </w:rPr>
        <w:t>Upon receiving a SIP 200 (OK) response to the SIP INVITE request the MCVideo client:</w:t>
      </w:r>
    </w:p>
    <w:p w14:paraId="55AC6957" w14:textId="77777777" w:rsidR="000C70BA" w:rsidRDefault="000C70BA" w:rsidP="000C70BA">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52521029" w14:textId="77777777" w:rsidR="000C70BA" w:rsidRDefault="000C70BA" w:rsidP="000C70BA">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3142E1C4" w14:textId="77777777" w:rsidR="000C70BA" w:rsidRDefault="000C70BA" w:rsidP="000C70BA">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6DDBF31E" w14:textId="77777777" w:rsidR="000C70BA" w:rsidRDefault="000C70BA" w:rsidP="000C70BA">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2A0ABAB7"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78A9B8D9"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222549C8" w14:textId="77777777" w:rsidR="000C70BA" w:rsidRDefault="000C70BA" w:rsidP="000C70BA">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0B8C3555" w14:textId="77777777" w:rsidR="000C70BA" w:rsidRDefault="000C70BA" w:rsidP="000C70BA">
      <w:r>
        <w:t>[TS 24.281, clause 15.2.1.3]</w:t>
      </w:r>
    </w:p>
    <w:p w14:paraId="1CE6AFC9" w14:textId="77777777" w:rsidR="000C70BA" w:rsidRDefault="000C70BA" w:rsidP="000C70BA">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58F26472" w14:textId="77777777" w:rsidR="000C70BA" w:rsidRDefault="000C70BA" w:rsidP="000C70BA">
      <w:pPr>
        <w:rPr>
          <w:lang w:eastAsia="ko-KR"/>
        </w:rPr>
      </w:pPr>
      <w:r>
        <w:rPr>
          <w:lang w:eastAsia="ko-KR"/>
        </w:rPr>
        <w:t>The MCVideo client:</w:t>
      </w:r>
    </w:p>
    <w:p w14:paraId="66044C9E" w14:textId="77777777" w:rsidR="000C70BA" w:rsidRDefault="000C70BA" w:rsidP="000C70BA">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4DFC361E" w14:textId="77777777" w:rsidR="000C70BA" w:rsidRDefault="000C70BA" w:rsidP="000C70BA">
      <w:pPr>
        <w:pStyle w:val="B2"/>
      </w:pPr>
      <w:r>
        <w:t>a)</w:t>
      </w:r>
      <w:r>
        <w:tab/>
        <w:t xml:space="preserve">a received SIP INVITE request for the ambient viewing call; or </w:t>
      </w:r>
    </w:p>
    <w:p w14:paraId="5FB50C3E" w14:textId="77777777" w:rsidR="000C70BA" w:rsidRDefault="000C70BA" w:rsidP="000C70BA">
      <w:pPr>
        <w:pStyle w:val="B2"/>
      </w:pPr>
      <w:r>
        <w:t>b)</w:t>
      </w:r>
      <w:r>
        <w:tab/>
        <w:t>a received SIP 200 (OK) response to a sent SIP INVITE request for the ambient viewing call;</w:t>
      </w:r>
    </w:p>
    <w:p w14:paraId="3FA37D37" w14:textId="77777777" w:rsidR="000C70BA" w:rsidRDefault="000C70BA" w:rsidP="000C70BA">
      <w:pPr>
        <w:ind w:left="851" w:hanging="284"/>
      </w:pPr>
      <w:r>
        <w:t>then shall skip the rest of the steps;</w:t>
      </w:r>
    </w:p>
    <w:p w14:paraId="7E0786E3" w14:textId="77777777" w:rsidR="000C70BA" w:rsidRDefault="000C70BA" w:rsidP="000C70BA">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01CE9F7D" w14:textId="77777777" w:rsidR="000C70BA" w:rsidRDefault="000C70BA" w:rsidP="000C70BA">
      <w:pPr>
        <w:pStyle w:val="B1"/>
      </w:pPr>
      <w:r>
        <w:t>3)</w:t>
      </w:r>
      <w:r>
        <w:tab/>
        <w:t>shall generate a SIP BYE request according to rules and procedures of 3GPP TS 24.229 [11] and IETF RFC 6086 [21]; and</w:t>
      </w:r>
    </w:p>
    <w:p w14:paraId="6EC93CF9" w14:textId="77777777" w:rsidR="000C70BA" w:rsidRDefault="000C70BA" w:rsidP="000C70BA">
      <w:pPr>
        <w:pStyle w:val="B1"/>
        <w:rPr>
          <w:lang w:eastAsia="ko-KR"/>
        </w:rPr>
      </w:pPr>
      <w:r>
        <w:rPr>
          <w:lang w:eastAsia="ko-KR"/>
        </w:rPr>
        <w:t>4)</w:t>
      </w:r>
      <w:r>
        <w:rPr>
          <w:lang w:eastAsia="ko-KR"/>
        </w:rPr>
        <w:tab/>
        <w:t>shall send the SIP BYE request within the dialog of the MCVideo ambient call session as specified in 3GPP TS 24.229 [11].</w:t>
      </w:r>
    </w:p>
    <w:p w14:paraId="39351000" w14:textId="77777777" w:rsidR="000C70BA" w:rsidRDefault="000C70BA" w:rsidP="000C70BA">
      <w:pPr>
        <w:rPr>
          <w:lang w:eastAsia="ko-KR"/>
        </w:rPr>
      </w:pPr>
      <w:r>
        <w:rPr>
          <w:lang w:eastAsia="ko-KR"/>
        </w:rPr>
        <w:t>Upon receipt of the SIP 200 (OK) response to the SIP BYE request the MCVideo client:</w:t>
      </w:r>
    </w:p>
    <w:p w14:paraId="43B39E00" w14:textId="77777777" w:rsidR="000C70BA" w:rsidRDefault="000C70BA" w:rsidP="000C70BA">
      <w:pPr>
        <w:pStyle w:val="B1"/>
        <w:rPr>
          <w:lang w:eastAsia="ko-KR"/>
        </w:rPr>
      </w:pPr>
      <w:r>
        <w:t>1)</w:t>
      </w:r>
      <w:r>
        <w:tab/>
      </w:r>
      <w:r>
        <w:rPr>
          <w:lang w:eastAsia="ko-KR"/>
        </w:rPr>
        <w:t>shall interact with the media plane as specified in 3GPP TS 24.581 [5];</w:t>
      </w:r>
    </w:p>
    <w:p w14:paraId="5CC14336"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D3C46F4"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C7B04C4" w14:textId="77777777" w:rsidR="000C70BA" w:rsidRDefault="000C70BA" w:rsidP="000C70BA">
      <w:pPr>
        <w:pStyle w:val="B1"/>
        <w:rPr>
          <w:lang w:eastAsia="ko-KR"/>
        </w:rPr>
      </w:pPr>
      <w:r>
        <w:t>4)</w:t>
      </w:r>
      <w:r>
        <w:tab/>
      </w:r>
      <w:r>
        <w:rPr>
          <w:lang w:eastAsia="ko-KR"/>
        </w:rPr>
        <w:t>shall clear the cache of the data stored as:</w:t>
      </w:r>
    </w:p>
    <w:p w14:paraId="66728C12" w14:textId="77777777" w:rsidR="000C70BA" w:rsidRDefault="000C70BA" w:rsidP="000C70BA">
      <w:pPr>
        <w:pStyle w:val="B2"/>
        <w:rPr>
          <w:lang w:eastAsia="ko-KR"/>
        </w:rPr>
      </w:pPr>
      <w:r>
        <w:rPr>
          <w:lang w:eastAsia="ko-KR"/>
        </w:rPr>
        <w:t>a)</w:t>
      </w:r>
      <w:r>
        <w:rPr>
          <w:lang w:eastAsia="ko-KR"/>
        </w:rPr>
        <w:tab/>
      </w:r>
      <w:r>
        <w:t>ambient</w:t>
      </w:r>
      <w:r>
        <w:rPr>
          <w:lang w:eastAsia="ko-KR"/>
        </w:rPr>
        <w:t xml:space="preserve"> viewing client role; and</w:t>
      </w:r>
    </w:p>
    <w:p w14:paraId="53748992" w14:textId="77777777" w:rsidR="000C70BA" w:rsidRDefault="000C70BA" w:rsidP="000C70BA">
      <w:pPr>
        <w:pStyle w:val="B2"/>
      </w:pPr>
      <w:r>
        <w:rPr>
          <w:rFonts w:eastAsia="Malgun Gothic"/>
        </w:rPr>
        <w:t>b)</w:t>
      </w:r>
      <w:r>
        <w:rPr>
          <w:rFonts w:eastAsia="Malgun Gothic"/>
        </w:rPr>
        <w:tab/>
        <w:t>ambient viewing type</w:t>
      </w:r>
      <w:r>
        <w:t>.</w:t>
      </w:r>
    </w:p>
    <w:p w14:paraId="38CE899F" w14:textId="77777777" w:rsidR="000C70BA" w:rsidRDefault="000C70BA" w:rsidP="000C70BA">
      <w:r>
        <w:t>[TS 24.581, clause 6.2.5.2.3]</w:t>
      </w:r>
    </w:p>
    <w:p w14:paraId="66825B99" w14:textId="77777777" w:rsidR="000C70BA" w:rsidRDefault="000C70BA" w:rsidP="000C70BA">
      <w:r>
        <w:t>When an MCVideo call is established, the originating transmission participant:</w:t>
      </w:r>
    </w:p>
    <w:p w14:paraId="3200D752" w14:textId="77777777" w:rsidR="000C70BA" w:rsidRDefault="000C70BA" w:rsidP="000C70BA">
      <w:pPr>
        <w:pStyle w:val="B1"/>
      </w:pPr>
      <w:r>
        <w:t>1.</w:t>
      </w:r>
      <w:r>
        <w:tab/>
        <w:t>shall create an instance of a 'Transmission participant state transition diagram for general reception control operation'; and</w:t>
      </w:r>
    </w:p>
    <w:p w14:paraId="65513D5A" w14:textId="77777777" w:rsidR="000C70BA" w:rsidRDefault="000C70BA" w:rsidP="000C70BA">
      <w:pPr>
        <w:pStyle w:val="B1"/>
      </w:pPr>
      <w:r>
        <w:t>2.</w:t>
      </w:r>
      <w:r>
        <w:tab/>
        <w:t>shall enter the 'U: reception controller' state.</w:t>
      </w:r>
    </w:p>
    <w:p w14:paraId="78AB9A5B" w14:textId="77777777" w:rsidR="000C70BA" w:rsidRDefault="000C70BA" w:rsidP="000C70BA">
      <w:pPr>
        <w:pStyle w:val="NO"/>
      </w:pPr>
      <w:r>
        <w:t>NOTE:</w:t>
      </w:r>
      <w:r>
        <w:tab/>
        <w:t>From a transmission participant perspective the MCVideo call is established when the application and signalling plane receives the SIP 200 (OK) response.</w:t>
      </w:r>
    </w:p>
    <w:p w14:paraId="6A4D8E24" w14:textId="77777777" w:rsidR="000C70BA" w:rsidRDefault="000C70BA" w:rsidP="000C70BA">
      <w:r>
        <w:t>[TS 24.581, clause 6.2.5.3.2]</w:t>
      </w:r>
    </w:p>
    <w:p w14:paraId="3C52E94C" w14:textId="77777777" w:rsidR="000C70BA" w:rsidRDefault="000C70BA" w:rsidP="000C70BA">
      <w:r>
        <w:t>Upon receiving the media transmission notification from the transmission control server, the transmission participant:</w:t>
      </w:r>
    </w:p>
    <w:p w14:paraId="53CCE9DE"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Default="000C70BA" w:rsidP="000C70BA">
      <w:pPr>
        <w:pStyle w:val="B2"/>
      </w:pPr>
      <w:r>
        <w:t>a.</w:t>
      </w:r>
      <w:r>
        <w:tab/>
        <w:t>shall include the Message Type field set to '6' (Media transmission notification); and</w:t>
      </w:r>
    </w:p>
    <w:p w14:paraId="3CE93358" w14:textId="77777777" w:rsidR="000C70BA" w:rsidRDefault="000C70BA" w:rsidP="000C70BA">
      <w:pPr>
        <w:pStyle w:val="B2"/>
      </w:pPr>
      <w:r>
        <w:t>b.</w:t>
      </w:r>
      <w:r>
        <w:tab/>
        <w:t>shall include the Source field set to '0' (the transmission participant is the source);</w:t>
      </w:r>
    </w:p>
    <w:p w14:paraId="596383EB" w14:textId="77777777" w:rsidR="000C70BA" w:rsidRDefault="000C70BA" w:rsidP="000C70BA">
      <w:pPr>
        <w:pStyle w:val="B1"/>
      </w:pPr>
      <w:r>
        <w:t>2.</w:t>
      </w:r>
      <w:r>
        <w:tab/>
        <w:t>shall provide media transmission notification to the user;</w:t>
      </w:r>
    </w:p>
    <w:p w14:paraId="59C8BD1D" w14:textId="77777777" w:rsidR="000C70BA" w:rsidRDefault="000C70BA" w:rsidP="000C70BA">
      <w:pPr>
        <w:pStyle w:val="B1"/>
      </w:pPr>
      <w:r>
        <w:t>3.</w:t>
      </w:r>
      <w:r>
        <w:tab/>
        <w:t>shall store the User ID and the SSRC of the user transmitting the media;</w:t>
      </w:r>
    </w:p>
    <w:p w14:paraId="050BED36" w14:textId="77777777" w:rsidR="000C70BA" w:rsidRDefault="000C70BA" w:rsidP="000C70BA">
      <w:pPr>
        <w:pStyle w:val="B1"/>
      </w:pPr>
      <w:r>
        <w:t>4.</w:t>
      </w:r>
      <w:r>
        <w:tab/>
        <w:t>if the Reception Mode field is set to '0' indicating automatic reception mode:</w:t>
      </w:r>
    </w:p>
    <w:p w14:paraId="3597E4C5" w14:textId="77777777" w:rsidR="000C70BA" w:rsidRDefault="000C70BA" w:rsidP="000C70BA">
      <w:pPr>
        <w:pStyle w:val="B2"/>
      </w:pPr>
      <w:r>
        <w:t>a.</w:t>
      </w:r>
      <w:r>
        <w:tab/>
        <w:t>shall create an instance of the 'Transmission participant state transition diagram for basic reception control operation';</w:t>
      </w:r>
    </w:p>
    <w:p w14:paraId="1F301D3B"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Default="000C70BA" w:rsidP="000C70BA">
      <w:pPr>
        <w:pStyle w:val="B2"/>
      </w:pPr>
      <w:r>
        <w:t>c.</w:t>
      </w:r>
      <w:r>
        <w:tab/>
        <w:t>shall enter the 'U: has permission to receive' state;</w:t>
      </w:r>
    </w:p>
    <w:p w14:paraId="49CE41E5" w14:textId="77777777" w:rsidR="000C70BA" w:rsidRDefault="000C70BA" w:rsidP="000C70BA">
      <w:pPr>
        <w:pStyle w:val="B1"/>
      </w:pPr>
      <w:r>
        <w:t>5.</w:t>
      </w:r>
      <w:r>
        <w:tab/>
        <w:t>may display the details of the incoming media to the user; and</w:t>
      </w:r>
    </w:p>
    <w:p w14:paraId="08C2C09E" w14:textId="77777777" w:rsidR="000C70BA" w:rsidRDefault="000C70BA" w:rsidP="000C70BA">
      <w:pPr>
        <w:pStyle w:val="B1"/>
      </w:pPr>
      <w:r>
        <w:t>6.</w:t>
      </w:r>
      <w:r>
        <w:tab/>
        <w:t>shall remain in the 'U: reception controller' state.</w:t>
      </w:r>
    </w:p>
    <w:p w14:paraId="32641962" w14:textId="77777777" w:rsidR="000C70BA" w:rsidRDefault="000C70BA" w:rsidP="000C70BA">
      <w:r>
        <w:t>[TS 24.581, clause 6.2.5.3.3]</w:t>
      </w:r>
    </w:p>
    <w:p w14:paraId="452E8FFB" w14:textId="77777777" w:rsidR="000C70BA" w:rsidRDefault="000C70BA" w:rsidP="000C70BA">
      <w:r>
        <w:t>Upon receiving an indication from the user to request permission to receive media, the transmission participant:</w:t>
      </w:r>
    </w:p>
    <w:p w14:paraId="26565FAF" w14:textId="77777777" w:rsidR="000C70BA" w:rsidRDefault="000C70BA" w:rsidP="000C70BA">
      <w:pPr>
        <w:pStyle w:val="B1"/>
      </w:pPr>
      <w:r>
        <w:t>1.</w:t>
      </w:r>
      <w:r>
        <w:tab/>
        <w:t>shall send the Receive Media Request message toward the transmission control server; The Receive Media Request message:</w:t>
      </w:r>
    </w:p>
    <w:p w14:paraId="5AA18BB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7C80C1BB" w14:textId="77777777" w:rsidR="000C70BA" w:rsidRDefault="000C70BA" w:rsidP="000C70BA">
      <w:pPr>
        <w:pStyle w:val="B1"/>
      </w:pPr>
      <w:r>
        <w:t>2.</w:t>
      </w:r>
      <w:r>
        <w:tab/>
        <w:t>shall create an instance of the 'Transmission participant state transition diagram for basic reception control operation';</w:t>
      </w:r>
    </w:p>
    <w:p w14:paraId="72952EAD"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Default="000C70BA" w:rsidP="000C70BA">
      <w:pPr>
        <w:pStyle w:val="B1"/>
      </w:pPr>
      <w:r>
        <w:t>4.</w:t>
      </w:r>
      <w:r>
        <w:tab/>
        <w:t>shall remain in the 'U: reception controller' state.</w:t>
      </w:r>
    </w:p>
    <w:p w14:paraId="27C925E4" w14:textId="77777777" w:rsidR="000C70BA" w:rsidRDefault="000C70BA" w:rsidP="000C70BA">
      <w:r>
        <w:t>[TS 24.581, clause 6.2.5.4.5]</w:t>
      </w:r>
    </w:p>
    <w:p w14:paraId="6ABF5ED0" w14:textId="77777777" w:rsidR="000C70BA" w:rsidRDefault="000C70BA" w:rsidP="000C70BA">
      <w:r>
        <w:t>Upon receiving a granted response for Receive media request message, the transmission participant:</w:t>
      </w:r>
    </w:p>
    <w:p w14:paraId="4AA53A3D"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Default="000C70BA" w:rsidP="000C70BA">
      <w:pPr>
        <w:pStyle w:val="B2"/>
      </w:pPr>
      <w:r>
        <w:t>a.</w:t>
      </w:r>
      <w:r>
        <w:tab/>
        <w:t>shall include the Message Type field set to '7' (Receive media response); and</w:t>
      </w:r>
    </w:p>
    <w:p w14:paraId="11DD9219" w14:textId="77777777" w:rsidR="000C70BA" w:rsidRDefault="000C70BA" w:rsidP="000C70BA">
      <w:pPr>
        <w:pStyle w:val="B2"/>
      </w:pPr>
      <w:r>
        <w:t>b.</w:t>
      </w:r>
      <w:r>
        <w:tab/>
        <w:t>shall include the Source field set to '0' (the transmission participant is the source);</w:t>
      </w:r>
    </w:p>
    <w:p w14:paraId="7C3A94C2" w14:textId="77777777" w:rsidR="000C70BA" w:rsidRDefault="000C70BA" w:rsidP="000C70BA">
      <w:pPr>
        <w:pStyle w:val="B1"/>
      </w:pPr>
      <w:r>
        <w:t>2.</w:t>
      </w:r>
      <w:r>
        <w:tab/>
        <w:t>shall provide receive media success notification to the user;</w:t>
      </w:r>
    </w:p>
    <w:p w14:paraId="6E69C1D9"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A3E86E8" w14:textId="77777777" w:rsidR="000C70BA" w:rsidRDefault="000C70BA" w:rsidP="000C70BA">
      <w:pPr>
        <w:pStyle w:val="B1"/>
      </w:pPr>
      <w:r>
        <w:t>4.</w:t>
      </w:r>
      <w:r>
        <w:tab/>
        <w:t>shall stop timer T103 (Receive Media Request); and</w:t>
      </w:r>
    </w:p>
    <w:p w14:paraId="7BCA73D4" w14:textId="77777777" w:rsidR="000C70BA" w:rsidRDefault="000C70BA" w:rsidP="000C70BA">
      <w:pPr>
        <w:pStyle w:val="B1"/>
      </w:pPr>
      <w:r>
        <w:t>5.</w:t>
      </w:r>
      <w:r>
        <w:tab/>
        <w:t>shall enter the 'U: has permission to receive' state.</w:t>
      </w:r>
    </w:p>
    <w:p w14:paraId="20CA8E65" w14:textId="77777777" w:rsidR="000C70BA" w:rsidRDefault="000C70BA" w:rsidP="000C70BA">
      <w:pPr>
        <w:pStyle w:val="H6"/>
      </w:pPr>
      <w:r>
        <w:t>6.7.1.3</w:t>
      </w:r>
      <w:r>
        <w:tab/>
        <w:t>Test description</w:t>
      </w:r>
    </w:p>
    <w:p w14:paraId="15C56E45" w14:textId="77777777" w:rsidR="000C70BA" w:rsidRDefault="000C70BA" w:rsidP="000C70BA">
      <w:pPr>
        <w:pStyle w:val="H6"/>
      </w:pPr>
      <w:r>
        <w:t>6.7.1.3.1</w:t>
      </w:r>
      <w:r>
        <w:tab/>
        <w:t>Pre-test conditions</w:t>
      </w:r>
    </w:p>
    <w:p w14:paraId="5223FBAC" w14:textId="77777777" w:rsidR="000C70BA" w:rsidRDefault="000C70BA" w:rsidP="000C70BA">
      <w:pPr>
        <w:pStyle w:val="H6"/>
      </w:pPr>
      <w:r w:rsidRPr="00102CE5">
        <w:t>Test configuration</w:t>
      </w:r>
      <w:r>
        <w:t>:</w:t>
      </w:r>
    </w:p>
    <w:p w14:paraId="497ACE93" w14:textId="3433A2E8" w:rsidR="000C70BA" w:rsidRDefault="000C70BA" w:rsidP="000C70BA">
      <w:pPr>
        <w:pStyle w:val="B1"/>
      </w:pPr>
      <w:r>
        <w:t>-</w:t>
      </w:r>
      <w:r>
        <w:tab/>
        <w:t xml:space="preserve">Single cell configuration according to TS </w:t>
      </w:r>
      <w:r w:rsidR="00960759">
        <w:t>37.579</w:t>
      </w:r>
      <w:r>
        <w:t>-1 [2] clause 5.2.2.2.1.</w:t>
      </w:r>
    </w:p>
    <w:p w14:paraId="0753B61F" w14:textId="77777777" w:rsidR="000C70BA" w:rsidRDefault="000C70BA" w:rsidP="000C70BA">
      <w:pPr>
        <w:pStyle w:val="H6"/>
      </w:pPr>
      <w:r>
        <w:t>Preamble:</w:t>
      </w:r>
    </w:p>
    <w:p w14:paraId="317E7923" w14:textId="066909C4"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5BF9FE31" w14:textId="01725452" w:rsidR="000C70BA" w:rsidRDefault="000C70BA" w:rsidP="000C70BA">
      <w:pPr>
        <w:pStyle w:val="B1"/>
        <w:ind w:left="852"/>
      </w:pPr>
      <w:r>
        <w:t>-</w:t>
      </w:r>
      <w:r>
        <w:tab/>
      </w:r>
      <w:r w:rsidRPr="00386C4A">
        <w:t>The &lt;</w:t>
      </w:r>
      <w:r w:rsidRPr="00F839B3">
        <w:t>allow-request-remote-initiated-ambient-viewing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386C4A">
        <w:t xml:space="preserve">remotely 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20998CC6" w14:textId="77777777" w:rsidR="000C70BA" w:rsidRDefault="000C70BA" w:rsidP="000C70BA">
      <w:pPr>
        <w:pStyle w:val="B1"/>
      </w:pPr>
      <w:r>
        <w:t>-</w:t>
      </w:r>
      <w:r>
        <w:tab/>
      </w:r>
      <w:r w:rsidRPr="000573F5">
        <w:t>UE States at the end of the preamble</w:t>
      </w:r>
      <w:r>
        <w:t>:</w:t>
      </w:r>
    </w:p>
    <w:p w14:paraId="3DBA3BC8" w14:textId="77777777" w:rsidR="000C70BA" w:rsidRDefault="000C70BA" w:rsidP="000C70BA">
      <w:pPr>
        <w:pStyle w:val="B1"/>
        <w:ind w:left="852"/>
      </w:pPr>
      <w:r>
        <w:t>-</w:t>
      </w:r>
      <w:r>
        <w:tab/>
        <w:t>The UE is in RRC_IDLE state.</w:t>
      </w:r>
    </w:p>
    <w:p w14:paraId="2C9435CF" w14:textId="77777777" w:rsidR="000C70BA" w:rsidRDefault="000C70BA" w:rsidP="000C70BA">
      <w:pPr>
        <w:pStyle w:val="B1"/>
        <w:ind w:left="852"/>
      </w:pPr>
      <w:r>
        <w:t>-</w:t>
      </w:r>
      <w:r>
        <w:tab/>
        <w:t>The client is registered for MCVideo.</w:t>
      </w:r>
    </w:p>
    <w:p w14:paraId="4CE10AFC" w14:textId="77777777" w:rsidR="000C70BA" w:rsidRDefault="000C70BA" w:rsidP="000C70BA">
      <w:pPr>
        <w:pStyle w:val="H6"/>
      </w:pPr>
      <w:r>
        <w:t>6.7.1.3.2</w:t>
      </w:r>
      <w:r>
        <w:tab/>
        <w:t>Test procedure sequence</w:t>
      </w:r>
    </w:p>
    <w:p w14:paraId="706F35A5" w14:textId="77777777" w:rsidR="000C70BA" w:rsidRDefault="000C70BA" w:rsidP="000C70BA">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Default="000C70BA" w:rsidP="002E3FCC">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Default="000C70BA" w:rsidP="002E3FCC">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Default="000C70BA" w:rsidP="002E3FCC">
            <w:pPr>
              <w:pStyle w:val="TAH"/>
              <w:keepNext w:val="0"/>
              <w:keepLines w:val="0"/>
              <w:widowControl w:val="0"/>
            </w:pPr>
            <w:r>
              <w:t>Verdict</w:t>
            </w:r>
          </w:p>
        </w:tc>
      </w:tr>
      <w:tr w:rsidR="000C70BA"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Default="000C70BA" w:rsidP="002E3FCC">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Default="000C70BA" w:rsidP="002E3FCC">
            <w:pPr>
              <w:pStyle w:val="TAH"/>
              <w:keepNext w:val="0"/>
              <w:keepLines w:val="0"/>
              <w:widowControl w:val="0"/>
            </w:pPr>
          </w:p>
        </w:tc>
      </w:tr>
      <w:tr w:rsidR="000C70BA"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Default="000C70BA" w:rsidP="002E3FCC">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Default="000C70BA" w:rsidP="002E3FCC">
            <w:pPr>
              <w:pStyle w:val="TAL"/>
              <w:keepNext w:val="0"/>
              <w:keepLines w:val="0"/>
              <w:widowControl w:val="0"/>
            </w:pPr>
            <w:r>
              <w:t>Make the UE (MCVideo client) request the establishment of a remotely initiated ambient viewing call to user B.</w:t>
            </w:r>
          </w:p>
          <w:p w14:paraId="51C6DCF3" w14:textId="77777777" w:rsidR="000C70BA" w:rsidRDefault="000C70BA" w:rsidP="002E3FCC">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Default="000C70BA" w:rsidP="002E3FCC">
            <w:pPr>
              <w:pStyle w:val="TAC"/>
              <w:keepNext w:val="0"/>
              <w:keepLines w:val="0"/>
              <w:widowControl w:val="0"/>
            </w:pPr>
            <w:r>
              <w:t>-</w:t>
            </w:r>
          </w:p>
        </w:tc>
      </w:tr>
      <w:tr w:rsidR="000C70BA"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Default="000C70BA" w:rsidP="002E3FCC">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Default="000C70BA" w:rsidP="002E3FCC">
            <w:pPr>
              <w:pStyle w:val="TAL"/>
              <w:widowControl w:val="0"/>
            </w:pPr>
            <w:r>
              <w:t xml:space="preserve">Check: Does the UE (MCVideo client) correctly </w:t>
            </w:r>
            <w:r>
              <w:rPr>
                <w:lang w:eastAsia="ko-KR"/>
              </w:rPr>
              <w:t xml:space="preserve">perform the procedure 'MCVideo CO establishment/modification without provisional responses other than 100 Trying' as described in TS </w:t>
            </w:r>
            <w:r w:rsidR="00960759">
              <w:rPr>
                <w:lang w:eastAsia="ko-KR"/>
              </w:rPr>
              <w:t>37.579</w:t>
            </w:r>
            <w:r>
              <w:rPr>
                <w:lang w:eastAsia="ko-KR"/>
              </w:rPr>
              <w:t>-1 [2] Table 5.3B.1.3-1</w:t>
            </w:r>
            <w:r>
              <w:t xml:space="preserve"> to establish a group call with automatic commencement mode and without implicit transmission control according to option a of NOTE 1 in TS </w:t>
            </w:r>
            <w:r w:rsidR="00960759">
              <w:t>37.579</w:t>
            </w:r>
            <w:r>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Default="000C70BA" w:rsidP="002E3FCC">
            <w:pPr>
              <w:pStyle w:val="TAC"/>
              <w:keepNext w:val="0"/>
              <w:keepLines w:val="0"/>
              <w:widowControl w:val="0"/>
            </w:pPr>
            <w:r>
              <w:t>P</w:t>
            </w:r>
          </w:p>
        </w:tc>
      </w:tr>
      <w:tr w:rsidR="000C70BA"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Default="000C70BA" w:rsidP="002E3FCC">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Default="000C70BA" w:rsidP="002E3FCC">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Default="000C70BA" w:rsidP="002E3FCC">
            <w:pPr>
              <w:pStyle w:val="TAC"/>
              <w:keepNext w:val="0"/>
              <w:keepLines w:val="0"/>
              <w:widowControl w:val="0"/>
            </w:pPr>
            <w:r>
              <w:t>-</w:t>
            </w:r>
          </w:p>
        </w:tc>
      </w:tr>
      <w:tr w:rsidR="000C70BA"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Default="000C70BA" w:rsidP="002E3FCC">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Default="000C70BA" w:rsidP="002E3FCC">
            <w:pPr>
              <w:pStyle w:val="TAL"/>
            </w:pPr>
            <w:r>
              <w:t>Check: Does the UE (MCVideo client) notify the user that the call has been established?</w:t>
            </w:r>
          </w:p>
          <w:p w14:paraId="73AC2F7F"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Default="000C70BA" w:rsidP="002E3FCC">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Default="000C70BA" w:rsidP="002E3FCC">
            <w:pPr>
              <w:pStyle w:val="TAC"/>
              <w:keepNext w:val="0"/>
              <w:keepLines w:val="0"/>
              <w:widowControl w:val="0"/>
            </w:pPr>
            <w:r>
              <w:rPr>
                <w:rFonts w:eastAsia="Calibri"/>
                <w:szCs w:val="18"/>
              </w:rPr>
              <w:t>P</w:t>
            </w:r>
          </w:p>
        </w:tc>
      </w:tr>
      <w:tr w:rsidR="000C70BA"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Default="000C70BA" w:rsidP="002E3FCC">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Default="000C70BA" w:rsidP="002E3FCC">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Default="000C70BA" w:rsidP="002E3FCC">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Default="000C70BA" w:rsidP="002E3FCC">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Default="000C70BA" w:rsidP="002E3FCC">
            <w:pPr>
              <w:pStyle w:val="TAC"/>
              <w:keepNext w:val="0"/>
              <w:keepLines w:val="0"/>
              <w:widowControl w:val="0"/>
              <w:rPr>
                <w:rFonts w:eastAsia="Calibri"/>
                <w:szCs w:val="18"/>
              </w:rPr>
            </w:pPr>
            <w:r>
              <w:t>P</w:t>
            </w:r>
          </w:p>
        </w:tc>
      </w:tr>
      <w:tr w:rsidR="000C70BA"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Default="000C70BA" w:rsidP="002E3FCC">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Default="000C70BA" w:rsidP="002E3FCC">
            <w:pPr>
              <w:pStyle w:val="TAL"/>
            </w:pPr>
            <w:r>
              <w:t>Check: Does the UE (MCVideo client) provide receive media success notification to the user?</w:t>
            </w:r>
          </w:p>
          <w:p w14:paraId="7BCDDE62"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Default="000C70BA" w:rsidP="002E3FCC">
            <w:pPr>
              <w:pStyle w:val="TAC"/>
              <w:keepNext w:val="0"/>
              <w:keepLines w:val="0"/>
              <w:widowControl w:val="0"/>
            </w:pPr>
            <w:r>
              <w:rPr>
                <w:rFonts w:eastAsia="Calibri"/>
                <w:szCs w:val="18"/>
              </w:rPr>
              <w:t>P</w:t>
            </w:r>
          </w:p>
        </w:tc>
      </w:tr>
      <w:tr w:rsidR="000C70BA"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Default="000C70BA" w:rsidP="002E3FCC">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Default="000C70BA" w:rsidP="002E3FCC">
            <w:pPr>
              <w:pStyle w:val="TAL"/>
              <w:keepNext w:val="0"/>
              <w:keepLines w:val="0"/>
              <w:widowControl w:val="0"/>
              <w:rPr>
                <w:rFonts w:eastAsia="Calibri"/>
              </w:rPr>
            </w:pPr>
            <w:r>
              <w:rPr>
                <w:rFonts w:eastAsia="Calibri"/>
              </w:rPr>
              <w:t>Make the UE (MCVideo client) release the call.</w:t>
            </w:r>
          </w:p>
          <w:p w14:paraId="7E026309" w14:textId="77777777" w:rsidR="000C70BA" w:rsidRDefault="000C70BA" w:rsidP="002E3FCC">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Default="000C70BA" w:rsidP="002E3FCC">
            <w:pPr>
              <w:pStyle w:val="TAC"/>
              <w:keepNext w:val="0"/>
              <w:keepLines w:val="0"/>
              <w:widowControl w:val="0"/>
            </w:pPr>
            <w:r>
              <w:t>-</w:t>
            </w:r>
          </w:p>
        </w:tc>
      </w:tr>
      <w:tr w:rsidR="000C70BA"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Default="000C70BA" w:rsidP="002E3FCC">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Default="000C70BA" w:rsidP="002E3FCC">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Default="000C70BA" w:rsidP="002E3FCC">
            <w:pPr>
              <w:pStyle w:val="TAC"/>
              <w:keepNext w:val="0"/>
              <w:keepLines w:val="0"/>
              <w:widowControl w:val="0"/>
            </w:pPr>
            <w:r>
              <w:t>P</w:t>
            </w:r>
          </w:p>
        </w:tc>
      </w:tr>
      <w:tr w:rsidR="000C70BA"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Default="000C70BA" w:rsidP="002E3FCC">
            <w:pPr>
              <w:pStyle w:val="TAN"/>
            </w:pPr>
            <w:r>
              <w:t>NOTE 1: This action is expected to be done via a suitable implementation dependent MMI.</w:t>
            </w:r>
          </w:p>
        </w:tc>
      </w:tr>
    </w:tbl>
    <w:p w14:paraId="01DE1D02" w14:textId="77777777" w:rsidR="000C70BA" w:rsidRDefault="000C70BA" w:rsidP="000C70BA"/>
    <w:p w14:paraId="410B7B1E" w14:textId="77777777" w:rsidR="000C70BA" w:rsidRDefault="000C70BA" w:rsidP="000C70BA">
      <w:pPr>
        <w:pStyle w:val="H6"/>
      </w:pPr>
      <w:r>
        <w:t>6.7.1.3.3</w:t>
      </w:r>
      <w:r>
        <w:tab/>
        <w:t>Specific message contents</w:t>
      </w:r>
    </w:p>
    <w:p w14:paraId="707EF9E0" w14:textId="6F1C099F" w:rsidR="000C70BA" w:rsidRDefault="000C70BA" w:rsidP="000C70BA">
      <w:pPr>
        <w:pStyle w:val="TH"/>
      </w:pPr>
      <w:r>
        <w:t>Table 6.7.1.3.3-1: SIP INVITE from the UE (Step 2, Table 6.7.1.3.2-1;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Default="000C70BA" w:rsidP="002E3FCC">
            <w:pPr>
              <w:pStyle w:val="TAL"/>
            </w:pPr>
            <w:r>
              <w:t xml:space="preserve">Derivation Path: TS </w:t>
            </w:r>
            <w:r w:rsidR="00960759">
              <w:t>37.579</w:t>
            </w:r>
            <w:r>
              <w:t>-1 [2], Table 5.5.2.5.1-1, condition PRIVATE-CALL</w:t>
            </w:r>
          </w:p>
        </w:tc>
      </w:tr>
      <w:tr w:rsidR="000C70BA"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Default="000C70BA" w:rsidP="002E3FCC">
            <w:pPr>
              <w:pStyle w:val="TAH"/>
            </w:pPr>
            <w:r>
              <w:t>Condition</w:t>
            </w:r>
          </w:p>
        </w:tc>
      </w:tr>
      <w:tr w:rsidR="000C70BA"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Default="000C70BA" w:rsidP="002E3FCC">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Default="000C70BA" w:rsidP="002E3FCC">
            <w:pPr>
              <w:pStyle w:val="TAL"/>
            </w:pPr>
          </w:p>
        </w:tc>
      </w:tr>
      <w:tr w:rsidR="000C70BA"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Default="000C70BA" w:rsidP="002E3FCC">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Default="000C70BA" w:rsidP="002E3FCC">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Default="000C70BA" w:rsidP="002E3FCC">
            <w:pPr>
              <w:pStyle w:val="TAL"/>
            </w:pPr>
          </w:p>
        </w:tc>
      </w:tr>
      <w:tr w:rsidR="000C70BA"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Default="000C70BA" w:rsidP="002E3FCC">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Default="000C70BA" w:rsidP="002E3FCC">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Default="000C70BA" w:rsidP="002E3FCC">
            <w:pPr>
              <w:pStyle w:val="TAL"/>
            </w:pPr>
          </w:p>
        </w:tc>
      </w:tr>
      <w:tr w:rsidR="000C70BA"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Default="000C70BA" w:rsidP="002E3FCC">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Default="000C70BA" w:rsidP="002E3FCC">
            <w:pPr>
              <w:pStyle w:val="TAL"/>
            </w:pPr>
          </w:p>
        </w:tc>
      </w:tr>
      <w:tr w:rsidR="000C70BA"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Default="000C70BA" w:rsidP="002E3FCC">
            <w:pPr>
              <w:pStyle w:val="TAL"/>
            </w:pPr>
          </w:p>
        </w:tc>
      </w:tr>
      <w:tr w:rsidR="000C70BA"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Default="000C70BA" w:rsidP="002E3FCC">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Default="000C70BA" w:rsidP="002E3FCC">
            <w:pPr>
              <w:pStyle w:val="TAL"/>
            </w:pPr>
          </w:p>
        </w:tc>
      </w:tr>
      <w:tr w:rsidR="000C70BA"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Default="000C70BA" w:rsidP="002E3FCC">
            <w:pPr>
              <w:pStyle w:val="TAL"/>
            </w:pPr>
          </w:p>
        </w:tc>
      </w:tr>
      <w:tr w:rsidR="000C70BA"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Default="000C70BA" w:rsidP="002E3FCC">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Default="000C70BA" w:rsidP="002E3FCC">
            <w:pPr>
              <w:pStyle w:val="TAL"/>
            </w:pPr>
          </w:p>
        </w:tc>
      </w:tr>
    </w:tbl>
    <w:p w14:paraId="21124AE2" w14:textId="77777777" w:rsidR="000C70BA" w:rsidRDefault="000C70BA" w:rsidP="000C70BA"/>
    <w:p w14:paraId="55CF9418" w14:textId="77777777" w:rsidR="000C70BA" w:rsidRDefault="000C70BA" w:rsidP="000C70BA">
      <w:pPr>
        <w:pStyle w:val="TH"/>
      </w:pPr>
      <w:r>
        <w:t xml:space="preserve">Table 6.7.1.3.3-2: SDP </w:t>
      </w:r>
      <w:r w:rsidRPr="002C03E6">
        <w:t xml:space="preserve">Message </w:t>
      </w:r>
      <w:r>
        <w:t>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Default="000C70BA" w:rsidP="002E3FCC">
            <w:pPr>
              <w:pStyle w:val="TAL"/>
            </w:pPr>
            <w:r>
              <w:t xml:space="preserve">Derivation Path: TS </w:t>
            </w:r>
            <w:r w:rsidR="00960759">
              <w:t>37.579</w:t>
            </w:r>
            <w:r>
              <w:t>-1 [2], Table 5.5.3.1.1-2, condition PRIVATE-CALL, INITIAL_SDP_OFFER</w:t>
            </w:r>
            <w:r w:rsidRPr="002C03E6">
              <w:t>, IMPLICIT_GRANT_REQUESTED</w:t>
            </w:r>
          </w:p>
        </w:tc>
      </w:tr>
      <w:tr w:rsidR="000C70BA"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Default="000C70BA" w:rsidP="002E3FCC">
            <w:pPr>
              <w:pStyle w:val="TAH"/>
            </w:pPr>
            <w:r>
              <w:t>Condition</w:t>
            </w:r>
          </w:p>
        </w:tc>
      </w:tr>
      <w:tr w:rsidR="000C70BA"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Default="000C70BA" w:rsidP="002E3FCC">
            <w:pPr>
              <w:pStyle w:val="TAL"/>
            </w:pPr>
          </w:p>
        </w:tc>
      </w:tr>
      <w:tr w:rsidR="000C70BA"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Default="000C70BA" w:rsidP="002E3FCC">
            <w:pPr>
              <w:pStyle w:val="TAL"/>
            </w:pPr>
            <w:r>
              <w:t>a=line</w:t>
            </w:r>
          </w:p>
          <w:p w14:paraId="0F8769C4"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Default="000C70BA" w:rsidP="002E3FCC">
            <w:pPr>
              <w:pStyle w:val="TAL"/>
            </w:pPr>
          </w:p>
        </w:tc>
      </w:tr>
      <w:tr w:rsidR="000C70BA"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Default="000C70BA" w:rsidP="002E3FCC">
            <w:pPr>
              <w:pStyle w:val="TAL"/>
            </w:pPr>
          </w:p>
        </w:tc>
      </w:tr>
    </w:tbl>
    <w:p w14:paraId="70D35407" w14:textId="77777777" w:rsidR="000C70BA" w:rsidRDefault="000C70BA" w:rsidP="000C70BA"/>
    <w:p w14:paraId="764B85CE" w14:textId="77777777" w:rsidR="000C70BA" w:rsidRDefault="000C70BA" w:rsidP="000C70BA">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Default="000C70BA" w:rsidP="002E3FCC">
            <w:pPr>
              <w:pStyle w:val="TAL"/>
            </w:pPr>
            <w:r>
              <w:t xml:space="preserve">Derivation Path: TS </w:t>
            </w:r>
            <w:r w:rsidR="00960759">
              <w:t>37.579</w:t>
            </w:r>
            <w:r>
              <w:t>-1 [2], Table 5.5.3.2.1-2</w:t>
            </w:r>
          </w:p>
        </w:tc>
      </w:tr>
      <w:tr w:rsidR="000C70BA"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Default="000C70BA" w:rsidP="002E3FCC">
            <w:pPr>
              <w:pStyle w:val="TAH"/>
            </w:pPr>
            <w:r>
              <w:t>Condition</w:t>
            </w:r>
          </w:p>
        </w:tc>
      </w:tr>
      <w:tr w:rsidR="000C70BA"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Default="000C70BA" w:rsidP="002E3FCC">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Default="000C70BA" w:rsidP="002E3FCC">
            <w:pPr>
              <w:pStyle w:val="TAL"/>
            </w:pPr>
          </w:p>
        </w:tc>
      </w:tr>
      <w:tr w:rsidR="000C70BA"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Default="000C70BA" w:rsidP="002E3FCC">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Default="000C70BA" w:rsidP="002E3FCC">
            <w:pPr>
              <w:pStyle w:val="TAL"/>
            </w:pPr>
          </w:p>
        </w:tc>
      </w:tr>
      <w:tr w:rsidR="000C70BA"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Default="000C70BA" w:rsidP="002E3FCC">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Default="000C70BA" w:rsidP="002E3FCC">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Default="000C70BA" w:rsidP="002E3FCC">
            <w:pPr>
              <w:pStyle w:val="TAL"/>
            </w:pPr>
          </w:p>
        </w:tc>
      </w:tr>
      <w:tr w:rsidR="000C70BA"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Default="000C70BA" w:rsidP="002E3FCC">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Default="000C70BA" w:rsidP="002E3FCC">
            <w:pPr>
              <w:pStyle w:val="TAL"/>
            </w:pPr>
          </w:p>
        </w:tc>
      </w:tr>
      <w:tr w:rsidR="000C70BA"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A77C82" w:rsidRDefault="000C70BA" w:rsidP="002E3FCC">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A77C82" w:rsidRDefault="000C70BA" w:rsidP="002E3FCC">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Default="000C70BA" w:rsidP="002E3FCC">
            <w:pPr>
              <w:pStyle w:val="TAL"/>
            </w:pPr>
          </w:p>
        </w:tc>
      </w:tr>
    </w:tbl>
    <w:p w14:paraId="1F6453ED" w14:textId="77777777" w:rsidR="000C70BA" w:rsidRDefault="000C70BA" w:rsidP="000C70BA"/>
    <w:p w14:paraId="66F45F19" w14:textId="77777777" w:rsidR="000C70BA" w:rsidRDefault="000C70BA" w:rsidP="000C70BA">
      <w:pPr>
        <w:pStyle w:val="TH"/>
      </w:pPr>
      <w:r>
        <w:t>Table 6.7.1.3.3-4: Void</w:t>
      </w:r>
    </w:p>
    <w:p w14:paraId="47F11E2B" w14:textId="5456EF21" w:rsidR="000C70BA" w:rsidRDefault="000C70BA" w:rsidP="000C70BA">
      <w:pPr>
        <w:pStyle w:val="TH"/>
      </w:pPr>
      <w:r w:rsidRPr="00C8339F">
        <w:t>Table 6.7.1.3.3-5: SIP 200 (OK) from the SS (Step 5, Table 6.7.1.3.2-1;</w:t>
      </w:r>
      <w:r w:rsidRPr="00C8339F">
        <w:br/>
        <w:t xml:space="preserve">Step 4, TS </w:t>
      </w:r>
      <w:r w:rsidR="00960759">
        <w:t>37.579</w:t>
      </w:r>
      <w:r w:rsidRPr="00C8339F">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Default="000C70BA" w:rsidP="002E3FCC">
            <w:pPr>
              <w:pStyle w:val="TAL"/>
            </w:pPr>
            <w:r>
              <w:t xml:space="preserve">Derivation Path: TS </w:t>
            </w:r>
            <w:r w:rsidR="00960759">
              <w:t>37.579</w:t>
            </w:r>
            <w:r>
              <w:t>-1 [2], Table 5.5.2.17.1.2-1, condition INVITE-RSP</w:t>
            </w:r>
          </w:p>
        </w:tc>
      </w:tr>
      <w:tr w:rsidR="000C70BA"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Default="000C70BA" w:rsidP="002E3FCC">
            <w:pPr>
              <w:pStyle w:val="TAH"/>
            </w:pPr>
            <w:r>
              <w:t>Condition</w:t>
            </w:r>
          </w:p>
        </w:tc>
      </w:tr>
      <w:tr w:rsidR="000C70BA"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Default="000C70BA" w:rsidP="002E3FCC">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Default="000C70BA" w:rsidP="002E3FCC">
            <w:pPr>
              <w:pStyle w:val="TAL"/>
            </w:pPr>
          </w:p>
        </w:tc>
      </w:tr>
      <w:tr w:rsidR="000C70BA"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Default="000C70BA" w:rsidP="002E3FCC">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Default="000C70BA" w:rsidP="002E3FCC">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Default="000C70BA" w:rsidP="002E3FCC">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Default="000C70BA" w:rsidP="002E3FCC">
            <w:pPr>
              <w:pStyle w:val="TAL"/>
            </w:pPr>
          </w:p>
        </w:tc>
      </w:tr>
      <w:tr w:rsidR="000C70BA"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Default="000C70BA" w:rsidP="002E3FCC">
            <w:pPr>
              <w:pStyle w:val="TAL"/>
            </w:pPr>
          </w:p>
        </w:tc>
      </w:tr>
      <w:tr w:rsidR="000C70BA"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Default="000C70BA" w:rsidP="002E3FCC">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Default="000C70BA" w:rsidP="002E3FCC">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Default="000C70BA" w:rsidP="002E3FCC">
            <w:pPr>
              <w:pStyle w:val="TAL"/>
            </w:pPr>
          </w:p>
        </w:tc>
      </w:tr>
    </w:tbl>
    <w:p w14:paraId="29B13C52" w14:textId="77777777" w:rsidR="000C70BA" w:rsidRDefault="000C70BA" w:rsidP="000C70BA"/>
    <w:p w14:paraId="0F63D57B" w14:textId="77777777" w:rsidR="000C70BA" w:rsidRDefault="000C70BA" w:rsidP="000C70BA">
      <w:pPr>
        <w:pStyle w:val="TH"/>
      </w:pPr>
      <w:r>
        <w:t xml:space="preserve">Table 6.7.1.3.3-6: SDP </w:t>
      </w:r>
      <w:r w:rsidRPr="002C03E6">
        <w:t xml:space="preserve">Message </w:t>
      </w:r>
      <w:r>
        <w:t>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Default="000C70BA" w:rsidP="002E3FCC">
            <w:pPr>
              <w:pStyle w:val="TAL"/>
            </w:pPr>
            <w:r>
              <w:t xml:space="preserve">Derivation Path: TS </w:t>
            </w:r>
            <w:r w:rsidR="00960759">
              <w:t>37.579</w:t>
            </w:r>
            <w:r>
              <w:t>-1 [2], Table 5.5.3.1.2-2, condition SDP_ANSWER</w:t>
            </w:r>
          </w:p>
        </w:tc>
      </w:tr>
    </w:tbl>
    <w:p w14:paraId="45005AFB" w14:textId="77777777" w:rsidR="000C70BA" w:rsidRDefault="000C70BA" w:rsidP="000C70BA"/>
    <w:p w14:paraId="39AF1C5C" w14:textId="77777777" w:rsidR="000C70BA" w:rsidRDefault="000C70BA" w:rsidP="000C70BA">
      <w:pPr>
        <w:pStyle w:val="TH"/>
      </w:pPr>
      <w:r>
        <w:t>Table 6.7.1.3.3-7..8: Void</w:t>
      </w:r>
    </w:p>
    <w:p w14:paraId="0DDFD2B6" w14:textId="77777777" w:rsidR="000C70BA" w:rsidRDefault="000C70BA" w:rsidP="000C70BA"/>
    <w:p w14:paraId="5EA34910" w14:textId="77777777" w:rsidR="000C70BA" w:rsidRDefault="000C70BA" w:rsidP="000C70BA">
      <w:pPr>
        <w:pStyle w:val="Heading3"/>
        <w:rPr>
          <w:rFonts w:cs="Arial"/>
          <w:szCs w:val="28"/>
        </w:rPr>
      </w:pPr>
      <w:bookmarkStart w:id="818" w:name="_Toc99871304"/>
      <w:bookmarkStart w:id="819" w:name="_Toc171440765"/>
      <w:bookmarkStart w:id="820" w:name="_Toc180160957"/>
      <w:r>
        <w:rPr>
          <w:rFonts w:cs="Arial"/>
          <w:szCs w:val="28"/>
        </w:rPr>
        <w:t>6.7.2</w:t>
      </w:r>
      <w:r>
        <w:rPr>
          <w:rFonts w:cs="Arial"/>
          <w:szCs w:val="28"/>
        </w:rPr>
        <w:tab/>
        <w:t>On-network / On-demand ambient viewing call / Remote initiated ambient viewing call / Client Terminated (CT)</w:t>
      </w:r>
      <w:bookmarkEnd w:id="818"/>
      <w:bookmarkEnd w:id="819"/>
      <w:bookmarkEnd w:id="820"/>
    </w:p>
    <w:p w14:paraId="3936C673" w14:textId="77777777" w:rsidR="000C70BA" w:rsidRDefault="000C70BA" w:rsidP="000C70BA">
      <w:pPr>
        <w:pStyle w:val="H6"/>
      </w:pPr>
      <w:r>
        <w:t>6.7.2.1</w:t>
      </w:r>
      <w:r>
        <w:tab/>
        <w:t>Test Purpose (TP)</w:t>
      </w:r>
    </w:p>
    <w:p w14:paraId="0568093D" w14:textId="77777777" w:rsidR="000C70BA" w:rsidRDefault="000C70BA" w:rsidP="000C70BA">
      <w:pPr>
        <w:pStyle w:val="H6"/>
      </w:pPr>
      <w:r>
        <w:t>(1)</w:t>
      </w:r>
    </w:p>
    <w:p w14:paraId="03372C60" w14:textId="77777777" w:rsidR="000C70BA" w:rsidRDefault="000C70BA" w:rsidP="000C70BA">
      <w:pPr>
        <w:pStyle w:val="PL"/>
      </w:pPr>
      <w:r>
        <w:rPr>
          <w:b/>
        </w:rPr>
        <w:t>with</w:t>
      </w:r>
      <w:r>
        <w:t xml:space="preserve"> { the UE (MCVideo Client) registered and authorised for MCVideo Service }</w:t>
      </w:r>
    </w:p>
    <w:p w14:paraId="76AE0FBA" w14:textId="77777777" w:rsidR="000C70BA" w:rsidRDefault="000C70BA" w:rsidP="000C70BA">
      <w:pPr>
        <w:pStyle w:val="PL"/>
      </w:pPr>
      <w:r>
        <w:rPr>
          <w:b/>
        </w:rPr>
        <w:t>ensure that</w:t>
      </w:r>
      <w:r>
        <w:t xml:space="preserve"> {</w:t>
      </w:r>
    </w:p>
    <w:p w14:paraId="0E9E3CE6" w14:textId="77777777" w:rsidR="000C70BA" w:rsidRDefault="000C70BA" w:rsidP="000C70BA">
      <w:pPr>
        <w:pStyle w:val="PL"/>
      </w:pPr>
      <w:r>
        <w:t xml:space="preserve">  </w:t>
      </w:r>
      <w:r>
        <w:rPr>
          <w:b/>
        </w:rPr>
        <w:t>when</w:t>
      </w:r>
      <w:r>
        <w:t xml:space="preserve"> { the UE (MCVideo Client) receives a SIP INVITE message to establish a MCVideo remote initiated ambient viewing call }</w:t>
      </w:r>
    </w:p>
    <w:p w14:paraId="6793045E" w14:textId="77777777" w:rsidR="000C70BA" w:rsidRDefault="000C70BA" w:rsidP="000C70BA">
      <w:pPr>
        <w:pStyle w:val="PL"/>
      </w:pPr>
      <w:r>
        <w:t xml:space="preserve">    </w:t>
      </w:r>
      <w:r>
        <w:rPr>
          <w:b/>
        </w:rPr>
        <w:t>then</w:t>
      </w:r>
      <w:r>
        <w:t xml:space="preserve"> { UE (MCVideo Client) sends a SIP 200 (OK) message }</w:t>
      </w:r>
    </w:p>
    <w:p w14:paraId="0E1B6890" w14:textId="77777777" w:rsidR="000C70BA" w:rsidRDefault="000C70BA" w:rsidP="000C70BA">
      <w:pPr>
        <w:pStyle w:val="PL"/>
      </w:pPr>
      <w:r>
        <w:t xml:space="preserve">            }</w:t>
      </w:r>
    </w:p>
    <w:p w14:paraId="4C870AB1" w14:textId="77777777" w:rsidR="000C70BA" w:rsidRDefault="000C70BA" w:rsidP="000C70BA">
      <w:pPr>
        <w:pStyle w:val="PL"/>
        <w:rPr>
          <w:rFonts w:cs="Courier New"/>
          <w:szCs w:val="16"/>
        </w:rPr>
      </w:pPr>
    </w:p>
    <w:p w14:paraId="73B212D9" w14:textId="77777777" w:rsidR="000C70BA" w:rsidRDefault="000C70BA" w:rsidP="000C70BA">
      <w:pPr>
        <w:pStyle w:val="H6"/>
      </w:pPr>
      <w:r>
        <w:t>(2)</w:t>
      </w:r>
    </w:p>
    <w:p w14:paraId="1189F3EA" w14:textId="77777777" w:rsidR="000C70BA" w:rsidRDefault="000C70BA" w:rsidP="000C70BA">
      <w:pPr>
        <w:pStyle w:val="PL"/>
      </w:pPr>
      <w:r>
        <w:rPr>
          <w:b/>
        </w:rPr>
        <w:t>with</w:t>
      </w:r>
      <w:r>
        <w:t xml:space="preserve"> { UE (MCVideo Client) having an ongoing MCVideo remote initiated ambient viewing call }</w:t>
      </w:r>
    </w:p>
    <w:p w14:paraId="745F0CD4" w14:textId="77777777" w:rsidR="000C70BA" w:rsidRDefault="000C70BA" w:rsidP="000C70BA">
      <w:pPr>
        <w:pStyle w:val="PL"/>
      </w:pPr>
      <w:r>
        <w:rPr>
          <w:b/>
        </w:rPr>
        <w:t>ensure that</w:t>
      </w:r>
      <w:r>
        <w:t xml:space="preserve"> {</w:t>
      </w:r>
    </w:p>
    <w:p w14:paraId="7D7C2363" w14:textId="77777777" w:rsidR="000C70BA" w:rsidRDefault="000C70BA" w:rsidP="000C70BA">
      <w:pPr>
        <w:pStyle w:val="PL"/>
      </w:pPr>
      <w:r>
        <w:t xml:space="preserve">  </w:t>
      </w:r>
      <w:r>
        <w:rPr>
          <w:b/>
        </w:rPr>
        <w:t>when</w:t>
      </w:r>
      <w:r>
        <w:t xml:space="preserve"> { UE (MCVideo Client) engages in communication with the calling MCVideo client }</w:t>
      </w:r>
    </w:p>
    <w:p w14:paraId="1E668F44"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5F92F8BF" w14:textId="77777777" w:rsidR="000C70BA" w:rsidRDefault="000C70BA" w:rsidP="000C70BA">
      <w:pPr>
        <w:pStyle w:val="PL"/>
      </w:pPr>
      <w:r>
        <w:t xml:space="preserve">            }</w:t>
      </w:r>
    </w:p>
    <w:p w14:paraId="245D9772" w14:textId="77777777" w:rsidR="000C70BA" w:rsidRDefault="000C70BA" w:rsidP="000C70BA">
      <w:pPr>
        <w:pStyle w:val="PL"/>
        <w:rPr>
          <w:rFonts w:cs="Courier New"/>
          <w:szCs w:val="16"/>
        </w:rPr>
      </w:pPr>
    </w:p>
    <w:p w14:paraId="3587C502" w14:textId="77777777" w:rsidR="000C70BA" w:rsidRDefault="000C70BA" w:rsidP="000C70BA">
      <w:pPr>
        <w:pStyle w:val="H6"/>
      </w:pPr>
      <w:r>
        <w:t>(3)</w:t>
      </w:r>
    </w:p>
    <w:p w14:paraId="349DBA57" w14:textId="77777777" w:rsidR="000C70BA" w:rsidRDefault="000C70BA" w:rsidP="000C70BA">
      <w:pPr>
        <w:pStyle w:val="PL"/>
      </w:pPr>
      <w:r>
        <w:rPr>
          <w:b/>
        </w:rPr>
        <w:t>with</w:t>
      </w:r>
      <w:r>
        <w:t xml:space="preserve"> { UE (MCVideo Client) having an ongoing MCVideo remote initiated ambient viewing call }</w:t>
      </w:r>
    </w:p>
    <w:p w14:paraId="22026291" w14:textId="77777777" w:rsidR="000C70BA" w:rsidRDefault="000C70BA" w:rsidP="000C70BA">
      <w:pPr>
        <w:pStyle w:val="PL"/>
      </w:pPr>
      <w:r>
        <w:rPr>
          <w:b/>
        </w:rPr>
        <w:t>ensure that</w:t>
      </w:r>
      <w:r>
        <w:t xml:space="preserve"> {</w:t>
      </w:r>
    </w:p>
    <w:p w14:paraId="508C08AD" w14:textId="77777777" w:rsidR="000C70BA" w:rsidRDefault="000C70BA" w:rsidP="000C70BA">
      <w:pPr>
        <w:pStyle w:val="PL"/>
      </w:pPr>
      <w:r>
        <w:t xml:space="preserve">  </w:t>
      </w:r>
      <w:r>
        <w:rPr>
          <w:b/>
        </w:rPr>
        <w:t>when</w:t>
      </w:r>
      <w:r>
        <w:t xml:space="preserve"> { UE (MCVideo Client) receives a SIP BYE message to terminate the ongoing MCVideo remote initiated ambient viewing call }</w:t>
      </w:r>
    </w:p>
    <w:p w14:paraId="2735B0F0" w14:textId="77777777" w:rsidR="000C70BA" w:rsidRDefault="000C70BA" w:rsidP="000C70BA">
      <w:pPr>
        <w:pStyle w:val="PL"/>
      </w:pPr>
      <w:r>
        <w:t xml:space="preserve">    </w:t>
      </w:r>
      <w:r>
        <w:rPr>
          <w:b/>
        </w:rPr>
        <w:t>then</w:t>
      </w:r>
      <w:r>
        <w:t xml:space="preserve"> { UE (MCVideo Client) sends a SIP 200 (OK) message and leaves the MCVideo session }</w:t>
      </w:r>
    </w:p>
    <w:p w14:paraId="51D1A3BB" w14:textId="77777777" w:rsidR="000C70BA" w:rsidRDefault="000C70BA" w:rsidP="000C70BA">
      <w:pPr>
        <w:pStyle w:val="PL"/>
      </w:pPr>
      <w:r>
        <w:t xml:space="preserve">            }</w:t>
      </w:r>
    </w:p>
    <w:p w14:paraId="72830DC7" w14:textId="77777777" w:rsidR="000C70BA" w:rsidRDefault="000C70BA" w:rsidP="000C70BA">
      <w:pPr>
        <w:pStyle w:val="PL"/>
        <w:rPr>
          <w:rFonts w:cs="Courier New"/>
          <w:szCs w:val="16"/>
        </w:rPr>
      </w:pPr>
    </w:p>
    <w:p w14:paraId="28B48B1F" w14:textId="77777777" w:rsidR="000C70BA" w:rsidRDefault="000C70BA" w:rsidP="000C70BA">
      <w:pPr>
        <w:pStyle w:val="H6"/>
      </w:pPr>
      <w:r>
        <w:t>6.7.2.2</w:t>
      </w:r>
      <w:r>
        <w:tab/>
        <w:t>Conformance requirements</w:t>
      </w:r>
    </w:p>
    <w:p w14:paraId="3149F99B" w14:textId="77777777" w:rsidR="000C70BA" w:rsidRDefault="000C70BA" w:rsidP="000C70BA">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Default="000C70BA" w:rsidP="000C70BA">
      <w:r>
        <w:t>[TS 24.281, clause 15.2.1.2]</w:t>
      </w:r>
    </w:p>
    <w:p w14:paraId="686B6FD9" w14:textId="77777777" w:rsidR="000C70BA" w:rsidRDefault="000C70BA" w:rsidP="000C70BA">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Default="000C70BA" w:rsidP="000C70BA">
      <w:pPr>
        <w:rPr>
          <w:lang w:eastAsia="ko-KR"/>
        </w:rPr>
      </w:pPr>
      <w:r>
        <w:rPr>
          <w:lang w:eastAsia="ko-KR"/>
        </w:rPr>
        <w:t>The MCVideo client:</w:t>
      </w:r>
    </w:p>
    <w:p w14:paraId="55899DA8" w14:textId="77777777" w:rsidR="000C70BA" w:rsidRDefault="000C70BA" w:rsidP="000C70BA">
      <w:pPr>
        <w:pStyle w:val="B1"/>
      </w:pPr>
      <w:r>
        <w:t>1)</w:t>
      </w:r>
      <w:r>
        <w:tab/>
      </w:r>
      <w:r>
        <w:rPr>
          <w:lang w:eastAsia="ko-KR"/>
        </w:rPr>
        <w:t>may</w:t>
      </w:r>
      <w:r>
        <w:t xml:space="preserve"> reject the SIP INVITE request if either of the conditions in step a) or b) are met:</w:t>
      </w:r>
    </w:p>
    <w:p w14:paraId="1B720695" w14:textId="77777777" w:rsidR="000C70BA" w:rsidRDefault="000C70BA" w:rsidP="000C70BA">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Default="000C70BA" w:rsidP="000C70BA">
      <w:pPr>
        <w:pStyle w:val="B2"/>
        <w:rPr>
          <w:lang w:eastAsia="ko-KR"/>
        </w:rPr>
      </w:pPr>
      <w:r>
        <w:rPr>
          <w:lang w:eastAsia="ko-KR"/>
        </w:rPr>
        <w:t>b)</w:t>
      </w:r>
      <w:r>
        <w:rPr>
          <w:lang w:eastAsia="ko-KR"/>
        </w:rPr>
        <w:tab/>
        <w:t>MCVideo client does not have enough resources to handle the call;</w:t>
      </w:r>
    </w:p>
    <w:p w14:paraId="60605B85" w14:textId="77777777" w:rsidR="000C70BA" w:rsidRDefault="000C70BA" w:rsidP="000C70BA">
      <w:pPr>
        <w:pStyle w:val="B2"/>
      </w:pPr>
      <w:r>
        <w:t>c)</w:t>
      </w:r>
      <w:r>
        <w:tab/>
        <w:t>if neither condition a) nor b) are met, continue with the rest of the steps;</w:t>
      </w:r>
    </w:p>
    <w:p w14:paraId="6BA3E9D0" w14:textId="77777777" w:rsidR="000C70BA" w:rsidRDefault="000C70BA" w:rsidP="000C70BA">
      <w:pPr>
        <w:pStyle w:val="B1"/>
        <w:rPr>
          <w:lang w:eastAsia="ko-KR"/>
        </w:rPr>
      </w:pPr>
      <w:r>
        <w:rPr>
          <w:lang w:eastAsia="ko-KR"/>
        </w:rPr>
        <w:t>2)</w:t>
      </w:r>
      <w:r>
        <w:rPr>
          <w:lang w:eastAsia="ko-KR"/>
        </w:rPr>
        <w:tab/>
        <w:t>if the SIP INVITE request is rejected in step 1):</w:t>
      </w:r>
    </w:p>
    <w:p w14:paraId="0A4DB678" w14:textId="77777777" w:rsidR="000C70BA" w:rsidRDefault="000C70BA" w:rsidP="000C70BA">
      <w:pPr>
        <w:pStyle w:val="B2"/>
      </w:pPr>
      <w:r>
        <w:t>a)</w:t>
      </w:r>
      <w:r>
        <w:tab/>
      </w:r>
      <w:r>
        <w:rPr>
          <w:lang w:eastAsia="ko-KR"/>
        </w:rPr>
        <w:t>shall</w:t>
      </w:r>
      <w:r>
        <w:t xml:space="preserve"> respond towards the participating MCVideo function either with:</w:t>
      </w:r>
    </w:p>
    <w:p w14:paraId="625DCE44" w14:textId="77777777" w:rsidR="000C70BA" w:rsidRDefault="000C70BA" w:rsidP="000C70BA">
      <w:pPr>
        <w:pStyle w:val="B3"/>
      </w:pPr>
      <w:r>
        <w:t>i)</w:t>
      </w:r>
      <w:r>
        <w:tab/>
        <w:t>an appropriate reject code as specified in 3GPP TS 24.229 [11] and warning texts as specified in clause 4.4.2; or</w:t>
      </w:r>
    </w:p>
    <w:p w14:paraId="43BEFB24" w14:textId="77777777" w:rsidR="000C70BA" w:rsidRDefault="000C70BA" w:rsidP="000C70BA">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Default="000C70BA" w:rsidP="000C70BA">
      <w:pPr>
        <w:pStyle w:val="B2"/>
      </w:pPr>
      <w:r>
        <w:t>b)</w:t>
      </w:r>
      <w:r>
        <w:tab/>
      </w:r>
      <w:r>
        <w:rPr>
          <w:lang w:eastAsia="ko-KR"/>
        </w:rPr>
        <w:t>skip</w:t>
      </w:r>
      <w:r>
        <w:t xml:space="preserve"> the rest of the steps of this clause;</w:t>
      </w:r>
    </w:p>
    <w:p w14:paraId="1CD35033" w14:textId="77777777" w:rsidR="000C70BA" w:rsidRDefault="000C70BA" w:rsidP="000C70BA">
      <w:pPr>
        <w:pStyle w:val="B1"/>
      </w:pPr>
      <w:r>
        <w:t>3)</w:t>
      </w:r>
      <w:r>
        <w:tab/>
      </w:r>
      <w:r>
        <w:rPr>
          <w:lang w:eastAsia="ko-KR"/>
        </w:rPr>
        <w:t>if</w:t>
      </w:r>
      <w:r>
        <w:t xml:space="preserve"> the SDP offer of the SIP INVITE request contains an "a=key-mgmt" attribute field with a "mikey" attribute value containing a MIKEY-SAKKE I_MESSAGE:</w:t>
      </w:r>
    </w:p>
    <w:p w14:paraId="71B86E4B" w14:textId="77777777" w:rsidR="000C70BA" w:rsidRDefault="000C70BA" w:rsidP="000C70BA">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4B6C352C" w14:textId="77777777" w:rsidR="000C70BA" w:rsidRDefault="000C70BA" w:rsidP="000C70BA">
      <w:pPr>
        <w:pStyle w:val="B2"/>
      </w:pPr>
      <w:r>
        <w:t>b)</w:t>
      </w:r>
      <w:r>
        <w:tab/>
      </w:r>
      <w:r>
        <w:rPr>
          <w:lang w:eastAsia="ko-KR"/>
        </w:rPr>
        <w:t>shall</w:t>
      </w:r>
      <w:r>
        <w:t xml:space="preserve"> convert the MCVideo ID to a UID as described in 3GPP TS 33.180 [8];</w:t>
      </w:r>
    </w:p>
    <w:p w14:paraId="1140B1A1" w14:textId="77777777" w:rsidR="000C70BA" w:rsidRDefault="000C70BA" w:rsidP="000C70BA">
      <w:pPr>
        <w:pStyle w:val="B2"/>
      </w:pPr>
      <w:r>
        <w:t>c)</w:t>
      </w:r>
      <w:r>
        <w:tab/>
      </w:r>
      <w:r>
        <w:rPr>
          <w:lang w:eastAsia="ko-KR"/>
        </w:rPr>
        <w:t>shall</w:t>
      </w:r>
      <w:r>
        <w:t xml:space="preserve"> use the UID to validate the signature of the MIKEY-SAKKE I_MESSAGE as described in 3GPP TS 33.180 [8];</w:t>
      </w:r>
    </w:p>
    <w:p w14:paraId="79EB1C64" w14:textId="77777777" w:rsidR="000C70BA" w:rsidRDefault="000C70BA" w:rsidP="000C70BA">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4BAD1D4A" w14:textId="77777777" w:rsidR="000C70BA" w:rsidRDefault="000C70BA" w:rsidP="000C70BA">
      <w:pPr>
        <w:pStyle w:val="B2"/>
      </w:pPr>
      <w:r>
        <w:t>e)</w:t>
      </w:r>
      <w:r>
        <w:tab/>
        <w:t>if the signature of the MIKEY-SAKKE I_MESSAGE was successfully validated:</w:t>
      </w:r>
    </w:p>
    <w:p w14:paraId="4B498E8D" w14:textId="77777777" w:rsidR="000C70BA" w:rsidRDefault="000C70BA" w:rsidP="000C70BA">
      <w:pPr>
        <w:pStyle w:val="B3"/>
      </w:pPr>
      <w:r>
        <w:t>i)</w:t>
      </w:r>
      <w:r>
        <w:tab/>
        <w:t>shall extract and decrypt the encapsulated PCK using the terminating user's (KMS provisioned) UID key as described in 3GPP TS 33.180 [8]; and</w:t>
      </w:r>
    </w:p>
    <w:p w14:paraId="5FEE9BED" w14:textId="77777777" w:rsidR="000C70BA" w:rsidRDefault="000C70BA" w:rsidP="000C70BA">
      <w:pPr>
        <w:pStyle w:val="B3"/>
      </w:pPr>
      <w:r>
        <w:t>ii)</w:t>
      </w:r>
      <w:r>
        <w:tab/>
        <w:t>shall extract the PCK-ID, from the payload as specified in 3GPP TS 33.180 [8];</w:t>
      </w:r>
    </w:p>
    <w:p w14:paraId="5FE0B1BB" w14:textId="77777777" w:rsidR="000C70BA" w:rsidRDefault="000C70BA" w:rsidP="000C70BA">
      <w:pPr>
        <w:pStyle w:val="NO"/>
      </w:pPr>
      <w:r>
        <w:t>NOTE 1:</w:t>
      </w:r>
      <w:r>
        <w:tab/>
        <w:t>With the PCK successfully shared between the originating MCVideo client and the terminating MCVideo client, both clients are able to use SRTP/SRTCP to create an end-to-end secure session.</w:t>
      </w:r>
    </w:p>
    <w:p w14:paraId="4A0F3C95" w14:textId="77777777" w:rsidR="000C70BA" w:rsidRDefault="000C70BA" w:rsidP="000C70BA">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4593FE50" w14:textId="77777777" w:rsidR="000C70BA" w:rsidRDefault="000C70BA" w:rsidP="000C70BA">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59902943" w14:textId="77777777" w:rsidR="000C70BA" w:rsidRDefault="000C70BA" w:rsidP="000C70BA">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0A8BE641" w14:textId="77777777" w:rsidR="000C70BA" w:rsidRDefault="000C70BA" w:rsidP="000C70BA">
      <w:pPr>
        <w:pStyle w:val="NO"/>
      </w:pPr>
      <w:r>
        <w:t>NOTE 2:</w:t>
      </w:r>
      <w:r>
        <w:tab/>
        <w:t>Auto-answer is the commencement mode for both participants in locally initiated and remotely initiated ambient viewing calls.</w:t>
      </w:r>
    </w:p>
    <w:p w14:paraId="340D0935" w14:textId="77777777" w:rsidR="000C70BA" w:rsidRDefault="000C70BA" w:rsidP="000C70BA">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7326F591"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38A7A82C"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12EB7A6D" w14:textId="77777777" w:rsidR="000C70BA" w:rsidRDefault="000C70BA" w:rsidP="000C70BA">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4" w:history="1">
        <w:r>
          <w:rPr>
            <w:rStyle w:val="Hyperlink"/>
            <w:rFonts w:eastAsia="Malgun Gothic"/>
            <w:color w:val="0000FF"/>
          </w:rPr>
          <w:t>file:///dev/null</w:t>
        </w:r>
      </w:hyperlink>
      <w:r>
        <w:t>&gt;" shall not give any indication of the progress of the call to the MCVideo user;</w:t>
      </w:r>
    </w:p>
    <w:p w14:paraId="6EC46449" w14:textId="77777777" w:rsidR="000C70BA" w:rsidRDefault="000C70BA" w:rsidP="000C70BA">
      <w:pPr>
        <w:pStyle w:val="NO"/>
      </w:pPr>
      <w:r>
        <w:t>NOTE 3:</w:t>
      </w:r>
      <w:r>
        <w:tab/>
        <w:t>The alert-info header field having the value of "&lt;</w:t>
      </w:r>
      <w:hyperlink r:id="rId25" w:history="1">
        <w:r>
          <w:rPr>
            <w:rStyle w:val="Hyperlink"/>
            <w:rFonts w:eastAsia="Malgun Gothic"/>
            <w:color w:val="0000FF"/>
          </w:rPr>
          <w:t>file:///dev/null</w:t>
        </w:r>
      </w:hyperlink>
      <w:r>
        <w:t>&gt;" is intended to result in having a "null" alert, i.e. an alert with no content or physical manifestation of any kind.</w:t>
      </w:r>
    </w:p>
    <w:p w14:paraId="7F4849AA" w14:textId="77777777" w:rsidR="000C70BA" w:rsidRDefault="000C70BA" w:rsidP="000C70BA">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133EF66C" w14:textId="77777777" w:rsidR="000C70BA" w:rsidRDefault="000C70BA" w:rsidP="000C70BA">
      <w:pPr>
        <w:pStyle w:val="NO"/>
      </w:pPr>
      <w:r>
        <w:t>NOTE 4:</w:t>
      </w:r>
      <w:r>
        <w:tab/>
        <w:t>The terminating user in a remotely initiated ambient viewing is the viewed-to MCVideo user and is intended to be totally unaware that their camera is activated and a call is in progress.</w:t>
      </w:r>
    </w:p>
    <w:p w14:paraId="718043DB" w14:textId="77777777" w:rsidR="000C70BA" w:rsidRDefault="000C70BA" w:rsidP="000C70BA">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60B8125B" w14:textId="77777777" w:rsidR="000C70BA" w:rsidRDefault="000C70BA" w:rsidP="000C70BA">
      <w:r>
        <w:t>[TS 24.281, clause 15.2.1.4]</w:t>
      </w:r>
    </w:p>
    <w:p w14:paraId="10A5192F" w14:textId="77777777" w:rsidR="000C70BA" w:rsidRDefault="000C70BA" w:rsidP="000C70BA">
      <w:r>
        <w:t>This clause is referenced from other procedures.</w:t>
      </w:r>
    </w:p>
    <w:p w14:paraId="28C3D7AC" w14:textId="77777777" w:rsidR="000C70BA" w:rsidRDefault="000C70BA" w:rsidP="000C70BA">
      <w:pPr>
        <w:rPr>
          <w:lang w:eastAsia="ko-KR"/>
        </w:rPr>
      </w:pPr>
      <w:r>
        <w:rPr>
          <w:lang w:eastAsia="ko-KR"/>
        </w:rPr>
        <w:t>Upon receipt of a SIP BYE request in the dialog of an ambient viewing session, the MCVideo client:</w:t>
      </w:r>
    </w:p>
    <w:p w14:paraId="7C35B2C7" w14:textId="77777777" w:rsidR="000C70BA" w:rsidRDefault="000C70BA" w:rsidP="000C70BA">
      <w:pPr>
        <w:pStyle w:val="B1"/>
      </w:pPr>
      <w:r>
        <w:t>1)</w:t>
      </w:r>
      <w:r>
        <w:tab/>
      </w:r>
      <w:r>
        <w:rPr>
          <w:lang w:eastAsia="ko-KR"/>
        </w:rPr>
        <w:t>shall</w:t>
      </w:r>
      <w:r>
        <w:t xml:space="preserve"> comply with the procedures of clause 6.2.6;</w:t>
      </w:r>
    </w:p>
    <w:p w14:paraId="33187F92"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DE2C081"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F00051C" w14:textId="77777777" w:rsidR="000C70BA" w:rsidRDefault="000C70BA" w:rsidP="000C70BA">
      <w:pPr>
        <w:pStyle w:val="B1"/>
        <w:rPr>
          <w:lang w:eastAsia="ko-KR"/>
        </w:rPr>
      </w:pPr>
      <w:r>
        <w:t>4)</w:t>
      </w:r>
      <w:r>
        <w:tab/>
      </w:r>
      <w:r>
        <w:rPr>
          <w:lang w:eastAsia="ko-KR"/>
        </w:rPr>
        <w:t>shall clear the cache of the data stored as:</w:t>
      </w:r>
    </w:p>
    <w:p w14:paraId="0ED0BA66" w14:textId="77777777" w:rsidR="000C70BA" w:rsidRDefault="000C70BA" w:rsidP="000C70BA">
      <w:pPr>
        <w:pStyle w:val="B2"/>
        <w:rPr>
          <w:lang w:eastAsia="ko-KR"/>
        </w:rPr>
      </w:pPr>
      <w:r>
        <w:rPr>
          <w:lang w:eastAsia="ko-KR"/>
        </w:rPr>
        <w:t>a)</w:t>
      </w:r>
      <w:r>
        <w:rPr>
          <w:lang w:eastAsia="ko-KR"/>
        </w:rPr>
        <w:tab/>
        <w:t>ambient viewing client role; and</w:t>
      </w:r>
    </w:p>
    <w:p w14:paraId="788B8982" w14:textId="77777777" w:rsidR="000C70BA" w:rsidRDefault="000C70BA" w:rsidP="000C70BA">
      <w:pPr>
        <w:pStyle w:val="B2"/>
      </w:pPr>
      <w:r>
        <w:rPr>
          <w:rFonts w:eastAsia="Malgun Gothic"/>
        </w:rPr>
        <w:t>b)</w:t>
      </w:r>
      <w:r>
        <w:rPr>
          <w:rFonts w:eastAsia="Malgun Gothic"/>
        </w:rPr>
        <w:tab/>
        <w:t>ambient viewing type</w:t>
      </w:r>
      <w:r>
        <w:t>.</w:t>
      </w:r>
    </w:p>
    <w:p w14:paraId="1C2731BF" w14:textId="77777777" w:rsidR="000C70BA" w:rsidRDefault="000C70BA" w:rsidP="000C70BA">
      <w:r>
        <w:t>[TS 24.581, clause 6.2.4.2.3]</w:t>
      </w:r>
    </w:p>
    <w:p w14:paraId="26AC270F" w14:textId="77777777" w:rsidR="000C70BA" w:rsidRDefault="000C70BA" w:rsidP="000C70BA">
      <w:r>
        <w:t>When an MCVideo call is established, the terminating transmission participant:</w:t>
      </w:r>
    </w:p>
    <w:p w14:paraId="3563268B" w14:textId="77777777" w:rsidR="000C70BA" w:rsidRDefault="000C70BA" w:rsidP="000C70BA">
      <w:pPr>
        <w:pStyle w:val="B1"/>
      </w:pPr>
      <w:r>
        <w:t>1.</w:t>
      </w:r>
      <w:r>
        <w:tab/>
        <w:t>shall create an instance of a 'Transmission participant state transition diagram for basic transmission control operation'; and</w:t>
      </w:r>
    </w:p>
    <w:p w14:paraId="37CA6FE6" w14:textId="77777777" w:rsidR="000C70BA" w:rsidRDefault="000C70BA" w:rsidP="000C70BA">
      <w:pPr>
        <w:pStyle w:val="B1"/>
      </w:pPr>
      <w:r>
        <w:t>2.</w:t>
      </w:r>
      <w:r>
        <w:tab/>
        <w:t>shall enter the 'U: has no permission to transmit' state.</w:t>
      </w:r>
    </w:p>
    <w:p w14:paraId="6C339661"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121D008D" w14:textId="77777777" w:rsidR="000C70BA" w:rsidRDefault="000C70BA" w:rsidP="000C70BA">
      <w:r>
        <w:t>[TS 24.581, clause 6.2.4.4.6]</w:t>
      </w:r>
    </w:p>
    <w:p w14:paraId="7DAAD7B1" w14:textId="77777777" w:rsidR="000C70BA" w:rsidRDefault="000C70BA" w:rsidP="000C70BA">
      <w:r>
        <w:t>Upon receiving a Transmission Granted message from the transmission control server, the transmission participant:</w:t>
      </w:r>
    </w:p>
    <w:p w14:paraId="1E21A387"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Default="000C70BA" w:rsidP="000C70BA">
      <w:pPr>
        <w:pStyle w:val="B2"/>
      </w:pPr>
      <w:r>
        <w:t>a.</w:t>
      </w:r>
      <w:r>
        <w:tab/>
        <w:t>shall include the Message Type field set to '0' (Transmission Granted); and</w:t>
      </w:r>
    </w:p>
    <w:p w14:paraId="782A82F2" w14:textId="77777777" w:rsidR="000C70BA" w:rsidRDefault="000C70BA" w:rsidP="000C70BA">
      <w:pPr>
        <w:pStyle w:val="B2"/>
      </w:pPr>
      <w:r>
        <w:t>b.</w:t>
      </w:r>
      <w:r>
        <w:tab/>
        <w:t>shall include the Source field set to '0' (the transmission participant is the source);</w:t>
      </w:r>
    </w:p>
    <w:p w14:paraId="11EE7461"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03F36776" w14:textId="77777777" w:rsidR="000C70BA" w:rsidRDefault="000C70BA" w:rsidP="000C70BA">
      <w:pPr>
        <w:pStyle w:val="B1"/>
      </w:pPr>
      <w:r>
        <w:t>3.</w:t>
      </w:r>
      <w:r>
        <w:tab/>
        <w:t>shall provide Transmission granted notification to the user, if not already done;</w:t>
      </w:r>
    </w:p>
    <w:p w14:paraId="2BD4D284" w14:textId="77777777" w:rsidR="000C70BA" w:rsidRDefault="000C70BA" w:rsidP="000C70BA">
      <w:pPr>
        <w:pStyle w:val="B1"/>
      </w:pPr>
      <w:r>
        <w:t>4.</w:t>
      </w:r>
      <w:r>
        <w:tab/>
        <w:t>shall stop timer T100 (Transmission Request); and</w:t>
      </w:r>
    </w:p>
    <w:p w14:paraId="1E9CD1B8" w14:textId="77777777" w:rsidR="000C70BA" w:rsidRDefault="000C70BA" w:rsidP="000C70BA">
      <w:pPr>
        <w:pStyle w:val="B1"/>
      </w:pPr>
      <w:r>
        <w:t>5.</w:t>
      </w:r>
      <w:r>
        <w:tab/>
        <w:t>shall enter the 'U: has permission to transmit' state.</w:t>
      </w:r>
    </w:p>
    <w:p w14:paraId="0126496D" w14:textId="77777777" w:rsidR="000C70BA" w:rsidRDefault="000C70BA" w:rsidP="000C70BA">
      <w:r>
        <w:t>[TS 24.581, clause 6.2.4.5.7]</w:t>
      </w:r>
    </w:p>
    <w:p w14:paraId="34DB9C50" w14:textId="77777777" w:rsidR="000C70BA" w:rsidRDefault="000C70BA" w:rsidP="000C70BA">
      <w:r>
        <w:t>Upon receiving a Transmission End Request message from transmission control server, the transmission participant:</w:t>
      </w:r>
    </w:p>
    <w:p w14:paraId="68086800" w14:textId="77777777" w:rsidR="000C70BA" w:rsidRDefault="000C70BA" w:rsidP="000C70BA">
      <w:pPr>
        <w:pStyle w:val="B1"/>
      </w:pPr>
      <w:r>
        <w:t>1.</w:t>
      </w:r>
      <w:r>
        <w:tab/>
        <w:t>shall inform the user that the permission to send RTP media is being revoked;</w:t>
      </w:r>
    </w:p>
    <w:p w14:paraId="258AC385" w14:textId="77777777" w:rsidR="000C70BA" w:rsidRDefault="000C70BA" w:rsidP="000C70BA">
      <w:pPr>
        <w:pStyle w:val="B1"/>
      </w:pPr>
      <w:r>
        <w:t>2.</w:t>
      </w:r>
      <w:r>
        <w:tab/>
        <w:t>may give information to the user about the reason for terminating the permission to send media;</w:t>
      </w:r>
    </w:p>
    <w:p w14:paraId="577B9CAF" w14:textId="77777777" w:rsidR="000C70BA" w:rsidRDefault="000C70BA" w:rsidP="000C70BA">
      <w:pPr>
        <w:pStyle w:val="B1"/>
      </w:pPr>
      <w:r>
        <w:t>3.</w:t>
      </w:r>
      <w:r>
        <w:tab/>
        <w:t>shall request the media in the MCVideo client to discard any remaining buffered RTP media packets and to stop forwarding of encoded video to the MCVideo server; and</w:t>
      </w:r>
    </w:p>
    <w:p w14:paraId="3C36B779" w14:textId="77777777" w:rsidR="000C70BA" w:rsidRDefault="000C70BA" w:rsidP="000C70BA">
      <w:pPr>
        <w:pStyle w:val="B1"/>
      </w:pPr>
      <w:r>
        <w:t>4.  shall send  Transmission End Response message to the transmission control server.</w:t>
      </w:r>
    </w:p>
    <w:p w14:paraId="1A2964E4"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411040B1" w14:textId="77777777" w:rsidR="000C70BA" w:rsidRDefault="000C70BA" w:rsidP="000C70BA">
      <w:pPr>
        <w:pStyle w:val="B1"/>
      </w:pPr>
      <w:r>
        <w:t>6.</w:t>
      </w:r>
      <w:r>
        <w:tab/>
        <w:t>if the session was initiated as a broadcast group call:</w:t>
      </w:r>
    </w:p>
    <w:p w14:paraId="278E932E" w14:textId="77777777" w:rsidR="000C70BA" w:rsidRDefault="000C70BA" w:rsidP="000C70BA">
      <w:pPr>
        <w:pStyle w:val="B2"/>
      </w:pPr>
      <w:r>
        <w:t>a.</w:t>
      </w:r>
      <w:r>
        <w:tab/>
        <w:t>shall indicate to the MCVideo client the media transmission is completed; and</w:t>
      </w:r>
    </w:p>
    <w:p w14:paraId="23B10D20" w14:textId="77777777" w:rsidR="000C70BA" w:rsidRDefault="000C70BA" w:rsidP="000C70BA">
      <w:pPr>
        <w:pStyle w:val="B2"/>
      </w:pPr>
      <w:r>
        <w:t>b</w:t>
      </w:r>
      <w:r>
        <w:tab/>
        <w:t>shall enter the 'Call releasing' state.</w:t>
      </w:r>
    </w:p>
    <w:p w14:paraId="5A514E0E" w14:textId="77777777" w:rsidR="000C70BA" w:rsidRDefault="000C70BA" w:rsidP="000C70BA">
      <w:pPr>
        <w:pStyle w:val="H6"/>
      </w:pPr>
      <w:r>
        <w:t>6.7.2.3</w:t>
      </w:r>
      <w:r>
        <w:tab/>
        <w:t>Test description</w:t>
      </w:r>
    </w:p>
    <w:p w14:paraId="7C2C4939" w14:textId="77777777" w:rsidR="000C70BA" w:rsidRDefault="000C70BA" w:rsidP="000C70BA">
      <w:pPr>
        <w:pStyle w:val="H6"/>
      </w:pPr>
      <w:r>
        <w:t>6.7.2.3.1</w:t>
      </w:r>
      <w:r>
        <w:tab/>
        <w:t>Pre-test conditions</w:t>
      </w:r>
    </w:p>
    <w:p w14:paraId="4A01FD40" w14:textId="77777777" w:rsidR="000C70BA" w:rsidRDefault="000C70BA" w:rsidP="000C70BA">
      <w:pPr>
        <w:pStyle w:val="H6"/>
      </w:pPr>
      <w:r w:rsidRPr="00102CE5">
        <w:t>Test configuration</w:t>
      </w:r>
      <w:r>
        <w:t>:</w:t>
      </w:r>
    </w:p>
    <w:p w14:paraId="495D6FAB" w14:textId="1DE46C5E" w:rsidR="000C70BA" w:rsidRDefault="000C70BA" w:rsidP="000C70BA">
      <w:pPr>
        <w:pStyle w:val="B1"/>
      </w:pPr>
      <w:r>
        <w:t>-</w:t>
      </w:r>
      <w:r>
        <w:tab/>
        <w:t xml:space="preserve">Single cell configuration according to TS </w:t>
      </w:r>
      <w:r w:rsidR="00960759">
        <w:t>37.579</w:t>
      </w:r>
      <w:r>
        <w:t>-1 [2] clause 5.2.2.2.1.</w:t>
      </w:r>
    </w:p>
    <w:p w14:paraId="2091D0C9" w14:textId="77777777" w:rsidR="000C70BA" w:rsidRDefault="000C70BA" w:rsidP="000C70BA">
      <w:pPr>
        <w:pStyle w:val="H6"/>
      </w:pPr>
      <w:r>
        <w:t>Preamble:</w:t>
      </w:r>
    </w:p>
    <w:p w14:paraId="15036472" w14:textId="1E93D3BF" w:rsidR="000C70BA" w:rsidRDefault="000C70BA" w:rsidP="000C70BA">
      <w:pPr>
        <w:pStyle w:val="B1"/>
      </w:pPr>
      <w:r>
        <w:t>-</w:t>
      </w:r>
      <w:r>
        <w:tab/>
        <w:t xml:space="preserve">The UE has performed procedure 'Initial registration' as described in TS </w:t>
      </w:r>
      <w:r w:rsidR="00960759">
        <w:t>37.579</w:t>
      </w:r>
      <w:r>
        <w:t>-1 [2] clause 5.4.2.</w:t>
      </w:r>
    </w:p>
    <w:p w14:paraId="3E313072" w14:textId="77777777" w:rsidR="000C70BA" w:rsidRDefault="000C70BA" w:rsidP="000C70BA">
      <w:pPr>
        <w:pStyle w:val="B1"/>
      </w:pPr>
      <w:r>
        <w:t>-</w:t>
      </w:r>
      <w:r>
        <w:tab/>
      </w:r>
      <w:r w:rsidRPr="000573F5">
        <w:t>UE States at the end of the preamble</w:t>
      </w:r>
      <w:r>
        <w:t>:</w:t>
      </w:r>
    </w:p>
    <w:p w14:paraId="001C66C0" w14:textId="77777777" w:rsidR="000C70BA" w:rsidRDefault="000C70BA" w:rsidP="000C70BA">
      <w:pPr>
        <w:pStyle w:val="B1"/>
        <w:ind w:left="852"/>
      </w:pPr>
      <w:r>
        <w:t>-</w:t>
      </w:r>
      <w:r>
        <w:tab/>
        <w:t>The UE is in RRC_IDLE state.</w:t>
      </w:r>
    </w:p>
    <w:p w14:paraId="5C9E855A" w14:textId="77777777" w:rsidR="000C70BA" w:rsidRDefault="000C70BA" w:rsidP="000C70BA">
      <w:pPr>
        <w:pStyle w:val="B1"/>
        <w:ind w:left="852"/>
      </w:pPr>
      <w:r>
        <w:t>-</w:t>
      </w:r>
      <w:r>
        <w:tab/>
        <w:t>The client is registered for MCVideo.</w:t>
      </w:r>
    </w:p>
    <w:p w14:paraId="486EB0FA" w14:textId="77777777" w:rsidR="000C70BA" w:rsidRDefault="000C70BA" w:rsidP="000C70BA">
      <w:pPr>
        <w:pStyle w:val="H6"/>
      </w:pPr>
      <w:r>
        <w:t>6.7.2.3.2</w:t>
      </w:r>
      <w:r>
        <w:tab/>
        <w:t>Test procedure sequence</w:t>
      </w:r>
    </w:p>
    <w:p w14:paraId="59884288" w14:textId="77777777" w:rsidR="000C70BA" w:rsidRDefault="000C70BA" w:rsidP="000C70BA">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Default="000C70BA" w:rsidP="002E3FCC">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Default="000C70BA" w:rsidP="002E3FCC">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Default="000C70BA" w:rsidP="002E3FCC">
            <w:pPr>
              <w:pStyle w:val="TAH"/>
              <w:keepNext w:val="0"/>
              <w:keepLines w:val="0"/>
              <w:widowControl w:val="0"/>
            </w:pPr>
            <w:r>
              <w:t>Verdict</w:t>
            </w:r>
          </w:p>
        </w:tc>
      </w:tr>
      <w:tr w:rsidR="000C70BA"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Default="000C70BA" w:rsidP="002E3FCC">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Default="000C70BA" w:rsidP="002E3FCC">
            <w:pPr>
              <w:pStyle w:val="TAH"/>
              <w:keepNext w:val="0"/>
              <w:keepLines w:val="0"/>
              <w:widowControl w:val="0"/>
            </w:pPr>
          </w:p>
        </w:tc>
      </w:tr>
      <w:tr w:rsidR="000C70BA"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Default="000C70BA" w:rsidP="002E3FCC">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Default="000C70BA" w:rsidP="002E3FCC">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Pr>
                <w:rFonts w:eastAsia="SimSun"/>
              </w:rPr>
              <w:t xml:space="preserve">-1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Default="000C70BA" w:rsidP="002E3FCC">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Default="000C70BA" w:rsidP="002E3FCC">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Default="000C70BA" w:rsidP="002E3FCC">
            <w:pPr>
              <w:pStyle w:val="TAC"/>
              <w:keepNext w:val="0"/>
              <w:keepLines w:val="0"/>
              <w:widowControl w:val="0"/>
            </w:pPr>
            <w:r>
              <w:rPr>
                <w:rFonts w:cs="Arial"/>
                <w:szCs w:val="18"/>
              </w:rPr>
              <w:t>-</w:t>
            </w:r>
          </w:p>
        </w:tc>
      </w:tr>
      <w:tr w:rsidR="000C70BA"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Default="000C70BA" w:rsidP="002E3FCC">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Default="000C70BA" w:rsidP="002E3FCC">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Default="000C70BA" w:rsidP="002E3FCC">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Default="000C70BA" w:rsidP="002E3FCC">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Default="000C70BA" w:rsidP="002E3FCC">
            <w:pPr>
              <w:pStyle w:val="TAC"/>
              <w:keepNext w:val="0"/>
              <w:keepLines w:val="0"/>
              <w:widowControl w:val="0"/>
            </w:pPr>
            <w:r>
              <w:t>-</w:t>
            </w:r>
          </w:p>
        </w:tc>
      </w:tr>
      <w:tr w:rsidR="000C70BA"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Default="000C70BA" w:rsidP="002E3FCC">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Default="000C70BA" w:rsidP="002E3FCC">
            <w:pPr>
              <w:pStyle w:val="TAL"/>
            </w:pPr>
            <w:r>
              <w:t>Check: Does the UE (MCVideo client) provide transmission granted notification to the user?</w:t>
            </w:r>
          </w:p>
          <w:p w14:paraId="5351849A"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Default="000C70BA" w:rsidP="002E3FCC">
            <w:pPr>
              <w:pStyle w:val="TAC"/>
              <w:keepNext w:val="0"/>
              <w:keepLines w:val="0"/>
              <w:widowControl w:val="0"/>
            </w:pPr>
            <w:r>
              <w:rPr>
                <w:rFonts w:eastAsia="Calibri"/>
                <w:szCs w:val="18"/>
              </w:rPr>
              <w:t>F</w:t>
            </w:r>
          </w:p>
        </w:tc>
      </w:tr>
      <w:tr w:rsidR="000C70BA"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Default="000C70BA" w:rsidP="002E3FCC">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Default="000C70BA" w:rsidP="002E3FCC">
            <w:pPr>
              <w:pStyle w:val="TAL"/>
              <w:keepNext w:val="0"/>
              <w:keepLines w:val="0"/>
              <w:widowControl w:val="0"/>
              <w:rPr>
                <w:rFonts w:eastAsia="Calibri"/>
              </w:rPr>
            </w:pPr>
            <w:r>
              <w:t xml:space="preserve">Check: Does the UE (MCVideo client) correctly perform procedure 'MCVideo Transmission End Request CT' </w:t>
            </w:r>
            <w:r>
              <w:rPr>
                <w:rFonts w:eastAsia="SimSun"/>
              </w:rPr>
              <w:t xml:space="preserve">as described in TS </w:t>
            </w:r>
            <w:r w:rsidR="00960759">
              <w:rPr>
                <w:rFonts w:eastAsia="SimSun"/>
              </w:rPr>
              <w:t>37.579</w:t>
            </w:r>
            <w:r>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Default="000C70BA" w:rsidP="002E3FCC">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Default="000C70BA" w:rsidP="002E3FCC">
            <w:pPr>
              <w:pStyle w:val="TAC"/>
              <w:keepNext w:val="0"/>
              <w:keepLines w:val="0"/>
              <w:widowControl w:val="0"/>
            </w:pPr>
            <w:r>
              <w:rPr>
                <w:rFonts w:cs="Arial"/>
                <w:szCs w:val="18"/>
              </w:rPr>
              <w:t>P</w:t>
            </w:r>
          </w:p>
        </w:tc>
      </w:tr>
      <w:tr w:rsidR="000C70BA"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Default="000C70BA" w:rsidP="002E3FCC">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Default="000C70BA" w:rsidP="002E3FCC">
            <w:pPr>
              <w:pStyle w:val="TAL"/>
            </w:pPr>
            <w:r>
              <w:t>Check: Does the UE (MCVideo client) notify the user that the permission to send RTP media is being revoked?</w:t>
            </w:r>
          </w:p>
          <w:p w14:paraId="0F565B57"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Default="000C70BA" w:rsidP="002E3FCC">
            <w:pPr>
              <w:pStyle w:val="TAC"/>
              <w:keepNext w:val="0"/>
              <w:keepLines w:val="0"/>
              <w:widowControl w:val="0"/>
            </w:pPr>
            <w:r>
              <w:rPr>
                <w:rFonts w:eastAsia="Calibri"/>
                <w:szCs w:val="18"/>
              </w:rPr>
              <w:t>F</w:t>
            </w:r>
          </w:p>
        </w:tc>
      </w:tr>
      <w:tr w:rsidR="000C70BA"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Default="000C70BA" w:rsidP="002E3FCC">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Default="000C70BA" w:rsidP="002E3FCC">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Default="000C70BA" w:rsidP="002E3FCC">
            <w:pPr>
              <w:pStyle w:val="TAC"/>
              <w:keepNext w:val="0"/>
              <w:keepLines w:val="0"/>
              <w:widowControl w:val="0"/>
            </w:pPr>
            <w:r>
              <w:rPr>
                <w:rFonts w:cs="Arial"/>
                <w:szCs w:val="18"/>
              </w:rPr>
              <w:t>P</w:t>
            </w:r>
          </w:p>
        </w:tc>
      </w:tr>
      <w:tr w:rsidR="000C70BA"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Default="000C70BA" w:rsidP="002E3FCC">
            <w:pPr>
              <w:pStyle w:val="TAN"/>
            </w:pPr>
            <w:r>
              <w:t>NOTE 1: This action is expected to be done via a suitable implementation dependent MMI.</w:t>
            </w:r>
          </w:p>
        </w:tc>
      </w:tr>
    </w:tbl>
    <w:p w14:paraId="1AD1DA5F" w14:textId="77777777" w:rsidR="000C70BA" w:rsidRDefault="000C70BA" w:rsidP="000C70BA"/>
    <w:p w14:paraId="7FB33192" w14:textId="77777777" w:rsidR="000C70BA" w:rsidRDefault="000C70BA" w:rsidP="000C70BA">
      <w:pPr>
        <w:pStyle w:val="H6"/>
      </w:pPr>
      <w:r>
        <w:t>6.7.2.3.3</w:t>
      </w:r>
      <w:r>
        <w:tab/>
        <w:t>Specific message contents</w:t>
      </w:r>
    </w:p>
    <w:p w14:paraId="18819DAF" w14:textId="571DBCD2" w:rsidR="000C70BA" w:rsidRDefault="000C70BA" w:rsidP="000C70BA">
      <w:pPr>
        <w:pStyle w:val="TH"/>
      </w:pPr>
      <w:r>
        <w:t>Table 6.7.2.3.3-1: SIP INVITE from the SS (Step 1, Table 6.7.2.3.2-1;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Default="000C70BA" w:rsidP="002E3FCC">
            <w:pPr>
              <w:pStyle w:val="TAL"/>
            </w:pPr>
            <w:r>
              <w:t xml:space="preserve">Derivation Path: TS </w:t>
            </w:r>
            <w:r w:rsidR="00960759">
              <w:t>37.579</w:t>
            </w:r>
            <w:r>
              <w:t>-1 [2], Table 5.5.2.5.2-1, condition PRIVATE-CALL</w:t>
            </w:r>
          </w:p>
        </w:tc>
      </w:tr>
      <w:tr w:rsidR="000C70BA"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Default="000C70BA" w:rsidP="002E3FCC">
            <w:pPr>
              <w:pStyle w:val="TAH"/>
            </w:pPr>
            <w:r>
              <w:t>Condition</w:t>
            </w:r>
          </w:p>
        </w:tc>
      </w:tr>
      <w:tr w:rsidR="000C70BA"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Default="000C70BA" w:rsidP="002E3FCC">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Default="000C70BA" w:rsidP="002E3FCC">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Default="000C70BA" w:rsidP="002E3FCC">
            <w:pPr>
              <w:pStyle w:val="TAL"/>
            </w:pPr>
          </w:p>
        </w:tc>
      </w:tr>
      <w:tr w:rsidR="000C70BA"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Default="000C70BA" w:rsidP="002E3FCC">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Default="000C70BA" w:rsidP="002E3FCC">
            <w:pPr>
              <w:pStyle w:val="TAL"/>
            </w:pPr>
          </w:p>
        </w:tc>
      </w:tr>
      <w:tr w:rsidR="000C70BA"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Default="000C70BA" w:rsidP="002E3FCC">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Default="000C70BA" w:rsidP="002E3FCC">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Default="000C70BA" w:rsidP="002E3FCC">
            <w:pPr>
              <w:pStyle w:val="TAL"/>
            </w:pPr>
          </w:p>
        </w:tc>
      </w:tr>
      <w:tr w:rsidR="000C70BA"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Default="000C70BA" w:rsidP="002E3FCC">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Default="000C70BA" w:rsidP="002E3FCC">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Default="000C70BA" w:rsidP="002E3FCC">
            <w:pPr>
              <w:pStyle w:val="TAL"/>
            </w:pPr>
          </w:p>
        </w:tc>
      </w:tr>
      <w:tr w:rsidR="000C70BA"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Default="000C70BA" w:rsidP="002E3FCC">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Default="000C70BA" w:rsidP="002E3FCC">
            <w:pPr>
              <w:pStyle w:val="TAL"/>
            </w:pPr>
          </w:p>
        </w:tc>
      </w:tr>
      <w:tr w:rsidR="000C70BA"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Default="000C70BA" w:rsidP="002E3FCC">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Default="000C70BA" w:rsidP="002E3FCC">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Default="000C70BA" w:rsidP="002E3FCC">
            <w:pPr>
              <w:pStyle w:val="TAL"/>
            </w:pPr>
          </w:p>
        </w:tc>
      </w:tr>
      <w:tr w:rsidR="000C70BA"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Default="000C70BA" w:rsidP="002E3FCC">
            <w:pPr>
              <w:pStyle w:val="TAL"/>
            </w:pPr>
          </w:p>
        </w:tc>
      </w:tr>
      <w:tr w:rsidR="000C70BA"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Default="000C70BA" w:rsidP="002E3FCC">
            <w:pPr>
              <w:pStyle w:val="TAL"/>
            </w:pPr>
          </w:p>
        </w:tc>
      </w:tr>
      <w:tr w:rsidR="000C70BA"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Default="000C70BA" w:rsidP="002E3FCC">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Default="000C70BA" w:rsidP="002E3FCC">
            <w:pPr>
              <w:pStyle w:val="TAL"/>
            </w:pPr>
          </w:p>
        </w:tc>
      </w:tr>
      <w:tr w:rsidR="000C70BA"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Default="000C70BA" w:rsidP="002E3FCC">
            <w:pPr>
              <w:pStyle w:val="TAL"/>
            </w:pPr>
          </w:p>
        </w:tc>
      </w:tr>
      <w:tr w:rsidR="000C70BA"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Default="000C70BA" w:rsidP="002E3FCC">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Default="000C70BA" w:rsidP="002E3FCC">
            <w:pPr>
              <w:pStyle w:val="TAL"/>
            </w:pPr>
          </w:p>
        </w:tc>
      </w:tr>
    </w:tbl>
    <w:p w14:paraId="2FC6D595" w14:textId="77777777" w:rsidR="000C70BA" w:rsidRDefault="000C70BA" w:rsidP="000C70BA"/>
    <w:p w14:paraId="79FC8CB8" w14:textId="77777777" w:rsidR="000C70BA" w:rsidRDefault="000C70BA" w:rsidP="000C70BA">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Default="000C70BA" w:rsidP="002E3FCC">
            <w:pPr>
              <w:pStyle w:val="TAL"/>
            </w:pPr>
            <w:r>
              <w:t xml:space="preserve">Derivation Path: TS </w:t>
            </w:r>
            <w:r w:rsidR="00960759">
              <w:t>37.579</w:t>
            </w:r>
            <w:r>
              <w:t>-1 [2], Table 5.5.3.1.2-2, condition PRIVATE-CALL, INITIAL_SDP_OFFER</w:t>
            </w:r>
          </w:p>
        </w:tc>
      </w:tr>
      <w:tr w:rsidR="000C70BA"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Default="000C70BA" w:rsidP="002E3FCC">
            <w:pPr>
              <w:pStyle w:val="TAH"/>
            </w:pPr>
            <w:r>
              <w:t>Condition</w:t>
            </w:r>
          </w:p>
        </w:tc>
      </w:tr>
      <w:tr w:rsidR="000C70BA"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Default="000C70BA" w:rsidP="002E3FCC">
            <w:pPr>
              <w:pStyle w:val="TAL"/>
            </w:pPr>
          </w:p>
        </w:tc>
      </w:tr>
      <w:tr w:rsidR="000C70BA"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Default="000C70BA" w:rsidP="002E3FCC">
            <w:pPr>
              <w:pStyle w:val="TAL"/>
            </w:pPr>
            <w:r>
              <w:t>a=line</w:t>
            </w:r>
          </w:p>
          <w:p w14:paraId="01888AFC"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Default="000C70BA" w:rsidP="002E3FCC">
            <w:pPr>
              <w:pStyle w:val="TAL"/>
            </w:pPr>
          </w:p>
        </w:tc>
      </w:tr>
      <w:tr w:rsidR="000C70BA"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Default="000C70BA" w:rsidP="002E3FCC">
            <w:pPr>
              <w:pStyle w:val="TAL"/>
            </w:pPr>
          </w:p>
        </w:tc>
      </w:tr>
    </w:tbl>
    <w:p w14:paraId="2D9BA03E" w14:textId="77777777" w:rsidR="000C70BA" w:rsidRDefault="000C70BA" w:rsidP="000C70BA"/>
    <w:p w14:paraId="465F268A" w14:textId="77777777" w:rsidR="000C70BA" w:rsidRDefault="000C70BA" w:rsidP="000C70BA">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Default="000C70BA" w:rsidP="002E3FCC">
            <w:pPr>
              <w:pStyle w:val="TAL"/>
            </w:pPr>
            <w:r>
              <w:t xml:space="preserve">Derivation Path: TS </w:t>
            </w:r>
            <w:r w:rsidR="00960759">
              <w:t>37.579</w:t>
            </w:r>
            <w:r>
              <w:t>-1 [2], Table 5.5.3.2.2-2</w:t>
            </w:r>
          </w:p>
        </w:tc>
      </w:tr>
      <w:tr w:rsidR="000C70BA"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Default="000C70BA" w:rsidP="002E3FCC">
            <w:pPr>
              <w:pStyle w:val="TAH"/>
            </w:pPr>
            <w:r>
              <w:t>Condition</w:t>
            </w:r>
          </w:p>
        </w:tc>
      </w:tr>
      <w:tr w:rsidR="000C70BA"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Default="000C70BA" w:rsidP="002E3FCC">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Default="000C70BA" w:rsidP="002E3FCC">
            <w:pPr>
              <w:pStyle w:val="TAL"/>
            </w:pPr>
          </w:p>
        </w:tc>
      </w:tr>
      <w:tr w:rsidR="000C70BA"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Default="000C70BA" w:rsidP="002E3FCC">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Default="000C70BA" w:rsidP="002E3FCC">
            <w:pPr>
              <w:pStyle w:val="TAL"/>
            </w:pPr>
          </w:p>
        </w:tc>
      </w:tr>
      <w:tr w:rsidR="000C70BA"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Default="000C70BA" w:rsidP="002E3FCC">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Default="000C70BA" w:rsidP="002E3FCC">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Default="000C70BA" w:rsidP="002E3FCC">
            <w:pPr>
              <w:pStyle w:val="TAL"/>
            </w:pPr>
          </w:p>
        </w:tc>
      </w:tr>
      <w:tr w:rsidR="000C70BA"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Default="000C70BA" w:rsidP="002E3FCC">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Default="000C70BA" w:rsidP="002E3FCC">
            <w:pPr>
              <w:pStyle w:val="TAL"/>
            </w:pPr>
          </w:p>
        </w:tc>
      </w:tr>
      <w:tr w:rsidR="000C70BA"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Default="000C70BA" w:rsidP="002E3FCC">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Default="000C70BA" w:rsidP="002E3FCC">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Default="000C70BA" w:rsidP="002E3FCC">
            <w:pPr>
              <w:pStyle w:val="TAL"/>
            </w:pPr>
          </w:p>
        </w:tc>
      </w:tr>
    </w:tbl>
    <w:p w14:paraId="7CDCCBE4" w14:textId="77777777" w:rsidR="000C70BA" w:rsidRDefault="000C70BA" w:rsidP="000C70BA"/>
    <w:p w14:paraId="3D86D593" w14:textId="0A46516D" w:rsidR="000C70BA" w:rsidRDefault="000C70BA" w:rsidP="000C70BA">
      <w:pPr>
        <w:pStyle w:val="TH"/>
      </w:pPr>
      <w:r>
        <w:t>Table 6.7.2.3.3-4: SIP 200 (OK) from the UE (Step 1, Table 6.7.2.3.2-1;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Default="000C70BA" w:rsidP="002E3FCC">
            <w:pPr>
              <w:pStyle w:val="TAL"/>
            </w:pPr>
            <w:r>
              <w:t xml:space="preserve">Derivation Path: TS </w:t>
            </w:r>
            <w:r w:rsidR="00960759">
              <w:t>37.579</w:t>
            </w:r>
            <w:r>
              <w:t>-1 [2], Table 5.5.2.17.1.1-1, condition INVITE-RSP</w:t>
            </w:r>
          </w:p>
        </w:tc>
      </w:tr>
      <w:tr w:rsidR="000C70BA"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Default="000C70BA" w:rsidP="002E3FCC">
            <w:pPr>
              <w:pStyle w:val="TAH"/>
            </w:pPr>
            <w:r>
              <w:t>Condition</w:t>
            </w:r>
          </w:p>
        </w:tc>
      </w:tr>
      <w:tr w:rsidR="000C70BA"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242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Default="000C70BA" w:rsidP="002E3FCC">
            <w:pPr>
              <w:pStyle w:val="TAL"/>
            </w:pPr>
          </w:p>
        </w:tc>
      </w:tr>
      <w:tr w:rsidR="000C70BA" w14:paraId="0C0F0D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7DE43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A9548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61CC443" w14:textId="77777777" w:rsidR="000C70BA" w:rsidRDefault="000C70BA" w:rsidP="002E3FCC">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8A23C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06EF17" w14:textId="77777777" w:rsidR="000C70BA" w:rsidRDefault="000C70BA" w:rsidP="002E3FCC">
            <w:pPr>
              <w:pStyle w:val="TAL"/>
            </w:pPr>
          </w:p>
        </w:tc>
      </w:tr>
      <w:tr w:rsidR="000C70BA" w14:paraId="47404F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7D91B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4D1943" w14:textId="77777777" w:rsidR="000C70BA" w:rsidRDefault="000C70BA" w:rsidP="002E3FCC">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CCF07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0D3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C817A7" w14:textId="77777777" w:rsidR="000C70BA" w:rsidRDefault="000C70BA" w:rsidP="002E3FCC">
            <w:pPr>
              <w:pStyle w:val="TAL"/>
            </w:pPr>
          </w:p>
        </w:tc>
      </w:tr>
      <w:tr w:rsidR="000C70BA" w14:paraId="4560D04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2BBA0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8CC8E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D052E3F" w14:textId="77777777" w:rsidR="000C70BA" w:rsidRDefault="000C70BA" w:rsidP="002E3FCC">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ACC14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35CF5B" w14:textId="77777777" w:rsidR="000C70BA" w:rsidRDefault="000C70BA" w:rsidP="002E3FCC">
            <w:pPr>
              <w:pStyle w:val="TAL"/>
            </w:pPr>
          </w:p>
        </w:tc>
      </w:tr>
      <w:tr w:rsidR="000C70BA" w14:paraId="6223D0BA"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2E22A45C"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8273B" w14:textId="77777777" w:rsidR="000C70BA" w:rsidRDefault="000C70BA" w:rsidP="002E3FCC">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0DD5B2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34E2E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F0B385" w14:textId="77777777" w:rsidR="000C70BA" w:rsidRDefault="000C70BA" w:rsidP="002E3FCC">
            <w:pPr>
              <w:pStyle w:val="TAL"/>
            </w:pPr>
          </w:p>
        </w:tc>
      </w:tr>
    </w:tbl>
    <w:p w14:paraId="130B607E" w14:textId="77777777" w:rsidR="000C70BA" w:rsidRDefault="000C70BA" w:rsidP="000C70BA"/>
    <w:p w14:paraId="36816AFC" w14:textId="77777777" w:rsidR="000C70BA" w:rsidRDefault="000C70BA" w:rsidP="000C70BA">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Default="000C70BA" w:rsidP="002E3FCC">
            <w:pPr>
              <w:pStyle w:val="TAL"/>
            </w:pPr>
            <w:r>
              <w:t xml:space="preserve">Derivation Path: TS </w:t>
            </w:r>
            <w:r w:rsidR="00960759">
              <w:t>37.579</w:t>
            </w:r>
            <w:r>
              <w:t>-1 [2], Table 5.5.3.1.1-2, condition SDP_ANSWER</w:t>
            </w:r>
          </w:p>
        </w:tc>
      </w:tr>
    </w:tbl>
    <w:p w14:paraId="6A379A12" w14:textId="77777777" w:rsidR="000C70BA" w:rsidRDefault="000C70BA" w:rsidP="000C70BA"/>
    <w:p w14:paraId="721E8678" w14:textId="77777777" w:rsidR="000C70BA" w:rsidRDefault="000C70BA" w:rsidP="000C70BA">
      <w:pPr>
        <w:pStyle w:val="TH"/>
      </w:pPr>
      <w:r>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827106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81992F2" w14:textId="304666AA" w:rsidR="000C70BA" w:rsidRDefault="000C70BA" w:rsidP="002E3FCC">
            <w:pPr>
              <w:pStyle w:val="TAL"/>
            </w:pPr>
            <w:r>
              <w:t xml:space="preserve">Derivation Path: TS </w:t>
            </w:r>
            <w:r w:rsidR="00960759">
              <w:t>37.579</w:t>
            </w:r>
            <w:r>
              <w:t>-1 [2], Table 5.5.3.2.1-2, condition INVITE-RSP</w:t>
            </w:r>
          </w:p>
        </w:tc>
      </w:tr>
    </w:tbl>
    <w:p w14:paraId="7DAC1122" w14:textId="77777777" w:rsidR="000C70BA" w:rsidRDefault="000C70BA" w:rsidP="000C70BA"/>
    <w:p w14:paraId="4D1A3286" w14:textId="77777777" w:rsidR="000C70BA" w:rsidRDefault="000C70BA" w:rsidP="000C70BA">
      <w:pPr>
        <w:pStyle w:val="TH"/>
      </w:pPr>
      <w:r>
        <w:rPr>
          <w:color w:val="000000"/>
        </w:rPr>
        <w:t>Table 6.7.2.3.3-7: Void</w:t>
      </w:r>
    </w:p>
    <w:bookmarkEnd w:id="817"/>
    <w:p w14:paraId="01110B30" w14:textId="77777777" w:rsidR="000C70BA" w:rsidRPr="00201E3B" w:rsidRDefault="000C70BA" w:rsidP="000C70BA"/>
    <w:p w14:paraId="05E6CF03" w14:textId="77777777" w:rsidR="000C70BA" w:rsidRPr="00A20764" w:rsidRDefault="000C70BA" w:rsidP="000C70BA">
      <w:pPr>
        <w:pStyle w:val="Heading3"/>
        <w:rPr>
          <w:rFonts w:cs="Arial"/>
          <w:szCs w:val="28"/>
        </w:rPr>
      </w:pPr>
      <w:bookmarkStart w:id="821" w:name="_Toc171440766"/>
      <w:bookmarkStart w:id="822" w:name="_Toc180160958"/>
      <w:bookmarkStart w:id="823" w:name="_Toc99871305"/>
      <w:r w:rsidRPr="00A20764">
        <w:rPr>
          <w:rFonts w:cs="Arial"/>
          <w:szCs w:val="28"/>
        </w:rPr>
        <w:t>6.7.3</w:t>
      </w:r>
      <w:r w:rsidRPr="00A20764">
        <w:rPr>
          <w:rFonts w:cs="Arial"/>
          <w:szCs w:val="28"/>
        </w:rPr>
        <w:tab/>
        <w:t>On-network / On-demand ambient viewing call / Locally initiated ambient viewing call / Client Originated (CO)</w:t>
      </w:r>
      <w:bookmarkEnd w:id="821"/>
      <w:bookmarkEnd w:id="822"/>
    </w:p>
    <w:p w14:paraId="02A05DC4" w14:textId="77777777" w:rsidR="000C70BA" w:rsidRPr="00A20764" w:rsidRDefault="000C70BA" w:rsidP="000C70BA">
      <w:pPr>
        <w:pStyle w:val="H6"/>
      </w:pPr>
      <w:r w:rsidRPr="00A20764">
        <w:t>6.7.3.1</w:t>
      </w:r>
      <w:r w:rsidRPr="00A20764">
        <w:tab/>
        <w:t>Test Purpose (TP)</w:t>
      </w:r>
    </w:p>
    <w:p w14:paraId="5D39E59A" w14:textId="77777777" w:rsidR="000C70BA" w:rsidRPr="00A20764" w:rsidRDefault="000C70BA" w:rsidP="000C70BA">
      <w:pPr>
        <w:pStyle w:val="H6"/>
      </w:pPr>
      <w:r w:rsidRPr="00A20764">
        <w:t>(1)</w:t>
      </w:r>
    </w:p>
    <w:p w14:paraId="112A24C3" w14:textId="77777777" w:rsidR="000C70BA" w:rsidRPr="00A20764" w:rsidRDefault="000C70BA" w:rsidP="000C70BA">
      <w:pPr>
        <w:pStyle w:val="PL"/>
      </w:pPr>
      <w:r w:rsidRPr="00A20764">
        <w:rPr>
          <w:b/>
        </w:rPr>
        <w:t>with</w:t>
      </w:r>
      <w:r w:rsidRPr="00A20764">
        <w:t xml:space="preserve"> { the UE (MCVideo Client) registered and authorised for MCVideo Service, including authorised to initiate a MCVideo locally initiated ambient viewing call }</w:t>
      </w:r>
    </w:p>
    <w:p w14:paraId="18D0FD65" w14:textId="77777777" w:rsidR="000C70BA" w:rsidRPr="00A20764" w:rsidRDefault="000C70BA" w:rsidP="000C70BA">
      <w:pPr>
        <w:pStyle w:val="PL"/>
      </w:pPr>
      <w:r w:rsidRPr="00A20764">
        <w:rPr>
          <w:b/>
        </w:rPr>
        <w:t>ensure that</w:t>
      </w:r>
      <w:r w:rsidRPr="00A20764">
        <w:t xml:space="preserve"> {</w:t>
      </w:r>
    </w:p>
    <w:p w14:paraId="2495DA25" w14:textId="77777777" w:rsidR="000C70BA" w:rsidRPr="00A20764" w:rsidRDefault="000C70BA" w:rsidP="000C70BA">
      <w:pPr>
        <w:pStyle w:val="PL"/>
      </w:pPr>
      <w:r w:rsidRPr="00A20764">
        <w:t xml:space="preserve">  </w:t>
      </w:r>
      <w:r w:rsidRPr="00A20764">
        <w:rPr>
          <w:b/>
        </w:rPr>
        <w:t>when</w:t>
      </w:r>
      <w:r w:rsidRPr="00A20764">
        <w:t xml:space="preserve"> { the MCVideo User requests the establishment of a MCVideo locally initiated ambient viewing call }</w:t>
      </w:r>
    </w:p>
    <w:p w14:paraId="23DE77BD" w14:textId="77777777" w:rsidR="000C70BA" w:rsidRPr="00A20764" w:rsidRDefault="000C70BA" w:rsidP="000C70BA">
      <w:pPr>
        <w:pStyle w:val="PL"/>
      </w:pPr>
      <w:r w:rsidRPr="00A20764">
        <w:t xml:space="preserve">    </w:t>
      </w:r>
      <w:r w:rsidRPr="00A20764">
        <w:rPr>
          <w:b/>
        </w:rPr>
        <w:t>then</w:t>
      </w:r>
      <w:r w:rsidRPr="00A20764">
        <w:t xml:space="preserve"> { UE (MCVideo Client) sends a SIP INVITE message requesting the establishment of an MCVideo locally initiated ambient viewing call </w:t>
      </w:r>
      <w:r w:rsidRPr="00A20764">
        <w:rPr>
          <w:b/>
        </w:rPr>
        <w:t>and</w:t>
      </w:r>
      <w:r w:rsidRPr="00A20764">
        <w:t xml:space="preserve"> responds to a SIP 200 (OK) message with a SIP ACK message </w:t>
      </w:r>
      <w:r w:rsidRPr="00A20764">
        <w:rPr>
          <w:b/>
          <w:bCs/>
        </w:rPr>
        <w:t>and</w:t>
      </w:r>
      <w:r w:rsidRPr="00A20764">
        <w:t xml:space="preserve"> does not notify the MCVideo User that the call has been successfully established }</w:t>
      </w:r>
    </w:p>
    <w:p w14:paraId="28A44D47" w14:textId="77777777" w:rsidR="000C70BA" w:rsidRPr="00A20764" w:rsidRDefault="000C70BA" w:rsidP="000C70BA">
      <w:pPr>
        <w:pStyle w:val="PL"/>
      </w:pPr>
      <w:r w:rsidRPr="00A20764">
        <w:t xml:space="preserve">            }</w:t>
      </w:r>
    </w:p>
    <w:p w14:paraId="42355870" w14:textId="77777777" w:rsidR="000C70BA" w:rsidRPr="00A20764" w:rsidRDefault="000C70BA" w:rsidP="000C70BA">
      <w:pPr>
        <w:pStyle w:val="PL"/>
        <w:rPr>
          <w:rFonts w:cs="Courier New"/>
          <w:szCs w:val="16"/>
        </w:rPr>
      </w:pPr>
    </w:p>
    <w:p w14:paraId="138E8AA5" w14:textId="77777777" w:rsidR="000C70BA" w:rsidRPr="00A20764" w:rsidRDefault="000C70BA" w:rsidP="000C70BA">
      <w:pPr>
        <w:pStyle w:val="H6"/>
      </w:pPr>
      <w:r w:rsidRPr="00A20764">
        <w:t>(2)</w:t>
      </w:r>
    </w:p>
    <w:p w14:paraId="5E699A21" w14:textId="77777777" w:rsidR="000C70BA" w:rsidRPr="00A20764" w:rsidRDefault="000C70BA" w:rsidP="000C70BA">
      <w:pPr>
        <w:pStyle w:val="PL"/>
      </w:pPr>
      <w:r w:rsidRPr="00A20764">
        <w:rPr>
          <w:b/>
        </w:rPr>
        <w:t>with</w:t>
      </w:r>
      <w:r w:rsidRPr="00A20764">
        <w:t xml:space="preserve"> { UE (MCVideo Client) having an ongoing MCVideo locally initiated ambient viewing call }</w:t>
      </w:r>
    </w:p>
    <w:p w14:paraId="144ADB0D" w14:textId="77777777" w:rsidR="000C70BA" w:rsidRPr="00A20764" w:rsidRDefault="000C70BA" w:rsidP="000C70BA">
      <w:pPr>
        <w:pStyle w:val="PL"/>
      </w:pPr>
      <w:r w:rsidRPr="00A20764">
        <w:rPr>
          <w:b/>
        </w:rPr>
        <w:t>ensure that</w:t>
      </w:r>
      <w:r w:rsidRPr="00A20764">
        <w:t xml:space="preserve"> {</w:t>
      </w:r>
    </w:p>
    <w:p w14:paraId="16C24D41" w14:textId="77777777" w:rsidR="000C70BA" w:rsidRPr="00A20764" w:rsidRDefault="000C70BA" w:rsidP="000C70BA">
      <w:pPr>
        <w:pStyle w:val="PL"/>
      </w:pPr>
      <w:r w:rsidRPr="00A20764">
        <w:t xml:space="preserve">  </w:t>
      </w:r>
      <w:r w:rsidRPr="00A20764">
        <w:rPr>
          <w:b/>
        </w:rPr>
        <w:t>when</w:t>
      </w:r>
      <w:r w:rsidRPr="00A20764">
        <w:t xml:space="preserve"> { the MCVideo User requests to terminate the ongoing MCVideo locally initiated ambient viewing call }</w:t>
      </w:r>
    </w:p>
    <w:p w14:paraId="371A6DB0" w14:textId="77777777" w:rsidR="000C70BA" w:rsidRPr="00A20764" w:rsidRDefault="000C70BA" w:rsidP="000C70BA">
      <w:pPr>
        <w:pStyle w:val="PL"/>
      </w:pPr>
      <w:r w:rsidRPr="00A20764">
        <w:t xml:space="preserve">    </w:t>
      </w:r>
      <w:r w:rsidRPr="00A20764">
        <w:rPr>
          <w:b/>
        </w:rPr>
        <w:t>then</w:t>
      </w:r>
      <w:r w:rsidRPr="00A20764">
        <w:t xml:space="preserve"> { UE (MCVideo Client) sends a SIP BYE request </w:t>
      </w:r>
      <w:r w:rsidRPr="00A20764">
        <w:rPr>
          <w:b/>
          <w:bCs/>
        </w:rPr>
        <w:t>and</w:t>
      </w:r>
      <w:r w:rsidRPr="00A20764">
        <w:t xml:space="preserve"> leaves the MCVideo session after receiving a SIP 200 (OK) message </w:t>
      </w:r>
      <w:r w:rsidRPr="00A20764">
        <w:rPr>
          <w:b/>
          <w:bCs/>
        </w:rPr>
        <w:t>and</w:t>
      </w:r>
      <w:r w:rsidRPr="00A20764">
        <w:t xml:space="preserve"> provides no indication that an ambient viewing call has been terminated }</w:t>
      </w:r>
    </w:p>
    <w:p w14:paraId="0BEEBFD3" w14:textId="77777777" w:rsidR="000C70BA" w:rsidRPr="00A20764" w:rsidRDefault="000C70BA" w:rsidP="000C70BA">
      <w:pPr>
        <w:pStyle w:val="PL"/>
      </w:pPr>
      <w:r w:rsidRPr="00A20764">
        <w:t xml:space="preserve">            }</w:t>
      </w:r>
    </w:p>
    <w:p w14:paraId="6141AEAF" w14:textId="77777777" w:rsidR="000C70BA" w:rsidRPr="00A20764" w:rsidRDefault="000C70BA" w:rsidP="000C70BA">
      <w:pPr>
        <w:pStyle w:val="PL"/>
        <w:rPr>
          <w:rFonts w:cs="Courier New"/>
          <w:szCs w:val="16"/>
        </w:rPr>
      </w:pPr>
    </w:p>
    <w:p w14:paraId="2FD74FC9" w14:textId="77777777" w:rsidR="000C70BA" w:rsidRPr="00A20764" w:rsidRDefault="000C70BA" w:rsidP="000C70BA">
      <w:pPr>
        <w:pStyle w:val="H6"/>
      </w:pPr>
      <w:r w:rsidRPr="00A20764">
        <w:t>6.7.3.2</w:t>
      </w:r>
      <w:r w:rsidRPr="00A20764">
        <w:tab/>
        <w:t>Conformance requirements</w:t>
      </w:r>
    </w:p>
    <w:p w14:paraId="721C8E2F" w14:textId="77777777" w:rsidR="000C70BA" w:rsidRPr="00A20764" w:rsidRDefault="000C70BA" w:rsidP="000C70BA">
      <w:r w:rsidRPr="00A20764">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A20764" w:rsidRDefault="000C70BA" w:rsidP="000C70BA">
      <w:r w:rsidRPr="00A20764">
        <w:t>[TS 24.281, clause 15.2.1.1]</w:t>
      </w:r>
    </w:p>
    <w:p w14:paraId="09711C0F" w14:textId="77777777" w:rsidR="000C70BA" w:rsidRPr="00A20764" w:rsidRDefault="000C70BA" w:rsidP="000C70BA">
      <w:r w:rsidRPr="00A20764">
        <w:t>Upon receiving a request from the MCVideo user to originate a remote initiated ambient viewing call, if the &lt;</w:t>
      </w:r>
      <w:r w:rsidRPr="00A20764">
        <w:rPr>
          <w:lang w:eastAsia="ko-KR"/>
        </w:rPr>
        <w:t>allow</w:t>
      </w:r>
      <w:r w:rsidRPr="00A20764">
        <w:t>-</w:t>
      </w:r>
      <w:r w:rsidRPr="00A20764">
        <w:rPr>
          <w:lang w:eastAsia="ko-KR"/>
        </w:rPr>
        <w:t>request-remote-initiated-ambient-viewing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A20764" w:rsidRDefault="000C70BA" w:rsidP="000C70BA">
      <w:r w:rsidRPr="00A20764">
        <w:t>Upon receiving a request from the MCVideo user to originate a locally initiated ambient viewing call, if the &lt;</w:t>
      </w:r>
      <w:r w:rsidRPr="00A20764">
        <w:rPr>
          <w:lang w:eastAsia="ko-KR"/>
        </w:rPr>
        <w:t>allow</w:t>
      </w:r>
      <w:r w:rsidRPr="00A20764">
        <w:t>-</w:t>
      </w:r>
      <w:r w:rsidRPr="00A20764">
        <w:rPr>
          <w:lang w:eastAsia="ko-KR"/>
        </w:rPr>
        <w:t>request-locally-initiated-ambient-viewing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A20764" w:rsidRDefault="000C70BA" w:rsidP="000C70BA">
      <w:pPr>
        <w:rPr>
          <w:lang w:eastAsia="ko-KR"/>
        </w:rPr>
      </w:pPr>
      <w:r w:rsidRPr="00A20764">
        <w:t xml:space="preserve">Upon receiving a request from an MCVideo </w:t>
      </w:r>
      <w:r w:rsidRPr="00A20764">
        <w:rPr>
          <w:lang w:eastAsia="ko-KR"/>
        </w:rPr>
        <w:t>u</w:t>
      </w:r>
      <w:r w:rsidRPr="00A20764">
        <w:t xml:space="preserve">ser to establish an MCVideo </w:t>
      </w:r>
      <w:r w:rsidRPr="00A20764">
        <w:rPr>
          <w:lang w:eastAsia="ko-KR"/>
        </w:rPr>
        <w:t>ambient viewing</w:t>
      </w:r>
      <w:r w:rsidRPr="00A20764">
        <w:t xml:space="preserve"> </w:t>
      </w:r>
      <w:r w:rsidRPr="00A20764">
        <w:rPr>
          <w:lang w:eastAsia="ko-KR"/>
        </w:rPr>
        <w:t>c</w:t>
      </w:r>
      <w:r w:rsidRPr="00A20764">
        <w:t xml:space="preserve">all that has been authorised successfully by the requesting MCVideo client, </w:t>
      </w:r>
      <w:r w:rsidRPr="00A20764">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A20764" w:rsidRDefault="000C70BA" w:rsidP="000C70BA">
      <w:pPr>
        <w:rPr>
          <w:lang w:eastAsia="ko-KR"/>
        </w:rPr>
      </w:pPr>
      <w:r w:rsidRPr="00A20764">
        <w:rPr>
          <w:lang w:eastAsia="ko-KR"/>
        </w:rPr>
        <w:t>The MCVideo client:</w:t>
      </w:r>
    </w:p>
    <w:p w14:paraId="5EB7024D"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set the Request-URI of the SIP INVITE request to a public service identity </w:t>
      </w:r>
      <w:r w:rsidRPr="00A20764">
        <w:t>of identifying the participating MCVideo function serving the MCVideo user</w:t>
      </w:r>
      <w:r w:rsidRPr="00A20764">
        <w:rPr>
          <w:lang w:eastAsia="ko-KR"/>
        </w:rPr>
        <w:t>;</w:t>
      </w:r>
    </w:p>
    <w:p w14:paraId="2DE032B8" w14:textId="77777777" w:rsidR="000C70BA" w:rsidRPr="00A20764" w:rsidRDefault="000C70BA" w:rsidP="000C70BA">
      <w:pPr>
        <w:pStyle w:val="B1"/>
      </w:pPr>
      <w:r w:rsidRPr="00A20764">
        <w:t>2)</w:t>
      </w:r>
      <w:r w:rsidRPr="00A20764">
        <w:tab/>
        <w:t>may include a P-Preferred-Identity header field in the SIP INVITE request containing a public user identity as specified in 3GPP TS 24.229 [11];</w:t>
      </w:r>
    </w:p>
    <w:p w14:paraId="0D068228" w14:textId="77777777" w:rsidR="000C70BA" w:rsidRPr="00A20764" w:rsidRDefault="000C70BA" w:rsidP="000C70BA">
      <w:pPr>
        <w:pStyle w:val="B1"/>
        <w:rPr>
          <w:lang w:eastAsia="ko-KR"/>
        </w:rPr>
      </w:pPr>
      <w:r w:rsidRPr="00A20764">
        <w:rPr>
          <w:lang w:eastAsia="ko-KR"/>
        </w:rPr>
        <w:t>3)</w:t>
      </w:r>
      <w:r w:rsidRPr="00A20764">
        <w:rPr>
          <w:lang w:eastAsia="ko-KR"/>
        </w:rPr>
        <w:tab/>
      </w:r>
      <w:r w:rsidRPr="00A20764">
        <w:t>shall</w:t>
      </w:r>
      <w:r w:rsidRPr="00A20764">
        <w:rPr>
          <w:lang w:eastAsia="ko-KR"/>
        </w:rPr>
        <w:t xml:space="preserve"> include the g.3gpp.mcvideo media feature tag </w:t>
      </w:r>
      <w:r w:rsidRPr="00A20764">
        <w:t xml:space="preserve">and the </w:t>
      </w:r>
      <w:r w:rsidRPr="00A20764">
        <w:rPr>
          <w:lang w:eastAsia="ko-KR"/>
        </w:rPr>
        <w:t>g.3gpp.icsi-ref media feature tag with the value of "urn:urn-7:3gpp-service.ims.icsi.mcvideo" in the Contact header field of the SIP INVITE request according to IETF RFC 3840 [22];</w:t>
      </w:r>
    </w:p>
    <w:p w14:paraId="4DBBECAE" w14:textId="77777777" w:rsidR="000C70BA" w:rsidRPr="00A20764" w:rsidRDefault="000C70BA" w:rsidP="000C70BA">
      <w:pPr>
        <w:pStyle w:val="B1"/>
        <w:rPr>
          <w:lang w:eastAsia="ko-KR"/>
        </w:rPr>
      </w:pPr>
      <w:r w:rsidRPr="00A20764">
        <w:rPr>
          <w:lang w:eastAsia="ko-KR"/>
        </w:rPr>
        <w:t>4)</w:t>
      </w:r>
      <w:r w:rsidRPr="00A20764">
        <w:rPr>
          <w:lang w:eastAsia="ko-KR"/>
        </w:rPr>
        <w:tab/>
      </w:r>
      <w:r w:rsidRPr="00A20764">
        <w:t>shall</w:t>
      </w:r>
      <w:r w:rsidRPr="00A20764">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A20764" w:rsidRDefault="000C70BA" w:rsidP="000C70BA">
      <w:pPr>
        <w:pStyle w:val="B1"/>
        <w:rPr>
          <w:lang w:eastAsia="ko-KR"/>
        </w:rPr>
      </w:pPr>
      <w:r w:rsidRPr="00A20764">
        <w:rPr>
          <w:lang w:eastAsia="ko-KR"/>
        </w:rPr>
        <w:t>5)</w:t>
      </w:r>
      <w:r w:rsidRPr="00A20764">
        <w:rPr>
          <w:lang w:eastAsia="ko-KR"/>
        </w:rPr>
        <w:tab/>
      </w:r>
      <w:r w:rsidRPr="00A20764">
        <w:t>shall</w:t>
      </w:r>
      <w:r w:rsidRPr="00A20764">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A20764" w:rsidRDefault="000C70BA" w:rsidP="000C70BA">
      <w:pPr>
        <w:pStyle w:val="B1"/>
        <w:rPr>
          <w:lang w:eastAsia="ko-KR"/>
        </w:rPr>
      </w:pPr>
      <w:r w:rsidRPr="00A20764">
        <w:rPr>
          <w:lang w:eastAsia="ko-KR"/>
        </w:rPr>
        <w:t>6)</w:t>
      </w:r>
      <w:r w:rsidRPr="00A20764">
        <w:rPr>
          <w:lang w:eastAsia="ko-KR"/>
        </w:rPr>
        <w:tab/>
      </w:r>
      <w:r w:rsidRPr="00A20764">
        <w:t>shall</w:t>
      </w:r>
      <w:r w:rsidRPr="00A20764">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A20764" w:rsidRDefault="000C70BA" w:rsidP="000C70BA">
      <w:pPr>
        <w:pStyle w:val="B1"/>
        <w:rPr>
          <w:lang w:val="en-US"/>
        </w:rPr>
      </w:pPr>
      <w:r w:rsidRPr="00A20764">
        <w:rPr>
          <w:lang w:eastAsia="ko-KR"/>
        </w:rPr>
        <w:t>7)</w:t>
      </w:r>
      <w:r w:rsidRPr="00A20764">
        <w:rPr>
          <w:lang w:eastAsia="ko-KR"/>
        </w:rPr>
        <w:tab/>
      </w:r>
      <w:r w:rsidRPr="00A20764">
        <w:t>shall</w:t>
      </w:r>
      <w:r w:rsidRPr="00A20764">
        <w:rPr>
          <w:lang w:eastAsia="ko-KR"/>
        </w:rPr>
        <w:t xml:space="preserve"> include </w:t>
      </w:r>
      <w:r w:rsidRPr="00A20764">
        <w:rPr>
          <w:lang w:val="en-US"/>
        </w:rPr>
        <w:t>an application/vnd.3gpp.mcvideo-info+xml MIME body with the &lt;session-type&gt; element set to a value of "ambient-viewing";</w:t>
      </w:r>
    </w:p>
    <w:p w14:paraId="1F9C5CA7" w14:textId="77777777" w:rsidR="000C70BA" w:rsidRPr="00A20764" w:rsidRDefault="000C70BA" w:rsidP="000C70BA">
      <w:pPr>
        <w:pStyle w:val="B1"/>
        <w:rPr>
          <w:lang w:val="en-US"/>
        </w:rPr>
      </w:pPr>
      <w:r w:rsidRPr="00A20764">
        <w:rPr>
          <w:lang w:val="en-US"/>
        </w:rPr>
        <w:t>8)</w:t>
      </w:r>
      <w:r w:rsidRPr="00A20764">
        <w:rPr>
          <w:lang w:val="en-US"/>
        </w:rPr>
        <w:tab/>
        <w:t>shall include in the application/vnd.3gpp.mcvideo-info+xml MIME body an &lt;ambient-viewing-type&gt; element set to a value of:</w:t>
      </w:r>
    </w:p>
    <w:p w14:paraId="4C9B4504" w14:textId="77777777" w:rsidR="000C70BA" w:rsidRPr="00A20764" w:rsidRDefault="000C70BA" w:rsidP="000C70BA">
      <w:pPr>
        <w:pStyle w:val="B2"/>
        <w:rPr>
          <w:lang w:val="en-US"/>
        </w:rPr>
      </w:pPr>
      <w:r w:rsidRPr="00A20764">
        <w:rPr>
          <w:lang w:val="en-US"/>
        </w:rPr>
        <w:t>a)</w:t>
      </w:r>
      <w:r w:rsidRPr="00A20764">
        <w:rPr>
          <w:lang w:val="en-US"/>
        </w:rPr>
        <w:tab/>
        <w:t>"</w:t>
      </w:r>
      <w:r w:rsidRPr="00A20764">
        <w:t>local</w:t>
      </w:r>
      <w:r w:rsidRPr="00A20764">
        <w:rPr>
          <w:lang w:val="en-US"/>
        </w:rPr>
        <w:t>-init", if the MCVideo user has requested a locally initiated ambient viewing call; or</w:t>
      </w:r>
    </w:p>
    <w:p w14:paraId="7BB375D4" w14:textId="77777777" w:rsidR="000C70BA" w:rsidRPr="00A20764" w:rsidRDefault="000C70BA" w:rsidP="000C70BA">
      <w:pPr>
        <w:pStyle w:val="B2"/>
        <w:rPr>
          <w:lang w:val="en-US" w:eastAsia="x-none"/>
        </w:rPr>
      </w:pPr>
      <w:r w:rsidRPr="00A20764">
        <w:rPr>
          <w:lang w:val="en-US"/>
        </w:rPr>
        <w:t>b)</w:t>
      </w:r>
      <w:r w:rsidRPr="00A20764">
        <w:rPr>
          <w:lang w:val="en-US"/>
        </w:rPr>
        <w:tab/>
        <w:t>"remote-init", if the MCVideo user has requested a remotely initiated ambient viewing call;</w:t>
      </w:r>
    </w:p>
    <w:p w14:paraId="2EBC3BE1" w14:textId="77777777" w:rsidR="000C70BA" w:rsidRPr="00A20764" w:rsidRDefault="000C70BA" w:rsidP="000C70BA">
      <w:pPr>
        <w:pStyle w:val="B1"/>
        <w:rPr>
          <w:lang w:eastAsia="ko-KR"/>
        </w:rPr>
      </w:pPr>
      <w:r w:rsidRPr="00A20764">
        <w:rPr>
          <w:lang w:eastAsia="ko-KR"/>
        </w:rPr>
        <w:t>9)</w:t>
      </w:r>
      <w:r w:rsidRPr="00A20764">
        <w:rPr>
          <w:lang w:eastAsia="ko-KR"/>
        </w:rPr>
        <w:tab/>
      </w:r>
      <w:r w:rsidRPr="00A20764">
        <w:t>shall</w:t>
      </w:r>
      <w:r w:rsidRPr="00A20764">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A20764" w:rsidRDefault="000C70BA" w:rsidP="000C70BA">
      <w:pPr>
        <w:pStyle w:val="NO"/>
      </w:pPr>
      <w:r w:rsidRPr="00A20764">
        <w:t>NOTE 1:</w:t>
      </w:r>
      <w:r w:rsidRPr="00A20764">
        <w:tab/>
        <w:t>the targeted MCVideo user is the viewed-to MCVideo user in the case of a remotely initiated ambient viewing call or the viewing MCVideo user in the case of a locally initiated viewing call.</w:t>
      </w:r>
    </w:p>
    <w:p w14:paraId="1154D1CE" w14:textId="77777777" w:rsidR="000C70BA" w:rsidRPr="00A20764" w:rsidRDefault="000C70BA" w:rsidP="000C70BA">
      <w:pPr>
        <w:pStyle w:val="B1"/>
        <w:rPr>
          <w:lang w:eastAsia="ko-KR"/>
        </w:rPr>
      </w:pPr>
      <w:r w:rsidRPr="00A20764">
        <w:rPr>
          <w:lang w:eastAsia="ko-KR"/>
        </w:rPr>
        <w:t>10)</w:t>
      </w:r>
      <w:r w:rsidRPr="00A20764">
        <w:rPr>
          <w:lang w:eastAsia="ko-KR"/>
        </w:rPr>
        <w:tab/>
      </w:r>
      <w:r w:rsidRPr="00A20764">
        <w:t>if</w:t>
      </w:r>
      <w:r w:rsidRPr="00A20764">
        <w:rPr>
          <w:lang w:eastAsia="ko-KR"/>
        </w:rPr>
        <w:t xml:space="preserve"> an end-to-end security context needs to be established then:</w:t>
      </w:r>
    </w:p>
    <w:p w14:paraId="7E018899" w14:textId="77777777" w:rsidR="000C70BA" w:rsidRPr="00A20764" w:rsidRDefault="000C70BA" w:rsidP="000C70BA">
      <w:pPr>
        <w:pStyle w:val="B2"/>
        <w:rPr>
          <w:lang w:eastAsia="ko-KR"/>
        </w:rPr>
      </w:pPr>
      <w:r w:rsidRPr="00A20764">
        <w:rPr>
          <w:lang w:eastAsia="ko-KR"/>
        </w:rPr>
        <w:t>a)</w:t>
      </w:r>
      <w:r w:rsidRPr="00A20764">
        <w:rPr>
          <w:lang w:eastAsia="ko-KR"/>
        </w:rPr>
        <w:tab/>
        <w:t xml:space="preserve">if </w:t>
      </w:r>
      <w:r w:rsidRPr="00A20764">
        <w:t>necessary</w:t>
      </w:r>
      <w:r w:rsidRPr="00A20764">
        <w:rPr>
          <w:lang w:eastAsia="ko-KR"/>
        </w:rPr>
        <w:t>, shall instruct the key management client to request keying material from the key management server as described in 3GPP TS 33.180 [8];</w:t>
      </w:r>
    </w:p>
    <w:p w14:paraId="1BE261B3" w14:textId="77777777" w:rsidR="000C70BA" w:rsidRPr="00A20764" w:rsidRDefault="000C70BA" w:rsidP="000C70BA">
      <w:pPr>
        <w:pStyle w:val="B2"/>
        <w:rPr>
          <w:lang w:eastAsia="ko-KR"/>
        </w:rPr>
      </w:pPr>
      <w:r w:rsidRPr="00A20764">
        <w:rPr>
          <w:lang w:eastAsia="ko-KR"/>
        </w:rPr>
        <w:t>b)</w:t>
      </w:r>
      <w:r w:rsidRPr="00A20764">
        <w:rPr>
          <w:lang w:eastAsia="ko-KR"/>
        </w:rPr>
        <w:tab/>
      </w:r>
      <w:r w:rsidRPr="00A20764">
        <w:t>shall</w:t>
      </w:r>
      <w:r w:rsidRPr="00A20764">
        <w:rPr>
          <w:lang w:eastAsia="ko-KR"/>
        </w:rPr>
        <w:t xml:space="preserve"> use the keying material to generate a PCK as described in 3GPP TS 33.180 [8];</w:t>
      </w:r>
    </w:p>
    <w:p w14:paraId="56CADD47" w14:textId="77777777" w:rsidR="000C70BA" w:rsidRPr="00A20764" w:rsidRDefault="000C70BA" w:rsidP="000C70BA">
      <w:pPr>
        <w:pStyle w:val="B2"/>
        <w:rPr>
          <w:lang w:eastAsia="ko-KR"/>
        </w:rPr>
      </w:pPr>
      <w:r w:rsidRPr="00A20764">
        <w:rPr>
          <w:lang w:eastAsia="ko-KR"/>
        </w:rPr>
        <w:t>c)</w:t>
      </w:r>
      <w:r w:rsidRPr="00A20764">
        <w:rPr>
          <w:lang w:eastAsia="ko-KR"/>
        </w:rPr>
        <w:tab/>
      </w:r>
      <w:r w:rsidRPr="00A20764">
        <w:t>shall</w:t>
      </w:r>
      <w:r w:rsidRPr="00A20764">
        <w:rPr>
          <w:lang w:eastAsia="ko-KR"/>
        </w:rPr>
        <w:t xml:space="preserve"> use the PCK to generate a PCK-ID with the four most significant bits set to "0001" to indicate that the </w:t>
      </w:r>
      <w:r w:rsidRPr="00A20764">
        <w:t xml:space="preserve">purpose of the PCK is to protect private call communications and with the remaining twenty eight bits being randomly generated as </w:t>
      </w:r>
      <w:r w:rsidRPr="00A20764">
        <w:rPr>
          <w:lang w:eastAsia="ko-KR"/>
        </w:rPr>
        <w:t>described in 3GPP TS 33.180 [8];</w:t>
      </w:r>
    </w:p>
    <w:p w14:paraId="3F97D10C" w14:textId="77777777" w:rsidR="000C70BA" w:rsidRPr="00A20764" w:rsidRDefault="000C70BA" w:rsidP="000C70BA">
      <w:pPr>
        <w:pStyle w:val="B2"/>
        <w:rPr>
          <w:lang w:eastAsia="ko-KR"/>
        </w:rPr>
      </w:pPr>
      <w:r w:rsidRPr="00A20764">
        <w:rPr>
          <w:lang w:eastAsia="ko-KR"/>
        </w:rPr>
        <w:t>d)</w:t>
      </w:r>
      <w:r w:rsidRPr="00A20764">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A20764" w:rsidRDefault="000C70BA" w:rsidP="000C70BA">
      <w:pPr>
        <w:pStyle w:val="B2"/>
      </w:pPr>
      <w:r w:rsidRPr="00A20764">
        <w:t>e)</w:t>
      </w:r>
      <w:r w:rsidRPr="00A20764">
        <w:tab/>
        <w:t>shall generate a MIKEY-SAKKE I_MESSAGE using the encapsulated PCK and PCK-ID as specified in 3GPP TS 33.180 [8];</w:t>
      </w:r>
    </w:p>
    <w:p w14:paraId="0EBE9AE0" w14:textId="77777777" w:rsidR="000C70BA" w:rsidRPr="00A20764" w:rsidRDefault="000C70BA" w:rsidP="000C70BA">
      <w:pPr>
        <w:pStyle w:val="B2"/>
        <w:rPr>
          <w:lang w:eastAsia="ko-KR"/>
        </w:rPr>
      </w:pPr>
      <w:r w:rsidRPr="00A20764">
        <w:rPr>
          <w:lang w:eastAsia="ko-KR"/>
        </w:rPr>
        <w:t>f)</w:t>
      </w:r>
      <w:r w:rsidRPr="00A20764">
        <w:rPr>
          <w:lang w:eastAsia="ko-KR"/>
        </w:rPr>
        <w:tab/>
        <w:t xml:space="preserve">shall add the </w:t>
      </w:r>
      <w:r w:rsidRPr="00A20764">
        <w:t>MCVideo ID of the originating MCVideo to the initiator field (IDRi) of the I_MESSAGE as described in 3GPP TS 33.180 [8]; and</w:t>
      </w:r>
    </w:p>
    <w:p w14:paraId="414838F3" w14:textId="77777777" w:rsidR="000C70BA" w:rsidRPr="00A20764" w:rsidRDefault="000C70BA" w:rsidP="000C70BA">
      <w:pPr>
        <w:pStyle w:val="B2"/>
        <w:rPr>
          <w:lang w:eastAsia="ko-KR"/>
        </w:rPr>
      </w:pPr>
      <w:r w:rsidRPr="00A20764">
        <w:t>g)</w:t>
      </w:r>
      <w:r w:rsidRPr="00A20764">
        <w:tab/>
        <w:t xml:space="preserve">shall sign the MIKEY-SAKKE I_MESSAGE using the originating MCVideo user's signing key provided in the keying material together with a time related parameter, and add this to the MIKEY-SAKKE payload, as </w:t>
      </w:r>
      <w:r w:rsidRPr="00A20764">
        <w:rPr>
          <w:lang w:eastAsia="ko-KR"/>
        </w:rPr>
        <w:t>described in 3GPP TS 33.180 [8];</w:t>
      </w:r>
    </w:p>
    <w:p w14:paraId="0ABD9740" w14:textId="77777777" w:rsidR="000C70BA" w:rsidRPr="00A20764" w:rsidRDefault="000C70BA" w:rsidP="000C70BA">
      <w:pPr>
        <w:pStyle w:val="B1"/>
        <w:rPr>
          <w:lang w:eastAsia="ko-KR"/>
        </w:rPr>
      </w:pPr>
      <w:r w:rsidRPr="00A20764">
        <w:rPr>
          <w:lang w:eastAsia="ko-KR"/>
        </w:rPr>
        <w:t>11)</w:t>
      </w:r>
      <w:r w:rsidRPr="00A20764">
        <w:rPr>
          <w:lang w:eastAsia="ko-KR"/>
        </w:rPr>
        <w:tab/>
        <w:t>shall include an SDP offer according to 3GPP TS 24.229 [11] with the clarification given in clause 6.2.1;</w:t>
      </w:r>
    </w:p>
    <w:p w14:paraId="266024FA" w14:textId="77777777" w:rsidR="000C70BA" w:rsidRPr="00A20764" w:rsidRDefault="000C70BA" w:rsidP="000C70BA">
      <w:pPr>
        <w:pStyle w:val="B1"/>
        <w:rPr>
          <w:lang w:eastAsia="ko-KR"/>
        </w:rPr>
      </w:pPr>
      <w:r w:rsidRPr="00A20764">
        <w:rPr>
          <w:lang w:eastAsia="ko-KR"/>
        </w:rPr>
        <w:t>12)</w:t>
      </w:r>
      <w:r w:rsidRPr="00A20764">
        <w:rPr>
          <w:lang w:eastAsia="ko-KR"/>
        </w:rPr>
        <w:tab/>
        <w:t>if this is a locally initiated ambient viewing call, shall comply with the conditions for implicit transmit media request control as specified in clause 6.4;</w:t>
      </w:r>
    </w:p>
    <w:p w14:paraId="51776389" w14:textId="77777777" w:rsidR="000C70BA" w:rsidRPr="00A20764" w:rsidRDefault="000C70BA" w:rsidP="000C70BA">
      <w:pPr>
        <w:pStyle w:val="B1"/>
        <w:rPr>
          <w:lang w:eastAsia="ko-KR"/>
        </w:rPr>
      </w:pPr>
      <w:r w:rsidRPr="00A20764">
        <w:rPr>
          <w:lang w:eastAsia="ko-KR"/>
        </w:rPr>
        <w:t>13)</w:t>
      </w:r>
      <w:r w:rsidRPr="00A20764">
        <w:rPr>
          <w:lang w:eastAsia="ko-KR"/>
        </w:rPr>
        <w:tab/>
      </w:r>
      <w:r w:rsidRPr="00A20764">
        <w:t>if</w:t>
      </w:r>
      <w:r w:rsidRPr="00A20764">
        <w:rPr>
          <w:lang w:eastAsia="ko-KR"/>
        </w:rPr>
        <w:t xml:space="preserve"> this is a remotely initiated ambient viewing call, shall comply with the conditions for an </w:t>
      </w:r>
      <w:r w:rsidRPr="00A20764">
        <w:t>implicit transmit media request control to the terminating MCVideo client</w:t>
      </w:r>
      <w:r w:rsidRPr="00A20764">
        <w:rPr>
          <w:lang w:eastAsia="ko-KR"/>
        </w:rPr>
        <w:t xml:space="preserve"> as specified in clause 6.4;</w:t>
      </w:r>
    </w:p>
    <w:p w14:paraId="6C325B01" w14:textId="77777777" w:rsidR="000C70BA" w:rsidRPr="00A20764" w:rsidRDefault="000C70BA" w:rsidP="000C70BA">
      <w:pPr>
        <w:pStyle w:val="B1"/>
        <w:rPr>
          <w:lang w:eastAsia="ko-KR"/>
        </w:rPr>
      </w:pPr>
      <w:r w:rsidRPr="00A20764">
        <w:rPr>
          <w:lang w:eastAsia="ko-KR"/>
        </w:rPr>
        <w:t>14) shall include in the SIP INVITE request a Priv-Answer-Mode header field with the value "Auto" according to the rules and procedures of IETF RFC 5373 [27]; and</w:t>
      </w:r>
    </w:p>
    <w:p w14:paraId="62DA2634" w14:textId="77777777" w:rsidR="000C70BA" w:rsidRPr="00A20764" w:rsidRDefault="000C70BA" w:rsidP="000C70BA">
      <w:pPr>
        <w:pStyle w:val="B1"/>
        <w:rPr>
          <w:lang w:eastAsia="ko-KR"/>
        </w:rPr>
      </w:pPr>
      <w:r w:rsidRPr="00A20764">
        <w:rPr>
          <w:lang w:eastAsia="ko-KR"/>
        </w:rPr>
        <w:t>15)</w:t>
      </w:r>
      <w:r w:rsidRPr="00A20764">
        <w:rPr>
          <w:lang w:eastAsia="ko-KR"/>
        </w:rPr>
        <w:tab/>
        <w:t>shall send the SIP INVITE request towards the participating MCVideo function according to 3GPP TS 24.229 [11].</w:t>
      </w:r>
    </w:p>
    <w:p w14:paraId="65F88802" w14:textId="77777777" w:rsidR="000C70BA" w:rsidRPr="00A20764" w:rsidRDefault="000C70BA" w:rsidP="000C70BA">
      <w:pPr>
        <w:rPr>
          <w:lang w:eastAsia="ko-KR"/>
        </w:rPr>
      </w:pPr>
      <w:r w:rsidRPr="00A20764">
        <w:rPr>
          <w:lang w:eastAsia="ko-KR"/>
        </w:rPr>
        <w:t>Upon receiving a SIP 183(Session Progress) response to the SIP INVITE request the MCVideo client:</w:t>
      </w:r>
    </w:p>
    <w:p w14:paraId="0A869CE1" w14:textId="77777777" w:rsidR="000C70BA" w:rsidRPr="00A20764" w:rsidRDefault="000C70BA" w:rsidP="000C70BA">
      <w:pPr>
        <w:pStyle w:val="B1"/>
      </w:pPr>
      <w:bookmarkStart w:id="824" w:name="_PERM_MCCTEMPBM_CRPT25260034___5"/>
      <w:r w:rsidRPr="00A20764">
        <w:t>1)</w:t>
      </w:r>
      <w:r w:rsidRPr="00A20764">
        <w:tab/>
        <w:t xml:space="preserve">if the </w:t>
      </w:r>
      <w:r w:rsidRPr="00A20764">
        <w:rPr>
          <w:lang w:eastAsia="ko-KR"/>
        </w:rPr>
        <w:t xml:space="preserve">SIP 183(Session Progress) response includes an alert-info header field as specified in </w:t>
      </w:r>
      <w:r w:rsidRPr="00A20764">
        <w:t>IETF RFC 3261 [15] and as updated by IETF RFC 7462 [66] set to a value of "&lt;</w:t>
      </w:r>
      <w:hyperlink r:id="rId26" w:history="1">
        <w:r w:rsidRPr="00A20764">
          <w:rPr>
            <w:rStyle w:val="Hyperlink"/>
          </w:rPr>
          <w:t>C:\dev\null</w:t>
        </w:r>
      </w:hyperlink>
      <w:r w:rsidRPr="00A20764">
        <w:rPr>
          <w:rFonts w:eastAsia="Malgun Gothic"/>
        </w:rPr>
        <w:t>file:///dev/null</w:t>
      </w:r>
      <w:r w:rsidRPr="00A20764">
        <w:t>&gt;" shall not give any indication of the progress of the call setup to the MCVideo user; and</w:t>
      </w:r>
    </w:p>
    <w:p w14:paraId="693D29A5" w14:textId="77777777" w:rsidR="000C70BA" w:rsidRPr="00A20764" w:rsidRDefault="000C70BA" w:rsidP="000C70BA">
      <w:pPr>
        <w:pStyle w:val="NO"/>
      </w:pPr>
      <w:bookmarkStart w:id="825" w:name="_PERM_MCCTEMPBM_CRPT25260035___5"/>
      <w:bookmarkEnd w:id="824"/>
      <w:r w:rsidRPr="00A20764">
        <w:t>NOTE 2:</w:t>
      </w:r>
      <w:r w:rsidRPr="00A20764">
        <w:tab/>
        <w:t>The alert-info header field having the value of "&lt;</w:t>
      </w:r>
      <w:hyperlink r:id="rId27" w:history="1">
        <w:r w:rsidRPr="00A20764">
          <w:rPr>
            <w:rStyle w:val="Hyperlink"/>
          </w:rPr>
          <w:t>C:\dev\null</w:t>
        </w:r>
      </w:hyperlink>
      <w:r w:rsidRPr="00A20764">
        <w:rPr>
          <w:rFonts w:eastAsia="Malgun Gothic"/>
        </w:rPr>
        <w:t>file:///dev/null</w:t>
      </w:r>
      <w:r w:rsidRPr="00A20764">
        <w:t>&gt;" is intended to result in having a "null" alert, i.e. an alert with no content or physical manifestation of any kind.</w:t>
      </w:r>
    </w:p>
    <w:bookmarkEnd w:id="825"/>
    <w:p w14:paraId="6A738AD6" w14:textId="77777777" w:rsidR="000C70BA" w:rsidRPr="00A20764" w:rsidRDefault="000C70BA" w:rsidP="000C70BA">
      <w:pPr>
        <w:pStyle w:val="B1"/>
      </w:pPr>
      <w:r w:rsidRPr="00A20764">
        <w:t>2)</w:t>
      </w:r>
      <w:r w:rsidRPr="00A20764">
        <w:tab/>
        <w:t>if this is a remotely initiated ambient viewing call, may indicate the progress of the session establishment to the inviting MCVideo user.</w:t>
      </w:r>
    </w:p>
    <w:p w14:paraId="6DA22328" w14:textId="77777777" w:rsidR="000C70BA" w:rsidRPr="00A20764" w:rsidRDefault="000C70BA" w:rsidP="000C70BA">
      <w:pPr>
        <w:rPr>
          <w:lang w:eastAsia="ko-KR"/>
        </w:rPr>
      </w:pPr>
      <w:r w:rsidRPr="00A20764">
        <w:rPr>
          <w:lang w:eastAsia="ko-KR"/>
        </w:rPr>
        <w:t>Upon receiving a SIP 200 (OK) response to the SIP INVITE request the MCVideo client:</w:t>
      </w:r>
    </w:p>
    <w:p w14:paraId="002BB98F"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interact with the media plane as specified in 3GPP TS 24.581 [5];</w:t>
      </w:r>
    </w:p>
    <w:p w14:paraId="287A5886" w14:textId="77777777" w:rsidR="000C70BA" w:rsidRPr="00A20764" w:rsidRDefault="000C70BA" w:rsidP="000C70BA">
      <w:pPr>
        <w:pStyle w:val="B1"/>
        <w:rPr>
          <w:lang w:eastAsia="ko-KR"/>
        </w:rPr>
      </w:pPr>
      <w:r w:rsidRPr="00A20764">
        <w:rPr>
          <w:lang w:eastAsia="ko-KR"/>
        </w:rPr>
        <w:t>2)</w:t>
      </w:r>
      <w:r w:rsidRPr="00A20764">
        <w:rPr>
          <w:lang w:eastAsia="ko-KR"/>
        </w:rPr>
        <w:tab/>
        <w:t>if this is a</w:t>
      </w:r>
      <w:r w:rsidRPr="00A20764">
        <w:t xml:space="preserve"> remotely initiated ambient viewing call, shall notify the user that the call has been successfully established</w:t>
      </w:r>
      <w:r w:rsidRPr="00A20764">
        <w:rPr>
          <w:lang w:eastAsia="ko-KR"/>
        </w:rPr>
        <w:t>;</w:t>
      </w:r>
    </w:p>
    <w:p w14:paraId="78A2E1A6" w14:textId="77777777" w:rsidR="000C70BA" w:rsidRPr="00A20764" w:rsidRDefault="000C70BA" w:rsidP="000C70BA">
      <w:pPr>
        <w:pStyle w:val="B1"/>
        <w:rPr>
          <w:lang w:eastAsia="ko-KR"/>
        </w:rPr>
      </w:pPr>
      <w:r w:rsidRPr="00A20764">
        <w:rPr>
          <w:lang w:eastAsia="ko-KR"/>
        </w:rPr>
        <w:t>3)</w:t>
      </w:r>
      <w:r w:rsidRPr="00A20764">
        <w:rPr>
          <w:lang w:eastAsia="ko-KR"/>
        </w:rPr>
        <w:tab/>
        <w:t>if this is a</w:t>
      </w:r>
      <w:r w:rsidRPr="00A20764">
        <w:t xml:space="preserve"> locally initiated ambient viewing call, shall not provide any indication to the user that the call has been successfully established</w:t>
      </w:r>
      <w:r w:rsidRPr="00A20764">
        <w:rPr>
          <w:lang w:eastAsia="ko-KR"/>
        </w:rPr>
        <w:t>;</w:t>
      </w:r>
    </w:p>
    <w:p w14:paraId="1BB784C9" w14:textId="77777777" w:rsidR="000C70BA" w:rsidRPr="00A20764" w:rsidRDefault="000C70BA" w:rsidP="000C70BA">
      <w:pPr>
        <w:pStyle w:val="B1"/>
        <w:rPr>
          <w:lang w:eastAsia="ko-KR"/>
        </w:rPr>
      </w:pPr>
      <w:r w:rsidRPr="00A20764">
        <w:rPr>
          <w:lang w:eastAsia="ko-KR"/>
        </w:rPr>
        <w:t>4)</w:t>
      </w:r>
      <w:r w:rsidRPr="00A20764">
        <w:rPr>
          <w:lang w:eastAsia="ko-KR"/>
        </w:rPr>
        <w:tab/>
        <w:t xml:space="preserve">if the </w:t>
      </w:r>
      <w:r w:rsidRPr="00A20764">
        <w:rPr>
          <w:lang w:val="en-US"/>
        </w:rPr>
        <w:t>&lt;ambient-viewing-type&gt; element contained in the application/vnd.3gpp.mcvideo-info+xml MIME body in the sent SIP INVITE request was set to a value of "local-init":</w:t>
      </w:r>
    </w:p>
    <w:p w14:paraId="6A6DC0A6" w14:textId="77777777" w:rsidR="000C70BA" w:rsidRPr="00A20764" w:rsidRDefault="000C70BA" w:rsidP="000C70BA">
      <w:pPr>
        <w:pStyle w:val="B2"/>
        <w:rPr>
          <w:lang w:eastAsia="ko-KR"/>
        </w:rPr>
      </w:pPr>
      <w:r w:rsidRPr="00A20764">
        <w:rPr>
          <w:lang w:eastAsia="ko-KR"/>
        </w:rPr>
        <w:t>a)</w:t>
      </w:r>
      <w:r w:rsidRPr="00A20764">
        <w:rPr>
          <w:lang w:eastAsia="ko-KR"/>
        </w:rPr>
        <w:tab/>
        <w:t>shall cache the value of "viewed-to MCVideo user" as the ambient viewing client role for this call; or</w:t>
      </w:r>
    </w:p>
    <w:p w14:paraId="0F8491E6" w14:textId="77777777" w:rsidR="000C70BA" w:rsidRPr="00A20764" w:rsidRDefault="000C70BA" w:rsidP="000C70BA">
      <w:pPr>
        <w:pStyle w:val="B2"/>
        <w:rPr>
          <w:lang w:val="en-US"/>
        </w:rPr>
      </w:pPr>
      <w:r w:rsidRPr="00A20764">
        <w:rPr>
          <w:lang w:eastAsia="ko-KR"/>
        </w:rPr>
        <w:t>b)</w:t>
      </w:r>
      <w:r w:rsidRPr="00A20764">
        <w:rPr>
          <w:lang w:eastAsia="ko-KR"/>
        </w:rPr>
        <w:tab/>
        <w:t xml:space="preserve">if the </w:t>
      </w:r>
      <w:r w:rsidRPr="00A20764">
        <w:rPr>
          <w:lang w:val="en-US"/>
        </w:rPr>
        <w:t xml:space="preserve">&lt;ambient-viewing-type&gt; element contained in the application/vnd.3gpp.mcvideo-info+xml MIME body was set to a value of "remote-init" </w:t>
      </w:r>
      <w:r w:rsidRPr="00A20764">
        <w:rPr>
          <w:lang w:eastAsia="ko-KR"/>
        </w:rPr>
        <w:t>shall cache the value of "viewing MCVideo user" as the ambient viewing client role for this call; and</w:t>
      </w:r>
    </w:p>
    <w:p w14:paraId="6BDDE61D" w14:textId="77777777" w:rsidR="000C70BA" w:rsidRPr="00A20764" w:rsidRDefault="000C70BA" w:rsidP="000C70BA">
      <w:pPr>
        <w:pStyle w:val="B1"/>
        <w:rPr>
          <w:rFonts w:eastAsia="Malgun Gothic"/>
        </w:rPr>
      </w:pPr>
      <w:r w:rsidRPr="00A20764">
        <w:rPr>
          <w:rFonts w:eastAsia="Malgun Gothic"/>
        </w:rPr>
        <w:t>5)</w:t>
      </w:r>
      <w:r w:rsidRPr="00A20764">
        <w:rPr>
          <w:rFonts w:eastAsia="Malgun Gothic"/>
        </w:rPr>
        <w:tab/>
      </w:r>
      <w:r w:rsidRPr="00A20764">
        <w:t>shall</w:t>
      </w:r>
      <w:r w:rsidRPr="00A20764">
        <w:rPr>
          <w:rFonts w:eastAsia="Malgun Gothic"/>
        </w:rPr>
        <w:t xml:space="preserve"> cache the value contained in the </w:t>
      </w:r>
      <w:r w:rsidRPr="00A20764">
        <w:rPr>
          <w:lang w:val="en-US"/>
        </w:rPr>
        <w:t xml:space="preserve">&lt;ambient-viewing-type&gt; element of the application/vnd.3gpp.mcvideo-info+xml MIME body set in step 8) as the </w:t>
      </w:r>
      <w:r w:rsidRPr="00A20764">
        <w:rPr>
          <w:rFonts w:eastAsia="Malgun Gothic"/>
        </w:rPr>
        <w:t>ambient viewing type of this call</w:t>
      </w:r>
      <w:r w:rsidRPr="00A20764">
        <w:rPr>
          <w:lang w:val="en-US"/>
        </w:rPr>
        <w:t>.</w:t>
      </w:r>
    </w:p>
    <w:p w14:paraId="3AD1E444" w14:textId="77777777" w:rsidR="000C70BA" w:rsidRPr="00A20764" w:rsidRDefault="000C70BA" w:rsidP="000C70BA">
      <w:r w:rsidRPr="00A20764">
        <w:t>[TS 24.281, clause 15.2.1.3]</w:t>
      </w:r>
    </w:p>
    <w:p w14:paraId="212ED6C0" w14:textId="77777777" w:rsidR="000C70BA" w:rsidRPr="00A20764" w:rsidRDefault="000C70BA" w:rsidP="000C70BA">
      <w:r w:rsidRPr="00A20764">
        <w:t xml:space="preserve">Upon receiving a request from an MCVideo </w:t>
      </w:r>
      <w:r w:rsidRPr="00A20764">
        <w:rPr>
          <w:lang w:eastAsia="ko-KR"/>
        </w:rPr>
        <w:t>u</w:t>
      </w:r>
      <w:r w:rsidRPr="00A20764">
        <w:t xml:space="preserve">ser to release an MCVideo </w:t>
      </w:r>
      <w:r w:rsidRPr="00A20764">
        <w:rPr>
          <w:lang w:eastAsia="ko-KR"/>
        </w:rPr>
        <w:t>ambient viewing</w:t>
      </w:r>
      <w:r w:rsidRPr="00A20764">
        <w:t xml:space="preserve"> </w:t>
      </w:r>
      <w:r w:rsidRPr="00A20764">
        <w:rPr>
          <w:lang w:eastAsia="ko-KR"/>
        </w:rPr>
        <w:t>c</w:t>
      </w:r>
      <w:r w:rsidRPr="00A20764">
        <w:t>all:</w:t>
      </w:r>
    </w:p>
    <w:p w14:paraId="1CF1599F" w14:textId="77777777" w:rsidR="000C70BA" w:rsidRPr="00A20764" w:rsidRDefault="000C70BA" w:rsidP="000C70BA">
      <w:pPr>
        <w:rPr>
          <w:lang w:eastAsia="ko-KR"/>
        </w:rPr>
      </w:pPr>
      <w:r w:rsidRPr="00A20764">
        <w:rPr>
          <w:lang w:eastAsia="ko-KR"/>
        </w:rPr>
        <w:t>The MCVideo client:</w:t>
      </w:r>
    </w:p>
    <w:p w14:paraId="7207E261" w14:textId="77777777" w:rsidR="000C70BA" w:rsidRPr="00A20764" w:rsidRDefault="000C70BA" w:rsidP="000C70BA">
      <w:pPr>
        <w:pStyle w:val="B1"/>
      </w:pPr>
      <w:r w:rsidRPr="00A20764">
        <w:t>1)</w:t>
      </w:r>
      <w:r w:rsidRPr="00A20764">
        <w:tab/>
        <w:t xml:space="preserve">if the </w:t>
      </w:r>
      <w:r w:rsidRPr="00A20764">
        <w:rPr>
          <w:lang w:eastAsia="ko-KR"/>
        </w:rPr>
        <w:t>MCVideo</w:t>
      </w:r>
      <w:r w:rsidRPr="00A20764">
        <w:t xml:space="preserve"> client has not received a g.3gpp.mcvideo.ambient-viewing-call-release feature-capability indicator as described in clause D.3 in the Feature-Caps header field according to IETF RFC 6809 [63] in;</w:t>
      </w:r>
    </w:p>
    <w:p w14:paraId="3384973A" w14:textId="77777777" w:rsidR="000C70BA" w:rsidRPr="00A20764" w:rsidRDefault="000C70BA" w:rsidP="000C70BA">
      <w:pPr>
        <w:pStyle w:val="B2"/>
      </w:pPr>
      <w:r w:rsidRPr="00A20764">
        <w:t>a)</w:t>
      </w:r>
      <w:r w:rsidRPr="00A20764">
        <w:tab/>
        <w:t xml:space="preserve">a received SIP INVITE request for the ambient viewing call; or </w:t>
      </w:r>
    </w:p>
    <w:p w14:paraId="00AA6CCF" w14:textId="77777777" w:rsidR="000C70BA" w:rsidRPr="00A20764" w:rsidRDefault="000C70BA" w:rsidP="000C70BA">
      <w:pPr>
        <w:pStyle w:val="B2"/>
      </w:pPr>
      <w:r w:rsidRPr="00A20764">
        <w:t>b)</w:t>
      </w:r>
      <w:r w:rsidRPr="00A20764">
        <w:tab/>
        <w:t>a received SIP 200 (OK) response to a sent SIP INVITE request for the ambient viewing call;</w:t>
      </w:r>
    </w:p>
    <w:p w14:paraId="251CE16C" w14:textId="77777777" w:rsidR="000C70BA" w:rsidRPr="00A20764" w:rsidRDefault="000C70BA" w:rsidP="000C70BA">
      <w:pPr>
        <w:ind w:left="851" w:hanging="284"/>
        <w:rPr>
          <w:lang w:val="x-none"/>
        </w:rPr>
      </w:pPr>
      <w:bookmarkStart w:id="826" w:name="_PERM_MCCTEMPBM_CRPT25260038___2"/>
      <w:r w:rsidRPr="00A20764">
        <w:rPr>
          <w:lang w:val="x-none"/>
        </w:rPr>
        <w:t>then shall skip the rest of the steps;</w:t>
      </w:r>
    </w:p>
    <w:bookmarkEnd w:id="826"/>
    <w:p w14:paraId="6000A3C1" w14:textId="77777777" w:rsidR="000C70BA" w:rsidRPr="00A20764" w:rsidRDefault="000C70BA" w:rsidP="000C70BA">
      <w:pPr>
        <w:pStyle w:val="B1"/>
        <w:rPr>
          <w:lang w:eastAsia="ko-KR"/>
        </w:rPr>
      </w:pPr>
      <w:r w:rsidRPr="00A20764">
        <w:rPr>
          <w:lang w:eastAsia="ko-KR"/>
        </w:rPr>
        <w:t>2)</w:t>
      </w:r>
      <w:r w:rsidRPr="00A20764">
        <w:rPr>
          <w:lang w:eastAsia="ko-KR"/>
        </w:rPr>
        <w:tab/>
        <w:t>s</w:t>
      </w:r>
      <w:r w:rsidRPr="00A20764">
        <w:t xml:space="preserve">hall interact with the </w:t>
      </w:r>
      <w:r w:rsidRPr="00A20764">
        <w:rPr>
          <w:lang w:eastAsia="ko-KR"/>
        </w:rPr>
        <w:t>media plane as specified in 3GPP TS 24.581 [5];</w:t>
      </w:r>
    </w:p>
    <w:p w14:paraId="13971F4F" w14:textId="77777777" w:rsidR="000C70BA" w:rsidRPr="00A20764" w:rsidRDefault="000C70BA" w:rsidP="000C70BA">
      <w:pPr>
        <w:pStyle w:val="B1"/>
      </w:pPr>
      <w:r w:rsidRPr="00A20764">
        <w:t>3)</w:t>
      </w:r>
      <w:r w:rsidRPr="00A20764">
        <w:tab/>
        <w:t>shall generate a SIP BYE request according to rules and procedures of 3GPP TS 24.229 [11] and IETF RFC 6086 [21]; and</w:t>
      </w:r>
    </w:p>
    <w:p w14:paraId="2798E2FB" w14:textId="77777777" w:rsidR="000C70BA" w:rsidRPr="00A20764" w:rsidRDefault="000C70BA" w:rsidP="000C70BA">
      <w:pPr>
        <w:pStyle w:val="B1"/>
        <w:rPr>
          <w:lang w:eastAsia="ko-KR"/>
        </w:rPr>
      </w:pPr>
      <w:r w:rsidRPr="00A20764">
        <w:rPr>
          <w:lang w:eastAsia="ko-KR"/>
        </w:rPr>
        <w:t>4)</w:t>
      </w:r>
      <w:r w:rsidRPr="00A20764">
        <w:rPr>
          <w:lang w:eastAsia="ko-KR"/>
        </w:rPr>
        <w:tab/>
        <w:t>shall send the SIP BYE request within the dialog of the MCVideo ambient call session as specified in 3GPP TS 24.229 [11].</w:t>
      </w:r>
    </w:p>
    <w:p w14:paraId="2F488363" w14:textId="77777777" w:rsidR="000C70BA" w:rsidRPr="00A20764" w:rsidRDefault="000C70BA" w:rsidP="000C70BA">
      <w:pPr>
        <w:rPr>
          <w:lang w:eastAsia="ko-KR"/>
        </w:rPr>
      </w:pPr>
      <w:r w:rsidRPr="00A20764">
        <w:rPr>
          <w:lang w:eastAsia="ko-KR"/>
        </w:rPr>
        <w:t>Upon receipt of the SIP 200 (OK) response to the SIP BYE request the MCVideo client:</w:t>
      </w:r>
    </w:p>
    <w:p w14:paraId="0BE53C64" w14:textId="77777777" w:rsidR="000C70BA" w:rsidRPr="00A20764" w:rsidRDefault="000C70BA" w:rsidP="000C70BA">
      <w:pPr>
        <w:pStyle w:val="B1"/>
        <w:rPr>
          <w:lang w:eastAsia="ko-KR"/>
        </w:rPr>
      </w:pPr>
      <w:r w:rsidRPr="00A20764">
        <w:t>1)</w:t>
      </w:r>
      <w:r w:rsidRPr="00A20764">
        <w:tab/>
      </w:r>
      <w:r w:rsidRPr="00A20764">
        <w:rPr>
          <w:lang w:eastAsia="ko-KR"/>
        </w:rPr>
        <w:t>shall interact with the media plane as specified in 3GPP TS 24.581 [5];</w:t>
      </w:r>
    </w:p>
    <w:p w14:paraId="744A907B" w14:textId="77777777" w:rsidR="000C70BA" w:rsidRPr="00A20764" w:rsidRDefault="000C70BA" w:rsidP="000C70BA">
      <w:pPr>
        <w:pStyle w:val="B1"/>
      </w:pPr>
      <w:r w:rsidRPr="00A20764">
        <w:t>2)</w:t>
      </w:r>
      <w:r w:rsidRPr="00A20764">
        <w:tab/>
        <w:t xml:space="preserve">if the cached </w:t>
      </w:r>
      <w:r w:rsidRPr="00A20764">
        <w:rPr>
          <w:lang w:eastAsia="ko-KR"/>
        </w:rPr>
        <w:t>ambient viewing client role</w:t>
      </w:r>
      <w:r w:rsidRPr="00A20764">
        <w:t xml:space="preserve"> is equal to "viewed-to MCVideo user", shall provide no indication that an ambient viewing call has been terminated;</w:t>
      </w:r>
    </w:p>
    <w:p w14:paraId="6B95BBD0" w14:textId="77777777" w:rsidR="000C70BA" w:rsidRPr="00A20764" w:rsidRDefault="000C70BA" w:rsidP="000C70BA">
      <w:pPr>
        <w:pStyle w:val="B1"/>
      </w:pPr>
      <w:r w:rsidRPr="00A20764">
        <w:t>3)</w:t>
      </w:r>
      <w:r w:rsidRPr="00A20764">
        <w:tab/>
        <w:t xml:space="preserve">if the cached </w:t>
      </w:r>
      <w:r w:rsidRPr="00A20764">
        <w:rPr>
          <w:lang w:eastAsia="ko-KR"/>
        </w:rPr>
        <w:t>ambient viewing client role</w:t>
      </w:r>
      <w:r w:rsidRPr="00A20764">
        <w:t xml:space="preserve"> is equal to "viewing MCVideo user", may provide an indication to the MCVideo user that the ambient viewing call has been terminated; and</w:t>
      </w:r>
    </w:p>
    <w:p w14:paraId="6A530196" w14:textId="77777777" w:rsidR="000C70BA" w:rsidRPr="00A20764" w:rsidRDefault="000C70BA" w:rsidP="000C70BA">
      <w:pPr>
        <w:pStyle w:val="B1"/>
        <w:rPr>
          <w:lang w:eastAsia="ko-KR"/>
        </w:rPr>
      </w:pPr>
      <w:r w:rsidRPr="00A20764">
        <w:t>4)</w:t>
      </w:r>
      <w:r w:rsidRPr="00A20764">
        <w:tab/>
      </w:r>
      <w:r w:rsidRPr="00A20764">
        <w:rPr>
          <w:lang w:eastAsia="ko-KR"/>
        </w:rPr>
        <w:t>shall clear the cache of the data stored as:</w:t>
      </w:r>
    </w:p>
    <w:p w14:paraId="0D70CE68" w14:textId="77777777" w:rsidR="000C70BA" w:rsidRPr="00A20764" w:rsidRDefault="000C70BA" w:rsidP="000C70BA">
      <w:pPr>
        <w:pStyle w:val="B2"/>
        <w:rPr>
          <w:lang w:eastAsia="ko-KR"/>
        </w:rPr>
      </w:pPr>
      <w:r w:rsidRPr="00A20764">
        <w:rPr>
          <w:lang w:eastAsia="ko-KR"/>
        </w:rPr>
        <w:t>a)</w:t>
      </w:r>
      <w:r w:rsidRPr="00A20764">
        <w:rPr>
          <w:lang w:eastAsia="ko-KR"/>
        </w:rPr>
        <w:tab/>
      </w:r>
      <w:r w:rsidRPr="00A20764">
        <w:t>ambient</w:t>
      </w:r>
      <w:r w:rsidRPr="00A20764">
        <w:rPr>
          <w:lang w:eastAsia="ko-KR"/>
        </w:rPr>
        <w:t xml:space="preserve"> viewing client role; and</w:t>
      </w:r>
    </w:p>
    <w:p w14:paraId="3BAB295F" w14:textId="77777777" w:rsidR="000C70BA" w:rsidRPr="00A20764" w:rsidRDefault="000C70BA" w:rsidP="000C70BA">
      <w:pPr>
        <w:pStyle w:val="B2"/>
        <w:rPr>
          <w:lang w:val="en-US" w:eastAsia="x-none"/>
        </w:rPr>
      </w:pPr>
      <w:r w:rsidRPr="00A20764">
        <w:rPr>
          <w:rFonts w:eastAsia="Malgun Gothic"/>
        </w:rPr>
        <w:t>b)</w:t>
      </w:r>
      <w:r w:rsidRPr="00A20764">
        <w:rPr>
          <w:rFonts w:eastAsia="Malgun Gothic"/>
        </w:rPr>
        <w:tab/>
        <w:t>ambient viewing type</w:t>
      </w:r>
      <w:r w:rsidRPr="00A20764">
        <w:rPr>
          <w:lang w:val="en-US"/>
        </w:rPr>
        <w:t>.</w:t>
      </w:r>
    </w:p>
    <w:p w14:paraId="305F0731" w14:textId="77777777" w:rsidR="000C70BA" w:rsidRPr="00A20764" w:rsidRDefault="000C70BA" w:rsidP="000C70BA">
      <w:r w:rsidRPr="00A20764">
        <w:t>[TS 24.581, clause 6.2.5.2.3]</w:t>
      </w:r>
    </w:p>
    <w:p w14:paraId="48A3A8EF" w14:textId="77777777" w:rsidR="000C70BA" w:rsidRPr="00A20764" w:rsidRDefault="000C70BA" w:rsidP="000C70BA">
      <w:r w:rsidRPr="00A20764">
        <w:t>When an MCVideo call is established, the originating transmission participant:</w:t>
      </w:r>
    </w:p>
    <w:p w14:paraId="4994B343" w14:textId="77777777" w:rsidR="000C70BA" w:rsidRPr="00A20764" w:rsidRDefault="000C70BA" w:rsidP="000C70BA">
      <w:pPr>
        <w:pStyle w:val="B1"/>
      </w:pPr>
      <w:r w:rsidRPr="00A20764">
        <w:t>1.</w:t>
      </w:r>
      <w:r w:rsidRPr="00A20764">
        <w:tab/>
        <w:t>shall create an instance of a 'Transmission participant state transition diagram for general reception control operation'; and</w:t>
      </w:r>
    </w:p>
    <w:p w14:paraId="68ADF465" w14:textId="77777777" w:rsidR="000C70BA" w:rsidRPr="00A20764" w:rsidRDefault="000C70BA" w:rsidP="000C70BA">
      <w:pPr>
        <w:pStyle w:val="B1"/>
      </w:pPr>
      <w:r w:rsidRPr="00A20764">
        <w:t>2.</w:t>
      </w:r>
      <w:r w:rsidRPr="00A20764">
        <w:tab/>
        <w:t>shall enter the 'U: reception controller' state.</w:t>
      </w:r>
    </w:p>
    <w:p w14:paraId="7485A579" w14:textId="77777777" w:rsidR="000C70BA" w:rsidRPr="00A20764" w:rsidRDefault="000C70BA" w:rsidP="000C70BA">
      <w:pPr>
        <w:pStyle w:val="NO"/>
      </w:pPr>
      <w:r w:rsidRPr="00A20764">
        <w:t>NOTE:</w:t>
      </w:r>
      <w:r w:rsidRPr="00A20764">
        <w:tab/>
        <w:t>From a transmission participant perspective the MCVideo call is established when the application and signalling plane receives the SIP 200 (OK) response.</w:t>
      </w:r>
    </w:p>
    <w:p w14:paraId="462A0A8B" w14:textId="77777777" w:rsidR="000C70BA" w:rsidRPr="00A20764" w:rsidRDefault="000C70BA" w:rsidP="000C70BA">
      <w:r w:rsidRPr="00A20764">
        <w:t>[TS 24.581, clause 6.2.5.3.2]</w:t>
      </w:r>
    </w:p>
    <w:p w14:paraId="55E34C70" w14:textId="77777777" w:rsidR="000C70BA" w:rsidRPr="00A20764" w:rsidRDefault="000C70BA" w:rsidP="000C70BA">
      <w:r w:rsidRPr="00A20764">
        <w:t>Upon receiving the media transmission notification from the transmission control server, the transmission participant:</w:t>
      </w:r>
    </w:p>
    <w:p w14:paraId="0BF84BA4" w14:textId="77777777" w:rsidR="000C70BA" w:rsidRPr="00A20764" w:rsidRDefault="000C70BA" w:rsidP="000C70BA">
      <w:pPr>
        <w:pStyle w:val="B1"/>
      </w:pPr>
      <w:r w:rsidRPr="00A20764">
        <w:t>1.</w:t>
      </w:r>
      <w:r w:rsidRPr="00A20764">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A20764" w:rsidRDefault="000C70BA" w:rsidP="000C70BA">
      <w:pPr>
        <w:pStyle w:val="B2"/>
      </w:pPr>
      <w:r w:rsidRPr="00A20764">
        <w:t>a.</w:t>
      </w:r>
      <w:r w:rsidRPr="00A20764">
        <w:tab/>
        <w:t>shall include the Message Type field set to '6' (Media transmission notification); and</w:t>
      </w:r>
    </w:p>
    <w:p w14:paraId="2DC2B2BD" w14:textId="77777777" w:rsidR="000C70BA" w:rsidRPr="00A20764" w:rsidRDefault="000C70BA" w:rsidP="000C70BA">
      <w:pPr>
        <w:pStyle w:val="B2"/>
      </w:pPr>
      <w:r w:rsidRPr="00A20764">
        <w:t>b.</w:t>
      </w:r>
      <w:r w:rsidRPr="00A20764">
        <w:tab/>
        <w:t>shall include the Source field set to '0' (the transmission participant is the source);</w:t>
      </w:r>
    </w:p>
    <w:p w14:paraId="214FBFB9" w14:textId="77777777" w:rsidR="000C70BA" w:rsidRPr="00A20764" w:rsidRDefault="000C70BA" w:rsidP="000C70BA">
      <w:pPr>
        <w:pStyle w:val="B1"/>
      </w:pPr>
      <w:r w:rsidRPr="00A20764">
        <w:t>2.</w:t>
      </w:r>
      <w:r w:rsidRPr="00A20764">
        <w:tab/>
        <w:t>shall provide media transmission notification to the user;</w:t>
      </w:r>
    </w:p>
    <w:p w14:paraId="0B7AE57E" w14:textId="77777777" w:rsidR="000C70BA" w:rsidRPr="00A20764" w:rsidRDefault="000C70BA" w:rsidP="000C70BA">
      <w:pPr>
        <w:pStyle w:val="B1"/>
      </w:pPr>
      <w:r w:rsidRPr="00A20764">
        <w:t>3.</w:t>
      </w:r>
      <w:r w:rsidRPr="00A20764">
        <w:tab/>
        <w:t>shall store the User ID and the SSRC of the user transmitting the media;</w:t>
      </w:r>
    </w:p>
    <w:p w14:paraId="04C2B89E" w14:textId="77777777" w:rsidR="000C70BA" w:rsidRPr="00A20764" w:rsidRDefault="000C70BA" w:rsidP="000C70BA">
      <w:pPr>
        <w:pStyle w:val="B1"/>
      </w:pPr>
      <w:r w:rsidRPr="00A20764">
        <w:t>4.</w:t>
      </w:r>
      <w:r w:rsidRPr="00A20764">
        <w:tab/>
        <w:t>if the Reception Mode field is set to '0' indicating automatic reception mode:</w:t>
      </w:r>
    </w:p>
    <w:p w14:paraId="3D312E76" w14:textId="77777777" w:rsidR="000C70BA" w:rsidRPr="00A20764" w:rsidRDefault="000C70BA" w:rsidP="000C70BA">
      <w:pPr>
        <w:pStyle w:val="B2"/>
      </w:pPr>
      <w:r w:rsidRPr="00A20764">
        <w:t>a.</w:t>
      </w:r>
      <w:r w:rsidRPr="00A20764">
        <w:tab/>
        <w:t>shall create an instance of the 'Transmission participant state transition diagram for basic reception control operation';</w:t>
      </w:r>
    </w:p>
    <w:p w14:paraId="22D02D06" w14:textId="77777777" w:rsidR="000C70BA" w:rsidRPr="00A20764" w:rsidRDefault="000C70BA" w:rsidP="000C70BA">
      <w:pPr>
        <w:pStyle w:val="B2"/>
      </w:pPr>
      <w:r w:rsidRPr="00A20764">
        <w:t>b.</w:t>
      </w:r>
      <w:r w:rsidRPr="00A20764">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A20764" w:rsidRDefault="000C70BA" w:rsidP="000C70BA">
      <w:pPr>
        <w:pStyle w:val="B2"/>
      </w:pPr>
      <w:r w:rsidRPr="00A20764">
        <w:t>c.</w:t>
      </w:r>
      <w:r w:rsidRPr="00A20764">
        <w:tab/>
        <w:t>shall enter the 'U: has permission to receive' state;</w:t>
      </w:r>
    </w:p>
    <w:p w14:paraId="12C2CBCB" w14:textId="77777777" w:rsidR="000C70BA" w:rsidRPr="00A20764" w:rsidRDefault="000C70BA" w:rsidP="000C70BA">
      <w:pPr>
        <w:pStyle w:val="B1"/>
      </w:pPr>
      <w:r w:rsidRPr="00A20764">
        <w:t>5.</w:t>
      </w:r>
      <w:r w:rsidRPr="00A20764">
        <w:tab/>
        <w:t>may display the details of the incoming media to the user; and</w:t>
      </w:r>
    </w:p>
    <w:p w14:paraId="5610ED48" w14:textId="77777777" w:rsidR="000C70BA" w:rsidRPr="00A20764" w:rsidRDefault="000C70BA" w:rsidP="000C70BA">
      <w:pPr>
        <w:pStyle w:val="B1"/>
      </w:pPr>
      <w:r w:rsidRPr="00A20764">
        <w:t>6.</w:t>
      </w:r>
      <w:r w:rsidRPr="00A20764">
        <w:tab/>
        <w:t>shall remain in the 'U: reception controller' state.</w:t>
      </w:r>
    </w:p>
    <w:p w14:paraId="626BC862" w14:textId="77777777" w:rsidR="000C70BA" w:rsidRPr="00A20764" w:rsidRDefault="000C70BA" w:rsidP="000C70BA">
      <w:r w:rsidRPr="00A20764">
        <w:t>[TS 24.581, clause 6.2.5.3.3]</w:t>
      </w:r>
    </w:p>
    <w:p w14:paraId="5BF340A6" w14:textId="77777777" w:rsidR="000C70BA" w:rsidRPr="00A20764" w:rsidRDefault="000C70BA" w:rsidP="000C70BA">
      <w:r w:rsidRPr="00A20764">
        <w:t>Upon receiving an indication from the user to request permission to receive media, the transmission participant:</w:t>
      </w:r>
    </w:p>
    <w:p w14:paraId="1E041379" w14:textId="77777777" w:rsidR="000C70BA" w:rsidRPr="00A20764" w:rsidRDefault="000C70BA" w:rsidP="000C70BA">
      <w:pPr>
        <w:pStyle w:val="B1"/>
      </w:pPr>
      <w:r w:rsidRPr="00A20764">
        <w:t>1.</w:t>
      </w:r>
      <w:r w:rsidRPr="00A20764">
        <w:tab/>
        <w:t>shall send the Receive Media Request message toward the transmission control server; The Receive Media Request message:</w:t>
      </w:r>
    </w:p>
    <w:p w14:paraId="1D6BC367" w14:textId="77777777" w:rsidR="000C70BA" w:rsidRPr="00A20764" w:rsidRDefault="000C70BA" w:rsidP="000C70BA">
      <w:pPr>
        <w:pStyle w:val="B2"/>
      </w:pPr>
      <w:r w:rsidRPr="00A20764">
        <w:t>a.</w:t>
      </w:r>
      <w:r w:rsidRPr="00A20764">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A20764" w:rsidRDefault="000C70BA" w:rsidP="000C70BA">
      <w:pPr>
        <w:pStyle w:val="B2"/>
      </w:pPr>
      <w:r w:rsidRPr="00A20764">
        <w:t>b.</w:t>
      </w:r>
      <w:r w:rsidRPr="00A20764">
        <w:tab/>
        <w:t>if the receive media request is a broadcast group call, system call, emergency call or an imminent peril call, shall include a Transmission Indicator field indicating the relevant call types;</w:t>
      </w:r>
    </w:p>
    <w:p w14:paraId="4AEEEADC" w14:textId="77777777" w:rsidR="000C70BA" w:rsidRPr="00A20764" w:rsidRDefault="000C70BA" w:rsidP="000C70BA">
      <w:pPr>
        <w:pStyle w:val="B1"/>
      </w:pPr>
      <w:r w:rsidRPr="00A20764">
        <w:t>2.</w:t>
      </w:r>
      <w:r w:rsidRPr="00A20764">
        <w:tab/>
        <w:t>shall create an instance of the 'Transmission participant state transition diagram for basic reception control operation';</w:t>
      </w:r>
    </w:p>
    <w:p w14:paraId="4AB4C4A0" w14:textId="77777777" w:rsidR="000C70BA" w:rsidRPr="00A20764" w:rsidRDefault="000C70BA" w:rsidP="000C70BA">
      <w:pPr>
        <w:pStyle w:val="B1"/>
      </w:pPr>
      <w:r w:rsidRPr="00A20764">
        <w:t>3.</w:t>
      </w:r>
      <w:r w:rsidRPr="00A20764">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A20764" w:rsidRDefault="000C70BA" w:rsidP="000C70BA">
      <w:pPr>
        <w:pStyle w:val="B1"/>
      </w:pPr>
      <w:r w:rsidRPr="00A20764">
        <w:t>4.</w:t>
      </w:r>
      <w:r w:rsidRPr="00A20764">
        <w:tab/>
        <w:t>shall remain in the 'U: reception controller' state.</w:t>
      </w:r>
    </w:p>
    <w:p w14:paraId="48133A11" w14:textId="77777777" w:rsidR="000C70BA" w:rsidRPr="00A20764" w:rsidRDefault="000C70BA" w:rsidP="000C70BA">
      <w:r w:rsidRPr="00A20764">
        <w:t>[TS 24.581, clause 6.2.5.4.5]</w:t>
      </w:r>
    </w:p>
    <w:p w14:paraId="24A76D74" w14:textId="77777777" w:rsidR="000C70BA" w:rsidRPr="00A20764" w:rsidRDefault="000C70BA" w:rsidP="000C70BA">
      <w:r w:rsidRPr="00A20764">
        <w:t>Upon receiving a granted response for Receive media request message, the transmission participant:</w:t>
      </w:r>
    </w:p>
    <w:p w14:paraId="461EB55C" w14:textId="77777777" w:rsidR="000C70BA" w:rsidRPr="00A20764" w:rsidRDefault="000C70BA" w:rsidP="000C70BA">
      <w:pPr>
        <w:pStyle w:val="B1"/>
      </w:pPr>
      <w:r w:rsidRPr="00A20764">
        <w:t>1.</w:t>
      </w:r>
      <w:r w:rsidRPr="00A20764">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A20764" w:rsidRDefault="000C70BA" w:rsidP="000C70BA">
      <w:pPr>
        <w:pStyle w:val="B2"/>
      </w:pPr>
      <w:r w:rsidRPr="00A20764">
        <w:t>a.</w:t>
      </w:r>
      <w:r w:rsidRPr="00A20764">
        <w:tab/>
        <w:t>shall include the Message Type field set to '7' (Receive media response); and</w:t>
      </w:r>
    </w:p>
    <w:p w14:paraId="2D798717" w14:textId="77777777" w:rsidR="000C70BA" w:rsidRPr="00A20764" w:rsidRDefault="000C70BA" w:rsidP="000C70BA">
      <w:pPr>
        <w:pStyle w:val="B2"/>
      </w:pPr>
      <w:r w:rsidRPr="00A20764">
        <w:t>b.</w:t>
      </w:r>
      <w:r w:rsidRPr="00A20764">
        <w:tab/>
        <w:t>shall include the Source field set to '0' (the transmission participant is the source);</w:t>
      </w:r>
    </w:p>
    <w:p w14:paraId="2A4046F0" w14:textId="77777777" w:rsidR="000C70BA" w:rsidRPr="00A20764" w:rsidRDefault="000C70BA" w:rsidP="000C70BA">
      <w:pPr>
        <w:pStyle w:val="B1"/>
      </w:pPr>
      <w:r w:rsidRPr="00A20764">
        <w:t>2.</w:t>
      </w:r>
      <w:r w:rsidRPr="00A20764">
        <w:tab/>
        <w:t>shall provide receive media success notification to the user;</w:t>
      </w:r>
    </w:p>
    <w:p w14:paraId="7EEE26E5" w14:textId="77777777" w:rsidR="000C70BA" w:rsidRPr="00A20764" w:rsidRDefault="000C70BA" w:rsidP="000C70BA">
      <w:pPr>
        <w:pStyle w:val="B1"/>
      </w:pPr>
      <w:r w:rsidRPr="00A20764">
        <w:t>3.</w:t>
      </w:r>
      <w:r w:rsidRPr="00A20764">
        <w:tab/>
        <w:t>if the Receive Media Indicator field is included and the B-bit is set to '1' (Broadcast group call), shall provide a notification to the user indicating the type of call;</w:t>
      </w:r>
    </w:p>
    <w:p w14:paraId="11572ADC" w14:textId="77777777" w:rsidR="000C70BA" w:rsidRPr="00A20764" w:rsidRDefault="000C70BA" w:rsidP="000C70BA">
      <w:pPr>
        <w:pStyle w:val="B1"/>
      </w:pPr>
      <w:r w:rsidRPr="00A20764">
        <w:t>4.</w:t>
      </w:r>
      <w:r w:rsidRPr="00A20764">
        <w:tab/>
        <w:t>shall stop timer T103 (Receive Media Request); and</w:t>
      </w:r>
    </w:p>
    <w:p w14:paraId="58140393" w14:textId="77777777" w:rsidR="000C70BA" w:rsidRPr="00A20764" w:rsidRDefault="000C70BA" w:rsidP="000C70BA">
      <w:pPr>
        <w:pStyle w:val="B1"/>
      </w:pPr>
      <w:r w:rsidRPr="00A20764">
        <w:t>5.</w:t>
      </w:r>
      <w:r w:rsidRPr="00A20764">
        <w:tab/>
        <w:t>shall enter the 'U: has permission to receive' state.</w:t>
      </w:r>
    </w:p>
    <w:p w14:paraId="12DA0D73" w14:textId="77777777" w:rsidR="000C70BA" w:rsidRPr="00A20764" w:rsidRDefault="000C70BA" w:rsidP="000C70BA">
      <w:pPr>
        <w:pStyle w:val="H6"/>
      </w:pPr>
      <w:r w:rsidRPr="00A20764">
        <w:t>6.7.3.3</w:t>
      </w:r>
      <w:r w:rsidRPr="00A20764">
        <w:tab/>
        <w:t>Test description</w:t>
      </w:r>
    </w:p>
    <w:p w14:paraId="5242AF98" w14:textId="77777777" w:rsidR="000C70BA" w:rsidRPr="00A20764" w:rsidRDefault="000C70BA" w:rsidP="000C70BA">
      <w:pPr>
        <w:pStyle w:val="H6"/>
      </w:pPr>
      <w:r w:rsidRPr="00A20764">
        <w:t>6.7.3.3.1</w:t>
      </w:r>
      <w:r w:rsidRPr="00A20764">
        <w:tab/>
        <w:t>Pre-test conditions</w:t>
      </w:r>
    </w:p>
    <w:p w14:paraId="63574A9C" w14:textId="77777777" w:rsidR="000C70BA" w:rsidRDefault="000C70BA" w:rsidP="000C70BA">
      <w:pPr>
        <w:pStyle w:val="H6"/>
      </w:pPr>
      <w:r w:rsidRPr="00102CE5">
        <w:t>Test configuration</w:t>
      </w:r>
      <w:r>
        <w:t>:</w:t>
      </w:r>
    </w:p>
    <w:p w14:paraId="26D62E32" w14:textId="30AE48C0" w:rsidR="000C70BA" w:rsidRDefault="000C70BA" w:rsidP="000C70BA">
      <w:pPr>
        <w:pStyle w:val="B1"/>
      </w:pPr>
      <w:r>
        <w:t>-</w:t>
      </w:r>
      <w:r>
        <w:tab/>
        <w:t xml:space="preserve">Single cell configuration according to TS </w:t>
      </w:r>
      <w:r w:rsidR="00960759">
        <w:t>37.579</w:t>
      </w:r>
      <w:r>
        <w:t>-1 [2] clause 5.2.2.2.1.</w:t>
      </w:r>
    </w:p>
    <w:p w14:paraId="01B700BF" w14:textId="77777777" w:rsidR="000C70BA" w:rsidRDefault="000C70BA" w:rsidP="000C70BA">
      <w:pPr>
        <w:pStyle w:val="H6"/>
      </w:pPr>
      <w:r>
        <w:t>Preamble:</w:t>
      </w:r>
    </w:p>
    <w:p w14:paraId="64A444ED" w14:textId="426202F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0CF51204" w14:textId="52DBF108" w:rsidR="000C70BA" w:rsidRDefault="000C70BA" w:rsidP="000C70BA">
      <w:pPr>
        <w:pStyle w:val="B1"/>
        <w:ind w:left="852"/>
      </w:pPr>
      <w:r>
        <w:t>-</w:t>
      </w:r>
      <w:r>
        <w:tab/>
      </w:r>
      <w:r w:rsidRPr="00386C4A">
        <w:t>The &lt;</w:t>
      </w:r>
      <w:r w:rsidRPr="00F839B3">
        <w:t>allow-request-locally-initiated-ambient-viewing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F839B3">
        <w:t xml:space="preserve">locally </w:t>
      </w:r>
      <w:r w:rsidRPr="00386C4A">
        <w:t xml:space="preserve">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30C0ECBC" w14:textId="77777777" w:rsidR="000C70BA" w:rsidRDefault="000C70BA" w:rsidP="000C70BA">
      <w:pPr>
        <w:pStyle w:val="B1"/>
      </w:pPr>
      <w:r>
        <w:t>-</w:t>
      </w:r>
      <w:r>
        <w:tab/>
      </w:r>
      <w:r w:rsidRPr="000573F5">
        <w:t>UE States at the end of the preamble</w:t>
      </w:r>
      <w:r>
        <w:t>:</w:t>
      </w:r>
    </w:p>
    <w:p w14:paraId="7446B47F" w14:textId="77777777" w:rsidR="000C70BA" w:rsidRDefault="000C70BA" w:rsidP="000C70BA">
      <w:pPr>
        <w:pStyle w:val="B1"/>
        <w:ind w:left="852"/>
      </w:pPr>
      <w:r>
        <w:t>-</w:t>
      </w:r>
      <w:r>
        <w:tab/>
        <w:t>The UE is in RRC_IDLE state.</w:t>
      </w:r>
    </w:p>
    <w:p w14:paraId="578761EC" w14:textId="77777777" w:rsidR="000C70BA" w:rsidRDefault="000C70BA" w:rsidP="000C70BA">
      <w:pPr>
        <w:pStyle w:val="B1"/>
        <w:ind w:left="852"/>
      </w:pPr>
      <w:r>
        <w:t>-</w:t>
      </w:r>
      <w:r>
        <w:tab/>
        <w:t>The client is registered for MCVideo.</w:t>
      </w:r>
    </w:p>
    <w:p w14:paraId="7FC48940" w14:textId="77777777" w:rsidR="000C70BA" w:rsidRPr="00A20764" w:rsidRDefault="000C70BA" w:rsidP="000C70BA">
      <w:pPr>
        <w:pStyle w:val="H6"/>
      </w:pPr>
      <w:r w:rsidRPr="00A20764">
        <w:t>6.7.3.3.2</w:t>
      </w:r>
      <w:r w:rsidRPr="00A20764">
        <w:tab/>
        <w:t>Test procedure sequence</w:t>
      </w:r>
    </w:p>
    <w:p w14:paraId="31D25962" w14:textId="77777777" w:rsidR="000C70BA" w:rsidRPr="00A20764" w:rsidRDefault="000C70BA" w:rsidP="000C70BA">
      <w:pPr>
        <w:pStyle w:val="TH"/>
      </w:pPr>
      <w:r w:rsidRPr="00A20764">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20764"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A20764" w:rsidRDefault="000C70BA" w:rsidP="002E3FCC">
            <w:pPr>
              <w:pStyle w:val="TAH"/>
              <w:keepNext w:val="0"/>
              <w:keepLines w:val="0"/>
              <w:widowControl w:val="0"/>
            </w:pPr>
            <w:r w:rsidRPr="00A20764">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A20764" w:rsidRDefault="000C70BA" w:rsidP="002E3FCC">
            <w:pPr>
              <w:pStyle w:val="TAH"/>
              <w:keepNext w:val="0"/>
              <w:keepLines w:val="0"/>
              <w:widowControl w:val="0"/>
            </w:pPr>
            <w:r w:rsidRPr="00A2076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A20764" w:rsidRDefault="000C70BA" w:rsidP="002E3FCC">
            <w:pPr>
              <w:pStyle w:val="TAH"/>
              <w:keepNext w:val="0"/>
              <w:keepLines w:val="0"/>
              <w:widowControl w:val="0"/>
            </w:pPr>
            <w:r w:rsidRPr="00A20764">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A20764" w:rsidRDefault="000C70BA" w:rsidP="002E3FCC">
            <w:pPr>
              <w:pStyle w:val="TAH"/>
              <w:keepNext w:val="0"/>
              <w:keepLines w:val="0"/>
              <w:widowControl w:val="0"/>
            </w:pPr>
            <w:r w:rsidRPr="00A20764">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A20764" w:rsidRDefault="000C70BA" w:rsidP="002E3FCC">
            <w:pPr>
              <w:pStyle w:val="TAH"/>
              <w:keepNext w:val="0"/>
              <w:keepLines w:val="0"/>
              <w:widowControl w:val="0"/>
            </w:pPr>
            <w:r w:rsidRPr="00A20764">
              <w:t>Verdict</w:t>
            </w:r>
          </w:p>
        </w:tc>
      </w:tr>
      <w:tr w:rsidR="000C70BA" w:rsidRPr="00A20764"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A20764"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A20764"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A20764" w:rsidRDefault="000C70BA" w:rsidP="002E3FCC">
            <w:pPr>
              <w:pStyle w:val="TAH"/>
              <w:keepNext w:val="0"/>
              <w:keepLines w:val="0"/>
              <w:widowControl w:val="0"/>
            </w:pPr>
            <w:r w:rsidRPr="00A20764">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A20764" w:rsidRDefault="000C70BA" w:rsidP="002E3FCC">
            <w:pPr>
              <w:pStyle w:val="TAH"/>
              <w:keepNext w:val="0"/>
              <w:keepLines w:val="0"/>
              <w:widowControl w:val="0"/>
            </w:pPr>
            <w:r w:rsidRPr="00A20764">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A20764"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A20764" w:rsidRDefault="000C70BA" w:rsidP="002E3FCC">
            <w:pPr>
              <w:pStyle w:val="TAH"/>
              <w:keepNext w:val="0"/>
              <w:keepLines w:val="0"/>
              <w:widowControl w:val="0"/>
            </w:pPr>
          </w:p>
        </w:tc>
      </w:tr>
      <w:tr w:rsidR="000C70BA" w:rsidRPr="00A20764"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A20764" w:rsidRDefault="000C70BA" w:rsidP="002E3FCC">
            <w:pPr>
              <w:pStyle w:val="TAC"/>
              <w:keepNext w:val="0"/>
              <w:keepLines w:val="0"/>
              <w:widowControl w:val="0"/>
            </w:pPr>
            <w:r w:rsidRPr="00A20764">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A20764" w:rsidRDefault="000C70BA" w:rsidP="002E3FCC">
            <w:pPr>
              <w:pStyle w:val="TAL"/>
              <w:keepNext w:val="0"/>
              <w:keepLines w:val="0"/>
              <w:widowControl w:val="0"/>
            </w:pPr>
            <w:r w:rsidRPr="00A20764">
              <w:t>Make the UE (MCVideo client) request the establishment of a locally initiated ambient viewing call to user B.</w:t>
            </w:r>
          </w:p>
          <w:p w14:paraId="6EAA312B" w14:textId="77777777" w:rsidR="000C70BA" w:rsidRPr="00A20764" w:rsidRDefault="000C70BA" w:rsidP="002E3FCC">
            <w:pPr>
              <w:pStyle w:val="TAL"/>
              <w:keepNext w:val="0"/>
              <w:keepLines w:val="0"/>
              <w:widowControl w:val="0"/>
            </w:pPr>
            <w:r w:rsidRPr="00A20764">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A20764" w:rsidRDefault="000C70BA" w:rsidP="002E3FCC">
            <w:pPr>
              <w:pStyle w:val="TAC"/>
              <w:keepNext w:val="0"/>
              <w:keepLines w:val="0"/>
              <w:widowControl w:val="0"/>
            </w:pPr>
            <w:r w:rsidRPr="00A20764">
              <w:t>-</w:t>
            </w:r>
          </w:p>
        </w:tc>
      </w:tr>
      <w:tr w:rsidR="000C70BA" w:rsidRPr="00A20764"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A20764" w:rsidRDefault="000C70BA" w:rsidP="002E3FCC">
            <w:pPr>
              <w:pStyle w:val="TAC"/>
              <w:keepNext w:val="0"/>
              <w:keepLines w:val="0"/>
              <w:widowControl w:val="0"/>
            </w:pPr>
            <w:r w:rsidRPr="00A20764">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A20764" w:rsidRDefault="000C70BA" w:rsidP="002E3FCC">
            <w:pPr>
              <w:pStyle w:val="TAL"/>
              <w:widowControl w:val="0"/>
            </w:pPr>
            <w:r w:rsidRPr="00A20764">
              <w:t xml:space="preserve">Check: Does the UE (MCVideo client) correctly </w:t>
            </w:r>
            <w:r w:rsidRPr="00A20764">
              <w:rPr>
                <w:lang w:eastAsia="ko-KR"/>
              </w:rPr>
              <w:t xml:space="preserve">perform the procedure 'MCVideo CO establishment/modification without provisional responses other than 100 Trying' as described in TS </w:t>
            </w:r>
            <w:r w:rsidR="00960759">
              <w:rPr>
                <w:lang w:eastAsia="ko-KR"/>
              </w:rPr>
              <w:t>37.579</w:t>
            </w:r>
            <w:r w:rsidRPr="00A20764">
              <w:rPr>
                <w:lang w:eastAsia="ko-KR"/>
              </w:rPr>
              <w:t>-1 [2] Table 5.3B.1.3-1</w:t>
            </w:r>
            <w:r w:rsidRPr="00A20764">
              <w:t xml:space="preserve"> to establish a locally initiated ambient viewing call with automatic commencement mode and without implicit transmission control according to option b.i of NOTE 1 in TS </w:t>
            </w:r>
            <w:r w:rsidR="00960759">
              <w:t>37.579</w:t>
            </w:r>
            <w:r w:rsidRPr="00A20764">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A20764" w:rsidRDefault="000C70BA" w:rsidP="002E3FCC">
            <w:pPr>
              <w:pStyle w:val="TAC"/>
              <w:keepNext w:val="0"/>
              <w:keepLines w:val="0"/>
              <w:widowControl w:val="0"/>
            </w:pPr>
            <w:r w:rsidRPr="00A20764">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A20764" w:rsidRDefault="000C70BA" w:rsidP="002E3FCC">
            <w:pPr>
              <w:pStyle w:val="TAC"/>
              <w:keepNext w:val="0"/>
              <w:keepLines w:val="0"/>
              <w:widowControl w:val="0"/>
            </w:pPr>
            <w:r w:rsidRPr="00A20764">
              <w:t>P</w:t>
            </w:r>
          </w:p>
        </w:tc>
      </w:tr>
      <w:tr w:rsidR="000C70BA" w:rsidRPr="00A20764"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A20764" w:rsidRDefault="000C70BA" w:rsidP="002E3FCC">
            <w:pPr>
              <w:pStyle w:val="TAC"/>
              <w:keepNext w:val="0"/>
              <w:keepLines w:val="0"/>
              <w:widowControl w:val="0"/>
            </w:pPr>
            <w:r w:rsidRPr="00A20764">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A20764" w:rsidRDefault="000C70BA" w:rsidP="002E3FCC">
            <w:pPr>
              <w:pStyle w:val="TAL"/>
            </w:pPr>
            <w:r w:rsidRPr="00A20764">
              <w:t>Check: Does the UE (MCVideo client) notify the user that the call has been established?</w:t>
            </w:r>
          </w:p>
          <w:p w14:paraId="0C52FD27"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A20764" w:rsidRDefault="000C70BA" w:rsidP="002E3FCC">
            <w:pPr>
              <w:pStyle w:val="TAC"/>
              <w:keepNext w:val="0"/>
              <w:keepLines w:val="0"/>
              <w:widowControl w:val="0"/>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A20764" w:rsidRDefault="000C70BA" w:rsidP="002E3FCC">
            <w:pPr>
              <w:pStyle w:val="TAL"/>
              <w:keepNext w:val="0"/>
              <w:keepLines w:val="0"/>
              <w:widowControl w:val="0"/>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A20764" w:rsidRDefault="000C70BA" w:rsidP="002E3FCC">
            <w:pPr>
              <w:pStyle w:val="TAC"/>
              <w:keepNext w:val="0"/>
              <w:keepLines w:val="0"/>
              <w:widowControl w:val="0"/>
            </w:pPr>
            <w:r w:rsidRPr="00A20764">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A20764" w:rsidRDefault="000C70BA" w:rsidP="002E3FCC">
            <w:pPr>
              <w:pStyle w:val="TAC"/>
              <w:keepNext w:val="0"/>
              <w:keepLines w:val="0"/>
              <w:widowControl w:val="0"/>
              <w:rPr>
                <w:rFonts w:eastAsia="Calibri"/>
              </w:rPr>
            </w:pPr>
            <w:r w:rsidRPr="00A20764">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A20764" w:rsidRDefault="000C70BA" w:rsidP="002E3FCC">
            <w:pPr>
              <w:pStyle w:val="TAL"/>
              <w:keepNext w:val="0"/>
              <w:keepLines w:val="0"/>
              <w:widowControl w:val="0"/>
              <w:rPr>
                <w:rFonts w:eastAsia="Calibri"/>
              </w:rPr>
            </w:pPr>
            <w:r w:rsidRPr="00A20764">
              <w:rPr>
                <w:rFonts w:eastAsia="Calibri"/>
              </w:rPr>
              <w:t>Make the UE (MCVideo client) release the call.</w:t>
            </w:r>
          </w:p>
          <w:p w14:paraId="7A954A81" w14:textId="77777777" w:rsidR="000C70BA" w:rsidRPr="00A20764" w:rsidRDefault="000C70BA" w:rsidP="002E3FCC">
            <w:pPr>
              <w:pStyle w:val="TAL"/>
              <w:keepNext w:val="0"/>
              <w:keepLines w:val="0"/>
              <w:widowControl w:val="0"/>
              <w:rPr>
                <w:rFonts w:eastAsia="Calibri"/>
              </w:rPr>
            </w:pPr>
            <w:r w:rsidRPr="00A2076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A20764" w:rsidRDefault="000C70BA" w:rsidP="002E3FCC">
            <w:pPr>
              <w:pStyle w:val="TAC"/>
              <w:keepNext w:val="0"/>
              <w:keepLines w:val="0"/>
              <w:widowControl w:val="0"/>
            </w:pPr>
            <w:r w:rsidRPr="00A20764">
              <w:t>-</w:t>
            </w:r>
          </w:p>
        </w:tc>
      </w:tr>
      <w:tr w:rsidR="000C70BA" w:rsidRPr="00A20764"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A20764" w:rsidRDefault="000C70BA" w:rsidP="002E3FCC">
            <w:pPr>
              <w:pStyle w:val="TAC"/>
              <w:keepNext w:val="0"/>
              <w:keepLines w:val="0"/>
              <w:widowControl w:val="0"/>
              <w:rPr>
                <w:rFonts w:eastAsia="Calibri"/>
              </w:rPr>
            </w:pPr>
            <w:r w:rsidRPr="00A20764">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A20764" w:rsidRDefault="000C70BA" w:rsidP="002E3FCC">
            <w:pPr>
              <w:pStyle w:val="TAL"/>
              <w:keepNext w:val="0"/>
              <w:keepLines w:val="0"/>
              <w:widowControl w:val="0"/>
              <w:rPr>
                <w:rFonts w:eastAsia="Calibri"/>
              </w:rPr>
            </w:pPr>
            <w:r w:rsidRPr="00A20764">
              <w:t xml:space="preserve">Check: Does the UE (MCVideo client) correctly perform procedure 'MCX CO call release' as described in </w:t>
            </w:r>
            <w:r w:rsidRPr="00A20764">
              <w:rPr>
                <w:rFonts w:eastAsia="Calibri"/>
              </w:rPr>
              <w:t xml:space="preserve">TS </w:t>
            </w:r>
            <w:r w:rsidR="00960759">
              <w:rPr>
                <w:rFonts w:eastAsia="Calibri"/>
              </w:rPr>
              <w:t>37.579</w:t>
            </w:r>
            <w:r w:rsidRPr="00A20764">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A20764" w:rsidRDefault="000C70BA" w:rsidP="002E3FCC">
            <w:pPr>
              <w:pStyle w:val="TAC"/>
              <w:keepNext w:val="0"/>
              <w:keepLines w:val="0"/>
              <w:widowControl w:val="0"/>
              <w:rPr>
                <w:strike/>
              </w:rPr>
            </w:pPr>
            <w:r w:rsidRPr="00A20764">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A20764" w:rsidRDefault="000C70BA" w:rsidP="002E3FCC">
            <w:pPr>
              <w:pStyle w:val="TAC"/>
              <w:keepNext w:val="0"/>
              <w:keepLines w:val="0"/>
              <w:widowControl w:val="0"/>
            </w:pPr>
            <w:r w:rsidRPr="00A20764">
              <w:t>P</w:t>
            </w:r>
          </w:p>
        </w:tc>
      </w:tr>
      <w:tr w:rsidR="000C70BA" w:rsidRPr="00A20764"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A20764" w:rsidRDefault="000C70BA" w:rsidP="002E3FCC">
            <w:pPr>
              <w:pStyle w:val="TAC"/>
              <w:keepNext w:val="0"/>
              <w:keepLines w:val="0"/>
              <w:widowControl w:val="0"/>
              <w:rPr>
                <w:rFonts w:eastAsia="Calibri"/>
              </w:rPr>
            </w:pPr>
            <w:r w:rsidRPr="00A20764">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A20764" w:rsidRDefault="000C70BA" w:rsidP="002E3FCC">
            <w:pPr>
              <w:pStyle w:val="TAL"/>
            </w:pPr>
            <w:r w:rsidRPr="00A20764">
              <w:t>Check: Does the UE (MCVideo client) notify the user that the call has been terminated?</w:t>
            </w:r>
          </w:p>
          <w:p w14:paraId="6A6CE3E4"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A20764" w:rsidRDefault="000C70BA" w:rsidP="002E3FCC">
            <w:pPr>
              <w:pStyle w:val="TAC"/>
              <w:keepNext w:val="0"/>
              <w:keepLines w:val="0"/>
              <w:widowControl w:val="0"/>
              <w:rPr>
                <w:rFonts w:eastAsia="Calibri"/>
                <w:szCs w:val="22"/>
              </w:rPr>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A20764" w:rsidRDefault="000C70BA" w:rsidP="002E3FCC">
            <w:pPr>
              <w:pStyle w:val="TAL"/>
              <w:keepNext w:val="0"/>
              <w:keepLines w:val="0"/>
              <w:widowControl w:val="0"/>
              <w:rPr>
                <w:rFonts w:eastAsia="Calibri"/>
              </w:rPr>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A20764" w:rsidRDefault="000C70BA" w:rsidP="002E3FCC">
            <w:pPr>
              <w:pStyle w:val="TAC"/>
              <w:keepNext w:val="0"/>
              <w:keepLines w:val="0"/>
              <w:widowControl w:val="0"/>
            </w:pPr>
            <w:r w:rsidRPr="00A20764">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A20764" w:rsidRDefault="000C70BA" w:rsidP="002E3FCC">
            <w:pPr>
              <w:pStyle w:val="TAN"/>
            </w:pPr>
            <w:r w:rsidRPr="00A20764">
              <w:t>NOTE 1: This action is expected to be done via a suitable implementation dependent MMI.</w:t>
            </w:r>
          </w:p>
        </w:tc>
      </w:tr>
    </w:tbl>
    <w:p w14:paraId="72A5C4DA" w14:textId="77777777" w:rsidR="000C70BA" w:rsidRPr="00A20764" w:rsidRDefault="000C70BA" w:rsidP="000C70BA"/>
    <w:p w14:paraId="5C7DC3D3" w14:textId="77777777" w:rsidR="000C70BA" w:rsidRPr="00A20764" w:rsidRDefault="000C70BA" w:rsidP="000C70BA">
      <w:pPr>
        <w:pStyle w:val="H6"/>
      </w:pPr>
      <w:r w:rsidRPr="00A20764">
        <w:t>6.7.3.3.3</w:t>
      </w:r>
      <w:r w:rsidRPr="00A20764">
        <w:tab/>
        <w:t>Specific message contents</w:t>
      </w:r>
    </w:p>
    <w:p w14:paraId="5FCE4D64" w14:textId="2B183A42" w:rsidR="000C70BA" w:rsidRPr="00A20764" w:rsidRDefault="000C70BA" w:rsidP="000C70BA">
      <w:pPr>
        <w:pStyle w:val="TH"/>
      </w:pPr>
      <w:r w:rsidRPr="00A20764">
        <w:t>Table 6.7.3.3.3-1: SIP INVITE from the UE (Step 2, Table 6.7.3.3.2-1;</w:t>
      </w:r>
      <w:r w:rsidRPr="00A20764">
        <w:br/>
        <w:t xml:space="preserve">Step 2,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A20764" w:rsidRDefault="000C70BA" w:rsidP="002E3FCC">
            <w:pPr>
              <w:pStyle w:val="TAL"/>
            </w:pPr>
            <w:r w:rsidRPr="00A20764">
              <w:t xml:space="preserve">Derivation Path: TS </w:t>
            </w:r>
            <w:r w:rsidR="00960759">
              <w:t>37.579</w:t>
            </w:r>
            <w:r w:rsidRPr="00A20764">
              <w:t>-1 [2], Table 5.5.2.5.1-1, condition PRIVATE-CALL</w:t>
            </w:r>
          </w:p>
        </w:tc>
      </w:tr>
      <w:tr w:rsidR="000C70BA" w:rsidRPr="00A20764"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A20764" w:rsidRDefault="000C70BA" w:rsidP="002E3FCC">
            <w:pPr>
              <w:pStyle w:val="TAH"/>
            </w:pPr>
            <w:r w:rsidRPr="00A20764">
              <w:t>Condition</w:t>
            </w:r>
          </w:p>
        </w:tc>
      </w:tr>
      <w:tr w:rsidR="000C70BA" w:rsidRPr="00A20764"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A20764" w:rsidRDefault="000C70BA" w:rsidP="002E3FCC">
            <w:pPr>
              <w:pStyle w:val="TAL"/>
              <w:rPr>
                <w:b/>
                <w:bCs/>
              </w:rPr>
            </w:pPr>
            <w:r w:rsidRPr="00A20764">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A20764" w:rsidRDefault="000C70BA" w:rsidP="002E3FCC">
            <w:pPr>
              <w:pStyle w:val="TAL"/>
            </w:pPr>
          </w:p>
        </w:tc>
      </w:tr>
      <w:tr w:rsidR="000C70BA" w:rsidRPr="00A20764"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A20764" w:rsidRDefault="000C70BA" w:rsidP="002E3FCC">
            <w:pPr>
              <w:pStyle w:val="TAL"/>
              <w:rPr>
                <w:b/>
                <w:bCs/>
              </w:rPr>
            </w:pPr>
            <w:r w:rsidRPr="00A20764">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A20764" w:rsidRDefault="000C70BA" w:rsidP="002E3FCC">
            <w:pPr>
              <w:pStyle w:val="TAL"/>
              <w:rPr>
                <w:rFonts w:eastAsia="Calibri"/>
              </w:rPr>
            </w:pPr>
            <w:r w:rsidRPr="00A20764">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A20764" w:rsidRDefault="000C70BA" w:rsidP="002E3FCC">
            <w:pPr>
              <w:pStyle w:val="TAL"/>
            </w:pPr>
          </w:p>
        </w:tc>
      </w:tr>
      <w:tr w:rsidR="000C70BA" w:rsidRPr="00A20764"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A20764" w:rsidRDefault="000C70BA" w:rsidP="002E3FCC">
            <w:pPr>
              <w:pStyle w:val="TAL"/>
              <w:rPr>
                <w:b/>
                <w:bCs/>
              </w:rPr>
            </w:pPr>
            <w:r w:rsidRPr="00A20764">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A20764" w:rsidRDefault="000C70BA" w:rsidP="002E3FCC">
            <w:pPr>
              <w:pStyle w:val="TAL"/>
              <w:rPr>
                <w:rFonts w:eastAsia="Calibri"/>
              </w:rPr>
            </w:pPr>
            <w:r w:rsidRPr="00A20764">
              <w:rPr>
                <w:iCs/>
              </w:rPr>
              <w:t>“</w:t>
            </w:r>
            <w:r w:rsidRPr="00A20764">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A20764" w:rsidRDefault="000C70BA" w:rsidP="002E3FCC">
            <w:pPr>
              <w:pStyle w:val="TAL"/>
            </w:pPr>
          </w:p>
        </w:tc>
      </w:tr>
      <w:tr w:rsidR="000C70BA" w:rsidRPr="00A20764"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A20764" w:rsidRDefault="000C70BA" w:rsidP="002E3FCC">
            <w:pPr>
              <w:pStyle w:val="TAL"/>
              <w:rPr>
                <w:b/>
                <w:bCs/>
              </w:rPr>
            </w:pPr>
            <w:r w:rsidRPr="00A20764">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A20764" w:rsidRDefault="000C70BA" w:rsidP="002E3FCC">
            <w:pPr>
              <w:pStyle w:val="TAL"/>
            </w:pPr>
          </w:p>
        </w:tc>
      </w:tr>
      <w:tr w:rsidR="000C70BA" w:rsidRPr="00A20764"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A20764" w:rsidRDefault="000C70BA" w:rsidP="002E3FCC">
            <w:pPr>
              <w:pStyle w:val="TAL"/>
              <w:rPr>
                <w:b/>
                <w:bCs/>
              </w:rPr>
            </w:pPr>
            <w:r w:rsidRPr="00A20764">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A20764" w:rsidRDefault="000C70BA" w:rsidP="002E3FCC">
            <w:pPr>
              <w:pStyle w:val="TAL"/>
            </w:pPr>
          </w:p>
        </w:tc>
      </w:tr>
      <w:tr w:rsidR="000C70BA" w:rsidRPr="00A20764"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A20764" w:rsidRDefault="000C70BA" w:rsidP="002E3FCC">
            <w:pPr>
              <w:pStyle w:val="TAL"/>
            </w:pPr>
            <w:r w:rsidRPr="00A20764">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A20764" w:rsidRDefault="000C70BA" w:rsidP="002E3FCC">
            <w:pPr>
              <w:pStyle w:val="TAL"/>
            </w:pPr>
          </w:p>
        </w:tc>
      </w:tr>
      <w:tr w:rsidR="000C70BA" w:rsidRPr="00A20764"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A20764" w:rsidRDefault="000C70BA" w:rsidP="002E3FCC">
            <w:pPr>
              <w:pStyle w:val="TAL"/>
              <w:rPr>
                <w:b/>
                <w:bCs/>
              </w:rPr>
            </w:pPr>
            <w:r w:rsidRPr="00A20764">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A20764" w:rsidRDefault="000C70BA" w:rsidP="002E3FCC">
            <w:pPr>
              <w:pStyle w:val="TAL"/>
            </w:pPr>
          </w:p>
        </w:tc>
      </w:tr>
      <w:tr w:rsidR="000C70BA" w:rsidRPr="00A20764"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A20764" w:rsidRDefault="000C70BA" w:rsidP="002E3FCC">
            <w:pPr>
              <w:pStyle w:val="TAL"/>
            </w:pPr>
            <w:r w:rsidRPr="00A20764">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A20764" w:rsidRDefault="000C70BA" w:rsidP="002E3FCC">
            <w:pPr>
              <w:pStyle w:val="TAL"/>
            </w:pPr>
          </w:p>
        </w:tc>
      </w:tr>
    </w:tbl>
    <w:p w14:paraId="23B0462A" w14:textId="77777777" w:rsidR="000C70BA" w:rsidRPr="00A20764" w:rsidRDefault="000C70BA" w:rsidP="000C70BA"/>
    <w:p w14:paraId="3C8082D7" w14:textId="77777777" w:rsidR="000C70BA" w:rsidRPr="00A20764" w:rsidRDefault="000C70BA" w:rsidP="000C70BA">
      <w:pPr>
        <w:pStyle w:val="TH"/>
      </w:pPr>
      <w:r w:rsidRPr="00A20764">
        <w:t xml:space="preserve">Table 6.7.3.3.3-2: SDP </w:t>
      </w:r>
      <w:r w:rsidRPr="005A2039">
        <w:t xml:space="preserve">Message </w:t>
      </w:r>
      <w:r w:rsidRPr="00A20764">
        <w:t>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A20764" w:rsidRDefault="000C70BA" w:rsidP="002E3FCC">
            <w:pPr>
              <w:pStyle w:val="TAL"/>
            </w:pPr>
            <w:r w:rsidRPr="00A20764">
              <w:t xml:space="preserve">Derivation Path: TS </w:t>
            </w:r>
            <w:r w:rsidR="00960759">
              <w:t>37.579</w:t>
            </w:r>
            <w:r w:rsidRPr="00A20764">
              <w:t>-1 [2], Table 5.5.3.1.1-2, condition PRIVATE-CALL, INITIAL_SDP_OFFER, IMPLICIT_GRANT_REQUESTED</w:t>
            </w:r>
          </w:p>
        </w:tc>
      </w:tr>
      <w:tr w:rsidR="000C70BA" w:rsidRPr="00A20764"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A20764" w:rsidRDefault="000C70BA" w:rsidP="002E3FCC">
            <w:pPr>
              <w:pStyle w:val="TAH"/>
            </w:pPr>
            <w:r w:rsidRPr="00A20764">
              <w:t>Condition</w:t>
            </w:r>
          </w:p>
        </w:tc>
      </w:tr>
      <w:tr w:rsidR="000C70BA" w:rsidRPr="00A20764"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A20764" w:rsidRDefault="000C70BA" w:rsidP="002E3FCC">
            <w:pPr>
              <w:pStyle w:val="TAL"/>
            </w:pPr>
            <w:r w:rsidRPr="00A20764">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A20764" w:rsidRDefault="000C70BA" w:rsidP="002E3FCC">
            <w:pPr>
              <w:pStyle w:val="TAL"/>
            </w:pPr>
            <w:r w:rsidRPr="00A20764">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A20764" w:rsidRDefault="000C70BA" w:rsidP="002E3FCC">
            <w:pPr>
              <w:pStyle w:val="TAL"/>
            </w:pPr>
          </w:p>
        </w:tc>
      </w:tr>
      <w:tr w:rsidR="000C70BA" w:rsidRPr="00A20764"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A20764" w:rsidRDefault="000C70BA" w:rsidP="002E3FCC">
            <w:pPr>
              <w:pStyle w:val="TAL"/>
            </w:pPr>
            <w:r w:rsidRPr="00A20764">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A20764" w:rsidRDefault="000C70BA" w:rsidP="002E3FCC">
            <w:pPr>
              <w:pStyle w:val="TAL"/>
            </w:pPr>
            <w:r w:rsidRPr="00A20764">
              <w:t>a=line</w:t>
            </w:r>
          </w:p>
          <w:p w14:paraId="002A2709" w14:textId="77777777" w:rsidR="000C70BA" w:rsidRPr="00A20764" w:rsidRDefault="000C70BA" w:rsidP="002E3FCC">
            <w:pPr>
              <w:pStyle w:val="TAL"/>
            </w:pPr>
            <w:r w:rsidRPr="00A20764">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A20764" w:rsidRDefault="000C70BA" w:rsidP="002E3FCC">
            <w:pPr>
              <w:pStyle w:val="TAL"/>
            </w:pPr>
          </w:p>
        </w:tc>
      </w:tr>
      <w:tr w:rsidR="000C70BA" w:rsidRPr="00A20764"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A20764" w:rsidRDefault="000C70BA" w:rsidP="002E3FCC">
            <w:pPr>
              <w:pStyle w:val="TAL"/>
            </w:pPr>
            <w:r w:rsidRPr="00A20764">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A20764" w:rsidRDefault="000C70BA" w:rsidP="002E3FCC">
            <w:pPr>
              <w:pStyle w:val="TAL"/>
            </w:pPr>
          </w:p>
        </w:tc>
      </w:tr>
    </w:tbl>
    <w:p w14:paraId="4339B700" w14:textId="77777777" w:rsidR="000C70BA" w:rsidRPr="00A20764" w:rsidRDefault="000C70BA" w:rsidP="000C70BA"/>
    <w:p w14:paraId="182E5DFC" w14:textId="77777777" w:rsidR="000C70BA" w:rsidRPr="00A20764" w:rsidRDefault="000C70BA" w:rsidP="000C70BA">
      <w:pPr>
        <w:pStyle w:val="TH"/>
      </w:pPr>
      <w:r w:rsidRPr="00A20764">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A20764" w:rsidRDefault="000C70BA" w:rsidP="002E3FCC">
            <w:pPr>
              <w:pStyle w:val="TAL"/>
            </w:pPr>
            <w:r w:rsidRPr="00A20764">
              <w:t xml:space="preserve">Derivation Path: TS </w:t>
            </w:r>
            <w:r w:rsidR="00960759">
              <w:t>37.579</w:t>
            </w:r>
            <w:r w:rsidRPr="00A20764">
              <w:t>-1 [2], Table 5.5.3.2.1-2</w:t>
            </w:r>
          </w:p>
        </w:tc>
      </w:tr>
      <w:tr w:rsidR="000C70BA" w:rsidRPr="00A20764"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A20764" w:rsidRDefault="000C70BA" w:rsidP="002E3FCC">
            <w:pPr>
              <w:pStyle w:val="TAH"/>
            </w:pPr>
            <w:r w:rsidRPr="00A20764">
              <w:t>Condition</w:t>
            </w:r>
          </w:p>
        </w:tc>
      </w:tr>
      <w:tr w:rsidR="000C70BA" w:rsidRPr="00A20764"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A20764" w:rsidRDefault="000C70BA" w:rsidP="002E3FCC">
            <w:pPr>
              <w:pStyle w:val="TAL"/>
            </w:pPr>
            <w:r w:rsidRPr="00A20764">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A20764" w:rsidRDefault="000C70BA" w:rsidP="002E3FCC">
            <w:pPr>
              <w:pStyle w:val="TAL"/>
            </w:pPr>
          </w:p>
        </w:tc>
      </w:tr>
      <w:tr w:rsidR="000C70BA" w:rsidRPr="00A20764"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A20764" w:rsidRDefault="000C70BA" w:rsidP="002E3FCC">
            <w:pPr>
              <w:pStyle w:val="TAL"/>
            </w:pPr>
            <w:r w:rsidRPr="00A20764">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A20764" w:rsidRDefault="000C70BA" w:rsidP="002E3FCC">
            <w:pPr>
              <w:pStyle w:val="TAL"/>
            </w:pPr>
          </w:p>
        </w:tc>
      </w:tr>
      <w:tr w:rsidR="000C70BA" w:rsidRPr="00A20764"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A20764" w:rsidRDefault="000C70BA" w:rsidP="002E3FCC">
            <w:pPr>
              <w:pStyle w:val="TAL"/>
            </w:pPr>
            <w:r w:rsidRPr="00A20764">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A20764" w:rsidRDefault="000C70BA" w:rsidP="002E3FCC">
            <w:pPr>
              <w:pStyle w:val="TAL"/>
            </w:pPr>
            <w:r w:rsidRPr="00A20764">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A20764" w:rsidRDefault="000C70BA" w:rsidP="002E3FCC">
            <w:pPr>
              <w:pStyle w:val="TAL"/>
            </w:pPr>
          </w:p>
        </w:tc>
      </w:tr>
      <w:tr w:rsidR="000C70BA" w:rsidRPr="00A20764"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A20764" w:rsidRDefault="000C70BA" w:rsidP="002E3FCC">
            <w:pPr>
              <w:pStyle w:val="TAL"/>
            </w:pPr>
            <w:r w:rsidRPr="00A20764">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A20764" w:rsidRDefault="000C70BA" w:rsidP="002E3FCC">
            <w:pPr>
              <w:pStyle w:val="TAL"/>
            </w:pPr>
          </w:p>
        </w:tc>
      </w:tr>
      <w:tr w:rsidR="000C70BA" w:rsidRPr="00A20764"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A20764" w:rsidRDefault="000C70BA" w:rsidP="002E3FCC">
            <w:pPr>
              <w:pStyle w:val="TAL"/>
            </w:pPr>
            <w:r w:rsidRPr="00A20764">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A20764" w:rsidRDefault="000C70BA" w:rsidP="002E3FCC">
            <w:pPr>
              <w:pStyle w:val="TAL"/>
            </w:pPr>
            <w:r w:rsidRPr="00A20764">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A20764" w:rsidRDefault="000C70BA" w:rsidP="002E3FCC">
            <w:pPr>
              <w:pStyle w:val="TAL"/>
            </w:pPr>
          </w:p>
        </w:tc>
      </w:tr>
    </w:tbl>
    <w:p w14:paraId="00835F59" w14:textId="77777777" w:rsidR="000C70BA" w:rsidRPr="00A20764" w:rsidRDefault="000C70BA" w:rsidP="000C70BA"/>
    <w:p w14:paraId="4AED804B" w14:textId="24BEA750" w:rsidR="000C70BA" w:rsidRPr="00A20764" w:rsidRDefault="000C70BA" w:rsidP="000C70BA">
      <w:pPr>
        <w:pStyle w:val="TH"/>
      </w:pPr>
      <w:r w:rsidRPr="00A20764">
        <w:t>Table 6.7.3.3.3-</w:t>
      </w:r>
      <w:r>
        <w:t>4</w:t>
      </w:r>
      <w:r w:rsidRPr="00A20764">
        <w:t>: SIP 200 (OK) from the SS (Step 2, Table 6.7.3.3.2-1;</w:t>
      </w:r>
      <w:r w:rsidRPr="00A20764">
        <w:br/>
        <w:t xml:space="preserve">Step 4,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20764"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A20764" w:rsidRDefault="000C70BA" w:rsidP="002E3FCC">
            <w:pPr>
              <w:pStyle w:val="TAL"/>
            </w:pPr>
            <w:r w:rsidRPr="00A20764">
              <w:t xml:space="preserve">Derivation Path: TS </w:t>
            </w:r>
            <w:r w:rsidR="00960759">
              <w:t>37.579</w:t>
            </w:r>
            <w:r w:rsidRPr="00A20764">
              <w:t>-1 [2], Table 5.5.2.17.1.2-1, condition INVITE-RSP</w:t>
            </w:r>
          </w:p>
        </w:tc>
      </w:tr>
      <w:tr w:rsidR="000C70BA" w:rsidRPr="00A20764"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A20764" w:rsidRDefault="000C70BA" w:rsidP="002E3FCC">
            <w:pPr>
              <w:pStyle w:val="TAH"/>
            </w:pPr>
            <w:r w:rsidRPr="00A20764">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A20764" w:rsidRDefault="000C70BA" w:rsidP="002E3FCC">
            <w:pPr>
              <w:pStyle w:val="TAH"/>
            </w:pPr>
            <w:r w:rsidRPr="00A20764">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A20764" w:rsidRDefault="000C70BA" w:rsidP="002E3FCC">
            <w:pPr>
              <w:pStyle w:val="TAH"/>
            </w:pPr>
            <w:r w:rsidRPr="00A20764">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A20764" w:rsidRDefault="000C70BA" w:rsidP="002E3FCC">
            <w:pPr>
              <w:pStyle w:val="TAH"/>
            </w:pPr>
            <w:r w:rsidRPr="00A20764">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A20764" w:rsidRDefault="000C70BA" w:rsidP="002E3FCC">
            <w:pPr>
              <w:pStyle w:val="TAH"/>
            </w:pPr>
            <w:r w:rsidRPr="00A20764">
              <w:t>Condition</w:t>
            </w:r>
          </w:p>
        </w:tc>
      </w:tr>
      <w:tr w:rsidR="000C70BA" w:rsidRPr="00A20764"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A20764" w:rsidRDefault="000C70BA" w:rsidP="002E3FCC">
            <w:pPr>
              <w:pStyle w:val="TAL"/>
              <w:rPr>
                <w:b/>
                <w:bCs/>
              </w:rPr>
            </w:pPr>
            <w:r w:rsidRPr="00A20764">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A20764" w:rsidRDefault="000C70BA" w:rsidP="002E3FCC">
            <w:pPr>
              <w:pStyle w:val="TAL"/>
            </w:pPr>
          </w:p>
        </w:tc>
      </w:tr>
      <w:tr w:rsidR="000C70BA" w:rsidRPr="00A20764"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A20764" w:rsidRDefault="000C70BA" w:rsidP="002E3FCC">
            <w:pPr>
              <w:pStyle w:val="TAL"/>
            </w:pPr>
            <w:r w:rsidRPr="00A20764">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A20764" w:rsidRDefault="000C70BA" w:rsidP="002E3FCC">
            <w:pPr>
              <w:pStyle w:val="TAL"/>
            </w:pPr>
            <w:r w:rsidRPr="00A20764">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A20764" w:rsidRDefault="000C70BA" w:rsidP="002E3FCC">
            <w:pPr>
              <w:pStyle w:val="TAL"/>
            </w:pPr>
            <w:r w:rsidRPr="00A20764">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A20764" w:rsidRDefault="000C70BA" w:rsidP="002E3FCC">
            <w:pPr>
              <w:pStyle w:val="TAL"/>
            </w:pPr>
          </w:p>
        </w:tc>
      </w:tr>
      <w:tr w:rsidR="000C70BA" w:rsidRPr="00A20764"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A20764" w:rsidRDefault="000C70BA" w:rsidP="002E3FCC">
            <w:pPr>
              <w:pStyle w:val="TAL"/>
              <w:rPr>
                <w:b/>
                <w:bCs/>
              </w:rPr>
            </w:pPr>
            <w:r w:rsidRPr="00A20764">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A20764" w:rsidRDefault="000C70BA" w:rsidP="002E3FCC">
            <w:pPr>
              <w:pStyle w:val="TAL"/>
            </w:pPr>
          </w:p>
        </w:tc>
      </w:tr>
      <w:tr w:rsidR="000C70BA" w:rsidRPr="00A20764"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A20764" w:rsidRDefault="000C70BA" w:rsidP="002E3FCC">
            <w:pPr>
              <w:pStyle w:val="TAL"/>
              <w:rPr>
                <w:b/>
                <w:bCs/>
              </w:rPr>
            </w:pPr>
            <w:r w:rsidRPr="00A20764">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A20764" w:rsidRDefault="000C70BA" w:rsidP="002E3FCC">
            <w:pPr>
              <w:pStyle w:val="TAL"/>
            </w:pPr>
            <w:r w:rsidRPr="00A20764">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A20764" w:rsidRDefault="000C70BA" w:rsidP="002E3FCC">
            <w:pPr>
              <w:pStyle w:val="TAL"/>
            </w:pPr>
          </w:p>
        </w:tc>
      </w:tr>
    </w:tbl>
    <w:p w14:paraId="6D4C28FF" w14:textId="77777777" w:rsidR="000C70BA" w:rsidRPr="00A20764" w:rsidRDefault="000C70BA" w:rsidP="000C70BA"/>
    <w:p w14:paraId="1DCDAB0F" w14:textId="77777777" w:rsidR="000C70BA" w:rsidRPr="00A20764" w:rsidRDefault="000C70BA" w:rsidP="000C70BA">
      <w:pPr>
        <w:pStyle w:val="TH"/>
      </w:pPr>
      <w:r w:rsidRPr="00A20764">
        <w:t>Table 6.7.3.3.3-</w:t>
      </w:r>
      <w:r>
        <w:t>5</w:t>
      </w:r>
      <w:r w:rsidRPr="00A20764">
        <w:t xml:space="preserve">: SDP </w:t>
      </w:r>
      <w:r w:rsidRPr="005A2039">
        <w:t xml:space="preserve">Message </w:t>
      </w:r>
      <w:r w:rsidRPr="00A20764">
        <w:t>in SIP 200 (OK) (Table 6.7.3.3.3-</w:t>
      </w:r>
      <w:r>
        <w:t>4</w:t>
      </w:r>
      <w:r w:rsidRPr="00A20764">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20764"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A20764" w:rsidRDefault="000C70BA" w:rsidP="002E3FCC">
            <w:pPr>
              <w:pStyle w:val="TAL"/>
            </w:pPr>
            <w:r w:rsidRPr="00A20764">
              <w:t xml:space="preserve">Derivation Path: TS </w:t>
            </w:r>
            <w:r w:rsidR="00960759">
              <w:t>37.579</w:t>
            </w:r>
            <w:r w:rsidRPr="00A20764">
              <w:t>-1 [2], Table 5.5.3.1.2-2, condition SDP_ANSWER, IMPLICIT_GRANT_REQUESTED, IMPLICIT_FLOOR_GRANTED</w:t>
            </w:r>
          </w:p>
        </w:tc>
      </w:tr>
    </w:tbl>
    <w:p w14:paraId="0F12A250" w14:textId="77777777" w:rsidR="000C70BA" w:rsidRPr="00A20764" w:rsidRDefault="000C70BA" w:rsidP="000C70BA"/>
    <w:p w14:paraId="58E993D4" w14:textId="77777777" w:rsidR="000C70BA" w:rsidRPr="00A974FC" w:rsidRDefault="000C70BA" w:rsidP="000C70BA">
      <w:pPr>
        <w:pStyle w:val="Heading3"/>
        <w:rPr>
          <w:rFonts w:cs="Arial"/>
          <w:szCs w:val="28"/>
        </w:rPr>
      </w:pPr>
      <w:bookmarkStart w:id="827" w:name="_Toc171440767"/>
      <w:bookmarkStart w:id="828" w:name="_Toc180160959"/>
      <w:r w:rsidRPr="00A974FC">
        <w:rPr>
          <w:rFonts w:cs="Arial"/>
          <w:szCs w:val="28"/>
        </w:rPr>
        <w:t>6.7.4</w:t>
      </w:r>
      <w:r w:rsidRPr="00A974FC">
        <w:rPr>
          <w:rFonts w:cs="Arial"/>
          <w:szCs w:val="28"/>
        </w:rPr>
        <w:tab/>
        <w:t>On-network / On-demand ambient viewing call / Locally initiated ambient viewing call / Client Terminated (CT)</w:t>
      </w:r>
      <w:bookmarkEnd w:id="827"/>
      <w:bookmarkEnd w:id="828"/>
    </w:p>
    <w:p w14:paraId="13D911C5" w14:textId="77777777" w:rsidR="000C70BA" w:rsidRPr="00A974FC" w:rsidRDefault="000C70BA" w:rsidP="000C70BA">
      <w:pPr>
        <w:pStyle w:val="H6"/>
      </w:pPr>
      <w:r w:rsidRPr="00A974FC">
        <w:t>6.7.4.1</w:t>
      </w:r>
      <w:r w:rsidRPr="00A974FC">
        <w:tab/>
        <w:t>Test Purpose (TP)</w:t>
      </w:r>
    </w:p>
    <w:p w14:paraId="098B7FAC" w14:textId="77777777" w:rsidR="000C70BA" w:rsidRPr="00A974FC" w:rsidRDefault="000C70BA" w:rsidP="000C70BA">
      <w:pPr>
        <w:pStyle w:val="H6"/>
      </w:pPr>
      <w:r w:rsidRPr="00A974FC">
        <w:t>(1)</w:t>
      </w:r>
    </w:p>
    <w:p w14:paraId="47AD9970" w14:textId="77777777" w:rsidR="000C70BA" w:rsidRPr="00A974FC" w:rsidRDefault="000C70BA" w:rsidP="000C70BA">
      <w:pPr>
        <w:pStyle w:val="PL"/>
      </w:pPr>
      <w:r w:rsidRPr="00A974FC">
        <w:rPr>
          <w:b/>
        </w:rPr>
        <w:t>with</w:t>
      </w:r>
      <w:r w:rsidRPr="00A974FC">
        <w:t xml:space="preserve"> { the UE (MCVideo Client) registered and authorised for MCVideo Service }</w:t>
      </w:r>
    </w:p>
    <w:p w14:paraId="69E4411D" w14:textId="77777777" w:rsidR="000C70BA" w:rsidRPr="00A974FC" w:rsidRDefault="000C70BA" w:rsidP="000C70BA">
      <w:pPr>
        <w:pStyle w:val="PL"/>
      </w:pPr>
      <w:r w:rsidRPr="00A974FC">
        <w:rPr>
          <w:b/>
        </w:rPr>
        <w:t>ensure that</w:t>
      </w:r>
      <w:r w:rsidRPr="00A974FC">
        <w:t xml:space="preserve"> {</w:t>
      </w:r>
    </w:p>
    <w:p w14:paraId="74A2F729" w14:textId="77777777" w:rsidR="000C70BA" w:rsidRPr="00A974FC" w:rsidRDefault="000C70BA" w:rsidP="000C70BA">
      <w:pPr>
        <w:pStyle w:val="PL"/>
      </w:pPr>
      <w:r w:rsidRPr="00A974FC">
        <w:t xml:space="preserve">  </w:t>
      </w:r>
      <w:r w:rsidRPr="00A974FC">
        <w:rPr>
          <w:b/>
        </w:rPr>
        <w:t>when</w:t>
      </w:r>
      <w:r w:rsidRPr="00A974FC">
        <w:t xml:space="preserve"> { the UE (MCVideo Client) receives a SIP INVITE message to establish a MCVideo remote initiated ambient viewing call }</w:t>
      </w:r>
    </w:p>
    <w:p w14:paraId="2AF0C2E0" w14:textId="77777777" w:rsidR="000C70BA" w:rsidRPr="00A974FC" w:rsidRDefault="000C70BA" w:rsidP="000C70BA">
      <w:pPr>
        <w:pStyle w:val="PL"/>
      </w:pPr>
      <w:r w:rsidRPr="00A974FC">
        <w:t xml:space="preserve">    </w:t>
      </w:r>
      <w:r w:rsidRPr="00A974FC">
        <w:rPr>
          <w:b/>
        </w:rPr>
        <w:t>then</w:t>
      </w:r>
      <w:r w:rsidRPr="00A974FC">
        <w:t xml:space="preserve"> { UE (MCVideo Client) sends a SIP 200 (OK) message </w:t>
      </w:r>
      <w:r w:rsidRPr="00A974FC">
        <w:rPr>
          <w:b/>
          <w:bCs/>
        </w:rPr>
        <w:t>and</w:t>
      </w:r>
      <w:r w:rsidRPr="00A974FC">
        <w:t xml:space="preserve"> respects the Transmission Control imposed by the MCVideo Server }</w:t>
      </w:r>
    </w:p>
    <w:p w14:paraId="7170E343" w14:textId="77777777" w:rsidR="000C70BA" w:rsidRPr="00A974FC" w:rsidRDefault="000C70BA" w:rsidP="000C70BA">
      <w:pPr>
        <w:pStyle w:val="PL"/>
      </w:pPr>
      <w:r w:rsidRPr="00A974FC">
        <w:t xml:space="preserve">            }</w:t>
      </w:r>
    </w:p>
    <w:p w14:paraId="12CB8405" w14:textId="77777777" w:rsidR="000C70BA" w:rsidRPr="00A974FC" w:rsidRDefault="000C70BA" w:rsidP="000C70BA">
      <w:pPr>
        <w:pStyle w:val="PL"/>
        <w:rPr>
          <w:rFonts w:cs="Courier New"/>
          <w:szCs w:val="16"/>
        </w:rPr>
      </w:pPr>
    </w:p>
    <w:p w14:paraId="24945EE7" w14:textId="77777777" w:rsidR="000C70BA" w:rsidRPr="00A974FC" w:rsidRDefault="000C70BA" w:rsidP="000C70BA">
      <w:pPr>
        <w:pStyle w:val="H6"/>
      </w:pPr>
      <w:r w:rsidRPr="00A974FC">
        <w:t>(2)</w:t>
      </w:r>
    </w:p>
    <w:p w14:paraId="6B098866" w14:textId="77777777" w:rsidR="000C70BA" w:rsidRPr="00A974FC" w:rsidRDefault="000C70BA" w:rsidP="000C70BA">
      <w:pPr>
        <w:pStyle w:val="PL"/>
      </w:pPr>
      <w:r w:rsidRPr="00A974FC">
        <w:rPr>
          <w:b/>
        </w:rPr>
        <w:t>with</w:t>
      </w:r>
      <w:r w:rsidRPr="00A974FC">
        <w:t xml:space="preserve"> { UE (MCVideo Client) having an ongoing MCVideo locally initiated ambient viewing call }</w:t>
      </w:r>
    </w:p>
    <w:p w14:paraId="67C2B201" w14:textId="77777777" w:rsidR="000C70BA" w:rsidRPr="00A974FC" w:rsidRDefault="000C70BA" w:rsidP="000C70BA">
      <w:pPr>
        <w:pStyle w:val="PL"/>
      </w:pPr>
      <w:r w:rsidRPr="00A974FC">
        <w:rPr>
          <w:b/>
        </w:rPr>
        <w:t>ensure that</w:t>
      </w:r>
      <w:r w:rsidRPr="00A974FC">
        <w:t xml:space="preserve"> {</w:t>
      </w:r>
    </w:p>
    <w:p w14:paraId="3333C16E" w14:textId="77777777" w:rsidR="000C70BA" w:rsidRPr="00A974FC" w:rsidRDefault="000C70BA" w:rsidP="000C70BA">
      <w:pPr>
        <w:pStyle w:val="PL"/>
      </w:pPr>
      <w:r w:rsidRPr="00A974FC">
        <w:t xml:space="preserve">  </w:t>
      </w:r>
      <w:r w:rsidRPr="00A974FC">
        <w:rPr>
          <w:b/>
        </w:rPr>
        <w:t>when</w:t>
      </w:r>
      <w:r w:rsidRPr="00A974FC">
        <w:t xml:space="preserve"> { the MCVideo User requests to terminate the ongoing MCVideo locally initiated ambient viewing call }</w:t>
      </w:r>
    </w:p>
    <w:p w14:paraId="63907678" w14:textId="77777777" w:rsidR="000C70BA" w:rsidRPr="00A974FC" w:rsidRDefault="000C70BA" w:rsidP="000C70BA">
      <w:pPr>
        <w:pStyle w:val="PL"/>
      </w:pPr>
      <w:r w:rsidRPr="00A974FC">
        <w:t xml:space="preserve">    </w:t>
      </w:r>
      <w:r w:rsidRPr="00A974FC">
        <w:rPr>
          <w:b/>
        </w:rPr>
        <w:t>then</w:t>
      </w:r>
      <w:r w:rsidRPr="00A974FC">
        <w:t xml:space="preserve"> { UE (MCVideo Client) sends a SIP BYE request </w:t>
      </w:r>
      <w:r w:rsidRPr="00A974FC">
        <w:rPr>
          <w:b/>
          <w:bCs/>
        </w:rPr>
        <w:t>and</w:t>
      </w:r>
      <w:r w:rsidRPr="00A974FC">
        <w:t xml:space="preserve"> leaves the MCVideo session after receiving a SIP 200 (OK) message }</w:t>
      </w:r>
    </w:p>
    <w:p w14:paraId="381DCDCF" w14:textId="77777777" w:rsidR="000C70BA" w:rsidRPr="00A974FC" w:rsidRDefault="000C70BA" w:rsidP="000C70BA">
      <w:pPr>
        <w:pStyle w:val="PL"/>
      </w:pPr>
      <w:r w:rsidRPr="00A974FC">
        <w:t xml:space="preserve">            }</w:t>
      </w:r>
    </w:p>
    <w:p w14:paraId="6A6D4D79" w14:textId="77777777" w:rsidR="000C70BA" w:rsidRPr="00A974FC" w:rsidRDefault="000C70BA" w:rsidP="000C70BA">
      <w:pPr>
        <w:pStyle w:val="PL"/>
        <w:rPr>
          <w:rFonts w:cs="Courier New"/>
          <w:szCs w:val="16"/>
        </w:rPr>
      </w:pPr>
    </w:p>
    <w:p w14:paraId="7E41FB89" w14:textId="77777777" w:rsidR="000C70BA" w:rsidRPr="00A974FC" w:rsidRDefault="000C70BA" w:rsidP="000C70BA">
      <w:pPr>
        <w:pStyle w:val="H6"/>
      </w:pPr>
      <w:r w:rsidRPr="00A974FC">
        <w:t>6.7.4.2</w:t>
      </w:r>
      <w:r w:rsidRPr="00A974FC">
        <w:tab/>
        <w:t>Conformance requirements</w:t>
      </w:r>
    </w:p>
    <w:p w14:paraId="445BBC24" w14:textId="77777777" w:rsidR="000C70BA" w:rsidRPr="00A974FC" w:rsidRDefault="000C70BA" w:rsidP="000C70BA">
      <w:r w:rsidRPr="00A974FC">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A974FC" w:rsidRDefault="000C70BA" w:rsidP="000C70BA">
      <w:r w:rsidRPr="00A974FC">
        <w:t>[TS 24.281, clause 15.2.1.2]</w:t>
      </w:r>
    </w:p>
    <w:p w14:paraId="51AE95D5" w14:textId="77777777" w:rsidR="000C70BA" w:rsidRPr="00A974FC" w:rsidRDefault="000C70BA" w:rsidP="000C70BA">
      <w:pPr>
        <w:rPr>
          <w:lang w:eastAsia="ko-KR"/>
        </w:rPr>
      </w:pPr>
      <w:r w:rsidRPr="00A974FC">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A974FC" w:rsidRDefault="000C70BA" w:rsidP="000C70BA">
      <w:pPr>
        <w:rPr>
          <w:lang w:eastAsia="ko-KR"/>
        </w:rPr>
      </w:pPr>
      <w:r w:rsidRPr="00A974FC">
        <w:rPr>
          <w:lang w:eastAsia="ko-KR"/>
        </w:rPr>
        <w:t>The MCVideo client:</w:t>
      </w:r>
    </w:p>
    <w:p w14:paraId="52CCEB71" w14:textId="77777777" w:rsidR="000C70BA" w:rsidRPr="00A974FC" w:rsidRDefault="000C70BA" w:rsidP="000C70BA">
      <w:pPr>
        <w:pStyle w:val="B1"/>
      </w:pPr>
      <w:r w:rsidRPr="00A974FC">
        <w:t>1)</w:t>
      </w:r>
      <w:r w:rsidRPr="00A974FC">
        <w:tab/>
      </w:r>
      <w:r w:rsidRPr="00A974FC">
        <w:rPr>
          <w:lang w:eastAsia="ko-KR"/>
        </w:rPr>
        <w:t>may</w:t>
      </w:r>
      <w:r w:rsidRPr="00A974FC">
        <w:t xml:space="preserve"> reject the SIP INVITE request if either of the conditions in step a) or b) are met:</w:t>
      </w:r>
    </w:p>
    <w:p w14:paraId="1A713E12" w14:textId="77777777" w:rsidR="000C70BA" w:rsidRPr="00A974FC" w:rsidRDefault="000C70BA" w:rsidP="000C70BA">
      <w:pPr>
        <w:pStyle w:val="B2"/>
        <w:rPr>
          <w:lang w:eastAsia="ko-KR"/>
        </w:rPr>
      </w:pPr>
      <w:r w:rsidRPr="00A974FC">
        <w:rPr>
          <w:lang w:eastAsia="ko-KR"/>
        </w:rPr>
        <w:t>a)</w:t>
      </w:r>
      <w:r w:rsidRPr="00A974FC">
        <w:rPr>
          <w:lang w:eastAsia="ko-KR"/>
        </w:rPr>
        <w:tab/>
        <w:t>MCVideo client is already occupied in another session and the number of simultaneous sessions exceeds &lt;MaxCall&gt;, the maximum simultaneous MCVideo session</w:t>
      </w:r>
      <w:r w:rsidRPr="00A974FC">
        <w:rPr>
          <w:rFonts w:hint="eastAsia"/>
          <w:lang w:eastAsia="ko-KR"/>
        </w:rPr>
        <w:t xml:space="preserve"> for private call, as specified in TS 24.</w:t>
      </w:r>
      <w:r w:rsidRPr="00A974FC">
        <w:rPr>
          <w:lang w:eastAsia="ko-KR"/>
        </w:rPr>
        <w:t>4</w:t>
      </w:r>
      <w:r w:rsidRPr="00A974FC">
        <w:rPr>
          <w:rFonts w:hint="eastAsia"/>
          <w:lang w:eastAsia="ko-KR"/>
        </w:rPr>
        <w:t>84</w:t>
      </w:r>
      <w:r w:rsidRPr="00A974FC">
        <w:rPr>
          <w:lang w:eastAsia="ko-KR"/>
        </w:rPr>
        <w:t> [25]; or</w:t>
      </w:r>
    </w:p>
    <w:p w14:paraId="05670139" w14:textId="77777777" w:rsidR="000C70BA" w:rsidRPr="00A974FC" w:rsidRDefault="000C70BA" w:rsidP="000C70BA">
      <w:pPr>
        <w:pStyle w:val="B2"/>
        <w:rPr>
          <w:lang w:eastAsia="ko-KR"/>
        </w:rPr>
      </w:pPr>
      <w:r w:rsidRPr="00A974FC">
        <w:rPr>
          <w:lang w:eastAsia="ko-KR"/>
        </w:rPr>
        <w:t>b)</w:t>
      </w:r>
      <w:r w:rsidRPr="00A974FC">
        <w:rPr>
          <w:lang w:eastAsia="ko-KR"/>
        </w:rPr>
        <w:tab/>
        <w:t>MCVideo client does not have enough resources to handle the call;</w:t>
      </w:r>
    </w:p>
    <w:p w14:paraId="5BA6A286" w14:textId="77777777" w:rsidR="000C70BA" w:rsidRPr="00A974FC" w:rsidRDefault="000C70BA" w:rsidP="000C70BA">
      <w:pPr>
        <w:pStyle w:val="B2"/>
      </w:pPr>
      <w:r w:rsidRPr="00A974FC">
        <w:t>c)</w:t>
      </w:r>
      <w:r w:rsidRPr="00A974FC">
        <w:tab/>
        <w:t>if neither condition a) nor b) are met, continue with the rest of the steps;</w:t>
      </w:r>
    </w:p>
    <w:p w14:paraId="22B5DF13" w14:textId="77777777" w:rsidR="000C70BA" w:rsidRPr="00A974FC" w:rsidRDefault="000C70BA" w:rsidP="000C70BA">
      <w:pPr>
        <w:pStyle w:val="B1"/>
        <w:rPr>
          <w:lang w:eastAsia="ko-KR"/>
        </w:rPr>
      </w:pPr>
      <w:r w:rsidRPr="00A974FC">
        <w:rPr>
          <w:lang w:eastAsia="ko-KR"/>
        </w:rPr>
        <w:t>2)</w:t>
      </w:r>
      <w:r w:rsidRPr="00A974FC">
        <w:rPr>
          <w:lang w:eastAsia="ko-KR"/>
        </w:rPr>
        <w:tab/>
        <w:t>if the SIP INVITE request is rejected in step 1):</w:t>
      </w:r>
    </w:p>
    <w:p w14:paraId="363BA110" w14:textId="77777777" w:rsidR="000C70BA" w:rsidRPr="00A974FC" w:rsidRDefault="000C70BA" w:rsidP="000C70BA">
      <w:pPr>
        <w:pStyle w:val="B2"/>
      </w:pPr>
      <w:r w:rsidRPr="00A974FC">
        <w:t>a)</w:t>
      </w:r>
      <w:r w:rsidRPr="00A974FC">
        <w:tab/>
      </w:r>
      <w:r w:rsidRPr="00A974FC">
        <w:rPr>
          <w:lang w:eastAsia="ko-KR"/>
        </w:rPr>
        <w:t>shall</w:t>
      </w:r>
      <w:r w:rsidRPr="00A974FC">
        <w:t xml:space="preserve"> respond towards the participating MCVideo function either with:</w:t>
      </w:r>
    </w:p>
    <w:p w14:paraId="289EAF64" w14:textId="77777777" w:rsidR="000C70BA" w:rsidRPr="00A974FC" w:rsidRDefault="000C70BA" w:rsidP="000C70BA">
      <w:pPr>
        <w:pStyle w:val="B3"/>
      </w:pPr>
      <w:r w:rsidRPr="00A974FC">
        <w:t>i)</w:t>
      </w:r>
      <w:r w:rsidRPr="00A974FC">
        <w:tab/>
        <w:t>an appropriate reject code as specified in 3GPP TS 24.229 [11] and warning texts as specified in clause 4.4.2; or</w:t>
      </w:r>
    </w:p>
    <w:p w14:paraId="6ABB5B3A" w14:textId="77777777" w:rsidR="000C70BA" w:rsidRPr="00A974FC" w:rsidRDefault="000C70BA" w:rsidP="000C70BA">
      <w:pPr>
        <w:pStyle w:val="B3"/>
      </w:pPr>
      <w:r w:rsidRPr="00A974FC">
        <w:t>ii)</w:t>
      </w:r>
      <w:r w:rsidRPr="00A974FC">
        <w:tab/>
        <w:t xml:space="preserve">with a SIP 480 (Temporarily unavailable) response not including warning texts if the user is authorised to restrict the reason for failure </w:t>
      </w:r>
      <w:r w:rsidRPr="00A974FC">
        <w:rPr>
          <w:rFonts w:hint="eastAsia"/>
        </w:rPr>
        <w:t xml:space="preserve">according to </w:t>
      </w:r>
      <w:r w:rsidRPr="00A974FC">
        <w:t>&lt;allow-failure-restriction&gt;</w:t>
      </w:r>
      <w:r w:rsidRPr="00A974FC">
        <w:rPr>
          <w:rFonts w:hint="eastAsia"/>
        </w:rPr>
        <w:t xml:space="preserve"> as specified in 3GPP TS 24.</w:t>
      </w:r>
      <w:r w:rsidRPr="00A974FC">
        <w:t>4</w:t>
      </w:r>
      <w:r w:rsidRPr="00A974FC">
        <w:rPr>
          <w:rFonts w:hint="eastAsia"/>
        </w:rPr>
        <w:t>84</w:t>
      </w:r>
      <w:r w:rsidRPr="00A974FC">
        <w:t> [25]; and</w:t>
      </w:r>
    </w:p>
    <w:p w14:paraId="30A7C059" w14:textId="77777777" w:rsidR="000C70BA" w:rsidRPr="00A974FC" w:rsidRDefault="000C70BA" w:rsidP="000C70BA">
      <w:pPr>
        <w:pStyle w:val="B2"/>
      </w:pPr>
      <w:r w:rsidRPr="00A974FC">
        <w:t>b)</w:t>
      </w:r>
      <w:r w:rsidRPr="00A974FC">
        <w:tab/>
      </w:r>
      <w:r w:rsidRPr="00A974FC">
        <w:rPr>
          <w:lang w:eastAsia="ko-KR"/>
        </w:rPr>
        <w:t>skip</w:t>
      </w:r>
      <w:r w:rsidRPr="00A974FC">
        <w:t xml:space="preserve"> the rest of the steps of this clause;</w:t>
      </w:r>
    </w:p>
    <w:p w14:paraId="2E8AEEF9" w14:textId="77777777" w:rsidR="000C70BA" w:rsidRPr="00A974FC" w:rsidRDefault="000C70BA" w:rsidP="000C70BA">
      <w:pPr>
        <w:pStyle w:val="B1"/>
      </w:pPr>
      <w:r w:rsidRPr="00A974FC">
        <w:t>3)</w:t>
      </w:r>
      <w:r w:rsidRPr="00A974FC">
        <w:tab/>
      </w:r>
      <w:r w:rsidRPr="00A974FC">
        <w:rPr>
          <w:lang w:eastAsia="ko-KR"/>
        </w:rPr>
        <w:t>if</w:t>
      </w:r>
      <w:r w:rsidRPr="00A974FC">
        <w:t xml:space="preserve"> the SDP offer of the SIP INVITE request contains an "a=key-mgmt" attribute field with a "mikey" attribute value containing a MIKEY-SAKKE I_MESSAGE:</w:t>
      </w:r>
    </w:p>
    <w:p w14:paraId="22FE9BBA" w14:textId="77777777" w:rsidR="000C70BA" w:rsidRPr="00A974FC" w:rsidRDefault="000C70BA" w:rsidP="000C70BA">
      <w:pPr>
        <w:pStyle w:val="B2"/>
      </w:pPr>
      <w:r w:rsidRPr="00A974FC">
        <w:rPr>
          <w:lang w:eastAsia="ko-KR"/>
        </w:rPr>
        <w:t>a)</w:t>
      </w:r>
      <w:r w:rsidRPr="00A974FC">
        <w:rPr>
          <w:lang w:eastAsia="ko-KR"/>
        </w:rPr>
        <w:tab/>
        <w:t xml:space="preserve">shall extract the </w:t>
      </w:r>
      <w:r w:rsidRPr="00A974FC">
        <w:t>MCVideo ID of the originating MCVideo from the initiator field (IDRi) of the I_MESSAGE as described in 3GPP TS 33.180 [8];</w:t>
      </w:r>
    </w:p>
    <w:p w14:paraId="1CA8FD2C" w14:textId="77777777" w:rsidR="000C70BA" w:rsidRPr="00A974FC" w:rsidRDefault="000C70BA" w:rsidP="000C70BA">
      <w:pPr>
        <w:pStyle w:val="B2"/>
      </w:pPr>
      <w:r w:rsidRPr="00A974FC">
        <w:t>b)</w:t>
      </w:r>
      <w:r w:rsidRPr="00A974FC">
        <w:tab/>
      </w:r>
      <w:r w:rsidRPr="00A974FC">
        <w:rPr>
          <w:lang w:eastAsia="ko-KR"/>
        </w:rPr>
        <w:t>shall</w:t>
      </w:r>
      <w:r w:rsidRPr="00A974FC">
        <w:t xml:space="preserve"> convert the MCVideo ID to a UID as described in 3GPP TS 33.180 [8];</w:t>
      </w:r>
    </w:p>
    <w:p w14:paraId="1A054938" w14:textId="77777777" w:rsidR="000C70BA" w:rsidRPr="00A974FC" w:rsidRDefault="000C70BA" w:rsidP="000C70BA">
      <w:pPr>
        <w:pStyle w:val="B2"/>
      </w:pPr>
      <w:r w:rsidRPr="00A974FC">
        <w:t>c)</w:t>
      </w:r>
      <w:r w:rsidRPr="00A974FC">
        <w:tab/>
      </w:r>
      <w:r w:rsidRPr="00A974FC">
        <w:rPr>
          <w:lang w:eastAsia="ko-KR"/>
        </w:rPr>
        <w:t>shall</w:t>
      </w:r>
      <w:r w:rsidRPr="00A974FC">
        <w:t xml:space="preserve"> use the UID to validate the signature of the MIKEY-SAKKE I_MESSAGE as described in 3GPP TS 33.180 [8];</w:t>
      </w:r>
    </w:p>
    <w:p w14:paraId="57D6A0B7" w14:textId="77777777" w:rsidR="000C70BA" w:rsidRPr="00A974FC" w:rsidRDefault="000C70BA" w:rsidP="000C70BA">
      <w:pPr>
        <w:pStyle w:val="B2"/>
      </w:pPr>
      <w:r w:rsidRPr="00A974FC">
        <w:rPr>
          <w:lang w:eastAsia="ko-KR"/>
        </w:rPr>
        <w:t>d)</w:t>
      </w:r>
      <w:r w:rsidRPr="00A974FC">
        <w:rPr>
          <w:lang w:eastAsia="ko-KR"/>
        </w:rPr>
        <w:tab/>
        <w:t xml:space="preserve">if authentication verification of the </w:t>
      </w:r>
      <w:r w:rsidRPr="00A974FC">
        <w:t xml:space="preserve">MIKEY-SAKKE I_MESSAGE fails, shall </w:t>
      </w:r>
      <w:r w:rsidRPr="00A974FC">
        <w:rPr>
          <w:lang w:eastAsia="ko-KR"/>
        </w:rPr>
        <w:t xml:space="preserve">reject the </w:t>
      </w:r>
      <w:r w:rsidRPr="00A974FC">
        <w:t>SIP INVITE request with a SIP 488 (Not Acceptable Here) response as specified in IETF RFC 4567 [6], and include warning text set to "</w:t>
      </w:r>
      <w:r w:rsidRPr="00A974FC">
        <w:rPr>
          <w:lang w:eastAsia="ko-KR"/>
        </w:rPr>
        <w:t xml:space="preserve">136 authentication of the MIKEY-SAKKE I_MESSAGE failed" </w:t>
      </w:r>
      <w:r w:rsidRPr="00A974FC">
        <w:t xml:space="preserve">in a Warning header field </w:t>
      </w:r>
      <w:r w:rsidRPr="00A974FC">
        <w:rPr>
          <w:lang w:eastAsia="ko-KR"/>
        </w:rPr>
        <w:t>as specified in clause</w:t>
      </w:r>
      <w:r w:rsidRPr="00A974FC">
        <w:t> 4.4; and</w:t>
      </w:r>
    </w:p>
    <w:p w14:paraId="5FE06F3C" w14:textId="77777777" w:rsidR="000C70BA" w:rsidRPr="00A974FC" w:rsidRDefault="000C70BA" w:rsidP="000C70BA">
      <w:pPr>
        <w:pStyle w:val="B2"/>
      </w:pPr>
      <w:r w:rsidRPr="00A974FC">
        <w:t>e)</w:t>
      </w:r>
      <w:r w:rsidRPr="00A974FC">
        <w:tab/>
        <w:t>if the signature of the MIKEY-SAKKE I_MESSAGE was successfully validated:</w:t>
      </w:r>
    </w:p>
    <w:p w14:paraId="40183A12" w14:textId="77777777" w:rsidR="000C70BA" w:rsidRPr="00A974FC" w:rsidRDefault="000C70BA" w:rsidP="000C70BA">
      <w:pPr>
        <w:pStyle w:val="B3"/>
      </w:pPr>
      <w:r w:rsidRPr="00A974FC">
        <w:t>i)</w:t>
      </w:r>
      <w:r w:rsidRPr="00A974FC">
        <w:tab/>
        <w:t>shall extract and decrypt the encapsulated PCK using the terminating user's (KMS provisioned) UID key as described in 3GPP TS 33.180 [8]; and</w:t>
      </w:r>
    </w:p>
    <w:p w14:paraId="7C78A63E" w14:textId="77777777" w:rsidR="000C70BA" w:rsidRPr="00A974FC" w:rsidRDefault="000C70BA" w:rsidP="000C70BA">
      <w:pPr>
        <w:pStyle w:val="B3"/>
      </w:pPr>
      <w:r w:rsidRPr="00A974FC">
        <w:t>ii)</w:t>
      </w:r>
      <w:r w:rsidRPr="00A974FC">
        <w:tab/>
        <w:t>shall extract the PCK-ID, from the payload as specified in 3GPP TS 33.180 [8];</w:t>
      </w:r>
    </w:p>
    <w:p w14:paraId="3B8E9355" w14:textId="77777777" w:rsidR="000C70BA" w:rsidRPr="00A974FC" w:rsidRDefault="000C70BA" w:rsidP="000C70BA">
      <w:pPr>
        <w:pStyle w:val="NO"/>
      </w:pPr>
      <w:r w:rsidRPr="00A974FC">
        <w:t>NOTE 1:</w:t>
      </w:r>
      <w:r w:rsidRPr="00A974FC">
        <w:tab/>
        <w:t>With the PCK successfully shared between the originating MCVideo client and the terminating MCVideo client, both clients are able to use SRTP/SRTCP to create an end-to-end secure session.</w:t>
      </w:r>
    </w:p>
    <w:p w14:paraId="67B6F2A0" w14:textId="77777777" w:rsidR="000C70BA" w:rsidRPr="00A974FC" w:rsidRDefault="000C70BA" w:rsidP="000C70BA">
      <w:pPr>
        <w:pStyle w:val="B1"/>
        <w:rPr>
          <w:lang w:eastAsia="ko-KR"/>
        </w:rPr>
      </w:pPr>
      <w:r w:rsidRPr="00A974FC">
        <w:t>4)</w:t>
      </w:r>
      <w:r w:rsidRPr="00A974FC">
        <w:tab/>
        <w:t>may check if a Resource-Priority header field is included in the incoming SIP INVITE request and may perform further actions outside the scope of this specification to act upon an included Resource-Priority header field as specified in 3GPP TS 24.229 [11]</w:t>
      </w:r>
      <w:r w:rsidRPr="00A974FC">
        <w:rPr>
          <w:lang w:eastAsia="ko-KR"/>
        </w:rPr>
        <w:t>;</w:t>
      </w:r>
    </w:p>
    <w:p w14:paraId="7086E0A7" w14:textId="77777777" w:rsidR="000C70BA" w:rsidRPr="00A974FC" w:rsidRDefault="000C70BA" w:rsidP="000C70BA">
      <w:pPr>
        <w:pStyle w:val="B1"/>
        <w:rPr>
          <w:lang w:eastAsia="ko-KR"/>
        </w:rPr>
      </w:pPr>
      <w:r w:rsidRPr="00A974FC">
        <w:t>5)</w:t>
      </w:r>
      <w:r w:rsidRPr="00A974FC">
        <w:tab/>
        <w:t>if the received SIP INVITE request contains an application/vnd.3gpp.mcvideo-info</w:t>
      </w:r>
      <w:r w:rsidRPr="00A974FC">
        <w:rPr>
          <w:lang w:val="en-US"/>
        </w:rPr>
        <w:t>+xml</w:t>
      </w:r>
      <w:r w:rsidRPr="00A974FC">
        <w:t xml:space="preserve"> MIME body with the &lt;mcvideoinfo&gt; element containing the &lt;mcvideo-Params&gt; element with the &lt;ambient-viewing-type&gt; element set to a value of "local-init", may display to the MCVideo </w:t>
      </w:r>
      <w:r w:rsidRPr="00A974FC">
        <w:rPr>
          <w:lang w:eastAsia="ko-KR"/>
        </w:rPr>
        <w:t>u</w:t>
      </w:r>
      <w:r w:rsidRPr="00A974FC">
        <w:t xml:space="preserve">ser the MCVideo ID of the </w:t>
      </w:r>
      <w:r w:rsidRPr="00A974FC">
        <w:rPr>
          <w:lang w:eastAsia="ko-KR"/>
        </w:rPr>
        <w:t>i</w:t>
      </w:r>
      <w:r w:rsidRPr="00A974FC">
        <w:t xml:space="preserve">nviting MCVideo </w:t>
      </w:r>
      <w:r w:rsidRPr="00A974FC">
        <w:rPr>
          <w:lang w:eastAsia="ko-KR"/>
        </w:rPr>
        <w:t>u</w:t>
      </w:r>
      <w:r w:rsidRPr="00A974FC">
        <w:t>ser</w:t>
      </w:r>
      <w:r w:rsidRPr="00A974FC">
        <w:rPr>
          <w:lang w:eastAsia="ko-KR"/>
        </w:rPr>
        <w:t>;</w:t>
      </w:r>
    </w:p>
    <w:p w14:paraId="01656287" w14:textId="77777777" w:rsidR="000C70BA" w:rsidRPr="00A974FC" w:rsidRDefault="000C70BA" w:rsidP="000C70BA">
      <w:pPr>
        <w:pStyle w:val="B1"/>
        <w:rPr>
          <w:lang w:eastAsia="ko-KR"/>
        </w:rPr>
      </w:pPr>
      <w:r w:rsidRPr="00A974FC">
        <w:t>6)</w:t>
      </w:r>
      <w:r w:rsidRPr="00A974FC">
        <w:tab/>
      </w:r>
      <w:r w:rsidRPr="00A974FC">
        <w:rPr>
          <w:lang w:eastAsia="ko-KR"/>
        </w:rPr>
        <w:t>shall</w:t>
      </w:r>
      <w:r w:rsidRPr="00A974FC">
        <w:t xml:space="preserve"> perform the automatic commencement procedures specified in </w:t>
      </w:r>
      <w:r w:rsidRPr="00A974FC">
        <w:rPr>
          <w:lang w:eastAsia="ko-KR"/>
        </w:rPr>
        <w:t>clause</w:t>
      </w:r>
      <w:r w:rsidRPr="00A974FC">
        <w:t> </w:t>
      </w:r>
      <w:r w:rsidRPr="00A974FC">
        <w:rPr>
          <w:lang w:eastAsia="ko-KR"/>
        </w:rPr>
        <w:t>6.2.3.1.1;</w:t>
      </w:r>
    </w:p>
    <w:p w14:paraId="29819243" w14:textId="77777777" w:rsidR="000C70BA" w:rsidRPr="00A974FC" w:rsidRDefault="000C70BA" w:rsidP="000C70BA">
      <w:pPr>
        <w:pStyle w:val="NO"/>
      </w:pPr>
      <w:r w:rsidRPr="00A974FC">
        <w:t>NOTE 2:</w:t>
      </w:r>
      <w:r w:rsidRPr="00A974FC">
        <w:tab/>
        <w:t>Auto-answer is the commencement mode for both participants in locally initiated and remotely initiated ambient viewing calls.</w:t>
      </w:r>
    </w:p>
    <w:p w14:paraId="6AD4D72D" w14:textId="77777777" w:rsidR="000C70BA" w:rsidRPr="00A974FC" w:rsidRDefault="000C70BA" w:rsidP="000C70BA">
      <w:pPr>
        <w:pStyle w:val="B1"/>
        <w:rPr>
          <w:lang w:eastAsia="ko-KR"/>
        </w:rPr>
      </w:pPr>
      <w:r w:rsidRPr="00A974FC">
        <w:rPr>
          <w:lang w:eastAsia="ko-KR"/>
        </w:rPr>
        <w:t>7)</w:t>
      </w:r>
      <w:r w:rsidRPr="00A974FC">
        <w:rPr>
          <w:lang w:eastAsia="ko-KR"/>
        </w:rPr>
        <w:tab/>
        <w:t xml:space="preserve">if the </w:t>
      </w:r>
      <w:r w:rsidRPr="00A974FC">
        <w:rPr>
          <w:lang w:val="en-US"/>
        </w:rPr>
        <w:t>&lt;ambient-viewing-type&gt; element contained in the application/vnd.3gpp.mcvideo-info+xml MIME body in the received SIP INVITE request was set to a value of "remote-init":</w:t>
      </w:r>
    </w:p>
    <w:p w14:paraId="024FBF97" w14:textId="77777777" w:rsidR="000C70BA" w:rsidRPr="00A974FC" w:rsidRDefault="000C70BA" w:rsidP="000C70BA">
      <w:pPr>
        <w:pStyle w:val="B2"/>
        <w:rPr>
          <w:lang w:eastAsia="ko-KR"/>
        </w:rPr>
      </w:pPr>
      <w:r w:rsidRPr="00A974FC">
        <w:rPr>
          <w:lang w:eastAsia="ko-KR"/>
        </w:rPr>
        <w:t>a)</w:t>
      </w:r>
      <w:r w:rsidRPr="00A974FC">
        <w:rPr>
          <w:lang w:eastAsia="ko-KR"/>
        </w:rPr>
        <w:tab/>
        <w:t>shall cache the value of "viewed-to MCVideo user" as the ambient viewing client role for this call; or;</w:t>
      </w:r>
    </w:p>
    <w:p w14:paraId="4875C4D1" w14:textId="77777777" w:rsidR="000C70BA" w:rsidRPr="00A974FC" w:rsidRDefault="000C70BA" w:rsidP="000C70BA">
      <w:pPr>
        <w:pStyle w:val="B2"/>
        <w:rPr>
          <w:lang w:val="en-US"/>
        </w:rPr>
      </w:pPr>
      <w:r w:rsidRPr="00A974FC">
        <w:rPr>
          <w:lang w:eastAsia="ko-KR"/>
        </w:rPr>
        <w:t>b)</w:t>
      </w:r>
      <w:r w:rsidRPr="00A974FC">
        <w:rPr>
          <w:lang w:eastAsia="ko-KR"/>
        </w:rPr>
        <w:tab/>
        <w:t xml:space="preserve">if the </w:t>
      </w:r>
      <w:r w:rsidRPr="00A974FC">
        <w:rPr>
          <w:lang w:val="en-US"/>
        </w:rPr>
        <w:t xml:space="preserve">&lt;ambient-viewing-type&gt; element contained in the application/vnd.3gpp.mcvideo-info+xml MIME body was set to a value of "local-init" " </w:t>
      </w:r>
      <w:r w:rsidRPr="00A974FC">
        <w:rPr>
          <w:lang w:eastAsia="ko-KR"/>
        </w:rPr>
        <w:t>shall cache the value of "viewing MCVideo user" as the ambient viewing client role for this call;</w:t>
      </w:r>
    </w:p>
    <w:p w14:paraId="690C7246" w14:textId="77777777" w:rsidR="000C70BA" w:rsidRPr="00A974FC" w:rsidRDefault="000C70BA" w:rsidP="000C70BA">
      <w:pPr>
        <w:pStyle w:val="B1"/>
      </w:pPr>
      <w:bookmarkStart w:id="829" w:name="_PERM_MCCTEMPBM_CRPT25260036___5"/>
      <w:r w:rsidRPr="00A974FC">
        <w:t>8)</w:t>
      </w:r>
      <w:r w:rsidRPr="00A974FC">
        <w:tab/>
      </w:r>
      <w:r w:rsidRPr="00A974FC">
        <w:rPr>
          <w:lang w:eastAsia="ko-KR"/>
        </w:rPr>
        <w:t>if</w:t>
      </w:r>
      <w:r w:rsidRPr="00A974FC">
        <w:t xml:space="preserve"> the received SIP INVITE request</w:t>
      </w:r>
      <w:r w:rsidRPr="00A974FC">
        <w:rPr>
          <w:lang w:eastAsia="ko-KR"/>
        </w:rPr>
        <w:t xml:space="preserve"> includes an alert-info header field as specified in </w:t>
      </w:r>
      <w:r w:rsidRPr="00A974FC">
        <w:t>IETF RFC 3261 [15] and as updated by IETF RFC 7462 [66] set to a value of "&lt;</w:t>
      </w:r>
      <w:hyperlink r:id="rId28" w:history="1">
        <w:r w:rsidRPr="00A974FC">
          <w:rPr>
            <w:rFonts w:eastAsia="Malgun Gothic"/>
            <w:color w:val="0000FF"/>
            <w:u w:val="single"/>
          </w:rPr>
          <w:t>file:///dev/null</w:t>
        </w:r>
      </w:hyperlink>
      <w:r w:rsidRPr="00A974FC">
        <w:t>&gt;" shall not give any indication of the progress of the call to the MCVideo user;</w:t>
      </w:r>
    </w:p>
    <w:p w14:paraId="1D88CAF0" w14:textId="77777777" w:rsidR="000C70BA" w:rsidRPr="00A974FC" w:rsidRDefault="000C70BA" w:rsidP="000C70BA">
      <w:pPr>
        <w:pStyle w:val="NO"/>
      </w:pPr>
      <w:bookmarkStart w:id="830" w:name="_PERM_MCCTEMPBM_CRPT25260037___5"/>
      <w:bookmarkEnd w:id="829"/>
      <w:r w:rsidRPr="00A974FC">
        <w:t>NOTE 3:</w:t>
      </w:r>
      <w:r w:rsidRPr="00A974FC">
        <w:tab/>
        <w:t>The alert-info header field having the value of "&lt;</w:t>
      </w:r>
      <w:hyperlink r:id="rId29" w:history="1">
        <w:r w:rsidRPr="00A974FC">
          <w:rPr>
            <w:rFonts w:eastAsia="Malgun Gothic"/>
            <w:color w:val="0000FF"/>
            <w:u w:val="single"/>
          </w:rPr>
          <w:t>file:///dev/null</w:t>
        </w:r>
      </w:hyperlink>
      <w:r w:rsidRPr="00A974FC">
        <w:t>&gt;" is intended to result in having a "null" alert, i.e. an alert with no content or physical manifestation of any kind.</w:t>
      </w:r>
    </w:p>
    <w:bookmarkEnd w:id="830"/>
    <w:p w14:paraId="23DE150F" w14:textId="77777777" w:rsidR="000C70BA" w:rsidRPr="00A974FC" w:rsidRDefault="000C70BA" w:rsidP="000C70BA">
      <w:pPr>
        <w:pStyle w:val="B1"/>
        <w:rPr>
          <w:lang w:eastAsia="ko-KR"/>
        </w:rPr>
      </w:pPr>
      <w:r w:rsidRPr="00A974FC">
        <w:rPr>
          <w:lang w:eastAsia="ko-KR"/>
        </w:rPr>
        <w:t>9)</w:t>
      </w:r>
      <w:r w:rsidRPr="00A974FC">
        <w:rPr>
          <w:lang w:eastAsia="ko-KR"/>
        </w:rPr>
        <w:tab/>
        <w:t xml:space="preserve">if the </w:t>
      </w:r>
      <w:r w:rsidRPr="00A974FC">
        <w:t>&lt;ambient-viewing-type&gt; element contained in the application/vnd.3gpp.mcvideo-info</w:t>
      </w:r>
      <w:r w:rsidRPr="00A974FC">
        <w:rPr>
          <w:lang w:val="en-US"/>
        </w:rPr>
        <w:t>+xml</w:t>
      </w:r>
      <w:r w:rsidRPr="00A974FC">
        <w:t xml:space="preserve"> MIME body is set to a value of "local-init", should provide an indication to the MCVideo </w:t>
      </w:r>
      <w:r w:rsidRPr="00A974FC">
        <w:rPr>
          <w:lang w:eastAsia="ko-KR"/>
        </w:rPr>
        <w:t>u</w:t>
      </w:r>
      <w:r w:rsidRPr="00A974FC">
        <w:t>ser that the ambient viewing call is in progress</w:t>
      </w:r>
      <w:r w:rsidRPr="00A974FC">
        <w:rPr>
          <w:lang w:eastAsia="ko-KR"/>
        </w:rPr>
        <w:t>; and</w:t>
      </w:r>
    </w:p>
    <w:p w14:paraId="19DA98F3" w14:textId="77777777" w:rsidR="000C70BA" w:rsidRPr="00A974FC" w:rsidRDefault="000C70BA" w:rsidP="000C70BA">
      <w:pPr>
        <w:pStyle w:val="NO"/>
      </w:pPr>
      <w:r w:rsidRPr="00A974FC">
        <w:t>NOTE 4:</w:t>
      </w:r>
      <w:r w:rsidRPr="00A974FC">
        <w:tab/>
        <w:t>The terminating user in a remotely initiated ambient viewing is the viewed-to MCVideo user and is intended to be totally unaware that their camera is activated and a call is in progress.</w:t>
      </w:r>
    </w:p>
    <w:p w14:paraId="722A541A" w14:textId="77777777" w:rsidR="000C70BA" w:rsidRPr="00A974FC" w:rsidRDefault="000C70BA" w:rsidP="000C70BA">
      <w:pPr>
        <w:pStyle w:val="B1"/>
        <w:rPr>
          <w:lang w:val="en-US"/>
        </w:rPr>
      </w:pPr>
      <w:r w:rsidRPr="00A974FC">
        <w:rPr>
          <w:rFonts w:eastAsia="Malgun Gothic"/>
        </w:rPr>
        <w:t>10)</w:t>
      </w:r>
      <w:r w:rsidRPr="00A974FC">
        <w:rPr>
          <w:rFonts w:eastAsia="Malgun Gothic"/>
        </w:rPr>
        <w:tab/>
        <w:t xml:space="preserve">shall </w:t>
      </w:r>
      <w:r w:rsidRPr="00A974FC">
        <w:rPr>
          <w:lang w:eastAsia="ko-KR"/>
        </w:rPr>
        <w:t>cache</w:t>
      </w:r>
      <w:r w:rsidRPr="00A974FC">
        <w:rPr>
          <w:rFonts w:eastAsia="Malgun Gothic"/>
        </w:rPr>
        <w:t xml:space="preserve"> as the ambient viewing type for the call the value contained in the </w:t>
      </w:r>
      <w:r w:rsidRPr="00A974FC">
        <w:rPr>
          <w:lang w:val="en-US"/>
        </w:rPr>
        <w:t>&lt;ambient-viewing-type&gt; element of the application/vnd.3gpp.mcvideo-info+xml MIME body contained in the received SIP INVITE request.</w:t>
      </w:r>
    </w:p>
    <w:p w14:paraId="5CE961A1" w14:textId="77777777" w:rsidR="000C70BA" w:rsidRPr="00A974FC" w:rsidRDefault="000C70BA" w:rsidP="000C70BA">
      <w:r w:rsidRPr="00A974FC">
        <w:t>[TS 24.281, clause 15.2.1.3]</w:t>
      </w:r>
    </w:p>
    <w:p w14:paraId="005344D2" w14:textId="77777777" w:rsidR="000C70BA" w:rsidRPr="00A974FC" w:rsidRDefault="000C70BA" w:rsidP="000C70BA">
      <w:r w:rsidRPr="00A974FC">
        <w:t xml:space="preserve">Upon receiving a request from an MCVideo </w:t>
      </w:r>
      <w:r w:rsidRPr="00A974FC">
        <w:rPr>
          <w:lang w:eastAsia="ko-KR"/>
        </w:rPr>
        <w:t>u</w:t>
      </w:r>
      <w:r w:rsidRPr="00A974FC">
        <w:t xml:space="preserve">ser to release an MCVideo </w:t>
      </w:r>
      <w:r w:rsidRPr="00A974FC">
        <w:rPr>
          <w:lang w:eastAsia="ko-KR"/>
        </w:rPr>
        <w:t>ambient viewing</w:t>
      </w:r>
      <w:r w:rsidRPr="00A974FC">
        <w:t xml:space="preserve"> </w:t>
      </w:r>
      <w:r w:rsidRPr="00A974FC">
        <w:rPr>
          <w:lang w:eastAsia="ko-KR"/>
        </w:rPr>
        <w:t>c</w:t>
      </w:r>
      <w:r w:rsidRPr="00A974FC">
        <w:t>all:</w:t>
      </w:r>
    </w:p>
    <w:p w14:paraId="1583CBE9" w14:textId="77777777" w:rsidR="000C70BA" w:rsidRPr="00A974FC" w:rsidRDefault="000C70BA" w:rsidP="000C70BA">
      <w:pPr>
        <w:rPr>
          <w:lang w:eastAsia="ko-KR"/>
        </w:rPr>
      </w:pPr>
      <w:r w:rsidRPr="00A974FC">
        <w:rPr>
          <w:lang w:eastAsia="ko-KR"/>
        </w:rPr>
        <w:t>The MCVideo client:</w:t>
      </w:r>
    </w:p>
    <w:p w14:paraId="7C327625" w14:textId="77777777" w:rsidR="000C70BA" w:rsidRPr="00A974FC" w:rsidRDefault="000C70BA" w:rsidP="000C70BA">
      <w:pPr>
        <w:pStyle w:val="B1"/>
      </w:pPr>
      <w:r w:rsidRPr="00A974FC">
        <w:t>1)</w:t>
      </w:r>
      <w:r w:rsidRPr="00A974FC">
        <w:tab/>
        <w:t xml:space="preserve">if the </w:t>
      </w:r>
      <w:r w:rsidRPr="00A974FC">
        <w:rPr>
          <w:lang w:eastAsia="ko-KR"/>
        </w:rPr>
        <w:t>MCVideo</w:t>
      </w:r>
      <w:r w:rsidRPr="00A974FC">
        <w:t xml:space="preserve"> client has not received a g.3gpp.mcvideo.ambient-viewing-call-release feature-capability indicator as described in clause D.3 in the Feature-Caps header field according to IETF RFC 6809 [63] in;</w:t>
      </w:r>
    </w:p>
    <w:p w14:paraId="36EB631B" w14:textId="77777777" w:rsidR="000C70BA" w:rsidRPr="00A974FC" w:rsidRDefault="000C70BA" w:rsidP="000C70BA">
      <w:pPr>
        <w:pStyle w:val="B2"/>
      </w:pPr>
      <w:r w:rsidRPr="00A974FC">
        <w:t>a)</w:t>
      </w:r>
      <w:r w:rsidRPr="00A974FC">
        <w:tab/>
        <w:t xml:space="preserve">a received SIP INVITE request for the ambient viewing call; or </w:t>
      </w:r>
    </w:p>
    <w:p w14:paraId="7F45E3FD" w14:textId="77777777" w:rsidR="000C70BA" w:rsidRPr="00A974FC" w:rsidRDefault="000C70BA" w:rsidP="000C70BA">
      <w:pPr>
        <w:pStyle w:val="B2"/>
      </w:pPr>
      <w:r w:rsidRPr="00A974FC">
        <w:t>b)</w:t>
      </w:r>
      <w:r w:rsidRPr="00A974FC">
        <w:tab/>
        <w:t>a received SIP 200 (OK) response to a sent SIP INVITE request for the ambient viewing call;</w:t>
      </w:r>
    </w:p>
    <w:p w14:paraId="3748514E" w14:textId="77777777" w:rsidR="000C70BA" w:rsidRPr="00A974FC" w:rsidRDefault="000C70BA" w:rsidP="000C70BA">
      <w:pPr>
        <w:ind w:left="851" w:hanging="284"/>
        <w:rPr>
          <w:lang w:val="x-none"/>
        </w:rPr>
      </w:pPr>
      <w:r w:rsidRPr="00A974FC">
        <w:rPr>
          <w:lang w:val="x-none"/>
        </w:rPr>
        <w:t>then shall skip the rest of the steps;</w:t>
      </w:r>
    </w:p>
    <w:p w14:paraId="6C63E27E" w14:textId="77777777" w:rsidR="000C70BA" w:rsidRPr="00A974FC" w:rsidRDefault="000C70BA" w:rsidP="000C70BA">
      <w:pPr>
        <w:pStyle w:val="B1"/>
        <w:rPr>
          <w:lang w:eastAsia="ko-KR"/>
        </w:rPr>
      </w:pPr>
      <w:r w:rsidRPr="00A974FC">
        <w:rPr>
          <w:lang w:eastAsia="ko-KR"/>
        </w:rPr>
        <w:t>2)</w:t>
      </w:r>
      <w:r w:rsidRPr="00A974FC">
        <w:rPr>
          <w:lang w:eastAsia="ko-KR"/>
        </w:rPr>
        <w:tab/>
        <w:t>s</w:t>
      </w:r>
      <w:r w:rsidRPr="00A974FC">
        <w:t xml:space="preserve">hall interact with the </w:t>
      </w:r>
      <w:r w:rsidRPr="00A974FC">
        <w:rPr>
          <w:lang w:eastAsia="ko-KR"/>
        </w:rPr>
        <w:t>media plane as specified in 3GPP TS 24.581 [5];</w:t>
      </w:r>
    </w:p>
    <w:p w14:paraId="4EF4EEB6" w14:textId="77777777" w:rsidR="000C70BA" w:rsidRPr="00A974FC" w:rsidRDefault="000C70BA" w:rsidP="000C70BA">
      <w:pPr>
        <w:pStyle w:val="B1"/>
      </w:pPr>
      <w:r w:rsidRPr="00A974FC">
        <w:t>3)</w:t>
      </w:r>
      <w:r w:rsidRPr="00A974FC">
        <w:tab/>
        <w:t>shall generate a SIP BYE request according to rules and procedures of 3GPP TS 24.229 [11] and IETF RFC 6086 [21]; and</w:t>
      </w:r>
    </w:p>
    <w:p w14:paraId="2576AE89" w14:textId="77777777" w:rsidR="000C70BA" w:rsidRPr="00A974FC" w:rsidRDefault="000C70BA" w:rsidP="000C70BA">
      <w:pPr>
        <w:pStyle w:val="B1"/>
        <w:rPr>
          <w:lang w:eastAsia="ko-KR"/>
        </w:rPr>
      </w:pPr>
      <w:r w:rsidRPr="00A974FC">
        <w:rPr>
          <w:lang w:eastAsia="ko-KR"/>
        </w:rPr>
        <w:t>4)</w:t>
      </w:r>
      <w:r w:rsidRPr="00A974FC">
        <w:rPr>
          <w:lang w:eastAsia="ko-KR"/>
        </w:rPr>
        <w:tab/>
        <w:t>shall send the SIP BYE request within the dialog of the MCVideo ambient call session as specified in 3GPP TS 24.229 [11].</w:t>
      </w:r>
    </w:p>
    <w:p w14:paraId="55127F42" w14:textId="77777777" w:rsidR="000C70BA" w:rsidRPr="00A974FC" w:rsidRDefault="000C70BA" w:rsidP="000C70BA">
      <w:pPr>
        <w:rPr>
          <w:lang w:eastAsia="ko-KR"/>
        </w:rPr>
      </w:pPr>
      <w:r w:rsidRPr="00A974FC">
        <w:rPr>
          <w:lang w:eastAsia="ko-KR"/>
        </w:rPr>
        <w:t>Upon receipt of the SIP 200 (OK) response to the SIP BYE request the MCVideo client:</w:t>
      </w:r>
    </w:p>
    <w:p w14:paraId="41A8D760" w14:textId="77777777" w:rsidR="000C70BA" w:rsidRPr="00A974FC" w:rsidRDefault="000C70BA" w:rsidP="000C70BA">
      <w:pPr>
        <w:pStyle w:val="B1"/>
        <w:rPr>
          <w:lang w:eastAsia="ko-KR"/>
        </w:rPr>
      </w:pPr>
      <w:r w:rsidRPr="00A974FC">
        <w:t>1)</w:t>
      </w:r>
      <w:r w:rsidRPr="00A974FC">
        <w:tab/>
      </w:r>
      <w:r w:rsidRPr="00A974FC">
        <w:rPr>
          <w:lang w:eastAsia="ko-KR"/>
        </w:rPr>
        <w:t>shall interact with the media plane as specified in 3GPP TS 24.581 [5];</w:t>
      </w:r>
    </w:p>
    <w:p w14:paraId="055B53E6" w14:textId="77777777" w:rsidR="000C70BA" w:rsidRPr="00A974FC" w:rsidRDefault="000C70BA" w:rsidP="000C70BA">
      <w:pPr>
        <w:pStyle w:val="B1"/>
      </w:pPr>
      <w:r w:rsidRPr="00A974FC">
        <w:t>2)</w:t>
      </w:r>
      <w:r w:rsidRPr="00A974FC">
        <w:tab/>
        <w:t xml:space="preserve">if the cached </w:t>
      </w:r>
      <w:r w:rsidRPr="00A974FC">
        <w:rPr>
          <w:lang w:eastAsia="ko-KR"/>
        </w:rPr>
        <w:t>ambient viewing client role</w:t>
      </w:r>
      <w:r w:rsidRPr="00A974FC">
        <w:t xml:space="preserve"> is equal to "viewed-to MCVideo user", shall provide no indication that an ambient viewing call has been terminated;</w:t>
      </w:r>
    </w:p>
    <w:p w14:paraId="1BAE3FC0" w14:textId="77777777" w:rsidR="000C70BA" w:rsidRPr="00A974FC" w:rsidRDefault="000C70BA" w:rsidP="000C70BA">
      <w:pPr>
        <w:pStyle w:val="B1"/>
      </w:pPr>
      <w:r w:rsidRPr="00A974FC">
        <w:t>3)</w:t>
      </w:r>
      <w:r w:rsidRPr="00A974FC">
        <w:tab/>
        <w:t xml:space="preserve">if the cached </w:t>
      </w:r>
      <w:r w:rsidRPr="00A974FC">
        <w:rPr>
          <w:lang w:eastAsia="ko-KR"/>
        </w:rPr>
        <w:t>ambient viewing client role</w:t>
      </w:r>
      <w:r w:rsidRPr="00A974FC">
        <w:t xml:space="preserve"> is equal to "viewing MCVideo user", may provide an indication to the MCVideo user that the ambient viewing call has been terminated; and</w:t>
      </w:r>
    </w:p>
    <w:p w14:paraId="06D06E23" w14:textId="77777777" w:rsidR="000C70BA" w:rsidRPr="00A974FC" w:rsidRDefault="000C70BA" w:rsidP="000C70BA">
      <w:pPr>
        <w:pStyle w:val="B1"/>
        <w:rPr>
          <w:lang w:eastAsia="ko-KR"/>
        </w:rPr>
      </w:pPr>
      <w:r w:rsidRPr="00A974FC">
        <w:t>4)</w:t>
      </w:r>
      <w:r w:rsidRPr="00A974FC">
        <w:tab/>
      </w:r>
      <w:r w:rsidRPr="00A974FC">
        <w:rPr>
          <w:lang w:eastAsia="ko-KR"/>
        </w:rPr>
        <w:t>shall clear the cache of the data stored as:</w:t>
      </w:r>
    </w:p>
    <w:p w14:paraId="051DEFD6" w14:textId="77777777" w:rsidR="000C70BA" w:rsidRPr="00A974FC" w:rsidRDefault="000C70BA" w:rsidP="000C70BA">
      <w:pPr>
        <w:pStyle w:val="B2"/>
        <w:rPr>
          <w:lang w:eastAsia="ko-KR"/>
        </w:rPr>
      </w:pPr>
      <w:r w:rsidRPr="00A974FC">
        <w:rPr>
          <w:lang w:eastAsia="ko-KR"/>
        </w:rPr>
        <w:t>a)</w:t>
      </w:r>
      <w:r w:rsidRPr="00A974FC">
        <w:rPr>
          <w:lang w:eastAsia="ko-KR"/>
        </w:rPr>
        <w:tab/>
      </w:r>
      <w:r w:rsidRPr="00A974FC">
        <w:t>ambient</w:t>
      </w:r>
      <w:r w:rsidRPr="00A974FC">
        <w:rPr>
          <w:lang w:eastAsia="ko-KR"/>
        </w:rPr>
        <w:t xml:space="preserve"> viewing client role; and</w:t>
      </w:r>
    </w:p>
    <w:p w14:paraId="6886A447" w14:textId="77777777" w:rsidR="000C70BA" w:rsidRPr="00A974FC" w:rsidRDefault="000C70BA" w:rsidP="000C70BA">
      <w:pPr>
        <w:pStyle w:val="B2"/>
        <w:rPr>
          <w:lang w:val="en-US" w:eastAsia="x-none"/>
        </w:rPr>
      </w:pPr>
      <w:r w:rsidRPr="00A974FC">
        <w:rPr>
          <w:rFonts w:eastAsia="Malgun Gothic"/>
        </w:rPr>
        <w:t>b)</w:t>
      </w:r>
      <w:r w:rsidRPr="00A974FC">
        <w:rPr>
          <w:rFonts w:eastAsia="Malgun Gothic"/>
        </w:rPr>
        <w:tab/>
        <w:t>ambient viewing type</w:t>
      </w:r>
      <w:r w:rsidRPr="00A974FC">
        <w:rPr>
          <w:lang w:val="en-US"/>
        </w:rPr>
        <w:t>.</w:t>
      </w:r>
    </w:p>
    <w:p w14:paraId="10593933" w14:textId="77777777" w:rsidR="000C70BA" w:rsidRPr="00A974FC" w:rsidRDefault="000C70BA" w:rsidP="000C70BA">
      <w:r w:rsidRPr="00A974FC">
        <w:t>[TS 24.581, clause 6.2.4.2.3]</w:t>
      </w:r>
    </w:p>
    <w:p w14:paraId="49F4013D" w14:textId="77777777" w:rsidR="000C70BA" w:rsidRPr="00A974FC" w:rsidRDefault="000C70BA" w:rsidP="000C70BA">
      <w:r w:rsidRPr="00A974FC">
        <w:t>When an MCVideo call is established, the terminating transmission participant:</w:t>
      </w:r>
    </w:p>
    <w:p w14:paraId="30E06557" w14:textId="77777777" w:rsidR="000C70BA" w:rsidRPr="00A974FC" w:rsidRDefault="000C70BA" w:rsidP="000C70BA">
      <w:pPr>
        <w:pStyle w:val="B1"/>
      </w:pPr>
      <w:r w:rsidRPr="00A974FC">
        <w:t>1.</w:t>
      </w:r>
      <w:r w:rsidRPr="00A974FC">
        <w:tab/>
        <w:t>shall create an instance of a 'Transmission participant state transition diagram for basic transmission control operation'; and</w:t>
      </w:r>
    </w:p>
    <w:p w14:paraId="2B9C8ED4" w14:textId="77777777" w:rsidR="000C70BA" w:rsidRPr="00A974FC" w:rsidRDefault="000C70BA" w:rsidP="000C70BA">
      <w:pPr>
        <w:pStyle w:val="B1"/>
      </w:pPr>
      <w:r w:rsidRPr="00A974FC">
        <w:t>2.</w:t>
      </w:r>
      <w:r w:rsidRPr="00A974FC">
        <w:tab/>
        <w:t>shall enter the 'U: has no permission to transmit' state.</w:t>
      </w:r>
    </w:p>
    <w:p w14:paraId="302014C9" w14:textId="77777777" w:rsidR="000C70BA" w:rsidRPr="00A974FC" w:rsidRDefault="000C70BA" w:rsidP="000C70BA">
      <w:pPr>
        <w:pStyle w:val="NO"/>
      </w:pPr>
      <w:r w:rsidRPr="00A974FC">
        <w:t>NOTE:</w:t>
      </w:r>
      <w:r w:rsidRPr="00A974FC">
        <w:tab/>
        <w:t>From a transmission participant perspective the MCVideo call is established when the application and signalling plane sends the SIP 200 (OK) response.</w:t>
      </w:r>
    </w:p>
    <w:p w14:paraId="59CA3E95" w14:textId="77777777" w:rsidR="000C70BA" w:rsidRPr="00A974FC" w:rsidRDefault="000C70BA" w:rsidP="000C70BA">
      <w:r w:rsidRPr="00A974FC">
        <w:t>[TS 24.581, clause 6.2.4.4.6]</w:t>
      </w:r>
    </w:p>
    <w:p w14:paraId="3ECFB29F" w14:textId="77777777" w:rsidR="000C70BA" w:rsidRPr="00A974FC" w:rsidRDefault="000C70BA" w:rsidP="000C70BA">
      <w:r w:rsidRPr="00A974FC">
        <w:t>Upon receiving a Transmission Granted message from the transmission control server, the transmission participant:</w:t>
      </w:r>
    </w:p>
    <w:p w14:paraId="41044518" w14:textId="77777777" w:rsidR="000C70BA" w:rsidRPr="00A974FC" w:rsidRDefault="000C70BA" w:rsidP="000C70BA">
      <w:pPr>
        <w:pStyle w:val="B1"/>
      </w:pPr>
      <w:r w:rsidRPr="00A974FC">
        <w:t>1.</w:t>
      </w:r>
      <w:r w:rsidRPr="00A974FC">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A974FC" w:rsidRDefault="000C70BA" w:rsidP="000C70BA">
      <w:pPr>
        <w:pStyle w:val="B2"/>
      </w:pPr>
      <w:r w:rsidRPr="00A974FC">
        <w:t>a.</w:t>
      </w:r>
      <w:r w:rsidRPr="00A974FC">
        <w:tab/>
        <w:t>shall include the Message Type field set to '0' (Transmission Granted); and</w:t>
      </w:r>
    </w:p>
    <w:p w14:paraId="0EDFDBCC" w14:textId="77777777" w:rsidR="000C70BA" w:rsidRPr="00A974FC" w:rsidRDefault="000C70BA" w:rsidP="000C70BA">
      <w:pPr>
        <w:pStyle w:val="B2"/>
      </w:pPr>
      <w:r w:rsidRPr="00A974FC">
        <w:t>b.</w:t>
      </w:r>
      <w:r w:rsidRPr="00A974FC">
        <w:tab/>
        <w:t>shall include the Source field set to '0' (the transmission participant is the source);</w:t>
      </w:r>
    </w:p>
    <w:p w14:paraId="3CFFDF86" w14:textId="77777777" w:rsidR="000C70BA" w:rsidRPr="00A974FC" w:rsidRDefault="000C70BA" w:rsidP="000C70BA">
      <w:pPr>
        <w:pStyle w:val="B1"/>
      </w:pPr>
      <w:r w:rsidRPr="00A974FC">
        <w:t>2.</w:t>
      </w:r>
      <w:r w:rsidRPr="00A974FC">
        <w:tab/>
        <w:t>shall store the SSRC of granted transmission participant received in the Transmission Granted message and use it in the RTP media packets until the transmission is relased;</w:t>
      </w:r>
    </w:p>
    <w:p w14:paraId="3F2EFD48" w14:textId="77777777" w:rsidR="000C70BA" w:rsidRPr="00A974FC" w:rsidRDefault="000C70BA" w:rsidP="000C70BA">
      <w:pPr>
        <w:pStyle w:val="B1"/>
      </w:pPr>
      <w:r w:rsidRPr="00A974FC">
        <w:t>3.</w:t>
      </w:r>
      <w:r w:rsidRPr="00A974FC">
        <w:tab/>
        <w:t>shall provide Transmission granted notification to the user, if not already done;</w:t>
      </w:r>
    </w:p>
    <w:p w14:paraId="08B798B0" w14:textId="77777777" w:rsidR="000C70BA" w:rsidRPr="00A974FC" w:rsidRDefault="000C70BA" w:rsidP="000C70BA">
      <w:pPr>
        <w:pStyle w:val="B1"/>
      </w:pPr>
      <w:r w:rsidRPr="00A974FC">
        <w:t>4.</w:t>
      </w:r>
      <w:r w:rsidRPr="00A974FC">
        <w:tab/>
        <w:t>shall stop timer T100 (Transmission Request); and</w:t>
      </w:r>
    </w:p>
    <w:p w14:paraId="06695023" w14:textId="77777777" w:rsidR="000C70BA" w:rsidRPr="00A974FC" w:rsidRDefault="000C70BA" w:rsidP="000C70BA">
      <w:pPr>
        <w:pStyle w:val="B1"/>
      </w:pPr>
      <w:r w:rsidRPr="00A974FC">
        <w:t>5.</w:t>
      </w:r>
      <w:r w:rsidRPr="00A974FC">
        <w:tab/>
        <w:t>shall enter the 'U: has permission to transmit' state.</w:t>
      </w:r>
    </w:p>
    <w:p w14:paraId="11340B09" w14:textId="77777777" w:rsidR="000C70BA" w:rsidRPr="00A974FC" w:rsidRDefault="000C70BA" w:rsidP="000C70BA">
      <w:pPr>
        <w:pStyle w:val="H6"/>
      </w:pPr>
      <w:r w:rsidRPr="00A974FC">
        <w:t>6.7.4.3</w:t>
      </w:r>
      <w:r w:rsidRPr="00A974FC">
        <w:tab/>
        <w:t>Test description</w:t>
      </w:r>
    </w:p>
    <w:p w14:paraId="14981437" w14:textId="77777777" w:rsidR="000C70BA" w:rsidRPr="00A974FC" w:rsidRDefault="000C70BA" w:rsidP="000C70BA">
      <w:pPr>
        <w:pStyle w:val="H6"/>
      </w:pPr>
      <w:r w:rsidRPr="00A974FC">
        <w:t>6.7.4.3.1</w:t>
      </w:r>
      <w:r w:rsidRPr="00A974FC">
        <w:tab/>
        <w:t>Pre-test conditions</w:t>
      </w:r>
    </w:p>
    <w:p w14:paraId="294C4172" w14:textId="77777777" w:rsidR="000C70BA" w:rsidRDefault="000C70BA" w:rsidP="000C70BA">
      <w:pPr>
        <w:pStyle w:val="H6"/>
      </w:pPr>
      <w:r w:rsidRPr="00102CE5">
        <w:t>Test configuration</w:t>
      </w:r>
      <w:r>
        <w:t>:</w:t>
      </w:r>
    </w:p>
    <w:p w14:paraId="6D77867B" w14:textId="1C3CB9AF" w:rsidR="000C70BA" w:rsidRDefault="000C70BA" w:rsidP="000C70BA">
      <w:pPr>
        <w:pStyle w:val="B1"/>
      </w:pPr>
      <w:r>
        <w:t>-</w:t>
      </w:r>
      <w:r>
        <w:tab/>
        <w:t xml:space="preserve">Single cell configuration according to TS </w:t>
      </w:r>
      <w:r w:rsidR="00960759">
        <w:t>37.579</w:t>
      </w:r>
      <w:r>
        <w:t>-1 [2] clause 5.2.2.2.1.</w:t>
      </w:r>
    </w:p>
    <w:p w14:paraId="1D6F153F" w14:textId="77777777" w:rsidR="000C70BA" w:rsidRDefault="000C70BA" w:rsidP="000C70BA">
      <w:pPr>
        <w:pStyle w:val="H6"/>
      </w:pPr>
      <w:r>
        <w:t>Preamble:</w:t>
      </w:r>
    </w:p>
    <w:p w14:paraId="498ECF67" w14:textId="4AB3AF94" w:rsidR="000C70BA" w:rsidRDefault="000C70BA" w:rsidP="000C70BA">
      <w:pPr>
        <w:pStyle w:val="B1"/>
      </w:pPr>
      <w:r>
        <w:t>-</w:t>
      </w:r>
      <w:r>
        <w:tab/>
        <w:t xml:space="preserve">The UE has performed procedure 'Initial registration' as described in TS </w:t>
      </w:r>
      <w:r w:rsidR="00960759">
        <w:t>37.579</w:t>
      </w:r>
      <w:r>
        <w:t>-1 [2] clause 5.4.2.</w:t>
      </w:r>
    </w:p>
    <w:p w14:paraId="06B78122" w14:textId="77777777" w:rsidR="000C70BA" w:rsidRDefault="000C70BA" w:rsidP="000C70BA">
      <w:pPr>
        <w:pStyle w:val="B1"/>
      </w:pPr>
      <w:r>
        <w:t>-</w:t>
      </w:r>
      <w:r>
        <w:tab/>
      </w:r>
      <w:r w:rsidRPr="000573F5">
        <w:t>UE States at the end of the preamble</w:t>
      </w:r>
      <w:r>
        <w:t>:</w:t>
      </w:r>
    </w:p>
    <w:p w14:paraId="48E1993E" w14:textId="77777777" w:rsidR="000C70BA" w:rsidRDefault="000C70BA" w:rsidP="000C70BA">
      <w:pPr>
        <w:pStyle w:val="B1"/>
        <w:ind w:left="852"/>
      </w:pPr>
      <w:r>
        <w:t>-</w:t>
      </w:r>
      <w:r>
        <w:tab/>
        <w:t>The UE is in RRC_IDLE state.</w:t>
      </w:r>
    </w:p>
    <w:p w14:paraId="11C0B997" w14:textId="77777777" w:rsidR="000C70BA" w:rsidRDefault="000C70BA" w:rsidP="000C70BA">
      <w:pPr>
        <w:pStyle w:val="B1"/>
        <w:ind w:left="852"/>
      </w:pPr>
      <w:r>
        <w:t>-</w:t>
      </w:r>
      <w:r>
        <w:tab/>
        <w:t>The client is registered for MCVideo.</w:t>
      </w:r>
    </w:p>
    <w:p w14:paraId="299C9612" w14:textId="77777777" w:rsidR="000C70BA" w:rsidRPr="00A974FC" w:rsidRDefault="000C70BA" w:rsidP="000C70BA">
      <w:pPr>
        <w:pStyle w:val="H6"/>
      </w:pPr>
      <w:r w:rsidRPr="00A974FC">
        <w:t>6.7.4.3.2</w:t>
      </w:r>
      <w:r w:rsidRPr="00A974FC">
        <w:tab/>
        <w:t>Test procedure sequence</w:t>
      </w:r>
    </w:p>
    <w:p w14:paraId="7735FD90" w14:textId="77777777" w:rsidR="000C70BA" w:rsidRPr="00A974FC" w:rsidRDefault="000C70BA" w:rsidP="000C70BA">
      <w:pPr>
        <w:pStyle w:val="TH"/>
      </w:pPr>
      <w:r w:rsidRPr="00A974FC">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974FC"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A974FC" w:rsidRDefault="000C70BA" w:rsidP="002E3FCC">
            <w:pPr>
              <w:pStyle w:val="TAH"/>
              <w:keepNext w:val="0"/>
              <w:keepLines w:val="0"/>
              <w:widowControl w:val="0"/>
            </w:pPr>
            <w:r w:rsidRPr="00A974FC">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A974FC" w:rsidRDefault="000C70BA" w:rsidP="002E3FCC">
            <w:pPr>
              <w:pStyle w:val="TAH"/>
              <w:keepNext w:val="0"/>
              <w:keepLines w:val="0"/>
              <w:widowControl w:val="0"/>
            </w:pPr>
            <w:r w:rsidRPr="00A974FC">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A974FC" w:rsidRDefault="000C70BA" w:rsidP="002E3FCC">
            <w:pPr>
              <w:pStyle w:val="TAH"/>
              <w:keepNext w:val="0"/>
              <w:keepLines w:val="0"/>
              <w:widowControl w:val="0"/>
            </w:pPr>
            <w:r w:rsidRPr="00A974FC">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A974FC" w:rsidRDefault="000C70BA" w:rsidP="002E3FCC">
            <w:pPr>
              <w:pStyle w:val="TAH"/>
              <w:keepNext w:val="0"/>
              <w:keepLines w:val="0"/>
              <w:widowControl w:val="0"/>
            </w:pPr>
            <w:r w:rsidRPr="00A974FC">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A974FC" w:rsidRDefault="000C70BA" w:rsidP="002E3FCC">
            <w:pPr>
              <w:pStyle w:val="TAH"/>
              <w:keepNext w:val="0"/>
              <w:keepLines w:val="0"/>
              <w:widowControl w:val="0"/>
            </w:pPr>
            <w:r w:rsidRPr="00A974FC">
              <w:t>Verdict</w:t>
            </w:r>
          </w:p>
        </w:tc>
      </w:tr>
      <w:tr w:rsidR="000C70BA" w:rsidRPr="00A974FC"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A974FC"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A974FC"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A974FC" w:rsidRDefault="000C70BA" w:rsidP="002E3FCC">
            <w:pPr>
              <w:pStyle w:val="TAH"/>
              <w:keepNext w:val="0"/>
              <w:keepLines w:val="0"/>
              <w:widowControl w:val="0"/>
            </w:pPr>
            <w:r w:rsidRPr="00A974FC">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A974FC" w:rsidRDefault="000C70BA" w:rsidP="002E3FCC">
            <w:pPr>
              <w:pStyle w:val="TAH"/>
              <w:keepNext w:val="0"/>
              <w:keepLines w:val="0"/>
              <w:widowControl w:val="0"/>
            </w:pPr>
            <w:r w:rsidRPr="00A974FC">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A974FC"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A974FC" w:rsidRDefault="000C70BA" w:rsidP="002E3FCC">
            <w:pPr>
              <w:pStyle w:val="TAH"/>
              <w:keepNext w:val="0"/>
              <w:keepLines w:val="0"/>
              <w:widowControl w:val="0"/>
            </w:pPr>
          </w:p>
        </w:tc>
      </w:tr>
      <w:tr w:rsidR="000C70BA" w:rsidRPr="00A974FC"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A974FC" w:rsidRDefault="000C70BA" w:rsidP="002E3FCC">
            <w:pPr>
              <w:pStyle w:val="TAC"/>
              <w:keepNext w:val="0"/>
              <w:keepLines w:val="0"/>
              <w:widowControl w:val="0"/>
              <w:rPr>
                <w:rFonts w:eastAsia="Calibri"/>
              </w:rPr>
            </w:pPr>
            <w:r w:rsidRPr="00A974FC">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A974FC" w:rsidRDefault="000C70BA" w:rsidP="002E3FCC">
            <w:pPr>
              <w:pStyle w:val="TAL"/>
              <w:keepNext w:val="0"/>
              <w:keepLines w:val="0"/>
              <w:widowControl w:val="0"/>
              <w:rPr>
                <w:rFonts w:eastAsia="Calibri"/>
              </w:rPr>
            </w:pPr>
            <w:r w:rsidRPr="00A974FC">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sidRPr="00A974FC">
              <w:rPr>
                <w:rFonts w:eastAsia="SimSun"/>
              </w:rPr>
              <w:t xml:space="preserve">-1 [2] Table 5.3.4.3-1 to </w:t>
            </w:r>
            <w:r w:rsidRPr="00A974FC">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A974FC" w:rsidRDefault="000C70BA" w:rsidP="002E3FCC">
            <w:pPr>
              <w:pStyle w:val="TAC"/>
              <w:keepNext w:val="0"/>
              <w:keepLines w:val="0"/>
              <w:widowControl w:val="0"/>
              <w:rPr>
                <w:rFonts w:eastAsia="Calibri"/>
                <w:szCs w:val="22"/>
              </w:rPr>
            </w:pPr>
            <w:r w:rsidRPr="00A974FC">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A974FC" w:rsidRDefault="000C70BA" w:rsidP="002E3FCC">
            <w:pPr>
              <w:pStyle w:val="TAL"/>
              <w:keepNext w:val="0"/>
              <w:keepLines w:val="0"/>
              <w:widowControl w:val="0"/>
              <w:rPr>
                <w:rFonts w:eastAsia="Calibri"/>
              </w:rPr>
            </w:pPr>
            <w:r w:rsidRPr="00A974FC">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A974FC" w:rsidRDefault="000C70BA" w:rsidP="002E3FCC">
            <w:pPr>
              <w:pStyle w:val="TAC"/>
              <w:keepNext w:val="0"/>
              <w:keepLines w:val="0"/>
              <w:widowControl w:val="0"/>
            </w:pPr>
            <w:r w:rsidRPr="00A974FC">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A974FC" w:rsidRDefault="000C70BA" w:rsidP="002E3FCC">
            <w:pPr>
              <w:pStyle w:val="TAC"/>
              <w:keepNext w:val="0"/>
              <w:keepLines w:val="0"/>
              <w:widowControl w:val="0"/>
            </w:pPr>
            <w:r w:rsidRPr="00A974FC">
              <w:rPr>
                <w:rFonts w:cs="Arial"/>
                <w:szCs w:val="18"/>
              </w:rPr>
              <w:t>-</w:t>
            </w:r>
          </w:p>
        </w:tc>
      </w:tr>
      <w:tr w:rsidR="000C70BA" w:rsidRPr="00A974FC"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A974FC" w:rsidRDefault="000C70BA" w:rsidP="002E3FCC">
            <w:pPr>
              <w:pStyle w:val="TAC"/>
              <w:keepNext w:val="0"/>
              <w:keepLines w:val="0"/>
              <w:widowControl w:val="0"/>
            </w:pPr>
            <w:r w:rsidRPr="00A974FC">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A974FC" w:rsidRDefault="000C70BA" w:rsidP="002E3FCC">
            <w:pPr>
              <w:pStyle w:val="TAL"/>
              <w:keepNext w:val="0"/>
              <w:keepLines w:val="0"/>
              <w:widowControl w:val="0"/>
              <w:rPr>
                <w:rFonts w:eastAsia="SimSun"/>
              </w:rPr>
            </w:pPr>
            <w:r w:rsidRPr="00A974FC">
              <w:t xml:space="preserve">Check: Does the UE (MCVideo client) correctly perform procedure 'MCVideo Media Transmission Notification and Request CT' as described in </w:t>
            </w:r>
            <w:r w:rsidRPr="00A974FC">
              <w:rPr>
                <w:lang w:eastAsia="ko-KR"/>
              </w:rPr>
              <w:t xml:space="preserve">TS </w:t>
            </w:r>
            <w:r w:rsidR="00960759">
              <w:rPr>
                <w:lang w:eastAsia="ko-KR"/>
              </w:rPr>
              <w:t>37.579</w:t>
            </w:r>
            <w:r w:rsidRPr="00A974FC">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A974FC" w:rsidRDefault="000C70BA" w:rsidP="002E3FCC">
            <w:pPr>
              <w:pStyle w:val="TAC"/>
              <w:keepNext w:val="0"/>
              <w:keepLines w:val="0"/>
              <w:widowControl w:val="0"/>
            </w:pPr>
            <w:r w:rsidRPr="00A974FC">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A974FC" w:rsidRDefault="000C70BA" w:rsidP="002E3FCC">
            <w:pPr>
              <w:pStyle w:val="TAL"/>
              <w:keepNext w:val="0"/>
              <w:keepLines w:val="0"/>
              <w:widowControl w:val="0"/>
            </w:pPr>
            <w:r w:rsidRPr="00A974FC">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A974FC" w:rsidRDefault="000C70BA" w:rsidP="002E3FCC">
            <w:pPr>
              <w:pStyle w:val="TAC"/>
              <w:keepNext w:val="0"/>
              <w:keepLines w:val="0"/>
              <w:widowControl w:val="0"/>
              <w:rPr>
                <w:strike/>
              </w:rPr>
            </w:pPr>
            <w:r w:rsidRPr="00A974FC">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A974FC" w:rsidRDefault="000C70BA" w:rsidP="002E3FCC">
            <w:pPr>
              <w:pStyle w:val="TAC"/>
              <w:keepNext w:val="0"/>
              <w:keepLines w:val="0"/>
              <w:widowControl w:val="0"/>
              <w:rPr>
                <w:rFonts w:eastAsia="Calibri"/>
              </w:rPr>
            </w:pPr>
            <w:r w:rsidRPr="00A974FC">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A974FC" w:rsidRDefault="000C70BA" w:rsidP="002E3FCC">
            <w:pPr>
              <w:pStyle w:val="TAL"/>
              <w:keepNext w:val="0"/>
              <w:keepLines w:val="0"/>
              <w:widowControl w:val="0"/>
              <w:rPr>
                <w:rFonts w:eastAsia="Calibri"/>
              </w:rPr>
            </w:pPr>
            <w:r w:rsidRPr="00A974FC">
              <w:rPr>
                <w:rFonts w:eastAsia="Calibri"/>
              </w:rPr>
              <w:t>Make the UE (MCVideo client) release the call.</w:t>
            </w:r>
          </w:p>
          <w:p w14:paraId="39D1780E" w14:textId="77777777" w:rsidR="000C70BA" w:rsidRPr="00A974FC" w:rsidRDefault="000C70BA" w:rsidP="002E3FCC">
            <w:pPr>
              <w:pStyle w:val="TAL"/>
              <w:keepNext w:val="0"/>
              <w:keepLines w:val="0"/>
              <w:widowControl w:val="0"/>
            </w:pPr>
            <w:r w:rsidRPr="00A974FC">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A974FC" w:rsidRDefault="000C70BA" w:rsidP="002E3FCC">
            <w:pPr>
              <w:pStyle w:val="TAC"/>
              <w:keepNext w:val="0"/>
              <w:keepLines w:val="0"/>
              <w:widowControl w:val="0"/>
            </w:pPr>
            <w:r w:rsidRPr="00A974FC">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A974FC" w:rsidRDefault="000C70BA" w:rsidP="002E3FCC">
            <w:pPr>
              <w:pStyle w:val="TAC"/>
              <w:keepNext w:val="0"/>
              <w:keepLines w:val="0"/>
              <w:widowControl w:val="0"/>
              <w:rPr>
                <w:rFonts w:cs="Arial"/>
                <w:szCs w:val="18"/>
              </w:rPr>
            </w:pPr>
            <w:r w:rsidRPr="00A974FC">
              <w:t>-</w:t>
            </w:r>
          </w:p>
        </w:tc>
      </w:tr>
      <w:tr w:rsidR="000C70BA" w:rsidRPr="00A974FC"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A974FC" w:rsidRDefault="000C70BA" w:rsidP="002E3FCC">
            <w:pPr>
              <w:pStyle w:val="TAC"/>
              <w:keepNext w:val="0"/>
              <w:keepLines w:val="0"/>
              <w:widowControl w:val="0"/>
              <w:rPr>
                <w:rFonts w:eastAsia="Calibri"/>
              </w:rPr>
            </w:pPr>
            <w:r w:rsidRPr="00A974FC">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A974FC" w:rsidRDefault="000C70BA" w:rsidP="002E3FCC">
            <w:pPr>
              <w:pStyle w:val="TAL"/>
              <w:keepNext w:val="0"/>
              <w:keepLines w:val="0"/>
              <w:widowControl w:val="0"/>
            </w:pPr>
            <w:r w:rsidRPr="00A974FC">
              <w:t xml:space="preserve">Check: Does the UE (MCVideo client) correctly perform procedure 'MCX CO call release' as described in </w:t>
            </w:r>
            <w:r w:rsidRPr="00A974FC">
              <w:rPr>
                <w:rFonts w:eastAsia="Calibri"/>
              </w:rPr>
              <w:t xml:space="preserve">TS </w:t>
            </w:r>
            <w:r w:rsidR="00960759">
              <w:rPr>
                <w:rFonts w:eastAsia="Calibri"/>
              </w:rPr>
              <w:t>37.579</w:t>
            </w:r>
            <w:r w:rsidRPr="00A974FC">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A974FC" w:rsidRDefault="000C70BA" w:rsidP="002E3FCC">
            <w:pPr>
              <w:pStyle w:val="TAC"/>
              <w:keepNext w:val="0"/>
              <w:keepLines w:val="0"/>
              <w:widowControl w:val="0"/>
              <w:rPr>
                <w:strike/>
              </w:rPr>
            </w:pPr>
            <w:r w:rsidRPr="00A974FC">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A974FC" w:rsidRDefault="000C70BA" w:rsidP="002E3FCC">
            <w:pPr>
              <w:pStyle w:val="TAN"/>
            </w:pPr>
            <w:r w:rsidRPr="00A974FC">
              <w:t>NOTE 1: This action is expected to be done via a suitable implementation dependent MMI.</w:t>
            </w:r>
          </w:p>
        </w:tc>
      </w:tr>
    </w:tbl>
    <w:p w14:paraId="01ECC12D" w14:textId="77777777" w:rsidR="000C70BA" w:rsidRPr="00A974FC" w:rsidRDefault="000C70BA" w:rsidP="000C70BA"/>
    <w:p w14:paraId="72BB9770" w14:textId="77777777" w:rsidR="000C70BA" w:rsidRPr="00A974FC" w:rsidRDefault="000C70BA" w:rsidP="000C70BA">
      <w:pPr>
        <w:pStyle w:val="H6"/>
      </w:pPr>
      <w:r w:rsidRPr="00A974FC">
        <w:t>6.7.4.3.3</w:t>
      </w:r>
      <w:r w:rsidRPr="00A974FC">
        <w:tab/>
        <w:t>Specific message contents</w:t>
      </w:r>
    </w:p>
    <w:p w14:paraId="21AD9775" w14:textId="3080D120" w:rsidR="000C70BA" w:rsidRPr="00A974FC" w:rsidRDefault="000C70BA" w:rsidP="000C70BA">
      <w:pPr>
        <w:pStyle w:val="TH"/>
      </w:pPr>
      <w:r w:rsidRPr="00A974FC">
        <w:t>Table 6.7.4.3.3-1: SIP INVITE from the SS (Step 1, Table 6.7.4.3.2-1;</w:t>
      </w:r>
      <w:r w:rsidRPr="00A974FC">
        <w:br/>
        <w:t xml:space="preserve">Step 2,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A974FC" w:rsidRDefault="000C70BA" w:rsidP="002E3FCC">
            <w:pPr>
              <w:pStyle w:val="TAL"/>
            </w:pPr>
            <w:r w:rsidRPr="00A974FC">
              <w:t xml:space="preserve">Derivation Path: TS </w:t>
            </w:r>
            <w:r w:rsidR="00960759">
              <w:t>37.579</w:t>
            </w:r>
            <w:r w:rsidRPr="00A974FC">
              <w:t>-1 [2], Table 5.5.2.5.2-1, condition PRIVATE-CALL</w:t>
            </w:r>
          </w:p>
        </w:tc>
      </w:tr>
      <w:tr w:rsidR="000C70BA" w:rsidRPr="00A974FC"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A974FC" w:rsidRDefault="000C70BA" w:rsidP="002E3FCC">
            <w:pPr>
              <w:pStyle w:val="TAH"/>
            </w:pPr>
            <w:r w:rsidRPr="00A974FC">
              <w:t>Condition</w:t>
            </w:r>
          </w:p>
        </w:tc>
      </w:tr>
      <w:tr w:rsidR="000C70BA" w:rsidRPr="00A974FC"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A974FC" w:rsidRDefault="000C70BA" w:rsidP="002E3FCC">
            <w:pPr>
              <w:pStyle w:val="TAL"/>
              <w:rPr>
                <w:b/>
                <w:bCs/>
              </w:rPr>
            </w:pPr>
            <w:r w:rsidRPr="00A974FC">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A974FC" w:rsidRDefault="000C70BA" w:rsidP="002E3FCC">
            <w:pPr>
              <w:pStyle w:val="TAL"/>
            </w:pPr>
            <w:r w:rsidRPr="00A974FC">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A974FC" w:rsidRDefault="000C70BA" w:rsidP="002E3FCC">
            <w:pPr>
              <w:pStyle w:val="TAL"/>
            </w:pPr>
          </w:p>
        </w:tc>
      </w:tr>
      <w:tr w:rsidR="000C70BA" w:rsidRPr="00A974FC"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A974FC" w:rsidRDefault="000C70BA" w:rsidP="002E3FCC">
            <w:pPr>
              <w:pStyle w:val="TAL"/>
              <w:rPr>
                <w:b/>
                <w:bCs/>
              </w:rPr>
            </w:pPr>
            <w:r w:rsidRPr="00A974FC">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A974FC" w:rsidRDefault="000C70BA" w:rsidP="002E3FCC">
            <w:pPr>
              <w:pStyle w:val="TAL"/>
            </w:pPr>
          </w:p>
        </w:tc>
      </w:tr>
      <w:tr w:rsidR="000C70BA" w:rsidRPr="00A974FC"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A974FC" w:rsidRDefault="000C70BA" w:rsidP="002E3FCC">
            <w:pPr>
              <w:pStyle w:val="TAL"/>
              <w:rPr>
                <w:b/>
                <w:bCs/>
              </w:rPr>
            </w:pPr>
            <w:r w:rsidRPr="00A974FC">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A974FC" w:rsidRDefault="000C70BA" w:rsidP="002E3FCC">
            <w:pPr>
              <w:pStyle w:val="TAL"/>
            </w:pPr>
            <w:r w:rsidRPr="00A974FC">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A974FC" w:rsidRDefault="000C70BA" w:rsidP="002E3FCC">
            <w:pPr>
              <w:pStyle w:val="TAL"/>
            </w:pPr>
          </w:p>
        </w:tc>
      </w:tr>
      <w:tr w:rsidR="000C70BA" w:rsidRPr="00A974FC"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A974FC" w:rsidRDefault="000C70BA" w:rsidP="002E3FCC">
            <w:pPr>
              <w:pStyle w:val="TAL"/>
              <w:rPr>
                <w:b/>
                <w:bCs/>
              </w:rPr>
            </w:pPr>
            <w:r w:rsidRPr="00A974FC">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A974FC" w:rsidRDefault="000C70BA" w:rsidP="002E3FCC">
            <w:pPr>
              <w:pStyle w:val="TAL"/>
            </w:pPr>
            <w:r w:rsidRPr="00A974FC">
              <w:rPr>
                <w:iCs/>
              </w:rPr>
              <w:t>“</w:t>
            </w:r>
            <w:r w:rsidRPr="00A974FC">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A974FC" w:rsidRDefault="000C70BA" w:rsidP="002E3FCC">
            <w:pPr>
              <w:pStyle w:val="TAL"/>
            </w:pPr>
          </w:p>
        </w:tc>
      </w:tr>
      <w:tr w:rsidR="000C70BA" w:rsidRPr="00A974FC"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A974FC" w:rsidRDefault="000C70BA" w:rsidP="002E3FCC">
            <w:pPr>
              <w:pStyle w:val="TAL"/>
              <w:rPr>
                <w:b/>
                <w:bCs/>
              </w:rPr>
            </w:pPr>
            <w:r w:rsidRPr="00A974FC">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A974FC" w:rsidRDefault="000C70BA" w:rsidP="002E3FCC">
            <w:pPr>
              <w:pStyle w:val="TAL"/>
            </w:pPr>
          </w:p>
        </w:tc>
      </w:tr>
      <w:tr w:rsidR="000C70BA" w:rsidRPr="00A974FC"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A974FC" w:rsidRDefault="000C70BA" w:rsidP="002E3FCC">
            <w:pPr>
              <w:pStyle w:val="TAL"/>
              <w:rPr>
                <w:b/>
                <w:bCs/>
              </w:rPr>
            </w:pPr>
            <w:r w:rsidRPr="00A974FC">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A974FC" w:rsidRDefault="000C70BA" w:rsidP="002E3FCC">
            <w:pPr>
              <w:pStyle w:val="TAL"/>
            </w:pPr>
            <w:r w:rsidRPr="00A974FC">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A974FC" w:rsidRDefault="000C70BA" w:rsidP="002E3FCC">
            <w:pPr>
              <w:pStyle w:val="TAL"/>
            </w:pPr>
            <w:r w:rsidRPr="00A974FC">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A974FC" w:rsidRDefault="000C70BA" w:rsidP="002E3FCC">
            <w:pPr>
              <w:pStyle w:val="TAL"/>
            </w:pPr>
          </w:p>
        </w:tc>
      </w:tr>
      <w:tr w:rsidR="000C70BA" w:rsidRPr="00A974FC"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A974FC" w:rsidRDefault="000C70BA" w:rsidP="002E3FCC">
            <w:pPr>
              <w:pStyle w:val="TAL"/>
              <w:rPr>
                <w:b/>
                <w:bCs/>
              </w:rPr>
            </w:pPr>
            <w:r w:rsidRPr="00A974FC">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A974FC" w:rsidRDefault="000C70BA" w:rsidP="002E3FCC">
            <w:pPr>
              <w:pStyle w:val="TAL"/>
            </w:pPr>
          </w:p>
        </w:tc>
      </w:tr>
      <w:tr w:rsidR="000C70BA" w:rsidRPr="00A974FC"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A974FC" w:rsidRDefault="000C70BA" w:rsidP="002E3FCC">
            <w:pPr>
              <w:pStyle w:val="TAL"/>
              <w:rPr>
                <w:b/>
                <w:bCs/>
              </w:rPr>
            </w:pPr>
            <w:r w:rsidRPr="00A974FC">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A974FC" w:rsidRDefault="000C70BA" w:rsidP="002E3FCC">
            <w:pPr>
              <w:pStyle w:val="TAL"/>
            </w:pPr>
          </w:p>
        </w:tc>
      </w:tr>
      <w:tr w:rsidR="000C70BA" w:rsidRPr="00A974FC"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A974FC" w:rsidRDefault="000C70BA" w:rsidP="002E3FCC">
            <w:pPr>
              <w:pStyle w:val="TAL"/>
            </w:pPr>
            <w:r w:rsidRPr="00A974FC">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A974FC" w:rsidRDefault="000C70BA" w:rsidP="002E3FCC">
            <w:pPr>
              <w:pStyle w:val="TAL"/>
            </w:pPr>
          </w:p>
        </w:tc>
      </w:tr>
      <w:tr w:rsidR="000C70BA" w:rsidRPr="00A974FC"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A974FC" w:rsidRDefault="000C70BA" w:rsidP="002E3FCC">
            <w:pPr>
              <w:pStyle w:val="TAL"/>
              <w:rPr>
                <w:b/>
                <w:bCs/>
              </w:rPr>
            </w:pPr>
            <w:r w:rsidRPr="00A974FC">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A974FC" w:rsidRDefault="000C70BA" w:rsidP="002E3FCC">
            <w:pPr>
              <w:pStyle w:val="TAL"/>
            </w:pPr>
          </w:p>
        </w:tc>
      </w:tr>
      <w:tr w:rsidR="000C70BA" w:rsidRPr="00A974FC"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A974FC" w:rsidRDefault="000C70BA" w:rsidP="002E3FCC">
            <w:pPr>
              <w:pStyle w:val="TAL"/>
            </w:pPr>
            <w:r w:rsidRPr="00A974FC">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A974FC" w:rsidRDefault="000C70BA" w:rsidP="002E3FCC">
            <w:pPr>
              <w:pStyle w:val="TAL"/>
            </w:pPr>
          </w:p>
        </w:tc>
      </w:tr>
    </w:tbl>
    <w:p w14:paraId="3D710963" w14:textId="77777777" w:rsidR="000C70BA" w:rsidRPr="00A974FC" w:rsidRDefault="000C70BA" w:rsidP="000C70BA"/>
    <w:p w14:paraId="3481E080" w14:textId="77777777" w:rsidR="000C70BA" w:rsidRPr="00A974FC" w:rsidRDefault="000C70BA" w:rsidP="000C70BA">
      <w:pPr>
        <w:pStyle w:val="TH"/>
      </w:pPr>
      <w:r w:rsidRPr="00A974FC">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A974FC" w:rsidRDefault="000C70BA" w:rsidP="002E3FCC">
            <w:pPr>
              <w:pStyle w:val="TAL"/>
            </w:pPr>
            <w:r w:rsidRPr="00A974FC">
              <w:t xml:space="preserve">Derivation Path: TS </w:t>
            </w:r>
            <w:r w:rsidR="00960759">
              <w:t>37.579</w:t>
            </w:r>
            <w:r w:rsidRPr="00A974FC">
              <w:t>-1 [2], Table 5.5.3.1.2-2, condition PRIVATE-CALL, INITIAL_SDP_OFFER</w:t>
            </w:r>
          </w:p>
        </w:tc>
      </w:tr>
      <w:tr w:rsidR="000C70BA" w:rsidRPr="00A974FC"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A974FC" w:rsidRDefault="000C70BA" w:rsidP="002E3FCC">
            <w:pPr>
              <w:pStyle w:val="TAH"/>
            </w:pPr>
            <w:r w:rsidRPr="00A974FC">
              <w:t>Condition</w:t>
            </w:r>
          </w:p>
        </w:tc>
      </w:tr>
      <w:tr w:rsidR="000C70BA" w:rsidRPr="00A974FC"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A974FC" w:rsidRDefault="000C70BA" w:rsidP="002E3FCC">
            <w:pPr>
              <w:pStyle w:val="TAL"/>
            </w:pPr>
            <w:r w:rsidRPr="00A974FC">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A974FC" w:rsidRDefault="000C70BA" w:rsidP="002E3FCC">
            <w:pPr>
              <w:pStyle w:val="TAL"/>
            </w:pPr>
            <w:r w:rsidRPr="00A974FC">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A974FC" w:rsidRDefault="000C70BA" w:rsidP="002E3FCC">
            <w:pPr>
              <w:pStyle w:val="TAL"/>
            </w:pPr>
          </w:p>
        </w:tc>
      </w:tr>
      <w:tr w:rsidR="000C70BA" w:rsidRPr="00A974FC"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A974FC" w:rsidRDefault="000C70BA" w:rsidP="002E3FCC">
            <w:pPr>
              <w:pStyle w:val="TAL"/>
            </w:pPr>
            <w:r w:rsidRPr="00A974FC">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A974FC" w:rsidRDefault="000C70BA" w:rsidP="002E3FCC">
            <w:pPr>
              <w:pStyle w:val="TAL"/>
            </w:pPr>
            <w:r w:rsidRPr="00A974FC">
              <w:t>a=line</w:t>
            </w:r>
          </w:p>
          <w:p w14:paraId="147575D6" w14:textId="77777777" w:rsidR="000C70BA" w:rsidRPr="00A974FC" w:rsidRDefault="000C70BA" w:rsidP="002E3FCC">
            <w:pPr>
              <w:pStyle w:val="TAL"/>
            </w:pPr>
            <w:r w:rsidRPr="00A974FC">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A974FC" w:rsidRDefault="000C70BA" w:rsidP="002E3FCC">
            <w:pPr>
              <w:pStyle w:val="TAL"/>
            </w:pPr>
          </w:p>
        </w:tc>
      </w:tr>
      <w:tr w:rsidR="000C70BA" w:rsidRPr="00A974FC"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A974FC" w:rsidRDefault="000C70BA" w:rsidP="002E3FCC">
            <w:pPr>
              <w:pStyle w:val="TAL"/>
            </w:pPr>
            <w:r w:rsidRPr="00A974FC">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A974FC" w:rsidRDefault="000C70BA" w:rsidP="002E3FCC">
            <w:pPr>
              <w:pStyle w:val="TAL"/>
            </w:pPr>
          </w:p>
        </w:tc>
      </w:tr>
    </w:tbl>
    <w:p w14:paraId="0FF66161" w14:textId="77777777" w:rsidR="000C70BA" w:rsidRPr="00A974FC" w:rsidRDefault="000C70BA" w:rsidP="000C70BA"/>
    <w:p w14:paraId="7A027118" w14:textId="77777777" w:rsidR="000C70BA" w:rsidRPr="00A974FC" w:rsidRDefault="000C70BA" w:rsidP="000C70BA">
      <w:pPr>
        <w:pStyle w:val="TH"/>
      </w:pPr>
      <w:r w:rsidRPr="00A974FC">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A974FC" w:rsidRDefault="000C70BA" w:rsidP="002E3FCC">
            <w:pPr>
              <w:pStyle w:val="TAL"/>
            </w:pPr>
            <w:r w:rsidRPr="00A974FC">
              <w:t xml:space="preserve">Derivation Path: TS </w:t>
            </w:r>
            <w:r w:rsidR="00960759">
              <w:t>37.579</w:t>
            </w:r>
            <w:r w:rsidRPr="00A974FC">
              <w:t>-1 [2], Table 5.5.3.2.2-2</w:t>
            </w:r>
          </w:p>
        </w:tc>
      </w:tr>
      <w:tr w:rsidR="000C70BA" w:rsidRPr="00A974FC"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A974FC" w:rsidRDefault="000C70BA" w:rsidP="002E3FCC">
            <w:pPr>
              <w:pStyle w:val="TAH"/>
            </w:pPr>
            <w:r w:rsidRPr="00A974FC">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A974FC" w:rsidRDefault="000C70BA" w:rsidP="002E3FCC">
            <w:pPr>
              <w:pStyle w:val="TAH"/>
            </w:pPr>
            <w:r w:rsidRPr="00A974FC">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A974FC" w:rsidRDefault="000C70BA" w:rsidP="002E3FCC">
            <w:pPr>
              <w:pStyle w:val="TAH"/>
            </w:pPr>
            <w:r w:rsidRPr="00A974FC">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A974FC" w:rsidRDefault="000C70BA" w:rsidP="002E3FCC">
            <w:pPr>
              <w:pStyle w:val="TAH"/>
            </w:pPr>
            <w:r w:rsidRPr="00A974FC">
              <w:t>Condition</w:t>
            </w:r>
          </w:p>
        </w:tc>
      </w:tr>
      <w:tr w:rsidR="000C70BA" w:rsidRPr="00A974FC"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A974FC" w:rsidRDefault="000C70BA" w:rsidP="002E3FCC">
            <w:pPr>
              <w:pStyle w:val="TAL"/>
            </w:pPr>
            <w:r w:rsidRPr="00A974FC">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A974FC" w:rsidRDefault="000C70BA" w:rsidP="002E3FCC">
            <w:pPr>
              <w:pStyle w:val="TAL"/>
            </w:pPr>
          </w:p>
        </w:tc>
      </w:tr>
      <w:tr w:rsidR="000C70BA" w:rsidRPr="00A974FC"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A974FC" w:rsidRDefault="000C70BA" w:rsidP="002E3FCC">
            <w:pPr>
              <w:pStyle w:val="TAL"/>
            </w:pPr>
            <w:r w:rsidRPr="00A974FC">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A974FC" w:rsidRDefault="000C70BA" w:rsidP="002E3FCC">
            <w:pPr>
              <w:pStyle w:val="TAL"/>
            </w:pPr>
          </w:p>
        </w:tc>
      </w:tr>
      <w:tr w:rsidR="000C70BA" w:rsidRPr="00A974FC"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A974FC" w:rsidRDefault="000C70BA" w:rsidP="002E3FCC">
            <w:pPr>
              <w:pStyle w:val="TAL"/>
            </w:pPr>
            <w:r w:rsidRPr="00A974FC">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A974FC" w:rsidRDefault="000C70BA" w:rsidP="002E3FCC">
            <w:pPr>
              <w:pStyle w:val="TAL"/>
            </w:pPr>
            <w:r w:rsidRPr="00A974FC">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A974FC" w:rsidRDefault="000C70BA" w:rsidP="002E3FCC">
            <w:pPr>
              <w:pStyle w:val="TAL"/>
            </w:pPr>
          </w:p>
        </w:tc>
      </w:tr>
      <w:tr w:rsidR="000C70BA" w:rsidRPr="00A974FC"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A974FC" w:rsidRDefault="000C70BA" w:rsidP="002E3FCC">
            <w:pPr>
              <w:pStyle w:val="TAL"/>
            </w:pPr>
            <w:r w:rsidRPr="00A974FC">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A974FC" w:rsidRDefault="000C70BA" w:rsidP="002E3FCC">
            <w:pPr>
              <w:pStyle w:val="TAL"/>
            </w:pPr>
          </w:p>
        </w:tc>
      </w:tr>
      <w:tr w:rsidR="000C70BA" w:rsidRPr="00A974FC"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A974FC" w:rsidRDefault="000C70BA" w:rsidP="002E3FCC">
            <w:pPr>
              <w:pStyle w:val="TAL"/>
            </w:pPr>
            <w:r w:rsidRPr="00A974FC">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A974FC" w:rsidRDefault="000C70BA" w:rsidP="002E3FCC">
            <w:pPr>
              <w:pStyle w:val="TAL"/>
            </w:pPr>
            <w:r w:rsidRPr="00A974FC">
              <w:t>"</w:t>
            </w:r>
            <w:r w:rsidRPr="00A974FC">
              <w:rPr>
                <w:lang w:val="en-US"/>
              </w:rPr>
              <w:t>local-init</w:t>
            </w:r>
            <w:r w:rsidRPr="00A974FC">
              <w:t xml:space="preserve">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A974FC" w:rsidRDefault="000C70BA" w:rsidP="002E3FCC">
            <w:pPr>
              <w:pStyle w:val="TAL"/>
            </w:pPr>
          </w:p>
        </w:tc>
      </w:tr>
    </w:tbl>
    <w:p w14:paraId="59DFD9A7" w14:textId="77777777" w:rsidR="000C70BA" w:rsidRPr="00A974FC" w:rsidRDefault="000C70BA" w:rsidP="000C70BA"/>
    <w:p w14:paraId="7BADC29E" w14:textId="658BD400" w:rsidR="000C70BA" w:rsidRPr="00A974FC" w:rsidRDefault="000C70BA" w:rsidP="000C70BA">
      <w:pPr>
        <w:pStyle w:val="TH"/>
      </w:pPr>
      <w:r w:rsidRPr="00A974FC">
        <w:t>Table 6.7.4.3.3-4: SIP 200 (OK) from the UE (Step 1, Table 6.7.4.3.2-1;</w:t>
      </w:r>
      <w:r w:rsidRPr="00A974FC">
        <w:br/>
        <w:t xml:space="preserve">Step 4,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974FC"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A974FC" w:rsidRDefault="000C70BA" w:rsidP="002E3FCC">
            <w:pPr>
              <w:pStyle w:val="TAL"/>
            </w:pPr>
            <w:r w:rsidRPr="00A974FC">
              <w:t xml:space="preserve">Derivation Path: TS </w:t>
            </w:r>
            <w:r w:rsidR="00960759">
              <w:t>37.579</w:t>
            </w:r>
            <w:r w:rsidRPr="00A974FC">
              <w:t>-1 [2], Table 5.5.2.17.1.1-1, condition INVITE-RSP</w:t>
            </w:r>
          </w:p>
        </w:tc>
      </w:tr>
      <w:tr w:rsidR="000C70BA" w:rsidRPr="00A974FC"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A974FC" w:rsidRDefault="000C70BA" w:rsidP="002E3FCC">
            <w:pPr>
              <w:pStyle w:val="TAH"/>
            </w:pPr>
            <w:r w:rsidRPr="00A974FC">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A974FC" w:rsidRDefault="000C70BA" w:rsidP="002E3FCC">
            <w:pPr>
              <w:pStyle w:val="TAH"/>
            </w:pPr>
            <w:r w:rsidRPr="00A974FC">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A974FC" w:rsidRDefault="000C70BA" w:rsidP="002E3FCC">
            <w:pPr>
              <w:pStyle w:val="TAH"/>
            </w:pPr>
            <w:r w:rsidRPr="00A974FC">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A974FC" w:rsidRDefault="000C70BA" w:rsidP="002E3FCC">
            <w:pPr>
              <w:pStyle w:val="TAH"/>
            </w:pPr>
            <w:r w:rsidRPr="00A974FC">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A974FC" w:rsidRDefault="000C70BA" w:rsidP="002E3FCC">
            <w:pPr>
              <w:pStyle w:val="TAH"/>
            </w:pPr>
            <w:r w:rsidRPr="00A974FC">
              <w:t>Condition</w:t>
            </w:r>
          </w:p>
        </w:tc>
      </w:tr>
      <w:tr w:rsidR="000C70BA" w:rsidRPr="00A974FC"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0C70BA" w:rsidRPr="00A974FC" w:rsidRDefault="000C70BA" w:rsidP="002E3FCC">
            <w:pPr>
              <w:pStyle w:val="TAL"/>
              <w:rPr>
                <w:b/>
                <w:bCs/>
              </w:rPr>
            </w:pPr>
            <w:r w:rsidRPr="00A974FC">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6CB824"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0C70BA" w:rsidRPr="00A974FC" w:rsidRDefault="000C70BA" w:rsidP="002E3FCC">
            <w:pPr>
              <w:pStyle w:val="TAL"/>
            </w:pPr>
          </w:p>
        </w:tc>
      </w:tr>
      <w:tr w:rsidR="000C70BA" w:rsidRPr="00A974FC" w14:paraId="79B68B3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0B28EB"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2D93D1"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A8C8799" w14:textId="77777777" w:rsidR="000C70BA" w:rsidRPr="00A974FC" w:rsidRDefault="000C70BA" w:rsidP="002E3FCC">
            <w:pPr>
              <w:pStyle w:val="TAL"/>
              <w:rPr>
                <w:b/>
                <w:bCs/>
              </w:rPr>
            </w:pPr>
            <w:r w:rsidRPr="00A974FC">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2C3AEE25"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CEDB0E" w14:textId="77777777" w:rsidR="000C70BA" w:rsidRPr="00A974FC" w:rsidRDefault="000C70BA" w:rsidP="002E3FCC">
            <w:pPr>
              <w:pStyle w:val="TAL"/>
            </w:pPr>
          </w:p>
        </w:tc>
      </w:tr>
      <w:tr w:rsidR="000C70BA" w:rsidRPr="00A974FC" w14:paraId="24B7C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07A2CE"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EFDB359" w14:textId="77777777" w:rsidR="000C70BA" w:rsidRPr="00A974FC" w:rsidRDefault="000C70BA" w:rsidP="002E3FCC">
            <w:pPr>
              <w:pStyle w:val="TAL"/>
            </w:pPr>
            <w:r w:rsidRPr="00A974FC">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5D61036"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38A7E9"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8E4347" w14:textId="77777777" w:rsidR="000C70BA" w:rsidRPr="00A974FC" w:rsidRDefault="000C70BA" w:rsidP="002E3FCC">
            <w:pPr>
              <w:pStyle w:val="TAL"/>
            </w:pPr>
          </w:p>
        </w:tc>
      </w:tr>
      <w:tr w:rsidR="000C70BA" w:rsidRPr="00A974FC" w14:paraId="2A26E1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4A41C"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388A09D"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663BB" w14:textId="77777777" w:rsidR="000C70BA" w:rsidRPr="00A974FC" w:rsidRDefault="000C70BA" w:rsidP="002E3FCC">
            <w:pPr>
              <w:pStyle w:val="TAL"/>
              <w:rPr>
                <w:b/>
                <w:bCs/>
              </w:rPr>
            </w:pPr>
            <w:r w:rsidRPr="00A974FC">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DACB55C"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63548" w14:textId="77777777" w:rsidR="000C70BA" w:rsidRPr="00A974FC" w:rsidRDefault="000C70BA" w:rsidP="002E3FCC">
            <w:pPr>
              <w:pStyle w:val="TAL"/>
            </w:pPr>
          </w:p>
        </w:tc>
      </w:tr>
      <w:tr w:rsidR="000C70BA" w:rsidRPr="00A974FC" w14:paraId="0FF28D1F"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30966309"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6219C7" w14:textId="77777777" w:rsidR="000C70BA" w:rsidRPr="00A974FC" w:rsidRDefault="000C70BA" w:rsidP="002E3FCC">
            <w:pPr>
              <w:pStyle w:val="TAL"/>
            </w:pPr>
            <w:r w:rsidRPr="00A974FC">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1283A20A"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EC1CB1"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15A1F2" w14:textId="77777777" w:rsidR="000C70BA" w:rsidRPr="00A974FC" w:rsidRDefault="000C70BA" w:rsidP="002E3FCC">
            <w:pPr>
              <w:pStyle w:val="TAL"/>
            </w:pPr>
          </w:p>
        </w:tc>
      </w:tr>
    </w:tbl>
    <w:p w14:paraId="671C8752" w14:textId="77777777" w:rsidR="000C70BA" w:rsidRPr="00A974FC" w:rsidRDefault="000C70BA" w:rsidP="000C70BA"/>
    <w:p w14:paraId="4C80434F" w14:textId="77777777" w:rsidR="000C70BA" w:rsidRPr="00A974FC" w:rsidRDefault="000C70BA" w:rsidP="000C70BA">
      <w:pPr>
        <w:pStyle w:val="TH"/>
      </w:pPr>
      <w:r w:rsidRPr="00A974FC">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A974FC" w:rsidRDefault="000C70BA" w:rsidP="002E3FCC">
            <w:pPr>
              <w:pStyle w:val="TAL"/>
            </w:pPr>
            <w:r w:rsidRPr="00A974FC">
              <w:t xml:space="preserve">Derivation Path: TS </w:t>
            </w:r>
            <w:r w:rsidR="00960759">
              <w:t>37.579</w:t>
            </w:r>
            <w:r w:rsidRPr="00A974FC">
              <w:t>-1 [2], Table 5.5.3.1.1-2, condition SDP_ANSWER</w:t>
            </w:r>
          </w:p>
        </w:tc>
      </w:tr>
    </w:tbl>
    <w:p w14:paraId="021564CA" w14:textId="77777777" w:rsidR="000C70BA" w:rsidRPr="00A974FC" w:rsidRDefault="000C70BA" w:rsidP="000C70BA"/>
    <w:p w14:paraId="09C838DB" w14:textId="77777777" w:rsidR="000C70BA" w:rsidRPr="00A974FC" w:rsidRDefault="000C70BA" w:rsidP="000C70BA">
      <w:pPr>
        <w:pStyle w:val="TH"/>
      </w:pPr>
      <w:r w:rsidRPr="00A974FC">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058AF7C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39E820" w14:textId="6D1CA485" w:rsidR="000C70BA" w:rsidRPr="00A974FC" w:rsidRDefault="000C70BA" w:rsidP="002E3FCC">
            <w:pPr>
              <w:pStyle w:val="TAL"/>
            </w:pPr>
            <w:r w:rsidRPr="00A974FC">
              <w:t xml:space="preserve">Derivation Path: TS </w:t>
            </w:r>
            <w:r w:rsidR="00960759">
              <w:t>37.579</w:t>
            </w:r>
            <w:r w:rsidRPr="00A974FC">
              <w:t>-1 [2], Table 5.5.3.2.1-2, condition INVITE-RSP</w:t>
            </w:r>
          </w:p>
        </w:tc>
      </w:tr>
    </w:tbl>
    <w:p w14:paraId="3F51120B" w14:textId="77777777" w:rsidR="000C70BA" w:rsidRPr="00A974FC" w:rsidRDefault="000C70BA" w:rsidP="000C70BA"/>
    <w:p w14:paraId="242E0E08" w14:textId="012231F0" w:rsidR="000C70BA" w:rsidRPr="00A974FC" w:rsidRDefault="000C70BA" w:rsidP="000C70BA">
      <w:pPr>
        <w:pStyle w:val="TH"/>
      </w:pPr>
      <w:r w:rsidRPr="00A974FC">
        <w:t>Table 6.7.4.3.3-7: SIP BYE from the UE (Step 4, Table 6.7.4.3.2-1;</w:t>
      </w:r>
      <w:r w:rsidRPr="00A974FC">
        <w:br/>
        <w:t xml:space="preserve">Step 1, TS </w:t>
      </w:r>
      <w:r w:rsidR="00960759">
        <w:t>37.579</w:t>
      </w:r>
      <w:r w:rsidRPr="00A974FC">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A974FC" w:rsidRDefault="000C70BA" w:rsidP="002E3FCC">
            <w:pPr>
              <w:pStyle w:val="TAL"/>
            </w:pPr>
            <w:r w:rsidRPr="00A974FC">
              <w:t xml:space="preserve">Derivation Path: TS </w:t>
            </w:r>
            <w:r w:rsidR="00960759">
              <w:t>37.579</w:t>
            </w:r>
            <w:r w:rsidRPr="00A974FC">
              <w:t>-1 [2], Table 5.5.2.2.1-1, condition MT_CALL</w:t>
            </w:r>
          </w:p>
        </w:tc>
      </w:tr>
    </w:tbl>
    <w:p w14:paraId="5ED62822" w14:textId="77777777" w:rsidR="000C70BA" w:rsidRPr="00A974FC" w:rsidRDefault="000C70BA" w:rsidP="000C70BA"/>
    <w:p w14:paraId="58CE8D12" w14:textId="77777777" w:rsidR="000C70BA" w:rsidRPr="00201E3B" w:rsidRDefault="000C70BA" w:rsidP="000C70BA">
      <w:pPr>
        <w:pStyle w:val="Heading2"/>
      </w:pPr>
      <w:bookmarkStart w:id="831" w:name="_Toc171440768"/>
      <w:bookmarkStart w:id="832" w:name="_Toc180160960"/>
      <w:r w:rsidRPr="00201E3B">
        <w:t>6.8</w:t>
      </w:r>
      <w:r w:rsidRPr="00201E3B">
        <w:tab/>
        <w:t>Use of MBMS transmission</w:t>
      </w:r>
      <w:bookmarkEnd w:id="823"/>
      <w:bookmarkEnd w:id="831"/>
      <w:bookmarkEnd w:id="832"/>
    </w:p>
    <w:p w14:paraId="0706DAE3" w14:textId="77777777" w:rsidR="000C70BA" w:rsidRDefault="000C70BA" w:rsidP="000C70BA">
      <w:pPr>
        <w:keepNext/>
        <w:keepLines/>
        <w:spacing w:before="120"/>
        <w:ind w:left="1134" w:hanging="1134"/>
        <w:outlineLvl w:val="2"/>
        <w:rPr>
          <w:rFonts w:ascii="Arial" w:hAnsi="Arial"/>
          <w:sz w:val="28"/>
        </w:rPr>
      </w:pPr>
      <w:bookmarkStart w:id="833"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33"/>
    </w:p>
    <w:p w14:paraId="2D07E6CC" w14:textId="77777777" w:rsidR="000C70BA" w:rsidRDefault="000C70BA" w:rsidP="000C70BA">
      <w:pPr>
        <w:pStyle w:val="H6"/>
      </w:pPr>
      <w:r>
        <w:t>6.8.1.1</w:t>
      </w:r>
      <w:r>
        <w:tab/>
        <w:t>Test Purpose (TP)</w:t>
      </w:r>
    </w:p>
    <w:p w14:paraId="232DD9A8" w14:textId="77777777" w:rsidR="000C70BA" w:rsidRDefault="000C70BA" w:rsidP="000C70BA">
      <w:pPr>
        <w:pStyle w:val="H6"/>
      </w:pPr>
      <w:r>
        <w:t>(1)</w:t>
      </w:r>
    </w:p>
    <w:p w14:paraId="3103C8B1" w14:textId="77777777" w:rsidR="000C70BA" w:rsidRDefault="000C70BA" w:rsidP="000C70BA">
      <w:pPr>
        <w:pStyle w:val="PL"/>
      </w:pPr>
      <w:r>
        <w:rPr>
          <w:b/>
        </w:rPr>
        <w:t>with</w:t>
      </w:r>
      <w:r>
        <w:t xml:space="preserve"> { UE (MCVideo Client) registered and authorised for MCVideo Service }</w:t>
      </w:r>
    </w:p>
    <w:p w14:paraId="7936ECCA" w14:textId="77777777" w:rsidR="000C70BA" w:rsidRDefault="000C70BA" w:rsidP="000C70BA">
      <w:pPr>
        <w:pStyle w:val="PL"/>
      </w:pPr>
      <w:r>
        <w:t>ensure that {</w:t>
      </w:r>
    </w:p>
    <w:p w14:paraId="4B26EDF4"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2F838B20"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647D0A2A" w14:textId="77777777" w:rsidR="000C70BA" w:rsidRDefault="000C70BA" w:rsidP="000C70BA">
      <w:pPr>
        <w:pStyle w:val="PL"/>
      </w:pPr>
      <w:r>
        <w:t xml:space="preserve">            }</w:t>
      </w:r>
    </w:p>
    <w:p w14:paraId="2BFBC84C" w14:textId="77777777" w:rsidR="000C70BA" w:rsidRDefault="000C70BA" w:rsidP="000C70BA">
      <w:pPr>
        <w:pStyle w:val="PL"/>
      </w:pPr>
    </w:p>
    <w:p w14:paraId="753FD9AF" w14:textId="77777777" w:rsidR="000C70BA" w:rsidRDefault="000C70BA" w:rsidP="000C70BA">
      <w:pPr>
        <w:pStyle w:val="H6"/>
      </w:pPr>
      <w:r>
        <w:t>(2)</w:t>
      </w:r>
    </w:p>
    <w:p w14:paraId="2D8EF2C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003AA68" w14:textId="77777777" w:rsidR="000C70BA" w:rsidRDefault="000C70BA" w:rsidP="000C70BA">
      <w:pPr>
        <w:pStyle w:val="PL"/>
      </w:pPr>
      <w:r>
        <w:t>ensure that {</w:t>
      </w:r>
    </w:p>
    <w:p w14:paraId="07AD3EE3" w14:textId="77777777" w:rsidR="000C70BA" w:rsidRDefault="000C70BA" w:rsidP="000C70BA">
      <w:pPr>
        <w:pStyle w:val="PL"/>
      </w:pPr>
      <w:r>
        <w:t xml:space="preserve">  </w:t>
      </w:r>
      <w:r>
        <w:rPr>
          <w:b/>
        </w:rPr>
        <w:t>when</w:t>
      </w:r>
      <w:r>
        <w:t xml:space="preserve"> { the MCVideo User engages in communication with the invited MCVideo User(s) }</w:t>
      </w:r>
    </w:p>
    <w:p w14:paraId="1C523B8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9C31C5D" w14:textId="77777777" w:rsidR="000C70BA" w:rsidRDefault="000C70BA" w:rsidP="000C70BA">
      <w:pPr>
        <w:pStyle w:val="PL"/>
      </w:pPr>
      <w:r>
        <w:t xml:space="preserve">            }</w:t>
      </w:r>
    </w:p>
    <w:p w14:paraId="6D23DF98" w14:textId="77777777" w:rsidR="000C70BA" w:rsidRDefault="000C70BA" w:rsidP="000C70BA">
      <w:pPr>
        <w:pStyle w:val="PL"/>
      </w:pPr>
    </w:p>
    <w:p w14:paraId="1445B2D2" w14:textId="77777777" w:rsidR="000C70BA" w:rsidRDefault="000C70BA" w:rsidP="000C70BA">
      <w:pPr>
        <w:pStyle w:val="H6"/>
      </w:pPr>
      <w:r>
        <w:t>(3)</w:t>
      </w:r>
    </w:p>
    <w:p w14:paraId="50E9EBA5"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t>
      </w:r>
      <w:r>
        <w:t>}</w:t>
      </w:r>
    </w:p>
    <w:p w14:paraId="3901EC1D" w14:textId="77777777" w:rsidR="000C70BA" w:rsidRDefault="000C70BA" w:rsidP="000C70BA">
      <w:pPr>
        <w:pStyle w:val="PL"/>
      </w:pPr>
      <w:r>
        <w:t>ensure that {</w:t>
      </w:r>
    </w:p>
    <w:p w14:paraId="19CBDFD7" w14:textId="77777777" w:rsidR="000C70BA" w:rsidRDefault="000C70BA" w:rsidP="000C70BA">
      <w:pPr>
        <w:pStyle w:val="PL"/>
      </w:pPr>
      <w:r>
        <w:t xml:space="preserve">  </w:t>
      </w:r>
      <w:r>
        <w:rPr>
          <w:b/>
        </w:rPr>
        <w:t>when</w:t>
      </w:r>
      <w:r>
        <w:t xml:space="preserve"> { the UE (MCVideo Client) receives MBMS bearer announcements via SIP MESSAGE messages }</w:t>
      </w:r>
    </w:p>
    <w:p w14:paraId="3D5703A3" w14:textId="77777777" w:rsidR="000C70BA" w:rsidRDefault="000C70BA" w:rsidP="000C70BA">
      <w:pPr>
        <w:pStyle w:val="PL"/>
      </w:pPr>
      <w:r>
        <w:t xml:space="preserve">    </w:t>
      </w:r>
      <w:r>
        <w:rPr>
          <w:b/>
        </w:rPr>
        <w:t>then</w:t>
      </w:r>
      <w:r>
        <w:t xml:space="preserve"> { UE (MCVideo Client) responds by sending a SIP 200 (OK) to the SIP MESSAGE message </w:t>
      </w:r>
      <w:r>
        <w:rPr>
          <w:b/>
        </w:rPr>
        <w:t>and</w:t>
      </w:r>
      <w:r>
        <w:t xml:space="preserve"> the UE (MCVideo Client) sends an MBMS listening status message via SIP MESSAGE }</w:t>
      </w:r>
    </w:p>
    <w:p w14:paraId="4E335776" w14:textId="77777777" w:rsidR="000C70BA" w:rsidRDefault="000C70BA" w:rsidP="000C70BA">
      <w:pPr>
        <w:pStyle w:val="PL"/>
      </w:pPr>
      <w:r>
        <w:t xml:space="preserve">            }</w:t>
      </w:r>
    </w:p>
    <w:p w14:paraId="22AF1C24" w14:textId="77777777" w:rsidR="000C70BA" w:rsidRDefault="000C70BA" w:rsidP="000C70BA">
      <w:pPr>
        <w:pStyle w:val="PL"/>
      </w:pPr>
    </w:p>
    <w:p w14:paraId="32D7557D" w14:textId="77777777" w:rsidR="000C70BA" w:rsidRDefault="000C70BA" w:rsidP="000C70BA">
      <w:pPr>
        <w:pStyle w:val="H6"/>
      </w:pPr>
      <w:r>
        <w:t>(4)</w:t>
      </w:r>
    </w:p>
    <w:p w14:paraId="09F77009"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7491B1A7" w14:textId="77777777" w:rsidR="000C70BA" w:rsidRDefault="000C70BA" w:rsidP="000C70BA">
      <w:pPr>
        <w:pStyle w:val="PL"/>
      </w:pPr>
      <w:r>
        <w:t>ensure that {</w:t>
      </w:r>
    </w:p>
    <w:p w14:paraId="14595034" w14:textId="77777777" w:rsidR="000C70BA" w:rsidRDefault="000C70BA" w:rsidP="000C70BA">
      <w:pPr>
        <w:pStyle w:val="PL"/>
      </w:pPr>
      <w:r>
        <w:t xml:space="preserve">  </w:t>
      </w:r>
      <w:r>
        <w:rPr>
          <w:b/>
        </w:rPr>
        <w:t>when</w:t>
      </w:r>
      <w:r>
        <w:t xml:space="preserve"> { the UE (MCVideo Client) receives MBMS subchannel control messages }</w:t>
      </w:r>
    </w:p>
    <w:p w14:paraId="41668A2C" w14:textId="77777777" w:rsidR="000C70BA" w:rsidRDefault="000C70BA" w:rsidP="000C70BA">
      <w:pPr>
        <w:pStyle w:val="PL"/>
      </w:pPr>
      <w:r>
        <w:t xml:space="preserve">    </w:t>
      </w:r>
      <w:r>
        <w:rPr>
          <w:b/>
        </w:rPr>
        <w:t>then</w:t>
      </w:r>
      <w:r>
        <w:t xml:space="preserve"> { UE (MCVideo Client) responds by sending an MBMS listening status message via SIP MESSAGE }</w:t>
      </w:r>
    </w:p>
    <w:p w14:paraId="15CF8511" w14:textId="77777777" w:rsidR="000C70BA" w:rsidRDefault="000C70BA" w:rsidP="000C70BA">
      <w:pPr>
        <w:pStyle w:val="PL"/>
      </w:pPr>
      <w:r>
        <w:t xml:space="preserve">            }</w:t>
      </w:r>
    </w:p>
    <w:p w14:paraId="553090CD" w14:textId="77777777" w:rsidR="000C70BA" w:rsidRDefault="000C70BA" w:rsidP="000C70BA">
      <w:pPr>
        <w:pStyle w:val="PL"/>
      </w:pPr>
    </w:p>
    <w:p w14:paraId="432FE815" w14:textId="77777777" w:rsidR="000C70BA" w:rsidRDefault="000C70BA" w:rsidP="000C70BA">
      <w:pPr>
        <w:pStyle w:val="H6"/>
      </w:pPr>
      <w:r>
        <w:t>(5)</w:t>
      </w:r>
    </w:p>
    <w:p w14:paraId="1FE73EC7" w14:textId="77777777" w:rsidR="000C70BA" w:rsidRDefault="000C70BA" w:rsidP="000C70BA">
      <w:pPr>
        <w:pStyle w:val="PL"/>
      </w:pPr>
      <w:r>
        <w:rPr>
          <w:b/>
        </w:rPr>
        <w:t>with</w:t>
      </w:r>
      <w:r>
        <w:t xml:space="preserve"> { UE (MCVideo Client) listening to the MBMS subchannel during an ongoing MCVideo </w:t>
      </w:r>
      <w:r>
        <w:rPr>
          <w:lang w:eastAsia="ko-KR"/>
        </w:rPr>
        <w:t>On-demand Pre-arranged Group Call</w:t>
      </w:r>
      <w:r>
        <w:t xml:space="preserve"> }</w:t>
      </w:r>
    </w:p>
    <w:p w14:paraId="05602745" w14:textId="77777777" w:rsidR="000C70BA" w:rsidRDefault="000C70BA" w:rsidP="000C70BA">
      <w:pPr>
        <w:pStyle w:val="PL"/>
      </w:pPr>
      <w:r>
        <w:t>ensure that {</w:t>
      </w:r>
    </w:p>
    <w:p w14:paraId="54CF46C6"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2EDB096D" w14:textId="77777777" w:rsidR="000C70BA" w:rsidRDefault="000C70BA" w:rsidP="000C70BA">
      <w:pPr>
        <w:pStyle w:val="PL"/>
      </w:pPr>
      <w:r>
        <w:t xml:space="preserve">    </w:t>
      </w:r>
      <w:r>
        <w:rPr>
          <w:b/>
        </w:rPr>
        <w:t>then</w:t>
      </w:r>
      <w:r>
        <w:t xml:space="preserve"> { UE (MCVideo Client) respects the transmission control imposed by the MCVideo Server on the MBMS subchannel </w:t>
      </w:r>
      <w:r>
        <w:rPr>
          <w:b/>
        </w:rPr>
        <w:t>and</w:t>
      </w:r>
      <w:r>
        <w:t xml:space="preserve"> continues to respect transmission control imposed by the MCVideo Server via unicast }</w:t>
      </w:r>
    </w:p>
    <w:p w14:paraId="240558DD" w14:textId="77777777" w:rsidR="000C70BA" w:rsidRDefault="000C70BA" w:rsidP="000C70BA">
      <w:pPr>
        <w:pStyle w:val="PL"/>
      </w:pPr>
      <w:r>
        <w:t xml:space="preserve">            }</w:t>
      </w:r>
    </w:p>
    <w:p w14:paraId="7C2EEDF3" w14:textId="77777777" w:rsidR="000C70BA" w:rsidRDefault="000C70BA" w:rsidP="000C70BA">
      <w:pPr>
        <w:pStyle w:val="PL"/>
      </w:pPr>
    </w:p>
    <w:p w14:paraId="2F6B710C" w14:textId="77777777" w:rsidR="000C70BA" w:rsidRDefault="000C70BA" w:rsidP="000C70BA">
      <w:pPr>
        <w:pStyle w:val="H6"/>
      </w:pPr>
      <w:r>
        <w:t>(6)</w:t>
      </w:r>
    </w:p>
    <w:p w14:paraId="47DCB73F" w14:textId="77777777" w:rsidR="000C70BA" w:rsidRDefault="000C70BA" w:rsidP="000C70BA">
      <w:pPr>
        <w:pStyle w:val="PL"/>
      </w:pPr>
      <w:r>
        <w:rPr>
          <w:b/>
        </w:rPr>
        <w:t>with</w:t>
      </w:r>
      <w:r>
        <w:t xml:space="preserve"> { UE (MCVideo Client) no longer listening to the MBMS subchannel during an ongoing MCVideo </w:t>
      </w:r>
      <w:r>
        <w:rPr>
          <w:lang w:eastAsia="ko-KR"/>
        </w:rPr>
        <w:t>On-demand Pre-arranged Group Call</w:t>
      </w:r>
      <w:r>
        <w:t xml:space="preserve"> }</w:t>
      </w:r>
    </w:p>
    <w:p w14:paraId="796EB636" w14:textId="77777777" w:rsidR="000C70BA" w:rsidRDefault="000C70BA" w:rsidP="000C70BA">
      <w:pPr>
        <w:pStyle w:val="PL"/>
      </w:pPr>
      <w:r>
        <w:t>ensure that {</w:t>
      </w:r>
    </w:p>
    <w:p w14:paraId="27513D04"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729E7E9E" w14:textId="77777777" w:rsidR="000C70BA" w:rsidRDefault="000C70BA" w:rsidP="000C70BA">
      <w:pPr>
        <w:pStyle w:val="PL"/>
      </w:pPr>
      <w:r>
        <w:t xml:space="preserve">    </w:t>
      </w:r>
      <w:r>
        <w:rPr>
          <w:b/>
        </w:rPr>
        <w:t>then</w:t>
      </w:r>
      <w:r>
        <w:t xml:space="preserve"> { UE (MCVideo Client) respects transmission control imposed by the MCVideo Server via unicast }</w:t>
      </w:r>
    </w:p>
    <w:p w14:paraId="456C6E22" w14:textId="77777777" w:rsidR="000C70BA" w:rsidRDefault="000C70BA" w:rsidP="000C70BA">
      <w:pPr>
        <w:pStyle w:val="PL"/>
      </w:pPr>
      <w:r>
        <w:t xml:space="preserve">            }</w:t>
      </w:r>
    </w:p>
    <w:p w14:paraId="6BC9D635" w14:textId="77777777" w:rsidR="000C70BA" w:rsidRDefault="000C70BA" w:rsidP="000C70BA">
      <w:pPr>
        <w:pStyle w:val="PL"/>
      </w:pPr>
    </w:p>
    <w:p w14:paraId="392B9083" w14:textId="77777777" w:rsidR="000C70BA" w:rsidRDefault="000C70BA" w:rsidP="000C70BA">
      <w:pPr>
        <w:pStyle w:val="H6"/>
      </w:pPr>
      <w:r>
        <w:t>(7)</w:t>
      </w:r>
    </w:p>
    <w:p w14:paraId="5753C2BC"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43629BA2" w14:textId="77777777" w:rsidR="000C70BA" w:rsidRDefault="000C70BA" w:rsidP="000C70BA">
      <w:pPr>
        <w:pStyle w:val="PL"/>
      </w:pPr>
      <w:r>
        <w:t>ensure that {</w:t>
      </w:r>
    </w:p>
    <w:p w14:paraId="38F980ED" w14:textId="77777777" w:rsidR="000C70BA" w:rsidRDefault="000C70BA" w:rsidP="000C70BA">
      <w:pPr>
        <w:pStyle w:val="PL"/>
      </w:pPr>
      <w:r>
        <w:t xml:space="preserve">  </w:t>
      </w:r>
      <w:r>
        <w:rPr>
          <w:b/>
        </w:rPr>
        <w:t>when</w:t>
      </w:r>
      <w:r>
        <w:t xml:space="preserve"> { the UE (MCVideo Client) receives an explicit MuSiK download message }</w:t>
      </w:r>
    </w:p>
    <w:p w14:paraId="56D3CD3A" w14:textId="77777777" w:rsidR="000C70BA" w:rsidRDefault="000C70BA" w:rsidP="000C70BA">
      <w:pPr>
        <w:pStyle w:val="PL"/>
      </w:pPr>
      <w:r>
        <w:t xml:space="preserve">    </w:t>
      </w:r>
      <w:r>
        <w:rPr>
          <w:b/>
        </w:rPr>
        <w:t>then</w:t>
      </w:r>
      <w:r>
        <w:t xml:space="preserve"> { UE (MCVideo Client) sends a 200 OK response to accept the key and associates the key with the group}</w:t>
      </w:r>
    </w:p>
    <w:p w14:paraId="16750EB4" w14:textId="77777777" w:rsidR="000C70BA" w:rsidRDefault="000C70BA" w:rsidP="000C70BA">
      <w:pPr>
        <w:pStyle w:val="PL"/>
      </w:pPr>
      <w:r>
        <w:t xml:space="preserve">            }</w:t>
      </w:r>
    </w:p>
    <w:p w14:paraId="23C1C0B2" w14:textId="77777777" w:rsidR="000C70BA" w:rsidRDefault="000C70BA" w:rsidP="000C70BA">
      <w:pPr>
        <w:pStyle w:val="PL"/>
      </w:pPr>
    </w:p>
    <w:p w14:paraId="5B0A3412" w14:textId="77777777" w:rsidR="000C70BA" w:rsidRDefault="000C70BA" w:rsidP="000C70BA">
      <w:pPr>
        <w:pStyle w:val="H6"/>
      </w:pPr>
      <w:r>
        <w:t>(8)</w:t>
      </w:r>
    </w:p>
    <w:p w14:paraId="317C745A" w14:textId="77777777" w:rsidR="000C70BA" w:rsidRDefault="000C70BA" w:rsidP="000C70BA">
      <w:pPr>
        <w:pStyle w:val="PL"/>
      </w:pPr>
      <w:r>
        <w:rPr>
          <w:b/>
        </w:rPr>
        <w:t>with</w:t>
      </w:r>
      <w:r>
        <w:t xml:space="preserve"> { UE (MCVideo Client) having an ongoing On-demand Pre-arranged Group Call </w:t>
      </w:r>
    </w:p>
    <w:p w14:paraId="0E88640F"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2173523E" w14:textId="77777777" w:rsidR="000C70BA" w:rsidRDefault="000C70BA" w:rsidP="000C70BA">
      <w:pPr>
        <w:pStyle w:val="PL"/>
      </w:pPr>
      <w:r>
        <w:t xml:space="preserve">    </w:t>
      </w:r>
      <w:r>
        <w:rPr>
          <w:b/>
        </w:rPr>
        <w:t>then</w:t>
      </w:r>
      <w:r>
        <w:t xml:space="preserve"> { UE (MCVideo Client) sends a SIP BYE message and leaves the call }</w:t>
      </w:r>
    </w:p>
    <w:p w14:paraId="6026D03D" w14:textId="77777777" w:rsidR="000C70BA" w:rsidRDefault="000C70BA" w:rsidP="000C70BA">
      <w:pPr>
        <w:pStyle w:val="PL"/>
      </w:pPr>
      <w:r>
        <w:t xml:space="preserve">            }</w:t>
      </w:r>
    </w:p>
    <w:p w14:paraId="4C0FAB72" w14:textId="77777777" w:rsidR="000C70BA" w:rsidRDefault="000C70BA" w:rsidP="000C70BA">
      <w:pPr>
        <w:pStyle w:val="PL"/>
      </w:pPr>
    </w:p>
    <w:p w14:paraId="103114DA" w14:textId="77777777" w:rsidR="000C70BA" w:rsidRDefault="000C70BA" w:rsidP="000C70BA">
      <w:pPr>
        <w:pStyle w:val="H6"/>
      </w:pPr>
      <w:r>
        <w:t>6.8.1.2</w:t>
      </w:r>
      <w:r>
        <w:tab/>
        <w:t>Conformance Requirements</w:t>
      </w:r>
    </w:p>
    <w:p w14:paraId="45F999E8" w14:textId="77777777" w:rsidR="000C70BA" w:rsidRDefault="000C70BA" w:rsidP="000C70BA">
      <w:r>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Default="000C70BA" w:rsidP="000C70BA">
      <w:r>
        <w:t>[TS 24.281, clause 16.2.2]</w:t>
      </w:r>
    </w:p>
    <w:p w14:paraId="6813DCB6" w14:textId="77777777" w:rsidR="000C70BA" w:rsidRDefault="000C70BA" w:rsidP="000C70BA">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5D07213C" w14:textId="77777777" w:rsidR="000C70BA" w:rsidRDefault="000C70BA" w:rsidP="000C70BA">
      <w:r>
        <w:t>When the MCVideo client receives a SIP MESSAGE request containing:</w:t>
      </w:r>
    </w:p>
    <w:p w14:paraId="7592E2F2" w14:textId="77777777" w:rsidR="000C70BA" w:rsidRDefault="000C70BA" w:rsidP="000C70BA">
      <w:pPr>
        <w:ind w:left="568" w:hanging="284"/>
        <w:rPr>
          <w:lang w:eastAsia="ko-KR"/>
        </w:rPr>
      </w:pPr>
      <w:r>
        <w:rPr>
          <w:lang w:eastAsia="ko-KR"/>
        </w:rPr>
        <w:t>1)</w:t>
      </w:r>
      <w:r>
        <w:rPr>
          <w:lang w:eastAsia="ko-KR"/>
        </w:rPr>
        <w:tab/>
        <w:t>a P-Asserted-Service header field containing the "urn:urn-7:3gpp-service.ims.icsi.mcvideo"; and</w:t>
      </w:r>
    </w:p>
    <w:p w14:paraId="1F194A30" w14:textId="77777777" w:rsidR="000C70BA" w:rsidRDefault="000C70BA" w:rsidP="000C70BA">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283FD90C" w14:textId="77777777" w:rsidR="000C70BA" w:rsidRDefault="000C70BA" w:rsidP="000C70BA">
      <w:r>
        <w:rPr>
          <w:lang w:eastAsia="ko-KR"/>
        </w:rPr>
        <w:t>then the MCVideo client for each &lt;announcement&gt; element in the application/vnd.3gpp.mcvideo-mbms-usage-info+xml</w:t>
      </w:r>
      <w:r>
        <w:t xml:space="preserve"> MIME body</w:t>
      </w:r>
      <w:r>
        <w:rPr>
          <w:lang w:eastAsia="ko-KR"/>
        </w:rPr>
        <w:t>:</w:t>
      </w:r>
    </w:p>
    <w:p w14:paraId="34767162" w14:textId="77777777" w:rsidR="000C70BA" w:rsidRDefault="000C70BA" w:rsidP="000C70BA">
      <w:pPr>
        <w:ind w:left="568" w:hanging="284"/>
      </w:pPr>
      <w:r>
        <w:t>1)</w:t>
      </w:r>
      <w:r>
        <w:tab/>
        <w:t>if the &lt;mbms-service-areas&gt; element is present:</w:t>
      </w:r>
    </w:p>
    <w:p w14:paraId="3EE89624" w14:textId="77777777" w:rsidR="000C70BA" w:rsidRDefault="000C70BA" w:rsidP="000C70BA">
      <w:pPr>
        <w:ind w:left="851" w:hanging="284"/>
      </w:pPr>
      <w:r>
        <w:t>a)</w:t>
      </w:r>
      <w:r>
        <w:tab/>
        <w:t>if an &lt;announcement&gt; element with the same value of the &lt;TMGI&gt; element is already stored:</w:t>
      </w:r>
    </w:p>
    <w:p w14:paraId="7BD4BF3D" w14:textId="77777777" w:rsidR="000C70BA" w:rsidRDefault="000C70BA" w:rsidP="000C70BA">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2BB97109" w14:textId="77777777" w:rsidR="000C70BA" w:rsidRDefault="000C70BA" w:rsidP="000C70BA">
      <w:pPr>
        <w:ind w:left="851" w:hanging="284"/>
      </w:pPr>
      <w:r>
        <w:t>b)</w:t>
      </w:r>
      <w:r>
        <w:tab/>
        <w:t>if there is no &lt;announcement&gt; element with the same value of the &lt;TMGI&gt; element stored:</w:t>
      </w:r>
    </w:p>
    <w:p w14:paraId="04323313" w14:textId="77777777" w:rsidR="000C70BA" w:rsidRDefault="000C70BA" w:rsidP="000C70BA">
      <w:pPr>
        <w:ind w:left="1135" w:hanging="284"/>
      </w:pPr>
      <w:r>
        <w:t>i)</w:t>
      </w:r>
      <w:r>
        <w:tab/>
      </w:r>
      <w:r>
        <w:rPr>
          <w:lang w:eastAsia="ko-KR"/>
        </w:rPr>
        <w:t>shall</w:t>
      </w:r>
      <w:r>
        <w:t xml:space="preserve"> store the received &lt;announcement&gt; element;</w:t>
      </w:r>
    </w:p>
    <w:p w14:paraId="14DE1A59" w14:textId="77777777" w:rsidR="000C70BA" w:rsidRDefault="000C70BA" w:rsidP="000C70BA">
      <w:pPr>
        <w:ind w:left="851" w:hanging="284"/>
        <w:rPr>
          <w:lang w:eastAsia="ko-KR"/>
        </w:rPr>
      </w:pPr>
      <w:r>
        <w:rPr>
          <w:lang w:eastAsia="ko-KR"/>
        </w:rPr>
        <w:t>c)</w:t>
      </w:r>
      <w:r>
        <w:rPr>
          <w:lang w:eastAsia="ko-KR"/>
        </w:rPr>
        <w:tab/>
        <w:t>shall associate the received announcement with the received application/sdp MIME body;</w:t>
      </w:r>
    </w:p>
    <w:p w14:paraId="27A595E2" w14:textId="77777777" w:rsidR="000C70BA" w:rsidRDefault="000C70BA" w:rsidP="000C70BA">
      <w:pPr>
        <w:ind w:left="851" w:hanging="284"/>
        <w:rPr>
          <w:lang w:eastAsia="ko-KR"/>
        </w:rPr>
      </w:pPr>
      <w:r>
        <w:rPr>
          <w:lang w:eastAsia="ko-KR"/>
        </w:rPr>
        <w:t>d)</w:t>
      </w:r>
      <w:r>
        <w:rPr>
          <w:lang w:eastAsia="ko-KR"/>
        </w:rPr>
        <w:tab/>
        <w:t>shall associate the received announcement with the received &lt;GPMS&gt; element;</w:t>
      </w:r>
    </w:p>
    <w:p w14:paraId="1673D8DE" w14:textId="77777777" w:rsidR="000C70BA" w:rsidRDefault="000C70BA" w:rsidP="000C70BA">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Default="000C70BA" w:rsidP="000C70BA">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07C6535"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5F43701A"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39308B15" w14:textId="77777777" w:rsidR="000C70BA" w:rsidRDefault="000C70BA" w:rsidP="000C70BA">
      <w:pPr>
        <w:ind w:left="1135" w:hanging="284"/>
      </w:pPr>
      <w:r>
        <w:t>iii)</w:t>
      </w:r>
      <w:r>
        <w:tab/>
        <w:t>shall use the UID to validate the signature of the MIKEY-SAKKE I_MESSAGE as described in 3GPP TS 33.180 [8];</w:t>
      </w:r>
    </w:p>
    <w:p w14:paraId="16548537" w14:textId="77777777" w:rsidR="000C70BA" w:rsidRDefault="000C70BA" w:rsidP="000C70BA">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438747A0" w14:textId="77777777" w:rsidR="000C70BA" w:rsidRDefault="000C70BA" w:rsidP="000C70BA">
      <w:pPr>
        <w:ind w:left="1135" w:hanging="284"/>
      </w:pPr>
      <w:r>
        <w:t>v)</w:t>
      </w:r>
      <w:r>
        <w:tab/>
        <w:t>shall extract and decrypt the encapsulated MSCCK using the participating MCVideo function's (KMS provisioned) UID key as described in 3GPP TS 33.180 [8]; and</w:t>
      </w:r>
    </w:p>
    <w:p w14:paraId="37D3AB41" w14:textId="77777777" w:rsidR="000C70BA" w:rsidRDefault="000C70BA" w:rsidP="000C70BA">
      <w:pPr>
        <w:ind w:left="1135" w:hanging="284"/>
      </w:pPr>
      <w:r>
        <w:t>vi)</w:t>
      </w:r>
      <w:r>
        <w:tab/>
        <w:t>shall extract the MSCCK-ID, from the payload as specified in 3GPP TS 33.180 [8];</w:t>
      </w:r>
    </w:p>
    <w:p w14:paraId="4E5DA631" w14:textId="77777777" w:rsidR="000C70BA" w:rsidRDefault="000C70BA" w:rsidP="000C70BA">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Default="000C70BA" w:rsidP="000C70BA">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Default="000C70BA" w:rsidP="000C70BA">
      <w:pPr>
        <w:ind w:left="851" w:hanging="284"/>
      </w:pPr>
      <w:r>
        <w:t>h)</w:t>
      </w:r>
      <w:r>
        <w:tab/>
        <w:t>shall check the condition for sending a listening status report as specified in the clause 16.2.3; and</w:t>
      </w:r>
    </w:p>
    <w:p w14:paraId="1A786FDE" w14:textId="77777777" w:rsidR="000C70BA" w:rsidRDefault="000C70BA" w:rsidP="000C70BA">
      <w:pPr>
        <w:ind w:left="568" w:hanging="284"/>
      </w:pPr>
      <w:r>
        <w:t>2)</w:t>
      </w:r>
      <w:r>
        <w:tab/>
        <w:t>if no &lt;mbms-service-areas&gt; element is present:</w:t>
      </w:r>
    </w:p>
    <w:p w14:paraId="19686068" w14:textId="77777777" w:rsidR="000C70BA" w:rsidRDefault="000C70BA" w:rsidP="000C70BA">
      <w:pPr>
        <w:ind w:left="851" w:hanging="284"/>
      </w:pPr>
      <w:r>
        <w:t>a)</w:t>
      </w:r>
      <w:r>
        <w:tab/>
        <w:t>shall discard a previously stored &lt;announcement&gt; element identified by the value of the &lt;TMGI&gt;;</w:t>
      </w:r>
    </w:p>
    <w:p w14:paraId="54473791" w14:textId="77777777" w:rsidR="000C70BA" w:rsidRDefault="000C70BA" w:rsidP="000C70BA">
      <w:pPr>
        <w:ind w:left="851" w:hanging="284"/>
      </w:pPr>
      <w:r>
        <w:t>b)</w:t>
      </w:r>
      <w:r>
        <w:tab/>
        <w:t>shall remove the association with the stored application/sdp MIME body and stop listening to the general purpose MBMS subchannel;</w:t>
      </w:r>
    </w:p>
    <w:p w14:paraId="4B2BA1F2" w14:textId="77777777" w:rsidR="000C70BA" w:rsidRDefault="000C70BA" w:rsidP="000C70BA">
      <w:pPr>
        <w:ind w:left="851" w:hanging="284"/>
      </w:pPr>
      <w:r>
        <w:t>c)</w:t>
      </w:r>
      <w:r>
        <w:tab/>
        <w:t>if no more &lt;announcement&gt; elements associated with the stored application/sdp MIME body are stored in the MCVideo client, shall remove the stored application/sdp MIME body; and</w:t>
      </w:r>
    </w:p>
    <w:p w14:paraId="63F0ACCF" w14:textId="77777777" w:rsidR="000C70BA" w:rsidRDefault="000C70BA" w:rsidP="000C70BA">
      <w:pPr>
        <w:ind w:left="851" w:hanging="284"/>
      </w:pPr>
      <w:r>
        <w:t>d)</w:t>
      </w:r>
      <w:r>
        <w:tab/>
        <w:t>check the condition for sending a listening status report as specified in the clause 16.2.3.</w:t>
      </w:r>
    </w:p>
    <w:p w14:paraId="2322709F" w14:textId="77777777" w:rsidR="000C70BA" w:rsidRDefault="000C70BA" w:rsidP="000C70BA">
      <w:r>
        <w:t>[TS 24.281, clause 16.2.3.2]</w:t>
      </w:r>
    </w:p>
    <w:p w14:paraId="7B473B0E" w14:textId="77777777" w:rsidR="000C70BA" w:rsidRDefault="000C70BA" w:rsidP="000C70BA">
      <w:r>
        <w:t>When the MCVideo client wants to report the MBMS bearer listening status, the MCVideo client:</w:t>
      </w:r>
    </w:p>
    <w:p w14:paraId="76B18A3C" w14:textId="77777777" w:rsidR="000C70BA" w:rsidRDefault="000C70BA" w:rsidP="000C70BA">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4110D45"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D36D213"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6B262414"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Default="000C70BA" w:rsidP="000C70BA">
      <w:pPr>
        <w:ind w:left="851" w:hanging="284"/>
      </w:pPr>
      <w:r>
        <w:t>c)</w:t>
      </w:r>
      <w:r>
        <w:tab/>
        <w:t>should include a public user identity in the P-Preferred-Identity header field as specified in 3GPP TS 24.229 [11];</w:t>
      </w:r>
    </w:p>
    <w:p w14:paraId="70696CB9"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177CF5A3"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2FE82E94" w14:textId="77777777" w:rsidR="000C70BA" w:rsidRDefault="000C70BA" w:rsidP="000C70BA">
      <w:pPr>
        <w:ind w:left="851" w:hanging="284"/>
        <w:rPr>
          <w:lang w:eastAsia="ko-KR"/>
        </w:rPr>
      </w:pPr>
      <w:r>
        <w:rPr>
          <w:lang w:eastAsia="ko-KR"/>
        </w:rPr>
        <w:t>f)</w:t>
      </w:r>
      <w:r>
        <w:rPr>
          <w:lang w:eastAsia="ko-KR"/>
        </w:rPr>
        <w:tab/>
        <w:t>if the MCVideo client is listening to the MBMS bearer, the application/vnd.3gpp.mcvideo-mbms-usage-info+xml MIME body:</w:t>
      </w:r>
    </w:p>
    <w:p w14:paraId="794FBEBA" w14:textId="77777777" w:rsidR="000C70BA" w:rsidRDefault="000C70BA" w:rsidP="000C70BA">
      <w:pPr>
        <w:ind w:left="1135" w:hanging="284"/>
      </w:pPr>
      <w:r>
        <w:rPr>
          <w:lang w:eastAsia="ko-KR"/>
        </w:rPr>
        <w:t>i)</w:t>
      </w:r>
      <w:r>
        <w:rPr>
          <w:lang w:eastAsia="ko-KR"/>
        </w:rPr>
        <w:tab/>
        <w:t xml:space="preserve">shall include an </w:t>
      </w:r>
      <w:r>
        <w:t>&lt;mbms-listening-status&gt; element set to "listening";</w:t>
      </w:r>
    </w:p>
    <w:p w14:paraId="0354D30B" w14:textId="77777777" w:rsidR="000C70BA" w:rsidRDefault="000C70BA" w:rsidP="000C70BA">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Default="000C70BA" w:rsidP="000C70BA">
      <w:pPr>
        <w:ind w:left="1135" w:hanging="284"/>
      </w:pPr>
      <w:r>
        <w:t>iii)</w:t>
      </w:r>
      <w:r>
        <w:tab/>
        <w:t>shall include one or more &lt;TMGI&gt; elements for which the listening status applies; and</w:t>
      </w:r>
    </w:p>
    <w:p w14:paraId="3D199A8B" w14:textId="77777777" w:rsidR="000C70BA" w:rsidRDefault="000C70BA" w:rsidP="000C70BA">
      <w:pPr>
        <w:ind w:left="1135" w:hanging="284"/>
      </w:pPr>
      <w:r>
        <w:t>iv)</w:t>
      </w:r>
      <w:r>
        <w:tab/>
        <w:t>if the intention is to report that the MCVideo client is listening to the general purpose MBMS subchannel, shall include the &lt;general-purpose&gt; element set to "true";</w:t>
      </w:r>
    </w:p>
    <w:p w14:paraId="1A4A96AC" w14:textId="77777777" w:rsidR="000C70BA" w:rsidRDefault="000C70BA" w:rsidP="000C70BA">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A830599" w14:textId="77777777" w:rsidR="000C70BA" w:rsidRDefault="000C70BA" w:rsidP="000C70BA">
      <w:pPr>
        <w:ind w:left="1135" w:hanging="284"/>
      </w:pPr>
      <w:r>
        <w:rPr>
          <w:lang w:eastAsia="ko-KR"/>
        </w:rPr>
        <w:t>i)</w:t>
      </w:r>
      <w:r>
        <w:rPr>
          <w:lang w:eastAsia="ko-KR"/>
        </w:rPr>
        <w:tab/>
        <w:t xml:space="preserve">shall include an </w:t>
      </w:r>
      <w:r>
        <w:t>&lt;mbms-listening-status&gt; element set to "not-listening";</w:t>
      </w:r>
    </w:p>
    <w:p w14:paraId="4F7A9280" w14:textId="77777777" w:rsidR="000C70BA" w:rsidRDefault="000C70BA" w:rsidP="000C70BA">
      <w:pPr>
        <w:ind w:left="1135" w:hanging="284"/>
      </w:pPr>
      <w:r>
        <w:t>iii)</w:t>
      </w:r>
      <w:r>
        <w:tab/>
        <w:t>shall include one or more &lt;TMGI&gt; elements for which the listening status applies;</w:t>
      </w:r>
    </w:p>
    <w:p w14:paraId="2C532320" w14:textId="77777777" w:rsidR="000C70BA" w:rsidRDefault="000C70BA" w:rsidP="000C70BA">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Default="000C70BA" w:rsidP="000C70BA">
      <w:pPr>
        <w:ind w:left="1135" w:hanging="284"/>
      </w:pPr>
      <w:r>
        <w:t>iv)</w:t>
      </w:r>
      <w:r>
        <w:tab/>
        <w:t>if the intention is to report that the MCVideo client is no longer listening to general purpose MBMS subchannel, shall include the &lt;general-purpose&gt; element set to "false"; and</w:t>
      </w:r>
    </w:p>
    <w:p w14:paraId="571DD5B1" w14:textId="77777777" w:rsidR="000C70BA" w:rsidRDefault="000C70BA" w:rsidP="000C70BA">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2E9BBCB8"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27A3BB62" w14:textId="77777777" w:rsidR="000C70BA" w:rsidRDefault="000C70BA" w:rsidP="000C70BA">
      <w:pPr>
        <w:ind w:left="568" w:hanging="284"/>
      </w:pPr>
      <w:r>
        <w:t>2)</w:t>
      </w:r>
      <w:r>
        <w:tab/>
        <w:t>shall send the SIP MESSAGE request according to 3GPP TS 24.229 [11].</w:t>
      </w:r>
    </w:p>
    <w:p w14:paraId="4F585E97" w14:textId="77777777" w:rsidR="000C70BA" w:rsidRDefault="000C70BA" w:rsidP="000C70BA">
      <w:pPr>
        <w:rPr>
          <w:lang w:eastAsia="ko-KR"/>
        </w:rPr>
      </w:pPr>
      <w:r>
        <w:t>When the MCVideo client meets all the conditions specified in clause 16.2.3.1 for reporting a change in an MBMS bearer suspension status, the MCVideo client:</w:t>
      </w:r>
    </w:p>
    <w:p w14:paraId="0C31A558"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7A0D651"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04AC7DB"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Default="000C70BA" w:rsidP="000C70BA">
      <w:pPr>
        <w:ind w:left="851" w:hanging="284"/>
      </w:pPr>
      <w:r>
        <w:t>c)</w:t>
      </w:r>
      <w:r>
        <w:tab/>
        <w:t>should include a public user identity in the P-Preferred-Identity header field as specified in 3GPP TS 24.229 [11];</w:t>
      </w:r>
    </w:p>
    <w:p w14:paraId="46B446E5"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0D10A612"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52BFC313" w14:textId="77777777" w:rsidR="000C70BA" w:rsidRDefault="000C70BA" w:rsidP="000C70BA">
      <w:pPr>
        <w:ind w:left="851" w:hanging="284"/>
        <w:rPr>
          <w:lang w:eastAsia="ko-KR"/>
        </w:rPr>
      </w:pPr>
      <w:r>
        <w:rPr>
          <w:lang w:eastAsia="ko-KR"/>
        </w:rPr>
        <w:t>f)</w:t>
      </w:r>
      <w:r>
        <w:rPr>
          <w:lang w:eastAsia="ko-KR"/>
        </w:rPr>
        <w:tab/>
        <w:t>if at least one MBMS bearer is about to be suspended, the application/vnd.3gpp.mcvideo-mbms-usage-info+xml MIME body:</w:t>
      </w:r>
    </w:p>
    <w:p w14:paraId="21AB9522" w14:textId="77777777" w:rsidR="000C70BA" w:rsidRDefault="000C70BA" w:rsidP="000C70BA">
      <w:pPr>
        <w:ind w:left="1135" w:hanging="284"/>
      </w:pPr>
      <w:r>
        <w:rPr>
          <w:lang w:eastAsia="ko-KR"/>
        </w:rPr>
        <w:t>i)</w:t>
      </w:r>
      <w:r>
        <w:rPr>
          <w:lang w:eastAsia="ko-KR"/>
        </w:rPr>
        <w:tab/>
        <w:t xml:space="preserve">shall include an </w:t>
      </w:r>
      <w:r>
        <w:t>&lt;mbms-suspension-status&gt; element set to "suspending";</w:t>
      </w:r>
    </w:p>
    <w:p w14:paraId="4E84FC0A" w14:textId="77777777" w:rsidR="000C70BA" w:rsidRDefault="000C70BA" w:rsidP="000C70BA">
      <w:pPr>
        <w:ind w:left="1135" w:hanging="284"/>
      </w:pPr>
      <w:r>
        <w:t>ii)</w:t>
      </w:r>
      <w:r>
        <w:tab/>
        <w:t xml:space="preserve">shall set the &lt;number-of-reported-bearers&gt; element to the total number of the included &lt;suspended-TMGI&gt; elements and &lt;other-TMGI&gt; elements; </w:t>
      </w:r>
    </w:p>
    <w:p w14:paraId="5EC5D86F" w14:textId="77777777" w:rsidR="000C70BA" w:rsidRDefault="000C70BA" w:rsidP="000C70BA">
      <w:pPr>
        <w:ind w:left="1135" w:hanging="284"/>
      </w:pPr>
      <w:r>
        <w:t>iii)</w:t>
      </w:r>
      <w:r>
        <w:tab/>
        <w:t>shall include &lt;suspended-TMGI&gt; element(s) set to the TMGI value for each of the MTCHs on the same MCH corresponding to the MBMS bearers about to be suspended; and</w:t>
      </w:r>
    </w:p>
    <w:p w14:paraId="670CFB21" w14:textId="77777777" w:rsidR="000C70BA" w:rsidRDefault="000C70BA" w:rsidP="000C70BA">
      <w:pPr>
        <w:ind w:left="1135" w:hanging="284"/>
      </w:pPr>
      <w:r>
        <w:t xml:space="preserve"> iv)</w:t>
      </w:r>
      <w:r>
        <w:tab/>
        <w:t>may include &lt;other-TMGI&gt; elements, if available, corresponding to the TMGI values for other MTCHs on the same MCH as the MBMS bearers to be suspended</w:t>
      </w:r>
    </w:p>
    <w:p w14:paraId="780B14E6" w14:textId="77777777" w:rsidR="000C70BA" w:rsidRDefault="000C70BA" w:rsidP="000C70BA">
      <w:pPr>
        <w:keepLines/>
        <w:ind w:left="1135" w:hanging="851"/>
        <w:rPr>
          <w:lang w:eastAsia="ko-KR"/>
        </w:rPr>
      </w:pPr>
      <w:r>
        <w:t>NOTE 3:</w:t>
      </w:r>
      <w:r>
        <w:tab/>
        <w:t>To report the suspension of MTCHs on different MCHs, the MCVideo client sends a separate message for each of the involved MCHs.</w:t>
      </w:r>
    </w:p>
    <w:p w14:paraId="5C2DBBAE" w14:textId="77777777" w:rsidR="000C70BA" w:rsidRDefault="000C70BA" w:rsidP="000C70BA">
      <w:pPr>
        <w:ind w:left="851" w:hanging="284"/>
        <w:rPr>
          <w:lang w:eastAsia="ko-KR"/>
        </w:rPr>
      </w:pPr>
      <w:r>
        <w:t>g)</w:t>
      </w:r>
      <w:r>
        <w:tab/>
      </w:r>
      <w:r>
        <w:rPr>
          <w:lang w:eastAsia="ko-KR"/>
        </w:rPr>
        <w:t>if the MBMS bearer is no longer about to be suspended, the application/vnd.3gpp.mcvideo-mbms-usage-info+xml MIME body:</w:t>
      </w:r>
    </w:p>
    <w:p w14:paraId="6185F36D" w14:textId="77777777" w:rsidR="000C70BA" w:rsidRDefault="000C70BA" w:rsidP="000C70BA">
      <w:pPr>
        <w:ind w:left="1135" w:hanging="284"/>
      </w:pPr>
      <w:r>
        <w:rPr>
          <w:lang w:eastAsia="ko-KR"/>
        </w:rPr>
        <w:t>i)</w:t>
      </w:r>
      <w:r>
        <w:rPr>
          <w:lang w:eastAsia="ko-KR"/>
        </w:rPr>
        <w:tab/>
        <w:t xml:space="preserve">shall include an </w:t>
      </w:r>
      <w:r>
        <w:t>&lt;mbms-suspension-status&gt; element set to "not-suspending";</w:t>
      </w:r>
    </w:p>
    <w:p w14:paraId="6AD8880B" w14:textId="77777777" w:rsidR="000C70BA" w:rsidRDefault="000C70BA" w:rsidP="000C70BA">
      <w:pPr>
        <w:ind w:left="1135" w:hanging="284"/>
      </w:pPr>
      <w:r>
        <w:t>ii)</w:t>
      </w:r>
      <w:r>
        <w:tab/>
        <w:t>shall set the &lt;number-of-reported-bearers&gt; element to the number of included &lt;suspended-TMGI&gt; elements; and</w:t>
      </w:r>
    </w:p>
    <w:p w14:paraId="0FE7F9F9" w14:textId="77777777" w:rsidR="000C70BA" w:rsidRDefault="000C70BA" w:rsidP="000C70BA">
      <w:pPr>
        <w:ind w:left="1135" w:hanging="284"/>
      </w:pPr>
      <w:r>
        <w:t>iii)</w:t>
      </w:r>
      <w:r>
        <w:tab/>
        <w:t>shall include a &lt;suspended-TMGI&gt; element set to the corresponding TMGI value for each of the MTCHs of the MBMS bearers that are no longer about to be suspended; and</w:t>
      </w:r>
    </w:p>
    <w:p w14:paraId="516D6F31"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6E4F8B4E" w14:textId="77777777" w:rsidR="000C70BA" w:rsidRDefault="000C70BA" w:rsidP="000C70BA">
      <w:pPr>
        <w:ind w:left="568" w:hanging="284"/>
      </w:pPr>
      <w:r>
        <w:t>2)</w:t>
      </w:r>
      <w:r>
        <w:tab/>
        <w:t>shall send the SIP MESSAGE request according to 3GPP TS 24.229 [11].</w:t>
      </w:r>
    </w:p>
    <w:p w14:paraId="7CA02DBD" w14:textId="77777777" w:rsidR="000C70BA" w:rsidRDefault="000C70BA" w:rsidP="000C70BA">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280795FC" w14:textId="77777777" w:rsidR="000C70BA" w:rsidRDefault="000C70BA" w:rsidP="000C70BA">
      <w:r>
        <w:t xml:space="preserve">[TS 24.281, clause </w:t>
      </w:r>
      <w:r>
        <w:rPr>
          <w:lang w:eastAsia="zh-CN"/>
        </w:rPr>
        <w:t>16.2.4</w:t>
      </w:r>
      <w:r>
        <w:t>]</w:t>
      </w:r>
    </w:p>
    <w:p w14:paraId="4611B4CC" w14:textId="77777777" w:rsidR="000C70BA" w:rsidRDefault="000C70BA" w:rsidP="000C70BA">
      <w:r>
        <w:t>When the MCVideo client receives a SIP MESSAGE request containing:</w:t>
      </w:r>
    </w:p>
    <w:p w14:paraId="3051BE31" w14:textId="77777777" w:rsidR="000C70BA" w:rsidRDefault="000C70BA" w:rsidP="000C70BA">
      <w:pPr>
        <w:ind w:left="568" w:hanging="284"/>
        <w:rPr>
          <w:lang w:eastAsia="ko-KR"/>
        </w:rPr>
      </w:pPr>
      <w:bookmarkStart w:id="834" w:name="_Hlk495396963"/>
      <w:r>
        <w:rPr>
          <w:lang w:eastAsia="ko-KR"/>
        </w:rPr>
        <w:t>1)</w:t>
      </w:r>
      <w:r>
        <w:rPr>
          <w:lang w:eastAsia="ko-KR"/>
        </w:rPr>
        <w:tab/>
        <w:t>a P-Asserted-Service header field containing the "urn:urn-7:3gpp-service.ims.icsi.mcvideo"; and</w:t>
      </w:r>
    </w:p>
    <w:p w14:paraId="4AFA2D99" w14:textId="77777777" w:rsidR="000C70BA" w:rsidRDefault="000C70BA" w:rsidP="000C70BA">
      <w:pPr>
        <w:ind w:left="568" w:hanging="284"/>
        <w:rPr>
          <w:lang w:eastAsia="ko-KR"/>
        </w:rPr>
      </w:pPr>
      <w:r>
        <w:rPr>
          <w:lang w:eastAsia="ko-KR"/>
        </w:rPr>
        <w:t>2)</w:t>
      </w:r>
      <w:r>
        <w:rPr>
          <w:lang w:eastAsia="ko-KR"/>
        </w:rPr>
        <w:tab/>
        <w:t>with one of the following:</w:t>
      </w:r>
    </w:p>
    <w:p w14:paraId="7AB43194" w14:textId="77777777" w:rsidR="000C70BA" w:rsidRDefault="000C70BA" w:rsidP="000C70BA">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6DDEE34A" w14:textId="77777777" w:rsidR="000C70BA" w:rsidRDefault="000C70BA" w:rsidP="000C70BA">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4"/>
    <w:p w14:paraId="1AC276B6" w14:textId="77777777" w:rsidR="000C70BA" w:rsidRDefault="000C70BA" w:rsidP="000C70BA">
      <w:pPr>
        <w:rPr>
          <w:lang w:eastAsia="ko-KR"/>
        </w:rPr>
      </w:pPr>
      <w:r>
        <w:rPr>
          <w:lang w:eastAsia="ko-KR"/>
        </w:rPr>
        <w:t xml:space="preserve">the </w:t>
      </w:r>
      <w:r>
        <w:t xml:space="preserve">MCVideo </w:t>
      </w:r>
      <w:r>
        <w:rPr>
          <w:lang w:eastAsia="ko-KR"/>
        </w:rPr>
        <w:t>client shall:</w:t>
      </w:r>
    </w:p>
    <w:p w14:paraId="3150DC17" w14:textId="77777777" w:rsidR="000C70BA" w:rsidRDefault="000C70BA" w:rsidP="000C70BA">
      <w:pPr>
        <w:ind w:left="568" w:hanging="284"/>
      </w:pPr>
      <w:bookmarkStart w:id="835" w:name="_Hlk495398599"/>
      <w:r>
        <w:t>1)</w:t>
      </w:r>
      <w:r>
        <w:tab/>
        <w:t>if the received message contains an &lt;mbms-explicitMuSiK-download&gt; element, set the impacted groups to be those groups identified by the &lt;group&gt; sub elements;</w:t>
      </w:r>
    </w:p>
    <w:p w14:paraId="06182C23" w14:textId="77777777" w:rsidR="000C70BA" w:rsidRDefault="000C70BA" w:rsidP="000C70BA">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Default="000C70BA" w:rsidP="000C70BA">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5"/>
    <w:p w14:paraId="0D5AFDBD" w14:textId="77777777" w:rsidR="000C70BA" w:rsidRDefault="000C70BA" w:rsidP="000C70BA">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76C4F3EE" w14:textId="77777777" w:rsidR="000C70BA" w:rsidRDefault="000C70BA" w:rsidP="000C70BA">
      <w:pPr>
        <w:ind w:left="568" w:hanging="284"/>
      </w:pPr>
      <w:r>
        <w:t>1)</w:t>
      </w:r>
      <w:r>
        <w:tab/>
        <w:t>shall process the MIKEY payload according to 3GPP TS 33.180 [8], as follows:</w:t>
      </w:r>
    </w:p>
    <w:p w14:paraId="7CCEDB1B" w14:textId="77777777" w:rsidR="000C70BA" w:rsidRDefault="000C70BA" w:rsidP="000C70BA">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26B89F82"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13CC0C15"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15F82A8B" w14:textId="77777777" w:rsidR="000C70BA" w:rsidRDefault="000C70BA" w:rsidP="000C70BA">
      <w:pPr>
        <w:ind w:left="851" w:hanging="284"/>
      </w:pPr>
      <w:r>
        <w:t>b)</w:t>
      </w:r>
      <w:r>
        <w:tab/>
        <w:t>otherwise, if the initiator field (IDRi) has type 'UID' (identity hiding in use), the client:</w:t>
      </w:r>
    </w:p>
    <w:p w14:paraId="6C84D0B7" w14:textId="77777777" w:rsidR="000C70BA" w:rsidRDefault="000C70BA" w:rsidP="000C70BA">
      <w:pPr>
        <w:ind w:left="1135" w:hanging="284"/>
      </w:pPr>
      <w:r>
        <w:t>i)</w:t>
      </w:r>
      <w:r>
        <w:tab/>
        <w:t>shall convert the public service identity of participating MCVideo function serving the MCVideo user to a UID as described in 3GPP TS 33.180 [8]; and</w:t>
      </w:r>
    </w:p>
    <w:p w14:paraId="3E47DB7D" w14:textId="77777777" w:rsidR="000C70BA" w:rsidRDefault="000C70BA" w:rsidP="000C70BA">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65BC3089" w14:textId="77777777" w:rsidR="000C70BA" w:rsidRDefault="000C70BA" w:rsidP="000C70BA">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7F9EE7B5" w14:textId="77777777" w:rsidR="000C70BA" w:rsidRDefault="000C70BA" w:rsidP="000C70BA">
      <w:pPr>
        <w:ind w:left="851" w:hanging="284"/>
      </w:pPr>
      <w:r>
        <w:t>d)</w:t>
      </w:r>
      <w:r>
        <w:tab/>
        <w:t>shall use the UID to validate the signature of the I_MESSAGE as described in 3GPP TS 33.180 [8];</w:t>
      </w:r>
    </w:p>
    <w:p w14:paraId="0E2C1932" w14:textId="77777777" w:rsidR="000C70BA" w:rsidRDefault="000C70BA" w:rsidP="000C70BA">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CCF522E" w14:textId="77777777" w:rsidR="000C70BA" w:rsidRDefault="000C70BA" w:rsidP="000C70BA">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Default="000C70BA" w:rsidP="000C70BA">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6A71CACD" w14:textId="77777777" w:rsidR="000C70BA" w:rsidRDefault="000C70BA" w:rsidP="000C70BA">
      <w:pPr>
        <w:keepLines/>
        <w:ind w:left="1135" w:hanging="851"/>
      </w:pPr>
      <w:r>
        <w:t>NOTE:</w:t>
      </w:r>
      <w:r>
        <w:tab/>
        <w:t>It is expected that the MCVideo client is capable of storing a different MuSiK for each MCVideo group of interest.</w:t>
      </w:r>
    </w:p>
    <w:p w14:paraId="2A7DFC08" w14:textId="77777777" w:rsidR="000C70BA" w:rsidRDefault="000C70BA" w:rsidP="000C70BA">
      <w:r>
        <w:t>The MCVideo client shall respond with SIP 200 (OK) only if it finds the message syntactically correct and recognizes it as a valid and error-free MuSiK download (default or explicit) message.</w:t>
      </w:r>
    </w:p>
    <w:p w14:paraId="3E3A856A" w14:textId="77777777" w:rsidR="000C70BA" w:rsidRDefault="000C70BA" w:rsidP="000C70BA">
      <w:r>
        <w:t>[TS 24.581, clause 6.2.4.2.2]</w:t>
      </w:r>
    </w:p>
    <w:p w14:paraId="661D0A6C" w14:textId="77777777" w:rsidR="000C70BA" w:rsidRDefault="000C70BA" w:rsidP="000C70BA">
      <w:r>
        <w:t>When a call is initiated as described in 3GPP TS 24.281 [2], the transmission participant:</w:t>
      </w:r>
    </w:p>
    <w:p w14:paraId="0325C60D" w14:textId="77777777" w:rsidR="000C70BA" w:rsidRDefault="000C70BA" w:rsidP="000C70BA">
      <w:pPr>
        <w:ind w:left="568" w:hanging="284"/>
      </w:pPr>
      <w:r>
        <w:t>1.</w:t>
      </w:r>
      <w:r>
        <w:tab/>
        <w:t>shall create an instance of the 'Transmission participant state transition diagram for basic transmission control operation';</w:t>
      </w:r>
    </w:p>
    <w:p w14:paraId="5B2B9B04"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32E6CE6F"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36AF358" w14:textId="77777777" w:rsidR="000C70BA" w:rsidRDefault="000C70BA" w:rsidP="000C70BA">
      <w:pPr>
        <w:ind w:left="568" w:hanging="284"/>
      </w:pPr>
      <w:r>
        <w:t>4.</w:t>
      </w:r>
      <w:r>
        <w:tab/>
        <w:t>if for the established MCVideo call the SIP INVITE request is an implicit Transmission request:</w:t>
      </w:r>
    </w:p>
    <w:p w14:paraId="19065C59" w14:textId="77777777" w:rsidR="000C70BA" w:rsidRDefault="000C70BA" w:rsidP="000C70BA">
      <w:pPr>
        <w:ind w:left="851" w:hanging="284"/>
      </w:pPr>
      <w:r>
        <w:t>a.</w:t>
      </w:r>
      <w:r>
        <w:tab/>
        <w:t>shall start timer T100 (Transmission Request) and initialise counter C100 (Transmission Request) to 1;</w:t>
      </w:r>
    </w:p>
    <w:p w14:paraId="241192F5" w14:textId="77777777" w:rsidR="000C70BA" w:rsidRDefault="000C70BA" w:rsidP="000C70BA">
      <w:pPr>
        <w:ind w:left="851" w:hanging="284"/>
      </w:pPr>
      <w:r>
        <w:t>b.</w:t>
      </w:r>
      <w:r>
        <w:tab/>
        <w:t>shall enter the 'U: pending request to transmit' state; and</w:t>
      </w:r>
    </w:p>
    <w:p w14:paraId="513F8590"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Default="000C70BA" w:rsidP="000C70BA">
      <w:pPr>
        <w:ind w:left="568" w:hanging="284"/>
      </w:pPr>
      <w:r>
        <w:t>5.</w:t>
      </w:r>
      <w:r>
        <w:tab/>
        <w:t>if the established MCVideo call is a broadcast group call, shall enter the 'U: has permission to transmit' state.</w:t>
      </w:r>
    </w:p>
    <w:p w14:paraId="7F211F84"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4C3083C" w14:textId="77777777" w:rsidR="000C70BA" w:rsidRDefault="000C70BA" w:rsidP="000C70BA">
      <w:r>
        <w:t>[TS 24.581, clause 6.2.4.4.6]</w:t>
      </w:r>
    </w:p>
    <w:p w14:paraId="391FB43F" w14:textId="77777777" w:rsidR="000C70BA" w:rsidRDefault="000C70BA" w:rsidP="000C70BA">
      <w:r>
        <w:t>Upon receiving a Transmission Granted message from the transmission control server, the transmission participant:</w:t>
      </w:r>
    </w:p>
    <w:p w14:paraId="1052B58C"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Default="000C70BA" w:rsidP="000C70BA">
      <w:pPr>
        <w:ind w:left="851" w:hanging="284"/>
      </w:pPr>
      <w:r>
        <w:t>a.</w:t>
      </w:r>
      <w:r>
        <w:tab/>
        <w:t>shall include the Message Type field set to '0' (Transmission Granted); and</w:t>
      </w:r>
    </w:p>
    <w:p w14:paraId="638CB2F6" w14:textId="77777777" w:rsidR="000C70BA" w:rsidRDefault="000C70BA" w:rsidP="000C70BA">
      <w:pPr>
        <w:ind w:left="851" w:hanging="284"/>
      </w:pPr>
      <w:r>
        <w:t>b.</w:t>
      </w:r>
      <w:r>
        <w:tab/>
        <w:t>shall include the Source field set to '0' (the transmission participant is the source);</w:t>
      </w:r>
    </w:p>
    <w:p w14:paraId="27BA77B0"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78E5921" w14:textId="77777777" w:rsidR="000C70BA" w:rsidRDefault="000C70BA" w:rsidP="000C70BA">
      <w:pPr>
        <w:ind w:left="568" w:hanging="284"/>
      </w:pPr>
      <w:r>
        <w:t>3.</w:t>
      </w:r>
      <w:r>
        <w:tab/>
        <w:t>shall provide Transmission granted notification to the user, if not already done;</w:t>
      </w:r>
    </w:p>
    <w:p w14:paraId="6AFE17AF" w14:textId="77777777" w:rsidR="000C70BA" w:rsidRDefault="000C70BA" w:rsidP="000C70BA">
      <w:pPr>
        <w:ind w:left="568" w:hanging="284"/>
      </w:pPr>
      <w:r>
        <w:t>4.</w:t>
      </w:r>
      <w:r>
        <w:tab/>
        <w:t>shall stop timer T100 (Transmission Request); and</w:t>
      </w:r>
    </w:p>
    <w:p w14:paraId="30DF8677" w14:textId="77777777" w:rsidR="000C70BA" w:rsidRDefault="000C70BA" w:rsidP="000C70BA">
      <w:pPr>
        <w:ind w:left="568" w:hanging="284"/>
      </w:pPr>
      <w:r>
        <w:t>5.</w:t>
      </w:r>
      <w:r>
        <w:tab/>
        <w:t>shall enter the 'U: has permission to transmit' state.</w:t>
      </w:r>
    </w:p>
    <w:p w14:paraId="0A3660AB" w14:textId="77777777" w:rsidR="000C70BA" w:rsidRDefault="000C70BA" w:rsidP="000C70BA">
      <w:r>
        <w:t>[TS 24.581, clause 6.2.4.5.3]</w:t>
      </w:r>
    </w:p>
    <w:p w14:paraId="63274700" w14:textId="77777777" w:rsidR="000C70BA" w:rsidRDefault="000C70BA" w:rsidP="000C70BA">
      <w:r>
        <w:t>Upon receiving an indication from the user to end the permission to send RTP media, the transmission participant:</w:t>
      </w:r>
    </w:p>
    <w:p w14:paraId="74DBC4C1"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Default="000C70BA" w:rsidP="000C70BA">
      <w:pPr>
        <w:ind w:left="568" w:hanging="284"/>
      </w:pPr>
      <w:r>
        <w:t>2.</w:t>
      </w:r>
      <w:r>
        <w:tab/>
        <w:t>shall start timer T101 (Transmission End Request) and initialize counter C101 (Transmission End Request) to 1; and</w:t>
      </w:r>
    </w:p>
    <w:p w14:paraId="6F90EA1A" w14:textId="77777777" w:rsidR="000C70BA" w:rsidRDefault="000C70BA" w:rsidP="000C70BA">
      <w:pPr>
        <w:ind w:left="568" w:hanging="284"/>
      </w:pPr>
      <w:r>
        <w:t>3.</w:t>
      </w:r>
      <w:r>
        <w:tab/>
        <w:t>shall enter the 'U: pending end of transmission' state.</w:t>
      </w:r>
    </w:p>
    <w:p w14:paraId="2571E22E" w14:textId="77777777" w:rsidR="000C70BA" w:rsidRDefault="000C70BA" w:rsidP="000C70BA">
      <w:r>
        <w:t>[TS 24.581, clause 6.2.4.6.4]</w:t>
      </w:r>
    </w:p>
    <w:p w14:paraId="1CFEC692" w14:textId="77777777" w:rsidR="000C70BA" w:rsidRDefault="000C70BA" w:rsidP="000C70BA">
      <w:r>
        <w:t>Upon receiving a Transmission end response message, the transmission participant:</w:t>
      </w:r>
    </w:p>
    <w:p w14:paraId="751489EE"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Default="000C70BA" w:rsidP="000C70BA">
      <w:pPr>
        <w:ind w:left="851" w:hanging="284"/>
      </w:pPr>
      <w:r>
        <w:t>a.</w:t>
      </w:r>
      <w:r>
        <w:tab/>
        <w:t>shall include the Message Type field set to '1' (Transmission end response); and</w:t>
      </w:r>
    </w:p>
    <w:p w14:paraId="01016DC5" w14:textId="77777777" w:rsidR="000C70BA" w:rsidRDefault="000C70BA" w:rsidP="000C70BA">
      <w:pPr>
        <w:ind w:left="851" w:hanging="284"/>
      </w:pPr>
      <w:r>
        <w:t>b.</w:t>
      </w:r>
      <w:r>
        <w:tab/>
        <w:t>shall include the Source field set to '0' (the transmission participant is the source);</w:t>
      </w:r>
    </w:p>
    <w:p w14:paraId="2EDCCC20" w14:textId="77777777" w:rsidR="000C70BA" w:rsidRDefault="000C70BA" w:rsidP="000C70BA">
      <w:pPr>
        <w:ind w:left="568" w:hanging="284"/>
      </w:pPr>
      <w:r>
        <w:t>2.</w:t>
      </w:r>
      <w:r>
        <w:tab/>
        <w:t>may provide a Transmission end notification to the MCVideo user;</w:t>
      </w:r>
    </w:p>
    <w:p w14:paraId="678FABE2"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DC1F4A7" w14:textId="77777777" w:rsidR="000C70BA" w:rsidRDefault="000C70BA" w:rsidP="000C70BA">
      <w:pPr>
        <w:ind w:left="568" w:hanging="284"/>
      </w:pPr>
      <w:r>
        <w:t>4.</w:t>
      </w:r>
      <w:r>
        <w:tab/>
        <w:t>shall stop timer T101 (Transmission End Request);</w:t>
      </w:r>
    </w:p>
    <w:p w14:paraId="64D369E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1D92CED0" w14:textId="77777777" w:rsidR="000C70BA" w:rsidRDefault="000C70BA" w:rsidP="000C70BA">
      <w:pPr>
        <w:ind w:left="568" w:hanging="284"/>
      </w:pPr>
      <w:r>
        <w:t>6.</w:t>
      </w:r>
      <w:r>
        <w:tab/>
        <w:t>if the session was initiated as a broadcast group call:</w:t>
      </w:r>
    </w:p>
    <w:p w14:paraId="2414B9C3" w14:textId="77777777" w:rsidR="000C70BA" w:rsidRDefault="000C70BA" w:rsidP="000C70BA">
      <w:pPr>
        <w:ind w:left="851" w:hanging="284"/>
      </w:pPr>
      <w:r>
        <w:t>a.</w:t>
      </w:r>
      <w:r>
        <w:tab/>
        <w:t>shall indicate to the MCVideo client the media transmission is completed; and</w:t>
      </w:r>
    </w:p>
    <w:p w14:paraId="4A272A28" w14:textId="77777777" w:rsidR="000C70BA" w:rsidRDefault="000C70BA" w:rsidP="000C70BA">
      <w:pPr>
        <w:ind w:left="851" w:hanging="284"/>
      </w:pPr>
      <w:r>
        <w:t>b</w:t>
      </w:r>
      <w:r>
        <w:tab/>
        <w:t>shall enter the 'Call releasing' state.</w:t>
      </w:r>
    </w:p>
    <w:p w14:paraId="5B8922D6" w14:textId="77777777" w:rsidR="000C70BA" w:rsidRDefault="000C70BA" w:rsidP="000C70BA">
      <w:r>
        <w:t>[TS 24.581, clause 6.2.4.3.2]</w:t>
      </w:r>
    </w:p>
    <w:p w14:paraId="370A5192" w14:textId="77777777" w:rsidR="000C70BA" w:rsidRDefault="000C70BA" w:rsidP="000C70BA">
      <w:r>
        <w:t>Upon receiving an indication from the user to request permission to send media, the transmission participant:</w:t>
      </w:r>
    </w:p>
    <w:p w14:paraId="21E8221C" w14:textId="77777777" w:rsidR="000C70BA" w:rsidRDefault="000C70BA" w:rsidP="000C70BA">
      <w:pPr>
        <w:ind w:left="568" w:hanging="284"/>
      </w:pPr>
      <w:r>
        <w:t>1.</w:t>
      </w:r>
      <w:r>
        <w:tab/>
        <w:t>void</w:t>
      </w:r>
    </w:p>
    <w:p w14:paraId="61715E5E" w14:textId="77777777" w:rsidR="000C70BA" w:rsidRDefault="000C70BA" w:rsidP="000C70BA">
      <w:pPr>
        <w:ind w:left="568" w:hanging="284"/>
      </w:pPr>
      <w:r>
        <w:t>2.</w:t>
      </w:r>
      <w:r>
        <w:tab/>
        <w:t>shall send the Transmission Request message toward the transmission control server; The Transmission Request message:</w:t>
      </w:r>
    </w:p>
    <w:p w14:paraId="553E1FF4"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D279CFA" w14:textId="77777777" w:rsidR="000C70BA" w:rsidRDefault="000C70BA" w:rsidP="000C70BA">
      <w:pPr>
        <w:ind w:left="568" w:hanging="284"/>
      </w:pPr>
      <w:r>
        <w:t>3.</w:t>
      </w:r>
      <w:r>
        <w:tab/>
        <w:t>shall start timer T100 (Transmission Request) and initialise counter C100 (Transmission Request) to 1; and</w:t>
      </w:r>
    </w:p>
    <w:p w14:paraId="33BDFC83" w14:textId="77777777" w:rsidR="000C70BA" w:rsidRDefault="000C70BA" w:rsidP="000C70BA">
      <w:pPr>
        <w:ind w:left="568" w:hanging="284"/>
      </w:pPr>
      <w:r>
        <w:t>4.</w:t>
      </w:r>
      <w:r>
        <w:tab/>
        <w:t>shall enter the 'U: pending request to transmit' state.</w:t>
      </w:r>
    </w:p>
    <w:p w14:paraId="1A8CF154" w14:textId="77777777" w:rsidR="000C70BA" w:rsidRDefault="000C70BA" w:rsidP="000C70BA">
      <w:pPr>
        <w:pStyle w:val="H6"/>
      </w:pPr>
      <w:r>
        <w:t>6.8.1.3</w:t>
      </w:r>
      <w:r>
        <w:tab/>
        <w:t>Test description</w:t>
      </w:r>
    </w:p>
    <w:p w14:paraId="2C12DEC9" w14:textId="77777777" w:rsidR="000C70BA" w:rsidRDefault="000C70BA" w:rsidP="000C70BA">
      <w:pPr>
        <w:pStyle w:val="H6"/>
      </w:pPr>
      <w:r>
        <w:t>6.8.1.3.1</w:t>
      </w:r>
      <w:r>
        <w:tab/>
        <w:t>Pre-test conditions</w:t>
      </w:r>
    </w:p>
    <w:p w14:paraId="6AF9927E" w14:textId="77777777" w:rsidR="000C70BA" w:rsidRDefault="000C70BA" w:rsidP="000C70BA">
      <w:pPr>
        <w:pStyle w:val="H6"/>
      </w:pPr>
      <w:r w:rsidRPr="00102CE5">
        <w:t>Test configuration</w:t>
      </w:r>
      <w:r>
        <w:t>:</w:t>
      </w:r>
    </w:p>
    <w:p w14:paraId="0375E4F0" w14:textId="248E6DAB" w:rsidR="000C70BA" w:rsidRDefault="000C70BA" w:rsidP="000C70BA">
      <w:pPr>
        <w:pStyle w:val="B1"/>
      </w:pPr>
      <w:r>
        <w:t>-</w:t>
      </w:r>
      <w:r>
        <w:tab/>
        <w:t xml:space="preserve">Single cell configuration </w:t>
      </w:r>
      <w:r w:rsidRPr="005A5E9B">
        <w:t xml:space="preserve">with MBMS </w:t>
      </w:r>
      <w:r>
        <w:t xml:space="preserve">according to TS </w:t>
      </w:r>
      <w:r w:rsidR="00960759">
        <w:t>37.579</w:t>
      </w:r>
      <w:r>
        <w:t>-1 [2] clause 5.2.2.2.3.</w:t>
      </w:r>
    </w:p>
    <w:p w14:paraId="5CDC73B9" w14:textId="77777777" w:rsidR="000C70BA" w:rsidRDefault="000C70BA" w:rsidP="000C70BA">
      <w:pPr>
        <w:pStyle w:val="H6"/>
      </w:pPr>
      <w:r>
        <w:t>Preamble:</w:t>
      </w:r>
    </w:p>
    <w:p w14:paraId="10506451" w14:textId="58D9252B" w:rsidR="000C70BA" w:rsidRDefault="000C70BA" w:rsidP="000C70BA">
      <w:pPr>
        <w:pStyle w:val="B1"/>
      </w:pPr>
      <w:r>
        <w:t>-</w:t>
      </w:r>
      <w:r>
        <w:tab/>
        <w:t xml:space="preserve">The UE has performed procedure 'Initial registration' as described in TS </w:t>
      </w:r>
      <w:r w:rsidR="00960759">
        <w:t>37.579</w:t>
      </w:r>
      <w:r>
        <w:t>-1 [2] clause 5.4.2.</w:t>
      </w:r>
    </w:p>
    <w:p w14:paraId="77251E4F" w14:textId="77777777" w:rsidR="000C70BA" w:rsidRDefault="000C70BA" w:rsidP="000C70BA">
      <w:pPr>
        <w:pStyle w:val="B1"/>
      </w:pPr>
      <w:r>
        <w:t>-</w:t>
      </w:r>
      <w:r>
        <w:tab/>
      </w:r>
      <w:r w:rsidRPr="000573F5">
        <w:t>UE States at the end of the preamble</w:t>
      </w:r>
      <w:r>
        <w:t>:</w:t>
      </w:r>
    </w:p>
    <w:p w14:paraId="6608C751" w14:textId="77777777" w:rsidR="000C70BA" w:rsidRDefault="000C70BA" w:rsidP="000C70BA">
      <w:pPr>
        <w:pStyle w:val="B1"/>
        <w:ind w:left="852"/>
      </w:pPr>
      <w:r>
        <w:t>-</w:t>
      </w:r>
      <w:r>
        <w:tab/>
        <w:t>The UE is in RRC_IDLE state.</w:t>
      </w:r>
    </w:p>
    <w:p w14:paraId="79D349C3" w14:textId="77777777" w:rsidR="000C70BA" w:rsidRDefault="000C70BA" w:rsidP="000C70BA">
      <w:pPr>
        <w:pStyle w:val="B1"/>
        <w:ind w:left="852"/>
      </w:pPr>
      <w:r>
        <w:t>-</w:t>
      </w:r>
      <w:r>
        <w:tab/>
        <w:t>The client is registered for MCVideo.</w:t>
      </w:r>
    </w:p>
    <w:p w14:paraId="39C1A7CA" w14:textId="77777777" w:rsidR="000C70BA" w:rsidRDefault="000C70BA" w:rsidP="000C70BA">
      <w:pPr>
        <w:pStyle w:val="H6"/>
      </w:pPr>
      <w:r>
        <w:t>6.8.1.3.2</w:t>
      </w:r>
      <w:r>
        <w:tab/>
        <w:t>Test procedure sequence</w:t>
      </w:r>
    </w:p>
    <w:p w14:paraId="554EC43A" w14:textId="77777777" w:rsidR="000C70BA" w:rsidRDefault="000C70BA" w:rsidP="000C70BA">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Default="000C70BA" w:rsidP="002E3FCC">
            <w:pPr>
              <w:pStyle w:val="TAH"/>
            </w:pPr>
            <w:r>
              <w:t>Verdict</w:t>
            </w:r>
          </w:p>
        </w:tc>
      </w:tr>
      <w:tr w:rsidR="000C70BA"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Default="000C70BA" w:rsidP="002E3FCC">
            <w:pPr>
              <w:pStyle w:val="TAH"/>
            </w:pPr>
          </w:p>
        </w:tc>
      </w:tr>
      <w:tr w:rsidR="000C70BA"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423678BE"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Default="000C70BA" w:rsidP="002E3FCC">
            <w:pPr>
              <w:pStyle w:val="TAC"/>
            </w:pPr>
            <w:r>
              <w:rPr>
                <w:rFonts w:eastAsia="Calibri"/>
              </w:rPr>
              <w:t>-</w:t>
            </w:r>
          </w:p>
        </w:tc>
      </w:tr>
      <w:tr w:rsidR="000C70BA"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andimplicit transmission control according to option b,ii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Default="000C70BA" w:rsidP="002E3FCC">
            <w:pPr>
              <w:pStyle w:val="TAC"/>
              <w:rPr>
                <w:rFonts w:eastAsia="Calibri"/>
                <w:szCs w:val="22"/>
              </w:rPr>
            </w:pPr>
            <w:r>
              <w:t>P</w:t>
            </w:r>
          </w:p>
        </w:tc>
      </w:tr>
      <w:tr w:rsidR="000C70BA"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Default="000C70BA" w:rsidP="002E3FCC">
            <w:pPr>
              <w:pStyle w:val="TAL"/>
            </w:pPr>
            <w:r>
              <w:t>Check: Does the UE (MCVideo client) provide transmission granted notification to the user?</w:t>
            </w:r>
          </w:p>
          <w:p w14:paraId="1019E00D"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Default="000C70BA" w:rsidP="002E3FCC">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Default="000C70BA" w:rsidP="002E3FCC">
            <w:pPr>
              <w:pStyle w:val="TAC"/>
              <w:rPr>
                <w:rFonts w:eastAsia="Calibri"/>
                <w:szCs w:val="22"/>
              </w:rPr>
            </w:pPr>
            <w:r>
              <w:rPr>
                <w:rFonts w:eastAsia="Calibri"/>
              </w:rPr>
              <w:t>P</w:t>
            </w:r>
          </w:p>
        </w:tc>
      </w:tr>
      <w:tr w:rsidR="000C70BA"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Default="000C70BA" w:rsidP="002E3FCC">
            <w:pPr>
              <w:pStyle w:val="TAL"/>
              <w:rPr>
                <w:rFonts w:eastAsia="Calibri"/>
              </w:rPr>
            </w:pPr>
            <w:r>
              <w:rPr>
                <w:rFonts w:eastAsia="Calibri"/>
              </w:rPr>
              <w:t>Make the UE (MCVideo client) request end of transmission.</w:t>
            </w:r>
          </w:p>
          <w:p w14:paraId="028C6222"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Default="000C70BA" w:rsidP="002E3FCC">
            <w:pPr>
              <w:pStyle w:val="TAC"/>
              <w:rPr>
                <w:rFonts w:eastAsia="Calibri"/>
              </w:rPr>
            </w:pPr>
            <w:r>
              <w:rPr>
                <w:rFonts w:eastAsia="Calibri"/>
              </w:rPr>
              <w:t>-</w:t>
            </w:r>
          </w:p>
        </w:tc>
      </w:tr>
      <w:tr w:rsidR="000C70BA"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Default="000C70BA" w:rsidP="002E3FCC">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Default="000C70BA" w:rsidP="002E3FCC">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Default="000C70BA" w:rsidP="002E3FCC">
            <w:pPr>
              <w:pStyle w:val="TAC"/>
              <w:rPr>
                <w:rFonts w:eastAsia="Calibri"/>
              </w:rPr>
            </w:pPr>
            <w:r>
              <w:rPr>
                <w:rFonts w:eastAsia="Calibri"/>
              </w:rPr>
              <w:t>P</w:t>
            </w:r>
          </w:p>
        </w:tc>
      </w:tr>
      <w:tr w:rsidR="000C70BA"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Default="000C70BA" w:rsidP="002E3FCC">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Default="000C70BA" w:rsidP="002E3FCC">
            <w:pPr>
              <w:pStyle w:val="TAL"/>
              <w:rPr>
                <w:rFonts w:eastAsia="Calibri"/>
              </w:rPr>
            </w:pPr>
            <w:r>
              <w:t xml:space="preserve">Check: Does the UE (MCVideo client) correctly perform 'MCX SIP MESSAGE CT' as described in TS </w:t>
            </w:r>
            <w:r w:rsidR="00960759">
              <w:t>37.579</w:t>
            </w:r>
            <w:r>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Default="000C70BA" w:rsidP="002E3FCC">
            <w:pPr>
              <w:pStyle w:val="TAC"/>
              <w:rPr>
                <w:rFonts w:eastAsia="Calibri"/>
              </w:rPr>
            </w:pPr>
            <w:r>
              <w:rPr>
                <w:rFonts w:eastAsia="Calibri"/>
              </w:rPr>
              <w:t>P</w:t>
            </w:r>
          </w:p>
        </w:tc>
      </w:tr>
      <w:tr w:rsidR="000C70BA"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Default="000C70BA" w:rsidP="002E3FCC">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Default="000C70BA" w:rsidP="002E3FCC">
            <w:pPr>
              <w:pStyle w:val="TAL"/>
              <w:rPr>
                <w:rFonts w:eastAsia="Calibri"/>
              </w:rPr>
            </w:pPr>
            <w:r>
              <w:t xml:space="preserve">Check: Does the UE (MCVideo client) correctly perform 'MCX SIP MESSAGE CO' as described in TS </w:t>
            </w:r>
            <w:r w:rsidR="00960759">
              <w:t>37.579</w:t>
            </w:r>
            <w:r>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Default="000C70BA" w:rsidP="002E3FCC">
            <w:pPr>
              <w:pStyle w:val="TAC"/>
              <w:rPr>
                <w:rFonts w:eastAsia="Calibri"/>
              </w:rPr>
            </w:pPr>
            <w:r>
              <w:rPr>
                <w:rFonts w:eastAsia="Calibri"/>
              </w:rPr>
              <w:t>P</w:t>
            </w:r>
          </w:p>
        </w:tc>
      </w:tr>
      <w:tr w:rsidR="000C70BA"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Default="000C70BA" w:rsidP="002E3FCC">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Default="000C70BA" w:rsidP="002E3FCC">
            <w:pPr>
              <w:pStyle w:val="TAL"/>
            </w:pPr>
            <w:r>
              <w:t>Make the UE (MCVideo client) request transmission.</w:t>
            </w:r>
          </w:p>
          <w:p w14:paraId="61A7046D" w14:textId="77777777" w:rsidR="000C70BA" w:rsidRDefault="000C70BA" w:rsidP="002E3FCC">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Default="000C70BA" w:rsidP="002E3FCC">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Default="000C70BA" w:rsidP="002E3FCC">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Default="000C70BA" w:rsidP="002E3FCC">
            <w:pPr>
              <w:pStyle w:val="TAC"/>
              <w:rPr>
                <w:rFonts w:eastAsia="Calibri"/>
                <w:szCs w:val="22"/>
              </w:rPr>
            </w:pPr>
            <w:r>
              <w:rPr>
                <w:rFonts w:eastAsia="Calibri"/>
              </w:rPr>
              <w:t>-</w:t>
            </w:r>
          </w:p>
        </w:tc>
      </w:tr>
      <w:tr w:rsidR="000C70BA"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Default="000C70BA" w:rsidP="002E3FCC">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Default="000C70BA" w:rsidP="002E3FCC">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Default="000C70BA" w:rsidP="002E3FCC">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Default="000C70BA" w:rsidP="002E3FCC">
            <w:pPr>
              <w:pStyle w:val="TAC"/>
              <w:rPr>
                <w:rFonts w:eastAsia="Calibri"/>
                <w:szCs w:val="22"/>
              </w:rPr>
            </w:pPr>
            <w:r>
              <w:rPr>
                <w:rFonts w:eastAsia="Calibri"/>
              </w:rPr>
              <w:t>P</w:t>
            </w:r>
          </w:p>
        </w:tc>
      </w:tr>
      <w:tr w:rsidR="000C70BA"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Default="000C70BA" w:rsidP="002E3FCC">
            <w:pPr>
              <w:pStyle w:val="TAL"/>
            </w:pPr>
            <w:r>
              <w:t>The SS (MCVideo server) decides that a MBMS subchannel shall be used for the conversation and sends a Map Group To Bearer message over the general purpose MBMS subchannel.</w:t>
            </w:r>
          </w:p>
          <w:p w14:paraId="28FD20E1" w14:textId="77777777" w:rsidR="000C70BA" w:rsidRDefault="000C70BA" w:rsidP="002E3FCC">
            <w:pPr>
              <w:pStyle w:val="TAL"/>
            </w:pPr>
          </w:p>
          <w:p w14:paraId="11E33122" w14:textId="32D9690D" w:rsidR="000C70BA" w:rsidRDefault="000C70BA" w:rsidP="002E3FCC">
            <w:pPr>
              <w:pStyle w:val="TAL"/>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Default="000C70BA" w:rsidP="002E3FCC">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Default="000C70BA" w:rsidP="002E3FCC">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Default="000C70BA" w:rsidP="002E3FCC">
            <w:pPr>
              <w:pStyle w:val="TAC"/>
              <w:rPr>
                <w:rFonts w:eastAsia="Calibri"/>
                <w:szCs w:val="18"/>
              </w:rPr>
            </w:pPr>
            <w:r>
              <w:t>-</w:t>
            </w:r>
          </w:p>
        </w:tc>
      </w:tr>
      <w:tr w:rsidR="000C70BA"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Default="000C70BA" w:rsidP="002E3FCC">
            <w:pPr>
              <w:pStyle w:val="TAC"/>
            </w:pPr>
            <w:r>
              <w:rPr>
                <w:rFonts w:eastAsia="Calibri"/>
              </w:rPr>
              <w:t>P</w:t>
            </w:r>
          </w:p>
        </w:tc>
      </w:tr>
      <w:tr w:rsidR="000C70BA"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Default="000C70BA" w:rsidP="002E3FCC">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Default="000C70BA" w:rsidP="002E3FCC">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Default="000C70BA" w:rsidP="002E3FCC">
            <w:pPr>
              <w:pStyle w:val="TAC"/>
              <w:rPr>
                <w:rFonts w:eastAsia="Calibri"/>
              </w:rPr>
            </w:pPr>
            <w:r>
              <w:rPr>
                <w:rFonts w:eastAsia="Calibri"/>
              </w:rPr>
              <w:t>-</w:t>
            </w:r>
          </w:p>
        </w:tc>
      </w:tr>
      <w:tr w:rsidR="000C70BA"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Default="000C70BA" w:rsidP="002E3FCC">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Default="000C70BA" w:rsidP="002E3FCC">
            <w:pPr>
              <w:pStyle w:val="TAC"/>
              <w:rPr>
                <w:rFonts w:eastAsia="Calibri"/>
                <w:szCs w:val="22"/>
              </w:rPr>
            </w:pPr>
            <w:r>
              <w:rPr>
                <w:rFonts w:eastAsia="Calibri"/>
              </w:rPr>
              <w:t>P</w:t>
            </w:r>
          </w:p>
        </w:tc>
      </w:tr>
      <w:tr w:rsidR="000C70BA"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Default="000C70BA" w:rsidP="002E3FCC">
            <w:pPr>
              <w:pStyle w:val="TAL"/>
            </w:pPr>
            <w:r>
              <w:t>Check: Does the UE (MCVideo client) provide transmission granted notification to the user?</w:t>
            </w:r>
          </w:p>
          <w:p w14:paraId="0B9E40BA" w14:textId="77777777" w:rsidR="000C70BA" w:rsidRDefault="000C70BA" w:rsidP="002E3FCC">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Default="000C70BA" w:rsidP="002E3FCC">
            <w:pPr>
              <w:pStyle w:val="TAC"/>
              <w:rPr>
                <w:rFonts w:eastAsia="Calibri"/>
                <w:szCs w:val="22"/>
              </w:rPr>
            </w:pPr>
            <w:r>
              <w:rPr>
                <w:rFonts w:eastAsia="Calibri"/>
              </w:rPr>
              <w:t>P</w:t>
            </w:r>
          </w:p>
        </w:tc>
      </w:tr>
      <w:tr w:rsidR="000C70BA"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Default="000C70BA" w:rsidP="002E3FCC">
            <w:pPr>
              <w:pStyle w:val="TAL"/>
            </w:pPr>
            <w:r>
              <w:t xml:space="preserve">Check: Does the UE (MCVideo client) correctly perform 'MCX SIP MESSAGE CT' as described in TS </w:t>
            </w:r>
            <w:r w:rsidR="00960759">
              <w:t>37.579</w:t>
            </w:r>
            <w:r>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Default="000C70BA" w:rsidP="002E3FCC">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Default="000C70BA" w:rsidP="002E3FCC">
            <w:pPr>
              <w:pStyle w:val="TAC"/>
              <w:rPr>
                <w:rFonts w:eastAsia="Calibri"/>
              </w:rPr>
            </w:pPr>
            <w:r>
              <w:rPr>
                <w:rFonts w:eastAsia="Calibri"/>
              </w:rPr>
              <w:t>P</w:t>
            </w:r>
          </w:p>
        </w:tc>
      </w:tr>
      <w:tr w:rsidR="000C70BA"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Default="000C70BA" w:rsidP="002E3FCC">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Default="000C70BA" w:rsidP="002E3FCC">
            <w:pPr>
              <w:pStyle w:val="TAL"/>
              <w:rPr>
                <w:rFonts w:eastAsia="Calibri"/>
              </w:rPr>
            </w:pPr>
            <w:r>
              <w:rPr>
                <w:rFonts w:eastAsia="Calibri"/>
              </w:rPr>
              <w:t>Make the UE (MCVideo client) request end of transmission.</w:t>
            </w:r>
          </w:p>
          <w:p w14:paraId="1858667E"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Default="000C70BA" w:rsidP="002E3FCC">
            <w:pPr>
              <w:pStyle w:val="TAC"/>
              <w:rPr>
                <w:rFonts w:eastAsia="Calibri"/>
              </w:rPr>
            </w:pPr>
            <w:r>
              <w:rPr>
                <w:rFonts w:eastAsia="Calibri"/>
              </w:rPr>
              <w:t>-</w:t>
            </w:r>
          </w:p>
        </w:tc>
      </w:tr>
      <w:tr w:rsidR="000C70BA"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Default="000C70BA" w:rsidP="002E3FCC">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Default="000C70BA" w:rsidP="002E3FCC">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Default="000C70BA" w:rsidP="002E3FCC">
            <w:pPr>
              <w:pStyle w:val="TAC"/>
              <w:rPr>
                <w:rFonts w:eastAsia="Calibri"/>
              </w:rPr>
            </w:pPr>
            <w:r>
              <w:rPr>
                <w:rFonts w:eastAsia="Calibri"/>
              </w:rPr>
              <w:t>P</w:t>
            </w:r>
          </w:p>
        </w:tc>
      </w:tr>
      <w:tr w:rsidR="000C70BA"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Default="000C70BA" w:rsidP="002E3FCC">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Default="000C70BA" w:rsidP="002E3FCC">
            <w:pPr>
              <w:pStyle w:val="TAL"/>
            </w:pPr>
            <w:r>
              <w:t>The SS (MCVideo server) ends the conversation on the MBMS subchannel and sends an Unmap Group to Bearer message on the MBMS subchannel.</w:t>
            </w:r>
          </w:p>
          <w:p w14:paraId="19B7FE36" w14:textId="77777777" w:rsidR="000C70BA" w:rsidRDefault="000C70BA" w:rsidP="002E3FCC">
            <w:pPr>
              <w:pStyle w:val="TAL"/>
            </w:pPr>
          </w:p>
          <w:p w14:paraId="42A02ADE" w14:textId="140246D4" w:rsidR="000C70BA" w:rsidRDefault="000C70BA" w:rsidP="002E3FCC">
            <w:pPr>
              <w:pStyle w:val="TAL"/>
              <w:rPr>
                <w:rFonts w:eastAsia="Calibri"/>
              </w:rPr>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Default="000C70BA" w:rsidP="002E3FCC">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Default="000C70BA" w:rsidP="002E3FCC">
            <w:pPr>
              <w:pStyle w:val="TAC"/>
              <w:rPr>
                <w:rFonts w:eastAsia="Calibri"/>
              </w:rPr>
            </w:pPr>
            <w:r>
              <w:rPr>
                <w:rFonts w:eastAsia="Calibri"/>
              </w:rPr>
              <w:t>-</w:t>
            </w:r>
          </w:p>
        </w:tc>
      </w:tr>
      <w:tr w:rsidR="000C70BA"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Default="000C70BA" w:rsidP="002E3FCC">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Default="000C70BA" w:rsidP="002E3FCC">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Default="000C70BA" w:rsidP="002E3FCC">
            <w:pPr>
              <w:pStyle w:val="TAC"/>
              <w:rPr>
                <w:rFonts w:eastAsia="Calibri"/>
              </w:rPr>
            </w:pPr>
            <w:r>
              <w:rPr>
                <w:rFonts w:eastAsia="Calibri"/>
              </w:rPr>
              <w:t>P</w:t>
            </w:r>
          </w:p>
        </w:tc>
      </w:tr>
      <w:tr w:rsidR="000C70BA"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Default="000C70BA" w:rsidP="002E3FCC">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Default="000C70BA" w:rsidP="002E3FCC">
            <w:pPr>
              <w:pStyle w:val="TAL"/>
            </w:pPr>
            <w:r>
              <w:t xml:space="preserve">Check: Does the UE (MCVideo client) correctly perform 'MCX SIP MESSAGE CT' as described in TS </w:t>
            </w:r>
            <w:r w:rsidR="00960759">
              <w:t>37.579</w:t>
            </w:r>
            <w:r>
              <w:t xml:space="preserve">-1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Default="000C70BA" w:rsidP="002E3FCC">
            <w:pPr>
              <w:pStyle w:val="TAC"/>
              <w:rPr>
                <w:rFonts w:eastAsia="Calibri"/>
              </w:rPr>
            </w:pPr>
            <w:r>
              <w:rPr>
                <w:rFonts w:eastAsia="Calibri"/>
              </w:rPr>
              <w:t>P</w:t>
            </w:r>
          </w:p>
        </w:tc>
      </w:tr>
      <w:tr w:rsidR="000C70BA"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Default="000C70BA" w:rsidP="002E3FCC">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Default="000C70BA" w:rsidP="002E3FCC">
            <w:pPr>
              <w:pStyle w:val="TAC"/>
              <w:rPr>
                <w:rFonts w:eastAsia="Calibri"/>
                <w:szCs w:val="22"/>
              </w:rPr>
            </w:pPr>
            <w:r>
              <w:t>P</w:t>
            </w:r>
          </w:p>
        </w:tc>
      </w:tr>
      <w:tr w:rsidR="000C70BA"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Default="000C70BA" w:rsidP="002E3FCC">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Default="000C70BA" w:rsidP="002E3FCC">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Default="000C70BA" w:rsidP="002E3FCC">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Default="000C70BA" w:rsidP="002E3FCC">
            <w:pPr>
              <w:pStyle w:val="TAC"/>
              <w:rPr>
                <w:rFonts w:eastAsia="Calibri"/>
              </w:rPr>
            </w:pPr>
            <w:r>
              <w:rPr>
                <w:rFonts w:eastAsia="Calibri"/>
              </w:rPr>
              <w:t>-</w:t>
            </w:r>
          </w:p>
        </w:tc>
      </w:tr>
      <w:tr w:rsidR="000C70BA"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Default="000C70BA" w:rsidP="002E3FCC">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Default="000C70BA" w:rsidP="002E3FCC">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Default="000C70BA" w:rsidP="002E3FCC">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Default="000C70BA" w:rsidP="002E3FCC">
            <w:pPr>
              <w:pStyle w:val="TAC"/>
              <w:rPr>
                <w:rFonts w:eastAsia="Calibri"/>
                <w:szCs w:val="22"/>
              </w:rPr>
            </w:pPr>
            <w:r>
              <w:rPr>
                <w:rFonts w:eastAsia="Calibri"/>
              </w:rPr>
              <w:t>P</w:t>
            </w:r>
          </w:p>
        </w:tc>
      </w:tr>
      <w:tr w:rsidR="000C70BA"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Default="000C70BA" w:rsidP="002E3FCC">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Default="000C70BA" w:rsidP="002E3FCC">
            <w:pPr>
              <w:pStyle w:val="TAL"/>
            </w:pPr>
            <w:r>
              <w:t>Check: Does the UE (MCVideo client) provide media transmission notification to the user?</w:t>
            </w:r>
          </w:p>
          <w:p w14:paraId="4FEA5485"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Default="000C70BA" w:rsidP="002E3FCC">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Default="000C70BA" w:rsidP="002E3FCC">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Default="000C70BA" w:rsidP="002E3FCC">
            <w:pPr>
              <w:pStyle w:val="TAC"/>
              <w:rPr>
                <w:rFonts w:eastAsia="Calibri"/>
              </w:rPr>
            </w:pPr>
            <w:r>
              <w:rPr>
                <w:rFonts w:eastAsia="Calibri"/>
              </w:rPr>
              <w:t>P</w:t>
            </w:r>
          </w:p>
        </w:tc>
      </w:tr>
      <w:tr w:rsidR="000C70BA"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Default="000C70BA" w:rsidP="002E3FCC">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Default="000C70BA" w:rsidP="002E3FCC">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Default="000C70BA" w:rsidP="002E3FCC">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Default="000C70BA" w:rsidP="002E3FCC">
            <w:pPr>
              <w:pStyle w:val="TAC"/>
              <w:rPr>
                <w:rFonts w:eastAsia="Calibri"/>
                <w:szCs w:val="18"/>
              </w:rPr>
            </w:pPr>
            <w:r>
              <w:t>-</w:t>
            </w:r>
          </w:p>
        </w:tc>
      </w:tr>
      <w:tr w:rsidR="000C70BA"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Default="000C70BA" w:rsidP="002E3FCC">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Default="000C70BA" w:rsidP="002E3FCC">
            <w:pPr>
              <w:pStyle w:val="TAL"/>
            </w:pPr>
            <w:r>
              <w:t>Check: Does the UE (MCVideo client) notify the user about the media transmission ended by another user?</w:t>
            </w:r>
          </w:p>
          <w:p w14:paraId="1F03675F"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Default="000C70BA" w:rsidP="002E3FCC">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Default="000C70BA" w:rsidP="002E3FCC">
            <w:pPr>
              <w:pStyle w:val="TAC"/>
            </w:pPr>
            <w:r>
              <w:rPr>
                <w:rFonts w:eastAsia="Calibri"/>
              </w:rPr>
              <w:t>P</w:t>
            </w:r>
          </w:p>
        </w:tc>
      </w:tr>
      <w:tr w:rsidR="000C70BA"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Default="000C70BA" w:rsidP="002E3FCC">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Default="000C70BA" w:rsidP="002E3FCC">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Default="000C70BA" w:rsidP="002E3FCC">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Default="000C70BA" w:rsidP="002E3FCC">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Default="000C70BA" w:rsidP="002E3FCC">
            <w:pPr>
              <w:pStyle w:val="TAC"/>
              <w:rPr>
                <w:rFonts w:eastAsia="Calibri"/>
                <w:szCs w:val="18"/>
              </w:rPr>
            </w:pPr>
            <w:r>
              <w:rPr>
                <w:rFonts w:eastAsia="Calibri"/>
              </w:rPr>
              <w:t>-</w:t>
            </w:r>
          </w:p>
        </w:tc>
      </w:tr>
      <w:tr w:rsidR="000C70BA"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Default="000C70BA" w:rsidP="002E3FCC">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Default="000C70BA" w:rsidP="002E3FCC">
            <w:pPr>
              <w:pStyle w:val="TAL"/>
              <w:rPr>
                <w:rFonts w:eastAsia="Calibri"/>
              </w:rPr>
            </w:pPr>
            <w:r>
              <w:rPr>
                <w:rFonts w:eastAsia="Calibri"/>
              </w:rPr>
              <w:t>Make the UE (MCVideo client) release the call.</w:t>
            </w:r>
          </w:p>
          <w:p w14:paraId="7EE93403"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Default="000C70BA" w:rsidP="002E3FCC">
            <w:pPr>
              <w:pStyle w:val="TAC"/>
              <w:rPr>
                <w:rFonts w:eastAsia="Calibri"/>
              </w:rPr>
            </w:pPr>
            <w:r>
              <w:rPr>
                <w:rFonts w:eastAsia="Calibri"/>
              </w:rPr>
              <w:t>-</w:t>
            </w:r>
          </w:p>
        </w:tc>
      </w:tr>
      <w:tr w:rsidR="000C70BA"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Default="000C70BA" w:rsidP="002E3FCC">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Default="000C70BA" w:rsidP="002E3FCC">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Default="000C70BA" w:rsidP="002E3FCC">
            <w:pPr>
              <w:pStyle w:val="TAC"/>
              <w:rPr>
                <w:rFonts w:eastAsia="Calibri"/>
                <w:szCs w:val="22"/>
              </w:rPr>
            </w:pPr>
            <w:r>
              <w:rPr>
                <w:rFonts w:eastAsia="Calibri"/>
              </w:rPr>
              <w:t>P</w:t>
            </w:r>
          </w:p>
        </w:tc>
      </w:tr>
      <w:tr w:rsidR="000C70BA"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Default="000C70BA" w:rsidP="002E3FCC">
            <w:pPr>
              <w:pStyle w:val="TAN"/>
            </w:pPr>
            <w:r>
              <w:t>NOTE 1:</w:t>
            </w:r>
            <w:r>
              <w:tab/>
              <w:t>This is expected to be done via a suitable implementation dependent MMI.</w:t>
            </w:r>
          </w:p>
        </w:tc>
      </w:tr>
    </w:tbl>
    <w:p w14:paraId="366C5D85" w14:textId="77777777" w:rsidR="000C70BA" w:rsidRDefault="000C70BA" w:rsidP="000C70BA"/>
    <w:p w14:paraId="764C835E" w14:textId="77777777" w:rsidR="000C70BA" w:rsidRDefault="000C70BA" w:rsidP="000C70BA">
      <w:pPr>
        <w:pStyle w:val="H6"/>
      </w:pPr>
      <w:r>
        <w:t>6.8.1.3.3</w:t>
      </w:r>
      <w:r>
        <w:tab/>
        <w:t>Specific message contents</w:t>
      </w:r>
    </w:p>
    <w:p w14:paraId="705894FF" w14:textId="6E6F50ED" w:rsidR="000C70BA" w:rsidRDefault="000C70BA" w:rsidP="000C70BA">
      <w:pPr>
        <w:pStyle w:val="TH"/>
      </w:pPr>
      <w:r>
        <w:t>Table 6.8.1.3.3-1: SIP INVITE from the UE (Step 2, Table 6.8.1.3.2-1;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Default="000C70BA" w:rsidP="002E3FCC">
            <w:pPr>
              <w:pStyle w:val="TAL"/>
            </w:pPr>
            <w:r>
              <w:t xml:space="preserve">Derivation Path: TS </w:t>
            </w:r>
            <w:r w:rsidR="00960759">
              <w:t>37.579</w:t>
            </w:r>
            <w:r>
              <w:t>-1 [2], Table 5.5.2.5.1-1</w:t>
            </w:r>
          </w:p>
        </w:tc>
      </w:tr>
      <w:tr w:rsidR="000C70BA"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Default="000C70BA" w:rsidP="002E3FCC">
            <w:pPr>
              <w:pStyle w:val="TAH"/>
            </w:pPr>
            <w:r>
              <w:t>Condition</w:t>
            </w:r>
          </w:p>
        </w:tc>
      </w:tr>
      <w:tr w:rsidR="000C70BA"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3902D4"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Default="000C70BA" w:rsidP="002E3FCC">
            <w:pPr>
              <w:pStyle w:val="TAL"/>
            </w:pPr>
          </w:p>
        </w:tc>
      </w:tr>
      <w:tr w:rsidR="000C70BA"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3902D4"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Default="000C70BA" w:rsidP="002E3FCC">
            <w:pPr>
              <w:pStyle w:val="TAL"/>
            </w:pPr>
          </w:p>
        </w:tc>
      </w:tr>
      <w:tr w:rsidR="000C70BA"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Default="000C70BA" w:rsidP="002E3FCC">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Default="000C70BA" w:rsidP="002E3FCC">
            <w:pPr>
              <w:pStyle w:val="TAL"/>
            </w:pPr>
          </w:p>
        </w:tc>
      </w:tr>
      <w:tr w:rsidR="000C70BA"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3902D4"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Default="000C70BA" w:rsidP="002E3FCC">
            <w:pPr>
              <w:pStyle w:val="TAL"/>
            </w:pPr>
          </w:p>
        </w:tc>
      </w:tr>
      <w:tr w:rsidR="000C70BA"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Default="000C70BA" w:rsidP="002E3FCC">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Default="000C70BA" w:rsidP="002E3FCC">
            <w:pPr>
              <w:pStyle w:val="TAL"/>
            </w:pPr>
          </w:p>
        </w:tc>
      </w:tr>
    </w:tbl>
    <w:p w14:paraId="44E1C69E" w14:textId="77777777" w:rsidR="000C70BA" w:rsidRDefault="000C70BA" w:rsidP="000C70BA"/>
    <w:p w14:paraId="248D7384" w14:textId="77777777" w:rsidR="000C70BA" w:rsidRDefault="000C70BA" w:rsidP="000C70BA">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Default="000C70BA" w:rsidP="002E3FCC">
            <w:pPr>
              <w:pStyle w:val="TAL"/>
            </w:pPr>
            <w:r>
              <w:t xml:space="preserve">Derivation Path: TS </w:t>
            </w:r>
            <w:r w:rsidR="00960759">
              <w:t>37.579</w:t>
            </w:r>
            <w:r>
              <w:t>-1 [2], Table 5.5.3.1.1-2, condition INITIAL_SDP_OFFER, IMPLICIT_GRANT_REQUESTED</w:t>
            </w:r>
          </w:p>
        </w:tc>
      </w:tr>
    </w:tbl>
    <w:p w14:paraId="41F3F921" w14:textId="77777777" w:rsidR="000C70BA" w:rsidRDefault="000C70BA" w:rsidP="000C70BA"/>
    <w:p w14:paraId="47A93703" w14:textId="77777777" w:rsidR="000C70BA" w:rsidRDefault="000C70BA" w:rsidP="000C70BA">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Default="000C70BA" w:rsidP="002E3FCC">
            <w:pPr>
              <w:pStyle w:val="TAL"/>
            </w:pPr>
            <w:r>
              <w:t xml:space="preserve">Derivation Path: TS </w:t>
            </w:r>
            <w:r w:rsidR="00960759">
              <w:t>37.579</w:t>
            </w:r>
            <w:r>
              <w:t>-1 [2], Table 5.5.3.2.1-2, condition GROUP-CALL, INVITE_REFER</w:t>
            </w:r>
          </w:p>
        </w:tc>
      </w:tr>
    </w:tbl>
    <w:p w14:paraId="25D0152E" w14:textId="77777777" w:rsidR="000C70BA" w:rsidRDefault="000C70BA" w:rsidP="000C70BA"/>
    <w:p w14:paraId="3AC95270" w14:textId="1E4CF309" w:rsidR="000C70BA" w:rsidRDefault="000C70BA" w:rsidP="000C70BA">
      <w:pPr>
        <w:pStyle w:val="TH"/>
      </w:pPr>
      <w:r>
        <w:t>Table 6.8.1.3.3-4: SIP 200 (OK) from the SS (Step 2, Table 6.8.1.3.2-1;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Default="000C70BA" w:rsidP="002E3FCC">
            <w:pPr>
              <w:pStyle w:val="TAL"/>
            </w:pPr>
            <w:r>
              <w:t xml:space="preserve">Derivation Path: TS </w:t>
            </w:r>
            <w:r w:rsidR="00960759">
              <w:t>37.579</w:t>
            </w:r>
            <w:r>
              <w:t>-1 [2], Table 5.5.2.17.1.2-1, condition INVITE-RSP</w:t>
            </w:r>
          </w:p>
        </w:tc>
      </w:tr>
      <w:tr w:rsidR="000C70BA"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Default="000C70BA" w:rsidP="002E3FCC">
            <w:pPr>
              <w:pStyle w:val="TAH"/>
            </w:pPr>
            <w:r>
              <w:t>Condition</w:t>
            </w:r>
          </w:p>
        </w:tc>
      </w:tr>
      <w:tr w:rsidR="000C70BA"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Default="000C70BA" w:rsidP="002E3FCC">
            <w:pPr>
              <w:pStyle w:val="TAL"/>
            </w:pPr>
          </w:p>
        </w:tc>
      </w:tr>
      <w:tr w:rsidR="000C70BA"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Default="000C70BA" w:rsidP="002E3FCC">
            <w:pPr>
              <w:pStyle w:val="TAL"/>
            </w:pPr>
          </w:p>
        </w:tc>
      </w:tr>
      <w:tr w:rsidR="000C70BA"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Default="000C70BA" w:rsidP="002E3FCC">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Default="000C70BA" w:rsidP="002E3FCC">
            <w:pPr>
              <w:pStyle w:val="TAL"/>
            </w:pPr>
          </w:p>
        </w:tc>
      </w:tr>
    </w:tbl>
    <w:p w14:paraId="2DD4C537" w14:textId="77777777" w:rsidR="000C70BA" w:rsidRDefault="000C70BA" w:rsidP="000C70BA"/>
    <w:p w14:paraId="569E9304" w14:textId="77777777" w:rsidR="000C70BA" w:rsidRDefault="000C70BA" w:rsidP="000C70BA">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Default="000C70BA" w:rsidP="002E3FCC">
            <w:pPr>
              <w:pStyle w:val="TAL"/>
            </w:pPr>
            <w:r>
              <w:t xml:space="preserve">Derivation Path: TS </w:t>
            </w:r>
            <w:r w:rsidR="00960759">
              <w:t>37.579</w:t>
            </w:r>
            <w:r>
              <w:t>-1 [2], Table 5.5.3.1.2-2, condition SDP_ANSWER, IMPLICIT_GRANT_REQUESTED</w:t>
            </w:r>
          </w:p>
        </w:tc>
      </w:tr>
    </w:tbl>
    <w:p w14:paraId="38816CB3" w14:textId="77777777" w:rsidR="000C70BA" w:rsidRDefault="000C70BA" w:rsidP="000C70BA"/>
    <w:p w14:paraId="5833CFC4" w14:textId="16BE06AE" w:rsidR="000C70BA" w:rsidRDefault="000C70BA" w:rsidP="000C70BA">
      <w:pPr>
        <w:pStyle w:val="TH"/>
      </w:pPr>
      <w:r>
        <w:t>Table 6.8.1.3.3-6: SIP MESSAGE from the SS (Step 6,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Default="000C70BA" w:rsidP="002E3FCC">
            <w:pPr>
              <w:pStyle w:val="TAL"/>
            </w:pPr>
            <w:r>
              <w:t xml:space="preserve">Derivation Path: TS </w:t>
            </w:r>
            <w:r w:rsidR="00960759">
              <w:t>37.579</w:t>
            </w:r>
            <w:r>
              <w:t>-1 [2], Table 5.5.2.7.2-1</w:t>
            </w:r>
          </w:p>
        </w:tc>
      </w:tr>
      <w:tr w:rsidR="000C70BA"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Default="000C70BA" w:rsidP="002E3FCC">
            <w:pPr>
              <w:pStyle w:val="TAH"/>
            </w:pPr>
            <w:r>
              <w:t>Condition</w:t>
            </w:r>
          </w:p>
        </w:tc>
      </w:tr>
      <w:tr w:rsidR="000C70BA"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Default="000C70BA" w:rsidP="002E3FCC">
            <w:pPr>
              <w:pStyle w:val="TAL"/>
            </w:pPr>
          </w:p>
        </w:tc>
      </w:tr>
      <w:tr w:rsidR="000C70BA"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Default="000C70BA" w:rsidP="002E3FCC">
            <w:pPr>
              <w:pStyle w:val="TAL"/>
            </w:pPr>
          </w:p>
        </w:tc>
      </w:tr>
      <w:tr w:rsidR="000C70BA"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Default="000C70BA" w:rsidP="002E3FCC">
            <w:pPr>
              <w:pStyle w:val="TAL"/>
            </w:pPr>
          </w:p>
        </w:tc>
      </w:tr>
      <w:tr w:rsidR="000C70BA"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Default="000C70BA" w:rsidP="002E3FCC">
            <w:pPr>
              <w:pStyle w:val="TAL"/>
            </w:pPr>
          </w:p>
        </w:tc>
      </w:tr>
      <w:tr w:rsidR="000C70BA"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Default="000C70BA" w:rsidP="002E3FCC">
            <w:pPr>
              <w:pStyle w:val="TAL"/>
            </w:pPr>
          </w:p>
        </w:tc>
      </w:tr>
      <w:tr w:rsidR="000C70BA"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Default="000C70BA" w:rsidP="002E3FCC">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Default="000C70BA" w:rsidP="002E3FCC">
            <w:pPr>
              <w:pStyle w:val="TAL"/>
            </w:pPr>
          </w:p>
        </w:tc>
      </w:tr>
      <w:tr w:rsidR="000C70BA"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Default="000C70BA" w:rsidP="002E3FCC">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Default="000C70BA" w:rsidP="002E3FCC">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Default="000C70BA" w:rsidP="002E3FCC">
            <w:pPr>
              <w:pStyle w:val="TAL"/>
            </w:pPr>
          </w:p>
        </w:tc>
      </w:tr>
      <w:tr w:rsidR="000C70BA"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Default="000C70BA" w:rsidP="002E3FCC">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Default="000C70BA" w:rsidP="002E3FCC">
            <w:pPr>
              <w:pStyle w:val="TAL"/>
            </w:pPr>
          </w:p>
        </w:tc>
      </w:tr>
      <w:tr w:rsidR="000C70BA"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Default="000C70BA" w:rsidP="002E3FCC">
            <w:pPr>
              <w:pStyle w:val="TAL"/>
            </w:pPr>
          </w:p>
        </w:tc>
      </w:tr>
      <w:tr w:rsidR="000C70BA"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Default="000C70BA" w:rsidP="002E3FCC">
            <w:pPr>
              <w:pStyle w:val="TAL"/>
            </w:pPr>
          </w:p>
        </w:tc>
      </w:tr>
      <w:tr w:rsidR="000C70BA"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Default="000C70BA" w:rsidP="002E3FCC">
            <w:pPr>
              <w:pStyle w:val="TAL"/>
            </w:pPr>
          </w:p>
        </w:tc>
      </w:tr>
      <w:tr w:rsidR="000C70BA"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Default="000C70BA" w:rsidP="002E3FCC">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Default="000C70BA" w:rsidP="002E3FCC">
            <w:pPr>
              <w:pStyle w:val="TAL"/>
            </w:pPr>
          </w:p>
        </w:tc>
      </w:tr>
      <w:tr w:rsidR="000C70BA"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3902D4"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Default="000C70BA" w:rsidP="002E3FCC">
            <w:pPr>
              <w:pStyle w:val="TAL"/>
            </w:pPr>
          </w:p>
        </w:tc>
      </w:tr>
      <w:tr w:rsidR="000C70BA"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Default="000C70BA" w:rsidP="002E3FCC">
            <w:pPr>
              <w:pStyle w:val="TAL"/>
            </w:pPr>
          </w:p>
        </w:tc>
      </w:tr>
      <w:tr w:rsidR="000C70BA"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Default="000C70BA" w:rsidP="002E3FCC">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Default="000C70BA" w:rsidP="002E3FCC">
            <w:pPr>
              <w:pStyle w:val="TAL"/>
            </w:pPr>
          </w:p>
        </w:tc>
      </w:tr>
      <w:tr w:rsidR="000C70BA"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Default="000C70BA" w:rsidP="002E3FCC">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Default="000C70BA" w:rsidP="002E3FCC">
            <w:pPr>
              <w:pStyle w:val="TAL"/>
            </w:pPr>
          </w:p>
        </w:tc>
      </w:tr>
    </w:tbl>
    <w:p w14:paraId="7C3595E4" w14:textId="77777777" w:rsidR="000C70BA" w:rsidRDefault="000C70BA" w:rsidP="000C70BA"/>
    <w:p w14:paraId="2EC4381A" w14:textId="77777777" w:rsidR="000C70BA" w:rsidRDefault="000C70BA" w:rsidP="000C70BA">
      <w:pPr>
        <w:pStyle w:val="TH"/>
      </w:pPr>
      <w:r>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Default="000C70BA" w:rsidP="002E3FCC">
            <w:pPr>
              <w:pStyle w:val="TAL"/>
            </w:pPr>
            <w:r>
              <w:t xml:space="preserve">Derivation Path: TS </w:t>
            </w:r>
            <w:r w:rsidR="00960759">
              <w:t>37.579</w:t>
            </w:r>
            <w:r>
              <w:t>-1 [2], Table 5.5.3.1.2-2</w:t>
            </w:r>
          </w:p>
        </w:tc>
      </w:tr>
      <w:tr w:rsidR="000C70BA"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Default="000C70BA" w:rsidP="002E3FCC">
            <w:pPr>
              <w:pStyle w:val="TAH"/>
            </w:pPr>
            <w:r>
              <w:t>Condition</w:t>
            </w:r>
          </w:p>
        </w:tc>
      </w:tr>
      <w:tr w:rsidR="000C70BA"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3902D4" w:rsidRDefault="000C70BA" w:rsidP="002E3FCC">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Default="000C70BA" w:rsidP="002E3FCC">
            <w:pPr>
              <w:pStyle w:val="TAL"/>
            </w:pPr>
          </w:p>
        </w:tc>
      </w:tr>
      <w:tr w:rsidR="000C70BA"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3902D4" w:rsidRDefault="000C70BA" w:rsidP="002E3FCC">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Default="000C70BA" w:rsidP="002E3FCC">
            <w:pPr>
              <w:pStyle w:val="TAL"/>
            </w:pPr>
            <w:r>
              <w:t>m= line</w:t>
            </w:r>
          </w:p>
          <w:p w14:paraId="4ACC9A5C" w14:textId="77777777" w:rsidR="000C70BA" w:rsidRDefault="000C70BA" w:rsidP="002E3FCC">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Default="000C70BA" w:rsidP="002E3FCC">
            <w:pPr>
              <w:pStyle w:val="TAL"/>
            </w:pPr>
          </w:p>
        </w:tc>
      </w:tr>
      <w:tr w:rsidR="000C70BA"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Default="000C70BA" w:rsidP="002E3FCC">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Default="000C70BA" w:rsidP="002E3FCC">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Default="000C70BA" w:rsidP="002E3FCC">
            <w:pPr>
              <w:pStyle w:val="TAL"/>
            </w:pPr>
          </w:p>
        </w:tc>
      </w:tr>
      <w:tr w:rsidR="000C70BA"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Default="000C70BA" w:rsidP="002E3FCC">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Default="000C70BA" w:rsidP="002E3FCC">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Default="000C70BA" w:rsidP="002E3FCC">
            <w:pPr>
              <w:pStyle w:val="TAL"/>
            </w:pPr>
          </w:p>
        </w:tc>
      </w:tr>
      <w:tr w:rsidR="000C70BA"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Default="000C70BA" w:rsidP="002E3FCC">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Default="000C70BA" w:rsidP="002E3FCC">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Default="000C70BA" w:rsidP="002E3FCC">
            <w:pPr>
              <w:pStyle w:val="TAL"/>
            </w:pPr>
          </w:p>
        </w:tc>
      </w:tr>
      <w:tr w:rsidR="000C70BA"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Default="000C70BA" w:rsidP="002E3FCC">
            <w:pPr>
              <w:pStyle w:val="TAL"/>
            </w:pPr>
          </w:p>
        </w:tc>
      </w:tr>
      <w:tr w:rsidR="000C70BA"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Default="000C70BA" w:rsidP="002E3FCC">
            <w:pPr>
              <w:pStyle w:val="TAL"/>
            </w:pPr>
          </w:p>
        </w:tc>
      </w:tr>
      <w:tr w:rsidR="000C70BA"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Default="000C70BA" w:rsidP="002E3FCC">
            <w:pPr>
              <w:pStyle w:val="TAL"/>
            </w:pPr>
          </w:p>
        </w:tc>
      </w:tr>
      <w:tr w:rsidR="000C70BA"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Default="000C70BA" w:rsidP="002E3FCC">
            <w:pPr>
              <w:pStyle w:val="TAL"/>
            </w:pPr>
          </w:p>
        </w:tc>
      </w:tr>
      <w:tr w:rsidR="000C70BA"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Default="000C70BA" w:rsidP="002E3FCC">
            <w:pPr>
              <w:pStyle w:val="TAL"/>
            </w:pPr>
          </w:p>
        </w:tc>
      </w:tr>
      <w:tr w:rsidR="000C70BA"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3902D4" w:rsidRDefault="000C70BA" w:rsidP="002E3FCC">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Default="000C70BA" w:rsidP="002E3FCC">
            <w:pPr>
              <w:pStyle w:val="TAL"/>
            </w:pPr>
            <w:r>
              <w:t>m= line</w:t>
            </w:r>
          </w:p>
          <w:p w14:paraId="0E36C041" w14:textId="77777777" w:rsidR="000C70BA" w:rsidRDefault="000C70BA" w:rsidP="002E3FCC">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Default="000C70BA" w:rsidP="002E3FCC">
            <w:pPr>
              <w:pStyle w:val="TAL"/>
            </w:pPr>
          </w:p>
        </w:tc>
      </w:tr>
      <w:tr w:rsidR="000C70BA"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Default="000C70BA" w:rsidP="002E3FCC">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Default="000C70BA" w:rsidP="002E3FCC">
            <w:pPr>
              <w:pStyle w:val="TAL"/>
            </w:pPr>
          </w:p>
        </w:tc>
      </w:tr>
      <w:tr w:rsidR="000C70BA"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Default="000C70BA" w:rsidP="002E3FCC">
            <w:pPr>
              <w:pStyle w:val="TAL"/>
            </w:pPr>
          </w:p>
        </w:tc>
      </w:tr>
      <w:tr w:rsidR="000C70BA"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Default="000C70BA" w:rsidP="002E3FCC">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Default="000C70BA" w:rsidP="002E3FCC">
            <w:pPr>
              <w:pStyle w:val="TAL"/>
            </w:pPr>
          </w:p>
        </w:tc>
      </w:tr>
      <w:tr w:rsidR="000C70BA"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Default="000C70BA" w:rsidP="002E3FCC">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Default="000C70BA" w:rsidP="002E3FCC">
            <w:pPr>
              <w:pStyle w:val="TAL"/>
            </w:pPr>
          </w:p>
        </w:tc>
      </w:tr>
      <w:tr w:rsidR="000C70BA"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3902D4" w:rsidRDefault="000C70BA" w:rsidP="002E3FCC">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Default="000C70BA" w:rsidP="002E3FCC">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Default="000C70BA" w:rsidP="002E3FCC">
            <w:pPr>
              <w:pStyle w:val="TAL"/>
            </w:pPr>
          </w:p>
        </w:tc>
      </w:tr>
      <w:tr w:rsidR="000C70BA"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Default="000C70BA" w:rsidP="002E3FCC">
            <w:pPr>
              <w:pStyle w:val="TAL"/>
            </w:pPr>
          </w:p>
        </w:tc>
      </w:tr>
      <w:tr w:rsidR="000C70BA"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Default="000C70BA" w:rsidP="002E3FCC">
            <w:pPr>
              <w:pStyle w:val="TAL"/>
            </w:pPr>
          </w:p>
        </w:tc>
      </w:tr>
      <w:tr w:rsidR="000C70BA"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Default="000C70BA" w:rsidP="002E3FCC">
            <w:pPr>
              <w:pStyle w:val="TAL"/>
            </w:pPr>
          </w:p>
        </w:tc>
      </w:tr>
      <w:tr w:rsidR="000C70BA"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Default="000C70BA" w:rsidP="002E3FCC">
            <w:pPr>
              <w:pStyle w:val="TAL"/>
            </w:pPr>
          </w:p>
        </w:tc>
      </w:tr>
      <w:tr w:rsidR="000C70BA"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3902D4" w:rsidRDefault="000C70BA" w:rsidP="002E3FCC">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Default="000C70BA" w:rsidP="002E3FCC">
            <w:pPr>
              <w:pStyle w:val="TAL"/>
            </w:pPr>
            <w:r>
              <w:t>m= line</w:t>
            </w:r>
          </w:p>
          <w:p w14:paraId="1EF064FC"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Default="000C70BA" w:rsidP="002E3FCC">
            <w:pPr>
              <w:pStyle w:val="TAL"/>
            </w:pPr>
          </w:p>
        </w:tc>
      </w:tr>
      <w:tr w:rsidR="000C70BA"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Default="000C70BA" w:rsidP="002E3FCC">
            <w:pPr>
              <w:pStyle w:val="TAL"/>
            </w:pPr>
          </w:p>
        </w:tc>
      </w:tr>
      <w:tr w:rsidR="000C70BA"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Default="000C70BA" w:rsidP="002E3FCC">
            <w:pPr>
              <w:pStyle w:val="TAL"/>
            </w:pPr>
          </w:p>
        </w:tc>
      </w:tr>
      <w:tr w:rsidR="000C70BA"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Default="000C70BA" w:rsidP="002E3FCC">
            <w:pPr>
              <w:pStyle w:val="TAL"/>
            </w:pPr>
          </w:p>
        </w:tc>
      </w:tr>
      <w:tr w:rsidR="000C70BA"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Default="000C70BA" w:rsidP="002E3FCC">
            <w:pPr>
              <w:pStyle w:val="TAL"/>
            </w:pPr>
          </w:p>
        </w:tc>
      </w:tr>
      <w:tr w:rsidR="000C70BA"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Default="000C70BA" w:rsidP="002E3FCC">
            <w:pPr>
              <w:pStyle w:val="TAL"/>
            </w:pPr>
          </w:p>
        </w:tc>
      </w:tr>
      <w:tr w:rsidR="000C70BA"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Default="000C70BA" w:rsidP="002E3FCC">
            <w:pPr>
              <w:pStyle w:val="TAL"/>
            </w:pPr>
          </w:p>
        </w:tc>
      </w:tr>
      <w:tr w:rsidR="000C70BA"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Default="000C70BA" w:rsidP="002E3FCC">
            <w:pPr>
              <w:pStyle w:val="TAL"/>
            </w:pPr>
          </w:p>
        </w:tc>
      </w:tr>
      <w:tr w:rsidR="000C70BA"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Default="000C70BA" w:rsidP="002E3FCC">
            <w:pPr>
              <w:pStyle w:val="TAL"/>
            </w:pPr>
          </w:p>
        </w:tc>
      </w:tr>
      <w:tr w:rsidR="000C70BA"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3902D4" w:rsidRDefault="000C70BA" w:rsidP="002E3FCC">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Default="000C70BA" w:rsidP="002E3FCC">
            <w:pPr>
              <w:pStyle w:val="TAL"/>
            </w:pPr>
            <w:r>
              <w:t>m= line</w:t>
            </w:r>
          </w:p>
          <w:p w14:paraId="280BBF64"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Default="000C70BA" w:rsidP="002E3FCC">
            <w:pPr>
              <w:pStyle w:val="TAL"/>
            </w:pPr>
          </w:p>
        </w:tc>
      </w:tr>
      <w:tr w:rsidR="000C70BA"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Default="000C70BA" w:rsidP="002E3FCC">
            <w:pPr>
              <w:pStyle w:val="TAL"/>
            </w:pPr>
          </w:p>
        </w:tc>
      </w:tr>
      <w:tr w:rsidR="000C70BA"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Default="000C70BA" w:rsidP="002E3FCC">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Default="000C70BA" w:rsidP="002E3FCC">
            <w:pPr>
              <w:pStyle w:val="TAL"/>
            </w:pPr>
          </w:p>
        </w:tc>
      </w:tr>
      <w:tr w:rsidR="000C70BA"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Default="000C70BA" w:rsidP="002E3FCC">
            <w:pPr>
              <w:pStyle w:val="TAL"/>
            </w:pPr>
          </w:p>
        </w:tc>
      </w:tr>
      <w:tr w:rsidR="000C70BA"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Default="000C70BA" w:rsidP="002E3FCC">
            <w:pPr>
              <w:pStyle w:val="TAL"/>
            </w:pPr>
          </w:p>
        </w:tc>
      </w:tr>
      <w:tr w:rsidR="000C70BA"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Default="000C70BA" w:rsidP="002E3FCC">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Default="000C70BA" w:rsidP="002E3FCC">
            <w:pPr>
              <w:pStyle w:val="TAL"/>
            </w:pPr>
          </w:p>
        </w:tc>
      </w:tr>
      <w:tr w:rsidR="000C70BA"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Default="000C70BA" w:rsidP="002E3FCC">
            <w:pPr>
              <w:pStyle w:val="TAL"/>
            </w:pPr>
          </w:p>
        </w:tc>
      </w:tr>
      <w:tr w:rsidR="000C70BA"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Default="000C70BA" w:rsidP="002E3FCC">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Default="000C70BA" w:rsidP="002E3FCC">
            <w:pPr>
              <w:pStyle w:val="TAL"/>
            </w:pPr>
          </w:p>
        </w:tc>
      </w:tr>
      <w:tr w:rsidR="000C70BA"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Default="000C70BA" w:rsidP="002E3FCC">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Default="000C70BA" w:rsidP="002E3FCC">
            <w:pPr>
              <w:pStyle w:val="TAL"/>
            </w:pPr>
          </w:p>
        </w:tc>
      </w:tr>
      <w:tr w:rsidR="000C70BA"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3902D4" w:rsidRDefault="000C70BA" w:rsidP="002E3FCC">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Default="000C70BA" w:rsidP="002E3FCC">
            <w:pPr>
              <w:pStyle w:val="TAL"/>
            </w:pPr>
            <w:r>
              <w:t>a= line</w:t>
            </w:r>
          </w:p>
          <w:p w14:paraId="61090FED" w14:textId="77777777" w:rsidR="000C70BA" w:rsidRDefault="000C70BA" w:rsidP="002E3FCC">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Default="000C70BA" w:rsidP="002E3FCC">
            <w:pPr>
              <w:pStyle w:val="TAL"/>
            </w:pPr>
          </w:p>
        </w:tc>
      </w:tr>
      <w:tr w:rsidR="000C70BA"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Default="000C70BA" w:rsidP="002E3FCC">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Default="000C70BA" w:rsidP="002E3FCC">
            <w:pPr>
              <w:pStyle w:val="TAL"/>
            </w:pPr>
          </w:p>
        </w:tc>
      </w:tr>
      <w:tr w:rsidR="000C70BA"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Default="000C70BA" w:rsidP="002E3FCC">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Default="000C70BA" w:rsidP="002E3FCC">
            <w:pPr>
              <w:pStyle w:val="TAL"/>
            </w:pPr>
            <w:r>
              <w:t xml:space="preserve">MIKEY-SAKKE I_MESSAGE as specified in TS </w:t>
            </w:r>
            <w:r w:rsidR="00960759">
              <w:t>37.579</w:t>
            </w:r>
            <w:r>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Default="000C70BA" w:rsidP="002E3FCC">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Default="000C70BA" w:rsidP="002E3FCC">
            <w:pPr>
              <w:pStyle w:val="TAL"/>
            </w:pPr>
          </w:p>
        </w:tc>
      </w:tr>
    </w:tbl>
    <w:p w14:paraId="16362F4C" w14:textId="77777777" w:rsidR="000C70BA" w:rsidRDefault="000C70BA" w:rsidP="000C70BA"/>
    <w:p w14:paraId="37C13600" w14:textId="77777777" w:rsidR="000C70BA" w:rsidRDefault="000C70BA" w:rsidP="000C70BA">
      <w:pPr>
        <w:pStyle w:val="TH"/>
      </w:pPr>
      <w:r>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Default="000C70BA" w:rsidP="002E3FCC">
            <w:pPr>
              <w:pStyle w:val="TAL"/>
            </w:pPr>
            <w:r>
              <w:t>Derivation Path: TS 24.281 [26], clause F.2</w:t>
            </w:r>
          </w:p>
        </w:tc>
      </w:tr>
      <w:tr w:rsidR="000C70BA"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Default="000C70BA" w:rsidP="002E3FCC">
            <w:pPr>
              <w:pStyle w:val="TAH"/>
            </w:pPr>
            <w:r>
              <w:t>Condition</w:t>
            </w:r>
          </w:p>
        </w:tc>
      </w:tr>
      <w:tr w:rsidR="000C70BA"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Default="000C70BA" w:rsidP="002E3FCC">
            <w:pPr>
              <w:pStyle w:val="TAL"/>
            </w:pPr>
          </w:p>
        </w:tc>
      </w:tr>
      <w:tr w:rsidR="000C70BA"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Default="000C70BA" w:rsidP="002E3FCC">
            <w:pPr>
              <w:pStyle w:val="TAL"/>
            </w:pPr>
          </w:p>
        </w:tc>
      </w:tr>
      <w:tr w:rsidR="000C70BA"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Default="000C70BA" w:rsidP="002E3FCC">
            <w:pPr>
              <w:pStyle w:val="TAL"/>
            </w:pPr>
          </w:p>
        </w:tc>
      </w:tr>
      <w:tr w:rsidR="000C70BA"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Default="000C70BA" w:rsidP="002E3FCC">
            <w:pPr>
              <w:pStyle w:val="TAL"/>
            </w:pPr>
          </w:p>
        </w:tc>
      </w:tr>
      <w:tr w:rsidR="000C70BA"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Default="000C70BA" w:rsidP="002E3FCC">
            <w:pPr>
              <w:pStyle w:val="TAL"/>
            </w:pPr>
          </w:p>
        </w:tc>
      </w:tr>
      <w:tr w:rsidR="000C70BA"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Default="000C70BA" w:rsidP="002E3FCC">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Default="000C70BA" w:rsidP="002E3FCC">
            <w:pPr>
              <w:pStyle w:val="TAL"/>
            </w:pPr>
            <w:r>
              <w:rPr>
                <w:rFonts w:eastAsia="MS PGothic"/>
              </w:rPr>
              <w:t>The selected value is randomly chosen - a</w:t>
            </w:r>
            <w:r>
              <w:t xml:space="preserve"> 6 digit hexadecimal number between 000000 and</w:t>
            </w:r>
          </w:p>
          <w:p w14:paraId="2FDE0E69" w14:textId="77777777" w:rsidR="000C70BA" w:rsidRDefault="000C70BA" w:rsidP="002E3FCC">
            <w:pPr>
              <w:pStyle w:val="TAL"/>
            </w:pPr>
            <w:r>
              <w:t>FFFFFF (see TS 23.003 [X] clause 15.2.</w:t>
            </w:r>
          </w:p>
          <w:p w14:paraId="74DBAAEF" w14:textId="77777777" w:rsidR="000C70BA" w:rsidRDefault="000C70BA" w:rsidP="002E3FCC">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Default="000C70BA" w:rsidP="002E3FCC">
            <w:pPr>
              <w:pStyle w:val="TAL"/>
            </w:pPr>
          </w:p>
        </w:tc>
      </w:tr>
      <w:tr w:rsidR="000C70BA"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Default="000C70BA" w:rsidP="002E3FCC">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Default="000C70BA" w:rsidP="002E3FCC">
            <w:pPr>
              <w:pStyle w:val="TAL"/>
            </w:pPr>
          </w:p>
        </w:tc>
      </w:tr>
      <w:tr w:rsidR="000C70BA"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Default="000C70BA" w:rsidP="002E3FCC">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Default="000C70BA" w:rsidP="002E3FCC">
            <w:pPr>
              <w:pStyle w:val="TAL"/>
            </w:pPr>
          </w:p>
        </w:tc>
      </w:tr>
      <w:tr w:rsidR="000C70BA"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Default="000C70BA" w:rsidP="002E3FCC">
            <w:pPr>
              <w:pStyle w:val="TAL"/>
            </w:pPr>
          </w:p>
        </w:tc>
      </w:tr>
      <w:tr w:rsidR="000C70BA"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Default="000C70BA" w:rsidP="002E3FCC">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Default="000C70BA" w:rsidP="002E3FCC">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Default="000C70BA" w:rsidP="002E3FCC">
            <w:pPr>
              <w:pStyle w:val="TAL"/>
              <w:rPr>
                <w:rFonts w:eastAsia="MS PGothic"/>
              </w:rPr>
            </w:pPr>
            <w:r>
              <w:rPr>
                <w:rFonts w:eastAsia="MS PGothic"/>
              </w:rPr>
              <w:t>The selected value is randomly chosen.</w:t>
            </w:r>
          </w:p>
          <w:p w14:paraId="31D16870" w14:textId="77777777" w:rsidR="000C70BA" w:rsidRDefault="000C70BA" w:rsidP="002E3FCC">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Default="000C70BA" w:rsidP="002E3FCC">
            <w:pPr>
              <w:pStyle w:val="TAL"/>
            </w:pPr>
          </w:p>
        </w:tc>
      </w:tr>
      <w:tr w:rsidR="000C70BA"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Default="000C70BA" w:rsidP="002E3FCC">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Default="000C70BA" w:rsidP="002E3FCC">
            <w:pPr>
              <w:pStyle w:val="TAL"/>
            </w:pPr>
          </w:p>
        </w:tc>
      </w:tr>
      <w:tr w:rsidR="000C70BA"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Default="000C70BA" w:rsidP="002E3FCC">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Default="000C70BA" w:rsidP="002E3FCC">
            <w:pPr>
              <w:pStyle w:val="TAL"/>
            </w:pPr>
          </w:p>
        </w:tc>
      </w:tr>
    </w:tbl>
    <w:p w14:paraId="635197CF" w14:textId="77777777" w:rsidR="000C70BA" w:rsidRDefault="000C70BA" w:rsidP="000C70BA"/>
    <w:p w14:paraId="4C39B9E3" w14:textId="77777777" w:rsidR="000C70BA" w:rsidRDefault="000C70BA" w:rsidP="000C70BA">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Default="000C70BA" w:rsidP="002E3FCC">
            <w:pPr>
              <w:pStyle w:val="TAL"/>
            </w:pPr>
            <w:r>
              <w:t>Derivation Path: TS 24.281 [26], clause F.2</w:t>
            </w:r>
          </w:p>
        </w:tc>
      </w:tr>
      <w:tr w:rsidR="000C70BA"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Default="000C70BA" w:rsidP="002E3FCC">
            <w:pPr>
              <w:pStyle w:val="TAH"/>
            </w:pPr>
            <w:r>
              <w:t>Condition</w:t>
            </w:r>
          </w:p>
        </w:tc>
      </w:tr>
      <w:tr w:rsidR="000C70BA"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Default="000C70BA" w:rsidP="002E3FCC">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Default="000C70BA" w:rsidP="002E3FCC">
            <w:pPr>
              <w:pStyle w:val="TAL"/>
            </w:pPr>
          </w:p>
        </w:tc>
      </w:tr>
      <w:tr w:rsidR="000C70BA"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Default="000C70BA" w:rsidP="002E3FCC">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Default="000C70BA" w:rsidP="002E3FCC">
            <w:pPr>
              <w:pStyle w:val="TAL"/>
            </w:pPr>
          </w:p>
        </w:tc>
      </w:tr>
      <w:tr w:rsidR="000C70BA"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Default="000C70BA" w:rsidP="002E3FCC">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Default="000C70BA" w:rsidP="002E3FCC">
            <w:pPr>
              <w:pStyle w:val="TAL"/>
            </w:pPr>
          </w:p>
        </w:tc>
      </w:tr>
    </w:tbl>
    <w:p w14:paraId="24671A08" w14:textId="77777777" w:rsidR="000C70BA" w:rsidRDefault="000C70BA" w:rsidP="000C70BA"/>
    <w:p w14:paraId="225E6160" w14:textId="0FDF292A" w:rsidR="000C70BA" w:rsidRDefault="000C70BA" w:rsidP="000C70BA">
      <w:pPr>
        <w:pStyle w:val="TH"/>
      </w:pPr>
      <w:r>
        <w:t>Table 6.8.1.3.3-10: SIP MESSAGE from the UE (Step 7,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Default="000C70BA" w:rsidP="002E3FCC">
            <w:pPr>
              <w:pStyle w:val="TAL"/>
            </w:pPr>
            <w:r>
              <w:t xml:space="preserve">Derivation Path: TS </w:t>
            </w:r>
            <w:r w:rsidR="00960759">
              <w:t>37.579</w:t>
            </w:r>
            <w:r>
              <w:t>-1 [2], Table 5.5.2.7.1-1</w:t>
            </w:r>
          </w:p>
        </w:tc>
      </w:tr>
      <w:tr w:rsidR="000C70BA"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Default="000C70BA" w:rsidP="002E3FCC">
            <w:pPr>
              <w:pStyle w:val="TAH"/>
            </w:pPr>
            <w:r>
              <w:t>Condition</w:t>
            </w:r>
          </w:p>
        </w:tc>
      </w:tr>
      <w:tr w:rsidR="000C70BA"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Default="000C70BA" w:rsidP="002E3FCC">
            <w:pPr>
              <w:pStyle w:val="TAL"/>
            </w:pPr>
          </w:p>
        </w:tc>
      </w:tr>
      <w:tr w:rsidR="000C70BA"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Default="000C70BA" w:rsidP="002E3FCC">
            <w:pPr>
              <w:pStyle w:val="TAL"/>
            </w:pPr>
          </w:p>
        </w:tc>
      </w:tr>
      <w:tr w:rsidR="000C70BA"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Default="000C70BA" w:rsidP="002E3FCC">
            <w:pPr>
              <w:pStyle w:val="TAL"/>
            </w:pPr>
          </w:p>
        </w:tc>
      </w:tr>
      <w:tr w:rsidR="000C70BA"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Default="000C70BA" w:rsidP="002E3FCC">
            <w:pPr>
              <w:pStyle w:val="TAL"/>
            </w:pPr>
          </w:p>
        </w:tc>
      </w:tr>
      <w:tr w:rsidR="000C70BA"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Default="000C70BA" w:rsidP="002E3FCC">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Default="000C70BA" w:rsidP="002E3FCC">
            <w:pPr>
              <w:pStyle w:val="TAL"/>
            </w:pPr>
          </w:p>
        </w:tc>
      </w:tr>
    </w:tbl>
    <w:p w14:paraId="38313B25" w14:textId="77777777" w:rsidR="000C70BA" w:rsidRDefault="000C70BA" w:rsidP="000C70BA"/>
    <w:p w14:paraId="53B6DDCC" w14:textId="77777777" w:rsidR="000C70BA" w:rsidRDefault="000C70BA" w:rsidP="000C70BA">
      <w:pPr>
        <w:pStyle w:val="TH"/>
      </w:pPr>
      <w:r>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Default="000C70BA" w:rsidP="002E3FCC">
            <w:pPr>
              <w:pStyle w:val="TAL"/>
            </w:pPr>
            <w:r>
              <w:t>Derivation Path: TS 24.281 [26], clause F.2</w:t>
            </w:r>
          </w:p>
        </w:tc>
      </w:tr>
      <w:tr w:rsidR="000C70BA"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Default="000C70BA" w:rsidP="002E3FCC">
            <w:pPr>
              <w:pStyle w:val="TAH"/>
            </w:pPr>
            <w:r>
              <w:t>Condition</w:t>
            </w:r>
          </w:p>
        </w:tc>
      </w:tr>
      <w:tr w:rsidR="000C70BA"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Default="000C70BA" w:rsidP="002E3FCC">
            <w:pPr>
              <w:pStyle w:val="TAL"/>
            </w:pPr>
          </w:p>
        </w:tc>
      </w:tr>
      <w:tr w:rsidR="000C70BA"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Default="000C70BA" w:rsidP="002E3FCC">
            <w:pPr>
              <w:pStyle w:val="TAL"/>
            </w:pPr>
          </w:p>
        </w:tc>
      </w:tr>
      <w:tr w:rsidR="000C70BA"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Default="000C70BA" w:rsidP="002E3FCC">
            <w:pPr>
              <w:pStyle w:val="TAL"/>
            </w:pPr>
          </w:p>
        </w:tc>
      </w:tr>
      <w:tr w:rsidR="000C70BA"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Default="000C70BA" w:rsidP="002E3FCC">
            <w:pPr>
              <w:pStyle w:val="TAL"/>
            </w:pPr>
          </w:p>
        </w:tc>
      </w:tr>
      <w:tr w:rsidR="000C70BA"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Default="000C70BA" w:rsidP="002E3FCC">
            <w:pPr>
              <w:pStyle w:val="TAL"/>
            </w:pPr>
          </w:p>
        </w:tc>
      </w:tr>
      <w:tr w:rsidR="000C70BA"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Default="000C70BA" w:rsidP="002E3FCC">
            <w:pPr>
              <w:pStyle w:val="TAL"/>
            </w:pPr>
          </w:p>
        </w:tc>
      </w:tr>
      <w:tr w:rsidR="000C70BA"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Default="000C70BA" w:rsidP="002E3FCC">
            <w:pPr>
              <w:pStyle w:val="TAL"/>
            </w:pPr>
          </w:p>
        </w:tc>
      </w:tr>
      <w:tr w:rsidR="000C70BA"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Default="000C70BA" w:rsidP="002E3FCC">
            <w:pPr>
              <w:pStyle w:val="TAL"/>
            </w:pPr>
          </w:p>
        </w:tc>
      </w:tr>
      <w:tr w:rsidR="000C70BA"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Default="000C70BA" w:rsidP="002E3FCC">
            <w:pPr>
              <w:pStyle w:val="TAL"/>
            </w:pPr>
          </w:p>
        </w:tc>
      </w:tr>
    </w:tbl>
    <w:p w14:paraId="50B4A6E0" w14:textId="77777777" w:rsidR="000C70BA" w:rsidRDefault="000C70BA" w:rsidP="000C70BA"/>
    <w:p w14:paraId="3D72AE33" w14:textId="77777777" w:rsidR="000C70BA" w:rsidRDefault="000C70BA" w:rsidP="000C70BA">
      <w:pPr>
        <w:pStyle w:val="TH"/>
      </w:pPr>
      <w:r>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Default="000C70BA" w:rsidP="002E3FCC">
            <w:pPr>
              <w:pStyle w:val="TAL"/>
              <w:rPr>
                <w:rFonts w:eastAsia="MS Mincho"/>
              </w:rPr>
            </w:pPr>
            <w:r>
              <w:rPr>
                <w:rFonts w:eastAsia="MS Mincho"/>
              </w:rPr>
              <w:t>Derivation Path: TS 24.581 [27], Table 9.3.4-1.</w:t>
            </w:r>
          </w:p>
        </w:tc>
      </w:tr>
      <w:tr w:rsidR="000C70BA"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Default="000C70BA" w:rsidP="002E3FCC">
            <w:pPr>
              <w:pStyle w:val="TAH"/>
              <w:rPr>
                <w:rFonts w:eastAsia="MS Mincho"/>
              </w:rPr>
            </w:pPr>
            <w:r>
              <w:rPr>
                <w:rFonts w:eastAsia="MS Mincho"/>
              </w:rPr>
              <w:t>Condition</w:t>
            </w:r>
          </w:p>
        </w:tc>
      </w:tr>
      <w:tr w:rsidR="000C70BA"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Default="000C70BA" w:rsidP="002E3FCC">
            <w:pPr>
              <w:pStyle w:val="TAL"/>
              <w:rPr>
                <w:rFonts w:eastAsia="MS Mincho"/>
              </w:rPr>
            </w:pPr>
          </w:p>
        </w:tc>
      </w:tr>
      <w:tr w:rsidR="000C70BA"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Default="000C70BA" w:rsidP="002E3FCC">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Default="000C70BA" w:rsidP="002E3FCC">
            <w:pPr>
              <w:pStyle w:val="TAL"/>
              <w:rPr>
                <w:rFonts w:eastAsia="MS Mincho"/>
              </w:rPr>
            </w:pPr>
          </w:p>
        </w:tc>
      </w:tr>
      <w:tr w:rsidR="000C70BA"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61BA6D37" w14:textId="77777777" w:rsidR="000C70BA" w:rsidRDefault="000C70BA" w:rsidP="002E3FCC">
            <w:pPr>
              <w:pStyle w:val="TAL"/>
              <w:rPr>
                <w:rFonts w:eastAsia="MS PGothic"/>
              </w:rPr>
            </w:pPr>
          </w:p>
          <w:p w14:paraId="47FCC99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Default="000C70BA" w:rsidP="002E3FCC">
            <w:pPr>
              <w:pStyle w:val="TAL"/>
              <w:rPr>
                <w:rFonts w:eastAsia="MS Mincho"/>
              </w:rPr>
            </w:pPr>
          </w:p>
        </w:tc>
      </w:tr>
      <w:tr w:rsidR="000C70BA"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Default="000C70BA" w:rsidP="002E3FCC">
            <w:pPr>
              <w:pStyle w:val="TAL"/>
              <w:rPr>
                <w:rFonts w:eastAsia="MS Mincho"/>
              </w:rPr>
            </w:pPr>
          </w:p>
        </w:tc>
      </w:tr>
      <w:tr w:rsidR="000C70BA"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Default="000C70BA" w:rsidP="002E3FCC">
            <w:pPr>
              <w:pStyle w:val="TAL"/>
              <w:rPr>
                <w:rFonts w:eastAsia="MS Mincho"/>
              </w:rPr>
            </w:pPr>
          </w:p>
        </w:tc>
      </w:tr>
      <w:tr w:rsidR="000C70BA"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Default="000C70BA" w:rsidP="002E3FCC">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Default="000C70BA" w:rsidP="002E3FCC">
            <w:pPr>
              <w:pStyle w:val="TAL"/>
              <w:rPr>
                <w:rFonts w:eastAsia="MS Mincho"/>
              </w:rPr>
            </w:pPr>
          </w:p>
        </w:tc>
      </w:tr>
      <w:tr w:rsidR="000C70BA"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Default="000C70BA" w:rsidP="002E3FCC">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Default="000C70BA" w:rsidP="002E3FCC">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Default="000C70BA" w:rsidP="002E3FCC">
            <w:pPr>
              <w:pStyle w:val="TAL"/>
            </w:pPr>
            <w:r>
              <w:rPr>
                <w:rFonts w:eastAsia="MS PGothic"/>
              </w:rPr>
              <w:t>The selected value is randomly chosen - a</w:t>
            </w:r>
            <w:r>
              <w:t xml:space="preserve"> 6 digit hexadecimal number between 000000 and</w:t>
            </w:r>
          </w:p>
          <w:p w14:paraId="3FFF2A2A" w14:textId="77777777" w:rsidR="000C70BA" w:rsidRDefault="000C70BA" w:rsidP="002E3FCC">
            <w:pPr>
              <w:pStyle w:val="TAL"/>
            </w:pPr>
            <w:r>
              <w:t>FFFFFF (see TS 23.003 [69] clause 15.2.</w:t>
            </w:r>
          </w:p>
          <w:p w14:paraId="3B016DD7" w14:textId="77777777" w:rsidR="000C70BA" w:rsidRDefault="000C70BA" w:rsidP="002E3FCC">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Default="000C70BA" w:rsidP="002E3FCC">
            <w:pPr>
              <w:pStyle w:val="TAL"/>
              <w:rPr>
                <w:rFonts w:eastAsia="MS Mincho"/>
              </w:rPr>
            </w:pPr>
          </w:p>
        </w:tc>
      </w:tr>
      <w:tr w:rsidR="000C70BA"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Default="000C70BA" w:rsidP="002E3FCC">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Default="000C70BA" w:rsidP="002E3FCC">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Default="000C70BA" w:rsidP="002E3FCC">
            <w:pPr>
              <w:pStyle w:val="TAL"/>
              <w:rPr>
                <w:rFonts w:eastAsia="MS Mincho"/>
              </w:rPr>
            </w:pPr>
          </w:p>
        </w:tc>
      </w:tr>
      <w:tr w:rsidR="000C70BA"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Default="000C70BA" w:rsidP="002E3FCC">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Default="000C70BA" w:rsidP="002E3FCC">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Default="000C70BA" w:rsidP="002E3FCC">
            <w:pPr>
              <w:pStyle w:val="TAL"/>
              <w:rPr>
                <w:rFonts w:eastAsia="MS Mincho"/>
              </w:rPr>
            </w:pPr>
          </w:p>
        </w:tc>
      </w:tr>
      <w:tr w:rsidR="000C70BA"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Default="000C70BA" w:rsidP="002E3FCC">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Default="000C70BA" w:rsidP="002E3FCC">
            <w:pPr>
              <w:pStyle w:val="TAL"/>
              <w:rPr>
                <w:rFonts w:eastAsia="MS Mincho"/>
              </w:rPr>
            </w:pPr>
          </w:p>
        </w:tc>
      </w:tr>
      <w:tr w:rsidR="000C70BA"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Default="000C70BA" w:rsidP="002E3FCC">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Default="000C70BA" w:rsidP="002E3FCC">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Default="000C70BA" w:rsidP="002E3FCC">
            <w:pPr>
              <w:pStyle w:val="TAL"/>
              <w:rPr>
                <w:rFonts w:eastAsia="MS Mincho"/>
              </w:rPr>
            </w:pPr>
          </w:p>
        </w:tc>
      </w:tr>
      <w:tr w:rsidR="000C70BA"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Default="000C70BA" w:rsidP="002E3FCC">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Default="000C70BA" w:rsidP="002E3FCC">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Default="000C70BA" w:rsidP="002E3FCC">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Default="000C70BA" w:rsidP="002E3FCC">
            <w:pPr>
              <w:pStyle w:val="TAL"/>
              <w:rPr>
                <w:rFonts w:eastAsia="MS Mincho"/>
              </w:rPr>
            </w:pPr>
          </w:p>
        </w:tc>
      </w:tr>
      <w:tr w:rsidR="000C70BA"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Default="000C70BA" w:rsidP="002E3FCC">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Default="000C70BA" w:rsidP="002E3FCC">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Default="000C70BA" w:rsidP="002E3FCC">
            <w:pPr>
              <w:pStyle w:val="TAL"/>
              <w:rPr>
                <w:rFonts w:eastAsia="MS Mincho"/>
              </w:rPr>
            </w:pPr>
          </w:p>
        </w:tc>
      </w:tr>
      <w:tr w:rsidR="000C70BA"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Default="000C70BA" w:rsidP="002E3FCC">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Default="000C70BA" w:rsidP="002E3FCC">
            <w:pPr>
              <w:pStyle w:val="TAL"/>
              <w:rPr>
                <w:rFonts w:eastAsia="MS Mincho"/>
              </w:rPr>
            </w:pPr>
          </w:p>
        </w:tc>
      </w:tr>
      <w:tr w:rsidR="000C70BA"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Default="000C70BA" w:rsidP="002E3FCC">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Default="000C70BA" w:rsidP="002E3FCC">
            <w:pPr>
              <w:pStyle w:val="TAL"/>
              <w:rPr>
                <w:lang w:val="fr-FR"/>
              </w:rPr>
            </w:pPr>
            <w:r>
              <w:rPr>
                <w:lang w:val="fr-FR"/>
              </w:rPr>
              <w:t>'0' = IP version 4</w:t>
            </w:r>
          </w:p>
          <w:p w14:paraId="422FA2AE" w14:textId="77777777" w:rsidR="000C70BA" w:rsidRDefault="000C70BA" w:rsidP="002E3FCC">
            <w:pPr>
              <w:pStyle w:val="TAL"/>
              <w:rPr>
                <w:lang w:val="fr-FR"/>
              </w:rPr>
            </w:pPr>
            <w:r>
              <w:rPr>
                <w:lang w:val="fr-FR"/>
              </w:rPr>
              <w:t>'1' = IP version 6</w:t>
            </w:r>
          </w:p>
          <w:p w14:paraId="3880BCDD" w14:textId="77777777" w:rsidR="000C70BA" w:rsidRDefault="000C70BA" w:rsidP="002E3FCC">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Default="000C70BA" w:rsidP="002E3FCC">
            <w:pPr>
              <w:pStyle w:val="TAL"/>
              <w:rPr>
                <w:rFonts w:eastAsia="MS Mincho"/>
              </w:rPr>
            </w:pPr>
          </w:p>
        </w:tc>
      </w:tr>
      <w:tr w:rsidR="000C70BA"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Default="000C70BA" w:rsidP="002E3FCC">
            <w:pPr>
              <w:pStyle w:val="TAL"/>
              <w:rPr>
                <w:rFonts w:eastAsia="MS Mincho"/>
              </w:rPr>
            </w:pPr>
            <w:r>
              <w:rPr>
                <w:rFonts w:eastAsia="MS Mincho"/>
              </w:rPr>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Default="000C70BA" w:rsidP="002E3FCC">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Default="000C70BA" w:rsidP="002E3FCC">
            <w:pPr>
              <w:pStyle w:val="TAL"/>
              <w:rPr>
                <w:rFonts w:eastAsia="MS Mincho"/>
              </w:rPr>
            </w:pPr>
          </w:p>
        </w:tc>
      </w:tr>
      <w:tr w:rsidR="000C70BA"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Default="000C70BA" w:rsidP="002E3FCC">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Default="000C70BA" w:rsidP="002E3FCC">
            <w:pPr>
              <w:pStyle w:val="TAL"/>
              <w:rPr>
                <w:rFonts w:eastAsia="MS Mincho"/>
              </w:rPr>
            </w:pPr>
          </w:p>
        </w:tc>
      </w:tr>
      <w:tr w:rsidR="000C70BA"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Default="000C70BA" w:rsidP="002E3FCC">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Default="000C70BA" w:rsidP="002E3FCC">
            <w:pPr>
              <w:pStyle w:val="TAL"/>
              <w:rPr>
                <w:rFonts w:eastAsia="MS Mincho"/>
              </w:rPr>
            </w:pPr>
          </w:p>
        </w:tc>
      </w:tr>
      <w:tr w:rsidR="000C70BA"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Default="000C70BA" w:rsidP="002E3FCC">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Default="000C70BA" w:rsidP="002E3FCC">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Default="000C70BA" w:rsidP="002E3FCC">
            <w:pPr>
              <w:pStyle w:val="TAL"/>
              <w:rPr>
                <w:rFonts w:eastAsia="MS Mincho"/>
              </w:rPr>
            </w:pPr>
          </w:p>
        </w:tc>
      </w:tr>
      <w:tr w:rsidR="000C70BA"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Default="000C70BA" w:rsidP="002E3FCC">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Default="000C70BA" w:rsidP="002E3FCC">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Default="000C70BA" w:rsidP="002E3FCC">
            <w:pPr>
              <w:pStyle w:val="TAL"/>
              <w:rPr>
                <w:rFonts w:eastAsia="MS Mincho"/>
              </w:rPr>
            </w:pPr>
          </w:p>
        </w:tc>
      </w:tr>
    </w:tbl>
    <w:p w14:paraId="769AC6FF" w14:textId="77777777" w:rsidR="000C70BA" w:rsidRDefault="000C70BA" w:rsidP="000C70BA"/>
    <w:p w14:paraId="2AD112C8" w14:textId="163C103D" w:rsidR="000C70BA" w:rsidRDefault="000C70BA" w:rsidP="000C70BA">
      <w:pPr>
        <w:pStyle w:val="TH"/>
      </w:pPr>
      <w:r>
        <w:t>Table 6.8.1.3.3-13: SIP MESSAGE from the UE (Step 11,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Default="000C70BA" w:rsidP="002E3FCC">
            <w:pPr>
              <w:pStyle w:val="TAL"/>
            </w:pPr>
            <w:r>
              <w:t xml:space="preserve">Derivation Path: TS </w:t>
            </w:r>
            <w:r w:rsidR="00960759">
              <w:t>37.579</w:t>
            </w:r>
            <w:r>
              <w:t>-1 [2], Table 5.5.2.7.1-1</w:t>
            </w:r>
          </w:p>
        </w:tc>
      </w:tr>
      <w:tr w:rsidR="000C70BA"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Default="000C70BA" w:rsidP="002E3FCC">
            <w:pPr>
              <w:pStyle w:val="TAH"/>
            </w:pPr>
            <w:r>
              <w:t>Condition</w:t>
            </w:r>
          </w:p>
        </w:tc>
      </w:tr>
      <w:tr w:rsidR="000C70BA"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Default="000C70BA" w:rsidP="002E3FCC">
            <w:pPr>
              <w:pStyle w:val="TAL"/>
            </w:pPr>
          </w:p>
        </w:tc>
      </w:tr>
      <w:tr w:rsidR="000C70BA"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Default="000C70BA" w:rsidP="002E3FCC">
            <w:pPr>
              <w:pStyle w:val="TAL"/>
            </w:pPr>
          </w:p>
        </w:tc>
      </w:tr>
      <w:tr w:rsidR="000C70BA"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Default="000C70BA" w:rsidP="002E3FCC">
            <w:pPr>
              <w:pStyle w:val="TAL"/>
            </w:pPr>
          </w:p>
        </w:tc>
      </w:tr>
      <w:tr w:rsidR="000C70BA"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Default="000C70BA" w:rsidP="002E3FCC">
            <w:pPr>
              <w:pStyle w:val="TAL"/>
            </w:pPr>
          </w:p>
        </w:tc>
      </w:tr>
      <w:tr w:rsidR="000C70BA"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Default="000C70BA" w:rsidP="002E3FCC">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Default="000C70BA" w:rsidP="002E3FCC">
            <w:pPr>
              <w:pStyle w:val="TAL"/>
            </w:pPr>
          </w:p>
        </w:tc>
      </w:tr>
    </w:tbl>
    <w:p w14:paraId="7A6F0E8B" w14:textId="77777777" w:rsidR="000C70BA" w:rsidRDefault="000C70BA" w:rsidP="000C70BA"/>
    <w:p w14:paraId="118DEBD3" w14:textId="77777777" w:rsidR="000C70BA" w:rsidRDefault="000C70BA" w:rsidP="000C70BA">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Default="000C70BA" w:rsidP="002E3FCC">
            <w:pPr>
              <w:pStyle w:val="TAL"/>
            </w:pPr>
            <w:r>
              <w:t>Derivation Path: TS 24.281 [26], clause F.2</w:t>
            </w:r>
          </w:p>
        </w:tc>
      </w:tr>
      <w:tr w:rsidR="000C70BA"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Default="000C70BA" w:rsidP="002E3FCC">
            <w:pPr>
              <w:pStyle w:val="TAH"/>
            </w:pPr>
            <w:r>
              <w:t>Condition</w:t>
            </w:r>
          </w:p>
        </w:tc>
      </w:tr>
      <w:tr w:rsidR="000C70BA"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Default="000C70BA" w:rsidP="002E3FCC">
            <w:pPr>
              <w:pStyle w:val="TAL"/>
            </w:pPr>
          </w:p>
        </w:tc>
      </w:tr>
      <w:tr w:rsidR="000C70BA"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Default="000C70BA" w:rsidP="002E3FCC">
            <w:pPr>
              <w:pStyle w:val="TAL"/>
            </w:pPr>
          </w:p>
        </w:tc>
      </w:tr>
      <w:tr w:rsidR="000C70BA"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Default="000C70BA" w:rsidP="002E3FCC">
            <w:pPr>
              <w:pStyle w:val="TAL"/>
            </w:pPr>
          </w:p>
        </w:tc>
      </w:tr>
      <w:tr w:rsidR="000C70BA"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Default="000C70BA" w:rsidP="002E3FCC">
            <w:pPr>
              <w:pStyle w:val="TAL"/>
            </w:pPr>
          </w:p>
        </w:tc>
      </w:tr>
      <w:tr w:rsidR="000C70BA"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Default="000C70BA" w:rsidP="002E3FCC">
            <w:pPr>
              <w:pStyle w:val="TAL"/>
            </w:pPr>
          </w:p>
        </w:tc>
      </w:tr>
      <w:tr w:rsidR="000C70BA"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Default="000C70BA" w:rsidP="002E3FCC">
            <w:pPr>
              <w:pStyle w:val="TAL"/>
            </w:pPr>
          </w:p>
        </w:tc>
      </w:tr>
      <w:tr w:rsidR="000C70BA"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Default="000C70BA" w:rsidP="002E3FCC">
            <w:pPr>
              <w:pStyle w:val="TAL"/>
            </w:pPr>
          </w:p>
        </w:tc>
      </w:tr>
      <w:tr w:rsidR="000C70BA"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Default="000C70BA" w:rsidP="002E3FCC">
            <w:pPr>
              <w:pStyle w:val="TAL"/>
            </w:pPr>
          </w:p>
        </w:tc>
      </w:tr>
      <w:tr w:rsidR="000C70BA"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Default="000C70BA" w:rsidP="002E3FCC">
            <w:pPr>
              <w:pStyle w:val="TAL"/>
            </w:pPr>
          </w:p>
        </w:tc>
      </w:tr>
    </w:tbl>
    <w:p w14:paraId="1639DBE5" w14:textId="77777777" w:rsidR="000C70BA" w:rsidRDefault="000C70BA" w:rsidP="000C70BA"/>
    <w:p w14:paraId="44B59970" w14:textId="77777777" w:rsidR="000C70BA" w:rsidRDefault="000C70BA" w:rsidP="000C70BA">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Default="000C70BA" w:rsidP="002E3FCC">
            <w:pPr>
              <w:pStyle w:val="TAL"/>
            </w:pPr>
            <w:r>
              <w:t xml:space="preserve">Derivation Path: TS </w:t>
            </w:r>
            <w:r w:rsidR="00960759">
              <w:t>37.579</w:t>
            </w:r>
            <w:r>
              <w:t>-1 [2], Table 5.5.11.2.1-1, condition ACK</w:t>
            </w:r>
          </w:p>
        </w:tc>
      </w:tr>
    </w:tbl>
    <w:p w14:paraId="40FBD58E" w14:textId="77777777" w:rsidR="000C70BA" w:rsidRDefault="000C70BA" w:rsidP="000C70BA"/>
    <w:p w14:paraId="183C71B8" w14:textId="77777777" w:rsidR="000C70BA" w:rsidRDefault="000C70BA" w:rsidP="000C70BA">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Default="000C70BA" w:rsidP="002E3FCC">
            <w:pPr>
              <w:pStyle w:val="TAL"/>
            </w:pPr>
            <w:r>
              <w:t xml:space="preserve">Derivation Path: TS </w:t>
            </w:r>
            <w:r w:rsidR="00960759">
              <w:t>37.579</w:t>
            </w:r>
            <w:r>
              <w:t>-1 [2], Table 5.5.11.3.5-1, condition UPLINK</w:t>
            </w:r>
          </w:p>
        </w:tc>
      </w:tr>
    </w:tbl>
    <w:p w14:paraId="519E1283" w14:textId="77777777" w:rsidR="000C70BA" w:rsidRDefault="000C70BA" w:rsidP="000C70BA"/>
    <w:p w14:paraId="38390967" w14:textId="684CDAF6" w:rsidR="000C70BA" w:rsidRDefault="000C70BA" w:rsidP="000C70BA">
      <w:pPr>
        <w:pStyle w:val="TH"/>
      </w:pPr>
      <w:r>
        <w:t>Table 6.8.1.3.3-16: SIP MESSAGE from the SS (Step 15,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Default="000C70BA" w:rsidP="002E3FCC">
            <w:pPr>
              <w:pStyle w:val="TAL"/>
            </w:pPr>
            <w:r>
              <w:t xml:space="preserve">Derivation Path: TS </w:t>
            </w:r>
            <w:r w:rsidR="00960759">
              <w:t>37.579</w:t>
            </w:r>
            <w:r>
              <w:t>-1 [2], Table 5.5.2.7.2-1, condition MIKEY</w:t>
            </w:r>
          </w:p>
        </w:tc>
      </w:tr>
      <w:tr w:rsidR="000C70BA"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Default="000C70BA" w:rsidP="002E3FCC">
            <w:pPr>
              <w:pStyle w:val="TAH"/>
            </w:pPr>
            <w:r>
              <w:t>Condition</w:t>
            </w:r>
          </w:p>
        </w:tc>
      </w:tr>
      <w:tr w:rsidR="000C70BA"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Default="000C70BA" w:rsidP="002E3FCC">
            <w:pPr>
              <w:pStyle w:val="TAL"/>
            </w:pPr>
          </w:p>
        </w:tc>
      </w:tr>
      <w:tr w:rsidR="000C70BA"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Default="000C70BA" w:rsidP="002E3FCC">
            <w:pPr>
              <w:pStyle w:val="TAL"/>
            </w:pPr>
          </w:p>
        </w:tc>
      </w:tr>
      <w:tr w:rsidR="000C70BA"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Default="000C70BA" w:rsidP="002E3FCC">
            <w:pPr>
              <w:pStyle w:val="TAL"/>
            </w:pPr>
          </w:p>
        </w:tc>
      </w:tr>
      <w:tr w:rsidR="000C70BA"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Default="000C70BA" w:rsidP="002E3FCC">
            <w:pPr>
              <w:pStyle w:val="TAL"/>
            </w:pPr>
          </w:p>
        </w:tc>
      </w:tr>
      <w:tr w:rsidR="000C70BA"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Default="000C70BA" w:rsidP="002E3FCC">
            <w:pPr>
              <w:pStyle w:val="TAL"/>
            </w:pPr>
          </w:p>
        </w:tc>
      </w:tr>
      <w:tr w:rsidR="000C70BA"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Default="000C70BA" w:rsidP="002E3FCC">
            <w:pPr>
              <w:pStyle w:val="TAL"/>
            </w:pPr>
          </w:p>
        </w:tc>
      </w:tr>
      <w:tr w:rsidR="000C70BA"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Default="000C70BA" w:rsidP="002E3FCC">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Default="000C70BA" w:rsidP="002E3FCC">
            <w:pPr>
              <w:pStyle w:val="TAL"/>
            </w:pPr>
          </w:p>
        </w:tc>
      </w:tr>
    </w:tbl>
    <w:p w14:paraId="5FEDF776" w14:textId="77777777" w:rsidR="000C70BA" w:rsidRDefault="000C70BA" w:rsidP="000C70BA"/>
    <w:p w14:paraId="473B596F" w14:textId="77777777" w:rsidR="000C70BA" w:rsidRDefault="000C70BA" w:rsidP="000C70BA">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Default="000C70BA" w:rsidP="002E3FCC">
            <w:pPr>
              <w:pStyle w:val="TAL"/>
            </w:pPr>
            <w:r>
              <w:t>Derivation Path: TS 24.281 [26], clause F.2</w:t>
            </w:r>
          </w:p>
        </w:tc>
      </w:tr>
      <w:tr w:rsidR="000C70BA"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Default="000C70BA" w:rsidP="002E3FCC">
            <w:pPr>
              <w:pStyle w:val="TAH"/>
            </w:pPr>
            <w:r>
              <w:t>Condition</w:t>
            </w:r>
          </w:p>
        </w:tc>
      </w:tr>
      <w:tr w:rsidR="000C70BA"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Default="000C70BA" w:rsidP="002E3FCC">
            <w:pPr>
              <w:pStyle w:val="TAL"/>
            </w:pPr>
          </w:p>
        </w:tc>
      </w:tr>
      <w:tr w:rsidR="000C70BA"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Default="000C70BA" w:rsidP="002E3FCC">
            <w:pPr>
              <w:pStyle w:val="TAL"/>
            </w:pPr>
          </w:p>
        </w:tc>
      </w:tr>
      <w:tr w:rsidR="000C70BA"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Default="000C70BA" w:rsidP="002E3FCC">
            <w:pPr>
              <w:pStyle w:val="TAL"/>
            </w:pPr>
          </w:p>
        </w:tc>
      </w:tr>
      <w:tr w:rsidR="000C70BA"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Default="000C70BA" w:rsidP="002E3FCC">
            <w:pPr>
              <w:pStyle w:val="TAL"/>
            </w:pPr>
          </w:p>
        </w:tc>
      </w:tr>
      <w:tr w:rsidR="000C70BA"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Default="000C70BA" w:rsidP="002E3FCC">
            <w:pPr>
              <w:pStyle w:val="TAL"/>
            </w:pPr>
          </w:p>
        </w:tc>
      </w:tr>
      <w:tr w:rsidR="000C70BA"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Default="000C70BA" w:rsidP="002E3FCC">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Default="000C70BA" w:rsidP="002E3FCC">
            <w:pPr>
              <w:pStyle w:val="TAL"/>
            </w:pPr>
          </w:p>
        </w:tc>
      </w:tr>
      <w:tr w:rsidR="000C70BA"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Default="000C70BA" w:rsidP="002E3FCC">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Default="000C70BA" w:rsidP="002E3FCC">
            <w:pPr>
              <w:pStyle w:val="TAL"/>
            </w:pPr>
          </w:p>
        </w:tc>
      </w:tr>
      <w:tr w:rsidR="000C70BA"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Default="000C70BA" w:rsidP="002E3FCC">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Default="000C70BA" w:rsidP="002E3FCC">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Default="000C70BA" w:rsidP="002E3FCC">
            <w:pPr>
              <w:pStyle w:val="TAL"/>
            </w:pPr>
          </w:p>
        </w:tc>
      </w:tr>
    </w:tbl>
    <w:p w14:paraId="76859DFE" w14:textId="77777777" w:rsidR="000C70BA" w:rsidRDefault="000C70BA" w:rsidP="000C70BA"/>
    <w:p w14:paraId="7F0B20D1" w14:textId="77777777" w:rsidR="000C70BA" w:rsidRDefault="000C70BA" w:rsidP="000C70BA">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Default="000C70BA" w:rsidP="002E3FCC">
            <w:pPr>
              <w:pStyle w:val="TAL"/>
              <w:rPr>
                <w:rFonts w:eastAsia="MS Mincho"/>
              </w:rPr>
            </w:pPr>
            <w:r>
              <w:rPr>
                <w:rFonts w:eastAsia="MS Mincho"/>
              </w:rPr>
              <w:t>Derivation Path: TS 24.581 [27], Table 9.3.5-1.</w:t>
            </w:r>
          </w:p>
        </w:tc>
      </w:tr>
      <w:tr w:rsidR="000C70BA"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Default="000C70BA" w:rsidP="002E3FCC">
            <w:pPr>
              <w:pStyle w:val="TAH"/>
              <w:rPr>
                <w:rFonts w:eastAsia="MS Mincho"/>
              </w:rPr>
            </w:pPr>
            <w:r>
              <w:rPr>
                <w:rFonts w:eastAsia="MS Mincho"/>
              </w:rPr>
              <w:t>Condition</w:t>
            </w:r>
          </w:p>
        </w:tc>
      </w:tr>
      <w:tr w:rsidR="000C70BA"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Default="000C70BA" w:rsidP="002E3FCC">
            <w:pPr>
              <w:pStyle w:val="TAL"/>
              <w:rPr>
                <w:rFonts w:eastAsia="MS Mincho"/>
              </w:rPr>
            </w:pPr>
          </w:p>
        </w:tc>
      </w:tr>
      <w:tr w:rsidR="000C70BA"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Default="000C70BA" w:rsidP="002E3FCC">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Default="000C70BA" w:rsidP="002E3FCC">
            <w:pPr>
              <w:pStyle w:val="TAL"/>
              <w:rPr>
                <w:rFonts w:eastAsia="MS Mincho"/>
              </w:rPr>
            </w:pPr>
          </w:p>
        </w:tc>
      </w:tr>
      <w:tr w:rsidR="000C70BA"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3DA648D" w14:textId="77777777" w:rsidR="000C70BA" w:rsidRDefault="000C70BA" w:rsidP="002E3FCC">
            <w:pPr>
              <w:pStyle w:val="TAL"/>
              <w:rPr>
                <w:rFonts w:eastAsia="MS PGothic"/>
              </w:rPr>
            </w:pPr>
          </w:p>
          <w:p w14:paraId="2C50538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Default="000C70BA" w:rsidP="002E3FCC">
            <w:pPr>
              <w:pStyle w:val="TAL"/>
              <w:rPr>
                <w:rFonts w:eastAsia="MS Mincho"/>
              </w:rPr>
            </w:pPr>
          </w:p>
        </w:tc>
      </w:tr>
      <w:tr w:rsidR="000C70BA"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Default="000C70BA" w:rsidP="002E3FCC">
            <w:pPr>
              <w:pStyle w:val="TAL"/>
              <w:rPr>
                <w:rFonts w:eastAsia="MS Mincho"/>
              </w:rPr>
            </w:pPr>
          </w:p>
        </w:tc>
      </w:tr>
      <w:tr w:rsidR="000C70BA"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Default="000C70BA" w:rsidP="002E3FCC">
            <w:pPr>
              <w:pStyle w:val="TAL"/>
              <w:rPr>
                <w:rFonts w:eastAsia="MS Mincho"/>
              </w:rPr>
            </w:pPr>
          </w:p>
        </w:tc>
      </w:tr>
    </w:tbl>
    <w:p w14:paraId="79571FA7" w14:textId="77777777" w:rsidR="000C70BA" w:rsidRDefault="000C70BA" w:rsidP="000C70BA"/>
    <w:p w14:paraId="1E663A36" w14:textId="253A1B00" w:rsidR="000C70BA" w:rsidRDefault="000C70BA" w:rsidP="000C70BA">
      <w:pPr>
        <w:pStyle w:val="TH"/>
      </w:pPr>
      <w:r>
        <w:t>Table 6.8.1.3.3-19: SIP MESSAGE from the UE (Step 19,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Default="000C70BA" w:rsidP="002E3FCC">
            <w:pPr>
              <w:pStyle w:val="TAL"/>
            </w:pPr>
            <w:r>
              <w:t xml:space="preserve">Derivation Path: TS </w:t>
            </w:r>
            <w:r w:rsidR="00960759">
              <w:t>37.579</w:t>
            </w:r>
            <w:r>
              <w:t>-1 [2], Table 5.5.2.7.1-1</w:t>
            </w:r>
          </w:p>
        </w:tc>
      </w:tr>
      <w:tr w:rsidR="000C70BA"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Default="000C70BA" w:rsidP="002E3FCC">
            <w:pPr>
              <w:pStyle w:val="TAH"/>
            </w:pPr>
            <w:r>
              <w:t>Condition</w:t>
            </w:r>
          </w:p>
        </w:tc>
      </w:tr>
      <w:tr w:rsidR="000C70BA"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Default="000C70BA" w:rsidP="002E3FCC">
            <w:pPr>
              <w:pStyle w:val="TAL"/>
            </w:pPr>
          </w:p>
        </w:tc>
      </w:tr>
      <w:tr w:rsidR="000C70BA"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Default="000C70BA" w:rsidP="002E3FCC">
            <w:pPr>
              <w:pStyle w:val="TAL"/>
            </w:pPr>
          </w:p>
        </w:tc>
      </w:tr>
      <w:tr w:rsidR="000C70BA"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Default="000C70BA" w:rsidP="002E3FCC">
            <w:pPr>
              <w:pStyle w:val="TAL"/>
            </w:pPr>
          </w:p>
        </w:tc>
      </w:tr>
      <w:tr w:rsidR="000C70BA"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Default="000C70BA" w:rsidP="002E3FCC">
            <w:pPr>
              <w:pStyle w:val="TAL"/>
            </w:pPr>
          </w:p>
        </w:tc>
      </w:tr>
      <w:tr w:rsidR="000C70BA"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Default="000C70BA" w:rsidP="002E3FCC">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Default="000C70BA" w:rsidP="002E3FCC">
            <w:pPr>
              <w:pStyle w:val="TAL"/>
            </w:pPr>
          </w:p>
        </w:tc>
      </w:tr>
    </w:tbl>
    <w:p w14:paraId="3D40080E" w14:textId="77777777" w:rsidR="000C70BA" w:rsidRDefault="000C70BA" w:rsidP="000C70BA"/>
    <w:p w14:paraId="5C81D0BC" w14:textId="77777777" w:rsidR="000C70BA" w:rsidRDefault="000C70BA" w:rsidP="000C70BA">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Default="000C70BA" w:rsidP="002E3FCC">
            <w:pPr>
              <w:pStyle w:val="TAL"/>
            </w:pPr>
            <w:r>
              <w:t>Derivation Path: TS 24.281 [26], clause F.2</w:t>
            </w:r>
          </w:p>
        </w:tc>
      </w:tr>
      <w:tr w:rsidR="000C70BA"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Default="000C70BA" w:rsidP="002E3FCC">
            <w:pPr>
              <w:pStyle w:val="TAH"/>
            </w:pPr>
            <w:r>
              <w:t>Condition</w:t>
            </w:r>
          </w:p>
        </w:tc>
      </w:tr>
      <w:tr w:rsidR="000C70BA"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Default="000C70BA" w:rsidP="002E3FCC">
            <w:pPr>
              <w:pStyle w:val="TAL"/>
            </w:pPr>
          </w:p>
        </w:tc>
      </w:tr>
      <w:tr w:rsidR="000C70BA"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Default="000C70BA" w:rsidP="002E3FCC">
            <w:pPr>
              <w:pStyle w:val="TAL"/>
            </w:pPr>
          </w:p>
        </w:tc>
      </w:tr>
      <w:tr w:rsidR="000C70BA"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Default="000C70BA" w:rsidP="002E3FCC">
            <w:pPr>
              <w:pStyle w:val="TAL"/>
            </w:pPr>
          </w:p>
        </w:tc>
      </w:tr>
      <w:tr w:rsidR="000C70BA"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Default="000C70BA" w:rsidP="002E3FCC">
            <w:pPr>
              <w:pStyle w:val="TAL"/>
            </w:pPr>
          </w:p>
        </w:tc>
      </w:tr>
      <w:tr w:rsidR="000C70BA"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Default="000C70BA" w:rsidP="002E3FCC">
            <w:pPr>
              <w:pStyle w:val="TAL"/>
            </w:pPr>
          </w:p>
        </w:tc>
      </w:tr>
      <w:tr w:rsidR="000C70BA"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Default="000C70BA" w:rsidP="002E3FCC">
            <w:pPr>
              <w:pStyle w:val="TAL"/>
            </w:pPr>
          </w:p>
        </w:tc>
      </w:tr>
      <w:tr w:rsidR="000C70BA"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Default="000C70BA" w:rsidP="002E3FCC">
            <w:pPr>
              <w:pStyle w:val="TAL"/>
            </w:pPr>
          </w:p>
        </w:tc>
      </w:tr>
      <w:tr w:rsidR="000C70BA"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Default="000C70BA" w:rsidP="002E3FCC">
            <w:pPr>
              <w:pStyle w:val="TAL"/>
            </w:pPr>
          </w:p>
        </w:tc>
      </w:tr>
      <w:tr w:rsidR="000C70BA"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Default="000C70BA" w:rsidP="002E3FCC">
            <w:pPr>
              <w:pStyle w:val="TAL"/>
            </w:pPr>
          </w:p>
        </w:tc>
      </w:tr>
    </w:tbl>
    <w:p w14:paraId="2B7CEC79" w14:textId="77777777" w:rsidR="000C70BA" w:rsidRDefault="000C70BA" w:rsidP="000C70BA"/>
    <w:p w14:paraId="72889673" w14:textId="0ED07612" w:rsidR="000C70BA" w:rsidRDefault="000C70BA" w:rsidP="000C70BA">
      <w:pPr>
        <w:pStyle w:val="TH"/>
      </w:pPr>
      <w:r>
        <w:t>Table 6.8.1.3.3-21: SIP MESSAGE from the SS (Step 20,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Default="000C70BA" w:rsidP="002E3FCC">
            <w:pPr>
              <w:pStyle w:val="TAL"/>
            </w:pPr>
            <w:r>
              <w:t xml:space="preserve">Derivation Path: TS </w:t>
            </w:r>
            <w:r w:rsidR="00960759">
              <w:t>37.579</w:t>
            </w:r>
            <w:r>
              <w:t>-1 [2], Table 5.5.2.7.2-1</w:t>
            </w:r>
          </w:p>
        </w:tc>
      </w:tr>
      <w:tr w:rsidR="000C70BA"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Default="000C70BA" w:rsidP="002E3FCC">
            <w:pPr>
              <w:pStyle w:val="TAH"/>
            </w:pPr>
            <w:r>
              <w:t>Condition</w:t>
            </w:r>
          </w:p>
        </w:tc>
      </w:tr>
      <w:tr w:rsidR="000C70BA"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Default="000C70BA" w:rsidP="002E3FCC">
            <w:pPr>
              <w:pStyle w:val="TAL"/>
            </w:pPr>
          </w:p>
        </w:tc>
      </w:tr>
      <w:tr w:rsidR="000C70BA"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Default="000C70BA" w:rsidP="002E3FCC">
            <w:pPr>
              <w:pStyle w:val="TAL"/>
            </w:pPr>
          </w:p>
        </w:tc>
      </w:tr>
      <w:tr w:rsidR="000C70BA"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Default="000C70BA" w:rsidP="002E3FCC">
            <w:pPr>
              <w:pStyle w:val="TAL"/>
            </w:pPr>
          </w:p>
        </w:tc>
      </w:tr>
      <w:tr w:rsidR="000C70BA"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Default="000C70BA" w:rsidP="002E3FCC">
            <w:pPr>
              <w:pStyle w:val="TAL"/>
            </w:pPr>
          </w:p>
        </w:tc>
      </w:tr>
      <w:tr w:rsidR="000C70BA"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Default="000C70BA" w:rsidP="002E3FCC">
            <w:pPr>
              <w:pStyle w:val="TAL"/>
            </w:pPr>
          </w:p>
        </w:tc>
      </w:tr>
      <w:tr w:rsidR="000C70BA"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Default="000C70BA" w:rsidP="002E3FCC">
            <w:pPr>
              <w:pStyle w:val="TAL"/>
            </w:pPr>
          </w:p>
        </w:tc>
      </w:tr>
      <w:tr w:rsidR="000C70BA"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Default="000C70BA" w:rsidP="002E3FCC">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Default="000C70BA" w:rsidP="002E3FCC">
            <w:pPr>
              <w:pStyle w:val="TAL"/>
            </w:pPr>
          </w:p>
        </w:tc>
      </w:tr>
    </w:tbl>
    <w:p w14:paraId="357CEA01" w14:textId="77777777" w:rsidR="000C70BA" w:rsidRDefault="000C70BA" w:rsidP="000C70BA"/>
    <w:p w14:paraId="1429F1DF" w14:textId="77777777" w:rsidR="000C70BA" w:rsidRDefault="000C70BA" w:rsidP="000C70BA">
      <w:pPr>
        <w:pStyle w:val="TH"/>
      </w:pPr>
      <w:r>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Default="000C70BA" w:rsidP="002E3FCC">
            <w:pPr>
              <w:pStyle w:val="TAL"/>
            </w:pPr>
            <w:r>
              <w:t>Derivation Path: TS 24.281 [26], clause F.2</w:t>
            </w:r>
          </w:p>
        </w:tc>
      </w:tr>
      <w:tr w:rsidR="000C70BA"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Default="000C70BA" w:rsidP="002E3FCC">
            <w:pPr>
              <w:pStyle w:val="TAH"/>
            </w:pPr>
            <w:r>
              <w:t>Condition</w:t>
            </w:r>
          </w:p>
        </w:tc>
      </w:tr>
      <w:tr w:rsidR="000C70BA"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Default="000C70BA" w:rsidP="002E3FCC">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Default="000C70BA" w:rsidP="002E3FCC">
            <w:pPr>
              <w:pStyle w:val="TAL"/>
            </w:pPr>
          </w:p>
        </w:tc>
      </w:tr>
      <w:tr w:rsidR="000C70BA"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Default="000C70BA" w:rsidP="002E3FCC">
            <w:pPr>
              <w:pStyle w:val="TAL"/>
            </w:pPr>
          </w:p>
        </w:tc>
      </w:tr>
      <w:tr w:rsidR="000C70BA"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Default="000C70BA" w:rsidP="002E3FCC">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Default="000C70BA" w:rsidP="002E3FCC">
            <w:pPr>
              <w:pStyle w:val="TAL"/>
            </w:pPr>
          </w:p>
        </w:tc>
      </w:tr>
      <w:tr w:rsidR="000C70BA"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Default="000C70BA" w:rsidP="002E3FCC">
            <w:pPr>
              <w:pStyle w:val="TAL"/>
            </w:pPr>
          </w:p>
        </w:tc>
      </w:tr>
      <w:tr w:rsidR="000C70BA"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Default="000C70BA" w:rsidP="002E3FCC">
            <w:pPr>
              <w:pStyle w:val="TAL"/>
            </w:pPr>
          </w:p>
        </w:tc>
      </w:tr>
      <w:tr w:rsidR="000C70BA"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Default="000C70BA" w:rsidP="002E3FCC">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Default="000C70BA" w:rsidP="002E3FCC">
            <w:pPr>
              <w:pStyle w:val="TAL"/>
            </w:pPr>
            <w:r>
              <w:rPr>
                <w:rFonts w:eastAsia="MS PGothic"/>
              </w:rPr>
              <w:t>The selected value is randomly chosen - a</w:t>
            </w:r>
            <w:r>
              <w:t xml:space="preserve"> 6 digit hexadecimal number between 000000 and</w:t>
            </w:r>
          </w:p>
          <w:p w14:paraId="5FA399A1" w14:textId="77777777" w:rsidR="000C70BA" w:rsidRDefault="000C70BA" w:rsidP="002E3FCC">
            <w:pPr>
              <w:pStyle w:val="TAL"/>
            </w:pPr>
            <w:r>
              <w:t>FFFFFF (see TS 23.003 [X] clause 15.2.</w:t>
            </w:r>
          </w:p>
          <w:p w14:paraId="224993E6" w14:textId="77777777" w:rsidR="000C70BA" w:rsidRDefault="000C70BA" w:rsidP="002E3FCC">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Default="000C70BA" w:rsidP="002E3FCC">
            <w:pPr>
              <w:pStyle w:val="TAL"/>
            </w:pPr>
          </w:p>
        </w:tc>
      </w:tr>
      <w:tr w:rsidR="000C70BA"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Default="000C70BA" w:rsidP="002E3FCC">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Default="000C70BA" w:rsidP="002E3FCC">
            <w:pPr>
              <w:pStyle w:val="TAL"/>
            </w:pPr>
          </w:p>
        </w:tc>
      </w:tr>
      <w:tr w:rsidR="000C70BA"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Default="000C70BA" w:rsidP="002E3FCC">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Default="000C70BA" w:rsidP="002E3FCC">
            <w:pPr>
              <w:pStyle w:val="TAL"/>
            </w:pPr>
          </w:p>
        </w:tc>
      </w:tr>
      <w:tr w:rsidR="000C70BA"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Default="000C70BA" w:rsidP="002E3FCC">
            <w:pPr>
              <w:pStyle w:val="TAL"/>
            </w:pPr>
          </w:p>
        </w:tc>
      </w:tr>
      <w:tr w:rsidR="000C70BA"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Default="000C70BA" w:rsidP="002E3FCC">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Default="000C70BA" w:rsidP="002E3FCC">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Default="000C70BA" w:rsidP="002E3FCC">
            <w:pPr>
              <w:pStyle w:val="TAL"/>
            </w:pPr>
          </w:p>
        </w:tc>
      </w:tr>
      <w:tr w:rsidR="000C70BA"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Default="000C70BA" w:rsidP="002E3FCC">
            <w:pPr>
              <w:pStyle w:val="TAL"/>
            </w:pPr>
          </w:p>
        </w:tc>
      </w:tr>
      <w:tr w:rsidR="000C70BA"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Default="000C70BA" w:rsidP="002E3FCC">
            <w:pPr>
              <w:pStyle w:val="TAL"/>
            </w:pPr>
          </w:p>
        </w:tc>
      </w:tr>
    </w:tbl>
    <w:p w14:paraId="5EE50DBC" w14:textId="77777777" w:rsidR="000C70BA" w:rsidRDefault="000C70BA" w:rsidP="000C70BA"/>
    <w:p w14:paraId="144CDCCF" w14:textId="241FB37A" w:rsidR="000C70BA" w:rsidRDefault="000C70BA" w:rsidP="000C70BA">
      <w:pPr>
        <w:pStyle w:val="TH"/>
      </w:pPr>
      <w:r>
        <w:t>Table 6.8.1.3.3-23: SIP MESSAGE from the UE (Step 21,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Default="000C70BA" w:rsidP="002E3FCC">
            <w:pPr>
              <w:pStyle w:val="TAL"/>
            </w:pPr>
            <w:r>
              <w:t xml:space="preserve">Derivation Path: TS </w:t>
            </w:r>
            <w:r w:rsidR="00960759">
              <w:t>37.579</w:t>
            </w:r>
            <w:r>
              <w:t>-1 [2], Table 5.5.2.7.1-1</w:t>
            </w:r>
          </w:p>
        </w:tc>
      </w:tr>
      <w:tr w:rsidR="000C70BA"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Default="000C70BA" w:rsidP="002E3FCC">
            <w:pPr>
              <w:pStyle w:val="TAH"/>
            </w:pPr>
            <w:r>
              <w:t>Condition</w:t>
            </w:r>
          </w:p>
        </w:tc>
      </w:tr>
      <w:tr w:rsidR="000C70BA"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Default="000C70BA" w:rsidP="002E3FCC">
            <w:pPr>
              <w:pStyle w:val="TAL"/>
            </w:pPr>
          </w:p>
        </w:tc>
      </w:tr>
      <w:tr w:rsidR="000C70BA"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Default="000C70BA" w:rsidP="002E3FCC">
            <w:pPr>
              <w:pStyle w:val="TAL"/>
            </w:pPr>
          </w:p>
        </w:tc>
      </w:tr>
      <w:tr w:rsidR="000C70BA"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Default="000C70BA" w:rsidP="002E3FCC">
            <w:pPr>
              <w:pStyle w:val="TAL"/>
            </w:pPr>
          </w:p>
        </w:tc>
      </w:tr>
      <w:tr w:rsidR="000C70BA"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Default="000C70BA" w:rsidP="002E3FCC">
            <w:pPr>
              <w:pStyle w:val="TAL"/>
            </w:pPr>
          </w:p>
        </w:tc>
      </w:tr>
      <w:tr w:rsidR="000C70BA"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Default="000C70BA" w:rsidP="002E3FCC">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Default="000C70BA" w:rsidP="002E3FCC">
            <w:pPr>
              <w:pStyle w:val="TAL"/>
            </w:pPr>
          </w:p>
        </w:tc>
      </w:tr>
    </w:tbl>
    <w:p w14:paraId="2846B83E" w14:textId="77777777" w:rsidR="000C70BA" w:rsidRDefault="000C70BA" w:rsidP="000C70BA"/>
    <w:p w14:paraId="3C16FD1D" w14:textId="77777777" w:rsidR="000C70BA" w:rsidRDefault="000C70BA" w:rsidP="000C70BA">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Default="000C70BA" w:rsidP="002E3FCC">
            <w:pPr>
              <w:pStyle w:val="TAL"/>
            </w:pPr>
            <w:r>
              <w:t>Derivation Path: TS 24.281 [26], clause F.2</w:t>
            </w:r>
          </w:p>
        </w:tc>
      </w:tr>
      <w:tr w:rsidR="000C70BA"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Default="000C70BA" w:rsidP="002E3FCC">
            <w:pPr>
              <w:pStyle w:val="TAH"/>
            </w:pPr>
            <w:r>
              <w:t>Condition</w:t>
            </w:r>
          </w:p>
        </w:tc>
      </w:tr>
      <w:tr w:rsidR="000C70BA"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Default="000C70BA" w:rsidP="002E3FCC">
            <w:pPr>
              <w:pStyle w:val="TAL"/>
            </w:pPr>
          </w:p>
        </w:tc>
      </w:tr>
      <w:tr w:rsidR="000C70BA"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Default="000C70BA" w:rsidP="002E3FCC">
            <w:pPr>
              <w:pStyle w:val="TAL"/>
            </w:pPr>
          </w:p>
        </w:tc>
      </w:tr>
      <w:tr w:rsidR="000C70BA"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Default="000C70BA" w:rsidP="002E3FCC">
            <w:pPr>
              <w:pStyle w:val="TAL"/>
            </w:pPr>
          </w:p>
        </w:tc>
      </w:tr>
      <w:tr w:rsidR="000C70BA"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Default="000C70BA" w:rsidP="002E3FCC">
            <w:pPr>
              <w:pStyle w:val="TAL"/>
            </w:pPr>
          </w:p>
        </w:tc>
      </w:tr>
      <w:tr w:rsidR="000C70BA"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Default="000C70BA" w:rsidP="002E3FCC">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Default="000C70BA" w:rsidP="002E3FCC">
            <w:pPr>
              <w:pStyle w:val="TAL"/>
            </w:pPr>
          </w:p>
        </w:tc>
      </w:tr>
      <w:tr w:rsidR="000C70BA"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Default="000C70BA" w:rsidP="002E3FCC">
            <w:pPr>
              <w:pStyle w:val="TAL"/>
            </w:pPr>
          </w:p>
        </w:tc>
      </w:tr>
      <w:tr w:rsidR="000C70BA"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Default="000C70BA" w:rsidP="002E3FCC">
            <w:pPr>
              <w:pStyle w:val="TAL"/>
            </w:pPr>
          </w:p>
        </w:tc>
      </w:tr>
      <w:tr w:rsidR="000C70BA"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Default="000C70BA" w:rsidP="002E3FCC">
            <w:pPr>
              <w:pStyle w:val="TAL"/>
            </w:pPr>
          </w:p>
        </w:tc>
      </w:tr>
      <w:tr w:rsidR="000C70BA"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Default="000C70BA" w:rsidP="002E3FCC">
            <w:pPr>
              <w:pStyle w:val="TAL"/>
            </w:pPr>
          </w:p>
        </w:tc>
      </w:tr>
    </w:tbl>
    <w:p w14:paraId="2F7997B2" w14:textId="77777777" w:rsidR="000C70BA" w:rsidRDefault="000C70BA" w:rsidP="000C70BA"/>
    <w:p w14:paraId="66BD5B35" w14:textId="77777777" w:rsidR="000C70BA" w:rsidRDefault="000C70BA" w:rsidP="000C70BA">
      <w:pPr>
        <w:pStyle w:val="TH"/>
      </w:pPr>
      <w:r>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Default="000C70BA" w:rsidP="002E3FCC">
            <w:pPr>
              <w:pStyle w:val="TAL"/>
            </w:pPr>
            <w:r>
              <w:t xml:space="preserve">Derivation Path: TS </w:t>
            </w:r>
            <w:r w:rsidR="00960759">
              <w:t>37.579</w:t>
            </w:r>
            <w:r>
              <w:t>-1 [2], Table 5.5.11.2.7-1, condition ACK</w:t>
            </w:r>
          </w:p>
        </w:tc>
      </w:tr>
      <w:tr w:rsidR="000C70BA"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Default="000C70BA" w:rsidP="002E3FCC">
            <w:pPr>
              <w:pStyle w:val="TAH"/>
            </w:pPr>
            <w:r>
              <w:t>Condition</w:t>
            </w:r>
          </w:p>
        </w:tc>
      </w:tr>
      <w:tr w:rsidR="000C70BA"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Default="000C70BA" w:rsidP="002E3FCC">
            <w:pPr>
              <w:pStyle w:val="TAL"/>
            </w:pPr>
          </w:p>
        </w:tc>
      </w:tr>
      <w:tr w:rsidR="000C70BA"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Default="000C70BA" w:rsidP="002E3FCC">
            <w:pPr>
              <w:pStyle w:val="TAL"/>
            </w:pPr>
          </w:p>
        </w:tc>
      </w:tr>
    </w:tbl>
    <w:p w14:paraId="69B4646D" w14:textId="77777777" w:rsidR="000C70BA" w:rsidRDefault="000C70BA" w:rsidP="000C70BA"/>
    <w:p w14:paraId="487DA4EE" w14:textId="77777777" w:rsidR="000C70BA" w:rsidRDefault="000C70BA" w:rsidP="000C70BA">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Default="000C70BA" w:rsidP="002E3FCC">
            <w:pPr>
              <w:pStyle w:val="TAL"/>
            </w:pPr>
            <w:r>
              <w:t xml:space="preserve">Derivation Path: TS </w:t>
            </w:r>
            <w:r w:rsidR="00960759">
              <w:t>37.579</w:t>
            </w:r>
            <w:r>
              <w:t>-1 [2], Table 5.5.11.3.5-1, condition UPLINK</w:t>
            </w:r>
          </w:p>
        </w:tc>
      </w:tr>
    </w:tbl>
    <w:p w14:paraId="26E0576D" w14:textId="77777777" w:rsidR="000C70BA" w:rsidRDefault="000C70BA" w:rsidP="000C70BA"/>
    <w:p w14:paraId="0786BB15" w14:textId="77777777" w:rsidR="000C70BA" w:rsidRDefault="000C70BA" w:rsidP="000C70BA">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Default="000C70BA" w:rsidP="002E3FCC">
            <w:pPr>
              <w:pStyle w:val="TAL"/>
            </w:pPr>
            <w:r>
              <w:t xml:space="preserve">Derivation Path: TS </w:t>
            </w:r>
            <w:r w:rsidR="00960759">
              <w:t>37.579</w:t>
            </w:r>
            <w:r>
              <w:t>-1 [2], Table 5.5.11.2.15-1</w:t>
            </w:r>
          </w:p>
        </w:tc>
      </w:tr>
      <w:tr w:rsidR="000C70BA"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Default="000C70BA" w:rsidP="002E3FCC">
            <w:pPr>
              <w:pStyle w:val="TAH"/>
            </w:pPr>
            <w:r>
              <w:t>Condition</w:t>
            </w:r>
          </w:p>
        </w:tc>
      </w:tr>
      <w:tr w:rsidR="000C70BA"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Default="000C70BA" w:rsidP="002E3FCC">
            <w:pPr>
              <w:pStyle w:val="TAL"/>
            </w:pPr>
          </w:p>
        </w:tc>
      </w:tr>
      <w:tr w:rsidR="000C70BA"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Default="000C70BA" w:rsidP="002E3FCC">
            <w:pPr>
              <w:pStyle w:val="TAL"/>
            </w:pPr>
          </w:p>
        </w:tc>
      </w:tr>
    </w:tbl>
    <w:p w14:paraId="62776F95" w14:textId="77777777" w:rsidR="000C70BA" w:rsidRDefault="000C70BA" w:rsidP="000C70BA"/>
    <w:p w14:paraId="1B00840B" w14:textId="77777777" w:rsidR="000C70BA" w:rsidRDefault="000C70BA" w:rsidP="000C70BA">
      <w:pPr>
        <w:pStyle w:val="TH"/>
      </w:pPr>
      <w:r>
        <w:t>Table 6.8.1.3.3-27: Void</w:t>
      </w:r>
    </w:p>
    <w:p w14:paraId="7DD65676" w14:textId="77777777" w:rsidR="000C70BA" w:rsidRDefault="000C70BA" w:rsidP="000C70BA"/>
    <w:p w14:paraId="22BFDD1D" w14:textId="77777777" w:rsidR="000C70BA" w:rsidRPr="00201E3B" w:rsidRDefault="000C70BA" w:rsidP="000C70BA">
      <w:pPr>
        <w:pStyle w:val="Heading2"/>
      </w:pPr>
      <w:bookmarkStart w:id="836" w:name="_Toc171440769"/>
      <w:bookmarkStart w:id="837" w:name="_Toc180160961"/>
      <w:r>
        <w:t>6.9</w:t>
      </w:r>
      <w:r w:rsidRPr="00201E3B">
        <w:tab/>
      </w:r>
      <w:r>
        <w:t>Location</w:t>
      </w:r>
      <w:bookmarkEnd w:id="836"/>
      <w:bookmarkEnd w:id="837"/>
    </w:p>
    <w:p w14:paraId="359258E8"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6.9.1</w:t>
      </w:r>
      <w:r>
        <w:rPr>
          <w:rFonts w:ascii="Arial" w:hAnsi="Arial"/>
          <w:sz w:val="28"/>
        </w:rPr>
        <w:tab/>
      </w:r>
      <w:r w:rsidRPr="00AC0629">
        <w:rPr>
          <w:rFonts w:ascii="Arial" w:hAnsi="Arial"/>
          <w:sz w:val="28"/>
        </w:rPr>
        <w:t>On-network / Location/ Location Information Request</w:t>
      </w:r>
    </w:p>
    <w:p w14:paraId="4A699F09" w14:textId="77777777" w:rsidR="000C70BA" w:rsidRDefault="000C70BA" w:rsidP="000C70BA">
      <w:pPr>
        <w:pStyle w:val="H6"/>
      </w:pPr>
      <w:r>
        <w:t>6.9.1.1</w:t>
      </w:r>
      <w:r>
        <w:tab/>
        <w:t>Test Purpose (TP)</w:t>
      </w:r>
    </w:p>
    <w:p w14:paraId="5107058B" w14:textId="77777777" w:rsidR="000C70BA" w:rsidRDefault="000C70BA" w:rsidP="000C70BA">
      <w:pPr>
        <w:pStyle w:val="H6"/>
      </w:pPr>
      <w:r>
        <w:t>(1)</w:t>
      </w:r>
    </w:p>
    <w:p w14:paraId="156C8735"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7F8BAA55" w14:textId="77777777" w:rsidR="000C70BA" w:rsidRDefault="000C70BA" w:rsidP="000C70BA">
      <w:pPr>
        <w:pStyle w:val="PL"/>
      </w:pPr>
      <w:r>
        <w:t>ensure that {</w:t>
      </w:r>
    </w:p>
    <w:p w14:paraId="2C1273EB" w14:textId="77777777" w:rsidR="000C70BA" w:rsidRDefault="000C70BA" w:rsidP="000C70BA">
      <w:pPr>
        <w:pStyle w:val="PL"/>
      </w:pPr>
      <w:r>
        <w:br/>
        <w:t xml:space="preserve">  </w:t>
      </w:r>
      <w:r>
        <w:rPr>
          <w:b/>
        </w:rPr>
        <w:t>when</w:t>
      </w:r>
      <w:r>
        <w:t xml:space="preserve"> { UE (MCVideo Client) receives a location information request before the minimumReportInterval timer has expired </w:t>
      </w:r>
      <w:r>
        <w:rPr>
          <w:b/>
        </w:rPr>
        <w:t xml:space="preserve"> </w:t>
      </w:r>
      <w:r>
        <w:t>}</w:t>
      </w:r>
    </w:p>
    <w:p w14:paraId="5AF5CDB8" w14:textId="77777777" w:rsidR="000C70BA" w:rsidRDefault="000C70BA" w:rsidP="000C70BA">
      <w:pPr>
        <w:pStyle w:val="PL"/>
      </w:pPr>
      <w:r>
        <w:t xml:space="preserve">    </w:t>
      </w:r>
      <w:r>
        <w:rPr>
          <w:b/>
        </w:rPr>
        <w:t>then</w:t>
      </w:r>
      <w:r>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22E1F366" w14:textId="77777777" w:rsidR="000C70BA" w:rsidRDefault="000C70BA" w:rsidP="000C70BA">
      <w:pPr>
        <w:pStyle w:val="PL"/>
      </w:pPr>
      <w:r>
        <w:t xml:space="preserve">            }</w:t>
      </w:r>
    </w:p>
    <w:p w14:paraId="51434494" w14:textId="77777777" w:rsidR="000C70BA" w:rsidRDefault="000C70BA" w:rsidP="000C70BA">
      <w:pPr>
        <w:pStyle w:val="PL"/>
      </w:pPr>
    </w:p>
    <w:p w14:paraId="1CAAC845" w14:textId="77777777" w:rsidR="000C70BA" w:rsidRDefault="000C70BA" w:rsidP="000C70BA">
      <w:pPr>
        <w:pStyle w:val="H6"/>
      </w:pPr>
      <w:r>
        <w:t>(2)</w:t>
      </w:r>
    </w:p>
    <w:p w14:paraId="5ED1C51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30843019" w14:textId="77777777" w:rsidR="000C70BA" w:rsidRDefault="000C70BA" w:rsidP="000C70BA">
      <w:pPr>
        <w:pStyle w:val="PL"/>
      </w:pPr>
      <w:r>
        <w:t>ensure that {</w:t>
      </w:r>
    </w:p>
    <w:p w14:paraId="5A35EFE5" w14:textId="77777777" w:rsidR="000C70BA" w:rsidRDefault="000C70BA" w:rsidP="000C70BA">
      <w:pPr>
        <w:pStyle w:val="PL"/>
      </w:pPr>
      <w:r>
        <w:t xml:space="preserve">  </w:t>
      </w:r>
      <w:r>
        <w:rPr>
          <w:b/>
        </w:rPr>
        <w:t>when</w:t>
      </w:r>
      <w:r>
        <w:t xml:space="preserve"> { UE (MCVideo Client) determines that the periodic </w:t>
      </w:r>
      <w:r w:rsidRPr="0073469F">
        <w:t xml:space="preserve">location reporting trigger </w:t>
      </w:r>
      <w:r>
        <w:t xml:space="preserve">has </w:t>
      </w:r>
      <w:r w:rsidRPr="0073469F">
        <w:t>fire</w:t>
      </w:r>
      <w:r>
        <w:t xml:space="preserve">d </w:t>
      </w:r>
      <w:r w:rsidRPr="002B4261">
        <w:rPr>
          <w:b/>
          <w:bCs/>
        </w:rPr>
        <w:t>and</w:t>
      </w:r>
      <w:r>
        <w:t xml:space="preserve"> the minimumReportInterval timer has expired }</w:t>
      </w:r>
    </w:p>
    <w:p w14:paraId="62410299" w14:textId="77777777" w:rsidR="000C70BA" w:rsidRDefault="000C70BA" w:rsidP="000C70BA">
      <w:pPr>
        <w:pStyle w:val="PL"/>
      </w:pPr>
      <w:r>
        <w:t xml:space="preserve">    </w:t>
      </w:r>
      <w:r>
        <w:rPr>
          <w:b/>
        </w:rPr>
        <w:t>then</w:t>
      </w:r>
      <w:r>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730DA2B0" w14:textId="77777777" w:rsidR="000C70BA" w:rsidRDefault="000C70BA" w:rsidP="000C70BA">
      <w:pPr>
        <w:pStyle w:val="PL"/>
      </w:pPr>
      <w:r>
        <w:t xml:space="preserve">            }</w:t>
      </w:r>
    </w:p>
    <w:p w14:paraId="6D27247C" w14:textId="77777777" w:rsidR="000C70BA" w:rsidRDefault="000C70BA" w:rsidP="000C70BA">
      <w:pPr>
        <w:pStyle w:val="PL"/>
      </w:pPr>
    </w:p>
    <w:p w14:paraId="11AF8E47" w14:textId="77777777" w:rsidR="000C70BA" w:rsidRDefault="000C70BA" w:rsidP="000C70BA">
      <w:pPr>
        <w:pStyle w:val="H6"/>
      </w:pPr>
      <w:r>
        <w:t>(</w:t>
      </w:r>
      <w:r w:rsidRPr="00795872">
        <w:t>3</w:t>
      </w:r>
      <w:r>
        <w:t>)</w:t>
      </w:r>
    </w:p>
    <w:p w14:paraId="16F1FC8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w:t>
      </w:r>
    </w:p>
    <w:p w14:paraId="5C72A75B" w14:textId="77777777" w:rsidR="000C70BA" w:rsidRDefault="000C70BA" w:rsidP="000C70BA">
      <w:pPr>
        <w:pStyle w:val="PL"/>
      </w:pPr>
      <w:r>
        <w:t>ensure that {</w:t>
      </w:r>
    </w:p>
    <w:p w14:paraId="358B2ABF" w14:textId="77777777" w:rsidR="000C70BA" w:rsidRDefault="000C70BA" w:rsidP="000C70BA">
      <w:pPr>
        <w:pStyle w:val="PL"/>
      </w:pPr>
      <w:r>
        <w:t xml:space="preserve">  </w:t>
      </w:r>
      <w:r>
        <w:rPr>
          <w:b/>
        </w:rPr>
        <w:t>when</w:t>
      </w:r>
      <w:r>
        <w:t xml:space="preserve"> { UE (MCVideo Client) receives a new location information configuration message and ConfigScope set to 'Full' }</w:t>
      </w:r>
    </w:p>
    <w:p w14:paraId="36F3AF50" w14:textId="77777777" w:rsidR="000C70BA" w:rsidRDefault="000C70BA" w:rsidP="000C70BA">
      <w:pPr>
        <w:pStyle w:val="PL"/>
      </w:pPr>
      <w:r>
        <w:t xml:space="preserve">    </w:t>
      </w:r>
      <w:r>
        <w:rPr>
          <w:b/>
        </w:rPr>
        <w:t>then</w:t>
      </w:r>
      <w:r>
        <w:t xml:space="preserve"> { UE (MCVideo Client) stores the contents of the &lt;Configuration&gt; elements thereby overriding the previous configuration }</w:t>
      </w:r>
    </w:p>
    <w:p w14:paraId="3D99664E" w14:textId="77777777" w:rsidR="000C70BA" w:rsidRDefault="000C70BA" w:rsidP="000C70BA">
      <w:pPr>
        <w:pStyle w:val="PL"/>
      </w:pPr>
      <w:r>
        <w:t xml:space="preserve">            }</w:t>
      </w:r>
    </w:p>
    <w:p w14:paraId="40F69ACC" w14:textId="77777777" w:rsidR="000C70BA" w:rsidRDefault="000C70BA" w:rsidP="000C70BA">
      <w:pPr>
        <w:pStyle w:val="PL"/>
      </w:pPr>
    </w:p>
    <w:p w14:paraId="4F9D637E" w14:textId="77777777" w:rsidR="000C70BA" w:rsidRDefault="000C70BA" w:rsidP="000C70BA">
      <w:pPr>
        <w:pStyle w:val="H6"/>
      </w:pPr>
      <w:r>
        <w:t>6.9.1.2</w:t>
      </w:r>
      <w:r>
        <w:tab/>
        <w:t>Conformance requirements</w:t>
      </w:r>
    </w:p>
    <w:p w14:paraId="63FEBB61" w14:textId="77777777" w:rsidR="000C70BA" w:rsidRDefault="000C70BA" w:rsidP="000C70BA">
      <w:r>
        <w:t xml:space="preserve">References: The conformance requirements covered in the current TC are specified in: TS 24.281, clauses </w:t>
      </w:r>
      <w:r>
        <w:rPr>
          <w:rFonts w:eastAsia="Malgun Gothic"/>
        </w:rPr>
        <w:t xml:space="preserve">18.3.1, </w:t>
      </w:r>
      <w:r>
        <w:t>18.3.2, 18.3.3, 18.3.4.2. Unless otherwise stated, these are Rel-16 requirements.</w:t>
      </w:r>
    </w:p>
    <w:p w14:paraId="3E675394" w14:textId="77777777" w:rsidR="000C70BA" w:rsidRDefault="000C70BA" w:rsidP="000C70BA">
      <w:r>
        <w:t>[TS 24.281 clause 18.3.1]</w:t>
      </w:r>
    </w:p>
    <w:p w14:paraId="1CFE185A" w14:textId="77777777" w:rsidR="000C70BA" w:rsidRPr="0073469F" w:rsidRDefault="000C70BA" w:rsidP="000C70BA">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5AF90864" w14:textId="77777777" w:rsidR="000C70BA" w:rsidRDefault="000C70BA" w:rsidP="000C70BA">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1EC3BA0C" w14:textId="77777777" w:rsidR="000C70BA" w:rsidRDefault="000C70BA" w:rsidP="000C70BA">
      <w:r>
        <w:t>[TS 24.281 clause 18.3.2]</w:t>
      </w:r>
    </w:p>
    <w:p w14:paraId="55C53068" w14:textId="77777777" w:rsidR="000C70BA" w:rsidRPr="0073469F" w:rsidRDefault="000C70BA" w:rsidP="000C70BA">
      <w:r w:rsidRPr="0073469F">
        <w:t>Upon receiving a SIP MESSAGE request containing</w:t>
      </w:r>
      <w:r>
        <w:t>:</w:t>
      </w:r>
    </w:p>
    <w:p w14:paraId="08DEDBA7"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89D4F49"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75F79781"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367C36F6" w14:textId="77777777" w:rsidR="000C70BA" w:rsidRPr="0073469F" w:rsidRDefault="000C70BA" w:rsidP="000C70BA">
      <w:r w:rsidRPr="0073469F">
        <w:t xml:space="preserve">then the </w:t>
      </w:r>
      <w:r>
        <w:t>MCVideo</w:t>
      </w:r>
      <w:r w:rsidRPr="0073469F">
        <w:t xml:space="preserve"> client:</w:t>
      </w:r>
    </w:p>
    <w:p w14:paraId="56554206" w14:textId="77777777" w:rsidR="000C70BA" w:rsidRDefault="000C70BA" w:rsidP="000C70BA">
      <w:pPr>
        <w:pStyle w:val="B1"/>
        <w:tabs>
          <w:tab w:val="left" w:pos="5954"/>
        </w:tabs>
      </w:pPr>
      <w:r w:rsidRPr="0073469F">
        <w:t>1)</w:t>
      </w:r>
      <w:r w:rsidRPr="0073469F">
        <w:tab/>
        <w:t>shall store the contents of the &lt;Configuration&gt; elements</w:t>
      </w:r>
      <w:r>
        <w:t>;</w:t>
      </w:r>
    </w:p>
    <w:p w14:paraId="1FD2C509" w14:textId="77777777" w:rsidR="000C70BA" w:rsidRDefault="000C70BA" w:rsidP="000C70BA">
      <w:pPr>
        <w:pStyle w:val="B1"/>
      </w:pPr>
      <w:r>
        <w:t>2)</w:t>
      </w:r>
      <w:r>
        <w:tab/>
        <w:t>shall</w:t>
      </w:r>
      <w:r w:rsidRPr="0073469F">
        <w:t xml:space="preserve"> set the location reporting triggers accordingly</w:t>
      </w:r>
      <w:r>
        <w:t>; and</w:t>
      </w:r>
    </w:p>
    <w:p w14:paraId="73DDB07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1AC819BB" w14:textId="77777777" w:rsidR="000C70BA" w:rsidRDefault="000C70BA" w:rsidP="000C70BA">
      <w:r>
        <w:t>[TS  24.281 clause 18.3.3]</w:t>
      </w:r>
    </w:p>
    <w:p w14:paraId="098FD382" w14:textId="77777777" w:rsidR="000C70BA" w:rsidRPr="0073469F" w:rsidRDefault="000C70BA" w:rsidP="000C70BA">
      <w:r w:rsidRPr="0073469F">
        <w:t>Upon receiving a SIP MESSAGE request containing</w:t>
      </w:r>
    </w:p>
    <w:p w14:paraId="6DB1DB05"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5B2C42E1"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C0E9983"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&lt;Request&gt; element included in the &lt;location-info&gt; root element;</w:t>
      </w:r>
    </w:p>
    <w:p w14:paraId="67242661" w14:textId="77777777" w:rsidR="000C70BA" w:rsidRPr="0073469F" w:rsidRDefault="000C70BA" w:rsidP="000C70BA">
      <w:r w:rsidRPr="0073469F">
        <w:t xml:space="preserve">then the </w:t>
      </w:r>
      <w:r>
        <w:t>MCVideo</w:t>
      </w:r>
      <w:r w:rsidRPr="0073469F">
        <w:t xml:space="preserve"> client:</w:t>
      </w:r>
    </w:p>
    <w:p w14:paraId="70E157BD" w14:textId="77777777" w:rsidR="000C70BA" w:rsidRDefault="000C70BA" w:rsidP="000C70BA">
      <w:pPr>
        <w:pStyle w:val="B1"/>
      </w:pPr>
      <w:r w:rsidRPr="0073469F">
        <w:t>1)</w:t>
      </w:r>
      <w:r w:rsidRPr="0073469F">
        <w:tab/>
        <w:t xml:space="preserve">shall send a location report as specified in </w:t>
      </w:r>
      <w:r>
        <w:t>clause</w:t>
      </w:r>
      <w:r w:rsidRPr="0073469F">
        <w:t> 1</w:t>
      </w:r>
      <w:r>
        <w:t>8</w:t>
      </w:r>
      <w:r w:rsidRPr="0073469F">
        <w:t>.3.4</w:t>
      </w:r>
      <w:r>
        <w:t>; and</w:t>
      </w:r>
    </w:p>
    <w:p w14:paraId="0FEFDB35" w14:textId="77777777" w:rsidR="000C70BA" w:rsidRDefault="000C70BA" w:rsidP="000C70BA">
      <w:pPr>
        <w:pStyle w:val="B1"/>
      </w:pPr>
      <w:r>
        <w:t>2)</w:t>
      </w:r>
      <w:r>
        <w:tab/>
        <w:t>shall reset the minimumReportInterval timer</w:t>
      </w:r>
      <w:r w:rsidRPr="0073469F">
        <w:t>.</w:t>
      </w:r>
    </w:p>
    <w:p w14:paraId="7FB9494E" w14:textId="77777777" w:rsidR="000C70BA" w:rsidRDefault="000C70BA" w:rsidP="000C70BA">
      <w:r>
        <w:t>[TS 24.281 clause 18.3.4.2]</w:t>
      </w:r>
    </w:p>
    <w:p w14:paraId="023E395D"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282B5A5C"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2365065"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18B6FC6C"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EFE8AE2"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4622DD2A"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428B5EA9" w14:textId="77777777" w:rsidR="000C70BA" w:rsidRPr="0073469F" w:rsidRDefault="000C70BA" w:rsidP="000C70BA">
      <w:pPr>
        <w:pStyle w:val="B2"/>
      </w:pPr>
      <w:r>
        <w:t>c)</w:t>
      </w:r>
      <w:r>
        <w:tab/>
        <w:t>the location reporting elements corresponding to the triggers that have fired;</w:t>
      </w:r>
    </w:p>
    <w:p w14:paraId="77BB6164"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6A943E06"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541C6064" w14:textId="77777777" w:rsidR="000C70BA" w:rsidRPr="0073469F" w:rsidRDefault="000C70BA" w:rsidP="000C70BA">
      <w:pPr>
        <w:pStyle w:val="B1"/>
      </w:pPr>
      <w:r>
        <w:t>6)</w:t>
      </w:r>
      <w:r>
        <w:tab/>
        <w:t>shall reset all triggers; and</w:t>
      </w:r>
    </w:p>
    <w:p w14:paraId="5FAAD1F7"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3745D150" w14:textId="77777777" w:rsidR="000C70BA" w:rsidRDefault="000C70BA" w:rsidP="000C70BA">
      <w:pPr>
        <w:pStyle w:val="H6"/>
      </w:pPr>
      <w:r>
        <w:t>6.9.1.3</w:t>
      </w:r>
      <w:r>
        <w:tab/>
        <w:t>Test description</w:t>
      </w:r>
    </w:p>
    <w:p w14:paraId="0C7BC913" w14:textId="77777777" w:rsidR="000C70BA" w:rsidRDefault="000C70BA" w:rsidP="000C70BA">
      <w:pPr>
        <w:pStyle w:val="H6"/>
      </w:pPr>
      <w:r>
        <w:t>6.9.1.3.1</w:t>
      </w:r>
      <w:r>
        <w:tab/>
        <w:t>Pre-test conditions</w:t>
      </w:r>
    </w:p>
    <w:p w14:paraId="03DD9DAC" w14:textId="77777777" w:rsidR="000C70BA" w:rsidRDefault="000C70BA" w:rsidP="000C70BA">
      <w:pPr>
        <w:pStyle w:val="H6"/>
      </w:pPr>
      <w:r w:rsidRPr="00102CE5">
        <w:t>Test configuration</w:t>
      </w:r>
      <w:r>
        <w:t>:</w:t>
      </w:r>
    </w:p>
    <w:p w14:paraId="67F672B3" w14:textId="5649D7F5" w:rsidR="000C70BA" w:rsidRDefault="000C70BA" w:rsidP="000C70BA">
      <w:pPr>
        <w:pStyle w:val="B1"/>
      </w:pPr>
      <w:r>
        <w:t>-</w:t>
      </w:r>
      <w:r>
        <w:tab/>
        <w:t xml:space="preserve">Single cell configuration according to TS </w:t>
      </w:r>
      <w:r w:rsidR="00960759">
        <w:t>37.579</w:t>
      </w:r>
      <w:r>
        <w:t>-1 [2] clause 5.2.2.2.1.</w:t>
      </w:r>
    </w:p>
    <w:p w14:paraId="749B251A" w14:textId="77777777" w:rsidR="000C70BA" w:rsidRDefault="000C70BA" w:rsidP="000C70BA">
      <w:pPr>
        <w:pStyle w:val="H6"/>
      </w:pPr>
      <w:r>
        <w:t>Preamble:</w:t>
      </w:r>
    </w:p>
    <w:p w14:paraId="7EEB3BBF" w14:textId="04EFC763" w:rsidR="000C70BA" w:rsidRDefault="000C70BA" w:rsidP="000C70BA">
      <w:pPr>
        <w:pStyle w:val="B1"/>
      </w:pPr>
      <w:r>
        <w:t>-</w:t>
      </w:r>
      <w:r>
        <w:tab/>
        <w:t xml:space="preserve">The UE has performed procedure 'Initial registration' as described in TS </w:t>
      </w:r>
      <w:r w:rsidR="00960759">
        <w:t>37.579</w:t>
      </w:r>
      <w:r>
        <w:t>-1 [2] clause 5.4.2.</w:t>
      </w:r>
    </w:p>
    <w:p w14:paraId="215FFE68" w14:textId="77777777" w:rsidR="000C70BA" w:rsidRDefault="000C70BA" w:rsidP="000C70BA">
      <w:pPr>
        <w:pStyle w:val="B1"/>
      </w:pPr>
      <w:r>
        <w:t>-</w:t>
      </w:r>
      <w:r>
        <w:tab/>
      </w:r>
      <w:r w:rsidRPr="000573F5">
        <w:t>UE States at the end of the preamble</w:t>
      </w:r>
      <w:r>
        <w:t>:</w:t>
      </w:r>
    </w:p>
    <w:p w14:paraId="7AAFA489" w14:textId="77777777" w:rsidR="000C70BA" w:rsidRDefault="000C70BA" w:rsidP="000C70BA">
      <w:pPr>
        <w:pStyle w:val="B1"/>
        <w:ind w:left="852"/>
      </w:pPr>
      <w:r>
        <w:t>-</w:t>
      </w:r>
      <w:r>
        <w:tab/>
        <w:t>The UE is in RRC_IDLE state.</w:t>
      </w:r>
    </w:p>
    <w:p w14:paraId="3F4803EC" w14:textId="77777777" w:rsidR="000C70BA" w:rsidRDefault="000C70BA" w:rsidP="000C70BA">
      <w:pPr>
        <w:pStyle w:val="B1"/>
        <w:ind w:left="852"/>
      </w:pPr>
      <w:r>
        <w:t>-</w:t>
      </w:r>
      <w:r>
        <w:tab/>
        <w:t>The client is registered for MCVideo.</w:t>
      </w:r>
    </w:p>
    <w:p w14:paraId="48CB3ACB" w14:textId="77777777" w:rsidR="000C70BA" w:rsidRDefault="000C70BA" w:rsidP="000C70BA">
      <w:pPr>
        <w:pStyle w:val="H6"/>
      </w:pPr>
      <w:r>
        <w:t>6.9.1.3.2</w:t>
      </w:r>
      <w:r>
        <w:tab/>
        <w:t>Test procedure sequence</w:t>
      </w:r>
    </w:p>
    <w:p w14:paraId="379B5138" w14:textId="77777777" w:rsidR="000C70BA" w:rsidRDefault="000C70BA" w:rsidP="000C70BA">
      <w:pPr>
        <w:pStyle w:val="TH"/>
      </w:pPr>
      <w:r>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C32A8C3"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C879228"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57FEE6F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EE804B"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0BCA7C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07DFBD4" w14:textId="77777777" w:rsidR="000C70BA" w:rsidRDefault="000C70BA" w:rsidP="002E3FCC">
            <w:pPr>
              <w:pStyle w:val="TAH"/>
            </w:pPr>
            <w:r>
              <w:t>Verdict</w:t>
            </w:r>
          </w:p>
        </w:tc>
      </w:tr>
      <w:tr w:rsidR="000C70BA" w14:paraId="6ABCCAE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E813C40"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7EF1288E"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ADD077"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328E5"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EE48D7E"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114EC60" w14:textId="77777777" w:rsidR="000C70BA" w:rsidRDefault="000C70BA" w:rsidP="002E3FCC">
            <w:pPr>
              <w:pStyle w:val="TAH"/>
            </w:pPr>
          </w:p>
        </w:tc>
      </w:tr>
      <w:tr w:rsidR="000C70BA" w14:paraId="6297478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C2052B"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tcPr>
          <w:p w14:paraId="194D345D" w14:textId="670222FC"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Pr>
                <w:i/>
              </w:rPr>
              <w:t>minimumReportInterval</w:t>
            </w:r>
            <w:r>
              <w:t xml:space="preserve"> timer set to 20s </w:t>
            </w:r>
            <w:r>
              <w:rPr>
                <w:szCs w:val="18"/>
              </w:rPr>
              <w:t xml:space="preserve">and </w:t>
            </w:r>
            <w:r>
              <w:rPr>
                <w:i/>
              </w:rPr>
              <w:t>PeriodicReport</w:t>
            </w:r>
            <w:r>
              <w:rPr>
                <w:szCs w:val="18"/>
              </w:rPr>
              <w:t xml:space="preserve"> reporting interval set to 15s.</w:t>
            </w:r>
          </w:p>
          <w:p w14:paraId="41DEA349" w14:textId="77777777" w:rsidR="000C70BA" w:rsidRDefault="000C70BA" w:rsidP="002E3FCC">
            <w:pPr>
              <w:pStyle w:val="TAL"/>
              <w:rPr>
                <w:szCs w:val="18"/>
              </w:rPr>
            </w:pPr>
          </w:p>
          <w:p w14:paraId="152AF6A6" w14:textId="77777777" w:rsidR="000C70BA" w:rsidRDefault="000C70BA" w:rsidP="002E3FCC">
            <w:pPr>
              <w:pStyle w:val="TAL"/>
              <w:rPr>
                <w:szCs w:val="18"/>
              </w:rPr>
            </w:pPr>
            <w:r>
              <w:rPr>
                <w:szCs w:val="18"/>
              </w:rPr>
              <w:t xml:space="preserve">NOTE: The handling of the </w:t>
            </w:r>
            <w:r>
              <w:rPr>
                <w:i/>
              </w:rPr>
              <w:t>PeriodicReport</w:t>
            </w:r>
            <w:r>
              <w:rPr>
                <w:szCs w:val="18"/>
              </w:rPr>
              <w:t xml:space="preserve"> is not tested in this test. It is added here for the purpose of verifying that the UE restarts the </w:t>
            </w:r>
            <w:r>
              <w:rPr>
                <w:i/>
              </w:rPr>
              <w:t>minimumReportInterval</w:t>
            </w:r>
            <w:r>
              <w:t xml:space="preserve"> – when the Periodic report trigger fires before the expiration of the </w:t>
            </w:r>
            <w:r>
              <w:rPr>
                <w:i/>
              </w:rPr>
              <w:t>minimumReportInterval</w:t>
            </w:r>
            <w:r>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44EA9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E863B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047556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A4211D" w14:textId="77777777" w:rsidR="000C70BA" w:rsidRDefault="000C70BA" w:rsidP="002E3FCC">
            <w:pPr>
              <w:pStyle w:val="TAC"/>
            </w:pPr>
            <w:r>
              <w:t>-</w:t>
            </w:r>
          </w:p>
        </w:tc>
      </w:tr>
      <w:tr w:rsidR="000C70BA" w14:paraId="0E79BDE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9EDDFA" w14:textId="77777777" w:rsidR="000C70BA" w:rsidRDefault="000C70BA" w:rsidP="002E3FCC">
            <w:pPr>
              <w:pStyle w:val="TAC"/>
            </w:pPr>
            <w:r>
              <w:t>4</w:t>
            </w:r>
          </w:p>
        </w:tc>
        <w:tc>
          <w:tcPr>
            <w:tcW w:w="3970" w:type="dxa"/>
            <w:tcBorders>
              <w:top w:val="nil"/>
              <w:left w:val="single" w:sz="4" w:space="0" w:color="auto"/>
              <w:bottom w:val="single" w:sz="4" w:space="0" w:color="auto"/>
              <w:right w:val="single" w:sz="4" w:space="0" w:color="auto"/>
            </w:tcBorders>
            <w:shd w:val="clear" w:color="auto" w:fill="auto"/>
            <w:hideMark/>
          </w:tcPr>
          <w:p w14:paraId="49B6AFEA" w14:textId="77777777" w:rsidR="000C70BA" w:rsidRDefault="000C70BA" w:rsidP="002E3FCC">
            <w:pPr>
              <w:pStyle w:val="TAL"/>
            </w:pPr>
            <w:r>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8773A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6CD1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49E501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874A8BA" w14:textId="77777777" w:rsidR="000C70BA" w:rsidRDefault="000C70BA" w:rsidP="002E3FCC">
            <w:pPr>
              <w:pStyle w:val="TAC"/>
            </w:pPr>
            <w:r>
              <w:t>-</w:t>
            </w:r>
          </w:p>
        </w:tc>
      </w:tr>
      <w:tr w:rsidR="000C70BA" w14:paraId="440D150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F7690E4"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32A17C75" w14:textId="77777777" w:rsidR="000C70BA" w:rsidRDefault="000C70BA" w:rsidP="002E3FCC">
            <w:pPr>
              <w:pStyle w:val="TAL"/>
            </w:pPr>
            <w:r>
              <w:t>Start timer t_PeriodicReport=15s (</w:t>
            </w:r>
            <w:r>
              <w:rPr>
                <w:i/>
              </w:rPr>
              <w:t>PeriodicReport</w:t>
            </w:r>
            <w:r>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3051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AAA9D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E41AA8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8385477" w14:textId="77777777" w:rsidR="000C70BA" w:rsidRDefault="000C70BA" w:rsidP="002E3FCC">
            <w:pPr>
              <w:pStyle w:val="TAC"/>
            </w:pPr>
            <w:r>
              <w:t>-</w:t>
            </w:r>
          </w:p>
        </w:tc>
      </w:tr>
      <w:tr w:rsidR="000C70BA" w:rsidDel="008866F3" w14:paraId="593A0DB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EC5F12" w14:textId="77777777" w:rsidR="000C70BA" w:rsidDel="008866F3" w:rsidRDefault="000C70BA" w:rsidP="002E3FCC">
            <w:pPr>
              <w:pStyle w:val="TAC"/>
            </w:pPr>
            <w:r>
              <w:t>5A</w:t>
            </w:r>
          </w:p>
        </w:tc>
        <w:tc>
          <w:tcPr>
            <w:tcW w:w="3970" w:type="dxa"/>
            <w:tcBorders>
              <w:top w:val="nil"/>
              <w:left w:val="single" w:sz="4" w:space="0" w:color="auto"/>
              <w:bottom w:val="single" w:sz="4" w:space="0" w:color="auto"/>
              <w:right w:val="single" w:sz="4" w:space="0" w:color="auto"/>
            </w:tcBorders>
            <w:shd w:val="clear" w:color="auto" w:fill="auto"/>
          </w:tcPr>
          <w:p w14:paraId="3B0811DA" w14:textId="524B5A5C"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A1A9A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F5E36D"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6F22A72F"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1F74A712" w14:textId="77777777" w:rsidR="000C70BA" w:rsidDel="008866F3" w:rsidRDefault="000C70BA" w:rsidP="002E3FCC">
            <w:pPr>
              <w:pStyle w:val="TAC"/>
            </w:pPr>
            <w:r w:rsidRPr="00CF052E">
              <w:t>-</w:t>
            </w:r>
          </w:p>
        </w:tc>
      </w:tr>
      <w:tr w:rsidR="000C70BA" w14:paraId="5642161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32D1DD1"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14DDA9D4" w14:textId="77777777" w:rsidR="000C70BA" w:rsidRDefault="000C70BA" w:rsidP="002E3FCC">
            <w:pPr>
              <w:pStyle w:val="TAL"/>
            </w:pPr>
            <w:r>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C8E7C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FCAB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3FC125D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FD4EAD6" w14:textId="77777777" w:rsidR="000C70BA" w:rsidRDefault="000C70BA" w:rsidP="002E3FCC">
            <w:pPr>
              <w:pStyle w:val="TAC"/>
            </w:pPr>
            <w:r>
              <w:t>-</w:t>
            </w:r>
          </w:p>
        </w:tc>
      </w:tr>
      <w:tr w:rsidR="000C70BA" w14:paraId="1096654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05758D6" w14:textId="77777777" w:rsidR="000C70BA" w:rsidRDefault="000C70BA" w:rsidP="002E3FCC">
            <w:pPr>
              <w:pStyle w:val="TAC"/>
            </w:pPr>
            <w:r>
              <w:t>7-9</w:t>
            </w:r>
          </w:p>
        </w:tc>
        <w:tc>
          <w:tcPr>
            <w:tcW w:w="3970" w:type="dxa"/>
            <w:tcBorders>
              <w:top w:val="nil"/>
              <w:left w:val="single" w:sz="4" w:space="0" w:color="auto"/>
              <w:bottom w:val="single" w:sz="4" w:space="0" w:color="auto"/>
              <w:right w:val="single" w:sz="4" w:space="0" w:color="auto"/>
            </w:tcBorders>
            <w:shd w:val="clear" w:color="auto" w:fill="auto"/>
            <w:hideMark/>
          </w:tcPr>
          <w:p w14:paraId="71F7DEB5" w14:textId="4D387583" w:rsidR="000C70BA" w:rsidRDefault="000C70BA" w:rsidP="002E3FCC">
            <w:pPr>
              <w:pStyle w:val="TAL"/>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27C5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C55B0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342983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CD5C93F" w14:textId="77777777" w:rsidR="000C70BA" w:rsidRDefault="000C70BA" w:rsidP="002E3FCC">
            <w:pPr>
              <w:pStyle w:val="TAC"/>
            </w:pPr>
            <w:r>
              <w:t>-</w:t>
            </w:r>
          </w:p>
        </w:tc>
      </w:tr>
      <w:tr w:rsidR="000C70BA" w14:paraId="76937B51"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4B93EFE" w14:textId="77777777" w:rsidR="000C70BA" w:rsidRDefault="000C70BA" w:rsidP="002E3FCC">
            <w:pPr>
              <w:pStyle w:val="TAC"/>
            </w:pPr>
            <w:r>
              <w:t>10-11</w:t>
            </w:r>
          </w:p>
        </w:tc>
        <w:tc>
          <w:tcPr>
            <w:tcW w:w="3970" w:type="dxa"/>
            <w:tcBorders>
              <w:top w:val="nil"/>
              <w:left w:val="single" w:sz="4" w:space="0" w:color="auto"/>
              <w:bottom w:val="single" w:sz="4" w:space="0" w:color="auto"/>
              <w:right w:val="single" w:sz="4" w:space="0" w:color="auto"/>
            </w:tcBorders>
            <w:shd w:val="clear" w:color="auto" w:fill="auto"/>
            <w:hideMark/>
          </w:tcPr>
          <w:p w14:paraId="01B2986E" w14:textId="617C69AB" w:rsidR="000C70BA" w:rsidRDefault="000C70BA" w:rsidP="002E3FCC">
            <w:pPr>
              <w:pStyle w:val="TAL"/>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-1 [2] Table 5.3.32.3-1</w:t>
            </w:r>
            <w:r>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8E54B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5465B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6CE222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hideMark/>
          </w:tcPr>
          <w:p w14:paraId="0D00E665" w14:textId="77777777" w:rsidR="000C70BA" w:rsidRDefault="000C70BA" w:rsidP="002E3FCC">
            <w:pPr>
              <w:pStyle w:val="TAC"/>
            </w:pPr>
            <w:r>
              <w:t>P</w:t>
            </w:r>
          </w:p>
        </w:tc>
      </w:tr>
      <w:tr w:rsidR="000C70BA" w14:paraId="715B467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EECF56" w14:textId="77777777" w:rsidR="000C70BA" w:rsidRDefault="000C70BA" w:rsidP="002E3FCC">
            <w:pPr>
              <w:pStyle w:val="TAC"/>
            </w:pPr>
            <w:r>
              <w:t>12</w:t>
            </w:r>
          </w:p>
        </w:tc>
        <w:tc>
          <w:tcPr>
            <w:tcW w:w="3970" w:type="dxa"/>
            <w:tcBorders>
              <w:top w:val="nil"/>
              <w:left w:val="single" w:sz="4" w:space="0" w:color="auto"/>
              <w:bottom w:val="single" w:sz="4" w:space="0" w:color="auto"/>
              <w:right w:val="single" w:sz="4" w:space="0" w:color="auto"/>
            </w:tcBorders>
            <w:shd w:val="clear" w:color="auto" w:fill="auto"/>
            <w:hideMark/>
          </w:tcPr>
          <w:p w14:paraId="6E94C1EC" w14:textId="77777777" w:rsidR="000C70BA" w:rsidRDefault="000C70BA" w:rsidP="002E3FCC">
            <w:pPr>
              <w:pStyle w:val="TAL"/>
            </w:pPr>
            <w:r>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076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40C1D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85A16D9"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B5B53" w14:textId="77777777" w:rsidR="000C70BA" w:rsidRDefault="000C70BA" w:rsidP="002E3FCC">
            <w:pPr>
              <w:pStyle w:val="TAC"/>
            </w:pPr>
            <w:r>
              <w:t>-</w:t>
            </w:r>
          </w:p>
        </w:tc>
      </w:tr>
      <w:tr w:rsidR="000C70BA" w14:paraId="4E71B10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BD9E3"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hideMark/>
          </w:tcPr>
          <w:p w14:paraId="3CD2C763" w14:textId="77777777" w:rsidR="000C70BA" w:rsidRDefault="000C70BA" w:rsidP="002E3FCC">
            <w:pPr>
              <w:pStyle w:val="TAL"/>
            </w:pPr>
            <w:r>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37E65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48CC5D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78DA28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FA16A23" w14:textId="77777777" w:rsidR="000C70BA" w:rsidRDefault="000C70BA" w:rsidP="002E3FCC">
            <w:pPr>
              <w:pStyle w:val="TAC"/>
            </w:pPr>
            <w:r>
              <w:t>-</w:t>
            </w:r>
          </w:p>
        </w:tc>
      </w:tr>
      <w:tr w:rsidR="000C70BA" w:rsidDel="008866F3" w14:paraId="59F3295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AA16475" w14:textId="77777777" w:rsidR="000C70BA" w:rsidDel="008866F3" w:rsidRDefault="000C70BA" w:rsidP="002E3FCC">
            <w:pPr>
              <w:pStyle w:val="TAC"/>
            </w:pPr>
            <w:r w:rsidRPr="00CF052E">
              <w:t>1</w:t>
            </w:r>
            <w:r>
              <w:t>3A</w:t>
            </w:r>
          </w:p>
        </w:tc>
        <w:tc>
          <w:tcPr>
            <w:tcW w:w="3970" w:type="dxa"/>
            <w:tcBorders>
              <w:top w:val="nil"/>
              <w:left w:val="single" w:sz="4" w:space="0" w:color="auto"/>
              <w:bottom w:val="single" w:sz="4" w:space="0" w:color="auto"/>
              <w:right w:val="single" w:sz="4" w:space="0" w:color="auto"/>
            </w:tcBorders>
            <w:shd w:val="clear" w:color="auto" w:fill="auto"/>
          </w:tcPr>
          <w:p w14:paraId="1C97D391" w14:textId="6B1B409A"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C2D48"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1E133"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4AA9244A"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55E1FEA7" w14:textId="77777777" w:rsidR="000C70BA" w:rsidDel="008866F3" w:rsidRDefault="000C70BA" w:rsidP="002E3FCC">
            <w:pPr>
              <w:pStyle w:val="TAC"/>
            </w:pPr>
            <w:r w:rsidRPr="00CF052E">
              <w:t>-</w:t>
            </w:r>
          </w:p>
        </w:tc>
      </w:tr>
      <w:tr w:rsidR="000C70BA" w14:paraId="7B181F2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8655FB" w14:textId="77777777" w:rsidR="000C70BA" w:rsidRDefault="000C70BA" w:rsidP="002E3FCC">
            <w:pPr>
              <w:pStyle w:val="TAC"/>
            </w:pPr>
            <w:r>
              <w:t>14</w:t>
            </w:r>
          </w:p>
        </w:tc>
        <w:tc>
          <w:tcPr>
            <w:tcW w:w="3970" w:type="dxa"/>
            <w:tcBorders>
              <w:top w:val="nil"/>
              <w:left w:val="single" w:sz="4" w:space="0" w:color="auto"/>
              <w:bottom w:val="single" w:sz="4" w:space="0" w:color="auto"/>
              <w:right w:val="single" w:sz="4" w:space="0" w:color="auto"/>
            </w:tcBorders>
            <w:shd w:val="clear" w:color="auto" w:fill="auto"/>
            <w:hideMark/>
          </w:tcPr>
          <w:p w14:paraId="1C9D7ACB" w14:textId="77777777" w:rsidR="000C70BA" w:rsidRDefault="000C70BA" w:rsidP="002E3FCC">
            <w:pPr>
              <w:pStyle w:val="TAL"/>
            </w:pPr>
            <w:r>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7C7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17504D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14801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279F0CF" w14:textId="77777777" w:rsidR="000C70BA" w:rsidRDefault="000C70BA" w:rsidP="002E3FCC">
            <w:pPr>
              <w:pStyle w:val="TAC"/>
            </w:pPr>
            <w:r>
              <w:t>-</w:t>
            </w:r>
          </w:p>
        </w:tc>
      </w:tr>
      <w:tr w:rsidR="000C70BA" w14:paraId="511DFC9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76FC87F" w14:textId="77777777" w:rsidR="000C70BA" w:rsidRDefault="000C70BA" w:rsidP="002E3FCC">
            <w:pPr>
              <w:pStyle w:val="TAC"/>
            </w:pPr>
            <w:r>
              <w:t>15-17</w:t>
            </w:r>
          </w:p>
        </w:tc>
        <w:tc>
          <w:tcPr>
            <w:tcW w:w="3970" w:type="dxa"/>
            <w:tcBorders>
              <w:top w:val="nil"/>
              <w:left w:val="single" w:sz="4" w:space="0" w:color="auto"/>
              <w:bottom w:val="single" w:sz="4" w:space="0" w:color="auto"/>
              <w:right w:val="single" w:sz="4" w:space="0" w:color="auto"/>
            </w:tcBorders>
            <w:shd w:val="clear" w:color="auto" w:fill="auto"/>
            <w:hideMark/>
          </w:tcPr>
          <w:p w14:paraId="466BAC4B" w14:textId="48E20684" w:rsidR="000C70BA" w:rsidRDefault="000C70BA" w:rsidP="002E3FCC">
            <w:pPr>
              <w:pStyle w:val="TAL"/>
              <w:rPr>
                <w:szCs w:val="18"/>
              </w:rPr>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BD924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A0E6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1A7BA5A" w14:textId="77777777" w:rsidR="000C70BA" w:rsidRDefault="000C70BA" w:rsidP="002E3FCC">
            <w:pPr>
              <w:pStyle w:val="TAC"/>
            </w:pPr>
            <w:r w:rsidRPr="00795872">
              <w:t>2</w:t>
            </w:r>
          </w:p>
        </w:tc>
        <w:tc>
          <w:tcPr>
            <w:tcW w:w="892" w:type="dxa"/>
            <w:tcBorders>
              <w:top w:val="nil"/>
              <w:left w:val="single" w:sz="4" w:space="0" w:color="auto"/>
              <w:bottom w:val="single" w:sz="4" w:space="0" w:color="auto"/>
              <w:right w:val="single" w:sz="4" w:space="0" w:color="auto"/>
            </w:tcBorders>
            <w:shd w:val="clear" w:color="auto" w:fill="auto"/>
            <w:hideMark/>
          </w:tcPr>
          <w:p w14:paraId="6AA4D8CC" w14:textId="77777777" w:rsidR="000C70BA" w:rsidRDefault="000C70BA" w:rsidP="002E3FCC">
            <w:pPr>
              <w:pStyle w:val="TAC"/>
            </w:pPr>
            <w:r>
              <w:t>P</w:t>
            </w:r>
          </w:p>
        </w:tc>
      </w:tr>
      <w:tr w:rsidR="000C70BA" w14:paraId="1661190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706868" w14:textId="77777777" w:rsidR="000C70BA" w:rsidRDefault="000C70BA" w:rsidP="002E3FCC">
            <w:pPr>
              <w:pStyle w:val="TAC"/>
            </w:pPr>
            <w:r>
              <w:t>18-19</w:t>
            </w:r>
          </w:p>
        </w:tc>
        <w:tc>
          <w:tcPr>
            <w:tcW w:w="3970" w:type="dxa"/>
            <w:tcBorders>
              <w:top w:val="nil"/>
              <w:left w:val="single" w:sz="4" w:space="0" w:color="auto"/>
              <w:bottom w:val="single" w:sz="4" w:space="0" w:color="auto"/>
              <w:right w:val="single" w:sz="4" w:space="0" w:color="auto"/>
            </w:tcBorders>
            <w:shd w:val="clear" w:color="auto" w:fill="auto"/>
            <w:hideMark/>
          </w:tcPr>
          <w:p w14:paraId="216203B2" w14:textId="61997BDA" w:rsidR="000C70BA" w:rsidRDefault="000C70BA" w:rsidP="002E3FCC">
            <w:pPr>
              <w:pStyle w:val="TAL"/>
            </w:pPr>
            <w:r w:rsidRPr="00795872">
              <w:rPr>
                <w:szCs w:val="18"/>
              </w:rPr>
              <w:t xml:space="preserve">Check: Does the UE (MCVideo Client) correctly perform step 2-3 of procedure 'MCX SIP MESSAGE CT' as described in TS </w:t>
            </w:r>
            <w:r w:rsidR="00960759">
              <w:rPr>
                <w:szCs w:val="18"/>
              </w:rPr>
              <w:t>37.579</w:t>
            </w:r>
            <w:r w:rsidRPr="00795872">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349A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06F57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046D31" w14:textId="77777777" w:rsidR="000C70BA" w:rsidRDefault="000C70BA" w:rsidP="002E3FCC">
            <w:pPr>
              <w:pStyle w:val="TAC"/>
            </w:pPr>
            <w:r w:rsidRPr="00795872">
              <w:t>3</w:t>
            </w:r>
          </w:p>
        </w:tc>
        <w:tc>
          <w:tcPr>
            <w:tcW w:w="892" w:type="dxa"/>
            <w:tcBorders>
              <w:top w:val="nil"/>
              <w:left w:val="single" w:sz="4" w:space="0" w:color="auto"/>
              <w:bottom w:val="single" w:sz="4" w:space="0" w:color="auto"/>
              <w:right w:val="single" w:sz="4" w:space="0" w:color="auto"/>
            </w:tcBorders>
            <w:shd w:val="clear" w:color="auto" w:fill="auto"/>
            <w:hideMark/>
          </w:tcPr>
          <w:p w14:paraId="1FDDADCB" w14:textId="77777777" w:rsidR="000C70BA" w:rsidRDefault="000C70BA" w:rsidP="002E3FCC">
            <w:pPr>
              <w:pStyle w:val="TAC"/>
            </w:pPr>
            <w:r>
              <w:t xml:space="preserve"> </w:t>
            </w:r>
            <w:r w:rsidRPr="00795872">
              <w:t>P</w:t>
            </w:r>
          </w:p>
        </w:tc>
      </w:tr>
      <w:tr w:rsidR="000C70BA" w14:paraId="3BAF07B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60A7BBC" w14:textId="77777777" w:rsidR="000C70BA" w:rsidRDefault="000C70BA" w:rsidP="002E3FCC">
            <w:pPr>
              <w:pStyle w:val="TAC"/>
            </w:pPr>
            <w:r>
              <w:t>20-21</w:t>
            </w:r>
          </w:p>
        </w:tc>
        <w:tc>
          <w:tcPr>
            <w:tcW w:w="3970" w:type="dxa"/>
            <w:tcBorders>
              <w:top w:val="nil"/>
              <w:left w:val="single" w:sz="4" w:space="0" w:color="auto"/>
              <w:bottom w:val="single" w:sz="4" w:space="0" w:color="auto"/>
              <w:right w:val="single" w:sz="4" w:space="0" w:color="auto"/>
            </w:tcBorders>
            <w:shd w:val="clear" w:color="auto" w:fill="auto"/>
            <w:hideMark/>
          </w:tcPr>
          <w:p w14:paraId="7B39B2BC" w14:textId="77DEB2CD" w:rsidR="000C70BA" w:rsidRDefault="000C70BA" w:rsidP="002E3FCC">
            <w:pPr>
              <w:pStyle w:val="TAL"/>
            </w:pPr>
            <w:r>
              <w:t xml:space="preserve">Steps 2-3 of 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8AD5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2E600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A25D69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8A70D1D" w14:textId="77777777" w:rsidR="000C70BA" w:rsidRDefault="000C70BA" w:rsidP="002E3FCC">
            <w:pPr>
              <w:pStyle w:val="TAC"/>
            </w:pPr>
            <w:r>
              <w:t>-</w:t>
            </w:r>
          </w:p>
        </w:tc>
      </w:tr>
      <w:tr w:rsidR="000C70BA" w14:paraId="76B3052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C722BD" w14:textId="77777777" w:rsidR="000C70BA" w:rsidRDefault="000C70BA" w:rsidP="002E3FCC">
            <w:pPr>
              <w:pStyle w:val="TAC"/>
            </w:pPr>
            <w:r>
              <w:t>22-23</w:t>
            </w:r>
          </w:p>
        </w:tc>
        <w:tc>
          <w:tcPr>
            <w:tcW w:w="3970" w:type="dxa"/>
            <w:tcBorders>
              <w:top w:val="nil"/>
              <w:left w:val="single" w:sz="4" w:space="0" w:color="auto"/>
              <w:bottom w:val="single" w:sz="4" w:space="0" w:color="auto"/>
              <w:right w:val="single" w:sz="4" w:space="0" w:color="auto"/>
            </w:tcBorders>
            <w:shd w:val="clear" w:color="auto" w:fill="auto"/>
            <w:hideMark/>
          </w:tcPr>
          <w:p w14:paraId="268C75CB" w14:textId="4CD2F636" w:rsidR="000C70BA" w:rsidRDefault="000C70BA" w:rsidP="002E3FCC">
            <w:pPr>
              <w:pStyle w:val="TAL"/>
              <w:rPr>
                <w:szCs w:val="18"/>
              </w:rPr>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 xml:space="preserve">-1 [2] Table 5.3.32.3-1 to provide location information for the configuration done at steps </w:t>
            </w:r>
            <w:r w:rsidRPr="00795872">
              <w:rPr>
                <w:lang w:eastAsia="ko-KR"/>
              </w:rPr>
              <w:t>18-19</w:t>
            </w:r>
            <w:r>
              <w:rPr>
                <w:lang w:eastAsia="ko-K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8FAB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A069C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C05FF08" w14:textId="77777777" w:rsidR="000C70BA" w:rsidRDefault="000C70BA" w:rsidP="002E3FCC">
            <w:pPr>
              <w:pStyle w:val="TAC"/>
            </w:pPr>
            <w:r w:rsidRPr="00795872">
              <w:t>1</w:t>
            </w:r>
          </w:p>
        </w:tc>
        <w:tc>
          <w:tcPr>
            <w:tcW w:w="892" w:type="dxa"/>
            <w:tcBorders>
              <w:top w:val="nil"/>
              <w:left w:val="single" w:sz="4" w:space="0" w:color="auto"/>
              <w:bottom w:val="single" w:sz="4" w:space="0" w:color="auto"/>
              <w:right w:val="single" w:sz="4" w:space="0" w:color="auto"/>
            </w:tcBorders>
            <w:shd w:val="clear" w:color="auto" w:fill="auto"/>
            <w:hideMark/>
          </w:tcPr>
          <w:p w14:paraId="6D15C1A7" w14:textId="77777777" w:rsidR="000C70BA" w:rsidRDefault="000C70BA" w:rsidP="002E3FCC">
            <w:pPr>
              <w:pStyle w:val="TAC"/>
            </w:pPr>
            <w:r>
              <w:t>P</w:t>
            </w:r>
          </w:p>
        </w:tc>
      </w:tr>
      <w:tr w:rsidR="000C70BA" w14:paraId="1194004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D968C8"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4B95A2BD" w14:textId="77777777" w:rsidR="000C70BA" w:rsidRDefault="000C70BA" w:rsidP="002E3FCC">
            <w:pPr>
              <w:pStyle w:val="TAL"/>
              <w:rPr>
                <w:szCs w:val="18"/>
              </w:rPr>
            </w:pPr>
            <w:r>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90FD95" w14:textId="77777777" w:rsidR="000C70BA" w:rsidRDefault="000C70BA"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5D1D90" w14:textId="77777777" w:rsidR="000C70BA" w:rsidRDefault="000C70BA" w:rsidP="002E3FCC">
            <w:pPr>
              <w:pStyle w:val="TAL"/>
            </w:pPr>
            <w:r>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643EE62"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hideMark/>
          </w:tcPr>
          <w:p w14:paraId="571D13F8" w14:textId="77777777" w:rsidR="000C70BA" w:rsidRDefault="000C70BA" w:rsidP="002E3FCC">
            <w:pPr>
              <w:pStyle w:val="TAC"/>
            </w:pPr>
            <w:r>
              <w:t>F</w:t>
            </w:r>
          </w:p>
        </w:tc>
      </w:tr>
      <w:tr w:rsidR="000C70BA"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5DBDFA3" w14:textId="77777777" w:rsidR="000C70BA" w:rsidDel="008866F3" w:rsidRDefault="000C70BA" w:rsidP="002E3FCC">
            <w:pPr>
              <w:pStyle w:val="TAC"/>
            </w:pPr>
            <w:r>
              <w:t>25</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F1F585E" w14:textId="2A8A189D"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DD43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12C8BA" w14:textId="77777777" w:rsidR="000C70BA" w:rsidDel="008866F3" w:rsidRDefault="000C70BA" w:rsidP="002E3FCC">
            <w:pPr>
              <w:pStyle w:val="TAL"/>
            </w:pPr>
            <w:r w:rsidRPr="00CF052E">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AB4863" w14:textId="77777777" w:rsidR="000C70BA" w:rsidDel="008866F3" w:rsidRDefault="000C70BA" w:rsidP="002E3FCC">
            <w:pPr>
              <w:pStyle w:val="TAC"/>
            </w:pPr>
            <w:r w:rsidRPr="00CF052E">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04B603" w14:textId="77777777" w:rsidR="000C70BA" w:rsidDel="008866F3" w:rsidRDefault="000C70BA" w:rsidP="002E3FCC">
            <w:pPr>
              <w:pStyle w:val="TAC"/>
            </w:pPr>
            <w:r w:rsidRPr="00CF052E">
              <w:t>-</w:t>
            </w:r>
          </w:p>
        </w:tc>
      </w:tr>
      <w:tr w:rsidR="000C70BA"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89A86EE" w14:textId="77777777" w:rsidR="000C70BA" w:rsidRDefault="000C70BA" w:rsidP="002E3FCC">
            <w:pPr>
              <w:pStyle w:val="TAN"/>
            </w:pPr>
            <w:r>
              <w:t>NOTE 1:</w:t>
            </w:r>
            <w:r>
              <w:tab/>
              <w:t>The value of 10s is arbitrary chosen.</w:t>
            </w:r>
          </w:p>
        </w:tc>
      </w:tr>
    </w:tbl>
    <w:p w14:paraId="0B80F477" w14:textId="77777777" w:rsidR="000C70BA" w:rsidRDefault="000C70BA" w:rsidP="000C70BA"/>
    <w:p w14:paraId="6D2F27E9" w14:textId="77777777" w:rsidR="000C70BA" w:rsidRDefault="000C70BA" w:rsidP="000C70BA">
      <w:pPr>
        <w:pStyle w:val="H6"/>
      </w:pPr>
      <w:r>
        <w:t>6.9.1.3.3</w:t>
      </w:r>
      <w:r>
        <w:tab/>
        <w:t>Specific message contents</w:t>
      </w:r>
    </w:p>
    <w:p w14:paraId="451AF5B4" w14:textId="1F430121" w:rsidR="000C70BA" w:rsidRDefault="000C70BA" w:rsidP="000C70BA">
      <w:pPr>
        <w:pStyle w:val="TH"/>
      </w:pPr>
      <w:r>
        <w:t>Table 6.9.1.3.3-1: SIP MESSAGE from the SS (Step 2,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Default="000C70BA" w:rsidP="002E3FCC">
            <w:pPr>
              <w:pStyle w:val="TAL"/>
              <w:rPr>
                <w:szCs w:val="18"/>
              </w:rPr>
            </w:pPr>
            <w:r>
              <w:t xml:space="preserve">Derivation Path: TS </w:t>
            </w:r>
            <w:r w:rsidR="00960759">
              <w:t>37.579</w:t>
            </w:r>
            <w:r>
              <w:t>-1 [2], Table 5.5.2.7.2-1, condition LOCATION-CONFIG</w:t>
            </w:r>
          </w:p>
        </w:tc>
      </w:tr>
      <w:tr w:rsidR="000C70BA"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Default="000C70BA" w:rsidP="002E3FCC">
            <w:pPr>
              <w:pStyle w:val="TAH"/>
            </w:pPr>
            <w:r>
              <w:t>Condition</w:t>
            </w:r>
          </w:p>
        </w:tc>
      </w:tr>
      <w:tr w:rsidR="000C70BA"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Default="000C70BA" w:rsidP="002E3FCC">
            <w:pPr>
              <w:pStyle w:val="TAL"/>
            </w:pPr>
          </w:p>
        </w:tc>
      </w:tr>
      <w:tr w:rsidR="000C70BA"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Default="000C70BA" w:rsidP="002E3FCC">
            <w:pPr>
              <w:pStyle w:val="TAL"/>
            </w:pPr>
          </w:p>
        </w:tc>
      </w:tr>
      <w:tr w:rsidR="000C70BA"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Default="000C70BA" w:rsidP="002E3FCC">
            <w:pPr>
              <w:pStyle w:val="TAL"/>
            </w:pPr>
          </w:p>
        </w:tc>
      </w:tr>
      <w:tr w:rsidR="000C70BA"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Default="000C70BA" w:rsidP="002E3FCC">
            <w:pPr>
              <w:pStyle w:val="TAL"/>
            </w:pPr>
          </w:p>
        </w:tc>
      </w:tr>
      <w:tr w:rsidR="000C70BA"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Default="000C70BA" w:rsidP="002E3FCC">
            <w:pPr>
              <w:pStyle w:val="TAL"/>
            </w:pPr>
            <w:r>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Default="000C70BA" w:rsidP="002E3FCC">
            <w:pPr>
              <w:pStyle w:val="TAL"/>
            </w:pPr>
          </w:p>
        </w:tc>
      </w:tr>
    </w:tbl>
    <w:p w14:paraId="707ECEB6" w14:textId="77777777" w:rsidR="000C70BA" w:rsidRDefault="000C70BA" w:rsidP="000C70BA"/>
    <w:p w14:paraId="4BCD18DF" w14:textId="77777777" w:rsidR="000C70BA" w:rsidRDefault="000C70BA" w:rsidP="000C70BA">
      <w:pPr>
        <w:pStyle w:val="TH"/>
      </w:pPr>
      <w:r>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Default="000C70BA" w:rsidP="002E3FCC">
            <w:pPr>
              <w:pStyle w:val="TAL"/>
              <w:rPr>
                <w:szCs w:val="18"/>
              </w:rPr>
            </w:pPr>
            <w:r>
              <w:t xml:space="preserve">Derivation Path: TS </w:t>
            </w:r>
            <w:r w:rsidR="00960759">
              <w:t>37.579</w:t>
            </w:r>
            <w:r>
              <w:t>-1 [2], Table 5.5.3.2.2-2</w:t>
            </w:r>
          </w:p>
        </w:tc>
      </w:tr>
      <w:tr w:rsidR="000C70BA"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Default="000C70BA" w:rsidP="002E3FCC">
            <w:pPr>
              <w:pStyle w:val="TAH"/>
            </w:pPr>
            <w:r>
              <w:t>Condition</w:t>
            </w:r>
          </w:p>
        </w:tc>
      </w:tr>
      <w:tr w:rsidR="000C70BA"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Default="000C70BA" w:rsidP="002E3FCC">
            <w:pPr>
              <w:pStyle w:val="TAL"/>
            </w:pPr>
          </w:p>
        </w:tc>
      </w:tr>
      <w:tr w:rsidR="000C70BA"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Default="000C70BA" w:rsidP="002E3FCC">
            <w:pPr>
              <w:pStyle w:val="TAL"/>
            </w:pPr>
          </w:p>
        </w:tc>
      </w:tr>
      <w:tr w:rsidR="000C70BA"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Default="000C70BA" w:rsidP="002E3FCC">
            <w:pPr>
              <w:pStyle w:val="TAL"/>
            </w:pPr>
          </w:p>
        </w:tc>
      </w:tr>
    </w:tbl>
    <w:p w14:paraId="644B3597" w14:textId="77777777" w:rsidR="000C70BA" w:rsidRDefault="000C70BA" w:rsidP="000C70BA"/>
    <w:p w14:paraId="3453CA02" w14:textId="77777777" w:rsidR="000C70BA" w:rsidRDefault="000C70BA" w:rsidP="000C70BA">
      <w:pPr>
        <w:pStyle w:val="TH"/>
      </w:pPr>
      <w:r>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Default="000C70BA" w:rsidP="002E3FCC">
            <w:pPr>
              <w:pStyle w:val="TAL"/>
              <w:rPr>
                <w:szCs w:val="18"/>
              </w:rPr>
            </w:pPr>
            <w:r>
              <w:t xml:space="preserve">Derivation Path: TS </w:t>
            </w:r>
            <w:r w:rsidR="00960759">
              <w:t>37.579</w:t>
            </w:r>
            <w:r>
              <w:t>-1 [2], Table 5.5.3.4.2-</w:t>
            </w:r>
            <w:r w:rsidRPr="00795872">
              <w:t>2</w:t>
            </w:r>
          </w:p>
        </w:tc>
      </w:tr>
      <w:tr w:rsidR="000C70BA"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Default="000C70BA" w:rsidP="002E3FCC">
            <w:pPr>
              <w:pStyle w:val="TAH"/>
            </w:pPr>
            <w:r>
              <w:t>Condition</w:t>
            </w:r>
          </w:p>
        </w:tc>
      </w:tr>
      <w:tr w:rsidR="000C70BA"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Default="000C70BA" w:rsidP="002E3FCC">
            <w:pPr>
              <w:pStyle w:val="TAL"/>
            </w:pPr>
          </w:p>
        </w:tc>
      </w:tr>
      <w:tr w:rsidR="000C70BA"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Default="000C70BA" w:rsidP="002E3FCC">
            <w:pPr>
              <w:pStyle w:val="TAL"/>
            </w:pPr>
          </w:p>
        </w:tc>
      </w:tr>
      <w:tr w:rsidR="000C70BA"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Default="000C70BA" w:rsidP="002E3FCC">
            <w:pPr>
              <w:pStyle w:val="TAL"/>
            </w:pPr>
          </w:p>
        </w:tc>
      </w:tr>
      <w:tr w:rsidR="000C70BA"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Default="000C70BA" w:rsidP="002E3FCC">
            <w:pPr>
              <w:pStyle w:val="TAL"/>
            </w:pPr>
          </w:p>
        </w:tc>
      </w:tr>
      <w:tr w:rsidR="000C70BA"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Default="000C70BA" w:rsidP="002E3FCC">
            <w:pPr>
              <w:pStyle w:val="TAL"/>
            </w:pPr>
          </w:p>
        </w:tc>
      </w:tr>
      <w:tr w:rsidR="000C70BA"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Default="000C70BA" w:rsidP="002E3FCC">
            <w:pPr>
              <w:pStyle w:val="TAL"/>
            </w:pPr>
          </w:p>
        </w:tc>
      </w:tr>
      <w:tr w:rsidR="000C70BA"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Default="000C70BA" w:rsidP="002E3FCC">
            <w:pPr>
              <w:pStyle w:val="TAL"/>
            </w:pPr>
          </w:p>
        </w:tc>
      </w:tr>
      <w:tr w:rsidR="000C70BA"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Default="000C70BA" w:rsidP="002E3FCC">
            <w:pPr>
              <w:pStyle w:val="TAL"/>
            </w:pPr>
            <w:r>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Default="000C70BA" w:rsidP="002E3FCC">
            <w:pPr>
              <w:pStyle w:val="TAL"/>
            </w:pPr>
          </w:p>
        </w:tc>
      </w:tr>
      <w:tr w:rsidR="000C70BA"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Default="000C70BA" w:rsidP="002E3FCC">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Default="000C70BA" w:rsidP="002E3FCC">
            <w:pPr>
              <w:pStyle w:val="TAL"/>
            </w:pPr>
            <w:r>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Default="000C70BA" w:rsidP="002E3FCC">
            <w:pPr>
              <w:pStyle w:val="TAL"/>
            </w:pPr>
          </w:p>
        </w:tc>
      </w:tr>
      <w:tr w:rsidR="000C70BA"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Default="000C70BA" w:rsidP="002E3FCC">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Default="000C70BA" w:rsidP="002E3FCC">
            <w:pPr>
              <w:pStyle w:val="TAL"/>
            </w:pPr>
          </w:p>
        </w:tc>
      </w:tr>
      <w:tr w:rsidR="000C70BA"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Default="000C70BA" w:rsidP="002E3FCC">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Default="000C70BA" w:rsidP="002E3FCC">
            <w:pPr>
              <w:pStyle w:val="TAL"/>
            </w:pPr>
          </w:p>
        </w:tc>
      </w:tr>
      <w:tr w:rsidR="000C70BA"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Default="000C70BA" w:rsidP="002E3FCC">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Default="000C70BA" w:rsidP="002E3FCC">
            <w:pPr>
              <w:pStyle w:val="TAL"/>
            </w:pPr>
            <w:r>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Default="000C70BA" w:rsidP="002E3FCC">
            <w:pPr>
              <w:pStyle w:val="TAL"/>
            </w:pPr>
            <w:r>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Default="000C70BA" w:rsidP="002E3FCC">
            <w:pPr>
              <w:pStyle w:val="TAL"/>
            </w:pPr>
          </w:p>
        </w:tc>
      </w:tr>
      <w:tr w:rsidR="000C70BA"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Default="000C70BA" w:rsidP="002E3FCC">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Default="000C70BA" w:rsidP="002E3FCC">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Default="000C70BA" w:rsidP="002E3FCC">
            <w:pPr>
              <w:pStyle w:val="TAL"/>
            </w:pPr>
          </w:p>
        </w:tc>
      </w:tr>
    </w:tbl>
    <w:p w14:paraId="13449146" w14:textId="77777777" w:rsidR="000C70BA" w:rsidRDefault="000C70BA" w:rsidP="000C70BA"/>
    <w:p w14:paraId="4885F702" w14:textId="51CB6B7F" w:rsidR="000C70BA" w:rsidRDefault="000C70BA" w:rsidP="000C70BA">
      <w:pPr>
        <w:pStyle w:val="TH"/>
      </w:pPr>
      <w:r>
        <w:t>Table 6.9.1.3.3-4: SIP MESSAGE from the SS (Step 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Default="000C70BA" w:rsidP="002E3FCC">
            <w:pPr>
              <w:pStyle w:val="TAL"/>
              <w:rPr>
                <w:szCs w:val="18"/>
              </w:rPr>
            </w:pPr>
            <w:r>
              <w:t xml:space="preserve">Derivation Path: TS </w:t>
            </w:r>
            <w:r w:rsidR="00960759">
              <w:t>37.579</w:t>
            </w:r>
            <w:r>
              <w:t>-1 [2], Table 5.5.2.7.2-1, condition LOCATION-INFO</w:t>
            </w:r>
          </w:p>
        </w:tc>
      </w:tr>
      <w:tr w:rsidR="000C70BA"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Default="000C70BA" w:rsidP="002E3FCC">
            <w:pPr>
              <w:pStyle w:val="TAH"/>
            </w:pPr>
            <w:r>
              <w:t>Condition</w:t>
            </w:r>
          </w:p>
        </w:tc>
      </w:tr>
      <w:tr w:rsidR="000C70BA"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Default="000C70BA" w:rsidP="002E3FCC">
            <w:pPr>
              <w:pStyle w:val="TAL"/>
            </w:pPr>
          </w:p>
        </w:tc>
      </w:tr>
      <w:tr w:rsidR="000C70BA"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Default="000C70BA" w:rsidP="002E3FCC">
            <w:pPr>
              <w:pStyle w:val="TAL"/>
            </w:pPr>
          </w:p>
        </w:tc>
      </w:tr>
      <w:tr w:rsidR="000C70BA"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Default="000C70BA" w:rsidP="002E3FCC">
            <w:pPr>
              <w:pStyle w:val="TAL"/>
            </w:pPr>
          </w:p>
        </w:tc>
      </w:tr>
      <w:tr w:rsidR="000C70BA"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Default="000C70BA" w:rsidP="002E3FCC">
            <w:pPr>
              <w:pStyle w:val="TAL"/>
            </w:pPr>
          </w:p>
        </w:tc>
      </w:tr>
      <w:tr w:rsidR="000C70BA"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Default="000C70BA" w:rsidP="002E3FCC">
            <w:pPr>
              <w:pStyle w:val="TAL"/>
            </w:pPr>
            <w:r>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Default="000C70BA" w:rsidP="002E3FCC">
            <w:pPr>
              <w:pStyle w:val="TAL"/>
            </w:pPr>
          </w:p>
        </w:tc>
      </w:tr>
    </w:tbl>
    <w:p w14:paraId="28EC3DFF" w14:textId="77777777" w:rsidR="000C70BA" w:rsidRDefault="000C70BA" w:rsidP="000C70BA"/>
    <w:p w14:paraId="0A131FDB" w14:textId="77777777" w:rsidR="000C70BA" w:rsidRDefault="000C70BA" w:rsidP="000C70BA">
      <w:pPr>
        <w:pStyle w:val="TH"/>
      </w:pPr>
      <w:r>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Default="000C70BA" w:rsidP="002E3FCC">
            <w:pPr>
              <w:pStyle w:val="TAL"/>
              <w:rPr>
                <w:szCs w:val="18"/>
              </w:rPr>
            </w:pPr>
            <w:r>
              <w:t xml:space="preserve">Derivation Path: TS </w:t>
            </w:r>
            <w:r w:rsidR="00960759">
              <w:t>37.579</w:t>
            </w:r>
            <w:r>
              <w:t>-1 [2], Table 5.5.3.4.3-2</w:t>
            </w:r>
          </w:p>
        </w:tc>
      </w:tr>
    </w:tbl>
    <w:p w14:paraId="3D0F85A3" w14:textId="77777777" w:rsidR="000C70BA" w:rsidRDefault="000C70BA" w:rsidP="000C70BA"/>
    <w:p w14:paraId="1786991B" w14:textId="03A9D8B5" w:rsidR="000C70BA" w:rsidRDefault="000C70BA" w:rsidP="000C70BA">
      <w:pPr>
        <w:pStyle w:val="TH"/>
      </w:pPr>
      <w:r>
        <w:t>Table 6.9.1.3.3-6: SIP MESSAGE from the UE (Step 10,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Default="000C70BA" w:rsidP="002E3FCC">
            <w:pPr>
              <w:pStyle w:val="TAH"/>
            </w:pPr>
            <w:r>
              <w:t>Condition</w:t>
            </w:r>
          </w:p>
        </w:tc>
      </w:tr>
      <w:tr w:rsidR="000C70BA"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Default="000C70BA" w:rsidP="002E3FCC">
            <w:pPr>
              <w:pStyle w:val="TAL"/>
            </w:pPr>
          </w:p>
        </w:tc>
      </w:tr>
      <w:tr w:rsidR="000C70BA"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Default="000C70BA" w:rsidP="002E3FCC">
            <w:pPr>
              <w:pStyle w:val="TAL"/>
            </w:pPr>
          </w:p>
        </w:tc>
      </w:tr>
      <w:tr w:rsidR="000C70BA"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Default="000C70BA" w:rsidP="002E3FCC">
            <w:pPr>
              <w:pStyle w:val="TAL"/>
            </w:pPr>
          </w:p>
        </w:tc>
      </w:tr>
      <w:tr w:rsidR="000C70BA"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Default="000C70BA" w:rsidP="002E3FCC">
            <w:pPr>
              <w:pStyle w:val="TAL"/>
            </w:pPr>
          </w:p>
        </w:tc>
      </w:tr>
      <w:tr w:rsidR="000C70BA"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Default="000C70BA" w:rsidP="002E3FCC">
            <w:pPr>
              <w:pStyle w:val="TAL"/>
            </w:pPr>
            <w:r>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Default="000C70BA" w:rsidP="002E3FCC">
            <w:pPr>
              <w:pStyle w:val="TAL"/>
            </w:pPr>
          </w:p>
        </w:tc>
      </w:tr>
    </w:tbl>
    <w:p w14:paraId="49700FA7" w14:textId="77777777" w:rsidR="000C70BA" w:rsidRDefault="000C70BA" w:rsidP="000C70BA"/>
    <w:p w14:paraId="6B1545A5" w14:textId="77777777" w:rsidR="000C70BA" w:rsidRDefault="000C70BA" w:rsidP="000C70BA">
      <w:pPr>
        <w:pStyle w:val="TH"/>
      </w:pPr>
      <w:r>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Default="000C70BA" w:rsidP="002E3FCC">
            <w:pPr>
              <w:pStyle w:val="TAL"/>
              <w:rPr>
                <w:szCs w:val="18"/>
              </w:rPr>
            </w:pPr>
            <w:r>
              <w:t xml:space="preserve">Derivation Path: TS </w:t>
            </w:r>
            <w:r w:rsidR="00960759">
              <w:t>37.579</w:t>
            </w:r>
            <w:r>
              <w:t>-1 [2], Table 5.5.3.4.1-2</w:t>
            </w:r>
          </w:p>
        </w:tc>
      </w:tr>
      <w:tr w:rsidR="000C70BA"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Default="000C70BA" w:rsidP="002E3FCC">
            <w:pPr>
              <w:pStyle w:val="TAH"/>
            </w:pPr>
            <w:r>
              <w:t>Condition</w:t>
            </w:r>
          </w:p>
        </w:tc>
      </w:tr>
      <w:tr w:rsidR="000C70BA"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Default="000C70BA" w:rsidP="002E3FCC">
            <w:pPr>
              <w:pStyle w:val="TAL"/>
            </w:pPr>
          </w:p>
        </w:tc>
      </w:tr>
      <w:tr w:rsidR="000C70BA"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Default="000C70BA" w:rsidP="002E3FCC">
            <w:pPr>
              <w:pStyle w:val="TAL"/>
            </w:pPr>
          </w:p>
        </w:tc>
      </w:tr>
      <w:tr w:rsidR="000C70BA"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Default="000C70BA" w:rsidP="002E3FCC">
            <w:pPr>
              <w:pStyle w:val="TAL"/>
            </w:pPr>
            <w:r>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Default="000C70BA" w:rsidP="002E3FCC">
            <w:pPr>
              <w:pStyle w:val="TAL"/>
            </w:pPr>
            <w:r>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Default="000C70BA" w:rsidP="002E3FCC">
            <w:pPr>
              <w:pStyle w:val="TAL"/>
            </w:pPr>
          </w:p>
        </w:tc>
      </w:tr>
      <w:tr w:rsidR="000C70BA"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Default="000C70BA" w:rsidP="002E3FCC">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Default="000C70BA" w:rsidP="002E3FCC">
            <w:pPr>
              <w:pStyle w:val="TAL"/>
            </w:pPr>
          </w:p>
        </w:tc>
      </w:tr>
      <w:tr w:rsidR="000C70BA"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Default="000C70BA" w:rsidP="002E3FCC">
            <w:pPr>
              <w:pStyle w:val="TAL"/>
            </w:pPr>
            <w:r>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Default="000C70BA" w:rsidP="002E3FCC">
            <w:pPr>
              <w:pStyle w:val="TAL"/>
            </w:pPr>
          </w:p>
        </w:tc>
      </w:tr>
      <w:tr w:rsidR="000C70BA"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Default="000C70BA" w:rsidP="002E3FCC">
            <w:pPr>
              <w:pStyle w:val="TAL"/>
            </w:pPr>
          </w:p>
        </w:tc>
      </w:tr>
      <w:tr w:rsidR="000C70BA"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Default="000C70BA" w:rsidP="002E3FCC">
            <w:pPr>
              <w:pStyle w:val="TAL"/>
            </w:pPr>
          </w:p>
        </w:tc>
      </w:tr>
      <w:tr w:rsidR="000C70BA"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Default="000C70BA" w:rsidP="002E3FCC">
            <w:pPr>
              <w:pStyle w:val="TAL"/>
            </w:pPr>
          </w:p>
        </w:tc>
      </w:tr>
      <w:tr w:rsidR="000C70BA"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Default="000C70BA" w:rsidP="002E3FCC">
            <w:pPr>
              <w:pStyle w:val="TAL"/>
            </w:pPr>
          </w:p>
        </w:tc>
      </w:tr>
      <w:tr w:rsidR="000C70BA"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Default="000C70BA" w:rsidP="002E3FCC">
            <w:pPr>
              <w:pStyle w:val="TAL"/>
            </w:pPr>
          </w:p>
        </w:tc>
      </w:tr>
      <w:tr w:rsidR="000C70BA"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Default="000C70BA" w:rsidP="002E3FCC">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Default="000C70BA" w:rsidP="002E3FCC">
            <w:pPr>
              <w:pStyle w:val="TAL"/>
            </w:pPr>
          </w:p>
        </w:tc>
      </w:tr>
      <w:tr w:rsidR="000C70BA"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Default="000C70BA" w:rsidP="002E3FCC">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Default="000C70BA" w:rsidP="002E3FCC">
            <w:pPr>
              <w:pStyle w:val="TAL"/>
            </w:pPr>
          </w:p>
        </w:tc>
      </w:tr>
    </w:tbl>
    <w:p w14:paraId="34017A2E" w14:textId="77777777" w:rsidR="000C70BA" w:rsidRDefault="000C70BA" w:rsidP="000C70BA"/>
    <w:p w14:paraId="37B9163F" w14:textId="16A72D96" w:rsidR="000C70BA" w:rsidRDefault="000C70BA" w:rsidP="000C70BA">
      <w:pPr>
        <w:pStyle w:val="TH"/>
      </w:pPr>
      <w:r>
        <w:t>Table 6.9.1.3.3-8: SIP MESSAGE from the UE (Step 16,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Default="000C70BA" w:rsidP="002E3FCC">
            <w:pPr>
              <w:pStyle w:val="TAL"/>
              <w:rPr>
                <w:szCs w:val="18"/>
              </w:rPr>
            </w:pPr>
            <w:r>
              <w:t xml:space="preserve">Derivation Path: TS </w:t>
            </w:r>
            <w:r w:rsidR="00960759">
              <w:t>37.579</w:t>
            </w:r>
            <w:r>
              <w:t>-1 [2], Table 5.5.2.7.1-1, condition LOCATION-INFO</w:t>
            </w:r>
          </w:p>
        </w:tc>
      </w:tr>
      <w:tr w:rsidR="000C70BA"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Default="000C70BA" w:rsidP="002E3FCC">
            <w:pPr>
              <w:pStyle w:val="TAH"/>
            </w:pPr>
            <w:r>
              <w:t>Condition</w:t>
            </w:r>
          </w:p>
        </w:tc>
      </w:tr>
      <w:tr w:rsidR="000C70BA"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Default="000C70BA" w:rsidP="002E3FCC">
            <w:pPr>
              <w:pStyle w:val="TAL"/>
            </w:pPr>
          </w:p>
        </w:tc>
      </w:tr>
      <w:tr w:rsidR="000C70BA"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Default="000C70BA" w:rsidP="002E3FCC">
            <w:pPr>
              <w:pStyle w:val="TAL"/>
            </w:pPr>
          </w:p>
        </w:tc>
      </w:tr>
      <w:tr w:rsidR="000C70BA"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Default="000C70BA" w:rsidP="002E3FCC">
            <w:pPr>
              <w:pStyle w:val="TAL"/>
            </w:pPr>
          </w:p>
        </w:tc>
      </w:tr>
      <w:tr w:rsidR="000C70BA"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Default="000C70BA" w:rsidP="002E3FCC">
            <w:pPr>
              <w:pStyle w:val="TAL"/>
            </w:pPr>
          </w:p>
        </w:tc>
      </w:tr>
      <w:tr w:rsidR="000C70BA"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Default="000C70BA" w:rsidP="002E3FCC">
            <w:pPr>
              <w:pStyle w:val="TAL"/>
            </w:pPr>
            <w:r>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Default="000C70BA" w:rsidP="002E3FCC">
            <w:pPr>
              <w:pStyle w:val="TAL"/>
            </w:pPr>
          </w:p>
        </w:tc>
      </w:tr>
    </w:tbl>
    <w:p w14:paraId="6CC202EF" w14:textId="77777777" w:rsidR="000C70BA" w:rsidRDefault="000C70BA" w:rsidP="000C70BA"/>
    <w:p w14:paraId="69F77A51" w14:textId="77777777" w:rsidR="000C70BA" w:rsidRDefault="000C70BA" w:rsidP="000C70BA">
      <w:pPr>
        <w:pStyle w:val="TH"/>
      </w:pPr>
      <w:r>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Default="000C70BA" w:rsidP="002E3FCC">
            <w:pPr>
              <w:pStyle w:val="TAL"/>
              <w:rPr>
                <w:szCs w:val="18"/>
              </w:rPr>
            </w:pPr>
            <w:r>
              <w:t xml:space="preserve">Derivation Path: TS </w:t>
            </w:r>
            <w:r w:rsidR="00960759">
              <w:t>37.579</w:t>
            </w:r>
            <w:r>
              <w:t>-1 [2], Table 5.5.3.4.1-2</w:t>
            </w:r>
          </w:p>
        </w:tc>
      </w:tr>
      <w:tr w:rsidR="000C70BA"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Default="000C70BA" w:rsidP="002E3FCC">
            <w:pPr>
              <w:pStyle w:val="TAH"/>
            </w:pPr>
            <w:r>
              <w:t>Condition</w:t>
            </w:r>
          </w:p>
        </w:tc>
      </w:tr>
      <w:tr w:rsidR="000C70BA"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Default="000C70BA" w:rsidP="002E3FCC">
            <w:pPr>
              <w:pStyle w:val="TAL"/>
            </w:pPr>
          </w:p>
        </w:tc>
      </w:tr>
      <w:tr w:rsidR="000C70BA"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Default="000C70BA" w:rsidP="002E3FCC">
            <w:pPr>
              <w:pStyle w:val="TAL"/>
            </w:pPr>
          </w:p>
        </w:tc>
      </w:tr>
      <w:tr w:rsidR="000C70BA"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Default="000C70BA" w:rsidP="002E3FCC">
            <w:pPr>
              <w:pStyle w:val="TAL"/>
            </w:pPr>
            <w:r>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Default="000C70BA" w:rsidP="002E3FCC">
            <w:pPr>
              <w:pStyle w:val="TAL"/>
            </w:pPr>
          </w:p>
        </w:tc>
      </w:tr>
      <w:tr w:rsidR="000C70BA"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Default="000C70BA" w:rsidP="002E3FCC">
            <w:pPr>
              <w:pStyle w:val="TAL"/>
            </w:pPr>
          </w:p>
        </w:tc>
      </w:tr>
      <w:tr w:rsidR="000C70BA"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Default="000C70BA" w:rsidP="002E3FCC">
            <w:pPr>
              <w:pStyle w:val="TAL"/>
            </w:pPr>
            <w:r>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Default="000C70BA" w:rsidP="002E3FCC">
            <w:pPr>
              <w:pStyle w:val="TAL"/>
            </w:pPr>
          </w:p>
        </w:tc>
      </w:tr>
      <w:tr w:rsidR="000C70BA"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Default="000C70BA" w:rsidP="002E3FCC">
            <w:pPr>
              <w:pStyle w:val="TAL"/>
            </w:pPr>
          </w:p>
        </w:tc>
      </w:tr>
      <w:tr w:rsidR="000C70BA"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Default="000C70BA" w:rsidP="002E3FCC">
            <w:pPr>
              <w:pStyle w:val="TAL"/>
            </w:pPr>
          </w:p>
        </w:tc>
      </w:tr>
      <w:tr w:rsidR="000C70BA"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Default="000C70BA" w:rsidP="002E3FCC">
            <w:pPr>
              <w:pStyle w:val="TAL"/>
            </w:pPr>
          </w:p>
        </w:tc>
      </w:tr>
      <w:tr w:rsidR="000C70BA"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Default="000C70BA" w:rsidP="002E3FCC">
            <w:pPr>
              <w:pStyle w:val="TAL"/>
            </w:pPr>
          </w:p>
        </w:tc>
      </w:tr>
      <w:tr w:rsidR="000C70BA"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Default="000C70BA" w:rsidP="002E3FCC">
            <w:pPr>
              <w:pStyle w:val="TAL"/>
            </w:pPr>
          </w:p>
        </w:tc>
      </w:tr>
      <w:tr w:rsidR="000C70BA"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Default="000C70BA" w:rsidP="002E3FCC">
            <w:pPr>
              <w:pStyle w:val="TAL"/>
            </w:pPr>
            <w:r>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Default="000C70BA" w:rsidP="002E3FCC">
            <w:pPr>
              <w:pStyle w:val="TAL"/>
            </w:pPr>
          </w:p>
        </w:tc>
      </w:tr>
      <w:tr w:rsidR="000C70BA"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Default="000C70BA" w:rsidP="002E3FCC">
            <w:pPr>
              <w:pStyle w:val="TAL"/>
            </w:pPr>
            <w:r>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Default="000C70BA" w:rsidP="002E3FCC">
            <w:pPr>
              <w:pStyle w:val="TAL"/>
            </w:pPr>
          </w:p>
        </w:tc>
      </w:tr>
    </w:tbl>
    <w:p w14:paraId="6BFCF55E" w14:textId="77777777" w:rsidR="000C70BA" w:rsidRDefault="000C70BA" w:rsidP="000C70BA"/>
    <w:p w14:paraId="625E025E" w14:textId="45E21EDC" w:rsidR="000C70BA" w:rsidRDefault="000C70BA" w:rsidP="000C70BA">
      <w:pPr>
        <w:pStyle w:val="TH"/>
      </w:pPr>
      <w:r>
        <w:t>Table 6.9.1.3.3-10: SIP MESSAGE from the SS (Step 18,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Default="000C70BA" w:rsidP="002E3FCC">
            <w:pPr>
              <w:pStyle w:val="TAL"/>
              <w:rPr>
                <w:szCs w:val="18"/>
              </w:rPr>
            </w:pPr>
            <w:r>
              <w:t xml:space="preserve">Derivation Path: TS </w:t>
            </w:r>
            <w:r w:rsidR="00960759">
              <w:t>37.579</w:t>
            </w:r>
            <w:r>
              <w:t>-1 [2], Table 5.5.2.7.2-1, condition LOCATION-CONFIG</w:t>
            </w:r>
          </w:p>
        </w:tc>
      </w:tr>
      <w:tr w:rsidR="000C70BA"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Default="000C70BA" w:rsidP="002E3FCC">
            <w:pPr>
              <w:pStyle w:val="TAH"/>
            </w:pPr>
            <w:r>
              <w:t>Condition</w:t>
            </w:r>
          </w:p>
        </w:tc>
      </w:tr>
      <w:tr w:rsidR="000C70BA"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Default="000C70BA" w:rsidP="002E3FCC">
            <w:pPr>
              <w:pStyle w:val="TAL"/>
            </w:pPr>
          </w:p>
        </w:tc>
      </w:tr>
      <w:tr w:rsidR="000C70BA"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Default="000C70BA" w:rsidP="002E3FCC">
            <w:pPr>
              <w:pStyle w:val="TAL"/>
            </w:pPr>
          </w:p>
        </w:tc>
      </w:tr>
      <w:tr w:rsidR="000C70BA"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Default="000C70BA" w:rsidP="002E3FCC">
            <w:pPr>
              <w:pStyle w:val="TAL"/>
            </w:pPr>
          </w:p>
        </w:tc>
      </w:tr>
      <w:tr w:rsidR="000C70BA"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Default="000C70BA" w:rsidP="002E3FCC">
            <w:pPr>
              <w:pStyle w:val="TAL"/>
            </w:pPr>
          </w:p>
        </w:tc>
      </w:tr>
      <w:tr w:rsidR="000C70BA"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Default="000C70BA" w:rsidP="002E3FCC">
            <w:pPr>
              <w:pStyle w:val="TAL"/>
            </w:pPr>
            <w:r>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Default="000C70BA" w:rsidP="002E3FCC">
            <w:pPr>
              <w:pStyle w:val="TAL"/>
            </w:pPr>
          </w:p>
        </w:tc>
      </w:tr>
    </w:tbl>
    <w:p w14:paraId="6417699B" w14:textId="77777777" w:rsidR="000C70BA" w:rsidRDefault="000C70BA" w:rsidP="000C70BA"/>
    <w:p w14:paraId="713B3BD8" w14:textId="77777777" w:rsidR="000C70BA" w:rsidRDefault="000C70BA" w:rsidP="000C70BA">
      <w:pPr>
        <w:pStyle w:val="TH"/>
      </w:pPr>
      <w:r>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Default="000C70BA" w:rsidP="002E3FCC">
            <w:pPr>
              <w:pStyle w:val="TAL"/>
              <w:rPr>
                <w:szCs w:val="18"/>
              </w:rPr>
            </w:pPr>
            <w:r>
              <w:t xml:space="preserve">Derivation Path: TS </w:t>
            </w:r>
            <w:r w:rsidR="00960759">
              <w:t>37.579</w:t>
            </w:r>
            <w:r>
              <w:t>-1 [2], Table 5.5.3.4.2-2</w:t>
            </w:r>
          </w:p>
        </w:tc>
      </w:tr>
      <w:tr w:rsidR="000C70BA"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Default="000C70BA" w:rsidP="002E3FCC">
            <w:pPr>
              <w:pStyle w:val="TAH"/>
            </w:pPr>
            <w:r>
              <w:t>Condition</w:t>
            </w:r>
          </w:p>
        </w:tc>
      </w:tr>
      <w:tr w:rsidR="000C70BA"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Default="000C70BA" w:rsidP="002E3FCC">
            <w:pPr>
              <w:pStyle w:val="TAL"/>
            </w:pPr>
          </w:p>
        </w:tc>
      </w:tr>
      <w:tr w:rsidR="000C70BA"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Default="000C70BA" w:rsidP="002E3FCC">
            <w:pPr>
              <w:pStyle w:val="TAL"/>
            </w:pPr>
          </w:p>
        </w:tc>
      </w:tr>
      <w:tr w:rsidR="000C70BA"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Default="000C70BA" w:rsidP="002E3FCC">
            <w:pPr>
              <w:pStyle w:val="TAL"/>
            </w:pPr>
          </w:p>
        </w:tc>
      </w:tr>
      <w:tr w:rsidR="000C70BA"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Default="000C70BA" w:rsidP="002E3FCC">
            <w:pPr>
              <w:pStyle w:val="TAL"/>
            </w:pPr>
            <w:r>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Default="000C70BA" w:rsidP="002E3FCC">
            <w:pPr>
              <w:pStyle w:val="TAL"/>
            </w:pPr>
          </w:p>
        </w:tc>
      </w:tr>
      <w:tr w:rsidR="000C70BA"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Default="000C70BA" w:rsidP="002E3FCC">
            <w:pPr>
              <w:pStyle w:val="TAL"/>
            </w:pPr>
          </w:p>
        </w:tc>
      </w:tr>
      <w:tr w:rsidR="000C70BA"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Default="000C70BA" w:rsidP="002E3FCC">
            <w:pPr>
              <w:pStyle w:val="TAL"/>
            </w:pPr>
          </w:p>
        </w:tc>
      </w:tr>
      <w:tr w:rsidR="000C70BA"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Default="000C70BA" w:rsidP="002E3FCC">
            <w:pPr>
              <w:pStyle w:val="TAL"/>
            </w:pPr>
          </w:p>
        </w:tc>
      </w:tr>
      <w:tr w:rsidR="000C70BA"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Default="000C70BA" w:rsidP="002E3FCC">
            <w:pPr>
              <w:pStyle w:val="TAL"/>
            </w:pPr>
          </w:p>
        </w:tc>
      </w:tr>
    </w:tbl>
    <w:p w14:paraId="509A2E23" w14:textId="77777777" w:rsidR="000C70BA" w:rsidRDefault="000C70BA" w:rsidP="000C70BA"/>
    <w:p w14:paraId="45E8D8F8" w14:textId="46842809" w:rsidR="000C70BA" w:rsidRDefault="000C70BA" w:rsidP="000C70BA">
      <w:pPr>
        <w:pStyle w:val="TH"/>
      </w:pPr>
      <w:r>
        <w:t>Table 6.9.1.3.3-12: SIP MESSAGE from the SS (Step 20,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Default="000C70BA" w:rsidP="002E3FCC">
            <w:pPr>
              <w:pStyle w:val="TAL"/>
              <w:rPr>
                <w:szCs w:val="18"/>
              </w:rPr>
            </w:pPr>
            <w:r>
              <w:t xml:space="preserve">Derivation Path: TS </w:t>
            </w:r>
            <w:r w:rsidR="00960759">
              <w:t>37.579</w:t>
            </w:r>
            <w:r>
              <w:t>-1 [2], Table 5.5.2.7.2-1, condition LOCATION-INFO</w:t>
            </w:r>
          </w:p>
        </w:tc>
      </w:tr>
      <w:tr w:rsidR="000C70BA"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Default="000C70BA" w:rsidP="002E3FCC">
            <w:pPr>
              <w:pStyle w:val="TAH"/>
            </w:pPr>
            <w:r>
              <w:t>Condition</w:t>
            </w:r>
          </w:p>
        </w:tc>
      </w:tr>
      <w:tr w:rsidR="000C70BA"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Default="000C70BA" w:rsidP="002E3FCC">
            <w:pPr>
              <w:pStyle w:val="TAL"/>
            </w:pPr>
          </w:p>
        </w:tc>
      </w:tr>
      <w:tr w:rsidR="000C70BA"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Default="000C70BA" w:rsidP="002E3FCC">
            <w:pPr>
              <w:pStyle w:val="TAL"/>
            </w:pPr>
          </w:p>
        </w:tc>
      </w:tr>
      <w:tr w:rsidR="000C70BA"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Default="000C70BA" w:rsidP="002E3FCC">
            <w:pPr>
              <w:pStyle w:val="TAL"/>
            </w:pPr>
          </w:p>
        </w:tc>
      </w:tr>
      <w:tr w:rsidR="000C70BA"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Default="000C70BA" w:rsidP="002E3FCC">
            <w:pPr>
              <w:pStyle w:val="TAL"/>
            </w:pPr>
          </w:p>
        </w:tc>
      </w:tr>
      <w:tr w:rsidR="000C70BA"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Default="000C70BA" w:rsidP="002E3FCC">
            <w:pPr>
              <w:pStyle w:val="TAL"/>
            </w:pPr>
            <w:r>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Default="000C70BA" w:rsidP="002E3FCC">
            <w:pPr>
              <w:pStyle w:val="TAL"/>
            </w:pPr>
          </w:p>
        </w:tc>
      </w:tr>
    </w:tbl>
    <w:p w14:paraId="21C91786" w14:textId="77777777" w:rsidR="000C70BA" w:rsidRDefault="000C70BA" w:rsidP="000C70BA"/>
    <w:p w14:paraId="3A983870" w14:textId="77777777" w:rsidR="000C70BA" w:rsidRDefault="000C70BA" w:rsidP="000C70BA">
      <w:pPr>
        <w:pStyle w:val="TH"/>
      </w:pPr>
      <w:r>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Default="000C70BA" w:rsidP="002E3FCC">
            <w:pPr>
              <w:pStyle w:val="TAL"/>
              <w:rPr>
                <w:szCs w:val="18"/>
              </w:rPr>
            </w:pPr>
            <w:r>
              <w:t xml:space="preserve">Derivation Path: TS </w:t>
            </w:r>
            <w:r w:rsidR="00960759">
              <w:t>37.579</w:t>
            </w:r>
            <w:r>
              <w:t>-1 [2], Table 5.5.3.4.3-2</w:t>
            </w:r>
          </w:p>
        </w:tc>
      </w:tr>
      <w:tr w:rsidR="000C70BA"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Default="000C70BA" w:rsidP="002E3FCC">
            <w:pPr>
              <w:pStyle w:val="TAH"/>
            </w:pPr>
            <w:r>
              <w:t>Condition</w:t>
            </w:r>
          </w:p>
        </w:tc>
      </w:tr>
      <w:tr w:rsidR="000C70BA"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Default="000C70BA" w:rsidP="002E3FCC">
            <w:pPr>
              <w:pStyle w:val="TAL"/>
              <w:rPr>
                <w:bCs/>
              </w:rPr>
            </w:pPr>
            <w:r>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Default="000C70BA" w:rsidP="002E3FCC">
            <w:pPr>
              <w:pStyle w:val="TAL"/>
            </w:pPr>
          </w:p>
        </w:tc>
      </w:tr>
      <w:tr w:rsidR="000C70BA"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Default="000C70BA" w:rsidP="002E3FCC">
            <w:pPr>
              <w:pStyle w:val="TAL"/>
              <w:rPr>
                <w:bCs/>
              </w:rPr>
            </w:pPr>
            <w:r>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Default="000C70BA" w:rsidP="002E3FCC">
            <w:pPr>
              <w:pStyle w:val="TAL"/>
            </w:pPr>
          </w:p>
        </w:tc>
      </w:tr>
      <w:tr w:rsidR="000C70BA"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Default="000C70BA" w:rsidP="002E3FCC">
            <w:pPr>
              <w:pStyle w:val="TAL"/>
              <w:rPr>
                <w:bCs/>
              </w:rPr>
            </w:pPr>
            <w:r>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Default="000C70BA" w:rsidP="002E3FCC">
            <w:pPr>
              <w:pStyle w:val="TAL"/>
              <w:rPr>
                <w:bCs/>
              </w:rPr>
            </w:pPr>
            <w:r>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Default="000C70BA" w:rsidP="002E3FCC">
            <w:pPr>
              <w:pStyle w:val="TAL"/>
            </w:pPr>
            <w:r>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Default="000C70BA" w:rsidP="002E3FCC">
            <w:pPr>
              <w:pStyle w:val="TAL"/>
            </w:pPr>
          </w:p>
        </w:tc>
      </w:tr>
    </w:tbl>
    <w:p w14:paraId="72D48467" w14:textId="77777777" w:rsidR="000C70BA" w:rsidRDefault="000C70BA" w:rsidP="000C70BA"/>
    <w:p w14:paraId="5DE84EDD" w14:textId="43C9D1DD" w:rsidR="000C70BA" w:rsidRDefault="000C70BA" w:rsidP="000C70BA">
      <w:pPr>
        <w:pStyle w:val="TH"/>
      </w:pPr>
      <w:r>
        <w:t>Table 6.9.1.3.3-14: SIP MESSAGE from the UE (Step 22,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Default="000C70BA" w:rsidP="002E3FCC">
            <w:pPr>
              <w:pStyle w:val="TAH"/>
            </w:pPr>
            <w:r>
              <w:t>Condition</w:t>
            </w:r>
          </w:p>
        </w:tc>
      </w:tr>
      <w:tr w:rsidR="000C70BA"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Default="000C70BA" w:rsidP="002E3FCC">
            <w:pPr>
              <w:pStyle w:val="TAL"/>
            </w:pPr>
          </w:p>
        </w:tc>
      </w:tr>
      <w:tr w:rsidR="000C70BA"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Default="000C70BA" w:rsidP="002E3FCC">
            <w:pPr>
              <w:pStyle w:val="TAL"/>
            </w:pPr>
          </w:p>
        </w:tc>
      </w:tr>
      <w:tr w:rsidR="000C70BA"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Default="000C70BA" w:rsidP="002E3FCC">
            <w:pPr>
              <w:pStyle w:val="TAL"/>
            </w:pPr>
          </w:p>
        </w:tc>
      </w:tr>
      <w:tr w:rsidR="000C70BA"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Default="000C70BA" w:rsidP="002E3FCC">
            <w:pPr>
              <w:pStyle w:val="TAL"/>
            </w:pPr>
          </w:p>
        </w:tc>
      </w:tr>
      <w:tr w:rsidR="000C70BA"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Default="000C70BA" w:rsidP="002E3FCC">
            <w:pPr>
              <w:pStyle w:val="TAL"/>
            </w:pPr>
            <w:r>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Default="000C70BA" w:rsidP="002E3FCC">
            <w:pPr>
              <w:pStyle w:val="TAL"/>
            </w:pPr>
          </w:p>
        </w:tc>
      </w:tr>
    </w:tbl>
    <w:p w14:paraId="22F9DF82" w14:textId="77777777" w:rsidR="000C70BA" w:rsidRDefault="000C70BA" w:rsidP="000C70BA"/>
    <w:p w14:paraId="67004B53" w14:textId="77777777" w:rsidR="000C70BA" w:rsidRDefault="000C70BA" w:rsidP="000C70BA">
      <w:pPr>
        <w:pStyle w:val="TH"/>
      </w:pPr>
      <w:r>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Default="000C70BA" w:rsidP="002E3FCC">
            <w:pPr>
              <w:pStyle w:val="TAL"/>
              <w:rPr>
                <w:szCs w:val="18"/>
              </w:rPr>
            </w:pPr>
            <w:r>
              <w:t xml:space="preserve">Derivation Path: TS </w:t>
            </w:r>
            <w:r w:rsidR="00960759">
              <w:t>37.579</w:t>
            </w:r>
            <w:r>
              <w:t>-1 [2], Table 5.5.3.4.1-2</w:t>
            </w:r>
          </w:p>
        </w:tc>
      </w:tr>
      <w:tr w:rsidR="000C70BA"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Default="000C70BA" w:rsidP="002E3FCC">
            <w:pPr>
              <w:pStyle w:val="TAH"/>
            </w:pPr>
            <w:r>
              <w:t>Condition</w:t>
            </w:r>
          </w:p>
        </w:tc>
      </w:tr>
      <w:tr w:rsidR="000C70BA"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Default="000C70BA" w:rsidP="002E3FCC">
            <w:pPr>
              <w:pStyle w:val="TAL"/>
            </w:pPr>
          </w:p>
        </w:tc>
      </w:tr>
      <w:tr w:rsidR="000C70BA"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Default="000C70BA" w:rsidP="002E3FCC">
            <w:pPr>
              <w:pStyle w:val="TAL"/>
            </w:pPr>
          </w:p>
        </w:tc>
      </w:tr>
      <w:tr w:rsidR="000C70BA"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Default="000C70BA" w:rsidP="002E3FCC">
            <w:pPr>
              <w:pStyle w:val="TAL"/>
            </w:pPr>
            <w:r>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Default="000C70BA" w:rsidP="002E3FCC">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Default="000C70BA" w:rsidP="002E3FCC">
            <w:pPr>
              <w:pStyle w:val="TAL"/>
            </w:pPr>
          </w:p>
        </w:tc>
      </w:tr>
      <w:tr w:rsidR="000C70BA"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Default="000C70BA" w:rsidP="002E3FCC">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Default="000C70BA" w:rsidP="002E3FCC">
            <w:pPr>
              <w:pStyle w:val="TAL"/>
            </w:pPr>
          </w:p>
        </w:tc>
      </w:tr>
      <w:tr w:rsidR="000C70BA"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Default="000C70BA" w:rsidP="002E3FCC">
            <w:pPr>
              <w:pStyle w:val="TAL"/>
            </w:pPr>
            <w:r>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Default="000C70BA" w:rsidP="002E3FCC">
            <w:pPr>
              <w:pStyle w:val="TAL"/>
            </w:pPr>
          </w:p>
        </w:tc>
      </w:tr>
      <w:tr w:rsidR="000C70BA"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Default="000C70BA" w:rsidP="002E3FCC">
            <w:pPr>
              <w:pStyle w:val="TAL"/>
            </w:pPr>
            <w:r>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Default="000C70BA" w:rsidP="002E3FCC">
            <w:pPr>
              <w:pStyle w:val="TAL"/>
            </w:pPr>
          </w:p>
        </w:tc>
      </w:tr>
      <w:tr w:rsidR="000C70BA"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Default="000C70BA" w:rsidP="002E3FCC">
            <w:pPr>
              <w:pStyle w:val="TAL"/>
            </w:pPr>
          </w:p>
        </w:tc>
      </w:tr>
      <w:tr w:rsidR="000C70BA"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Default="000C70BA" w:rsidP="002E3FCC">
            <w:pPr>
              <w:pStyle w:val="TAL"/>
            </w:pPr>
          </w:p>
        </w:tc>
      </w:tr>
      <w:tr w:rsidR="000C70BA"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Default="000C70BA" w:rsidP="002E3FCC">
            <w:pPr>
              <w:pStyle w:val="TAL"/>
            </w:pPr>
          </w:p>
        </w:tc>
      </w:tr>
      <w:tr w:rsidR="000C70BA"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Default="000C70BA" w:rsidP="002E3FCC">
            <w:pPr>
              <w:pStyle w:val="TAL"/>
            </w:pPr>
          </w:p>
        </w:tc>
      </w:tr>
    </w:tbl>
    <w:p w14:paraId="4C5F08DC" w14:textId="77777777" w:rsidR="000C70BA" w:rsidRDefault="000C70BA" w:rsidP="000C70BA"/>
    <w:p w14:paraId="74E3AC32"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6.9.2</w:t>
      </w:r>
      <w:r>
        <w:rPr>
          <w:rFonts w:ascii="Arial" w:hAnsi="Arial"/>
          <w:sz w:val="28"/>
        </w:rPr>
        <w:tab/>
        <w:t xml:space="preserve">On-network / Location / </w:t>
      </w:r>
      <w:r w:rsidRPr="00D92C1C">
        <w:rPr>
          <w:rFonts w:ascii="Arial" w:hAnsi="Arial"/>
          <w:sz w:val="28"/>
        </w:rPr>
        <w:t>Report triggering</w:t>
      </w:r>
    </w:p>
    <w:p w14:paraId="5D51F6EB" w14:textId="77777777" w:rsidR="000C70BA" w:rsidRDefault="000C70BA" w:rsidP="000C70BA">
      <w:pPr>
        <w:pStyle w:val="H6"/>
      </w:pPr>
      <w:r>
        <w:t>6.9.2.1</w:t>
      </w:r>
      <w:r>
        <w:tab/>
        <w:t>Test Purpose (TP)</w:t>
      </w:r>
    </w:p>
    <w:p w14:paraId="2C7A7FD9" w14:textId="77777777" w:rsidR="000C70BA" w:rsidRDefault="000C70BA" w:rsidP="000C70BA">
      <w:pPr>
        <w:pStyle w:val="H6"/>
      </w:pPr>
      <w:r>
        <w:t>(1)</w:t>
      </w:r>
    </w:p>
    <w:p w14:paraId="72875F9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“CellChange”</w:t>
      </w:r>
      <w:r>
        <w:t xml:space="preserve">, and, a none zero </w:t>
      </w:r>
      <w:r w:rsidRPr="00795872">
        <w:t xml:space="preserve">minimumIntervalLength </w:t>
      </w:r>
      <w:r>
        <w:t>timer }</w:t>
      </w:r>
    </w:p>
    <w:p w14:paraId="4E6A9000" w14:textId="77777777" w:rsidR="000C70BA" w:rsidRDefault="000C70BA" w:rsidP="000C70BA">
      <w:pPr>
        <w:pStyle w:val="PL"/>
      </w:pPr>
      <w:r>
        <w:rPr>
          <w:b/>
        </w:rPr>
        <w:t>ensure that</w:t>
      </w:r>
      <w:r>
        <w:t xml:space="preserve"> {</w:t>
      </w:r>
      <w:r>
        <w:br/>
        <w:t xml:space="preserve">  </w:t>
      </w:r>
      <w:r>
        <w:rPr>
          <w:b/>
        </w:rPr>
        <w:t>when</w:t>
      </w:r>
      <w:r>
        <w:t xml:space="preserve"> { UE moves to a different cell }</w:t>
      </w:r>
    </w:p>
    <w:p w14:paraId="692324BE"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including waiting for the expiry of </w:t>
      </w:r>
      <w:r w:rsidRPr="00795872">
        <w:t xml:space="preserve">minimumReportInterval </w:t>
      </w:r>
      <w:r>
        <w:t>timer for before reporting }</w:t>
      </w:r>
    </w:p>
    <w:p w14:paraId="04457793" w14:textId="77777777" w:rsidR="000C70BA" w:rsidRDefault="000C70BA" w:rsidP="000C70BA">
      <w:pPr>
        <w:pStyle w:val="PL"/>
      </w:pPr>
      <w:r>
        <w:t xml:space="preserve">            }</w:t>
      </w:r>
    </w:p>
    <w:p w14:paraId="7809011D" w14:textId="77777777" w:rsidR="000C70BA" w:rsidRDefault="000C70BA" w:rsidP="000C70BA">
      <w:pPr>
        <w:pStyle w:val="PL"/>
      </w:pPr>
    </w:p>
    <w:p w14:paraId="0C7CB704" w14:textId="77777777" w:rsidR="000C70BA" w:rsidRDefault="000C70BA" w:rsidP="000C70BA">
      <w:pPr>
        <w:pStyle w:val="H6"/>
      </w:pPr>
      <w:r>
        <w:t>(2)</w:t>
      </w:r>
    </w:p>
    <w:p w14:paraId="2785C32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“PlmnChange” and “PeriodicReport”</w:t>
      </w:r>
      <w:r>
        <w:t xml:space="preserve">, and, a none zero </w:t>
      </w:r>
      <w:r>
        <w:rPr>
          <w:i/>
        </w:rPr>
        <w:t>minimumReportInterval</w:t>
      </w:r>
      <w:r>
        <w:t xml:space="preserve"> timer }</w:t>
      </w:r>
    </w:p>
    <w:p w14:paraId="519BCF69" w14:textId="77777777" w:rsidR="000C70BA" w:rsidRDefault="000C70BA" w:rsidP="000C70BA">
      <w:pPr>
        <w:pStyle w:val="PL"/>
      </w:pPr>
      <w:r>
        <w:rPr>
          <w:b/>
        </w:rPr>
        <w:t>ensure that</w:t>
      </w:r>
      <w:r>
        <w:t xml:space="preserve"> {</w:t>
      </w:r>
      <w:r>
        <w:br/>
        <w:t xml:space="preserve">  </w:t>
      </w:r>
      <w:r>
        <w:rPr>
          <w:b/>
        </w:rPr>
        <w:t>when</w:t>
      </w:r>
      <w:r>
        <w:t xml:space="preserve"> { UE moves to a cell belonging to different </w:t>
      </w:r>
      <w:r w:rsidRPr="00795872">
        <w:t xml:space="preserve">PLMN </w:t>
      </w:r>
      <w:r>
        <w:t>however allowed for communication}</w:t>
      </w:r>
    </w:p>
    <w:p w14:paraId="6170C3BD"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 and</w:t>
      </w:r>
      <w:r>
        <w:t xml:space="preserve"> resets all triggers }</w:t>
      </w:r>
    </w:p>
    <w:p w14:paraId="3E120646" w14:textId="77777777" w:rsidR="000C70BA" w:rsidRDefault="000C70BA" w:rsidP="000C70BA">
      <w:pPr>
        <w:pStyle w:val="PL"/>
      </w:pPr>
      <w:r>
        <w:t xml:space="preserve">            }</w:t>
      </w:r>
    </w:p>
    <w:p w14:paraId="54877263" w14:textId="77777777" w:rsidR="000C70BA" w:rsidRDefault="000C70BA" w:rsidP="000C70BA">
      <w:pPr>
        <w:pStyle w:val="PL"/>
      </w:pPr>
    </w:p>
    <w:p w14:paraId="6B3C1A53" w14:textId="77777777" w:rsidR="000C70BA" w:rsidRDefault="000C70BA" w:rsidP="000C70BA">
      <w:pPr>
        <w:pStyle w:val="H6"/>
      </w:pPr>
      <w:r>
        <w:t>(3)</w:t>
      </w:r>
    </w:p>
    <w:p w14:paraId="7BCAE499" w14:textId="77777777" w:rsidR="000C70BA" w:rsidRDefault="000C70BA" w:rsidP="000C70BA">
      <w:pPr>
        <w:pStyle w:val="PL"/>
      </w:pPr>
      <w:r>
        <w:rPr>
          <w:b/>
        </w:rPr>
        <w:t>with</w:t>
      </w:r>
      <w:r>
        <w:t xml:space="preserve"> { UE (MCVideo Client) registered and authorized for MCVideo service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3675AC">
        <w:t>“PlmnChange” and “PeriodicReport”</w:t>
      </w:r>
      <w:r>
        <w:t xml:space="preserve">, and, a none zero </w:t>
      </w:r>
      <w:r w:rsidRPr="003675AC">
        <w:t xml:space="preserve">minimumIntervalLength </w:t>
      </w:r>
      <w:r>
        <w:t>timer }</w:t>
      </w:r>
    </w:p>
    <w:p w14:paraId="31B0CAED" w14:textId="77777777" w:rsidR="000C70BA" w:rsidRDefault="000C70BA" w:rsidP="000C70BA">
      <w:pPr>
        <w:pStyle w:val="PL"/>
      </w:pPr>
      <w:r>
        <w:t>ensure that {</w:t>
      </w:r>
    </w:p>
    <w:p w14:paraId="6665BDFD" w14:textId="77777777" w:rsidR="000C70BA" w:rsidRDefault="000C70BA" w:rsidP="000C70BA">
      <w:pPr>
        <w:pStyle w:val="PL"/>
      </w:pPr>
      <w:r>
        <w:t xml:space="preserve">  </w:t>
      </w:r>
      <w:r>
        <w:rPr>
          <w:b/>
        </w:rPr>
        <w:t>when</w:t>
      </w:r>
      <w:r>
        <w:t xml:space="preserve"> { when the </w:t>
      </w:r>
      <w:r w:rsidRPr="003675AC">
        <w:t xml:space="preserve">PeriodicReport </w:t>
      </w:r>
      <w:r>
        <w:t>trigger fires }</w:t>
      </w:r>
    </w:p>
    <w:p w14:paraId="68366F38"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w:t>
      </w:r>
    </w:p>
    <w:p w14:paraId="0B55AF28" w14:textId="77777777" w:rsidR="000C70BA" w:rsidRDefault="000C70BA" w:rsidP="000C70BA">
      <w:pPr>
        <w:pStyle w:val="PL"/>
      </w:pPr>
      <w:r>
        <w:t xml:space="preserve">            }</w:t>
      </w:r>
    </w:p>
    <w:p w14:paraId="712D5603" w14:textId="77777777" w:rsidR="000C70BA" w:rsidRDefault="000C70BA" w:rsidP="000C70BA">
      <w:pPr>
        <w:pStyle w:val="PL"/>
      </w:pPr>
    </w:p>
    <w:p w14:paraId="7349B20A" w14:textId="77777777" w:rsidR="000C70BA" w:rsidRDefault="000C70BA" w:rsidP="000C70BA">
      <w:pPr>
        <w:pStyle w:val="H6"/>
      </w:pPr>
      <w:r>
        <w:t>6.9.2.2</w:t>
      </w:r>
      <w:r>
        <w:tab/>
        <w:t>Conformance requirements</w:t>
      </w:r>
    </w:p>
    <w:p w14:paraId="6D401AB2" w14:textId="77777777" w:rsidR="000C70BA" w:rsidRDefault="000C70BA" w:rsidP="000C70BA">
      <w:r>
        <w:t xml:space="preserve">References: The conformance requirements covered in the current TC are specified in: TS 24.281, clause </w:t>
      </w:r>
      <w:r>
        <w:rPr>
          <w:rFonts w:eastAsia="Malgun Gothic"/>
        </w:rPr>
        <w:t xml:space="preserve">18.3.2, </w:t>
      </w:r>
      <w:r>
        <w:t>18.3.4.1, 18.3.4.2. Unless otherwise stated, these are Rel-16 requirements.</w:t>
      </w:r>
    </w:p>
    <w:p w14:paraId="4F4D229D" w14:textId="77777777" w:rsidR="000C70BA" w:rsidRDefault="000C70BA" w:rsidP="000C70BA">
      <w:r>
        <w:t xml:space="preserve">[TS24.281 clause </w:t>
      </w:r>
      <w:r>
        <w:rPr>
          <w:rFonts w:eastAsia="Malgun Gothic"/>
        </w:rPr>
        <w:t>18.3.2</w:t>
      </w:r>
      <w:r>
        <w:t>]</w:t>
      </w:r>
    </w:p>
    <w:p w14:paraId="5D35B5ED" w14:textId="77777777" w:rsidR="000C70BA" w:rsidRPr="0073469F" w:rsidRDefault="000C70BA" w:rsidP="000C70BA">
      <w:r w:rsidRPr="0073469F">
        <w:t>Upon receiving a SIP MESSAGE request containing</w:t>
      </w:r>
      <w:r>
        <w:t>:</w:t>
      </w:r>
    </w:p>
    <w:p w14:paraId="70913D94"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0EF459F8"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F2C34AB"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6DED5916" w14:textId="77777777" w:rsidR="000C70BA" w:rsidRPr="0073469F" w:rsidRDefault="000C70BA" w:rsidP="000C70BA">
      <w:r w:rsidRPr="0073469F">
        <w:t xml:space="preserve">then the </w:t>
      </w:r>
      <w:r>
        <w:t>MCVideo</w:t>
      </w:r>
      <w:r w:rsidRPr="0073469F">
        <w:t xml:space="preserve"> client:</w:t>
      </w:r>
    </w:p>
    <w:p w14:paraId="457FA072" w14:textId="77777777" w:rsidR="000C70BA" w:rsidRDefault="000C70BA" w:rsidP="000C70BA">
      <w:pPr>
        <w:pStyle w:val="B1"/>
        <w:tabs>
          <w:tab w:val="left" w:pos="5954"/>
        </w:tabs>
      </w:pPr>
      <w:r w:rsidRPr="0073469F">
        <w:t>1)</w:t>
      </w:r>
      <w:r w:rsidRPr="0073469F">
        <w:tab/>
        <w:t>shall store the contents of the &lt;Configuration&gt; elements</w:t>
      </w:r>
      <w:r>
        <w:t>;</w:t>
      </w:r>
    </w:p>
    <w:p w14:paraId="4C3B0E34" w14:textId="77777777" w:rsidR="000C70BA" w:rsidRDefault="000C70BA" w:rsidP="000C70BA">
      <w:pPr>
        <w:pStyle w:val="B1"/>
      </w:pPr>
      <w:r>
        <w:t>2)</w:t>
      </w:r>
      <w:r>
        <w:tab/>
        <w:t>shall</w:t>
      </w:r>
      <w:r w:rsidRPr="0073469F">
        <w:t xml:space="preserve"> set the location reporting triggers accordingly</w:t>
      </w:r>
      <w:r>
        <w:t>; and</w:t>
      </w:r>
    </w:p>
    <w:p w14:paraId="109CC41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691BB970" w14:textId="77777777" w:rsidR="000C70BA" w:rsidRDefault="000C70BA" w:rsidP="000C70BA">
      <w:r>
        <w:t>[TS 24.281 clause 18.3.4.1]</w:t>
      </w:r>
    </w:p>
    <w:p w14:paraId="67A5ED07" w14:textId="77777777" w:rsidR="000C70BA" w:rsidRDefault="000C70BA" w:rsidP="000C70BA">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63832299" w14:textId="77777777" w:rsidR="000C70BA" w:rsidRDefault="000C70BA" w:rsidP="000C70BA">
      <w:pPr>
        <w:pStyle w:val="B1"/>
      </w:pPr>
      <w:r>
        <w:t>1)</w:t>
      </w:r>
      <w:r>
        <w:tab/>
        <w:t>shall, if any of the reporting triggers are still true, send a location information report as specified in clause 18.3.4.2.</w:t>
      </w:r>
    </w:p>
    <w:p w14:paraId="38D3277E" w14:textId="77777777" w:rsidR="000C70BA" w:rsidRDefault="000C70BA" w:rsidP="000C70BA">
      <w:r>
        <w:t>If the</w:t>
      </w:r>
      <w:r w:rsidRPr="0073469F">
        <w:t xml:space="preserve"> </w:t>
      </w:r>
      <w:r>
        <w:t>MCVideo</w:t>
      </w:r>
      <w:r w:rsidRPr="0073469F">
        <w:t xml:space="preserve"> client receives a location information request as specified in </w:t>
      </w:r>
      <w:r>
        <w:t>clause</w:t>
      </w:r>
      <w:r w:rsidRPr="0073469F">
        <w:t> 1</w:t>
      </w:r>
      <w:r>
        <w:t>8</w:t>
      </w:r>
      <w:r w:rsidRPr="0073469F">
        <w:t xml:space="preserve">.3.3, the </w:t>
      </w:r>
      <w:r>
        <w:t>MCVideo</w:t>
      </w:r>
      <w:r w:rsidRPr="0073469F">
        <w:t xml:space="preserve"> client shall send a location report</w:t>
      </w:r>
      <w:r w:rsidRPr="00FD03D6">
        <w:t xml:space="preserve"> </w:t>
      </w:r>
      <w:r>
        <w:t>as specified in clause 18.3.4.2</w:t>
      </w:r>
      <w:r w:rsidRPr="0073469F">
        <w:t>.</w:t>
      </w:r>
    </w:p>
    <w:p w14:paraId="179ED36F" w14:textId="77777777" w:rsidR="000C70BA" w:rsidRDefault="000C70BA" w:rsidP="000C70BA">
      <w:r>
        <w:t>[TS 24.281 clause 18.3.4.2]</w:t>
      </w:r>
    </w:p>
    <w:p w14:paraId="432207D1" w14:textId="77777777" w:rsidR="000C70BA" w:rsidRPr="0073469F" w:rsidRDefault="000C70BA" w:rsidP="000C70BA">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0B92A323" w14:textId="77777777" w:rsidR="000C70BA" w:rsidRDefault="000C70BA" w:rsidP="000C70BA">
      <w:pPr>
        <w:pStyle w:val="B1"/>
      </w:pPr>
      <w:r>
        <w:t>1</w:t>
      </w:r>
      <w:r w:rsidRPr="0073469F">
        <w:t>)</w:t>
      </w:r>
      <w:r>
        <w:tab/>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138930C3"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1120616A" w14:textId="77777777" w:rsidR="000C70BA" w:rsidRDefault="000C70BA" w:rsidP="000C70BA">
      <w:pPr>
        <w:pStyle w:val="B2"/>
      </w:pPr>
      <w:r>
        <w:t>b)</w:t>
      </w:r>
      <w:r>
        <w:tab/>
        <w:t xml:space="preserve">&lt;TriggerId&gt; child elements, where each element is set to the value of the &lt;Trigger-Id&gt; attribute associated with the trigger that have fired; </w:t>
      </w:r>
      <w:r w:rsidRPr="0073469F">
        <w:t>and</w:t>
      </w:r>
    </w:p>
    <w:p w14:paraId="2245D84E" w14:textId="77777777" w:rsidR="000C70BA" w:rsidRPr="0073469F" w:rsidRDefault="000C70BA" w:rsidP="000C70BA">
      <w:pPr>
        <w:pStyle w:val="B2"/>
      </w:pPr>
      <w:r>
        <w:t>c)</w:t>
      </w:r>
      <w:r>
        <w:tab/>
        <w:t>the location reporting elements corresponding to the triggers that have fired;</w:t>
      </w:r>
    </w:p>
    <w:p w14:paraId="6C87F609" w14:textId="77777777" w:rsidR="000C70BA" w:rsidRDefault="000C70BA" w:rsidP="000C70BA">
      <w:pPr>
        <w:pStyle w:val="B1"/>
      </w:pPr>
      <w:r>
        <w:t>2</w:t>
      </w:r>
      <w:r w:rsidRPr="0073469F">
        <w:t>)</w:t>
      </w:r>
      <w:r w:rsidRPr="0073469F">
        <w:tab/>
      </w:r>
      <w:r>
        <w:t>shall set the minimumReportInterval timer to the minimumReportInterval time and start the timer; and</w:t>
      </w:r>
    </w:p>
    <w:p w14:paraId="36F69EF9" w14:textId="77777777" w:rsidR="000C70BA" w:rsidRPr="0073469F" w:rsidRDefault="000C70BA" w:rsidP="000C70BA">
      <w:pPr>
        <w:pStyle w:val="B1"/>
      </w:pPr>
      <w:r>
        <w:t>3)</w:t>
      </w:r>
      <w:r>
        <w:tab/>
        <w:t>shall reset all triggers</w:t>
      </w:r>
      <w:r w:rsidRPr="0073469F">
        <w:t>.</w:t>
      </w:r>
    </w:p>
    <w:p w14:paraId="2E3D78EB"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754ADA2"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695E6A8"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4FBEADD2"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611F359E"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0558D08F"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3B45AF7A" w14:textId="77777777" w:rsidR="000C70BA" w:rsidRPr="0073469F" w:rsidRDefault="000C70BA" w:rsidP="000C70BA">
      <w:pPr>
        <w:pStyle w:val="B2"/>
      </w:pPr>
      <w:r>
        <w:t>c)</w:t>
      </w:r>
      <w:r>
        <w:tab/>
        <w:t>the location reporting elements corresponding to the triggers that have fired;</w:t>
      </w:r>
    </w:p>
    <w:p w14:paraId="7B69B7A1"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1B6934D"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743DB587" w14:textId="77777777" w:rsidR="000C70BA" w:rsidRPr="0073469F" w:rsidRDefault="000C70BA" w:rsidP="000C70BA">
      <w:pPr>
        <w:pStyle w:val="B1"/>
      </w:pPr>
      <w:r>
        <w:t>6)</w:t>
      </w:r>
      <w:r>
        <w:tab/>
        <w:t>shall reset all triggers; and</w:t>
      </w:r>
    </w:p>
    <w:p w14:paraId="7E6A03F6"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4426E163" w14:textId="77777777" w:rsidR="000C70BA" w:rsidRDefault="000C70BA" w:rsidP="000C70BA">
      <w:pPr>
        <w:pStyle w:val="H6"/>
      </w:pPr>
      <w:r>
        <w:t>6.9.2.3</w:t>
      </w:r>
      <w:r>
        <w:tab/>
        <w:t>Test description</w:t>
      </w:r>
    </w:p>
    <w:p w14:paraId="22A177E5" w14:textId="77777777" w:rsidR="000C70BA" w:rsidRDefault="000C70BA" w:rsidP="000C70BA">
      <w:pPr>
        <w:pStyle w:val="H6"/>
      </w:pPr>
      <w:r>
        <w:t>6.9.2.3.1</w:t>
      </w:r>
      <w:r>
        <w:tab/>
        <w:t>Pre-test conditions</w:t>
      </w:r>
    </w:p>
    <w:p w14:paraId="2781595F" w14:textId="77777777" w:rsidR="000C70BA" w:rsidRDefault="000C70BA" w:rsidP="000C70BA">
      <w:pPr>
        <w:pStyle w:val="H6"/>
      </w:pPr>
      <w:r w:rsidRPr="00102CE5">
        <w:t>Test configuration</w:t>
      </w:r>
      <w:r>
        <w:t>:</w:t>
      </w:r>
    </w:p>
    <w:p w14:paraId="284E4870" w14:textId="6FA816BA" w:rsidR="000C70BA" w:rsidRDefault="000C70BA" w:rsidP="000C70BA">
      <w:pPr>
        <w:pStyle w:val="B1"/>
      </w:pPr>
      <w:r>
        <w:t>-</w:t>
      </w:r>
      <w:r>
        <w:tab/>
        <w:t>Multi-</w:t>
      </w:r>
      <w:r w:rsidRPr="00050A85">
        <w:t xml:space="preserve">cell </w:t>
      </w:r>
      <w:r>
        <w:t xml:space="preserve">configuration according to TS </w:t>
      </w:r>
      <w:r w:rsidR="00960759">
        <w:t>37.579</w:t>
      </w:r>
      <w:r>
        <w:t>-1 [2] clause 5.2.2.2.2 with 3 cells according to the i</w:t>
      </w:r>
      <w:r w:rsidRPr="00592E3B">
        <w:t>nitial conditions</w:t>
      </w:r>
      <w:r>
        <w:t xml:space="preserve"> of procedure 'MCX communication in E-UTRA / Change of cells' as described in TS </w:t>
      </w:r>
      <w:r w:rsidR="00960759">
        <w:t>37.579</w:t>
      </w:r>
      <w:r>
        <w:t>-1 [2] clause 5.4.9.</w:t>
      </w:r>
    </w:p>
    <w:p w14:paraId="5E3DA9A2" w14:textId="77777777" w:rsidR="000C70BA" w:rsidRDefault="000C70BA" w:rsidP="000C70BA">
      <w:pPr>
        <w:pStyle w:val="B1"/>
      </w:pPr>
      <w:r>
        <w:t>-</w:t>
      </w:r>
      <w:r>
        <w:tab/>
        <w:t>GNSS simulator to simulate a location.</w:t>
      </w:r>
    </w:p>
    <w:p w14:paraId="7EA1877C" w14:textId="77777777" w:rsidR="000C70BA" w:rsidRDefault="000C70BA" w:rsidP="000C70BA">
      <w:pPr>
        <w:pStyle w:val="H6"/>
      </w:pPr>
      <w:r>
        <w:t>Preamble:</w:t>
      </w:r>
    </w:p>
    <w:p w14:paraId="15D7A5DF" w14:textId="3571DC67" w:rsidR="000C70BA" w:rsidRDefault="000C70BA" w:rsidP="000C70BA">
      <w:pPr>
        <w:pStyle w:val="B1"/>
      </w:pPr>
      <w:r>
        <w:t>-</w:t>
      </w:r>
      <w:r>
        <w:tab/>
        <w:t xml:space="preserve">The UE has performed procedure 'Initial registration' as described in TS </w:t>
      </w:r>
      <w:r w:rsidR="00960759">
        <w:t>37.579</w:t>
      </w:r>
      <w:r>
        <w:t>-1 [2] clause 5.4.2.</w:t>
      </w:r>
    </w:p>
    <w:p w14:paraId="0D031F60" w14:textId="77777777" w:rsidR="000C70BA" w:rsidRDefault="000C70BA" w:rsidP="000C70BA">
      <w:pPr>
        <w:pStyle w:val="B1"/>
      </w:pPr>
      <w:r>
        <w:t>-</w:t>
      </w:r>
      <w:r>
        <w:tab/>
        <w:t xml:space="preserve">The GNSS simulator is configured to simulate a location in the centre of </w:t>
      </w:r>
      <w:r>
        <w:rPr>
          <w:color w:val="000000"/>
        </w:rPr>
        <w:t xml:space="preserve">Geographical </w:t>
      </w:r>
      <w:r>
        <w:t>area #1 to provide a location, as defined in TS 36.508 [24] Table 4.11.2-2, step 1 of scenario #4.</w:t>
      </w:r>
    </w:p>
    <w:p w14:paraId="4BD764AA" w14:textId="77777777" w:rsidR="000C70BA" w:rsidRDefault="000C70BA" w:rsidP="000C70BA">
      <w:pPr>
        <w:pStyle w:val="B1"/>
      </w:pPr>
      <w:r>
        <w:t>-</w:t>
      </w:r>
      <w:r>
        <w:tab/>
      </w:r>
      <w:r w:rsidRPr="000573F5">
        <w:t>UE States at the end of the preamble</w:t>
      </w:r>
      <w:r>
        <w:t>:</w:t>
      </w:r>
    </w:p>
    <w:p w14:paraId="213DAFD7" w14:textId="77777777" w:rsidR="000C70BA" w:rsidRDefault="000C70BA" w:rsidP="000C70BA">
      <w:pPr>
        <w:pStyle w:val="B1"/>
        <w:ind w:left="852"/>
      </w:pPr>
      <w:r>
        <w:t>-</w:t>
      </w:r>
      <w:r>
        <w:tab/>
        <w:t>The UE is in RRC_IDLE state.</w:t>
      </w:r>
    </w:p>
    <w:p w14:paraId="568F9C07" w14:textId="77777777" w:rsidR="000C70BA" w:rsidRDefault="000C70BA" w:rsidP="000C70BA">
      <w:pPr>
        <w:pStyle w:val="B1"/>
        <w:ind w:left="852"/>
      </w:pPr>
      <w:r>
        <w:t>-</w:t>
      </w:r>
      <w:r>
        <w:tab/>
        <w:t>The client is registered for MCVideo.</w:t>
      </w:r>
    </w:p>
    <w:p w14:paraId="5E6198F9" w14:textId="77777777" w:rsidR="000C70BA" w:rsidRDefault="000C70BA" w:rsidP="000C70BA">
      <w:pPr>
        <w:pStyle w:val="H6"/>
      </w:pPr>
      <w:r>
        <w:t>6.9.2.3.2</w:t>
      </w:r>
      <w:r>
        <w:tab/>
        <w:t>Test procedure sequence</w:t>
      </w:r>
    </w:p>
    <w:p w14:paraId="61367FE4" w14:textId="77777777" w:rsidR="000C70BA" w:rsidRDefault="000C70BA" w:rsidP="000C70BA">
      <w:pPr>
        <w:pStyle w:val="TH"/>
      </w:pPr>
      <w:r>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22F1DB1D"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2D53C34"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4973395B"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46C472D"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8F38881"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21C879B5" w14:textId="77777777" w:rsidR="000C70BA" w:rsidRDefault="000C70BA" w:rsidP="002E3FCC">
            <w:pPr>
              <w:pStyle w:val="TAH"/>
            </w:pPr>
            <w:r>
              <w:t>Verdict</w:t>
            </w:r>
          </w:p>
        </w:tc>
      </w:tr>
      <w:tr w:rsidR="000C70BA" w14:paraId="36C471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36FB084"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ED38EA5"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142FD9"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7C84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1E018420"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B368CCD" w14:textId="77777777" w:rsidR="000C70BA" w:rsidRDefault="000C70BA" w:rsidP="002E3FCC">
            <w:pPr>
              <w:pStyle w:val="TAH"/>
            </w:pPr>
          </w:p>
        </w:tc>
      </w:tr>
      <w:tr w:rsidR="000C70BA" w14:paraId="06E76C0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94CFEC9" w14:textId="77777777" w:rsidR="000C70BA" w:rsidRDefault="000C70BA" w:rsidP="002E3FCC">
            <w:pPr>
              <w:pStyle w:val="TAC"/>
            </w:pPr>
            <w:r>
              <w:t>1</w:t>
            </w:r>
          </w:p>
        </w:tc>
        <w:tc>
          <w:tcPr>
            <w:tcW w:w="3970" w:type="dxa"/>
            <w:tcBorders>
              <w:top w:val="nil"/>
              <w:left w:val="single" w:sz="4" w:space="0" w:color="auto"/>
              <w:bottom w:val="single" w:sz="4" w:space="0" w:color="auto"/>
              <w:right w:val="single" w:sz="4" w:space="0" w:color="auto"/>
            </w:tcBorders>
            <w:shd w:val="clear" w:color="auto" w:fill="auto"/>
          </w:tcPr>
          <w:p w14:paraId="09D740A9" w14:textId="77777777" w:rsidR="000C70BA" w:rsidRDefault="000C70BA" w:rsidP="002E3FCC">
            <w:pPr>
              <w:pStyle w:val="TAL"/>
            </w:pPr>
            <w:r>
              <w:t>Trigger the UE to reset UTC time and location.</w:t>
            </w:r>
          </w:p>
          <w:p w14:paraId="21D84C7E" w14:textId="77777777" w:rsidR="000C70BA" w:rsidRDefault="000C70BA" w:rsidP="002E3FCC">
            <w:pPr>
              <w:pStyle w:val="TAL"/>
            </w:pPr>
          </w:p>
          <w:p w14:paraId="01FB40FD" w14:textId="77777777" w:rsidR="000C70BA" w:rsidRDefault="000C70BA" w:rsidP="002E3FCC">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8DAC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ED552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AE9136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A9B67BD" w14:textId="77777777" w:rsidR="000C70BA" w:rsidRDefault="000C70BA" w:rsidP="002E3FCC">
            <w:pPr>
              <w:pStyle w:val="TAC"/>
            </w:pPr>
            <w:r>
              <w:t>-</w:t>
            </w:r>
          </w:p>
        </w:tc>
      </w:tr>
      <w:tr w:rsidR="000C70BA" w14:paraId="37270D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28A62E"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tcPr>
          <w:p w14:paraId="6D7C17C9" w14:textId="5244084B"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sidRPr="003675AC">
              <w:rPr>
                <w:szCs w:val="18"/>
              </w:rPr>
              <w:t xml:space="preserve">minimumIntervalLength </w:t>
            </w:r>
            <w:r>
              <w:t>timer set to 25s</w:t>
            </w:r>
            <w:r>
              <w:rPr>
                <w:szCs w:val="18"/>
              </w:rPr>
              <w:t>.</w:t>
            </w:r>
          </w:p>
          <w:p w14:paraId="4CA97B92" w14:textId="77777777" w:rsidR="000C70BA" w:rsidRDefault="000C70BA" w:rsidP="002E3FCC">
            <w:pPr>
              <w:pStyle w:val="TAL"/>
              <w:rPr>
                <w:szCs w:val="18"/>
              </w:rPr>
            </w:pPr>
          </w:p>
          <w:p w14:paraId="1CF66C21" w14:textId="77777777" w:rsidR="000C70BA" w:rsidRPr="00BF3613" w:rsidRDefault="000C70BA" w:rsidP="002E3FCC">
            <w:pPr>
              <w:pStyle w:val="TAL"/>
              <w:rPr>
                <w:rFonts w:eastAsia="Malgun Gothic"/>
              </w:rPr>
            </w:pPr>
            <w:r>
              <w:rPr>
                <w:szCs w:val="18"/>
              </w:rPr>
              <w:t xml:space="preserve">NOTE: </w:t>
            </w:r>
            <w:r>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9EE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F98344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1D197B15"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75938375" w14:textId="77777777" w:rsidR="000C70BA" w:rsidRDefault="000C70BA" w:rsidP="002E3FCC">
            <w:pPr>
              <w:pStyle w:val="TAC"/>
            </w:pPr>
            <w:r>
              <w:t>-</w:t>
            </w:r>
          </w:p>
        </w:tc>
      </w:tr>
      <w:tr w:rsidR="000C70BA" w14:paraId="745C007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03DB3D9"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0A298F8F" w14:textId="77777777" w:rsidR="000C70BA" w:rsidRDefault="000C70BA" w:rsidP="002E3FCC">
            <w:pPr>
              <w:pStyle w:val="TAL"/>
            </w:pPr>
            <w:r>
              <w:t xml:space="preserve">SS starts timer=25 sec (the non-emergency </w:t>
            </w:r>
            <w:r>
              <w:rPr>
                <w:rFonts w:eastAsia="Malgun Gothic"/>
                <w:i/>
              </w:rPr>
              <w:t>minimumReportInterval</w:t>
            </w:r>
            <w:r>
              <w:t xml:space="preserve"> interval length defined in the SIP MESSAGE sent in step 3</w:t>
            </w:r>
            <w:r w:rsidRPr="003675AC">
              <w:t xml:space="preserve"> as minimumIntervalLength</w:t>
            </w:r>
            <w: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75210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80558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5E8D3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F5D2B89" w14:textId="77777777" w:rsidR="000C70BA" w:rsidRDefault="000C70BA" w:rsidP="002E3FCC">
            <w:pPr>
              <w:pStyle w:val="TAC"/>
            </w:pPr>
            <w:r>
              <w:t>-</w:t>
            </w:r>
          </w:p>
        </w:tc>
      </w:tr>
      <w:tr w:rsidR="000C70BA" w14:paraId="7D8D045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88A729B"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425B5F94"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6E7E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EDE35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C368F9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430572B" w14:textId="77777777" w:rsidR="000C70BA" w:rsidRDefault="000C70BA" w:rsidP="002E3FCC">
            <w:pPr>
              <w:pStyle w:val="TAC"/>
            </w:pPr>
            <w:r>
              <w:t>-</w:t>
            </w:r>
          </w:p>
        </w:tc>
      </w:tr>
      <w:tr w:rsidR="000C70BA" w14:paraId="7E9BC69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5ECFB17"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0F6967B7" w14:textId="77777777" w:rsidR="000C70BA" w:rsidRDefault="000C70BA" w:rsidP="002E3FCC">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BCA07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4A58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4303ED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9E84495" w14:textId="77777777" w:rsidR="000C70BA" w:rsidRDefault="000C70BA" w:rsidP="002E3FCC">
            <w:pPr>
              <w:pStyle w:val="TAC"/>
            </w:pPr>
            <w:r>
              <w:t>-</w:t>
            </w:r>
          </w:p>
        </w:tc>
      </w:tr>
      <w:tr w:rsidR="000C70BA" w14:paraId="4E81F4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91F87F8" w14:textId="77777777" w:rsidR="000C70BA" w:rsidRDefault="000C70BA" w:rsidP="002E3FCC">
            <w:pPr>
              <w:pStyle w:val="TAC"/>
            </w:pPr>
            <w:r>
              <w:t>7</w:t>
            </w:r>
          </w:p>
        </w:tc>
        <w:tc>
          <w:tcPr>
            <w:tcW w:w="3970" w:type="dxa"/>
            <w:tcBorders>
              <w:top w:val="nil"/>
              <w:left w:val="single" w:sz="4" w:space="0" w:color="auto"/>
              <w:bottom w:val="single" w:sz="4" w:space="0" w:color="auto"/>
              <w:right w:val="single" w:sz="4" w:space="0" w:color="auto"/>
            </w:tcBorders>
            <w:shd w:val="clear" w:color="auto" w:fill="auto"/>
            <w:hideMark/>
          </w:tcPr>
          <w:p w14:paraId="09B01694" w14:textId="77777777" w:rsidR="000C70BA" w:rsidRDefault="000C70BA" w:rsidP="002E3FCC">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EEB4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75EA6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5AD32F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0887875" w14:textId="77777777" w:rsidR="000C70BA" w:rsidRDefault="000C70BA" w:rsidP="002E3FCC">
            <w:pPr>
              <w:pStyle w:val="TAC"/>
            </w:pPr>
            <w:r>
              <w:t>-</w:t>
            </w:r>
          </w:p>
        </w:tc>
      </w:tr>
      <w:tr w:rsidR="000C70BA" w14:paraId="066422E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963D56" w14:textId="77777777" w:rsidR="000C70BA" w:rsidRDefault="000C70BA" w:rsidP="002E3FCC">
            <w:pPr>
              <w:pStyle w:val="TAC"/>
            </w:pPr>
            <w:r>
              <w:t>8</w:t>
            </w:r>
          </w:p>
        </w:tc>
        <w:tc>
          <w:tcPr>
            <w:tcW w:w="3970" w:type="dxa"/>
            <w:tcBorders>
              <w:top w:val="nil"/>
              <w:left w:val="single" w:sz="4" w:space="0" w:color="auto"/>
              <w:bottom w:val="single" w:sz="4" w:space="0" w:color="auto"/>
              <w:right w:val="single" w:sz="4" w:space="0" w:color="auto"/>
            </w:tcBorders>
            <w:shd w:val="clear" w:color="auto" w:fill="auto"/>
            <w:hideMark/>
          </w:tcPr>
          <w:p w14:paraId="20BC0E2C" w14:textId="4FEE7C44" w:rsidR="000C70BA" w:rsidRDefault="000C70BA" w:rsidP="002E3FCC">
            <w:pPr>
              <w:pStyle w:val="TAL"/>
            </w:pPr>
            <w:r>
              <w:t>Make the SS simulate cell change (same PLMN)</w:t>
            </w:r>
            <w:r w:rsidRPr="00EE17EB">
              <w:t xml:space="preserve"> as</w:t>
            </w:r>
            <w:r>
              <w:t xml:space="preserve"> described in TS </w:t>
            </w:r>
            <w:r w:rsidR="00960759">
              <w:t>37.579</w:t>
            </w:r>
            <w:r>
              <w:t>-1 [2], clause 5.4.9 'MCX communication in E-UTRA / Change of cells' steps 1 and 2. The test sequence below shows only the MCVideo relevant messages exchanged.</w:t>
            </w:r>
          </w:p>
          <w:p w14:paraId="6978601C" w14:textId="77777777" w:rsidR="000C70BA" w:rsidRDefault="000C70BA" w:rsidP="002E3FCC">
            <w:pPr>
              <w:pStyle w:val="TAL"/>
              <w:rPr>
                <w:szCs w:val="18"/>
              </w:rPr>
            </w:pPr>
            <w:r>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BFFD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963BE7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28FAF4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D433565" w14:textId="77777777" w:rsidR="000C70BA" w:rsidRDefault="000C70BA" w:rsidP="002E3FCC">
            <w:pPr>
              <w:pStyle w:val="TAC"/>
            </w:pPr>
            <w:r>
              <w:t>-</w:t>
            </w:r>
          </w:p>
        </w:tc>
      </w:tr>
      <w:tr w:rsidR="000C70BA" w14:paraId="2C7EAF2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9CE9FD" w14:textId="77777777" w:rsidR="000C70BA" w:rsidRDefault="000C70BA" w:rsidP="002E3FCC">
            <w:pPr>
              <w:pStyle w:val="TAC"/>
            </w:pPr>
            <w:r>
              <w:t>9</w:t>
            </w:r>
          </w:p>
        </w:tc>
        <w:tc>
          <w:tcPr>
            <w:tcW w:w="3970" w:type="dxa"/>
            <w:tcBorders>
              <w:top w:val="nil"/>
              <w:left w:val="single" w:sz="4" w:space="0" w:color="auto"/>
              <w:bottom w:val="single" w:sz="4" w:space="0" w:color="auto"/>
              <w:right w:val="single" w:sz="4" w:space="0" w:color="auto"/>
            </w:tcBorders>
            <w:shd w:val="clear" w:color="auto" w:fill="auto"/>
            <w:hideMark/>
          </w:tcPr>
          <w:p w14:paraId="00C96D79" w14:textId="77777777" w:rsidR="000C70BA" w:rsidRDefault="000C70BA" w:rsidP="002E3FCC">
            <w:pPr>
              <w:pStyle w:val="TAL"/>
            </w:pPr>
            <w:r>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79774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E19AB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9FA0F9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934DFE8" w14:textId="77777777" w:rsidR="000C70BA" w:rsidRDefault="000C70BA" w:rsidP="002E3FCC">
            <w:pPr>
              <w:pStyle w:val="TAC"/>
            </w:pPr>
            <w:r>
              <w:t>-</w:t>
            </w:r>
          </w:p>
        </w:tc>
      </w:tr>
      <w:tr w:rsidR="000C70BA" w14:paraId="6EFF469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3117BC1" w14:textId="77777777" w:rsidR="000C70BA" w:rsidRDefault="000C70BA" w:rsidP="002E3FCC">
            <w:pPr>
              <w:pStyle w:val="TAC"/>
            </w:pPr>
            <w:r>
              <w:t>10-12</w:t>
            </w:r>
          </w:p>
        </w:tc>
        <w:tc>
          <w:tcPr>
            <w:tcW w:w="3970" w:type="dxa"/>
            <w:tcBorders>
              <w:top w:val="nil"/>
              <w:left w:val="single" w:sz="4" w:space="0" w:color="auto"/>
              <w:bottom w:val="single" w:sz="4" w:space="0" w:color="auto"/>
              <w:right w:val="single" w:sz="4" w:space="0" w:color="auto"/>
            </w:tcBorders>
            <w:shd w:val="clear" w:color="auto" w:fill="auto"/>
          </w:tcPr>
          <w:p w14:paraId="20C54AC5" w14:textId="37B60DED"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D22F1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66A40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51AEC23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tcPr>
          <w:p w14:paraId="385D5128" w14:textId="77777777" w:rsidR="000C70BA" w:rsidRDefault="000C70BA" w:rsidP="002E3FCC">
            <w:pPr>
              <w:pStyle w:val="TAC"/>
            </w:pPr>
            <w:r>
              <w:t>P</w:t>
            </w:r>
          </w:p>
        </w:tc>
      </w:tr>
      <w:tr w:rsidR="000C70BA" w14:paraId="0689E3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31D1D" w14:textId="77777777" w:rsidR="000C70BA" w:rsidRDefault="000C70BA" w:rsidP="002E3FCC">
            <w:pPr>
              <w:pStyle w:val="TAC"/>
            </w:pPr>
            <w:r>
              <w:t>13-14</w:t>
            </w:r>
          </w:p>
        </w:tc>
        <w:tc>
          <w:tcPr>
            <w:tcW w:w="3970" w:type="dxa"/>
            <w:tcBorders>
              <w:top w:val="nil"/>
              <w:left w:val="single" w:sz="4" w:space="0" w:color="auto"/>
              <w:bottom w:val="single" w:sz="4" w:space="0" w:color="auto"/>
              <w:right w:val="single" w:sz="4" w:space="0" w:color="auto"/>
            </w:tcBorders>
            <w:shd w:val="clear" w:color="auto" w:fill="auto"/>
          </w:tcPr>
          <w:p w14:paraId="73C0C5DC" w14:textId="7F4B2730" w:rsidR="000C70BA" w:rsidRDefault="000C70BA" w:rsidP="002E3FCC">
            <w:pPr>
              <w:pStyle w:val="TAL"/>
              <w:rPr>
                <w:szCs w:val="18"/>
              </w:rPr>
            </w:pPr>
            <w:r>
              <w:rPr>
                <w:szCs w:val="18"/>
              </w:rPr>
              <w:t xml:space="preserve">Steps 2-3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are performed to configure location reporting.</w:t>
            </w:r>
          </w:p>
          <w:p w14:paraId="45739171" w14:textId="77777777" w:rsidR="000C70BA" w:rsidRDefault="000C70BA" w:rsidP="002E3FCC">
            <w:pPr>
              <w:pStyle w:val="TAL"/>
              <w:rPr>
                <w:szCs w:val="18"/>
              </w:rPr>
            </w:pPr>
          </w:p>
          <w:p w14:paraId="7D9F7417" w14:textId="77777777" w:rsidR="000C70BA" w:rsidRDefault="000C70BA" w:rsidP="002E3FCC">
            <w:pPr>
              <w:pStyle w:val="TAL"/>
            </w:pPr>
            <w:r>
              <w:rPr>
                <w:szCs w:val="18"/>
              </w:rPr>
              <w:t xml:space="preserve">NOTE: </w:t>
            </w:r>
            <w:r>
              <w:t xml:space="preserve">The SS sends a location reporting configuration containing the PLMN change trigger criteria, and, periodic trigger criteria with </w:t>
            </w:r>
            <w:r>
              <w:rPr>
                <w:i/>
              </w:rPr>
              <w:t>PeriodicReport</w:t>
            </w:r>
            <w:r>
              <w:t xml:space="preserve"> reporting interval set to 60 sec and the minimum report interval. Provision of cells ECGIs is requested in addition to the Location Information. </w:t>
            </w:r>
            <w:r>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5809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49383A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6A2EE3E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23EAECC4" w14:textId="77777777" w:rsidR="000C70BA" w:rsidRDefault="000C70BA" w:rsidP="002E3FCC">
            <w:pPr>
              <w:pStyle w:val="TAC"/>
            </w:pPr>
            <w:r>
              <w:t>-</w:t>
            </w:r>
          </w:p>
        </w:tc>
      </w:tr>
      <w:tr w:rsidR="000C70BA" w14:paraId="0C5B52E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2F2768A" w14:textId="77777777" w:rsidR="000C70BA" w:rsidRDefault="000C70BA" w:rsidP="002E3FCC">
            <w:pPr>
              <w:pStyle w:val="TAC"/>
            </w:pPr>
            <w:r>
              <w:t>15</w:t>
            </w:r>
          </w:p>
        </w:tc>
        <w:tc>
          <w:tcPr>
            <w:tcW w:w="3970" w:type="dxa"/>
            <w:tcBorders>
              <w:top w:val="nil"/>
              <w:left w:val="single" w:sz="4" w:space="0" w:color="auto"/>
              <w:bottom w:val="single" w:sz="4" w:space="0" w:color="auto"/>
              <w:right w:val="single" w:sz="4" w:space="0" w:color="auto"/>
            </w:tcBorders>
            <w:shd w:val="clear" w:color="auto" w:fill="auto"/>
            <w:hideMark/>
          </w:tcPr>
          <w:p w14:paraId="5ABA84C4" w14:textId="77777777" w:rsidR="000C70BA" w:rsidRDefault="000C70BA" w:rsidP="002E3FCC">
            <w:pPr>
              <w:pStyle w:val="TAL"/>
            </w:pPr>
            <w:r>
              <w:t xml:space="preserve">SS starts timer=60 sec (the </w:t>
            </w:r>
            <w:r>
              <w:rPr>
                <w:i/>
              </w:rPr>
              <w:t>PeriodicReport</w:t>
            </w:r>
            <w:r>
              <w:t xml:space="preserve"> </w:t>
            </w:r>
            <w:r>
              <w:rPr>
                <w:szCs w:val="18"/>
              </w:rPr>
              <w:t xml:space="preserve">interval </w:t>
            </w:r>
            <w:r>
              <w:t>defined in the SIP MESSAGE sent in step 13).</w:t>
            </w:r>
          </w:p>
          <w:p w14:paraId="40843E20" w14:textId="77777777" w:rsidR="000C70BA" w:rsidRDefault="000C70BA" w:rsidP="002E3FCC">
            <w:pPr>
              <w:pStyle w:val="TAL"/>
            </w:pPr>
            <w:r>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50332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C85896"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FFB230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07C51D0" w14:textId="77777777" w:rsidR="000C70BA" w:rsidRDefault="000C70BA" w:rsidP="002E3FCC">
            <w:pPr>
              <w:pStyle w:val="TAC"/>
            </w:pPr>
            <w:r>
              <w:t>-</w:t>
            </w:r>
          </w:p>
        </w:tc>
      </w:tr>
      <w:tr w:rsidR="000C70BA" w14:paraId="2286A5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689616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F6AB0AA"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085A7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82CEC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44BDA8"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CA36F" w14:textId="77777777" w:rsidR="000C70BA" w:rsidRDefault="000C70BA" w:rsidP="002E3FCC">
            <w:pPr>
              <w:pStyle w:val="TAC"/>
            </w:pPr>
            <w:r>
              <w:t>-</w:t>
            </w:r>
          </w:p>
        </w:tc>
      </w:tr>
      <w:tr w:rsidR="000C70BA" w14:paraId="3AD385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7A9C1E" w14:textId="77777777" w:rsidR="000C70BA" w:rsidRDefault="000C70BA" w:rsidP="002E3FCC">
            <w:pPr>
              <w:pStyle w:val="TAC"/>
            </w:pPr>
            <w:r>
              <w:t>16</w:t>
            </w:r>
          </w:p>
        </w:tc>
        <w:tc>
          <w:tcPr>
            <w:tcW w:w="3970" w:type="dxa"/>
            <w:tcBorders>
              <w:top w:val="nil"/>
              <w:left w:val="single" w:sz="4" w:space="0" w:color="auto"/>
              <w:bottom w:val="single" w:sz="4" w:space="0" w:color="auto"/>
              <w:right w:val="single" w:sz="4" w:space="0" w:color="auto"/>
            </w:tcBorders>
            <w:shd w:val="clear" w:color="auto" w:fill="auto"/>
            <w:hideMark/>
          </w:tcPr>
          <w:p w14:paraId="54C3E14C" w14:textId="77777777" w:rsidR="000C70BA" w:rsidRDefault="000C70BA" w:rsidP="002E3FCC">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A6F58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2527F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7BCB6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1364A77" w14:textId="77777777" w:rsidR="000C70BA" w:rsidRDefault="000C70BA" w:rsidP="002E3FCC">
            <w:pPr>
              <w:pStyle w:val="TAC"/>
            </w:pPr>
            <w:r>
              <w:t>-</w:t>
            </w:r>
          </w:p>
        </w:tc>
      </w:tr>
      <w:tr w:rsidR="000C70BA" w14:paraId="0E62E80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AB05A5" w14:textId="77777777" w:rsidR="000C70BA" w:rsidRDefault="000C70BA" w:rsidP="002E3FCC">
            <w:pPr>
              <w:pStyle w:val="TAC"/>
            </w:pPr>
            <w:r>
              <w:t>17</w:t>
            </w:r>
          </w:p>
        </w:tc>
        <w:tc>
          <w:tcPr>
            <w:tcW w:w="3970" w:type="dxa"/>
            <w:tcBorders>
              <w:top w:val="nil"/>
              <w:left w:val="single" w:sz="4" w:space="0" w:color="auto"/>
              <w:bottom w:val="single" w:sz="4" w:space="0" w:color="auto"/>
              <w:right w:val="single" w:sz="4" w:space="0" w:color="auto"/>
            </w:tcBorders>
            <w:shd w:val="clear" w:color="auto" w:fill="auto"/>
            <w:hideMark/>
          </w:tcPr>
          <w:p w14:paraId="3F046348" w14:textId="77777777" w:rsidR="000C70BA" w:rsidRDefault="000C70BA" w:rsidP="002E3FCC">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61A0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671018"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EE12F7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FE63A9A" w14:textId="77777777" w:rsidR="000C70BA" w:rsidRDefault="000C70BA" w:rsidP="002E3FCC">
            <w:pPr>
              <w:pStyle w:val="TAC"/>
            </w:pPr>
            <w:r>
              <w:t>-</w:t>
            </w:r>
          </w:p>
        </w:tc>
      </w:tr>
      <w:tr w:rsidR="000C70BA" w14:paraId="219883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6C5CB1" w14:textId="77777777" w:rsidR="000C70BA" w:rsidRDefault="000C70BA" w:rsidP="002E3FCC">
            <w:pPr>
              <w:pStyle w:val="TAC"/>
            </w:pPr>
            <w:r>
              <w:t>18</w:t>
            </w:r>
          </w:p>
        </w:tc>
        <w:tc>
          <w:tcPr>
            <w:tcW w:w="3970" w:type="dxa"/>
            <w:tcBorders>
              <w:top w:val="nil"/>
              <w:left w:val="single" w:sz="4" w:space="0" w:color="auto"/>
              <w:bottom w:val="single" w:sz="4" w:space="0" w:color="auto"/>
              <w:right w:val="single" w:sz="4" w:space="0" w:color="auto"/>
            </w:tcBorders>
            <w:shd w:val="clear" w:color="auto" w:fill="auto"/>
            <w:hideMark/>
          </w:tcPr>
          <w:p w14:paraId="6F2CA759" w14:textId="76A7DBAB" w:rsidR="000C70BA" w:rsidRDefault="000C70BA" w:rsidP="002E3FCC">
            <w:pPr>
              <w:pStyle w:val="TAL"/>
            </w:pPr>
            <w:r>
              <w:t>Make the SS simulate PLMN change</w:t>
            </w:r>
            <w:r w:rsidRPr="00EE17EB">
              <w:t xml:space="preserve"> as</w:t>
            </w:r>
            <w:r>
              <w:t xml:space="preserve"> described in TS </w:t>
            </w:r>
            <w:r w:rsidR="00960759">
              <w:t>37.579</w:t>
            </w:r>
            <w:r>
              <w:t>-1 [2], clause 5.4.9 'MCX communication in E-UTRA / Change of cells' steps 3 and 4. The test sequence below shows only the MCVideo relevant messages exchanged.</w:t>
            </w:r>
          </w:p>
          <w:p w14:paraId="1F1CF240" w14:textId="77777777" w:rsidR="000C70BA" w:rsidRDefault="000C70BA" w:rsidP="002E3FCC">
            <w:pPr>
              <w:pStyle w:val="TAL"/>
              <w:rPr>
                <w:szCs w:val="18"/>
              </w:rPr>
            </w:pPr>
            <w:r>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650E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DA649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852CB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B615F79" w14:textId="77777777" w:rsidR="000C70BA" w:rsidRDefault="000C70BA" w:rsidP="002E3FCC">
            <w:pPr>
              <w:pStyle w:val="TAC"/>
            </w:pPr>
            <w:r>
              <w:t>-</w:t>
            </w:r>
          </w:p>
        </w:tc>
      </w:tr>
      <w:tr w:rsidR="000C70BA" w14:paraId="0106C1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2F1A205" w14:textId="77777777" w:rsidR="000C70BA" w:rsidRDefault="000C70BA" w:rsidP="002E3FCC">
            <w:pPr>
              <w:pStyle w:val="TAC"/>
            </w:pPr>
            <w:r>
              <w:t>19-21</w:t>
            </w:r>
          </w:p>
        </w:tc>
        <w:tc>
          <w:tcPr>
            <w:tcW w:w="3970" w:type="dxa"/>
            <w:tcBorders>
              <w:top w:val="nil"/>
              <w:left w:val="single" w:sz="4" w:space="0" w:color="auto"/>
              <w:bottom w:val="single" w:sz="4" w:space="0" w:color="auto"/>
              <w:right w:val="single" w:sz="4" w:space="0" w:color="auto"/>
            </w:tcBorders>
            <w:shd w:val="clear" w:color="auto" w:fill="auto"/>
          </w:tcPr>
          <w:p w14:paraId="3AE1887C" w14:textId="2DFF9003"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Default="000C70BA" w:rsidP="002E3FCC">
            <w:pPr>
              <w:pStyle w:val="TAL"/>
            </w:pPr>
            <w:r w:rsidRPr="003675AC">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0D414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8D4024"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26E283A4"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tcPr>
          <w:p w14:paraId="5AE0E6E5" w14:textId="77777777" w:rsidR="000C70BA" w:rsidRDefault="000C70BA" w:rsidP="002E3FCC">
            <w:pPr>
              <w:pStyle w:val="TAC"/>
            </w:pPr>
            <w:r>
              <w:t>P</w:t>
            </w:r>
          </w:p>
        </w:tc>
      </w:tr>
      <w:tr w:rsidR="000C70BA" w14:paraId="5ED950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B3A0AF6" w14:textId="77777777" w:rsidR="000C70BA" w:rsidRDefault="000C70BA" w:rsidP="002E3FCC">
            <w:pPr>
              <w:pStyle w:val="TAC"/>
            </w:pPr>
            <w:r>
              <w:t>22</w:t>
            </w:r>
          </w:p>
        </w:tc>
        <w:tc>
          <w:tcPr>
            <w:tcW w:w="3970" w:type="dxa"/>
            <w:tcBorders>
              <w:top w:val="nil"/>
              <w:left w:val="single" w:sz="4" w:space="0" w:color="auto"/>
              <w:bottom w:val="single" w:sz="4" w:space="0" w:color="auto"/>
              <w:right w:val="single" w:sz="4" w:space="0" w:color="auto"/>
            </w:tcBorders>
            <w:shd w:val="clear" w:color="auto" w:fill="auto"/>
            <w:hideMark/>
          </w:tcPr>
          <w:p w14:paraId="7CC379CC" w14:textId="77777777" w:rsidR="000C70BA" w:rsidRDefault="000C70BA" w:rsidP="002E3FCC">
            <w:pPr>
              <w:pStyle w:val="TAL"/>
            </w:pPr>
            <w:r>
              <w:t>SS cancels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48B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D5315"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7693CF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53F48A" w14:textId="77777777" w:rsidR="000C70BA" w:rsidRDefault="000C70BA" w:rsidP="002E3FCC">
            <w:pPr>
              <w:pStyle w:val="TAC"/>
            </w:pPr>
            <w:r>
              <w:t>-</w:t>
            </w:r>
          </w:p>
        </w:tc>
      </w:tr>
      <w:tr w:rsidR="000C70BA" w14:paraId="188F622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E522D0" w14:textId="77777777" w:rsidR="000C70BA" w:rsidRDefault="000C70BA" w:rsidP="002E3FCC">
            <w:pPr>
              <w:pStyle w:val="TAC"/>
            </w:pPr>
            <w:r>
              <w:t>23</w:t>
            </w:r>
          </w:p>
        </w:tc>
        <w:tc>
          <w:tcPr>
            <w:tcW w:w="3970" w:type="dxa"/>
            <w:tcBorders>
              <w:top w:val="nil"/>
              <w:left w:val="single" w:sz="4" w:space="0" w:color="auto"/>
              <w:bottom w:val="single" w:sz="4" w:space="0" w:color="auto"/>
              <w:right w:val="single" w:sz="4" w:space="0" w:color="auto"/>
            </w:tcBorders>
            <w:shd w:val="clear" w:color="auto" w:fill="auto"/>
            <w:hideMark/>
          </w:tcPr>
          <w:p w14:paraId="5E75714F" w14:textId="77777777" w:rsidR="000C70BA" w:rsidRDefault="000C70BA" w:rsidP="002E3FCC">
            <w:pPr>
              <w:pStyle w:val="TAL"/>
            </w:pPr>
            <w:r>
              <w:t>SS starts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88C5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015B9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B24711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012B3FA" w14:textId="77777777" w:rsidR="000C70BA" w:rsidRDefault="000C70BA" w:rsidP="002E3FCC">
            <w:pPr>
              <w:pStyle w:val="TAC"/>
            </w:pPr>
            <w:r>
              <w:t>-</w:t>
            </w:r>
          </w:p>
        </w:tc>
      </w:tr>
      <w:tr w:rsidR="000C70BA" w14:paraId="0A3326F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FB52E0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4B3EE20"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C340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81F69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ADE869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5DEAA2C" w14:textId="77777777" w:rsidR="000C70BA" w:rsidRDefault="000C70BA" w:rsidP="002E3FCC">
            <w:pPr>
              <w:pStyle w:val="TAC"/>
            </w:pPr>
            <w:r>
              <w:t>-</w:t>
            </w:r>
          </w:p>
        </w:tc>
      </w:tr>
      <w:tr w:rsidR="000C70BA" w14:paraId="315FC5D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698D91"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5768DF59" w14:textId="77777777" w:rsidR="000C70BA" w:rsidRDefault="000C70BA" w:rsidP="002E3FCC">
            <w:pPr>
              <w:pStyle w:val="TAL"/>
            </w:pPr>
            <w:r>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4D3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CACF7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086EF8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39F4D28" w14:textId="77777777" w:rsidR="000C70BA" w:rsidRDefault="000C70BA" w:rsidP="002E3FCC">
            <w:pPr>
              <w:pStyle w:val="TAC"/>
            </w:pPr>
            <w:r>
              <w:t>-</w:t>
            </w:r>
          </w:p>
        </w:tc>
      </w:tr>
      <w:tr w:rsidR="000C70BA" w14:paraId="771A5C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354F1A" w14:textId="77777777" w:rsidR="000C70BA" w:rsidRDefault="000C70BA" w:rsidP="002E3FCC">
            <w:pPr>
              <w:pStyle w:val="TAC"/>
            </w:pPr>
            <w:r>
              <w:t>25</w:t>
            </w:r>
          </w:p>
        </w:tc>
        <w:tc>
          <w:tcPr>
            <w:tcW w:w="3970" w:type="dxa"/>
            <w:tcBorders>
              <w:top w:val="nil"/>
              <w:left w:val="single" w:sz="4" w:space="0" w:color="auto"/>
              <w:bottom w:val="single" w:sz="4" w:space="0" w:color="auto"/>
              <w:right w:val="single" w:sz="4" w:space="0" w:color="auto"/>
            </w:tcBorders>
            <w:shd w:val="clear" w:color="auto" w:fill="auto"/>
          </w:tcPr>
          <w:p w14:paraId="1228604E" w14:textId="2308CADA" w:rsidR="000C70BA" w:rsidRDefault="000C70BA" w:rsidP="002E3FCC">
            <w:pPr>
              <w:pStyle w:val="TAL"/>
            </w:pPr>
            <w:r>
              <w:t xml:space="preserve">Check: Does the UE (MCVideo Client) correctly perform the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periodic trigger identification along with location information report after the non-emergency minimum interval length expired?</w:t>
            </w:r>
          </w:p>
          <w:p w14:paraId="32034B3B" w14:textId="77777777" w:rsidR="000C70BA" w:rsidRDefault="000C70BA" w:rsidP="002E3FCC">
            <w:pPr>
              <w:pStyle w:val="TAL"/>
            </w:pPr>
            <w:r w:rsidRPr="003675AC">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9E7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E04E5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82B12BD" w14:textId="77777777" w:rsidR="000C70BA" w:rsidRDefault="000C70BA" w:rsidP="002E3FCC">
            <w:pPr>
              <w:pStyle w:val="TAC"/>
            </w:pPr>
            <w:r>
              <w:t>3</w:t>
            </w:r>
          </w:p>
        </w:tc>
        <w:tc>
          <w:tcPr>
            <w:tcW w:w="892" w:type="dxa"/>
            <w:tcBorders>
              <w:top w:val="nil"/>
              <w:left w:val="single" w:sz="4" w:space="0" w:color="auto"/>
              <w:bottom w:val="single" w:sz="4" w:space="0" w:color="auto"/>
              <w:right w:val="single" w:sz="4" w:space="0" w:color="auto"/>
            </w:tcBorders>
            <w:shd w:val="clear" w:color="auto" w:fill="auto"/>
          </w:tcPr>
          <w:p w14:paraId="377AA50B" w14:textId="77777777" w:rsidR="000C70BA" w:rsidRDefault="000C70BA" w:rsidP="002E3FCC">
            <w:pPr>
              <w:pStyle w:val="TAC"/>
            </w:pPr>
            <w:r>
              <w:t>P</w:t>
            </w:r>
          </w:p>
        </w:tc>
      </w:tr>
    </w:tbl>
    <w:p w14:paraId="4953F6D9" w14:textId="77777777" w:rsidR="000C70BA" w:rsidRDefault="000C70BA" w:rsidP="000C70BA"/>
    <w:p w14:paraId="3531CCDB" w14:textId="77777777" w:rsidR="000C70BA" w:rsidRDefault="000C70BA" w:rsidP="000C70BA">
      <w:pPr>
        <w:pStyle w:val="H6"/>
      </w:pPr>
      <w:r>
        <w:t>6.9.2.3.3</w:t>
      </w:r>
      <w:r>
        <w:tab/>
        <w:t>Specific message contents</w:t>
      </w:r>
    </w:p>
    <w:p w14:paraId="528CC839" w14:textId="6D05A7FD" w:rsidR="000C70BA" w:rsidRDefault="000C70BA" w:rsidP="000C70BA">
      <w:pPr>
        <w:pStyle w:val="TH"/>
      </w:pPr>
      <w:r>
        <w:t>Table 6.9.2.3.3-1: SIP MESSAGE from the SS (Step 3, Table 6.9.2.3.2-1;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Default="000C70BA" w:rsidP="002E3FCC">
            <w:pPr>
              <w:pStyle w:val="TAL"/>
              <w:rPr>
                <w:szCs w:val="18"/>
              </w:rPr>
            </w:pPr>
            <w:r>
              <w:t xml:space="preserve">Derivation Path: TS </w:t>
            </w:r>
            <w:r w:rsidR="00960759">
              <w:t>37.579</w:t>
            </w:r>
            <w:r>
              <w:t>-1 [2], Table 5.5.2.7.2-1</w:t>
            </w:r>
          </w:p>
        </w:tc>
      </w:tr>
      <w:tr w:rsidR="000C70BA"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Default="000C70BA" w:rsidP="002E3FCC">
            <w:pPr>
              <w:pStyle w:val="TAH"/>
            </w:pPr>
            <w:r>
              <w:t>Condition</w:t>
            </w:r>
          </w:p>
        </w:tc>
      </w:tr>
      <w:tr w:rsidR="000C70BA"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Default="000C70BA" w:rsidP="002E3FCC">
            <w:pPr>
              <w:pStyle w:val="TAL"/>
            </w:pPr>
            <w:r>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Default="000C70BA" w:rsidP="002E3FCC">
            <w:pPr>
              <w:pStyle w:val="TAL"/>
            </w:pPr>
            <w:r>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Default="000C70BA" w:rsidP="002E3FCC">
            <w:pPr>
              <w:pStyle w:val="TAL"/>
            </w:pPr>
          </w:p>
        </w:tc>
      </w:tr>
      <w:tr w:rsidR="000C70BA"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Default="000C70BA" w:rsidP="002E3FCC">
            <w:pPr>
              <w:pStyle w:val="TAL"/>
            </w:pPr>
          </w:p>
        </w:tc>
      </w:tr>
      <w:tr w:rsidR="000C70BA"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Default="000C70BA" w:rsidP="002E3FCC">
            <w:pPr>
              <w:pStyle w:val="TAL"/>
            </w:pPr>
          </w:p>
        </w:tc>
      </w:tr>
      <w:tr w:rsidR="000C70BA"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Default="000C70BA" w:rsidP="002E3FCC">
            <w:pPr>
              <w:pStyle w:val="TAL"/>
            </w:pPr>
          </w:p>
        </w:tc>
      </w:tr>
      <w:tr w:rsidR="000C70BA"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Default="000C70BA" w:rsidP="002E3FCC">
            <w:pPr>
              <w:pStyle w:val="TAL"/>
            </w:pPr>
            <w:r>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Default="000C70BA" w:rsidP="002E3FCC">
            <w:pPr>
              <w:pStyle w:val="TAL"/>
            </w:pPr>
          </w:p>
        </w:tc>
      </w:tr>
    </w:tbl>
    <w:p w14:paraId="34CC1D45" w14:textId="77777777" w:rsidR="000C70BA" w:rsidRDefault="000C70BA" w:rsidP="000C70BA"/>
    <w:p w14:paraId="158BB56A" w14:textId="77777777" w:rsidR="000C70BA" w:rsidRDefault="000C70BA" w:rsidP="000C70BA">
      <w:pPr>
        <w:pStyle w:val="TH"/>
      </w:pPr>
      <w:r>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Default="000C70BA" w:rsidP="002E3FCC">
            <w:pPr>
              <w:pStyle w:val="TAL"/>
              <w:rPr>
                <w:szCs w:val="18"/>
              </w:rPr>
            </w:pPr>
            <w:r>
              <w:t xml:space="preserve">Derivation Path: TS </w:t>
            </w:r>
            <w:r w:rsidR="00960759">
              <w:t>37.579</w:t>
            </w:r>
            <w:r>
              <w:t>-1 [2], Table 5.5.3.2.2-2</w:t>
            </w:r>
          </w:p>
        </w:tc>
      </w:tr>
      <w:tr w:rsidR="000C70BA"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Default="000C70BA" w:rsidP="002E3FCC">
            <w:pPr>
              <w:pStyle w:val="TAH"/>
            </w:pPr>
            <w:r>
              <w:t>Condition</w:t>
            </w:r>
          </w:p>
        </w:tc>
      </w:tr>
      <w:tr w:rsidR="000C70BA"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Default="000C70BA" w:rsidP="002E3FCC">
            <w:pPr>
              <w:pStyle w:val="TAL"/>
            </w:pPr>
          </w:p>
        </w:tc>
      </w:tr>
      <w:tr w:rsidR="000C70BA"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Default="000C70BA" w:rsidP="002E3FCC">
            <w:pPr>
              <w:pStyle w:val="TAL"/>
            </w:pPr>
          </w:p>
        </w:tc>
      </w:tr>
      <w:tr w:rsidR="000C70BA"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Default="000C70BA" w:rsidP="002E3FCC">
            <w:pPr>
              <w:pStyle w:val="TAL"/>
            </w:pPr>
          </w:p>
        </w:tc>
      </w:tr>
    </w:tbl>
    <w:p w14:paraId="1C86224C" w14:textId="77777777" w:rsidR="000C70BA" w:rsidRDefault="000C70BA" w:rsidP="000C70BA"/>
    <w:p w14:paraId="60DE7E0C" w14:textId="77777777" w:rsidR="000C70BA" w:rsidRDefault="000C70BA" w:rsidP="000C70BA">
      <w:pPr>
        <w:pStyle w:val="TH"/>
      </w:pPr>
      <w:r>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Default="000C70BA" w:rsidP="002E3FCC">
            <w:pPr>
              <w:pStyle w:val="TAL"/>
              <w:rPr>
                <w:szCs w:val="18"/>
              </w:rPr>
            </w:pPr>
            <w:r>
              <w:t xml:space="preserve">Derivation Path: TS </w:t>
            </w:r>
            <w:r w:rsidR="00960759">
              <w:t>37.579</w:t>
            </w:r>
            <w:r>
              <w:t>-1 [2], Table 5.5.3.4.2-2</w:t>
            </w:r>
          </w:p>
        </w:tc>
      </w:tr>
      <w:tr w:rsidR="000C70BA"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Default="000C70BA" w:rsidP="002E3FCC">
            <w:pPr>
              <w:pStyle w:val="TAH"/>
            </w:pPr>
            <w:r>
              <w:t>Condition</w:t>
            </w:r>
          </w:p>
        </w:tc>
      </w:tr>
      <w:tr w:rsidR="000C70BA"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Default="000C70BA" w:rsidP="002E3FCC">
            <w:pPr>
              <w:pStyle w:val="TAL"/>
            </w:pPr>
          </w:p>
        </w:tc>
      </w:tr>
      <w:tr w:rsidR="000C70BA"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Default="000C70BA" w:rsidP="002E3FCC">
            <w:pPr>
              <w:pStyle w:val="TAL"/>
            </w:pPr>
          </w:p>
        </w:tc>
      </w:tr>
      <w:tr w:rsidR="000C70BA"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Default="000C70BA" w:rsidP="002E3FCC">
            <w:pPr>
              <w:pStyle w:val="TAL"/>
            </w:pPr>
          </w:p>
        </w:tc>
      </w:tr>
      <w:tr w:rsidR="000C70BA"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Default="000C70BA" w:rsidP="002E3FCC">
            <w:pPr>
              <w:pStyle w:val="TAL"/>
            </w:pPr>
          </w:p>
        </w:tc>
      </w:tr>
      <w:tr w:rsidR="000C70BA"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Default="000C70BA" w:rsidP="002E3FCC">
            <w:pPr>
              <w:pStyle w:val="TAL"/>
            </w:pPr>
          </w:p>
        </w:tc>
      </w:tr>
      <w:tr w:rsidR="000C70BA"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Default="000C70BA" w:rsidP="002E3FCC">
            <w:pPr>
              <w:pStyle w:val="TAL"/>
            </w:pPr>
            <w:r>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Default="000C70BA" w:rsidP="002E3FCC">
            <w:pPr>
              <w:pStyle w:val="TAL"/>
            </w:pPr>
          </w:p>
        </w:tc>
      </w:tr>
      <w:tr w:rsidR="000C70BA"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Default="000C70BA" w:rsidP="002E3FCC">
            <w:pPr>
              <w:pStyle w:val="TAL"/>
            </w:pPr>
          </w:p>
        </w:tc>
      </w:tr>
      <w:tr w:rsidR="000C70BA"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Default="000C70BA" w:rsidP="002E3FCC">
            <w:pPr>
              <w:pStyle w:val="TAL"/>
            </w:pPr>
          </w:p>
        </w:tc>
      </w:tr>
      <w:tr w:rsidR="000C70BA"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Default="000C70BA" w:rsidP="002E3FCC">
            <w:pPr>
              <w:pStyle w:val="TAL"/>
            </w:pPr>
          </w:p>
        </w:tc>
      </w:tr>
      <w:tr w:rsidR="000C70BA"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Default="000C70BA" w:rsidP="002E3FCC">
            <w:pPr>
              <w:pStyle w:val="TAL"/>
            </w:pPr>
            <w:r>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Default="000C70BA" w:rsidP="002E3FCC">
            <w:pPr>
              <w:pStyle w:val="TAL"/>
            </w:pPr>
          </w:p>
        </w:tc>
      </w:tr>
      <w:tr w:rsidR="000C70BA"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Default="000C70BA" w:rsidP="002E3FCC">
            <w:pPr>
              <w:pStyle w:val="TAL"/>
            </w:pPr>
          </w:p>
        </w:tc>
      </w:tr>
      <w:tr w:rsidR="000C70BA"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Default="000C70BA" w:rsidP="002E3FCC">
            <w:pPr>
              <w:pStyle w:val="TAL"/>
            </w:pPr>
            <w:r>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Default="000C70BA" w:rsidP="002E3FCC">
            <w:pPr>
              <w:pStyle w:val="TAL"/>
            </w:pPr>
          </w:p>
        </w:tc>
      </w:tr>
      <w:tr w:rsidR="000C70BA"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Default="000C70BA" w:rsidP="002E3FCC">
            <w:pPr>
              <w:pStyle w:val="TAL"/>
            </w:pPr>
            <w:r>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Default="000C70BA" w:rsidP="002E3FCC">
            <w:pPr>
              <w:pStyle w:val="TAL"/>
            </w:pPr>
          </w:p>
        </w:tc>
      </w:tr>
      <w:tr w:rsidR="000C70BA"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Default="000C70BA" w:rsidP="002E3FCC">
            <w:pPr>
              <w:pStyle w:val="TAL"/>
            </w:pPr>
          </w:p>
        </w:tc>
      </w:tr>
    </w:tbl>
    <w:p w14:paraId="26F5C09D" w14:textId="77777777" w:rsidR="000C70BA" w:rsidRDefault="000C70BA" w:rsidP="000C70BA"/>
    <w:p w14:paraId="3CEB08E6" w14:textId="60B4E065" w:rsidR="000C70BA" w:rsidRDefault="000C70BA" w:rsidP="000C70BA">
      <w:pPr>
        <w:pStyle w:val="TH"/>
      </w:pPr>
      <w:r>
        <w:t>Table 6.9.2.3.3-4: SIP MESSAGE from the UE (Step 11,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Default="000C70BA" w:rsidP="002E3FCC">
            <w:pPr>
              <w:pStyle w:val="TAL"/>
              <w:rPr>
                <w:szCs w:val="18"/>
              </w:rPr>
            </w:pPr>
            <w:r>
              <w:t xml:space="preserve">Derivation Path: TS </w:t>
            </w:r>
            <w:r w:rsidR="00960759">
              <w:t>37.579</w:t>
            </w:r>
            <w:r>
              <w:t>-1 [2], Table 5.5.2.7.1-1</w:t>
            </w:r>
          </w:p>
        </w:tc>
      </w:tr>
      <w:tr w:rsidR="000C70BA"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Default="000C70BA" w:rsidP="002E3FCC">
            <w:pPr>
              <w:pStyle w:val="TAH"/>
            </w:pPr>
            <w:r>
              <w:t>Condition</w:t>
            </w:r>
          </w:p>
        </w:tc>
      </w:tr>
      <w:tr w:rsidR="000C70BA"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Default="000C70BA" w:rsidP="002E3FCC">
            <w:pPr>
              <w:pStyle w:val="TAL"/>
            </w:pPr>
          </w:p>
        </w:tc>
      </w:tr>
      <w:tr w:rsidR="000C70BA"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2C79AA"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Default="000C70BA" w:rsidP="002E3FCC">
            <w:pPr>
              <w:pStyle w:val="TAL"/>
            </w:pPr>
          </w:p>
        </w:tc>
      </w:tr>
      <w:tr w:rsidR="000C70BA"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4D4C32" w:rsidRDefault="000C70BA" w:rsidP="002E3FCC">
            <w:pPr>
              <w:pStyle w:val="TAL"/>
              <w:rPr>
                <w:b/>
                <w:bCs/>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Default="000C70BA" w:rsidP="002E3FCC">
            <w:pPr>
              <w:pStyle w:val="TAL"/>
            </w:pPr>
          </w:p>
        </w:tc>
      </w:tr>
      <w:tr w:rsidR="000C70BA"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Default="000C70BA" w:rsidP="002E3FCC">
            <w:pPr>
              <w:pStyle w:val="TAL"/>
            </w:pPr>
            <w:r>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Default="000C70BA" w:rsidP="002E3FCC">
            <w:pPr>
              <w:pStyle w:val="TAL"/>
            </w:pPr>
          </w:p>
        </w:tc>
      </w:tr>
    </w:tbl>
    <w:p w14:paraId="373656A3" w14:textId="77777777" w:rsidR="000C70BA" w:rsidRDefault="000C70BA" w:rsidP="000C70BA"/>
    <w:p w14:paraId="3AA6814F" w14:textId="77777777" w:rsidR="000C70BA" w:rsidRDefault="000C70BA" w:rsidP="000C70BA">
      <w:pPr>
        <w:pStyle w:val="TH"/>
      </w:pPr>
      <w:r>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Default="000C70BA" w:rsidP="002E3FCC">
            <w:pPr>
              <w:pStyle w:val="TAL"/>
              <w:rPr>
                <w:szCs w:val="18"/>
              </w:rPr>
            </w:pPr>
            <w:r>
              <w:t xml:space="preserve">Derivation Path: TS </w:t>
            </w:r>
            <w:r w:rsidR="00960759">
              <w:t>37.579</w:t>
            </w:r>
            <w:r>
              <w:t>-1 [2], Table 5.5.3.4.1-2</w:t>
            </w:r>
          </w:p>
        </w:tc>
      </w:tr>
      <w:tr w:rsidR="000C70BA"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Default="000C70BA" w:rsidP="002E3FCC">
            <w:pPr>
              <w:pStyle w:val="TAH"/>
            </w:pPr>
            <w:r>
              <w:t>Condition</w:t>
            </w:r>
          </w:p>
        </w:tc>
      </w:tr>
      <w:tr w:rsidR="000C70BA"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Default="000C70BA" w:rsidP="002E3FCC">
            <w:pPr>
              <w:pStyle w:val="TAL"/>
            </w:pPr>
          </w:p>
        </w:tc>
      </w:tr>
      <w:tr w:rsidR="000C70BA"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Default="000C70BA" w:rsidP="002E3FCC">
            <w:pPr>
              <w:pStyle w:val="TAL"/>
            </w:pPr>
          </w:p>
        </w:tc>
      </w:tr>
      <w:tr w:rsidR="000C70BA"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Default="000C70BA" w:rsidP="002E3FCC">
            <w:pPr>
              <w:pStyle w:val="TAL"/>
            </w:pPr>
          </w:p>
        </w:tc>
      </w:tr>
      <w:tr w:rsidR="000C70BA"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Default="000C70BA" w:rsidP="002E3FCC">
            <w:pPr>
              <w:pStyle w:val="TAL"/>
            </w:pPr>
          </w:p>
        </w:tc>
      </w:tr>
      <w:tr w:rsidR="000C70BA"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Default="000C70BA" w:rsidP="002E3FCC">
            <w:pPr>
              <w:pStyle w:val="TAL"/>
            </w:pPr>
          </w:p>
        </w:tc>
      </w:tr>
      <w:tr w:rsidR="000C70BA"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Default="000C70BA" w:rsidP="002E3FCC">
            <w:pPr>
              <w:pStyle w:val="TAL"/>
            </w:pPr>
            <w:r>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Default="000C70BA" w:rsidP="002E3FCC">
            <w:pPr>
              <w:pStyle w:val="TAL"/>
            </w:pPr>
          </w:p>
        </w:tc>
      </w:tr>
      <w:tr w:rsidR="000C70BA"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Default="000C70BA" w:rsidP="002E3FCC">
            <w:pPr>
              <w:pStyle w:val="TAL"/>
            </w:pPr>
            <w:r>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Default="000C70BA" w:rsidP="002E3FCC">
            <w:pPr>
              <w:pStyle w:val="TAL"/>
            </w:pPr>
          </w:p>
        </w:tc>
      </w:tr>
      <w:tr w:rsidR="000C70BA"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Default="000C70BA" w:rsidP="002E3FCC">
            <w:pPr>
              <w:pStyle w:val="TAL"/>
            </w:pPr>
          </w:p>
        </w:tc>
      </w:tr>
      <w:tr w:rsidR="000C70BA"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Default="000C70BA" w:rsidP="002E3FCC">
            <w:pPr>
              <w:pStyle w:val="TAL"/>
            </w:pPr>
            <w:r>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Default="000C70BA" w:rsidP="002E3FCC">
            <w:pPr>
              <w:pStyle w:val="TAL"/>
            </w:pPr>
          </w:p>
        </w:tc>
      </w:tr>
      <w:tr w:rsidR="000C70BA"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Default="000C70BA" w:rsidP="002E3FCC">
            <w:pPr>
              <w:pStyle w:val="TAL"/>
            </w:pPr>
            <w:r>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Default="000C70BA" w:rsidP="002E3FCC">
            <w:pPr>
              <w:pStyle w:val="TAL"/>
            </w:pPr>
          </w:p>
        </w:tc>
      </w:tr>
    </w:tbl>
    <w:p w14:paraId="2AE17591" w14:textId="77777777" w:rsidR="000C70BA" w:rsidRDefault="000C70BA" w:rsidP="000C70BA"/>
    <w:p w14:paraId="26681751" w14:textId="77777777" w:rsidR="000C70BA" w:rsidRDefault="000C70BA" w:rsidP="000C70BA">
      <w:pPr>
        <w:pStyle w:val="TH"/>
      </w:pPr>
      <w:r>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Default="000C70BA" w:rsidP="002E3FCC">
            <w:pPr>
              <w:pStyle w:val="TAL"/>
              <w:rPr>
                <w:szCs w:val="18"/>
              </w:rPr>
            </w:pPr>
            <w:r>
              <w:t xml:space="preserve">Derivation Path: TS </w:t>
            </w:r>
            <w:r w:rsidR="00960759">
              <w:t>37.579</w:t>
            </w:r>
            <w:r>
              <w:t>-1 [2], Table 5.5.2.7.2-1</w:t>
            </w:r>
          </w:p>
        </w:tc>
      </w:tr>
      <w:tr w:rsidR="000C70BA"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Default="000C70BA" w:rsidP="002E3FCC">
            <w:pPr>
              <w:pStyle w:val="TAH"/>
            </w:pPr>
            <w:r>
              <w:t>Condition</w:t>
            </w:r>
          </w:p>
        </w:tc>
      </w:tr>
      <w:tr w:rsidR="000C70BA"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Default="000C70BA" w:rsidP="002E3FCC">
            <w:pPr>
              <w:pStyle w:val="TAL"/>
            </w:pPr>
          </w:p>
        </w:tc>
      </w:tr>
      <w:tr w:rsidR="000C70BA"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Default="000C70BA" w:rsidP="002E3FCC">
            <w:pPr>
              <w:pStyle w:val="TAL"/>
            </w:pPr>
          </w:p>
        </w:tc>
      </w:tr>
      <w:tr w:rsidR="000C70BA"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Default="000C70BA" w:rsidP="002E3FCC">
            <w:pPr>
              <w:pStyle w:val="TAL"/>
            </w:pPr>
          </w:p>
        </w:tc>
      </w:tr>
      <w:tr w:rsidR="000C70BA"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Default="000C70BA" w:rsidP="002E3FCC">
            <w:pPr>
              <w:pStyle w:val="TAL"/>
            </w:pPr>
          </w:p>
        </w:tc>
      </w:tr>
      <w:tr w:rsidR="000C70BA"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Default="000C70BA" w:rsidP="002E3FCC">
            <w:pPr>
              <w:pStyle w:val="TAL"/>
            </w:pPr>
            <w:r>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Default="000C70BA" w:rsidP="002E3FCC">
            <w:pPr>
              <w:pStyle w:val="TAL"/>
            </w:pPr>
          </w:p>
        </w:tc>
      </w:tr>
    </w:tbl>
    <w:p w14:paraId="2AA21099" w14:textId="77777777" w:rsidR="000C70BA" w:rsidRDefault="000C70BA" w:rsidP="000C70BA"/>
    <w:p w14:paraId="26637BA0" w14:textId="77777777" w:rsidR="000C70BA" w:rsidRDefault="000C70BA" w:rsidP="000C70BA">
      <w:pPr>
        <w:pStyle w:val="TH"/>
      </w:pPr>
      <w:r>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Default="000C70BA" w:rsidP="002E3FCC">
            <w:pPr>
              <w:pStyle w:val="TAL"/>
              <w:rPr>
                <w:szCs w:val="18"/>
              </w:rPr>
            </w:pPr>
            <w:r>
              <w:t xml:space="preserve">Derivation Path: TS </w:t>
            </w:r>
            <w:r w:rsidR="00960759">
              <w:t>37.579</w:t>
            </w:r>
            <w:r>
              <w:t>-1 [2], Table 5.5.3.4.2-2</w:t>
            </w:r>
          </w:p>
        </w:tc>
      </w:tr>
      <w:tr w:rsidR="000C70BA"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Default="000C70BA" w:rsidP="002E3FCC">
            <w:pPr>
              <w:pStyle w:val="TAH"/>
            </w:pPr>
            <w:r>
              <w:t>Condition</w:t>
            </w:r>
          </w:p>
        </w:tc>
      </w:tr>
      <w:tr w:rsidR="000C70BA"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Default="000C70BA" w:rsidP="002E3FCC">
            <w:pPr>
              <w:pStyle w:val="TAL"/>
            </w:pPr>
          </w:p>
        </w:tc>
      </w:tr>
      <w:tr w:rsidR="000C70BA"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Default="000C70BA" w:rsidP="002E3FCC">
            <w:pPr>
              <w:pStyle w:val="TAL"/>
            </w:pPr>
          </w:p>
        </w:tc>
      </w:tr>
      <w:tr w:rsidR="000C70BA"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Default="000C70BA" w:rsidP="002E3FCC">
            <w:pPr>
              <w:pStyle w:val="TAL"/>
            </w:pPr>
          </w:p>
        </w:tc>
      </w:tr>
      <w:tr w:rsidR="000C70BA"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Default="000C70BA" w:rsidP="002E3FCC">
            <w:pPr>
              <w:pStyle w:val="TAL"/>
            </w:pPr>
          </w:p>
        </w:tc>
      </w:tr>
      <w:tr w:rsidR="000C70BA"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Default="000C70BA" w:rsidP="002E3FCC">
            <w:pPr>
              <w:pStyle w:val="TAL"/>
            </w:pPr>
          </w:p>
        </w:tc>
      </w:tr>
      <w:tr w:rsidR="000C70BA"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Default="000C70BA" w:rsidP="002E3FCC">
            <w:pPr>
              <w:pStyle w:val="TAL"/>
            </w:pPr>
          </w:p>
        </w:tc>
      </w:tr>
      <w:tr w:rsidR="000C70BA"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Default="000C70BA" w:rsidP="002E3FCC">
            <w:pPr>
              <w:pStyle w:val="TAL"/>
            </w:pPr>
          </w:p>
        </w:tc>
      </w:tr>
      <w:tr w:rsidR="000C70BA"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Default="000C70BA" w:rsidP="002E3FCC">
            <w:pPr>
              <w:pStyle w:val="TAL"/>
            </w:pPr>
          </w:p>
        </w:tc>
      </w:tr>
      <w:tr w:rsidR="000C70BA"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Default="000C70BA" w:rsidP="002E3FCC">
            <w:pPr>
              <w:pStyle w:val="TAL"/>
            </w:pPr>
            <w:r>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Default="000C70BA" w:rsidP="002E3FCC">
            <w:pPr>
              <w:pStyle w:val="TAL"/>
            </w:pPr>
            <w:r>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Default="000C70BA" w:rsidP="002E3FCC">
            <w:pPr>
              <w:pStyle w:val="TAL"/>
            </w:pPr>
          </w:p>
        </w:tc>
      </w:tr>
      <w:tr w:rsidR="000C70BA"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Default="000C70BA" w:rsidP="002E3FCC">
            <w:pPr>
              <w:pStyle w:val="TAL"/>
            </w:pPr>
          </w:p>
        </w:tc>
      </w:tr>
      <w:tr w:rsidR="000C70BA"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Default="000C70BA" w:rsidP="002E3FCC">
            <w:pPr>
              <w:pStyle w:val="TAL"/>
            </w:pPr>
            <w:r>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Default="000C70BA" w:rsidP="002E3FCC">
            <w:pPr>
              <w:pStyle w:val="TAL"/>
            </w:pPr>
          </w:p>
        </w:tc>
      </w:tr>
      <w:tr w:rsidR="000C70BA"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Default="000C70BA" w:rsidP="002E3FCC">
            <w:pPr>
              <w:pStyle w:val="TAL"/>
            </w:pPr>
            <w:r>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Default="000C70BA" w:rsidP="002E3FCC">
            <w:pPr>
              <w:pStyle w:val="TAL"/>
            </w:pPr>
          </w:p>
        </w:tc>
      </w:tr>
      <w:tr w:rsidR="000C70BA"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Default="000C70BA" w:rsidP="002E3FCC">
            <w:pPr>
              <w:pStyle w:val="TAL"/>
            </w:pPr>
          </w:p>
        </w:tc>
      </w:tr>
      <w:tr w:rsidR="000C70BA"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Default="000C70BA" w:rsidP="002E3FCC">
            <w:pPr>
              <w:pStyle w:val="TAL"/>
            </w:pPr>
            <w:r>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Default="000C70BA" w:rsidP="002E3FCC">
            <w:pPr>
              <w:pStyle w:val="TAL"/>
            </w:pPr>
          </w:p>
        </w:tc>
      </w:tr>
      <w:tr w:rsidR="000C70BA"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Default="000C70BA" w:rsidP="002E3FCC">
            <w:pPr>
              <w:pStyle w:val="TAL"/>
            </w:pPr>
            <w:r>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Default="000C70BA" w:rsidP="002E3FCC">
            <w:pPr>
              <w:pStyle w:val="TAL"/>
            </w:pPr>
            <w:r>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Default="000C70BA" w:rsidP="002E3FCC">
            <w:pPr>
              <w:pStyle w:val="TAL"/>
            </w:pPr>
            <w:r>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Default="000C70BA" w:rsidP="002E3FCC">
            <w:pPr>
              <w:pStyle w:val="TAL"/>
            </w:pPr>
          </w:p>
        </w:tc>
      </w:tr>
      <w:tr w:rsidR="000C70BA"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Default="000C70BA" w:rsidP="002E3FCC">
            <w:pPr>
              <w:pStyle w:val="TAL"/>
            </w:pPr>
            <w:r>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Default="000C70BA" w:rsidP="002E3FCC">
            <w:pPr>
              <w:pStyle w:val="TAL"/>
            </w:pPr>
          </w:p>
        </w:tc>
      </w:tr>
    </w:tbl>
    <w:p w14:paraId="3E34344A" w14:textId="77777777" w:rsidR="000C70BA" w:rsidRDefault="000C70BA" w:rsidP="000C70BA"/>
    <w:p w14:paraId="73C6D791" w14:textId="425EB48B" w:rsidR="000C70BA" w:rsidRDefault="000C70BA" w:rsidP="000C70BA">
      <w:pPr>
        <w:pStyle w:val="TH"/>
      </w:pPr>
      <w:r>
        <w:t>Table 6.9.2.3.3-8: SIP MESSAGE from the UE (Step 20,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Default="000C70BA" w:rsidP="002E3FCC">
            <w:pPr>
              <w:pStyle w:val="TAL"/>
              <w:rPr>
                <w:szCs w:val="18"/>
              </w:rPr>
            </w:pPr>
            <w:r>
              <w:t xml:space="preserve">Derivation Path: TS </w:t>
            </w:r>
            <w:r w:rsidR="00960759">
              <w:t>37.579</w:t>
            </w:r>
            <w:r>
              <w:t>-1 [2], Table 5.5.2.7.1-1</w:t>
            </w:r>
          </w:p>
        </w:tc>
      </w:tr>
      <w:tr w:rsidR="000C70BA"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Default="000C70BA" w:rsidP="002E3FCC">
            <w:pPr>
              <w:pStyle w:val="TAH"/>
            </w:pPr>
            <w:r>
              <w:t>Condition</w:t>
            </w:r>
          </w:p>
        </w:tc>
      </w:tr>
      <w:tr w:rsidR="000C70BA"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Default="000C70BA" w:rsidP="002E3FCC">
            <w:pPr>
              <w:pStyle w:val="TAL"/>
            </w:pPr>
          </w:p>
        </w:tc>
      </w:tr>
      <w:tr w:rsidR="000C70BA"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Default="000C70BA" w:rsidP="002E3FCC">
            <w:pPr>
              <w:pStyle w:val="TAL"/>
            </w:pPr>
          </w:p>
        </w:tc>
      </w:tr>
      <w:tr w:rsidR="000C70BA"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Default="000C70BA" w:rsidP="002E3FCC">
            <w:pPr>
              <w:pStyle w:val="TAL"/>
            </w:pPr>
          </w:p>
        </w:tc>
      </w:tr>
      <w:tr w:rsidR="000C70BA"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Default="000C70BA" w:rsidP="002E3FCC">
            <w:pPr>
              <w:pStyle w:val="TAL"/>
            </w:pPr>
            <w:r>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Default="000C70BA" w:rsidP="002E3FCC">
            <w:pPr>
              <w:pStyle w:val="TAL"/>
            </w:pPr>
          </w:p>
        </w:tc>
      </w:tr>
    </w:tbl>
    <w:p w14:paraId="63F68565" w14:textId="77777777" w:rsidR="000C70BA" w:rsidRDefault="000C70BA" w:rsidP="000C70BA"/>
    <w:p w14:paraId="036853D4" w14:textId="77777777" w:rsidR="000C70BA" w:rsidRDefault="000C70BA" w:rsidP="000C70BA">
      <w:pPr>
        <w:pStyle w:val="TH"/>
      </w:pPr>
      <w:r>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Default="000C70BA" w:rsidP="002E3FCC">
            <w:pPr>
              <w:pStyle w:val="TAL"/>
              <w:rPr>
                <w:szCs w:val="18"/>
              </w:rPr>
            </w:pPr>
            <w:r>
              <w:t xml:space="preserve">Derivation Path: TS </w:t>
            </w:r>
            <w:r w:rsidR="00960759">
              <w:t>37.579</w:t>
            </w:r>
            <w:r>
              <w:t>-1 [2], Table 5.5.3.4.1-2</w:t>
            </w:r>
          </w:p>
        </w:tc>
      </w:tr>
      <w:tr w:rsidR="000C70BA"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Default="000C70BA" w:rsidP="002E3FCC">
            <w:pPr>
              <w:pStyle w:val="TAH"/>
            </w:pPr>
            <w:r>
              <w:t>Condition</w:t>
            </w:r>
          </w:p>
        </w:tc>
      </w:tr>
      <w:tr w:rsidR="000C70BA"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Default="000C70BA" w:rsidP="002E3FCC">
            <w:pPr>
              <w:pStyle w:val="TAL"/>
            </w:pPr>
          </w:p>
        </w:tc>
      </w:tr>
      <w:tr w:rsidR="000C70BA"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Default="000C70BA" w:rsidP="002E3FCC">
            <w:pPr>
              <w:pStyle w:val="TAL"/>
            </w:pPr>
          </w:p>
        </w:tc>
      </w:tr>
      <w:tr w:rsidR="000C70BA"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Default="000C70BA" w:rsidP="002E3FCC">
            <w:pPr>
              <w:pStyle w:val="TAL"/>
            </w:pPr>
          </w:p>
        </w:tc>
      </w:tr>
      <w:tr w:rsidR="000C70BA"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Default="000C70BA" w:rsidP="002E3FCC">
            <w:pPr>
              <w:pStyle w:val="TAL"/>
            </w:pPr>
          </w:p>
        </w:tc>
      </w:tr>
      <w:tr w:rsidR="000C70BA"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Default="000C70BA" w:rsidP="002E3FCC">
            <w:pPr>
              <w:pStyle w:val="TAL"/>
            </w:pPr>
          </w:p>
        </w:tc>
      </w:tr>
      <w:tr w:rsidR="000C70BA"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Default="000C70BA" w:rsidP="002E3FCC">
            <w:pPr>
              <w:pStyle w:val="TAL"/>
            </w:pPr>
          </w:p>
        </w:tc>
      </w:tr>
      <w:tr w:rsidR="000C70BA"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Default="000C70BA" w:rsidP="002E3FCC">
            <w:pPr>
              <w:pStyle w:val="TAL"/>
            </w:pPr>
          </w:p>
        </w:tc>
      </w:tr>
      <w:tr w:rsidR="000C70BA"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Default="000C70BA" w:rsidP="002E3FCC">
            <w:pPr>
              <w:pStyle w:val="TAL"/>
            </w:pPr>
          </w:p>
        </w:tc>
      </w:tr>
      <w:tr w:rsidR="000C70BA"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Default="000C70BA" w:rsidP="002E3FCC">
            <w:pPr>
              <w:pStyle w:val="TAL"/>
            </w:pPr>
          </w:p>
        </w:tc>
      </w:tr>
      <w:tr w:rsidR="000C70BA"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Default="000C70BA" w:rsidP="002E3FCC">
            <w:pPr>
              <w:pStyle w:val="TAL"/>
            </w:pPr>
          </w:p>
        </w:tc>
      </w:tr>
    </w:tbl>
    <w:p w14:paraId="676D003A" w14:textId="77777777" w:rsidR="000C70BA" w:rsidRDefault="000C70BA" w:rsidP="000C70BA"/>
    <w:p w14:paraId="5BAEA3B6" w14:textId="57E6E14D" w:rsidR="000C70BA" w:rsidRDefault="000C70BA" w:rsidP="000C70BA">
      <w:pPr>
        <w:pStyle w:val="TH"/>
      </w:pPr>
      <w:r>
        <w:t>Table 6.9.2.3.3-10: SIP MESSAGE from the UE (Step 25,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Default="000C70BA" w:rsidP="002E3FCC">
            <w:pPr>
              <w:pStyle w:val="TAL"/>
              <w:rPr>
                <w:szCs w:val="18"/>
              </w:rPr>
            </w:pPr>
            <w:r>
              <w:t xml:space="preserve">Derivation Path: TS </w:t>
            </w:r>
            <w:r w:rsidR="00960759">
              <w:t>37.579</w:t>
            </w:r>
            <w:r>
              <w:t>-1 [2], Table 5.5.2.7.1-1</w:t>
            </w:r>
          </w:p>
        </w:tc>
      </w:tr>
      <w:tr w:rsidR="000C70BA"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Default="000C70BA" w:rsidP="002E3FCC">
            <w:pPr>
              <w:pStyle w:val="TAH"/>
            </w:pPr>
            <w:r>
              <w:t>Condition</w:t>
            </w:r>
          </w:p>
        </w:tc>
      </w:tr>
      <w:tr w:rsidR="000C70BA"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Default="000C70BA" w:rsidP="002E3FCC">
            <w:pPr>
              <w:pStyle w:val="TAL"/>
            </w:pPr>
          </w:p>
        </w:tc>
      </w:tr>
      <w:tr w:rsidR="000C70BA"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Default="000C70BA" w:rsidP="002E3FCC">
            <w:pPr>
              <w:pStyle w:val="TAL"/>
            </w:pPr>
          </w:p>
        </w:tc>
      </w:tr>
      <w:tr w:rsidR="000C70BA"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Default="000C70BA" w:rsidP="002E3FCC">
            <w:pPr>
              <w:pStyle w:val="TAL"/>
            </w:pPr>
          </w:p>
        </w:tc>
      </w:tr>
      <w:tr w:rsidR="000C70BA"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Default="000C70BA" w:rsidP="002E3FCC">
            <w:pPr>
              <w:pStyle w:val="TAL"/>
            </w:pPr>
            <w:r>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Default="000C70BA" w:rsidP="002E3FCC">
            <w:pPr>
              <w:pStyle w:val="TAL"/>
            </w:pPr>
          </w:p>
        </w:tc>
      </w:tr>
    </w:tbl>
    <w:p w14:paraId="076E0281" w14:textId="77777777" w:rsidR="000C70BA" w:rsidRDefault="000C70BA" w:rsidP="000C70BA"/>
    <w:p w14:paraId="2262CE2E" w14:textId="77777777" w:rsidR="000C70BA" w:rsidRDefault="000C70BA" w:rsidP="000C70BA">
      <w:pPr>
        <w:pStyle w:val="TH"/>
      </w:pPr>
      <w:r>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Default="000C70BA" w:rsidP="002E3FCC">
            <w:pPr>
              <w:pStyle w:val="TAL"/>
              <w:rPr>
                <w:szCs w:val="18"/>
              </w:rPr>
            </w:pPr>
            <w:r>
              <w:t xml:space="preserve">Derivation Path: TS </w:t>
            </w:r>
            <w:r w:rsidR="00960759">
              <w:t>37.579</w:t>
            </w:r>
            <w:r>
              <w:t>-1 [2], Table 5.5.3.4.1-2</w:t>
            </w:r>
          </w:p>
        </w:tc>
      </w:tr>
      <w:tr w:rsidR="000C70BA"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Default="000C70BA" w:rsidP="002E3FCC">
            <w:pPr>
              <w:pStyle w:val="TAH"/>
            </w:pPr>
            <w:r>
              <w:t>Condition</w:t>
            </w:r>
          </w:p>
        </w:tc>
      </w:tr>
      <w:tr w:rsidR="000C70BA"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Default="000C70BA" w:rsidP="002E3FCC">
            <w:pPr>
              <w:pStyle w:val="TAL"/>
            </w:pPr>
          </w:p>
        </w:tc>
      </w:tr>
      <w:tr w:rsidR="000C70BA"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Default="000C70BA" w:rsidP="002E3FCC">
            <w:pPr>
              <w:pStyle w:val="TAL"/>
            </w:pPr>
          </w:p>
        </w:tc>
      </w:tr>
      <w:tr w:rsidR="000C70BA"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Default="000C70BA" w:rsidP="002E3FCC">
            <w:pPr>
              <w:pStyle w:val="TAL"/>
            </w:pPr>
          </w:p>
        </w:tc>
      </w:tr>
      <w:tr w:rsidR="000C70BA"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Default="000C70BA" w:rsidP="002E3FCC">
            <w:pPr>
              <w:pStyle w:val="TAL"/>
            </w:pPr>
          </w:p>
        </w:tc>
      </w:tr>
      <w:tr w:rsidR="000C70BA"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Default="000C70BA" w:rsidP="002E3FCC">
            <w:pPr>
              <w:pStyle w:val="TAL"/>
            </w:pPr>
          </w:p>
        </w:tc>
      </w:tr>
      <w:tr w:rsidR="000C70BA"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Default="000C70BA" w:rsidP="002E3FCC">
            <w:pPr>
              <w:pStyle w:val="TAL"/>
            </w:pPr>
          </w:p>
        </w:tc>
      </w:tr>
      <w:tr w:rsidR="000C70BA"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Default="000C70BA" w:rsidP="002E3FCC">
            <w:pPr>
              <w:pStyle w:val="TAL"/>
            </w:pPr>
          </w:p>
        </w:tc>
      </w:tr>
      <w:tr w:rsidR="000C70BA"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Default="000C70BA" w:rsidP="002E3FCC">
            <w:pPr>
              <w:pStyle w:val="TAL"/>
            </w:pPr>
          </w:p>
        </w:tc>
      </w:tr>
      <w:tr w:rsidR="000C70BA"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Default="000C70BA" w:rsidP="002E3FCC">
            <w:pPr>
              <w:pStyle w:val="TAL"/>
            </w:pPr>
          </w:p>
        </w:tc>
      </w:tr>
      <w:tr w:rsidR="000C70BA"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Default="000C70BA" w:rsidP="002E3FCC">
            <w:pPr>
              <w:pStyle w:val="TAL"/>
            </w:pPr>
          </w:p>
        </w:tc>
      </w:tr>
    </w:tbl>
    <w:p w14:paraId="2896ECEA" w14:textId="77777777" w:rsidR="000C70BA" w:rsidRPr="00201E3B" w:rsidRDefault="000C70BA" w:rsidP="000C70BA"/>
    <w:p w14:paraId="410B8E1F" w14:textId="77777777" w:rsidR="000C70BA" w:rsidRPr="00201E3B" w:rsidRDefault="000C70BA" w:rsidP="000C70BA">
      <w:pPr>
        <w:pStyle w:val="Heading1"/>
      </w:pPr>
      <w:bookmarkStart w:id="838" w:name="_Toc52787597"/>
      <w:bookmarkStart w:id="839" w:name="_Toc52787779"/>
      <w:bookmarkStart w:id="840" w:name="_Toc75907001"/>
      <w:bookmarkStart w:id="841" w:name="_Toc75907338"/>
      <w:bookmarkStart w:id="842" w:name="_Toc84345742"/>
      <w:bookmarkStart w:id="843" w:name="_Toc99871307"/>
      <w:bookmarkStart w:id="844" w:name="_Toc171440770"/>
      <w:bookmarkStart w:id="845" w:name="_Toc180160962"/>
      <w:r w:rsidRPr="00201E3B">
        <w:t>7</w:t>
      </w:r>
      <w:r w:rsidRPr="00201E3B">
        <w:tab/>
        <w:t>Off-Network Test Scenarios</w:t>
      </w:r>
      <w:bookmarkEnd w:id="838"/>
      <w:bookmarkEnd w:id="839"/>
      <w:bookmarkEnd w:id="840"/>
      <w:bookmarkEnd w:id="841"/>
      <w:bookmarkEnd w:id="842"/>
      <w:bookmarkEnd w:id="843"/>
      <w:bookmarkEnd w:id="844"/>
      <w:bookmarkEnd w:id="845"/>
    </w:p>
    <w:p w14:paraId="73580F2E" w14:textId="77777777" w:rsidR="000C70BA" w:rsidRPr="00A27491" w:rsidRDefault="000C70BA" w:rsidP="000C70BA">
      <w:pPr>
        <w:pStyle w:val="Heading2"/>
      </w:pPr>
      <w:bookmarkStart w:id="846" w:name="_Toc171440771"/>
      <w:bookmarkStart w:id="847" w:name="_Toc180160963"/>
      <w:r w:rsidRPr="00A27491">
        <w:t>7.1</w:t>
      </w:r>
      <w:r w:rsidRPr="00A27491">
        <w:tab/>
        <w:t>Group Calls</w:t>
      </w:r>
      <w:bookmarkEnd w:id="846"/>
      <w:bookmarkEnd w:id="847"/>
    </w:p>
    <w:p w14:paraId="144B4256" w14:textId="77777777" w:rsidR="000C70BA" w:rsidRPr="00A27491" w:rsidRDefault="000C70BA" w:rsidP="000C70BA">
      <w:pPr>
        <w:pStyle w:val="Heading3"/>
      </w:pPr>
      <w:bookmarkStart w:id="848" w:name="_Toc171440772"/>
      <w:bookmarkStart w:id="849" w:name="_Toc180160964"/>
      <w:r w:rsidRPr="00A27491">
        <w:t>7.1.1</w:t>
      </w:r>
      <w:r w:rsidRPr="00A27491">
        <w:tab/>
        <w:t>Basic Group Calls</w:t>
      </w:r>
      <w:bookmarkEnd w:id="848"/>
      <w:bookmarkEnd w:id="849"/>
    </w:p>
    <w:p w14:paraId="263CA301" w14:textId="77777777" w:rsidR="000C70BA" w:rsidRPr="00A27491" w:rsidRDefault="000C70BA" w:rsidP="000C70BA">
      <w:pPr>
        <w:pStyle w:val="Heading4"/>
      </w:pPr>
      <w:bookmarkStart w:id="850" w:name="_Toc171440773"/>
      <w:bookmarkStart w:id="851" w:name="_Toc18016096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50"/>
      <w:bookmarkEnd w:id="851"/>
    </w:p>
    <w:p w14:paraId="7F4614F5" w14:textId="77777777" w:rsidR="000C70BA" w:rsidRPr="00A27491" w:rsidRDefault="000C70BA" w:rsidP="000C70BA">
      <w:pPr>
        <w:pStyle w:val="H6"/>
      </w:pPr>
      <w:r w:rsidRPr="00A27491">
        <w:t>7.1.1.1.1</w:t>
      </w:r>
      <w:r w:rsidRPr="00A27491">
        <w:tab/>
        <w:t>Test Purpose (TP)</w:t>
      </w:r>
    </w:p>
    <w:p w14:paraId="3E9EF2AA" w14:textId="77777777" w:rsidR="000C70BA" w:rsidRPr="00A27491" w:rsidRDefault="000C70BA" w:rsidP="000C70BA">
      <w:pPr>
        <w:pStyle w:val="H6"/>
      </w:pPr>
      <w:r w:rsidRPr="00A27491">
        <w:t>(1)</w:t>
      </w:r>
    </w:p>
    <w:p w14:paraId="72D040B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A27491" w:rsidRDefault="000C70BA" w:rsidP="000C70BA">
      <w:pPr>
        <w:pStyle w:val="PL"/>
      </w:pPr>
      <w:r w:rsidRPr="00A27491">
        <w:rPr>
          <w:b/>
        </w:rPr>
        <w:t>ensure that</w:t>
      </w:r>
      <w:r w:rsidRPr="00A27491">
        <w:t xml:space="preserve"> {</w:t>
      </w:r>
    </w:p>
    <w:p w14:paraId="42833E69"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group call </w:t>
      </w:r>
      <w:r w:rsidRPr="00A27491">
        <w:t>}</w:t>
      </w:r>
    </w:p>
    <w:p w14:paraId="3FFE201B" w14:textId="77777777" w:rsidR="000C70BA" w:rsidRPr="00A27491" w:rsidRDefault="000C70BA" w:rsidP="000C70BA">
      <w:pPr>
        <w:pStyle w:val="PL"/>
      </w:pPr>
      <w:r w:rsidRPr="00A27491">
        <w:t xml:space="preserve">    </w:t>
      </w:r>
      <w:r w:rsidRPr="00A27491">
        <w:rPr>
          <w:b/>
        </w:rPr>
        <w:t>then</w:t>
      </w:r>
      <w:r w:rsidRPr="00A27491">
        <w:t xml:space="preserve"> { UE (MCVideo Client) requests a group call by sending a GROUP CALL PROBE message </w:t>
      </w:r>
      <w:r w:rsidRPr="00A27491">
        <w:rPr>
          <w:b/>
        </w:rPr>
        <w:t>and,</w:t>
      </w:r>
      <w:r w:rsidRPr="00A27491">
        <w:t xml:space="preserve"> upon not receiving a response to the GROUP CALL PROBE, sends a GROUP CALL ANNOUNCEMENT message }</w:t>
      </w:r>
    </w:p>
    <w:p w14:paraId="13227D1C" w14:textId="77777777" w:rsidR="000C70BA" w:rsidRPr="00A27491" w:rsidRDefault="000C70BA" w:rsidP="000C70BA">
      <w:pPr>
        <w:pStyle w:val="PL"/>
      </w:pPr>
      <w:r w:rsidRPr="00A27491">
        <w:t xml:space="preserve">            }</w:t>
      </w:r>
    </w:p>
    <w:p w14:paraId="2D2651B9" w14:textId="77777777" w:rsidR="000C70BA" w:rsidRPr="00A27491" w:rsidRDefault="000C70BA" w:rsidP="000C70BA">
      <w:pPr>
        <w:pStyle w:val="PL"/>
      </w:pPr>
    </w:p>
    <w:p w14:paraId="3219E2AD" w14:textId="77777777" w:rsidR="000C70BA" w:rsidRPr="00A27491" w:rsidRDefault="000C70BA" w:rsidP="000C70BA">
      <w:pPr>
        <w:pStyle w:val="H6"/>
      </w:pPr>
      <w:r w:rsidRPr="00A27491">
        <w:t>(2)</w:t>
      </w:r>
    </w:p>
    <w:p w14:paraId="2619D0BB" w14:textId="77777777" w:rsidR="000C70BA" w:rsidRPr="00A27491" w:rsidRDefault="000C70BA" w:rsidP="000C70BA">
      <w:pPr>
        <w:pStyle w:val="PL"/>
      </w:pPr>
      <w:r w:rsidRPr="00A27491">
        <w:rPr>
          <w:b/>
        </w:rPr>
        <w:t>with</w:t>
      </w:r>
      <w:r w:rsidRPr="00A27491">
        <w:t xml:space="preserve"> { UE (MCVideo Client) having established an off-network MCVideo </w:t>
      </w:r>
      <w:r w:rsidRPr="00A27491">
        <w:rPr>
          <w:lang w:eastAsia="ko-KR"/>
        </w:rPr>
        <w:t xml:space="preserve">Pre-arranged Group Call </w:t>
      </w:r>
      <w:r w:rsidRPr="00A27491">
        <w:t>}</w:t>
      </w:r>
    </w:p>
    <w:p w14:paraId="47694D28" w14:textId="77777777" w:rsidR="000C70BA" w:rsidRPr="00A27491" w:rsidRDefault="000C70BA" w:rsidP="000C70BA">
      <w:pPr>
        <w:pStyle w:val="PL"/>
      </w:pPr>
      <w:r w:rsidRPr="00A27491">
        <w:rPr>
          <w:b/>
        </w:rPr>
        <w:t>ensure that</w:t>
      </w:r>
      <w:r w:rsidRPr="00A27491">
        <w:t xml:space="preserve"> {</w:t>
      </w:r>
    </w:p>
    <w:p w14:paraId="2DC1CC5A" w14:textId="77777777" w:rsidR="000C70BA" w:rsidRPr="00A27491" w:rsidRDefault="000C70BA" w:rsidP="000C70BA">
      <w:pPr>
        <w:pStyle w:val="PL"/>
      </w:pPr>
      <w:r w:rsidRPr="00A27491">
        <w:t xml:space="preserve">  </w:t>
      </w:r>
      <w:r w:rsidRPr="00A27491">
        <w:rPr>
          <w:b/>
        </w:rPr>
        <w:t>when</w:t>
      </w:r>
      <w:r w:rsidRPr="00A27491">
        <w:t xml:space="preserve"> { the MCVideo User engages in communication with the invited MCVideo User(s) }</w:t>
      </w:r>
    </w:p>
    <w:p w14:paraId="7EC963D8" w14:textId="77777777" w:rsidR="000C70BA" w:rsidRPr="00A27491" w:rsidRDefault="000C70BA" w:rsidP="000C70BA">
      <w:pPr>
        <w:pStyle w:val="PL"/>
      </w:pPr>
      <w:r w:rsidRPr="00A27491">
        <w:rPr>
          <w:b/>
          <w:bCs/>
        </w:rPr>
        <w:t xml:space="preserve">    then </w:t>
      </w:r>
      <w:r w:rsidRPr="00A27491">
        <w:t>{ UE (MCVideo Client) respects the transmission control imposed by the transmission control entity/arbitrator (Transmission Granted, Transmission Arbitration Release, Transmission Request }</w:t>
      </w:r>
    </w:p>
    <w:p w14:paraId="0F085CCB" w14:textId="77777777" w:rsidR="000C70BA" w:rsidRPr="00A27491" w:rsidRDefault="000C70BA" w:rsidP="000C70BA">
      <w:pPr>
        <w:pStyle w:val="PL"/>
      </w:pPr>
      <w:r w:rsidRPr="00A27491">
        <w:t xml:space="preserve">            }</w:t>
      </w:r>
    </w:p>
    <w:p w14:paraId="4EDC8D05" w14:textId="77777777" w:rsidR="000C70BA" w:rsidRPr="00A27491" w:rsidRDefault="000C70BA" w:rsidP="000C70BA">
      <w:pPr>
        <w:pStyle w:val="PL"/>
        <w:rPr>
          <w:b/>
        </w:rPr>
      </w:pPr>
    </w:p>
    <w:p w14:paraId="7E1AD846" w14:textId="77777777" w:rsidR="000C70BA" w:rsidRPr="00A27491" w:rsidRDefault="000C70BA" w:rsidP="000C70BA">
      <w:pPr>
        <w:pStyle w:val="H6"/>
      </w:pPr>
      <w:r w:rsidRPr="00A27491">
        <w:t>(3)</w:t>
      </w:r>
    </w:p>
    <w:p w14:paraId="66E7DF0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emergency group call }</w:t>
      </w:r>
    </w:p>
    <w:p w14:paraId="686300A7" w14:textId="77777777" w:rsidR="000C70BA" w:rsidRPr="00A27491" w:rsidRDefault="000C70BA" w:rsidP="000C70BA">
      <w:pPr>
        <w:pStyle w:val="PL"/>
      </w:pPr>
      <w:r w:rsidRPr="00A27491">
        <w:rPr>
          <w:b/>
        </w:rPr>
        <w:t>ensure that</w:t>
      </w:r>
      <w:r w:rsidRPr="00A27491">
        <w:t xml:space="preserve"> {</w:t>
      </w:r>
    </w:p>
    <w:p w14:paraId="391CF7F6"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emergency group call }</w:t>
      </w:r>
    </w:p>
    <w:p w14:paraId="2761646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5E5644B8" w14:textId="77777777" w:rsidR="000C70BA" w:rsidRPr="00A27491" w:rsidRDefault="000C70BA" w:rsidP="000C70BA">
      <w:pPr>
        <w:pStyle w:val="PL"/>
      </w:pPr>
      <w:r w:rsidRPr="00A27491">
        <w:t xml:space="preserve">            }</w:t>
      </w:r>
    </w:p>
    <w:p w14:paraId="2E973D9B" w14:textId="77777777" w:rsidR="000C70BA" w:rsidRPr="00A27491" w:rsidRDefault="000C70BA" w:rsidP="000C70BA">
      <w:pPr>
        <w:pStyle w:val="PL"/>
      </w:pPr>
    </w:p>
    <w:p w14:paraId="7B233953" w14:textId="77777777" w:rsidR="000C70BA" w:rsidRPr="00A27491" w:rsidRDefault="000C70BA" w:rsidP="000C70BA">
      <w:pPr>
        <w:pStyle w:val="H6"/>
      </w:pPr>
      <w:r w:rsidRPr="00A27491">
        <w:t>(4)</w:t>
      </w:r>
    </w:p>
    <w:p w14:paraId="115B1313" w14:textId="77777777" w:rsidR="000C70BA" w:rsidRPr="00A27491" w:rsidRDefault="000C70BA" w:rsidP="000C70BA">
      <w:pPr>
        <w:pStyle w:val="PL"/>
      </w:pPr>
      <w:r w:rsidRPr="00A27491">
        <w:rPr>
          <w:b/>
        </w:rPr>
        <w:t>with</w:t>
      </w:r>
      <w:r w:rsidRPr="00A27491">
        <w:t xml:space="preserve"> { UE (MCVideo Client) having upgraded to an off-network emergency group call }</w:t>
      </w:r>
    </w:p>
    <w:p w14:paraId="6DF7855C" w14:textId="77777777" w:rsidR="000C70BA" w:rsidRPr="00A27491" w:rsidRDefault="000C70BA" w:rsidP="000C70BA">
      <w:pPr>
        <w:pStyle w:val="PL"/>
      </w:pPr>
      <w:r w:rsidRPr="00A27491">
        <w:rPr>
          <w:b/>
        </w:rPr>
        <w:t>ensure that</w:t>
      </w:r>
      <w:r w:rsidRPr="00A27491">
        <w:t xml:space="preserve"> {</w:t>
      </w:r>
    </w:p>
    <w:p w14:paraId="4BC402DF"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39AF06F2"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AAA34E7" w14:textId="77777777" w:rsidR="000C70BA" w:rsidRPr="00A27491" w:rsidRDefault="000C70BA" w:rsidP="000C70BA">
      <w:pPr>
        <w:pStyle w:val="PL"/>
      </w:pPr>
      <w:r w:rsidRPr="00A27491">
        <w:t xml:space="preserve">            }</w:t>
      </w:r>
    </w:p>
    <w:p w14:paraId="3EBC443B" w14:textId="77777777" w:rsidR="000C70BA" w:rsidRPr="00A27491" w:rsidRDefault="000C70BA" w:rsidP="000C70BA">
      <w:pPr>
        <w:pStyle w:val="PL"/>
      </w:pPr>
    </w:p>
    <w:p w14:paraId="57925BC1" w14:textId="77777777" w:rsidR="000C70BA" w:rsidRPr="00A27491" w:rsidRDefault="000C70BA" w:rsidP="000C70BA">
      <w:pPr>
        <w:pStyle w:val="H6"/>
      </w:pPr>
      <w:r w:rsidRPr="00A27491">
        <w:t>(5)</w:t>
      </w:r>
    </w:p>
    <w:p w14:paraId="24D6F087" w14:textId="77777777" w:rsidR="000C70BA" w:rsidRPr="00A27491" w:rsidRDefault="000C70BA" w:rsidP="000C70BA">
      <w:pPr>
        <w:pStyle w:val="PL"/>
      </w:pPr>
      <w:r w:rsidRPr="00A27491">
        <w:rPr>
          <w:b/>
        </w:rPr>
        <w:t>with</w:t>
      </w:r>
      <w:r w:rsidRPr="00A27491">
        <w:t xml:space="preserve"> { UE (MCVideo Client) having upgraded to an off-network emergency group call and the MCVideo User being authorised for cancelling an MCVideo emergency state }</w:t>
      </w:r>
    </w:p>
    <w:p w14:paraId="64D636B8" w14:textId="77777777" w:rsidR="000C70BA" w:rsidRPr="00A27491" w:rsidRDefault="000C70BA" w:rsidP="000C70BA">
      <w:pPr>
        <w:pStyle w:val="PL"/>
      </w:pPr>
      <w:r w:rsidRPr="00A27491">
        <w:rPr>
          <w:b/>
        </w:rPr>
        <w:t>ensure that</w:t>
      </w:r>
      <w:r w:rsidRPr="00A27491">
        <w:t xml:space="preserve"> {</w:t>
      </w:r>
    </w:p>
    <w:p w14:paraId="08FE1C38"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Emergency state }</w:t>
      </w:r>
    </w:p>
    <w:p w14:paraId="178D4EFD"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EMERGENCY END</w:t>
      </w:r>
      <w:r w:rsidRPr="00A27491">
        <w:t xml:space="preserve"> message }</w:t>
      </w:r>
    </w:p>
    <w:p w14:paraId="231BEDB2" w14:textId="77777777" w:rsidR="000C70BA" w:rsidRPr="00A27491" w:rsidRDefault="000C70BA" w:rsidP="000C70BA">
      <w:pPr>
        <w:pStyle w:val="PL"/>
      </w:pPr>
      <w:r w:rsidRPr="00A27491">
        <w:t xml:space="preserve">            }</w:t>
      </w:r>
    </w:p>
    <w:p w14:paraId="017A7878" w14:textId="77777777" w:rsidR="000C70BA" w:rsidRPr="00A27491" w:rsidRDefault="000C70BA" w:rsidP="000C70BA">
      <w:pPr>
        <w:pStyle w:val="PL"/>
        <w:rPr>
          <w:b/>
        </w:rPr>
      </w:pPr>
    </w:p>
    <w:p w14:paraId="526C4CEA" w14:textId="77777777" w:rsidR="000C70BA" w:rsidRPr="00A27491" w:rsidRDefault="000C70BA" w:rsidP="000C70BA">
      <w:pPr>
        <w:pStyle w:val="H6"/>
      </w:pPr>
      <w:r w:rsidRPr="00A27491">
        <w:t>(6)</w:t>
      </w:r>
    </w:p>
    <w:p w14:paraId="1FCF852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imminent peril group call }</w:t>
      </w:r>
    </w:p>
    <w:p w14:paraId="7732F2F0" w14:textId="77777777" w:rsidR="000C70BA" w:rsidRPr="00A27491" w:rsidRDefault="000C70BA" w:rsidP="000C70BA">
      <w:pPr>
        <w:pStyle w:val="PL"/>
      </w:pPr>
      <w:r w:rsidRPr="00A27491">
        <w:rPr>
          <w:b/>
        </w:rPr>
        <w:t>ensure that</w:t>
      </w:r>
      <w:r w:rsidRPr="00A27491">
        <w:t xml:space="preserve"> {</w:t>
      </w:r>
    </w:p>
    <w:p w14:paraId="789EEAFA"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imminent peril group call }</w:t>
      </w:r>
    </w:p>
    <w:p w14:paraId="03A97A86"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17CE2A58" w14:textId="77777777" w:rsidR="000C70BA" w:rsidRPr="00A27491" w:rsidRDefault="000C70BA" w:rsidP="000C70BA">
      <w:pPr>
        <w:pStyle w:val="PL"/>
      </w:pPr>
      <w:r w:rsidRPr="00A27491">
        <w:t xml:space="preserve">            }</w:t>
      </w:r>
    </w:p>
    <w:p w14:paraId="5B3B2644" w14:textId="77777777" w:rsidR="000C70BA" w:rsidRPr="00A27491" w:rsidRDefault="000C70BA" w:rsidP="000C70BA">
      <w:pPr>
        <w:pStyle w:val="PL"/>
      </w:pPr>
    </w:p>
    <w:p w14:paraId="0737F6AB" w14:textId="77777777" w:rsidR="000C70BA" w:rsidRPr="00A27491" w:rsidRDefault="000C70BA" w:rsidP="000C70BA">
      <w:pPr>
        <w:pStyle w:val="H6"/>
      </w:pPr>
      <w:r w:rsidRPr="00A27491">
        <w:t>(7)</w:t>
      </w:r>
    </w:p>
    <w:p w14:paraId="08FEAA2F" w14:textId="77777777" w:rsidR="000C70BA" w:rsidRPr="00A27491" w:rsidRDefault="000C70BA" w:rsidP="000C70BA">
      <w:pPr>
        <w:pStyle w:val="PL"/>
      </w:pPr>
      <w:r w:rsidRPr="00A27491">
        <w:rPr>
          <w:b/>
        </w:rPr>
        <w:t>with</w:t>
      </w:r>
      <w:r w:rsidRPr="00A27491">
        <w:t xml:space="preserve"> { UE (MCVideo Client) having upgraded to an off-network imminent peril group call }</w:t>
      </w:r>
    </w:p>
    <w:p w14:paraId="2CD3790F" w14:textId="77777777" w:rsidR="000C70BA" w:rsidRPr="00A27491" w:rsidRDefault="000C70BA" w:rsidP="000C70BA">
      <w:pPr>
        <w:pStyle w:val="PL"/>
      </w:pPr>
      <w:r w:rsidRPr="00A27491">
        <w:rPr>
          <w:b/>
        </w:rPr>
        <w:t>ensure that</w:t>
      </w:r>
      <w:r w:rsidRPr="00A27491">
        <w:t xml:space="preserve"> {</w:t>
      </w:r>
    </w:p>
    <w:p w14:paraId="47D7FFD4"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447E3784"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39249214" w14:textId="77777777" w:rsidR="000C70BA" w:rsidRPr="00A27491" w:rsidRDefault="000C70BA" w:rsidP="000C70BA">
      <w:pPr>
        <w:pStyle w:val="PL"/>
      </w:pPr>
      <w:r w:rsidRPr="00A27491">
        <w:t xml:space="preserve">            }</w:t>
      </w:r>
    </w:p>
    <w:p w14:paraId="4B04DBE9" w14:textId="77777777" w:rsidR="000C70BA" w:rsidRPr="00A27491" w:rsidRDefault="000C70BA" w:rsidP="000C70BA">
      <w:pPr>
        <w:pStyle w:val="PL"/>
      </w:pPr>
    </w:p>
    <w:p w14:paraId="147560E6" w14:textId="77777777" w:rsidR="000C70BA" w:rsidRPr="00A27491" w:rsidRDefault="000C70BA" w:rsidP="000C70BA">
      <w:pPr>
        <w:pStyle w:val="H6"/>
      </w:pPr>
      <w:r w:rsidRPr="00A27491">
        <w:t>(8)</w:t>
      </w:r>
    </w:p>
    <w:p w14:paraId="76131691" w14:textId="77777777" w:rsidR="000C70BA" w:rsidRPr="00A27491" w:rsidRDefault="000C70BA" w:rsidP="000C70BA">
      <w:pPr>
        <w:pStyle w:val="PL"/>
      </w:pPr>
      <w:r w:rsidRPr="00A27491">
        <w:rPr>
          <w:b/>
        </w:rPr>
        <w:t>with</w:t>
      </w:r>
      <w:r w:rsidRPr="00A27491">
        <w:t xml:space="preserve"> { UE (MCVideo Client) having upgraded to an off-network imminent peril group call and the MCVideo User being authorised for cancelling an MCVideo imminent peril state }</w:t>
      </w:r>
    </w:p>
    <w:p w14:paraId="5555AFA9" w14:textId="77777777" w:rsidR="000C70BA" w:rsidRPr="00A27491" w:rsidRDefault="000C70BA" w:rsidP="000C70BA">
      <w:pPr>
        <w:pStyle w:val="PL"/>
      </w:pPr>
      <w:r w:rsidRPr="00A27491">
        <w:rPr>
          <w:b/>
        </w:rPr>
        <w:t>ensure that</w:t>
      </w:r>
      <w:r w:rsidRPr="00A27491">
        <w:t xml:space="preserve"> {</w:t>
      </w:r>
    </w:p>
    <w:p w14:paraId="5340D151"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imminent peril state }</w:t>
      </w:r>
    </w:p>
    <w:p w14:paraId="78AAF1FB"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IMMINENT PERIL END</w:t>
      </w:r>
      <w:r w:rsidRPr="00A27491">
        <w:t xml:space="preserve"> message }</w:t>
      </w:r>
    </w:p>
    <w:p w14:paraId="5112170E" w14:textId="77777777" w:rsidR="000C70BA" w:rsidRPr="00A27491" w:rsidRDefault="000C70BA" w:rsidP="000C70BA">
      <w:pPr>
        <w:pStyle w:val="PL"/>
      </w:pPr>
      <w:r w:rsidRPr="00A27491">
        <w:t xml:space="preserve">            }</w:t>
      </w:r>
    </w:p>
    <w:p w14:paraId="3E0B4B14" w14:textId="77777777" w:rsidR="000C70BA" w:rsidRPr="00A27491" w:rsidRDefault="000C70BA" w:rsidP="000C70BA">
      <w:pPr>
        <w:pStyle w:val="PL"/>
        <w:rPr>
          <w:b/>
        </w:rPr>
      </w:pPr>
    </w:p>
    <w:p w14:paraId="524C13AF" w14:textId="77777777" w:rsidR="000C70BA" w:rsidRPr="00A27491" w:rsidRDefault="000C70BA" w:rsidP="000C70BA">
      <w:pPr>
        <w:pStyle w:val="H6"/>
      </w:pPr>
      <w:r w:rsidRPr="00A27491">
        <w:t>7.1.1.1.2</w:t>
      </w:r>
      <w:r w:rsidRPr="00A27491">
        <w:tab/>
        <w:t>Conformance requirements</w:t>
      </w:r>
    </w:p>
    <w:p w14:paraId="4B9BFD1C" w14:textId="77777777" w:rsidR="000C70BA" w:rsidRPr="00A27491" w:rsidRDefault="000C70BA" w:rsidP="000C70BA">
      <w:r w:rsidRPr="00A27491">
        <w:t xml:space="preserve">References: The conformance requirements covered in the current TC are specified in: </w:t>
      </w:r>
    </w:p>
    <w:p w14:paraId="3A4A0186"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4429502A" w14:textId="77777777" w:rsidR="000C70BA" w:rsidRPr="00A27491" w:rsidRDefault="000C70BA" w:rsidP="000C70BA">
      <w:r w:rsidRPr="00A27491">
        <w:t xml:space="preserve">[TS 24.281, clause </w:t>
      </w:r>
      <w:r w:rsidRPr="00A27491">
        <w:rPr>
          <w:lang w:eastAsia="zh-CN"/>
        </w:rPr>
        <w:t>9.3.2.4.2.1</w:t>
      </w:r>
      <w:r w:rsidRPr="00A27491">
        <w:t>]</w:t>
      </w:r>
    </w:p>
    <w:p w14:paraId="7FF536F7" w14:textId="77777777" w:rsidR="000C70BA" w:rsidRPr="00A27491" w:rsidRDefault="000C70BA" w:rsidP="000C70BA">
      <w:r w:rsidRPr="00A27491">
        <w:t>When in the "S1: start-stop" state, upon an indication from an MCVideo user to initiate a group call for an MCVideo group ID, the MCVideo client:</w:t>
      </w:r>
    </w:p>
    <w:p w14:paraId="7D4AAE84"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351609D8"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984821B"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5B800918"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9E9BBE7"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76DA731E"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57F3CD0"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6D4CB53A"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32D15EB8" w14:textId="77777777" w:rsidR="000C70BA" w:rsidRPr="00A27491" w:rsidRDefault="000C70BA" w:rsidP="000C70BA">
      <w:r w:rsidRPr="00A27491">
        <w:t xml:space="preserve">[TS 24.281, clause </w:t>
      </w:r>
      <w:r w:rsidRPr="00A27491">
        <w:rPr>
          <w:lang w:eastAsia="zh-CN"/>
        </w:rPr>
        <w:t>9.3.2.4.2.2</w:t>
      </w:r>
      <w:r w:rsidRPr="00A27491">
        <w:t>]</w:t>
      </w:r>
    </w:p>
    <w:p w14:paraId="252B7B02"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101ABE1E"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CFC35D3"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2A9D0F2"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67C19FF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A22AE96"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F905A86" w14:textId="77777777" w:rsidR="000C70BA" w:rsidRPr="00A27491" w:rsidRDefault="000C70BA" w:rsidP="000C70BA">
      <w:r w:rsidRPr="00A27491">
        <w:t xml:space="preserve">[TS 24.281, clause </w:t>
      </w:r>
      <w:r w:rsidRPr="00A27491">
        <w:rPr>
          <w:lang w:eastAsia="zh-CN"/>
        </w:rPr>
        <w:t>9.3.2.4.3.1</w:t>
      </w:r>
      <w:r w:rsidRPr="00A27491">
        <w:t>]</w:t>
      </w:r>
    </w:p>
    <w:p w14:paraId="0FEDC310"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2F61045F"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7F175E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4544B3A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ADB362"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5DC7B800"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51EACC83"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37B4A8BD"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8BA2AC3" w14:textId="77777777" w:rsidR="000C70BA" w:rsidRPr="00A27491" w:rsidRDefault="000C70BA" w:rsidP="000C70BA">
      <w:pPr>
        <w:pStyle w:val="B2"/>
      </w:pPr>
      <w:r w:rsidRPr="00A27491">
        <w:t>a)</w:t>
      </w:r>
      <w:r w:rsidRPr="00A27491">
        <w:tab/>
        <w:t>shall set the Call identifier IE to the stored call identifier of the call;</w:t>
      </w:r>
    </w:p>
    <w:p w14:paraId="090734FD"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74887F96" w14:textId="77777777" w:rsidR="000C70BA" w:rsidRPr="00A27491" w:rsidRDefault="000C70BA" w:rsidP="000C70BA">
      <w:pPr>
        <w:pStyle w:val="B2"/>
      </w:pPr>
      <w:r w:rsidRPr="00A27491">
        <w:t>c)</w:t>
      </w:r>
      <w:r w:rsidRPr="00A27491">
        <w:tab/>
        <w:t>shall set the Refresh interval IE to the stored refresh interval of the call;</w:t>
      </w:r>
    </w:p>
    <w:p w14:paraId="339387BE"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DCB4D61"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B645569"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32D6873"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500CCC4F"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606C5F3"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1CE4A730"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AEEA0DA"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7F9D7873"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5722C8E4"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6C81A911"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453FF400"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1808389"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42E8F2"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73EF855F" w14:textId="77777777" w:rsidR="000C70BA" w:rsidRPr="00A27491" w:rsidRDefault="000C70BA" w:rsidP="000C70BA">
      <w:r w:rsidRPr="00A27491">
        <w:t xml:space="preserve">[TS 24.281, clause </w:t>
      </w:r>
      <w:r w:rsidRPr="00A27491">
        <w:rPr>
          <w:lang w:eastAsia="zh-CN"/>
        </w:rPr>
        <w:t>9.3.2.4.3.6</w:t>
      </w:r>
      <w:r w:rsidRPr="00A27491">
        <w:t>]</w:t>
      </w:r>
    </w:p>
    <w:p w14:paraId="46DC7849" w14:textId="77777777" w:rsidR="000C70BA" w:rsidRPr="00A27491" w:rsidRDefault="000C70BA" w:rsidP="000C70BA">
      <w:r w:rsidRPr="00A27491">
        <w:t>When in the "S3: part of ongoing call" state, upon receiving a GROUP CALL ACCEPT message with the MCVideo group ID IE matching the stored MCVideo group ID of the call, the MCVideo client:</w:t>
      </w:r>
    </w:p>
    <w:p w14:paraId="12FF5C38" w14:textId="77777777" w:rsidR="000C70BA" w:rsidRPr="00A27491" w:rsidRDefault="000C70BA" w:rsidP="000C70BA">
      <w:pPr>
        <w:pStyle w:val="B1"/>
        <w:rPr>
          <w:lang w:eastAsia="ko-KR"/>
        </w:rPr>
      </w:pPr>
      <w:r w:rsidRPr="00A27491">
        <w:rPr>
          <w:lang w:eastAsia="ko-KR"/>
        </w:rPr>
        <w:t>1)</w:t>
      </w:r>
      <w:r w:rsidRPr="00A27491">
        <w:rPr>
          <w:lang w:eastAsia="ko-KR"/>
        </w:rPr>
        <w:tab/>
        <w:t>can inform the MCVideo user about the call acceptance; and</w:t>
      </w:r>
    </w:p>
    <w:p w14:paraId="69817FB2"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280CC813" w14:textId="77777777" w:rsidR="000C70BA" w:rsidRPr="00A27491" w:rsidRDefault="000C70BA" w:rsidP="000C70BA">
      <w:r w:rsidRPr="00A27491">
        <w:t>[TS 24.281, clause 9.3.3.4.7.1]</w:t>
      </w:r>
    </w:p>
    <w:p w14:paraId="0D6456C6" w14:textId="77777777" w:rsidR="000C70BA" w:rsidRPr="00A27491" w:rsidRDefault="000C70BA" w:rsidP="000C70BA">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5D61A38C" w14:textId="77777777" w:rsidR="000C70BA" w:rsidRPr="00A27491" w:rsidRDefault="000C70BA" w:rsidP="000C70BA">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05CC25DA"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03D4D692"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17383F43"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63DFA4DC"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15C47C9E" w14:textId="77777777" w:rsidR="000C70BA" w:rsidRPr="00A27491" w:rsidRDefault="000C70BA" w:rsidP="000C70BA">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DED7412" w14:textId="77777777" w:rsidR="000C70BA" w:rsidRPr="00A27491" w:rsidRDefault="000C70BA" w:rsidP="000C70BA">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098A92A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24281E41"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21D6F7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2E4914FF" w14:textId="77777777" w:rsidR="000C70BA" w:rsidRPr="00A27491" w:rsidRDefault="000C70BA" w:rsidP="000C70BA">
      <w:pPr>
        <w:pStyle w:val="B2"/>
        <w:rPr>
          <w:lang w:eastAsia="ko-KR"/>
        </w:rPr>
      </w:pPr>
      <w:r w:rsidRPr="00A27491">
        <w:rPr>
          <w:lang w:eastAsia="ko-KR"/>
        </w:rPr>
        <w:t>d)</w:t>
      </w:r>
      <w:r w:rsidRPr="00A27491">
        <w:rPr>
          <w:lang w:eastAsia="ko-KR"/>
        </w:rPr>
        <w:tab/>
        <w:t>shall enter "T3: in-progress imminent peril group call" state;</w:t>
      </w:r>
    </w:p>
    <w:p w14:paraId="44B75766" w14:textId="77777777" w:rsidR="000C70BA" w:rsidRPr="00A27491" w:rsidRDefault="000C70BA" w:rsidP="000C70BA">
      <w:pPr>
        <w:pStyle w:val="B1"/>
      </w:pPr>
      <w:r w:rsidRPr="00A27491">
        <w:t>3)</w:t>
      </w:r>
      <w:r w:rsidRPr="00A27491">
        <w:tab/>
        <w:t>shall store the current UTC time as last call type change time of the call;</w:t>
      </w:r>
    </w:p>
    <w:p w14:paraId="48A0B8F3" w14:textId="77777777" w:rsidR="000C70BA" w:rsidRPr="00A27491" w:rsidRDefault="000C70BA" w:rsidP="000C70BA">
      <w:pPr>
        <w:pStyle w:val="B1"/>
      </w:pPr>
      <w:r w:rsidRPr="00A27491">
        <w:t>4)</w:t>
      </w:r>
      <w:r w:rsidRPr="00A27491">
        <w:tab/>
        <w:t>shall store own MCVideo user ID as last user to change call type of the call;</w:t>
      </w:r>
    </w:p>
    <w:p w14:paraId="58E41466" w14:textId="77777777" w:rsidR="000C70BA" w:rsidRPr="00A27491" w:rsidRDefault="000C70BA" w:rsidP="000C70BA">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0EF69E4"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3BBE2BB1"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w:t>
      </w:r>
    </w:p>
    <w:p w14:paraId="099EF34E" w14:textId="77777777" w:rsidR="000C70BA" w:rsidRPr="00A27491" w:rsidRDefault="000C70BA" w:rsidP="000C70BA">
      <w:pPr>
        <w:pStyle w:val="B2"/>
      </w:pPr>
      <w:r w:rsidRPr="00A27491">
        <w:t>c)</w:t>
      </w:r>
      <w:r w:rsidRPr="00A27491">
        <w:tab/>
        <w:t>shall set the Refresh interval IE to the stored refresh interval of the call associated with the basic call control state machine;</w:t>
      </w:r>
    </w:p>
    <w:p w14:paraId="31E8AE2F" w14:textId="77777777" w:rsidR="000C70BA" w:rsidRPr="00A27491" w:rsidRDefault="000C70BA" w:rsidP="000C70BA">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466F196A"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2F2ED744" w14:textId="77777777" w:rsidR="000C70BA" w:rsidRPr="00A27491" w:rsidRDefault="000C70BA" w:rsidP="000C70BA">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33052ACA" w14:textId="77777777" w:rsidR="000C70BA" w:rsidRPr="00A27491" w:rsidRDefault="000C70BA" w:rsidP="000C70BA">
      <w:pPr>
        <w:pStyle w:val="B2"/>
        <w:rPr>
          <w:lang w:eastAsia="ko-KR"/>
        </w:rPr>
      </w:pPr>
      <w:r w:rsidRPr="00A27491">
        <w:rPr>
          <w:lang w:eastAsia="ko-KR"/>
        </w:rPr>
        <w:t>g)</w:t>
      </w:r>
      <w:r w:rsidRPr="00A27491">
        <w:rPr>
          <w:lang w:eastAsia="ko-KR"/>
        </w:rPr>
        <w:tab/>
        <w:t>shall set the call start time IE to the stored call start time of the call;</w:t>
      </w:r>
    </w:p>
    <w:p w14:paraId="68474E1D" w14:textId="77777777" w:rsidR="000C70BA" w:rsidRPr="00A27491" w:rsidRDefault="000C70BA" w:rsidP="000C70BA">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128C9A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370A7D82"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287DC602" w14:textId="77777777" w:rsidR="000C70BA" w:rsidRPr="00A27491" w:rsidRDefault="000C70BA" w:rsidP="000C70BA">
      <w:r w:rsidRPr="00A27491">
        <w:t>[TS 24.281, clause 9.3.3.4.8.1]</w:t>
      </w:r>
    </w:p>
    <w:p w14:paraId="7C221623"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an indication from:</w:t>
      </w:r>
    </w:p>
    <w:p w14:paraId="42B82DA2" w14:textId="77777777" w:rsidR="000C70BA" w:rsidRPr="00A27491" w:rsidRDefault="000C70BA" w:rsidP="000C70BA">
      <w:pPr>
        <w:pStyle w:val="B1"/>
      </w:pPr>
      <w:r w:rsidRPr="00A27491">
        <w:t>1)</w:t>
      </w:r>
      <w:r w:rsidRPr="00A27491">
        <w:tab/>
        <w:t>the MCVideo user who upgraded the MCVideo group call; or</w:t>
      </w:r>
    </w:p>
    <w:p w14:paraId="2EBB6F80" w14:textId="77777777" w:rsidR="000C70BA" w:rsidRPr="00A27491" w:rsidRDefault="000C70BA" w:rsidP="000C70BA">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67B15E8F" w14:textId="77777777" w:rsidR="000C70BA" w:rsidRPr="00A27491" w:rsidRDefault="000C70BA" w:rsidP="000C70BA">
      <w:r w:rsidRPr="00A27491">
        <w:t>to downgrade "EMERGENCY GROUP CALL", the MCVideo client:</w:t>
      </w:r>
    </w:p>
    <w:p w14:paraId="1A8584B8"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F41487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6867504" w14:textId="77777777" w:rsidR="000C70BA" w:rsidRPr="00A27491" w:rsidRDefault="000C70BA" w:rsidP="000C70BA">
      <w:pPr>
        <w:pStyle w:val="B1"/>
      </w:pPr>
      <w:r w:rsidRPr="00A27491">
        <w:t>3)</w:t>
      </w:r>
      <w:r w:rsidRPr="00A27491">
        <w:tab/>
        <w:t>shall set current UTC time as last call type change time of the call;</w:t>
      </w:r>
    </w:p>
    <w:p w14:paraId="7F440E97" w14:textId="77777777" w:rsidR="000C70BA" w:rsidRPr="00A27491" w:rsidRDefault="000C70BA" w:rsidP="000C70BA">
      <w:pPr>
        <w:pStyle w:val="B1"/>
      </w:pPr>
      <w:r w:rsidRPr="00A27491">
        <w:t>4)</w:t>
      </w:r>
      <w:r w:rsidRPr="00A27491">
        <w:tab/>
        <w:t>shall store own MCVideo user ID as last user to change call type of the call;</w:t>
      </w:r>
    </w:p>
    <w:p w14:paraId="70F0A586" w14:textId="77777777" w:rsidR="000C70BA" w:rsidRPr="00A27491" w:rsidRDefault="000C70BA" w:rsidP="000C70BA">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5B0AEA75"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CD1702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9C98136"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26EA8B1"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4A4A715B"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4EB8ED8"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7BD3C5B0"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0653ED3F"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CFG11 (emergency end retransmission) with value set to 1;</w:t>
      </w:r>
    </w:p>
    <w:p w14:paraId="5CC14A8C"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TFG11 (emergency end retransmission); and</w:t>
      </w:r>
    </w:p>
    <w:p w14:paraId="7E55D3B1" w14:textId="77777777" w:rsidR="000C70BA" w:rsidRPr="00A27491" w:rsidRDefault="000C70BA" w:rsidP="000C70BA">
      <w:pPr>
        <w:pStyle w:val="B1"/>
      </w:pPr>
      <w:r w:rsidRPr="00A27491">
        <w:rPr>
          <w:lang w:eastAsia="ko-KR"/>
        </w:rPr>
        <w:t>10)</w:t>
      </w:r>
      <w:r w:rsidRPr="00A27491">
        <w:rPr>
          <w:lang w:eastAsia="ko-KR"/>
        </w:rPr>
        <w:tab/>
        <w:t>shall enter the "T2: in-progress basic group call" state</w:t>
      </w:r>
      <w:r w:rsidRPr="00A27491">
        <w:t>.</w:t>
      </w:r>
    </w:p>
    <w:p w14:paraId="3DA730A7" w14:textId="77777777" w:rsidR="000C70BA" w:rsidRPr="00A27491" w:rsidRDefault="000C70BA" w:rsidP="000C70BA">
      <w:r w:rsidRPr="00A27491">
        <w:t>[TS 24.281, clause 9.3.3.4.8.4]</w:t>
      </w:r>
    </w:p>
    <w:p w14:paraId="52023A2D"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an indication from:</w:t>
      </w:r>
    </w:p>
    <w:p w14:paraId="3A7EC370" w14:textId="77777777" w:rsidR="000C70BA" w:rsidRPr="00A27491" w:rsidRDefault="000C70BA" w:rsidP="000C70BA">
      <w:pPr>
        <w:pStyle w:val="B1"/>
      </w:pPr>
      <w:r w:rsidRPr="00A27491">
        <w:t>1)</w:t>
      </w:r>
      <w:r w:rsidRPr="00A27491">
        <w:tab/>
        <w:t>the MCVideo user who upgraded the call; or</w:t>
      </w:r>
    </w:p>
    <w:p w14:paraId="2C1C7987" w14:textId="77777777" w:rsidR="000C70BA" w:rsidRPr="00A27491" w:rsidRDefault="000C70BA" w:rsidP="000C70BA">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B6F01B7" w14:textId="77777777" w:rsidR="000C70BA" w:rsidRPr="00A27491" w:rsidRDefault="000C70BA" w:rsidP="000C70BA">
      <w:r w:rsidRPr="00A27491">
        <w:t>to downgrade "IMMINENT PERIL GROUP CALL", the MCVideo client:</w:t>
      </w:r>
    </w:p>
    <w:p w14:paraId="4CA1A2DF"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FF2133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4D8D6EA" w14:textId="77777777" w:rsidR="000C70BA" w:rsidRPr="00A27491" w:rsidRDefault="000C70BA" w:rsidP="000C70BA">
      <w:pPr>
        <w:pStyle w:val="B1"/>
      </w:pPr>
      <w:r w:rsidRPr="00A27491">
        <w:t>3)</w:t>
      </w:r>
      <w:r w:rsidRPr="00A27491">
        <w:tab/>
        <w:t>shall set current UTC time as last call type change time of the call;</w:t>
      </w:r>
    </w:p>
    <w:p w14:paraId="7DB99B0E" w14:textId="77777777" w:rsidR="000C70BA" w:rsidRPr="00A27491" w:rsidRDefault="000C70BA" w:rsidP="000C70BA">
      <w:pPr>
        <w:pStyle w:val="B1"/>
      </w:pPr>
      <w:r w:rsidRPr="00A27491">
        <w:t>4)</w:t>
      </w:r>
      <w:r w:rsidRPr="00A27491">
        <w:tab/>
        <w:t>shall store own MCVideo user ID as last user to change call type of the call;</w:t>
      </w:r>
    </w:p>
    <w:p w14:paraId="547E764D" w14:textId="77777777" w:rsidR="000C70BA" w:rsidRPr="00A27491" w:rsidRDefault="000C70BA" w:rsidP="000C70BA">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28D3886"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EBE2A45"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70687EBE"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73D32B84"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073967C2"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404E3A3E"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41D4247"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41846AE5"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1005A983"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TFG12 (imminent peril end retransmission); and</w:t>
      </w:r>
    </w:p>
    <w:p w14:paraId="4444C3A8" w14:textId="77777777" w:rsidR="000C70BA" w:rsidRPr="00A27491" w:rsidRDefault="000C70BA" w:rsidP="000C70BA">
      <w:pPr>
        <w:pStyle w:val="B1"/>
        <w:rPr>
          <w:lang w:eastAsia="zh-CN"/>
        </w:rPr>
      </w:pPr>
      <w:r w:rsidRPr="00A27491">
        <w:rPr>
          <w:lang w:eastAsia="ko-KR"/>
        </w:rPr>
        <w:t>10)</w:t>
      </w:r>
      <w:r w:rsidRPr="00A27491">
        <w:rPr>
          <w:lang w:eastAsia="ko-KR"/>
        </w:rPr>
        <w:tab/>
        <w:t>shall enter the "T2: in-progress basic group call" state</w:t>
      </w:r>
      <w:r w:rsidRPr="00A27491">
        <w:t>.</w:t>
      </w:r>
    </w:p>
    <w:p w14:paraId="1D12DF4C"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80D2339"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2B0D3FE3"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658BCC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055026C5"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6EEC17AC"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725525F4"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79E073D"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48883E8"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54391F77" w14:textId="77777777" w:rsidR="000C70BA" w:rsidRPr="00A27491" w:rsidRDefault="000C70BA" w:rsidP="000C70BA">
      <w:r w:rsidRPr="00A27491">
        <w:t>Upon receiving encoded media from the user or if encoded media is already buffered the transmission participant:</w:t>
      </w:r>
    </w:p>
    <w:p w14:paraId="2E78FD4F"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729A9ACF"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3031F29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07350472"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7F83E9E"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2986E587" w14:textId="77777777" w:rsidR="000C70BA" w:rsidRPr="00A27491" w:rsidRDefault="000C70BA" w:rsidP="000C70BA">
      <w:pPr>
        <w:pStyle w:val="B1"/>
      </w:pPr>
      <w:r w:rsidRPr="00A27491">
        <w:t>1.</w:t>
      </w:r>
      <w:r w:rsidRPr="00A27491">
        <w:tab/>
        <w:t>shall stop timer T206 (Stop talking warning), if running;</w:t>
      </w:r>
    </w:p>
    <w:p w14:paraId="37203360" w14:textId="77777777" w:rsidR="000C70BA" w:rsidRPr="00A27491" w:rsidRDefault="000C70BA" w:rsidP="000C70BA">
      <w:pPr>
        <w:pStyle w:val="B1"/>
      </w:pPr>
      <w:r w:rsidRPr="00A27491">
        <w:t>2.</w:t>
      </w:r>
      <w:r w:rsidRPr="00A27491">
        <w:tab/>
        <w:t>shall stop timer T207 (Stop talking), if running;</w:t>
      </w:r>
    </w:p>
    <w:p w14:paraId="695FC0B7"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9711A54"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30BC6EF"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15DB7E11"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080115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C26152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0C06CEF1" w14:textId="77777777" w:rsidR="000C70BA" w:rsidRPr="00A27491" w:rsidRDefault="000C70BA" w:rsidP="000C70BA">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7C3DAF91"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65853A78"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32103E8" w14:textId="77777777" w:rsidR="000C70BA" w:rsidRPr="00A27491" w:rsidRDefault="000C70BA" w:rsidP="000C70BA">
      <w:pPr>
        <w:pStyle w:val="B2"/>
      </w:pPr>
      <w:r w:rsidRPr="00A27491">
        <w:t>b.</w:t>
      </w:r>
      <w:r w:rsidRPr="00A27491">
        <w:tab/>
        <w:t>shall include the MCVideo ID of the MCVideo user in the &lt;User ID&gt; value of the User ID field; and</w:t>
      </w:r>
    </w:p>
    <w:p w14:paraId="649FADD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5CDD647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46485D2" w14:textId="77777777" w:rsidR="000C70BA" w:rsidRPr="00A27491" w:rsidRDefault="000C70BA" w:rsidP="000C70BA">
      <w:pPr>
        <w:pStyle w:val="B1"/>
        <w:rPr>
          <w:lang w:eastAsia="ko-KR"/>
        </w:rPr>
      </w:pPr>
      <w:r w:rsidRPr="00A27491">
        <w:rPr>
          <w:lang w:eastAsia="ko-KR"/>
        </w:rPr>
        <w:t>3.</w:t>
      </w:r>
      <w:r w:rsidRPr="00A27491">
        <w:rPr>
          <w:lang w:eastAsia="ko-KR"/>
        </w:rPr>
        <w:tab/>
        <w:t>shall stop timer T230 (Inactivity);</w:t>
      </w:r>
    </w:p>
    <w:p w14:paraId="0F6E998A" w14:textId="77777777" w:rsidR="000C70BA" w:rsidRPr="00A27491" w:rsidRDefault="000C70BA" w:rsidP="000C70BA">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21050B37" w14:textId="77777777" w:rsidR="000C70BA" w:rsidRPr="00A27491" w:rsidRDefault="000C70BA" w:rsidP="000C70BA">
      <w:pPr>
        <w:pStyle w:val="B1"/>
        <w:rPr>
          <w:lang w:eastAsia="ko-KR"/>
        </w:rPr>
      </w:pPr>
      <w:r w:rsidRPr="00A27491">
        <w:rPr>
          <w:lang w:eastAsia="ko-KR"/>
        </w:rPr>
        <w:t>5.</w:t>
      </w:r>
      <w:r w:rsidRPr="00A27491">
        <w:rPr>
          <w:lang w:eastAsia="ko-KR"/>
        </w:rPr>
        <w:tab/>
        <w:t>shall enter 'O: pending request' state.</w:t>
      </w:r>
    </w:p>
    <w:p w14:paraId="598C0CC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.7.7]</w:t>
      </w:r>
    </w:p>
    <w:p w14:paraId="6CD3194A"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797E1468" w14:textId="77777777" w:rsidR="000C70BA" w:rsidRPr="00A27491" w:rsidRDefault="000C70BA" w:rsidP="000C70BA">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74E1C29A" w14:textId="77777777" w:rsidR="000C70BA" w:rsidRPr="00A27491" w:rsidRDefault="000C70BA" w:rsidP="000C70BA">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3F392A5" w14:textId="77777777" w:rsidR="000C70BA" w:rsidRPr="00A27491" w:rsidRDefault="000C70BA" w:rsidP="000C70BA">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024D91CC" w14:textId="77777777" w:rsidR="000C70BA" w:rsidRPr="00A27491" w:rsidRDefault="000C70BA" w:rsidP="000C70BA">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74DEE804" w14:textId="77777777" w:rsidR="000C70BA" w:rsidRPr="00A27491" w:rsidRDefault="000C70BA" w:rsidP="000C70BA">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2677E867" w14:textId="77777777" w:rsidR="000C70BA" w:rsidRPr="00A27491" w:rsidRDefault="000C70BA" w:rsidP="000C70BA">
      <w:pPr>
        <w:pStyle w:val="B1"/>
      </w:pPr>
      <w:r w:rsidRPr="00A27491">
        <w:t>2.</w:t>
      </w:r>
      <w:r w:rsidRPr="00A27491">
        <w:tab/>
        <w:t>shall stop timer T201 (Transmission Request);</w:t>
      </w:r>
    </w:p>
    <w:p w14:paraId="611B8711" w14:textId="77777777" w:rsidR="000C70BA" w:rsidRPr="00A27491" w:rsidRDefault="000C70BA" w:rsidP="000C70BA">
      <w:pPr>
        <w:pStyle w:val="B1"/>
      </w:pPr>
      <w:r w:rsidRPr="00A27491">
        <w:t>3.</w:t>
      </w:r>
      <w:r w:rsidRPr="00A27491">
        <w:tab/>
        <w:t>may provide a transmission granted notification to the MCVideo user; and</w:t>
      </w:r>
    </w:p>
    <w:p w14:paraId="7819743C" w14:textId="77777777" w:rsidR="000C70BA" w:rsidRPr="00A27491" w:rsidRDefault="000C70BA" w:rsidP="000C70BA">
      <w:pPr>
        <w:pStyle w:val="B1"/>
      </w:pPr>
      <w:r w:rsidRPr="00A27491">
        <w:t>4.</w:t>
      </w:r>
      <w:r w:rsidRPr="00A27491">
        <w:tab/>
        <w:t>shall enter 'O: has permission' state.</w:t>
      </w:r>
    </w:p>
    <w:p w14:paraId="038D1291" w14:textId="77777777" w:rsidR="000C70BA" w:rsidRPr="00A27491" w:rsidRDefault="000C70BA" w:rsidP="000C70BA">
      <w:pPr>
        <w:pStyle w:val="H6"/>
      </w:pPr>
      <w:r w:rsidRPr="00A27491">
        <w:t>7.1.1.1.3</w:t>
      </w:r>
      <w:r w:rsidRPr="00A27491">
        <w:tab/>
        <w:t>Test description</w:t>
      </w:r>
    </w:p>
    <w:p w14:paraId="560E0663" w14:textId="77777777" w:rsidR="000C70BA" w:rsidRPr="00A27491" w:rsidRDefault="000C70BA" w:rsidP="000C70BA">
      <w:pPr>
        <w:pStyle w:val="H6"/>
      </w:pPr>
      <w:r w:rsidRPr="00A27491">
        <w:t>7.1.1.1.3.1</w:t>
      </w:r>
      <w:r w:rsidRPr="00A27491">
        <w:tab/>
        <w:t>Pre-test conditions</w:t>
      </w:r>
    </w:p>
    <w:p w14:paraId="7317E944" w14:textId="77777777" w:rsidR="000C70BA" w:rsidRPr="00A27491" w:rsidRDefault="000C70BA" w:rsidP="000C70BA">
      <w:pPr>
        <w:pStyle w:val="H6"/>
      </w:pPr>
      <w:r w:rsidRPr="00A27491">
        <w:t>System Simulator:</w:t>
      </w:r>
    </w:p>
    <w:p w14:paraId="775CC5B8" w14:textId="77777777" w:rsidR="000C70BA" w:rsidRPr="00A27491" w:rsidRDefault="000C70BA" w:rsidP="000C70BA">
      <w:pPr>
        <w:pStyle w:val="B1"/>
      </w:pPr>
      <w:r w:rsidRPr="00A27491">
        <w:t>-</w:t>
      </w:r>
      <w:r w:rsidRPr="00A27491">
        <w:tab/>
      </w:r>
      <w:r w:rsidRPr="00A27491">
        <w:rPr>
          <w:color w:val="000000"/>
        </w:rPr>
        <w:t>SS-UE1 (MCVideo client)</w:t>
      </w:r>
    </w:p>
    <w:p w14:paraId="3D1A12F7"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38471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A27491" w:rsidRDefault="000C70BA" w:rsidP="000C70BA">
      <w:pPr>
        <w:pStyle w:val="B1"/>
      </w:pPr>
      <w:r w:rsidRPr="00A27491">
        <w:t>-</w:t>
      </w:r>
      <w:r w:rsidRPr="00A27491">
        <w:tab/>
      </w:r>
      <w:r w:rsidRPr="00A27491">
        <w:rPr>
          <w:color w:val="000000"/>
        </w:rPr>
        <w:t>SS-NW (MCVideo server)</w:t>
      </w:r>
    </w:p>
    <w:p w14:paraId="4AB9109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4D16D1B" w14:textId="77777777" w:rsidR="000C70BA" w:rsidRPr="00A27491" w:rsidRDefault="000C70BA" w:rsidP="000C70BA">
      <w:pPr>
        <w:pStyle w:val="H6"/>
      </w:pPr>
      <w:r w:rsidRPr="00A27491">
        <w:t>IUT:</w:t>
      </w:r>
    </w:p>
    <w:p w14:paraId="01539415" w14:textId="77777777" w:rsidR="000C70BA" w:rsidRPr="00A27491" w:rsidRDefault="000C70BA" w:rsidP="000C70BA">
      <w:pPr>
        <w:pStyle w:val="B1"/>
      </w:pPr>
      <w:r w:rsidRPr="00A27491">
        <w:t>-</w:t>
      </w:r>
      <w:r w:rsidRPr="00A27491">
        <w:tab/>
        <w:t>UE (MCVideo client)</w:t>
      </w:r>
    </w:p>
    <w:p w14:paraId="7E6492FC" w14:textId="36E3EB94"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67D7F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A27491" w:rsidRDefault="000C70BA" w:rsidP="000C70BA">
      <w:pPr>
        <w:pStyle w:val="H6"/>
      </w:pPr>
      <w:r w:rsidRPr="00A27491">
        <w:t>Preamble:</w:t>
      </w:r>
    </w:p>
    <w:p w14:paraId="6EA1A5C8" w14:textId="5D628E15"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A61D8ED" w14:textId="579B274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6CBCBE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59FB30" w14:textId="77777777" w:rsidR="000C70BA" w:rsidRPr="00A27491" w:rsidRDefault="000C70BA" w:rsidP="000C70BA">
      <w:pPr>
        <w:pStyle w:val="B1"/>
      </w:pPr>
      <w:r w:rsidRPr="00A27491">
        <w:t>-</w:t>
      </w:r>
      <w:r w:rsidRPr="00A27491">
        <w:tab/>
        <w:t>The UE is switched-off.</w:t>
      </w:r>
    </w:p>
    <w:p w14:paraId="5E0648F6" w14:textId="77777777" w:rsidR="000C70BA" w:rsidRPr="00A27491" w:rsidRDefault="000C70BA" w:rsidP="000C70BA">
      <w:pPr>
        <w:pStyle w:val="B1"/>
      </w:pPr>
      <w:r w:rsidRPr="00A27491">
        <w:t>-</w:t>
      </w:r>
      <w:r w:rsidRPr="00A27491">
        <w:tab/>
        <w:t>UE States at the end of the preamble</w:t>
      </w:r>
    </w:p>
    <w:p w14:paraId="3229EE31" w14:textId="77777777" w:rsidR="000C70BA" w:rsidRPr="00A27491" w:rsidRDefault="000C70BA" w:rsidP="000C70BA">
      <w:pPr>
        <w:pStyle w:val="B2"/>
      </w:pPr>
      <w:r w:rsidRPr="00A27491">
        <w:t>-</w:t>
      </w:r>
      <w:r w:rsidRPr="00A27491">
        <w:tab/>
        <w:t>The UE is in state 'switched-off'.</w:t>
      </w:r>
    </w:p>
    <w:p w14:paraId="0DA3AC10" w14:textId="77777777" w:rsidR="000C70BA" w:rsidRPr="00A27491" w:rsidRDefault="000C70BA" w:rsidP="000C70BA">
      <w:pPr>
        <w:pStyle w:val="H6"/>
      </w:pPr>
      <w:r w:rsidRPr="00A27491">
        <w:t>7.1.1.1.3.2</w:t>
      </w:r>
      <w:r w:rsidRPr="00A27491">
        <w:tab/>
        <w:t>Test procedure sequence</w:t>
      </w:r>
    </w:p>
    <w:p w14:paraId="5B0CA89E" w14:textId="77777777" w:rsidR="000C70BA" w:rsidRPr="00A27491" w:rsidRDefault="000C70BA" w:rsidP="000C70BA">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A27491" w:rsidRDefault="000C70BA" w:rsidP="002E3FCC">
            <w:pPr>
              <w:pStyle w:val="TAH"/>
              <w:spacing w:line="256" w:lineRule="auto"/>
            </w:pPr>
            <w:r w:rsidRPr="00A27491">
              <w:t>Verdict</w:t>
            </w:r>
          </w:p>
        </w:tc>
      </w:tr>
      <w:tr w:rsidR="000C70BA" w:rsidRPr="00A27491"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A27491" w:rsidRDefault="000C70BA" w:rsidP="002E3FCC">
            <w:pPr>
              <w:pStyle w:val="TAH"/>
              <w:spacing w:line="256" w:lineRule="auto"/>
            </w:pPr>
          </w:p>
        </w:tc>
      </w:tr>
      <w:tr w:rsidR="000C70BA" w:rsidRPr="00A27491"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A27491" w:rsidRDefault="000C70BA" w:rsidP="002E3FCC">
            <w:pPr>
              <w:pStyle w:val="TAC"/>
              <w:spacing w:line="256" w:lineRule="auto"/>
            </w:pPr>
            <w:r w:rsidRPr="00A27491">
              <w:t>-</w:t>
            </w:r>
          </w:p>
        </w:tc>
      </w:tr>
      <w:tr w:rsidR="000C70BA" w:rsidRPr="00A27491"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A27491" w:rsidRDefault="000C70BA" w:rsidP="002E3FCC">
            <w:pPr>
              <w:pStyle w:val="TAL"/>
            </w:pPr>
            <w:r w:rsidRPr="00A27491">
              <w:t>Trigger the UE to reset UTC time and location.</w:t>
            </w:r>
          </w:p>
          <w:p w14:paraId="4C46DA1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A27491" w:rsidRDefault="000C70BA" w:rsidP="002E3FCC">
            <w:pPr>
              <w:pStyle w:val="TAC"/>
              <w:spacing w:line="256" w:lineRule="auto"/>
            </w:pPr>
            <w:r w:rsidRPr="00A27491">
              <w:t>-</w:t>
            </w:r>
          </w:p>
        </w:tc>
      </w:tr>
      <w:tr w:rsidR="000C70BA" w:rsidRPr="00A27491"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C9023B"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A27491" w:rsidRDefault="000C70BA" w:rsidP="002E3FCC">
            <w:pPr>
              <w:pStyle w:val="TAC"/>
              <w:spacing w:line="256" w:lineRule="auto"/>
            </w:pPr>
            <w:r w:rsidRPr="00A27491">
              <w:t>-</w:t>
            </w:r>
          </w:p>
        </w:tc>
      </w:tr>
      <w:tr w:rsidR="000C70BA" w:rsidRPr="00A27491"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A27491" w:rsidRDefault="000C70BA" w:rsidP="002E3FCC">
            <w:pPr>
              <w:pStyle w:val="TAL"/>
              <w:spacing w:line="256" w:lineRule="auto"/>
            </w:pPr>
            <w:r w:rsidRPr="00A27491">
              <w:t xml:space="preserve">Make the UE (MCVideo Client) initiate an off-network group call with </w:t>
            </w:r>
            <w:r w:rsidRPr="00A27491">
              <w:rPr>
                <w:lang w:eastAsia="ko-KR"/>
              </w:rPr>
              <w:t>an explicit transmission request.</w:t>
            </w:r>
          </w:p>
          <w:p w14:paraId="15B23D07"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A27491" w:rsidRDefault="000C70BA" w:rsidP="002E3FCC">
            <w:pPr>
              <w:pStyle w:val="TAC"/>
              <w:spacing w:line="256" w:lineRule="auto"/>
            </w:pPr>
            <w:r w:rsidRPr="00A27491">
              <w:t>-</w:t>
            </w:r>
          </w:p>
        </w:tc>
      </w:tr>
      <w:tr w:rsidR="000C70BA" w:rsidRPr="00A27491"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A27491" w:rsidRDefault="000C70BA" w:rsidP="002E3FCC">
            <w:pPr>
              <w:pStyle w:val="TAC"/>
              <w:spacing w:line="256" w:lineRule="auto"/>
            </w:pPr>
            <w:r w:rsidRPr="00A27491">
              <w:t>-</w:t>
            </w:r>
          </w:p>
        </w:tc>
      </w:tr>
      <w:tr w:rsidR="000C70BA" w:rsidRPr="00A27491"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74D250A"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A27491" w:rsidRDefault="000C70BA" w:rsidP="002E3FCC">
            <w:pPr>
              <w:pStyle w:val="TAC"/>
              <w:spacing w:line="256" w:lineRule="auto"/>
            </w:pPr>
            <w:r w:rsidRPr="00A27491">
              <w:t>P</w:t>
            </w:r>
          </w:p>
        </w:tc>
      </w:tr>
      <w:tr w:rsidR="000C70BA" w:rsidRPr="00A27491"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A27491" w:rsidRDefault="000C70BA" w:rsidP="002E3FCC">
            <w:pPr>
              <w:pStyle w:val="TAC"/>
              <w:spacing w:line="256" w:lineRule="auto"/>
            </w:pPr>
            <w:r w:rsidRPr="00A27491">
              <w:t>-</w:t>
            </w:r>
          </w:p>
        </w:tc>
      </w:tr>
      <w:tr w:rsidR="000C70BA" w:rsidRPr="00A27491"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A27491" w:rsidRDefault="000C70BA" w:rsidP="002E3FCC">
            <w:pPr>
              <w:pStyle w:val="TAC"/>
              <w:spacing w:line="256" w:lineRule="auto"/>
            </w:pPr>
            <w:r w:rsidRPr="00A27491">
              <w:t>P</w:t>
            </w:r>
          </w:p>
        </w:tc>
      </w:tr>
      <w:tr w:rsidR="000C70BA" w:rsidRPr="00A27491"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A27491" w:rsidRDefault="000C70BA" w:rsidP="002E3FCC">
            <w:pPr>
              <w:pStyle w:val="TAC"/>
              <w:spacing w:line="256" w:lineRule="auto"/>
            </w:pPr>
            <w:r w:rsidRPr="00A27491">
              <w:t>P</w:t>
            </w:r>
          </w:p>
        </w:tc>
      </w:tr>
      <w:tr w:rsidR="000C70BA" w:rsidRPr="00A27491"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A27491" w:rsidRDefault="000C70BA" w:rsidP="002E3FCC">
            <w:pPr>
              <w:pStyle w:val="TAC"/>
              <w:spacing w:line="256" w:lineRule="auto"/>
            </w:pPr>
            <w:r w:rsidRPr="00A27491">
              <w:t>-</w:t>
            </w:r>
          </w:p>
        </w:tc>
      </w:tr>
      <w:tr w:rsidR="000C70BA" w:rsidRPr="00A27491"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A27491" w:rsidRDefault="000C70BA" w:rsidP="002E3FCC">
            <w:pPr>
              <w:pStyle w:val="TAC"/>
              <w:spacing w:line="256" w:lineRule="auto"/>
            </w:pPr>
            <w:r w:rsidRPr="00A27491">
              <w:t>P</w:t>
            </w:r>
          </w:p>
        </w:tc>
      </w:tr>
      <w:tr w:rsidR="000C70BA" w:rsidRPr="00A27491"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A27491" w:rsidRDefault="000C70BA" w:rsidP="002E3FCC">
            <w:pPr>
              <w:pStyle w:val="TAL"/>
              <w:spacing w:line="256" w:lineRule="auto"/>
            </w:pPr>
            <w:r w:rsidRPr="00A27491">
              <w:t>Make the MCVideo User release transmission control.</w:t>
            </w:r>
          </w:p>
          <w:p w14:paraId="46446E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A27491" w:rsidRDefault="000C70BA" w:rsidP="002E3FCC">
            <w:pPr>
              <w:pStyle w:val="TAC"/>
              <w:spacing w:line="256" w:lineRule="auto"/>
            </w:pPr>
            <w:r w:rsidRPr="00A27491">
              <w:t>-</w:t>
            </w:r>
          </w:p>
        </w:tc>
      </w:tr>
      <w:tr w:rsidR="000C70BA" w:rsidRPr="00A27491"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A27491" w:rsidRDefault="000C70BA" w:rsidP="002E3FCC">
            <w:pPr>
              <w:pStyle w:val="TAC"/>
              <w:spacing w:line="256" w:lineRule="auto"/>
            </w:pPr>
            <w:r w:rsidRPr="00A27491">
              <w:t>P</w:t>
            </w:r>
          </w:p>
        </w:tc>
      </w:tr>
      <w:tr w:rsidR="000C70BA" w:rsidRPr="00A27491"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A27491" w:rsidRDefault="000C70BA" w:rsidP="002E3FCC">
            <w:pPr>
              <w:pStyle w:val="TAL"/>
              <w:spacing w:line="256" w:lineRule="auto"/>
            </w:pPr>
            <w:r w:rsidRPr="00A27491">
              <w:t>Make the MCVideo User request to send media.</w:t>
            </w:r>
          </w:p>
          <w:p w14:paraId="5B9774A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A27491" w:rsidRDefault="000C70BA" w:rsidP="002E3FCC">
            <w:pPr>
              <w:pStyle w:val="TAC"/>
              <w:spacing w:line="256" w:lineRule="auto"/>
            </w:pPr>
            <w:r w:rsidRPr="00A27491">
              <w:t>-</w:t>
            </w:r>
          </w:p>
        </w:tc>
      </w:tr>
      <w:tr w:rsidR="000C70BA" w:rsidRPr="00A27491"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A27491" w:rsidRDefault="000C70BA" w:rsidP="002E3FCC">
            <w:pPr>
              <w:pStyle w:val="TAL"/>
              <w:spacing w:line="256" w:lineRule="auto"/>
            </w:pPr>
            <w:r w:rsidRPr="00A27491">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A27491" w:rsidRDefault="000C70BA" w:rsidP="002E3FCC">
            <w:pPr>
              <w:pStyle w:val="TAC"/>
              <w:spacing w:line="256" w:lineRule="auto"/>
            </w:pPr>
            <w:r w:rsidRPr="00A27491">
              <w:t>P</w:t>
            </w:r>
          </w:p>
        </w:tc>
      </w:tr>
      <w:tr w:rsidR="000C70BA" w:rsidRPr="00A27491"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A27491" w:rsidRDefault="000C70BA" w:rsidP="002E3FCC">
            <w:pPr>
              <w:pStyle w:val="TAL"/>
              <w:spacing w:line="256" w:lineRule="auto"/>
            </w:pPr>
            <w:r w:rsidRPr="00A27491">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A27491" w:rsidRDefault="000C70BA" w:rsidP="002E3FCC">
            <w:pPr>
              <w:pStyle w:val="TAC"/>
              <w:spacing w:line="256" w:lineRule="auto"/>
            </w:pPr>
            <w:r w:rsidRPr="00A27491">
              <w:t>-</w:t>
            </w:r>
          </w:p>
        </w:tc>
      </w:tr>
      <w:tr w:rsidR="000C70BA" w:rsidRPr="00A27491"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A27491" w:rsidRDefault="000C70BA" w:rsidP="002E3FCC">
            <w:pPr>
              <w:pStyle w:val="TAL"/>
              <w:spacing w:line="256" w:lineRule="auto"/>
            </w:pPr>
            <w:r w:rsidRPr="00A27491">
              <w:t>Make the UE (MCVideo Client) upgrade the off-network group call to an emergency call.</w:t>
            </w:r>
          </w:p>
          <w:p w14:paraId="5CE6039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A27491" w:rsidRDefault="000C70BA" w:rsidP="002E3FCC">
            <w:pPr>
              <w:pStyle w:val="TAC"/>
              <w:spacing w:line="256" w:lineRule="auto"/>
            </w:pPr>
            <w:r w:rsidRPr="00A27491">
              <w:t>-</w:t>
            </w:r>
          </w:p>
        </w:tc>
      </w:tr>
      <w:tr w:rsidR="000C70BA" w:rsidRPr="00A27491"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A27491" w:rsidRDefault="000C70BA" w:rsidP="002E3FCC">
            <w:pPr>
              <w:pStyle w:val="TAL"/>
              <w:spacing w:line="256" w:lineRule="auto"/>
            </w:pPr>
            <w:r w:rsidRPr="00A27491">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A27491" w:rsidRDefault="000C70BA" w:rsidP="002E3FCC">
            <w:pPr>
              <w:pStyle w:val="TAC"/>
              <w:spacing w:line="256" w:lineRule="auto"/>
            </w:pPr>
            <w:r w:rsidRPr="00A27491">
              <w:t xml:space="preserve">P </w:t>
            </w:r>
          </w:p>
        </w:tc>
      </w:tr>
      <w:tr w:rsidR="000C70BA" w:rsidRPr="00A27491"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A27491" w:rsidRDefault="000C70BA" w:rsidP="002E3FCC">
            <w:pPr>
              <w:pStyle w:val="TAC"/>
              <w:spacing w:line="256" w:lineRule="auto"/>
            </w:pPr>
            <w:r w:rsidRPr="00A27491">
              <w:t>P</w:t>
            </w:r>
          </w:p>
        </w:tc>
      </w:tr>
      <w:tr w:rsidR="000C70BA" w:rsidRPr="00A27491"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A27491" w:rsidRDefault="000C70BA" w:rsidP="002E3FCC">
            <w:pPr>
              <w:pStyle w:val="TAL"/>
              <w:spacing w:line="256" w:lineRule="auto"/>
            </w:pPr>
            <w:r w:rsidRPr="00A27491">
              <w:t>Make the MCVideo User release transmission control.</w:t>
            </w:r>
          </w:p>
          <w:p w14:paraId="34E3249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A27491" w:rsidRDefault="000C70BA" w:rsidP="002E3FCC">
            <w:pPr>
              <w:pStyle w:val="TAC"/>
              <w:spacing w:line="256" w:lineRule="auto"/>
            </w:pPr>
            <w:r w:rsidRPr="00A27491">
              <w:t>-</w:t>
            </w:r>
          </w:p>
        </w:tc>
      </w:tr>
      <w:tr w:rsidR="000C70BA" w:rsidRPr="00A27491"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A27491" w:rsidRDefault="000C70BA" w:rsidP="002E3FCC">
            <w:pPr>
              <w:pStyle w:val="TAC"/>
              <w:spacing w:line="256" w:lineRule="auto"/>
            </w:pPr>
            <w:r w:rsidRPr="00A27491">
              <w:t>P</w:t>
            </w:r>
          </w:p>
        </w:tc>
      </w:tr>
      <w:tr w:rsidR="000C70BA" w:rsidRPr="00A27491"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A27491" w:rsidRDefault="000C70BA" w:rsidP="002E3FCC">
            <w:pPr>
              <w:pStyle w:val="TAL"/>
              <w:spacing w:line="256" w:lineRule="auto"/>
            </w:pPr>
            <w:r w:rsidRPr="00A27491">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A27491" w:rsidRDefault="000C70BA" w:rsidP="002E3FCC">
            <w:pPr>
              <w:pStyle w:val="TAC"/>
              <w:spacing w:line="256" w:lineRule="auto"/>
            </w:pPr>
            <w:r w:rsidRPr="00A27491">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A27491" w:rsidRDefault="000C70BA" w:rsidP="002E3FCC">
            <w:pPr>
              <w:pStyle w:val="TAC"/>
              <w:spacing w:line="256" w:lineRule="auto"/>
            </w:pPr>
            <w:r w:rsidRPr="00A27491">
              <w:rPr>
                <w:rFonts w:cs="Arial"/>
                <w:szCs w:val="18"/>
              </w:rPr>
              <w:t>P</w:t>
            </w:r>
          </w:p>
        </w:tc>
      </w:tr>
      <w:tr w:rsidR="000C70BA" w:rsidRPr="00A27491"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A27491" w:rsidRDefault="000C70BA" w:rsidP="002E3FCC">
            <w:pPr>
              <w:pStyle w:val="TAL"/>
              <w:spacing w:line="256" w:lineRule="auto"/>
            </w:pPr>
            <w:r w:rsidRPr="00A27491">
              <w:t>Make the UE (MCVideo Client) upgrade the off-network group call to an imminent peril call</w:t>
            </w:r>
          </w:p>
          <w:p w14:paraId="6AB0C54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A27491" w:rsidRDefault="000C70BA" w:rsidP="002E3FCC">
            <w:pPr>
              <w:pStyle w:val="TAC"/>
              <w:spacing w:line="256" w:lineRule="auto"/>
            </w:pPr>
            <w:r w:rsidRPr="00A27491">
              <w:t>-</w:t>
            </w:r>
          </w:p>
        </w:tc>
      </w:tr>
      <w:tr w:rsidR="000C70BA" w:rsidRPr="00A27491"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A27491" w:rsidRDefault="000C70BA" w:rsidP="002E3FCC">
            <w:pPr>
              <w:pStyle w:val="TAC"/>
              <w:spacing w:line="256" w:lineRule="auto"/>
              <w:rPr>
                <w:rFonts w:cs="Arial"/>
                <w:szCs w:val="18"/>
              </w:rPr>
            </w:pPr>
            <w:r w:rsidRPr="00A27491">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A27491" w:rsidRDefault="000C70BA" w:rsidP="002E3FCC">
            <w:pPr>
              <w:pStyle w:val="TAL"/>
              <w:spacing w:line="256" w:lineRule="auto"/>
            </w:pPr>
            <w:r w:rsidRPr="00A27491">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A27491" w:rsidRDefault="000C70BA" w:rsidP="002E3FCC">
            <w:pPr>
              <w:pStyle w:val="TAC"/>
              <w:spacing w:line="256" w:lineRule="auto"/>
            </w:pPr>
            <w:r w:rsidRPr="00A27491">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A27491" w:rsidRDefault="000C70BA" w:rsidP="002E3FCC">
            <w:pPr>
              <w:pStyle w:val="TAC"/>
              <w:spacing w:line="256" w:lineRule="auto"/>
            </w:pPr>
            <w:r w:rsidRPr="00A27491">
              <w:t>P</w:t>
            </w:r>
          </w:p>
        </w:tc>
      </w:tr>
      <w:tr w:rsidR="000C70BA" w:rsidRPr="00A27491"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A27491" w:rsidRDefault="000C70BA" w:rsidP="002E3FCC">
            <w:pPr>
              <w:pStyle w:val="TAC"/>
              <w:spacing w:line="256" w:lineRule="auto"/>
              <w:rPr>
                <w:rFonts w:cs="Arial"/>
                <w:szCs w:val="18"/>
              </w:rPr>
            </w:pPr>
            <w:r w:rsidRPr="00A27491">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A27491" w:rsidRDefault="000C70BA" w:rsidP="002E3FCC">
            <w:pPr>
              <w:pStyle w:val="TAC"/>
              <w:spacing w:line="256" w:lineRule="auto"/>
            </w:pPr>
            <w:r w:rsidRPr="00A27491">
              <w:t>P</w:t>
            </w:r>
          </w:p>
        </w:tc>
      </w:tr>
      <w:tr w:rsidR="000C70BA" w:rsidRPr="00A27491"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A27491" w:rsidRDefault="000C70BA" w:rsidP="002E3FCC">
            <w:pPr>
              <w:pStyle w:val="TAL"/>
              <w:spacing w:line="256" w:lineRule="auto"/>
            </w:pPr>
            <w:r w:rsidRPr="00A27491">
              <w:t>Make the MCVideo User release transmission control.</w:t>
            </w:r>
          </w:p>
          <w:p w14:paraId="45AD50E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A27491" w:rsidRDefault="000C70BA" w:rsidP="002E3FCC">
            <w:pPr>
              <w:pStyle w:val="TAC"/>
              <w:spacing w:line="256" w:lineRule="auto"/>
            </w:pPr>
            <w:r w:rsidRPr="00A27491">
              <w:t>-</w:t>
            </w:r>
          </w:p>
        </w:tc>
      </w:tr>
      <w:tr w:rsidR="000C70BA" w:rsidRPr="00A27491"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A27491" w:rsidRDefault="000C70BA" w:rsidP="002E3FCC">
            <w:pPr>
              <w:pStyle w:val="TAC"/>
              <w:spacing w:line="256" w:lineRule="auto"/>
            </w:pPr>
            <w:r w:rsidRPr="00A27491">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A27491" w:rsidRDefault="000C70BA" w:rsidP="002E3FCC">
            <w:pPr>
              <w:pStyle w:val="TAC"/>
              <w:spacing w:line="256" w:lineRule="auto"/>
            </w:pPr>
            <w:r w:rsidRPr="00A27491">
              <w:t>P</w:t>
            </w:r>
          </w:p>
        </w:tc>
      </w:tr>
      <w:tr w:rsidR="000C70BA" w:rsidRPr="00A27491"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A27491" w:rsidRDefault="000C70BA" w:rsidP="002E3FCC">
            <w:pPr>
              <w:pStyle w:val="TAC"/>
              <w:spacing w:line="256" w:lineRule="auto"/>
            </w:pPr>
            <w:r w:rsidRPr="00A27491">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A27491" w:rsidRDefault="000C70BA" w:rsidP="002E3FCC">
            <w:pPr>
              <w:pStyle w:val="TAL"/>
              <w:spacing w:line="256" w:lineRule="auto"/>
            </w:pPr>
            <w:r w:rsidRPr="00A27491">
              <w:t>Make the UE (MCVideo Client) downgrade the off-network group call from an imminent peril call</w:t>
            </w:r>
          </w:p>
          <w:p w14:paraId="057F854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A27491" w:rsidRDefault="000C70BA" w:rsidP="002E3FCC">
            <w:pPr>
              <w:pStyle w:val="TAC"/>
              <w:spacing w:line="256" w:lineRule="auto"/>
            </w:pPr>
            <w:r w:rsidRPr="00A27491">
              <w:t>-</w:t>
            </w:r>
          </w:p>
        </w:tc>
      </w:tr>
      <w:tr w:rsidR="000C70BA" w:rsidRPr="00A27491"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A27491" w:rsidRDefault="000C70BA" w:rsidP="002E3FCC">
            <w:pPr>
              <w:pStyle w:val="TAC"/>
              <w:spacing w:line="256" w:lineRule="auto"/>
            </w:pPr>
            <w:r w:rsidRPr="00A27491">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A27491" w:rsidRDefault="000C70BA" w:rsidP="002E3FCC">
            <w:pPr>
              <w:pStyle w:val="TAL"/>
              <w:spacing w:line="256" w:lineRule="auto"/>
            </w:pPr>
            <w:r w:rsidRPr="00A27491">
              <w:rPr>
                <w:rFonts w:cs="Arial"/>
                <w:szCs w:val="18"/>
              </w:rPr>
              <w:t>Check: Does the UE (</w:t>
            </w:r>
            <w:r w:rsidRPr="00A27491">
              <w:t xml:space="preserve">MCVideo </w:t>
            </w:r>
            <w:r w:rsidRPr="00A27491">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A27491" w:rsidRDefault="000C70BA" w:rsidP="002E3FCC">
            <w:pPr>
              <w:pStyle w:val="TAC"/>
              <w:spacing w:line="256" w:lineRule="auto"/>
            </w:pPr>
            <w:r w:rsidRPr="00A27491">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A27491" w:rsidRDefault="000C70BA" w:rsidP="002E3FCC">
            <w:pPr>
              <w:pStyle w:val="TAC"/>
              <w:spacing w:line="256" w:lineRule="auto"/>
            </w:pPr>
            <w:r w:rsidRPr="00A27491">
              <w:rPr>
                <w:rFonts w:cs="Arial"/>
                <w:szCs w:val="18"/>
              </w:rPr>
              <w:t>P</w:t>
            </w:r>
          </w:p>
        </w:tc>
      </w:tr>
      <w:tr w:rsidR="000C70BA" w:rsidRPr="00A27491"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A27491" w:rsidRDefault="000C70BA" w:rsidP="002E3FCC">
            <w:pPr>
              <w:pStyle w:val="TAC"/>
              <w:spacing w:line="256" w:lineRule="auto"/>
            </w:pPr>
            <w:r w:rsidRPr="00A27491">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A27491" w:rsidRDefault="000C70BA" w:rsidP="002E3FCC">
            <w:pPr>
              <w:pStyle w:val="TAL"/>
              <w:spacing w:line="256" w:lineRule="auto"/>
            </w:pPr>
            <w:r w:rsidRPr="00A27491">
              <w:t>Make the UE (MCVideo Client) release the group call.</w:t>
            </w:r>
          </w:p>
          <w:p w14:paraId="04DBDA6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A27491" w:rsidRDefault="000C70BA" w:rsidP="002E3FCC">
            <w:pPr>
              <w:pStyle w:val="TAC"/>
              <w:spacing w:line="256" w:lineRule="auto"/>
            </w:pPr>
            <w:r w:rsidRPr="00A27491">
              <w:t>-</w:t>
            </w:r>
          </w:p>
        </w:tc>
      </w:tr>
      <w:tr w:rsidR="000C70BA" w:rsidRPr="00A27491"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A27491" w:rsidRDefault="000C70BA" w:rsidP="002E3FCC">
            <w:pPr>
              <w:pStyle w:val="TAC"/>
              <w:spacing w:line="256" w:lineRule="auto"/>
            </w:pPr>
            <w:r w:rsidRPr="00A27491">
              <w:t>-</w:t>
            </w:r>
          </w:p>
        </w:tc>
      </w:tr>
      <w:tr w:rsidR="000C70BA" w:rsidRPr="00A27491"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47CAE487" w14:textId="2971D6C0"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4DADE8A8"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A27491" w:rsidRDefault="000C70BA" w:rsidP="000C70BA"/>
    <w:p w14:paraId="38E46768" w14:textId="77777777" w:rsidR="000C70BA" w:rsidRPr="00A27491" w:rsidRDefault="000C70BA" w:rsidP="000C70BA">
      <w:pPr>
        <w:pStyle w:val="H6"/>
        <w:rPr>
          <w:lang w:eastAsia="ko-KR"/>
        </w:rPr>
      </w:pPr>
      <w:r w:rsidRPr="00A27491">
        <w:t>7.1.1.1.3.3</w:t>
      </w:r>
      <w:r w:rsidRPr="00A27491">
        <w:tab/>
        <w:t>Specific message contents</w:t>
      </w:r>
    </w:p>
    <w:p w14:paraId="2D5FD71A" w14:textId="77777777" w:rsidR="000C70BA" w:rsidRPr="00A27491" w:rsidRDefault="000C70BA" w:rsidP="000C70BA">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A27491" w:rsidRDefault="000C70BA" w:rsidP="002E3FCC">
            <w:pPr>
              <w:pStyle w:val="TAL"/>
              <w:spacing w:line="256" w:lineRule="auto"/>
            </w:pPr>
            <w:r w:rsidRPr="00A27491">
              <w:t xml:space="preserve">Derivation Path: TS </w:t>
            </w:r>
            <w:r w:rsidR="00960759">
              <w:t>37.579</w:t>
            </w:r>
            <w:r w:rsidRPr="00A27491">
              <w:t>-1 [2], Table 5.5.14.3-1</w:t>
            </w:r>
          </w:p>
        </w:tc>
      </w:tr>
      <w:tr w:rsidR="000C70BA" w:rsidRPr="00A27491"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A27491" w:rsidRDefault="000C70BA" w:rsidP="002E3FCC">
            <w:pPr>
              <w:pStyle w:val="TAH"/>
              <w:spacing w:line="256" w:lineRule="auto"/>
            </w:pPr>
            <w:bookmarkStart w:id="852" w:name="_Hlk100232685"/>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A27491" w:rsidRDefault="000C70BA" w:rsidP="002E3FCC">
            <w:pPr>
              <w:pStyle w:val="TAH"/>
              <w:spacing w:line="256" w:lineRule="auto"/>
            </w:pPr>
            <w:r w:rsidRPr="00A27491">
              <w:t>Condition</w:t>
            </w:r>
          </w:p>
        </w:tc>
      </w:tr>
      <w:tr w:rsidR="000C70BA" w:rsidRPr="00A27491"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A27491" w:rsidRDefault="000C70BA" w:rsidP="002E3FCC">
            <w:pPr>
              <w:pStyle w:val="TAL"/>
              <w:spacing w:line="256" w:lineRule="auto"/>
            </w:pPr>
          </w:p>
        </w:tc>
      </w:tr>
      <w:bookmarkEnd w:id="852"/>
    </w:tbl>
    <w:p w14:paraId="7F3EAA95" w14:textId="77777777" w:rsidR="000C70BA" w:rsidRPr="00A27491" w:rsidRDefault="000C70BA" w:rsidP="000C70BA"/>
    <w:p w14:paraId="22231835" w14:textId="77777777" w:rsidR="000C70BA" w:rsidRPr="00A27491" w:rsidRDefault="000C70BA" w:rsidP="000C70BA">
      <w:pPr>
        <w:pStyle w:val="TH"/>
      </w:pPr>
      <w:bookmarkStart w:id="853"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20D1E855" w14:textId="77777777" w:rsidR="000C70BA" w:rsidRPr="00A27491" w:rsidRDefault="000C70BA" w:rsidP="000C70BA"/>
    <w:bookmarkEnd w:id="853"/>
    <w:p w14:paraId="2FCAC552" w14:textId="77777777" w:rsidR="000C70BA" w:rsidRPr="00A27491" w:rsidRDefault="000C70BA" w:rsidP="000C70BA">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16BD2075" w14:textId="77777777" w:rsidR="000C70BA" w:rsidRPr="00A27491" w:rsidRDefault="000C70BA" w:rsidP="000C70BA"/>
    <w:p w14:paraId="7092F8D3" w14:textId="77777777" w:rsidR="000C70BA" w:rsidRPr="00A27491" w:rsidRDefault="000C70BA" w:rsidP="000C70BA">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E901D70" w14:textId="77777777" w:rsidR="000C70BA" w:rsidRPr="00A27491" w:rsidRDefault="000C70BA" w:rsidP="000C70BA"/>
    <w:p w14:paraId="09C63293" w14:textId="77777777" w:rsidR="000C70BA" w:rsidRPr="00A27491" w:rsidRDefault="000C70BA" w:rsidP="000C70BA">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4358004C" w14:textId="77777777" w:rsidR="000C70BA" w:rsidRPr="00A27491" w:rsidRDefault="000C70BA" w:rsidP="000C70BA"/>
    <w:p w14:paraId="22103DC0" w14:textId="77777777" w:rsidR="000C70BA" w:rsidRPr="00A27491" w:rsidRDefault="000C70BA" w:rsidP="000C70BA">
      <w:pPr>
        <w:pStyle w:val="TH"/>
      </w:pPr>
      <w:bookmarkStart w:id="854"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477A87A8" w14:textId="77777777" w:rsidR="000C70BA" w:rsidRPr="00A27491" w:rsidRDefault="000C70BA" w:rsidP="000C70BA"/>
    <w:bookmarkEnd w:id="854"/>
    <w:p w14:paraId="42B31C10" w14:textId="77777777" w:rsidR="000C70BA" w:rsidRPr="00A27491" w:rsidRDefault="000C70BA" w:rsidP="000C70BA">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78FA689B" w14:textId="77777777" w:rsidR="000C70BA" w:rsidRPr="00A27491" w:rsidRDefault="000C70BA" w:rsidP="000C70BA"/>
    <w:p w14:paraId="398BE8D0" w14:textId="77777777" w:rsidR="000C70BA" w:rsidRPr="00A27491" w:rsidRDefault="000C70BA" w:rsidP="000C70BA">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22992A9D" w14:textId="77777777" w:rsidR="000C70BA" w:rsidRPr="00A27491" w:rsidRDefault="000C70BA" w:rsidP="000C70BA"/>
    <w:p w14:paraId="69048114" w14:textId="77777777" w:rsidR="000C70BA" w:rsidRPr="00A27491" w:rsidRDefault="000C70BA" w:rsidP="000C70BA">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71B21EAD" w14:textId="77777777" w:rsidR="000C70BA" w:rsidRPr="00A27491" w:rsidRDefault="000C70BA" w:rsidP="000C70BA"/>
    <w:p w14:paraId="594FBBE5" w14:textId="77777777" w:rsidR="000C70BA" w:rsidRPr="00A27491" w:rsidRDefault="000C70BA" w:rsidP="000C70BA">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62C587FB" w14:textId="77777777" w:rsidR="000C70BA" w:rsidRPr="00A27491" w:rsidRDefault="000C70BA" w:rsidP="000C70BA"/>
    <w:p w14:paraId="4EFE82B3" w14:textId="77777777" w:rsidR="000C70BA" w:rsidRPr="00A27491" w:rsidRDefault="000C70BA" w:rsidP="000C70BA">
      <w:pPr>
        <w:pStyle w:val="Heading4"/>
      </w:pPr>
      <w:bookmarkStart w:id="855" w:name="_Toc171440774"/>
      <w:bookmarkStart w:id="856" w:name="_Toc180160966"/>
      <w:r w:rsidRPr="00A27491">
        <w:t>7.1.1.2</w:t>
      </w:r>
      <w:r w:rsidRPr="00A27491">
        <w:tab/>
        <w:t>Off-network / Group Call / Transmission Control / Upgrade to Emergency Call / Downgrade from Emergency Call / Upgrade to Imminent Peril Call / Downgrade from Imminent Peril Call / Release call / Client Terminated (CT)</w:t>
      </w:r>
      <w:bookmarkEnd w:id="855"/>
      <w:bookmarkEnd w:id="856"/>
    </w:p>
    <w:p w14:paraId="14E8DC28" w14:textId="77777777" w:rsidR="000C70BA" w:rsidRPr="00A27491" w:rsidRDefault="000C70BA" w:rsidP="000C70BA">
      <w:pPr>
        <w:pStyle w:val="H6"/>
      </w:pPr>
      <w:r w:rsidRPr="00A27491">
        <w:t>7.1.1.2.1</w:t>
      </w:r>
      <w:r w:rsidRPr="00A27491">
        <w:tab/>
        <w:t>Test Purpose (TP)</w:t>
      </w:r>
    </w:p>
    <w:p w14:paraId="445296D0" w14:textId="77777777" w:rsidR="000C70BA" w:rsidRPr="00A27491" w:rsidRDefault="000C70BA" w:rsidP="000C70BA">
      <w:pPr>
        <w:pStyle w:val="H6"/>
      </w:pPr>
      <w:r w:rsidRPr="00A27491">
        <w:t>(1)</w:t>
      </w:r>
    </w:p>
    <w:p w14:paraId="2F7090D1"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A27491" w:rsidRDefault="000C70BA" w:rsidP="000C70BA">
      <w:pPr>
        <w:pStyle w:val="PL"/>
      </w:pPr>
      <w:r w:rsidRPr="00A27491">
        <w:rPr>
          <w:b/>
        </w:rPr>
        <w:t>ensure that</w:t>
      </w:r>
      <w:r w:rsidRPr="00A27491">
        <w:t xml:space="preserve"> {</w:t>
      </w:r>
    </w:p>
    <w:p w14:paraId="4E43CE2C"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with Confirm mode indication present </w:t>
      </w:r>
      <w:r w:rsidRPr="00A27491">
        <w:t>}</w:t>
      </w:r>
    </w:p>
    <w:p w14:paraId="1A4958E9"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w:t>
      </w:r>
    </w:p>
    <w:p w14:paraId="0AE49DD7" w14:textId="77777777" w:rsidR="000C70BA" w:rsidRPr="00A27491" w:rsidRDefault="000C70BA" w:rsidP="000C70BA">
      <w:pPr>
        <w:pStyle w:val="PL"/>
      </w:pPr>
      <w:r w:rsidRPr="00A27491">
        <w:t xml:space="preserve">            }</w:t>
      </w:r>
    </w:p>
    <w:p w14:paraId="7F88079C" w14:textId="77777777" w:rsidR="000C70BA" w:rsidRPr="00A27491" w:rsidRDefault="000C70BA" w:rsidP="000C70BA">
      <w:pPr>
        <w:pStyle w:val="PL"/>
        <w:rPr>
          <w:b/>
        </w:rPr>
      </w:pPr>
    </w:p>
    <w:p w14:paraId="2098E8F4" w14:textId="77777777" w:rsidR="000C70BA" w:rsidRPr="00A27491" w:rsidRDefault="000C70BA" w:rsidP="000C70BA">
      <w:pPr>
        <w:pStyle w:val="H6"/>
      </w:pPr>
      <w:r w:rsidRPr="00A27491">
        <w:t>(2)</w:t>
      </w:r>
    </w:p>
    <w:p w14:paraId="252DA718" w14:textId="77777777" w:rsidR="000C70BA" w:rsidRPr="00A27491" w:rsidRDefault="000C70BA" w:rsidP="000C70BA">
      <w:pPr>
        <w:pStyle w:val="PL"/>
      </w:pPr>
      <w:r w:rsidRPr="00A27491">
        <w:rPr>
          <w:b/>
        </w:rPr>
        <w:t>with</w:t>
      </w:r>
      <w:r w:rsidRPr="00A27491">
        <w:t xml:space="preserve"> { UE (MCVideo Client) being in an off-network MCVideo </w:t>
      </w:r>
      <w:r w:rsidRPr="00A27491">
        <w:rPr>
          <w:lang w:eastAsia="ko-KR"/>
        </w:rPr>
        <w:t xml:space="preserve">Pre-arranged Group Call </w:t>
      </w:r>
      <w:r w:rsidRPr="00A27491">
        <w:t>}</w:t>
      </w:r>
    </w:p>
    <w:p w14:paraId="636FFE03" w14:textId="77777777" w:rsidR="000C70BA" w:rsidRPr="00A27491" w:rsidRDefault="000C70BA" w:rsidP="000C70BA">
      <w:pPr>
        <w:pStyle w:val="PL"/>
      </w:pPr>
      <w:r w:rsidRPr="00A27491">
        <w:rPr>
          <w:b/>
        </w:rPr>
        <w:t>ensure that</w:t>
      </w:r>
      <w:r w:rsidRPr="00A27491">
        <w:t xml:space="preserve"> {</w:t>
      </w:r>
    </w:p>
    <w:p w14:paraId="5A709F11" w14:textId="77777777" w:rsidR="000C70BA" w:rsidRPr="00A27491" w:rsidRDefault="000C70BA" w:rsidP="000C70BA">
      <w:pPr>
        <w:pStyle w:val="PL"/>
      </w:pPr>
      <w:r w:rsidRPr="00A27491">
        <w:t xml:space="preserve">  </w:t>
      </w:r>
      <w:r w:rsidRPr="00A27491">
        <w:rPr>
          <w:b/>
        </w:rPr>
        <w:t>when</w:t>
      </w:r>
      <w:r w:rsidRPr="00A27491">
        <w:t xml:space="preserve"> { the MCVideo User (MCVideo Client) engages in communication with the MCVideo User(s) }</w:t>
      </w:r>
    </w:p>
    <w:p w14:paraId="2D93312F"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D2A208" w14:textId="77777777" w:rsidR="000C70BA" w:rsidRPr="00A27491" w:rsidRDefault="000C70BA" w:rsidP="000C70BA">
      <w:pPr>
        <w:pStyle w:val="PL"/>
      </w:pPr>
      <w:r w:rsidRPr="00A27491">
        <w:t xml:space="preserve">            }</w:t>
      </w:r>
    </w:p>
    <w:p w14:paraId="659ECB18" w14:textId="77777777" w:rsidR="000C70BA" w:rsidRPr="00A27491" w:rsidRDefault="000C70BA" w:rsidP="000C70BA">
      <w:pPr>
        <w:pStyle w:val="PL"/>
        <w:rPr>
          <w:b/>
        </w:rPr>
      </w:pPr>
    </w:p>
    <w:p w14:paraId="17E24EC9" w14:textId="77777777" w:rsidR="000C70BA" w:rsidRPr="00A27491" w:rsidRDefault="000C70BA" w:rsidP="000C70BA">
      <w:pPr>
        <w:pStyle w:val="H6"/>
      </w:pPr>
      <w:r w:rsidRPr="00A27491">
        <w:t>(3)</w:t>
      </w:r>
    </w:p>
    <w:p w14:paraId="5FF5312F" w14:textId="77777777" w:rsidR="000C70BA" w:rsidRPr="00A27491" w:rsidRDefault="000C70BA" w:rsidP="000C70BA">
      <w:pPr>
        <w:pStyle w:val="PL"/>
      </w:pPr>
      <w:r w:rsidRPr="00A27491">
        <w:rPr>
          <w:b/>
        </w:rPr>
        <w:t>with</w:t>
      </w:r>
      <w:r w:rsidRPr="00A27491">
        <w:t xml:space="preserve"> { UE (MCVideo Client) being in an upgraded off-network emergency group call }</w:t>
      </w:r>
    </w:p>
    <w:p w14:paraId="5C6CD2CE" w14:textId="77777777" w:rsidR="000C70BA" w:rsidRPr="00A27491" w:rsidRDefault="000C70BA" w:rsidP="000C70BA">
      <w:pPr>
        <w:pStyle w:val="PL"/>
      </w:pPr>
      <w:r w:rsidRPr="00A27491">
        <w:rPr>
          <w:b/>
        </w:rPr>
        <w:t>ensure that</w:t>
      </w:r>
      <w:r w:rsidRPr="00A27491">
        <w:t xml:space="preserve"> {</w:t>
      </w:r>
    </w:p>
    <w:p w14:paraId="55E016E8"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10DB959B"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53070E2F" w14:textId="77777777" w:rsidR="000C70BA" w:rsidRPr="00A27491" w:rsidRDefault="000C70BA" w:rsidP="000C70BA">
      <w:pPr>
        <w:pStyle w:val="PL"/>
      </w:pPr>
      <w:r w:rsidRPr="00A27491">
        <w:t xml:space="preserve">            }</w:t>
      </w:r>
    </w:p>
    <w:p w14:paraId="50B807BA" w14:textId="77777777" w:rsidR="000C70BA" w:rsidRPr="00A27491" w:rsidRDefault="000C70BA" w:rsidP="000C70BA">
      <w:pPr>
        <w:pStyle w:val="PL"/>
        <w:rPr>
          <w:b/>
        </w:rPr>
      </w:pPr>
    </w:p>
    <w:p w14:paraId="3F0D3E91" w14:textId="77777777" w:rsidR="000C70BA" w:rsidRPr="00A27491" w:rsidRDefault="000C70BA" w:rsidP="000C70BA">
      <w:pPr>
        <w:pStyle w:val="H6"/>
      </w:pPr>
      <w:r w:rsidRPr="00A27491">
        <w:t>(4)</w:t>
      </w:r>
    </w:p>
    <w:p w14:paraId="7A260BE7" w14:textId="77777777" w:rsidR="000C70BA" w:rsidRPr="00A27491" w:rsidRDefault="000C70BA" w:rsidP="000C70BA">
      <w:pPr>
        <w:pStyle w:val="PL"/>
      </w:pPr>
      <w:r w:rsidRPr="00A27491">
        <w:rPr>
          <w:b/>
        </w:rPr>
        <w:t>with</w:t>
      </w:r>
      <w:r w:rsidRPr="00A27491">
        <w:t xml:space="preserve"> { UE (MCVideo Client) being in an upgraded off-network imminent peril group call }</w:t>
      </w:r>
    </w:p>
    <w:p w14:paraId="20A384D9" w14:textId="77777777" w:rsidR="000C70BA" w:rsidRPr="00A27491" w:rsidRDefault="000C70BA" w:rsidP="000C70BA">
      <w:pPr>
        <w:pStyle w:val="PL"/>
      </w:pPr>
      <w:r w:rsidRPr="00A27491">
        <w:rPr>
          <w:b/>
        </w:rPr>
        <w:t>ensure that</w:t>
      </w:r>
      <w:r w:rsidRPr="00A27491">
        <w:t xml:space="preserve"> {</w:t>
      </w:r>
    </w:p>
    <w:p w14:paraId="3C2C29E9"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0550A883"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5D6D67" w14:textId="77777777" w:rsidR="000C70BA" w:rsidRPr="00A27491" w:rsidRDefault="000C70BA" w:rsidP="000C70BA">
      <w:pPr>
        <w:pStyle w:val="PL"/>
      </w:pPr>
      <w:r w:rsidRPr="00A27491">
        <w:t xml:space="preserve">            }</w:t>
      </w:r>
    </w:p>
    <w:p w14:paraId="553ACAA7" w14:textId="77777777" w:rsidR="000C70BA" w:rsidRPr="00A27491" w:rsidRDefault="000C70BA" w:rsidP="000C70BA">
      <w:pPr>
        <w:pStyle w:val="PL"/>
        <w:rPr>
          <w:b/>
        </w:rPr>
      </w:pPr>
    </w:p>
    <w:p w14:paraId="4B7D5863" w14:textId="77777777" w:rsidR="000C70BA" w:rsidRPr="00A27491" w:rsidRDefault="000C70BA" w:rsidP="000C70BA">
      <w:pPr>
        <w:pStyle w:val="H6"/>
      </w:pPr>
      <w:r w:rsidRPr="00A27491">
        <w:t>7.1.1.2.2</w:t>
      </w:r>
      <w:r w:rsidRPr="00A27491">
        <w:tab/>
        <w:t>Conformance requirements</w:t>
      </w:r>
    </w:p>
    <w:p w14:paraId="22B4B824"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0A08FF51" w14:textId="77777777" w:rsidR="000C70BA" w:rsidRPr="00A27491" w:rsidRDefault="000C70BA" w:rsidP="000C70BA">
      <w:r w:rsidRPr="00A27491">
        <w:t xml:space="preserve">[TS 24.281, clause </w:t>
      </w:r>
      <w:r w:rsidRPr="00A27491">
        <w:rPr>
          <w:lang w:eastAsia="zh-CN"/>
        </w:rPr>
        <w:t>9.3.2.4.3.3</w:t>
      </w:r>
      <w:r w:rsidRPr="00A27491">
        <w:t>]</w:t>
      </w:r>
    </w:p>
    <w:p w14:paraId="16378F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6C93BED3"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B0C9651"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CEF9065"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7D834CFA"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12D0E4E"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288A870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6569DB79"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9158DF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AF3405A"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20F88275"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78B17A19"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BA608BE"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3BAA3E03" w14:textId="77777777" w:rsidR="000C70BA" w:rsidRPr="00A27491" w:rsidRDefault="000C70BA" w:rsidP="000C70BA">
      <w:pPr>
        <w:pStyle w:val="B2"/>
      </w:pPr>
      <w:r w:rsidRPr="00A27491">
        <w:t>a)</w:t>
      </w:r>
      <w:r w:rsidRPr="00A27491">
        <w:tab/>
        <w:t>shall establish a media session based on the stored SDP body of the call;</w:t>
      </w:r>
    </w:p>
    <w:p w14:paraId="0D19BC87"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2F624CC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929326E"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C809D9E" w14:textId="77777777" w:rsidR="000C70BA" w:rsidRPr="00A27491" w:rsidRDefault="000C70BA" w:rsidP="000C70BA">
      <w:pPr>
        <w:pStyle w:val="B4"/>
      </w:pPr>
      <w:r w:rsidRPr="00A27491">
        <w:t>A)</w:t>
      </w:r>
      <w:r w:rsidRPr="00A27491">
        <w:tab/>
        <w:t>shall set the Call identifier IE to the stored call identifier of the call;</w:t>
      </w:r>
    </w:p>
    <w:p w14:paraId="1D2BB9AD"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17EDE51"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B23934E"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ED6F4EC"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277ED6A1"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7FCB09C"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102D82"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BAEB017" w14:textId="77777777" w:rsidR="000C70BA" w:rsidRPr="00A27491" w:rsidRDefault="000C70BA" w:rsidP="000C70BA">
      <w:r w:rsidRPr="00A27491">
        <w:t>[TS 24.281, clause 9.3.3.4.7.2]</w:t>
      </w:r>
    </w:p>
    <w:p w14:paraId="37A6305B" w14:textId="77777777" w:rsidR="000C70BA" w:rsidRPr="00A27491" w:rsidRDefault="000C70BA" w:rsidP="000C70BA">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A27491" w:rsidRDefault="000C70BA" w:rsidP="000C70BA">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A27491" w:rsidRDefault="000C70BA" w:rsidP="000C70BA">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378FF89E"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29418517"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519B85F7"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66F40E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051AA908" w14:textId="77777777" w:rsidR="000C70BA" w:rsidRPr="00A27491" w:rsidRDefault="000C70BA" w:rsidP="000C70BA">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6AD33EB8" w14:textId="77777777" w:rsidR="000C70BA" w:rsidRPr="00A27491" w:rsidRDefault="000C70BA" w:rsidP="000C70BA">
      <w:pPr>
        <w:pStyle w:val="B3"/>
        <w:rPr>
          <w:rFonts w:eastAsia="Malgun Gothic"/>
          <w:lang w:eastAsia="ko-KR"/>
        </w:rPr>
      </w:pPr>
      <w:r w:rsidRPr="00A27491">
        <w:rPr>
          <w:lang w:eastAsia="ko-KR"/>
        </w:rPr>
        <w:t>v)</w:t>
      </w:r>
      <w:r w:rsidRPr="00A27491">
        <w:rPr>
          <w:lang w:eastAsia="ko-KR"/>
        </w:rPr>
        <w:tab/>
        <w:t>shall enter "T1: in-progress emergency group call" state;</w:t>
      </w:r>
    </w:p>
    <w:p w14:paraId="4519F62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0042F60"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9A321F"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581843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4BADBBF"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4F8D0215" w14:textId="77777777" w:rsidR="000C70BA" w:rsidRPr="00A27491" w:rsidRDefault="000C70BA" w:rsidP="000C70BA">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6F95B558"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D5AE961"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03B8042F" w14:textId="77777777" w:rsidR="000C70BA" w:rsidRPr="00A27491" w:rsidRDefault="000C70BA" w:rsidP="000C70BA">
      <w:pPr>
        <w:pStyle w:val="B3"/>
        <w:rPr>
          <w:lang w:eastAsia="ko-KR"/>
        </w:rPr>
      </w:pPr>
      <w:r w:rsidRPr="00A27491">
        <w:rPr>
          <w:lang w:eastAsia="ko-KR"/>
        </w:rPr>
        <w:t>iii)</w:t>
      </w:r>
      <w:r w:rsidRPr="00A27491">
        <w:rPr>
          <w:lang w:eastAsia="ko-KR"/>
        </w:rPr>
        <w:tab/>
        <w:t>shall stop timer TFG13 (implicit downgrade), if running; and</w:t>
      </w:r>
    </w:p>
    <w:p w14:paraId="45853FAA"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shall enter "T2: in-progress basic group call" state; and</w:t>
      </w:r>
    </w:p>
    <w:p w14:paraId="23E82644" w14:textId="77777777" w:rsidR="000C70BA" w:rsidRPr="00A27491" w:rsidRDefault="000C70BA" w:rsidP="000C70BA">
      <w:pPr>
        <w:pStyle w:val="B1"/>
      </w:pPr>
      <w:r w:rsidRPr="00A27491">
        <w:t>2)</w:t>
      </w:r>
      <w:r w:rsidRPr="00A27491">
        <w:tab/>
        <w:t>if the stored last user to change call type of the call is different from the Last user to change call type IE of the GROUP CALL ANNOUNCEMENT message and:</w:t>
      </w:r>
    </w:p>
    <w:p w14:paraId="1C10B973" w14:textId="77777777" w:rsidR="000C70BA" w:rsidRPr="00A27491" w:rsidRDefault="000C70BA" w:rsidP="000C70BA">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8A733D7"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517C8862"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31890A2B"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7157E30B"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53AE0B84"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56FC9DCB"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343E6298"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8591FA2"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6E1F6F74" w14:textId="77777777" w:rsidR="000C70BA" w:rsidRPr="00A27491" w:rsidRDefault="000C70BA" w:rsidP="000C70BA">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47039AAB" w14:textId="77777777" w:rsidR="000C70BA" w:rsidRPr="00A27491" w:rsidRDefault="000C70BA" w:rsidP="000C70BA">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705170C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7F5F85C2"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E9B682E"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AF85432"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23C2F7CE"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9A95435"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0103BD6" w14:textId="77777777" w:rsidR="000C70BA" w:rsidRPr="00A27491" w:rsidRDefault="000C70BA" w:rsidP="000C70BA">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49D45EA1" w14:textId="77777777" w:rsidR="000C70BA" w:rsidRPr="00A27491" w:rsidRDefault="000C70BA" w:rsidP="000C70BA">
      <w:r w:rsidRPr="00A27491">
        <w:t>[TS 24.281, clause 9.3.3.4.8.3]</w:t>
      </w:r>
    </w:p>
    <w:p w14:paraId="733F10D0"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GROUP CALL EMERGENCY END message, the MCVideo client:</w:t>
      </w:r>
    </w:p>
    <w:p w14:paraId="557502F5"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EMERGENCY END message;</w:t>
      </w:r>
    </w:p>
    <w:p w14:paraId="04FF538A"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EMERGENCY END message;</w:t>
      </w:r>
    </w:p>
    <w:p w14:paraId="52348323"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397C3C9"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03EC957"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TFG13 (implicit downgrade emergency); and</w:t>
      </w:r>
    </w:p>
    <w:p w14:paraId="73BEE7D8"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7DD1301E" w14:textId="77777777" w:rsidR="000C70BA" w:rsidRPr="00A27491" w:rsidRDefault="000C70BA" w:rsidP="000C70BA">
      <w:r w:rsidRPr="00A27491">
        <w:t>[TS 24.281, clause 9.3.3.4.8.6]</w:t>
      </w:r>
    </w:p>
    <w:p w14:paraId="5D2FE968"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GROUP CALL IMMINENT PERIL END message, the MCVideo client:</w:t>
      </w:r>
    </w:p>
    <w:p w14:paraId="121A1406"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IMMINENT PERIL END message;</w:t>
      </w:r>
    </w:p>
    <w:p w14:paraId="0D7EEA79"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IMMINENT PERIL END message;</w:t>
      </w:r>
    </w:p>
    <w:p w14:paraId="58F5D196"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9765915"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7C44628D"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TFG14 (implicit downgrade imminent peril); and</w:t>
      </w:r>
    </w:p>
    <w:p w14:paraId="6685B8F3"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33153AB0"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07947CE" w14:textId="77777777" w:rsidR="000C70BA" w:rsidRPr="00A27491" w:rsidRDefault="000C70BA" w:rsidP="000C70BA">
      <w:r w:rsidRPr="00A27491">
        <w:t>When an MCVideo call is established the terminating transmission participant:</w:t>
      </w:r>
    </w:p>
    <w:p w14:paraId="57C489D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E80AEB" w14:textId="77777777" w:rsidR="000C70BA" w:rsidRPr="00A27491" w:rsidRDefault="000C70BA" w:rsidP="000C70BA">
      <w:pPr>
        <w:pStyle w:val="B1"/>
      </w:pPr>
      <w:r w:rsidRPr="00A27491">
        <w:t>2.</w:t>
      </w:r>
      <w:r w:rsidRPr="00A27491">
        <w:tab/>
        <w:t>shall start timer T230 (Inactivity); and</w:t>
      </w:r>
    </w:p>
    <w:p w14:paraId="45F793BD" w14:textId="77777777" w:rsidR="000C70BA" w:rsidRPr="00A27491" w:rsidRDefault="000C70BA" w:rsidP="000C70BA">
      <w:pPr>
        <w:pStyle w:val="B1"/>
      </w:pPr>
      <w:r w:rsidRPr="00A27491">
        <w:t>3.</w:t>
      </w:r>
      <w:r w:rsidRPr="00A27491">
        <w:tab/>
        <w:t>shall enter 'O: silence' state.</w:t>
      </w:r>
    </w:p>
    <w:p w14:paraId="45EBA69B" w14:textId="77777777" w:rsidR="000C70BA" w:rsidRPr="00A27491" w:rsidRDefault="000C70BA" w:rsidP="000C70BA">
      <w:r w:rsidRPr="00A27491">
        <w:t>[TS 24.581, clause 7.2.3.3.4]</w:t>
      </w:r>
    </w:p>
    <w:p w14:paraId="7C63663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54567F"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A8700CF"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4836C14B" w14:textId="77777777" w:rsidR="000C70BA" w:rsidRPr="00A27491" w:rsidRDefault="000C70BA" w:rsidP="000C70BA">
      <w:pPr>
        <w:pStyle w:val="B1"/>
      </w:pPr>
      <w:r w:rsidRPr="00A27491">
        <w:t>3.</w:t>
      </w:r>
      <w:r w:rsidRPr="00A27491">
        <w:tab/>
        <w:t>shall stop timer T230 (Inactivity);</w:t>
      </w:r>
    </w:p>
    <w:p w14:paraId="77A227A5"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22D7D722" w14:textId="77777777" w:rsidR="000C70BA" w:rsidRPr="00A27491" w:rsidRDefault="000C70BA" w:rsidP="000C70BA">
      <w:pPr>
        <w:pStyle w:val="B1"/>
      </w:pPr>
      <w:r w:rsidRPr="00A27491">
        <w:t>5.</w:t>
      </w:r>
      <w:r w:rsidRPr="00A27491">
        <w:tab/>
        <w:t>shall enter 'O: has no permission' state.</w:t>
      </w:r>
    </w:p>
    <w:p w14:paraId="4D65064C" w14:textId="77777777" w:rsidR="000C70BA" w:rsidRPr="00A27491" w:rsidRDefault="000C70BA" w:rsidP="000C70BA">
      <w:r w:rsidRPr="00A27491">
        <w:t>[TS 24.581, clause 7.2.3.4.2]</w:t>
      </w:r>
    </w:p>
    <w:p w14:paraId="37AF6E5F"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602A0767"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76AF2E7"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CF564C0"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271BF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006913F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5A2FFC3D"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DECA69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AC110A7"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5BA8D046"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7375E75"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22F7E27" w14:textId="77777777" w:rsidR="000C70BA" w:rsidRPr="00A27491" w:rsidRDefault="000C70BA" w:rsidP="000C70BA">
      <w:pPr>
        <w:pStyle w:val="B1"/>
      </w:pPr>
      <w:r w:rsidRPr="00A27491">
        <w:t>2.</w:t>
      </w:r>
      <w:r w:rsidRPr="00A27491">
        <w:tab/>
        <w:t>shall provide transmission deny notification to the user;</w:t>
      </w:r>
    </w:p>
    <w:p w14:paraId="53077B3A"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610F50D6"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239D09BF"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5A8B9C5B" w14:textId="77777777" w:rsidR="000C70BA" w:rsidRPr="00A27491" w:rsidRDefault="000C70BA" w:rsidP="000C70BA">
      <w:pPr>
        <w:pStyle w:val="B1"/>
      </w:pPr>
      <w:r w:rsidRPr="00A27491">
        <w:t>1.</w:t>
      </w:r>
      <w:r w:rsidRPr="00A27491">
        <w:tab/>
        <w:t>shall stop the timer T201 (Transmission Request);</w:t>
      </w:r>
    </w:p>
    <w:p w14:paraId="38FA4333"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3F0C3D5" w14:textId="77777777" w:rsidR="000C70BA" w:rsidRPr="00A27491" w:rsidRDefault="000C70BA" w:rsidP="000C70BA">
      <w:pPr>
        <w:pStyle w:val="B1"/>
      </w:pPr>
      <w:r w:rsidRPr="00A27491">
        <w:t>3.</w:t>
      </w:r>
      <w:r w:rsidRPr="00A27491">
        <w:tab/>
        <w:t>shall provide transmission deny notification to the user;</w:t>
      </w:r>
    </w:p>
    <w:p w14:paraId="7695A714"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6637AF43" w14:textId="77777777" w:rsidR="000C70BA" w:rsidRPr="00A27491" w:rsidRDefault="000C70BA" w:rsidP="000C70BA">
      <w:pPr>
        <w:pStyle w:val="B1"/>
      </w:pPr>
      <w:r w:rsidRPr="00A27491">
        <w:t>5.</w:t>
      </w:r>
      <w:r w:rsidRPr="00A27491">
        <w:tab/>
        <w:t>shall enter 'O: has no permission' state.</w:t>
      </w:r>
    </w:p>
    <w:p w14:paraId="014B8711" w14:textId="77777777" w:rsidR="000C70BA" w:rsidRPr="00A27491" w:rsidRDefault="000C70BA" w:rsidP="000C70BA">
      <w:pPr>
        <w:pStyle w:val="H6"/>
      </w:pPr>
      <w:r w:rsidRPr="00A27491">
        <w:t>7.1.1.2.3</w:t>
      </w:r>
      <w:r w:rsidRPr="00A27491">
        <w:tab/>
        <w:t>Test description</w:t>
      </w:r>
    </w:p>
    <w:p w14:paraId="498955F7" w14:textId="77777777" w:rsidR="000C70BA" w:rsidRPr="00A27491" w:rsidRDefault="000C70BA" w:rsidP="000C70BA">
      <w:pPr>
        <w:pStyle w:val="H6"/>
      </w:pPr>
      <w:r w:rsidRPr="00A27491">
        <w:t>7.1.1.2.3.1</w:t>
      </w:r>
      <w:r w:rsidRPr="00A27491">
        <w:tab/>
        <w:t>Pre-test conditions</w:t>
      </w:r>
    </w:p>
    <w:p w14:paraId="34B3C6D0" w14:textId="77777777" w:rsidR="000C70BA" w:rsidRPr="00A27491" w:rsidRDefault="000C70BA" w:rsidP="000C70BA">
      <w:pPr>
        <w:pStyle w:val="H6"/>
      </w:pPr>
      <w:r w:rsidRPr="00A27491">
        <w:t>System Simulator:</w:t>
      </w:r>
    </w:p>
    <w:p w14:paraId="6FDEF5F2" w14:textId="77777777" w:rsidR="000C70BA" w:rsidRPr="00A27491" w:rsidRDefault="000C70BA" w:rsidP="000C70BA">
      <w:pPr>
        <w:pStyle w:val="B1"/>
      </w:pPr>
      <w:r w:rsidRPr="00A27491">
        <w:t>-</w:t>
      </w:r>
      <w:r w:rsidRPr="00A27491">
        <w:tab/>
      </w:r>
      <w:r w:rsidRPr="00A27491">
        <w:rPr>
          <w:color w:val="000000"/>
        </w:rPr>
        <w:t>SS-UE1 (MCVideo client)</w:t>
      </w:r>
    </w:p>
    <w:p w14:paraId="578E43B1"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5B81B82"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A27491" w:rsidRDefault="000C70BA" w:rsidP="000C70BA">
      <w:pPr>
        <w:pStyle w:val="B1"/>
      </w:pPr>
      <w:r w:rsidRPr="00A27491">
        <w:t>-</w:t>
      </w:r>
      <w:r w:rsidRPr="00A27491">
        <w:tab/>
      </w:r>
      <w:r w:rsidRPr="00A27491">
        <w:rPr>
          <w:color w:val="000000"/>
        </w:rPr>
        <w:t>SS-NW (MCVideo server)</w:t>
      </w:r>
    </w:p>
    <w:p w14:paraId="5E19D22D"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EEBE53D" w14:textId="77777777" w:rsidR="000C70BA" w:rsidRPr="00A27491" w:rsidRDefault="000C70BA" w:rsidP="000C70BA">
      <w:pPr>
        <w:pStyle w:val="H6"/>
      </w:pPr>
      <w:r w:rsidRPr="00A27491">
        <w:t>IUT:</w:t>
      </w:r>
    </w:p>
    <w:p w14:paraId="3AC64554" w14:textId="77777777" w:rsidR="000C70BA" w:rsidRPr="00A27491" w:rsidRDefault="000C70BA" w:rsidP="000C70BA">
      <w:pPr>
        <w:pStyle w:val="B1"/>
      </w:pPr>
      <w:r w:rsidRPr="00A27491">
        <w:t>-</w:t>
      </w:r>
      <w:r w:rsidRPr="00A27491">
        <w:tab/>
        <w:t>UE (MCVideo client)</w:t>
      </w:r>
    </w:p>
    <w:p w14:paraId="635E7E35" w14:textId="6E11317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B1C972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A27491" w:rsidRDefault="000C70BA" w:rsidP="000C70BA">
      <w:pPr>
        <w:pStyle w:val="H6"/>
      </w:pPr>
      <w:r w:rsidRPr="00A27491">
        <w:t>Preamble:</w:t>
      </w:r>
    </w:p>
    <w:p w14:paraId="7390B1DC" w14:textId="48209D33"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1104317F" w14:textId="56A4FD3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68EB904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009F384" w14:textId="77777777" w:rsidR="000C70BA" w:rsidRPr="00A27491" w:rsidRDefault="000C70BA" w:rsidP="000C70BA">
      <w:pPr>
        <w:pStyle w:val="B1"/>
      </w:pPr>
      <w:r w:rsidRPr="00A27491">
        <w:t>-</w:t>
      </w:r>
      <w:r w:rsidRPr="00A27491">
        <w:tab/>
        <w:t>The UE is switched-off.</w:t>
      </w:r>
    </w:p>
    <w:p w14:paraId="08CFE9FF" w14:textId="77777777" w:rsidR="000C70BA" w:rsidRPr="00A27491" w:rsidRDefault="000C70BA" w:rsidP="000C70BA">
      <w:pPr>
        <w:pStyle w:val="B1"/>
      </w:pPr>
      <w:r w:rsidRPr="00A27491">
        <w:t>-</w:t>
      </w:r>
      <w:r w:rsidRPr="00A27491">
        <w:tab/>
        <w:t>UE States at the end of the preamble</w:t>
      </w:r>
    </w:p>
    <w:p w14:paraId="2B50835A" w14:textId="77777777" w:rsidR="000C70BA" w:rsidRPr="00A27491" w:rsidRDefault="000C70BA" w:rsidP="000C70BA">
      <w:pPr>
        <w:pStyle w:val="B2"/>
      </w:pPr>
      <w:r w:rsidRPr="00A27491">
        <w:t>-</w:t>
      </w:r>
      <w:r w:rsidRPr="00A27491">
        <w:tab/>
        <w:t>The UE is in state 'switched-off'.</w:t>
      </w:r>
    </w:p>
    <w:p w14:paraId="4ACBD183" w14:textId="77777777" w:rsidR="000C70BA" w:rsidRPr="00A27491" w:rsidRDefault="000C70BA" w:rsidP="000C70BA">
      <w:pPr>
        <w:pStyle w:val="H6"/>
      </w:pPr>
      <w:r w:rsidRPr="00A27491">
        <w:t>7.1.1.2.3.2</w:t>
      </w:r>
      <w:r w:rsidRPr="00A27491">
        <w:tab/>
        <w:t>Test procedure sequence</w:t>
      </w:r>
    </w:p>
    <w:p w14:paraId="083162D0" w14:textId="77777777" w:rsidR="000C70BA" w:rsidRPr="00A27491" w:rsidRDefault="000C70BA" w:rsidP="000C70BA">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A27491" w:rsidRDefault="000C70BA" w:rsidP="002E3FCC">
            <w:pPr>
              <w:pStyle w:val="TAH"/>
              <w:spacing w:line="256" w:lineRule="auto"/>
            </w:pPr>
            <w:r w:rsidRPr="00A27491">
              <w:t>Verdict</w:t>
            </w:r>
          </w:p>
        </w:tc>
      </w:tr>
      <w:tr w:rsidR="000C70BA" w:rsidRPr="00A27491"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A27491" w:rsidRDefault="000C70BA" w:rsidP="002E3FCC">
            <w:pPr>
              <w:pStyle w:val="TAH"/>
              <w:spacing w:line="256" w:lineRule="auto"/>
            </w:pPr>
          </w:p>
        </w:tc>
      </w:tr>
      <w:tr w:rsidR="000C70BA" w:rsidRPr="00A27491"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A27491" w:rsidRDefault="000C70BA" w:rsidP="002E3FCC">
            <w:pPr>
              <w:pStyle w:val="TAC"/>
              <w:spacing w:line="256" w:lineRule="auto"/>
            </w:pPr>
            <w:r w:rsidRPr="00A27491">
              <w:t>-</w:t>
            </w:r>
          </w:p>
        </w:tc>
      </w:tr>
      <w:tr w:rsidR="000C70BA" w:rsidRPr="00A27491"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A27491" w:rsidRDefault="000C70BA" w:rsidP="002E3FCC">
            <w:pPr>
              <w:pStyle w:val="TAL"/>
            </w:pPr>
            <w:r w:rsidRPr="00A27491">
              <w:t>Trigger the UE to reset UTC time and location.</w:t>
            </w:r>
          </w:p>
          <w:p w14:paraId="01A6F02E" w14:textId="77777777" w:rsidR="000C70BA" w:rsidRPr="00A27491" w:rsidRDefault="000C70BA" w:rsidP="002E3FCC">
            <w:pPr>
              <w:pStyle w:val="TAL"/>
            </w:pPr>
          </w:p>
          <w:p w14:paraId="7C58C19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A27491" w:rsidRDefault="000C70BA" w:rsidP="002E3FCC">
            <w:pPr>
              <w:pStyle w:val="TAC"/>
              <w:spacing w:line="256" w:lineRule="auto"/>
            </w:pPr>
            <w:r w:rsidRPr="00A27491">
              <w:t>-</w:t>
            </w:r>
          </w:p>
        </w:tc>
      </w:tr>
      <w:tr w:rsidR="000C70BA" w:rsidRPr="00A27491"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666C0718"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A27491" w:rsidRDefault="000C70BA" w:rsidP="002E3FCC">
            <w:pPr>
              <w:pStyle w:val="TAC"/>
              <w:spacing w:line="256" w:lineRule="auto"/>
            </w:pPr>
            <w:r w:rsidRPr="00A27491">
              <w:t>-</w:t>
            </w:r>
          </w:p>
        </w:tc>
      </w:tr>
      <w:tr w:rsidR="000C70BA" w:rsidRPr="00A27491"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A27491" w:rsidRDefault="000C70BA" w:rsidP="002E3FCC">
            <w:pPr>
              <w:pStyle w:val="TAC"/>
              <w:spacing w:line="256" w:lineRule="auto"/>
            </w:pPr>
            <w:r w:rsidRPr="00A27491">
              <w:t>-</w:t>
            </w:r>
          </w:p>
        </w:tc>
      </w:tr>
      <w:tr w:rsidR="000C70BA" w:rsidRPr="00A27491"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A27491" w:rsidRDefault="000C70BA" w:rsidP="002E3FCC">
            <w:pPr>
              <w:pStyle w:val="TAL"/>
              <w:spacing w:line="256" w:lineRule="auto"/>
            </w:pPr>
            <w:r w:rsidRPr="00A27491">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A27491" w:rsidRDefault="000C70BA" w:rsidP="002E3FCC">
            <w:pPr>
              <w:pStyle w:val="TAC"/>
              <w:spacing w:line="256" w:lineRule="auto"/>
            </w:pPr>
            <w:r w:rsidRPr="00A27491">
              <w:t>-</w:t>
            </w:r>
          </w:p>
        </w:tc>
      </w:tr>
      <w:tr w:rsidR="000C70BA" w:rsidRPr="00A27491"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A27491" w:rsidRDefault="000C70BA" w:rsidP="002E3FCC">
            <w:pPr>
              <w:pStyle w:val="TAC"/>
              <w:spacing w:line="256" w:lineRule="auto"/>
            </w:pPr>
            <w:r w:rsidRPr="00A27491">
              <w:t>P</w:t>
            </w:r>
          </w:p>
        </w:tc>
      </w:tr>
      <w:tr w:rsidR="000C70BA" w:rsidRPr="00A27491"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A27491" w:rsidRDefault="000C70BA" w:rsidP="002E3FCC">
            <w:pPr>
              <w:pStyle w:val="TAC"/>
              <w:spacing w:line="256" w:lineRule="auto"/>
            </w:pPr>
            <w:r w:rsidRPr="00A27491">
              <w:t>-</w:t>
            </w:r>
          </w:p>
        </w:tc>
      </w:tr>
      <w:tr w:rsidR="000C70BA" w:rsidRPr="00A27491"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A27491" w:rsidRDefault="000C70BA" w:rsidP="002E3FCC">
            <w:pPr>
              <w:pStyle w:val="TAL"/>
              <w:spacing w:line="256" w:lineRule="auto"/>
            </w:pPr>
            <w:r w:rsidRPr="00A27491">
              <w:t>Make the MCVideo User request to send media.</w:t>
            </w:r>
          </w:p>
          <w:p w14:paraId="128D3BA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A27491" w:rsidRDefault="000C70BA" w:rsidP="002E3FCC">
            <w:pPr>
              <w:pStyle w:val="TAC"/>
              <w:spacing w:line="256" w:lineRule="auto"/>
            </w:pPr>
            <w:r w:rsidRPr="00A27491">
              <w:t>-</w:t>
            </w:r>
          </w:p>
        </w:tc>
      </w:tr>
      <w:tr w:rsidR="000C70BA" w:rsidRPr="00A27491"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A27491" w:rsidRDefault="000C70BA" w:rsidP="002E3FCC">
            <w:pPr>
              <w:pStyle w:val="TAC"/>
              <w:spacing w:line="256" w:lineRule="auto"/>
            </w:pPr>
            <w:r w:rsidRPr="00A27491">
              <w:t>P</w:t>
            </w:r>
          </w:p>
        </w:tc>
      </w:tr>
      <w:tr w:rsidR="000C70BA" w:rsidRPr="00A27491"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A27491" w:rsidRDefault="000C70BA" w:rsidP="002E3FCC">
            <w:pPr>
              <w:pStyle w:val="TAC"/>
              <w:spacing w:line="256" w:lineRule="auto"/>
            </w:pPr>
            <w:r w:rsidRPr="00A27491">
              <w:t>-</w:t>
            </w:r>
          </w:p>
        </w:tc>
      </w:tr>
      <w:tr w:rsidR="000C70BA" w:rsidRPr="00A27491"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5BF0A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A27491" w:rsidRDefault="000C70BA" w:rsidP="002E3FCC">
            <w:pPr>
              <w:pStyle w:val="TAC"/>
              <w:spacing w:line="256" w:lineRule="auto"/>
            </w:pPr>
            <w:r w:rsidRPr="00A27491">
              <w:t>P</w:t>
            </w:r>
          </w:p>
        </w:tc>
      </w:tr>
      <w:tr w:rsidR="000C70BA" w:rsidRPr="00A27491"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A27491" w:rsidRDefault="000C70BA" w:rsidP="002E3FCC">
            <w:pPr>
              <w:pStyle w:val="TAL"/>
              <w:spacing w:line="256" w:lineRule="auto"/>
            </w:pPr>
            <w:r w:rsidRPr="00A27491">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A27491" w:rsidRDefault="000C70BA" w:rsidP="002E3FCC">
            <w:pPr>
              <w:pStyle w:val="TAC"/>
              <w:spacing w:line="256" w:lineRule="auto"/>
            </w:pPr>
            <w:r w:rsidRPr="00A27491">
              <w:t>-</w:t>
            </w:r>
          </w:p>
        </w:tc>
      </w:tr>
      <w:tr w:rsidR="000C70BA" w:rsidRPr="00A27491"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A27491" w:rsidRDefault="000C70BA" w:rsidP="002E3FCC">
            <w:pPr>
              <w:pStyle w:val="TAC"/>
              <w:spacing w:line="256" w:lineRule="auto"/>
            </w:pPr>
            <w:r w:rsidRPr="00A27491">
              <w:t>-</w:t>
            </w:r>
          </w:p>
        </w:tc>
      </w:tr>
      <w:tr w:rsidR="000C70BA" w:rsidRPr="00A27491"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A27491" w:rsidRDefault="000C70BA" w:rsidP="002E3FCC">
            <w:pPr>
              <w:pStyle w:val="TAC"/>
              <w:spacing w:line="256" w:lineRule="auto"/>
            </w:pPr>
            <w:r w:rsidRPr="00A27491">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A27491" w:rsidRDefault="000C70BA" w:rsidP="002E3FCC">
            <w:pPr>
              <w:pStyle w:val="TAL"/>
              <w:spacing w:line="256" w:lineRule="auto"/>
            </w:pPr>
            <w:r w:rsidRPr="00A27491">
              <w:t>Make the MCVideo User request to send media.</w:t>
            </w:r>
          </w:p>
          <w:p w14:paraId="6898E50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A27491" w:rsidRDefault="000C70BA" w:rsidP="002E3FCC">
            <w:pPr>
              <w:pStyle w:val="TAC"/>
              <w:spacing w:line="256" w:lineRule="auto"/>
            </w:pPr>
            <w:r w:rsidRPr="00A27491">
              <w:t>-</w:t>
            </w:r>
          </w:p>
        </w:tc>
      </w:tr>
      <w:tr w:rsidR="000C70BA" w:rsidRPr="00A27491"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A27491" w:rsidRDefault="000C70BA" w:rsidP="002E3FCC">
            <w:pPr>
              <w:pStyle w:val="TAC"/>
              <w:spacing w:line="256" w:lineRule="auto"/>
            </w:pPr>
            <w:r w:rsidRPr="00A27491">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A27491" w:rsidRDefault="000C70BA" w:rsidP="002E3FCC">
            <w:pPr>
              <w:pStyle w:val="TAC"/>
              <w:spacing w:line="256" w:lineRule="auto"/>
            </w:pPr>
            <w:r w:rsidRPr="00A27491">
              <w:t>P</w:t>
            </w:r>
          </w:p>
        </w:tc>
      </w:tr>
      <w:tr w:rsidR="000C70BA" w:rsidRPr="00A27491"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A27491" w:rsidRDefault="000C70BA" w:rsidP="002E3FCC">
            <w:pPr>
              <w:pStyle w:val="TAC"/>
              <w:spacing w:line="256" w:lineRule="auto"/>
            </w:pPr>
            <w:r w:rsidRPr="00A27491">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A27491" w:rsidRDefault="000C70BA" w:rsidP="002E3FCC">
            <w:pPr>
              <w:pStyle w:val="TAC"/>
              <w:spacing w:line="256" w:lineRule="auto"/>
            </w:pPr>
            <w:r w:rsidRPr="00A27491">
              <w:t>-</w:t>
            </w:r>
          </w:p>
        </w:tc>
      </w:tr>
      <w:tr w:rsidR="000C70BA" w:rsidRPr="00A27491"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A27491" w:rsidRDefault="000C70BA" w:rsidP="002E3FCC">
            <w:pPr>
              <w:pStyle w:val="TAC"/>
              <w:spacing w:line="256" w:lineRule="auto"/>
            </w:pPr>
            <w:r w:rsidRPr="00A27491">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6E5E818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A27491" w:rsidRDefault="000C70BA" w:rsidP="002E3FCC">
            <w:pPr>
              <w:pStyle w:val="TAC"/>
              <w:spacing w:line="256" w:lineRule="auto"/>
            </w:pPr>
            <w:r w:rsidRPr="00A27491">
              <w:t>P</w:t>
            </w:r>
          </w:p>
        </w:tc>
      </w:tr>
      <w:tr w:rsidR="000C70BA" w:rsidRPr="00A27491"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A27491" w:rsidRDefault="000C70BA" w:rsidP="002E3FCC">
            <w:pPr>
              <w:pStyle w:val="TAL"/>
              <w:spacing w:line="256" w:lineRule="auto"/>
            </w:pPr>
            <w:r w:rsidRPr="00A27491">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A27491" w:rsidRDefault="000C70BA" w:rsidP="002E3FCC">
            <w:pPr>
              <w:pStyle w:val="TAC"/>
              <w:spacing w:line="256" w:lineRule="auto"/>
            </w:pPr>
            <w:r w:rsidRPr="00A27491">
              <w:t>-</w:t>
            </w:r>
          </w:p>
        </w:tc>
      </w:tr>
      <w:tr w:rsidR="000C70BA" w:rsidRPr="00A27491"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A27491" w:rsidRDefault="000C70BA" w:rsidP="002E3FCC">
            <w:pPr>
              <w:pStyle w:val="TAL"/>
              <w:spacing w:line="256" w:lineRule="auto"/>
            </w:pPr>
            <w:r w:rsidRPr="00A27491">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A27491" w:rsidRDefault="000C70BA" w:rsidP="002E3FCC">
            <w:pPr>
              <w:pStyle w:val="TAC"/>
              <w:spacing w:line="256" w:lineRule="auto"/>
            </w:pPr>
            <w:r w:rsidRPr="00A27491">
              <w:t>-</w:t>
            </w:r>
          </w:p>
        </w:tc>
      </w:tr>
      <w:tr w:rsidR="000C70BA" w:rsidRPr="00A27491"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A27491" w:rsidRDefault="000C70BA" w:rsidP="002E3FCC">
            <w:pPr>
              <w:pStyle w:val="TAC"/>
              <w:spacing w:line="256" w:lineRule="auto"/>
            </w:pPr>
            <w:r w:rsidRPr="00A27491">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A27491" w:rsidRDefault="000C70BA" w:rsidP="002E3FCC">
            <w:pPr>
              <w:pStyle w:val="TAC"/>
              <w:spacing w:line="256" w:lineRule="auto"/>
            </w:pPr>
            <w:r w:rsidRPr="00A27491">
              <w:t>-</w:t>
            </w:r>
          </w:p>
        </w:tc>
      </w:tr>
      <w:tr w:rsidR="000C70BA" w:rsidRPr="00A27491"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A27491" w:rsidRDefault="000C70BA" w:rsidP="002E3FCC">
            <w:pPr>
              <w:pStyle w:val="TAC"/>
              <w:spacing w:line="256" w:lineRule="auto"/>
            </w:pPr>
            <w:r w:rsidRPr="00A27491">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A27491" w:rsidRDefault="000C70BA" w:rsidP="002E3FCC">
            <w:pPr>
              <w:pStyle w:val="TAL"/>
              <w:spacing w:line="256" w:lineRule="auto"/>
            </w:pPr>
            <w:r w:rsidRPr="00A27491">
              <w:t>Make the MCVideo User request to send media.</w:t>
            </w:r>
          </w:p>
          <w:p w14:paraId="7EF65A0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A27491" w:rsidRDefault="000C70BA" w:rsidP="002E3FCC">
            <w:pPr>
              <w:pStyle w:val="TAC"/>
              <w:spacing w:line="256" w:lineRule="auto"/>
            </w:pPr>
            <w:r w:rsidRPr="00A27491">
              <w:t>-</w:t>
            </w:r>
          </w:p>
        </w:tc>
      </w:tr>
      <w:tr w:rsidR="000C70BA" w:rsidRPr="00A27491"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A27491" w:rsidRDefault="000C70BA" w:rsidP="002E3FCC">
            <w:pPr>
              <w:pStyle w:val="TAC"/>
              <w:spacing w:line="256" w:lineRule="auto"/>
            </w:pPr>
            <w:r w:rsidRPr="00A27491">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A27491" w:rsidRDefault="000C70BA" w:rsidP="002E3FCC">
            <w:pPr>
              <w:pStyle w:val="TAC"/>
              <w:spacing w:line="256" w:lineRule="auto"/>
            </w:pPr>
            <w:r w:rsidRPr="00A27491">
              <w:t>P</w:t>
            </w:r>
          </w:p>
        </w:tc>
      </w:tr>
      <w:tr w:rsidR="000C70BA" w:rsidRPr="00A27491"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A27491" w:rsidRDefault="000C70BA" w:rsidP="002E3FCC">
            <w:pPr>
              <w:pStyle w:val="TAC"/>
              <w:spacing w:line="256" w:lineRule="auto"/>
            </w:pPr>
            <w:r w:rsidRPr="00A27491">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A27491" w:rsidRDefault="000C70BA" w:rsidP="002E3FCC">
            <w:pPr>
              <w:pStyle w:val="TAC"/>
              <w:spacing w:line="256" w:lineRule="auto"/>
            </w:pPr>
            <w:r w:rsidRPr="00A27491">
              <w:t>-</w:t>
            </w:r>
          </w:p>
        </w:tc>
      </w:tr>
      <w:tr w:rsidR="000C70BA" w:rsidRPr="00A27491"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A27491" w:rsidRDefault="000C70BA" w:rsidP="002E3FCC">
            <w:pPr>
              <w:pStyle w:val="TAC"/>
              <w:spacing w:line="256" w:lineRule="auto"/>
            </w:pPr>
            <w:r w:rsidRPr="00A27491">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0361818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A27491" w:rsidRDefault="000C70BA" w:rsidP="002E3FCC">
            <w:pPr>
              <w:pStyle w:val="TAC"/>
              <w:spacing w:line="256" w:lineRule="auto"/>
            </w:pPr>
            <w:r w:rsidRPr="00A27491">
              <w:t>P</w:t>
            </w:r>
          </w:p>
        </w:tc>
      </w:tr>
      <w:tr w:rsidR="000C70BA" w:rsidRPr="00A27491"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A27491" w:rsidRDefault="000C70BA" w:rsidP="002E3FCC">
            <w:pPr>
              <w:pStyle w:val="TAL"/>
              <w:spacing w:line="256" w:lineRule="auto"/>
            </w:pPr>
            <w:r w:rsidRPr="00A27491">
              <w:t xml:space="preserve">The SS-UE1 (MCVideo client) sends a </w:t>
            </w:r>
            <w:r w:rsidRPr="00A27491">
              <w:rPr>
                <w:rFonts w:cs="Arial"/>
                <w:szCs w:val="18"/>
              </w:rPr>
              <w:t>GROUP CALL IMMINENT PERIL END</w:t>
            </w:r>
            <w:r w:rsidRPr="00A27491">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A27491" w:rsidRDefault="000C70BA" w:rsidP="002E3FCC">
            <w:pPr>
              <w:pStyle w:val="TAC"/>
              <w:spacing w:line="256" w:lineRule="auto"/>
            </w:pPr>
            <w:r w:rsidRPr="00A27491">
              <w:t>-</w:t>
            </w:r>
          </w:p>
        </w:tc>
      </w:tr>
      <w:tr w:rsidR="000C70BA" w:rsidRPr="00A27491"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A27491" w:rsidRDefault="000C70BA" w:rsidP="002E3FCC">
            <w:pPr>
              <w:pStyle w:val="TAC"/>
              <w:spacing w:line="256" w:lineRule="auto"/>
            </w:pPr>
            <w:r w:rsidRPr="00A27491">
              <w:t>-</w:t>
            </w:r>
          </w:p>
        </w:tc>
      </w:tr>
      <w:tr w:rsidR="000C70BA" w:rsidRPr="00A27491"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25F41A9D" w14:textId="77777777" w:rsidR="000C70BA" w:rsidRPr="00A27491" w:rsidRDefault="000C70BA" w:rsidP="000C70BA"/>
    <w:p w14:paraId="20ADC11E" w14:textId="77777777" w:rsidR="000C70BA" w:rsidRPr="00A27491" w:rsidRDefault="000C70BA" w:rsidP="000C70BA">
      <w:pPr>
        <w:pStyle w:val="H6"/>
      </w:pPr>
      <w:r w:rsidRPr="00A27491">
        <w:t>7.1.1.2.3.3</w:t>
      </w:r>
      <w:r w:rsidRPr="00A27491">
        <w:tab/>
        <w:t>Specific message contents</w:t>
      </w:r>
    </w:p>
    <w:p w14:paraId="44D66BB2" w14:textId="77777777" w:rsidR="000C70BA" w:rsidRPr="00A27491" w:rsidRDefault="000C70BA" w:rsidP="000C70BA">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A27491" w:rsidRDefault="000C70BA" w:rsidP="002E3FCC">
            <w:pPr>
              <w:pStyle w:val="TAL"/>
              <w:spacing w:line="256" w:lineRule="auto"/>
            </w:pPr>
            <w:r w:rsidRPr="00A27491">
              <w:t xml:space="preserve">Derivation Path: TS </w:t>
            </w:r>
            <w:r w:rsidR="00960759">
              <w:t>37.579</w:t>
            </w:r>
            <w:r w:rsidRPr="00A27491">
              <w:t>-1 [2], Table 5.5.14.2-1</w:t>
            </w:r>
          </w:p>
        </w:tc>
      </w:tr>
      <w:tr w:rsidR="000C70BA" w:rsidRPr="00A27491"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A27491" w:rsidRDefault="000C70BA" w:rsidP="002E3FCC">
            <w:pPr>
              <w:pStyle w:val="TAH"/>
              <w:spacing w:line="256" w:lineRule="auto"/>
            </w:pPr>
            <w:r w:rsidRPr="00A27491">
              <w:t>Condition</w:t>
            </w:r>
          </w:p>
        </w:tc>
      </w:tr>
      <w:tr w:rsidR="000C70BA" w:rsidRPr="00A27491"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A27491" w:rsidRDefault="000C70BA" w:rsidP="002E3FCC">
            <w:pPr>
              <w:pStyle w:val="TAL"/>
              <w:spacing w:line="256" w:lineRule="auto"/>
            </w:pPr>
          </w:p>
        </w:tc>
      </w:tr>
      <w:tr w:rsidR="000C70BA" w:rsidRPr="00A27491"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A27491" w:rsidRDefault="000C70BA" w:rsidP="002E3FCC">
            <w:pPr>
              <w:pStyle w:val="TAL"/>
              <w:spacing w:line="256" w:lineRule="auto"/>
            </w:pPr>
          </w:p>
        </w:tc>
      </w:tr>
    </w:tbl>
    <w:p w14:paraId="40CFE5C0" w14:textId="77777777" w:rsidR="000C70BA" w:rsidRPr="00A27491" w:rsidRDefault="000C70BA" w:rsidP="000C70BA"/>
    <w:p w14:paraId="02ADC8CD" w14:textId="77777777" w:rsidR="000C70BA" w:rsidRPr="00A27491" w:rsidRDefault="000C70BA" w:rsidP="000C70BA">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A27491" w:rsidRDefault="000C70BA" w:rsidP="002E3FCC">
            <w:pPr>
              <w:pStyle w:val="TAH"/>
              <w:spacing w:line="256" w:lineRule="auto"/>
            </w:pPr>
            <w:r w:rsidRPr="00A27491">
              <w:t>Condition</w:t>
            </w:r>
          </w:p>
        </w:tc>
      </w:tr>
      <w:tr w:rsidR="000C70BA" w:rsidRPr="00A27491"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A27491" w:rsidRDefault="000C70BA" w:rsidP="002E3FCC">
            <w:pPr>
              <w:pStyle w:val="TAL"/>
              <w:spacing w:line="256" w:lineRule="auto"/>
            </w:pPr>
          </w:p>
        </w:tc>
      </w:tr>
      <w:tr w:rsidR="000C70BA" w:rsidRPr="00A27491"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A27491" w:rsidRDefault="000C70BA" w:rsidP="002E3FCC">
            <w:pPr>
              <w:pStyle w:val="TAL"/>
              <w:spacing w:line="256" w:lineRule="auto"/>
            </w:pPr>
          </w:p>
        </w:tc>
      </w:tr>
    </w:tbl>
    <w:p w14:paraId="2AC3045A" w14:textId="77777777" w:rsidR="000C70BA" w:rsidRPr="00A27491" w:rsidRDefault="000C70BA" w:rsidP="000C70BA"/>
    <w:p w14:paraId="168AB3C2" w14:textId="77777777" w:rsidR="000C70BA" w:rsidRPr="00A27491" w:rsidRDefault="000C70BA" w:rsidP="000C70BA">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2569FAA3" w14:textId="77777777" w:rsidR="000C70BA" w:rsidRPr="00A27491" w:rsidRDefault="000C70BA" w:rsidP="000C70BA"/>
    <w:p w14:paraId="6DC1075E" w14:textId="77777777" w:rsidR="000C70BA" w:rsidRPr="00A27491" w:rsidRDefault="000C70BA" w:rsidP="000C70BA">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w:t>
            </w:r>
          </w:p>
        </w:tc>
      </w:tr>
    </w:tbl>
    <w:p w14:paraId="1ABB78C4" w14:textId="77777777" w:rsidR="000C70BA" w:rsidRPr="00A27491" w:rsidRDefault="000C70BA" w:rsidP="000C70BA"/>
    <w:p w14:paraId="2514ADD4" w14:textId="77777777" w:rsidR="000C70BA" w:rsidRPr="00A27491" w:rsidRDefault="000C70BA" w:rsidP="000C70BA">
      <w:pPr>
        <w:pStyle w:val="TH"/>
      </w:pPr>
      <w:r w:rsidRPr="00A27491">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A27491" w:rsidRDefault="000C70BA" w:rsidP="002E3FCC">
            <w:pPr>
              <w:pStyle w:val="TAH"/>
              <w:spacing w:line="256" w:lineRule="auto"/>
            </w:pPr>
            <w:r w:rsidRPr="00A27491">
              <w:t>Condition</w:t>
            </w:r>
          </w:p>
        </w:tc>
      </w:tr>
      <w:tr w:rsidR="000C70BA" w:rsidRPr="00A27491"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A27491" w:rsidRDefault="000C70BA" w:rsidP="002E3FCC">
            <w:pPr>
              <w:pStyle w:val="TAL"/>
              <w:spacing w:line="256" w:lineRule="auto"/>
            </w:pPr>
          </w:p>
        </w:tc>
      </w:tr>
      <w:tr w:rsidR="000C70BA" w:rsidRPr="00A27491"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A27491" w:rsidRDefault="000C70BA" w:rsidP="002E3FCC">
            <w:pPr>
              <w:pStyle w:val="TAL"/>
              <w:spacing w:line="256" w:lineRule="auto"/>
            </w:pPr>
          </w:p>
        </w:tc>
      </w:tr>
    </w:tbl>
    <w:p w14:paraId="66570C43" w14:textId="77777777" w:rsidR="000C70BA" w:rsidRPr="00A27491" w:rsidRDefault="000C70BA" w:rsidP="000C70BA"/>
    <w:p w14:paraId="347E65F2" w14:textId="77777777" w:rsidR="000C70BA" w:rsidRPr="00A27491" w:rsidRDefault="000C70BA" w:rsidP="000C70BA">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A27491" w:rsidRDefault="000C70BA" w:rsidP="002E3FCC">
            <w:pPr>
              <w:pStyle w:val="TAH"/>
              <w:spacing w:line="256" w:lineRule="auto"/>
            </w:pPr>
            <w:r w:rsidRPr="00A27491">
              <w:t>Condition</w:t>
            </w:r>
          </w:p>
        </w:tc>
      </w:tr>
      <w:tr w:rsidR="000C70BA" w:rsidRPr="00A27491"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A27491" w:rsidRDefault="000C70BA" w:rsidP="002E3FCC">
            <w:pPr>
              <w:pStyle w:val="TAL"/>
              <w:spacing w:line="256" w:lineRule="auto"/>
            </w:pPr>
          </w:p>
        </w:tc>
      </w:tr>
      <w:tr w:rsidR="000C70BA" w:rsidRPr="00A27491"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A27491" w:rsidRDefault="000C70BA" w:rsidP="002E3FCC">
            <w:pPr>
              <w:pStyle w:val="TAL"/>
              <w:spacing w:line="256" w:lineRule="auto"/>
            </w:pPr>
          </w:p>
        </w:tc>
      </w:tr>
    </w:tbl>
    <w:p w14:paraId="54F2FB4C" w14:textId="77777777" w:rsidR="000C70BA" w:rsidRPr="00A27491" w:rsidRDefault="000C70BA" w:rsidP="000C70BA"/>
    <w:p w14:paraId="089F73CC" w14:textId="77777777" w:rsidR="000C70BA" w:rsidRPr="00A27491" w:rsidRDefault="000C70BA" w:rsidP="000C70BA">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1803E5B8" w14:textId="77777777" w:rsidR="000C70BA" w:rsidRPr="00A27491" w:rsidRDefault="000C70BA" w:rsidP="000C70BA"/>
    <w:p w14:paraId="68908FBE" w14:textId="77777777" w:rsidR="000C70BA" w:rsidRPr="00A27491" w:rsidRDefault="000C70BA" w:rsidP="000C70BA">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1FBC24E" w14:textId="77777777" w:rsidR="000C70BA" w:rsidRPr="00A27491" w:rsidRDefault="000C70BA" w:rsidP="000C70BA"/>
    <w:p w14:paraId="5259F8EF" w14:textId="77777777" w:rsidR="000C70BA" w:rsidRPr="00A27491" w:rsidRDefault="000C70BA" w:rsidP="000C70BA">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A27491" w:rsidRDefault="000C70BA" w:rsidP="002E3FCC">
            <w:pPr>
              <w:pStyle w:val="TAL"/>
              <w:spacing w:line="256" w:lineRule="auto"/>
            </w:pPr>
            <w:r w:rsidRPr="00A27491">
              <w:t xml:space="preserve">Derivation Path: TS </w:t>
            </w:r>
            <w:r w:rsidR="00960759">
              <w:t>37.579</w:t>
            </w:r>
            <w:r w:rsidRPr="00A27491">
              <w:t>-1 [2], Table 5.5.14.4-1, condition OFF-NETWORK</w:t>
            </w:r>
          </w:p>
        </w:tc>
      </w:tr>
      <w:tr w:rsidR="000C70BA" w:rsidRPr="00A27491"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A27491" w:rsidRDefault="000C70BA" w:rsidP="002E3FCC">
            <w:pPr>
              <w:pStyle w:val="TAH"/>
              <w:spacing w:line="256" w:lineRule="auto"/>
            </w:pPr>
            <w:r w:rsidRPr="00A27491">
              <w:t>Condition</w:t>
            </w:r>
          </w:p>
        </w:tc>
      </w:tr>
      <w:tr w:rsidR="000C70BA" w:rsidRPr="00A27491"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A27491" w:rsidRDefault="000C70BA" w:rsidP="002E3FCC">
            <w:pPr>
              <w:pStyle w:val="TAL"/>
              <w:spacing w:line="256" w:lineRule="auto"/>
              <w:rPr>
                <w:rFonts w:eastAsia="MS Mincho"/>
              </w:rPr>
            </w:pPr>
          </w:p>
        </w:tc>
      </w:tr>
    </w:tbl>
    <w:p w14:paraId="46892527" w14:textId="77777777" w:rsidR="000C70BA" w:rsidRPr="00A27491" w:rsidRDefault="000C70BA" w:rsidP="000C70BA"/>
    <w:p w14:paraId="16632C9A" w14:textId="77777777" w:rsidR="000C70BA" w:rsidRPr="00A27491" w:rsidRDefault="000C70BA" w:rsidP="000C70BA">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A27491" w:rsidRDefault="000C70BA" w:rsidP="002E3FCC">
            <w:pPr>
              <w:pStyle w:val="TAH"/>
              <w:spacing w:line="256" w:lineRule="auto"/>
            </w:pPr>
            <w:r w:rsidRPr="00A27491">
              <w:t>Condition</w:t>
            </w:r>
          </w:p>
        </w:tc>
      </w:tr>
      <w:tr w:rsidR="000C70BA" w:rsidRPr="00A27491"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A27491" w:rsidRDefault="000C70BA" w:rsidP="002E3FCC">
            <w:pPr>
              <w:pStyle w:val="TAL"/>
              <w:spacing w:line="256" w:lineRule="auto"/>
            </w:pPr>
          </w:p>
        </w:tc>
      </w:tr>
      <w:tr w:rsidR="000C70BA" w:rsidRPr="00A27491"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A27491" w:rsidRDefault="000C70BA" w:rsidP="002E3FCC">
            <w:pPr>
              <w:pStyle w:val="TAL"/>
              <w:spacing w:line="256" w:lineRule="auto"/>
            </w:pPr>
          </w:p>
        </w:tc>
      </w:tr>
    </w:tbl>
    <w:p w14:paraId="7EC2B546" w14:textId="77777777" w:rsidR="000C70BA" w:rsidRPr="00A27491" w:rsidRDefault="000C70BA" w:rsidP="000C70BA"/>
    <w:p w14:paraId="0EB13E43" w14:textId="77777777" w:rsidR="000C70BA" w:rsidRPr="00A27491" w:rsidRDefault="000C70BA" w:rsidP="000C70BA">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A27491" w:rsidRDefault="000C70BA" w:rsidP="002E3FCC">
            <w:pPr>
              <w:pStyle w:val="TAH"/>
              <w:spacing w:line="256" w:lineRule="auto"/>
            </w:pPr>
            <w:r w:rsidRPr="00A27491">
              <w:t>Condition</w:t>
            </w:r>
          </w:p>
        </w:tc>
      </w:tr>
      <w:tr w:rsidR="000C70BA" w:rsidRPr="00A27491"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A27491" w:rsidRDefault="000C70BA" w:rsidP="002E3FCC">
            <w:pPr>
              <w:pStyle w:val="TAL"/>
              <w:spacing w:line="256" w:lineRule="auto"/>
            </w:pPr>
          </w:p>
        </w:tc>
      </w:tr>
      <w:tr w:rsidR="000C70BA" w:rsidRPr="00A27491"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A27491" w:rsidRDefault="000C70BA" w:rsidP="002E3FCC">
            <w:pPr>
              <w:pStyle w:val="TAL"/>
              <w:spacing w:line="256" w:lineRule="auto"/>
            </w:pPr>
          </w:p>
        </w:tc>
      </w:tr>
    </w:tbl>
    <w:p w14:paraId="3248415F" w14:textId="77777777" w:rsidR="000C70BA" w:rsidRPr="00A27491" w:rsidRDefault="000C70BA" w:rsidP="000C70BA"/>
    <w:p w14:paraId="1900B8E6" w14:textId="77777777" w:rsidR="000C70BA" w:rsidRPr="00A27491" w:rsidRDefault="000C70BA" w:rsidP="000C70BA">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5E8C3B5C" w14:textId="77777777" w:rsidR="000C70BA" w:rsidRPr="00A27491" w:rsidRDefault="000C70BA" w:rsidP="000C70BA"/>
    <w:p w14:paraId="44CE32A1" w14:textId="77777777" w:rsidR="000C70BA" w:rsidRPr="00A27491" w:rsidRDefault="000C70BA" w:rsidP="000C70BA">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6E784680" w14:textId="77777777" w:rsidR="000C70BA" w:rsidRPr="00A27491" w:rsidRDefault="000C70BA" w:rsidP="000C70BA"/>
    <w:p w14:paraId="17359BCE" w14:textId="77777777" w:rsidR="000C70BA" w:rsidRPr="00A27491" w:rsidRDefault="000C70BA" w:rsidP="000C70BA">
      <w:pPr>
        <w:pStyle w:val="TH"/>
      </w:pPr>
      <w:r w:rsidRPr="00A27491">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A27491" w:rsidRDefault="000C70BA" w:rsidP="002E3FCC">
            <w:pPr>
              <w:pStyle w:val="TAL"/>
              <w:spacing w:line="256" w:lineRule="auto"/>
            </w:pPr>
            <w:r w:rsidRPr="00A27491">
              <w:t xml:space="preserve">Derivation Path: TS </w:t>
            </w:r>
            <w:r w:rsidR="00960759">
              <w:t>37.579</w:t>
            </w:r>
            <w:r w:rsidRPr="00A27491">
              <w:t>-1 [2], Table 5.5.14.5-1, condition OFF-NETWORK</w:t>
            </w:r>
          </w:p>
        </w:tc>
      </w:tr>
      <w:tr w:rsidR="000C70BA" w:rsidRPr="00A27491"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A27491" w:rsidRDefault="000C70BA" w:rsidP="002E3FCC">
            <w:pPr>
              <w:pStyle w:val="TAH"/>
              <w:spacing w:line="256" w:lineRule="auto"/>
            </w:pPr>
            <w:r w:rsidRPr="00A27491">
              <w:t>Condition</w:t>
            </w:r>
          </w:p>
        </w:tc>
      </w:tr>
      <w:tr w:rsidR="000C70BA" w:rsidRPr="00A27491"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A27491" w:rsidRDefault="000C70BA" w:rsidP="002E3FCC">
            <w:pPr>
              <w:pStyle w:val="TAL"/>
              <w:spacing w:line="256" w:lineRule="auto"/>
              <w:rPr>
                <w:rFonts w:eastAsia="MS Mincho"/>
              </w:rPr>
            </w:pPr>
          </w:p>
        </w:tc>
      </w:tr>
    </w:tbl>
    <w:p w14:paraId="73E1C06C" w14:textId="77777777" w:rsidR="000C70BA" w:rsidRPr="00A27491" w:rsidRDefault="000C70BA" w:rsidP="000C70BA"/>
    <w:p w14:paraId="369FD4EA" w14:textId="77777777" w:rsidR="000C70BA" w:rsidRPr="00A27491" w:rsidRDefault="000C70BA" w:rsidP="000C70BA">
      <w:pPr>
        <w:pStyle w:val="Heading4"/>
      </w:pPr>
      <w:bookmarkStart w:id="857" w:name="_Toc171440775"/>
      <w:bookmarkStart w:id="858" w:name="_Toc180160967"/>
      <w:r w:rsidRPr="00A27491">
        <w:t>7.1.1.3</w:t>
      </w:r>
      <w:r w:rsidRPr="00A27491">
        <w:tab/>
        <w:t>Off-network / Group Call / Emergency Call / Client Originated (CO)</w:t>
      </w:r>
      <w:bookmarkEnd w:id="857"/>
      <w:bookmarkEnd w:id="858"/>
    </w:p>
    <w:p w14:paraId="2CB7DB38" w14:textId="77777777" w:rsidR="000C70BA" w:rsidRPr="00A27491" w:rsidRDefault="000C70BA" w:rsidP="000C70BA">
      <w:pPr>
        <w:pStyle w:val="H6"/>
      </w:pPr>
      <w:r w:rsidRPr="00A27491">
        <w:t>7.1.1.3.1</w:t>
      </w:r>
      <w:r w:rsidRPr="00A27491">
        <w:tab/>
        <w:t>Test Purpose (TP)</w:t>
      </w:r>
    </w:p>
    <w:p w14:paraId="2461AE64" w14:textId="77777777" w:rsidR="000C70BA" w:rsidRPr="00A27491" w:rsidRDefault="000C70BA" w:rsidP="000C70BA">
      <w:pPr>
        <w:pStyle w:val="H6"/>
      </w:pPr>
      <w:r w:rsidRPr="00A27491">
        <w:t>(1)</w:t>
      </w:r>
    </w:p>
    <w:p w14:paraId="526BEAE6"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A27491" w:rsidRDefault="000C70BA" w:rsidP="000C70BA">
      <w:pPr>
        <w:pStyle w:val="PL"/>
      </w:pPr>
      <w:r w:rsidRPr="00A27491">
        <w:rPr>
          <w:b/>
        </w:rPr>
        <w:t>ensure that</w:t>
      </w:r>
      <w:r w:rsidRPr="00A27491">
        <w:t xml:space="preserve"> {</w:t>
      </w:r>
    </w:p>
    <w:p w14:paraId="7A9B322E"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emergency group call </w:t>
      </w:r>
      <w:r w:rsidRPr="00A27491">
        <w:t>}</w:t>
      </w:r>
    </w:p>
    <w:p w14:paraId="2EE0F66A"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emergency group call by sending a GROUP CALL ANNOUNCEMENT message, </w:t>
      </w:r>
      <w:r w:rsidRPr="00A27491">
        <w:rPr>
          <w:b/>
        </w:rPr>
        <w:t>and</w:t>
      </w:r>
      <w:r w:rsidRPr="00A27491">
        <w:t xml:space="preserve"> respects the transmission control imposed by the transmission control entity/arbitrator }</w:t>
      </w:r>
    </w:p>
    <w:p w14:paraId="075A02F9" w14:textId="77777777" w:rsidR="000C70BA" w:rsidRPr="00A27491" w:rsidRDefault="000C70BA" w:rsidP="000C70BA">
      <w:pPr>
        <w:pStyle w:val="PL"/>
      </w:pPr>
      <w:r w:rsidRPr="00A27491">
        <w:t xml:space="preserve">            }</w:t>
      </w:r>
    </w:p>
    <w:p w14:paraId="2330C25B" w14:textId="77777777" w:rsidR="000C70BA" w:rsidRPr="00A27491" w:rsidRDefault="000C70BA" w:rsidP="000C70BA">
      <w:pPr>
        <w:pStyle w:val="PL"/>
        <w:rPr>
          <w:b/>
        </w:rPr>
      </w:pPr>
    </w:p>
    <w:p w14:paraId="209CE3DE" w14:textId="77777777" w:rsidR="000C70BA" w:rsidRPr="00A27491" w:rsidRDefault="000C70BA" w:rsidP="000C70BA">
      <w:pPr>
        <w:pStyle w:val="H6"/>
      </w:pPr>
      <w:r w:rsidRPr="00A27491">
        <w:t>7.1.1.3.2</w:t>
      </w:r>
      <w:r w:rsidRPr="00A27491">
        <w:tab/>
        <w:t>Conformance requirements</w:t>
      </w:r>
    </w:p>
    <w:p w14:paraId="3DDE8813" w14:textId="77777777" w:rsidR="000C70BA" w:rsidRPr="00A27491" w:rsidRDefault="000C70BA" w:rsidP="000C70BA">
      <w:r w:rsidRPr="00A27491">
        <w:t xml:space="preserve">References: The conformance requirements covered in the current TC are specified in: </w:t>
      </w:r>
    </w:p>
    <w:p w14:paraId="1D17253C"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1BFC2A98" w14:textId="77777777" w:rsidR="000C70BA" w:rsidRPr="00A27491" w:rsidRDefault="000C70BA" w:rsidP="000C70BA">
      <w:r w:rsidRPr="00A27491">
        <w:t xml:space="preserve">[TS 24.281, clause </w:t>
      </w:r>
      <w:r w:rsidRPr="00A27491">
        <w:rPr>
          <w:lang w:eastAsia="zh-CN"/>
        </w:rPr>
        <w:t>9.3.2.4.2.1</w:t>
      </w:r>
      <w:r w:rsidRPr="00A27491">
        <w:t>]</w:t>
      </w:r>
    </w:p>
    <w:p w14:paraId="33FABABF" w14:textId="77777777" w:rsidR="000C70BA" w:rsidRPr="00A27491" w:rsidRDefault="000C70BA" w:rsidP="000C70BA">
      <w:r w:rsidRPr="00A27491">
        <w:t>When in the "S1: start-stop" state, upon an indication from an MCVideo user to initiate a group call for an MCVideo group ID, the MCVideo client:</w:t>
      </w:r>
    </w:p>
    <w:p w14:paraId="34DB0DB3"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52A95D79"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4673D5CE"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64DE1A6C"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7A8923A"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58FE919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9250602"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5C6449A0"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0E69633C" w14:textId="77777777" w:rsidR="000C70BA" w:rsidRPr="00A27491" w:rsidRDefault="000C70BA" w:rsidP="000C70BA">
      <w:r w:rsidRPr="00A27491">
        <w:t xml:space="preserve">[TS 24.281, clause </w:t>
      </w:r>
      <w:r w:rsidRPr="00A27491">
        <w:rPr>
          <w:lang w:eastAsia="zh-CN"/>
        </w:rPr>
        <w:t>9.3.2.4.2.2</w:t>
      </w:r>
      <w:r w:rsidRPr="00A27491">
        <w:t>]</w:t>
      </w:r>
    </w:p>
    <w:p w14:paraId="7C109BAE"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24316CD5"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1728DC5B"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159A52A6"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5C6157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1D6BDDEF"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4E2DEBDF" w14:textId="77777777" w:rsidR="000C70BA" w:rsidRPr="00A27491" w:rsidRDefault="000C70BA" w:rsidP="000C70BA">
      <w:r w:rsidRPr="00A27491">
        <w:t xml:space="preserve">[TS 24.281, clause </w:t>
      </w:r>
      <w:r w:rsidRPr="00A27491">
        <w:rPr>
          <w:lang w:eastAsia="zh-CN"/>
        </w:rPr>
        <w:t>9.3.2.4.3.1</w:t>
      </w:r>
      <w:r w:rsidRPr="00A27491">
        <w:t>]</w:t>
      </w:r>
    </w:p>
    <w:p w14:paraId="52BE9FE1"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76085AB8"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98D38D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9CA241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AD8331E"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332DE3EF"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028E2018"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2171EB26"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A56CDA7" w14:textId="77777777" w:rsidR="000C70BA" w:rsidRPr="00A27491" w:rsidRDefault="000C70BA" w:rsidP="000C70BA">
      <w:pPr>
        <w:pStyle w:val="B2"/>
      </w:pPr>
      <w:r w:rsidRPr="00A27491">
        <w:t>a)</w:t>
      </w:r>
      <w:r w:rsidRPr="00A27491">
        <w:tab/>
        <w:t>shall set the Call identifier IE to the stored call identifier of the call;</w:t>
      </w:r>
    </w:p>
    <w:p w14:paraId="5F1C36AA"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69FE09" w14:textId="77777777" w:rsidR="000C70BA" w:rsidRPr="00A27491" w:rsidRDefault="000C70BA" w:rsidP="000C70BA">
      <w:pPr>
        <w:pStyle w:val="B2"/>
      </w:pPr>
      <w:r w:rsidRPr="00A27491">
        <w:t>c)</w:t>
      </w:r>
      <w:r w:rsidRPr="00A27491">
        <w:tab/>
        <w:t>shall set the Refresh interval IE to the stored refresh interval of the call;</w:t>
      </w:r>
    </w:p>
    <w:p w14:paraId="754376C8"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830DCDB"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45957D53"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2F5A2BC"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470C802"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25B5DA08"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4C7A2E8F"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65912FF"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223A7B75"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89F0189"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470AA9EE"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7F25DC09"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6A773788"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9A5CC1"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0EE55E1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10574325"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EB78B0D"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625E5CCB"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591AC75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35D33A8"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5993ADF0"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184BE69"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C897D0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18EB9A2" w14:textId="77777777" w:rsidR="000C70BA" w:rsidRPr="00A27491" w:rsidRDefault="000C70BA" w:rsidP="000C70BA">
      <w:r w:rsidRPr="00A27491">
        <w:t>Upon receiving encoded media from the user or if encoded media is already buffered the transmission participant:</w:t>
      </w:r>
    </w:p>
    <w:p w14:paraId="4B743CE4"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4550C3C8"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4673980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5B9C7CF1"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D720411"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3A12C3D6" w14:textId="77777777" w:rsidR="000C70BA" w:rsidRPr="00A27491" w:rsidRDefault="000C70BA" w:rsidP="000C70BA">
      <w:pPr>
        <w:pStyle w:val="B1"/>
      </w:pPr>
      <w:r w:rsidRPr="00A27491">
        <w:t>1.</w:t>
      </w:r>
      <w:r w:rsidRPr="00A27491">
        <w:tab/>
        <w:t>shall stop timer T206 (Stop talking warning), if running;</w:t>
      </w:r>
    </w:p>
    <w:p w14:paraId="7CEFC367" w14:textId="77777777" w:rsidR="000C70BA" w:rsidRPr="00A27491" w:rsidRDefault="000C70BA" w:rsidP="000C70BA">
      <w:pPr>
        <w:pStyle w:val="B1"/>
      </w:pPr>
      <w:r w:rsidRPr="00A27491">
        <w:t>2.</w:t>
      </w:r>
      <w:r w:rsidRPr="00A27491">
        <w:tab/>
        <w:t>shall stop timer T207 (Stop talking), if running;</w:t>
      </w:r>
    </w:p>
    <w:p w14:paraId="15283E62"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3EDE1BC"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F9C29D"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63ABC84A"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02FB51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514431DD" w14:textId="77777777" w:rsidR="000C70BA" w:rsidRPr="00A27491" w:rsidRDefault="000C70BA" w:rsidP="000C70BA">
      <w:pPr>
        <w:pStyle w:val="H6"/>
      </w:pPr>
      <w:r w:rsidRPr="00A27491">
        <w:t>7.1.1.3.3</w:t>
      </w:r>
      <w:r w:rsidRPr="00A27491">
        <w:tab/>
        <w:t>Test description</w:t>
      </w:r>
    </w:p>
    <w:p w14:paraId="4039CFB0" w14:textId="77777777" w:rsidR="000C70BA" w:rsidRPr="00A27491" w:rsidRDefault="000C70BA" w:rsidP="000C70BA">
      <w:pPr>
        <w:pStyle w:val="H6"/>
      </w:pPr>
      <w:r w:rsidRPr="00A27491">
        <w:t>7.1.1.3.3.1</w:t>
      </w:r>
      <w:r w:rsidRPr="00A27491">
        <w:tab/>
        <w:t>Pre-test conditions</w:t>
      </w:r>
    </w:p>
    <w:p w14:paraId="04E17C11" w14:textId="77777777" w:rsidR="000C70BA" w:rsidRPr="00A27491" w:rsidRDefault="000C70BA" w:rsidP="000C70BA">
      <w:pPr>
        <w:pStyle w:val="H6"/>
      </w:pPr>
      <w:r w:rsidRPr="00A27491">
        <w:t>System Simulator:</w:t>
      </w:r>
    </w:p>
    <w:p w14:paraId="59614595" w14:textId="77777777" w:rsidR="000C70BA" w:rsidRPr="00A27491" w:rsidRDefault="000C70BA" w:rsidP="000C70BA">
      <w:pPr>
        <w:pStyle w:val="B1"/>
      </w:pPr>
      <w:r w:rsidRPr="00A27491">
        <w:t>-</w:t>
      </w:r>
      <w:r w:rsidRPr="00A27491">
        <w:tab/>
      </w:r>
      <w:r w:rsidRPr="00A27491">
        <w:rPr>
          <w:color w:val="000000"/>
        </w:rPr>
        <w:t>SS-UE1 (MCVideo client)</w:t>
      </w:r>
    </w:p>
    <w:p w14:paraId="03B741D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BADCD70"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A27491" w:rsidRDefault="000C70BA" w:rsidP="000C70BA">
      <w:pPr>
        <w:pStyle w:val="B1"/>
      </w:pPr>
      <w:r w:rsidRPr="00A27491">
        <w:t>-</w:t>
      </w:r>
      <w:r w:rsidRPr="00A27491">
        <w:tab/>
      </w:r>
      <w:r w:rsidRPr="00A27491">
        <w:rPr>
          <w:color w:val="000000"/>
        </w:rPr>
        <w:t>SS-NW (MCVideo server)</w:t>
      </w:r>
    </w:p>
    <w:p w14:paraId="7A24772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7CE3456" w14:textId="77777777" w:rsidR="000C70BA" w:rsidRPr="00A27491" w:rsidRDefault="000C70BA" w:rsidP="000C70BA">
      <w:pPr>
        <w:pStyle w:val="H6"/>
      </w:pPr>
      <w:r w:rsidRPr="00A27491">
        <w:t>IUT:</w:t>
      </w:r>
    </w:p>
    <w:p w14:paraId="0CBA8AD5" w14:textId="77777777" w:rsidR="000C70BA" w:rsidRPr="00A27491" w:rsidRDefault="000C70BA" w:rsidP="000C70BA">
      <w:pPr>
        <w:pStyle w:val="B1"/>
      </w:pPr>
      <w:r w:rsidRPr="00A27491">
        <w:t>-</w:t>
      </w:r>
      <w:r w:rsidRPr="00A27491">
        <w:tab/>
        <w:t>UE (MCVideo client)</w:t>
      </w:r>
    </w:p>
    <w:p w14:paraId="6B6CBAB5" w14:textId="7D99D67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543ADD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A27491" w:rsidRDefault="000C70BA" w:rsidP="000C70BA">
      <w:pPr>
        <w:pStyle w:val="H6"/>
      </w:pPr>
      <w:r w:rsidRPr="00A27491">
        <w:t>Preamble:</w:t>
      </w:r>
    </w:p>
    <w:p w14:paraId="10076741" w14:textId="73CD01A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710E23D" w14:textId="38E1C77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DC3E56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F4540F7" w14:textId="77777777" w:rsidR="000C70BA" w:rsidRPr="00A27491" w:rsidRDefault="000C70BA" w:rsidP="000C70BA">
      <w:pPr>
        <w:pStyle w:val="B1"/>
      </w:pPr>
      <w:r w:rsidRPr="00A27491">
        <w:t>-</w:t>
      </w:r>
      <w:r w:rsidRPr="00A27491">
        <w:tab/>
        <w:t>The UE is switched-off.</w:t>
      </w:r>
    </w:p>
    <w:p w14:paraId="2EDA30AD" w14:textId="77777777" w:rsidR="000C70BA" w:rsidRPr="00A27491" w:rsidRDefault="000C70BA" w:rsidP="000C70BA">
      <w:pPr>
        <w:pStyle w:val="B1"/>
      </w:pPr>
      <w:r w:rsidRPr="00A27491">
        <w:t>-</w:t>
      </w:r>
      <w:r w:rsidRPr="00A27491">
        <w:tab/>
        <w:t>UE States at the end of the preamble</w:t>
      </w:r>
    </w:p>
    <w:p w14:paraId="038A3ABD" w14:textId="77777777" w:rsidR="000C70BA" w:rsidRPr="00A27491" w:rsidRDefault="000C70BA" w:rsidP="000C70BA">
      <w:pPr>
        <w:pStyle w:val="B2"/>
      </w:pPr>
      <w:r w:rsidRPr="00A27491">
        <w:t>-</w:t>
      </w:r>
      <w:r w:rsidRPr="00A27491">
        <w:tab/>
        <w:t>The UE is in state 'switched-off'.</w:t>
      </w:r>
    </w:p>
    <w:p w14:paraId="68FC08A0" w14:textId="77777777" w:rsidR="000C70BA" w:rsidRPr="00A27491" w:rsidRDefault="000C70BA" w:rsidP="000C70BA">
      <w:pPr>
        <w:pStyle w:val="H6"/>
      </w:pPr>
      <w:r w:rsidRPr="00A27491">
        <w:t>7.1.1.3.3.2</w:t>
      </w:r>
      <w:r w:rsidRPr="00A27491">
        <w:tab/>
        <w:t>Test procedure sequence</w:t>
      </w:r>
    </w:p>
    <w:p w14:paraId="27E3C329" w14:textId="77777777" w:rsidR="000C70BA" w:rsidRPr="00A27491" w:rsidRDefault="000C70BA" w:rsidP="000C70BA">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A27491" w:rsidRDefault="000C70BA" w:rsidP="002E3FCC">
            <w:pPr>
              <w:pStyle w:val="TAH"/>
              <w:spacing w:line="256" w:lineRule="auto"/>
            </w:pPr>
            <w:r w:rsidRPr="00A27491">
              <w:t>Verdict</w:t>
            </w:r>
          </w:p>
        </w:tc>
      </w:tr>
      <w:tr w:rsidR="000C70BA" w:rsidRPr="00A27491"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A27491" w:rsidRDefault="000C70BA" w:rsidP="002E3FCC">
            <w:pPr>
              <w:pStyle w:val="TAH"/>
              <w:spacing w:line="256" w:lineRule="auto"/>
            </w:pPr>
          </w:p>
        </w:tc>
      </w:tr>
      <w:tr w:rsidR="000C70BA" w:rsidRPr="00A27491"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A27491" w:rsidRDefault="000C70BA" w:rsidP="002E3FCC">
            <w:pPr>
              <w:pStyle w:val="TAC"/>
              <w:spacing w:line="256" w:lineRule="auto"/>
            </w:pPr>
            <w:r w:rsidRPr="00A27491">
              <w:t>-</w:t>
            </w:r>
          </w:p>
        </w:tc>
      </w:tr>
      <w:tr w:rsidR="000C70BA" w:rsidRPr="00A27491"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A27491" w:rsidRDefault="000C70BA" w:rsidP="002E3FCC">
            <w:pPr>
              <w:pStyle w:val="TAL"/>
            </w:pPr>
            <w:r w:rsidRPr="00A27491">
              <w:t>Trigger the UE to reset UTC time and location.</w:t>
            </w:r>
          </w:p>
          <w:p w14:paraId="24613425" w14:textId="77777777" w:rsidR="000C70BA" w:rsidRPr="00A27491" w:rsidRDefault="000C70BA" w:rsidP="002E3FCC">
            <w:pPr>
              <w:pStyle w:val="TAL"/>
            </w:pPr>
          </w:p>
          <w:p w14:paraId="401A480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A27491" w:rsidRDefault="000C70BA" w:rsidP="002E3FCC">
            <w:pPr>
              <w:pStyle w:val="TAC"/>
              <w:spacing w:line="256" w:lineRule="auto"/>
            </w:pPr>
            <w:r w:rsidRPr="00A27491">
              <w:t>-</w:t>
            </w:r>
          </w:p>
        </w:tc>
      </w:tr>
      <w:tr w:rsidR="000C70BA" w:rsidRPr="00A27491"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00445826"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A27491" w:rsidRDefault="000C70BA" w:rsidP="002E3FCC">
            <w:pPr>
              <w:pStyle w:val="TAC"/>
              <w:spacing w:line="256" w:lineRule="auto"/>
            </w:pPr>
            <w:r w:rsidRPr="00A27491">
              <w:t>-</w:t>
            </w:r>
          </w:p>
        </w:tc>
      </w:tr>
      <w:tr w:rsidR="000C70BA" w:rsidRPr="00A27491"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A27491" w:rsidRDefault="000C70BA" w:rsidP="002E3FCC">
            <w:pPr>
              <w:pStyle w:val="TAL"/>
              <w:spacing w:line="256" w:lineRule="auto"/>
            </w:pPr>
            <w:r w:rsidRPr="00A27491">
              <w:t xml:space="preserve">Make the UE (MCVideo Client) initiate an off-network emergency group call with </w:t>
            </w:r>
            <w:r w:rsidRPr="00A27491">
              <w:rPr>
                <w:lang w:eastAsia="ko-KR"/>
              </w:rPr>
              <w:t>an explicit transmission request.</w:t>
            </w:r>
          </w:p>
          <w:p w14:paraId="557AFCC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A27491" w:rsidRDefault="000C70BA" w:rsidP="002E3FCC">
            <w:pPr>
              <w:pStyle w:val="TAC"/>
              <w:spacing w:line="256" w:lineRule="auto"/>
            </w:pPr>
            <w:r w:rsidRPr="00A27491">
              <w:t>-</w:t>
            </w:r>
          </w:p>
        </w:tc>
      </w:tr>
      <w:tr w:rsidR="000C70BA" w:rsidRPr="00A27491"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A27491" w:rsidRDefault="000C70BA" w:rsidP="002E3FCC">
            <w:pPr>
              <w:pStyle w:val="TAC"/>
              <w:spacing w:line="256" w:lineRule="auto"/>
            </w:pPr>
            <w:r w:rsidRPr="00A27491">
              <w:t>-</w:t>
            </w:r>
          </w:p>
        </w:tc>
      </w:tr>
      <w:tr w:rsidR="000C70BA" w:rsidRPr="00A27491"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9248A60"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A27491" w:rsidRDefault="000C70BA" w:rsidP="002E3FCC">
            <w:pPr>
              <w:pStyle w:val="TAC"/>
              <w:spacing w:line="256" w:lineRule="auto"/>
            </w:pPr>
            <w:r w:rsidRPr="00A27491">
              <w:t>P</w:t>
            </w:r>
          </w:p>
        </w:tc>
      </w:tr>
      <w:tr w:rsidR="000C70BA" w:rsidRPr="00A27491"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A27491" w:rsidRDefault="000C70BA" w:rsidP="002E3FCC">
            <w:pPr>
              <w:pStyle w:val="TAC"/>
              <w:spacing w:line="256" w:lineRule="auto"/>
            </w:pPr>
            <w:r w:rsidRPr="00A27491">
              <w:t>-</w:t>
            </w:r>
          </w:p>
        </w:tc>
      </w:tr>
      <w:tr w:rsidR="000C70BA" w:rsidRPr="00A27491"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A27491" w:rsidRDefault="000C70BA" w:rsidP="002E3FCC">
            <w:pPr>
              <w:pStyle w:val="TAC"/>
              <w:spacing w:line="256" w:lineRule="auto"/>
            </w:pPr>
            <w:r w:rsidRPr="00A27491">
              <w:t>P</w:t>
            </w:r>
          </w:p>
        </w:tc>
      </w:tr>
      <w:tr w:rsidR="000C70BA" w:rsidRPr="00A27491"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A27491" w:rsidRDefault="000C70BA" w:rsidP="002E3FCC">
            <w:pPr>
              <w:pStyle w:val="TAC"/>
              <w:spacing w:line="256" w:lineRule="auto"/>
            </w:pPr>
            <w:r w:rsidRPr="00A27491">
              <w:t>P</w:t>
            </w:r>
          </w:p>
        </w:tc>
      </w:tr>
      <w:tr w:rsidR="000C70BA" w:rsidRPr="00A27491"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A27491" w:rsidRDefault="000C70BA" w:rsidP="002E3FCC">
            <w:pPr>
              <w:pStyle w:val="TAC"/>
              <w:spacing w:line="256" w:lineRule="auto"/>
            </w:pPr>
            <w:r w:rsidRPr="00A27491">
              <w:t>-</w:t>
            </w:r>
          </w:p>
        </w:tc>
      </w:tr>
      <w:tr w:rsidR="000C70BA" w:rsidRPr="00A27491"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A27491" w:rsidRDefault="000C70BA" w:rsidP="002E3FCC">
            <w:pPr>
              <w:pStyle w:val="TAC"/>
              <w:spacing w:line="256" w:lineRule="auto"/>
            </w:pPr>
            <w:r w:rsidRPr="00A27491">
              <w:t>P</w:t>
            </w:r>
          </w:p>
        </w:tc>
      </w:tr>
      <w:tr w:rsidR="000C70BA" w:rsidRPr="00A27491"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A27491" w:rsidRDefault="000C70BA" w:rsidP="002E3FCC">
            <w:pPr>
              <w:pStyle w:val="TAL"/>
              <w:spacing w:line="256" w:lineRule="auto"/>
            </w:pPr>
            <w:r w:rsidRPr="00A27491">
              <w:t>Make the MCVideo User release transmission control.</w:t>
            </w:r>
          </w:p>
          <w:p w14:paraId="2AAE3595"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A27491" w:rsidRDefault="000C70BA" w:rsidP="002E3FCC">
            <w:pPr>
              <w:pStyle w:val="TAC"/>
              <w:spacing w:line="256" w:lineRule="auto"/>
            </w:pPr>
            <w:r w:rsidRPr="00A27491">
              <w:t>-</w:t>
            </w:r>
          </w:p>
        </w:tc>
      </w:tr>
      <w:tr w:rsidR="000C70BA" w:rsidRPr="00A27491"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A27491" w:rsidRDefault="000C70BA" w:rsidP="002E3FCC">
            <w:pPr>
              <w:pStyle w:val="TAC"/>
              <w:spacing w:line="256" w:lineRule="auto"/>
            </w:pPr>
            <w:r w:rsidRPr="00A27491">
              <w:t>P</w:t>
            </w:r>
          </w:p>
        </w:tc>
      </w:tr>
      <w:tr w:rsidR="000C70BA" w:rsidRPr="00A27491"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A27491" w:rsidRDefault="000C70BA" w:rsidP="002E3FCC">
            <w:pPr>
              <w:pStyle w:val="TAL"/>
              <w:spacing w:line="256" w:lineRule="auto"/>
            </w:pPr>
            <w:r w:rsidRPr="00A27491">
              <w:t>Make the UE (MCVideo Client) release the emergency group call.</w:t>
            </w:r>
          </w:p>
          <w:p w14:paraId="28CD6E3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A27491" w:rsidRDefault="000C70BA" w:rsidP="002E3FCC">
            <w:pPr>
              <w:pStyle w:val="TAC"/>
              <w:spacing w:line="256" w:lineRule="auto"/>
            </w:pPr>
            <w:r w:rsidRPr="00A27491">
              <w:t>-</w:t>
            </w:r>
          </w:p>
        </w:tc>
      </w:tr>
      <w:tr w:rsidR="000C70BA" w:rsidRPr="00A27491"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A27491" w:rsidRDefault="000C70BA" w:rsidP="002E3FCC">
            <w:pPr>
              <w:pStyle w:val="TAC"/>
              <w:spacing w:line="256" w:lineRule="auto"/>
            </w:pPr>
            <w:r w:rsidRPr="00A27491">
              <w:t>-</w:t>
            </w:r>
          </w:p>
        </w:tc>
      </w:tr>
      <w:tr w:rsidR="000C70BA" w:rsidRPr="00A27491"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2F0CA7FC" w14:textId="64B65F5C"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13953834"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A27491" w:rsidRDefault="000C70BA" w:rsidP="000C70BA"/>
    <w:p w14:paraId="5DDA51BC" w14:textId="77777777" w:rsidR="000C70BA" w:rsidRPr="00A27491" w:rsidRDefault="000C70BA" w:rsidP="000C70BA">
      <w:pPr>
        <w:pStyle w:val="H6"/>
        <w:rPr>
          <w:lang w:eastAsia="ko-KR"/>
        </w:rPr>
      </w:pPr>
      <w:r w:rsidRPr="00A27491">
        <w:t>7.1.1.3.3.3</w:t>
      </w:r>
      <w:r w:rsidRPr="00A27491">
        <w:tab/>
        <w:t>Specific message contents</w:t>
      </w:r>
    </w:p>
    <w:p w14:paraId="1B7E84D2" w14:textId="77777777" w:rsidR="000C70BA" w:rsidRPr="00A27491" w:rsidRDefault="000C70BA" w:rsidP="000C70BA">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3DCBC323" w14:textId="77777777" w:rsidR="000C70BA" w:rsidRPr="00A27491" w:rsidRDefault="000C70BA" w:rsidP="000C70BA"/>
    <w:p w14:paraId="4D09EE5B" w14:textId="77777777" w:rsidR="000C70BA" w:rsidRPr="00A27491" w:rsidRDefault="000C70BA" w:rsidP="000C70BA">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r w:rsidR="000C70BA" w:rsidRPr="00A27491"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A27491" w:rsidRDefault="000C70BA" w:rsidP="002E3FCC">
            <w:pPr>
              <w:pStyle w:val="TAH"/>
              <w:spacing w:line="256" w:lineRule="auto"/>
            </w:pPr>
            <w:r w:rsidRPr="00A27491">
              <w:t>Condition</w:t>
            </w:r>
          </w:p>
        </w:tc>
      </w:tr>
      <w:tr w:rsidR="000C70BA" w:rsidRPr="00A27491"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A27491" w:rsidRDefault="000C70BA" w:rsidP="002E3FCC">
            <w:pPr>
              <w:pStyle w:val="TAL"/>
              <w:spacing w:line="256" w:lineRule="auto"/>
            </w:pPr>
          </w:p>
        </w:tc>
      </w:tr>
    </w:tbl>
    <w:p w14:paraId="3049CF95" w14:textId="77777777" w:rsidR="000C70BA" w:rsidRPr="00A27491" w:rsidRDefault="000C70BA" w:rsidP="000C70BA"/>
    <w:p w14:paraId="1AAD597A" w14:textId="77777777" w:rsidR="000C70BA" w:rsidRPr="00A27491" w:rsidRDefault="000C70BA" w:rsidP="000C70BA">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11EA8C2C" w14:textId="77777777" w:rsidR="000C70BA" w:rsidRPr="00A27491" w:rsidRDefault="000C70BA" w:rsidP="000C70BA"/>
    <w:p w14:paraId="6E102044" w14:textId="77777777" w:rsidR="000C70BA" w:rsidRPr="00A27491" w:rsidRDefault="000C70BA" w:rsidP="000C70BA">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6CFBDD41" w14:textId="77777777" w:rsidR="000C70BA" w:rsidRPr="00A27491" w:rsidRDefault="000C70BA" w:rsidP="000C70BA"/>
    <w:p w14:paraId="1563F044" w14:textId="77777777" w:rsidR="000C70BA" w:rsidRPr="00A27491" w:rsidRDefault="000C70BA" w:rsidP="000C70BA">
      <w:pPr>
        <w:pStyle w:val="Heading4"/>
      </w:pPr>
      <w:bookmarkStart w:id="859" w:name="_Toc171440776"/>
      <w:bookmarkStart w:id="860" w:name="_Toc180160968"/>
      <w:r w:rsidRPr="00A27491">
        <w:t>7.1.1.4</w:t>
      </w:r>
      <w:r w:rsidRPr="00A27491">
        <w:tab/>
        <w:t>Off-network / Group Call / Emergency Call / Client Terminated (CT)</w:t>
      </w:r>
      <w:bookmarkEnd w:id="859"/>
      <w:bookmarkEnd w:id="860"/>
    </w:p>
    <w:p w14:paraId="360518AD" w14:textId="77777777" w:rsidR="000C70BA" w:rsidRPr="00A27491" w:rsidRDefault="000C70BA" w:rsidP="000C70BA">
      <w:pPr>
        <w:pStyle w:val="H6"/>
      </w:pPr>
      <w:r w:rsidRPr="00A27491">
        <w:t>7.1.1.4.1</w:t>
      </w:r>
      <w:r w:rsidRPr="00A27491">
        <w:tab/>
        <w:t>Test Purpose (TP)</w:t>
      </w:r>
    </w:p>
    <w:p w14:paraId="7C90729F" w14:textId="77777777" w:rsidR="000C70BA" w:rsidRPr="00A27491" w:rsidRDefault="000C70BA" w:rsidP="000C70BA">
      <w:pPr>
        <w:pStyle w:val="H6"/>
      </w:pPr>
      <w:r w:rsidRPr="00A27491">
        <w:t>(1)</w:t>
      </w:r>
    </w:p>
    <w:p w14:paraId="4C8A2C6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A27491" w:rsidRDefault="000C70BA" w:rsidP="000C70BA">
      <w:pPr>
        <w:pStyle w:val="PL"/>
      </w:pPr>
      <w:r w:rsidRPr="00A27491">
        <w:rPr>
          <w:b/>
        </w:rPr>
        <w:t>ensure that</w:t>
      </w:r>
      <w:r w:rsidRPr="00A27491">
        <w:t xml:space="preserve"> {</w:t>
      </w:r>
    </w:p>
    <w:p w14:paraId="400DA443"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emergency group call with Confirm mode indication present </w:t>
      </w:r>
      <w:r w:rsidRPr="00A27491">
        <w:t>}</w:t>
      </w:r>
    </w:p>
    <w:p w14:paraId="666383D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2C6BA36" w14:textId="77777777" w:rsidR="000C70BA" w:rsidRPr="00A27491" w:rsidRDefault="000C70BA" w:rsidP="000C70BA">
      <w:pPr>
        <w:pStyle w:val="PL"/>
      </w:pPr>
      <w:r w:rsidRPr="00A27491">
        <w:t xml:space="preserve">            }</w:t>
      </w:r>
    </w:p>
    <w:p w14:paraId="6CE265EF" w14:textId="77777777" w:rsidR="000C70BA" w:rsidRPr="00A27491" w:rsidRDefault="000C70BA" w:rsidP="000C70BA">
      <w:pPr>
        <w:pStyle w:val="PL"/>
        <w:rPr>
          <w:b/>
        </w:rPr>
      </w:pPr>
    </w:p>
    <w:p w14:paraId="446D6421" w14:textId="77777777" w:rsidR="000C70BA" w:rsidRPr="00A27491" w:rsidRDefault="000C70BA" w:rsidP="000C70BA">
      <w:pPr>
        <w:pStyle w:val="H6"/>
      </w:pPr>
      <w:r w:rsidRPr="00A27491">
        <w:t>7.1.1.4.2</w:t>
      </w:r>
      <w:r w:rsidRPr="00A27491">
        <w:tab/>
        <w:t>Conformance requirements</w:t>
      </w:r>
    </w:p>
    <w:p w14:paraId="33A72BD1"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2F48C4FF" w14:textId="77777777" w:rsidR="000C70BA" w:rsidRPr="00A27491" w:rsidRDefault="000C70BA" w:rsidP="000C70BA">
      <w:r w:rsidRPr="00A27491">
        <w:t xml:space="preserve">[TS 24.281, clause </w:t>
      </w:r>
      <w:r w:rsidRPr="00A27491">
        <w:rPr>
          <w:lang w:eastAsia="zh-CN"/>
        </w:rPr>
        <w:t>9.3.2.4.3.3</w:t>
      </w:r>
      <w:r w:rsidRPr="00A27491">
        <w:t>]</w:t>
      </w:r>
    </w:p>
    <w:p w14:paraId="15BA3CD6"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24BC9B2F"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29A31D0"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075ED4E"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671D7CCF"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14A093B"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0511C3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2B32BBE"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EA1C46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0EF7AB77"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4E799FC3"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2AF2EA23"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40D0294"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228B4A4" w14:textId="77777777" w:rsidR="000C70BA" w:rsidRPr="00A27491" w:rsidRDefault="000C70BA" w:rsidP="000C70BA">
      <w:pPr>
        <w:pStyle w:val="B2"/>
      </w:pPr>
      <w:r w:rsidRPr="00A27491">
        <w:t>a)</w:t>
      </w:r>
      <w:r w:rsidRPr="00A27491">
        <w:tab/>
        <w:t>shall establish a media session based on the stored SDP body of the call;</w:t>
      </w:r>
    </w:p>
    <w:p w14:paraId="2EA6DF5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52D36F7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468E88D"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17AE3068" w14:textId="77777777" w:rsidR="000C70BA" w:rsidRPr="00A27491" w:rsidRDefault="000C70BA" w:rsidP="000C70BA">
      <w:pPr>
        <w:pStyle w:val="B4"/>
      </w:pPr>
      <w:r w:rsidRPr="00A27491">
        <w:t>A)</w:t>
      </w:r>
      <w:r w:rsidRPr="00A27491">
        <w:tab/>
        <w:t>shall set the Call identifier IE to the stored call identifier of the call;</w:t>
      </w:r>
    </w:p>
    <w:p w14:paraId="1083CEB1"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2B9D05AA"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1EF086D"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0A2303E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7C58B71C"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275AE58"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27AE6BDE"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696CEDE6" w14:textId="77777777" w:rsidR="000C70BA" w:rsidRPr="00A27491" w:rsidRDefault="000C70BA" w:rsidP="000C70BA">
      <w:r w:rsidRPr="00A27491">
        <w:t>[TS 24.281, clause 9.3.3.4.5]</w:t>
      </w:r>
    </w:p>
    <w:p w14:paraId="12EF90FC"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0B99D3C4"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275DACDE"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4FBD8FFF"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364A1130"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52823953"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8DE0BA7"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2971F21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13612FD4"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27498D5"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E17DB6D"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1449B958"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6B58292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302FA23F"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E70261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1F7182EB"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60B826F1"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13BAE6E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4384532" w14:textId="77777777" w:rsidR="000C70BA" w:rsidRPr="00A27491" w:rsidRDefault="000C70BA" w:rsidP="000C70BA">
      <w:r w:rsidRPr="00A27491">
        <w:t>When an MCVideo call is established the terminating transmission participant:</w:t>
      </w:r>
    </w:p>
    <w:p w14:paraId="7DC34183"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6B54131" w14:textId="77777777" w:rsidR="000C70BA" w:rsidRPr="00A27491" w:rsidRDefault="000C70BA" w:rsidP="000C70BA">
      <w:pPr>
        <w:pStyle w:val="B1"/>
      </w:pPr>
      <w:r w:rsidRPr="00A27491">
        <w:t>2.</w:t>
      </w:r>
      <w:r w:rsidRPr="00A27491">
        <w:tab/>
        <w:t>shall start timer T230 (Inactivity); and</w:t>
      </w:r>
    </w:p>
    <w:p w14:paraId="3292BF5B" w14:textId="77777777" w:rsidR="000C70BA" w:rsidRPr="00A27491" w:rsidRDefault="000C70BA" w:rsidP="000C70BA">
      <w:pPr>
        <w:pStyle w:val="B1"/>
      </w:pPr>
      <w:r w:rsidRPr="00A27491">
        <w:t>3.</w:t>
      </w:r>
      <w:r w:rsidRPr="00A27491">
        <w:tab/>
        <w:t>shall enter 'O: silence' state.</w:t>
      </w:r>
    </w:p>
    <w:p w14:paraId="42C3D5A2" w14:textId="77777777" w:rsidR="000C70BA" w:rsidRPr="00A27491" w:rsidRDefault="000C70BA" w:rsidP="000C70BA">
      <w:r w:rsidRPr="00A27491">
        <w:t>[TS 24.581, clause 7.2.3.3.4]</w:t>
      </w:r>
    </w:p>
    <w:p w14:paraId="6DE77DF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64D77B70"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9A75F50"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650061EB" w14:textId="77777777" w:rsidR="000C70BA" w:rsidRPr="00A27491" w:rsidRDefault="000C70BA" w:rsidP="000C70BA">
      <w:pPr>
        <w:pStyle w:val="B1"/>
      </w:pPr>
      <w:r w:rsidRPr="00A27491">
        <w:t>3.</w:t>
      </w:r>
      <w:r w:rsidRPr="00A27491">
        <w:tab/>
        <w:t>shall stop timer T230 (Inactivity);</w:t>
      </w:r>
    </w:p>
    <w:p w14:paraId="5AB956C0"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1341F08D" w14:textId="77777777" w:rsidR="000C70BA" w:rsidRPr="00A27491" w:rsidRDefault="000C70BA" w:rsidP="000C70BA">
      <w:pPr>
        <w:pStyle w:val="B1"/>
      </w:pPr>
      <w:r w:rsidRPr="00A27491">
        <w:t>5.</w:t>
      </w:r>
      <w:r w:rsidRPr="00A27491">
        <w:tab/>
        <w:t>shall enter 'O: has no permission' state.</w:t>
      </w:r>
    </w:p>
    <w:p w14:paraId="63B5FACE" w14:textId="77777777" w:rsidR="000C70BA" w:rsidRPr="00A27491" w:rsidRDefault="000C70BA" w:rsidP="000C70BA">
      <w:r w:rsidRPr="00A27491">
        <w:t>[TS 24.581, clause 7.2.3.4.2]</w:t>
      </w:r>
    </w:p>
    <w:p w14:paraId="5763A9C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2574CADA"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0C96D056"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0C31D21"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2841431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AB6D956"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3BCA33E"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6CF43A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8647954"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118F3C99"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0D834BCE"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0FFE014" w14:textId="77777777" w:rsidR="000C70BA" w:rsidRPr="00A27491" w:rsidRDefault="000C70BA" w:rsidP="000C70BA">
      <w:pPr>
        <w:pStyle w:val="B1"/>
      </w:pPr>
      <w:r w:rsidRPr="00A27491">
        <w:t>2.</w:t>
      </w:r>
      <w:r w:rsidRPr="00A27491">
        <w:tab/>
        <w:t>shall provide transmission deny notification to the user;</w:t>
      </w:r>
    </w:p>
    <w:p w14:paraId="73440241"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13177127"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055C95A7"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4BE5C8C9" w14:textId="77777777" w:rsidR="000C70BA" w:rsidRPr="00A27491" w:rsidRDefault="000C70BA" w:rsidP="000C70BA">
      <w:pPr>
        <w:pStyle w:val="B1"/>
      </w:pPr>
      <w:r w:rsidRPr="00A27491">
        <w:t>1.</w:t>
      </w:r>
      <w:r w:rsidRPr="00A27491">
        <w:tab/>
        <w:t>shall stop the timer T201 (Transmission Request);</w:t>
      </w:r>
    </w:p>
    <w:p w14:paraId="4954ABCC"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504F96B6" w14:textId="77777777" w:rsidR="000C70BA" w:rsidRPr="00A27491" w:rsidRDefault="000C70BA" w:rsidP="000C70BA">
      <w:pPr>
        <w:pStyle w:val="B1"/>
      </w:pPr>
      <w:r w:rsidRPr="00A27491">
        <w:t>3.</w:t>
      </w:r>
      <w:r w:rsidRPr="00A27491">
        <w:tab/>
        <w:t>shall provide transmission deny notification to the user;</w:t>
      </w:r>
    </w:p>
    <w:p w14:paraId="1855A9A6"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2959FD81" w14:textId="77777777" w:rsidR="000C70BA" w:rsidRPr="00A27491" w:rsidRDefault="000C70BA" w:rsidP="000C70BA">
      <w:pPr>
        <w:pStyle w:val="B1"/>
      </w:pPr>
      <w:r w:rsidRPr="00A27491">
        <w:t>5.</w:t>
      </w:r>
      <w:r w:rsidRPr="00A27491">
        <w:tab/>
        <w:t>shall enter 'O: has no permission' state.</w:t>
      </w:r>
    </w:p>
    <w:p w14:paraId="7C5EFA2D" w14:textId="77777777" w:rsidR="000C70BA" w:rsidRPr="00A27491" w:rsidRDefault="000C70BA" w:rsidP="000C70BA">
      <w:pPr>
        <w:pStyle w:val="H6"/>
      </w:pPr>
      <w:r w:rsidRPr="00A27491">
        <w:t>7.1.1.4.3</w:t>
      </w:r>
      <w:r w:rsidRPr="00A27491">
        <w:tab/>
        <w:t>Test description</w:t>
      </w:r>
    </w:p>
    <w:p w14:paraId="62B09904" w14:textId="77777777" w:rsidR="000C70BA" w:rsidRPr="00A27491" w:rsidRDefault="000C70BA" w:rsidP="000C70BA">
      <w:pPr>
        <w:pStyle w:val="H6"/>
      </w:pPr>
      <w:r w:rsidRPr="00A27491">
        <w:t>7.1.1.4.3.1</w:t>
      </w:r>
      <w:r w:rsidRPr="00A27491">
        <w:tab/>
        <w:t>Pre-test conditions</w:t>
      </w:r>
    </w:p>
    <w:p w14:paraId="2BEB1448" w14:textId="77777777" w:rsidR="000C70BA" w:rsidRPr="00A27491" w:rsidRDefault="000C70BA" w:rsidP="000C70BA">
      <w:pPr>
        <w:pStyle w:val="H6"/>
      </w:pPr>
      <w:r w:rsidRPr="00A27491">
        <w:t>System Simulator:</w:t>
      </w:r>
    </w:p>
    <w:p w14:paraId="7475E239" w14:textId="77777777" w:rsidR="000C70BA" w:rsidRPr="00A27491" w:rsidRDefault="000C70BA" w:rsidP="000C70BA">
      <w:pPr>
        <w:pStyle w:val="B1"/>
      </w:pPr>
      <w:r w:rsidRPr="00A27491">
        <w:t>-</w:t>
      </w:r>
      <w:r w:rsidRPr="00A27491">
        <w:tab/>
      </w:r>
      <w:r w:rsidRPr="00A27491">
        <w:rPr>
          <w:color w:val="000000"/>
        </w:rPr>
        <w:t>SS-UE1 (MCVideo client)</w:t>
      </w:r>
    </w:p>
    <w:p w14:paraId="69749D44"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6F5BBD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A27491" w:rsidRDefault="000C70BA" w:rsidP="000C70BA">
      <w:pPr>
        <w:pStyle w:val="B1"/>
      </w:pPr>
      <w:r w:rsidRPr="00A27491">
        <w:t>-</w:t>
      </w:r>
      <w:r w:rsidRPr="00A27491">
        <w:tab/>
      </w:r>
      <w:r w:rsidRPr="00A27491">
        <w:rPr>
          <w:color w:val="000000"/>
        </w:rPr>
        <w:t>SS-NW (MCVideo server)</w:t>
      </w:r>
    </w:p>
    <w:p w14:paraId="6FBF307C" w14:textId="77777777" w:rsidR="000C70BA" w:rsidRPr="00A27491" w:rsidRDefault="000C70BA" w:rsidP="000C70BA">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568E5F7" w14:textId="77777777" w:rsidR="000C70BA" w:rsidRPr="00A27491" w:rsidRDefault="000C70BA" w:rsidP="000C70BA">
      <w:pPr>
        <w:pStyle w:val="H6"/>
      </w:pPr>
      <w:r w:rsidRPr="00A27491">
        <w:t>IUT:</w:t>
      </w:r>
    </w:p>
    <w:p w14:paraId="344B292C" w14:textId="77777777" w:rsidR="000C70BA" w:rsidRPr="00A27491" w:rsidRDefault="000C70BA" w:rsidP="000C70BA">
      <w:pPr>
        <w:pStyle w:val="B1"/>
      </w:pPr>
      <w:r w:rsidRPr="00A27491">
        <w:t>-</w:t>
      </w:r>
      <w:r w:rsidRPr="00A27491">
        <w:tab/>
        <w:t>UE (MCVideo client)</w:t>
      </w:r>
    </w:p>
    <w:p w14:paraId="42773ACD" w14:textId="0C768051"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179EB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A27491" w:rsidRDefault="000C70BA" w:rsidP="000C70BA">
      <w:pPr>
        <w:pStyle w:val="H6"/>
      </w:pPr>
      <w:r w:rsidRPr="00A27491">
        <w:t>Preamble:</w:t>
      </w:r>
    </w:p>
    <w:p w14:paraId="00C299F7" w14:textId="6824D1D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49951E7" w14:textId="275B0F6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48E7D519"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0E6FEA5" w14:textId="77777777" w:rsidR="000C70BA" w:rsidRPr="00A27491" w:rsidRDefault="000C70BA" w:rsidP="000C70BA">
      <w:pPr>
        <w:pStyle w:val="B1"/>
      </w:pPr>
      <w:r w:rsidRPr="00A27491">
        <w:t>-</w:t>
      </w:r>
      <w:r w:rsidRPr="00A27491">
        <w:tab/>
        <w:t>The UE is switched-off.</w:t>
      </w:r>
    </w:p>
    <w:p w14:paraId="38C3BC42" w14:textId="77777777" w:rsidR="000C70BA" w:rsidRPr="00A27491" w:rsidRDefault="000C70BA" w:rsidP="000C70BA">
      <w:pPr>
        <w:pStyle w:val="B1"/>
      </w:pPr>
      <w:r w:rsidRPr="00A27491">
        <w:t>-</w:t>
      </w:r>
      <w:r w:rsidRPr="00A27491">
        <w:tab/>
        <w:t>UE States at the end of the preamble</w:t>
      </w:r>
    </w:p>
    <w:p w14:paraId="481A1249" w14:textId="77777777" w:rsidR="000C70BA" w:rsidRPr="00A27491" w:rsidRDefault="000C70BA" w:rsidP="000C70BA">
      <w:pPr>
        <w:pStyle w:val="B2"/>
      </w:pPr>
      <w:r w:rsidRPr="00A27491">
        <w:t>-</w:t>
      </w:r>
      <w:r w:rsidRPr="00A27491">
        <w:tab/>
        <w:t>The UE is in state 'switched-off'.</w:t>
      </w:r>
    </w:p>
    <w:p w14:paraId="2B3C4573" w14:textId="77777777" w:rsidR="000C70BA" w:rsidRPr="00A27491" w:rsidRDefault="000C70BA" w:rsidP="000C70BA">
      <w:pPr>
        <w:pStyle w:val="H6"/>
      </w:pPr>
      <w:r w:rsidRPr="00A27491">
        <w:t>7.1.1.4.3.2</w:t>
      </w:r>
      <w:r w:rsidRPr="00A27491">
        <w:tab/>
        <w:t>Test procedure sequence</w:t>
      </w:r>
    </w:p>
    <w:p w14:paraId="424118D4" w14:textId="77777777" w:rsidR="000C70BA" w:rsidRPr="00A27491" w:rsidRDefault="000C70BA" w:rsidP="000C70BA">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A27491" w:rsidRDefault="000C70BA" w:rsidP="002E3FCC">
            <w:pPr>
              <w:pStyle w:val="TAH"/>
              <w:spacing w:line="256" w:lineRule="auto"/>
            </w:pPr>
            <w:r w:rsidRPr="00A27491">
              <w:t>Verdict</w:t>
            </w:r>
          </w:p>
        </w:tc>
      </w:tr>
      <w:tr w:rsidR="000C70BA" w:rsidRPr="00A27491"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A27491" w:rsidRDefault="000C70BA" w:rsidP="002E3FCC">
            <w:pPr>
              <w:pStyle w:val="TAH"/>
              <w:spacing w:line="256" w:lineRule="auto"/>
            </w:pPr>
          </w:p>
        </w:tc>
      </w:tr>
      <w:tr w:rsidR="000C70BA" w:rsidRPr="00A27491"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A27491" w:rsidRDefault="000C70BA" w:rsidP="002E3FCC">
            <w:pPr>
              <w:pStyle w:val="TAC"/>
              <w:spacing w:line="256" w:lineRule="auto"/>
            </w:pPr>
            <w:r w:rsidRPr="00A27491">
              <w:t>-</w:t>
            </w:r>
          </w:p>
        </w:tc>
      </w:tr>
      <w:tr w:rsidR="000C70BA" w:rsidRPr="00A27491"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A27491" w:rsidRDefault="000C70BA" w:rsidP="002E3FCC">
            <w:pPr>
              <w:pStyle w:val="TAL"/>
            </w:pPr>
            <w:r w:rsidRPr="00A27491">
              <w:t>Trigger the UE to reset UTC time and location.</w:t>
            </w:r>
          </w:p>
          <w:p w14:paraId="0B81213F" w14:textId="77777777" w:rsidR="000C70BA" w:rsidRPr="00A27491" w:rsidRDefault="000C70BA" w:rsidP="002E3FCC">
            <w:pPr>
              <w:pStyle w:val="TAL"/>
            </w:pPr>
          </w:p>
          <w:p w14:paraId="73E536B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A27491" w:rsidRDefault="000C70BA" w:rsidP="002E3FCC">
            <w:pPr>
              <w:pStyle w:val="TAC"/>
              <w:spacing w:line="256" w:lineRule="auto"/>
            </w:pPr>
            <w:r w:rsidRPr="00A27491">
              <w:t>-</w:t>
            </w:r>
          </w:p>
        </w:tc>
      </w:tr>
      <w:tr w:rsidR="000C70BA" w:rsidRPr="00A27491"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29627B3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A27491" w:rsidRDefault="000C70BA" w:rsidP="002E3FCC">
            <w:pPr>
              <w:pStyle w:val="TAC"/>
              <w:spacing w:line="256" w:lineRule="auto"/>
            </w:pPr>
            <w:r w:rsidRPr="00A27491">
              <w:t>-</w:t>
            </w:r>
          </w:p>
        </w:tc>
      </w:tr>
      <w:tr w:rsidR="000C70BA" w:rsidRPr="00A27491"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A27491" w:rsidRDefault="000C70BA" w:rsidP="002E3FCC">
            <w:pPr>
              <w:pStyle w:val="TAC"/>
              <w:spacing w:line="256" w:lineRule="auto"/>
            </w:pPr>
            <w:r w:rsidRPr="00A27491">
              <w:t>-</w:t>
            </w:r>
          </w:p>
        </w:tc>
      </w:tr>
      <w:tr w:rsidR="000C70BA" w:rsidRPr="00A27491"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A27491" w:rsidRDefault="000C70BA" w:rsidP="002E3FCC">
            <w:pPr>
              <w:pStyle w:val="TAL"/>
              <w:spacing w:line="256" w:lineRule="auto"/>
            </w:pPr>
            <w:r w:rsidRPr="00A27491">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A27491" w:rsidRDefault="000C70BA" w:rsidP="002E3FCC">
            <w:pPr>
              <w:pStyle w:val="TAC"/>
              <w:spacing w:line="256" w:lineRule="auto"/>
            </w:pPr>
            <w:r w:rsidRPr="00A27491">
              <w:t>-</w:t>
            </w:r>
          </w:p>
        </w:tc>
      </w:tr>
      <w:tr w:rsidR="000C70BA" w:rsidRPr="00A27491"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A27491" w:rsidRDefault="000C70BA" w:rsidP="002E3FCC">
            <w:pPr>
              <w:pStyle w:val="TAC"/>
              <w:spacing w:line="256" w:lineRule="auto"/>
            </w:pPr>
            <w:r w:rsidRPr="00A27491">
              <w:t>P</w:t>
            </w:r>
          </w:p>
        </w:tc>
      </w:tr>
      <w:tr w:rsidR="000C70BA" w:rsidRPr="00A27491"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A27491" w:rsidRDefault="000C70BA" w:rsidP="002E3FCC">
            <w:pPr>
              <w:pStyle w:val="TAC"/>
              <w:spacing w:line="256" w:lineRule="auto"/>
            </w:pPr>
            <w:r w:rsidRPr="00A27491">
              <w:t>-</w:t>
            </w:r>
          </w:p>
        </w:tc>
      </w:tr>
      <w:tr w:rsidR="000C70BA" w:rsidRPr="00A27491"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A27491" w:rsidRDefault="000C70BA" w:rsidP="002E3FCC">
            <w:pPr>
              <w:pStyle w:val="TAL"/>
              <w:spacing w:line="256" w:lineRule="auto"/>
            </w:pPr>
            <w:r w:rsidRPr="00A27491">
              <w:t>Make the MCVideo User request to send media.</w:t>
            </w:r>
          </w:p>
          <w:p w14:paraId="0B230BE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A27491" w:rsidRDefault="000C70BA" w:rsidP="002E3FCC">
            <w:pPr>
              <w:pStyle w:val="TAC"/>
              <w:spacing w:line="256" w:lineRule="auto"/>
            </w:pPr>
            <w:r w:rsidRPr="00A27491">
              <w:t>-</w:t>
            </w:r>
          </w:p>
        </w:tc>
      </w:tr>
      <w:tr w:rsidR="000C70BA" w:rsidRPr="00A27491"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A27491" w:rsidRDefault="000C70BA" w:rsidP="002E3FCC">
            <w:pPr>
              <w:pStyle w:val="TAC"/>
              <w:spacing w:line="256" w:lineRule="auto"/>
            </w:pPr>
            <w:r w:rsidRPr="00A27491">
              <w:t>P</w:t>
            </w:r>
          </w:p>
        </w:tc>
      </w:tr>
      <w:tr w:rsidR="000C70BA" w:rsidRPr="00A27491"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A27491" w:rsidRDefault="000C70BA" w:rsidP="002E3FCC">
            <w:pPr>
              <w:pStyle w:val="TAC"/>
              <w:spacing w:line="256" w:lineRule="auto"/>
            </w:pPr>
            <w:r w:rsidRPr="00A27491">
              <w:t>-</w:t>
            </w:r>
          </w:p>
        </w:tc>
      </w:tr>
      <w:tr w:rsidR="000C70BA" w:rsidRPr="00A27491"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39D4D2"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A27491" w:rsidRDefault="000C70BA" w:rsidP="002E3FCC">
            <w:pPr>
              <w:pStyle w:val="TAC"/>
              <w:spacing w:line="256" w:lineRule="auto"/>
            </w:pPr>
            <w:r w:rsidRPr="00A27491">
              <w:t>P</w:t>
            </w:r>
          </w:p>
        </w:tc>
      </w:tr>
      <w:tr w:rsidR="000C70BA" w:rsidRPr="00A27491"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A27491" w:rsidRDefault="000C70BA" w:rsidP="002E3FCC">
            <w:pPr>
              <w:pStyle w:val="TAC"/>
              <w:spacing w:line="256" w:lineRule="auto"/>
            </w:pPr>
            <w:r w:rsidRPr="00A27491">
              <w:t>-</w:t>
            </w:r>
          </w:p>
        </w:tc>
      </w:tr>
      <w:tr w:rsidR="000C70BA" w:rsidRPr="00A27491"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5DB2EB97" w14:textId="77777777" w:rsidR="000C70BA" w:rsidRPr="00A27491" w:rsidRDefault="000C70BA" w:rsidP="000C70BA"/>
    <w:p w14:paraId="3404D5F3" w14:textId="77777777" w:rsidR="000C70BA" w:rsidRPr="00A27491" w:rsidRDefault="000C70BA" w:rsidP="000C70BA">
      <w:pPr>
        <w:pStyle w:val="H6"/>
      </w:pPr>
      <w:r w:rsidRPr="00A27491">
        <w:t>7.1.1.4.3.3</w:t>
      </w:r>
      <w:r w:rsidRPr="00A27491">
        <w:tab/>
        <w:t>Specific message contents</w:t>
      </w:r>
    </w:p>
    <w:p w14:paraId="389099CE" w14:textId="77777777" w:rsidR="000C70BA" w:rsidRPr="00A27491" w:rsidRDefault="000C70BA" w:rsidP="000C70BA">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A27491" w:rsidRDefault="000C70BA" w:rsidP="002E3FCC">
            <w:pPr>
              <w:pStyle w:val="TAH"/>
              <w:spacing w:line="256" w:lineRule="auto"/>
            </w:pPr>
            <w:r w:rsidRPr="00A27491">
              <w:t>Condition</w:t>
            </w:r>
          </w:p>
        </w:tc>
      </w:tr>
      <w:tr w:rsidR="000C70BA" w:rsidRPr="00A27491"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A27491" w:rsidRDefault="000C70BA" w:rsidP="002E3FCC">
            <w:pPr>
              <w:pStyle w:val="TAL"/>
              <w:spacing w:line="256" w:lineRule="auto"/>
            </w:pPr>
          </w:p>
        </w:tc>
      </w:tr>
      <w:tr w:rsidR="000C70BA" w:rsidRPr="00A27491"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A27491" w:rsidRDefault="000C70BA" w:rsidP="002E3FCC">
            <w:pPr>
              <w:pStyle w:val="TAL"/>
              <w:spacing w:line="256" w:lineRule="auto"/>
            </w:pPr>
          </w:p>
        </w:tc>
      </w:tr>
    </w:tbl>
    <w:p w14:paraId="253E93D4" w14:textId="77777777" w:rsidR="000C70BA" w:rsidRPr="00A27491" w:rsidRDefault="000C70BA" w:rsidP="000C70BA"/>
    <w:p w14:paraId="6CB9FCC9" w14:textId="77777777" w:rsidR="000C70BA" w:rsidRPr="00A27491" w:rsidRDefault="000C70BA" w:rsidP="000C70BA">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bl>
    <w:p w14:paraId="52D46836" w14:textId="77777777" w:rsidR="000C70BA" w:rsidRPr="00A27491" w:rsidRDefault="000C70BA" w:rsidP="000C70BA"/>
    <w:p w14:paraId="39AED1BC" w14:textId="77777777" w:rsidR="000C70BA" w:rsidRPr="00A27491" w:rsidRDefault="000C70BA" w:rsidP="000C70BA">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A27491" w:rsidRDefault="000C70BA" w:rsidP="002E3FCC">
            <w:pPr>
              <w:pStyle w:val="TAH"/>
              <w:spacing w:line="256" w:lineRule="auto"/>
            </w:pPr>
            <w:r w:rsidRPr="00A27491">
              <w:t>Condition</w:t>
            </w:r>
          </w:p>
        </w:tc>
      </w:tr>
      <w:tr w:rsidR="000C70BA" w:rsidRPr="00A27491"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A27491" w:rsidRDefault="000C70BA" w:rsidP="002E3FCC">
            <w:pPr>
              <w:pStyle w:val="TAL"/>
              <w:spacing w:line="256" w:lineRule="auto"/>
            </w:pPr>
          </w:p>
        </w:tc>
      </w:tr>
      <w:tr w:rsidR="000C70BA" w:rsidRPr="00A27491"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A27491" w:rsidRDefault="000C70BA" w:rsidP="002E3FCC">
            <w:pPr>
              <w:pStyle w:val="TAL"/>
              <w:spacing w:line="256" w:lineRule="auto"/>
            </w:pPr>
          </w:p>
        </w:tc>
      </w:tr>
    </w:tbl>
    <w:p w14:paraId="095D1F18" w14:textId="77777777" w:rsidR="000C70BA" w:rsidRPr="00A27491" w:rsidRDefault="000C70BA" w:rsidP="000C70BA"/>
    <w:p w14:paraId="547E94BD" w14:textId="77777777" w:rsidR="000C70BA" w:rsidRPr="00A27491" w:rsidRDefault="000C70BA" w:rsidP="000C70BA">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2ECA4695" w14:textId="77777777" w:rsidR="000C70BA" w:rsidRPr="00A27491" w:rsidRDefault="000C70BA" w:rsidP="000C70BA"/>
    <w:p w14:paraId="210295D3" w14:textId="77777777" w:rsidR="000C70BA" w:rsidRPr="00A27491" w:rsidRDefault="000C70BA" w:rsidP="000C70BA">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40A56E5" w14:textId="77777777" w:rsidR="000C70BA" w:rsidRPr="00A27491" w:rsidRDefault="000C70BA" w:rsidP="000C70BA"/>
    <w:p w14:paraId="3BB44FC8" w14:textId="77777777" w:rsidR="000C70BA" w:rsidRPr="00A27491" w:rsidRDefault="000C70BA" w:rsidP="000C70BA">
      <w:pPr>
        <w:pStyle w:val="Heading4"/>
      </w:pPr>
      <w:bookmarkStart w:id="861" w:name="_Toc171440777"/>
      <w:bookmarkStart w:id="862" w:name="_Toc180160969"/>
      <w:r w:rsidRPr="00A27491">
        <w:t>7.1.1.5</w:t>
      </w:r>
      <w:r w:rsidRPr="00A27491">
        <w:tab/>
        <w:t>Off-network / Group Call / Imminent Peril Call / Client Originated (CO)</w:t>
      </w:r>
      <w:bookmarkEnd w:id="861"/>
      <w:bookmarkEnd w:id="862"/>
    </w:p>
    <w:p w14:paraId="0F65752A" w14:textId="77777777" w:rsidR="000C70BA" w:rsidRPr="00A27491" w:rsidRDefault="000C70BA" w:rsidP="000C70BA">
      <w:pPr>
        <w:pStyle w:val="H6"/>
      </w:pPr>
      <w:r w:rsidRPr="00A27491">
        <w:t>7.1.1.5.1</w:t>
      </w:r>
      <w:r w:rsidRPr="00A27491">
        <w:tab/>
        <w:t>Test Purpose (TP)</w:t>
      </w:r>
    </w:p>
    <w:p w14:paraId="424C8700" w14:textId="77777777" w:rsidR="000C70BA" w:rsidRPr="00A27491" w:rsidRDefault="000C70BA" w:rsidP="000C70BA">
      <w:pPr>
        <w:pStyle w:val="H6"/>
      </w:pPr>
      <w:r w:rsidRPr="00A27491">
        <w:t>(1)</w:t>
      </w:r>
    </w:p>
    <w:p w14:paraId="0CE3F46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A27491" w:rsidRDefault="000C70BA" w:rsidP="000C70BA">
      <w:pPr>
        <w:pStyle w:val="PL"/>
      </w:pPr>
      <w:r w:rsidRPr="00A27491">
        <w:rPr>
          <w:b/>
        </w:rPr>
        <w:t>ensure that</w:t>
      </w:r>
      <w:r w:rsidRPr="00A27491">
        <w:t xml:space="preserve"> {</w:t>
      </w:r>
    </w:p>
    <w:p w14:paraId="3D54FDF1"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imminent peril group call </w:t>
      </w:r>
      <w:r w:rsidRPr="00A27491">
        <w:t>}</w:t>
      </w:r>
    </w:p>
    <w:p w14:paraId="009ED5FB"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imminent peril group call by sending a GROUP CALL ANNOUNCEMENT message, </w:t>
      </w:r>
      <w:r w:rsidRPr="00A27491">
        <w:rPr>
          <w:b/>
        </w:rPr>
        <w:t>and</w:t>
      </w:r>
      <w:r w:rsidRPr="00A27491">
        <w:t xml:space="preserve"> respects the transmission control imposed by the transmission control entity/arbitrator }</w:t>
      </w:r>
    </w:p>
    <w:p w14:paraId="68839FF9" w14:textId="77777777" w:rsidR="000C70BA" w:rsidRPr="00A27491" w:rsidRDefault="000C70BA" w:rsidP="000C70BA">
      <w:pPr>
        <w:pStyle w:val="PL"/>
      </w:pPr>
      <w:r w:rsidRPr="00A27491">
        <w:t xml:space="preserve">            }</w:t>
      </w:r>
    </w:p>
    <w:p w14:paraId="1C9D1097" w14:textId="77777777" w:rsidR="000C70BA" w:rsidRPr="00A27491" w:rsidRDefault="000C70BA" w:rsidP="000C70BA">
      <w:pPr>
        <w:pStyle w:val="PL"/>
        <w:rPr>
          <w:b/>
        </w:rPr>
      </w:pPr>
    </w:p>
    <w:p w14:paraId="50923CD5" w14:textId="77777777" w:rsidR="000C70BA" w:rsidRPr="00A27491" w:rsidRDefault="000C70BA" w:rsidP="000C70BA">
      <w:pPr>
        <w:pStyle w:val="H6"/>
      </w:pPr>
      <w:r w:rsidRPr="00A27491">
        <w:t>7.1.1.5.2</w:t>
      </w:r>
      <w:r w:rsidRPr="00A27491">
        <w:tab/>
        <w:t>Conformance requirements</w:t>
      </w:r>
    </w:p>
    <w:p w14:paraId="15349844" w14:textId="77777777" w:rsidR="000C70BA" w:rsidRPr="00A27491" w:rsidRDefault="000C70BA" w:rsidP="000C70BA">
      <w:r w:rsidRPr="00A27491">
        <w:t xml:space="preserve">References: The conformance requirements covered in the current TC are specified in: </w:t>
      </w:r>
    </w:p>
    <w:p w14:paraId="1DC216DD"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39F3CB91" w14:textId="77777777" w:rsidR="000C70BA" w:rsidRPr="00A27491" w:rsidRDefault="000C70BA" w:rsidP="000C70BA">
      <w:r w:rsidRPr="00A27491">
        <w:t xml:space="preserve">[TS 24.281, clause </w:t>
      </w:r>
      <w:r w:rsidRPr="00A27491">
        <w:rPr>
          <w:lang w:eastAsia="zh-CN"/>
        </w:rPr>
        <w:t>9.3.2.4.2.1</w:t>
      </w:r>
      <w:r w:rsidRPr="00A27491">
        <w:t>]</w:t>
      </w:r>
    </w:p>
    <w:p w14:paraId="58D544C1" w14:textId="77777777" w:rsidR="000C70BA" w:rsidRPr="00A27491" w:rsidRDefault="000C70BA" w:rsidP="000C70BA">
      <w:r w:rsidRPr="00A27491">
        <w:t>When in the "S1: start-stop" state, upon an indication from an MCVideo user to initiate a group call for an MCVideo group ID, the MCVideo client:</w:t>
      </w:r>
    </w:p>
    <w:p w14:paraId="08BB7A1B"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1B48170E"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37A9453C"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3D1DDC5"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535B9A3"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091F91C9"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1B289141"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7E593E28"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40B272AD" w14:textId="77777777" w:rsidR="000C70BA" w:rsidRPr="00A27491" w:rsidRDefault="000C70BA" w:rsidP="000C70BA">
      <w:r w:rsidRPr="00A27491">
        <w:t xml:space="preserve">[TS 24.281, clause </w:t>
      </w:r>
      <w:r w:rsidRPr="00A27491">
        <w:rPr>
          <w:lang w:eastAsia="zh-CN"/>
        </w:rPr>
        <w:t>9.3.2.4.2.2</w:t>
      </w:r>
      <w:r w:rsidRPr="00A27491">
        <w:t>]</w:t>
      </w:r>
    </w:p>
    <w:p w14:paraId="18E6314A"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51FDA093"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0A060631"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42830A9"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34DF995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10A5F33"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5F2CAAC" w14:textId="77777777" w:rsidR="000C70BA" w:rsidRPr="00A27491" w:rsidRDefault="000C70BA" w:rsidP="000C70BA">
      <w:r w:rsidRPr="00A27491">
        <w:t xml:space="preserve">[TS 24.281, clause </w:t>
      </w:r>
      <w:r w:rsidRPr="00A27491">
        <w:rPr>
          <w:lang w:eastAsia="zh-CN"/>
        </w:rPr>
        <w:t>9.3.2.4.3.1</w:t>
      </w:r>
      <w:r w:rsidRPr="00A27491">
        <w:t>]</w:t>
      </w:r>
    </w:p>
    <w:p w14:paraId="4E55E33B"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FFB1CFE"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6F940C98"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1DB418A2"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2121CA9B"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2866684A"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7BBB9966"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66F8D8EF"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73A744D4" w14:textId="77777777" w:rsidR="000C70BA" w:rsidRPr="00A27491" w:rsidRDefault="000C70BA" w:rsidP="000C70BA">
      <w:pPr>
        <w:pStyle w:val="B2"/>
      </w:pPr>
      <w:r w:rsidRPr="00A27491">
        <w:t>a)</w:t>
      </w:r>
      <w:r w:rsidRPr="00A27491">
        <w:tab/>
        <w:t>shall set the Call identifier IE to the stored call identifier of the call;</w:t>
      </w:r>
    </w:p>
    <w:p w14:paraId="73086A74"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4E8E4A5" w14:textId="77777777" w:rsidR="000C70BA" w:rsidRPr="00A27491" w:rsidRDefault="000C70BA" w:rsidP="000C70BA">
      <w:pPr>
        <w:pStyle w:val="B2"/>
      </w:pPr>
      <w:r w:rsidRPr="00A27491">
        <w:t>c)</w:t>
      </w:r>
      <w:r w:rsidRPr="00A27491">
        <w:tab/>
        <w:t>shall set the Refresh interval IE to the stored refresh interval of the call;</w:t>
      </w:r>
    </w:p>
    <w:p w14:paraId="15985533"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10095567"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11E1C05"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0B25D039"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44B1DD78"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68A18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2AD58479"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5C47E3F5"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4D010B37"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C181552"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02F6CA8D"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0C53BF1"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99979A6"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4FDCB1C4"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609C8B9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0A3DC18"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93F866B"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514A0E4"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6D4BD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03E24F"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70DAAB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25A38C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0A40C0B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712D527D" w14:textId="77777777" w:rsidR="000C70BA" w:rsidRPr="00A27491" w:rsidRDefault="000C70BA" w:rsidP="000C70BA">
      <w:r w:rsidRPr="00A27491">
        <w:t>Upon receiving encoded media from the user or if encoded media is already buffered the transmission participant:</w:t>
      </w:r>
    </w:p>
    <w:p w14:paraId="72C27FD7"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2AAF53D1"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32F4461"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675F13B4"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4583D1C2"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6D12D27F" w14:textId="77777777" w:rsidR="000C70BA" w:rsidRPr="00A27491" w:rsidRDefault="000C70BA" w:rsidP="000C70BA">
      <w:pPr>
        <w:pStyle w:val="B1"/>
      </w:pPr>
      <w:r w:rsidRPr="00A27491">
        <w:t>1.</w:t>
      </w:r>
      <w:r w:rsidRPr="00A27491">
        <w:tab/>
        <w:t>shall stop timer T206 (Stop talking warning), if running;</w:t>
      </w:r>
    </w:p>
    <w:p w14:paraId="062235DF" w14:textId="77777777" w:rsidR="000C70BA" w:rsidRPr="00A27491" w:rsidRDefault="000C70BA" w:rsidP="000C70BA">
      <w:pPr>
        <w:pStyle w:val="B1"/>
      </w:pPr>
      <w:r w:rsidRPr="00A27491">
        <w:t>2.</w:t>
      </w:r>
      <w:r w:rsidRPr="00A27491">
        <w:tab/>
        <w:t>shall stop timer T207 (Stop talking), if running;</w:t>
      </w:r>
    </w:p>
    <w:p w14:paraId="6979567E"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6EF81F99"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FE12C24"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C6728C9"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C947A57"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472634D8" w14:textId="77777777" w:rsidR="000C70BA" w:rsidRPr="00A27491" w:rsidRDefault="000C70BA" w:rsidP="000C70BA">
      <w:pPr>
        <w:pStyle w:val="H6"/>
      </w:pPr>
      <w:r w:rsidRPr="00A27491">
        <w:t>7.1.1.5.3</w:t>
      </w:r>
      <w:r w:rsidRPr="00A27491">
        <w:tab/>
        <w:t>Test description</w:t>
      </w:r>
    </w:p>
    <w:p w14:paraId="1FC6291F" w14:textId="77777777" w:rsidR="000C70BA" w:rsidRPr="00A27491" w:rsidRDefault="000C70BA" w:rsidP="000C70BA">
      <w:pPr>
        <w:pStyle w:val="H6"/>
      </w:pPr>
      <w:r w:rsidRPr="00A27491">
        <w:t>7.1.1.5.3.1</w:t>
      </w:r>
      <w:r w:rsidRPr="00A27491">
        <w:tab/>
        <w:t>Pre-test conditions</w:t>
      </w:r>
    </w:p>
    <w:p w14:paraId="10245E42" w14:textId="77777777" w:rsidR="000C70BA" w:rsidRPr="00A27491" w:rsidRDefault="000C70BA" w:rsidP="000C70BA">
      <w:pPr>
        <w:pStyle w:val="H6"/>
      </w:pPr>
      <w:r w:rsidRPr="00A27491">
        <w:t>System Simulator:</w:t>
      </w:r>
    </w:p>
    <w:p w14:paraId="5E40D534" w14:textId="77777777" w:rsidR="000C70BA" w:rsidRPr="00A27491" w:rsidRDefault="000C70BA" w:rsidP="000C70BA">
      <w:pPr>
        <w:pStyle w:val="B1"/>
      </w:pPr>
      <w:r w:rsidRPr="00A27491">
        <w:t>-</w:t>
      </w:r>
      <w:r w:rsidRPr="00A27491">
        <w:tab/>
      </w:r>
      <w:r w:rsidRPr="00A27491">
        <w:rPr>
          <w:color w:val="000000"/>
        </w:rPr>
        <w:t>SS-UE1 (MCVideo client)</w:t>
      </w:r>
    </w:p>
    <w:p w14:paraId="784013D0"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D8EDF4A"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A27491" w:rsidRDefault="000C70BA" w:rsidP="000C70BA">
      <w:pPr>
        <w:pStyle w:val="B1"/>
      </w:pPr>
      <w:r w:rsidRPr="00A27491">
        <w:t>-</w:t>
      </w:r>
      <w:r w:rsidRPr="00A27491">
        <w:tab/>
      </w:r>
      <w:r w:rsidRPr="00A27491">
        <w:rPr>
          <w:color w:val="000000"/>
        </w:rPr>
        <w:t>SS-NW (MCVideo server)</w:t>
      </w:r>
    </w:p>
    <w:p w14:paraId="667236AB"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9EE2711" w14:textId="77777777" w:rsidR="000C70BA" w:rsidRPr="00A27491" w:rsidRDefault="000C70BA" w:rsidP="000C70BA">
      <w:pPr>
        <w:pStyle w:val="H6"/>
      </w:pPr>
      <w:r w:rsidRPr="00A27491">
        <w:t>IUT:</w:t>
      </w:r>
    </w:p>
    <w:p w14:paraId="005D7E83" w14:textId="77777777" w:rsidR="000C70BA" w:rsidRPr="00A27491" w:rsidRDefault="000C70BA" w:rsidP="000C70BA">
      <w:pPr>
        <w:pStyle w:val="B1"/>
      </w:pPr>
      <w:r w:rsidRPr="00A27491">
        <w:t>-</w:t>
      </w:r>
      <w:r w:rsidRPr="00A27491">
        <w:tab/>
        <w:t>UE (MCVideo client)</w:t>
      </w:r>
    </w:p>
    <w:p w14:paraId="1DCB1812" w14:textId="01FCAA6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1367320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A27491" w:rsidRDefault="000C70BA" w:rsidP="000C70BA">
      <w:pPr>
        <w:pStyle w:val="H6"/>
      </w:pPr>
      <w:r w:rsidRPr="00A27491">
        <w:t>Preamble:</w:t>
      </w:r>
    </w:p>
    <w:p w14:paraId="318869FE" w14:textId="0B7A4ED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595702D3" w14:textId="4EC76C92"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7A14326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DEFD92" w14:textId="77777777" w:rsidR="000C70BA" w:rsidRPr="00A27491" w:rsidRDefault="000C70BA" w:rsidP="000C70BA">
      <w:pPr>
        <w:pStyle w:val="B1"/>
      </w:pPr>
      <w:r w:rsidRPr="00A27491">
        <w:t>-</w:t>
      </w:r>
      <w:r w:rsidRPr="00A27491">
        <w:tab/>
        <w:t>The UE is switched-off.</w:t>
      </w:r>
    </w:p>
    <w:p w14:paraId="4CB2CDFD" w14:textId="77777777" w:rsidR="000C70BA" w:rsidRPr="00A27491" w:rsidRDefault="000C70BA" w:rsidP="000C70BA">
      <w:pPr>
        <w:pStyle w:val="B1"/>
      </w:pPr>
      <w:r w:rsidRPr="00A27491">
        <w:t>-</w:t>
      </w:r>
      <w:r w:rsidRPr="00A27491">
        <w:tab/>
        <w:t>UE States at the end of the preamble</w:t>
      </w:r>
    </w:p>
    <w:p w14:paraId="029537CF" w14:textId="77777777" w:rsidR="000C70BA" w:rsidRPr="00A27491" w:rsidRDefault="000C70BA" w:rsidP="000C70BA">
      <w:pPr>
        <w:pStyle w:val="B2"/>
      </w:pPr>
      <w:r w:rsidRPr="00A27491">
        <w:t>-</w:t>
      </w:r>
      <w:r w:rsidRPr="00A27491">
        <w:tab/>
        <w:t>The UE is in state 'switched-off'.</w:t>
      </w:r>
    </w:p>
    <w:p w14:paraId="318AABF5" w14:textId="77777777" w:rsidR="000C70BA" w:rsidRPr="00A27491" w:rsidRDefault="000C70BA" w:rsidP="000C70BA">
      <w:pPr>
        <w:pStyle w:val="H6"/>
      </w:pPr>
      <w:r w:rsidRPr="00A27491">
        <w:t>7.1.1.5.3.2</w:t>
      </w:r>
      <w:r w:rsidRPr="00A27491">
        <w:tab/>
        <w:t>Test procedure sequence</w:t>
      </w:r>
    </w:p>
    <w:p w14:paraId="2FF3B2D8" w14:textId="77777777" w:rsidR="000C70BA" w:rsidRPr="00A27491" w:rsidRDefault="000C70BA" w:rsidP="000C70BA">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A27491" w:rsidRDefault="000C70BA" w:rsidP="002E3FCC">
            <w:pPr>
              <w:pStyle w:val="TAH"/>
              <w:spacing w:line="256" w:lineRule="auto"/>
            </w:pPr>
            <w:r w:rsidRPr="00A27491">
              <w:t>Verdict</w:t>
            </w:r>
          </w:p>
        </w:tc>
      </w:tr>
      <w:tr w:rsidR="000C70BA" w:rsidRPr="00A27491"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A27491" w:rsidRDefault="000C70BA" w:rsidP="002E3FCC">
            <w:pPr>
              <w:pStyle w:val="TAH"/>
              <w:spacing w:line="256" w:lineRule="auto"/>
            </w:pPr>
          </w:p>
        </w:tc>
      </w:tr>
      <w:tr w:rsidR="000C70BA" w:rsidRPr="00A27491"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A27491" w:rsidRDefault="000C70BA" w:rsidP="002E3FCC">
            <w:pPr>
              <w:pStyle w:val="TAC"/>
              <w:spacing w:line="256" w:lineRule="auto"/>
            </w:pPr>
            <w:r w:rsidRPr="00A27491">
              <w:t>-</w:t>
            </w:r>
          </w:p>
        </w:tc>
      </w:tr>
      <w:tr w:rsidR="000C70BA" w:rsidRPr="00A27491"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A27491" w:rsidRDefault="000C70BA" w:rsidP="002E3FCC">
            <w:pPr>
              <w:pStyle w:val="TAL"/>
            </w:pPr>
            <w:r w:rsidRPr="00A27491">
              <w:t>Trigger the UE to reset UTC time and location.</w:t>
            </w:r>
          </w:p>
          <w:p w14:paraId="147EEEBB" w14:textId="77777777" w:rsidR="000C70BA" w:rsidRPr="00A27491" w:rsidRDefault="000C70BA" w:rsidP="002E3FCC">
            <w:pPr>
              <w:pStyle w:val="TAL"/>
            </w:pPr>
          </w:p>
          <w:p w14:paraId="649938E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A27491" w:rsidRDefault="000C70BA" w:rsidP="002E3FCC">
            <w:pPr>
              <w:pStyle w:val="TAC"/>
              <w:spacing w:line="256" w:lineRule="auto"/>
            </w:pPr>
            <w:r w:rsidRPr="00A27491">
              <w:t>-</w:t>
            </w:r>
          </w:p>
        </w:tc>
      </w:tr>
      <w:tr w:rsidR="000C70BA" w:rsidRPr="00A27491"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AF92DC9"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A27491" w:rsidRDefault="000C70BA" w:rsidP="002E3FCC">
            <w:pPr>
              <w:pStyle w:val="TAC"/>
              <w:spacing w:line="256" w:lineRule="auto"/>
            </w:pPr>
            <w:r w:rsidRPr="00A27491">
              <w:t>-</w:t>
            </w:r>
          </w:p>
        </w:tc>
      </w:tr>
      <w:tr w:rsidR="000C70BA" w:rsidRPr="00A27491"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A27491" w:rsidRDefault="000C70BA" w:rsidP="002E3FCC">
            <w:pPr>
              <w:pStyle w:val="TAL"/>
              <w:spacing w:line="256" w:lineRule="auto"/>
            </w:pPr>
            <w:r w:rsidRPr="00A27491">
              <w:t xml:space="preserve">Make the UE (MCVideo Client) initiate an off-network imminent peril group call with </w:t>
            </w:r>
            <w:r w:rsidRPr="00A27491">
              <w:rPr>
                <w:lang w:eastAsia="ko-KR"/>
              </w:rPr>
              <w:t>an explicit transmission request.</w:t>
            </w:r>
          </w:p>
          <w:p w14:paraId="190EBD6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A27491" w:rsidRDefault="000C70BA" w:rsidP="002E3FCC">
            <w:pPr>
              <w:pStyle w:val="TAC"/>
              <w:spacing w:line="256" w:lineRule="auto"/>
            </w:pPr>
            <w:r w:rsidRPr="00A27491">
              <w:t>-</w:t>
            </w:r>
          </w:p>
        </w:tc>
      </w:tr>
      <w:tr w:rsidR="000C70BA" w:rsidRPr="00A27491"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A27491" w:rsidRDefault="000C70BA" w:rsidP="002E3FCC">
            <w:pPr>
              <w:pStyle w:val="TAC"/>
              <w:spacing w:line="256" w:lineRule="auto"/>
            </w:pPr>
            <w:r w:rsidRPr="00A27491">
              <w:t>-</w:t>
            </w:r>
          </w:p>
        </w:tc>
      </w:tr>
      <w:tr w:rsidR="000C70BA" w:rsidRPr="00A27491"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446FCC79"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A27491" w:rsidRDefault="000C70BA" w:rsidP="002E3FCC">
            <w:pPr>
              <w:pStyle w:val="TAC"/>
              <w:spacing w:line="256" w:lineRule="auto"/>
            </w:pPr>
            <w:r w:rsidRPr="00A27491">
              <w:t>P</w:t>
            </w:r>
          </w:p>
        </w:tc>
      </w:tr>
      <w:tr w:rsidR="000C70BA" w:rsidRPr="00A27491"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A27491" w:rsidRDefault="000C70BA" w:rsidP="002E3FCC">
            <w:pPr>
              <w:pStyle w:val="TAC"/>
              <w:spacing w:line="256" w:lineRule="auto"/>
            </w:pPr>
            <w:r w:rsidRPr="00A27491">
              <w:t>-</w:t>
            </w:r>
          </w:p>
        </w:tc>
      </w:tr>
      <w:tr w:rsidR="000C70BA" w:rsidRPr="00A27491"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A27491" w:rsidRDefault="000C70BA" w:rsidP="002E3FCC">
            <w:pPr>
              <w:pStyle w:val="TAC"/>
              <w:spacing w:line="256" w:lineRule="auto"/>
            </w:pPr>
            <w:r w:rsidRPr="00A27491">
              <w:t>P</w:t>
            </w:r>
          </w:p>
        </w:tc>
      </w:tr>
      <w:tr w:rsidR="000C70BA" w:rsidRPr="00A27491"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A27491" w:rsidRDefault="000C70BA" w:rsidP="002E3FCC">
            <w:pPr>
              <w:pStyle w:val="TAC"/>
              <w:spacing w:line="256" w:lineRule="auto"/>
            </w:pPr>
            <w:r w:rsidRPr="00A27491">
              <w:t>P</w:t>
            </w:r>
          </w:p>
        </w:tc>
      </w:tr>
      <w:tr w:rsidR="000C70BA" w:rsidRPr="00A27491"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A27491" w:rsidRDefault="000C70BA" w:rsidP="002E3FCC">
            <w:pPr>
              <w:pStyle w:val="TAC"/>
              <w:spacing w:line="256" w:lineRule="auto"/>
            </w:pPr>
            <w:r w:rsidRPr="00A27491">
              <w:t>-</w:t>
            </w:r>
          </w:p>
        </w:tc>
      </w:tr>
      <w:tr w:rsidR="000C70BA" w:rsidRPr="00A27491"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A27491" w:rsidRDefault="000C70BA" w:rsidP="002E3FCC">
            <w:pPr>
              <w:pStyle w:val="TAC"/>
              <w:spacing w:line="256" w:lineRule="auto"/>
            </w:pPr>
            <w:r w:rsidRPr="00A27491">
              <w:t>P</w:t>
            </w:r>
          </w:p>
        </w:tc>
      </w:tr>
      <w:tr w:rsidR="000C70BA" w:rsidRPr="00A27491"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A27491" w:rsidRDefault="000C70BA" w:rsidP="002E3FCC">
            <w:pPr>
              <w:pStyle w:val="TAL"/>
              <w:spacing w:line="256" w:lineRule="auto"/>
            </w:pPr>
            <w:r w:rsidRPr="00A27491">
              <w:t>Make the MCVideo User release transmission control.</w:t>
            </w:r>
          </w:p>
          <w:p w14:paraId="2AE9441F"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A27491" w:rsidRDefault="000C70BA" w:rsidP="002E3FCC">
            <w:pPr>
              <w:pStyle w:val="TAC"/>
              <w:spacing w:line="256" w:lineRule="auto"/>
            </w:pPr>
            <w:r w:rsidRPr="00A27491">
              <w:t>-</w:t>
            </w:r>
          </w:p>
        </w:tc>
      </w:tr>
      <w:tr w:rsidR="000C70BA" w:rsidRPr="00A27491"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A27491" w:rsidRDefault="000C70BA" w:rsidP="002E3FCC">
            <w:pPr>
              <w:pStyle w:val="TAC"/>
              <w:spacing w:line="256" w:lineRule="auto"/>
            </w:pPr>
            <w:r w:rsidRPr="00A27491">
              <w:t>P</w:t>
            </w:r>
          </w:p>
        </w:tc>
      </w:tr>
      <w:tr w:rsidR="000C70BA" w:rsidRPr="00A27491"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A27491" w:rsidRDefault="000C70BA" w:rsidP="002E3FCC">
            <w:pPr>
              <w:pStyle w:val="TAL"/>
              <w:spacing w:line="256" w:lineRule="auto"/>
            </w:pPr>
            <w:r w:rsidRPr="00A27491">
              <w:t>Make the UE (MCVideo Client) release the imminent peril group call.</w:t>
            </w:r>
          </w:p>
          <w:p w14:paraId="6155283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A27491" w:rsidRDefault="000C70BA" w:rsidP="002E3FCC">
            <w:pPr>
              <w:pStyle w:val="TAC"/>
              <w:spacing w:line="256" w:lineRule="auto"/>
            </w:pPr>
            <w:r w:rsidRPr="00A27491">
              <w:t>-</w:t>
            </w:r>
          </w:p>
        </w:tc>
      </w:tr>
      <w:tr w:rsidR="000C70BA" w:rsidRPr="00A27491"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A27491" w:rsidRDefault="000C70BA" w:rsidP="002E3FCC">
            <w:pPr>
              <w:pStyle w:val="TAC"/>
              <w:spacing w:line="256" w:lineRule="auto"/>
            </w:pPr>
            <w:r w:rsidRPr="00A27491">
              <w:t>-</w:t>
            </w:r>
          </w:p>
        </w:tc>
      </w:tr>
      <w:tr w:rsidR="000C70BA" w:rsidRPr="00A27491"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0AF3C1B" w14:textId="34599B6D"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3DA1CBBA"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A27491" w:rsidRDefault="000C70BA" w:rsidP="000C70BA"/>
    <w:p w14:paraId="4B1F66D7" w14:textId="77777777" w:rsidR="000C70BA" w:rsidRPr="00A27491" w:rsidRDefault="000C70BA" w:rsidP="000C70BA">
      <w:pPr>
        <w:pStyle w:val="H6"/>
        <w:rPr>
          <w:lang w:eastAsia="ko-KR"/>
        </w:rPr>
      </w:pPr>
      <w:r w:rsidRPr="00A27491">
        <w:t>7.1.1.5.3.3</w:t>
      </w:r>
      <w:r w:rsidRPr="00A27491">
        <w:tab/>
        <w:t>Specific message contents</w:t>
      </w:r>
    </w:p>
    <w:p w14:paraId="0EB92AE3" w14:textId="77777777" w:rsidR="000C70BA" w:rsidRPr="00A27491" w:rsidRDefault="000C70BA" w:rsidP="000C70BA">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4EBBA901" w14:textId="77777777" w:rsidR="000C70BA" w:rsidRPr="00A27491" w:rsidRDefault="000C70BA" w:rsidP="000C70BA"/>
    <w:p w14:paraId="104F7504" w14:textId="77777777" w:rsidR="000C70BA" w:rsidRPr="00A27491" w:rsidRDefault="000C70BA" w:rsidP="000C70BA">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r w:rsidR="000C70BA" w:rsidRPr="00A27491"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A27491" w:rsidRDefault="000C70BA" w:rsidP="002E3FCC">
            <w:pPr>
              <w:pStyle w:val="TAH"/>
              <w:spacing w:line="256" w:lineRule="auto"/>
            </w:pPr>
            <w:r w:rsidRPr="00A27491">
              <w:t>Condition</w:t>
            </w:r>
          </w:p>
        </w:tc>
      </w:tr>
      <w:tr w:rsidR="000C70BA" w:rsidRPr="00A27491"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A27491" w:rsidRDefault="000C70BA" w:rsidP="002E3FCC">
            <w:pPr>
              <w:pStyle w:val="TAL"/>
              <w:spacing w:line="256" w:lineRule="auto"/>
            </w:pPr>
          </w:p>
        </w:tc>
      </w:tr>
    </w:tbl>
    <w:p w14:paraId="38D607C0" w14:textId="77777777" w:rsidR="000C70BA" w:rsidRPr="00A27491" w:rsidRDefault="000C70BA" w:rsidP="000C70BA"/>
    <w:p w14:paraId="05F42C51" w14:textId="77777777" w:rsidR="000C70BA" w:rsidRPr="00A27491" w:rsidRDefault="000C70BA" w:rsidP="000C70BA">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2F883D37" w14:textId="77777777" w:rsidR="000C70BA" w:rsidRPr="00A27491" w:rsidRDefault="000C70BA" w:rsidP="000C70BA"/>
    <w:p w14:paraId="18A14578" w14:textId="77777777" w:rsidR="000C70BA" w:rsidRPr="00A27491" w:rsidRDefault="000C70BA" w:rsidP="000C70BA">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5D88FC59" w14:textId="77777777" w:rsidR="000C70BA" w:rsidRPr="00A27491" w:rsidRDefault="000C70BA" w:rsidP="000C70BA"/>
    <w:p w14:paraId="6B45C0E4" w14:textId="77777777" w:rsidR="000C70BA" w:rsidRPr="00A27491" w:rsidRDefault="000C70BA" w:rsidP="000C70BA">
      <w:pPr>
        <w:pStyle w:val="Heading4"/>
      </w:pPr>
      <w:bookmarkStart w:id="863" w:name="_Toc171440778"/>
      <w:bookmarkStart w:id="864" w:name="_Toc180160970"/>
      <w:r w:rsidRPr="00A27491">
        <w:t>7.1.1.6</w:t>
      </w:r>
      <w:r w:rsidRPr="00A27491">
        <w:tab/>
        <w:t>Off-network / Group Call / Imminent Peril Call / Client Terminated (CT)</w:t>
      </w:r>
      <w:bookmarkEnd w:id="863"/>
      <w:bookmarkEnd w:id="864"/>
    </w:p>
    <w:p w14:paraId="6E05CD82" w14:textId="77777777" w:rsidR="000C70BA" w:rsidRPr="00A27491" w:rsidRDefault="000C70BA" w:rsidP="000C70BA">
      <w:pPr>
        <w:pStyle w:val="H6"/>
      </w:pPr>
      <w:r w:rsidRPr="00A27491">
        <w:t>7.1.1.6.1</w:t>
      </w:r>
      <w:r w:rsidRPr="00A27491">
        <w:tab/>
        <w:t>Test Purpose (TP)</w:t>
      </w:r>
    </w:p>
    <w:p w14:paraId="6FA9D69B" w14:textId="77777777" w:rsidR="000C70BA" w:rsidRPr="00A27491" w:rsidRDefault="000C70BA" w:rsidP="000C70BA">
      <w:pPr>
        <w:pStyle w:val="H6"/>
      </w:pPr>
      <w:r w:rsidRPr="00A27491">
        <w:t>(1)</w:t>
      </w:r>
    </w:p>
    <w:p w14:paraId="619AE52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A27491" w:rsidRDefault="000C70BA" w:rsidP="000C70BA">
      <w:pPr>
        <w:pStyle w:val="PL"/>
      </w:pPr>
      <w:r w:rsidRPr="00A27491">
        <w:rPr>
          <w:b/>
        </w:rPr>
        <w:t>ensure that</w:t>
      </w:r>
      <w:r w:rsidRPr="00A27491">
        <w:t xml:space="preserve"> {</w:t>
      </w:r>
    </w:p>
    <w:p w14:paraId="37C38ACF"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imminent peril group call with Confirm mode indication present </w:t>
      </w:r>
      <w:r w:rsidRPr="00A27491">
        <w:t>}</w:t>
      </w:r>
    </w:p>
    <w:p w14:paraId="63B103B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8E929A7" w14:textId="77777777" w:rsidR="000C70BA" w:rsidRPr="00A27491" w:rsidRDefault="000C70BA" w:rsidP="000C70BA">
      <w:pPr>
        <w:pStyle w:val="PL"/>
      </w:pPr>
      <w:r w:rsidRPr="00A27491">
        <w:t xml:space="preserve">            }</w:t>
      </w:r>
    </w:p>
    <w:p w14:paraId="43EFA3CA" w14:textId="77777777" w:rsidR="000C70BA" w:rsidRPr="00A27491" w:rsidRDefault="000C70BA" w:rsidP="000C70BA">
      <w:pPr>
        <w:pStyle w:val="PL"/>
        <w:rPr>
          <w:b/>
        </w:rPr>
      </w:pPr>
    </w:p>
    <w:p w14:paraId="5B6B5818" w14:textId="77777777" w:rsidR="000C70BA" w:rsidRPr="00A27491" w:rsidRDefault="000C70BA" w:rsidP="000C70BA">
      <w:pPr>
        <w:pStyle w:val="H6"/>
      </w:pPr>
      <w:r w:rsidRPr="00A27491">
        <w:t>7.1.1.6.2</w:t>
      </w:r>
      <w:r w:rsidRPr="00A27491">
        <w:tab/>
        <w:t>Conformance requirements</w:t>
      </w:r>
    </w:p>
    <w:p w14:paraId="401F7725"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122AABE6" w14:textId="77777777" w:rsidR="000C70BA" w:rsidRPr="00A27491" w:rsidRDefault="000C70BA" w:rsidP="000C70BA">
      <w:r w:rsidRPr="00A27491">
        <w:t xml:space="preserve">[TS 24.281, clause </w:t>
      </w:r>
      <w:r w:rsidRPr="00A27491">
        <w:rPr>
          <w:lang w:eastAsia="zh-CN"/>
        </w:rPr>
        <w:t>9.3.2.4.3.3</w:t>
      </w:r>
      <w:r w:rsidRPr="00A27491">
        <w:t>]</w:t>
      </w:r>
    </w:p>
    <w:p w14:paraId="0A1147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53FBAA75"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8C72C6F"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0C0087AD"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0B61BA50"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F3546F6"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79F0122C"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9F614C7"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087D44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5E6CA22"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71E5523D"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590F0D7"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4741331"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1411034A" w14:textId="77777777" w:rsidR="000C70BA" w:rsidRPr="00A27491" w:rsidRDefault="000C70BA" w:rsidP="000C70BA">
      <w:pPr>
        <w:pStyle w:val="B2"/>
      </w:pPr>
      <w:r w:rsidRPr="00A27491">
        <w:t>a)</w:t>
      </w:r>
      <w:r w:rsidRPr="00A27491">
        <w:tab/>
        <w:t>shall establish a media session based on the stored SDP body of the call;</w:t>
      </w:r>
    </w:p>
    <w:p w14:paraId="6BB7E21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086A16CE"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8F98D03"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8A3A46D" w14:textId="77777777" w:rsidR="000C70BA" w:rsidRPr="00A27491" w:rsidRDefault="000C70BA" w:rsidP="000C70BA">
      <w:pPr>
        <w:pStyle w:val="B4"/>
      </w:pPr>
      <w:r w:rsidRPr="00A27491">
        <w:t>A)</w:t>
      </w:r>
      <w:r w:rsidRPr="00A27491">
        <w:tab/>
        <w:t>shall set the Call identifier IE to the stored call identifier of the call;</w:t>
      </w:r>
    </w:p>
    <w:p w14:paraId="48E7B87F"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7C9DC43D"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B7E4BC6"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72DCF4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74F922"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986653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33E6D7D6"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9F2FE31" w14:textId="77777777" w:rsidR="000C70BA" w:rsidRPr="00A27491" w:rsidRDefault="000C70BA" w:rsidP="000C70BA">
      <w:r w:rsidRPr="00A27491">
        <w:t>[TS 24.281, clause 9.3.3.4.5]</w:t>
      </w:r>
    </w:p>
    <w:p w14:paraId="3A0E6249"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54DD651B"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4C7CADCD"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66246803"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1DB7336D"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3CAB80"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A8C0B3D"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199816C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7AAE8E2E"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5917C44"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0958F26E"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459228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A8D7FB6"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1694296"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2C235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3E53EEC9"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34FC6CD6"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52E8231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2E96D890" w14:textId="77777777" w:rsidR="000C70BA" w:rsidRPr="00A27491" w:rsidRDefault="000C70BA" w:rsidP="000C70BA">
      <w:r w:rsidRPr="00A27491">
        <w:t>When an MCVideo call is established the terminating transmission participant:</w:t>
      </w:r>
    </w:p>
    <w:p w14:paraId="6BFED06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8E9D59" w14:textId="77777777" w:rsidR="000C70BA" w:rsidRPr="00A27491" w:rsidRDefault="000C70BA" w:rsidP="000C70BA">
      <w:pPr>
        <w:pStyle w:val="B1"/>
      </w:pPr>
      <w:r w:rsidRPr="00A27491">
        <w:t>2.</w:t>
      </w:r>
      <w:r w:rsidRPr="00A27491">
        <w:tab/>
        <w:t>shall start timer T230 (Inactivity); and</w:t>
      </w:r>
    </w:p>
    <w:p w14:paraId="5F371833" w14:textId="77777777" w:rsidR="000C70BA" w:rsidRPr="00A27491" w:rsidRDefault="000C70BA" w:rsidP="000C70BA">
      <w:pPr>
        <w:pStyle w:val="B1"/>
      </w:pPr>
      <w:r w:rsidRPr="00A27491">
        <w:t>3.</w:t>
      </w:r>
      <w:r w:rsidRPr="00A27491">
        <w:tab/>
        <w:t>shall enter 'O: silence' state.</w:t>
      </w:r>
    </w:p>
    <w:p w14:paraId="5FA8578F" w14:textId="77777777" w:rsidR="000C70BA" w:rsidRPr="00A27491" w:rsidRDefault="000C70BA" w:rsidP="000C70BA">
      <w:r w:rsidRPr="00A27491">
        <w:t>[TS 24.581, clause 7.2.3.3.4]</w:t>
      </w:r>
    </w:p>
    <w:p w14:paraId="5833EC87"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B05E03E"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0B788544"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99D33E8" w14:textId="77777777" w:rsidR="000C70BA" w:rsidRPr="00A27491" w:rsidRDefault="000C70BA" w:rsidP="000C70BA">
      <w:pPr>
        <w:pStyle w:val="B1"/>
      </w:pPr>
      <w:r w:rsidRPr="00A27491">
        <w:t>3.</w:t>
      </w:r>
      <w:r w:rsidRPr="00A27491">
        <w:tab/>
        <w:t>shall stop timer T230 (Inactivity);</w:t>
      </w:r>
    </w:p>
    <w:p w14:paraId="0EDD1996"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532B3BD9" w14:textId="77777777" w:rsidR="000C70BA" w:rsidRPr="00A27491" w:rsidRDefault="000C70BA" w:rsidP="000C70BA">
      <w:pPr>
        <w:pStyle w:val="B1"/>
      </w:pPr>
      <w:r w:rsidRPr="00A27491">
        <w:t>5.</w:t>
      </w:r>
      <w:r w:rsidRPr="00A27491">
        <w:tab/>
        <w:t>shall enter 'O: has no permission' state.</w:t>
      </w:r>
    </w:p>
    <w:p w14:paraId="3CA3E20D" w14:textId="77777777" w:rsidR="000C70BA" w:rsidRPr="00A27491" w:rsidRDefault="000C70BA" w:rsidP="000C70BA">
      <w:r w:rsidRPr="00A27491">
        <w:t>[TS 24.581, clause 7.2.3.4.2]</w:t>
      </w:r>
    </w:p>
    <w:p w14:paraId="7623EDF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B6D872E"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3E7D731"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037205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E12DAF"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2A25841"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920B2F9"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467EA983"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439E321"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3BCB28FA"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C09D50C"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03F13C9" w14:textId="77777777" w:rsidR="000C70BA" w:rsidRPr="00A27491" w:rsidRDefault="000C70BA" w:rsidP="000C70BA">
      <w:pPr>
        <w:pStyle w:val="B1"/>
      </w:pPr>
      <w:r w:rsidRPr="00A27491">
        <w:t>2.</w:t>
      </w:r>
      <w:r w:rsidRPr="00A27491">
        <w:tab/>
        <w:t>shall provide transmission deny notification to the user;</w:t>
      </w:r>
    </w:p>
    <w:p w14:paraId="6EE6EB78"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2BE4588D"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7225D9BC"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311EEA33" w14:textId="77777777" w:rsidR="000C70BA" w:rsidRPr="00A27491" w:rsidRDefault="000C70BA" w:rsidP="000C70BA">
      <w:pPr>
        <w:pStyle w:val="B1"/>
      </w:pPr>
      <w:r w:rsidRPr="00A27491">
        <w:t>1.</w:t>
      </w:r>
      <w:r w:rsidRPr="00A27491">
        <w:tab/>
        <w:t>shall stop the timer T201 (Transmission Request);</w:t>
      </w:r>
    </w:p>
    <w:p w14:paraId="0A0B6565"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23D9660" w14:textId="77777777" w:rsidR="000C70BA" w:rsidRPr="00A27491" w:rsidRDefault="000C70BA" w:rsidP="000C70BA">
      <w:pPr>
        <w:pStyle w:val="B1"/>
      </w:pPr>
      <w:r w:rsidRPr="00A27491">
        <w:t>3.</w:t>
      </w:r>
      <w:r w:rsidRPr="00A27491">
        <w:tab/>
        <w:t>shall provide transmission deny notification to the user;</w:t>
      </w:r>
    </w:p>
    <w:p w14:paraId="3FBED40A"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16D96485" w14:textId="77777777" w:rsidR="000C70BA" w:rsidRPr="00A27491" w:rsidRDefault="000C70BA" w:rsidP="000C70BA">
      <w:pPr>
        <w:pStyle w:val="B1"/>
      </w:pPr>
      <w:r w:rsidRPr="00A27491">
        <w:t>5.</w:t>
      </w:r>
      <w:r w:rsidRPr="00A27491">
        <w:tab/>
        <w:t>shall enter 'O: has no permission' state.</w:t>
      </w:r>
    </w:p>
    <w:p w14:paraId="2CF1F079" w14:textId="77777777" w:rsidR="000C70BA" w:rsidRPr="00A27491" w:rsidRDefault="000C70BA" w:rsidP="000C70BA">
      <w:pPr>
        <w:pStyle w:val="H6"/>
      </w:pPr>
      <w:r w:rsidRPr="00A27491">
        <w:t>7.1.1.6.3</w:t>
      </w:r>
      <w:r w:rsidRPr="00A27491">
        <w:tab/>
        <w:t>Test description</w:t>
      </w:r>
    </w:p>
    <w:p w14:paraId="58A32799" w14:textId="77777777" w:rsidR="000C70BA" w:rsidRPr="00A27491" w:rsidRDefault="000C70BA" w:rsidP="000C70BA">
      <w:pPr>
        <w:pStyle w:val="H6"/>
      </w:pPr>
      <w:r w:rsidRPr="00A27491">
        <w:t>7.1.1.6.3.1</w:t>
      </w:r>
      <w:r w:rsidRPr="00A27491">
        <w:tab/>
        <w:t>Pre-test conditions</w:t>
      </w:r>
    </w:p>
    <w:p w14:paraId="06330A07" w14:textId="77777777" w:rsidR="000C70BA" w:rsidRPr="00A27491" w:rsidRDefault="000C70BA" w:rsidP="000C70BA">
      <w:pPr>
        <w:pStyle w:val="H6"/>
      </w:pPr>
      <w:r w:rsidRPr="00A27491">
        <w:t>System Simulator:</w:t>
      </w:r>
    </w:p>
    <w:p w14:paraId="6F14622B" w14:textId="77777777" w:rsidR="000C70BA" w:rsidRPr="00A27491" w:rsidRDefault="000C70BA" w:rsidP="000C70BA">
      <w:pPr>
        <w:pStyle w:val="B1"/>
      </w:pPr>
      <w:r w:rsidRPr="00A27491">
        <w:t>-</w:t>
      </w:r>
      <w:r w:rsidRPr="00A27491">
        <w:tab/>
      </w:r>
      <w:r w:rsidRPr="00A27491">
        <w:rPr>
          <w:color w:val="000000"/>
        </w:rPr>
        <w:t>SS-UE1 (MCVideo client)</w:t>
      </w:r>
    </w:p>
    <w:p w14:paraId="7C06EB3A"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ADEAE2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A27491" w:rsidRDefault="000C70BA" w:rsidP="000C70BA">
      <w:pPr>
        <w:pStyle w:val="B1"/>
      </w:pPr>
      <w:r w:rsidRPr="00A27491">
        <w:t>-</w:t>
      </w:r>
      <w:r w:rsidRPr="00A27491">
        <w:tab/>
      </w:r>
      <w:r w:rsidRPr="00A27491">
        <w:rPr>
          <w:color w:val="000000"/>
        </w:rPr>
        <w:t>SS-NW (MCVideo server)</w:t>
      </w:r>
    </w:p>
    <w:p w14:paraId="0EAF4F7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9A8C7D1" w14:textId="77777777" w:rsidR="000C70BA" w:rsidRPr="00A27491" w:rsidRDefault="000C70BA" w:rsidP="000C70BA">
      <w:pPr>
        <w:pStyle w:val="H6"/>
      </w:pPr>
      <w:r w:rsidRPr="00A27491">
        <w:t>IUT:</w:t>
      </w:r>
    </w:p>
    <w:p w14:paraId="2B06508E" w14:textId="77777777" w:rsidR="000C70BA" w:rsidRPr="00A27491" w:rsidRDefault="000C70BA" w:rsidP="000C70BA">
      <w:pPr>
        <w:pStyle w:val="B1"/>
      </w:pPr>
      <w:r w:rsidRPr="00A27491">
        <w:t>-</w:t>
      </w:r>
      <w:r w:rsidRPr="00A27491">
        <w:tab/>
        <w:t>UE (MCVideo client)</w:t>
      </w:r>
    </w:p>
    <w:p w14:paraId="2C4D10D5" w14:textId="2040647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238B8C87"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A27491" w:rsidRDefault="000C70BA" w:rsidP="000C70BA">
      <w:pPr>
        <w:pStyle w:val="H6"/>
      </w:pPr>
      <w:r w:rsidRPr="00A27491">
        <w:t>Preamble:</w:t>
      </w:r>
    </w:p>
    <w:p w14:paraId="40771287" w14:textId="1D91939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330E8E2D" w14:textId="39D500E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071129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CE3E8B4" w14:textId="77777777" w:rsidR="000C70BA" w:rsidRPr="00A27491" w:rsidRDefault="000C70BA" w:rsidP="000C70BA">
      <w:pPr>
        <w:pStyle w:val="B1"/>
      </w:pPr>
      <w:r w:rsidRPr="00A27491">
        <w:t>-</w:t>
      </w:r>
      <w:r w:rsidRPr="00A27491">
        <w:tab/>
        <w:t>The UE is switched-off.</w:t>
      </w:r>
    </w:p>
    <w:p w14:paraId="6E6308CB" w14:textId="77777777" w:rsidR="000C70BA" w:rsidRPr="00A27491" w:rsidRDefault="000C70BA" w:rsidP="000C70BA">
      <w:pPr>
        <w:pStyle w:val="B1"/>
      </w:pPr>
      <w:r w:rsidRPr="00A27491">
        <w:t>-</w:t>
      </w:r>
      <w:r w:rsidRPr="00A27491">
        <w:tab/>
        <w:t>UE States at the end of the preamble</w:t>
      </w:r>
    </w:p>
    <w:p w14:paraId="685557EB" w14:textId="77777777" w:rsidR="000C70BA" w:rsidRPr="00A27491" w:rsidRDefault="000C70BA" w:rsidP="000C70BA">
      <w:pPr>
        <w:pStyle w:val="B2"/>
      </w:pPr>
      <w:r w:rsidRPr="00A27491">
        <w:t>-</w:t>
      </w:r>
      <w:r w:rsidRPr="00A27491">
        <w:tab/>
        <w:t>The UE is in state 'switched-off'.</w:t>
      </w:r>
    </w:p>
    <w:p w14:paraId="2D1ABC19" w14:textId="77777777" w:rsidR="000C70BA" w:rsidRPr="00A27491" w:rsidRDefault="000C70BA" w:rsidP="000C70BA">
      <w:pPr>
        <w:pStyle w:val="H6"/>
      </w:pPr>
      <w:r w:rsidRPr="00A27491">
        <w:t>7.1.1.6.3.2</w:t>
      </w:r>
      <w:r w:rsidRPr="00A27491">
        <w:tab/>
        <w:t>Test procedure sequence</w:t>
      </w:r>
    </w:p>
    <w:p w14:paraId="75AEC9DE" w14:textId="77777777" w:rsidR="000C70BA" w:rsidRPr="00A27491" w:rsidRDefault="000C70BA" w:rsidP="000C70BA">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A27491" w:rsidRDefault="000C70BA" w:rsidP="002E3FCC">
            <w:pPr>
              <w:pStyle w:val="TAH"/>
              <w:spacing w:line="256" w:lineRule="auto"/>
            </w:pPr>
            <w:r w:rsidRPr="00A27491">
              <w:t>Verdict</w:t>
            </w:r>
          </w:p>
        </w:tc>
      </w:tr>
      <w:tr w:rsidR="000C70BA" w:rsidRPr="00A27491"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A27491" w:rsidRDefault="000C70BA" w:rsidP="002E3FCC">
            <w:pPr>
              <w:pStyle w:val="TAH"/>
              <w:spacing w:line="256" w:lineRule="auto"/>
            </w:pPr>
          </w:p>
        </w:tc>
      </w:tr>
      <w:tr w:rsidR="000C70BA" w:rsidRPr="00A27491"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A27491" w:rsidRDefault="000C70BA" w:rsidP="002E3FCC">
            <w:pPr>
              <w:pStyle w:val="TAC"/>
              <w:spacing w:line="256" w:lineRule="auto"/>
            </w:pPr>
            <w:r w:rsidRPr="00A27491">
              <w:t>-</w:t>
            </w:r>
          </w:p>
        </w:tc>
      </w:tr>
      <w:tr w:rsidR="000C70BA" w:rsidRPr="00A27491"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A27491" w:rsidRDefault="000C70BA" w:rsidP="002E3FCC">
            <w:pPr>
              <w:pStyle w:val="TAL"/>
            </w:pPr>
            <w:r w:rsidRPr="00A27491">
              <w:t>Trigger the UE to reset UTC time and location.</w:t>
            </w:r>
          </w:p>
          <w:p w14:paraId="5B22B437" w14:textId="77777777" w:rsidR="000C70BA" w:rsidRPr="00A27491" w:rsidRDefault="000C70BA" w:rsidP="002E3FCC">
            <w:pPr>
              <w:pStyle w:val="TAL"/>
            </w:pPr>
          </w:p>
          <w:p w14:paraId="5D6886C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A27491" w:rsidRDefault="000C70BA" w:rsidP="002E3FCC">
            <w:pPr>
              <w:pStyle w:val="TAC"/>
              <w:spacing w:line="256" w:lineRule="auto"/>
            </w:pPr>
            <w:r w:rsidRPr="00A27491">
              <w:t>-</w:t>
            </w:r>
          </w:p>
        </w:tc>
      </w:tr>
      <w:tr w:rsidR="000C70BA" w:rsidRPr="00A27491"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36E1FB"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A27491" w:rsidRDefault="000C70BA" w:rsidP="002E3FCC">
            <w:pPr>
              <w:pStyle w:val="TAC"/>
              <w:spacing w:line="256" w:lineRule="auto"/>
            </w:pPr>
            <w:r w:rsidRPr="00A27491">
              <w:t>-</w:t>
            </w:r>
          </w:p>
        </w:tc>
      </w:tr>
      <w:tr w:rsidR="000C70BA" w:rsidRPr="00A27491"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A27491" w:rsidRDefault="000C70BA" w:rsidP="002E3FCC">
            <w:pPr>
              <w:pStyle w:val="TAC"/>
              <w:spacing w:line="256" w:lineRule="auto"/>
            </w:pPr>
            <w:r w:rsidRPr="00A27491">
              <w:t>-</w:t>
            </w:r>
          </w:p>
        </w:tc>
      </w:tr>
      <w:tr w:rsidR="000C70BA" w:rsidRPr="00A27491"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A27491" w:rsidRDefault="000C70BA" w:rsidP="002E3FCC">
            <w:pPr>
              <w:pStyle w:val="TAL"/>
              <w:spacing w:line="256" w:lineRule="auto"/>
            </w:pPr>
            <w:r w:rsidRPr="00A27491">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A27491" w:rsidRDefault="000C70BA" w:rsidP="002E3FCC">
            <w:pPr>
              <w:pStyle w:val="TAC"/>
              <w:spacing w:line="256" w:lineRule="auto"/>
            </w:pPr>
            <w:r w:rsidRPr="00A27491">
              <w:t>-</w:t>
            </w:r>
          </w:p>
        </w:tc>
      </w:tr>
      <w:tr w:rsidR="000C70BA" w:rsidRPr="00A27491"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A27491" w:rsidRDefault="000C70BA" w:rsidP="002E3FCC">
            <w:pPr>
              <w:pStyle w:val="TAC"/>
              <w:spacing w:line="256" w:lineRule="auto"/>
            </w:pPr>
            <w:r w:rsidRPr="00A27491">
              <w:t>P</w:t>
            </w:r>
          </w:p>
        </w:tc>
      </w:tr>
      <w:tr w:rsidR="000C70BA" w:rsidRPr="00A27491"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A27491" w:rsidRDefault="000C70BA" w:rsidP="002E3FCC">
            <w:pPr>
              <w:pStyle w:val="TAC"/>
              <w:spacing w:line="256" w:lineRule="auto"/>
            </w:pPr>
            <w:r w:rsidRPr="00A27491">
              <w:t>-</w:t>
            </w:r>
          </w:p>
        </w:tc>
      </w:tr>
      <w:tr w:rsidR="000C70BA" w:rsidRPr="00A27491"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A27491" w:rsidRDefault="000C70BA" w:rsidP="002E3FCC">
            <w:pPr>
              <w:pStyle w:val="TAL"/>
              <w:spacing w:line="256" w:lineRule="auto"/>
            </w:pPr>
            <w:r w:rsidRPr="00A27491">
              <w:t>Make the MCVideo User request to send media.</w:t>
            </w:r>
          </w:p>
          <w:p w14:paraId="63A2C55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A27491" w:rsidRDefault="000C70BA" w:rsidP="002E3FCC">
            <w:pPr>
              <w:pStyle w:val="TAC"/>
              <w:spacing w:line="256" w:lineRule="auto"/>
            </w:pPr>
            <w:r w:rsidRPr="00A27491">
              <w:t>-</w:t>
            </w:r>
          </w:p>
        </w:tc>
      </w:tr>
      <w:tr w:rsidR="000C70BA" w:rsidRPr="00A27491"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A27491" w:rsidRDefault="000C70BA" w:rsidP="002E3FCC">
            <w:pPr>
              <w:pStyle w:val="TAC"/>
              <w:spacing w:line="256" w:lineRule="auto"/>
            </w:pPr>
            <w:r w:rsidRPr="00A27491">
              <w:t>P</w:t>
            </w:r>
          </w:p>
        </w:tc>
      </w:tr>
      <w:tr w:rsidR="000C70BA" w:rsidRPr="00A27491"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A27491" w:rsidRDefault="000C70BA" w:rsidP="002E3FCC">
            <w:pPr>
              <w:pStyle w:val="TAC"/>
              <w:spacing w:line="256" w:lineRule="auto"/>
            </w:pPr>
            <w:r w:rsidRPr="00A27491">
              <w:t>-</w:t>
            </w:r>
          </w:p>
        </w:tc>
      </w:tr>
      <w:tr w:rsidR="000C70BA" w:rsidRPr="00A27491"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1EE7ED7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A27491" w:rsidRDefault="000C70BA" w:rsidP="002E3FCC">
            <w:pPr>
              <w:pStyle w:val="TAC"/>
              <w:spacing w:line="256" w:lineRule="auto"/>
            </w:pPr>
            <w:r w:rsidRPr="00A27491">
              <w:t>P</w:t>
            </w:r>
          </w:p>
        </w:tc>
      </w:tr>
      <w:tr w:rsidR="000C70BA" w:rsidRPr="00A27491"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A27491" w:rsidRDefault="000C70BA" w:rsidP="002E3FCC">
            <w:pPr>
              <w:pStyle w:val="TAC"/>
              <w:spacing w:line="256" w:lineRule="auto"/>
            </w:pPr>
            <w:r w:rsidRPr="00A27491">
              <w:t>-</w:t>
            </w:r>
          </w:p>
        </w:tc>
      </w:tr>
      <w:tr w:rsidR="000C70BA" w:rsidRPr="00A27491"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84A6B91" w14:textId="77777777" w:rsidR="000C70BA" w:rsidRPr="00A27491" w:rsidRDefault="000C70BA" w:rsidP="000C70BA"/>
    <w:p w14:paraId="7A0D6520" w14:textId="77777777" w:rsidR="000C70BA" w:rsidRPr="00A27491" w:rsidRDefault="000C70BA" w:rsidP="000C70BA">
      <w:pPr>
        <w:pStyle w:val="H6"/>
      </w:pPr>
      <w:r w:rsidRPr="00A27491">
        <w:t>7.1.1.6.3.3</w:t>
      </w:r>
      <w:r w:rsidRPr="00A27491">
        <w:tab/>
        <w:t>Specific message contents</w:t>
      </w:r>
    </w:p>
    <w:p w14:paraId="6EED7974" w14:textId="77777777" w:rsidR="000C70BA" w:rsidRPr="00A27491" w:rsidRDefault="000C70BA" w:rsidP="000C70BA">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A27491" w:rsidRDefault="000C70BA" w:rsidP="002E3FCC">
            <w:pPr>
              <w:pStyle w:val="TAH"/>
              <w:spacing w:line="256" w:lineRule="auto"/>
            </w:pPr>
            <w:r w:rsidRPr="00A27491">
              <w:t>Condition</w:t>
            </w:r>
          </w:p>
        </w:tc>
      </w:tr>
      <w:tr w:rsidR="000C70BA" w:rsidRPr="00A27491"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A27491" w:rsidRDefault="000C70BA" w:rsidP="002E3FCC">
            <w:pPr>
              <w:pStyle w:val="TAL"/>
              <w:spacing w:line="256" w:lineRule="auto"/>
            </w:pPr>
          </w:p>
        </w:tc>
      </w:tr>
      <w:tr w:rsidR="000C70BA" w:rsidRPr="00A27491"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A27491" w:rsidRDefault="000C70BA" w:rsidP="002E3FCC">
            <w:pPr>
              <w:pStyle w:val="TAL"/>
              <w:spacing w:line="256" w:lineRule="auto"/>
            </w:pPr>
          </w:p>
        </w:tc>
      </w:tr>
    </w:tbl>
    <w:p w14:paraId="38B73E38" w14:textId="77777777" w:rsidR="000C70BA" w:rsidRPr="00A27491" w:rsidRDefault="000C70BA" w:rsidP="000C70BA"/>
    <w:p w14:paraId="68DABE43" w14:textId="77777777" w:rsidR="000C70BA" w:rsidRPr="00A27491" w:rsidRDefault="000C70BA" w:rsidP="000C70BA">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bl>
    <w:p w14:paraId="2DE80880" w14:textId="77777777" w:rsidR="000C70BA" w:rsidRPr="00A27491" w:rsidRDefault="000C70BA" w:rsidP="000C70BA"/>
    <w:p w14:paraId="399AEBFE" w14:textId="77777777" w:rsidR="000C70BA" w:rsidRPr="00A27491" w:rsidRDefault="000C70BA" w:rsidP="000C70BA">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A27491" w:rsidRDefault="000C70BA" w:rsidP="002E3FCC">
            <w:pPr>
              <w:pStyle w:val="TAH"/>
              <w:spacing w:line="256" w:lineRule="auto"/>
            </w:pPr>
            <w:r w:rsidRPr="00A27491">
              <w:t>Condition</w:t>
            </w:r>
          </w:p>
        </w:tc>
      </w:tr>
      <w:tr w:rsidR="000C70BA" w:rsidRPr="00A27491"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A27491" w:rsidRDefault="000C70BA" w:rsidP="002E3FCC">
            <w:pPr>
              <w:pStyle w:val="TAL"/>
              <w:spacing w:line="256" w:lineRule="auto"/>
            </w:pPr>
          </w:p>
        </w:tc>
      </w:tr>
      <w:tr w:rsidR="000C70BA" w:rsidRPr="00A27491"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A27491" w:rsidRDefault="000C70BA" w:rsidP="002E3FCC">
            <w:pPr>
              <w:pStyle w:val="TAL"/>
              <w:spacing w:line="256" w:lineRule="auto"/>
            </w:pPr>
          </w:p>
        </w:tc>
      </w:tr>
    </w:tbl>
    <w:p w14:paraId="19A31883" w14:textId="77777777" w:rsidR="000C70BA" w:rsidRPr="00A27491" w:rsidRDefault="000C70BA" w:rsidP="000C70BA"/>
    <w:p w14:paraId="20F01AB4" w14:textId="77777777" w:rsidR="000C70BA" w:rsidRPr="00A27491" w:rsidRDefault="000C70BA" w:rsidP="000C70BA">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6E56C9D5" w14:textId="77777777" w:rsidR="000C70BA" w:rsidRPr="00A27491" w:rsidRDefault="000C70BA" w:rsidP="000C70BA"/>
    <w:p w14:paraId="1289EDBD" w14:textId="77777777" w:rsidR="000C70BA" w:rsidRPr="00A27491" w:rsidRDefault="000C70BA" w:rsidP="000C70BA">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2E94D8B2" w14:textId="77777777" w:rsidR="000C70BA" w:rsidRPr="00A27491" w:rsidRDefault="000C70BA" w:rsidP="000C70BA"/>
    <w:p w14:paraId="1F4A0387" w14:textId="77777777" w:rsidR="000C70BA" w:rsidRPr="00A27491" w:rsidRDefault="000C70BA" w:rsidP="000C70BA">
      <w:pPr>
        <w:pStyle w:val="Heading3"/>
      </w:pPr>
      <w:bookmarkStart w:id="865" w:name="_Toc171440779"/>
      <w:bookmarkStart w:id="866" w:name="_Toc180160971"/>
      <w:r w:rsidRPr="00A27491">
        <w:t>7.1.2</w:t>
      </w:r>
      <w:r w:rsidRPr="00A27491">
        <w:tab/>
        <w:t>Broadcast Group Calls</w:t>
      </w:r>
      <w:bookmarkEnd w:id="865"/>
      <w:bookmarkEnd w:id="866"/>
    </w:p>
    <w:p w14:paraId="757603DE" w14:textId="77777777" w:rsidR="000C70BA" w:rsidRPr="00A27491" w:rsidRDefault="000C70BA" w:rsidP="000C70BA">
      <w:pPr>
        <w:pStyle w:val="Heading4"/>
      </w:pPr>
      <w:bookmarkStart w:id="867" w:name="_Toc171440780"/>
      <w:bookmarkStart w:id="868" w:name="_Toc180160972"/>
      <w:r w:rsidRPr="00A27491">
        <w:t>7.1.2.1</w:t>
      </w:r>
      <w:r w:rsidRPr="00A27491">
        <w:tab/>
        <w:t>Off-network / Group Call / Broadcast Group Call / Broadcast Group Call Retransmitting / Broadcast Group Call Release / Client Originated (CO)</w:t>
      </w:r>
      <w:bookmarkEnd w:id="867"/>
      <w:bookmarkEnd w:id="868"/>
    </w:p>
    <w:p w14:paraId="4B7F53D5" w14:textId="77777777" w:rsidR="000C70BA" w:rsidRPr="00A27491" w:rsidRDefault="000C70BA" w:rsidP="000C70BA">
      <w:pPr>
        <w:pStyle w:val="H6"/>
      </w:pPr>
      <w:r w:rsidRPr="00A27491">
        <w:t>7.1.2.1.1</w:t>
      </w:r>
      <w:r w:rsidRPr="00A27491">
        <w:tab/>
        <w:t>Test Purpose (TP)</w:t>
      </w:r>
    </w:p>
    <w:p w14:paraId="6EBFF9B4" w14:textId="77777777" w:rsidR="000C70BA" w:rsidRPr="00A27491" w:rsidRDefault="000C70BA" w:rsidP="000C70BA">
      <w:pPr>
        <w:pStyle w:val="H6"/>
      </w:pPr>
      <w:r w:rsidRPr="00A27491">
        <w:t>(1)</w:t>
      </w:r>
    </w:p>
    <w:p w14:paraId="55DB5ABC"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A27491" w:rsidRDefault="000C70BA" w:rsidP="000C70BA">
      <w:pPr>
        <w:pStyle w:val="PL"/>
      </w:pPr>
      <w:r w:rsidRPr="00A27491">
        <w:rPr>
          <w:b/>
        </w:rPr>
        <w:t>ensure that</w:t>
      </w:r>
      <w:r w:rsidRPr="00A27491">
        <w:t xml:space="preserve"> {</w:t>
      </w:r>
    </w:p>
    <w:p w14:paraId="144EBCF0" w14:textId="77777777" w:rsidR="000C70BA" w:rsidRPr="00A27491" w:rsidRDefault="000C70BA" w:rsidP="000C70BA">
      <w:pPr>
        <w:pStyle w:val="PL"/>
      </w:pPr>
      <w:r w:rsidRPr="00A27491">
        <w:t xml:space="preserve">  </w:t>
      </w:r>
      <w:r w:rsidRPr="00A27491">
        <w:rPr>
          <w:b/>
        </w:rPr>
        <w:t>when</w:t>
      </w:r>
      <w:r w:rsidRPr="00A27491">
        <w:t xml:space="preserve"> { the MCVideo User requests to initiate an MCVideo </w:t>
      </w:r>
      <w:r w:rsidRPr="00A27491">
        <w:rPr>
          <w:lang w:eastAsia="ko-KR"/>
        </w:rPr>
        <w:t xml:space="preserve">broadcast call </w:t>
      </w:r>
      <w:r w:rsidRPr="00A27491">
        <w:t>}</w:t>
      </w:r>
    </w:p>
    <w:p w14:paraId="2BB2F29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message and enters the "</w:t>
      </w:r>
      <w:r w:rsidRPr="00A27491">
        <w:rPr>
          <w:lang w:eastAsia="ko-KR"/>
        </w:rPr>
        <w:t>B2: in-progress broadcast group call</w:t>
      </w:r>
      <w:r w:rsidRPr="00A27491">
        <w:t>" state }</w:t>
      </w:r>
    </w:p>
    <w:p w14:paraId="0B12706B" w14:textId="77777777" w:rsidR="000C70BA" w:rsidRPr="00A27491" w:rsidRDefault="000C70BA" w:rsidP="000C70BA">
      <w:pPr>
        <w:pStyle w:val="PL"/>
      </w:pPr>
      <w:r w:rsidRPr="00A27491">
        <w:t xml:space="preserve">            }</w:t>
      </w:r>
    </w:p>
    <w:p w14:paraId="5D6F6441" w14:textId="77777777" w:rsidR="000C70BA" w:rsidRPr="00A27491" w:rsidRDefault="000C70BA" w:rsidP="000C70BA">
      <w:pPr>
        <w:pStyle w:val="PL"/>
        <w:rPr>
          <w:b/>
        </w:rPr>
      </w:pPr>
    </w:p>
    <w:p w14:paraId="1565F1F9" w14:textId="77777777" w:rsidR="000C70BA" w:rsidRPr="00A27491" w:rsidRDefault="000C70BA" w:rsidP="000C70BA">
      <w:pPr>
        <w:pStyle w:val="H6"/>
      </w:pPr>
      <w:r w:rsidRPr="00A27491">
        <w:t>(2)</w:t>
      </w:r>
    </w:p>
    <w:p w14:paraId="0300A791"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4B290B70" w14:textId="77777777" w:rsidR="000C70BA" w:rsidRPr="00A27491" w:rsidRDefault="000C70BA" w:rsidP="000C70BA">
      <w:pPr>
        <w:pStyle w:val="PL"/>
      </w:pPr>
      <w:r w:rsidRPr="00A27491">
        <w:rPr>
          <w:b/>
        </w:rPr>
        <w:t>ensure that</w:t>
      </w:r>
      <w:r w:rsidRPr="00A27491">
        <w:t xml:space="preserve"> {</w:t>
      </w:r>
    </w:p>
    <w:p w14:paraId="00A8B683" w14:textId="77777777" w:rsidR="000C70BA" w:rsidRPr="00A27491" w:rsidRDefault="000C70BA" w:rsidP="000C70BA">
      <w:pPr>
        <w:pStyle w:val="PL"/>
      </w:pPr>
      <w:r w:rsidRPr="00A27491">
        <w:t xml:space="preserve">  </w:t>
      </w:r>
      <w:r w:rsidRPr="00A27491">
        <w:rPr>
          <w:b/>
        </w:rPr>
        <w:t>when</w:t>
      </w:r>
      <w:r w:rsidRPr="00A27491">
        <w:t xml:space="preserve"> { the timer TFB2 (broadcast retransmission) expires</w:t>
      </w:r>
      <w:r w:rsidRPr="00A27491">
        <w:rPr>
          <w:lang w:eastAsia="ko-KR"/>
        </w:rPr>
        <w:t xml:space="preserve"> </w:t>
      </w:r>
      <w:r w:rsidRPr="00A27491">
        <w:t>}</w:t>
      </w:r>
    </w:p>
    <w:p w14:paraId="636E7C81" w14:textId="77777777" w:rsidR="000C70BA" w:rsidRPr="00A27491" w:rsidRDefault="000C70BA" w:rsidP="000C70BA">
      <w:pPr>
        <w:pStyle w:val="PL"/>
      </w:pPr>
      <w:r w:rsidRPr="00A27491">
        <w:t xml:space="preserve">    </w:t>
      </w:r>
      <w:r w:rsidRPr="00A27491">
        <w:rPr>
          <w:b/>
        </w:rPr>
        <w:t>then</w:t>
      </w:r>
      <w:r w:rsidRPr="00A27491">
        <w:t xml:space="preserve"> { UE (MCVideo Client) retransmits the GROUP CALL BROADCAST message }</w:t>
      </w:r>
    </w:p>
    <w:p w14:paraId="20AB548E" w14:textId="77777777" w:rsidR="000C70BA" w:rsidRPr="00A27491" w:rsidRDefault="000C70BA" w:rsidP="000C70BA">
      <w:pPr>
        <w:pStyle w:val="PL"/>
      </w:pPr>
      <w:r w:rsidRPr="00A27491">
        <w:t xml:space="preserve">            }</w:t>
      </w:r>
    </w:p>
    <w:p w14:paraId="67D79BE8" w14:textId="77777777" w:rsidR="000C70BA" w:rsidRPr="00A27491" w:rsidRDefault="000C70BA" w:rsidP="000C70BA">
      <w:pPr>
        <w:pStyle w:val="PL"/>
      </w:pPr>
    </w:p>
    <w:p w14:paraId="558508B1" w14:textId="77777777" w:rsidR="000C70BA" w:rsidRPr="00A27491" w:rsidRDefault="000C70BA" w:rsidP="000C70BA">
      <w:pPr>
        <w:pStyle w:val="H6"/>
      </w:pPr>
      <w:r w:rsidRPr="00A27491">
        <w:t>(3)</w:t>
      </w:r>
    </w:p>
    <w:p w14:paraId="6BAB6057"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289BD4FB" w14:textId="77777777" w:rsidR="000C70BA" w:rsidRPr="00A27491" w:rsidRDefault="000C70BA" w:rsidP="000C70BA">
      <w:pPr>
        <w:pStyle w:val="PL"/>
      </w:pPr>
      <w:r w:rsidRPr="00A27491">
        <w:rPr>
          <w:b/>
        </w:rPr>
        <w:t>ensure that</w:t>
      </w:r>
      <w:r w:rsidRPr="00A27491">
        <w:t xml:space="preserve"> {</w:t>
      </w:r>
    </w:p>
    <w:p w14:paraId="7D465FE5"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MCVideo </w:t>
      </w:r>
      <w:r w:rsidRPr="00A27491">
        <w:rPr>
          <w:lang w:eastAsia="ko-KR"/>
        </w:rPr>
        <w:t xml:space="preserve">broadcast call </w:t>
      </w:r>
      <w:r w:rsidRPr="00A27491">
        <w:t>}</w:t>
      </w:r>
    </w:p>
    <w:p w14:paraId="0FD9D5A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END message and enters the </w:t>
      </w:r>
      <w:r w:rsidRPr="00A27491">
        <w:rPr>
          <w:lang w:eastAsia="ko-KR"/>
        </w:rPr>
        <w:t>"B1: start-stop"</w:t>
      </w:r>
      <w:r w:rsidRPr="00A27491">
        <w:t xml:space="preserve"> state }</w:t>
      </w:r>
    </w:p>
    <w:p w14:paraId="32E6D62A" w14:textId="77777777" w:rsidR="000C70BA" w:rsidRPr="00A27491" w:rsidRDefault="000C70BA" w:rsidP="000C70BA">
      <w:pPr>
        <w:pStyle w:val="PL"/>
      </w:pPr>
      <w:r w:rsidRPr="00A27491">
        <w:t xml:space="preserve">            }</w:t>
      </w:r>
    </w:p>
    <w:p w14:paraId="5CB2E951" w14:textId="77777777" w:rsidR="000C70BA" w:rsidRPr="00A27491" w:rsidRDefault="000C70BA" w:rsidP="000C70BA">
      <w:pPr>
        <w:pStyle w:val="PL"/>
      </w:pPr>
    </w:p>
    <w:p w14:paraId="56AD9D05" w14:textId="77777777" w:rsidR="000C70BA" w:rsidRPr="00A27491" w:rsidRDefault="000C70BA" w:rsidP="000C70BA">
      <w:pPr>
        <w:pStyle w:val="H6"/>
      </w:pPr>
      <w:r w:rsidRPr="00A27491">
        <w:t>7.1.2.1.2</w:t>
      </w:r>
      <w:r w:rsidRPr="00A27491">
        <w:tab/>
        <w:t>Conformance requirements</w:t>
      </w:r>
    </w:p>
    <w:p w14:paraId="5D6DA56D" w14:textId="77777777" w:rsidR="000C70BA" w:rsidRPr="00A27491" w:rsidRDefault="000C70BA" w:rsidP="000C70BA">
      <w:r w:rsidRPr="00A27491">
        <w:t>References: The conformance requirements covered in the current TC are specified in: TS 24.281 clauses 9.4.2.4.1, 9.4.2.4.9, 9.4.2.4.7, 9.4.2.4.11, TS 24.581 clause 7.2.3.2.2. Unless otherwise stated these are Rel-15 requirements.</w:t>
      </w:r>
    </w:p>
    <w:p w14:paraId="527033EB" w14:textId="77777777" w:rsidR="000C70BA" w:rsidRPr="00A27491" w:rsidRDefault="000C70BA" w:rsidP="000C70BA">
      <w:r w:rsidRPr="00A27491">
        <w:t>[TS 24.281, clause 9.4.2.4.1]</w:t>
      </w:r>
    </w:p>
    <w:p w14:paraId="358498BC" w14:textId="77777777" w:rsidR="000C70BA" w:rsidRPr="00A27491" w:rsidRDefault="000C70BA" w:rsidP="000C70BA">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3AE44062" w14:textId="77777777" w:rsidR="000C70BA" w:rsidRPr="00A27491" w:rsidRDefault="000C70BA" w:rsidP="000C70BA">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6186D281" w14:textId="77777777" w:rsidR="000C70BA" w:rsidRPr="00A27491" w:rsidRDefault="000C70BA" w:rsidP="000C70BA">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0C469614" w14:textId="77777777" w:rsidR="000C70BA" w:rsidRPr="00A27491" w:rsidRDefault="000C70BA" w:rsidP="000C70BA">
      <w:pPr>
        <w:pStyle w:val="B1"/>
        <w:rPr>
          <w:lang w:eastAsia="ko-KR"/>
        </w:rPr>
      </w:pPr>
      <w:r w:rsidRPr="00A27491">
        <w:t>3)</w:t>
      </w:r>
      <w:r w:rsidRPr="00A27491">
        <w:tab/>
        <w:t>shall store own MCVideo user ID as the originating MCVideo user ID of the call</w:t>
      </w:r>
      <w:r w:rsidRPr="00A27491">
        <w:rPr>
          <w:lang w:eastAsia="ko-KR"/>
        </w:rPr>
        <w:t>;</w:t>
      </w:r>
    </w:p>
    <w:p w14:paraId="0AF8305F" w14:textId="77777777" w:rsidR="000C70BA" w:rsidRPr="00A27491" w:rsidRDefault="000C70BA" w:rsidP="000C70BA">
      <w:pPr>
        <w:pStyle w:val="B1"/>
        <w:rPr>
          <w:lang w:eastAsia="ko-KR"/>
        </w:rPr>
      </w:pPr>
      <w:r w:rsidRPr="00A27491">
        <w:rPr>
          <w:lang w:eastAsia="ko-KR"/>
        </w:rPr>
        <w:t>4)</w:t>
      </w:r>
      <w:r w:rsidRPr="00A27491">
        <w:rPr>
          <w:lang w:eastAsia="ko-KR"/>
        </w:rPr>
        <w:tab/>
        <w:t>shall store "BROADCAST GROUP CALL" as the current call type;</w:t>
      </w:r>
    </w:p>
    <w:p w14:paraId="6E645B57" w14:textId="77777777" w:rsidR="000C70BA" w:rsidRPr="00A27491" w:rsidRDefault="000C70BA" w:rsidP="000C70BA">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B11069A" w14:textId="77777777" w:rsidR="000C70BA" w:rsidRPr="00A27491" w:rsidRDefault="000C70BA" w:rsidP="000C70BA">
      <w:pPr>
        <w:pStyle w:val="B2"/>
      </w:pPr>
      <w:r w:rsidRPr="00A27491">
        <w:t>a)</w:t>
      </w:r>
      <w:r w:rsidRPr="00A27491">
        <w:tab/>
        <w:t>shall set the Call identifier IE to the stored call identifier of the call;</w:t>
      </w:r>
    </w:p>
    <w:p w14:paraId="77370E4B" w14:textId="77777777" w:rsidR="000C70BA" w:rsidRPr="00A27491" w:rsidRDefault="000C70BA" w:rsidP="000C70BA">
      <w:pPr>
        <w:pStyle w:val="B2"/>
      </w:pPr>
      <w:r w:rsidRPr="00A27491">
        <w:t>b)</w:t>
      </w:r>
      <w:r w:rsidRPr="00A27491">
        <w:tab/>
        <w:t>shall set the Call type IE to the stored current call type;</w:t>
      </w:r>
    </w:p>
    <w:p w14:paraId="162C56F9"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E114E85"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38FE29C5"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9954229" w14:textId="77777777" w:rsidR="000C70BA" w:rsidRPr="00A27491" w:rsidRDefault="000C70BA" w:rsidP="000C70BA">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E17DF55" w14:textId="77777777" w:rsidR="000C70BA" w:rsidRPr="00A27491" w:rsidRDefault="000C70BA" w:rsidP="000C70BA">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34DFA1D0" w14:textId="77777777" w:rsidR="000C70BA" w:rsidRPr="00A27491" w:rsidRDefault="000C70BA" w:rsidP="000C70BA">
      <w:pPr>
        <w:pStyle w:val="B1"/>
        <w:rPr>
          <w:lang w:eastAsia="ko-KR"/>
        </w:rPr>
      </w:pPr>
      <w:r w:rsidRPr="00A27491">
        <w:t>8)</w:t>
      </w:r>
      <w:r w:rsidRPr="00A27491">
        <w:tab/>
        <w:t>shall send the GROUP CALL BROADCAST message as specified in clause </w:t>
      </w:r>
      <w:r w:rsidRPr="00A27491">
        <w:rPr>
          <w:lang w:eastAsia="ko-KR"/>
        </w:rPr>
        <w:t>9.3.1.1.1;</w:t>
      </w:r>
    </w:p>
    <w:p w14:paraId="024F6B8D"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BDDC289" w14:textId="77777777" w:rsidR="000C70BA" w:rsidRPr="00A27491" w:rsidRDefault="000C70BA" w:rsidP="000C70BA">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457CD218" w14:textId="77777777" w:rsidR="000C70BA" w:rsidRPr="00A27491" w:rsidRDefault="000C70BA" w:rsidP="000C70BA">
      <w:pPr>
        <w:pStyle w:val="B1"/>
      </w:pPr>
      <w:r w:rsidRPr="00A27491">
        <w:rPr>
          <w:lang w:eastAsia="ko-KR"/>
        </w:rPr>
        <w:t>11)</w:t>
      </w:r>
      <w:r w:rsidRPr="00A27491">
        <w:rPr>
          <w:lang w:eastAsia="ko-KR"/>
        </w:rPr>
        <w:tab/>
        <w:t>shall enter the "B2: in-progress broadcast group call" state.</w:t>
      </w:r>
    </w:p>
    <w:p w14:paraId="6094C8C5" w14:textId="77777777" w:rsidR="000C70BA" w:rsidRPr="00A27491" w:rsidRDefault="000C70BA" w:rsidP="000C70BA">
      <w:r w:rsidRPr="00A27491">
        <w:t>[TS 24.281, clause 9.4.2.4.9]</w:t>
      </w:r>
    </w:p>
    <w:p w14:paraId="46E7168A" w14:textId="77777777" w:rsidR="000C70BA" w:rsidRPr="00A27491" w:rsidRDefault="000C70BA" w:rsidP="000C70BA">
      <w:r w:rsidRPr="00A27491">
        <w:t>When in the "B2: in-progress broadcast group call"</w:t>
      </w:r>
      <w:r w:rsidRPr="00A27491">
        <w:rPr>
          <w:lang w:eastAsia="ko-KR"/>
        </w:rPr>
        <w:t xml:space="preserve"> state, upon expiry of timer TFB2 (broadcast retransmission)</w:t>
      </w:r>
      <w:r w:rsidRPr="00A27491">
        <w:t>, the MCVideo client:</w:t>
      </w:r>
    </w:p>
    <w:p w14:paraId="2A589855" w14:textId="77777777" w:rsidR="000C70BA" w:rsidRPr="00A27491" w:rsidRDefault="000C70BA" w:rsidP="000C70BA">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23D8B372" w14:textId="77777777" w:rsidR="000C70BA" w:rsidRPr="00A27491" w:rsidRDefault="000C70BA" w:rsidP="000C70BA">
      <w:pPr>
        <w:pStyle w:val="B2"/>
      </w:pPr>
      <w:r w:rsidRPr="00A27491">
        <w:t>a)</w:t>
      </w:r>
      <w:r w:rsidRPr="00A27491">
        <w:tab/>
        <w:t>shall set the Call identifier IE to the stored call identifier of the call;</w:t>
      </w:r>
    </w:p>
    <w:p w14:paraId="4B68E997" w14:textId="77777777" w:rsidR="000C70BA" w:rsidRPr="00A27491" w:rsidRDefault="000C70BA" w:rsidP="000C70BA">
      <w:pPr>
        <w:pStyle w:val="B2"/>
      </w:pPr>
      <w:r w:rsidRPr="00A27491">
        <w:t>b)</w:t>
      </w:r>
      <w:r w:rsidRPr="00A27491">
        <w:tab/>
        <w:t>shall set the Call type IE to the stored current call type;</w:t>
      </w:r>
    </w:p>
    <w:p w14:paraId="12D62325"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C0EFB63"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25CEE09B"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C8B5368" w14:textId="77777777" w:rsidR="000C70BA" w:rsidRPr="00A27491" w:rsidRDefault="000C70BA" w:rsidP="000C70BA">
      <w:pPr>
        <w:pStyle w:val="B1"/>
        <w:rPr>
          <w:lang w:eastAsia="ko-KR"/>
        </w:rPr>
      </w:pPr>
      <w:r w:rsidRPr="00A27491">
        <w:t>2)</w:t>
      </w:r>
      <w:r w:rsidRPr="00A27491">
        <w:tab/>
        <w:t>shall send the GROUP CALL BROADCAST message as specified in clause </w:t>
      </w:r>
      <w:r w:rsidRPr="00A27491">
        <w:rPr>
          <w:lang w:eastAsia="ko-KR"/>
        </w:rPr>
        <w:t>9.3.1.1.1;</w:t>
      </w:r>
    </w:p>
    <w:p w14:paraId="580B7FFE" w14:textId="77777777" w:rsidR="000C70BA" w:rsidRPr="00A27491" w:rsidRDefault="000C70BA" w:rsidP="000C70BA">
      <w:pPr>
        <w:pStyle w:val="B1"/>
        <w:rPr>
          <w:lang w:eastAsia="ko-KR"/>
        </w:rPr>
      </w:pPr>
      <w:r w:rsidRPr="00A27491">
        <w:rPr>
          <w:lang w:eastAsia="ko-KR"/>
        </w:rPr>
        <w:t>3)</w:t>
      </w:r>
      <w:r w:rsidRPr="00A27491">
        <w:rPr>
          <w:lang w:eastAsia="ko-KR"/>
        </w:rPr>
        <w:tab/>
        <w:t>shall restart timer TFB2 (broadcast retransmission); and</w:t>
      </w:r>
    </w:p>
    <w:p w14:paraId="4C3A0A7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"B2: in-progress broadcast group call" state.</w:t>
      </w:r>
    </w:p>
    <w:p w14:paraId="69B147BB" w14:textId="77777777" w:rsidR="000C70BA" w:rsidRPr="00A27491" w:rsidRDefault="000C70BA" w:rsidP="000C70BA">
      <w:r w:rsidRPr="00A27491">
        <w:t xml:space="preserve">[TS 24.281, clause </w:t>
      </w:r>
      <w:r w:rsidRPr="00A27491">
        <w:rPr>
          <w:lang w:eastAsia="zh-CN"/>
        </w:rPr>
        <w:t>9.4.2.4.7</w:t>
      </w:r>
      <w:r w:rsidRPr="00A27491">
        <w:t>]</w:t>
      </w:r>
    </w:p>
    <w:p w14:paraId="5119C778" w14:textId="77777777" w:rsidR="000C70BA" w:rsidRPr="00A27491" w:rsidRDefault="000C70BA" w:rsidP="000C70BA">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65062E11" w14:textId="77777777" w:rsidR="000C70BA" w:rsidRPr="00A27491" w:rsidRDefault="000C70BA" w:rsidP="000C70BA">
      <w:pPr>
        <w:pStyle w:val="B1"/>
      </w:pPr>
      <w:r w:rsidRPr="00A27491">
        <w:t>1)</w:t>
      </w:r>
      <w:r w:rsidRPr="00A27491">
        <w:tab/>
        <w:t>shall release the media session;</w:t>
      </w:r>
    </w:p>
    <w:p w14:paraId="39223C76" w14:textId="77777777" w:rsidR="000C70BA" w:rsidRPr="00A27491" w:rsidRDefault="000C70BA" w:rsidP="000C70BA">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71763F20" w14:textId="77777777" w:rsidR="000C70BA" w:rsidRPr="00A27491" w:rsidRDefault="000C70BA" w:rsidP="000C70BA">
      <w:pPr>
        <w:pStyle w:val="B2"/>
      </w:pPr>
      <w:r w:rsidRPr="00A27491">
        <w:t>a)</w:t>
      </w:r>
      <w:r w:rsidRPr="00A27491">
        <w:tab/>
        <w:t>shall set the Call identifier IE to the stored call identifier of the call;</w:t>
      </w:r>
    </w:p>
    <w:p w14:paraId="60609AAC"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751A8FA0" w14:textId="77777777" w:rsidR="000C70BA" w:rsidRPr="00A27491" w:rsidRDefault="000C70BA" w:rsidP="000C70BA">
      <w:pPr>
        <w:pStyle w:val="B2"/>
        <w:rPr>
          <w:lang w:eastAsia="ko-KR"/>
        </w:rPr>
      </w:pPr>
      <w:r w:rsidRPr="00A27491">
        <w:t>c)</w:t>
      </w:r>
      <w:r w:rsidRPr="00A27491">
        <w:tab/>
        <w:t>shall set the MCVideo group ID IE to the stored MCVideo group ID of the call</w:t>
      </w:r>
      <w:r w:rsidRPr="00A27491">
        <w:rPr>
          <w:lang w:eastAsia="ko-KR"/>
        </w:rPr>
        <w:t>;</w:t>
      </w:r>
    </w:p>
    <w:p w14:paraId="1704D07C" w14:textId="77777777" w:rsidR="000C70BA" w:rsidRPr="00A27491" w:rsidRDefault="000C70BA" w:rsidP="000C70BA">
      <w:pPr>
        <w:pStyle w:val="B1"/>
        <w:rPr>
          <w:lang w:eastAsia="ko-KR"/>
        </w:rPr>
      </w:pPr>
      <w:r w:rsidRPr="00A27491">
        <w:t>3)</w:t>
      </w:r>
      <w:r w:rsidRPr="00A27491">
        <w:tab/>
        <w:t>shall send the GROUP CALL BROADCAST END message as specified in clause </w:t>
      </w:r>
      <w:r w:rsidRPr="00A27491">
        <w:rPr>
          <w:lang w:eastAsia="ko-KR"/>
        </w:rPr>
        <w:t>9.3.1.1.1;</w:t>
      </w:r>
    </w:p>
    <w:p w14:paraId="2EBED321" w14:textId="77777777" w:rsidR="000C70BA" w:rsidRPr="00A27491" w:rsidRDefault="000C70BA" w:rsidP="000C70BA">
      <w:pPr>
        <w:pStyle w:val="B1"/>
        <w:rPr>
          <w:lang w:eastAsia="ko-KR"/>
        </w:rPr>
      </w:pPr>
      <w:r w:rsidRPr="00A27491">
        <w:rPr>
          <w:lang w:eastAsia="ko-KR"/>
        </w:rPr>
        <w:t>4)</w:t>
      </w:r>
      <w:r w:rsidRPr="00A27491">
        <w:rPr>
          <w:lang w:eastAsia="ko-KR"/>
        </w:rPr>
        <w:tab/>
        <w:t>shall stop timer TFB2 (broadcast retransmission);</w:t>
      </w:r>
    </w:p>
    <w:p w14:paraId="69B667A9" w14:textId="77777777" w:rsidR="000C70BA" w:rsidRPr="00A27491" w:rsidRDefault="000C70BA" w:rsidP="000C70BA">
      <w:pPr>
        <w:pStyle w:val="B1"/>
        <w:rPr>
          <w:lang w:eastAsia="ko-KR"/>
        </w:rPr>
      </w:pPr>
      <w:r w:rsidRPr="00A27491">
        <w:rPr>
          <w:lang w:eastAsia="ko-KR"/>
        </w:rPr>
        <w:t>5)</w:t>
      </w:r>
      <w:r w:rsidRPr="00A27491">
        <w:rPr>
          <w:lang w:eastAsia="ko-KR"/>
        </w:rPr>
        <w:tab/>
        <w:t>shall stop transmission control; and</w:t>
      </w:r>
    </w:p>
    <w:p w14:paraId="15B3B3F6" w14:textId="77777777" w:rsidR="000C70BA" w:rsidRPr="00A27491" w:rsidRDefault="000C70BA" w:rsidP="000C70BA">
      <w:pPr>
        <w:pStyle w:val="B1"/>
      </w:pPr>
      <w:r w:rsidRPr="00A27491">
        <w:rPr>
          <w:lang w:eastAsia="ko-KR"/>
        </w:rPr>
        <w:t>6)</w:t>
      </w:r>
      <w:r w:rsidRPr="00A27491">
        <w:rPr>
          <w:lang w:eastAsia="ko-KR"/>
        </w:rPr>
        <w:tab/>
        <w:t>shall enter the "B1: start-stop" state.</w:t>
      </w:r>
    </w:p>
    <w:p w14:paraId="2A0B979F" w14:textId="77777777" w:rsidR="000C70BA" w:rsidRPr="00A27491" w:rsidRDefault="000C70BA" w:rsidP="000C70BA">
      <w:r w:rsidRPr="00A27491">
        <w:t xml:space="preserve">[TS 24.281, clause </w:t>
      </w:r>
      <w:r w:rsidRPr="00A27491">
        <w:rPr>
          <w:lang w:eastAsia="zh-CN"/>
        </w:rPr>
        <w:t>9.4.2.4.7</w:t>
      </w:r>
      <w:r w:rsidRPr="00A27491">
        <w:t>]</w:t>
      </w:r>
    </w:p>
    <w:p w14:paraId="19C46B88" w14:textId="77777777" w:rsidR="000C70BA" w:rsidRPr="00A27491" w:rsidRDefault="000C70BA" w:rsidP="000C70BA">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1F5DFFCC" w14:textId="77777777" w:rsidR="000C70BA" w:rsidRPr="00A27491" w:rsidRDefault="000C70BA" w:rsidP="000C70BA">
      <w:pPr>
        <w:pStyle w:val="B1"/>
      </w:pPr>
      <w:r w:rsidRPr="00A27491">
        <w:t>1)</w:t>
      </w:r>
      <w:r w:rsidRPr="00A27491">
        <w:tab/>
        <w:t>shall release the media session;</w:t>
      </w:r>
    </w:p>
    <w:p w14:paraId="742B0235" w14:textId="77777777" w:rsidR="000C70BA" w:rsidRPr="00A27491" w:rsidRDefault="000C70BA" w:rsidP="000C70BA">
      <w:pPr>
        <w:pStyle w:val="B1"/>
      </w:pPr>
      <w:r w:rsidRPr="00A27491">
        <w:t>2)</w:t>
      </w:r>
      <w:r w:rsidRPr="00A27491">
        <w:tab/>
        <w:t>shall clear the stored call identifier;</w:t>
      </w:r>
    </w:p>
    <w:p w14:paraId="3100A7F0" w14:textId="77777777" w:rsidR="000C70BA" w:rsidRPr="00A27491" w:rsidRDefault="000C70BA" w:rsidP="000C70BA">
      <w:pPr>
        <w:pStyle w:val="B1"/>
        <w:rPr>
          <w:lang w:eastAsia="ko-KR"/>
        </w:rPr>
      </w:pPr>
      <w:r w:rsidRPr="00A27491">
        <w:rPr>
          <w:lang w:eastAsia="ko-KR"/>
        </w:rPr>
        <w:t>3)</w:t>
      </w:r>
      <w:r w:rsidRPr="00A27491">
        <w:rPr>
          <w:lang w:eastAsia="ko-KR"/>
        </w:rPr>
        <w:tab/>
        <w:t>shall stop transmission control, if running; and</w:t>
      </w:r>
    </w:p>
    <w:p w14:paraId="01375F42" w14:textId="77777777" w:rsidR="000C70BA" w:rsidRPr="00A27491" w:rsidRDefault="000C70BA" w:rsidP="000C70BA">
      <w:pPr>
        <w:pStyle w:val="B1"/>
      </w:pPr>
      <w:r w:rsidRPr="00A27491">
        <w:rPr>
          <w:lang w:eastAsia="ko-KR"/>
        </w:rPr>
        <w:t>4)</w:t>
      </w:r>
      <w:r w:rsidRPr="00A27491">
        <w:rPr>
          <w:lang w:eastAsia="ko-KR"/>
        </w:rPr>
        <w:tab/>
        <w:t>shall enter the "B1: start-stop" state.</w:t>
      </w:r>
    </w:p>
    <w:p w14:paraId="444E1BE0" w14:textId="77777777" w:rsidR="000C70BA" w:rsidRPr="00A27491" w:rsidRDefault="000C70BA" w:rsidP="000C70BA">
      <w:r w:rsidRPr="00A27491">
        <w:t>[TS 24.581, clause 7.2.3.2.2]</w:t>
      </w:r>
    </w:p>
    <w:p w14:paraId="0390435C"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074DD57"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E5C1FE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F41D8B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3C2288A4"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E0D7F8"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3C9F726"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61B2D2B" w14:textId="77777777" w:rsidR="000C70BA" w:rsidRPr="00A27491" w:rsidRDefault="000C70BA" w:rsidP="000C70BA">
      <w:pPr>
        <w:pStyle w:val="H6"/>
      </w:pPr>
      <w:r w:rsidRPr="00A27491">
        <w:t>7.1.2.1.3</w:t>
      </w:r>
      <w:r w:rsidRPr="00A27491">
        <w:tab/>
        <w:t>Test description</w:t>
      </w:r>
    </w:p>
    <w:p w14:paraId="3BA0A596" w14:textId="77777777" w:rsidR="000C70BA" w:rsidRPr="00A27491" w:rsidRDefault="000C70BA" w:rsidP="000C70BA">
      <w:pPr>
        <w:pStyle w:val="H6"/>
      </w:pPr>
      <w:r w:rsidRPr="00A27491">
        <w:t>7.1.2.1.3.1</w:t>
      </w:r>
      <w:r w:rsidRPr="00A27491">
        <w:tab/>
        <w:t>Pre-test conditions</w:t>
      </w:r>
    </w:p>
    <w:p w14:paraId="1CFD329A" w14:textId="77777777" w:rsidR="000C70BA" w:rsidRPr="00A27491" w:rsidRDefault="000C70BA" w:rsidP="000C70BA">
      <w:pPr>
        <w:pStyle w:val="H6"/>
      </w:pPr>
      <w:r w:rsidRPr="00A27491">
        <w:t>System Simulator:</w:t>
      </w:r>
    </w:p>
    <w:p w14:paraId="388AFFE2" w14:textId="77777777" w:rsidR="000C70BA" w:rsidRPr="00A27491" w:rsidRDefault="000C70BA" w:rsidP="000C70BA">
      <w:pPr>
        <w:pStyle w:val="B1"/>
      </w:pPr>
      <w:r w:rsidRPr="00A27491">
        <w:t>-</w:t>
      </w:r>
      <w:r w:rsidRPr="00A27491">
        <w:tab/>
      </w:r>
      <w:r w:rsidRPr="00A27491">
        <w:rPr>
          <w:color w:val="000000"/>
        </w:rPr>
        <w:t>SS-UE1 (MCVideo client)</w:t>
      </w:r>
    </w:p>
    <w:p w14:paraId="478754F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0CC9D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A27491" w:rsidRDefault="000C70BA" w:rsidP="000C70BA">
      <w:pPr>
        <w:pStyle w:val="B1"/>
      </w:pPr>
      <w:r w:rsidRPr="00A27491">
        <w:t>-</w:t>
      </w:r>
      <w:r w:rsidRPr="00A27491">
        <w:tab/>
      </w:r>
      <w:r w:rsidRPr="00A27491">
        <w:rPr>
          <w:color w:val="000000"/>
        </w:rPr>
        <w:t>SS-NW (MCVideo server)</w:t>
      </w:r>
    </w:p>
    <w:p w14:paraId="57C936E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6A7AD6C" w14:textId="77777777" w:rsidR="000C70BA" w:rsidRPr="00A27491" w:rsidRDefault="000C70BA" w:rsidP="000C70BA">
      <w:pPr>
        <w:pStyle w:val="H6"/>
      </w:pPr>
      <w:r w:rsidRPr="00A27491">
        <w:t>IUT:</w:t>
      </w:r>
    </w:p>
    <w:p w14:paraId="19B4F854" w14:textId="77777777" w:rsidR="000C70BA" w:rsidRPr="00A27491" w:rsidRDefault="000C70BA" w:rsidP="000C70BA">
      <w:pPr>
        <w:pStyle w:val="B1"/>
      </w:pPr>
      <w:r w:rsidRPr="00A27491">
        <w:t>-</w:t>
      </w:r>
      <w:r w:rsidRPr="00A27491">
        <w:tab/>
        <w:t>UE (MCVideo client)</w:t>
      </w:r>
    </w:p>
    <w:p w14:paraId="4EA77E2A" w14:textId="6F68F79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A9FEE53"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A27491" w:rsidRDefault="000C70BA" w:rsidP="000C70BA">
      <w:pPr>
        <w:pStyle w:val="H6"/>
      </w:pPr>
      <w:r w:rsidRPr="00A27491">
        <w:t>Preamble:</w:t>
      </w:r>
    </w:p>
    <w:p w14:paraId="287061CE" w14:textId="0F5B7FA0"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A64D3CE" w14:textId="48117AD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091E79F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13A3446" w14:textId="77777777" w:rsidR="000C70BA" w:rsidRPr="00A27491" w:rsidRDefault="000C70BA" w:rsidP="000C70BA">
      <w:pPr>
        <w:pStyle w:val="B1"/>
      </w:pPr>
      <w:r w:rsidRPr="00A27491">
        <w:t>-</w:t>
      </w:r>
      <w:r w:rsidRPr="00A27491">
        <w:tab/>
        <w:t>The UE is switched-off.</w:t>
      </w:r>
    </w:p>
    <w:p w14:paraId="60F45411" w14:textId="77777777" w:rsidR="000C70BA" w:rsidRPr="00A27491" w:rsidRDefault="000C70BA" w:rsidP="000C70BA">
      <w:pPr>
        <w:pStyle w:val="B1"/>
      </w:pPr>
      <w:r w:rsidRPr="00A27491">
        <w:t>-</w:t>
      </w:r>
      <w:r w:rsidRPr="00A27491">
        <w:tab/>
        <w:t>UE States at the end of the preamble</w:t>
      </w:r>
    </w:p>
    <w:p w14:paraId="184A0D16" w14:textId="77777777" w:rsidR="000C70BA" w:rsidRPr="00A27491" w:rsidRDefault="000C70BA" w:rsidP="000C70BA">
      <w:pPr>
        <w:pStyle w:val="B2"/>
      </w:pPr>
      <w:r w:rsidRPr="00A27491">
        <w:t>-</w:t>
      </w:r>
      <w:r w:rsidRPr="00A27491">
        <w:tab/>
        <w:t>The UE is in state 'switched-off'.</w:t>
      </w:r>
    </w:p>
    <w:p w14:paraId="6BE4B099" w14:textId="77777777" w:rsidR="000C70BA" w:rsidRPr="00A27491" w:rsidRDefault="000C70BA" w:rsidP="000C70BA">
      <w:pPr>
        <w:pStyle w:val="H6"/>
      </w:pPr>
      <w:r w:rsidRPr="00A27491">
        <w:t>7.1.2.1.3.2</w:t>
      </w:r>
      <w:r w:rsidRPr="00A27491">
        <w:tab/>
        <w:t>Test procedure sequence</w:t>
      </w:r>
    </w:p>
    <w:p w14:paraId="3F57D2D8" w14:textId="77777777" w:rsidR="000C70BA" w:rsidRPr="00A27491" w:rsidRDefault="000C70BA" w:rsidP="000C70BA">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A27491" w:rsidRDefault="000C70BA" w:rsidP="002E3FCC">
            <w:pPr>
              <w:pStyle w:val="TAH"/>
              <w:spacing w:line="256" w:lineRule="auto"/>
            </w:pPr>
            <w:r w:rsidRPr="00A27491">
              <w:t>Verdict</w:t>
            </w:r>
          </w:p>
        </w:tc>
      </w:tr>
      <w:tr w:rsidR="000C70BA" w:rsidRPr="00A27491"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A27491" w:rsidRDefault="000C70BA" w:rsidP="002E3FCC">
            <w:pPr>
              <w:pStyle w:val="TAH"/>
              <w:spacing w:line="256" w:lineRule="auto"/>
            </w:pPr>
          </w:p>
        </w:tc>
      </w:tr>
      <w:tr w:rsidR="000C70BA" w:rsidRPr="00A27491"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A27491" w:rsidRDefault="000C70BA" w:rsidP="002E3FCC">
            <w:pPr>
              <w:pStyle w:val="TAC"/>
              <w:spacing w:line="256" w:lineRule="auto"/>
            </w:pPr>
            <w:r w:rsidRPr="00A27491">
              <w:t>-</w:t>
            </w:r>
          </w:p>
        </w:tc>
      </w:tr>
      <w:tr w:rsidR="000C70BA" w:rsidRPr="00A27491"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A27491" w:rsidRDefault="000C70BA" w:rsidP="002E3FCC">
            <w:pPr>
              <w:pStyle w:val="TAL"/>
            </w:pPr>
            <w:r w:rsidRPr="00A27491">
              <w:t>Trigger the UE to reset UTC time and location.</w:t>
            </w:r>
          </w:p>
          <w:p w14:paraId="473E0AF3" w14:textId="77777777" w:rsidR="000C70BA" w:rsidRPr="00A27491" w:rsidRDefault="000C70BA" w:rsidP="002E3FCC">
            <w:pPr>
              <w:pStyle w:val="TAL"/>
            </w:pPr>
          </w:p>
          <w:p w14:paraId="3236E811"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A27491" w:rsidRDefault="000C70BA" w:rsidP="002E3FCC">
            <w:pPr>
              <w:pStyle w:val="TAC"/>
              <w:spacing w:line="256" w:lineRule="auto"/>
            </w:pPr>
            <w:r w:rsidRPr="00A27491">
              <w:t>-</w:t>
            </w:r>
          </w:p>
        </w:tc>
      </w:tr>
      <w:tr w:rsidR="000C70BA" w:rsidRPr="00A27491"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8FE66F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A27491" w:rsidRDefault="000C70BA" w:rsidP="002E3FCC">
            <w:pPr>
              <w:pStyle w:val="TAC"/>
              <w:spacing w:line="256" w:lineRule="auto"/>
            </w:pPr>
            <w:r w:rsidRPr="00A27491">
              <w:t>-</w:t>
            </w:r>
          </w:p>
        </w:tc>
      </w:tr>
      <w:tr w:rsidR="000C70BA" w:rsidRPr="00A27491"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A27491" w:rsidRDefault="000C70BA" w:rsidP="002E3FCC">
            <w:pPr>
              <w:pStyle w:val="TAL"/>
              <w:spacing w:line="256" w:lineRule="auto"/>
            </w:pPr>
            <w:r w:rsidRPr="00A27491">
              <w:t>Make the UE (MCVideo Client) initiate an off-network broadcast call</w:t>
            </w:r>
          </w:p>
          <w:p w14:paraId="3A78B98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A27491" w:rsidRDefault="000C70BA" w:rsidP="002E3FCC">
            <w:pPr>
              <w:pStyle w:val="TAC"/>
              <w:spacing w:line="256" w:lineRule="auto"/>
            </w:pPr>
            <w:r w:rsidRPr="00A27491">
              <w:t>-</w:t>
            </w:r>
          </w:p>
        </w:tc>
      </w:tr>
      <w:tr w:rsidR="000C70BA" w:rsidRPr="00A27491"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A27491" w:rsidRDefault="000C70BA" w:rsidP="002E3FCC">
            <w:pPr>
              <w:pStyle w:val="TAC"/>
              <w:spacing w:line="256" w:lineRule="auto"/>
            </w:pPr>
            <w:r w:rsidRPr="00A27491">
              <w:t>-</w:t>
            </w:r>
          </w:p>
        </w:tc>
      </w:tr>
      <w:tr w:rsidR="000C70BA" w:rsidRPr="00A27491"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A27491" w:rsidRDefault="000C70BA" w:rsidP="002E3FCC">
            <w:pPr>
              <w:pStyle w:val="TAL"/>
              <w:spacing w:line="256" w:lineRule="auto"/>
            </w:pPr>
            <w:r w:rsidRPr="00A27491">
              <w:t>Check: Does the UE (MCVideo client) send a GROUP CALL BROADCAST message?</w:t>
            </w:r>
          </w:p>
          <w:p w14:paraId="119631AB"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A27491" w:rsidRDefault="000C70BA" w:rsidP="002E3FCC">
            <w:pPr>
              <w:pStyle w:val="TAC"/>
              <w:spacing w:line="256" w:lineRule="auto"/>
            </w:pPr>
            <w:r w:rsidRPr="00A27491">
              <w:t>P</w:t>
            </w:r>
          </w:p>
        </w:tc>
      </w:tr>
      <w:tr w:rsidR="000C70BA" w:rsidRPr="00A27491"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A27491" w:rsidRDefault="000C70BA" w:rsidP="002E3FCC">
            <w:pPr>
              <w:pStyle w:val="TAL"/>
              <w:spacing w:line="256" w:lineRule="auto"/>
            </w:pPr>
            <w:r w:rsidRPr="00A27491">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A27491" w:rsidRDefault="000C70BA" w:rsidP="002E3FCC">
            <w:pPr>
              <w:pStyle w:val="TAC"/>
              <w:spacing w:line="256" w:lineRule="auto"/>
            </w:pPr>
            <w:r w:rsidRPr="00A27491">
              <w:t>-</w:t>
            </w:r>
          </w:p>
        </w:tc>
      </w:tr>
      <w:tr w:rsidR="000C70BA" w:rsidRPr="00A27491"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A27491" w:rsidRDefault="000C70BA" w:rsidP="002E3FCC">
            <w:pPr>
              <w:pStyle w:val="TAC"/>
              <w:spacing w:line="256" w:lineRule="auto"/>
            </w:pPr>
            <w:r w:rsidRPr="00A27491">
              <w:t>P</w:t>
            </w:r>
          </w:p>
        </w:tc>
      </w:tr>
      <w:tr w:rsidR="000C70BA" w:rsidRPr="00A27491"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A27491" w:rsidRDefault="000C70BA" w:rsidP="002E3FCC">
            <w:pPr>
              <w:pStyle w:val="TAL"/>
              <w:spacing w:line="256" w:lineRule="auto"/>
            </w:pPr>
            <w:r w:rsidRPr="00A27491">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A27491" w:rsidRDefault="000C70BA" w:rsidP="002E3FCC">
            <w:pPr>
              <w:pStyle w:val="TAC"/>
              <w:spacing w:line="256" w:lineRule="auto"/>
            </w:pPr>
            <w:r w:rsidRPr="00A27491">
              <w:t>-</w:t>
            </w:r>
          </w:p>
        </w:tc>
      </w:tr>
      <w:tr w:rsidR="000C70BA" w:rsidRPr="00A27491"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A27491" w:rsidRDefault="000C70BA" w:rsidP="002E3FCC">
            <w:pPr>
              <w:pStyle w:val="TAL"/>
              <w:spacing w:line="256" w:lineRule="auto"/>
            </w:pPr>
            <w:r w:rsidRPr="00A27491">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A27491" w:rsidRDefault="000C70BA" w:rsidP="002E3FCC">
            <w:pPr>
              <w:pStyle w:val="TAC"/>
              <w:spacing w:line="256" w:lineRule="auto"/>
            </w:pPr>
            <w:r w:rsidRPr="00A27491">
              <w:t>P</w:t>
            </w:r>
          </w:p>
        </w:tc>
      </w:tr>
      <w:tr w:rsidR="000C70BA" w:rsidRPr="00A27491"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A27491" w:rsidRDefault="000C70BA" w:rsidP="002E3FCC">
            <w:pPr>
              <w:pStyle w:val="TAL"/>
              <w:spacing w:line="256" w:lineRule="auto"/>
            </w:pPr>
            <w:r w:rsidRPr="00A27491">
              <w:t>Make the UE (MCVideo Client) cancel the broadcast call</w:t>
            </w:r>
          </w:p>
          <w:p w14:paraId="482046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A27491" w:rsidRDefault="000C70BA" w:rsidP="002E3FCC">
            <w:pPr>
              <w:pStyle w:val="TAC"/>
              <w:spacing w:line="256" w:lineRule="auto"/>
            </w:pPr>
            <w:r w:rsidRPr="00A27491">
              <w:t>-</w:t>
            </w:r>
          </w:p>
        </w:tc>
      </w:tr>
      <w:tr w:rsidR="000C70BA" w:rsidRPr="00A27491"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A27491" w:rsidRDefault="000C70BA" w:rsidP="002E3FCC">
            <w:pPr>
              <w:pStyle w:val="TAL"/>
              <w:spacing w:line="256" w:lineRule="auto"/>
            </w:pPr>
            <w:r w:rsidRPr="00A27491">
              <w:t xml:space="preserve">Check: Does the UE (MCVideo client) send a GROUP CALL BROADCAST END message and </w:t>
            </w:r>
            <w:r w:rsidRPr="00A27491">
              <w:rPr>
                <w:lang w:eastAsia="ko-KR"/>
              </w:rPr>
              <w:t>enter the "B1: start-stop" state</w:t>
            </w:r>
            <w:r w:rsidRPr="00A27491">
              <w:t>?</w:t>
            </w:r>
          </w:p>
          <w:p w14:paraId="488C35CE"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A27491" w:rsidRDefault="000C70BA" w:rsidP="002E3FCC">
            <w:pPr>
              <w:pStyle w:val="TAC"/>
              <w:spacing w:line="256" w:lineRule="auto"/>
            </w:pPr>
            <w:r w:rsidRPr="00A27491">
              <w:t>P</w:t>
            </w:r>
          </w:p>
        </w:tc>
      </w:tr>
      <w:tr w:rsidR="000C70BA" w:rsidRPr="00A27491"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A27491" w:rsidRDefault="000C70BA" w:rsidP="002E3FCC">
            <w:pPr>
              <w:pStyle w:val="TAC"/>
              <w:spacing w:line="256" w:lineRule="auto"/>
            </w:pPr>
            <w:r w:rsidRPr="00A27491">
              <w:t>-</w:t>
            </w:r>
          </w:p>
        </w:tc>
      </w:tr>
      <w:tr w:rsidR="000C70BA" w:rsidRPr="00A27491"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3CBD3F0" w14:textId="3606F648" w:rsidR="000C70BA" w:rsidRPr="00A27491" w:rsidRDefault="000C70BA" w:rsidP="002E3FCC">
            <w:pPr>
              <w:pStyle w:val="TAN"/>
              <w:spacing w:line="256" w:lineRule="auto"/>
            </w:pPr>
            <w:r w:rsidRPr="00A27491">
              <w:t>NOTE 2:</w:t>
            </w:r>
            <w:r w:rsidRPr="00A27491">
              <w:tab/>
              <w:t xml:space="preserve">Timer </w:t>
            </w:r>
            <w:r w:rsidRPr="00A27491">
              <w:rPr>
                <w:lang w:eastAsia="ko-KR"/>
              </w:rPr>
              <w:t>TFB2 (broadcast retransmission)</w:t>
            </w:r>
            <w:r w:rsidRPr="00A27491">
              <w:t xml:space="preserve"> is started by the MCVideo Client upon the sending of the GROUP CALL BROADCAST message. Timer </w:t>
            </w:r>
            <w:r w:rsidRPr="00A27491">
              <w:rPr>
                <w:lang w:eastAsia="ko-KR"/>
              </w:rPr>
              <w:t>TFB2 (broadcast retransmission)</w:t>
            </w:r>
            <w:r w:rsidRPr="00A27491">
              <w:t xml:space="preserve">=10s, as defined in TS </w:t>
            </w:r>
            <w:r w:rsidR="00960759">
              <w:t>37.579</w:t>
            </w:r>
            <w:r w:rsidRPr="00A27491">
              <w:t xml:space="preserve">-1 [2], Table 5.5.8.1-1. At the expire of timer </w:t>
            </w:r>
            <w:r w:rsidRPr="00A27491">
              <w:rPr>
                <w:lang w:eastAsia="ko-KR"/>
              </w:rPr>
              <w:t>TFB2 (broadcast retransmission)</w:t>
            </w:r>
            <w:r w:rsidRPr="00A27491">
              <w:t xml:space="preserve">, the MCVideo Client resends the </w:t>
            </w:r>
            <w:r w:rsidRPr="00A27491">
              <w:rPr>
                <w:lang w:eastAsia="ko-KR"/>
              </w:rPr>
              <w:t>GROUP CALL BROADCAST message.</w:t>
            </w:r>
          </w:p>
          <w:p w14:paraId="1D8E7A94" w14:textId="77777777" w:rsidR="000C70BA" w:rsidRPr="00A27491" w:rsidRDefault="000C70BA" w:rsidP="002E3FCC">
            <w:pPr>
              <w:pStyle w:val="TAN"/>
              <w:spacing w:line="256" w:lineRule="auto"/>
            </w:pPr>
            <w:r w:rsidRPr="00A27491">
              <w:t>NOTE 3:</w:t>
            </w:r>
            <w:r w:rsidRPr="00A27491">
              <w:tab/>
            </w:r>
            <w:r w:rsidRPr="00A27491">
              <w:rPr>
                <w:szCs w:val="18"/>
              </w:rPr>
              <w:t xml:space="preserve">If the MCVideo User does not cancel the broadcast call before timer </w:t>
            </w:r>
            <w:r w:rsidRPr="00A27491">
              <w:rPr>
                <w:lang w:eastAsia="ko-KR"/>
              </w:rPr>
              <w:t xml:space="preserve">TFB2 (broadcast retransmission) </w:t>
            </w:r>
            <w:r w:rsidRPr="00A27491">
              <w:rPr>
                <w:szCs w:val="18"/>
              </w:rPr>
              <w:t xml:space="preserve">expires, then the MCVideo Client will resend the </w:t>
            </w:r>
            <w:r w:rsidRPr="00A27491">
              <w:t xml:space="preserve">GROUP CALL BROADCAST </w:t>
            </w:r>
            <w:r w:rsidRPr="00A27491">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A27491" w:rsidRDefault="000C70BA" w:rsidP="002E3FCC">
            <w:pPr>
              <w:pStyle w:val="TAN"/>
              <w:spacing w:line="256" w:lineRule="auto"/>
            </w:pPr>
            <w:r w:rsidRPr="00A27491">
              <w:t>NOTE 4:</w:t>
            </w:r>
            <w:r w:rsidRPr="00A27491">
              <w:tab/>
              <w:t xml:space="preserve">Timer </w:t>
            </w:r>
            <w:r w:rsidRPr="00A27491">
              <w:rPr>
                <w:lang w:eastAsia="ko-KR"/>
              </w:rPr>
              <w:t>TFB2 (broadcast retransmission)</w:t>
            </w:r>
            <w:r w:rsidRPr="00A27491">
              <w:t xml:space="preserve"> is stopped by the MCVideo Client upon the sending of the GROUP CALL BROADCAST END message.</w:t>
            </w:r>
          </w:p>
        </w:tc>
      </w:tr>
    </w:tbl>
    <w:p w14:paraId="69A2B2B4" w14:textId="77777777" w:rsidR="000C70BA" w:rsidRPr="00A27491" w:rsidRDefault="000C70BA" w:rsidP="000C70BA"/>
    <w:p w14:paraId="21AE97D5" w14:textId="77777777" w:rsidR="000C70BA" w:rsidRPr="00A27491" w:rsidRDefault="000C70BA" w:rsidP="000C70BA">
      <w:pPr>
        <w:pStyle w:val="H6"/>
      </w:pPr>
      <w:r w:rsidRPr="00A27491">
        <w:t>7.1.2.1.3.3</w:t>
      </w:r>
      <w:r w:rsidRPr="00A27491">
        <w:tab/>
        <w:t>Specific message contents</w:t>
      </w:r>
    </w:p>
    <w:p w14:paraId="42038432" w14:textId="77777777" w:rsidR="000C70BA" w:rsidRPr="00A27491" w:rsidRDefault="000C70BA" w:rsidP="000C70BA">
      <w:pPr>
        <w:pStyle w:val="TH"/>
      </w:pPr>
      <w:bookmarkStart w:id="869"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A27491" w:rsidRDefault="000C70BA" w:rsidP="002E3FCC">
            <w:pPr>
              <w:pStyle w:val="TAH"/>
              <w:spacing w:line="256" w:lineRule="auto"/>
            </w:pPr>
            <w:r w:rsidRPr="00A27491">
              <w:t>Condition</w:t>
            </w:r>
          </w:p>
        </w:tc>
      </w:tr>
      <w:tr w:rsidR="000C70BA" w:rsidRPr="00A27491"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A27491" w:rsidRDefault="000C70BA" w:rsidP="002E3FCC">
            <w:pPr>
              <w:pStyle w:val="TAL"/>
              <w:spacing w:line="256" w:lineRule="auto"/>
            </w:pPr>
          </w:p>
        </w:tc>
      </w:tr>
      <w:tr w:rsidR="000C70BA" w:rsidRPr="00A27491"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A27491" w:rsidRDefault="000C70BA" w:rsidP="002E3FCC">
            <w:pPr>
              <w:pStyle w:val="TAL"/>
              <w:spacing w:line="256" w:lineRule="auto"/>
            </w:pPr>
          </w:p>
        </w:tc>
      </w:tr>
    </w:tbl>
    <w:p w14:paraId="2C54B12A" w14:textId="77777777" w:rsidR="000C70BA" w:rsidRPr="00A27491" w:rsidRDefault="000C70BA" w:rsidP="000C70BA"/>
    <w:p w14:paraId="481D6F79" w14:textId="77777777" w:rsidR="000C70BA" w:rsidRPr="00A27491" w:rsidRDefault="000C70BA" w:rsidP="000C70BA">
      <w:pPr>
        <w:pStyle w:val="TH"/>
      </w:pPr>
      <w:bookmarkStart w:id="870" w:name="_Hlk100153871"/>
      <w:bookmarkEnd w:id="869"/>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A27491" w:rsidRDefault="000C70BA" w:rsidP="002E3FCC">
            <w:pPr>
              <w:pStyle w:val="TAH"/>
              <w:spacing w:line="256" w:lineRule="auto"/>
            </w:pPr>
            <w:r w:rsidRPr="00A27491">
              <w:t>Condition</w:t>
            </w:r>
          </w:p>
        </w:tc>
      </w:tr>
      <w:tr w:rsidR="000C70BA" w:rsidRPr="00A27491"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A27491" w:rsidRDefault="000C70BA" w:rsidP="002E3FCC">
            <w:pPr>
              <w:pStyle w:val="TAL"/>
              <w:spacing w:line="256" w:lineRule="auto"/>
            </w:pPr>
          </w:p>
        </w:tc>
      </w:tr>
      <w:bookmarkEnd w:id="870"/>
    </w:tbl>
    <w:p w14:paraId="3819DF1B" w14:textId="77777777" w:rsidR="000C70BA" w:rsidRPr="00A27491" w:rsidRDefault="000C70BA" w:rsidP="000C70BA"/>
    <w:p w14:paraId="5390CE32" w14:textId="77777777" w:rsidR="000C70BA" w:rsidRPr="00A27491" w:rsidRDefault="000C70BA" w:rsidP="000C70BA">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A27491" w:rsidRDefault="000C70BA" w:rsidP="002E3FCC">
            <w:pPr>
              <w:pStyle w:val="TAH"/>
              <w:spacing w:line="256" w:lineRule="auto"/>
            </w:pPr>
            <w:r w:rsidRPr="00A27491">
              <w:t>Condition</w:t>
            </w:r>
          </w:p>
        </w:tc>
      </w:tr>
      <w:tr w:rsidR="000C70BA" w:rsidRPr="00A27491"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A27491" w:rsidRDefault="000C70BA" w:rsidP="002E3FCC">
            <w:pPr>
              <w:pStyle w:val="TAL"/>
              <w:spacing w:line="256" w:lineRule="auto"/>
            </w:pPr>
          </w:p>
        </w:tc>
      </w:tr>
    </w:tbl>
    <w:p w14:paraId="594FEAD4" w14:textId="77777777" w:rsidR="000C70BA" w:rsidRPr="00A27491" w:rsidRDefault="000C70BA" w:rsidP="000C70BA"/>
    <w:p w14:paraId="69F0B156" w14:textId="77777777" w:rsidR="000C70BA" w:rsidRPr="00A27491" w:rsidRDefault="000C70BA" w:rsidP="000C70BA">
      <w:pPr>
        <w:pStyle w:val="Heading4"/>
      </w:pPr>
      <w:bookmarkStart w:id="871" w:name="_Toc171440781"/>
      <w:bookmarkStart w:id="872" w:name="_Toc180160973"/>
      <w:r w:rsidRPr="00A27491">
        <w:t>7.1.2.2</w:t>
      </w:r>
      <w:r w:rsidRPr="00A27491">
        <w:tab/>
        <w:t>Off-network / Group Call / Broadcast Group Call / Originator Releases Call / Client Terminated (CT)</w:t>
      </w:r>
      <w:bookmarkEnd w:id="871"/>
      <w:bookmarkEnd w:id="872"/>
    </w:p>
    <w:p w14:paraId="51D026C7" w14:textId="77777777" w:rsidR="000C70BA" w:rsidRPr="00A27491" w:rsidRDefault="000C70BA" w:rsidP="000C70BA">
      <w:pPr>
        <w:pStyle w:val="H6"/>
      </w:pPr>
      <w:r w:rsidRPr="00A27491">
        <w:t>7.1.2.2.1</w:t>
      </w:r>
      <w:r w:rsidRPr="00A27491">
        <w:tab/>
        <w:t>Test Purpose (TP)</w:t>
      </w:r>
    </w:p>
    <w:p w14:paraId="396C87C5" w14:textId="77777777" w:rsidR="000C70BA" w:rsidRPr="00A27491" w:rsidRDefault="000C70BA" w:rsidP="000C70BA">
      <w:pPr>
        <w:pStyle w:val="H6"/>
      </w:pPr>
      <w:r w:rsidRPr="00A27491">
        <w:t>(1)</w:t>
      </w:r>
    </w:p>
    <w:p w14:paraId="13A1647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A27491" w:rsidRDefault="000C70BA" w:rsidP="000C70BA">
      <w:pPr>
        <w:pStyle w:val="PL"/>
      </w:pPr>
      <w:r w:rsidRPr="00A27491">
        <w:rPr>
          <w:b/>
        </w:rPr>
        <w:t>ensure that</w:t>
      </w:r>
      <w:r w:rsidRPr="00A27491">
        <w:t xml:space="preserve"> {</w:t>
      </w:r>
    </w:p>
    <w:p w14:paraId="4EFD332B" w14:textId="77777777" w:rsidR="000C70BA" w:rsidRPr="00A27491" w:rsidRDefault="000C70BA" w:rsidP="000C70BA">
      <w:pPr>
        <w:pStyle w:val="PL"/>
      </w:pPr>
      <w:r w:rsidRPr="00A27491">
        <w:t xml:space="preserve">  </w:t>
      </w:r>
      <w:r w:rsidRPr="00A27491">
        <w:rPr>
          <w:b/>
        </w:rPr>
        <w:t>when</w:t>
      </w:r>
      <w:r w:rsidRPr="00A27491">
        <w:t xml:space="preserve"> { UE (MCVideo Client) receives a Transmission Granted message</w:t>
      </w:r>
      <w:r w:rsidRPr="00A27491">
        <w:rPr>
          <w:lang w:eastAsia="ko-KR"/>
        </w:rPr>
        <w:t xml:space="preserve"> with </w:t>
      </w:r>
      <w:r w:rsidRPr="00A27491">
        <w:t>the Transmission Indicator field included and with the B-bit set to '1' (Broadcast group call) }</w:t>
      </w:r>
    </w:p>
    <w:p w14:paraId="62A0CF9C" w14:textId="77777777" w:rsidR="000C70BA" w:rsidRPr="00A27491" w:rsidRDefault="000C70BA" w:rsidP="000C70BA">
      <w:pPr>
        <w:pStyle w:val="PL"/>
      </w:pPr>
      <w:r w:rsidRPr="00A27491">
        <w:t xml:space="preserve">    </w:t>
      </w:r>
      <w:r w:rsidRPr="00A27491">
        <w:rPr>
          <w:b/>
        </w:rPr>
        <w:t>then</w:t>
      </w:r>
      <w:r w:rsidRPr="00A27491">
        <w:t xml:space="preserve"> { UE (MCVideo Client) provides a notification to the MCVideo User indicating that this is a broadcast group call }</w:t>
      </w:r>
    </w:p>
    <w:p w14:paraId="4E498F74" w14:textId="77777777" w:rsidR="000C70BA" w:rsidRPr="00A27491" w:rsidRDefault="000C70BA" w:rsidP="000C70BA">
      <w:pPr>
        <w:pStyle w:val="PL"/>
      </w:pPr>
      <w:r w:rsidRPr="00A27491">
        <w:t xml:space="preserve">            }</w:t>
      </w:r>
    </w:p>
    <w:p w14:paraId="771131AD" w14:textId="77777777" w:rsidR="000C70BA" w:rsidRPr="00A27491" w:rsidRDefault="000C70BA" w:rsidP="000C70BA">
      <w:pPr>
        <w:pStyle w:val="PL"/>
        <w:rPr>
          <w:b/>
        </w:rPr>
      </w:pPr>
    </w:p>
    <w:p w14:paraId="69ABA033" w14:textId="77777777" w:rsidR="000C70BA" w:rsidRPr="00A27491" w:rsidRDefault="000C70BA" w:rsidP="000C70BA">
      <w:pPr>
        <w:pStyle w:val="H6"/>
      </w:pPr>
      <w:r w:rsidRPr="00A27491">
        <w:t>(2)</w:t>
      </w:r>
    </w:p>
    <w:p w14:paraId="782DA329" w14:textId="77777777" w:rsidR="000C70BA" w:rsidRPr="00A27491" w:rsidRDefault="000C70BA" w:rsidP="000C70BA">
      <w:pPr>
        <w:pStyle w:val="PL"/>
      </w:pPr>
      <w:r w:rsidRPr="00A27491">
        <w:rPr>
          <w:b/>
        </w:rPr>
        <w:t>with</w:t>
      </w:r>
      <w:r w:rsidRPr="00A27491">
        <w:t xml:space="preserve"> { UE (MCVideo Client) in an ongoing off-network broadcast group call }</w:t>
      </w:r>
    </w:p>
    <w:p w14:paraId="09D9458C" w14:textId="77777777" w:rsidR="000C70BA" w:rsidRPr="00A27491" w:rsidRDefault="000C70BA" w:rsidP="000C70BA">
      <w:pPr>
        <w:pStyle w:val="PL"/>
      </w:pPr>
      <w:r w:rsidRPr="00A27491">
        <w:rPr>
          <w:b/>
        </w:rPr>
        <w:t>ensure that</w:t>
      </w:r>
      <w:r w:rsidRPr="00A27491">
        <w:t xml:space="preserve"> {</w:t>
      </w:r>
    </w:p>
    <w:p w14:paraId="6F4DC3D4" w14:textId="77777777" w:rsidR="000C70BA" w:rsidRPr="00A27491" w:rsidRDefault="000C70BA" w:rsidP="000C70BA">
      <w:pPr>
        <w:pStyle w:val="PL"/>
      </w:pPr>
      <w:r w:rsidRPr="00A27491">
        <w:t xml:space="preserve">  </w:t>
      </w:r>
      <w:r w:rsidRPr="00A27491">
        <w:rPr>
          <w:b/>
        </w:rPr>
        <w:t>when</w:t>
      </w:r>
      <w:r w:rsidRPr="00A27491">
        <w:t xml:space="preserve"> { MCVideo User requests to send media</w:t>
      </w:r>
      <w:r w:rsidRPr="00A27491">
        <w:rPr>
          <w:lang w:eastAsia="ko-KR"/>
        </w:rPr>
        <w:t xml:space="preserve"> </w:t>
      </w:r>
      <w:r w:rsidRPr="00A27491">
        <w:t>}</w:t>
      </w:r>
    </w:p>
    <w:p w14:paraId="155E9028" w14:textId="77777777" w:rsidR="000C70BA" w:rsidRPr="00A27491" w:rsidRDefault="000C70BA" w:rsidP="000C70BA">
      <w:pPr>
        <w:pStyle w:val="PL"/>
      </w:pPr>
      <w:r w:rsidRPr="00A27491">
        <w:t xml:space="preserve">    </w:t>
      </w:r>
      <w:r w:rsidRPr="00A27491">
        <w:rPr>
          <w:b/>
        </w:rPr>
        <w:t>then</w:t>
      </w:r>
      <w:r w:rsidRPr="00A27491">
        <w:t xml:space="preserve"> { UE (MCVideo Client) does not send a Transmission Request message }</w:t>
      </w:r>
    </w:p>
    <w:p w14:paraId="67CD16FC" w14:textId="77777777" w:rsidR="000C70BA" w:rsidRPr="00A27491" w:rsidRDefault="000C70BA" w:rsidP="000C70BA">
      <w:pPr>
        <w:pStyle w:val="PL"/>
      </w:pPr>
      <w:r w:rsidRPr="00A27491">
        <w:t xml:space="preserve">            }</w:t>
      </w:r>
    </w:p>
    <w:p w14:paraId="41F7B430" w14:textId="77777777" w:rsidR="000C70BA" w:rsidRPr="00A27491" w:rsidRDefault="000C70BA" w:rsidP="000C70BA">
      <w:pPr>
        <w:pStyle w:val="PL"/>
        <w:rPr>
          <w:b/>
        </w:rPr>
      </w:pPr>
    </w:p>
    <w:p w14:paraId="56C86BD4" w14:textId="77777777" w:rsidR="000C70BA" w:rsidRPr="00A27491" w:rsidRDefault="000C70BA" w:rsidP="000C70BA">
      <w:pPr>
        <w:pStyle w:val="H6"/>
      </w:pPr>
      <w:r w:rsidRPr="00A27491">
        <w:t>7.1.2.2.2</w:t>
      </w:r>
      <w:r w:rsidRPr="00A27491">
        <w:tab/>
        <w:t>Conformance requirements</w:t>
      </w:r>
    </w:p>
    <w:p w14:paraId="61DD8E69" w14:textId="77777777" w:rsidR="000C70BA" w:rsidRPr="00A27491" w:rsidRDefault="000C70BA" w:rsidP="000C70BA">
      <w:r w:rsidRPr="00A27491">
        <w:t>References: The conformance requirements covered in the current TC are specified in: TS 24.281 clauses 9.4.2.4.2, 9.4.2.4.3, 9.4.2.4.8, TS 24.581 clauses 7.2.3.2.9, 7.2.3.4.6. Unless otherwise stated these are Rel-15 requirements.</w:t>
      </w:r>
    </w:p>
    <w:p w14:paraId="0BAD4FA7" w14:textId="77777777" w:rsidR="000C70BA" w:rsidRPr="00A27491" w:rsidRDefault="000C70BA" w:rsidP="000C70BA">
      <w:r w:rsidRPr="00A27491">
        <w:t>[TS 24.281, clause 9.4.2.4.2]</w:t>
      </w:r>
    </w:p>
    <w:p w14:paraId="12D576AA" w14:textId="77777777" w:rsidR="000C70BA" w:rsidRPr="00A27491" w:rsidRDefault="000C70BA" w:rsidP="000C70BA">
      <w:r w:rsidRPr="00A27491">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223605B1" w14:textId="77777777" w:rsidR="000C70BA" w:rsidRPr="00A27491" w:rsidRDefault="000C70BA" w:rsidP="000C70BA">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0D85180B" w14:textId="77777777" w:rsidR="000C70BA" w:rsidRPr="00A27491" w:rsidRDefault="000C70BA" w:rsidP="000C70BA">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45F80F13" w14:textId="77777777" w:rsidR="000C70BA" w:rsidRPr="00A27491" w:rsidRDefault="000C70BA" w:rsidP="000C70BA">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586724C4" w14:textId="77777777" w:rsidR="000C70BA" w:rsidRPr="00A27491" w:rsidRDefault="000C70BA" w:rsidP="000C70BA">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07FA5D61" w14:textId="77777777" w:rsidR="000C70BA" w:rsidRPr="00A27491" w:rsidRDefault="000C70BA" w:rsidP="000C70BA">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2ADD147A" w14:textId="77777777" w:rsidR="000C70BA" w:rsidRPr="00A27491" w:rsidRDefault="000C70BA" w:rsidP="000C70BA">
      <w:pPr>
        <w:pStyle w:val="B1"/>
      </w:pPr>
      <w:r w:rsidRPr="00A27491">
        <w:t>6)</w:t>
      </w:r>
      <w:r w:rsidRPr="00A27491">
        <w:tab/>
        <w:t>if the terminating UE is configured that the terminating MCVideo user acknowledgement is required upon a terminating call request reception:</w:t>
      </w:r>
    </w:p>
    <w:p w14:paraId="7E6755AC" w14:textId="77777777" w:rsidR="000C70BA" w:rsidRPr="00A27491" w:rsidRDefault="000C70BA" w:rsidP="000C70BA">
      <w:pPr>
        <w:pStyle w:val="B2"/>
      </w:pPr>
      <w:r w:rsidRPr="00A27491">
        <w:t>i)</w:t>
      </w:r>
      <w:r w:rsidRPr="00A27491">
        <w:tab/>
        <w:t>shall start timer TFB3 (waiting for the user); and</w:t>
      </w:r>
    </w:p>
    <w:p w14:paraId="5D4EA104" w14:textId="77777777" w:rsidR="000C70BA" w:rsidRPr="00A27491" w:rsidRDefault="000C70BA" w:rsidP="000C70BA">
      <w:pPr>
        <w:pStyle w:val="B2"/>
      </w:pPr>
      <w:r w:rsidRPr="00A27491">
        <w:t>ii)</w:t>
      </w:r>
      <w:r w:rsidRPr="00A27491">
        <w:tab/>
        <w:t>shall enter the "B3: pending user action" state; and</w:t>
      </w:r>
    </w:p>
    <w:p w14:paraId="2C840845" w14:textId="77777777" w:rsidR="000C70BA" w:rsidRPr="00A27491" w:rsidRDefault="000C70BA" w:rsidP="000C70BA">
      <w:pPr>
        <w:pStyle w:val="B1"/>
      </w:pPr>
      <w:r w:rsidRPr="00A27491">
        <w:t>7)</w:t>
      </w:r>
      <w:r w:rsidRPr="00A27491">
        <w:tab/>
        <w:t>if the terminating UE is configured that the terminating MCVideo user acknowledgement is not required upon a terminating call request reception:</w:t>
      </w:r>
    </w:p>
    <w:p w14:paraId="603E1588" w14:textId="77777777" w:rsidR="000C70BA" w:rsidRPr="00A27491" w:rsidRDefault="000C70BA" w:rsidP="000C70BA">
      <w:pPr>
        <w:pStyle w:val="B2"/>
      </w:pPr>
      <w:r w:rsidRPr="00A27491">
        <w:t>i)</w:t>
      </w:r>
      <w:r w:rsidRPr="00A27491">
        <w:tab/>
        <w:t>shall establish a media session based on the stored SDP body of the call;</w:t>
      </w:r>
    </w:p>
    <w:p w14:paraId="48CCF3C6" w14:textId="77777777" w:rsidR="000C70BA" w:rsidRPr="00A27491" w:rsidRDefault="000C70BA" w:rsidP="000C70BA">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79B0C5F2" w14:textId="77777777" w:rsidR="000C70BA" w:rsidRPr="00A27491" w:rsidRDefault="000C70BA" w:rsidP="000C70BA">
      <w:pPr>
        <w:pStyle w:val="B2"/>
      </w:pPr>
      <w:r w:rsidRPr="00A27491">
        <w:rPr>
          <w:lang w:eastAsia="ko-KR"/>
        </w:rPr>
        <w:t>iii)</w:t>
      </w:r>
      <w:r w:rsidRPr="00A27491">
        <w:tab/>
        <w:t>shall start timer TFB1 (max duration); and</w:t>
      </w:r>
    </w:p>
    <w:p w14:paraId="0DA6DF03" w14:textId="77777777" w:rsidR="000C70BA" w:rsidRPr="00A27491" w:rsidRDefault="000C70BA" w:rsidP="000C70BA">
      <w:pPr>
        <w:pStyle w:val="B2"/>
      </w:pPr>
      <w:r w:rsidRPr="00A27491">
        <w:t>iv)</w:t>
      </w:r>
      <w:r w:rsidRPr="00A27491">
        <w:tab/>
        <w:t>shall enter the "B2: in-progress broadcast group call" state.</w:t>
      </w:r>
    </w:p>
    <w:p w14:paraId="55C62093" w14:textId="77777777" w:rsidR="000C70BA" w:rsidRPr="00A27491" w:rsidRDefault="000C70BA" w:rsidP="000C70BA">
      <w:r w:rsidRPr="00A27491">
        <w:t>[TS 24.281, clause 9.4.2.4.3]</w:t>
      </w:r>
    </w:p>
    <w:p w14:paraId="2CDC80DE" w14:textId="77777777" w:rsidR="000C70BA" w:rsidRPr="00A27491" w:rsidRDefault="000C70BA" w:rsidP="000C70BA">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224899D8" w14:textId="77777777" w:rsidR="000C70BA" w:rsidRPr="00A27491" w:rsidRDefault="000C70BA" w:rsidP="000C70BA">
      <w:pPr>
        <w:pStyle w:val="B1"/>
      </w:pPr>
      <w:r w:rsidRPr="00A27491">
        <w:t>1)</w:t>
      </w:r>
      <w:r w:rsidRPr="00A27491">
        <w:tab/>
        <w:t>shall establish a media session based on the stored SDP body of the call;</w:t>
      </w:r>
    </w:p>
    <w:p w14:paraId="5642BB19"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5910A0CC" w14:textId="77777777" w:rsidR="000C70BA" w:rsidRPr="00A27491" w:rsidRDefault="000C70BA" w:rsidP="000C70BA">
      <w:pPr>
        <w:pStyle w:val="B1"/>
        <w:rPr>
          <w:lang w:eastAsia="ko-KR"/>
        </w:rPr>
      </w:pPr>
      <w:r w:rsidRPr="00A27491">
        <w:rPr>
          <w:lang w:eastAsia="ko-KR"/>
        </w:rPr>
        <w:t>3)</w:t>
      </w:r>
      <w:r w:rsidRPr="00A27491">
        <w:rPr>
          <w:lang w:eastAsia="ko-KR"/>
        </w:rPr>
        <w:tab/>
        <w:t>shall stop timer TFB3 (waiting for the user);</w:t>
      </w:r>
    </w:p>
    <w:p w14:paraId="6DF58F78" w14:textId="77777777" w:rsidR="000C70BA" w:rsidRPr="00A27491" w:rsidRDefault="000C70BA" w:rsidP="000C70BA">
      <w:pPr>
        <w:pStyle w:val="B1"/>
      </w:pPr>
      <w:r w:rsidRPr="00A27491">
        <w:rPr>
          <w:lang w:eastAsia="ko-KR"/>
        </w:rPr>
        <w:t>4)</w:t>
      </w:r>
      <w:r w:rsidRPr="00A27491">
        <w:rPr>
          <w:lang w:eastAsia="ko-KR"/>
        </w:rPr>
        <w:tab/>
        <w:t xml:space="preserve">shall start timer TFB1 (max duration); </w:t>
      </w:r>
      <w:r w:rsidRPr="00A27491">
        <w:t>and</w:t>
      </w:r>
    </w:p>
    <w:p w14:paraId="008DD4E0" w14:textId="77777777" w:rsidR="000C70BA" w:rsidRPr="00A27491" w:rsidRDefault="000C70BA" w:rsidP="000C70BA">
      <w:pPr>
        <w:pStyle w:val="B1"/>
        <w:rPr>
          <w:lang w:eastAsia="ko-KR"/>
        </w:rPr>
      </w:pPr>
      <w:r w:rsidRPr="00A27491">
        <w:rPr>
          <w:lang w:eastAsia="ko-KR"/>
        </w:rPr>
        <w:t>5)</w:t>
      </w:r>
      <w:r w:rsidRPr="00A27491">
        <w:rPr>
          <w:lang w:eastAsia="ko-KR"/>
        </w:rPr>
        <w:tab/>
        <w:t>shall enter the "B2: in-progress broadcast group call" state.</w:t>
      </w:r>
    </w:p>
    <w:p w14:paraId="5C2C469A" w14:textId="77777777" w:rsidR="000C70BA" w:rsidRPr="00A27491" w:rsidRDefault="000C70BA" w:rsidP="000C70BA">
      <w:r w:rsidRPr="00A27491">
        <w:t>[TS 24.281, clause 9.4.2.4.8]</w:t>
      </w:r>
    </w:p>
    <w:p w14:paraId="299D68C0" w14:textId="77777777" w:rsidR="000C70BA" w:rsidRPr="00A27491" w:rsidRDefault="000C70BA" w:rsidP="000C70BA">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16C854C9" w14:textId="77777777" w:rsidR="000C70BA" w:rsidRPr="00A27491" w:rsidRDefault="000C70BA" w:rsidP="000C70BA">
      <w:pPr>
        <w:pStyle w:val="B1"/>
        <w:rPr>
          <w:lang w:eastAsia="ko-KR"/>
        </w:rPr>
      </w:pPr>
      <w:r w:rsidRPr="00A27491">
        <w:rPr>
          <w:lang w:eastAsia="ko-KR"/>
        </w:rPr>
        <w:t>1)</w:t>
      </w:r>
      <w:r w:rsidRPr="00A27491">
        <w:rPr>
          <w:lang w:eastAsia="ko-KR"/>
        </w:rPr>
        <w:tab/>
        <w:t>shall release media session;</w:t>
      </w:r>
    </w:p>
    <w:p w14:paraId="1E695DFE" w14:textId="77777777" w:rsidR="000C70BA" w:rsidRPr="00A27491" w:rsidRDefault="000C70BA" w:rsidP="000C70BA">
      <w:pPr>
        <w:pStyle w:val="B1"/>
        <w:rPr>
          <w:lang w:eastAsia="ko-KR"/>
        </w:rPr>
      </w:pPr>
      <w:r w:rsidRPr="00A27491">
        <w:rPr>
          <w:lang w:eastAsia="ko-KR"/>
        </w:rPr>
        <w:t>2)</w:t>
      </w:r>
      <w:r w:rsidRPr="00A27491">
        <w:rPr>
          <w:lang w:eastAsia="ko-KR"/>
        </w:rPr>
        <w:tab/>
        <w:t>shall stop transmission control, if running; and</w:t>
      </w:r>
    </w:p>
    <w:p w14:paraId="4B478AE0" w14:textId="77777777" w:rsidR="000C70BA" w:rsidRPr="00A27491" w:rsidRDefault="000C70BA" w:rsidP="000C70BA">
      <w:pPr>
        <w:pStyle w:val="B1"/>
        <w:rPr>
          <w:lang w:eastAsia="ko-KR"/>
        </w:rPr>
      </w:pPr>
      <w:r w:rsidRPr="00A27491">
        <w:rPr>
          <w:lang w:eastAsia="ko-KR"/>
        </w:rPr>
        <w:t>3)</w:t>
      </w:r>
      <w:r w:rsidRPr="00A27491">
        <w:rPr>
          <w:lang w:eastAsia="ko-KR"/>
        </w:rPr>
        <w:tab/>
        <w:t>shall enter the "B1: start-stop" state.</w:t>
      </w:r>
    </w:p>
    <w:p w14:paraId="12A796A8" w14:textId="77777777" w:rsidR="000C70BA" w:rsidRPr="00A27491" w:rsidRDefault="000C70BA" w:rsidP="000C70BA">
      <w:r w:rsidRPr="00A27491">
        <w:t>[TS 24.581, clause 7.2.3.2.9]</w:t>
      </w:r>
    </w:p>
    <w:p w14:paraId="424B785C" w14:textId="77777777" w:rsidR="000C70BA" w:rsidRPr="00A27491" w:rsidRDefault="000C70BA" w:rsidP="000C70BA">
      <w:r w:rsidRPr="00A27491">
        <w:t xml:space="preserve">When an MCVideo </w:t>
      </w:r>
      <w:r w:rsidRPr="00A27491">
        <w:rPr>
          <w:lang w:eastAsia="ko-KR"/>
        </w:rPr>
        <w:t xml:space="preserve">broadcast </w:t>
      </w:r>
      <w:r w:rsidRPr="00A27491">
        <w:t>call is established the terminating transmission participant:</w:t>
      </w:r>
    </w:p>
    <w:p w14:paraId="64552647"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31AA6F39" w14:textId="77777777" w:rsidR="000C70BA" w:rsidRPr="00A27491" w:rsidRDefault="000C70BA" w:rsidP="000C70BA">
      <w:pPr>
        <w:pStyle w:val="B1"/>
      </w:pPr>
      <w:r w:rsidRPr="00A27491">
        <w:t>2.</w:t>
      </w:r>
      <w:r w:rsidRPr="00A27491">
        <w:tab/>
        <w:t>shall start timer T203 (End of RTP media); and</w:t>
      </w:r>
    </w:p>
    <w:p w14:paraId="7279BA17" w14:textId="77777777" w:rsidR="000C70BA" w:rsidRPr="00A27491" w:rsidRDefault="000C70BA" w:rsidP="000C70BA">
      <w:pPr>
        <w:pStyle w:val="B1"/>
      </w:pPr>
      <w:r w:rsidRPr="00A27491">
        <w:t>3.</w:t>
      </w:r>
      <w:r w:rsidRPr="00A27491">
        <w:tab/>
        <w:t>shall enter 'O: has no permission' state.</w:t>
      </w:r>
    </w:p>
    <w:p w14:paraId="42E50322" w14:textId="77777777" w:rsidR="000C70BA" w:rsidRPr="00A27491" w:rsidRDefault="000C70BA" w:rsidP="000C70BA">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A27491" w:rsidRDefault="000C70BA" w:rsidP="000C70BA">
      <w:r w:rsidRPr="00A27491">
        <w:t>[TS 24.581, clause 7.2.3.4.6]</w:t>
      </w:r>
    </w:p>
    <w:p w14:paraId="7279D83A"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4769168A" w14:textId="77777777" w:rsidR="000C70BA" w:rsidRPr="00A27491" w:rsidRDefault="000C70BA" w:rsidP="000C70BA">
      <w:pPr>
        <w:pStyle w:val="B1"/>
        <w:rPr>
          <w:lang w:eastAsia="ko-KR"/>
        </w:rPr>
      </w:pPr>
      <w:r w:rsidRPr="00A27491">
        <w:t>1.</w:t>
      </w:r>
      <w:r w:rsidRPr="00A27491">
        <w:tab/>
      </w:r>
      <w:r w:rsidRPr="00A27491">
        <w:rPr>
          <w:lang w:eastAsia="ko-KR"/>
        </w:rPr>
        <w:t>shall start timer T203 (End of RTP media) for the User ID;</w:t>
      </w:r>
    </w:p>
    <w:p w14:paraId="25929483" w14:textId="77777777" w:rsidR="000C70BA" w:rsidRPr="00A27491" w:rsidRDefault="000C70BA" w:rsidP="000C70BA">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03581A0B" w14:textId="77777777" w:rsidR="000C70BA" w:rsidRPr="00A27491" w:rsidRDefault="000C70BA" w:rsidP="000C70BA">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5EBD12A" w14:textId="77777777" w:rsidR="000C70BA" w:rsidRPr="00A27491" w:rsidRDefault="000C70BA" w:rsidP="000C70BA">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22C428CD" w14:textId="77777777" w:rsidR="000C70BA" w:rsidRPr="00A27491" w:rsidRDefault="000C70BA" w:rsidP="000C70BA">
      <w:pPr>
        <w:pStyle w:val="B1"/>
      </w:pPr>
      <w:r w:rsidRPr="00A27491">
        <w:t>5.</w:t>
      </w:r>
      <w:r w:rsidRPr="00A27491">
        <w:tab/>
        <w:t>shall remain in the 'O: has no permission' state.</w:t>
      </w:r>
    </w:p>
    <w:p w14:paraId="5A5E1391" w14:textId="77777777" w:rsidR="000C70BA" w:rsidRPr="00A27491" w:rsidRDefault="000C70BA" w:rsidP="000C70BA">
      <w:pPr>
        <w:pStyle w:val="H6"/>
      </w:pPr>
      <w:r w:rsidRPr="00A27491">
        <w:t>7.1.2.2.3</w:t>
      </w:r>
      <w:r w:rsidRPr="00A27491">
        <w:tab/>
        <w:t>Test description</w:t>
      </w:r>
    </w:p>
    <w:p w14:paraId="66218C5F" w14:textId="77777777" w:rsidR="000C70BA" w:rsidRPr="00A27491" w:rsidRDefault="000C70BA" w:rsidP="000C70BA">
      <w:pPr>
        <w:pStyle w:val="H6"/>
      </w:pPr>
      <w:r w:rsidRPr="00A27491">
        <w:t>7.1.2.2.3.1</w:t>
      </w:r>
      <w:r w:rsidRPr="00A27491">
        <w:tab/>
        <w:t>Pre-test conditions</w:t>
      </w:r>
    </w:p>
    <w:p w14:paraId="30130B87" w14:textId="77777777" w:rsidR="000C70BA" w:rsidRPr="00A27491" w:rsidRDefault="000C70BA" w:rsidP="000C70BA">
      <w:pPr>
        <w:pStyle w:val="H6"/>
      </w:pPr>
      <w:r w:rsidRPr="00A27491">
        <w:t>System Simulator:</w:t>
      </w:r>
    </w:p>
    <w:p w14:paraId="65AE0CE9" w14:textId="77777777" w:rsidR="000C70BA" w:rsidRPr="00A27491" w:rsidRDefault="000C70BA" w:rsidP="000C70BA">
      <w:pPr>
        <w:pStyle w:val="B1"/>
      </w:pPr>
      <w:r w:rsidRPr="00A27491">
        <w:t>-</w:t>
      </w:r>
      <w:r w:rsidRPr="00A27491">
        <w:tab/>
      </w:r>
      <w:r w:rsidRPr="00A27491">
        <w:rPr>
          <w:color w:val="000000"/>
        </w:rPr>
        <w:t>SS-UE1 (MCVideo Client)</w:t>
      </w:r>
    </w:p>
    <w:p w14:paraId="613242CD"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AA90C2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A27491" w:rsidRDefault="000C70BA" w:rsidP="000C70BA">
      <w:pPr>
        <w:pStyle w:val="B1"/>
      </w:pPr>
      <w:r w:rsidRPr="00A27491">
        <w:t>-</w:t>
      </w:r>
      <w:r w:rsidRPr="00A27491">
        <w:tab/>
      </w:r>
      <w:r w:rsidRPr="00A27491">
        <w:rPr>
          <w:color w:val="000000"/>
        </w:rPr>
        <w:t>SS-NW (MCVideo server)</w:t>
      </w:r>
    </w:p>
    <w:p w14:paraId="6E9406E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7A8BB19" w14:textId="77777777" w:rsidR="000C70BA" w:rsidRPr="00A27491" w:rsidRDefault="000C70BA" w:rsidP="000C70BA">
      <w:pPr>
        <w:pStyle w:val="H6"/>
      </w:pPr>
      <w:r w:rsidRPr="00A27491">
        <w:t>IUT:</w:t>
      </w:r>
    </w:p>
    <w:p w14:paraId="2F1E7A5C" w14:textId="77777777" w:rsidR="000C70BA" w:rsidRPr="00A27491" w:rsidRDefault="000C70BA" w:rsidP="000C70BA">
      <w:pPr>
        <w:pStyle w:val="B1"/>
      </w:pPr>
      <w:r w:rsidRPr="00A27491">
        <w:t>-</w:t>
      </w:r>
      <w:r w:rsidRPr="00A27491">
        <w:tab/>
        <w:t>UE (MCVideo Client)</w:t>
      </w:r>
    </w:p>
    <w:p w14:paraId="3F48F1D1" w14:textId="6A425C1C"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6C71A2F5"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A27491" w:rsidRDefault="000C70BA" w:rsidP="000C70BA">
      <w:pPr>
        <w:pStyle w:val="H6"/>
      </w:pPr>
      <w:r w:rsidRPr="00A27491">
        <w:t>Preamble:</w:t>
      </w:r>
    </w:p>
    <w:p w14:paraId="44B8F4A8" w14:textId="0B8DB46A"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68EAC4C" w14:textId="3190AAE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A749C3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9A34E3" w14:textId="77777777" w:rsidR="000C70BA" w:rsidRPr="00A27491" w:rsidRDefault="000C70BA" w:rsidP="000C70BA">
      <w:pPr>
        <w:pStyle w:val="B1"/>
      </w:pPr>
      <w:r w:rsidRPr="00A27491">
        <w:t>-</w:t>
      </w:r>
      <w:r w:rsidRPr="00A27491">
        <w:tab/>
        <w:t>The UE is switched-off.</w:t>
      </w:r>
    </w:p>
    <w:p w14:paraId="74EBBDCE" w14:textId="77777777" w:rsidR="000C70BA" w:rsidRPr="00A27491" w:rsidRDefault="000C70BA" w:rsidP="000C70BA">
      <w:pPr>
        <w:pStyle w:val="B1"/>
      </w:pPr>
      <w:r w:rsidRPr="00A27491">
        <w:t>-</w:t>
      </w:r>
      <w:r w:rsidRPr="00A27491">
        <w:tab/>
        <w:t>UE States at the end of the preamble</w:t>
      </w:r>
    </w:p>
    <w:p w14:paraId="12DD83C5" w14:textId="77777777" w:rsidR="000C70BA" w:rsidRPr="00A27491" w:rsidRDefault="000C70BA" w:rsidP="000C70BA">
      <w:pPr>
        <w:pStyle w:val="B2"/>
      </w:pPr>
      <w:r w:rsidRPr="00A27491">
        <w:t>-</w:t>
      </w:r>
      <w:r w:rsidRPr="00A27491">
        <w:tab/>
        <w:t>The UE is in state 'switched-off'.</w:t>
      </w:r>
    </w:p>
    <w:p w14:paraId="5714E0D3" w14:textId="77777777" w:rsidR="000C70BA" w:rsidRPr="00A27491" w:rsidRDefault="000C70BA" w:rsidP="000C70BA">
      <w:pPr>
        <w:pStyle w:val="H6"/>
      </w:pPr>
      <w:r w:rsidRPr="00A27491">
        <w:t>7.1.2.2.3.2</w:t>
      </w:r>
      <w:r w:rsidRPr="00A27491">
        <w:tab/>
        <w:t>Test procedure sequence</w:t>
      </w:r>
    </w:p>
    <w:p w14:paraId="5701EAB3" w14:textId="77777777" w:rsidR="000C70BA" w:rsidRPr="00A27491" w:rsidRDefault="000C70BA" w:rsidP="000C70BA">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A27491" w:rsidRDefault="000C70BA" w:rsidP="002E3FCC">
            <w:pPr>
              <w:pStyle w:val="TAH"/>
              <w:spacing w:line="256" w:lineRule="auto"/>
            </w:pPr>
            <w:r w:rsidRPr="00A27491">
              <w:t>Verdict</w:t>
            </w:r>
          </w:p>
        </w:tc>
      </w:tr>
      <w:tr w:rsidR="000C70BA" w:rsidRPr="00A27491"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A27491" w:rsidRDefault="000C70BA" w:rsidP="002E3FCC">
            <w:pPr>
              <w:pStyle w:val="TAH"/>
              <w:spacing w:line="256" w:lineRule="auto"/>
            </w:pPr>
          </w:p>
        </w:tc>
      </w:tr>
      <w:tr w:rsidR="000C70BA" w:rsidRPr="00A27491"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A27491" w:rsidRDefault="000C70BA" w:rsidP="002E3FCC">
            <w:pPr>
              <w:pStyle w:val="TAC"/>
              <w:spacing w:line="256" w:lineRule="auto"/>
            </w:pPr>
            <w:r w:rsidRPr="00A27491">
              <w:t>-</w:t>
            </w:r>
          </w:p>
        </w:tc>
      </w:tr>
      <w:tr w:rsidR="000C70BA" w:rsidRPr="00A27491"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A27491" w:rsidRDefault="000C70BA" w:rsidP="002E3FCC">
            <w:pPr>
              <w:pStyle w:val="TAL"/>
            </w:pPr>
            <w:r w:rsidRPr="00A27491">
              <w:t>Trigger the UE to reset UTC time and location.</w:t>
            </w:r>
          </w:p>
          <w:p w14:paraId="2F51381D" w14:textId="77777777" w:rsidR="000C70BA" w:rsidRPr="00A27491" w:rsidRDefault="000C70BA" w:rsidP="002E3FCC">
            <w:pPr>
              <w:pStyle w:val="TAL"/>
            </w:pPr>
          </w:p>
          <w:p w14:paraId="59E27B03"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A27491" w:rsidRDefault="000C70BA" w:rsidP="002E3FCC">
            <w:pPr>
              <w:pStyle w:val="TAC"/>
              <w:spacing w:line="256" w:lineRule="auto"/>
            </w:pPr>
            <w:r w:rsidRPr="00A27491">
              <w:t>-</w:t>
            </w:r>
          </w:p>
        </w:tc>
      </w:tr>
      <w:tr w:rsidR="000C70BA" w:rsidRPr="00A27491"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5D2DEDD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A27491" w:rsidRDefault="000C70BA" w:rsidP="002E3FCC">
            <w:pPr>
              <w:pStyle w:val="TAC"/>
              <w:spacing w:line="256" w:lineRule="auto"/>
            </w:pPr>
            <w:r w:rsidRPr="00A27491">
              <w:t>-</w:t>
            </w:r>
          </w:p>
        </w:tc>
      </w:tr>
      <w:tr w:rsidR="000C70BA" w:rsidRPr="00A27491"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A27491" w:rsidRDefault="000C70BA" w:rsidP="002E3FCC">
            <w:pPr>
              <w:pStyle w:val="TAC"/>
              <w:spacing w:line="256" w:lineRule="auto"/>
            </w:pPr>
            <w:r w:rsidRPr="00A27491">
              <w:t>-</w:t>
            </w:r>
          </w:p>
        </w:tc>
      </w:tr>
      <w:tr w:rsidR="000C70BA" w:rsidRPr="00A27491"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A27491" w:rsidRDefault="000C70BA" w:rsidP="002E3FCC">
            <w:pPr>
              <w:pStyle w:val="TAL"/>
              <w:spacing w:line="256" w:lineRule="auto"/>
            </w:pPr>
            <w:r w:rsidRPr="00A27491">
              <w:t>SS-UE1 (MCVideo Client) sends a GROUP CALL BROADCAST</w:t>
            </w:r>
          </w:p>
          <w:p w14:paraId="27F49ED2"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A27491" w:rsidRDefault="000C70BA" w:rsidP="002E3FCC">
            <w:pPr>
              <w:pStyle w:val="TAC"/>
              <w:spacing w:line="256" w:lineRule="auto"/>
            </w:pPr>
            <w:r w:rsidRPr="00A27491">
              <w:t>-</w:t>
            </w:r>
          </w:p>
        </w:tc>
      </w:tr>
      <w:tr w:rsidR="000C70BA" w:rsidRPr="00A27491"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A27491" w:rsidRDefault="000C70BA" w:rsidP="002E3FCC">
            <w:pPr>
              <w:pStyle w:val="TAL"/>
              <w:spacing w:line="256" w:lineRule="auto"/>
            </w:pPr>
            <w:r w:rsidRPr="00A27491">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A27491" w:rsidRDefault="000C70BA" w:rsidP="002E3FCC">
            <w:pPr>
              <w:pStyle w:val="TAC"/>
              <w:spacing w:line="256" w:lineRule="auto"/>
            </w:pPr>
            <w:r w:rsidRPr="00A27491">
              <w:t>-</w:t>
            </w:r>
          </w:p>
        </w:tc>
      </w:tr>
      <w:tr w:rsidR="000C70BA" w:rsidRPr="00A27491"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A27491" w:rsidRDefault="000C70BA" w:rsidP="002E3FCC">
            <w:pPr>
              <w:pStyle w:val="TAC"/>
              <w:spacing w:line="256" w:lineRule="auto"/>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A27491" w:rsidRDefault="000C70BA" w:rsidP="002E3FCC">
            <w:pPr>
              <w:pStyle w:val="TAL"/>
              <w:spacing w:line="256" w:lineRule="auto"/>
            </w:pPr>
            <w:r w:rsidRPr="00A27491">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A27491" w:rsidRDefault="000C70BA" w:rsidP="002E3FCC">
            <w:pPr>
              <w:pStyle w:val="TAC"/>
              <w:spacing w:line="256" w:lineRule="auto"/>
            </w:pPr>
            <w:r w:rsidRPr="00A27491">
              <w:t>-</w:t>
            </w:r>
          </w:p>
        </w:tc>
      </w:tr>
      <w:tr w:rsidR="000C70BA" w:rsidRPr="00A27491"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A27491" w:rsidRDefault="000C70BA" w:rsidP="002E3FCC">
            <w:pPr>
              <w:pStyle w:val="TAL"/>
              <w:spacing w:line="256" w:lineRule="auto"/>
            </w:pPr>
            <w:r w:rsidRPr="00A27491">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A27491" w:rsidRDefault="000C70BA" w:rsidP="002E3FCC">
            <w:pPr>
              <w:pStyle w:val="TAC"/>
              <w:spacing w:line="256" w:lineRule="auto"/>
            </w:pPr>
            <w:r w:rsidRPr="00A27491">
              <w:t>-</w:t>
            </w:r>
          </w:p>
        </w:tc>
      </w:tr>
      <w:tr w:rsidR="000C70BA" w:rsidRPr="00A27491"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A27491" w:rsidRDefault="000C70BA" w:rsidP="002E3FCC">
            <w:pPr>
              <w:pStyle w:val="TAL"/>
              <w:spacing w:line="256" w:lineRule="auto"/>
            </w:pPr>
            <w:r w:rsidRPr="00A27491">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A27491" w:rsidRDefault="000C70BA" w:rsidP="002E3FCC">
            <w:pPr>
              <w:pStyle w:val="TAC"/>
              <w:spacing w:line="256" w:lineRule="auto"/>
            </w:pPr>
            <w:r w:rsidRPr="00A27491">
              <w:t>P</w:t>
            </w:r>
          </w:p>
        </w:tc>
      </w:tr>
      <w:tr w:rsidR="000C70BA" w:rsidRPr="00A27491"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A27491" w:rsidRDefault="000C70BA" w:rsidP="002E3FCC">
            <w:pPr>
              <w:pStyle w:val="TAL"/>
              <w:spacing w:line="256" w:lineRule="auto"/>
            </w:pPr>
            <w:r w:rsidRPr="00A27491">
              <w:t>Make the UE (MCVideo User) request to send media.</w:t>
            </w:r>
          </w:p>
          <w:p w14:paraId="6A371830"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A27491" w:rsidRDefault="000C70BA" w:rsidP="002E3FCC">
            <w:pPr>
              <w:pStyle w:val="TAC"/>
              <w:spacing w:line="256" w:lineRule="auto"/>
            </w:pPr>
            <w:r w:rsidRPr="00A27491">
              <w:t>-</w:t>
            </w:r>
          </w:p>
        </w:tc>
      </w:tr>
      <w:tr w:rsidR="000C70BA" w:rsidRPr="00A27491"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A27491" w:rsidRDefault="000C70BA" w:rsidP="002E3FCC">
            <w:pPr>
              <w:pStyle w:val="TAL"/>
              <w:spacing w:line="256" w:lineRule="auto"/>
            </w:pPr>
            <w:r w:rsidRPr="00A27491">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A27491" w:rsidRDefault="000C70BA" w:rsidP="002E3FCC">
            <w:pPr>
              <w:pStyle w:val="TAC"/>
              <w:spacing w:line="256" w:lineRule="auto"/>
            </w:pPr>
            <w:r w:rsidRPr="00A27491">
              <w:t>F</w:t>
            </w:r>
          </w:p>
        </w:tc>
      </w:tr>
      <w:tr w:rsidR="000C70BA" w:rsidRPr="00A27491"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A27491" w:rsidRDefault="000C70BA" w:rsidP="002E3FCC">
            <w:pPr>
              <w:pStyle w:val="TAL"/>
              <w:spacing w:line="256" w:lineRule="auto"/>
            </w:pPr>
            <w:r w:rsidRPr="00A27491">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A27491" w:rsidRDefault="000C70BA" w:rsidP="002E3FCC">
            <w:pPr>
              <w:pStyle w:val="TAC"/>
              <w:spacing w:line="256" w:lineRule="auto"/>
            </w:pPr>
            <w:r w:rsidRPr="00A27491">
              <w:t>-</w:t>
            </w:r>
          </w:p>
        </w:tc>
      </w:tr>
      <w:tr w:rsidR="000C70BA" w:rsidRPr="00A27491"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A27491" w:rsidRDefault="000C70BA" w:rsidP="002E3FCC">
            <w:pPr>
              <w:pStyle w:val="TAL"/>
              <w:spacing w:line="256" w:lineRule="auto"/>
            </w:pPr>
            <w:r w:rsidRPr="00A27491">
              <w:t>SS-UE1 (MCVideo Client) sends a GROUP CALL BROADCAST END</w:t>
            </w:r>
          </w:p>
          <w:p w14:paraId="6751DBAD"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A27491" w:rsidRDefault="000C70BA" w:rsidP="002E3FCC">
            <w:pPr>
              <w:pStyle w:val="TAC"/>
              <w:spacing w:line="256" w:lineRule="auto"/>
            </w:pPr>
            <w:r w:rsidRPr="00A27491">
              <w:t>-</w:t>
            </w:r>
          </w:p>
        </w:tc>
      </w:tr>
      <w:tr w:rsidR="000C70BA" w:rsidRPr="00A27491"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A27491" w:rsidRDefault="000C70BA" w:rsidP="002E3FCC">
            <w:pPr>
              <w:pStyle w:val="TAC"/>
              <w:spacing w:line="256" w:lineRule="auto"/>
            </w:pPr>
            <w:r w:rsidRPr="00A27491">
              <w:t>-</w:t>
            </w:r>
          </w:p>
        </w:tc>
      </w:tr>
      <w:tr w:rsidR="000C70BA" w:rsidRPr="00A27491"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002A650D" w14:textId="73B74FC5" w:rsidR="000C70BA" w:rsidRPr="00A27491" w:rsidRDefault="000C70BA" w:rsidP="002E3FCC">
            <w:pPr>
              <w:pStyle w:val="TAN"/>
              <w:spacing w:line="256" w:lineRule="auto"/>
            </w:pPr>
            <w:r w:rsidRPr="00A27491">
              <w:t>NOTE 2:</w:t>
            </w:r>
            <w:r w:rsidRPr="00A27491">
              <w:tab/>
              <w:t xml:space="preserve">Timer TFB1 (max duration) is started by the MCVideo Client upon the receiving of the GROUP CALL BROADCAST message. Timer TFB1 (max duration)=300s, as defined in TS </w:t>
            </w:r>
            <w:r w:rsidR="00960759">
              <w:t>37.579</w:t>
            </w:r>
            <w:r w:rsidRPr="00A27491">
              <w:t>-1 [2], Table 5.5.8.1-1. At the expire of TFB1 (max duration), the MCVideo Client will terminate participation in the broadcast call.</w:t>
            </w:r>
          </w:p>
          <w:p w14:paraId="75735DF0" w14:textId="77777777" w:rsidR="000C70BA" w:rsidRPr="00A27491" w:rsidRDefault="000C70BA" w:rsidP="002E3FCC">
            <w:pPr>
              <w:pStyle w:val="TAN"/>
              <w:spacing w:line="256" w:lineRule="auto"/>
            </w:pPr>
            <w:r w:rsidRPr="00A27491">
              <w:t>NOTE 3:</w:t>
            </w:r>
            <w:r w:rsidRPr="00A27491">
              <w:tab/>
              <w:t>It is possible that the MCVideo Client may not allow the MCVideo User to request the floor.</w:t>
            </w:r>
          </w:p>
          <w:p w14:paraId="65E7C58F" w14:textId="77777777" w:rsidR="000C70BA" w:rsidRPr="00A27491" w:rsidRDefault="000C70BA" w:rsidP="002E3FCC">
            <w:pPr>
              <w:pStyle w:val="TAN"/>
              <w:spacing w:line="256" w:lineRule="auto"/>
            </w:pPr>
            <w:r w:rsidRPr="00A27491">
              <w:t>NOTE 4:</w:t>
            </w:r>
            <w:r w:rsidRPr="00A27491">
              <w:tab/>
              <w:t>Timer TFB1 (max duration) is stopped by the MCVideo Client upon the receiving of the GROUP CALL BROADCAST END message.</w:t>
            </w:r>
          </w:p>
        </w:tc>
      </w:tr>
    </w:tbl>
    <w:p w14:paraId="2B92E104" w14:textId="77777777" w:rsidR="000C70BA" w:rsidRPr="00A27491" w:rsidRDefault="000C70BA" w:rsidP="000C70BA"/>
    <w:p w14:paraId="3CCF268D" w14:textId="77777777" w:rsidR="000C70BA" w:rsidRPr="00A27491" w:rsidRDefault="000C70BA" w:rsidP="000C70BA">
      <w:pPr>
        <w:pStyle w:val="H6"/>
      </w:pPr>
      <w:r w:rsidRPr="00A27491">
        <w:t>7.1.2.2.3.3</w:t>
      </w:r>
      <w:r w:rsidRPr="00A27491">
        <w:tab/>
        <w:t>Specific message contents</w:t>
      </w:r>
    </w:p>
    <w:p w14:paraId="7206CFBA" w14:textId="77777777" w:rsidR="000C70BA" w:rsidRPr="00A27491" w:rsidRDefault="000C70BA" w:rsidP="000C70BA">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A27491" w:rsidRDefault="000C70BA" w:rsidP="002E3FCC">
            <w:pPr>
              <w:pStyle w:val="TAL"/>
              <w:spacing w:line="256" w:lineRule="auto"/>
            </w:pPr>
            <w:r w:rsidRPr="00A27491">
              <w:t xml:space="preserve">Derivation Path: TS </w:t>
            </w:r>
            <w:r w:rsidR="00960759">
              <w:t>37.579</w:t>
            </w:r>
            <w:r w:rsidRPr="00A27491">
              <w:t>-1 [2], Table 5.5.14.6-1</w:t>
            </w:r>
          </w:p>
        </w:tc>
      </w:tr>
      <w:tr w:rsidR="000C70BA" w:rsidRPr="00A27491"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A27491" w:rsidRDefault="000C70BA" w:rsidP="002E3FCC">
            <w:pPr>
              <w:pStyle w:val="TAH"/>
              <w:spacing w:line="256" w:lineRule="auto"/>
            </w:pPr>
            <w:r w:rsidRPr="00A27491">
              <w:t>Condition</w:t>
            </w:r>
          </w:p>
        </w:tc>
      </w:tr>
      <w:tr w:rsidR="000C70BA" w:rsidRPr="00A27491"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A27491" w:rsidRDefault="000C70BA" w:rsidP="002E3FCC">
            <w:pPr>
              <w:pStyle w:val="TAL"/>
              <w:spacing w:line="256" w:lineRule="auto"/>
            </w:pPr>
          </w:p>
        </w:tc>
      </w:tr>
      <w:tr w:rsidR="000C70BA" w:rsidRPr="00A27491"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A27491" w:rsidRDefault="000C70BA" w:rsidP="002E3FCC">
            <w:pPr>
              <w:pStyle w:val="TAL"/>
              <w:spacing w:line="256" w:lineRule="auto"/>
              <w:rPr>
                <w:rFonts w:eastAsia="MS PGothic"/>
              </w:rPr>
            </w:pPr>
            <w:r w:rsidRPr="00A27491">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A27491" w:rsidRDefault="000C70BA" w:rsidP="002E3FCC">
            <w:pPr>
              <w:pStyle w:val="TAL"/>
              <w:spacing w:line="256" w:lineRule="auto"/>
              <w:rPr>
                <w:rFonts w:eastAsia="MS PGothic"/>
              </w:rPr>
            </w:pPr>
            <w:r w:rsidRPr="00A27491">
              <w:rPr>
                <w:rFonts w:eastAsia="MS PGothic"/>
              </w:rPr>
              <w:t>As described in TS </w:t>
            </w:r>
            <w:r w:rsidR="00960759">
              <w:rPr>
                <w:rFonts w:eastAsia="MS PGothic"/>
              </w:rPr>
              <w:t>37.579</w:t>
            </w:r>
            <w:r w:rsidRPr="00A27491">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A27491" w:rsidRDefault="000C70BA" w:rsidP="002E3FCC">
            <w:pPr>
              <w:pStyle w:val="TAL"/>
              <w:spacing w:line="256" w:lineRule="auto"/>
            </w:pPr>
          </w:p>
        </w:tc>
      </w:tr>
    </w:tbl>
    <w:p w14:paraId="0526262F" w14:textId="77777777" w:rsidR="000C70BA" w:rsidRPr="00A27491" w:rsidRDefault="000C70BA" w:rsidP="000C70BA"/>
    <w:p w14:paraId="23937EFD" w14:textId="77777777" w:rsidR="000C70BA" w:rsidRPr="00A27491" w:rsidRDefault="000C70BA" w:rsidP="000C70BA">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A27491" w:rsidRDefault="000C70BA" w:rsidP="002E3FCC">
            <w:pPr>
              <w:pStyle w:val="TAH"/>
              <w:spacing w:line="256" w:lineRule="auto"/>
            </w:pPr>
            <w:r w:rsidRPr="00A27491">
              <w:t>Condition</w:t>
            </w:r>
          </w:p>
        </w:tc>
      </w:tr>
      <w:tr w:rsidR="000C70BA" w:rsidRPr="00A27491"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A27491" w:rsidRDefault="000C70BA" w:rsidP="002E3FCC">
            <w:pPr>
              <w:pStyle w:val="TAL"/>
              <w:spacing w:line="256" w:lineRule="auto"/>
              <w:rPr>
                <w:rFonts w:eastAsia="MS Mincho"/>
                <w:b/>
                <w:bCs/>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A27491" w:rsidRDefault="000C70BA" w:rsidP="002E3FCC">
            <w:pPr>
              <w:pStyle w:val="TAL"/>
              <w:spacing w:line="256" w:lineRule="auto"/>
            </w:pPr>
          </w:p>
        </w:tc>
      </w:tr>
      <w:tr w:rsidR="000C70BA" w:rsidRPr="00A27491"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A27491" w:rsidRDefault="000C70BA" w:rsidP="002E3FCC">
            <w:pPr>
              <w:pStyle w:val="TAL"/>
              <w:spacing w:line="256" w:lineRule="auto"/>
              <w:rPr>
                <w:rFonts w:eastAsia="MS Mincho"/>
                <w:b/>
                <w:bCs/>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A27491" w:rsidRDefault="000C70BA" w:rsidP="002E3FCC">
            <w:pPr>
              <w:pStyle w:val="TAL"/>
              <w:spacing w:line="256" w:lineRule="auto"/>
              <w:rPr>
                <w:rFonts w:eastAsia="MS PGothic"/>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A27491"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A27491" w:rsidRDefault="000C70BA" w:rsidP="002E3FCC">
            <w:pPr>
              <w:pStyle w:val="TAL"/>
              <w:spacing w:line="256" w:lineRule="auto"/>
            </w:pPr>
          </w:p>
        </w:tc>
      </w:tr>
      <w:tr w:rsidR="000C70BA" w:rsidRPr="00A27491"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A27491" w:rsidRDefault="000C70BA" w:rsidP="002E3FCC">
            <w:pPr>
              <w:pStyle w:val="TAL"/>
              <w:spacing w:line="256" w:lineRule="auto"/>
            </w:pPr>
          </w:p>
        </w:tc>
      </w:tr>
      <w:tr w:rsidR="000C70BA" w:rsidRPr="00A27491"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A27491" w:rsidRDefault="000C70BA" w:rsidP="002E3FCC">
            <w:pPr>
              <w:pStyle w:val="TAL"/>
              <w:spacing w:line="256" w:lineRule="auto"/>
            </w:pPr>
          </w:p>
        </w:tc>
      </w:tr>
    </w:tbl>
    <w:p w14:paraId="56F57575" w14:textId="77777777" w:rsidR="000C70BA" w:rsidRPr="00A27491" w:rsidRDefault="000C70BA" w:rsidP="000C70BA"/>
    <w:p w14:paraId="21A7E811" w14:textId="77777777" w:rsidR="000C70BA" w:rsidRPr="00A27491" w:rsidRDefault="000C70BA" w:rsidP="000C70BA">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A27491" w:rsidRDefault="000C70BA" w:rsidP="002E3FCC">
            <w:pPr>
              <w:pStyle w:val="TAL"/>
              <w:spacing w:line="256" w:lineRule="auto"/>
            </w:pPr>
            <w:r w:rsidRPr="00A27491">
              <w:t xml:space="preserve">Derivation Path: TS </w:t>
            </w:r>
            <w:r w:rsidR="00960759">
              <w:t>37.579</w:t>
            </w:r>
            <w:r w:rsidRPr="00A27491">
              <w:t>-1 [2], Table 5.5.14.7.1-1</w:t>
            </w:r>
          </w:p>
        </w:tc>
      </w:tr>
      <w:tr w:rsidR="000C70BA" w:rsidRPr="00A27491"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A27491" w:rsidRDefault="000C70BA" w:rsidP="002E3FCC">
            <w:pPr>
              <w:pStyle w:val="TAH"/>
              <w:spacing w:line="256" w:lineRule="auto"/>
            </w:pPr>
            <w:r w:rsidRPr="00A27491">
              <w:t>Condition</w:t>
            </w:r>
          </w:p>
        </w:tc>
      </w:tr>
      <w:tr w:rsidR="000C70BA" w:rsidRPr="00A27491"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A27491" w:rsidRDefault="000C70BA" w:rsidP="002E3FCC">
            <w:pPr>
              <w:pStyle w:val="TAL"/>
              <w:spacing w:line="256" w:lineRule="auto"/>
            </w:pPr>
          </w:p>
        </w:tc>
      </w:tr>
    </w:tbl>
    <w:p w14:paraId="13681901" w14:textId="77777777" w:rsidR="000C70BA" w:rsidRPr="00A27491" w:rsidRDefault="000C70BA" w:rsidP="000C70BA"/>
    <w:p w14:paraId="1B93F62F" w14:textId="77777777" w:rsidR="000C70BA" w:rsidRPr="00A27491" w:rsidRDefault="000C70BA" w:rsidP="000C70BA">
      <w:pPr>
        <w:pStyle w:val="Heading2"/>
      </w:pPr>
      <w:bookmarkStart w:id="873" w:name="_Toc171440782"/>
      <w:bookmarkStart w:id="874" w:name="_Toc180160974"/>
      <w:r w:rsidRPr="00A27491">
        <w:t>7.2</w:t>
      </w:r>
      <w:r w:rsidRPr="00A27491">
        <w:tab/>
        <w:t>Private Calls</w:t>
      </w:r>
      <w:bookmarkEnd w:id="873"/>
      <w:bookmarkEnd w:id="874"/>
    </w:p>
    <w:p w14:paraId="1658331B" w14:textId="77777777" w:rsidR="000C70BA" w:rsidRPr="00A27491" w:rsidRDefault="000C70BA" w:rsidP="000C70BA">
      <w:pPr>
        <w:pStyle w:val="Heading3"/>
        <w:rPr>
          <w:i/>
          <w:iCs/>
        </w:rPr>
      </w:pPr>
      <w:bookmarkStart w:id="875" w:name="_Toc171440783"/>
      <w:bookmarkStart w:id="876" w:name="_Toc18016097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75"/>
      <w:bookmarkEnd w:id="876"/>
    </w:p>
    <w:p w14:paraId="50AD57F7" w14:textId="77777777" w:rsidR="000C70BA" w:rsidRPr="00A27491" w:rsidRDefault="000C70BA" w:rsidP="000C70BA">
      <w:pPr>
        <w:pStyle w:val="H6"/>
      </w:pPr>
      <w:r w:rsidRPr="00A27491">
        <w:t>7.2.1.1</w:t>
      </w:r>
      <w:r w:rsidRPr="00A27491">
        <w:tab/>
        <w:t>Test Purpose (TP)</w:t>
      </w:r>
    </w:p>
    <w:p w14:paraId="251491AC" w14:textId="77777777" w:rsidR="000C70BA" w:rsidRPr="00A27491" w:rsidRDefault="000C70BA" w:rsidP="000C70BA">
      <w:pPr>
        <w:pStyle w:val="H6"/>
      </w:pPr>
      <w:r w:rsidRPr="00A27491">
        <w:t>(1)</w:t>
      </w:r>
    </w:p>
    <w:p w14:paraId="21253F64"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A27491" w:rsidRDefault="000C70BA" w:rsidP="000C70BA">
      <w:pPr>
        <w:pStyle w:val="PL"/>
      </w:pPr>
      <w:r w:rsidRPr="00A27491">
        <w:rPr>
          <w:b/>
        </w:rPr>
        <w:t>ensure that</w:t>
      </w:r>
      <w:r w:rsidRPr="00A27491">
        <w:t xml:space="preserve"> {</w:t>
      </w:r>
    </w:p>
    <w:p w14:paraId="16F89A62"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p</w:t>
      </w:r>
      <w:r w:rsidRPr="00A27491">
        <w:t xml:space="preserve">rivate </w:t>
      </w:r>
      <w:r w:rsidRPr="00A27491">
        <w:rPr>
          <w:lang w:eastAsia="ko-KR"/>
        </w:rPr>
        <w:t>c</w:t>
      </w:r>
      <w:r w:rsidRPr="00A27491">
        <w:t>all with Automatic Commencement Mode }</w:t>
      </w:r>
    </w:p>
    <w:p w14:paraId="5A475081"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establishment of a private call with Automatic Commencement Mode }</w:t>
      </w:r>
    </w:p>
    <w:p w14:paraId="7CE859D3" w14:textId="77777777" w:rsidR="000C70BA" w:rsidRPr="00A27491" w:rsidRDefault="000C70BA" w:rsidP="000C70BA">
      <w:pPr>
        <w:pStyle w:val="PL"/>
      </w:pPr>
      <w:r w:rsidRPr="00A27491">
        <w:t xml:space="preserve">            }</w:t>
      </w:r>
    </w:p>
    <w:p w14:paraId="78CAE23E" w14:textId="77777777" w:rsidR="000C70BA" w:rsidRPr="00A27491" w:rsidRDefault="000C70BA" w:rsidP="000C70BA">
      <w:pPr>
        <w:pStyle w:val="PL"/>
      </w:pPr>
    </w:p>
    <w:p w14:paraId="1A5668A0" w14:textId="77777777" w:rsidR="000C70BA" w:rsidRPr="00A27491" w:rsidRDefault="000C70BA" w:rsidP="000C70BA">
      <w:pPr>
        <w:pStyle w:val="H6"/>
      </w:pPr>
      <w:r w:rsidRPr="00A27491">
        <w:t>(2)</w:t>
      </w:r>
    </w:p>
    <w:p w14:paraId="7FF87E9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A27491" w:rsidRDefault="000C70BA" w:rsidP="000C70BA">
      <w:pPr>
        <w:pStyle w:val="PL"/>
      </w:pPr>
      <w:r w:rsidRPr="00A27491">
        <w:rPr>
          <w:b/>
        </w:rPr>
        <w:t>ensure that</w:t>
      </w:r>
      <w:r w:rsidRPr="00A27491">
        <w:t xml:space="preserve"> {</w:t>
      </w:r>
    </w:p>
    <w:p w14:paraId="2FA337D2"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23A12FC2"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A27491" w:rsidRDefault="000C70BA" w:rsidP="000C70BA">
      <w:pPr>
        <w:pStyle w:val="PL"/>
      </w:pPr>
      <w:r w:rsidRPr="00A27491">
        <w:t xml:space="preserve">            }</w:t>
      </w:r>
    </w:p>
    <w:p w14:paraId="3A3853A5" w14:textId="77777777" w:rsidR="000C70BA" w:rsidRPr="00A27491" w:rsidRDefault="000C70BA" w:rsidP="000C70BA">
      <w:pPr>
        <w:pStyle w:val="PL"/>
      </w:pPr>
    </w:p>
    <w:p w14:paraId="1DEDB5D6" w14:textId="77777777" w:rsidR="000C70BA" w:rsidRPr="00A27491" w:rsidRDefault="000C70BA" w:rsidP="000C70BA">
      <w:pPr>
        <w:pStyle w:val="H6"/>
      </w:pPr>
      <w:r w:rsidRPr="00A27491">
        <w:t>(3)</w:t>
      </w:r>
    </w:p>
    <w:p w14:paraId="4365A4DD"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A27491" w:rsidRDefault="000C70BA" w:rsidP="000C70BA">
      <w:pPr>
        <w:pStyle w:val="PL"/>
      </w:pPr>
      <w:r w:rsidRPr="00A27491">
        <w:rPr>
          <w:b/>
        </w:rPr>
        <w:t>ensure that</w:t>
      </w:r>
      <w:r w:rsidRPr="00A27491">
        <w:t xml:space="preserve"> {</w:t>
      </w:r>
    </w:p>
    <w:p w14:paraId="1EE97420"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7D18BD9F"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392F8056" w14:textId="77777777" w:rsidR="000C70BA" w:rsidRPr="00A27491" w:rsidRDefault="000C70BA" w:rsidP="000C70BA">
      <w:pPr>
        <w:pStyle w:val="PL"/>
      </w:pPr>
      <w:r w:rsidRPr="00A27491">
        <w:t xml:space="preserve">            }</w:t>
      </w:r>
    </w:p>
    <w:p w14:paraId="6E5B3B95" w14:textId="77777777" w:rsidR="000C70BA" w:rsidRPr="00A27491" w:rsidRDefault="000C70BA" w:rsidP="000C70BA">
      <w:pPr>
        <w:pStyle w:val="PL"/>
      </w:pPr>
    </w:p>
    <w:p w14:paraId="3D09A2E3" w14:textId="77777777" w:rsidR="000C70BA" w:rsidRPr="00A27491" w:rsidRDefault="000C70BA" w:rsidP="000C70BA">
      <w:pPr>
        <w:pStyle w:val="H6"/>
      </w:pPr>
      <w:r w:rsidRPr="00A27491">
        <w:t>(4)</w:t>
      </w:r>
    </w:p>
    <w:p w14:paraId="35BABDB3" w14:textId="77777777" w:rsidR="000C70BA" w:rsidRPr="00A27491" w:rsidRDefault="000C70BA" w:rsidP="000C70BA">
      <w:pPr>
        <w:pStyle w:val="PL"/>
      </w:pPr>
      <w:r w:rsidRPr="00A27491">
        <w:rPr>
          <w:b/>
        </w:rPr>
        <w:t>with</w:t>
      </w:r>
      <w:r w:rsidRPr="00A27491">
        <w:t xml:space="preserve"> { UE (MCVideo Client) having an ongoing private call }</w:t>
      </w:r>
    </w:p>
    <w:p w14:paraId="580C50B2" w14:textId="77777777" w:rsidR="000C70BA" w:rsidRPr="00A27491" w:rsidRDefault="000C70BA" w:rsidP="000C70BA">
      <w:pPr>
        <w:pStyle w:val="PL"/>
      </w:pPr>
      <w:r w:rsidRPr="00A27491">
        <w:rPr>
          <w:b/>
        </w:rPr>
        <w:t>ensure that</w:t>
      </w:r>
      <w:r w:rsidRPr="00A27491">
        <w:t xml:space="preserve"> {</w:t>
      </w:r>
    </w:p>
    <w:p w14:paraId="6B80A03E"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private call }</w:t>
      </w:r>
    </w:p>
    <w:p w14:paraId="409053B9"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RELEASE</w:t>
      </w:r>
      <w:r w:rsidRPr="00A27491">
        <w:t xml:space="preserve"> message, </w:t>
      </w:r>
      <w:r w:rsidRPr="00A27491">
        <w:rPr>
          <w:b/>
          <w:bCs/>
        </w:rPr>
        <w:t>and,</w:t>
      </w:r>
      <w:r w:rsidRPr="00A27491">
        <w:t xml:space="preserve"> responds to a </w:t>
      </w:r>
      <w:r w:rsidRPr="00A27491">
        <w:rPr>
          <w:lang w:eastAsia="ko-KR"/>
        </w:rPr>
        <w:t xml:space="preserve">PRIVATE CALL RELEASE ACK message by starting </w:t>
      </w:r>
      <w:r w:rsidRPr="00A27491">
        <w:t>timer TFP7</w:t>
      </w:r>
      <w:r w:rsidRPr="00A27491">
        <w:rPr>
          <w:lang w:eastAsia="ko-KR"/>
        </w:rPr>
        <w:t xml:space="preserve"> (waiting for any message with same call identifier)</w:t>
      </w:r>
      <w:r w:rsidRPr="00A27491">
        <w:t xml:space="preserve"> }</w:t>
      </w:r>
    </w:p>
    <w:p w14:paraId="7BE8BAF1" w14:textId="77777777" w:rsidR="000C70BA" w:rsidRPr="00A27491" w:rsidRDefault="000C70BA" w:rsidP="000C70BA">
      <w:pPr>
        <w:pStyle w:val="PL"/>
      </w:pPr>
      <w:r w:rsidRPr="00A27491">
        <w:t xml:space="preserve">            }</w:t>
      </w:r>
    </w:p>
    <w:p w14:paraId="2A58AE7B" w14:textId="77777777" w:rsidR="000C70BA" w:rsidRPr="00A27491" w:rsidRDefault="000C70BA" w:rsidP="000C70BA">
      <w:pPr>
        <w:pStyle w:val="PL"/>
        <w:rPr>
          <w:b/>
        </w:rPr>
      </w:pPr>
    </w:p>
    <w:p w14:paraId="272A7323" w14:textId="77777777" w:rsidR="000C70BA" w:rsidRPr="00A27491" w:rsidRDefault="000C70BA" w:rsidP="000C70BA">
      <w:pPr>
        <w:pStyle w:val="H6"/>
      </w:pPr>
      <w:r w:rsidRPr="00A27491">
        <w:t>7.2.1.2</w:t>
      </w:r>
      <w:r w:rsidRPr="00A27491">
        <w:tab/>
        <w:t>Conformance requirements</w:t>
      </w:r>
    </w:p>
    <w:p w14:paraId="228FC003" w14:textId="77777777" w:rsidR="000C70BA" w:rsidRPr="00A27491" w:rsidRDefault="000C70BA" w:rsidP="000C70BA">
      <w:r w:rsidRPr="00A27491">
        <w:t xml:space="preserve">References: The conformance requirements covered in the current TC are specified in: </w:t>
      </w:r>
    </w:p>
    <w:p w14:paraId="7FC5F2B3" w14:textId="77777777" w:rsidR="000C70BA" w:rsidRPr="00A27491" w:rsidRDefault="000C70BA" w:rsidP="000C70BA">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FCC565" w14:textId="77777777" w:rsidR="000C70BA" w:rsidRPr="00A27491" w:rsidRDefault="000C70BA" w:rsidP="000C70BA">
      <w:r w:rsidRPr="00A27491">
        <w:t>[TS 24.281, clause 10.3.2.4.2.1]</w:t>
      </w:r>
    </w:p>
    <w:p w14:paraId="672DA402"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5CF9C547"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75122BDA"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5293C16"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29F2F56E"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663D88DD"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61B8667E"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7A40D24D"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23D0CEB5"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C96BD9D"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5DF4EAE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7E57D76"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A0AD8E7"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D30093B"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66DF0B2D"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15BCA92C"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1B2BF13"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4158F75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0D14E035"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4EA0C72" w14:textId="77777777" w:rsidR="000C70BA" w:rsidRPr="00A27491" w:rsidRDefault="000C70BA" w:rsidP="000C70BA">
      <w:pPr>
        <w:pStyle w:val="B2"/>
      </w:pPr>
      <w:r w:rsidRPr="00A27491">
        <w:t>c)</w:t>
      </w:r>
      <w:r w:rsidRPr="00A27491">
        <w:tab/>
        <w:t>shall set the MCVideo user ID of the callee IE with the stored callee ID;</w:t>
      </w:r>
    </w:p>
    <w:p w14:paraId="51EC5E49" w14:textId="77777777" w:rsidR="000C70BA" w:rsidRPr="00A27491" w:rsidRDefault="000C70BA" w:rsidP="000C70BA">
      <w:pPr>
        <w:pStyle w:val="B2"/>
      </w:pPr>
      <w:r w:rsidRPr="00A27491">
        <w:t>d)</w:t>
      </w:r>
      <w:r w:rsidRPr="00A27491">
        <w:tab/>
        <w:t>shall set the Commencement mode IE with the stored commencement mode;</w:t>
      </w:r>
    </w:p>
    <w:p w14:paraId="73E9ED82" w14:textId="77777777" w:rsidR="000C70BA" w:rsidRPr="00A27491" w:rsidRDefault="000C70BA" w:rsidP="000C70BA">
      <w:pPr>
        <w:pStyle w:val="B2"/>
      </w:pPr>
      <w:r w:rsidRPr="00A27491">
        <w:t>e)</w:t>
      </w:r>
      <w:r w:rsidRPr="00A27491">
        <w:tab/>
        <w:t>shall set the Call type IE with the stored current call type;</w:t>
      </w:r>
    </w:p>
    <w:p w14:paraId="7049900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1267943" w14:textId="77777777" w:rsidR="000C70BA" w:rsidRPr="00A27491" w:rsidRDefault="000C70BA" w:rsidP="000C70BA">
      <w:pPr>
        <w:pStyle w:val="B2"/>
      </w:pPr>
      <w:r w:rsidRPr="00A27491">
        <w:t>g)</w:t>
      </w:r>
      <w:r w:rsidRPr="00A27491">
        <w:tab/>
        <w:t>may set the User location IE with the stored user location.</w:t>
      </w:r>
    </w:p>
    <w:p w14:paraId="4C06E5C4"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3FA975A8"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6313859F"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7EFA0B8F"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599A753E" w14:textId="77777777" w:rsidR="000C70BA" w:rsidRPr="00A27491" w:rsidRDefault="000C70BA" w:rsidP="000C70BA">
      <w:r w:rsidRPr="00A27491">
        <w:t>[TS 24.281, clause 10.3.2.4.2.2]</w:t>
      </w:r>
    </w:p>
    <w:p w14:paraId="1590B4F3"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6B7A978E" w14:textId="77777777" w:rsidR="000C70BA" w:rsidRPr="00A27491" w:rsidRDefault="000C70BA" w:rsidP="000C70BA">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59151526" w14:textId="77777777" w:rsidR="000C70BA" w:rsidRPr="00A27491" w:rsidRDefault="000C70BA" w:rsidP="000C70BA">
      <w:pPr>
        <w:pStyle w:val="B1"/>
        <w:rPr>
          <w:lang w:eastAsia="ko-KR"/>
        </w:rPr>
      </w:pPr>
      <w:r w:rsidRPr="00A27491">
        <w:rPr>
          <w:lang w:eastAsia="ko-KR"/>
        </w:rPr>
        <w:t>2)</w:t>
      </w:r>
      <w:r w:rsidRPr="00A27491">
        <w:rPr>
          <w:lang w:eastAsia="ko-KR"/>
        </w:rPr>
        <w:tab/>
        <w:t>shall increment the value of counter CFP1 (private call request retransmission) by 1;</w:t>
      </w:r>
    </w:p>
    <w:p w14:paraId="18D948AB" w14:textId="77777777" w:rsidR="000C70BA" w:rsidRPr="00A27491" w:rsidRDefault="000C70BA" w:rsidP="000C70BA">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62C5973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51481E88"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56C82EA8" w14:textId="77777777" w:rsidR="000C70BA" w:rsidRPr="00A27491" w:rsidRDefault="000C70BA" w:rsidP="000C70BA">
      <w:pPr>
        <w:pStyle w:val="B2"/>
      </w:pPr>
      <w:r w:rsidRPr="00A27491">
        <w:t>c)</w:t>
      </w:r>
      <w:r w:rsidRPr="00A27491">
        <w:tab/>
        <w:t>shall set the MCVideo user ID of the callee IE with the stored callee ID;</w:t>
      </w:r>
    </w:p>
    <w:p w14:paraId="58B2C868" w14:textId="77777777" w:rsidR="000C70BA" w:rsidRPr="00A27491" w:rsidRDefault="000C70BA" w:rsidP="000C70BA">
      <w:pPr>
        <w:pStyle w:val="B2"/>
      </w:pPr>
      <w:r w:rsidRPr="00A27491">
        <w:t>d)</w:t>
      </w:r>
      <w:r w:rsidRPr="00A27491">
        <w:tab/>
        <w:t>shall set the Commencement mode IE with the stored commencement mode;</w:t>
      </w:r>
    </w:p>
    <w:p w14:paraId="5DBF34C4" w14:textId="77777777" w:rsidR="000C70BA" w:rsidRPr="00A27491" w:rsidRDefault="000C70BA" w:rsidP="000C70BA">
      <w:pPr>
        <w:pStyle w:val="B2"/>
      </w:pPr>
      <w:r w:rsidRPr="00A27491">
        <w:t>e)</w:t>
      </w:r>
      <w:r w:rsidRPr="00A27491">
        <w:tab/>
        <w:t>shall set the Call type IE with the stored current call type;</w:t>
      </w:r>
    </w:p>
    <w:p w14:paraId="0B582E2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0EE632E" w14:textId="77777777" w:rsidR="000C70BA" w:rsidRPr="00A27491" w:rsidRDefault="000C70BA" w:rsidP="000C70BA">
      <w:pPr>
        <w:pStyle w:val="B2"/>
      </w:pPr>
      <w:r w:rsidRPr="00A27491">
        <w:t>g)</w:t>
      </w:r>
      <w:r w:rsidRPr="00A27491">
        <w:tab/>
        <w:t>may set the User location IE with stored user location.</w:t>
      </w:r>
    </w:p>
    <w:p w14:paraId="645FC894" w14:textId="77777777" w:rsidR="000C70BA" w:rsidRPr="00A27491" w:rsidRDefault="000C70BA" w:rsidP="000C70BA">
      <w:pPr>
        <w:pStyle w:val="B1"/>
        <w:rPr>
          <w:lang w:eastAsia="ko-KR"/>
        </w:rPr>
      </w:pPr>
      <w:r w:rsidRPr="00A27491">
        <w:rPr>
          <w:lang w:eastAsia="ko-KR"/>
        </w:rPr>
        <w:t>4)</w:t>
      </w:r>
      <w:r w:rsidRPr="00A27491">
        <w:rPr>
          <w:lang w:eastAsia="ko-KR"/>
        </w:rPr>
        <w:tab/>
        <w:t>shall send the PRIVATE CALL SETUP REQUEST message towards other MCVideo client according to rules and procedures as specified in clause 10.3.1.1.1;</w:t>
      </w:r>
    </w:p>
    <w:p w14:paraId="499ED30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TFP1 (private call request retransmission); and</w:t>
      </w:r>
    </w:p>
    <w:p w14:paraId="6D1341CF" w14:textId="77777777" w:rsidR="000C70BA" w:rsidRPr="00A27491" w:rsidRDefault="000C70BA" w:rsidP="000C70BA">
      <w:pPr>
        <w:pStyle w:val="B1"/>
        <w:rPr>
          <w:lang w:eastAsia="ko-KR"/>
        </w:rPr>
      </w:pPr>
      <w:r w:rsidRPr="00A27491">
        <w:rPr>
          <w:lang w:eastAsia="ko-KR"/>
        </w:rPr>
        <w:t>6)</w:t>
      </w:r>
      <w:r w:rsidRPr="00A27491">
        <w:rPr>
          <w:lang w:eastAsia="ko-KR"/>
        </w:rPr>
        <w:tab/>
        <w:t>shall remain in the "P2: waiting for call response" state.</w:t>
      </w:r>
    </w:p>
    <w:p w14:paraId="16D082DC" w14:textId="77777777" w:rsidR="000C70BA" w:rsidRPr="00A27491" w:rsidRDefault="000C70BA" w:rsidP="000C70BA">
      <w:r w:rsidRPr="00A27491">
        <w:t>[TS 24.281, clause 10.3.2.4.2.4]</w:t>
      </w:r>
    </w:p>
    <w:p w14:paraId="5838F1AF" w14:textId="77777777" w:rsidR="000C70BA" w:rsidRPr="00A27491" w:rsidRDefault="000C70BA" w:rsidP="000C70BA">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1B9CB685" w14:textId="77777777" w:rsidR="000C70BA" w:rsidRPr="00A27491" w:rsidRDefault="000C70BA" w:rsidP="000C70BA">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6612CE07" w14:textId="77777777" w:rsidR="000C70BA" w:rsidRPr="00A27491" w:rsidRDefault="000C70BA" w:rsidP="000C70BA">
      <w:pPr>
        <w:pStyle w:val="B1"/>
      </w:pPr>
      <w:r w:rsidRPr="00A27491">
        <w:t>2)</w:t>
      </w:r>
      <w:r w:rsidRPr="00A27491">
        <w:tab/>
        <w:t>shall enter the "P1: ignoring same call id" state.</w:t>
      </w:r>
    </w:p>
    <w:p w14:paraId="7A76C7D8" w14:textId="77777777" w:rsidR="000C70BA" w:rsidRPr="00A27491" w:rsidRDefault="000C70BA" w:rsidP="000C70BA">
      <w:r w:rsidRPr="00A27491">
        <w:t>[TS 24.281, clause 10.3.2.4.5.7]</w:t>
      </w:r>
    </w:p>
    <w:p w14:paraId="39DD997D"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0556192B" w14:textId="77777777" w:rsidR="000C70BA" w:rsidRPr="00A27491" w:rsidRDefault="000C70BA" w:rsidP="000C70BA">
      <w:pPr>
        <w:pStyle w:val="B1"/>
      </w:pPr>
      <w:r w:rsidRPr="00A27491">
        <w:t>1)</w:t>
      </w:r>
      <w:r w:rsidRPr="00A27491">
        <w:tab/>
        <w:t>shall clear the stored call identifier; and</w:t>
      </w:r>
    </w:p>
    <w:p w14:paraId="53104868"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32B6AA0E" w14:textId="77777777" w:rsidR="000C70BA" w:rsidRPr="00A27491" w:rsidRDefault="000C70BA" w:rsidP="000C70BA">
      <w:r w:rsidRPr="00A27491">
        <w:t>[TS 24.281, clause 10.3.2.4.2.8]</w:t>
      </w:r>
    </w:p>
    <w:p w14:paraId="24A6A09F"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6CBCD2" w14:textId="77777777" w:rsidR="000C70BA" w:rsidRPr="00A27491" w:rsidRDefault="000C70BA" w:rsidP="000C70BA">
      <w:pPr>
        <w:pStyle w:val="B1"/>
      </w:pPr>
      <w:r w:rsidRPr="00A27491">
        <w:t>1)</w:t>
      </w:r>
      <w:r w:rsidRPr="00A27491">
        <w:tab/>
        <w:t>shall store the SDP answer IE received in the PRIVATE CALL ACCEPT message as answer SDP;</w:t>
      </w:r>
    </w:p>
    <w:p w14:paraId="11947B97" w14:textId="77777777" w:rsidR="000C70BA" w:rsidRPr="00A27491" w:rsidRDefault="000C70BA" w:rsidP="000C70BA">
      <w:pPr>
        <w:pStyle w:val="B1"/>
      </w:pPr>
      <w:r w:rsidRPr="00A27491">
        <w:t>2)</w:t>
      </w:r>
      <w:r w:rsidRPr="00A27491">
        <w:tab/>
        <w:t>shall generate a PRIVATE CALL ACCEPT ACK message as specified in clause 17.1.11:</w:t>
      </w:r>
    </w:p>
    <w:p w14:paraId="0856054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7156230"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3A64ACC5" w14:textId="77777777" w:rsidR="000C70BA" w:rsidRPr="00A27491" w:rsidRDefault="000C70BA" w:rsidP="000C70BA">
      <w:pPr>
        <w:pStyle w:val="B2"/>
      </w:pPr>
      <w:r w:rsidRPr="00A27491">
        <w:t>c)</w:t>
      </w:r>
      <w:r w:rsidRPr="00A27491">
        <w:tab/>
        <w:t>shall set the MCVideo user ID of the callee IE with the stored callee ID.</w:t>
      </w:r>
    </w:p>
    <w:p w14:paraId="4344D988"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435A19B0" w14:textId="77777777" w:rsidR="000C70BA" w:rsidRPr="00A27491" w:rsidRDefault="000C70BA" w:rsidP="000C70BA">
      <w:pPr>
        <w:pStyle w:val="B1"/>
      </w:pPr>
      <w:r w:rsidRPr="00A27491">
        <w:t>4)</w:t>
      </w:r>
      <w:r w:rsidRPr="00A27491">
        <w:tab/>
        <w:t>shall stop timer TFP1 (call setup retransmission), if running;</w:t>
      </w:r>
    </w:p>
    <w:p w14:paraId="72984243"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5632EF90" w14:textId="77777777" w:rsidR="000C70BA" w:rsidRPr="00A27491" w:rsidRDefault="000C70BA" w:rsidP="000C70BA">
      <w:pPr>
        <w:pStyle w:val="B1"/>
      </w:pPr>
      <w:r w:rsidRPr="00A27491">
        <w:t>6)</w:t>
      </w:r>
      <w:r w:rsidRPr="00A27491">
        <w:tab/>
        <w:t>shall establish a media session based on the SDP body of the stored answer SDP;</w:t>
      </w:r>
    </w:p>
    <w:p w14:paraId="7B1D3E73"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2BF1CB7F"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76189B94" w14:textId="77777777" w:rsidR="000C70BA" w:rsidRPr="00A27491" w:rsidRDefault="000C70BA" w:rsidP="000C70BA">
      <w:pPr>
        <w:pStyle w:val="B1"/>
      </w:pPr>
      <w:r w:rsidRPr="00A27491">
        <w:t>9)</w:t>
      </w:r>
      <w:r w:rsidRPr="00A27491">
        <w:tab/>
        <w:t>shall enter the "P4: part of ongoing call" state.</w:t>
      </w:r>
    </w:p>
    <w:p w14:paraId="291571CE" w14:textId="77777777" w:rsidR="000C70BA" w:rsidRPr="00A27491" w:rsidRDefault="000C70BA" w:rsidP="000C70BA">
      <w:r w:rsidRPr="00A27491">
        <w:t>[TS 24.281, clause 10.3.2.4.5.1]</w:t>
      </w:r>
    </w:p>
    <w:p w14:paraId="36BBBB30"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5B08E1A0"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C4920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56226397"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0538448" w14:textId="77777777" w:rsidR="000C70BA" w:rsidRPr="00A27491" w:rsidRDefault="000C70BA" w:rsidP="000C70BA">
      <w:pPr>
        <w:pStyle w:val="B2"/>
      </w:pPr>
      <w:r w:rsidRPr="00A27491">
        <w:t>c)</w:t>
      </w:r>
      <w:r w:rsidRPr="00A27491">
        <w:tab/>
        <w:t>shall set the MCVideo user ID of the callee IE with stored callee ID.</w:t>
      </w:r>
    </w:p>
    <w:p w14:paraId="1F066B44"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544DD084"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484544C0"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246B49B3"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42F72A99" w14:textId="77777777" w:rsidR="000C70BA" w:rsidRPr="00A27491" w:rsidRDefault="000C70BA" w:rsidP="000C70BA">
      <w:r w:rsidRPr="00A27491">
        <w:t>[TS 24.281, clause 10.3.2.4.5.5]</w:t>
      </w:r>
    </w:p>
    <w:p w14:paraId="1F2A0FDE"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2BAF7AC9"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06064146"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3902BC26"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38F8CD9B"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3BF477F2" w14:textId="77777777" w:rsidR="000C70BA" w:rsidRPr="00A27491" w:rsidRDefault="000C70BA" w:rsidP="000C70BA">
      <w:r w:rsidRPr="00A27491">
        <w:t>[TS 24.581, clause 7.2.3.2.2]</w:t>
      </w:r>
    </w:p>
    <w:p w14:paraId="2CAA4114"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A8F5EA8"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92F03F7"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BB7BF4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3292AA"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631455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6B3D3228"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5BA116F" w14:textId="77777777" w:rsidR="000C70BA" w:rsidRPr="00A27491" w:rsidRDefault="000C70BA" w:rsidP="000C70BA">
      <w:r w:rsidRPr="00A27491">
        <w:t>[TS 24.581, clause 7.2.3.5.5]</w:t>
      </w:r>
    </w:p>
    <w:p w14:paraId="6E3B8E30"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7DCAB07C" w14:textId="77777777" w:rsidR="000C70BA" w:rsidRPr="00A27491" w:rsidRDefault="000C70BA" w:rsidP="000C70BA">
      <w:pPr>
        <w:pStyle w:val="B1"/>
      </w:pPr>
      <w:r w:rsidRPr="00A27491">
        <w:t>1.</w:t>
      </w:r>
      <w:r w:rsidRPr="00A27491">
        <w:tab/>
        <w:t>shall stop timer T206 (Stop talking warning), if running;</w:t>
      </w:r>
    </w:p>
    <w:p w14:paraId="63E1785C" w14:textId="77777777" w:rsidR="000C70BA" w:rsidRPr="00A27491" w:rsidRDefault="000C70BA" w:rsidP="000C70BA">
      <w:pPr>
        <w:pStyle w:val="B1"/>
      </w:pPr>
      <w:r w:rsidRPr="00A27491">
        <w:t>2.</w:t>
      </w:r>
      <w:r w:rsidRPr="00A27491">
        <w:tab/>
        <w:t>shall stop timer T207 (Stop talking), if running;</w:t>
      </w:r>
    </w:p>
    <w:p w14:paraId="5BD3503D"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4BA26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046F5CDE"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F4A74AF"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66B34B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79D233D5" w14:textId="77777777" w:rsidR="000C70BA" w:rsidRPr="00A27491" w:rsidRDefault="000C70BA" w:rsidP="000C70BA">
      <w:pPr>
        <w:pStyle w:val="H6"/>
      </w:pPr>
      <w:r w:rsidRPr="00A27491">
        <w:t>7.2.1.3</w:t>
      </w:r>
      <w:r w:rsidRPr="00A27491">
        <w:tab/>
        <w:t>Test description</w:t>
      </w:r>
    </w:p>
    <w:p w14:paraId="101B6D0A" w14:textId="77777777" w:rsidR="000C70BA" w:rsidRPr="00A27491" w:rsidRDefault="000C70BA" w:rsidP="000C70BA">
      <w:pPr>
        <w:pStyle w:val="H6"/>
      </w:pPr>
      <w:r w:rsidRPr="00A27491">
        <w:t>7.2.1.3.1</w:t>
      </w:r>
      <w:r w:rsidRPr="00A27491">
        <w:tab/>
        <w:t>Pre-test conditions</w:t>
      </w:r>
    </w:p>
    <w:p w14:paraId="0732D973" w14:textId="77777777" w:rsidR="000C70BA" w:rsidRPr="00A27491" w:rsidRDefault="000C70BA" w:rsidP="000C70BA">
      <w:pPr>
        <w:pStyle w:val="H6"/>
      </w:pPr>
      <w:r w:rsidRPr="00A27491">
        <w:t>System Simulator:</w:t>
      </w:r>
    </w:p>
    <w:p w14:paraId="44CCC8D3" w14:textId="77777777" w:rsidR="000C70BA" w:rsidRPr="00A27491" w:rsidRDefault="000C70BA" w:rsidP="000C70BA">
      <w:pPr>
        <w:pStyle w:val="B1"/>
      </w:pPr>
      <w:r w:rsidRPr="00A27491">
        <w:t>-</w:t>
      </w:r>
      <w:r w:rsidRPr="00A27491">
        <w:tab/>
      </w:r>
      <w:r w:rsidRPr="00A27491">
        <w:rPr>
          <w:color w:val="000000"/>
        </w:rPr>
        <w:t>SS-UE1 (MCVideo Client)</w:t>
      </w:r>
    </w:p>
    <w:p w14:paraId="7F411B65"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E41F564"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A27491" w:rsidRDefault="000C70BA" w:rsidP="000C70BA">
      <w:pPr>
        <w:pStyle w:val="B1"/>
      </w:pPr>
      <w:r w:rsidRPr="00A27491">
        <w:t>-</w:t>
      </w:r>
      <w:r w:rsidRPr="00A27491">
        <w:tab/>
      </w:r>
      <w:r w:rsidRPr="00A27491">
        <w:rPr>
          <w:color w:val="000000"/>
        </w:rPr>
        <w:t>SS-NW (MCVideo server)</w:t>
      </w:r>
    </w:p>
    <w:p w14:paraId="7129061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C168910" w14:textId="77777777" w:rsidR="000C70BA" w:rsidRPr="00A27491" w:rsidRDefault="000C70BA" w:rsidP="000C70BA">
      <w:pPr>
        <w:pStyle w:val="H6"/>
      </w:pPr>
      <w:r w:rsidRPr="00A27491">
        <w:t>IUT:</w:t>
      </w:r>
    </w:p>
    <w:p w14:paraId="77950805" w14:textId="77777777" w:rsidR="000C70BA" w:rsidRPr="00A27491" w:rsidRDefault="000C70BA" w:rsidP="000C70BA">
      <w:pPr>
        <w:pStyle w:val="B1"/>
      </w:pPr>
      <w:r w:rsidRPr="00A27491">
        <w:t>-</w:t>
      </w:r>
      <w:r w:rsidRPr="00A27491">
        <w:tab/>
        <w:t>UE (MCVideo Client)</w:t>
      </w:r>
    </w:p>
    <w:p w14:paraId="2B61A686" w14:textId="728BD860"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5C3E1C2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A27491" w:rsidRDefault="000C70BA" w:rsidP="000C70BA">
      <w:pPr>
        <w:pStyle w:val="H6"/>
      </w:pPr>
      <w:r w:rsidRPr="00A27491">
        <w:t>Preamble:</w:t>
      </w:r>
    </w:p>
    <w:p w14:paraId="5EC89188" w14:textId="5B3E5CE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F83FA9A" w14:textId="621DF19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531CAE0"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40C08D" w14:textId="77777777" w:rsidR="000C70BA" w:rsidRPr="00A27491" w:rsidRDefault="000C70BA" w:rsidP="000C70BA">
      <w:pPr>
        <w:pStyle w:val="B1"/>
      </w:pPr>
      <w:r w:rsidRPr="00A27491">
        <w:t>-</w:t>
      </w:r>
      <w:r w:rsidRPr="00A27491">
        <w:tab/>
        <w:t>The UE is switched-off.</w:t>
      </w:r>
    </w:p>
    <w:p w14:paraId="7927BE81" w14:textId="77777777" w:rsidR="000C70BA" w:rsidRPr="00A27491" w:rsidRDefault="000C70BA" w:rsidP="000C70BA">
      <w:pPr>
        <w:pStyle w:val="B1"/>
      </w:pPr>
      <w:r w:rsidRPr="00A27491">
        <w:t>-</w:t>
      </w:r>
      <w:r w:rsidRPr="00A27491">
        <w:tab/>
        <w:t>UE States at the end of the preamble</w:t>
      </w:r>
    </w:p>
    <w:p w14:paraId="04C4608A" w14:textId="77777777" w:rsidR="000C70BA" w:rsidRPr="00A27491" w:rsidRDefault="000C70BA" w:rsidP="000C70BA">
      <w:pPr>
        <w:pStyle w:val="B2"/>
      </w:pPr>
      <w:r w:rsidRPr="00A27491">
        <w:t>-</w:t>
      </w:r>
      <w:r w:rsidRPr="00A27491">
        <w:tab/>
        <w:t>The UE is in state 'switched-off'.</w:t>
      </w:r>
    </w:p>
    <w:p w14:paraId="7CB84367" w14:textId="77777777" w:rsidR="000C70BA" w:rsidRPr="00A27491" w:rsidRDefault="000C70BA" w:rsidP="000C70BA">
      <w:pPr>
        <w:pStyle w:val="H6"/>
      </w:pPr>
      <w:r w:rsidRPr="00A27491">
        <w:t>7.2.1.3.2</w:t>
      </w:r>
      <w:r w:rsidRPr="00A27491">
        <w:tab/>
        <w:t>Test procedure sequence</w:t>
      </w:r>
    </w:p>
    <w:p w14:paraId="43FECC3D" w14:textId="77777777" w:rsidR="000C70BA" w:rsidRPr="00A27491" w:rsidRDefault="000C70BA" w:rsidP="000C70BA">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A27491" w:rsidRDefault="000C70BA" w:rsidP="002E3FCC">
            <w:pPr>
              <w:pStyle w:val="TAH"/>
              <w:spacing w:line="256" w:lineRule="auto"/>
            </w:pPr>
            <w:bookmarkStart w:id="877" w:name="_Hlk100224173"/>
            <w:r w:rsidRPr="00A27491">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A27491" w:rsidRDefault="000C70BA" w:rsidP="002E3FCC">
            <w:pPr>
              <w:pStyle w:val="TAH"/>
              <w:spacing w:line="256" w:lineRule="auto"/>
            </w:pPr>
            <w:r w:rsidRPr="00A27491">
              <w:t>Verdict</w:t>
            </w:r>
          </w:p>
        </w:tc>
      </w:tr>
      <w:tr w:rsidR="000C70BA" w:rsidRPr="00A27491"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A27491" w:rsidRDefault="000C70BA" w:rsidP="002E3FCC">
            <w:pPr>
              <w:pStyle w:val="TAH"/>
              <w:spacing w:line="256" w:lineRule="auto"/>
            </w:pPr>
          </w:p>
        </w:tc>
      </w:tr>
      <w:tr w:rsidR="000C70BA" w:rsidRPr="00A27491"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A27491" w:rsidRDefault="000C70BA" w:rsidP="002E3FCC">
            <w:pPr>
              <w:pStyle w:val="TAC"/>
              <w:spacing w:line="256" w:lineRule="auto"/>
            </w:pPr>
            <w:r w:rsidRPr="00A27491">
              <w:t>-</w:t>
            </w:r>
          </w:p>
        </w:tc>
      </w:tr>
      <w:tr w:rsidR="000C70BA" w:rsidRPr="00A27491"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A27491" w:rsidRDefault="000C70BA" w:rsidP="002E3FCC">
            <w:pPr>
              <w:pStyle w:val="TAL"/>
            </w:pPr>
            <w:r w:rsidRPr="00A27491">
              <w:t>Trigger the UE to reset UTC time and location.</w:t>
            </w:r>
          </w:p>
          <w:p w14:paraId="171D0DE4" w14:textId="77777777" w:rsidR="000C70BA" w:rsidRPr="00A27491" w:rsidRDefault="000C70BA" w:rsidP="002E3FCC">
            <w:pPr>
              <w:pStyle w:val="TAL"/>
            </w:pPr>
          </w:p>
          <w:p w14:paraId="50AA96C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A27491" w:rsidRDefault="000C70BA" w:rsidP="002E3FCC">
            <w:pPr>
              <w:pStyle w:val="TAC"/>
              <w:spacing w:line="256" w:lineRule="auto"/>
            </w:pPr>
            <w:r w:rsidRPr="00A27491">
              <w:t>-</w:t>
            </w:r>
          </w:p>
        </w:tc>
      </w:tr>
      <w:tr w:rsidR="000C70BA" w:rsidRPr="00A27491"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267B216" w14:textId="77777777" w:rsidR="000C70BA" w:rsidRPr="00A27491" w:rsidRDefault="000C70BA" w:rsidP="002E3FCC">
            <w:pPr>
              <w:pStyle w:val="TAL"/>
              <w:spacing w:line="256" w:lineRule="auto"/>
            </w:pPr>
          </w:p>
          <w:p w14:paraId="0F27DFDF"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A27491" w:rsidRDefault="000C70BA" w:rsidP="002E3FCC">
            <w:pPr>
              <w:pStyle w:val="TAC"/>
              <w:spacing w:line="256" w:lineRule="auto"/>
            </w:pPr>
            <w:r w:rsidRPr="00A27491">
              <w:t>-</w:t>
            </w:r>
          </w:p>
        </w:tc>
      </w:tr>
      <w:tr w:rsidR="000C70BA" w:rsidRPr="00A27491"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307B60E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A27491" w:rsidRDefault="000C70BA" w:rsidP="002E3FCC">
            <w:pPr>
              <w:pStyle w:val="TAC"/>
              <w:spacing w:line="256" w:lineRule="auto"/>
            </w:pPr>
            <w:r w:rsidRPr="00A27491">
              <w:t>-</w:t>
            </w:r>
          </w:p>
        </w:tc>
      </w:tr>
      <w:tr w:rsidR="000C70BA" w:rsidRPr="00A27491"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A27491" w:rsidRDefault="000C70BA" w:rsidP="002E3FCC">
            <w:pPr>
              <w:pStyle w:val="TAC"/>
              <w:spacing w:line="256" w:lineRule="auto"/>
            </w:pPr>
            <w:r w:rsidRPr="00A27491">
              <w:t>-</w:t>
            </w:r>
          </w:p>
        </w:tc>
      </w:tr>
      <w:tr w:rsidR="000C70BA" w:rsidRPr="00A27491"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A27491" w:rsidRDefault="000C70BA" w:rsidP="002E3FCC">
            <w:pPr>
              <w:pStyle w:val="TAL"/>
              <w:spacing w:line="256" w:lineRule="auto"/>
            </w:pPr>
            <w:r w:rsidRPr="00A27491">
              <w:t xml:space="preserve">EXCEPTION: Steps 5-7 are repeated CFP1=3 times (CFP1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A27491" w:rsidRDefault="000C70BA" w:rsidP="002E3FCC">
            <w:pPr>
              <w:pStyle w:val="TAC"/>
              <w:spacing w:line="256" w:lineRule="auto"/>
            </w:pPr>
            <w:r w:rsidRPr="00A27491">
              <w:t>-</w:t>
            </w:r>
          </w:p>
        </w:tc>
      </w:tr>
      <w:tr w:rsidR="000C70BA" w:rsidRPr="00A27491"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A27491" w:rsidRDefault="000C70BA" w:rsidP="002E3FCC">
            <w:pPr>
              <w:pStyle w:val="TAC"/>
              <w:spacing w:line="256" w:lineRule="auto"/>
              <w:rPr>
                <w:rFonts w:cs="Arial"/>
                <w:szCs w:val="18"/>
              </w:rPr>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60E84AF" w14:textId="77777777" w:rsidR="000C70BA" w:rsidRPr="00A27491" w:rsidRDefault="000C70BA" w:rsidP="002E3FCC">
            <w:pPr>
              <w:pStyle w:val="TAL"/>
              <w:spacing w:line="256" w:lineRule="auto"/>
            </w:pPr>
            <w:r w:rsidRPr="00A27491">
              <w:t>NOTE: It is expected that the UE</w:t>
            </w:r>
          </w:p>
          <w:p w14:paraId="060501DF"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092588C1" w14:textId="77777777" w:rsidR="000C70BA" w:rsidRPr="00A27491" w:rsidRDefault="000C70BA" w:rsidP="002E3FCC">
            <w:pPr>
              <w:pStyle w:val="TAL"/>
              <w:spacing w:line="256" w:lineRule="auto"/>
            </w:pPr>
            <w:r w:rsidRPr="00A27491">
              <w:t xml:space="preserve"> on the first transmission, and, increase it by 1 with each re-transmission.</w:t>
            </w:r>
          </w:p>
          <w:p w14:paraId="7FFC053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A27491" w:rsidRDefault="000C70BA" w:rsidP="002E3FCC">
            <w:pPr>
              <w:pStyle w:val="TAC"/>
              <w:spacing w:line="256" w:lineRule="auto"/>
            </w:pPr>
            <w:r w:rsidRPr="00A27491">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A27491" w:rsidRDefault="000C70BA" w:rsidP="002E3FCC">
            <w:pPr>
              <w:pStyle w:val="TAC"/>
              <w:spacing w:line="256" w:lineRule="auto"/>
            </w:pPr>
            <w:r w:rsidRPr="00A27491">
              <w:t>P</w:t>
            </w:r>
          </w:p>
        </w:tc>
      </w:tr>
      <w:tr w:rsidR="000C70BA" w:rsidRPr="00A27491"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A27491" w:rsidRDefault="000C70BA" w:rsidP="002E3FCC">
            <w:pPr>
              <w:pStyle w:val="TAL"/>
              <w:spacing w:line="256" w:lineRule="auto"/>
            </w:pPr>
            <w:r w:rsidRPr="00A27491">
              <w:t>Start TFP1 (private call request retransmission) 2000 milliseconds</w:t>
            </w:r>
            <w:r w:rsidRPr="00A27491">
              <w:rPr>
                <w:lang w:eastAsia="ko-KR"/>
              </w:rPr>
              <w:t xml:space="preserve">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A27491" w:rsidRDefault="000C70BA" w:rsidP="002E3FCC">
            <w:pPr>
              <w:pStyle w:val="TAC"/>
              <w:spacing w:line="256" w:lineRule="auto"/>
            </w:pPr>
            <w:r w:rsidRPr="00A27491">
              <w:t>-</w:t>
            </w:r>
          </w:p>
        </w:tc>
      </w:tr>
      <w:tr w:rsidR="000C70BA" w:rsidRPr="00A27491"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A27491" w:rsidRDefault="000C70BA" w:rsidP="002E3FCC">
            <w:pPr>
              <w:pStyle w:val="TAC"/>
              <w:spacing w:line="256" w:lineRule="auto"/>
              <w:rPr>
                <w:rFonts w:cs="Arial"/>
                <w:szCs w:val="18"/>
              </w:rPr>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A27491" w:rsidRDefault="000C70BA" w:rsidP="002E3FCC">
            <w:pPr>
              <w:pStyle w:val="TAL"/>
              <w:spacing w:line="256" w:lineRule="auto"/>
            </w:pPr>
            <w:r w:rsidRPr="00A27491">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A27491" w:rsidRDefault="000C70BA" w:rsidP="002E3FCC">
            <w:pPr>
              <w:pStyle w:val="TAC"/>
              <w:spacing w:line="256" w:lineRule="auto"/>
            </w:pPr>
            <w:r w:rsidRPr="00A27491">
              <w:t>-</w:t>
            </w:r>
          </w:p>
        </w:tc>
      </w:tr>
      <w:tr w:rsidR="000C70BA" w:rsidRPr="00A27491"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A27491" w:rsidRDefault="000C70BA" w:rsidP="002E3FCC">
            <w:pPr>
              <w:pStyle w:val="TAL"/>
              <w:spacing w:line="256" w:lineRule="auto"/>
            </w:pPr>
            <w:r w:rsidRPr="00A27491">
              <w:t>Start TFP7 (</w:t>
            </w:r>
            <w:r w:rsidRPr="00A27491">
              <w:rPr>
                <w:lang w:eastAsia="ko-KR"/>
              </w:rPr>
              <w:t xml:space="preserve">waiting for any message with same call identifier) 6 sec (value chosen to facilitate the test sequence in steps 14-16) and defined in </w:t>
            </w:r>
            <w:r w:rsidR="00960759">
              <w:rPr>
                <w:rFonts w:eastAsia="MS Mincho"/>
              </w:rPr>
              <w:t>37.579</w:t>
            </w:r>
            <w:r w:rsidRPr="00A27491">
              <w:rPr>
                <w:rFonts w:eastAsia="MS Mincho"/>
              </w:rPr>
              <w:t xml:space="preserve">-1 [2] </w:t>
            </w:r>
            <w:r w:rsidRPr="00A27491">
              <w:t>Table 5.5.8.1-1.</w:t>
            </w:r>
          </w:p>
          <w:p w14:paraId="6AC21F2F" w14:textId="77777777" w:rsidR="000C70BA" w:rsidRPr="00A27491" w:rsidRDefault="000C70BA" w:rsidP="002E3FCC">
            <w:pPr>
              <w:pStyle w:val="TAL"/>
              <w:spacing w:line="256" w:lineRule="auto"/>
            </w:pPr>
            <w:r w:rsidRPr="00A27491">
              <w:rPr>
                <w:lang w:eastAsia="ko-KR"/>
              </w:rPr>
              <w:t xml:space="preserve">NOTE: TFP7 is expected to be started after </w:t>
            </w:r>
            <w:r w:rsidRPr="00A27491">
              <w:t>TFP1 expires and CFP1 is equal to the upper limit.</w:t>
            </w:r>
          </w:p>
          <w:p w14:paraId="34334789" w14:textId="77777777" w:rsidR="000C70BA" w:rsidRPr="00A27491" w:rsidRDefault="000C70BA" w:rsidP="002E3FCC">
            <w:pPr>
              <w:pStyle w:val="TAL"/>
              <w:spacing w:line="256" w:lineRule="auto"/>
            </w:pPr>
            <w:r w:rsidRPr="00A27491">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A27491" w:rsidRDefault="000C70BA" w:rsidP="002E3FCC">
            <w:pPr>
              <w:pStyle w:val="TAC"/>
              <w:spacing w:line="256" w:lineRule="auto"/>
            </w:pPr>
            <w:r w:rsidRPr="00A27491">
              <w:t>-</w:t>
            </w:r>
          </w:p>
        </w:tc>
      </w:tr>
      <w:tr w:rsidR="000C70BA" w:rsidRPr="00A27491"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A27491" w:rsidRDefault="000C70BA" w:rsidP="002E3FCC">
            <w:pPr>
              <w:pStyle w:val="TAC"/>
              <w:spacing w:line="256" w:lineRule="auto"/>
            </w:pPr>
            <w:r w:rsidRPr="00A27491">
              <w:t>-</w:t>
            </w:r>
          </w:p>
        </w:tc>
      </w:tr>
      <w:tr w:rsidR="000C70BA" w:rsidRPr="00A27491"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A27491" w:rsidRDefault="000C70BA" w:rsidP="002E3FCC">
            <w:pPr>
              <w:pStyle w:val="TAL"/>
              <w:spacing w:line="256" w:lineRule="auto"/>
            </w:pPr>
            <w:r w:rsidRPr="00A27491">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A27491" w:rsidRDefault="000C70BA" w:rsidP="002E3FCC">
            <w:pPr>
              <w:pStyle w:val="TAC"/>
              <w:spacing w:line="256" w:lineRule="auto"/>
            </w:pPr>
            <w:r w:rsidRPr="00A27491">
              <w:t>-</w:t>
            </w:r>
          </w:p>
        </w:tc>
      </w:tr>
      <w:tr w:rsidR="000C70BA" w:rsidRPr="00A27491"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A27491" w:rsidRDefault="000C70BA" w:rsidP="002E3FCC">
            <w:pPr>
              <w:pStyle w:val="TAC"/>
              <w:spacing w:line="256" w:lineRule="auto"/>
              <w:rPr>
                <w:rFonts w:cs="Arial"/>
                <w:szCs w:val="18"/>
              </w:rPr>
            </w:pPr>
            <w:r w:rsidRPr="00A27491">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A27491" w:rsidRDefault="000C70BA" w:rsidP="002E3FCC">
            <w:pPr>
              <w:pStyle w:val="TAL"/>
              <w:spacing w:line="256" w:lineRule="auto"/>
            </w:pPr>
            <w:r w:rsidRPr="00A27491">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A27491" w:rsidRDefault="000C70BA" w:rsidP="002E3FCC">
            <w:pPr>
              <w:pStyle w:val="TAC"/>
              <w:spacing w:line="256" w:lineRule="auto"/>
            </w:pPr>
            <w:r w:rsidRPr="00A27491">
              <w:t>F</w:t>
            </w:r>
          </w:p>
        </w:tc>
      </w:tr>
      <w:tr w:rsidR="000C70BA" w:rsidRPr="00A27491"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A27491" w:rsidRDefault="000C70BA" w:rsidP="002E3FCC">
            <w:pPr>
              <w:pStyle w:val="TAC"/>
              <w:spacing w:line="256" w:lineRule="auto"/>
              <w:rPr>
                <w:rFonts w:cs="Arial"/>
                <w:szCs w:val="18"/>
              </w:rPr>
            </w:pPr>
            <w:r w:rsidRPr="00A27491">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A27491" w:rsidRDefault="000C70BA" w:rsidP="002E3FCC">
            <w:pPr>
              <w:pStyle w:val="TAC"/>
              <w:spacing w:line="256" w:lineRule="auto"/>
            </w:pPr>
            <w:r w:rsidRPr="00A27491">
              <w:t>P</w:t>
            </w:r>
          </w:p>
        </w:tc>
      </w:tr>
      <w:tr w:rsidR="000C70BA" w:rsidRPr="00A27491"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A27491" w:rsidRDefault="000C70BA" w:rsidP="002E3FCC">
            <w:pPr>
              <w:pStyle w:val="TAC"/>
              <w:spacing w:line="256" w:lineRule="auto"/>
            </w:pPr>
            <w:r w:rsidRPr="00A27491">
              <w:t>-</w:t>
            </w:r>
          </w:p>
        </w:tc>
      </w:tr>
      <w:tr w:rsidR="000C70BA" w:rsidRPr="00A27491"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26EF651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A27491" w:rsidRDefault="000C70BA" w:rsidP="002E3FCC">
            <w:pPr>
              <w:pStyle w:val="TAC"/>
              <w:spacing w:line="256" w:lineRule="auto"/>
            </w:pPr>
            <w:r w:rsidRPr="00A27491">
              <w:t>-</w:t>
            </w:r>
          </w:p>
        </w:tc>
      </w:tr>
      <w:tr w:rsidR="000C70BA" w:rsidRPr="00A27491"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A27491" w:rsidRDefault="000C70BA" w:rsidP="002E3FCC">
            <w:pPr>
              <w:pStyle w:val="TAC"/>
              <w:spacing w:line="256" w:lineRule="auto"/>
            </w:pPr>
            <w:r w:rsidRPr="00A27491">
              <w:t>-</w:t>
            </w:r>
          </w:p>
        </w:tc>
      </w:tr>
      <w:tr w:rsidR="000C70BA" w:rsidRPr="00A27491"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3BA9CCF" w14:textId="77777777" w:rsidR="000C70BA" w:rsidRPr="00A27491" w:rsidRDefault="000C70BA" w:rsidP="002E3FCC">
            <w:pPr>
              <w:pStyle w:val="TAL"/>
              <w:spacing w:line="256" w:lineRule="auto"/>
            </w:pPr>
            <w:r w:rsidRPr="00A27491">
              <w:t>NOTE: It is expected that the UE</w:t>
            </w:r>
          </w:p>
          <w:p w14:paraId="391E9800"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65BA19EE" w14:textId="77777777" w:rsidR="000C70BA" w:rsidRPr="00A27491" w:rsidRDefault="000C70BA" w:rsidP="002E3FCC">
            <w:pPr>
              <w:pStyle w:val="TAL"/>
              <w:spacing w:line="256" w:lineRule="auto"/>
            </w:pPr>
            <w:r w:rsidRPr="00A27491">
              <w:t xml:space="preserve"> on the first transmission, and, increase it by 1 with each re-transmission.</w:t>
            </w:r>
          </w:p>
          <w:p w14:paraId="2F81A8D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A27491" w:rsidRDefault="000C70BA" w:rsidP="002E3FCC">
            <w:pPr>
              <w:pStyle w:val="TAC"/>
              <w:spacing w:line="256" w:lineRule="auto"/>
            </w:pPr>
            <w:r w:rsidRPr="00A27491">
              <w:t>P</w:t>
            </w:r>
          </w:p>
        </w:tc>
      </w:tr>
      <w:tr w:rsidR="000C70BA" w:rsidRPr="00A27491"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A27491" w:rsidRDefault="000C70BA" w:rsidP="002E3FCC">
            <w:pPr>
              <w:pStyle w:val="TAC"/>
              <w:spacing w:line="256" w:lineRule="auto"/>
            </w:pPr>
            <w:r w:rsidRPr="00A27491">
              <w:t>-</w:t>
            </w:r>
          </w:p>
        </w:tc>
      </w:tr>
      <w:tr w:rsidR="000C70BA" w:rsidRPr="00A27491"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 ACK message?</w:t>
            </w:r>
          </w:p>
          <w:p w14:paraId="135A44EC" w14:textId="77777777" w:rsidR="000C70BA" w:rsidRPr="00A27491" w:rsidRDefault="000C70BA" w:rsidP="002E3FCC">
            <w:pPr>
              <w:pStyle w:val="TAL"/>
              <w:spacing w:line="256" w:lineRule="auto"/>
            </w:pPr>
            <w:r w:rsidRPr="00A27491">
              <w:t>NOTE: It is expected that the UE</w:t>
            </w:r>
          </w:p>
          <w:p w14:paraId="0912D0FA" w14:textId="77777777" w:rsidR="000C70BA" w:rsidRPr="00A27491" w:rsidRDefault="000C70BA" w:rsidP="002E3FCC">
            <w:pPr>
              <w:pStyle w:val="TAL"/>
              <w:spacing w:line="256" w:lineRule="auto"/>
            </w:pPr>
            <w:r w:rsidRPr="00A27491">
              <w:t>- shall stop timer TFP1 (call setup retransmission), if running</w:t>
            </w:r>
          </w:p>
          <w:p w14:paraId="31E7C5FC" w14:textId="77777777" w:rsidR="000C70BA" w:rsidRPr="00A27491" w:rsidRDefault="000C70BA" w:rsidP="002E3FCC">
            <w:pPr>
              <w:pStyle w:val="TAL"/>
              <w:spacing w:line="256" w:lineRule="auto"/>
            </w:pPr>
            <w:r w:rsidRPr="00A27491">
              <w:t>- shall stop timer TFP2 (waiting for call response message), if running</w:t>
            </w:r>
          </w:p>
          <w:p w14:paraId="23A3331C" w14:textId="77777777" w:rsidR="000C70BA" w:rsidRPr="00A27491" w:rsidRDefault="000C70BA" w:rsidP="002E3FCC">
            <w:pPr>
              <w:pStyle w:val="TAL"/>
              <w:spacing w:line="256" w:lineRule="auto"/>
            </w:pPr>
            <w:r w:rsidRPr="00A27491">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A27491" w:rsidRDefault="000C70BA" w:rsidP="002E3FCC">
            <w:pPr>
              <w:pStyle w:val="TAC"/>
              <w:spacing w:line="256" w:lineRule="auto"/>
            </w:pPr>
            <w:r w:rsidRPr="00A27491">
              <w:t>P</w:t>
            </w:r>
          </w:p>
        </w:tc>
      </w:tr>
      <w:tr w:rsidR="000C70BA" w:rsidRPr="00A27491"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A27491" w:rsidRDefault="000C70BA" w:rsidP="002E3FCC">
            <w:pPr>
              <w:pStyle w:val="TAC"/>
              <w:spacing w:line="256" w:lineRule="auto"/>
            </w:pPr>
            <w:r w:rsidRPr="00A27491">
              <w:t>P</w:t>
            </w:r>
          </w:p>
        </w:tc>
      </w:tr>
      <w:tr w:rsidR="000C70BA" w:rsidRPr="00A27491"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A27491" w:rsidRDefault="000C70BA" w:rsidP="002E3FCC">
            <w:pPr>
              <w:pStyle w:val="TAL"/>
              <w:spacing w:line="256" w:lineRule="auto"/>
            </w:pPr>
            <w:r w:rsidRPr="00A27491">
              <w:t>Make the MCVideo User release transmission control.</w:t>
            </w:r>
          </w:p>
          <w:p w14:paraId="399E892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A27491" w:rsidRDefault="000C70BA" w:rsidP="002E3FCC">
            <w:pPr>
              <w:pStyle w:val="TAC"/>
              <w:spacing w:line="256" w:lineRule="auto"/>
            </w:pPr>
            <w:r w:rsidRPr="00A27491">
              <w:t>-</w:t>
            </w:r>
          </w:p>
        </w:tc>
      </w:tr>
      <w:tr w:rsidR="000C70BA" w:rsidRPr="00A27491"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A27491" w:rsidRDefault="000C70BA" w:rsidP="002E3FCC">
            <w:pPr>
              <w:pStyle w:val="TAC"/>
              <w:spacing w:line="256" w:lineRule="auto"/>
            </w:pPr>
            <w:r w:rsidRPr="00A27491">
              <w:t>P</w:t>
            </w:r>
          </w:p>
        </w:tc>
      </w:tr>
      <w:tr w:rsidR="000C70BA" w:rsidRPr="00A27491"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A27491" w:rsidRDefault="000C70BA" w:rsidP="002E3FCC">
            <w:pPr>
              <w:pStyle w:val="TAL"/>
              <w:spacing w:line="256" w:lineRule="auto"/>
            </w:pPr>
            <w:r w:rsidRPr="00A27491">
              <w:t>Make the UE (MCVideo Client) release the private call.</w:t>
            </w:r>
          </w:p>
          <w:p w14:paraId="0CA042A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A27491" w:rsidRDefault="000C70BA" w:rsidP="002E3FCC">
            <w:pPr>
              <w:pStyle w:val="TAC"/>
              <w:spacing w:line="256" w:lineRule="auto"/>
            </w:pPr>
            <w:r w:rsidRPr="00A27491">
              <w:t>-</w:t>
            </w:r>
          </w:p>
        </w:tc>
      </w:tr>
      <w:tr w:rsidR="000C70BA" w:rsidRPr="00A27491"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A27491" w:rsidRDefault="000C70BA" w:rsidP="002E3FCC">
            <w:pPr>
              <w:pStyle w:val="TAL"/>
              <w:spacing w:line="256" w:lineRule="auto"/>
            </w:pPr>
            <w:r w:rsidRPr="00A27491">
              <w:t xml:space="preserve">Check: Does the UE (MCVideo Client) send a </w:t>
            </w:r>
            <w:r w:rsidRPr="00A27491">
              <w:rPr>
                <w:lang w:eastAsia="ko-KR"/>
              </w:rPr>
              <w:t xml:space="preserve">PRIVATE </w:t>
            </w:r>
            <w:r w:rsidRPr="00A27491">
              <w:t xml:space="preserve">CALL </w:t>
            </w:r>
            <w:r w:rsidRPr="00A27491">
              <w:rPr>
                <w:lang w:eastAsia="ko-KR"/>
              </w:rPr>
              <w:t>RELEASE</w:t>
            </w:r>
            <w:r w:rsidRPr="00A27491">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A27491" w:rsidRDefault="000C70BA" w:rsidP="002E3FCC">
            <w:pPr>
              <w:pStyle w:val="TAC"/>
              <w:spacing w:line="256" w:lineRule="auto"/>
            </w:pPr>
            <w:r w:rsidRPr="00A27491">
              <w:t>P</w:t>
            </w:r>
          </w:p>
        </w:tc>
      </w:tr>
      <w:tr w:rsidR="000C70BA" w:rsidRPr="00A27491"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A27491" w:rsidRDefault="000C70BA" w:rsidP="002E3FCC">
            <w:pPr>
              <w:pStyle w:val="TAL"/>
              <w:spacing w:line="256" w:lineRule="auto"/>
            </w:pPr>
            <w:r w:rsidRPr="00A27491">
              <w:t xml:space="preserve">SS-UE1 (MCVideo Client) sends a </w:t>
            </w:r>
            <w:r w:rsidRPr="00A27491">
              <w:rPr>
                <w:lang w:eastAsia="ko-KR"/>
              </w:rPr>
              <w:t>PRIVATE CALL RELEASE ACK</w:t>
            </w:r>
            <w:r w:rsidRPr="00A27491">
              <w:t xml:space="preserve"> message.</w:t>
            </w:r>
          </w:p>
          <w:p w14:paraId="7E0C7109" w14:textId="77777777" w:rsidR="000C70BA" w:rsidRPr="00A27491" w:rsidRDefault="000C70BA" w:rsidP="002E3FCC">
            <w:pPr>
              <w:pStyle w:val="TAL"/>
              <w:spacing w:line="256" w:lineRule="auto"/>
            </w:pPr>
          </w:p>
          <w:p w14:paraId="3E595384" w14:textId="77777777" w:rsidR="000C70BA" w:rsidRPr="00A27491" w:rsidRDefault="000C70BA" w:rsidP="002E3FCC">
            <w:pPr>
              <w:pStyle w:val="TAL"/>
              <w:spacing w:line="256" w:lineRule="auto"/>
            </w:pPr>
            <w:r w:rsidRPr="00A27491">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A27491" w:rsidRDefault="000C70BA" w:rsidP="002E3FCC">
            <w:pPr>
              <w:pStyle w:val="TAL"/>
              <w:spacing w:line="256" w:lineRule="auto"/>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A27491" w:rsidRDefault="000C70BA" w:rsidP="002E3FCC">
            <w:pPr>
              <w:pStyle w:val="TAC"/>
              <w:spacing w:line="256" w:lineRule="auto"/>
            </w:pPr>
            <w:r w:rsidRPr="00A27491">
              <w:t>-</w:t>
            </w:r>
          </w:p>
        </w:tc>
      </w:tr>
      <w:tr w:rsidR="000C70BA" w:rsidRPr="00A27491"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A27491" w:rsidRDefault="000C70BA" w:rsidP="002E3FCC">
            <w:pPr>
              <w:pStyle w:val="TAC"/>
              <w:spacing w:line="256" w:lineRule="auto"/>
            </w:pPr>
            <w:r w:rsidRPr="00A27491">
              <w:t>P</w:t>
            </w:r>
          </w:p>
        </w:tc>
      </w:tr>
      <w:tr w:rsidR="000C70BA" w:rsidRPr="00A27491"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A27491" w:rsidRDefault="000C70BA" w:rsidP="002E3FCC">
            <w:pPr>
              <w:pStyle w:val="TAC"/>
              <w:spacing w:line="256" w:lineRule="auto"/>
            </w:pPr>
            <w:r w:rsidRPr="00A27491">
              <w:t>-</w:t>
            </w:r>
          </w:p>
        </w:tc>
      </w:tr>
      <w:tr w:rsidR="000C70BA" w:rsidRPr="00A27491"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bookmarkEnd w:id="877"/>
    </w:tbl>
    <w:p w14:paraId="56AA0205" w14:textId="77777777" w:rsidR="000C70BA" w:rsidRPr="00A27491" w:rsidRDefault="000C70BA" w:rsidP="000C70BA"/>
    <w:p w14:paraId="531C66E9" w14:textId="77777777" w:rsidR="000C70BA" w:rsidRPr="00A27491" w:rsidRDefault="000C70BA" w:rsidP="000C70BA">
      <w:pPr>
        <w:pStyle w:val="H6"/>
        <w:rPr>
          <w:lang w:eastAsia="ko-KR"/>
        </w:rPr>
      </w:pPr>
      <w:r w:rsidRPr="00A27491">
        <w:t>7.2.1.3.3</w:t>
      </w:r>
      <w:r w:rsidRPr="00A27491">
        <w:tab/>
        <w:t>Specific message contents</w:t>
      </w:r>
    </w:p>
    <w:p w14:paraId="03A4E478" w14:textId="77777777" w:rsidR="000C70BA" w:rsidRPr="00A27491" w:rsidRDefault="000C70BA" w:rsidP="000C70BA">
      <w:pPr>
        <w:pStyle w:val="TH"/>
      </w:pPr>
      <w:bookmarkStart w:id="878"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109568B0" w14:textId="77777777" w:rsidR="000C70BA" w:rsidRPr="00A27491" w:rsidRDefault="000C70BA" w:rsidP="000C70BA"/>
    <w:p w14:paraId="4EDDF27E" w14:textId="77777777" w:rsidR="000C70BA" w:rsidRPr="00A27491" w:rsidRDefault="000C70BA" w:rsidP="000C70BA">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bookmarkEnd w:id="878"/>
    </w:tbl>
    <w:p w14:paraId="7C1BD31F" w14:textId="77777777" w:rsidR="000C70BA" w:rsidRPr="00A27491" w:rsidRDefault="000C70BA" w:rsidP="000C70BA"/>
    <w:p w14:paraId="527F33E3" w14:textId="77777777" w:rsidR="000C70BA" w:rsidRPr="00A27491" w:rsidRDefault="000C70BA" w:rsidP="000C70BA">
      <w:pPr>
        <w:pStyle w:val="Heading3"/>
        <w:rPr>
          <w:i/>
          <w:iCs/>
        </w:rPr>
      </w:pPr>
      <w:bookmarkStart w:id="879" w:name="_Toc171440784"/>
      <w:bookmarkStart w:id="880" w:name="_Toc180160976"/>
      <w:r w:rsidRPr="00A27491">
        <w:t>7.2.2</w:t>
      </w:r>
      <w:r w:rsidRPr="00A27491">
        <w:tab/>
        <w:t>Off-network / Private Call / Automatic Commencement Mode / Client Terminated (CT)</w:t>
      </w:r>
      <w:bookmarkEnd w:id="879"/>
      <w:bookmarkEnd w:id="880"/>
    </w:p>
    <w:p w14:paraId="74F66D65" w14:textId="77777777" w:rsidR="000C70BA" w:rsidRPr="00A27491" w:rsidRDefault="000C70BA" w:rsidP="000C70BA">
      <w:pPr>
        <w:pStyle w:val="H6"/>
      </w:pPr>
      <w:r w:rsidRPr="00A27491">
        <w:t>7.2.2.1</w:t>
      </w:r>
      <w:r w:rsidRPr="00A27491">
        <w:tab/>
        <w:t>Test Purpose (TP)</w:t>
      </w:r>
    </w:p>
    <w:p w14:paraId="2CCFA50B" w14:textId="77777777" w:rsidR="000C70BA" w:rsidRPr="00A27491" w:rsidRDefault="000C70BA" w:rsidP="000C70BA">
      <w:pPr>
        <w:pStyle w:val="H6"/>
      </w:pPr>
      <w:r w:rsidRPr="00A27491">
        <w:t>(1)</w:t>
      </w:r>
    </w:p>
    <w:p w14:paraId="34FB597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A27491" w:rsidRDefault="000C70BA" w:rsidP="000C70BA">
      <w:pPr>
        <w:pStyle w:val="PL"/>
      </w:pPr>
      <w:r w:rsidRPr="00A27491">
        <w:rPr>
          <w:b/>
        </w:rPr>
        <w:t>ensure that</w:t>
      </w:r>
      <w:r w:rsidRPr="00A27491">
        <w:t xml:space="preserve"> {</w:t>
      </w:r>
    </w:p>
    <w:p w14:paraId="09671504"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Automatic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529DE084"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 message accepting the establishment of a private call on-demand Automatic Commencement Mode,</w:t>
      </w:r>
      <w:r w:rsidRPr="00A27491">
        <w:rPr>
          <w:b/>
          <w:bCs/>
        </w:rPr>
        <w:t xml:space="preserve"> and,</w:t>
      </w:r>
      <w:r w:rsidRPr="00A27491">
        <w:t xml:space="preserve"> respects the transmission control imposed by the transmission control entity/arbitrator }</w:t>
      </w:r>
    </w:p>
    <w:p w14:paraId="0DBB0C49" w14:textId="77777777" w:rsidR="000C70BA" w:rsidRPr="00A27491" w:rsidRDefault="000C70BA" w:rsidP="000C70BA">
      <w:pPr>
        <w:pStyle w:val="PL"/>
      </w:pPr>
      <w:r w:rsidRPr="00A27491">
        <w:t xml:space="preserve">            }</w:t>
      </w:r>
    </w:p>
    <w:p w14:paraId="5BD30850" w14:textId="77777777" w:rsidR="000C70BA" w:rsidRPr="00A27491" w:rsidRDefault="000C70BA" w:rsidP="000C70BA">
      <w:pPr>
        <w:pStyle w:val="PL"/>
      </w:pPr>
    </w:p>
    <w:p w14:paraId="49F2BCF4" w14:textId="77777777" w:rsidR="000C70BA" w:rsidRPr="00A27491" w:rsidRDefault="000C70BA" w:rsidP="000C70BA">
      <w:pPr>
        <w:pStyle w:val="H6"/>
      </w:pPr>
      <w:r w:rsidRPr="00A27491">
        <w:t>(2)</w:t>
      </w:r>
    </w:p>
    <w:p w14:paraId="0047B8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A27491" w:rsidRDefault="000C70BA" w:rsidP="000C70BA">
      <w:pPr>
        <w:pStyle w:val="PL"/>
      </w:pPr>
      <w:r w:rsidRPr="00A27491">
        <w:rPr>
          <w:b/>
        </w:rPr>
        <w:t>ensure that</w:t>
      </w:r>
      <w:r w:rsidRPr="00A27491">
        <w:t xml:space="preserve"> {</w:t>
      </w:r>
    </w:p>
    <w:p w14:paraId="43B448D7"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765B4914"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A27491" w:rsidRDefault="000C70BA" w:rsidP="000C70BA">
      <w:pPr>
        <w:pStyle w:val="PL"/>
      </w:pPr>
      <w:r w:rsidRPr="00A27491">
        <w:t xml:space="preserve">            }</w:t>
      </w:r>
    </w:p>
    <w:p w14:paraId="165A43CC" w14:textId="77777777" w:rsidR="000C70BA" w:rsidRPr="00A27491" w:rsidRDefault="000C70BA" w:rsidP="000C70BA">
      <w:pPr>
        <w:pStyle w:val="PL"/>
      </w:pPr>
    </w:p>
    <w:p w14:paraId="1FE7B64A" w14:textId="77777777" w:rsidR="000C70BA" w:rsidRPr="00A27491" w:rsidRDefault="000C70BA" w:rsidP="000C70BA">
      <w:pPr>
        <w:pStyle w:val="H6"/>
      </w:pPr>
      <w:r w:rsidRPr="00A27491">
        <w:t>(3)</w:t>
      </w:r>
    </w:p>
    <w:p w14:paraId="1748EBCF"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A27491" w:rsidRDefault="000C70BA" w:rsidP="000C70BA">
      <w:pPr>
        <w:pStyle w:val="PL"/>
      </w:pPr>
      <w:r w:rsidRPr="00A27491">
        <w:rPr>
          <w:b/>
        </w:rPr>
        <w:t>ensure that</w:t>
      </w:r>
      <w:r w:rsidRPr="00A27491">
        <w:t xml:space="preserve"> {</w:t>
      </w:r>
    </w:p>
    <w:p w14:paraId="6AE9F01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2BAC0EBA"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02BDB8EF" w14:textId="77777777" w:rsidR="000C70BA" w:rsidRPr="00A27491" w:rsidRDefault="000C70BA" w:rsidP="000C70BA">
      <w:pPr>
        <w:pStyle w:val="PL"/>
      </w:pPr>
      <w:r w:rsidRPr="00A27491">
        <w:t xml:space="preserve">            }</w:t>
      </w:r>
    </w:p>
    <w:p w14:paraId="436C679D" w14:textId="77777777" w:rsidR="000C70BA" w:rsidRPr="00A27491" w:rsidRDefault="000C70BA" w:rsidP="000C70BA">
      <w:pPr>
        <w:pStyle w:val="PL"/>
      </w:pPr>
    </w:p>
    <w:p w14:paraId="30CFD41F" w14:textId="77777777" w:rsidR="000C70BA" w:rsidRPr="00A27491" w:rsidRDefault="000C70BA" w:rsidP="000C70BA">
      <w:pPr>
        <w:pStyle w:val="H6"/>
      </w:pPr>
      <w:r w:rsidRPr="00A27491">
        <w:t>(4)</w:t>
      </w:r>
    </w:p>
    <w:p w14:paraId="30096AD3" w14:textId="77777777" w:rsidR="000C70BA" w:rsidRPr="00A27491" w:rsidRDefault="000C70BA" w:rsidP="000C70BA">
      <w:pPr>
        <w:pStyle w:val="PL"/>
      </w:pPr>
      <w:r w:rsidRPr="00A27491">
        <w:rPr>
          <w:b/>
        </w:rPr>
        <w:t>with</w:t>
      </w:r>
      <w:r w:rsidRPr="00A27491">
        <w:t xml:space="preserve"> { UE (MCVideo Client) having an ongoing private call }</w:t>
      </w:r>
    </w:p>
    <w:p w14:paraId="7453F804" w14:textId="77777777" w:rsidR="000C70BA" w:rsidRPr="00A27491" w:rsidRDefault="000C70BA" w:rsidP="000C70BA">
      <w:pPr>
        <w:pStyle w:val="PL"/>
      </w:pPr>
      <w:r w:rsidRPr="00A27491">
        <w:rPr>
          <w:b/>
        </w:rPr>
        <w:t>ensure that</w:t>
      </w:r>
      <w:r w:rsidRPr="00A27491">
        <w:t xml:space="preserve"> {</w:t>
      </w:r>
    </w:p>
    <w:p w14:paraId="545EA9B6"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EA1997C"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288A193E" w14:textId="77777777" w:rsidR="000C70BA" w:rsidRPr="00A27491" w:rsidRDefault="000C70BA" w:rsidP="000C70BA">
      <w:pPr>
        <w:pStyle w:val="PL"/>
      </w:pPr>
      <w:r w:rsidRPr="00A27491">
        <w:t xml:space="preserve">            }</w:t>
      </w:r>
    </w:p>
    <w:p w14:paraId="54F72847" w14:textId="77777777" w:rsidR="000C70BA" w:rsidRPr="00A27491" w:rsidRDefault="000C70BA" w:rsidP="000C70BA">
      <w:pPr>
        <w:pStyle w:val="PL"/>
        <w:rPr>
          <w:b/>
        </w:rPr>
      </w:pPr>
    </w:p>
    <w:p w14:paraId="28D113F2" w14:textId="77777777" w:rsidR="000C70BA" w:rsidRPr="00A27491" w:rsidRDefault="000C70BA" w:rsidP="000C70BA">
      <w:pPr>
        <w:pStyle w:val="H6"/>
      </w:pPr>
      <w:r w:rsidRPr="00A27491">
        <w:t>7.2.2.2</w:t>
      </w:r>
      <w:r w:rsidRPr="00A27491">
        <w:tab/>
        <w:t>Conformance requirements</w:t>
      </w:r>
    </w:p>
    <w:p w14:paraId="77F6F0D2" w14:textId="77777777" w:rsidR="000C70BA" w:rsidRPr="00A27491" w:rsidRDefault="000C70BA" w:rsidP="000C70BA">
      <w:r w:rsidRPr="00A27491">
        <w:t xml:space="preserve">References: The conformance requirements covered in the current TC are specified in: </w:t>
      </w:r>
    </w:p>
    <w:p w14:paraId="5781942F" w14:textId="77777777" w:rsidR="000C70BA" w:rsidRPr="00A27491" w:rsidRDefault="000C70BA" w:rsidP="000C70BA">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1EBE7F" w14:textId="77777777" w:rsidR="000C70BA" w:rsidRPr="00A27491" w:rsidRDefault="000C70BA" w:rsidP="000C70BA">
      <w:r w:rsidRPr="00A27491">
        <w:t>[TS 24.281, clause 10.3.2.4.3.2]</w:t>
      </w:r>
    </w:p>
    <w:p w14:paraId="337EC56F" w14:textId="77777777" w:rsidR="000C70BA" w:rsidRPr="00A27491" w:rsidRDefault="000C70BA" w:rsidP="000C70BA">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21690F1D"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6759291" w14:textId="77777777" w:rsidR="000C70BA" w:rsidRPr="00A27491" w:rsidRDefault="000C70BA" w:rsidP="000C70BA">
      <w:pPr>
        <w:pStyle w:val="B1"/>
      </w:pPr>
      <w:r w:rsidRPr="00A27491">
        <w:t>2)</w:t>
      </w:r>
      <w:r w:rsidRPr="00A27491">
        <w:tab/>
        <w:t>shall set the stored current call type to "PRIVATE CALL";</w:t>
      </w:r>
    </w:p>
    <w:p w14:paraId="7784A60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36E172B1" w14:textId="77777777" w:rsidR="000C70BA" w:rsidRPr="00A27491" w:rsidRDefault="000C70BA" w:rsidP="000C70BA">
      <w:pPr>
        <w:pStyle w:val="B1"/>
      </w:pPr>
      <w:r w:rsidRPr="00A27491">
        <w:t>4)</w:t>
      </w:r>
      <w:r w:rsidRPr="00A27491">
        <w:tab/>
        <w:t>shall store the MCVideo user ID of the caller IE in the received PRIVATE CALL SETUP REQUEST message as caller ID;</w:t>
      </w:r>
    </w:p>
    <w:p w14:paraId="01F9D3BC" w14:textId="77777777" w:rsidR="000C70BA" w:rsidRPr="00A27491" w:rsidRDefault="000C70BA" w:rsidP="000C70BA">
      <w:pPr>
        <w:pStyle w:val="B1"/>
      </w:pPr>
      <w:r w:rsidRPr="00A27491">
        <w:t>5)</w:t>
      </w:r>
      <w:r w:rsidRPr="00A27491">
        <w:tab/>
        <w:t>shall store own MCVideo user ID as callee ID;</w:t>
      </w:r>
    </w:p>
    <w:p w14:paraId="683C8832" w14:textId="77777777" w:rsidR="000C70BA" w:rsidRPr="00A27491" w:rsidRDefault="000C70BA" w:rsidP="000C70BA">
      <w:pPr>
        <w:pStyle w:val="B1"/>
      </w:pPr>
      <w:r w:rsidRPr="00A27491">
        <w:t>6)</w:t>
      </w:r>
      <w:r w:rsidRPr="00A27491">
        <w:tab/>
        <w:t>if the SDP offer contains an "a=key-mgmt" attribute field with a "mikey" attribute value containing a MIKEY-SAKKE I_MESSAGE:</w:t>
      </w:r>
    </w:p>
    <w:p w14:paraId="7541C925"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77CE7F42" w14:textId="77777777" w:rsidR="000C70BA" w:rsidRPr="00A27491" w:rsidRDefault="000C70BA" w:rsidP="000C70BA">
      <w:pPr>
        <w:pStyle w:val="B2"/>
      </w:pPr>
      <w:r w:rsidRPr="00A27491">
        <w:t>b)</w:t>
      </w:r>
      <w:r w:rsidRPr="00A27491">
        <w:tab/>
        <w:t>shall convert the MCVideo ID to a UID as described in 3GPP TS 33.180 [8];</w:t>
      </w:r>
    </w:p>
    <w:p w14:paraId="47F4F9B1"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1C1BD8BD" w14:textId="77777777" w:rsidR="000C70BA" w:rsidRPr="00A27491" w:rsidRDefault="000C70BA" w:rsidP="000C70BA">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7356918A"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5B1A54E4"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C378F1D" w14:textId="77777777" w:rsidR="000C70BA" w:rsidRPr="00A27491" w:rsidRDefault="000C70BA" w:rsidP="000C70BA">
      <w:pPr>
        <w:pStyle w:val="B3"/>
      </w:pPr>
      <w:r w:rsidRPr="00A27491">
        <w:t>iii)</w:t>
      </w:r>
      <w:r w:rsidRPr="00A27491">
        <w:tab/>
        <w:t>shall set the MCVideo user ID of the callee IE with the stored callee ID;</w:t>
      </w:r>
    </w:p>
    <w:p w14:paraId="1A7A0EA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5791ACBB"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A9C7062" w14:textId="77777777" w:rsidR="000C70BA" w:rsidRPr="00A27491" w:rsidRDefault="000C70BA" w:rsidP="000C70BA">
      <w:pPr>
        <w:pStyle w:val="B3"/>
        <w:rPr>
          <w:lang w:eastAsia="ko-KR"/>
        </w:rPr>
      </w:pPr>
      <w:r w:rsidRPr="00A27491">
        <w:rPr>
          <w:lang w:eastAsia="ko-KR"/>
        </w:rPr>
        <w:t>vi)</w:t>
      </w:r>
      <w:r w:rsidRPr="00A27491">
        <w:rPr>
          <w:lang w:eastAsia="ko-KR"/>
        </w:rPr>
        <w:tab/>
        <w:t>shall remain in the current state;</w:t>
      </w:r>
    </w:p>
    <w:p w14:paraId="2E90090A"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w:t>
      </w:r>
      <w:r w:rsidRPr="00A27491">
        <w:t>the signature was successful:</w:t>
      </w:r>
    </w:p>
    <w:p w14:paraId="66B78944"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2A19DE3B" w14:textId="77777777" w:rsidR="000C70BA" w:rsidRPr="00A27491" w:rsidRDefault="000C70BA" w:rsidP="000C70BA">
      <w:pPr>
        <w:pStyle w:val="B3"/>
      </w:pPr>
      <w:r w:rsidRPr="00A27491">
        <w:t>ii)</w:t>
      </w:r>
      <w:r w:rsidRPr="00A27491">
        <w:tab/>
        <w:t>shall extract the PCK-ID, from the payload as specified in 3GPP TS 33.180 [8];</w:t>
      </w:r>
    </w:p>
    <w:p w14:paraId="3D6F3FD2" w14:textId="77777777" w:rsidR="000C70BA" w:rsidRPr="00A27491" w:rsidRDefault="000C70BA" w:rsidP="000C70BA">
      <w:pPr>
        <w:pStyle w:val="B3"/>
      </w:pPr>
      <w:r w:rsidRPr="00A27491">
        <w:t>iii)</w:t>
      </w:r>
      <w:r w:rsidRPr="00A27491">
        <w:tab/>
        <w:t>shall generate and store answer SDP based on received SDP offer IE in PRIVATE CALL SETUP REQUEST message, as defined in clause 10.3.1.1.2;</w:t>
      </w:r>
    </w:p>
    <w:p w14:paraId="6FF03294"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6CD1490E" w14:textId="77777777" w:rsidR="000C70BA" w:rsidRPr="00A27491" w:rsidRDefault="000C70BA" w:rsidP="000C70BA">
      <w:pPr>
        <w:pStyle w:val="B4"/>
      </w:pPr>
      <w:r w:rsidRPr="00A27491">
        <w:t>A)</w:t>
      </w:r>
      <w:r w:rsidRPr="00A27491">
        <w:tab/>
        <w:t>shall set the Call identifier IE to the stored call identifier; and</w:t>
      </w:r>
    </w:p>
    <w:p w14:paraId="33EC9081" w14:textId="77777777" w:rsidR="000C70BA" w:rsidRPr="00A27491" w:rsidRDefault="000C70BA" w:rsidP="000C70BA">
      <w:pPr>
        <w:pStyle w:val="B4"/>
      </w:pPr>
      <w:r w:rsidRPr="00A27491">
        <w:t>B)</w:t>
      </w:r>
      <w:r w:rsidRPr="00A27491">
        <w:tab/>
        <w:t>shall set the MCVideo user ID of the caller IE with stored caller ID.</w:t>
      </w:r>
    </w:p>
    <w:p w14:paraId="1570666E" w14:textId="77777777" w:rsidR="000C70BA" w:rsidRPr="00A27491" w:rsidRDefault="000C70BA" w:rsidP="000C70BA">
      <w:pPr>
        <w:pStyle w:val="B4"/>
      </w:pPr>
      <w:r w:rsidRPr="00A27491">
        <w:t>C)</w:t>
      </w:r>
      <w:r w:rsidRPr="00A27491">
        <w:tab/>
        <w:t>shall set the MCVideo user ID of the callee IE with stored callee ID; and</w:t>
      </w:r>
    </w:p>
    <w:p w14:paraId="14163AF8" w14:textId="77777777" w:rsidR="000C70BA" w:rsidRPr="00A27491" w:rsidRDefault="000C70BA" w:rsidP="000C70BA">
      <w:pPr>
        <w:pStyle w:val="B4"/>
      </w:pPr>
      <w:r w:rsidRPr="00A27491">
        <w:t>D)</w:t>
      </w:r>
      <w:r w:rsidRPr="00A27491">
        <w:tab/>
        <w:t>shall set the SDP answer IE with the stored answer SDP;</w:t>
      </w:r>
    </w:p>
    <w:p w14:paraId="33E0E7A1" w14:textId="77777777" w:rsidR="000C70BA" w:rsidRPr="00A27491" w:rsidRDefault="000C70BA" w:rsidP="000C70BA">
      <w:pPr>
        <w:pStyle w:val="B3"/>
      </w:pPr>
      <w:r w:rsidRPr="00A27491">
        <w:t>v)</w:t>
      </w:r>
      <w:r w:rsidRPr="00A27491">
        <w:tab/>
        <w:t>shall send PRIVATE CALL ACCEPT message in response to the request message according to rules and procedures as specified in clause 10.3.1.1.1;</w:t>
      </w:r>
    </w:p>
    <w:p w14:paraId="5622D36B" w14:textId="77777777" w:rsidR="000C70BA" w:rsidRPr="00A27491" w:rsidRDefault="000C70BA" w:rsidP="000C70BA">
      <w:pPr>
        <w:pStyle w:val="B3"/>
      </w:pPr>
      <w:r w:rsidRPr="00A27491">
        <w:t>vi)</w:t>
      </w:r>
      <w:r w:rsidRPr="00A27491">
        <w:tab/>
        <w:t>shall establish a media session based on the SDP body of the stored answer SDP;</w:t>
      </w:r>
    </w:p>
    <w:p w14:paraId="11159819" w14:textId="77777777" w:rsidR="000C70BA" w:rsidRPr="00A27491" w:rsidRDefault="000C70BA" w:rsidP="000C70BA">
      <w:pPr>
        <w:pStyle w:val="B3"/>
      </w:pPr>
      <w:r w:rsidRPr="00A27491">
        <w:t>vii)</w:t>
      </w:r>
      <w:r w:rsidRPr="00A27491">
        <w:tab/>
        <w:t>shall initialize the counter CFP4 with value set to 1;</w:t>
      </w:r>
    </w:p>
    <w:p w14:paraId="0478C3F6" w14:textId="77777777" w:rsidR="000C70BA" w:rsidRPr="00A27491" w:rsidRDefault="000C70BA" w:rsidP="000C70BA">
      <w:pPr>
        <w:pStyle w:val="B3"/>
      </w:pPr>
      <w:r w:rsidRPr="00A27491">
        <w:t>viii)</w:t>
      </w:r>
      <w:r w:rsidRPr="00A27491">
        <w:tab/>
        <w:t>shall start timer TFP4 (private call accept retransmission); and</w:t>
      </w:r>
    </w:p>
    <w:p w14:paraId="280275C8" w14:textId="77777777" w:rsidR="000C70BA" w:rsidRPr="00A27491" w:rsidRDefault="000C70BA" w:rsidP="000C70BA">
      <w:pPr>
        <w:pStyle w:val="B3"/>
      </w:pPr>
      <w:r w:rsidRPr="00A27491">
        <w:t>ix)</w:t>
      </w:r>
      <w:r w:rsidRPr="00A27491">
        <w:tab/>
        <w:t>shall enter the "P5: pending" state; and</w:t>
      </w:r>
    </w:p>
    <w:p w14:paraId="016D4317"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57B37D21" w14:textId="77777777" w:rsidR="000C70BA" w:rsidRPr="00A27491" w:rsidRDefault="000C70BA" w:rsidP="000C70BA">
      <w:pPr>
        <w:pStyle w:val="B1"/>
      </w:pPr>
      <w:r w:rsidRPr="00A27491">
        <w:t>7)</w:t>
      </w:r>
      <w:r w:rsidRPr="00A27491">
        <w:tab/>
        <w:t>if the SDP offer does not contain an "a=key-mgmt" attribute, the MCVideo client:</w:t>
      </w:r>
    </w:p>
    <w:p w14:paraId="1BD4488A"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39EF8424" w14:textId="77777777" w:rsidR="000C70BA" w:rsidRPr="00A27491" w:rsidRDefault="000C70BA" w:rsidP="000C70BA">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4AD20C9"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70CF9256" w14:textId="77777777" w:rsidR="000C70BA" w:rsidRPr="00A27491" w:rsidRDefault="000C70BA" w:rsidP="000C70BA">
      <w:pPr>
        <w:pStyle w:val="B3"/>
        <w:rPr>
          <w:lang w:eastAsia="ko-KR"/>
        </w:rPr>
      </w:pPr>
      <w:r w:rsidRPr="00A27491">
        <w:rPr>
          <w:lang w:eastAsia="ko-KR"/>
        </w:rPr>
        <w:t>ii)</w:t>
      </w:r>
      <w:r w:rsidRPr="00A27491">
        <w:rPr>
          <w:lang w:eastAsia="ko-KR"/>
        </w:rPr>
        <w:tab/>
        <w:t>shall set the MCVideo user ID of the caller IE with stored caller ID.</w:t>
      </w:r>
    </w:p>
    <w:p w14:paraId="662DECD8" w14:textId="77777777" w:rsidR="000C70BA" w:rsidRPr="00A27491" w:rsidRDefault="000C70BA" w:rsidP="000C70BA">
      <w:pPr>
        <w:pStyle w:val="B3"/>
      </w:pPr>
      <w:r w:rsidRPr="00A27491">
        <w:t>iii)</w:t>
      </w:r>
      <w:r w:rsidRPr="00A27491">
        <w:tab/>
        <w:t>shall set the MCVideo user ID of the callee IE with stored callee ID; and</w:t>
      </w:r>
    </w:p>
    <w:p w14:paraId="0AE40133" w14:textId="77777777" w:rsidR="000C70BA" w:rsidRPr="00A27491" w:rsidRDefault="000C70BA" w:rsidP="000C70BA">
      <w:pPr>
        <w:pStyle w:val="B3"/>
      </w:pPr>
      <w:r w:rsidRPr="00A27491">
        <w:t>iv)</w:t>
      </w:r>
      <w:r w:rsidRPr="00A27491">
        <w:tab/>
        <w:t>shall set the SDP answer IE with the stored answer SDP;</w:t>
      </w:r>
    </w:p>
    <w:p w14:paraId="680EB620" w14:textId="77777777" w:rsidR="000C70BA" w:rsidRPr="00A27491" w:rsidRDefault="000C70BA" w:rsidP="000C70BA">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76DD719" w14:textId="77777777" w:rsidR="000C70BA" w:rsidRPr="00A27491" w:rsidRDefault="000C70BA" w:rsidP="000C70BA">
      <w:pPr>
        <w:pStyle w:val="B2"/>
      </w:pPr>
      <w:r w:rsidRPr="00A27491">
        <w:t>d)</w:t>
      </w:r>
      <w:r w:rsidRPr="00A27491">
        <w:tab/>
        <w:t>shall establish a media session based on the SDP body of the stored answer SDP;</w:t>
      </w:r>
    </w:p>
    <w:p w14:paraId="6BE19C04" w14:textId="77777777" w:rsidR="000C70BA" w:rsidRPr="00A27491" w:rsidRDefault="000C70BA" w:rsidP="000C70BA">
      <w:pPr>
        <w:pStyle w:val="B2"/>
      </w:pPr>
      <w:r w:rsidRPr="00A27491">
        <w:t>e)</w:t>
      </w:r>
      <w:r w:rsidRPr="00A27491">
        <w:tab/>
        <w:t>shall initialize the counter CFP4 with value set to 1;</w:t>
      </w:r>
    </w:p>
    <w:p w14:paraId="492B3FA9" w14:textId="77777777" w:rsidR="000C70BA" w:rsidRPr="00A27491" w:rsidRDefault="000C70BA" w:rsidP="000C70BA">
      <w:pPr>
        <w:pStyle w:val="B2"/>
      </w:pPr>
      <w:r w:rsidRPr="00A27491">
        <w:t>f)</w:t>
      </w:r>
      <w:r w:rsidRPr="00A27491">
        <w:tab/>
        <w:t>shall start timer TFP4 (private call accept retransmission); and</w:t>
      </w:r>
    </w:p>
    <w:p w14:paraId="1B361A20" w14:textId="77777777" w:rsidR="000C70BA" w:rsidRPr="00A27491" w:rsidRDefault="000C70BA" w:rsidP="000C70BA">
      <w:pPr>
        <w:pStyle w:val="B2"/>
      </w:pPr>
      <w:r w:rsidRPr="00A27491">
        <w:t>g)</w:t>
      </w:r>
      <w:r w:rsidRPr="00A27491">
        <w:tab/>
        <w:t>shall enter the "P5: pending" state.</w:t>
      </w:r>
    </w:p>
    <w:p w14:paraId="05950E67" w14:textId="77777777" w:rsidR="000C70BA" w:rsidRPr="00A27491" w:rsidRDefault="000C70BA" w:rsidP="000C70BA">
      <w:r w:rsidRPr="00A27491">
        <w:t>[TS 24.281, clause 10.3.2.4.3.4]</w:t>
      </w:r>
    </w:p>
    <w:p w14:paraId="4256318D"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7FB7C789" w14:textId="77777777" w:rsidR="000C70BA" w:rsidRPr="00A27491" w:rsidRDefault="000C70BA" w:rsidP="000C70BA">
      <w:pPr>
        <w:pStyle w:val="B1"/>
      </w:pPr>
      <w:r w:rsidRPr="00A27491">
        <w:t>1)</w:t>
      </w:r>
      <w:r w:rsidRPr="00A27491">
        <w:tab/>
        <w:t>shall stop timer TFP4 (private call accept retransmission);</w:t>
      </w:r>
    </w:p>
    <w:p w14:paraId="486EC064" w14:textId="77777777" w:rsidR="000C70BA" w:rsidRPr="00A27491" w:rsidRDefault="000C70BA" w:rsidP="000C70BA">
      <w:pPr>
        <w:pStyle w:val="B1"/>
        <w:rPr>
          <w:lang w:eastAsia="ko-KR"/>
        </w:rPr>
      </w:pPr>
      <w:r w:rsidRPr="00A27491">
        <w:rPr>
          <w:lang w:eastAsia="ko-KR"/>
        </w:rPr>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5BD78C4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772D525C"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20BD9A12" w14:textId="77777777" w:rsidR="000C70BA" w:rsidRPr="00A27491" w:rsidRDefault="000C70BA" w:rsidP="000C70BA">
      <w:r w:rsidRPr="00A27491">
        <w:t>[TS 24.281, clause 10.3.2.4.5.4]</w:t>
      </w:r>
    </w:p>
    <w:p w14:paraId="24CC67C0"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0B507F7"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BFF790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22D3DE43"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5027174" w14:textId="77777777" w:rsidR="000C70BA" w:rsidRPr="00A27491" w:rsidRDefault="000C70BA" w:rsidP="000C70BA">
      <w:pPr>
        <w:pStyle w:val="B2"/>
      </w:pPr>
      <w:r w:rsidRPr="00A27491">
        <w:t>c)</w:t>
      </w:r>
      <w:r w:rsidRPr="00A27491">
        <w:tab/>
        <w:t>shall set the MCVideo user ID of the callee IE with the stored callee ID.</w:t>
      </w:r>
    </w:p>
    <w:p w14:paraId="39C7431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2C648113" w14:textId="77777777" w:rsidR="000C70BA" w:rsidRPr="00A27491" w:rsidRDefault="000C70BA" w:rsidP="000C70BA">
      <w:pPr>
        <w:pStyle w:val="B1"/>
      </w:pPr>
      <w:r w:rsidRPr="00A27491">
        <w:t>3)</w:t>
      </w:r>
      <w:r w:rsidRPr="00A27491">
        <w:tab/>
        <w:t>shall terminate the media session for private call;</w:t>
      </w:r>
    </w:p>
    <w:p w14:paraId="26B87B96"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0E6A007D" w14:textId="77777777" w:rsidR="000C70BA" w:rsidRPr="00A27491" w:rsidRDefault="000C70BA" w:rsidP="000C70BA">
      <w:pPr>
        <w:pStyle w:val="B1"/>
      </w:pPr>
      <w:r w:rsidRPr="00A27491">
        <w:t>5)</w:t>
      </w:r>
      <w:r w:rsidRPr="00A27491">
        <w:tab/>
        <w:t>shall enter the "P1: ignoring same call id" state.</w:t>
      </w:r>
    </w:p>
    <w:p w14:paraId="13A16A78" w14:textId="77777777" w:rsidR="000C70BA" w:rsidRPr="00A27491" w:rsidRDefault="000C70BA" w:rsidP="000C70BA">
      <w:r w:rsidRPr="00A27491">
        <w:t>[TS 24.281, clause 10.3.2.4.5.7]</w:t>
      </w:r>
    </w:p>
    <w:p w14:paraId="327E33C5"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2E94CC8E" w14:textId="77777777" w:rsidR="000C70BA" w:rsidRPr="00A27491" w:rsidRDefault="000C70BA" w:rsidP="000C70BA">
      <w:pPr>
        <w:pStyle w:val="B1"/>
      </w:pPr>
      <w:r w:rsidRPr="00A27491">
        <w:t>1)</w:t>
      </w:r>
      <w:r w:rsidRPr="00A27491">
        <w:tab/>
        <w:t>shall clear the stored call identifier; and</w:t>
      </w:r>
    </w:p>
    <w:p w14:paraId="1D78421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98B8841" w14:textId="77777777" w:rsidR="000C70BA" w:rsidRPr="00A27491" w:rsidRDefault="000C70BA" w:rsidP="000C70BA">
      <w:r w:rsidRPr="00A27491">
        <w:t>[TS 24.581, clause 7.2.3.2.4]</w:t>
      </w:r>
    </w:p>
    <w:p w14:paraId="68F6E5AD"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62D6034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7497890" w14:textId="77777777" w:rsidR="000C70BA" w:rsidRPr="00A27491" w:rsidRDefault="000C70BA" w:rsidP="000C70BA">
      <w:pPr>
        <w:pStyle w:val="B1"/>
      </w:pPr>
      <w:r w:rsidRPr="00A27491">
        <w:t>2.</w:t>
      </w:r>
      <w:r w:rsidRPr="00A27491">
        <w:tab/>
        <w:t>shall start timer T203(End of RTP media); and</w:t>
      </w:r>
    </w:p>
    <w:p w14:paraId="68A3131D"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53212177" w14:textId="77777777" w:rsidR="000C70BA" w:rsidRPr="00A27491" w:rsidRDefault="000C70BA" w:rsidP="000C70BA">
      <w:r w:rsidRPr="00A27491">
        <w:t>[TS 24.581, clause 7.2.3.4.2]</w:t>
      </w:r>
    </w:p>
    <w:p w14:paraId="390DBB9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EE20570"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FF79060"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776A81E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4C072CC6"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A4D9374"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1D1E95B8"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39627FB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12CB9C4E" w14:textId="77777777" w:rsidR="000C70BA" w:rsidRPr="00A27491" w:rsidRDefault="000C70BA" w:rsidP="000C70BA">
      <w:r w:rsidRPr="00A27491">
        <w:t>[TS 24.581, clause 7.2.3.7.8]</w:t>
      </w:r>
    </w:p>
    <w:p w14:paraId="28380E9D"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95724F"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54EE8F0" w14:textId="77777777" w:rsidR="000C70BA" w:rsidRPr="00A27491" w:rsidRDefault="000C70BA" w:rsidP="000C70BA">
      <w:pPr>
        <w:pStyle w:val="B1"/>
      </w:pPr>
      <w:r w:rsidRPr="00A27491">
        <w:t>2.</w:t>
      </w:r>
      <w:r w:rsidRPr="00A27491">
        <w:tab/>
        <w:t>clear the stored current transmission arbitrator;</w:t>
      </w:r>
    </w:p>
    <w:p w14:paraId="7F4B076A"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7C68719A"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4DDB2A23"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6BEC7108" w14:textId="77777777" w:rsidR="000C70BA" w:rsidRPr="00A27491" w:rsidRDefault="000C70BA" w:rsidP="000C70BA">
      <w:r w:rsidRPr="00A27491">
        <w:t>[TS 24.581, clause 7.2.3.6.4]</w:t>
      </w:r>
    </w:p>
    <w:p w14:paraId="68B92475"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21B893B8" w14:textId="77777777" w:rsidR="000C70BA" w:rsidRPr="00A27491" w:rsidRDefault="000C70BA" w:rsidP="000C70BA">
      <w:pPr>
        <w:pStyle w:val="B1"/>
      </w:pPr>
      <w:r w:rsidRPr="00A27491">
        <w:t>1.</w:t>
      </w:r>
      <w:r w:rsidRPr="00A27491">
        <w:tab/>
        <w:t>shall stop timer T206 (Stop talking warning), if running;</w:t>
      </w:r>
    </w:p>
    <w:p w14:paraId="4107ACF2" w14:textId="77777777" w:rsidR="000C70BA" w:rsidRPr="00A27491" w:rsidRDefault="000C70BA" w:rsidP="000C70BA">
      <w:pPr>
        <w:pStyle w:val="B1"/>
      </w:pPr>
      <w:r w:rsidRPr="00A27491">
        <w:t>2.</w:t>
      </w:r>
      <w:r w:rsidRPr="00A27491">
        <w:tab/>
        <w:t>shall stop timer T207 (Stop talking), if running;</w:t>
      </w:r>
    </w:p>
    <w:p w14:paraId="5E82951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529F1A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CD41D30"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07097CD"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6A7C5362" w14:textId="77777777" w:rsidR="000C70BA" w:rsidRPr="00A27491" w:rsidRDefault="000C70BA" w:rsidP="000C70BA">
      <w:pPr>
        <w:pStyle w:val="H6"/>
      </w:pPr>
      <w:r w:rsidRPr="00A27491">
        <w:t>7.2.2.3</w:t>
      </w:r>
      <w:r w:rsidRPr="00A27491">
        <w:tab/>
        <w:t>Test description</w:t>
      </w:r>
    </w:p>
    <w:p w14:paraId="3E97D47B" w14:textId="77777777" w:rsidR="000C70BA" w:rsidRPr="00A27491" w:rsidRDefault="000C70BA" w:rsidP="000C70BA">
      <w:pPr>
        <w:pStyle w:val="H6"/>
      </w:pPr>
      <w:r w:rsidRPr="00A27491">
        <w:t>7.2.2.3.1</w:t>
      </w:r>
      <w:r w:rsidRPr="00A27491">
        <w:tab/>
        <w:t>Pre-test conditions</w:t>
      </w:r>
    </w:p>
    <w:p w14:paraId="61BF5284" w14:textId="77777777" w:rsidR="000C70BA" w:rsidRPr="00A27491" w:rsidRDefault="000C70BA" w:rsidP="000C70BA">
      <w:pPr>
        <w:pStyle w:val="H6"/>
      </w:pPr>
      <w:r w:rsidRPr="00A27491">
        <w:t>System Simulator:</w:t>
      </w:r>
    </w:p>
    <w:p w14:paraId="03CD7802" w14:textId="77777777" w:rsidR="000C70BA" w:rsidRPr="00A27491" w:rsidRDefault="000C70BA" w:rsidP="000C70BA">
      <w:pPr>
        <w:pStyle w:val="B1"/>
      </w:pPr>
      <w:r w:rsidRPr="00A27491">
        <w:t>-</w:t>
      </w:r>
      <w:r w:rsidRPr="00A27491">
        <w:tab/>
      </w:r>
      <w:r w:rsidRPr="00A27491">
        <w:rPr>
          <w:color w:val="000000"/>
        </w:rPr>
        <w:t>SS-UE1 (MCVideo Client)</w:t>
      </w:r>
    </w:p>
    <w:p w14:paraId="7C81A756"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5B4EFF9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A27491" w:rsidRDefault="000C70BA" w:rsidP="000C70BA">
      <w:pPr>
        <w:pStyle w:val="B1"/>
      </w:pPr>
      <w:r w:rsidRPr="00A27491">
        <w:t>-</w:t>
      </w:r>
      <w:r w:rsidRPr="00A27491">
        <w:tab/>
      </w:r>
      <w:r w:rsidRPr="00A27491">
        <w:rPr>
          <w:color w:val="000000"/>
        </w:rPr>
        <w:t>SS-NW (MCVideo server)</w:t>
      </w:r>
    </w:p>
    <w:p w14:paraId="25C86DB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188D007" w14:textId="77777777" w:rsidR="000C70BA" w:rsidRPr="00A27491" w:rsidRDefault="000C70BA" w:rsidP="000C70BA">
      <w:pPr>
        <w:pStyle w:val="H6"/>
      </w:pPr>
      <w:r w:rsidRPr="00A27491">
        <w:t>IUT:</w:t>
      </w:r>
    </w:p>
    <w:p w14:paraId="38A1644A" w14:textId="77777777" w:rsidR="000C70BA" w:rsidRPr="00A27491" w:rsidRDefault="000C70BA" w:rsidP="000C70BA">
      <w:pPr>
        <w:pStyle w:val="B1"/>
      </w:pPr>
      <w:r w:rsidRPr="00A27491">
        <w:t>-</w:t>
      </w:r>
      <w:r w:rsidRPr="00A27491">
        <w:tab/>
        <w:t>UE (MCVideo Client)</w:t>
      </w:r>
    </w:p>
    <w:p w14:paraId="22912E78" w14:textId="1CFBEE0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6B0854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A27491" w:rsidRDefault="000C70BA" w:rsidP="000C70BA">
      <w:pPr>
        <w:pStyle w:val="H6"/>
      </w:pPr>
      <w:r w:rsidRPr="00A27491">
        <w:t>Preamble:</w:t>
      </w:r>
    </w:p>
    <w:p w14:paraId="7DA60EFD" w14:textId="70C4E8B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6699FC24" w14:textId="7F8058B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3C6AD13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8E8E02D" w14:textId="77777777" w:rsidR="000C70BA" w:rsidRPr="00A27491" w:rsidRDefault="000C70BA" w:rsidP="000C70BA">
      <w:pPr>
        <w:pStyle w:val="B1"/>
      </w:pPr>
      <w:r w:rsidRPr="00A27491">
        <w:t>-</w:t>
      </w:r>
      <w:r w:rsidRPr="00A27491">
        <w:tab/>
        <w:t>The UE is switched-off.</w:t>
      </w:r>
    </w:p>
    <w:p w14:paraId="48ED1D33" w14:textId="77777777" w:rsidR="000C70BA" w:rsidRPr="00A27491" w:rsidRDefault="000C70BA" w:rsidP="000C70BA">
      <w:pPr>
        <w:pStyle w:val="B1"/>
      </w:pPr>
      <w:r w:rsidRPr="00A27491">
        <w:t>-</w:t>
      </w:r>
      <w:r w:rsidRPr="00A27491">
        <w:tab/>
        <w:t>UE States at the end of the preamble</w:t>
      </w:r>
    </w:p>
    <w:p w14:paraId="4B861B39" w14:textId="77777777" w:rsidR="000C70BA" w:rsidRPr="00A27491" w:rsidRDefault="000C70BA" w:rsidP="000C70BA">
      <w:pPr>
        <w:pStyle w:val="B2"/>
      </w:pPr>
      <w:r w:rsidRPr="00A27491">
        <w:t>-</w:t>
      </w:r>
      <w:r w:rsidRPr="00A27491">
        <w:tab/>
        <w:t>The UE is in state 'switched-off'.</w:t>
      </w:r>
    </w:p>
    <w:p w14:paraId="72CF308C" w14:textId="77777777" w:rsidR="000C70BA" w:rsidRPr="00A27491" w:rsidRDefault="000C70BA" w:rsidP="000C70BA">
      <w:pPr>
        <w:pStyle w:val="H6"/>
      </w:pPr>
      <w:r w:rsidRPr="00A27491">
        <w:t>7.2.2.3.2</w:t>
      </w:r>
      <w:r w:rsidRPr="00A27491">
        <w:tab/>
        <w:t>Test procedure sequence</w:t>
      </w:r>
    </w:p>
    <w:p w14:paraId="118658B5" w14:textId="77777777" w:rsidR="000C70BA" w:rsidRPr="00A27491" w:rsidRDefault="000C70BA" w:rsidP="000C70BA">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A27491" w:rsidRDefault="000C70BA" w:rsidP="002E3FCC">
            <w:pPr>
              <w:pStyle w:val="TAH"/>
              <w:spacing w:line="256" w:lineRule="auto"/>
            </w:pPr>
            <w:r w:rsidRPr="00A27491">
              <w:t>Verdict</w:t>
            </w:r>
          </w:p>
        </w:tc>
      </w:tr>
      <w:tr w:rsidR="000C70BA" w:rsidRPr="00A27491"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A27491" w:rsidRDefault="000C70BA" w:rsidP="002E3FCC">
            <w:pPr>
              <w:pStyle w:val="TAH"/>
              <w:spacing w:line="256" w:lineRule="auto"/>
            </w:pPr>
          </w:p>
        </w:tc>
      </w:tr>
      <w:tr w:rsidR="000C70BA" w:rsidRPr="00A27491"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A27491" w:rsidRDefault="000C70BA" w:rsidP="002E3FCC">
            <w:pPr>
              <w:pStyle w:val="TAC"/>
              <w:spacing w:line="256" w:lineRule="auto"/>
            </w:pPr>
            <w:r w:rsidRPr="00A27491">
              <w:t>-</w:t>
            </w:r>
          </w:p>
        </w:tc>
      </w:tr>
      <w:tr w:rsidR="000C70BA" w:rsidRPr="00A27491"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A27491" w:rsidRDefault="000C70BA" w:rsidP="002E3FCC">
            <w:pPr>
              <w:pStyle w:val="TAL"/>
            </w:pPr>
            <w:r w:rsidRPr="00A27491">
              <w:t>Trigger the UE to reset UTC time and location.</w:t>
            </w:r>
          </w:p>
          <w:p w14:paraId="0583B6BF" w14:textId="77777777" w:rsidR="000C70BA" w:rsidRPr="00A27491" w:rsidRDefault="000C70BA" w:rsidP="002E3FCC">
            <w:pPr>
              <w:pStyle w:val="TAL"/>
            </w:pPr>
          </w:p>
          <w:p w14:paraId="2906645A"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A27491" w:rsidRDefault="000C70BA" w:rsidP="002E3FCC">
            <w:pPr>
              <w:pStyle w:val="TAC"/>
              <w:spacing w:line="256" w:lineRule="auto"/>
            </w:pPr>
            <w:r w:rsidRPr="00A27491">
              <w:t>-</w:t>
            </w:r>
          </w:p>
        </w:tc>
      </w:tr>
      <w:tr w:rsidR="000C70BA" w:rsidRPr="00A27491"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5659D4FD" w14:textId="77777777" w:rsidR="000C70BA" w:rsidRPr="00A27491" w:rsidRDefault="000C70BA" w:rsidP="002E3FCC">
            <w:pPr>
              <w:pStyle w:val="TAL"/>
              <w:spacing w:line="256" w:lineRule="auto"/>
            </w:pPr>
          </w:p>
          <w:p w14:paraId="4F4CC58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A27491" w:rsidRDefault="000C70BA" w:rsidP="002E3FCC">
            <w:pPr>
              <w:pStyle w:val="TAC"/>
              <w:spacing w:line="256" w:lineRule="auto"/>
            </w:pPr>
            <w:r w:rsidRPr="00A27491">
              <w:t>-</w:t>
            </w:r>
          </w:p>
        </w:tc>
      </w:tr>
      <w:tr w:rsidR="000C70BA" w:rsidRPr="00A27491"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A27491" w:rsidRDefault="000C70BA" w:rsidP="002E3FCC">
            <w:pPr>
              <w:pStyle w:val="TAC"/>
              <w:spacing w:line="256" w:lineRule="auto"/>
            </w:pPr>
            <w:r w:rsidRPr="00A27491">
              <w:t>-</w:t>
            </w:r>
          </w:p>
        </w:tc>
      </w:tr>
      <w:tr w:rsidR="000C70BA" w:rsidRPr="00A27491"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A27491" w:rsidRDefault="000C70BA" w:rsidP="002E3FCC">
            <w:pPr>
              <w:pStyle w:val="TAC"/>
              <w:spacing w:line="256" w:lineRule="auto"/>
            </w:pPr>
            <w:r w:rsidRPr="00A27491">
              <w:t>-</w:t>
            </w:r>
          </w:p>
        </w:tc>
      </w:tr>
      <w:tr w:rsidR="000C70BA" w:rsidRPr="00A27491"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A27491" w:rsidRDefault="000C70BA" w:rsidP="002E3FCC">
            <w:pPr>
              <w:pStyle w:val="TAC"/>
              <w:spacing w:line="256" w:lineRule="auto"/>
            </w:pPr>
            <w:r w:rsidRPr="00A27491">
              <w:t>P</w:t>
            </w:r>
          </w:p>
        </w:tc>
      </w:tr>
      <w:tr w:rsidR="000C70BA" w:rsidRPr="00A27491"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A27491" w:rsidRDefault="000C70BA" w:rsidP="002E3FCC">
            <w:pPr>
              <w:pStyle w:val="TAC"/>
              <w:spacing w:line="256" w:lineRule="auto"/>
            </w:pPr>
            <w:r w:rsidRPr="00A27491">
              <w:t>-</w:t>
            </w:r>
          </w:p>
        </w:tc>
      </w:tr>
      <w:tr w:rsidR="000C70BA" w:rsidRPr="00A27491"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A27491" w:rsidRDefault="000C70BA" w:rsidP="002E3FCC">
            <w:pPr>
              <w:pStyle w:val="TAC"/>
              <w:spacing w:line="256" w:lineRule="auto"/>
            </w:pPr>
            <w:r w:rsidRPr="00A27491">
              <w:t>-</w:t>
            </w:r>
          </w:p>
        </w:tc>
      </w:tr>
      <w:tr w:rsidR="000C70BA" w:rsidRPr="00A27491"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A27491" w:rsidRDefault="000C70BA" w:rsidP="002E3FCC">
            <w:pPr>
              <w:pStyle w:val="TAL"/>
              <w:spacing w:line="256" w:lineRule="auto"/>
            </w:pPr>
            <w:r w:rsidRPr="00A27491">
              <w:t>Make the MCVideo User press the PTT button requesting permission to talk.</w:t>
            </w:r>
          </w:p>
          <w:p w14:paraId="016797D0"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A27491" w:rsidRDefault="000C70BA" w:rsidP="002E3FCC">
            <w:pPr>
              <w:pStyle w:val="TAC"/>
              <w:spacing w:line="256" w:lineRule="auto"/>
            </w:pPr>
            <w:r w:rsidRPr="00A27491">
              <w:t>-</w:t>
            </w:r>
          </w:p>
        </w:tc>
      </w:tr>
      <w:tr w:rsidR="000C70BA" w:rsidRPr="00A27491"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A27491" w:rsidRDefault="000C70BA" w:rsidP="002E3FCC">
            <w:pPr>
              <w:pStyle w:val="TAC"/>
              <w:spacing w:line="256" w:lineRule="auto"/>
            </w:pPr>
            <w:r w:rsidRPr="00A27491">
              <w:t>P</w:t>
            </w:r>
          </w:p>
        </w:tc>
      </w:tr>
      <w:tr w:rsidR="000C70BA" w:rsidRPr="00A27491"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A27491" w:rsidRDefault="000C70BA" w:rsidP="002E3FCC">
            <w:pPr>
              <w:pStyle w:val="TAC"/>
              <w:spacing w:line="256" w:lineRule="auto"/>
            </w:pPr>
            <w:r w:rsidRPr="00A27491">
              <w:t>-</w:t>
            </w:r>
          </w:p>
        </w:tc>
      </w:tr>
      <w:tr w:rsidR="000C70BA" w:rsidRPr="00A27491"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A27491" w:rsidRDefault="000C70BA" w:rsidP="002E3FCC">
            <w:pPr>
              <w:pStyle w:val="TAL"/>
              <w:spacing w:line="256" w:lineRule="auto"/>
            </w:pPr>
            <w:r w:rsidRPr="00A27491">
              <w:t>Make the MCVideo User release transmission control.</w:t>
            </w:r>
          </w:p>
          <w:p w14:paraId="0D4739D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A27491" w:rsidRDefault="000C70BA" w:rsidP="002E3FCC">
            <w:pPr>
              <w:pStyle w:val="TAC"/>
              <w:spacing w:line="256" w:lineRule="auto"/>
            </w:pPr>
            <w:r w:rsidRPr="00A27491">
              <w:t>-</w:t>
            </w:r>
          </w:p>
        </w:tc>
      </w:tr>
      <w:tr w:rsidR="000C70BA" w:rsidRPr="00A27491"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A27491" w:rsidRDefault="000C70BA" w:rsidP="002E3FCC">
            <w:pPr>
              <w:pStyle w:val="TAC"/>
              <w:spacing w:line="256" w:lineRule="auto"/>
            </w:pPr>
            <w:r w:rsidRPr="00A27491">
              <w:t>P</w:t>
            </w:r>
          </w:p>
        </w:tc>
      </w:tr>
      <w:tr w:rsidR="000C70BA" w:rsidRPr="00A27491"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A27491" w:rsidRDefault="000C70BA" w:rsidP="002E3FCC">
            <w:pPr>
              <w:pStyle w:val="TAC"/>
              <w:spacing w:line="256" w:lineRule="auto"/>
            </w:pPr>
            <w:r w:rsidRPr="00A27491">
              <w:t>-</w:t>
            </w:r>
          </w:p>
        </w:tc>
      </w:tr>
      <w:tr w:rsidR="000C70BA" w:rsidRPr="00A27491"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A27491" w:rsidRDefault="000C70BA" w:rsidP="002E3FCC">
            <w:pPr>
              <w:pStyle w:val="TAC"/>
              <w:spacing w:line="256" w:lineRule="auto"/>
            </w:pPr>
            <w:r w:rsidRPr="00A27491">
              <w:t>P</w:t>
            </w:r>
          </w:p>
        </w:tc>
      </w:tr>
      <w:tr w:rsidR="000C70BA" w:rsidRPr="00A27491"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A27491" w:rsidRDefault="000C70BA" w:rsidP="002E3FCC">
            <w:pPr>
              <w:pStyle w:val="TAC"/>
              <w:spacing w:line="256" w:lineRule="auto"/>
            </w:pPr>
            <w:r w:rsidRPr="00A27491">
              <w:t>-</w:t>
            </w:r>
          </w:p>
        </w:tc>
      </w:tr>
      <w:tr w:rsidR="000C70BA" w:rsidRPr="00A27491"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1001DBC" w14:textId="77777777" w:rsidR="000C70BA" w:rsidRPr="00A27491" w:rsidRDefault="000C70BA" w:rsidP="000C70BA"/>
    <w:p w14:paraId="4C817270" w14:textId="77777777" w:rsidR="000C70BA" w:rsidRPr="00A27491" w:rsidRDefault="000C70BA" w:rsidP="000C70BA">
      <w:pPr>
        <w:pStyle w:val="H6"/>
        <w:rPr>
          <w:lang w:eastAsia="ko-KR"/>
        </w:rPr>
      </w:pPr>
      <w:r w:rsidRPr="00A27491">
        <w:t>7.2.2.3.3</w:t>
      </w:r>
      <w:r w:rsidRPr="00A27491">
        <w:tab/>
        <w:t>Specific message contents</w:t>
      </w:r>
    </w:p>
    <w:p w14:paraId="1D1014EC" w14:textId="77777777" w:rsidR="000C70BA" w:rsidRPr="00A27491" w:rsidRDefault="000C70BA" w:rsidP="000C70BA">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A27491" w:rsidRDefault="000C70BA" w:rsidP="002E3FCC">
            <w:pPr>
              <w:pStyle w:val="TAH"/>
              <w:spacing w:line="256" w:lineRule="auto"/>
            </w:pPr>
            <w:r w:rsidRPr="00A27491">
              <w:t>Condition</w:t>
            </w:r>
          </w:p>
        </w:tc>
      </w:tr>
      <w:tr w:rsidR="000C70BA" w:rsidRPr="00A27491"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A27491" w:rsidRDefault="000C70BA" w:rsidP="002E3FCC">
            <w:pPr>
              <w:pStyle w:val="TAL"/>
              <w:spacing w:line="256" w:lineRule="auto"/>
            </w:pPr>
          </w:p>
        </w:tc>
      </w:tr>
      <w:tr w:rsidR="000C70BA" w:rsidRPr="00A27491"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A27491" w:rsidRDefault="000C70BA" w:rsidP="002E3FCC">
            <w:pPr>
              <w:pStyle w:val="TAL"/>
              <w:spacing w:line="256" w:lineRule="auto"/>
            </w:pPr>
          </w:p>
        </w:tc>
      </w:tr>
      <w:tr w:rsidR="000C70BA" w:rsidRPr="00A27491"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A27491" w:rsidRDefault="000C70BA" w:rsidP="002E3FCC">
            <w:pPr>
              <w:pStyle w:val="TAL"/>
              <w:spacing w:line="256" w:lineRule="auto"/>
            </w:pPr>
          </w:p>
        </w:tc>
      </w:tr>
    </w:tbl>
    <w:p w14:paraId="214674AC" w14:textId="77777777" w:rsidR="000C70BA" w:rsidRPr="00A27491" w:rsidRDefault="000C70BA" w:rsidP="000C70BA"/>
    <w:p w14:paraId="26F6B8F0" w14:textId="77777777" w:rsidR="000C70BA" w:rsidRPr="00A27491" w:rsidRDefault="000C70BA" w:rsidP="000C70BA">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A27491" w:rsidRDefault="000C70BA" w:rsidP="002E3FCC">
            <w:pPr>
              <w:pStyle w:val="TAH"/>
              <w:spacing w:line="256" w:lineRule="auto"/>
            </w:pPr>
            <w:r w:rsidRPr="00A27491">
              <w:t>Condition</w:t>
            </w:r>
          </w:p>
        </w:tc>
      </w:tr>
      <w:tr w:rsidR="000C70BA" w:rsidRPr="00A27491"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A27491" w:rsidRDefault="000C70BA" w:rsidP="002E3FCC">
            <w:pPr>
              <w:pStyle w:val="TAL"/>
              <w:spacing w:line="256" w:lineRule="auto"/>
            </w:pPr>
          </w:p>
        </w:tc>
      </w:tr>
      <w:tr w:rsidR="000C70BA" w:rsidRPr="00A27491"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A27491" w:rsidRDefault="000C70BA" w:rsidP="002E3FCC">
            <w:pPr>
              <w:pStyle w:val="TAL"/>
              <w:spacing w:line="256" w:lineRule="auto"/>
            </w:pPr>
          </w:p>
        </w:tc>
      </w:tr>
      <w:tr w:rsidR="000C70BA" w:rsidRPr="00A27491"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A27491" w:rsidRDefault="000C70BA" w:rsidP="002E3FCC">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A27491" w:rsidRDefault="000C70BA" w:rsidP="002E3FCC">
            <w:pPr>
              <w:pStyle w:val="TAL"/>
              <w:rPr>
                <w:rFonts w:eastAsia="MS PGothic"/>
              </w:rPr>
            </w:pPr>
            <w:r w:rsidRPr="00A27491">
              <w:t xml:space="preserve">As described in TS </w:t>
            </w:r>
            <w:r w:rsidR="00960759">
              <w:t>37.579</w:t>
            </w:r>
            <w:r w:rsidRPr="00A27491">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A27491" w:rsidRDefault="000C70BA" w:rsidP="002E3FCC">
            <w:pPr>
              <w:pStyle w:val="TAL"/>
              <w:spacing w:line="256" w:lineRule="auto"/>
            </w:pPr>
          </w:p>
        </w:tc>
      </w:tr>
    </w:tbl>
    <w:p w14:paraId="66D98719" w14:textId="77777777" w:rsidR="000C70BA" w:rsidRPr="00A27491" w:rsidRDefault="000C70BA" w:rsidP="000C70BA"/>
    <w:p w14:paraId="4220C2A4" w14:textId="77777777" w:rsidR="000C70BA" w:rsidRPr="00A27491" w:rsidRDefault="000C70BA" w:rsidP="000C70BA">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A27491" w:rsidRDefault="000C70BA" w:rsidP="002E3FCC">
            <w:pPr>
              <w:pStyle w:val="TAH"/>
              <w:spacing w:line="256" w:lineRule="auto"/>
            </w:pPr>
            <w:r w:rsidRPr="00A27491">
              <w:t>Condition</w:t>
            </w:r>
          </w:p>
        </w:tc>
      </w:tr>
      <w:tr w:rsidR="000C70BA" w:rsidRPr="00A27491"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A27491" w:rsidRDefault="000C70BA" w:rsidP="002E3FCC">
            <w:pPr>
              <w:pStyle w:val="TAL"/>
              <w:spacing w:line="256" w:lineRule="auto"/>
            </w:pPr>
          </w:p>
        </w:tc>
      </w:tr>
      <w:tr w:rsidR="000C70BA" w:rsidRPr="00A27491"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A27491" w:rsidRDefault="000C70BA" w:rsidP="002E3FCC">
            <w:pPr>
              <w:pStyle w:val="TAL"/>
              <w:spacing w:line="256" w:lineRule="auto"/>
            </w:pPr>
          </w:p>
        </w:tc>
      </w:tr>
    </w:tbl>
    <w:p w14:paraId="76BF3824" w14:textId="77777777" w:rsidR="000C70BA" w:rsidRPr="00A27491" w:rsidRDefault="000C70BA" w:rsidP="000C70BA"/>
    <w:p w14:paraId="20D9BC15" w14:textId="77777777" w:rsidR="000C70BA" w:rsidRPr="00A27491" w:rsidRDefault="000C70BA" w:rsidP="000C70BA">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A27491" w:rsidRDefault="000C70BA" w:rsidP="002E3FCC">
            <w:pPr>
              <w:pStyle w:val="TAH"/>
              <w:spacing w:line="256" w:lineRule="auto"/>
            </w:pPr>
            <w:r w:rsidRPr="00A27491">
              <w:t>Condition</w:t>
            </w:r>
          </w:p>
        </w:tc>
      </w:tr>
      <w:tr w:rsidR="000C70BA" w:rsidRPr="00A27491"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A27491" w:rsidRDefault="000C70BA" w:rsidP="002E3FCC">
            <w:pPr>
              <w:pStyle w:val="TAL"/>
              <w:spacing w:line="256" w:lineRule="auto"/>
            </w:pPr>
          </w:p>
        </w:tc>
      </w:tr>
      <w:tr w:rsidR="000C70BA" w:rsidRPr="00A27491"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A27491" w:rsidRDefault="000C70BA" w:rsidP="002E3FCC">
            <w:pPr>
              <w:pStyle w:val="TAL"/>
              <w:spacing w:line="256" w:lineRule="auto"/>
            </w:pPr>
          </w:p>
        </w:tc>
      </w:tr>
    </w:tbl>
    <w:p w14:paraId="2749FFAB" w14:textId="77777777" w:rsidR="000C70BA" w:rsidRPr="00A27491" w:rsidRDefault="000C70BA" w:rsidP="000C70BA"/>
    <w:p w14:paraId="5CE1FDF0" w14:textId="77777777" w:rsidR="000C70BA" w:rsidRPr="00A27491" w:rsidRDefault="000C70BA" w:rsidP="000C70BA">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5E904875" w14:textId="77777777" w:rsidR="000C70BA" w:rsidRPr="00A27491" w:rsidRDefault="000C70BA" w:rsidP="000C70BA"/>
    <w:p w14:paraId="6038A2C5" w14:textId="77777777" w:rsidR="000C70BA" w:rsidRPr="00A27491" w:rsidRDefault="000C70BA" w:rsidP="000C70BA">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3D12D17F" w14:textId="77777777" w:rsidR="000C70BA" w:rsidRPr="00A27491" w:rsidRDefault="000C70BA" w:rsidP="000C70BA"/>
    <w:p w14:paraId="15FBCAC8" w14:textId="77777777" w:rsidR="000C70BA" w:rsidRPr="00A27491" w:rsidRDefault="000C70BA" w:rsidP="000C70BA">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A27491" w:rsidRDefault="000C70BA" w:rsidP="002E3FCC">
            <w:pPr>
              <w:pStyle w:val="TAH"/>
              <w:spacing w:line="256" w:lineRule="auto"/>
            </w:pPr>
            <w:r w:rsidRPr="00A27491">
              <w:t>Condition</w:t>
            </w:r>
          </w:p>
        </w:tc>
      </w:tr>
      <w:tr w:rsidR="000C70BA" w:rsidRPr="00A27491"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A27491" w:rsidRDefault="000C70BA" w:rsidP="002E3FCC">
            <w:pPr>
              <w:pStyle w:val="TAL"/>
              <w:spacing w:line="256" w:lineRule="auto"/>
            </w:pPr>
          </w:p>
        </w:tc>
      </w:tr>
      <w:tr w:rsidR="000C70BA" w:rsidRPr="00A27491"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A27491" w:rsidRDefault="000C70BA" w:rsidP="002E3FCC">
            <w:pPr>
              <w:pStyle w:val="TAL"/>
              <w:spacing w:line="256" w:lineRule="auto"/>
            </w:pPr>
          </w:p>
        </w:tc>
      </w:tr>
    </w:tbl>
    <w:p w14:paraId="5D94A45A" w14:textId="77777777" w:rsidR="000C70BA" w:rsidRPr="00A27491" w:rsidRDefault="000C70BA" w:rsidP="000C70BA"/>
    <w:p w14:paraId="2A71F793" w14:textId="77777777" w:rsidR="000C70BA" w:rsidRPr="00A27491" w:rsidRDefault="000C70BA" w:rsidP="000C70BA">
      <w:pPr>
        <w:pStyle w:val="TH"/>
      </w:pPr>
      <w:r w:rsidRPr="00A27491">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A27491" w:rsidRDefault="000C70BA" w:rsidP="002E3FCC">
            <w:pPr>
              <w:pStyle w:val="TAH"/>
              <w:spacing w:line="256" w:lineRule="auto"/>
            </w:pPr>
            <w:r w:rsidRPr="00A27491">
              <w:t>Condition</w:t>
            </w:r>
          </w:p>
        </w:tc>
      </w:tr>
      <w:tr w:rsidR="000C70BA" w:rsidRPr="00A27491"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A27491" w:rsidRDefault="000C70BA" w:rsidP="002E3FCC">
            <w:pPr>
              <w:pStyle w:val="TAL"/>
              <w:spacing w:line="256" w:lineRule="auto"/>
            </w:pPr>
          </w:p>
        </w:tc>
      </w:tr>
      <w:tr w:rsidR="000C70BA" w:rsidRPr="00A27491"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A27491" w:rsidRDefault="000C70BA" w:rsidP="002E3FCC">
            <w:pPr>
              <w:pStyle w:val="TAL"/>
              <w:spacing w:line="256" w:lineRule="auto"/>
            </w:pPr>
          </w:p>
        </w:tc>
      </w:tr>
    </w:tbl>
    <w:p w14:paraId="0F931665" w14:textId="77777777" w:rsidR="000C70BA" w:rsidRPr="00A27491" w:rsidRDefault="000C70BA" w:rsidP="000C70BA"/>
    <w:p w14:paraId="18CED2D2" w14:textId="77777777" w:rsidR="000C70BA" w:rsidRPr="00A27491" w:rsidRDefault="000C70BA" w:rsidP="000C70BA">
      <w:pPr>
        <w:pStyle w:val="Heading3"/>
      </w:pPr>
      <w:bookmarkStart w:id="881" w:name="_Toc171440785"/>
      <w:bookmarkStart w:id="882" w:name="_Toc180160977"/>
      <w:r w:rsidRPr="00A27491">
        <w:t>7.2.3</w:t>
      </w:r>
      <w:r w:rsidRPr="00A27491">
        <w:tab/>
        <w:t>Off-network / Private Call / Manual Commencement Mode / Call Released before establishment completion / Call request rejected / Call establishment successful / Client Originated (CO)</w:t>
      </w:r>
      <w:bookmarkEnd w:id="881"/>
      <w:bookmarkEnd w:id="882"/>
    </w:p>
    <w:p w14:paraId="517A899F" w14:textId="77777777" w:rsidR="000C70BA" w:rsidRPr="00A27491" w:rsidRDefault="000C70BA" w:rsidP="000C70BA">
      <w:pPr>
        <w:pStyle w:val="H6"/>
      </w:pPr>
      <w:r w:rsidRPr="00A27491">
        <w:t>7.2.3.1</w:t>
      </w:r>
      <w:r w:rsidRPr="00A27491">
        <w:tab/>
        <w:t>Test Purpose (TP)</w:t>
      </w:r>
    </w:p>
    <w:p w14:paraId="64FE6F9A" w14:textId="77777777" w:rsidR="000C70BA" w:rsidRPr="00A27491" w:rsidRDefault="000C70BA" w:rsidP="000C70BA">
      <w:pPr>
        <w:pStyle w:val="H6"/>
      </w:pPr>
      <w:r w:rsidRPr="00A27491">
        <w:t>(1)</w:t>
      </w:r>
    </w:p>
    <w:p w14:paraId="100C54CB"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A27491" w:rsidRDefault="000C70BA" w:rsidP="000C70BA">
      <w:pPr>
        <w:pStyle w:val="PL"/>
      </w:pPr>
      <w:r w:rsidRPr="00A27491">
        <w:rPr>
          <w:b/>
        </w:rPr>
        <w:t>ensure that</w:t>
      </w:r>
      <w:r w:rsidRPr="00A27491">
        <w:t xml:space="preserve"> {</w:t>
      </w:r>
    </w:p>
    <w:p w14:paraId="41AF407F"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private call with Manual Commencement Mode }</w:t>
      </w:r>
    </w:p>
    <w:p w14:paraId="7B4A2DA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the establishment of an MCVideo private call with Manual Commencement Mode }</w:t>
      </w:r>
    </w:p>
    <w:p w14:paraId="67C6B151" w14:textId="77777777" w:rsidR="000C70BA" w:rsidRPr="00A27491" w:rsidRDefault="000C70BA" w:rsidP="000C70BA">
      <w:pPr>
        <w:pStyle w:val="PL"/>
      </w:pPr>
      <w:r w:rsidRPr="00A27491">
        <w:t xml:space="preserve">            }</w:t>
      </w:r>
    </w:p>
    <w:p w14:paraId="4C8D5341" w14:textId="77777777" w:rsidR="000C70BA" w:rsidRPr="00A27491" w:rsidRDefault="000C70BA" w:rsidP="000C70BA">
      <w:pPr>
        <w:pStyle w:val="PL"/>
      </w:pPr>
    </w:p>
    <w:p w14:paraId="64BFD4DB" w14:textId="77777777" w:rsidR="000C70BA" w:rsidRPr="00A27491" w:rsidRDefault="000C70BA" w:rsidP="000C70BA">
      <w:pPr>
        <w:pStyle w:val="H6"/>
      </w:pPr>
      <w:r w:rsidRPr="00A27491">
        <w:t>(2)</w:t>
      </w:r>
    </w:p>
    <w:p w14:paraId="2E55B32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A27491" w:rsidRDefault="000C70BA" w:rsidP="000C70BA">
      <w:pPr>
        <w:pStyle w:val="PL"/>
      </w:pPr>
      <w:r w:rsidRPr="00A27491">
        <w:rPr>
          <w:b/>
        </w:rPr>
        <w:t>ensure that</w:t>
      </w:r>
      <w:r w:rsidRPr="00A27491">
        <w:t xml:space="preserve"> {</w:t>
      </w:r>
    </w:p>
    <w:p w14:paraId="5E74407E" w14:textId="77777777" w:rsidR="000C70BA" w:rsidRPr="00A27491" w:rsidRDefault="000C70BA" w:rsidP="000C70BA">
      <w:pPr>
        <w:pStyle w:val="PL"/>
      </w:pPr>
      <w:r w:rsidRPr="00A27491">
        <w:t xml:space="preserve">  </w:t>
      </w:r>
      <w:r w:rsidRPr="00A27491">
        <w:rPr>
          <w:b/>
        </w:rPr>
        <w:t>when</w:t>
      </w:r>
      <w:r w:rsidRPr="00A27491">
        <w:t xml:space="preserve"> { the User requests termination of the call after a PRIVATE CALL RINGING message has been received but before the completion of the call establishment }</w:t>
      </w:r>
    </w:p>
    <w:p w14:paraId="2CDB02BB"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RELEASE message and terminates the call establishment }</w:t>
      </w:r>
    </w:p>
    <w:p w14:paraId="69049B6B" w14:textId="77777777" w:rsidR="000C70BA" w:rsidRPr="00A27491" w:rsidRDefault="000C70BA" w:rsidP="000C70BA">
      <w:pPr>
        <w:pStyle w:val="PL"/>
      </w:pPr>
      <w:r w:rsidRPr="00A27491">
        <w:t xml:space="preserve">            }</w:t>
      </w:r>
    </w:p>
    <w:p w14:paraId="70CB4FC1" w14:textId="77777777" w:rsidR="000C70BA" w:rsidRPr="00A27491" w:rsidRDefault="000C70BA" w:rsidP="000C70BA">
      <w:pPr>
        <w:pStyle w:val="PL"/>
      </w:pPr>
    </w:p>
    <w:p w14:paraId="42BF90EE" w14:textId="77777777" w:rsidR="000C70BA" w:rsidRPr="00A27491" w:rsidRDefault="000C70BA" w:rsidP="000C70BA">
      <w:pPr>
        <w:pStyle w:val="H6"/>
      </w:pPr>
      <w:r w:rsidRPr="00A27491">
        <w:t>(3)</w:t>
      </w:r>
    </w:p>
    <w:p w14:paraId="4A27D101"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A27491" w:rsidRDefault="000C70BA" w:rsidP="000C70BA">
      <w:pPr>
        <w:pStyle w:val="PL"/>
      </w:pPr>
      <w:r w:rsidRPr="00A27491">
        <w:rPr>
          <w:b/>
        </w:rPr>
        <w:t>ensure that</w:t>
      </w:r>
      <w:r w:rsidRPr="00A27491">
        <w:t xml:space="preserve"> {</w:t>
      </w:r>
    </w:p>
    <w:p w14:paraId="692FE32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REJECT message after a PRIVATE CALL RINGING message has been received but before the completion of the call establishment }</w:t>
      </w:r>
    </w:p>
    <w:p w14:paraId="6D29C041" w14:textId="77777777" w:rsidR="000C70BA" w:rsidRPr="00A27491" w:rsidRDefault="000C70BA" w:rsidP="000C70BA">
      <w:pPr>
        <w:pStyle w:val="PL"/>
      </w:pPr>
      <w:r w:rsidRPr="00A27491">
        <w:t xml:space="preserve">    </w:t>
      </w:r>
      <w:r w:rsidRPr="00A27491">
        <w:rPr>
          <w:b/>
        </w:rPr>
        <w:t>then</w:t>
      </w:r>
      <w:r w:rsidRPr="00A27491">
        <w:t xml:space="preserve"> { UE (MCVideo Client) terminates the call establishment }</w:t>
      </w:r>
    </w:p>
    <w:p w14:paraId="75C17831" w14:textId="77777777" w:rsidR="000C70BA" w:rsidRPr="00A27491" w:rsidRDefault="000C70BA" w:rsidP="000C70BA">
      <w:pPr>
        <w:pStyle w:val="PL"/>
      </w:pPr>
      <w:r w:rsidRPr="00A27491">
        <w:t xml:space="preserve">            }</w:t>
      </w:r>
    </w:p>
    <w:p w14:paraId="1A2CF64D" w14:textId="77777777" w:rsidR="000C70BA" w:rsidRPr="00A27491" w:rsidRDefault="000C70BA" w:rsidP="000C70BA">
      <w:pPr>
        <w:pStyle w:val="PL"/>
      </w:pPr>
    </w:p>
    <w:p w14:paraId="49F19D3F" w14:textId="77777777" w:rsidR="000C70BA" w:rsidRPr="00A27491" w:rsidRDefault="000C70BA" w:rsidP="000C70BA">
      <w:pPr>
        <w:pStyle w:val="H6"/>
      </w:pPr>
      <w:r w:rsidRPr="00A27491">
        <w:t>(4)</w:t>
      </w:r>
    </w:p>
    <w:p w14:paraId="552A5958"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A27491" w:rsidRDefault="000C70BA" w:rsidP="000C70BA">
      <w:pPr>
        <w:pStyle w:val="PL"/>
      </w:pPr>
      <w:r w:rsidRPr="00A27491">
        <w:rPr>
          <w:b/>
        </w:rPr>
        <w:t>ensure that</w:t>
      </w:r>
      <w:r w:rsidRPr="00A27491">
        <w:t xml:space="preserve"> {</w:t>
      </w:r>
    </w:p>
    <w:p w14:paraId="5C47A1B6"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RINGING message followed by a PRIVATE CALL ACCEPT message }</w:t>
      </w:r>
    </w:p>
    <w:p w14:paraId="4313AD71" w14:textId="77777777" w:rsidR="000C70BA" w:rsidRPr="00A27491" w:rsidRDefault="000C70BA" w:rsidP="000C70BA">
      <w:pPr>
        <w:pStyle w:val="PL"/>
      </w:pPr>
      <w:r w:rsidRPr="00A27491">
        <w:t xml:space="preserve">    </w:t>
      </w:r>
      <w:r w:rsidRPr="00A27491">
        <w:rPr>
          <w:b/>
        </w:rPr>
        <w:t>then</w:t>
      </w:r>
      <w:r w:rsidRPr="00A27491">
        <w:t xml:space="preserve"> { UE (MCVideo Client) transmits a PRIVATE CALL ACCEPT ACK message </w:t>
      </w:r>
      <w:r w:rsidRPr="00A27491">
        <w:rPr>
          <w:b/>
        </w:rPr>
        <w:t>and</w:t>
      </w:r>
      <w:r w:rsidRPr="00A27491">
        <w:t xml:space="preserve"> considers the call as being established }</w:t>
      </w:r>
    </w:p>
    <w:p w14:paraId="64F19839" w14:textId="77777777" w:rsidR="000C70BA" w:rsidRPr="00A27491" w:rsidRDefault="000C70BA" w:rsidP="000C70BA">
      <w:pPr>
        <w:pStyle w:val="PL"/>
      </w:pPr>
      <w:r w:rsidRPr="00A27491">
        <w:t xml:space="preserve">            }</w:t>
      </w:r>
    </w:p>
    <w:p w14:paraId="2369AA2F" w14:textId="77777777" w:rsidR="000C70BA" w:rsidRPr="00A27491" w:rsidRDefault="000C70BA" w:rsidP="000C70BA">
      <w:pPr>
        <w:pStyle w:val="PL"/>
      </w:pPr>
    </w:p>
    <w:p w14:paraId="27B2A0FF" w14:textId="77777777" w:rsidR="000C70BA" w:rsidRPr="00A27491" w:rsidRDefault="000C70BA" w:rsidP="000C70BA">
      <w:pPr>
        <w:pStyle w:val="H6"/>
      </w:pPr>
      <w:r w:rsidRPr="00A27491">
        <w:t>7.2.3.2</w:t>
      </w:r>
      <w:r w:rsidRPr="00A27491">
        <w:tab/>
        <w:t>Conformance requirements</w:t>
      </w:r>
    </w:p>
    <w:p w14:paraId="0AD71AE6" w14:textId="77777777" w:rsidR="000C70BA" w:rsidRPr="00A27491" w:rsidRDefault="000C70BA" w:rsidP="000C70BA">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A27491" w:rsidRDefault="000C70BA" w:rsidP="000C70BA">
      <w:r w:rsidRPr="00A27491">
        <w:t>[TS 24.281, clause 10.3.2.4.2.1]</w:t>
      </w:r>
    </w:p>
    <w:p w14:paraId="35628E27"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20F443AA"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55D48DE6"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65492C9"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059007E2"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5094EE48"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7C86277B"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1A5917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7CB79B3"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24088339"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759EE836"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6C3F5CE5"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5DBB201"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848B118"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47BED2AA"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7EA4A1A4"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CDA0146"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26F951A"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2DB7C28A"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DAEF588" w14:textId="77777777" w:rsidR="000C70BA" w:rsidRPr="00A27491" w:rsidRDefault="000C70BA" w:rsidP="000C70BA">
      <w:pPr>
        <w:pStyle w:val="B2"/>
      </w:pPr>
      <w:r w:rsidRPr="00A27491">
        <w:t>c)</w:t>
      </w:r>
      <w:r w:rsidRPr="00A27491">
        <w:tab/>
        <w:t>shall set the MCVideo user ID of the callee IE with the stored callee ID;</w:t>
      </w:r>
    </w:p>
    <w:p w14:paraId="3C0E5499" w14:textId="77777777" w:rsidR="000C70BA" w:rsidRPr="00A27491" w:rsidRDefault="000C70BA" w:rsidP="000C70BA">
      <w:pPr>
        <w:pStyle w:val="B2"/>
      </w:pPr>
      <w:r w:rsidRPr="00A27491">
        <w:t>d)</w:t>
      </w:r>
      <w:r w:rsidRPr="00A27491">
        <w:tab/>
        <w:t>shall set the Commencement mode IE with the stored commencement mode;</w:t>
      </w:r>
    </w:p>
    <w:p w14:paraId="0CD04488" w14:textId="77777777" w:rsidR="000C70BA" w:rsidRPr="00A27491" w:rsidRDefault="000C70BA" w:rsidP="000C70BA">
      <w:pPr>
        <w:pStyle w:val="B2"/>
      </w:pPr>
      <w:r w:rsidRPr="00A27491">
        <w:t>e)</w:t>
      </w:r>
      <w:r w:rsidRPr="00A27491">
        <w:tab/>
        <w:t>shall set the Call type IE with the stored current call type;</w:t>
      </w:r>
    </w:p>
    <w:p w14:paraId="2CE1CBCE"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6D5472BA" w14:textId="77777777" w:rsidR="000C70BA" w:rsidRPr="00A27491" w:rsidRDefault="000C70BA" w:rsidP="000C70BA">
      <w:pPr>
        <w:pStyle w:val="B2"/>
      </w:pPr>
      <w:r w:rsidRPr="00A27491">
        <w:t>g)</w:t>
      </w:r>
      <w:r w:rsidRPr="00A27491">
        <w:tab/>
        <w:t>may set the User location IE with the stored user location.</w:t>
      </w:r>
    </w:p>
    <w:p w14:paraId="5BC2420E"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466CEFEC"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5C3D0C98"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2D191795"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36AA8C57" w14:textId="77777777" w:rsidR="000C70BA" w:rsidRPr="00A27491" w:rsidRDefault="000C70BA" w:rsidP="000C70BA">
      <w:r w:rsidRPr="00A27491">
        <w:t>[TS 24.281, clause 10.3.2.4.2.3]</w:t>
      </w:r>
    </w:p>
    <w:p w14:paraId="47D6BDF2"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1441CCAD" w14:textId="77777777" w:rsidR="000C70BA" w:rsidRPr="00A27491" w:rsidRDefault="000C70BA" w:rsidP="000C70BA">
      <w:pPr>
        <w:pStyle w:val="B1"/>
        <w:rPr>
          <w:lang w:eastAsia="ko-KR"/>
        </w:rPr>
      </w:pPr>
      <w:r w:rsidRPr="00A27491">
        <w:rPr>
          <w:lang w:eastAsia="ko-KR"/>
        </w:rPr>
        <w:t>1)</w:t>
      </w:r>
      <w:r w:rsidRPr="00A27491">
        <w:rPr>
          <w:lang w:eastAsia="ko-KR"/>
        </w:rPr>
        <w:tab/>
        <w:t>shall remain in the "P2: waiting for call response" state.</w:t>
      </w:r>
    </w:p>
    <w:p w14:paraId="3B55C192" w14:textId="77777777" w:rsidR="000C70BA" w:rsidRPr="00A27491" w:rsidRDefault="000C70BA" w:rsidP="000C70BA">
      <w:r w:rsidRPr="00A27491">
        <w:t>[TS 24.281, clause 10.3.2.4.2.9]</w:t>
      </w:r>
    </w:p>
    <w:p w14:paraId="63EFC4C5" w14:textId="77777777" w:rsidR="000C70BA" w:rsidRPr="00A27491" w:rsidRDefault="000C70BA" w:rsidP="000C70BA">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005CA564"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7D41AF69" w14:textId="77777777" w:rsidR="000C70BA" w:rsidRPr="00A27491" w:rsidRDefault="000C70BA" w:rsidP="000C70BA">
      <w:pPr>
        <w:pStyle w:val="B2"/>
      </w:pPr>
      <w:r w:rsidRPr="00A27491">
        <w:t>a)</w:t>
      </w:r>
      <w:r w:rsidRPr="00A27491">
        <w:tab/>
        <w:t>shall set the Call identifier IE to the stored call identifier;</w:t>
      </w:r>
    </w:p>
    <w:p w14:paraId="5BF3574A" w14:textId="77777777" w:rsidR="000C70BA" w:rsidRPr="00A27491" w:rsidRDefault="000C70BA" w:rsidP="000C70BA">
      <w:pPr>
        <w:pStyle w:val="B2"/>
      </w:pPr>
      <w:r w:rsidRPr="00A27491">
        <w:t>b)</w:t>
      </w:r>
      <w:r w:rsidRPr="00A27491">
        <w:tab/>
        <w:t>shall set the MCVideo user ID of the caller IE with the stored caller ID; and</w:t>
      </w:r>
    </w:p>
    <w:p w14:paraId="21689BC2" w14:textId="77777777" w:rsidR="000C70BA" w:rsidRPr="00A27491" w:rsidRDefault="000C70BA" w:rsidP="000C70BA">
      <w:pPr>
        <w:pStyle w:val="B2"/>
      </w:pPr>
      <w:r w:rsidRPr="00A27491">
        <w:t>c)</w:t>
      </w:r>
      <w:r w:rsidRPr="00A27491">
        <w:tab/>
        <w:t>shall set the MCVideo user ID of the callee IE with the stored callee ID;</w:t>
      </w:r>
    </w:p>
    <w:p w14:paraId="452C2E34" w14:textId="77777777" w:rsidR="000C70BA" w:rsidRPr="00A27491" w:rsidRDefault="000C70BA" w:rsidP="000C70BA">
      <w:pPr>
        <w:pStyle w:val="B1"/>
        <w:rPr>
          <w:lang w:eastAsia="ko-KR"/>
        </w:rPr>
      </w:pPr>
      <w:r w:rsidRPr="00A27491">
        <w:t>2)</w:t>
      </w:r>
      <w:r w:rsidRPr="00A27491">
        <w:tab/>
        <w:t>shall send the PRIVATE CALL RELEASE message in response to the request message according to rules and procedures as specified in clause 10.3.1.1.1;</w:t>
      </w:r>
    </w:p>
    <w:p w14:paraId="4AF55ABB" w14:textId="77777777" w:rsidR="000C70BA" w:rsidRPr="00A27491" w:rsidRDefault="000C70BA" w:rsidP="000C70BA">
      <w:pPr>
        <w:pStyle w:val="B1"/>
      </w:pPr>
      <w:r w:rsidRPr="00A27491">
        <w:t>3)</w:t>
      </w:r>
      <w:r w:rsidRPr="00A27491">
        <w:tab/>
        <w:t>shall start timer TFP3 (private call release retransmission); and</w:t>
      </w:r>
    </w:p>
    <w:p w14:paraId="41A6899B" w14:textId="77777777" w:rsidR="000C70BA" w:rsidRPr="00A27491" w:rsidRDefault="000C70BA" w:rsidP="000C70BA">
      <w:pPr>
        <w:pStyle w:val="B1"/>
        <w:rPr>
          <w:lang w:eastAsia="ko-KR"/>
        </w:rPr>
      </w:pPr>
      <w:r w:rsidRPr="00A27491">
        <w:t>4)</w:t>
      </w:r>
      <w:r w:rsidRPr="00A27491">
        <w:tab/>
        <w:t>shall enter the "P3: waiting for release response" state.</w:t>
      </w:r>
    </w:p>
    <w:p w14:paraId="2CF9D8B3" w14:textId="77777777" w:rsidR="000C70BA" w:rsidRPr="00A27491" w:rsidRDefault="000C70BA" w:rsidP="000C70BA">
      <w:r w:rsidRPr="00A27491">
        <w:t>[TS 24.281, clause 10.3.2.4.5.5]</w:t>
      </w:r>
    </w:p>
    <w:p w14:paraId="07FB1942"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7049E5E"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173C4821"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7EA7D481"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079053C0"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46E99C08" w14:textId="77777777" w:rsidR="000C70BA" w:rsidRPr="00A27491" w:rsidRDefault="000C70BA" w:rsidP="000C70BA">
      <w:r w:rsidRPr="00A27491">
        <w:t>[TS 24.281, clause 10.3.2.4.2.7]</w:t>
      </w:r>
    </w:p>
    <w:p w14:paraId="0B13A9FD"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0C6D028A" w14:textId="77777777" w:rsidR="000C70BA" w:rsidRPr="00A27491" w:rsidRDefault="000C70BA" w:rsidP="000C70BA">
      <w:pPr>
        <w:pStyle w:val="B1"/>
      </w:pPr>
      <w:r w:rsidRPr="00A27491">
        <w:t>1)</w:t>
      </w:r>
      <w:r w:rsidRPr="00A27491">
        <w:tab/>
        <w:t>shall stop timer TFP1 (call setup retransmission), if running;</w:t>
      </w:r>
    </w:p>
    <w:p w14:paraId="4D072161" w14:textId="77777777" w:rsidR="000C70BA" w:rsidRPr="00A27491" w:rsidRDefault="000C70BA" w:rsidP="000C70BA">
      <w:pPr>
        <w:pStyle w:val="B1"/>
      </w:pPr>
      <w:r w:rsidRPr="00A27491">
        <w:t>2)</w:t>
      </w:r>
      <w:r w:rsidRPr="00A27491">
        <w:tab/>
        <w:t>shall stop timer TFP2 (waiting for call response message)</w:t>
      </w:r>
      <w:r w:rsidRPr="00A27491">
        <w:rPr>
          <w:lang w:eastAsia="ko-KR"/>
        </w:rPr>
        <w:t>, if running</w:t>
      </w:r>
      <w:r w:rsidRPr="00A27491">
        <w:t>;</w:t>
      </w:r>
    </w:p>
    <w:p w14:paraId="25985763"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w:t>
      </w:r>
    </w:p>
    <w:p w14:paraId="605D3FF0" w14:textId="77777777" w:rsidR="000C70BA" w:rsidRPr="00A27491" w:rsidRDefault="000C70BA" w:rsidP="000C70BA">
      <w:pPr>
        <w:pStyle w:val="B1"/>
      </w:pPr>
      <w:r w:rsidRPr="00A27491">
        <w:t>4)</w:t>
      </w:r>
      <w:r w:rsidRPr="00A27491">
        <w:tab/>
        <w:t>shall release the call control state machine; and</w:t>
      </w:r>
    </w:p>
    <w:p w14:paraId="746AC542" w14:textId="77777777" w:rsidR="000C70BA" w:rsidRPr="00A27491" w:rsidRDefault="000C70BA" w:rsidP="000C70BA">
      <w:pPr>
        <w:pStyle w:val="B1"/>
      </w:pPr>
      <w:r w:rsidRPr="00A27491">
        <w:t>5)</w:t>
      </w:r>
      <w:r w:rsidRPr="00A27491">
        <w:tab/>
        <w:t>shall enter the "P1: ignoring same call id" state.</w:t>
      </w:r>
    </w:p>
    <w:p w14:paraId="3F1E6478" w14:textId="77777777" w:rsidR="000C70BA" w:rsidRPr="00A27491" w:rsidRDefault="000C70BA" w:rsidP="000C70BA">
      <w:r w:rsidRPr="00A27491">
        <w:t>[TS 24.281, clause 10.3.2.4.2.8]</w:t>
      </w:r>
    </w:p>
    <w:p w14:paraId="0C01343A"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53D4660" w14:textId="77777777" w:rsidR="000C70BA" w:rsidRPr="00A27491" w:rsidRDefault="000C70BA" w:rsidP="000C70BA">
      <w:pPr>
        <w:pStyle w:val="B1"/>
      </w:pPr>
      <w:r w:rsidRPr="00A27491">
        <w:t>1)</w:t>
      </w:r>
      <w:r w:rsidRPr="00A27491">
        <w:tab/>
        <w:t>shall store the SDP answer IE received in the PRIVATE CALL ACCEPT message as answer SDP;</w:t>
      </w:r>
    </w:p>
    <w:p w14:paraId="3AC19848" w14:textId="77777777" w:rsidR="000C70BA" w:rsidRPr="00A27491" w:rsidRDefault="000C70BA" w:rsidP="000C70BA">
      <w:pPr>
        <w:pStyle w:val="B1"/>
      </w:pPr>
      <w:r w:rsidRPr="00A27491">
        <w:t>2)</w:t>
      </w:r>
      <w:r w:rsidRPr="00A27491">
        <w:tab/>
        <w:t>shall generate a PRIVATE CALL ACCEPT ACK message as specified in clause 17.1.11:</w:t>
      </w:r>
    </w:p>
    <w:p w14:paraId="2FFBDFF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CCBF074"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6D4774B" w14:textId="77777777" w:rsidR="000C70BA" w:rsidRPr="00A27491" w:rsidRDefault="000C70BA" w:rsidP="000C70BA">
      <w:pPr>
        <w:pStyle w:val="B2"/>
      </w:pPr>
      <w:r w:rsidRPr="00A27491">
        <w:t>c)</w:t>
      </w:r>
      <w:r w:rsidRPr="00A27491">
        <w:tab/>
        <w:t>shall set the MCVideo user ID of the callee IE with the stored callee ID.</w:t>
      </w:r>
    </w:p>
    <w:p w14:paraId="7FF15A79"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6928D92D" w14:textId="77777777" w:rsidR="000C70BA" w:rsidRPr="00A27491" w:rsidRDefault="000C70BA" w:rsidP="000C70BA">
      <w:pPr>
        <w:pStyle w:val="B1"/>
      </w:pPr>
      <w:r w:rsidRPr="00A27491">
        <w:t>4)</w:t>
      </w:r>
      <w:r w:rsidRPr="00A27491">
        <w:tab/>
        <w:t>shall stop timer TFP1 (call setup retransmission), if running;</w:t>
      </w:r>
    </w:p>
    <w:p w14:paraId="5F20920D"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7F8FDC7A" w14:textId="77777777" w:rsidR="000C70BA" w:rsidRPr="00A27491" w:rsidRDefault="000C70BA" w:rsidP="000C70BA">
      <w:pPr>
        <w:pStyle w:val="B1"/>
      </w:pPr>
      <w:r w:rsidRPr="00A27491">
        <w:t>6)</w:t>
      </w:r>
      <w:r w:rsidRPr="00A27491">
        <w:tab/>
        <w:t>shall establish a media session based on the SDP body of the stored answer SDP;</w:t>
      </w:r>
    </w:p>
    <w:p w14:paraId="4D0A39C4"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1C570160"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50DC8C4D" w14:textId="77777777" w:rsidR="000C70BA" w:rsidRPr="00A27491" w:rsidRDefault="000C70BA" w:rsidP="000C70BA">
      <w:pPr>
        <w:pStyle w:val="B1"/>
      </w:pPr>
      <w:r w:rsidRPr="00A27491">
        <w:t>9)</w:t>
      </w:r>
      <w:r w:rsidRPr="00A27491">
        <w:tab/>
        <w:t>shall enter the "P4: part of ongoing call" state.</w:t>
      </w:r>
    </w:p>
    <w:p w14:paraId="37FF4A4D" w14:textId="77777777" w:rsidR="000C70BA" w:rsidRPr="00A27491" w:rsidRDefault="000C70BA" w:rsidP="000C70BA">
      <w:r w:rsidRPr="00A27491">
        <w:t>[TS 24.281, clause 10.3.2.4.5.1]</w:t>
      </w:r>
    </w:p>
    <w:p w14:paraId="57D24E21"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3A0C1FE1"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2FD70C"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0C59DF2C"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6ED35F8B" w14:textId="77777777" w:rsidR="000C70BA" w:rsidRPr="00A27491" w:rsidRDefault="000C70BA" w:rsidP="000C70BA">
      <w:pPr>
        <w:pStyle w:val="B2"/>
      </w:pPr>
      <w:r w:rsidRPr="00A27491">
        <w:t>c)</w:t>
      </w:r>
      <w:r w:rsidRPr="00A27491">
        <w:tab/>
        <w:t>shall set the MCVideo user ID of the callee IE with stored callee ID.</w:t>
      </w:r>
    </w:p>
    <w:p w14:paraId="3E05390E"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96A94BE"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38D921E1"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7CF57AF1"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707A7751" w14:textId="77777777" w:rsidR="000C70BA" w:rsidRPr="00A27491" w:rsidRDefault="000C70BA" w:rsidP="000C70BA">
      <w:r w:rsidRPr="00A27491">
        <w:t>[TS 24.581, clause 7.2.3.2.2]</w:t>
      </w:r>
    </w:p>
    <w:p w14:paraId="254063BA"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323E8F71"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511B6B9"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9B946D"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299DC6E"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AA6911"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0B8D637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A2D2E69" w14:textId="77777777" w:rsidR="000C70BA" w:rsidRPr="00A27491" w:rsidRDefault="000C70BA" w:rsidP="000C70BA">
      <w:r w:rsidRPr="00A27491">
        <w:t>[TS 24.581, clause 7.2.3.5.5]</w:t>
      </w:r>
    </w:p>
    <w:p w14:paraId="425A40BF"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B72A79F" w14:textId="77777777" w:rsidR="000C70BA" w:rsidRPr="00A27491" w:rsidRDefault="000C70BA" w:rsidP="000C70BA">
      <w:pPr>
        <w:pStyle w:val="B1"/>
      </w:pPr>
      <w:r w:rsidRPr="00A27491">
        <w:t>1.</w:t>
      </w:r>
      <w:r w:rsidRPr="00A27491">
        <w:tab/>
        <w:t>shall stop timer T206 (Stop talking warning), if running;</w:t>
      </w:r>
    </w:p>
    <w:p w14:paraId="18953623" w14:textId="77777777" w:rsidR="000C70BA" w:rsidRPr="00A27491" w:rsidRDefault="000C70BA" w:rsidP="000C70BA">
      <w:pPr>
        <w:pStyle w:val="B1"/>
      </w:pPr>
      <w:r w:rsidRPr="00A27491">
        <w:t>2.</w:t>
      </w:r>
      <w:r w:rsidRPr="00A27491">
        <w:tab/>
        <w:t>shall stop timer T207 (Stop talking), if running;</w:t>
      </w:r>
    </w:p>
    <w:p w14:paraId="2F4A991C"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BE08A15"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01E2956"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0249CB0"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079BDA9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11E883D" w14:textId="77777777" w:rsidR="000C70BA" w:rsidRPr="00A27491" w:rsidRDefault="000C70BA" w:rsidP="000C70BA">
      <w:pPr>
        <w:pStyle w:val="H6"/>
      </w:pPr>
      <w:r w:rsidRPr="00A27491">
        <w:t>7.2.3.3</w:t>
      </w:r>
      <w:r w:rsidRPr="00A27491">
        <w:tab/>
        <w:t>Test description</w:t>
      </w:r>
    </w:p>
    <w:p w14:paraId="0B5D3F6A" w14:textId="77777777" w:rsidR="000C70BA" w:rsidRPr="00A27491" w:rsidRDefault="000C70BA" w:rsidP="000C70BA">
      <w:pPr>
        <w:pStyle w:val="H6"/>
      </w:pPr>
      <w:r w:rsidRPr="00A27491">
        <w:t>7.2.3.3.1</w:t>
      </w:r>
      <w:r w:rsidRPr="00A27491">
        <w:tab/>
        <w:t>Pre-test conditions</w:t>
      </w:r>
    </w:p>
    <w:p w14:paraId="13568247" w14:textId="77777777" w:rsidR="000C70BA" w:rsidRPr="00A27491" w:rsidRDefault="000C70BA" w:rsidP="000C70BA">
      <w:pPr>
        <w:pStyle w:val="H6"/>
      </w:pPr>
      <w:r w:rsidRPr="00A27491">
        <w:t>System Simulator:</w:t>
      </w:r>
    </w:p>
    <w:p w14:paraId="78D0A8AE" w14:textId="77777777" w:rsidR="000C70BA" w:rsidRPr="00A27491" w:rsidRDefault="000C70BA" w:rsidP="000C70BA">
      <w:pPr>
        <w:pStyle w:val="B1"/>
      </w:pPr>
      <w:r w:rsidRPr="00A27491">
        <w:t>-</w:t>
      </w:r>
      <w:r w:rsidRPr="00A27491">
        <w:tab/>
        <w:t>SS-UE1 (MCVideo client)</w:t>
      </w:r>
    </w:p>
    <w:p w14:paraId="77E41D52" w14:textId="77777777" w:rsidR="000C70BA" w:rsidRPr="00A27491" w:rsidRDefault="000C70BA" w:rsidP="000C70BA">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A27491" w:rsidRDefault="000C70BA" w:rsidP="000C70BA">
      <w:pPr>
        <w:pStyle w:val="B1"/>
      </w:pPr>
      <w:r w:rsidRPr="00A27491">
        <w:t>-</w:t>
      </w:r>
      <w:r w:rsidRPr="00A27491">
        <w:tab/>
        <w:t>GNSS simulator to simulate a location and provide a timing reference for the assistance of E-UTRAN off-network testing.</w:t>
      </w:r>
    </w:p>
    <w:p w14:paraId="62493131" w14:textId="77777777" w:rsidR="000C70BA" w:rsidRPr="00A27491" w:rsidRDefault="000C70BA" w:rsidP="000C70BA">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2CF1108D" w14:textId="77777777" w:rsidR="000C70BA" w:rsidRPr="00A27491" w:rsidRDefault="000C70BA" w:rsidP="000C70BA">
      <w:pPr>
        <w:pStyle w:val="B1"/>
      </w:pPr>
      <w:r w:rsidRPr="00A27491">
        <w:t>-</w:t>
      </w:r>
      <w:r w:rsidRPr="00A27491">
        <w:tab/>
        <w:t>SS-NW (MCVideo server) in the Preamble</w:t>
      </w:r>
    </w:p>
    <w:p w14:paraId="3714AC58" w14:textId="77777777" w:rsidR="000C70BA" w:rsidRPr="00A27491" w:rsidRDefault="000C70BA" w:rsidP="000C70BA">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33D3544" w14:textId="77777777" w:rsidR="000C70BA" w:rsidRPr="00A27491" w:rsidRDefault="000C70BA" w:rsidP="000C70BA">
      <w:pPr>
        <w:pStyle w:val="H6"/>
      </w:pPr>
      <w:r w:rsidRPr="00A27491">
        <w:t>IUT:</w:t>
      </w:r>
    </w:p>
    <w:p w14:paraId="7E313FC6" w14:textId="77777777" w:rsidR="000C70BA" w:rsidRPr="00A27491" w:rsidRDefault="000C70BA" w:rsidP="000C70BA">
      <w:pPr>
        <w:pStyle w:val="B1"/>
      </w:pPr>
      <w:r w:rsidRPr="00A27491">
        <w:t>-</w:t>
      </w:r>
      <w:r w:rsidRPr="00A27491">
        <w:tab/>
        <w:t>UE (MCVideo Client)</w:t>
      </w:r>
    </w:p>
    <w:p w14:paraId="42689979" w14:textId="498C12E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1D48B4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A27491" w:rsidRDefault="000C70BA" w:rsidP="000C70BA">
      <w:pPr>
        <w:pStyle w:val="H6"/>
      </w:pPr>
      <w:r w:rsidRPr="00A27491">
        <w:t>Preamble:</w:t>
      </w:r>
    </w:p>
    <w:p w14:paraId="187A3D24" w14:textId="332A45BD"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4884095"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A2257F1" w14:textId="77777777" w:rsidR="000C70BA" w:rsidRPr="00A27491" w:rsidRDefault="000C70BA" w:rsidP="000C70BA">
      <w:pPr>
        <w:pStyle w:val="B1"/>
      </w:pPr>
      <w:r w:rsidRPr="00A27491">
        <w:t>-</w:t>
      </w:r>
      <w:r w:rsidRPr="00A27491">
        <w:tab/>
        <w:t>The UE is Switched OFF (state 1) according to TS 36.508 [24].</w:t>
      </w:r>
    </w:p>
    <w:p w14:paraId="32947ACA" w14:textId="77777777" w:rsidR="000C70BA" w:rsidRPr="00A27491" w:rsidRDefault="000C70BA" w:rsidP="000C70BA">
      <w:pPr>
        <w:pStyle w:val="H6"/>
      </w:pPr>
      <w:r w:rsidRPr="00A27491">
        <w:t>7.2.3.3.2</w:t>
      </w:r>
      <w:r w:rsidRPr="00A27491">
        <w:tab/>
        <w:t>Test procedure sequence</w:t>
      </w:r>
    </w:p>
    <w:p w14:paraId="053760BE" w14:textId="77777777" w:rsidR="000C70BA" w:rsidRPr="00A27491" w:rsidRDefault="000C70BA" w:rsidP="000C70BA">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A27491"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A27491" w:rsidRDefault="000C70BA" w:rsidP="002E3FCC">
            <w:pPr>
              <w:pStyle w:val="TAH"/>
              <w:spacing w:line="256" w:lineRule="auto"/>
            </w:pPr>
            <w:r w:rsidRPr="00A27491">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A27491" w:rsidRDefault="000C70BA" w:rsidP="002E3FCC">
            <w:pPr>
              <w:pStyle w:val="TAH"/>
              <w:spacing w:line="256" w:lineRule="auto"/>
            </w:pPr>
            <w:r w:rsidRPr="00A27491">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A27491" w:rsidRDefault="000C70BA" w:rsidP="002E3FCC">
            <w:pPr>
              <w:pStyle w:val="TAH"/>
              <w:spacing w:line="256" w:lineRule="auto"/>
            </w:pPr>
            <w:r w:rsidRPr="00A27491">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A27491" w:rsidRDefault="000C70BA" w:rsidP="002E3FCC">
            <w:pPr>
              <w:pStyle w:val="TAH"/>
              <w:spacing w:line="256" w:lineRule="auto"/>
            </w:pPr>
            <w:r w:rsidRPr="00A27491">
              <w:t>Verdict</w:t>
            </w:r>
          </w:p>
        </w:tc>
      </w:tr>
      <w:tr w:rsidR="000C70BA" w:rsidRPr="00A27491"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A27491"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A27491"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A27491" w:rsidRDefault="000C70BA" w:rsidP="002E3FCC">
            <w:pPr>
              <w:pStyle w:val="TAH"/>
              <w:spacing w:line="256" w:lineRule="auto"/>
            </w:pPr>
            <w:r w:rsidRPr="00A27491">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A27491" w:rsidRDefault="000C70BA" w:rsidP="002E3FCC">
            <w:pPr>
              <w:pStyle w:val="TAH"/>
              <w:spacing w:line="256" w:lineRule="auto"/>
            </w:pPr>
            <w:r w:rsidRPr="00A27491">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A27491"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A27491" w:rsidRDefault="000C70BA" w:rsidP="002E3FCC">
            <w:pPr>
              <w:pStyle w:val="TAH"/>
              <w:spacing w:line="256" w:lineRule="auto"/>
            </w:pPr>
          </w:p>
        </w:tc>
      </w:tr>
      <w:tr w:rsidR="000C70BA" w:rsidRPr="00A27491"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A27491" w:rsidRDefault="000C70BA" w:rsidP="002E3FCC">
            <w:pPr>
              <w:pStyle w:val="TAC"/>
              <w:spacing w:line="256" w:lineRule="auto"/>
            </w:pPr>
            <w:r w:rsidRPr="00A27491">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A27491" w:rsidRDefault="000C70BA" w:rsidP="002E3FCC">
            <w:pPr>
              <w:pStyle w:val="TAL"/>
              <w:spacing w:line="256" w:lineRule="auto"/>
            </w:pPr>
            <w:r w:rsidRPr="00A27491">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A27491" w:rsidRDefault="000C70BA" w:rsidP="002E3FCC">
            <w:pPr>
              <w:pStyle w:val="TAC"/>
              <w:spacing w:line="256" w:lineRule="auto"/>
            </w:pPr>
            <w:r w:rsidRPr="00A27491">
              <w:t>-</w:t>
            </w:r>
          </w:p>
        </w:tc>
      </w:tr>
      <w:tr w:rsidR="000C70BA" w:rsidRPr="00A27491"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A27491" w:rsidRDefault="000C70BA" w:rsidP="002E3FCC">
            <w:pPr>
              <w:pStyle w:val="TAC"/>
              <w:spacing w:line="256" w:lineRule="auto"/>
            </w:pPr>
            <w:r w:rsidRPr="00A27491">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A27491" w:rsidRDefault="000C70BA" w:rsidP="002E3FCC">
            <w:pPr>
              <w:pStyle w:val="TAL"/>
            </w:pPr>
            <w:r w:rsidRPr="00A27491">
              <w:t>Trigger the UE to reset UTC time and location.</w:t>
            </w:r>
          </w:p>
          <w:p w14:paraId="5DB49A45" w14:textId="77777777" w:rsidR="000C70BA" w:rsidRPr="00A27491" w:rsidRDefault="000C70BA" w:rsidP="002E3FCC">
            <w:pPr>
              <w:pStyle w:val="TAL"/>
            </w:pPr>
          </w:p>
          <w:p w14:paraId="748F314A" w14:textId="77777777" w:rsidR="000C70BA" w:rsidRPr="00A27491" w:rsidRDefault="000C70BA" w:rsidP="002E3FCC">
            <w:pPr>
              <w:pStyle w:val="TAL"/>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A27491" w:rsidRDefault="000C70BA" w:rsidP="002E3FCC">
            <w:pPr>
              <w:pStyle w:val="TAC"/>
              <w:spacing w:line="256" w:lineRule="auto"/>
            </w:pPr>
            <w:r w:rsidRPr="00A27491">
              <w:t>-</w:t>
            </w:r>
          </w:p>
        </w:tc>
      </w:tr>
      <w:tr w:rsidR="000C70BA" w:rsidRPr="00A27491"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A27491" w:rsidRDefault="000C70BA" w:rsidP="002E3FCC">
            <w:pPr>
              <w:pStyle w:val="TAC"/>
              <w:spacing w:line="256" w:lineRule="auto"/>
            </w:pPr>
            <w:r w:rsidRPr="00A27491">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80151D2" w14:textId="77777777" w:rsidR="000C70BA" w:rsidRPr="00A27491" w:rsidRDefault="000C70BA" w:rsidP="002E3FCC">
            <w:pPr>
              <w:pStyle w:val="TAL"/>
              <w:spacing w:line="256" w:lineRule="auto"/>
            </w:pPr>
          </w:p>
          <w:p w14:paraId="65ACD515"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A27491" w:rsidRDefault="000C70BA" w:rsidP="002E3FCC">
            <w:pPr>
              <w:pStyle w:val="TAC"/>
              <w:spacing w:line="256" w:lineRule="auto"/>
            </w:pPr>
            <w:r w:rsidRPr="00A27491">
              <w:t>-</w:t>
            </w:r>
          </w:p>
        </w:tc>
      </w:tr>
      <w:tr w:rsidR="000C70BA" w:rsidRPr="00A27491"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A27491" w:rsidRDefault="000C70BA" w:rsidP="002E3FCC">
            <w:pPr>
              <w:pStyle w:val="TAC"/>
              <w:spacing w:line="256" w:lineRule="auto"/>
            </w:pPr>
            <w:r w:rsidRPr="00A27491">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74BEDE8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A27491" w:rsidRDefault="000C70BA" w:rsidP="002E3FCC">
            <w:pPr>
              <w:pStyle w:val="TAC"/>
              <w:spacing w:line="256" w:lineRule="auto"/>
            </w:pPr>
            <w:r w:rsidRPr="00A27491">
              <w:t>-</w:t>
            </w:r>
          </w:p>
        </w:tc>
      </w:tr>
      <w:tr w:rsidR="000C70BA" w:rsidRPr="00A27491"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A27491" w:rsidRDefault="000C70BA" w:rsidP="002E3FCC">
            <w:pPr>
              <w:pStyle w:val="TAC"/>
              <w:spacing w:line="256" w:lineRule="auto"/>
            </w:pPr>
            <w:r w:rsidRPr="00A27491">
              <w:t>-</w:t>
            </w:r>
          </w:p>
        </w:tc>
      </w:tr>
      <w:tr w:rsidR="000C70BA" w:rsidRPr="00A27491"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A27491" w:rsidRDefault="000C70BA" w:rsidP="002E3FCC">
            <w:pPr>
              <w:pStyle w:val="TAC"/>
              <w:spacing w:line="256" w:lineRule="auto"/>
            </w:pPr>
            <w:r w:rsidRPr="00A27491">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A27491" w:rsidRDefault="000C70BA" w:rsidP="002E3FCC">
            <w:pPr>
              <w:pStyle w:val="TAC"/>
              <w:spacing w:line="256" w:lineRule="auto"/>
            </w:pPr>
            <w:r w:rsidRPr="00A27491">
              <w:t>P</w:t>
            </w:r>
          </w:p>
        </w:tc>
      </w:tr>
      <w:tr w:rsidR="000C70BA" w:rsidRPr="00A27491"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A27491" w:rsidRDefault="000C70BA" w:rsidP="002E3FCC">
            <w:pPr>
              <w:pStyle w:val="TAC"/>
              <w:spacing w:line="256" w:lineRule="auto"/>
            </w:pPr>
            <w:r w:rsidRPr="00A27491">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A27491" w:rsidRDefault="000C70BA" w:rsidP="002E3FCC">
            <w:pPr>
              <w:pStyle w:val="TAC"/>
              <w:spacing w:line="256" w:lineRule="auto"/>
            </w:pPr>
            <w:r w:rsidRPr="00A27491">
              <w:t>-</w:t>
            </w:r>
          </w:p>
        </w:tc>
      </w:tr>
      <w:tr w:rsidR="000C70BA" w:rsidRPr="00A27491"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A27491" w:rsidRDefault="000C70BA" w:rsidP="002E3FCC">
            <w:pPr>
              <w:pStyle w:val="TAC"/>
              <w:spacing w:line="256" w:lineRule="auto"/>
            </w:pPr>
            <w:r w:rsidRPr="00A27491">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A27491" w:rsidRDefault="000C70BA" w:rsidP="002E3FCC">
            <w:pPr>
              <w:pStyle w:val="TAL"/>
              <w:spacing w:line="256" w:lineRule="auto"/>
            </w:pPr>
            <w:r w:rsidRPr="00A27491">
              <w:t>Make the MCVideo User request termination of the MCVideo private call.</w:t>
            </w:r>
          </w:p>
          <w:p w14:paraId="183CEBF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A27491" w:rsidRDefault="000C70BA" w:rsidP="002E3FCC">
            <w:pPr>
              <w:pStyle w:val="TAC"/>
              <w:spacing w:line="256" w:lineRule="auto"/>
            </w:pPr>
            <w:r w:rsidRPr="00A27491">
              <w:t>-</w:t>
            </w:r>
          </w:p>
        </w:tc>
      </w:tr>
      <w:tr w:rsidR="000C70BA" w:rsidRPr="00A27491"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A27491" w:rsidRDefault="000C70BA" w:rsidP="002E3FCC">
            <w:pPr>
              <w:pStyle w:val="TAC"/>
              <w:spacing w:line="256" w:lineRule="auto"/>
            </w:pPr>
            <w:r w:rsidRPr="00A27491">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A27491" w:rsidRDefault="000C70BA" w:rsidP="002E3FCC">
            <w:pPr>
              <w:pStyle w:val="TAC"/>
              <w:spacing w:line="256" w:lineRule="auto"/>
            </w:pPr>
            <w:r w:rsidRPr="00A27491">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A27491" w:rsidRDefault="000C70BA" w:rsidP="002E3FCC">
            <w:pPr>
              <w:pStyle w:val="TAC"/>
              <w:spacing w:line="256" w:lineRule="auto"/>
            </w:pPr>
            <w:r w:rsidRPr="00A27491">
              <w:t>P</w:t>
            </w:r>
          </w:p>
        </w:tc>
      </w:tr>
      <w:tr w:rsidR="000C70BA" w:rsidRPr="00A27491"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A27491" w:rsidRDefault="000C70BA" w:rsidP="002E3FCC">
            <w:pPr>
              <w:pStyle w:val="TAC"/>
              <w:spacing w:line="256" w:lineRule="auto"/>
            </w:pPr>
            <w:r w:rsidRPr="00A27491">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A27491" w:rsidRDefault="000C70BA" w:rsidP="002E3FCC">
            <w:pPr>
              <w:pStyle w:val="TAC"/>
              <w:spacing w:line="256" w:lineRule="auto"/>
            </w:pPr>
            <w:r w:rsidRPr="00A27491">
              <w:t>-</w:t>
            </w:r>
          </w:p>
        </w:tc>
      </w:tr>
      <w:tr w:rsidR="000C70BA" w:rsidRPr="00A27491"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A27491" w:rsidRDefault="000C70BA" w:rsidP="002E3FCC">
            <w:pPr>
              <w:pStyle w:val="TAC"/>
              <w:spacing w:line="256" w:lineRule="auto"/>
            </w:pPr>
            <w:r w:rsidRPr="00A27491">
              <w:t>-</w:t>
            </w:r>
          </w:p>
        </w:tc>
      </w:tr>
      <w:tr w:rsidR="000C70BA" w:rsidRPr="00A27491"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A27491" w:rsidRDefault="000C70BA" w:rsidP="002E3FCC">
            <w:pPr>
              <w:pStyle w:val="TAC"/>
              <w:spacing w:line="256" w:lineRule="auto"/>
            </w:pPr>
            <w:r w:rsidRPr="00A27491">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A27491" w:rsidRDefault="000C70BA" w:rsidP="002E3FCC">
            <w:pPr>
              <w:pStyle w:val="TAC"/>
              <w:spacing w:line="256" w:lineRule="auto"/>
            </w:pPr>
            <w:r w:rsidRPr="00A27491">
              <w:t>-</w:t>
            </w:r>
          </w:p>
        </w:tc>
      </w:tr>
      <w:tr w:rsidR="000C70BA" w:rsidRPr="00A27491"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A27491" w:rsidRDefault="000C70BA" w:rsidP="002E3FCC">
            <w:pPr>
              <w:pStyle w:val="TAC"/>
              <w:spacing w:line="256" w:lineRule="auto"/>
            </w:pPr>
            <w:r w:rsidRPr="00A27491">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03F97BE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A27491" w:rsidRDefault="000C70BA" w:rsidP="002E3FCC">
            <w:pPr>
              <w:pStyle w:val="TAC"/>
              <w:spacing w:line="256" w:lineRule="auto"/>
            </w:pPr>
            <w:r w:rsidRPr="00A27491">
              <w:t>-</w:t>
            </w:r>
          </w:p>
        </w:tc>
      </w:tr>
      <w:tr w:rsidR="000C70BA" w:rsidRPr="00A27491"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A27491" w:rsidRDefault="000C70BA" w:rsidP="002E3FCC">
            <w:pPr>
              <w:pStyle w:val="TAC"/>
              <w:spacing w:line="256" w:lineRule="auto"/>
            </w:pPr>
            <w:r w:rsidRPr="00A27491">
              <w:t>-</w:t>
            </w:r>
          </w:p>
        </w:tc>
      </w:tr>
      <w:tr w:rsidR="000C70BA" w:rsidRPr="00A27491"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A27491" w:rsidRDefault="000C70BA" w:rsidP="002E3FCC">
            <w:pPr>
              <w:pStyle w:val="TAC"/>
              <w:spacing w:line="256" w:lineRule="auto"/>
            </w:pPr>
            <w:r w:rsidRPr="00A27491">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A27491" w:rsidRDefault="000C70BA" w:rsidP="002E3FCC">
            <w:pPr>
              <w:pStyle w:val="TAC"/>
              <w:spacing w:line="256" w:lineRule="auto"/>
            </w:pPr>
            <w:r w:rsidRPr="00A27491">
              <w:t>P</w:t>
            </w:r>
          </w:p>
        </w:tc>
      </w:tr>
      <w:tr w:rsidR="000C70BA" w:rsidRPr="00A27491"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A27491" w:rsidRDefault="000C70BA" w:rsidP="002E3FCC">
            <w:pPr>
              <w:pStyle w:val="TAC"/>
              <w:spacing w:line="256" w:lineRule="auto"/>
            </w:pPr>
            <w:r w:rsidRPr="00A27491">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A27491" w:rsidRDefault="000C70BA" w:rsidP="002E3FCC">
            <w:pPr>
              <w:pStyle w:val="TAC"/>
              <w:spacing w:line="256" w:lineRule="auto"/>
            </w:pPr>
            <w:r w:rsidRPr="00A27491">
              <w:t>-</w:t>
            </w:r>
          </w:p>
        </w:tc>
      </w:tr>
      <w:tr w:rsidR="000C70BA" w:rsidRPr="00A27491"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A27491" w:rsidRDefault="000C70BA" w:rsidP="002E3FCC">
            <w:pPr>
              <w:pStyle w:val="TAC"/>
              <w:spacing w:line="256" w:lineRule="auto"/>
            </w:pPr>
            <w:r w:rsidRPr="00A27491">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A27491" w:rsidRDefault="000C70BA" w:rsidP="002E3FCC">
            <w:pPr>
              <w:pStyle w:val="TAL"/>
              <w:spacing w:line="256" w:lineRule="auto"/>
            </w:pPr>
            <w:r w:rsidRPr="00A27491">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A27491" w:rsidRDefault="000C70BA" w:rsidP="002E3FCC">
            <w:pPr>
              <w:pStyle w:val="TAC"/>
              <w:spacing w:line="256" w:lineRule="auto"/>
            </w:pPr>
            <w:r w:rsidRPr="00A27491">
              <w:t>-</w:t>
            </w:r>
          </w:p>
        </w:tc>
      </w:tr>
      <w:tr w:rsidR="000C70BA" w:rsidRPr="00A27491"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A27491" w:rsidRDefault="000C70BA" w:rsidP="002E3FCC">
            <w:pPr>
              <w:pStyle w:val="TAC"/>
              <w:spacing w:line="256" w:lineRule="auto"/>
            </w:pPr>
            <w:r w:rsidRPr="00A27491">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A27491" w:rsidRDefault="000C70BA" w:rsidP="002E3FCC">
            <w:pPr>
              <w:pStyle w:val="TAL"/>
              <w:spacing w:line="256" w:lineRule="auto"/>
            </w:pPr>
            <w:r w:rsidRPr="00A27491">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A27491" w:rsidRDefault="000C70BA" w:rsidP="002E3FCC">
            <w:pPr>
              <w:pStyle w:val="TAC"/>
              <w:spacing w:line="256" w:lineRule="auto"/>
            </w:pPr>
            <w:r w:rsidRPr="00A27491">
              <w:t>-</w:t>
            </w:r>
          </w:p>
        </w:tc>
      </w:tr>
      <w:tr w:rsidR="000C70BA" w:rsidRPr="00A27491"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A27491" w:rsidRDefault="000C70BA" w:rsidP="002E3FCC">
            <w:pPr>
              <w:pStyle w:val="TAC"/>
              <w:spacing w:line="256" w:lineRule="auto"/>
            </w:pPr>
            <w:r w:rsidRPr="00A27491">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A27491" w:rsidRDefault="000C70BA" w:rsidP="002E3FCC">
            <w:pPr>
              <w:pStyle w:val="TAL"/>
              <w:spacing w:line="256" w:lineRule="auto"/>
            </w:pPr>
            <w:r w:rsidRPr="00A27491">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A27491" w:rsidRDefault="000C70BA" w:rsidP="002E3FCC">
            <w:pPr>
              <w:pStyle w:val="TAC"/>
              <w:spacing w:line="256" w:lineRule="auto"/>
            </w:pPr>
            <w:r w:rsidRPr="00A27491">
              <w:t>-</w:t>
            </w:r>
          </w:p>
        </w:tc>
      </w:tr>
      <w:tr w:rsidR="000C70BA" w:rsidRPr="00A27491"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A27491" w:rsidRDefault="000C70BA" w:rsidP="002E3FCC">
            <w:pPr>
              <w:pStyle w:val="TAC"/>
              <w:spacing w:line="256" w:lineRule="auto"/>
            </w:pPr>
            <w:r w:rsidRPr="00A27491">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A27491" w:rsidRDefault="000C70BA" w:rsidP="002E3FCC">
            <w:pPr>
              <w:pStyle w:val="TAC"/>
              <w:spacing w:line="256" w:lineRule="auto"/>
            </w:pPr>
            <w:r w:rsidRPr="00A27491">
              <w:t>-</w:t>
            </w:r>
          </w:p>
        </w:tc>
      </w:tr>
      <w:tr w:rsidR="000C70BA" w:rsidRPr="00A27491"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A27491" w:rsidRDefault="000C70BA" w:rsidP="002E3FCC">
            <w:pPr>
              <w:pStyle w:val="TAC"/>
              <w:spacing w:line="256" w:lineRule="auto"/>
            </w:pPr>
            <w:r w:rsidRPr="00A27491">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 in the next 1 sec?</w:t>
            </w:r>
          </w:p>
          <w:p w14:paraId="2AE87541" w14:textId="77777777" w:rsidR="000C70BA" w:rsidRPr="00A27491" w:rsidRDefault="000C70BA" w:rsidP="002E3FCC">
            <w:pPr>
              <w:pStyle w:val="TAL"/>
              <w:spacing w:line="256" w:lineRule="auto"/>
            </w:pPr>
            <w:r w:rsidRPr="00A27491">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A27491" w:rsidRDefault="000C70BA" w:rsidP="002E3FCC">
            <w:pPr>
              <w:pStyle w:val="TAL"/>
              <w:spacing w:line="256" w:lineRule="auto"/>
            </w:pPr>
            <w:r w:rsidRPr="00A27491">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A27491" w:rsidRDefault="000C70BA" w:rsidP="002E3FCC">
            <w:pPr>
              <w:pStyle w:val="TAC"/>
              <w:spacing w:line="256" w:lineRule="auto"/>
            </w:pPr>
            <w:r w:rsidRPr="00A27491">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A27491" w:rsidRDefault="000C70BA" w:rsidP="002E3FCC">
            <w:pPr>
              <w:pStyle w:val="TAC"/>
              <w:spacing w:line="256" w:lineRule="auto"/>
            </w:pPr>
            <w:r w:rsidRPr="00A27491">
              <w:t>F</w:t>
            </w:r>
          </w:p>
        </w:tc>
      </w:tr>
      <w:tr w:rsidR="000C70BA" w:rsidRPr="00A27491"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A27491" w:rsidRDefault="000C70BA" w:rsidP="002E3FCC">
            <w:pPr>
              <w:pStyle w:val="TAC"/>
              <w:spacing w:line="256" w:lineRule="auto"/>
            </w:pPr>
            <w:r w:rsidRPr="00A27491">
              <w:t>-</w:t>
            </w:r>
          </w:p>
        </w:tc>
      </w:tr>
      <w:tr w:rsidR="000C70BA" w:rsidRPr="00A27491"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A27491" w:rsidRDefault="000C70BA" w:rsidP="002E3FCC">
            <w:pPr>
              <w:pStyle w:val="TAC"/>
              <w:spacing w:line="256" w:lineRule="auto"/>
            </w:pPr>
            <w:r w:rsidRPr="00A27491">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A27491" w:rsidRDefault="000C70BA" w:rsidP="002E3FCC">
            <w:pPr>
              <w:pStyle w:val="TAC"/>
              <w:spacing w:line="256" w:lineRule="auto"/>
            </w:pPr>
            <w:r w:rsidRPr="00A27491">
              <w:t>-</w:t>
            </w:r>
          </w:p>
        </w:tc>
      </w:tr>
      <w:tr w:rsidR="000C70BA" w:rsidRPr="00A27491"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A27491" w:rsidRDefault="000C70BA" w:rsidP="002E3FCC">
            <w:pPr>
              <w:pStyle w:val="TAC"/>
              <w:spacing w:line="256" w:lineRule="auto"/>
            </w:pPr>
            <w:r w:rsidRPr="00A27491">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2FF3D51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A27491" w:rsidRDefault="000C70BA" w:rsidP="002E3FCC">
            <w:pPr>
              <w:pStyle w:val="TAC"/>
              <w:spacing w:line="256" w:lineRule="auto"/>
            </w:pPr>
            <w:r w:rsidRPr="00A27491">
              <w:t>-</w:t>
            </w:r>
          </w:p>
        </w:tc>
      </w:tr>
      <w:tr w:rsidR="000C70BA" w:rsidRPr="00A27491"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A27491" w:rsidRDefault="000C70BA" w:rsidP="002E3FCC">
            <w:pPr>
              <w:pStyle w:val="TAC"/>
              <w:spacing w:line="256" w:lineRule="auto"/>
            </w:pPr>
            <w:r w:rsidRPr="00A27491">
              <w:t>-</w:t>
            </w:r>
          </w:p>
        </w:tc>
      </w:tr>
      <w:tr w:rsidR="000C70BA" w:rsidRPr="00A27491"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A27491" w:rsidRDefault="000C70BA" w:rsidP="002E3FCC">
            <w:pPr>
              <w:pStyle w:val="TAC"/>
              <w:spacing w:line="256" w:lineRule="auto"/>
            </w:pPr>
            <w:r w:rsidRPr="00A27491">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A27491" w:rsidRDefault="000C70BA" w:rsidP="002E3FCC">
            <w:pPr>
              <w:pStyle w:val="TAC"/>
              <w:spacing w:line="256" w:lineRule="auto"/>
            </w:pPr>
            <w:r w:rsidRPr="00A27491">
              <w:t>P</w:t>
            </w:r>
          </w:p>
        </w:tc>
      </w:tr>
      <w:tr w:rsidR="000C70BA" w:rsidRPr="00A27491"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A27491" w:rsidRDefault="000C70BA" w:rsidP="002E3FCC">
            <w:pPr>
              <w:pStyle w:val="TAC"/>
              <w:spacing w:line="256" w:lineRule="auto"/>
            </w:pPr>
            <w:r w:rsidRPr="00A27491">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A27491" w:rsidRDefault="000C70BA" w:rsidP="002E3FCC">
            <w:pPr>
              <w:pStyle w:val="TAC"/>
              <w:spacing w:line="256" w:lineRule="auto"/>
            </w:pPr>
            <w:r w:rsidRPr="00A27491">
              <w:t>-</w:t>
            </w:r>
          </w:p>
        </w:tc>
      </w:tr>
      <w:tr w:rsidR="000C70BA" w:rsidRPr="00A27491"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A27491" w:rsidRDefault="000C70BA" w:rsidP="002E3FCC">
            <w:pPr>
              <w:pStyle w:val="TAC"/>
              <w:spacing w:line="256" w:lineRule="auto"/>
            </w:pPr>
            <w:r w:rsidRPr="00A27491">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A27491" w:rsidRDefault="000C70BA" w:rsidP="002E3FCC">
            <w:pPr>
              <w:pStyle w:val="TAL"/>
              <w:spacing w:line="256" w:lineRule="auto"/>
            </w:pPr>
            <w:r w:rsidRPr="00A27491">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A27491" w:rsidRDefault="000C70BA" w:rsidP="002E3FCC">
            <w:pPr>
              <w:pStyle w:val="TAC"/>
              <w:spacing w:line="256" w:lineRule="auto"/>
            </w:pPr>
            <w:r w:rsidRPr="00A27491">
              <w:t>-</w:t>
            </w:r>
          </w:p>
        </w:tc>
      </w:tr>
      <w:tr w:rsidR="000C70BA" w:rsidRPr="00A27491"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A27491" w:rsidRDefault="000C70BA" w:rsidP="002E3FCC">
            <w:pPr>
              <w:pStyle w:val="TAC"/>
              <w:spacing w:line="256" w:lineRule="auto"/>
            </w:pPr>
            <w:r w:rsidRPr="00A27491">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A27491" w:rsidRDefault="000C70BA" w:rsidP="002E3FCC">
            <w:pPr>
              <w:pStyle w:val="TAC"/>
              <w:spacing w:line="256" w:lineRule="auto"/>
            </w:pPr>
            <w:r w:rsidRPr="00A27491">
              <w:t>-</w:t>
            </w:r>
          </w:p>
        </w:tc>
      </w:tr>
      <w:tr w:rsidR="000C70BA" w:rsidRPr="00A27491"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A27491" w:rsidRDefault="000C70BA" w:rsidP="002E3FCC">
            <w:pPr>
              <w:pStyle w:val="TAC"/>
              <w:spacing w:line="256" w:lineRule="auto"/>
            </w:pPr>
            <w:r w:rsidRPr="00A27491">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A27491" w:rsidRDefault="000C70BA" w:rsidP="002E3FCC">
            <w:pPr>
              <w:pStyle w:val="TAL"/>
              <w:spacing w:line="256" w:lineRule="auto"/>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A27491" w:rsidRDefault="000C70BA" w:rsidP="002E3FCC">
            <w:pPr>
              <w:pStyle w:val="TAC"/>
              <w:spacing w:line="256" w:lineRule="auto"/>
            </w:pPr>
            <w:r w:rsidRPr="00A27491">
              <w:t>P</w:t>
            </w:r>
          </w:p>
        </w:tc>
      </w:tr>
      <w:tr w:rsidR="000C70BA" w:rsidRPr="00A27491"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A27491" w:rsidRDefault="000C70BA" w:rsidP="002E3FCC">
            <w:pPr>
              <w:pStyle w:val="TAC"/>
              <w:spacing w:line="256" w:lineRule="auto"/>
            </w:pPr>
            <w:r w:rsidRPr="00A27491">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A27491" w:rsidRDefault="000C70BA" w:rsidP="002E3FCC">
            <w:pPr>
              <w:pStyle w:val="TAL"/>
              <w:spacing w:line="256" w:lineRule="auto"/>
            </w:pPr>
            <w:r w:rsidRPr="00A27491">
              <w:t>Make the MCVideo User press the PTT button requesting permission to talk.</w:t>
            </w:r>
          </w:p>
          <w:p w14:paraId="7661BF1C" w14:textId="77777777" w:rsidR="000C70BA" w:rsidRPr="00A27491" w:rsidRDefault="000C70BA" w:rsidP="002E3FCC">
            <w:pPr>
              <w:pStyle w:val="TAL"/>
              <w:spacing w:line="256" w:lineRule="auto"/>
            </w:pPr>
            <w:r w:rsidRPr="00A27491">
              <w:t>NOTE 1: Depending on UE implementation the PTT button may already been pressed in step 17.</w:t>
            </w:r>
          </w:p>
          <w:p w14:paraId="1EED95C0" w14:textId="77777777" w:rsidR="000C70BA" w:rsidRPr="00A27491" w:rsidRDefault="000C70BA" w:rsidP="002E3FCC">
            <w:pPr>
              <w:pStyle w:val="TAL"/>
              <w:spacing w:line="256" w:lineRule="auto"/>
            </w:pPr>
            <w:r w:rsidRPr="00A27491">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A27491" w:rsidRDefault="000C70BA" w:rsidP="002E3FCC">
            <w:pPr>
              <w:pStyle w:val="TAC"/>
              <w:spacing w:line="256" w:lineRule="auto"/>
            </w:pPr>
            <w:r w:rsidRPr="00A27491">
              <w:t>-</w:t>
            </w:r>
          </w:p>
        </w:tc>
      </w:tr>
      <w:tr w:rsidR="000C70BA" w:rsidRPr="00A27491"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A27491" w:rsidRDefault="000C70BA" w:rsidP="002E3FCC">
            <w:pPr>
              <w:pStyle w:val="TAC"/>
              <w:spacing w:line="256" w:lineRule="auto"/>
            </w:pPr>
            <w:r w:rsidRPr="00A27491">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A27491" w:rsidRDefault="000C70BA" w:rsidP="002E3FCC">
            <w:pPr>
              <w:pStyle w:val="TAL"/>
              <w:spacing w:line="256" w:lineRule="auto"/>
            </w:pPr>
            <w:r w:rsidRPr="00A27491">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A27491" w:rsidRDefault="000C70BA" w:rsidP="002E3FCC">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A27491" w:rsidRDefault="000C70BA" w:rsidP="002E3FCC">
            <w:pPr>
              <w:pStyle w:val="TAC"/>
              <w:spacing w:line="256" w:lineRule="auto"/>
            </w:pPr>
            <w:r w:rsidRPr="00A27491">
              <w:t>P</w:t>
            </w:r>
          </w:p>
        </w:tc>
      </w:tr>
      <w:tr w:rsidR="000C70BA" w:rsidRPr="00A27491"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A27491" w:rsidRDefault="000C70BA" w:rsidP="002E3FCC">
            <w:pPr>
              <w:pStyle w:val="TAC"/>
              <w:spacing w:line="256" w:lineRule="auto"/>
            </w:pPr>
            <w:r w:rsidRPr="00A27491">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A27491" w:rsidRDefault="000C70BA" w:rsidP="002E3FCC">
            <w:pPr>
              <w:pStyle w:val="TAL"/>
              <w:spacing w:line="256" w:lineRule="auto"/>
            </w:pPr>
            <w:r w:rsidRPr="00A27491">
              <w:t>Make the MCVideo User release the transmission control.</w:t>
            </w:r>
          </w:p>
          <w:p w14:paraId="53266D0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A27491" w:rsidRDefault="000C70BA" w:rsidP="002E3FCC">
            <w:pPr>
              <w:pStyle w:val="TAC"/>
              <w:spacing w:line="256" w:lineRule="auto"/>
            </w:pPr>
            <w:r w:rsidRPr="00A27491">
              <w:t>-</w:t>
            </w:r>
          </w:p>
        </w:tc>
      </w:tr>
      <w:tr w:rsidR="000C70BA" w:rsidRPr="00A27491"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A27491" w:rsidRDefault="000C70BA" w:rsidP="002E3FCC">
            <w:pPr>
              <w:pStyle w:val="TAC"/>
              <w:spacing w:line="256" w:lineRule="auto"/>
            </w:pPr>
            <w:r w:rsidRPr="00A27491">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A27491" w:rsidRDefault="000C70BA" w:rsidP="002E3FCC">
            <w:pPr>
              <w:pStyle w:val="TAL"/>
              <w:spacing w:line="256" w:lineRule="auto"/>
            </w:pPr>
            <w:r w:rsidRPr="00A27491">
              <w:t>Check: Does the UE (MCVideo Client)</w:t>
            </w:r>
            <w:r w:rsidRPr="00A27491">
              <w:rPr>
                <w:lang w:eastAsia="ko-KR"/>
              </w:rPr>
              <w:t xml:space="preserve"> </w:t>
            </w:r>
            <w:r w:rsidRPr="00A27491">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A27491" w:rsidRDefault="000C70BA" w:rsidP="002E3FCC">
            <w:pPr>
              <w:pStyle w:val="TAL"/>
              <w:spacing w:line="256" w:lineRule="auto"/>
              <w:rPr>
                <w:b/>
              </w:rPr>
            </w:pPr>
            <w:r w:rsidRPr="00A27491">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A27491" w:rsidRDefault="000C70BA" w:rsidP="002E3FCC">
            <w:pPr>
              <w:pStyle w:val="TAC"/>
              <w:spacing w:line="256" w:lineRule="auto"/>
            </w:pPr>
            <w:r w:rsidRPr="00A27491">
              <w:t>P</w:t>
            </w:r>
          </w:p>
        </w:tc>
      </w:tr>
      <w:tr w:rsidR="000C70BA" w:rsidRPr="00A27491"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A27491" w:rsidRDefault="000C70BA" w:rsidP="002E3FCC">
            <w:pPr>
              <w:pStyle w:val="TAC"/>
              <w:spacing w:line="256" w:lineRule="auto"/>
            </w:pPr>
            <w:r w:rsidRPr="00A27491">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A27491" w:rsidRDefault="000C70BA" w:rsidP="002E3FCC">
            <w:pPr>
              <w:pStyle w:val="TAL"/>
              <w:spacing w:line="256" w:lineRule="auto"/>
            </w:pPr>
            <w:r w:rsidRPr="00A27491">
              <w:t>Make the MCVideo User request termination of the MCVideo private call.</w:t>
            </w:r>
          </w:p>
          <w:p w14:paraId="10727DD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A27491" w:rsidRDefault="000C70BA" w:rsidP="002E3FCC">
            <w:pPr>
              <w:pStyle w:val="TAC"/>
              <w:spacing w:line="256" w:lineRule="auto"/>
            </w:pPr>
            <w:r w:rsidRPr="00A27491">
              <w:t>-</w:t>
            </w:r>
          </w:p>
        </w:tc>
      </w:tr>
      <w:tr w:rsidR="000C70BA" w:rsidRPr="00A27491"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A27491" w:rsidRDefault="000C70BA" w:rsidP="002E3FCC">
            <w:pPr>
              <w:pStyle w:val="TAC"/>
              <w:spacing w:line="256" w:lineRule="auto"/>
            </w:pPr>
            <w:r w:rsidRPr="00A27491">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A27491" w:rsidRDefault="000C70BA" w:rsidP="002E3FCC">
            <w:pPr>
              <w:pStyle w:val="TAL"/>
              <w:spacing w:line="256" w:lineRule="auto"/>
            </w:pPr>
            <w:r w:rsidRPr="00A27491">
              <w:t>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A27491" w:rsidRDefault="000C70BA" w:rsidP="002E3FCC">
            <w:pPr>
              <w:pStyle w:val="TAC"/>
              <w:spacing w:line="256" w:lineRule="auto"/>
            </w:pPr>
            <w:r w:rsidRPr="00A27491">
              <w:t>-</w:t>
            </w:r>
          </w:p>
        </w:tc>
      </w:tr>
      <w:tr w:rsidR="000C70BA" w:rsidRPr="00A27491"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A27491" w:rsidRDefault="000C70BA" w:rsidP="002E3FCC">
            <w:pPr>
              <w:pStyle w:val="TAC"/>
              <w:spacing w:line="256" w:lineRule="auto"/>
            </w:pPr>
            <w:r w:rsidRPr="00A27491">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A27491" w:rsidRDefault="000C70BA" w:rsidP="002E3FCC">
            <w:pPr>
              <w:pStyle w:val="TAC"/>
              <w:spacing w:line="256" w:lineRule="auto"/>
            </w:pPr>
            <w:r w:rsidRPr="00A27491">
              <w:t>-</w:t>
            </w:r>
          </w:p>
        </w:tc>
      </w:tr>
      <w:tr w:rsidR="000C70BA" w:rsidRPr="00A27491"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A27491" w:rsidRDefault="000C70BA" w:rsidP="002E3FCC">
            <w:pPr>
              <w:pStyle w:val="TAC"/>
              <w:spacing w:line="256" w:lineRule="auto"/>
            </w:pPr>
            <w:r w:rsidRPr="00A27491">
              <w:t>-</w:t>
            </w:r>
          </w:p>
        </w:tc>
      </w:tr>
      <w:tr w:rsidR="000C70BA" w:rsidRPr="00A27491"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A27491" w:rsidRDefault="000C70BA" w:rsidP="002E3FCC">
            <w:pPr>
              <w:pStyle w:val="TAN"/>
            </w:pPr>
            <w:r w:rsidRPr="00A27491">
              <w:t>NOTE 1: This is expected to be done via a suitable implementation dependent MMI.</w:t>
            </w:r>
          </w:p>
        </w:tc>
      </w:tr>
    </w:tbl>
    <w:p w14:paraId="29867B4B" w14:textId="77777777" w:rsidR="000C70BA" w:rsidRPr="00A27491" w:rsidRDefault="000C70BA" w:rsidP="000C70BA"/>
    <w:p w14:paraId="2734B920" w14:textId="77777777" w:rsidR="000C70BA" w:rsidRPr="00A27491" w:rsidRDefault="000C70BA" w:rsidP="000C70BA">
      <w:pPr>
        <w:pStyle w:val="H6"/>
      </w:pPr>
      <w:r w:rsidRPr="00A27491">
        <w:t>7.2.3.3.3</w:t>
      </w:r>
      <w:r w:rsidRPr="00A27491">
        <w:tab/>
        <w:t>Specific message contents</w:t>
      </w:r>
    </w:p>
    <w:p w14:paraId="2CAEC20A" w14:textId="77777777" w:rsidR="000C70BA" w:rsidRPr="00A27491" w:rsidRDefault="000C70BA" w:rsidP="000C70BA">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A27491"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A27491" w:rsidRDefault="000C70BA" w:rsidP="002E3FCC">
            <w:pPr>
              <w:pStyle w:val="TAL"/>
              <w:spacing w:line="256" w:lineRule="auto"/>
              <w:rPr>
                <w:rFonts w:eastAsia="MS Mincho"/>
              </w:rPr>
            </w:pPr>
            <w:r w:rsidRPr="00A27491">
              <w:rPr>
                <w:rFonts w:eastAsia="MS Mincho"/>
              </w:rPr>
              <w:t xml:space="preserve">Derivation Path: </w:t>
            </w:r>
            <w:r w:rsidR="00960759">
              <w:rPr>
                <w:rFonts w:eastAsia="MS Mincho"/>
              </w:rPr>
              <w:t>37.579</w:t>
            </w:r>
            <w:r w:rsidRPr="00A27491">
              <w:rPr>
                <w:rFonts w:eastAsia="MS Mincho"/>
              </w:rPr>
              <w:t xml:space="preserve">-1 [2], </w:t>
            </w:r>
            <w:r w:rsidRPr="00A27491">
              <w:t>Table 5.5.14.8-1</w:t>
            </w:r>
          </w:p>
        </w:tc>
      </w:tr>
      <w:tr w:rsidR="000C70BA" w:rsidRPr="00A27491"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A27491" w:rsidRDefault="000C70BA" w:rsidP="002E3FCC">
            <w:pPr>
              <w:pStyle w:val="TAL"/>
              <w:spacing w:line="256" w:lineRule="auto"/>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A27491" w:rsidRDefault="000C70BA" w:rsidP="002E3FCC">
            <w:pPr>
              <w:pStyle w:val="TAL"/>
              <w:spacing w:line="256" w:lineRule="auto"/>
              <w:rPr>
                <w:rFonts w:eastAsia="MS PGothic"/>
              </w:rPr>
            </w:pPr>
            <w:r w:rsidRPr="00A27491">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A27491" w:rsidRDefault="000C70BA" w:rsidP="002E3FCC">
            <w:pPr>
              <w:pStyle w:val="TAL"/>
              <w:spacing w:line="256" w:lineRule="auto"/>
              <w:rPr>
                <w:rFonts w:eastAsia="MS Mincho"/>
              </w:rPr>
            </w:pPr>
          </w:p>
        </w:tc>
      </w:tr>
    </w:tbl>
    <w:p w14:paraId="20B453C2" w14:textId="77777777" w:rsidR="000C70BA" w:rsidRPr="00A27491" w:rsidRDefault="000C70BA" w:rsidP="000C70BA"/>
    <w:p w14:paraId="40FE0621" w14:textId="77777777" w:rsidR="000C70BA" w:rsidRPr="00A27491" w:rsidRDefault="000C70BA" w:rsidP="000C70BA">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0D86C093" w14:textId="77777777" w:rsidR="000C70BA" w:rsidRPr="00A27491" w:rsidRDefault="000C70BA" w:rsidP="000C70BA"/>
    <w:p w14:paraId="059679C2" w14:textId="77777777" w:rsidR="000C70BA" w:rsidRPr="00A27491" w:rsidRDefault="000C70BA" w:rsidP="000C70BA">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2417B71B" w14:textId="77777777" w:rsidR="000C70BA" w:rsidRPr="00A27491" w:rsidRDefault="000C70BA" w:rsidP="000C70BA"/>
    <w:p w14:paraId="3CD848AC" w14:textId="77777777" w:rsidR="000C70BA" w:rsidRPr="00A27491" w:rsidRDefault="000C70BA" w:rsidP="000C70BA">
      <w:pPr>
        <w:pStyle w:val="Heading3"/>
        <w:rPr>
          <w:i/>
          <w:iCs/>
        </w:rPr>
      </w:pPr>
      <w:bookmarkStart w:id="883" w:name="_Toc171440786"/>
      <w:bookmarkStart w:id="884" w:name="_Toc180160978"/>
      <w:r w:rsidRPr="00A27491">
        <w:t>7.2.4</w:t>
      </w:r>
      <w:r w:rsidRPr="00A27491">
        <w:tab/>
        <w:t>Off-network / Private Call / Manual Commencement Mode / Client Terminated (CT)</w:t>
      </w:r>
      <w:bookmarkEnd w:id="883"/>
      <w:bookmarkEnd w:id="884"/>
    </w:p>
    <w:p w14:paraId="5068BB5C" w14:textId="77777777" w:rsidR="000C70BA" w:rsidRPr="00A27491" w:rsidRDefault="000C70BA" w:rsidP="000C70BA">
      <w:pPr>
        <w:pStyle w:val="H6"/>
      </w:pPr>
      <w:r w:rsidRPr="00A27491">
        <w:t>7.2.4.1</w:t>
      </w:r>
      <w:r w:rsidRPr="00A27491">
        <w:tab/>
        <w:t>Test Purpose (TP)</w:t>
      </w:r>
    </w:p>
    <w:p w14:paraId="5CE8A032" w14:textId="77777777" w:rsidR="000C70BA" w:rsidRPr="00A27491" w:rsidRDefault="000C70BA" w:rsidP="000C70BA">
      <w:pPr>
        <w:pStyle w:val="H6"/>
      </w:pPr>
      <w:r w:rsidRPr="00A27491">
        <w:t>(1)</w:t>
      </w:r>
    </w:p>
    <w:p w14:paraId="63568D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A27491" w:rsidRDefault="000C70BA" w:rsidP="000C70BA">
      <w:pPr>
        <w:pStyle w:val="PL"/>
      </w:pPr>
      <w:r w:rsidRPr="00A27491">
        <w:rPr>
          <w:b/>
        </w:rPr>
        <w:t>ensure that</w:t>
      </w:r>
      <w:r w:rsidRPr="00A27491">
        <w:t xml:space="preserve"> {</w:t>
      </w:r>
    </w:p>
    <w:p w14:paraId="6FA7B49F"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Manual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0FC9270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RINGING message }</w:t>
      </w:r>
    </w:p>
    <w:p w14:paraId="32EB2DB5" w14:textId="77777777" w:rsidR="000C70BA" w:rsidRPr="00A27491" w:rsidRDefault="000C70BA" w:rsidP="000C70BA">
      <w:pPr>
        <w:pStyle w:val="PL"/>
      </w:pPr>
      <w:r w:rsidRPr="00A27491">
        <w:t xml:space="preserve">            }</w:t>
      </w:r>
    </w:p>
    <w:p w14:paraId="03453D64" w14:textId="77777777" w:rsidR="000C70BA" w:rsidRPr="00A27491" w:rsidRDefault="000C70BA" w:rsidP="000C70BA">
      <w:pPr>
        <w:pStyle w:val="PL"/>
      </w:pPr>
    </w:p>
    <w:p w14:paraId="1250E77E" w14:textId="77777777" w:rsidR="000C70BA" w:rsidRPr="00A27491" w:rsidRDefault="000C70BA" w:rsidP="000C70BA">
      <w:pPr>
        <w:pStyle w:val="H6"/>
      </w:pPr>
      <w:r w:rsidRPr="00A27491">
        <w:t>(2)</w:t>
      </w:r>
    </w:p>
    <w:p w14:paraId="44CD8F2A"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1CFA0631" w14:textId="77777777" w:rsidR="000C70BA" w:rsidRPr="00A27491" w:rsidRDefault="000C70BA" w:rsidP="000C70BA">
      <w:pPr>
        <w:pStyle w:val="PL"/>
      </w:pPr>
      <w:r w:rsidRPr="00A27491">
        <w:rPr>
          <w:b/>
        </w:rPr>
        <w:t>ensure that</w:t>
      </w:r>
      <w:r w:rsidRPr="00A27491">
        <w:t xml:space="preserve"> {</w:t>
      </w:r>
    </w:p>
    <w:p w14:paraId="3ECC47AA" w14:textId="77777777" w:rsidR="000C70BA" w:rsidRPr="00A27491" w:rsidRDefault="000C70BA" w:rsidP="000C70BA">
      <w:pPr>
        <w:pStyle w:val="PL"/>
      </w:pPr>
      <w:r w:rsidRPr="00A27491">
        <w:t xml:space="preserve">  </w:t>
      </w:r>
      <w:r w:rsidRPr="00A27491">
        <w:rPr>
          <w:b/>
        </w:rPr>
        <w:t>when</w:t>
      </w:r>
      <w:r w:rsidRPr="00A27491">
        <w:t xml:space="preserve"> { MCVideo User rejects the incoming private call with Manual Commencement Mode }</w:t>
      </w:r>
    </w:p>
    <w:p w14:paraId="3DE611A2"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 xml:space="preserve">REJECT message, </w:t>
      </w:r>
      <w:r w:rsidRPr="00A27491">
        <w:rPr>
          <w:b/>
          <w:bCs/>
          <w:lang w:eastAsia="ko-KR"/>
        </w:rPr>
        <w:t>and,</w:t>
      </w:r>
      <w:r w:rsidRPr="00A27491">
        <w:rPr>
          <w:lang w:eastAsia="ko-KR"/>
        </w:rPr>
        <w:t xml:space="preserve"> starts </w:t>
      </w:r>
      <w:r w:rsidRPr="00A27491">
        <w:t>timer TFP7</w:t>
      </w:r>
      <w:r w:rsidRPr="00A27491">
        <w:rPr>
          <w:lang w:eastAsia="ko-KR"/>
        </w:rPr>
        <w:t xml:space="preserve"> (waiting for any message with same call identifier)</w:t>
      </w:r>
      <w:r w:rsidRPr="00A27491">
        <w:t xml:space="preserve">  }</w:t>
      </w:r>
    </w:p>
    <w:p w14:paraId="3E3F5BA1" w14:textId="77777777" w:rsidR="000C70BA" w:rsidRPr="00A27491" w:rsidRDefault="000C70BA" w:rsidP="000C70BA">
      <w:pPr>
        <w:pStyle w:val="PL"/>
      </w:pPr>
      <w:r w:rsidRPr="00A27491">
        <w:t xml:space="preserve">            }</w:t>
      </w:r>
    </w:p>
    <w:p w14:paraId="1FAAF8EC" w14:textId="77777777" w:rsidR="000C70BA" w:rsidRPr="00A27491" w:rsidRDefault="000C70BA" w:rsidP="000C70BA">
      <w:pPr>
        <w:pStyle w:val="PL"/>
      </w:pPr>
    </w:p>
    <w:p w14:paraId="7D1C2982" w14:textId="77777777" w:rsidR="000C70BA" w:rsidRPr="00A27491" w:rsidRDefault="000C70BA" w:rsidP="000C70BA">
      <w:pPr>
        <w:pStyle w:val="H6"/>
      </w:pPr>
      <w:r w:rsidRPr="00A27491">
        <w:t>(3)</w:t>
      </w:r>
    </w:p>
    <w:p w14:paraId="3C714DC6"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61C16DFC" w14:textId="77777777" w:rsidR="000C70BA" w:rsidRPr="00A27491" w:rsidRDefault="000C70BA" w:rsidP="000C70BA">
      <w:pPr>
        <w:pStyle w:val="PL"/>
      </w:pPr>
      <w:r w:rsidRPr="00A27491">
        <w:rPr>
          <w:b/>
        </w:rPr>
        <w:t>ensure that</w:t>
      </w:r>
      <w:r w:rsidRPr="00A27491">
        <w:t xml:space="preserve"> {</w:t>
      </w:r>
    </w:p>
    <w:p w14:paraId="54A53A35" w14:textId="77777777" w:rsidR="000C70BA" w:rsidRPr="00A27491" w:rsidRDefault="000C70BA" w:rsidP="000C70BA">
      <w:pPr>
        <w:pStyle w:val="PL"/>
      </w:pPr>
      <w:r w:rsidRPr="00A27491">
        <w:t xml:space="preserve">  </w:t>
      </w:r>
      <w:r w:rsidRPr="00A27491">
        <w:rPr>
          <w:b/>
        </w:rPr>
        <w:t>when</w:t>
      </w:r>
      <w:r w:rsidRPr="00A27491">
        <w:t xml:space="preserve"> { MCVideo User accepts the incoming private call with Manual Commencement Mode }</w:t>
      </w:r>
    </w:p>
    <w:p w14:paraId="61B6DF0A"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w:t>
      </w:r>
      <w:r w:rsidRPr="00A27491">
        <w:rPr>
          <w:lang w:eastAsia="ko-KR"/>
        </w:rPr>
        <w:t xml:space="preserve"> message accepting the establishment of a private call with Manual Commencement Mode, </w:t>
      </w:r>
      <w:r w:rsidRPr="00A27491">
        <w:rPr>
          <w:b/>
          <w:bCs/>
          <w:lang w:eastAsia="ko-KR"/>
        </w:rPr>
        <w:t>and,</w:t>
      </w:r>
      <w:r w:rsidRPr="00A27491">
        <w:rPr>
          <w:lang w:eastAsia="ko-KR"/>
        </w:rPr>
        <w:t xml:space="preserve"> respects the transmission control imposed by the transmission control entity/arbitrator</w:t>
      </w:r>
      <w:r w:rsidRPr="00A27491">
        <w:t xml:space="preserve"> }</w:t>
      </w:r>
    </w:p>
    <w:p w14:paraId="3F977007" w14:textId="77777777" w:rsidR="000C70BA" w:rsidRPr="00A27491" w:rsidRDefault="000C70BA" w:rsidP="000C70BA">
      <w:pPr>
        <w:pStyle w:val="PL"/>
      </w:pPr>
      <w:r w:rsidRPr="00A27491">
        <w:t xml:space="preserve">            }</w:t>
      </w:r>
    </w:p>
    <w:p w14:paraId="2FB19DE0" w14:textId="77777777" w:rsidR="000C70BA" w:rsidRPr="00A27491" w:rsidRDefault="000C70BA" w:rsidP="000C70BA">
      <w:pPr>
        <w:pStyle w:val="PL"/>
      </w:pPr>
    </w:p>
    <w:p w14:paraId="4C027257" w14:textId="77777777" w:rsidR="000C70BA" w:rsidRPr="00A27491" w:rsidRDefault="000C70BA" w:rsidP="000C70BA">
      <w:pPr>
        <w:pStyle w:val="H6"/>
      </w:pPr>
      <w:r w:rsidRPr="00A27491">
        <w:t>(4)</w:t>
      </w:r>
    </w:p>
    <w:p w14:paraId="14E956E3" w14:textId="77777777" w:rsidR="000C70BA" w:rsidRPr="00A27491" w:rsidRDefault="000C70BA" w:rsidP="000C70BA">
      <w:pPr>
        <w:pStyle w:val="PL"/>
      </w:pPr>
      <w:r w:rsidRPr="00A27491">
        <w:rPr>
          <w:b/>
        </w:rPr>
        <w:t>with</w:t>
      </w:r>
      <w:r w:rsidRPr="00A27491">
        <w:t xml:space="preserve"> { UE (MCVideo Client) having an ongoing private call }</w:t>
      </w:r>
    </w:p>
    <w:p w14:paraId="56B70FCA" w14:textId="77777777" w:rsidR="000C70BA" w:rsidRPr="00A27491" w:rsidRDefault="000C70BA" w:rsidP="000C70BA">
      <w:pPr>
        <w:pStyle w:val="PL"/>
      </w:pPr>
      <w:r w:rsidRPr="00A27491">
        <w:rPr>
          <w:b/>
        </w:rPr>
        <w:t>ensure that</w:t>
      </w:r>
      <w:r w:rsidRPr="00A27491">
        <w:t xml:space="preserve"> {</w:t>
      </w:r>
    </w:p>
    <w:p w14:paraId="47E5A39B"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FC24860"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6B5F6742" w14:textId="77777777" w:rsidR="000C70BA" w:rsidRPr="00A27491" w:rsidRDefault="000C70BA" w:rsidP="000C70BA">
      <w:pPr>
        <w:pStyle w:val="PL"/>
      </w:pPr>
      <w:r w:rsidRPr="00A27491">
        <w:t xml:space="preserve">            }</w:t>
      </w:r>
    </w:p>
    <w:p w14:paraId="46094DC1" w14:textId="77777777" w:rsidR="000C70BA" w:rsidRPr="00A27491" w:rsidRDefault="000C70BA" w:rsidP="000C70BA">
      <w:pPr>
        <w:pStyle w:val="PL"/>
        <w:rPr>
          <w:b/>
        </w:rPr>
      </w:pPr>
    </w:p>
    <w:p w14:paraId="6DF8CBD6" w14:textId="77777777" w:rsidR="000C70BA" w:rsidRPr="00A27491" w:rsidRDefault="000C70BA" w:rsidP="000C70BA">
      <w:pPr>
        <w:pStyle w:val="H6"/>
      </w:pPr>
      <w:r w:rsidRPr="00A27491">
        <w:t>7.2.4.2</w:t>
      </w:r>
      <w:r w:rsidRPr="00A27491">
        <w:tab/>
        <w:t>Conformance requirements</w:t>
      </w:r>
    </w:p>
    <w:p w14:paraId="7CB0D211" w14:textId="77777777" w:rsidR="000C70BA" w:rsidRPr="00A27491" w:rsidRDefault="000C70BA" w:rsidP="000C70BA">
      <w:r w:rsidRPr="00A27491">
        <w:t xml:space="preserve">References: The conformance requirements covered in the current TC are specified in: </w:t>
      </w:r>
    </w:p>
    <w:p w14:paraId="2677C3CC" w14:textId="77777777" w:rsidR="000C70BA" w:rsidRPr="00A27491" w:rsidRDefault="000C70BA" w:rsidP="000C70BA">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5B9F390E" w14:textId="77777777" w:rsidR="000C70BA" w:rsidRPr="00A27491" w:rsidRDefault="000C70BA" w:rsidP="000C70BA">
      <w:r w:rsidRPr="00A27491">
        <w:t>[TS 24.281, clause 10.3.2.4.4.1]</w:t>
      </w:r>
    </w:p>
    <w:p w14:paraId="065CC706" w14:textId="77777777" w:rsidR="000C70BA" w:rsidRPr="00A27491" w:rsidRDefault="000C70BA" w:rsidP="000C70BA">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304BEB1A"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6B870794" w14:textId="77777777" w:rsidR="000C70BA" w:rsidRPr="00A27491" w:rsidRDefault="000C70BA" w:rsidP="000C70BA">
      <w:pPr>
        <w:pStyle w:val="B1"/>
      </w:pPr>
      <w:r w:rsidRPr="00A27491">
        <w:t>2)</w:t>
      </w:r>
      <w:r w:rsidRPr="00A27491">
        <w:tab/>
        <w:t>shall set the stored current call type to "PRIVATE CALL";</w:t>
      </w:r>
    </w:p>
    <w:p w14:paraId="363AAF6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0466E466" w14:textId="77777777" w:rsidR="000C70BA" w:rsidRPr="00A27491" w:rsidRDefault="000C70BA" w:rsidP="000C70BA">
      <w:pPr>
        <w:pStyle w:val="B1"/>
      </w:pPr>
      <w:r w:rsidRPr="00A27491">
        <w:t>4)</w:t>
      </w:r>
      <w:r w:rsidRPr="00A27491">
        <w:tab/>
        <w:t>shall store the MCVideo user ID of the caller IE as received in the PRIVATE CALL SETUP REQUEST as caller ID;</w:t>
      </w:r>
    </w:p>
    <w:p w14:paraId="7A54CD75" w14:textId="77777777" w:rsidR="000C70BA" w:rsidRPr="00A27491" w:rsidRDefault="000C70BA" w:rsidP="000C70BA">
      <w:pPr>
        <w:pStyle w:val="B1"/>
      </w:pPr>
      <w:r w:rsidRPr="00A27491">
        <w:t>5)</w:t>
      </w:r>
      <w:r w:rsidRPr="00A27491">
        <w:tab/>
        <w:t>shall store own MCVideo user ID as callee ID;</w:t>
      </w:r>
    </w:p>
    <w:p w14:paraId="225AE862" w14:textId="77777777" w:rsidR="000C70BA" w:rsidRPr="00A27491" w:rsidRDefault="000C70BA" w:rsidP="000C70BA">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1491BA37"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5A195D1"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12FD317E" w14:textId="77777777" w:rsidR="000C70BA" w:rsidRPr="00A27491" w:rsidRDefault="000C70BA" w:rsidP="000C70BA">
      <w:pPr>
        <w:pStyle w:val="B2"/>
      </w:pPr>
      <w:r w:rsidRPr="00A27491">
        <w:t>c)</w:t>
      </w:r>
      <w:r w:rsidRPr="00A27491">
        <w:tab/>
        <w:t>shall set the MCVideo user ID of the callee IE with the stored callee ID;</w:t>
      </w:r>
    </w:p>
    <w:p w14:paraId="16607BF4" w14:textId="77777777" w:rsidR="000C70BA" w:rsidRPr="00A27491" w:rsidRDefault="000C70BA" w:rsidP="000C70BA">
      <w:pPr>
        <w:pStyle w:val="B1"/>
        <w:rPr>
          <w:lang w:eastAsia="ko-KR"/>
        </w:rPr>
      </w:pPr>
      <w:r w:rsidRPr="00A27491">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0E7FF691" w14:textId="77777777" w:rsidR="000C70BA" w:rsidRPr="00A27491" w:rsidRDefault="000C70BA" w:rsidP="000C70BA">
      <w:pPr>
        <w:pStyle w:val="B1"/>
      </w:pPr>
      <w:r w:rsidRPr="00A27491">
        <w:t>8)</w:t>
      </w:r>
      <w:r w:rsidRPr="00A27491">
        <w:tab/>
        <w:t>shall start timer TFP2 (waiting for call response message); and</w:t>
      </w:r>
    </w:p>
    <w:p w14:paraId="5E22D19F" w14:textId="77777777" w:rsidR="000C70BA" w:rsidRPr="00A27491" w:rsidRDefault="000C70BA" w:rsidP="000C70BA">
      <w:pPr>
        <w:pStyle w:val="B1"/>
      </w:pPr>
      <w:r w:rsidRPr="00A27491">
        <w:t>9)</w:t>
      </w:r>
      <w:r w:rsidRPr="00A27491">
        <w:tab/>
        <w:t>shall enter the "P5: pending" state.</w:t>
      </w:r>
    </w:p>
    <w:p w14:paraId="78D09C65" w14:textId="77777777" w:rsidR="000C70BA" w:rsidRPr="00A27491" w:rsidRDefault="000C70BA" w:rsidP="000C70BA">
      <w:r w:rsidRPr="00A27491">
        <w:t>[TS 24.281, clause 10.3.2.4.4.7]</w:t>
      </w:r>
    </w:p>
    <w:p w14:paraId="760CD483"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65418F5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1F23D54B"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CBA60E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5257DA0" w14:textId="77777777" w:rsidR="000C70BA" w:rsidRPr="00A27491" w:rsidRDefault="000C70BA" w:rsidP="000C70BA">
      <w:pPr>
        <w:pStyle w:val="B2"/>
      </w:pPr>
      <w:r w:rsidRPr="00A27491">
        <w:t>c)</w:t>
      </w:r>
      <w:r w:rsidRPr="00A27491">
        <w:tab/>
        <w:t>shall set the MCVideo user ID of the callee IE with stored callee ID; and</w:t>
      </w:r>
    </w:p>
    <w:p w14:paraId="1A5143EF"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3AA7F56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587D3D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TFP7 (waiting for any message with same call identifier); and</w:t>
      </w:r>
    </w:p>
    <w:p w14:paraId="57B28748" w14:textId="77777777" w:rsidR="000C70BA" w:rsidRPr="00A27491" w:rsidRDefault="000C70BA" w:rsidP="000C70BA">
      <w:pPr>
        <w:pStyle w:val="B1"/>
        <w:rPr>
          <w:lang w:eastAsia="ko-KR"/>
        </w:rPr>
      </w:pPr>
      <w:r w:rsidRPr="00A27491">
        <w:rPr>
          <w:lang w:eastAsia="ko-KR"/>
        </w:rPr>
        <w:t>4)</w:t>
      </w:r>
      <w:r w:rsidRPr="00A27491">
        <w:rPr>
          <w:lang w:eastAsia="ko-KR"/>
        </w:rPr>
        <w:tab/>
        <w:t>shall enter the "P1: ignoring same call id" state.</w:t>
      </w:r>
    </w:p>
    <w:p w14:paraId="76FCB2AA" w14:textId="77777777" w:rsidR="000C70BA" w:rsidRPr="00A27491" w:rsidRDefault="000C70BA" w:rsidP="000C70BA">
      <w:r w:rsidRPr="00A27491">
        <w:t>[TS 24.281, clause 10.3.2.4.5.7]</w:t>
      </w:r>
    </w:p>
    <w:p w14:paraId="575F17F8"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6277ACE" w14:textId="77777777" w:rsidR="000C70BA" w:rsidRPr="00A27491" w:rsidRDefault="000C70BA" w:rsidP="000C70BA">
      <w:pPr>
        <w:pStyle w:val="B1"/>
      </w:pPr>
      <w:r w:rsidRPr="00A27491">
        <w:t>1)</w:t>
      </w:r>
      <w:r w:rsidRPr="00A27491">
        <w:tab/>
        <w:t>shall clear the stored call identifier; and</w:t>
      </w:r>
    </w:p>
    <w:p w14:paraId="639F186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69776900" w14:textId="77777777" w:rsidR="000C70BA" w:rsidRPr="00A27491" w:rsidRDefault="000C70BA" w:rsidP="000C70BA">
      <w:r w:rsidRPr="00A27491">
        <w:t>[TS 24.281, clause 10.3.2.4.4.3]</w:t>
      </w:r>
    </w:p>
    <w:p w14:paraId="25041971"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950C1DE" w14:textId="77777777" w:rsidR="000C70BA" w:rsidRPr="00A27491" w:rsidRDefault="000C70BA" w:rsidP="000C70BA">
      <w:pPr>
        <w:pStyle w:val="B1"/>
      </w:pPr>
      <w:r w:rsidRPr="00A27491">
        <w:rPr>
          <w:lang w:eastAsia="ko-KR"/>
        </w:rPr>
        <w:t>1)</w:t>
      </w:r>
      <w:r w:rsidRPr="00A27491">
        <w:tab/>
        <w:t>if the SDP offer contains an "a=key-mgmt" attribute field with a "mikey" attribute value containing a MIKEY-SAKKE I_MESSAGE:</w:t>
      </w:r>
    </w:p>
    <w:p w14:paraId="1A2A35DF"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606165C8" w14:textId="77777777" w:rsidR="000C70BA" w:rsidRPr="00A27491" w:rsidRDefault="000C70BA" w:rsidP="000C70BA">
      <w:pPr>
        <w:pStyle w:val="B2"/>
      </w:pPr>
      <w:r w:rsidRPr="00A27491">
        <w:t>b)</w:t>
      </w:r>
      <w:r w:rsidRPr="00A27491">
        <w:tab/>
        <w:t>shall convert the MCVideo ID to a UID as described in 3GPP TS 33.180 [8];</w:t>
      </w:r>
    </w:p>
    <w:p w14:paraId="138A8539"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44258DD6" w14:textId="77777777" w:rsidR="000C70BA" w:rsidRPr="00A27491" w:rsidRDefault="000C70BA" w:rsidP="000C70BA">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6FBF1212"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102539BF"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7F251BF1" w14:textId="77777777" w:rsidR="000C70BA" w:rsidRPr="00A27491" w:rsidRDefault="000C70BA" w:rsidP="000C70BA">
      <w:pPr>
        <w:pStyle w:val="B3"/>
      </w:pPr>
      <w:r w:rsidRPr="00A27491">
        <w:t>iii)</w:t>
      </w:r>
      <w:r w:rsidRPr="00A27491">
        <w:tab/>
        <w:t>shall set the MCVideo user ID of the callee IE with the stored callee ID;</w:t>
      </w:r>
    </w:p>
    <w:p w14:paraId="4DADD84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r w:rsidRPr="00A27491">
        <w:t>;</w:t>
      </w:r>
    </w:p>
    <w:p w14:paraId="214FBD3E"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B1BC101" w14:textId="77777777" w:rsidR="000C70BA" w:rsidRPr="00A27491" w:rsidRDefault="000C70BA" w:rsidP="000C70BA">
      <w:pPr>
        <w:pStyle w:val="B3"/>
        <w:rPr>
          <w:lang w:eastAsia="ko-KR"/>
        </w:rPr>
      </w:pPr>
      <w:r w:rsidRPr="00A27491">
        <w:rPr>
          <w:lang w:eastAsia="ko-KR"/>
        </w:rPr>
        <w:t>vi)</w:t>
      </w:r>
      <w:r w:rsidRPr="00A27491">
        <w:rPr>
          <w:lang w:eastAsia="ko-KR"/>
        </w:rPr>
        <w:tab/>
        <w:t>shall enter the "P1: ignoring same call id" state;</w:t>
      </w:r>
    </w:p>
    <w:p w14:paraId="42C7EFCC"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the signature </w:t>
      </w:r>
      <w:r w:rsidRPr="00A27491">
        <w:t>was successful:</w:t>
      </w:r>
    </w:p>
    <w:p w14:paraId="0B4733F0"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45A034F6" w14:textId="77777777" w:rsidR="000C70BA" w:rsidRPr="00A27491" w:rsidRDefault="000C70BA" w:rsidP="000C70BA">
      <w:pPr>
        <w:pStyle w:val="B3"/>
      </w:pPr>
      <w:r w:rsidRPr="00A27491">
        <w:t>ii)</w:t>
      </w:r>
      <w:r w:rsidRPr="00A27491">
        <w:tab/>
        <w:t>shall extract the PCK-ID, from the payload as specified in 3GPP TS 33.180 [8];</w:t>
      </w:r>
    </w:p>
    <w:p w14:paraId="2E1C92BE" w14:textId="77777777" w:rsidR="000C70BA" w:rsidRPr="00A27491" w:rsidRDefault="000C70BA" w:rsidP="000C70BA">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936408B"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5156CCD7" w14:textId="77777777" w:rsidR="000C70BA" w:rsidRPr="00A27491" w:rsidRDefault="000C70BA" w:rsidP="000C70BA">
      <w:pPr>
        <w:pStyle w:val="B4"/>
      </w:pPr>
      <w:r w:rsidRPr="00A27491">
        <w:t>A)</w:t>
      </w:r>
      <w:r w:rsidRPr="00A27491">
        <w:tab/>
        <w:t>shall set the Call identifier IE to the stored call identifier;</w:t>
      </w:r>
    </w:p>
    <w:p w14:paraId="09FD44BA" w14:textId="77777777" w:rsidR="000C70BA" w:rsidRPr="00A27491" w:rsidRDefault="000C70BA" w:rsidP="000C70BA">
      <w:pPr>
        <w:pStyle w:val="B4"/>
      </w:pPr>
      <w:r w:rsidRPr="00A27491">
        <w:t>B)</w:t>
      </w:r>
      <w:r w:rsidRPr="00A27491">
        <w:tab/>
        <w:t>shall set the MCVideo user ID of the caller IE with the stored caller ID;</w:t>
      </w:r>
    </w:p>
    <w:p w14:paraId="54424745" w14:textId="77777777" w:rsidR="000C70BA" w:rsidRPr="00A27491" w:rsidRDefault="000C70BA" w:rsidP="000C70BA">
      <w:pPr>
        <w:pStyle w:val="B4"/>
      </w:pPr>
      <w:r w:rsidRPr="00A27491">
        <w:t>C)</w:t>
      </w:r>
      <w:r w:rsidRPr="00A27491">
        <w:tab/>
        <w:t>shall set the MCVideo user ID of the callee IE with the stored callee ID; and</w:t>
      </w:r>
    </w:p>
    <w:p w14:paraId="0DB508A6" w14:textId="77777777" w:rsidR="000C70BA" w:rsidRPr="00A27491" w:rsidRDefault="000C70BA" w:rsidP="000C70BA">
      <w:pPr>
        <w:pStyle w:val="B4"/>
      </w:pPr>
      <w:r w:rsidRPr="00A27491">
        <w:t>D)</w:t>
      </w:r>
      <w:r w:rsidRPr="00A27491">
        <w:tab/>
        <w:t>shall set the SDP answer IE with the stored answer SDP;</w:t>
      </w:r>
    </w:p>
    <w:p w14:paraId="75196EF7" w14:textId="77777777" w:rsidR="000C70BA" w:rsidRPr="00A27491" w:rsidRDefault="000C70BA" w:rsidP="000C70BA">
      <w:pPr>
        <w:pStyle w:val="B3"/>
      </w:pPr>
      <w:r w:rsidRPr="00A27491">
        <w:t>v)</w:t>
      </w:r>
      <w:r w:rsidRPr="00A27491">
        <w:tab/>
        <w:t>shall send the PRIVATE CALL ACCEPT message in response to the request message according to rules and procedures as specified in clause 10.3.1.1.1;</w:t>
      </w:r>
    </w:p>
    <w:p w14:paraId="6BC2EF71" w14:textId="77777777" w:rsidR="000C70BA" w:rsidRPr="00A27491" w:rsidRDefault="000C70BA" w:rsidP="000C70BA">
      <w:pPr>
        <w:pStyle w:val="B3"/>
      </w:pPr>
      <w:r w:rsidRPr="00A27491">
        <w:t>vi)</w:t>
      </w:r>
      <w:r w:rsidRPr="00A27491">
        <w:tab/>
        <w:t>shall establish a media session based on the SDP body of the private call;</w:t>
      </w:r>
    </w:p>
    <w:p w14:paraId="3068A9AE" w14:textId="77777777" w:rsidR="000C70BA" w:rsidRPr="00A27491" w:rsidRDefault="000C70BA" w:rsidP="000C70BA">
      <w:pPr>
        <w:pStyle w:val="B3"/>
      </w:pPr>
      <w:r w:rsidRPr="00A27491">
        <w:t>vii)</w:t>
      </w:r>
      <w:r w:rsidRPr="00A27491">
        <w:tab/>
        <w:t>shall stop timer TFP2 (waiting for call response message);</w:t>
      </w:r>
    </w:p>
    <w:p w14:paraId="3A4233C8" w14:textId="77777777" w:rsidR="000C70BA" w:rsidRPr="00A27491" w:rsidRDefault="000C70BA" w:rsidP="000C70BA">
      <w:pPr>
        <w:pStyle w:val="B3"/>
      </w:pPr>
      <w:r w:rsidRPr="00A27491">
        <w:t>viii)</w:t>
      </w:r>
      <w:r w:rsidRPr="00A27491">
        <w:tab/>
        <w:t>shall initialize the counter CFP4 with value set to 1;</w:t>
      </w:r>
    </w:p>
    <w:p w14:paraId="18C942A5" w14:textId="77777777" w:rsidR="000C70BA" w:rsidRPr="00A27491" w:rsidRDefault="000C70BA" w:rsidP="000C70BA">
      <w:pPr>
        <w:pStyle w:val="B3"/>
      </w:pPr>
      <w:r w:rsidRPr="00A27491">
        <w:t>ix)</w:t>
      </w:r>
      <w:r w:rsidRPr="00A27491">
        <w:tab/>
        <w:t>shall start timer TFP4 (private call accept retransmission); and</w:t>
      </w:r>
    </w:p>
    <w:p w14:paraId="7C0E7640" w14:textId="77777777" w:rsidR="000C70BA" w:rsidRPr="00A27491" w:rsidRDefault="000C70BA" w:rsidP="000C70BA">
      <w:pPr>
        <w:pStyle w:val="B3"/>
      </w:pPr>
      <w:r w:rsidRPr="00A27491">
        <w:t>x)</w:t>
      </w:r>
      <w:r w:rsidRPr="00A27491">
        <w:tab/>
        <w:t>shall remain in the "P5: pending" state; and</w:t>
      </w:r>
    </w:p>
    <w:p w14:paraId="51DB6BF0"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69C8A53C" w14:textId="77777777" w:rsidR="000C70BA" w:rsidRPr="00A27491" w:rsidRDefault="000C70BA" w:rsidP="000C70BA">
      <w:pPr>
        <w:pStyle w:val="B1"/>
      </w:pPr>
      <w:r w:rsidRPr="00A27491">
        <w:t>2)</w:t>
      </w:r>
      <w:r w:rsidRPr="00A27491">
        <w:tab/>
        <w:t>if the SDP offer does not contain an "a=key-mgmt" attribute, the MCVideo client:</w:t>
      </w:r>
    </w:p>
    <w:p w14:paraId="5177E0D6"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EF95D1C" w14:textId="77777777" w:rsidR="000C70BA" w:rsidRPr="00A27491" w:rsidRDefault="000C70BA" w:rsidP="000C70BA">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3F76068A" w14:textId="77777777" w:rsidR="000C70BA" w:rsidRPr="00A27491" w:rsidRDefault="000C70BA" w:rsidP="000C70BA">
      <w:pPr>
        <w:pStyle w:val="B3"/>
      </w:pPr>
      <w:r w:rsidRPr="00A27491">
        <w:t>i)</w:t>
      </w:r>
      <w:r w:rsidRPr="00A27491">
        <w:tab/>
        <w:t>shall set the Call identifier IE to the stored call identifier;</w:t>
      </w:r>
    </w:p>
    <w:p w14:paraId="2DE5B047" w14:textId="77777777" w:rsidR="000C70BA" w:rsidRPr="00A27491" w:rsidRDefault="000C70BA" w:rsidP="000C70BA">
      <w:pPr>
        <w:pStyle w:val="B3"/>
      </w:pPr>
      <w:r w:rsidRPr="00A27491">
        <w:t>ii)</w:t>
      </w:r>
      <w:r w:rsidRPr="00A27491">
        <w:tab/>
        <w:t>shall set the MCVideo user ID of the caller IE with the stored caller ID;</w:t>
      </w:r>
    </w:p>
    <w:p w14:paraId="5FA86CF5" w14:textId="77777777" w:rsidR="000C70BA" w:rsidRPr="00A27491" w:rsidRDefault="000C70BA" w:rsidP="000C70BA">
      <w:pPr>
        <w:pStyle w:val="B3"/>
      </w:pPr>
      <w:r w:rsidRPr="00A27491">
        <w:t>iii)</w:t>
      </w:r>
      <w:r w:rsidRPr="00A27491">
        <w:tab/>
        <w:t>shall set the MCVideo user ID of the callee IE with the stored callee ID; and</w:t>
      </w:r>
    </w:p>
    <w:p w14:paraId="5B68D2B0" w14:textId="77777777" w:rsidR="000C70BA" w:rsidRPr="00A27491" w:rsidRDefault="000C70BA" w:rsidP="000C70BA">
      <w:pPr>
        <w:pStyle w:val="B3"/>
      </w:pPr>
      <w:r w:rsidRPr="00A27491">
        <w:t>iv)</w:t>
      </w:r>
      <w:r w:rsidRPr="00A27491">
        <w:tab/>
        <w:t>shall set the SDP answer IE with the stored answer SDP;</w:t>
      </w:r>
    </w:p>
    <w:p w14:paraId="5F67820D" w14:textId="77777777" w:rsidR="000C70BA" w:rsidRPr="00A27491" w:rsidRDefault="000C70BA" w:rsidP="000C70BA">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20F51DF1" w14:textId="77777777" w:rsidR="000C70BA" w:rsidRPr="00A27491" w:rsidRDefault="000C70BA" w:rsidP="000C70BA">
      <w:pPr>
        <w:pStyle w:val="B2"/>
        <w:rPr>
          <w:lang w:eastAsia="ko-KR"/>
        </w:rPr>
      </w:pPr>
      <w:r w:rsidRPr="00A27491">
        <w:t>d)</w:t>
      </w:r>
      <w:r w:rsidRPr="00A27491">
        <w:tab/>
        <w:t>shall establish a media session based on the SDP body of the private call;</w:t>
      </w:r>
    </w:p>
    <w:p w14:paraId="768A6BA2" w14:textId="77777777" w:rsidR="000C70BA" w:rsidRPr="00A27491" w:rsidRDefault="000C70BA" w:rsidP="000C70BA">
      <w:pPr>
        <w:pStyle w:val="B2"/>
      </w:pPr>
      <w:r w:rsidRPr="00A27491">
        <w:rPr>
          <w:lang w:eastAsia="ko-KR"/>
        </w:rPr>
        <w:t>e)</w:t>
      </w:r>
      <w:r w:rsidRPr="00A27491">
        <w:tab/>
        <w:t>shall stop timer TFP2 (waiting for call response message);</w:t>
      </w:r>
    </w:p>
    <w:p w14:paraId="375011D3" w14:textId="77777777" w:rsidR="000C70BA" w:rsidRPr="00A27491" w:rsidRDefault="000C70BA" w:rsidP="000C70BA">
      <w:pPr>
        <w:pStyle w:val="B2"/>
        <w:rPr>
          <w:lang w:eastAsia="ko-KR"/>
        </w:rPr>
      </w:pPr>
      <w:r w:rsidRPr="00A27491">
        <w:t>f)</w:t>
      </w:r>
      <w:r w:rsidRPr="00A27491">
        <w:tab/>
        <w:t>shall initialize the counter CFP4 with value set to 1;</w:t>
      </w:r>
    </w:p>
    <w:p w14:paraId="15C89BC1" w14:textId="77777777" w:rsidR="000C70BA" w:rsidRPr="00A27491" w:rsidRDefault="000C70BA" w:rsidP="000C70BA">
      <w:pPr>
        <w:pStyle w:val="B2"/>
      </w:pPr>
      <w:r w:rsidRPr="00A27491">
        <w:t>g)</w:t>
      </w:r>
      <w:r w:rsidRPr="00A27491">
        <w:tab/>
        <w:t>shall start timer TFP4 (private call accept retransmission); and</w:t>
      </w:r>
    </w:p>
    <w:p w14:paraId="4C0BF542" w14:textId="77777777" w:rsidR="000C70BA" w:rsidRPr="00A27491" w:rsidRDefault="000C70BA" w:rsidP="000C70BA">
      <w:pPr>
        <w:pStyle w:val="B2"/>
      </w:pPr>
      <w:r w:rsidRPr="00A27491">
        <w:t>h)</w:t>
      </w:r>
      <w:r w:rsidRPr="00A27491">
        <w:tab/>
        <w:t>shall remain in the "P5: pending" state.</w:t>
      </w:r>
    </w:p>
    <w:p w14:paraId="01CCBD05" w14:textId="77777777" w:rsidR="000C70BA" w:rsidRPr="00A27491" w:rsidRDefault="000C70BA" w:rsidP="000C70BA">
      <w:r w:rsidRPr="00A27491">
        <w:t>[TS 24.281, clause 10.3.2.4.4.5]</w:t>
      </w:r>
    </w:p>
    <w:p w14:paraId="267C2CB4"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04CBBE9A" w14:textId="77777777" w:rsidR="000C70BA" w:rsidRPr="00A27491" w:rsidRDefault="000C70BA" w:rsidP="000C70BA">
      <w:pPr>
        <w:pStyle w:val="B1"/>
      </w:pPr>
      <w:r w:rsidRPr="00A27491">
        <w:t>1)</w:t>
      </w:r>
      <w:r w:rsidRPr="00A27491">
        <w:tab/>
        <w:t>shall stop timer TFP4 (private call accept retransmission);</w:t>
      </w:r>
    </w:p>
    <w:p w14:paraId="175BCFD2" w14:textId="77777777" w:rsidR="000C70BA" w:rsidRPr="00A27491" w:rsidRDefault="000C70BA" w:rsidP="000C70BA">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384075C5" w14:textId="77777777" w:rsidR="000C70BA" w:rsidRPr="00A27491" w:rsidRDefault="000C70BA" w:rsidP="000C70BA">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BF2CF2D" w14:textId="77777777" w:rsidR="000C70BA" w:rsidRPr="00A27491" w:rsidRDefault="000C70BA" w:rsidP="000C70BA">
      <w:pPr>
        <w:pStyle w:val="B1"/>
      </w:pPr>
      <w:r w:rsidRPr="00A27491">
        <w:t>4)</w:t>
      </w:r>
      <w:r w:rsidRPr="00A27491">
        <w:tab/>
        <w:t>shall enter the "P4: part of ongoing call" state.</w:t>
      </w:r>
    </w:p>
    <w:p w14:paraId="4D02A533" w14:textId="77777777" w:rsidR="000C70BA" w:rsidRPr="00A27491" w:rsidRDefault="000C70BA" w:rsidP="000C70BA">
      <w:r w:rsidRPr="00A27491">
        <w:t>[TS 24.281, clause 10.3.2.4.5.4]</w:t>
      </w:r>
    </w:p>
    <w:p w14:paraId="798863AD"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0064CF0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3665DCE3"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7CD7B88B"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7ACFB10A" w14:textId="77777777" w:rsidR="000C70BA" w:rsidRPr="00A27491" w:rsidRDefault="000C70BA" w:rsidP="000C70BA">
      <w:pPr>
        <w:pStyle w:val="B2"/>
      </w:pPr>
      <w:r w:rsidRPr="00A27491">
        <w:t>c)</w:t>
      </w:r>
      <w:r w:rsidRPr="00A27491">
        <w:tab/>
        <w:t>shall set the MCVideo user ID of the callee IE with the stored callee ID.</w:t>
      </w:r>
    </w:p>
    <w:p w14:paraId="0CC7D947"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69E72A05" w14:textId="77777777" w:rsidR="000C70BA" w:rsidRPr="00A27491" w:rsidRDefault="000C70BA" w:rsidP="000C70BA">
      <w:pPr>
        <w:pStyle w:val="B1"/>
      </w:pPr>
      <w:r w:rsidRPr="00A27491">
        <w:t>3)</w:t>
      </w:r>
      <w:r w:rsidRPr="00A27491">
        <w:tab/>
        <w:t>shall terminate the media session for private call;</w:t>
      </w:r>
    </w:p>
    <w:p w14:paraId="6443E89E"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1C3FD755" w14:textId="77777777" w:rsidR="000C70BA" w:rsidRPr="00A27491" w:rsidRDefault="000C70BA" w:rsidP="000C70BA">
      <w:pPr>
        <w:pStyle w:val="B1"/>
      </w:pPr>
      <w:r w:rsidRPr="00A27491">
        <w:t>5)</w:t>
      </w:r>
      <w:r w:rsidRPr="00A27491">
        <w:tab/>
        <w:t>shall enter the "P1: ignoring same call id" state.</w:t>
      </w:r>
    </w:p>
    <w:p w14:paraId="58349ADD" w14:textId="77777777" w:rsidR="000C70BA" w:rsidRPr="00A27491" w:rsidRDefault="000C70BA" w:rsidP="000C70BA">
      <w:r w:rsidRPr="00A27491">
        <w:t>[TS 24.581, clause 7.2.3.2.4]</w:t>
      </w:r>
    </w:p>
    <w:p w14:paraId="7525F8F5"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4CCCC5B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66C8E659" w14:textId="77777777" w:rsidR="000C70BA" w:rsidRPr="00A27491" w:rsidRDefault="000C70BA" w:rsidP="000C70BA">
      <w:pPr>
        <w:pStyle w:val="B1"/>
      </w:pPr>
      <w:r w:rsidRPr="00A27491">
        <w:t>2.</w:t>
      </w:r>
      <w:r w:rsidRPr="00A27491">
        <w:tab/>
        <w:t>shall start timer T203(End of RTP media); and</w:t>
      </w:r>
    </w:p>
    <w:p w14:paraId="4439D65F"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9E1E5E1" w14:textId="77777777" w:rsidR="000C70BA" w:rsidRPr="00A27491" w:rsidRDefault="000C70BA" w:rsidP="000C70BA">
      <w:r w:rsidRPr="00A27491">
        <w:t>[TS 24.581, clause 7.2.3.4.2]</w:t>
      </w:r>
    </w:p>
    <w:p w14:paraId="6A3CF41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3F6D83F4"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76C00CE"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567BE85"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6804CC6E"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1B23892E"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D526ECC"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1E714DB8"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BBF5BDD" w14:textId="77777777" w:rsidR="000C70BA" w:rsidRPr="00A27491" w:rsidRDefault="000C70BA" w:rsidP="000C70BA">
      <w:r w:rsidRPr="00A27491">
        <w:t>[TS 24.581, clause 7.2.3.7.8]</w:t>
      </w:r>
    </w:p>
    <w:p w14:paraId="77342D2F"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27B666AD"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1B8DC567" w14:textId="77777777" w:rsidR="000C70BA" w:rsidRPr="00A27491" w:rsidRDefault="000C70BA" w:rsidP="000C70BA">
      <w:pPr>
        <w:pStyle w:val="B1"/>
      </w:pPr>
      <w:r w:rsidRPr="00A27491">
        <w:t>2.</w:t>
      </w:r>
      <w:r w:rsidRPr="00A27491">
        <w:tab/>
        <w:t>clear the stored current transmission arbitrator;</w:t>
      </w:r>
    </w:p>
    <w:p w14:paraId="28DACFFE"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6D6A195D"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A5BF9AD"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586231C" w14:textId="77777777" w:rsidR="000C70BA" w:rsidRPr="00A27491" w:rsidRDefault="000C70BA" w:rsidP="000C70BA">
      <w:r w:rsidRPr="00A27491">
        <w:t>[TS 24.581, clause 7.2.3.6.4]</w:t>
      </w:r>
    </w:p>
    <w:p w14:paraId="15FDCB08"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62ADED" w14:textId="77777777" w:rsidR="000C70BA" w:rsidRPr="00A27491" w:rsidRDefault="000C70BA" w:rsidP="000C70BA">
      <w:pPr>
        <w:pStyle w:val="B1"/>
      </w:pPr>
      <w:r w:rsidRPr="00A27491">
        <w:t>1.</w:t>
      </w:r>
      <w:r w:rsidRPr="00A27491">
        <w:tab/>
        <w:t>shall stop timer T206 (Stop talking warning), if running;</w:t>
      </w:r>
    </w:p>
    <w:p w14:paraId="18B72388" w14:textId="77777777" w:rsidR="000C70BA" w:rsidRPr="00A27491" w:rsidRDefault="000C70BA" w:rsidP="000C70BA">
      <w:pPr>
        <w:pStyle w:val="B1"/>
      </w:pPr>
      <w:r w:rsidRPr="00A27491">
        <w:t>2.</w:t>
      </w:r>
      <w:r w:rsidRPr="00A27491">
        <w:tab/>
        <w:t>shall stop timer T207 (Stop talking), if running;</w:t>
      </w:r>
    </w:p>
    <w:p w14:paraId="44DAE85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D10BDA2"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647A9C6"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2648D411"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52FC606C" w14:textId="77777777" w:rsidR="000C70BA" w:rsidRPr="00A27491" w:rsidRDefault="000C70BA" w:rsidP="000C70BA">
      <w:pPr>
        <w:pStyle w:val="H6"/>
      </w:pPr>
      <w:r w:rsidRPr="00A27491">
        <w:t>7.2.4.3</w:t>
      </w:r>
      <w:r w:rsidRPr="00A27491">
        <w:tab/>
        <w:t>Test description</w:t>
      </w:r>
    </w:p>
    <w:p w14:paraId="370BFDAE" w14:textId="77777777" w:rsidR="000C70BA" w:rsidRPr="00A27491" w:rsidRDefault="000C70BA" w:rsidP="000C70BA">
      <w:pPr>
        <w:pStyle w:val="H6"/>
      </w:pPr>
      <w:r w:rsidRPr="00A27491">
        <w:t>7.2.4.3.1</w:t>
      </w:r>
      <w:r w:rsidRPr="00A27491">
        <w:tab/>
        <w:t>Pre-test conditions</w:t>
      </w:r>
    </w:p>
    <w:p w14:paraId="620FCC02" w14:textId="77777777" w:rsidR="000C70BA" w:rsidRPr="00A27491" w:rsidRDefault="000C70BA" w:rsidP="000C70BA">
      <w:pPr>
        <w:pStyle w:val="H6"/>
      </w:pPr>
      <w:r w:rsidRPr="00A27491">
        <w:t>System Simulator:</w:t>
      </w:r>
    </w:p>
    <w:p w14:paraId="131253BA" w14:textId="77777777" w:rsidR="000C70BA" w:rsidRPr="00A27491" w:rsidRDefault="000C70BA" w:rsidP="000C70BA">
      <w:pPr>
        <w:pStyle w:val="B1"/>
      </w:pPr>
      <w:r w:rsidRPr="00A27491">
        <w:t>-</w:t>
      </w:r>
      <w:r w:rsidRPr="00A27491">
        <w:tab/>
      </w:r>
      <w:r w:rsidRPr="00A27491">
        <w:rPr>
          <w:color w:val="000000"/>
        </w:rPr>
        <w:t>SS-UE1 (MCVideo Client)</w:t>
      </w:r>
    </w:p>
    <w:p w14:paraId="4122C8BB"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6508EDE"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A27491" w:rsidRDefault="000C70BA" w:rsidP="000C70BA">
      <w:pPr>
        <w:pStyle w:val="B1"/>
      </w:pPr>
      <w:r w:rsidRPr="00A27491">
        <w:t>-</w:t>
      </w:r>
      <w:r w:rsidRPr="00A27491">
        <w:tab/>
      </w:r>
      <w:r w:rsidRPr="00A27491">
        <w:rPr>
          <w:color w:val="000000"/>
        </w:rPr>
        <w:t>SS-NW (MCVideo server)</w:t>
      </w:r>
    </w:p>
    <w:p w14:paraId="4130CAB0"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6CC61E5" w14:textId="77777777" w:rsidR="000C70BA" w:rsidRPr="00A27491" w:rsidRDefault="000C70BA" w:rsidP="000C70BA">
      <w:pPr>
        <w:pStyle w:val="H6"/>
      </w:pPr>
      <w:r w:rsidRPr="00A27491">
        <w:t>IUT:</w:t>
      </w:r>
    </w:p>
    <w:p w14:paraId="59D460B0" w14:textId="77777777" w:rsidR="000C70BA" w:rsidRPr="00A27491" w:rsidRDefault="000C70BA" w:rsidP="000C70BA">
      <w:pPr>
        <w:pStyle w:val="B1"/>
      </w:pPr>
      <w:r w:rsidRPr="00A27491">
        <w:t>-</w:t>
      </w:r>
      <w:r w:rsidRPr="00A27491">
        <w:tab/>
        <w:t>UE (MCVideo Client)</w:t>
      </w:r>
    </w:p>
    <w:p w14:paraId="438E1941" w14:textId="05FAC2D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D6B99DF"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A27491" w:rsidRDefault="000C70BA" w:rsidP="000C70BA">
      <w:pPr>
        <w:pStyle w:val="H6"/>
      </w:pPr>
      <w:r w:rsidRPr="00A27491">
        <w:t>Preamble:</w:t>
      </w:r>
    </w:p>
    <w:p w14:paraId="28060312" w14:textId="5B6F6CC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9B08795" w14:textId="139FA91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44E21E4"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476FB99" w14:textId="77777777" w:rsidR="000C70BA" w:rsidRPr="00A27491" w:rsidRDefault="000C70BA" w:rsidP="000C70BA">
      <w:pPr>
        <w:pStyle w:val="B1"/>
      </w:pPr>
      <w:r w:rsidRPr="00A27491">
        <w:t>-</w:t>
      </w:r>
      <w:r w:rsidRPr="00A27491">
        <w:tab/>
        <w:t>The UE is switched-off.</w:t>
      </w:r>
    </w:p>
    <w:p w14:paraId="739EF944" w14:textId="77777777" w:rsidR="000C70BA" w:rsidRPr="00A27491" w:rsidRDefault="000C70BA" w:rsidP="000C70BA">
      <w:pPr>
        <w:pStyle w:val="B1"/>
      </w:pPr>
      <w:r w:rsidRPr="00A27491">
        <w:t>-</w:t>
      </w:r>
      <w:r w:rsidRPr="00A27491">
        <w:tab/>
        <w:t>UE States at the end of the preamble</w:t>
      </w:r>
    </w:p>
    <w:p w14:paraId="34CD99FE" w14:textId="77777777" w:rsidR="000C70BA" w:rsidRPr="00A27491" w:rsidRDefault="000C70BA" w:rsidP="000C70BA">
      <w:pPr>
        <w:pStyle w:val="B2"/>
      </w:pPr>
      <w:r w:rsidRPr="00A27491">
        <w:t>-</w:t>
      </w:r>
      <w:r w:rsidRPr="00A27491">
        <w:tab/>
        <w:t>The UE is in state 'switched-off'.</w:t>
      </w:r>
    </w:p>
    <w:p w14:paraId="4E997B84" w14:textId="77777777" w:rsidR="000C70BA" w:rsidRPr="00A27491" w:rsidRDefault="000C70BA" w:rsidP="000C70BA">
      <w:pPr>
        <w:pStyle w:val="H6"/>
      </w:pPr>
      <w:r w:rsidRPr="00A27491">
        <w:t>7.2.4.3.2</w:t>
      </w:r>
      <w:r w:rsidRPr="00A27491">
        <w:tab/>
        <w:t>Test procedure sequence</w:t>
      </w:r>
    </w:p>
    <w:p w14:paraId="71245369" w14:textId="77777777" w:rsidR="000C70BA" w:rsidRPr="00A27491" w:rsidRDefault="000C70BA" w:rsidP="000C70BA">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A27491" w:rsidRDefault="000C70BA" w:rsidP="002E3FCC">
            <w:pPr>
              <w:pStyle w:val="TAH"/>
              <w:spacing w:line="256" w:lineRule="auto"/>
            </w:pPr>
            <w:r w:rsidRPr="00A27491">
              <w:t>Verdict</w:t>
            </w:r>
          </w:p>
        </w:tc>
      </w:tr>
      <w:tr w:rsidR="000C70BA" w:rsidRPr="00A27491"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A27491" w:rsidRDefault="000C70BA" w:rsidP="002E3FCC">
            <w:pPr>
              <w:pStyle w:val="TAH"/>
              <w:spacing w:line="256" w:lineRule="auto"/>
            </w:pPr>
          </w:p>
        </w:tc>
      </w:tr>
      <w:tr w:rsidR="000C70BA" w:rsidRPr="00A27491"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A27491" w:rsidRDefault="000C70BA" w:rsidP="002E3FCC">
            <w:pPr>
              <w:pStyle w:val="TAC"/>
              <w:spacing w:line="256" w:lineRule="auto"/>
            </w:pPr>
            <w:r w:rsidRPr="00A27491">
              <w:t>-</w:t>
            </w:r>
          </w:p>
        </w:tc>
      </w:tr>
      <w:tr w:rsidR="000C70BA" w:rsidRPr="00A27491"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A27491" w:rsidRDefault="000C70BA" w:rsidP="002E3FCC">
            <w:pPr>
              <w:pStyle w:val="TAL"/>
            </w:pPr>
            <w:r w:rsidRPr="00A27491">
              <w:t>Trigger the UE to reset UTC time and location.</w:t>
            </w:r>
          </w:p>
          <w:p w14:paraId="7BC38578" w14:textId="77777777" w:rsidR="000C70BA" w:rsidRPr="00A27491" w:rsidRDefault="000C70BA" w:rsidP="002E3FCC">
            <w:pPr>
              <w:pStyle w:val="TAL"/>
            </w:pPr>
          </w:p>
          <w:p w14:paraId="16E4430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A27491" w:rsidRDefault="000C70BA" w:rsidP="002E3FCC">
            <w:pPr>
              <w:pStyle w:val="TAC"/>
              <w:spacing w:line="256" w:lineRule="auto"/>
            </w:pPr>
            <w:r w:rsidRPr="00A27491">
              <w:t>-</w:t>
            </w:r>
          </w:p>
        </w:tc>
      </w:tr>
      <w:tr w:rsidR="000C70BA" w:rsidRPr="00A27491"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358375B0" w14:textId="77777777" w:rsidR="000C70BA" w:rsidRPr="00A27491" w:rsidRDefault="000C70BA" w:rsidP="002E3FCC">
            <w:pPr>
              <w:pStyle w:val="TAL"/>
              <w:spacing w:line="256" w:lineRule="auto"/>
            </w:pPr>
          </w:p>
          <w:p w14:paraId="0F46BE6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A27491" w:rsidRDefault="000C70BA" w:rsidP="002E3FCC">
            <w:pPr>
              <w:pStyle w:val="TAC"/>
              <w:spacing w:line="256" w:lineRule="auto"/>
            </w:pPr>
            <w:r w:rsidRPr="00A27491">
              <w:t>-</w:t>
            </w:r>
          </w:p>
        </w:tc>
      </w:tr>
      <w:tr w:rsidR="000C70BA" w:rsidRPr="00A27491"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A27491" w:rsidRDefault="000C70BA" w:rsidP="002E3FCC">
            <w:pPr>
              <w:pStyle w:val="TAC"/>
              <w:spacing w:line="256" w:lineRule="auto"/>
            </w:pPr>
            <w:r w:rsidRPr="00A27491">
              <w:t>-</w:t>
            </w:r>
          </w:p>
        </w:tc>
      </w:tr>
      <w:tr w:rsidR="000C70BA" w:rsidRPr="00A27491"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A27491" w:rsidRDefault="000C70BA" w:rsidP="002E3FCC">
            <w:pPr>
              <w:pStyle w:val="TAC"/>
              <w:spacing w:line="256" w:lineRule="auto"/>
            </w:pPr>
            <w:r w:rsidRPr="00A27491">
              <w:t>-</w:t>
            </w:r>
          </w:p>
        </w:tc>
      </w:tr>
      <w:tr w:rsidR="000C70BA" w:rsidRPr="00A27491"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A27491" w:rsidRDefault="000C70BA" w:rsidP="002E3FCC">
            <w:pPr>
              <w:pStyle w:val="TAC"/>
              <w:spacing w:line="256" w:lineRule="auto"/>
            </w:pPr>
            <w:r w:rsidRPr="00A27491">
              <w:t>P</w:t>
            </w:r>
          </w:p>
        </w:tc>
      </w:tr>
      <w:tr w:rsidR="000C70BA" w:rsidRPr="00A27491"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A27491" w:rsidRDefault="000C70BA" w:rsidP="002E3FCC">
            <w:pPr>
              <w:pStyle w:val="TAL"/>
              <w:spacing w:line="256" w:lineRule="auto"/>
            </w:pPr>
            <w:r w:rsidRPr="00A27491">
              <w:t>Make the MCVideo User reject the incoming private call.</w:t>
            </w:r>
          </w:p>
          <w:p w14:paraId="667FF7B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A27491" w:rsidRDefault="000C70BA" w:rsidP="002E3FCC">
            <w:pPr>
              <w:pStyle w:val="TAC"/>
              <w:spacing w:line="256" w:lineRule="auto"/>
            </w:pPr>
            <w:r w:rsidRPr="00A27491">
              <w:t>-</w:t>
            </w:r>
          </w:p>
        </w:tc>
      </w:tr>
      <w:tr w:rsidR="000C70BA" w:rsidRPr="00A27491"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A27491" w:rsidRDefault="000C70BA" w:rsidP="002E3FCC">
            <w:pPr>
              <w:pStyle w:val="TAL"/>
              <w:spacing w:line="256" w:lineRule="auto"/>
              <w:rPr>
                <w:lang w:eastAsia="ko-KR"/>
              </w:rPr>
            </w:pPr>
            <w:r w:rsidRPr="00A27491">
              <w:t>Check: Does the UE (</w:t>
            </w:r>
            <w:r w:rsidRPr="00A27491">
              <w:rPr>
                <w:lang w:eastAsia="ko-KR"/>
              </w:rPr>
              <w:t xml:space="preserve">MCVideo Client) send a PRIVATE </w:t>
            </w:r>
            <w:r w:rsidRPr="00A27491">
              <w:t xml:space="preserve">CALL </w:t>
            </w:r>
            <w:r w:rsidRPr="00A27491">
              <w:rPr>
                <w:lang w:eastAsia="ko-KR"/>
              </w:rPr>
              <w:t>REJECT message?</w:t>
            </w:r>
          </w:p>
          <w:p w14:paraId="2830EEE7" w14:textId="77777777" w:rsidR="000C70BA" w:rsidRPr="00A27491" w:rsidRDefault="000C70BA" w:rsidP="002E3FCC">
            <w:pPr>
              <w:pStyle w:val="TAL"/>
              <w:spacing w:line="256" w:lineRule="auto"/>
            </w:pPr>
            <w:r w:rsidRPr="00A27491">
              <w:rPr>
                <w:lang w:eastAsia="ko-KR"/>
              </w:rPr>
              <w:t xml:space="preserve">NOTE: </w:t>
            </w:r>
            <w:r w:rsidRPr="00A27491">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A27491" w:rsidRDefault="000C70BA" w:rsidP="002E3FCC">
            <w:pPr>
              <w:pStyle w:val="TAC"/>
              <w:spacing w:line="256" w:lineRule="auto"/>
            </w:pPr>
            <w:r w:rsidRPr="00A27491">
              <w:t>P</w:t>
            </w:r>
          </w:p>
        </w:tc>
      </w:tr>
      <w:tr w:rsidR="000C70BA" w:rsidRPr="00A27491"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A27491" w:rsidRDefault="000C70BA" w:rsidP="002E3FCC">
            <w:pPr>
              <w:pStyle w:val="TAC"/>
              <w:spacing w:line="256" w:lineRule="auto"/>
            </w:pPr>
            <w:r w:rsidRPr="00A27491">
              <w:t>P</w:t>
            </w:r>
          </w:p>
        </w:tc>
      </w:tr>
      <w:tr w:rsidR="000C70BA" w:rsidRPr="00A27491"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A27491" w:rsidRDefault="000C70BA" w:rsidP="002E3FCC">
            <w:pPr>
              <w:pStyle w:val="TAC"/>
              <w:spacing w:line="256" w:lineRule="auto"/>
            </w:pPr>
            <w:r w:rsidRPr="00A27491">
              <w:t>-</w:t>
            </w:r>
          </w:p>
        </w:tc>
      </w:tr>
      <w:tr w:rsidR="000C70BA" w:rsidRPr="00A27491"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A27491" w:rsidRDefault="000C70BA" w:rsidP="002E3FCC">
            <w:pPr>
              <w:pStyle w:val="TAC"/>
              <w:spacing w:line="256" w:lineRule="auto"/>
            </w:pPr>
            <w:r w:rsidRPr="00A27491">
              <w:t>-</w:t>
            </w:r>
          </w:p>
        </w:tc>
      </w:tr>
      <w:tr w:rsidR="000C70BA" w:rsidRPr="00A27491"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A27491" w:rsidRDefault="000C70BA" w:rsidP="002E3FCC">
            <w:pPr>
              <w:pStyle w:val="TAC"/>
              <w:spacing w:line="256" w:lineRule="auto"/>
            </w:pPr>
            <w:r w:rsidRPr="00A27491">
              <w:t>-</w:t>
            </w:r>
          </w:p>
        </w:tc>
      </w:tr>
      <w:tr w:rsidR="000C70BA" w:rsidRPr="00A27491"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A27491" w:rsidRDefault="000C70BA" w:rsidP="002E3FCC">
            <w:pPr>
              <w:pStyle w:val="TAC"/>
              <w:spacing w:line="256" w:lineRule="auto"/>
            </w:pPr>
            <w:r w:rsidRPr="00A27491">
              <w:t>P</w:t>
            </w:r>
          </w:p>
        </w:tc>
      </w:tr>
      <w:tr w:rsidR="000C70BA" w:rsidRPr="00A27491"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A27491" w:rsidRDefault="000C70BA" w:rsidP="002E3FCC">
            <w:pPr>
              <w:pStyle w:val="TAL"/>
              <w:spacing w:line="256" w:lineRule="auto"/>
            </w:pPr>
            <w:r w:rsidRPr="00A27491">
              <w:t>Make the MCVideo User accept the incoming private call.</w:t>
            </w:r>
          </w:p>
          <w:p w14:paraId="713937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A27491" w:rsidRDefault="000C70BA" w:rsidP="002E3FCC">
            <w:pPr>
              <w:pStyle w:val="TAC"/>
              <w:spacing w:line="256" w:lineRule="auto"/>
            </w:pPr>
            <w:r w:rsidRPr="00A27491">
              <w:t>-</w:t>
            </w:r>
          </w:p>
        </w:tc>
      </w:tr>
      <w:tr w:rsidR="000C70BA" w:rsidRPr="00A27491"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A27491" w:rsidRDefault="000C70BA" w:rsidP="002E3FCC">
            <w:pPr>
              <w:pStyle w:val="TAC"/>
              <w:spacing w:line="256" w:lineRule="auto"/>
              <w:rPr>
                <w:color w:val="000000"/>
              </w:rPr>
            </w:pPr>
            <w:r w:rsidRPr="00A27491">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A27491" w:rsidRDefault="000C70BA" w:rsidP="002E3FCC">
            <w:pPr>
              <w:pStyle w:val="TAC"/>
              <w:spacing w:line="256" w:lineRule="auto"/>
            </w:pPr>
            <w:r w:rsidRPr="00A27491">
              <w:t>P</w:t>
            </w:r>
          </w:p>
        </w:tc>
      </w:tr>
      <w:tr w:rsidR="000C70BA" w:rsidRPr="00A27491"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A27491" w:rsidRDefault="000C70BA" w:rsidP="002E3FCC">
            <w:pPr>
              <w:pStyle w:val="TAC"/>
              <w:spacing w:line="256" w:lineRule="auto"/>
              <w:rPr>
                <w:color w:val="000000"/>
              </w:rPr>
            </w:pPr>
            <w:r w:rsidRPr="00A27491">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A27491" w:rsidRDefault="000C70BA" w:rsidP="002E3FCC">
            <w:pPr>
              <w:pStyle w:val="TAC"/>
              <w:spacing w:line="256" w:lineRule="auto"/>
            </w:pPr>
            <w:r w:rsidRPr="00A27491">
              <w:t>-</w:t>
            </w:r>
          </w:p>
        </w:tc>
      </w:tr>
      <w:tr w:rsidR="000C70BA" w:rsidRPr="00A27491"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A27491" w:rsidRDefault="000C70BA" w:rsidP="002E3FCC">
            <w:pPr>
              <w:pStyle w:val="TAC"/>
              <w:spacing w:line="256" w:lineRule="auto"/>
              <w:rPr>
                <w:color w:val="000000"/>
              </w:rPr>
            </w:pPr>
            <w:r w:rsidRPr="00A27491">
              <w:rPr>
                <w:color w:val="000000"/>
              </w:rPr>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A27491" w:rsidRDefault="000C70BA" w:rsidP="002E3FCC">
            <w:pPr>
              <w:pStyle w:val="TAC"/>
              <w:spacing w:line="256" w:lineRule="auto"/>
            </w:pPr>
            <w:r w:rsidRPr="00A27491">
              <w:t>-</w:t>
            </w:r>
          </w:p>
        </w:tc>
      </w:tr>
      <w:tr w:rsidR="000C70BA" w:rsidRPr="00A27491"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A27491" w:rsidRDefault="000C70BA" w:rsidP="002E3FCC">
            <w:pPr>
              <w:pStyle w:val="TAC"/>
              <w:spacing w:line="256" w:lineRule="auto"/>
              <w:rPr>
                <w:color w:val="000000"/>
              </w:rPr>
            </w:pPr>
            <w:r w:rsidRPr="00A27491">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A27491" w:rsidRDefault="000C70BA" w:rsidP="002E3FCC">
            <w:pPr>
              <w:pStyle w:val="TAL"/>
              <w:spacing w:line="256" w:lineRule="auto"/>
            </w:pPr>
            <w:r w:rsidRPr="00A27491">
              <w:t>Make the MCVideo User press the PTT button requesting permission to talk.</w:t>
            </w:r>
          </w:p>
          <w:p w14:paraId="1D85F582"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A27491" w:rsidRDefault="000C70BA" w:rsidP="002E3FCC">
            <w:pPr>
              <w:pStyle w:val="TAC"/>
              <w:spacing w:line="256" w:lineRule="auto"/>
            </w:pPr>
            <w:r w:rsidRPr="00A27491">
              <w:t>-</w:t>
            </w:r>
          </w:p>
        </w:tc>
      </w:tr>
      <w:tr w:rsidR="000C70BA" w:rsidRPr="00A27491"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A27491" w:rsidRDefault="000C70BA" w:rsidP="002E3FCC">
            <w:pPr>
              <w:pStyle w:val="TAC"/>
              <w:spacing w:line="256" w:lineRule="auto"/>
              <w:rPr>
                <w:color w:val="000000"/>
              </w:rPr>
            </w:pPr>
            <w:r w:rsidRPr="00A27491">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A27491" w:rsidRDefault="000C70BA" w:rsidP="002E3FCC">
            <w:pPr>
              <w:pStyle w:val="TAC"/>
              <w:spacing w:line="256" w:lineRule="auto"/>
            </w:pPr>
            <w:r w:rsidRPr="00A27491">
              <w:t>P</w:t>
            </w:r>
          </w:p>
        </w:tc>
      </w:tr>
      <w:tr w:rsidR="000C70BA" w:rsidRPr="00A27491"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A27491" w:rsidRDefault="000C70BA" w:rsidP="002E3FCC">
            <w:pPr>
              <w:pStyle w:val="TAC"/>
              <w:spacing w:line="256" w:lineRule="auto"/>
            </w:pPr>
            <w:r w:rsidRPr="00A27491">
              <w:t>-</w:t>
            </w:r>
          </w:p>
        </w:tc>
      </w:tr>
      <w:tr w:rsidR="000C70BA" w:rsidRPr="00A27491"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A27491" w:rsidRDefault="000C70BA" w:rsidP="002E3FCC">
            <w:pPr>
              <w:pStyle w:val="TAL"/>
              <w:spacing w:line="256" w:lineRule="auto"/>
            </w:pPr>
            <w:r w:rsidRPr="00A27491">
              <w:t>Make the MCVideo User release transmission control.</w:t>
            </w:r>
          </w:p>
          <w:p w14:paraId="25F8DA3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A27491" w:rsidRDefault="000C70BA" w:rsidP="002E3FCC">
            <w:pPr>
              <w:pStyle w:val="TAC"/>
              <w:spacing w:line="256" w:lineRule="auto"/>
            </w:pPr>
            <w:r w:rsidRPr="00A27491">
              <w:t>-</w:t>
            </w:r>
          </w:p>
        </w:tc>
      </w:tr>
      <w:tr w:rsidR="000C70BA" w:rsidRPr="00A27491"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A27491" w:rsidRDefault="000C70BA" w:rsidP="002E3FCC">
            <w:pPr>
              <w:pStyle w:val="TAC"/>
              <w:spacing w:line="256" w:lineRule="auto"/>
            </w:pPr>
            <w:r w:rsidRPr="00A27491">
              <w:t>P</w:t>
            </w:r>
          </w:p>
        </w:tc>
      </w:tr>
      <w:tr w:rsidR="000C70BA" w:rsidRPr="00A27491"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A27491" w:rsidRDefault="000C70BA" w:rsidP="002E3FCC">
            <w:pPr>
              <w:pStyle w:val="TAC"/>
              <w:spacing w:line="256" w:lineRule="auto"/>
            </w:pPr>
            <w:r w:rsidRPr="00A27491">
              <w:t>-</w:t>
            </w:r>
          </w:p>
        </w:tc>
      </w:tr>
      <w:tr w:rsidR="000C70BA" w:rsidRPr="00A27491"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A27491" w:rsidRDefault="000C70BA" w:rsidP="002E3FCC">
            <w:pPr>
              <w:pStyle w:val="TAC"/>
              <w:spacing w:line="256" w:lineRule="auto"/>
            </w:pPr>
            <w:r w:rsidRPr="00A27491">
              <w:t>P</w:t>
            </w:r>
          </w:p>
        </w:tc>
      </w:tr>
      <w:tr w:rsidR="000C70BA" w:rsidRPr="00A27491"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A27491" w:rsidRDefault="000C70BA" w:rsidP="002E3FCC">
            <w:pPr>
              <w:pStyle w:val="TAC"/>
              <w:spacing w:line="256" w:lineRule="auto"/>
            </w:pPr>
            <w:r w:rsidRPr="00A27491">
              <w:t>-</w:t>
            </w:r>
          </w:p>
        </w:tc>
      </w:tr>
      <w:tr w:rsidR="000C70BA" w:rsidRPr="00A27491"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46FF5485" w14:textId="77777777" w:rsidR="000C70BA" w:rsidRPr="00A27491" w:rsidRDefault="000C70BA" w:rsidP="000C70BA"/>
    <w:p w14:paraId="4C5A5333" w14:textId="77777777" w:rsidR="000C70BA" w:rsidRPr="00A27491" w:rsidRDefault="000C70BA" w:rsidP="000C70BA">
      <w:pPr>
        <w:pStyle w:val="H6"/>
        <w:rPr>
          <w:lang w:eastAsia="ko-KR"/>
        </w:rPr>
      </w:pPr>
      <w:r w:rsidRPr="00A27491">
        <w:t>7.2.4.3.3</w:t>
      </w:r>
      <w:r w:rsidRPr="00A27491">
        <w:tab/>
        <w:t>Specific message contents</w:t>
      </w:r>
    </w:p>
    <w:p w14:paraId="4036B70D" w14:textId="77777777" w:rsidR="000C70BA" w:rsidRPr="00A27491" w:rsidRDefault="000C70BA" w:rsidP="000C70BA">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A27491" w:rsidRDefault="000C70BA" w:rsidP="002E3FCC">
            <w:pPr>
              <w:pStyle w:val="TAH"/>
              <w:spacing w:line="256" w:lineRule="auto"/>
            </w:pPr>
            <w:r w:rsidRPr="00A27491">
              <w:t>Condition</w:t>
            </w:r>
          </w:p>
        </w:tc>
      </w:tr>
      <w:tr w:rsidR="000C70BA" w:rsidRPr="00A27491"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A27491" w:rsidRDefault="000C70BA" w:rsidP="002E3FCC">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A27491" w:rsidRDefault="000C70BA" w:rsidP="002E3FCC">
            <w:pPr>
              <w:pStyle w:val="TAL"/>
              <w:spacing w:line="256" w:lineRule="auto"/>
              <w:rPr>
                <w:bCs/>
              </w:rPr>
            </w:pPr>
            <w:r w:rsidRPr="00A27491">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A27491" w:rsidRDefault="000C70BA" w:rsidP="002E3FCC">
            <w:pPr>
              <w:pStyle w:val="TAL"/>
              <w:spacing w:line="256" w:lineRule="auto"/>
            </w:pPr>
          </w:p>
        </w:tc>
      </w:tr>
      <w:tr w:rsidR="000C70BA" w:rsidRPr="00A27491"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A27491" w:rsidRDefault="000C70BA" w:rsidP="002E3FCC">
            <w:pPr>
              <w:pStyle w:val="TAL"/>
              <w:spacing w:line="256" w:lineRule="auto"/>
            </w:pPr>
          </w:p>
        </w:tc>
      </w:tr>
      <w:tr w:rsidR="000C70BA" w:rsidRPr="00A27491"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A27491" w:rsidRDefault="000C70BA" w:rsidP="002E3FCC">
            <w:pPr>
              <w:pStyle w:val="TAL"/>
              <w:spacing w:line="256" w:lineRule="auto"/>
            </w:pPr>
          </w:p>
        </w:tc>
      </w:tr>
      <w:tr w:rsidR="000C70BA" w:rsidRPr="00A27491"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A27491" w:rsidRDefault="000C70BA" w:rsidP="002E3FCC">
            <w:pPr>
              <w:pStyle w:val="TAL"/>
              <w:spacing w:line="256" w:lineRule="auto"/>
            </w:pPr>
          </w:p>
        </w:tc>
      </w:tr>
    </w:tbl>
    <w:p w14:paraId="4A6FE08A" w14:textId="77777777" w:rsidR="000C70BA" w:rsidRPr="00A27491" w:rsidRDefault="000C70BA" w:rsidP="000C70BA"/>
    <w:p w14:paraId="4105F7DB" w14:textId="77777777" w:rsidR="000C70BA" w:rsidRPr="00A27491" w:rsidRDefault="000C70BA" w:rsidP="000C70BA">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A27491" w:rsidRDefault="000C70BA" w:rsidP="002E3FCC">
            <w:pPr>
              <w:pStyle w:val="TAL"/>
              <w:spacing w:line="256" w:lineRule="auto"/>
            </w:pPr>
            <w:r w:rsidRPr="00A27491">
              <w:t xml:space="preserve">Derivation Path: TS </w:t>
            </w:r>
            <w:r w:rsidR="00960759">
              <w:t>37.579</w:t>
            </w:r>
            <w:r w:rsidRPr="00A27491">
              <w:t>-1 [2], Table 5.5.14.9-1</w:t>
            </w:r>
          </w:p>
        </w:tc>
      </w:tr>
      <w:tr w:rsidR="000C70BA" w:rsidRPr="00A27491"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A27491" w:rsidRDefault="000C70BA" w:rsidP="002E3FCC">
            <w:pPr>
              <w:pStyle w:val="TAH"/>
              <w:spacing w:line="256" w:lineRule="auto"/>
            </w:pPr>
            <w:r w:rsidRPr="00A27491">
              <w:t>Condition</w:t>
            </w:r>
          </w:p>
        </w:tc>
      </w:tr>
      <w:tr w:rsidR="000C70BA" w:rsidRPr="00A27491"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A27491" w:rsidRDefault="000C70BA" w:rsidP="002E3FCC">
            <w:pPr>
              <w:pStyle w:val="TAL"/>
              <w:spacing w:line="256" w:lineRule="auto"/>
            </w:pPr>
          </w:p>
        </w:tc>
      </w:tr>
      <w:tr w:rsidR="000C70BA" w:rsidRPr="00A27491"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A27491" w:rsidRDefault="000C70BA" w:rsidP="002E3FCC">
            <w:pPr>
              <w:pStyle w:val="TAL"/>
              <w:spacing w:line="256" w:lineRule="auto"/>
            </w:pPr>
          </w:p>
        </w:tc>
      </w:tr>
    </w:tbl>
    <w:p w14:paraId="57163033" w14:textId="77777777" w:rsidR="000C70BA" w:rsidRPr="00A27491" w:rsidRDefault="000C70BA" w:rsidP="000C70BA"/>
    <w:p w14:paraId="0943FCFB" w14:textId="77777777" w:rsidR="000C70BA" w:rsidRPr="00A27491" w:rsidRDefault="000C70BA" w:rsidP="000C70BA">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A27491" w:rsidRDefault="000C70BA" w:rsidP="002E3FCC">
            <w:pPr>
              <w:pStyle w:val="TAL"/>
              <w:spacing w:line="256" w:lineRule="auto"/>
            </w:pPr>
            <w:r w:rsidRPr="00A27491">
              <w:t xml:space="preserve">Derivation Path: TS </w:t>
            </w:r>
            <w:r w:rsidR="00960759">
              <w:t>37.579</w:t>
            </w:r>
            <w:r w:rsidRPr="00A27491">
              <w:t>-1 [2], Table 5.5.5.11.1-1</w:t>
            </w:r>
          </w:p>
        </w:tc>
      </w:tr>
      <w:tr w:rsidR="000C70BA" w:rsidRPr="00A27491"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A27491" w:rsidRDefault="000C70BA" w:rsidP="002E3FCC">
            <w:pPr>
              <w:pStyle w:val="TAH"/>
              <w:spacing w:line="256" w:lineRule="auto"/>
            </w:pPr>
            <w:r w:rsidRPr="00A27491">
              <w:t>Condition</w:t>
            </w:r>
          </w:p>
        </w:tc>
      </w:tr>
      <w:tr w:rsidR="000C70BA" w:rsidRPr="00A27491"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A27491" w:rsidRDefault="000C70BA" w:rsidP="002E3FCC">
            <w:pPr>
              <w:pStyle w:val="TAL"/>
              <w:spacing w:line="256" w:lineRule="auto"/>
            </w:pPr>
          </w:p>
        </w:tc>
      </w:tr>
      <w:tr w:rsidR="000C70BA" w:rsidRPr="00A27491"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A27491" w:rsidRDefault="000C70BA" w:rsidP="002E3FCC">
            <w:pPr>
              <w:pStyle w:val="TAL"/>
              <w:spacing w:line="256" w:lineRule="auto"/>
            </w:pPr>
          </w:p>
        </w:tc>
      </w:tr>
    </w:tbl>
    <w:p w14:paraId="11146625" w14:textId="77777777" w:rsidR="000C70BA" w:rsidRPr="00A27491" w:rsidRDefault="000C70BA" w:rsidP="000C70BA"/>
    <w:p w14:paraId="569F5023" w14:textId="77777777" w:rsidR="000C70BA" w:rsidRPr="00A27491" w:rsidRDefault="000C70BA" w:rsidP="000C70BA">
      <w:pPr>
        <w:pStyle w:val="TH"/>
      </w:pPr>
      <w:r w:rsidRPr="00A27491">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A27491" w:rsidRDefault="000C70BA" w:rsidP="002E3FCC">
            <w:pPr>
              <w:pStyle w:val="TAH"/>
              <w:spacing w:line="256" w:lineRule="auto"/>
            </w:pPr>
            <w:r w:rsidRPr="00A27491">
              <w:t>Condition</w:t>
            </w:r>
          </w:p>
        </w:tc>
      </w:tr>
      <w:tr w:rsidR="000C70BA" w:rsidRPr="00A27491"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A27491" w:rsidRDefault="000C70BA" w:rsidP="002E3FCC">
            <w:pPr>
              <w:pStyle w:val="TAL"/>
              <w:spacing w:line="256" w:lineRule="auto"/>
            </w:pPr>
          </w:p>
        </w:tc>
      </w:tr>
      <w:tr w:rsidR="000C70BA" w:rsidRPr="00A27491"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A27491" w:rsidRDefault="000C70BA" w:rsidP="002E3FCC">
            <w:pPr>
              <w:pStyle w:val="TAL"/>
              <w:spacing w:line="256" w:lineRule="auto"/>
            </w:pPr>
          </w:p>
        </w:tc>
      </w:tr>
    </w:tbl>
    <w:p w14:paraId="2A9AB767" w14:textId="77777777" w:rsidR="000C70BA" w:rsidRPr="00A27491" w:rsidRDefault="000C70BA" w:rsidP="000C70BA"/>
    <w:p w14:paraId="0C7ABF04" w14:textId="77777777" w:rsidR="000C70BA" w:rsidRPr="00A27491" w:rsidRDefault="000C70BA" w:rsidP="000C70BA">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A27491" w:rsidRDefault="000C70BA" w:rsidP="002E3FCC">
            <w:pPr>
              <w:pStyle w:val="TAH"/>
              <w:spacing w:line="256" w:lineRule="auto"/>
            </w:pPr>
            <w:r w:rsidRPr="00A27491">
              <w:t>Condition</w:t>
            </w:r>
          </w:p>
        </w:tc>
      </w:tr>
      <w:tr w:rsidR="000C70BA" w:rsidRPr="00A27491"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A27491" w:rsidRDefault="000C70BA" w:rsidP="002E3FCC">
            <w:pPr>
              <w:pStyle w:val="TAL"/>
              <w:spacing w:line="256" w:lineRule="auto"/>
            </w:pPr>
          </w:p>
        </w:tc>
      </w:tr>
      <w:tr w:rsidR="000C70BA" w:rsidRPr="00A27491"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A27491" w:rsidRDefault="000C70BA" w:rsidP="002E3FCC">
            <w:pPr>
              <w:pStyle w:val="TAL"/>
              <w:spacing w:line="256" w:lineRule="auto"/>
            </w:pPr>
          </w:p>
        </w:tc>
      </w:tr>
    </w:tbl>
    <w:p w14:paraId="100FB6F1" w14:textId="77777777" w:rsidR="000C70BA" w:rsidRPr="00A27491" w:rsidRDefault="000C70BA" w:rsidP="000C70BA"/>
    <w:p w14:paraId="45E9E669" w14:textId="77777777" w:rsidR="000C70BA" w:rsidRPr="00A27491" w:rsidRDefault="000C70BA" w:rsidP="000C70BA">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A27491" w:rsidRDefault="000C70BA" w:rsidP="002E3FCC">
            <w:pPr>
              <w:pStyle w:val="TAH"/>
              <w:spacing w:line="256" w:lineRule="auto"/>
            </w:pPr>
            <w:r w:rsidRPr="00A27491">
              <w:t>Condition</w:t>
            </w:r>
          </w:p>
        </w:tc>
      </w:tr>
      <w:tr w:rsidR="000C70BA" w:rsidRPr="00A27491"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A27491" w:rsidRDefault="000C70BA" w:rsidP="002E3FCC">
            <w:pPr>
              <w:pStyle w:val="TAL"/>
              <w:spacing w:line="256" w:lineRule="auto"/>
            </w:pPr>
          </w:p>
        </w:tc>
      </w:tr>
      <w:tr w:rsidR="000C70BA" w:rsidRPr="00A27491"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A27491" w:rsidRDefault="000C70BA" w:rsidP="002E3FCC">
            <w:pPr>
              <w:pStyle w:val="TAL"/>
              <w:spacing w:line="256" w:lineRule="auto"/>
            </w:pPr>
          </w:p>
        </w:tc>
      </w:tr>
    </w:tbl>
    <w:p w14:paraId="491AD298" w14:textId="77777777" w:rsidR="000C70BA" w:rsidRPr="00A27491" w:rsidRDefault="000C70BA" w:rsidP="000C70BA"/>
    <w:p w14:paraId="250DEA76" w14:textId="77777777" w:rsidR="000C70BA" w:rsidRPr="00A27491" w:rsidRDefault="000C70BA" w:rsidP="000C70BA">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6110945" w14:textId="77777777" w:rsidR="000C70BA" w:rsidRPr="00A27491" w:rsidRDefault="000C70BA" w:rsidP="000C70BA"/>
    <w:p w14:paraId="169D83FF" w14:textId="77777777" w:rsidR="000C70BA" w:rsidRPr="00A27491" w:rsidRDefault="000C70BA" w:rsidP="000C70BA">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45A0AF40" w14:textId="77777777" w:rsidR="000C70BA" w:rsidRPr="00A27491" w:rsidRDefault="000C70BA" w:rsidP="000C70BA"/>
    <w:p w14:paraId="4070127A" w14:textId="77777777" w:rsidR="000C70BA" w:rsidRPr="00A27491" w:rsidRDefault="000C70BA" w:rsidP="000C70BA">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A27491" w:rsidRDefault="000C70BA" w:rsidP="002E3FCC">
            <w:pPr>
              <w:pStyle w:val="TAH"/>
              <w:spacing w:line="256" w:lineRule="auto"/>
            </w:pPr>
            <w:r w:rsidRPr="00A27491">
              <w:t>Condition</w:t>
            </w:r>
          </w:p>
        </w:tc>
      </w:tr>
      <w:tr w:rsidR="000C70BA" w:rsidRPr="00A27491"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A27491" w:rsidRDefault="000C70BA" w:rsidP="002E3FCC">
            <w:pPr>
              <w:pStyle w:val="TAL"/>
              <w:spacing w:line="256" w:lineRule="auto"/>
            </w:pPr>
          </w:p>
        </w:tc>
      </w:tr>
      <w:tr w:rsidR="000C70BA" w:rsidRPr="00A27491"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A27491" w:rsidRDefault="000C70BA" w:rsidP="002E3FCC">
            <w:pPr>
              <w:pStyle w:val="TAL"/>
              <w:spacing w:line="256" w:lineRule="auto"/>
            </w:pPr>
          </w:p>
        </w:tc>
      </w:tr>
    </w:tbl>
    <w:p w14:paraId="258DEA62" w14:textId="77777777" w:rsidR="000C70BA" w:rsidRPr="00A27491" w:rsidRDefault="000C70BA" w:rsidP="000C70BA"/>
    <w:p w14:paraId="50656E98" w14:textId="77777777" w:rsidR="000C70BA" w:rsidRPr="00A27491" w:rsidRDefault="000C70BA" w:rsidP="000C70BA">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A27491" w:rsidRDefault="000C70BA" w:rsidP="002E3FCC">
            <w:pPr>
              <w:pStyle w:val="TAH"/>
              <w:spacing w:line="256" w:lineRule="auto"/>
            </w:pPr>
            <w:r w:rsidRPr="00A27491">
              <w:t>Condition</w:t>
            </w:r>
          </w:p>
        </w:tc>
      </w:tr>
      <w:tr w:rsidR="000C70BA" w:rsidRPr="00A27491"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A27491" w:rsidRDefault="000C70BA" w:rsidP="002E3FCC">
            <w:pPr>
              <w:pStyle w:val="TAL"/>
              <w:spacing w:line="256" w:lineRule="auto"/>
            </w:pPr>
          </w:p>
        </w:tc>
      </w:tr>
      <w:tr w:rsidR="000C70BA" w:rsidRPr="00A27491"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A27491" w:rsidRDefault="000C70BA" w:rsidP="002E3FCC">
            <w:pPr>
              <w:pStyle w:val="TAL"/>
              <w:spacing w:line="256" w:lineRule="auto"/>
            </w:pPr>
          </w:p>
        </w:tc>
      </w:tr>
    </w:tbl>
    <w:p w14:paraId="10647C84" w14:textId="77777777" w:rsidR="000C70BA" w:rsidRPr="00A27491" w:rsidRDefault="000C70BA" w:rsidP="000C70BA"/>
    <w:p w14:paraId="7A097D29" w14:textId="77777777" w:rsidR="000C70BA" w:rsidRPr="00A27491" w:rsidRDefault="000C70BA" w:rsidP="000C70BA">
      <w:pPr>
        <w:pStyle w:val="Heading2"/>
      </w:pPr>
      <w:bookmarkStart w:id="885" w:name="_Toc171440787"/>
      <w:bookmarkStart w:id="886" w:name="_Toc180160979"/>
      <w:r w:rsidRPr="00A27491">
        <w:t>7.3</w:t>
      </w:r>
      <w:r w:rsidRPr="00A27491">
        <w:tab/>
        <w:t>Emergency Alert</w:t>
      </w:r>
      <w:bookmarkEnd w:id="885"/>
      <w:bookmarkEnd w:id="886"/>
    </w:p>
    <w:p w14:paraId="59138A59" w14:textId="77777777" w:rsidR="000C70BA" w:rsidRPr="00A27491" w:rsidRDefault="000C70BA" w:rsidP="000C70BA">
      <w:pPr>
        <w:pStyle w:val="Heading3"/>
        <w:rPr>
          <w:i/>
          <w:iCs/>
        </w:rPr>
      </w:pPr>
      <w:bookmarkStart w:id="887" w:name="_Toc171440788"/>
      <w:bookmarkStart w:id="888" w:name="_Toc180160980"/>
      <w:r w:rsidRPr="00A27491">
        <w:t>7.3.1</w:t>
      </w:r>
      <w:r w:rsidRPr="00A27491">
        <w:tab/>
        <w:t>Off-network / Emergency Alert / Client Originated (CO)</w:t>
      </w:r>
      <w:bookmarkEnd w:id="887"/>
      <w:bookmarkEnd w:id="888"/>
    </w:p>
    <w:p w14:paraId="5DAF6D4B" w14:textId="77777777" w:rsidR="000C70BA" w:rsidRPr="00A27491" w:rsidRDefault="000C70BA" w:rsidP="000C70BA">
      <w:pPr>
        <w:pStyle w:val="H6"/>
      </w:pPr>
      <w:r w:rsidRPr="00A27491">
        <w:t>7.3.1.1</w:t>
      </w:r>
      <w:r w:rsidRPr="00A27491">
        <w:tab/>
        <w:t>Test Purpose (TP)</w:t>
      </w:r>
    </w:p>
    <w:p w14:paraId="2E00C4D7" w14:textId="77777777" w:rsidR="000C70BA" w:rsidRPr="00A27491" w:rsidRDefault="000C70BA" w:rsidP="000C70BA">
      <w:pPr>
        <w:pStyle w:val="H6"/>
      </w:pPr>
      <w:r w:rsidRPr="00A27491">
        <w:t>(1)</w:t>
      </w:r>
    </w:p>
    <w:p w14:paraId="6E8C49D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A27491" w:rsidRDefault="000C70BA" w:rsidP="000C70BA">
      <w:pPr>
        <w:pStyle w:val="PL"/>
      </w:pPr>
      <w:r w:rsidRPr="00A27491">
        <w:rPr>
          <w:b/>
        </w:rPr>
        <w:t>ensure that</w:t>
      </w:r>
      <w:r w:rsidRPr="00A27491">
        <w:t xml:space="preserve"> {</w:t>
      </w:r>
    </w:p>
    <w:p w14:paraId="0176A45A" w14:textId="77777777" w:rsidR="000C70BA" w:rsidRPr="00A27491" w:rsidRDefault="000C70BA" w:rsidP="000C70BA">
      <w:pPr>
        <w:pStyle w:val="PL"/>
      </w:pPr>
      <w:r w:rsidRPr="00A27491">
        <w:t xml:space="preserve">  </w:t>
      </w:r>
      <w:r w:rsidRPr="00A27491">
        <w:rPr>
          <w:b/>
        </w:rPr>
        <w:t>when</w:t>
      </w:r>
      <w:r w:rsidRPr="00A27491">
        <w:t xml:space="preserve"> { the MCVideo User requests to</w:t>
      </w:r>
      <w:r w:rsidRPr="00A27491">
        <w:rPr>
          <w:lang w:eastAsia="zh-CN"/>
        </w:rPr>
        <w:t xml:space="preserve"> transmit an emergency alert for an MCVideo group ID</w:t>
      </w:r>
      <w:r w:rsidRPr="00A27491">
        <w:t xml:space="preserve"> }</w:t>
      </w:r>
    </w:p>
    <w:p w14:paraId="3F8BB39D"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 xml:space="preserve">TFE2 (emergency alert retransmission) </w:t>
      </w:r>
      <w:r w:rsidRPr="00A27491">
        <w:t>}</w:t>
      </w:r>
    </w:p>
    <w:p w14:paraId="6D765A3C" w14:textId="77777777" w:rsidR="000C70BA" w:rsidRPr="00A27491" w:rsidRDefault="000C70BA" w:rsidP="000C70BA">
      <w:pPr>
        <w:pStyle w:val="PL"/>
      </w:pPr>
      <w:r w:rsidRPr="00A27491">
        <w:t xml:space="preserve">            }</w:t>
      </w:r>
    </w:p>
    <w:p w14:paraId="7070B10C" w14:textId="77777777" w:rsidR="000C70BA" w:rsidRPr="00A27491" w:rsidRDefault="000C70BA" w:rsidP="000C70BA">
      <w:pPr>
        <w:pStyle w:val="PL"/>
      </w:pPr>
    </w:p>
    <w:p w14:paraId="2E44FFF0" w14:textId="77777777" w:rsidR="000C70BA" w:rsidRPr="00A27491" w:rsidRDefault="000C70BA" w:rsidP="000C70BA">
      <w:pPr>
        <w:pStyle w:val="H6"/>
      </w:pPr>
      <w:r w:rsidRPr="00A27491">
        <w:t>(2)</w:t>
      </w:r>
    </w:p>
    <w:p w14:paraId="281B674A"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3E565833" w14:textId="77777777" w:rsidR="000C70BA" w:rsidRPr="00A27491" w:rsidRDefault="000C70BA" w:rsidP="000C70BA">
      <w:pPr>
        <w:pStyle w:val="PL"/>
      </w:pPr>
      <w:r w:rsidRPr="00A27491">
        <w:rPr>
          <w:b/>
        </w:rPr>
        <w:t>ensure that</w:t>
      </w:r>
      <w:r w:rsidRPr="00A27491">
        <w:t xml:space="preserve"> {</w:t>
      </w:r>
    </w:p>
    <w:p w14:paraId="11827FF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 xml:space="preserve">TFE2 (emergency alert retransmission) </w:t>
      </w:r>
      <w:r w:rsidRPr="00A27491">
        <w:t>timer expires }</w:t>
      </w:r>
    </w:p>
    <w:p w14:paraId="5673B544"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TFE2 (emergency alert retransmission)</w:t>
      </w:r>
      <w:r w:rsidRPr="00A27491">
        <w:t xml:space="preserve"> }</w:t>
      </w:r>
    </w:p>
    <w:p w14:paraId="2FFDD4AF" w14:textId="77777777" w:rsidR="000C70BA" w:rsidRPr="00A27491" w:rsidRDefault="000C70BA" w:rsidP="000C70BA">
      <w:pPr>
        <w:pStyle w:val="PL"/>
      </w:pPr>
      <w:r w:rsidRPr="00A27491">
        <w:t xml:space="preserve">            }</w:t>
      </w:r>
    </w:p>
    <w:p w14:paraId="37D51564" w14:textId="77777777" w:rsidR="000C70BA" w:rsidRPr="00A27491" w:rsidRDefault="000C70BA" w:rsidP="000C70BA">
      <w:pPr>
        <w:pStyle w:val="PL"/>
      </w:pPr>
    </w:p>
    <w:p w14:paraId="04A272AD" w14:textId="77777777" w:rsidR="000C70BA" w:rsidRPr="00A27491" w:rsidRDefault="000C70BA" w:rsidP="000C70BA">
      <w:pPr>
        <w:pStyle w:val="H6"/>
      </w:pPr>
      <w:r w:rsidRPr="00A27491">
        <w:t>(3)</w:t>
      </w:r>
    </w:p>
    <w:p w14:paraId="6716060D"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52F30B32" w14:textId="77777777" w:rsidR="000C70BA" w:rsidRPr="00A27491" w:rsidRDefault="000C70BA" w:rsidP="000C70BA">
      <w:pPr>
        <w:pStyle w:val="PL"/>
      </w:pPr>
      <w:r w:rsidRPr="00A27491">
        <w:rPr>
          <w:b/>
        </w:rPr>
        <w:t>ensure that</w:t>
      </w:r>
      <w:r w:rsidRPr="00A27491">
        <w:t xml:space="preserve"> {</w:t>
      </w:r>
    </w:p>
    <w:p w14:paraId="51015B4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MCVideo User cancels the Emergency Alert</w:t>
      </w:r>
      <w:r w:rsidRPr="00A27491">
        <w:t xml:space="preserve"> }</w:t>
      </w:r>
    </w:p>
    <w:p w14:paraId="3C176BAA"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message, </w:t>
      </w:r>
      <w:r w:rsidRPr="00A27491">
        <w:rPr>
          <w:b/>
          <w:bCs/>
        </w:rPr>
        <w:t>and,</w:t>
      </w:r>
      <w:r w:rsidRPr="00A27491">
        <w:t xml:space="preserve"> stops timer </w:t>
      </w:r>
      <w:r w:rsidRPr="00A27491">
        <w:rPr>
          <w:lang w:eastAsia="ko-KR"/>
        </w:rPr>
        <w:t>TFE2 (emergency alert retransmission)</w:t>
      </w:r>
      <w:r w:rsidRPr="00A27491">
        <w:t xml:space="preserve"> }</w:t>
      </w:r>
    </w:p>
    <w:p w14:paraId="698A2D6D" w14:textId="77777777" w:rsidR="000C70BA" w:rsidRPr="00A27491" w:rsidRDefault="000C70BA" w:rsidP="000C70BA">
      <w:pPr>
        <w:pStyle w:val="PL"/>
      </w:pPr>
      <w:r w:rsidRPr="00A27491">
        <w:t xml:space="preserve">            }</w:t>
      </w:r>
    </w:p>
    <w:p w14:paraId="74FD922D" w14:textId="77777777" w:rsidR="000C70BA" w:rsidRPr="00A27491" w:rsidRDefault="000C70BA" w:rsidP="000C70BA">
      <w:pPr>
        <w:pStyle w:val="PL"/>
      </w:pPr>
    </w:p>
    <w:p w14:paraId="3EDDB18C" w14:textId="77777777" w:rsidR="000C70BA" w:rsidRPr="00A27491" w:rsidRDefault="000C70BA" w:rsidP="000C70BA">
      <w:pPr>
        <w:pStyle w:val="H6"/>
      </w:pPr>
      <w:r w:rsidRPr="00A27491">
        <w:t>7.3.1.2</w:t>
      </w:r>
      <w:r w:rsidRPr="00A27491">
        <w:tab/>
        <w:t>Conformance requirements</w:t>
      </w:r>
    </w:p>
    <w:p w14:paraId="59F12299"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2C92026" w14:textId="77777777" w:rsidR="000C70BA" w:rsidRPr="00A27491" w:rsidRDefault="000C70BA" w:rsidP="000C70BA">
      <w:r w:rsidRPr="00A27491">
        <w:t>[TS 24.281, clause 11.3.3.1]</w:t>
      </w:r>
    </w:p>
    <w:p w14:paraId="48E3201B" w14:textId="77777777" w:rsidR="000C70BA" w:rsidRPr="00A27491" w:rsidRDefault="000C70BA" w:rsidP="000C70BA">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4C537E87" w14:textId="77777777" w:rsidR="000C70BA" w:rsidRPr="00A27491" w:rsidRDefault="000C70BA" w:rsidP="000C70BA">
      <w:pPr>
        <w:pStyle w:val="B1"/>
      </w:pPr>
      <w:r w:rsidRPr="00A27491">
        <w:t>1)</w:t>
      </w:r>
      <w:r w:rsidRPr="00A27491">
        <w:tab/>
        <w:t>shall set the stored emergency state as "true";</w:t>
      </w:r>
    </w:p>
    <w:p w14:paraId="3A29EF43" w14:textId="77777777" w:rsidR="000C70BA" w:rsidRPr="00A27491" w:rsidRDefault="000C70BA" w:rsidP="000C70BA">
      <w:pPr>
        <w:pStyle w:val="B1"/>
        <w:rPr>
          <w:lang w:eastAsia="ko-KR"/>
        </w:rPr>
      </w:pPr>
      <w:r w:rsidRPr="00A27491">
        <w:rPr>
          <w:lang w:eastAsia="ko-KR"/>
        </w:rPr>
        <w:t>2)</w:t>
      </w:r>
      <w:r w:rsidRPr="00A27491">
        <w:rPr>
          <w:lang w:eastAsia="ko-KR"/>
        </w:rPr>
        <w:tab/>
        <w:t>shall set the stored MCVideo group ID to the indicated MCVideo group ID;</w:t>
      </w:r>
    </w:p>
    <w:p w14:paraId="75CCBE98" w14:textId="77777777" w:rsidR="000C70BA" w:rsidRPr="00A27491" w:rsidRDefault="000C70BA" w:rsidP="000C70BA">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AB8C494"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2D5A493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BB8A371" w14:textId="77777777" w:rsidR="000C70BA" w:rsidRPr="00A27491" w:rsidRDefault="000C70BA" w:rsidP="000C70BA">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756310AC" w14:textId="77777777" w:rsidR="000C70BA" w:rsidRPr="00A27491" w:rsidRDefault="000C70BA" w:rsidP="000C70BA">
      <w:pPr>
        <w:pStyle w:val="B2"/>
        <w:rPr>
          <w:lang w:eastAsia="ko-KR"/>
        </w:rPr>
      </w:pPr>
      <w:r w:rsidRPr="00A27491">
        <w:rPr>
          <w:lang w:eastAsia="ko-KR"/>
        </w:rPr>
        <w:t>d)</w:t>
      </w:r>
      <w:r w:rsidRPr="00A27491">
        <w:rPr>
          <w:lang w:eastAsia="ko-KR"/>
        </w:rPr>
        <w:tab/>
        <w:t>may set the User location IE with client's current location, if requested;</w:t>
      </w:r>
    </w:p>
    <w:p w14:paraId="7483829A"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4365257" w14:textId="77777777" w:rsidR="000C70BA" w:rsidRPr="00A27491" w:rsidRDefault="000C70BA" w:rsidP="000C70BA">
      <w:pPr>
        <w:pStyle w:val="B1"/>
        <w:rPr>
          <w:lang w:eastAsia="ko-KR"/>
        </w:rPr>
      </w:pPr>
      <w:r w:rsidRPr="00A27491">
        <w:rPr>
          <w:lang w:eastAsia="ko-KR"/>
        </w:rPr>
        <w:t>5)</w:t>
      </w:r>
      <w:r w:rsidRPr="00A27491">
        <w:rPr>
          <w:lang w:eastAsia="ko-KR"/>
        </w:rPr>
        <w:tab/>
        <w:t>shall start timer TFE2 (emergency alert retransmission); and</w:t>
      </w:r>
    </w:p>
    <w:p w14:paraId="6301D24F" w14:textId="77777777" w:rsidR="000C70BA" w:rsidRPr="00A27491" w:rsidRDefault="000C70BA" w:rsidP="000C70BA">
      <w:pPr>
        <w:pStyle w:val="B1"/>
        <w:rPr>
          <w:lang w:eastAsia="ko-KR"/>
        </w:rPr>
      </w:pPr>
      <w:r w:rsidRPr="00A27491">
        <w:rPr>
          <w:lang w:eastAsia="ko-KR"/>
        </w:rPr>
        <w:t>6)</w:t>
      </w:r>
      <w:r w:rsidRPr="00A27491">
        <w:rPr>
          <w:lang w:eastAsia="ko-KR"/>
        </w:rPr>
        <w:tab/>
        <w:t>shall enter "E2: Emergency state" state.</w:t>
      </w:r>
    </w:p>
    <w:p w14:paraId="57EE0088" w14:textId="77777777" w:rsidR="000C70BA" w:rsidRPr="00A27491" w:rsidRDefault="000C70BA" w:rsidP="000C70BA">
      <w:r w:rsidRPr="00A27491">
        <w:t>[TS 24.281, clause 11.3.3.2]</w:t>
      </w:r>
    </w:p>
    <w:p w14:paraId="60974775" w14:textId="77777777" w:rsidR="000C70BA" w:rsidRPr="00A27491" w:rsidRDefault="000C70BA" w:rsidP="000C70BA">
      <w:pPr>
        <w:rPr>
          <w:lang w:eastAsia="zh-CN"/>
        </w:rPr>
      </w:pPr>
      <w:r w:rsidRPr="00A27491">
        <w:rPr>
          <w:lang w:eastAsia="zh-CN"/>
        </w:rPr>
        <w:t>When in state "E2: Emergency state", upon expiry of timer TFE2 (emergency alert retransmission), the MCVideo client:</w:t>
      </w:r>
    </w:p>
    <w:p w14:paraId="269D3C7B" w14:textId="77777777" w:rsidR="000C70BA" w:rsidRPr="00A27491" w:rsidRDefault="000C70BA" w:rsidP="000C70BA">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79260083"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41EEACE2"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C6B2759" w14:textId="77777777" w:rsidR="000C70BA" w:rsidRPr="00A27491" w:rsidRDefault="000C70BA" w:rsidP="000C70BA">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35D18BF3" w14:textId="77777777" w:rsidR="000C70BA" w:rsidRPr="00A27491" w:rsidRDefault="000C70BA" w:rsidP="000C70BA">
      <w:pPr>
        <w:pStyle w:val="B2"/>
        <w:rPr>
          <w:lang w:eastAsia="ko-KR"/>
        </w:rPr>
      </w:pPr>
      <w:r w:rsidRPr="00A27491">
        <w:rPr>
          <w:lang w:eastAsia="ko-KR"/>
        </w:rPr>
        <w:t>d)</w:t>
      </w:r>
      <w:r w:rsidRPr="00A27491">
        <w:rPr>
          <w:lang w:eastAsia="ko-KR"/>
        </w:rPr>
        <w:tab/>
        <w:t>may set the Location IE with client's current location, if requested; and</w:t>
      </w:r>
    </w:p>
    <w:p w14:paraId="42F2C49D"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766DA4FB" w14:textId="77777777" w:rsidR="000C70BA" w:rsidRPr="00A27491" w:rsidRDefault="000C70BA" w:rsidP="000C70BA">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675F2B3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current state.</w:t>
      </w:r>
    </w:p>
    <w:p w14:paraId="490ABF51" w14:textId="77777777" w:rsidR="000C70BA" w:rsidRPr="00A27491" w:rsidRDefault="000C70BA" w:rsidP="000C70BA">
      <w:r w:rsidRPr="00A27491">
        <w:t>[TS 24.281, clause 11.3.3.5]</w:t>
      </w:r>
    </w:p>
    <w:p w14:paraId="3C5A5F71" w14:textId="77777777" w:rsidR="000C70BA" w:rsidRPr="00A27491" w:rsidRDefault="000C70BA" w:rsidP="000C70BA">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720C43CB" w14:textId="77777777" w:rsidR="000C70BA" w:rsidRPr="00A27491" w:rsidRDefault="000C70BA" w:rsidP="000C70BA">
      <w:pPr>
        <w:pStyle w:val="B1"/>
      </w:pPr>
      <w:r w:rsidRPr="00A27491">
        <w:t>1)</w:t>
      </w:r>
      <w:r w:rsidRPr="00A27491">
        <w:tab/>
        <w:t>shall set the stored emergency state as "false";</w:t>
      </w:r>
    </w:p>
    <w:p w14:paraId="5B91C977"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02EACADA"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 and</w:t>
      </w:r>
    </w:p>
    <w:p w14:paraId="0474C0E6"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0E18F7C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EE62495"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0E166BE5" w14:textId="77777777" w:rsidR="000C70BA" w:rsidRPr="00A27491" w:rsidRDefault="000C70BA" w:rsidP="000C70BA">
      <w:pPr>
        <w:pStyle w:val="B1"/>
        <w:rPr>
          <w:lang w:eastAsia="ko-KR"/>
        </w:rPr>
      </w:pPr>
      <w:r w:rsidRPr="00A27491">
        <w:rPr>
          <w:lang w:eastAsia="ko-KR"/>
        </w:rPr>
        <w:t>5)</w:t>
      </w:r>
      <w:r w:rsidRPr="00A27491">
        <w:rPr>
          <w:lang w:eastAsia="ko-KR"/>
        </w:rPr>
        <w:tab/>
        <w:t>shall enter "E1: Not in emergency state" state.</w:t>
      </w:r>
    </w:p>
    <w:p w14:paraId="0D35E086" w14:textId="77777777" w:rsidR="000C70BA" w:rsidRPr="00A27491" w:rsidRDefault="000C70BA" w:rsidP="000C70BA">
      <w:pPr>
        <w:pStyle w:val="H6"/>
      </w:pPr>
      <w:r w:rsidRPr="00A27491">
        <w:t>7.3.1.3</w:t>
      </w:r>
      <w:r w:rsidRPr="00A27491">
        <w:tab/>
        <w:t>Test description</w:t>
      </w:r>
    </w:p>
    <w:p w14:paraId="66F32E39" w14:textId="77777777" w:rsidR="000C70BA" w:rsidRPr="00A27491" w:rsidRDefault="000C70BA" w:rsidP="000C70BA">
      <w:pPr>
        <w:pStyle w:val="H6"/>
      </w:pPr>
      <w:r w:rsidRPr="00A27491">
        <w:t>7.3.1.3.1</w:t>
      </w:r>
      <w:r w:rsidRPr="00A27491">
        <w:tab/>
        <w:t>Pre-test conditions</w:t>
      </w:r>
    </w:p>
    <w:p w14:paraId="1A412DBB" w14:textId="77777777" w:rsidR="000C70BA" w:rsidRPr="00A27491" w:rsidRDefault="000C70BA" w:rsidP="000C70BA">
      <w:pPr>
        <w:pStyle w:val="H6"/>
      </w:pPr>
      <w:r w:rsidRPr="00A27491">
        <w:t>System Simulator:</w:t>
      </w:r>
    </w:p>
    <w:p w14:paraId="51841D6C" w14:textId="77777777" w:rsidR="000C70BA" w:rsidRPr="00A27491" w:rsidRDefault="000C70BA" w:rsidP="000C70BA">
      <w:pPr>
        <w:pStyle w:val="B1"/>
      </w:pPr>
      <w:r w:rsidRPr="00A27491">
        <w:t>-</w:t>
      </w:r>
      <w:r w:rsidRPr="00A27491">
        <w:tab/>
      </w:r>
      <w:r w:rsidRPr="00A27491">
        <w:rPr>
          <w:color w:val="000000"/>
        </w:rPr>
        <w:t>SS-UE1 (MCVideo Client)</w:t>
      </w:r>
    </w:p>
    <w:p w14:paraId="5469A4C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980AD7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A27491" w:rsidRDefault="000C70BA" w:rsidP="000C70BA">
      <w:pPr>
        <w:pStyle w:val="B1"/>
      </w:pPr>
      <w:r w:rsidRPr="00A27491">
        <w:t>-</w:t>
      </w:r>
      <w:r w:rsidRPr="00A27491">
        <w:tab/>
      </w:r>
      <w:r w:rsidRPr="00A27491">
        <w:rPr>
          <w:color w:val="000000"/>
        </w:rPr>
        <w:t>SS-NW (MCVideo server)</w:t>
      </w:r>
    </w:p>
    <w:p w14:paraId="113F6755"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6E4672A8" w14:textId="77777777" w:rsidR="000C70BA" w:rsidRPr="00A27491" w:rsidRDefault="000C70BA" w:rsidP="000C70BA">
      <w:pPr>
        <w:pStyle w:val="H6"/>
      </w:pPr>
      <w:r w:rsidRPr="00A27491">
        <w:t>IUT:</w:t>
      </w:r>
    </w:p>
    <w:p w14:paraId="1FA98FE5" w14:textId="77777777" w:rsidR="000C70BA" w:rsidRPr="00A27491" w:rsidRDefault="000C70BA" w:rsidP="000C70BA">
      <w:pPr>
        <w:pStyle w:val="B1"/>
      </w:pPr>
      <w:r w:rsidRPr="00A27491">
        <w:t>-</w:t>
      </w:r>
      <w:r w:rsidRPr="00A27491">
        <w:tab/>
        <w:t>UE (MCVideo Client)</w:t>
      </w:r>
    </w:p>
    <w:p w14:paraId="4701F738" w14:textId="1350E6F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175ED92"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A27491" w:rsidRDefault="000C70BA" w:rsidP="000C70BA">
      <w:pPr>
        <w:pStyle w:val="H6"/>
      </w:pPr>
      <w:r w:rsidRPr="00A27491">
        <w:t>Preamble:</w:t>
      </w:r>
    </w:p>
    <w:p w14:paraId="54DBC8B9" w14:textId="544048E4"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EB04218" w14:textId="4CB2286B"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AE440E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199A705" w14:textId="77777777" w:rsidR="000C70BA" w:rsidRPr="00A27491" w:rsidRDefault="000C70BA" w:rsidP="000C70BA">
      <w:pPr>
        <w:pStyle w:val="B1"/>
      </w:pPr>
      <w:r w:rsidRPr="00A27491">
        <w:t>-</w:t>
      </w:r>
      <w:r w:rsidRPr="00A27491">
        <w:tab/>
        <w:t>The UE is switched-off.</w:t>
      </w:r>
    </w:p>
    <w:p w14:paraId="3EA935E5" w14:textId="77777777" w:rsidR="000C70BA" w:rsidRPr="00A27491" w:rsidRDefault="000C70BA" w:rsidP="000C70BA">
      <w:pPr>
        <w:pStyle w:val="B1"/>
      </w:pPr>
      <w:r w:rsidRPr="00A27491">
        <w:t>-</w:t>
      </w:r>
      <w:r w:rsidRPr="00A27491">
        <w:tab/>
        <w:t>UE States at the end of the preamble</w:t>
      </w:r>
    </w:p>
    <w:p w14:paraId="7C856C2D" w14:textId="77777777" w:rsidR="000C70BA" w:rsidRPr="00A27491" w:rsidRDefault="000C70BA" w:rsidP="000C70BA">
      <w:pPr>
        <w:pStyle w:val="B2"/>
      </w:pPr>
      <w:r w:rsidRPr="00A27491">
        <w:t>-</w:t>
      </w:r>
      <w:r w:rsidRPr="00A27491">
        <w:tab/>
        <w:t>The UE is in state 'switched-off'.</w:t>
      </w:r>
    </w:p>
    <w:p w14:paraId="25940052" w14:textId="77777777" w:rsidR="000C70BA" w:rsidRPr="00A27491" w:rsidRDefault="000C70BA" w:rsidP="000C70BA">
      <w:pPr>
        <w:pStyle w:val="H6"/>
      </w:pPr>
      <w:r w:rsidRPr="00A27491">
        <w:t>7.3.1.3.2</w:t>
      </w:r>
      <w:r w:rsidRPr="00A27491">
        <w:tab/>
        <w:t>Test procedure sequence</w:t>
      </w:r>
    </w:p>
    <w:p w14:paraId="39DD1AF0" w14:textId="77777777" w:rsidR="000C70BA" w:rsidRPr="00A27491" w:rsidRDefault="000C70BA" w:rsidP="000C70BA">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A27491" w:rsidRDefault="000C70BA" w:rsidP="002E3FCC">
            <w:pPr>
              <w:pStyle w:val="TAH"/>
              <w:spacing w:line="256" w:lineRule="auto"/>
            </w:pPr>
            <w:r w:rsidRPr="00A27491">
              <w:t>Verdict</w:t>
            </w:r>
          </w:p>
        </w:tc>
      </w:tr>
      <w:tr w:rsidR="000C70BA" w:rsidRPr="00A27491"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A27491" w:rsidRDefault="000C70BA" w:rsidP="002E3FCC">
            <w:pPr>
              <w:pStyle w:val="TAH"/>
              <w:spacing w:line="256" w:lineRule="auto"/>
            </w:pPr>
          </w:p>
        </w:tc>
      </w:tr>
      <w:tr w:rsidR="000C70BA" w:rsidRPr="00A27491"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A27491" w:rsidRDefault="000C70BA" w:rsidP="002E3FCC">
            <w:pPr>
              <w:pStyle w:val="TAC"/>
              <w:spacing w:line="256" w:lineRule="auto"/>
            </w:pPr>
            <w:r w:rsidRPr="00A27491">
              <w:t>-</w:t>
            </w:r>
          </w:p>
        </w:tc>
      </w:tr>
      <w:tr w:rsidR="000C70BA" w:rsidRPr="00A27491"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A27491" w:rsidRDefault="000C70BA" w:rsidP="002E3FCC">
            <w:pPr>
              <w:pStyle w:val="TAL"/>
            </w:pPr>
            <w:r w:rsidRPr="00A27491">
              <w:t>Trigger the UE to reset UTC time and location.</w:t>
            </w:r>
          </w:p>
          <w:p w14:paraId="011000E7" w14:textId="77777777" w:rsidR="000C70BA" w:rsidRPr="00A27491" w:rsidRDefault="000C70BA" w:rsidP="002E3FCC">
            <w:pPr>
              <w:pStyle w:val="TAL"/>
            </w:pPr>
          </w:p>
          <w:p w14:paraId="5DFF5BC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A27491" w:rsidRDefault="000C70BA" w:rsidP="002E3FCC">
            <w:pPr>
              <w:pStyle w:val="TAC"/>
              <w:spacing w:line="256" w:lineRule="auto"/>
            </w:pPr>
            <w:r w:rsidRPr="00A27491">
              <w:t>-</w:t>
            </w:r>
          </w:p>
        </w:tc>
      </w:tr>
      <w:tr w:rsidR="000C70BA" w:rsidRPr="00A27491"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5CB9E42" w14:textId="77777777" w:rsidR="000C70BA" w:rsidRPr="00A27491" w:rsidRDefault="000C70BA" w:rsidP="002E3FCC">
            <w:pPr>
              <w:pStyle w:val="TAL"/>
              <w:spacing w:line="256" w:lineRule="auto"/>
            </w:pPr>
          </w:p>
          <w:p w14:paraId="0F830AB8"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A27491" w:rsidRDefault="000C70BA" w:rsidP="002E3FCC">
            <w:pPr>
              <w:pStyle w:val="TAC"/>
              <w:spacing w:line="256" w:lineRule="auto"/>
            </w:pPr>
            <w:r w:rsidRPr="00A27491">
              <w:t>-</w:t>
            </w:r>
          </w:p>
        </w:tc>
      </w:tr>
      <w:tr w:rsidR="000C70BA" w:rsidRPr="00A27491"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A27491" w:rsidRDefault="000C70BA" w:rsidP="002E3FCC">
            <w:pPr>
              <w:pStyle w:val="TAL"/>
              <w:spacing w:line="256" w:lineRule="auto"/>
            </w:pPr>
            <w:r w:rsidRPr="00A27491">
              <w:t xml:space="preserve">Make the MCVideo User request </w:t>
            </w:r>
            <w:r w:rsidRPr="00A27491">
              <w:rPr>
                <w:lang w:eastAsia="zh-CN"/>
              </w:rPr>
              <w:t>to transmit an emergency alert for Group A.</w:t>
            </w:r>
          </w:p>
          <w:p w14:paraId="36D4EC98"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A27491" w:rsidRDefault="000C70BA" w:rsidP="002E3FCC">
            <w:pPr>
              <w:pStyle w:val="TAC"/>
              <w:spacing w:line="256" w:lineRule="auto"/>
            </w:pPr>
            <w:r w:rsidRPr="00A27491">
              <w:t>-</w:t>
            </w:r>
          </w:p>
        </w:tc>
      </w:tr>
      <w:tr w:rsidR="000C70BA" w:rsidRPr="00A27491"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A27491" w:rsidRDefault="000C70BA" w:rsidP="002E3FCC">
            <w:pPr>
              <w:pStyle w:val="TAC"/>
              <w:spacing w:line="256" w:lineRule="auto"/>
            </w:pPr>
            <w:r w:rsidRPr="00A27491">
              <w:t>-</w:t>
            </w:r>
          </w:p>
        </w:tc>
      </w:tr>
      <w:tr w:rsidR="000C70BA" w:rsidRPr="00A27491"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A27491" w:rsidRDefault="000C70BA" w:rsidP="002E3FCC">
            <w:pPr>
              <w:pStyle w:val="TAL"/>
              <w:spacing w:line="256" w:lineRule="auto"/>
            </w:pPr>
            <w:r w:rsidRPr="00A27491">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A27491" w:rsidRDefault="000C70BA" w:rsidP="002E3FCC">
            <w:pPr>
              <w:pStyle w:val="TAC"/>
              <w:spacing w:line="256" w:lineRule="auto"/>
            </w:pPr>
            <w:r w:rsidRPr="00A27491">
              <w:t>-</w:t>
            </w:r>
          </w:p>
        </w:tc>
      </w:tr>
      <w:tr w:rsidR="000C70BA" w:rsidRPr="00A27491"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A27491" w:rsidRDefault="000C70BA" w:rsidP="002E3FCC">
            <w:pPr>
              <w:pStyle w:val="TAC"/>
              <w:spacing w:line="256" w:lineRule="auto"/>
              <w:rPr>
                <w:rFonts w:cs="Arial"/>
                <w:szCs w:val="18"/>
              </w:rPr>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0641B69F"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A27491" w:rsidRDefault="000C70BA" w:rsidP="002E3FCC">
            <w:pPr>
              <w:pStyle w:val="TAC"/>
              <w:spacing w:line="256" w:lineRule="auto"/>
            </w:pPr>
            <w:r w:rsidRPr="00A27491">
              <w:t>P</w:t>
            </w:r>
          </w:p>
        </w:tc>
      </w:tr>
      <w:tr w:rsidR="000C70BA" w:rsidRPr="00A27491"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A27491" w:rsidRDefault="000C70BA" w:rsidP="002E3FCC">
            <w:pPr>
              <w:pStyle w:val="TAC"/>
              <w:spacing w:line="256" w:lineRule="auto"/>
            </w:pPr>
            <w:r w:rsidRPr="00A27491">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3171FFA5"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A27491" w:rsidRDefault="000C70BA" w:rsidP="002E3FCC">
            <w:pPr>
              <w:pStyle w:val="TAC"/>
              <w:spacing w:line="256" w:lineRule="auto"/>
            </w:pPr>
            <w:r w:rsidRPr="00A27491">
              <w:t>P</w:t>
            </w:r>
          </w:p>
        </w:tc>
      </w:tr>
      <w:tr w:rsidR="000C70BA" w:rsidRPr="00A27491"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A27491" w:rsidRDefault="000C70BA" w:rsidP="002E3FCC">
            <w:pPr>
              <w:pStyle w:val="TAL"/>
              <w:spacing w:line="256" w:lineRule="auto"/>
            </w:pPr>
            <w:r w:rsidRPr="00A27491">
              <w:t xml:space="preserve">Start </w:t>
            </w:r>
            <w:r w:rsidRPr="00A27491">
              <w:rPr>
                <w:lang w:eastAsia="ko-KR"/>
              </w:rPr>
              <w:t xml:space="preserve">TFE2 (emergency alert retransmission) 10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A27491" w:rsidRDefault="000C70BA" w:rsidP="002E3FCC">
            <w:pPr>
              <w:pStyle w:val="TAC"/>
              <w:spacing w:line="256" w:lineRule="auto"/>
            </w:pPr>
            <w:r w:rsidRPr="00A27491">
              <w:t>-</w:t>
            </w:r>
          </w:p>
        </w:tc>
      </w:tr>
      <w:tr w:rsidR="000C70BA" w:rsidRPr="00A27491"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A27491" w:rsidRDefault="000C70BA" w:rsidP="002E3FCC">
            <w:pPr>
              <w:pStyle w:val="TAL"/>
              <w:spacing w:line="256" w:lineRule="auto"/>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A27491" w:rsidRDefault="000C70BA" w:rsidP="002E3FCC">
            <w:pPr>
              <w:pStyle w:val="TAC"/>
              <w:spacing w:line="256" w:lineRule="auto"/>
            </w:pPr>
            <w:r w:rsidRPr="00A27491">
              <w:t>-</w:t>
            </w:r>
          </w:p>
        </w:tc>
      </w:tr>
      <w:tr w:rsidR="000C70BA" w:rsidRPr="00A27491"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A27491" w:rsidRDefault="000C70BA" w:rsidP="002E3FCC">
            <w:pPr>
              <w:pStyle w:val="TAL"/>
              <w:spacing w:line="256" w:lineRule="auto"/>
            </w:pPr>
            <w:r w:rsidRPr="00A27491">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A27491" w:rsidRDefault="000C70BA" w:rsidP="002E3FCC">
            <w:pPr>
              <w:pStyle w:val="TAC"/>
              <w:spacing w:line="256" w:lineRule="auto"/>
            </w:pPr>
            <w:r w:rsidRPr="00A27491">
              <w:t>-</w:t>
            </w:r>
          </w:p>
        </w:tc>
      </w:tr>
      <w:tr w:rsidR="000C70BA" w:rsidRPr="00A27491"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A27491" w:rsidRDefault="000C70BA" w:rsidP="002E3FCC">
            <w:pPr>
              <w:pStyle w:val="TAL"/>
              <w:spacing w:line="256" w:lineRule="auto"/>
            </w:pPr>
            <w:r w:rsidRPr="00A27491">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A27491" w:rsidRDefault="000C70BA" w:rsidP="002E3FCC">
            <w:pPr>
              <w:pStyle w:val="TAC"/>
              <w:spacing w:line="256" w:lineRule="auto"/>
            </w:pPr>
            <w:r w:rsidRPr="00A27491">
              <w:t>-</w:t>
            </w:r>
          </w:p>
        </w:tc>
      </w:tr>
      <w:tr w:rsidR="000C70BA" w:rsidRPr="00A27491"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A27491" w:rsidRDefault="000C70BA" w:rsidP="002E3FCC">
            <w:pPr>
              <w:pStyle w:val="TAC"/>
              <w:spacing w:line="256" w:lineRule="auto"/>
              <w:rPr>
                <w:rFonts w:cs="Arial"/>
                <w:szCs w:val="18"/>
              </w:rPr>
            </w:pPr>
            <w:r w:rsidRPr="00A27491">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282C8D8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A27491" w:rsidRDefault="000C70BA" w:rsidP="002E3FCC">
            <w:pPr>
              <w:pStyle w:val="TAC"/>
              <w:spacing w:line="256" w:lineRule="auto"/>
            </w:pPr>
            <w:r w:rsidRPr="00A27491">
              <w:t>P</w:t>
            </w:r>
          </w:p>
        </w:tc>
      </w:tr>
      <w:tr w:rsidR="000C70BA" w:rsidRPr="00A27491"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A27491" w:rsidRDefault="000C70BA" w:rsidP="002E3FCC">
            <w:pPr>
              <w:pStyle w:val="TAC"/>
              <w:spacing w:line="256" w:lineRule="auto"/>
              <w:rPr>
                <w:rFonts w:cs="Arial"/>
                <w:szCs w:val="18"/>
              </w:rPr>
            </w:pPr>
            <w:r w:rsidRPr="00A27491">
              <w:rPr>
                <w:rFonts w:cs="Arial"/>
                <w:szCs w:val="18"/>
              </w:rPr>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4D8DEA1A"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A27491" w:rsidRDefault="000C70BA" w:rsidP="002E3FCC">
            <w:pPr>
              <w:pStyle w:val="TAC"/>
              <w:spacing w:line="256" w:lineRule="auto"/>
            </w:pPr>
            <w:r w:rsidRPr="00A27491">
              <w:t>P</w:t>
            </w:r>
          </w:p>
        </w:tc>
      </w:tr>
      <w:tr w:rsidR="000C70BA" w:rsidRPr="00A27491"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A27491" w:rsidRDefault="000C70BA" w:rsidP="002E3FCC">
            <w:pPr>
              <w:pStyle w:val="TAL"/>
              <w:spacing w:line="256" w:lineRule="auto"/>
            </w:pPr>
            <w:r w:rsidRPr="00A27491">
              <w:t xml:space="preserve">Before timer TFE2 expires, make the MCVideo User request </w:t>
            </w:r>
            <w:r w:rsidRPr="00A27491">
              <w:rPr>
                <w:lang w:eastAsia="zh-CN"/>
              </w:rPr>
              <w:t>to cancel the emergency alert for Group A.</w:t>
            </w:r>
          </w:p>
          <w:p w14:paraId="0E7D5F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A27491" w:rsidRDefault="000C70BA" w:rsidP="002E3FCC">
            <w:pPr>
              <w:pStyle w:val="TAC"/>
              <w:spacing w:line="256" w:lineRule="auto"/>
            </w:pPr>
            <w:r w:rsidRPr="00A27491">
              <w:t>-</w:t>
            </w:r>
          </w:p>
        </w:tc>
      </w:tr>
      <w:tr w:rsidR="000C70BA" w:rsidRPr="00A27491"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035451DD"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A27491" w:rsidRDefault="000C70BA" w:rsidP="002E3FCC">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A27491" w:rsidRDefault="000C70BA" w:rsidP="002E3FCC">
            <w:pPr>
              <w:pStyle w:val="TAC"/>
              <w:spacing w:line="256" w:lineRule="auto"/>
            </w:pPr>
            <w:r w:rsidRPr="00A27491">
              <w:t>P</w:t>
            </w:r>
          </w:p>
        </w:tc>
      </w:tr>
      <w:tr w:rsidR="000C70BA" w:rsidRPr="00A27491"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A27491" w:rsidRDefault="000C70BA" w:rsidP="002E3FCC">
            <w:pPr>
              <w:pStyle w:val="TAC"/>
              <w:spacing w:line="256" w:lineRule="auto"/>
            </w:pPr>
            <w:r w:rsidRPr="00A27491">
              <w:t>-</w:t>
            </w:r>
          </w:p>
        </w:tc>
      </w:tr>
      <w:tr w:rsidR="000C70BA" w:rsidRPr="00A27491"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A27491" w:rsidRDefault="000C70BA" w:rsidP="002E3FCC">
            <w:pPr>
              <w:pStyle w:val="TAC"/>
              <w:spacing w:line="256" w:lineRule="auto"/>
            </w:pPr>
            <w:r w:rsidRPr="00A27491">
              <w:t>-</w:t>
            </w:r>
          </w:p>
        </w:tc>
      </w:tr>
      <w:tr w:rsidR="000C70BA" w:rsidRPr="00A27491"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6584754A" w14:textId="77777777" w:rsidR="000C70BA" w:rsidRPr="00A27491" w:rsidRDefault="000C70BA" w:rsidP="000C70BA"/>
    <w:p w14:paraId="25948FFF" w14:textId="77777777" w:rsidR="000C70BA" w:rsidRPr="00A27491" w:rsidRDefault="000C70BA" w:rsidP="000C70BA">
      <w:pPr>
        <w:pStyle w:val="H6"/>
        <w:rPr>
          <w:lang w:eastAsia="ko-KR"/>
        </w:rPr>
      </w:pPr>
      <w:r w:rsidRPr="00A27491">
        <w:t>7.3.1.3.3</w:t>
      </w:r>
      <w:r w:rsidRPr="00A27491">
        <w:tab/>
        <w:t>Specific message contents</w:t>
      </w:r>
    </w:p>
    <w:p w14:paraId="4F64E3A1" w14:textId="77777777" w:rsidR="000C70BA" w:rsidRPr="00A27491" w:rsidRDefault="000C70BA" w:rsidP="000C70BA">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A27491" w:rsidRDefault="000C70BA" w:rsidP="002E3FCC">
            <w:pPr>
              <w:pStyle w:val="TAL"/>
              <w:spacing w:line="256" w:lineRule="auto"/>
            </w:pPr>
            <w:r w:rsidRPr="00A27491">
              <w:t xml:space="preserve">Derivation Path: TS </w:t>
            </w:r>
            <w:r w:rsidR="00960759">
              <w:t>37.579</w:t>
            </w:r>
            <w:r w:rsidRPr="00A27491">
              <w:t>-1 [2], Table 5.5.14.15.1-1, condition USER_LOC</w:t>
            </w:r>
          </w:p>
        </w:tc>
      </w:tr>
    </w:tbl>
    <w:p w14:paraId="69BA76CE" w14:textId="77777777" w:rsidR="000C70BA" w:rsidRPr="00A27491" w:rsidRDefault="000C70BA" w:rsidP="000C70BA"/>
    <w:p w14:paraId="316CAF7A" w14:textId="77777777" w:rsidR="000C70BA" w:rsidRPr="00A27491" w:rsidRDefault="000C70BA" w:rsidP="000C70BA">
      <w:pPr>
        <w:pStyle w:val="Heading3"/>
        <w:rPr>
          <w:i/>
          <w:iCs/>
        </w:rPr>
      </w:pPr>
      <w:bookmarkStart w:id="889" w:name="_Toc171440789"/>
      <w:bookmarkStart w:id="890" w:name="_Toc180160981"/>
      <w:r w:rsidRPr="00A27491">
        <w:t>7.3.2</w:t>
      </w:r>
      <w:r w:rsidRPr="00A27491">
        <w:tab/>
        <w:t>Off-network / Emergency Alert / Client Terminated (CO)</w:t>
      </w:r>
      <w:bookmarkEnd w:id="889"/>
      <w:bookmarkEnd w:id="890"/>
    </w:p>
    <w:p w14:paraId="3194B1B7" w14:textId="77777777" w:rsidR="000C70BA" w:rsidRPr="00A27491" w:rsidRDefault="000C70BA" w:rsidP="000C70BA">
      <w:pPr>
        <w:pStyle w:val="H6"/>
      </w:pPr>
      <w:r w:rsidRPr="00A27491">
        <w:t>7.3.2.1</w:t>
      </w:r>
      <w:r w:rsidRPr="00A27491">
        <w:tab/>
        <w:t>Test Purpose (TP)</w:t>
      </w:r>
    </w:p>
    <w:p w14:paraId="30727D84" w14:textId="77777777" w:rsidR="000C70BA" w:rsidRPr="00A27491" w:rsidRDefault="000C70BA" w:rsidP="000C70BA">
      <w:pPr>
        <w:pStyle w:val="H6"/>
      </w:pPr>
      <w:r w:rsidRPr="00A27491">
        <w:t>(1)</w:t>
      </w:r>
    </w:p>
    <w:p w14:paraId="33460819"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A27491" w:rsidRDefault="000C70BA" w:rsidP="000C70BA">
      <w:pPr>
        <w:pStyle w:val="PL"/>
      </w:pPr>
      <w:r w:rsidRPr="00A27491">
        <w:rPr>
          <w:b/>
        </w:rPr>
        <w:t>ensure that</w:t>
      </w:r>
      <w:r w:rsidRPr="00A27491">
        <w:t xml:space="preserve"> {</w:t>
      </w:r>
    </w:p>
    <w:p w14:paraId="50590132"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message</w:t>
      </w:r>
      <w:r w:rsidRPr="00A27491">
        <w:t xml:space="preserve"> }</w:t>
      </w:r>
    </w:p>
    <w:p w14:paraId="018FC245"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ACK message, </w:t>
      </w:r>
      <w:r w:rsidRPr="00A27491">
        <w:rPr>
          <w:b/>
          <w:bCs/>
        </w:rPr>
        <w:t>and,</w:t>
      </w:r>
      <w:r w:rsidRPr="00A27491">
        <w:t xml:space="preserve"> starts timer </w:t>
      </w:r>
      <w:r w:rsidRPr="00A27491">
        <w:rPr>
          <w:lang w:eastAsia="ko-KR"/>
        </w:rPr>
        <w:t xml:space="preserve">TFE1 (Emergency Alert) </w:t>
      </w:r>
      <w:r w:rsidRPr="00A27491">
        <w:t>}</w:t>
      </w:r>
    </w:p>
    <w:p w14:paraId="031C8226" w14:textId="77777777" w:rsidR="000C70BA" w:rsidRPr="00A27491" w:rsidRDefault="000C70BA" w:rsidP="000C70BA">
      <w:pPr>
        <w:pStyle w:val="PL"/>
      </w:pPr>
      <w:r w:rsidRPr="00A27491">
        <w:t xml:space="preserve">            }</w:t>
      </w:r>
    </w:p>
    <w:p w14:paraId="77B99E4E" w14:textId="77777777" w:rsidR="000C70BA" w:rsidRPr="00A27491" w:rsidRDefault="000C70BA" w:rsidP="000C70BA">
      <w:pPr>
        <w:pStyle w:val="PL"/>
      </w:pPr>
    </w:p>
    <w:p w14:paraId="26FB0C03" w14:textId="77777777" w:rsidR="000C70BA" w:rsidRPr="00A27491" w:rsidRDefault="000C70BA" w:rsidP="000C70BA">
      <w:pPr>
        <w:pStyle w:val="H6"/>
      </w:pPr>
      <w:r w:rsidRPr="00A27491">
        <w:t>(2)</w:t>
      </w:r>
    </w:p>
    <w:p w14:paraId="0808890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A7CFB3A" w14:textId="77777777" w:rsidR="000C70BA" w:rsidRPr="00A27491" w:rsidRDefault="000C70BA" w:rsidP="000C70BA">
      <w:pPr>
        <w:pStyle w:val="PL"/>
      </w:pPr>
      <w:r w:rsidRPr="00A27491">
        <w:rPr>
          <w:b/>
        </w:rPr>
        <w:t>ensure that</w:t>
      </w:r>
      <w:r w:rsidRPr="00A27491">
        <w:t xml:space="preserve"> {</w:t>
      </w:r>
    </w:p>
    <w:p w14:paraId="37BEB052" w14:textId="77777777" w:rsidR="000C70BA" w:rsidRPr="00A27491" w:rsidRDefault="000C70BA" w:rsidP="000C70BA">
      <w:pPr>
        <w:pStyle w:val="PL"/>
      </w:pPr>
      <w:r w:rsidRPr="00A27491">
        <w:t xml:space="preserve">  </w:t>
      </w:r>
      <w:r w:rsidRPr="00A27491">
        <w:rPr>
          <w:b/>
        </w:rPr>
        <w:t>when</w:t>
      </w:r>
      <w:r w:rsidRPr="00A27491">
        <w:t xml:space="preserve"> { UE (MCVideo Client) receives a retransmission of the original </w:t>
      </w:r>
      <w:r w:rsidRPr="00A27491">
        <w:rPr>
          <w:lang w:eastAsia="zh-CN"/>
        </w:rPr>
        <w:t>GROUP EMERGENCY ALERT message</w:t>
      </w:r>
      <w:r w:rsidRPr="00A27491">
        <w:t xml:space="preserve"> }</w:t>
      </w:r>
    </w:p>
    <w:p w14:paraId="297F01DF" w14:textId="77777777" w:rsidR="000C70BA" w:rsidRPr="00A27491" w:rsidRDefault="000C70BA" w:rsidP="000C70BA">
      <w:pPr>
        <w:pStyle w:val="PL"/>
      </w:pPr>
      <w:r w:rsidRPr="00A27491">
        <w:t xml:space="preserve">    </w:t>
      </w:r>
      <w:r w:rsidRPr="00A27491">
        <w:rPr>
          <w:b/>
        </w:rPr>
        <w:t>then</w:t>
      </w:r>
      <w:r w:rsidRPr="00A27491">
        <w:t xml:space="preserve"> { UE (MCVideo Client) does not send a GROUP EMERGENCY ALERT ACK message }</w:t>
      </w:r>
    </w:p>
    <w:p w14:paraId="087797D0" w14:textId="77777777" w:rsidR="000C70BA" w:rsidRPr="00A27491" w:rsidRDefault="000C70BA" w:rsidP="000C70BA">
      <w:pPr>
        <w:pStyle w:val="PL"/>
      </w:pPr>
      <w:r w:rsidRPr="00A27491">
        <w:t xml:space="preserve">            }</w:t>
      </w:r>
    </w:p>
    <w:p w14:paraId="6F07CB32" w14:textId="77777777" w:rsidR="000C70BA" w:rsidRPr="00A27491" w:rsidRDefault="000C70BA" w:rsidP="000C70BA">
      <w:pPr>
        <w:pStyle w:val="PL"/>
      </w:pPr>
    </w:p>
    <w:p w14:paraId="190B25B1" w14:textId="77777777" w:rsidR="000C70BA" w:rsidRPr="00A27491" w:rsidRDefault="000C70BA" w:rsidP="000C70BA">
      <w:pPr>
        <w:pStyle w:val="H6"/>
      </w:pPr>
      <w:r w:rsidRPr="00A27491">
        <w:t>(3)</w:t>
      </w:r>
    </w:p>
    <w:p w14:paraId="5BB1B9C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C304C19" w14:textId="77777777" w:rsidR="000C70BA" w:rsidRPr="00A27491" w:rsidRDefault="000C70BA" w:rsidP="000C70BA">
      <w:pPr>
        <w:pStyle w:val="PL"/>
      </w:pPr>
      <w:r w:rsidRPr="00A27491">
        <w:rPr>
          <w:b/>
        </w:rPr>
        <w:t>ensure that</w:t>
      </w:r>
      <w:r w:rsidRPr="00A27491">
        <w:t xml:space="preserve"> {</w:t>
      </w:r>
    </w:p>
    <w:p w14:paraId="73E44840"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CANCEL message</w:t>
      </w:r>
      <w:r w:rsidRPr="00A27491">
        <w:t xml:space="preserve"> }</w:t>
      </w:r>
    </w:p>
    <w:p w14:paraId="17B4B20B"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ACK message, </w:t>
      </w:r>
      <w:r w:rsidRPr="00A27491">
        <w:rPr>
          <w:b/>
          <w:bCs/>
        </w:rPr>
        <w:t>and,</w:t>
      </w:r>
      <w:r w:rsidRPr="00A27491">
        <w:t xml:space="preserve"> stops timer </w:t>
      </w:r>
      <w:r w:rsidRPr="00A27491">
        <w:rPr>
          <w:lang w:eastAsia="ko-KR"/>
        </w:rPr>
        <w:t>TFE1 (Emergency Alert)</w:t>
      </w:r>
      <w:r w:rsidRPr="00A27491">
        <w:t xml:space="preserve"> }</w:t>
      </w:r>
    </w:p>
    <w:p w14:paraId="0A1F0DF7" w14:textId="77777777" w:rsidR="000C70BA" w:rsidRPr="00A27491" w:rsidRDefault="000C70BA" w:rsidP="000C70BA">
      <w:pPr>
        <w:pStyle w:val="PL"/>
      </w:pPr>
      <w:r w:rsidRPr="00A27491">
        <w:t xml:space="preserve">            }</w:t>
      </w:r>
    </w:p>
    <w:p w14:paraId="64677885" w14:textId="77777777" w:rsidR="000C70BA" w:rsidRPr="00A27491" w:rsidRDefault="000C70BA" w:rsidP="000C70BA">
      <w:pPr>
        <w:pStyle w:val="PL"/>
      </w:pPr>
    </w:p>
    <w:p w14:paraId="70878491" w14:textId="77777777" w:rsidR="000C70BA" w:rsidRPr="00A27491" w:rsidRDefault="000C70BA" w:rsidP="000C70BA">
      <w:pPr>
        <w:pStyle w:val="H6"/>
      </w:pPr>
      <w:r w:rsidRPr="00A27491">
        <w:t>7.3.2.2</w:t>
      </w:r>
      <w:r w:rsidRPr="00A27491">
        <w:tab/>
        <w:t>Conformance requirements</w:t>
      </w:r>
    </w:p>
    <w:p w14:paraId="19F5B15A"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01A19B26" w14:textId="77777777" w:rsidR="000C70BA" w:rsidRPr="00A27491" w:rsidRDefault="000C70BA" w:rsidP="000C70BA">
      <w:r w:rsidRPr="00A27491">
        <w:t>[TS 24.281, clause 11.3.3.3]</w:t>
      </w:r>
    </w:p>
    <w:p w14:paraId="2FC99EED"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64E2C4AF" w14:textId="77777777" w:rsidR="000C70BA" w:rsidRPr="00A27491" w:rsidRDefault="000C70BA" w:rsidP="000C70BA">
      <w:pPr>
        <w:ind w:left="568" w:hanging="284"/>
      </w:pPr>
      <w:r w:rsidRPr="00A27491">
        <w:t>1)</w:t>
      </w:r>
      <w:r w:rsidRPr="00A27491">
        <w:tab/>
        <w:t>shall store the Originating MCVideo user ID IE and location IE in the list of users in emergency;</w:t>
      </w:r>
    </w:p>
    <w:p w14:paraId="6AA06A11" w14:textId="77777777" w:rsidR="000C70BA" w:rsidRPr="00A27491" w:rsidRDefault="000C70BA" w:rsidP="000C70BA">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2711F355"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76B0BF98" w14:textId="77777777" w:rsidR="000C70BA" w:rsidRPr="00A27491" w:rsidRDefault="000C70BA" w:rsidP="000C70BA">
      <w:pPr>
        <w:pStyle w:val="B2"/>
        <w:rPr>
          <w:lang w:eastAsia="ko-KR"/>
        </w:rPr>
      </w:pPr>
      <w:r w:rsidRPr="00A27491">
        <w:t>b)</w:t>
      </w:r>
      <w:r w:rsidRPr="00A27491">
        <w:tab/>
        <w:t>shall set the Sending MCVideo user ID IE to own MCVideo user ID</w:t>
      </w:r>
      <w:r w:rsidRPr="00A27491">
        <w:rPr>
          <w:lang w:eastAsia="ko-KR"/>
        </w:rPr>
        <w:t>; and</w:t>
      </w:r>
    </w:p>
    <w:p w14:paraId="75B32180"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419324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05AB5EC3" w14:textId="77777777" w:rsidR="000C70BA" w:rsidRPr="00A27491" w:rsidRDefault="000C70BA" w:rsidP="000C70BA">
      <w:pPr>
        <w:ind w:left="568" w:hanging="284"/>
        <w:rPr>
          <w:lang w:eastAsia="ko-KR"/>
        </w:rPr>
      </w:pPr>
      <w:r w:rsidRPr="00A27491">
        <w:rPr>
          <w:lang w:eastAsia="ko-KR"/>
        </w:rPr>
        <w:t>4)</w:t>
      </w:r>
      <w:r w:rsidRPr="00A27491">
        <w:rPr>
          <w:lang w:eastAsia="ko-KR"/>
        </w:rPr>
        <w:tab/>
        <w:t>shall start timer TFE1 (Emergency Alert); and</w:t>
      </w:r>
    </w:p>
    <w:p w14:paraId="1A5F0787" w14:textId="77777777" w:rsidR="000C70BA" w:rsidRPr="00A27491" w:rsidRDefault="000C70BA" w:rsidP="000C70BA">
      <w:pPr>
        <w:ind w:left="568" w:hanging="284"/>
        <w:rPr>
          <w:lang w:eastAsia="ko-KR"/>
        </w:rPr>
      </w:pPr>
      <w:r w:rsidRPr="00A27491">
        <w:rPr>
          <w:lang w:eastAsia="ko-KR"/>
        </w:rPr>
        <w:t>5)</w:t>
      </w:r>
      <w:r w:rsidRPr="00A27491">
        <w:rPr>
          <w:lang w:eastAsia="ko-KR"/>
        </w:rPr>
        <w:tab/>
        <w:t>shall remain in the current state.</w:t>
      </w:r>
    </w:p>
    <w:p w14:paraId="4AB091B8" w14:textId="77777777" w:rsidR="000C70BA" w:rsidRPr="00A27491" w:rsidRDefault="000C70BA" w:rsidP="000C70BA">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72D32B37" w14:textId="77777777" w:rsidR="000C70BA" w:rsidRPr="00A27491" w:rsidRDefault="000C70BA" w:rsidP="000C70BA">
      <w:r w:rsidRPr="00A27491">
        <w:t>[TS 24.281, clause 11.3.3.4]</w:t>
      </w:r>
    </w:p>
    <w:p w14:paraId="2A2DC1FC"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3877B4B1" w14:textId="77777777" w:rsidR="000C70BA" w:rsidRPr="00A27491" w:rsidRDefault="000C70BA" w:rsidP="000C70BA">
      <w:pPr>
        <w:ind w:left="568" w:hanging="284"/>
      </w:pPr>
      <w:r w:rsidRPr="00A27491">
        <w:t>1)</w:t>
      </w:r>
      <w:r w:rsidRPr="00A27491">
        <w:tab/>
        <w:t>may update the stored location of the user with the received Location IE;</w:t>
      </w:r>
    </w:p>
    <w:p w14:paraId="635BC377" w14:textId="77777777" w:rsidR="000C70BA" w:rsidRPr="00A27491" w:rsidRDefault="000C70BA" w:rsidP="000C70BA">
      <w:pPr>
        <w:ind w:left="568" w:hanging="284"/>
      </w:pPr>
      <w:r w:rsidRPr="00A27491">
        <w:t>2)</w:t>
      </w:r>
      <w:r w:rsidRPr="00A27491">
        <w:tab/>
        <w:t>shall restart the associated timer TFE1 (Emergency Alert); and</w:t>
      </w:r>
    </w:p>
    <w:p w14:paraId="52668BEA" w14:textId="77777777" w:rsidR="000C70BA" w:rsidRPr="00A27491" w:rsidRDefault="000C70BA" w:rsidP="000C70BA">
      <w:pPr>
        <w:ind w:left="568" w:hanging="284"/>
      </w:pPr>
      <w:r w:rsidRPr="00A27491">
        <w:t>3)</w:t>
      </w:r>
      <w:r w:rsidRPr="00A27491">
        <w:tab/>
        <w:t>shall remain in the current state.</w:t>
      </w:r>
    </w:p>
    <w:p w14:paraId="43126820" w14:textId="77777777" w:rsidR="000C70BA" w:rsidRPr="00A27491" w:rsidRDefault="000C70BA" w:rsidP="000C70BA">
      <w:r w:rsidRPr="00A27491">
        <w:t>[TS 24.281, clause 11.3.3.6]</w:t>
      </w:r>
    </w:p>
    <w:p w14:paraId="34315E7B"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650259C4" w14:textId="77777777" w:rsidR="000C70BA" w:rsidRPr="00A27491" w:rsidRDefault="000C70BA" w:rsidP="000C70BA">
      <w:pPr>
        <w:pStyle w:val="B1"/>
      </w:pPr>
      <w:r w:rsidRPr="00A27491">
        <w:t>1)</w:t>
      </w:r>
      <w:r w:rsidRPr="00A27491">
        <w:tab/>
        <w:t>shall remove the MCVideo user ID and associated location information from the stored list of users in emergency;</w:t>
      </w:r>
    </w:p>
    <w:p w14:paraId="263AA02D"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321FAE5F"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04714C0E" w14:textId="77777777" w:rsidR="000C70BA" w:rsidRPr="00A27491" w:rsidRDefault="000C70BA" w:rsidP="000C70BA">
      <w:pPr>
        <w:ind w:left="851" w:hanging="284"/>
        <w:rPr>
          <w:lang w:eastAsia="ko-KR"/>
        </w:rPr>
      </w:pPr>
      <w:r w:rsidRPr="00A27491">
        <w:t>b)</w:t>
      </w:r>
      <w:r w:rsidRPr="00A27491">
        <w:tab/>
        <w:t>shall set the Sending MCVideo user ID IE to own MCVideo user ID</w:t>
      </w:r>
      <w:r w:rsidRPr="00A27491">
        <w:rPr>
          <w:lang w:eastAsia="ko-KR"/>
        </w:rPr>
        <w:t>; and</w:t>
      </w:r>
    </w:p>
    <w:p w14:paraId="097F6AE3"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783449F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0906C88D" w14:textId="77777777" w:rsidR="000C70BA" w:rsidRPr="00A27491" w:rsidRDefault="000C70BA" w:rsidP="000C70BA">
      <w:pPr>
        <w:pStyle w:val="B1"/>
        <w:rPr>
          <w:lang w:eastAsia="ko-KR"/>
        </w:rPr>
      </w:pPr>
      <w:r w:rsidRPr="00A27491">
        <w:rPr>
          <w:lang w:eastAsia="ko-KR"/>
        </w:rPr>
        <w:t>4)</w:t>
      </w:r>
      <w:r w:rsidRPr="00A27491">
        <w:rPr>
          <w:lang w:eastAsia="ko-KR"/>
        </w:rPr>
        <w:tab/>
        <w:t>shall stop the associated timer TFE1 (Emergency Alert); and</w:t>
      </w:r>
    </w:p>
    <w:p w14:paraId="64487CB2" w14:textId="77777777" w:rsidR="000C70BA" w:rsidRPr="00A27491" w:rsidRDefault="000C70BA" w:rsidP="000C70BA">
      <w:pPr>
        <w:pStyle w:val="B1"/>
        <w:rPr>
          <w:lang w:eastAsia="zh-CN"/>
        </w:rPr>
      </w:pPr>
      <w:r w:rsidRPr="00A27491">
        <w:rPr>
          <w:lang w:eastAsia="ko-KR"/>
        </w:rPr>
        <w:t>5)</w:t>
      </w:r>
      <w:r w:rsidRPr="00A27491">
        <w:rPr>
          <w:lang w:eastAsia="ko-KR"/>
        </w:rPr>
        <w:tab/>
        <w:t>shall remain in the current state</w:t>
      </w:r>
      <w:r w:rsidRPr="00A27491">
        <w:t>.</w:t>
      </w:r>
    </w:p>
    <w:p w14:paraId="4BE4B0B3" w14:textId="77777777" w:rsidR="000C70BA" w:rsidRPr="00A27491" w:rsidRDefault="000C70BA" w:rsidP="000C70BA">
      <w:pPr>
        <w:pStyle w:val="H6"/>
      </w:pPr>
      <w:r w:rsidRPr="00A27491">
        <w:t>7.3.2.3</w:t>
      </w:r>
      <w:r w:rsidRPr="00A27491">
        <w:tab/>
        <w:t>Test description</w:t>
      </w:r>
    </w:p>
    <w:p w14:paraId="1F5B9C6B" w14:textId="77777777" w:rsidR="000C70BA" w:rsidRPr="00A27491" w:rsidRDefault="000C70BA" w:rsidP="000C70BA">
      <w:pPr>
        <w:pStyle w:val="H6"/>
      </w:pPr>
      <w:r w:rsidRPr="00A27491">
        <w:t>7.3.2.3.1</w:t>
      </w:r>
      <w:r w:rsidRPr="00A27491">
        <w:tab/>
        <w:t>Pre-test conditions</w:t>
      </w:r>
    </w:p>
    <w:p w14:paraId="188C8319" w14:textId="77777777" w:rsidR="000C70BA" w:rsidRPr="00A27491" w:rsidRDefault="000C70BA" w:rsidP="000C70BA">
      <w:pPr>
        <w:pStyle w:val="H6"/>
      </w:pPr>
      <w:r w:rsidRPr="00A27491">
        <w:t>System Simulator:</w:t>
      </w:r>
    </w:p>
    <w:p w14:paraId="618E21D5" w14:textId="77777777" w:rsidR="000C70BA" w:rsidRPr="00A27491" w:rsidRDefault="000C70BA" w:rsidP="000C70BA">
      <w:pPr>
        <w:pStyle w:val="B1"/>
      </w:pPr>
      <w:r w:rsidRPr="00A27491">
        <w:t>-</w:t>
      </w:r>
      <w:r w:rsidRPr="00A27491">
        <w:tab/>
      </w:r>
      <w:r w:rsidRPr="00A27491">
        <w:rPr>
          <w:color w:val="000000"/>
        </w:rPr>
        <w:t>SS-UE1 (MCVideo Client)</w:t>
      </w:r>
    </w:p>
    <w:p w14:paraId="24B4DAB9"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6DDA51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A27491" w:rsidRDefault="000C70BA" w:rsidP="000C70BA">
      <w:pPr>
        <w:pStyle w:val="B1"/>
      </w:pPr>
      <w:r w:rsidRPr="00A27491">
        <w:t>-</w:t>
      </w:r>
      <w:r w:rsidRPr="00A27491">
        <w:tab/>
      </w:r>
      <w:r w:rsidRPr="00A27491">
        <w:rPr>
          <w:color w:val="000000"/>
        </w:rPr>
        <w:t>SS-NW (MCVideo server)</w:t>
      </w:r>
    </w:p>
    <w:p w14:paraId="6C7E8027"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C275C43" w14:textId="77777777" w:rsidR="000C70BA" w:rsidRPr="00A27491" w:rsidRDefault="000C70BA" w:rsidP="000C70BA">
      <w:pPr>
        <w:pStyle w:val="H6"/>
      </w:pPr>
      <w:r w:rsidRPr="00A27491">
        <w:t>IUT:</w:t>
      </w:r>
    </w:p>
    <w:p w14:paraId="1D0B55CD" w14:textId="77777777" w:rsidR="000C70BA" w:rsidRPr="00A27491" w:rsidRDefault="000C70BA" w:rsidP="000C70BA">
      <w:pPr>
        <w:pStyle w:val="B1"/>
      </w:pPr>
      <w:r w:rsidRPr="00A27491">
        <w:t>-</w:t>
      </w:r>
      <w:r w:rsidRPr="00A27491">
        <w:tab/>
        <w:t>UE (MCVideo Client)</w:t>
      </w:r>
    </w:p>
    <w:p w14:paraId="56E75CAF" w14:textId="0F70826F"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4DB7CCB"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A27491" w:rsidRDefault="000C70BA" w:rsidP="000C70BA">
      <w:pPr>
        <w:pStyle w:val="H6"/>
      </w:pPr>
      <w:r w:rsidRPr="00A27491">
        <w:t>Preamble:</w:t>
      </w:r>
    </w:p>
    <w:p w14:paraId="41B25EED" w14:textId="7CA79E4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2F091B8" w14:textId="1E3860C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213481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8C07059" w14:textId="77777777" w:rsidR="000C70BA" w:rsidRPr="00A27491" w:rsidRDefault="000C70BA" w:rsidP="000C70BA">
      <w:pPr>
        <w:pStyle w:val="B1"/>
      </w:pPr>
      <w:r w:rsidRPr="00A27491">
        <w:t>-</w:t>
      </w:r>
      <w:r w:rsidRPr="00A27491">
        <w:tab/>
        <w:t>The UE is switched-off.</w:t>
      </w:r>
    </w:p>
    <w:p w14:paraId="59A2B456" w14:textId="77777777" w:rsidR="000C70BA" w:rsidRPr="00A27491" w:rsidRDefault="000C70BA" w:rsidP="000C70BA">
      <w:pPr>
        <w:pStyle w:val="B1"/>
      </w:pPr>
      <w:r w:rsidRPr="00A27491">
        <w:t>-</w:t>
      </w:r>
      <w:r w:rsidRPr="00A27491">
        <w:tab/>
        <w:t>UE States at the end of the preamble</w:t>
      </w:r>
    </w:p>
    <w:p w14:paraId="51ED3550" w14:textId="77777777" w:rsidR="000C70BA" w:rsidRPr="00A27491" w:rsidRDefault="000C70BA" w:rsidP="000C70BA">
      <w:pPr>
        <w:pStyle w:val="B2"/>
      </w:pPr>
      <w:r w:rsidRPr="00A27491">
        <w:t>-</w:t>
      </w:r>
      <w:r w:rsidRPr="00A27491">
        <w:tab/>
        <w:t>The UE is in state 'switched-off'.</w:t>
      </w:r>
    </w:p>
    <w:p w14:paraId="14231163" w14:textId="77777777" w:rsidR="000C70BA" w:rsidRPr="00A27491" w:rsidRDefault="000C70BA" w:rsidP="000C70BA">
      <w:pPr>
        <w:pStyle w:val="H6"/>
      </w:pPr>
      <w:r w:rsidRPr="00A27491">
        <w:t>7.3.2.3.2</w:t>
      </w:r>
      <w:r w:rsidRPr="00A27491">
        <w:tab/>
        <w:t>Test procedure sequence</w:t>
      </w:r>
    </w:p>
    <w:p w14:paraId="205EB5D8" w14:textId="77777777" w:rsidR="000C70BA" w:rsidRPr="00A27491" w:rsidRDefault="000C70BA" w:rsidP="000C70BA">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A27491" w:rsidRDefault="000C70BA" w:rsidP="002E3FCC">
            <w:pPr>
              <w:pStyle w:val="TAH"/>
              <w:spacing w:line="256" w:lineRule="auto"/>
            </w:pPr>
            <w:r w:rsidRPr="00A27491">
              <w:t>Verdict</w:t>
            </w:r>
          </w:p>
        </w:tc>
      </w:tr>
      <w:tr w:rsidR="000C70BA" w:rsidRPr="00A27491"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A27491" w:rsidRDefault="000C70BA" w:rsidP="002E3FCC">
            <w:pPr>
              <w:pStyle w:val="TAH"/>
              <w:spacing w:line="256" w:lineRule="auto"/>
            </w:pPr>
          </w:p>
        </w:tc>
      </w:tr>
      <w:tr w:rsidR="000C70BA" w:rsidRPr="00A27491"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A27491" w:rsidRDefault="000C70BA" w:rsidP="002E3FCC">
            <w:pPr>
              <w:pStyle w:val="TAC"/>
              <w:spacing w:line="256" w:lineRule="auto"/>
            </w:pPr>
            <w:r w:rsidRPr="00A27491">
              <w:t>-</w:t>
            </w:r>
          </w:p>
        </w:tc>
      </w:tr>
      <w:tr w:rsidR="000C70BA" w:rsidRPr="00A27491"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A27491" w:rsidRDefault="000C70BA" w:rsidP="002E3FCC">
            <w:pPr>
              <w:pStyle w:val="TAL"/>
            </w:pPr>
            <w:r w:rsidRPr="00A27491">
              <w:t>Trigger the UE to reset UTC time and location.</w:t>
            </w:r>
          </w:p>
          <w:p w14:paraId="2B41EC41" w14:textId="77777777" w:rsidR="000C70BA" w:rsidRPr="00A27491" w:rsidRDefault="000C70BA" w:rsidP="002E3FCC">
            <w:pPr>
              <w:pStyle w:val="TAL"/>
            </w:pPr>
          </w:p>
          <w:p w14:paraId="1B11345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A27491" w:rsidRDefault="000C70BA" w:rsidP="002E3FCC">
            <w:pPr>
              <w:pStyle w:val="TAC"/>
              <w:spacing w:line="256" w:lineRule="auto"/>
            </w:pPr>
            <w:r w:rsidRPr="00A27491">
              <w:t>-</w:t>
            </w:r>
          </w:p>
        </w:tc>
      </w:tr>
      <w:tr w:rsidR="000C70BA" w:rsidRPr="00A27491"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22889FC" w14:textId="77777777" w:rsidR="000C70BA" w:rsidRPr="00A27491" w:rsidRDefault="000C70BA" w:rsidP="002E3FCC">
            <w:pPr>
              <w:pStyle w:val="TAL"/>
              <w:spacing w:line="256" w:lineRule="auto"/>
            </w:pPr>
          </w:p>
          <w:p w14:paraId="08424B89"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A27491" w:rsidRDefault="000C70BA" w:rsidP="002E3FCC">
            <w:pPr>
              <w:pStyle w:val="TAC"/>
              <w:spacing w:line="256" w:lineRule="auto"/>
            </w:pPr>
            <w:r w:rsidRPr="00A27491">
              <w:t>-</w:t>
            </w:r>
          </w:p>
        </w:tc>
      </w:tr>
      <w:tr w:rsidR="000C70BA" w:rsidRPr="00A27491"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A27491" w:rsidRDefault="000C70BA" w:rsidP="002E3FCC">
            <w:pPr>
              <w:pStyle w:val="TAC"/>
              <w:spacing w:line="256" w:lineRule="auto"/>
            </w:pPr>
            <w:r w:rsidRPr="00A27491">
              <w:t>-</w:t>
            </w:r>
          </w:p>
        </w:tc>
      </w:tr>
      <w:tr w:rsidR="000C70BA" w:rsidRPr="00A27491"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A27491" w:rsidRDefault="000C70BA" w:rsidP="002E3FCC">
            <w:pPr>
              <w:pStyle w:val="TAC"/>
              <w:spacing w:line="256" w:lineRule="auto"/>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A27491" w:rsidRDefault="000C70BA" w:rsidP="002E3FCC">
            <w:pPr>
              <w:pStyle w:val="TAL"/>
              <w:spacing w:line="256" w:lineRule="auto"/>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A27491" w:rsidRDefault="000C70BA" w:rsidP="002E3FCC">
            <w:pPr>
              <w:pStyle w:val="TAC"/>
              <w:spacing w:line="256" w:lineRule="auto"/>
            </w:pPr>
            <w:r w:rsidRPr="00A27491">
              <w:t>-</w:t>
            </w:r>
          </w:p>
        </w:tc>
      </w:tr>
      <w:tr w:rsidR="000C70BA" w:rsidRPr="00A27491"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p w14:paraId="1F8A603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A27491" w:rsidRDefault="000C70BA" w:rsidP="002E3FCC">
            <w:pPr>
              <w:pStyle w:val="TAC"/>
              <w:spacing w:line="256" w:lineRule="auto"/>
            </w:pPr>
            <w:r w:rsidRPr="00A27491">
              <w:t>P</w:t>
            </w:r>
          </w:p>
        </w:tc>
      </w:tr>
      <w:tr w:rsidR="000C70BA" w:rsidRPr="00A27491"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A27491" w:rsidRDefault="000C70BA" w:rsidP="002E3FCC">
            <w:pPr>
              <w:pStyle w:val="TAL"/>
              <w:spacing w:line="256" w:lineRule="auto"/>
            </w:pPr>
            <w:r w:rsidRPr="00A27491">
              <w:t xml:space="preserve">Start </w:t>
            </w:r>
            <w:r w:rsidRPr="00A27491">
              <w:rPr>
                <w:lang w:eastAsia="ko-KR"/>
              </w:rPr>
              <w:t xml:space="preserve">TFE1 (Emergency Alert) 30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A27491" w:rsidRDefault="000C70BA" w:rsidP="002E3FCC">
            <w:pPr>
              <w:pStyle w:val="TAC"/>
              <w:spacing w:line="256" w:lineRule="auto"/>
            </w:pPr>
            <w:r w:rsidRPr="00A27491">
              <w:t>-</w:t>
            </w:r>
          </w:p>
        </w:tc>
      </w:tr>
      <w:tr w:rsidR="000C70BA" w:rsidRPr="00A27491"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A27491" w:rsidRDefault="000C70BA" w:rsidP="002E3FCC">
            <w:pPr>
              <w:pStyle w:val="TAL"/>
              <w:spacing w:line="256" w:lineRule="auto"/>
            </w:pPr>
            <w:r w:rsidRPr="00A27491">
              <w:t xml:space="preserve">Wait for 10 seconds (value of </w:t>
            </w:r>
            <w:r w:rsidRPr="00A27491">
              <w:rPr>
                <w:lang w:eastAsia="ko-KR"/>
              </w:rPr>
              <w:t xml:space="preserve">TFE2 (emergency alert retransmission)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A27491" w:rsidRDefault="000C70BA" w:rsidP="002E3FCC">
            <w:pPr>
              <w:pStyle w:val="TAC"/>
              <w:spacing w:line="256" w:lineRule="auto"/>
            </w:pPr>
            <w:r w:rsidRPr="00A27491">
              <w:t>-</w:t>
            </w:r>
          </w:p>
        </w:tc>
      </w:tr>
      <w:tr w:rsidR="000C70BA" w:rsidRPr="00A27491"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A27491" w:rsidRDefault="000C70BA" w:rsidP="002E3FCC">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A27491" w:rsidRDefault="000C70BA" w:rsidP="002E3FCC">
            <w:pPr>
              <w:pStyle w:val="TAC"/>
              <w:spacing w:line="256" w:lineRule="auto"/>
            </w:pPr>
            <w:r w:rsidRPr="00A27491">
              <w:t>-</w:t>
            </w:r>
          </w:p>
        </w:tc>
      </w:tr>
      <w:tr w:rsidR="000C70BA" w:rsidRPr="00A27491"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A27491" w:rsidRDefault="000C70BA" w:rsidP="002E3FCC">
            <w:pPr>
              <w:pStyle w:val="TAC"/>
              <w:spacing w:line="256" w:lineRule="auto"/>
            </w:pPr>
            <w:r w:rsidRPr="00A27491">
              <w:t>F</w:t>
            </w:r>
          </w:p>
        </w:tc>
      </w:tr>
      <w:tr w:rsidR="000C70BA" w:rsidRPr="00A27491"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A27491" w:rsidRDefault="000C70BA" w:rsidP="002E3FCC">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A27491" w:rsidRDefault="000C70BA" w:rsidP="002E3FCC">
            <w:pPr>
              <w:pStyle w:val="TAC"/>
              <w:spacing w:line="256" w:lineRule="auto"/>
            </w:pPr>
            <w:r w:rsidRPr="00A27491">
              <w:t>-</w:t>
            </w:r>
          </w:p>
        </w:tc>
      </w:tr>
      <w:tr w:rsidR="000C70BA" w:rsidRPr="00A27491"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78957930"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A27491" w:rsidRDefault="000C70BA" w:rsidP="002E3FCC">
            <w:pPr>
              <w:pStyle w:val="TAC"/>
              <w:spacing w:line="256" w:lineRule="auto"/>
            </w:pPr>
            <w:r w:rsidRPr="00A27491">
              <w:t>P</w:t>
            </w:r>
          </w:p>
        </w:tc>
      </w:tr>
      <w:tr w:rsidR="000C70BA" w:rsidRPr="00A27491"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A27491" w:rsidRDefault="000C70BA" w:rsidP="002E3FCC">
            <w:pPr>
              <w:pStyle w:val="TAC"/>
              <w:spacing w:line="256" w:lineRule="auto"/>
            </w:pPr>
            <w:r w:rsidRPr="00A27491">
              <w:t>-</w:t>
            </w:r>
          </w:p>
        </w:tc>
      </w:tr>
      <w:tr w:rsidR="000C70BA" w:rsidRPr="00A27491"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3417133E" w14:textId="77777777" w:rsidR="000C70BA" w:rsidRPr="00A27491" w:rsidRDefault="000C70BA" w:rsidP="000C70BA"/>
    <w:p w14:paraId="744A0045" w14:textId="77777777" w:rsidR="000C70BA" w:rsidRPr="00A27491" w:rsidRDefault="000C70BA" w:rsidP="000C70BA">
      <w:pPr>
        <w:pStyle w:val="H6"/>
        <w:rPr>
          <w:lang w:eastAsia="ko-KR"/>
        </w:rPr>
      </w:pPr>
      <w:r w:rsidRPr="00A27491">
        <w:t>7.3.2.3.3</w:t>
      </w:r>
      <w:r w:rsidRPr="00A27491">
        <w:tab/>
        <w:t>Specific message contents</w:t>
      </w:r>
    </w:p>
    <w:p w14:paraId="55F95399" w14:textId="77777777" w:rsidR="000C70BA" w:rsidRPr="00A27491" w:rsidRDefault="000C70BA" w:rsidP="000C70BA">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A27491" w:rsidRDefault="000C70BA" w:rsidP="002E3FCC">
            <w:pPr>
              <w:pStyle w:val="TAL"/>
              <w:spacing w:line="256" w:lineRule="auto"/>
            </w:pPr>
            <w:r w:rsidRPr="00A27491">
              <w:t xml:space="preserve">Derivation Path: TS </w:t>
            </w:r>
            <w:r w:rsidR="00960759">
              <w:t>37.579</w:t>
            </w:r>
            <w:r w:rsidRPr="00A27491">
              <w:t>-1 [2], Table 5.5.14.15.1-1</w:t>
            </w:r>
          </w:p>
        </w:tc>
      </w:tr>
      <w:tr w:rsidR="000C70BA" w:rsidRPr="00A27491"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A27491" w:rsidRDefault="000C70BA" w:rsidP="002E3FCC">
            <w:pPr>
              <w:pStyle w:val="TAL"/>
              <w:spacing w:line="256" w:lineRule="auto"/>
              <w:rPr>
                <w:rFonts w:eastAsia="MS Mincho"/>
              </w:rPr>
            </w:pPr>
          </w:p>
        </w:tc>
      </w:tr>
    </w:tbl>
    <w:p w14:paraId="6D235B6E" w14:textId="77777777" w:rsidR="000C70BA" w:rsidRPr="00A27491" w:rsidRDefault="000C70BA" w:rsidP="000C70BA"/>
    <w:p w14:paraId="007771FE" w14:textId="77777777" w:rsidR="000C70BA" w:rsidRPr="00A27491" w:rsidRDefault="000C70BA" w:rsidP="000C70BA">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A27491" w:rsidRDefault="000C70BA" w:rsidP="002E3FCC">
            <w:pPr>
              <w:pStyle w:val="TAL"/>
              <w:spacing w:line="256" w:lineRule="auto"/>
            </w:pPr>
            <w:r w:rsidRPr="00A27491">
              <w:t xml:space="preserve">Derivation Path: TS </w:t>
            </w:r>
            <w:r w:rsidR="00960759">
              <w:t>37.579</w:t>
            </w:r>
            <w:r w:rsidRPr="00A27491">
              <w:t>-1 [2], Table 5.5.14.16.1-1</w:t>
            </w:r>
          </w:p>
        </w:tc>
      </w:tr>
      <w:tr w:rsidR="000C70BA" w:rsidRPr="00A27491"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A27491" w:rsidRDefault="000C70BA" w:rsidP="002E3FCC">
            <w:pPr>
              <w:pStyle w:val="TAL"/>
              <w:spacing w:line="256" w:lineRule="auto"/>
              <w:rPr>
                <w:rFonts w:eastAsia="MS Mincho"/>
              </w:rPr>
            </w:pPr>
          </w:p>
        </w:tc>
      </w:tr>
    </w:tbl>
    <w:p w14:paraId="3A86F955" w14:textId="77777777" w:rsidR="000C70BA" w:rsidRPr="00A27491" w:rsidRDefault="000C70BA" w:rsidP="000C70BA"/>
    <w:p w14:paraId="671808CB" w14:textId="77777777" w:rsidR="000C70BA" w:rsidRPr="00A27491" w:rsidRDefault="000C70BA" w:rsidP="000C70BA">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A27491" w:rsidRDefault="000C70BA" w:rsidP="002E3FCC">
            <w:pPr>
              <w:pStyle w:val="TAL"/>
              <w:spacing w:line="256" w:lineRule="auto"/>
            </w:pPr>
            <w:r w:rsidRPr="00A27491">
              <w:t xml:space="preserve">Derivation Path: TS </w:t>
            </w:r>
            <w:r w:rsidR="00960759">
              <w:t>37.579</w:t>
            </w:r>
            <w:r w:rsidRPr="00A27491">
              <w:t>-1 [2], Table 5.5.14.17.1-1</w:t>
            </w:r>
          </w:p>
        </w:tc>
      </w:tr>
      <w:tr w:rsidR="000C70BA" w:rsidRPr="00A27491"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A27491" w:rsidRDefault="000C70BA" w:rsidP="002E3FCC">
            <w:pPr>
              <w:pStyle w:val="TAL"/>
              <w:spacing w:line="256" w:lineRule="auto"/>
              <w:rPr>
                <w:rFonts w:eastAsia="MS Mincho"/>
              </w:rPr>
            </w:pPr>
          </w:p>
        </w:tc>
      </w:tr>
      <w:tr w:rsidR="000C70BA" w:rsidRPr="00A27491"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A27491" w:rsidRDefault="000C70BA" w:rsidP="002E3FCC">
            <w:pPr>
              <w:pStyle w:val="TAL"/>
              <w:spacing w:line="256" w:lineRule="auto"/>
              <w:rPr>
                <w:rFonts w:eastAsia="MS Mincho"/>
              </w:rPr>
            </w:pPr>
          </w:p>
        </w:tc>
      </w:tr>
    </w:tbl>
    <w:p w14:paraId="3502FCC7" w14:textId="77777777" w:rsidR="000C70BA" w:rsidRPr="00A27491" w:rsidRDefault="000C70BA" w:rsidP="000C70BA"/>
    <w:p w14:paraId="4EA8344F" w14:textId="77777777" w:rsidR="000C70BA" w:rsidRPr="00A27491" w:rsidRDefault="000C70BA" w:rsidP="000C70BA">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A27491" w:rsidRDefault="000C70BA" w:rsidP="002E3FCC">
            <w:pPr>
              <w:pStyle w:val="TAL"/>
              <w:spacing w:line="256" w:lineRule="auto"/>
            </w:pPr>
            <w:r w:rsidRPr="00A27491">
              <w:t xml:space="preserve">Derivation Path: TS </w:t>
            </w:r>
            <w:r w:rsidR="00960759">
              <w:t>37.579</w:t>
            </w:r>
            <w:r w:rsidRPr="00A27491">
              <w:t>-1 [2], Table 5.5.14.18.1-1</w:t>
            </w:r>
          </w:p>
        </w:tc>
      </w:tr>
      <w:tr w:rsidR="000C70BA" w:rsidRPr="00A27491"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A27491" w:rsidRDefault="000C70BA" w:rsidP="002E3FCC">
            <w:pPr>
              <w:pStyle w:val="TAL"/>
              <w:spacing w:line="256" w:lineRule="auto"/>
              <w:rPr>
                <w:rFonts w:eastAsia="MS Mincho"/>
              </w:rPr>
            </w:pPr>
          </w:p>
        </w:tc>
      </w:tr>
      <w:tr w:rsidR="000C70BA" w:rsidRPr="00201E3B"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201E3B"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201E3B"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201E3B" w:rsidRDefault="000C70BA" w:rsidP="002E3FCC">
            <w:pPr>
              <w:pStyle w:val="TAL"/>
              <w:spacing w:line="256" w:lineRule="auto"/>
              <w:rPr>
                <w:rFonts w:eastAsia="MS Mincho"/>
              </w:rPr>
            </w:pPr>
          </w:p>
        </w:tc>
      </w:tr>
    </w:tbl>
    <w:p w14:paraId="4970C887" w14:textId="77777777" w:rsidR="000C70BA" w:rsidRPr="00201E3B" w:rsidRDefault="000C70BA" w:rsidP="000C70BA"/>
    <w:p w14:paraId="06C9BE4F" w14:textId="77777777" w:rsidR="000C70BA" w:rsidRPr="00201E3B" w:rsidRDefault="000C70BA" w:rsidP="000C70BA">
      <w:pPr>
        <w:pStyle w:val="Heading8"/>
      </w:pPr>
      <w:r w:rsidRPr="00201E3B">
        <w:br w:type="page"/>
      </w:r>
      <w:bookmarkStart w:id="891" w:name="_Toc52787598"/>
      <w:bookmarkStart w:id="892" w:name="_Toc52787780"/>
      <w:bookmarkStart w:id="893" w:name="_Toc75907002"/>
      <w:bookmarkStart w:id="894" w:name="_Toc75907339"/>
      <w:bookmarkStart w:id="895" w:name="_Toc84345743"/>
      <w:bookmarkStart w:id="896" w:name="_Toc99871308"/>
      <w:bookmarkStart w:id="897" w:name="_Toc171440790"/>
      <w:bookmarkStart w:id="898" w:name="_Toc180160982"/>
      <w:r w:rsidRPr="00201E3B">
        <w:t>Annex A (informative):</w:t>
      </w:r>
      <w:r w:rsidRPr="00201E3B">
        <w:br/>
        <w:t>Change history</w:t>
      </w:r>
      <w:bookmarkEnd w:id="891"/>
      <w:bookmarkEnd w:id="892"/>
      <w:bookmarkEnd w:id="893"/>
      <w:bookmarkEnd w:id="894"/>
      <w:bookmarkEnd w:id="895"/>
      <w:bookmarkEnd w:id="896"/>
      <w:bookmarkEnd w:id="897"/>
      <w:bookmarkEnd w:id="898"/>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201E3B" w14:paraId="301059DB" w14:textId="77777777" w:rsidTr="0027143E">
        <w:tc>
          <w:tcPr>
            <w:tcW w:w="9639" w:type="dxa"/>
            <w:gridSpan w:val="8"/>
            <w:shd w:val="clear" w:color="auto" w:fill="auto"/>
          </w:tcPr>
          <w:p w14:paraId="75B807CE" w14:textId="4298575B" w:rsidR="0044285E" w:rsidRPr="00201E3B" w:rsidRDefault="0044285E" w:rsidP="0027143E">
            <w:pPr>
              <w:pStyle w:val="TAL"/>
              <w:jc w:val="center"/>
              <w:rPr>
                <w:b/>
                <w:sz w:val="16"/>
              </w:rPr>
            </w:pPr>
            <w:r>
              <w:rPr>
                <w:b/>
              </w:rPr>
              <w:t>Change history of TS 3</w:t>
            </w:r>
            <w:r w:rsidR="001C4437">
              <w:rPr>
                <w:b/>
              </w:rPr>
              <w:t>6</w:t>
            </w:r>
            <w:r>
              <w:rPr>
                <w:b/>
              </w:rPr>
              <w:t>.579-6</w:t>
            </w:r>
          </w:p>
        </w:tc>
      </w:tr>
      <w:tr w:rsidR="000C70BA" w:rsidRPr="00201E3B" w14:paraId="094BEC10" w14:textId="77777777" w:rsidTr="002E3FCC">
        <w:tc>
          <w:tcPr>
            <w:tcW w:w="800" w:type="dxa"/>
            <w:shd w:val="pct10" w:color="auto" w:fill="FFFFFF"/>
          </w:tcPr>
          <w:p w14:paraId="04969952" w14:textId="77777777" w:rsidR="000C70BA" w:rsidRPr="00201E3B" w:rsidRDefault="000C70BA" w:rsidP="002E3FCC">
            <w:pPr>
              <w:pStyle w:val="TAL"/>
              <w:rPr>
                <w:b/>
                <w:sz w:val="16"/>
              </w:rPr>
            </w:pPr>
            <w:r w:rsidRPr="00201E3B">
              <w:rPr>
                <w:b/>
                <w:sz w:val="16"/>
              </w:rPr>
              <w:t>Date</w:t>
            </w:r>
          </w:p>
        </w:tc>
        <w:tc>
          <w:tcPr>
            <w:tcW w:w="800" w:type="dxa"/>
            <w:shd w:val="pct10" w:color="auto" w:fill="FFFFFF"/>
          </w:tcPr>
          <w:p w14:paraId="2084903E" w14:textId="77777777" w:rsidR="000C70BA" w:rsidRPr="00201E3B" w:rsidRDefault="000C70BA" w:rsidP="002E3FCC">
            <w:pPr>
              <w:pStyle w:val="TAL"/>
              <w:rPr>
                <w:b/>
                <w:sz w:val="16"/>
              </w:rPr>
            </w:pPr>
            <w:r w:rsidRPr="00201E3B">
              <w:rPr>
                <w:b/>
                <w:sz w:val="16"/>
              </w:rPr>
              <w:t>Meeting</w:t>
            </w:r>
          </w:p>
        </w:tc>
        <w:tc>
          <w:tcPr>
            <w:tcW w:w="1094" w:type="dxa"/>
            <w:shd w:val="pct10" w:color="auto" w:fill="FFFFFF"/>
          </w:tcPr>
          <w:p w14:paraId="189E6FDF" w14:textId="77777777" w:rsidR="000C70BA" w:rsidRPr="00201E3B" w:rsidRDefault="000C70BA" w:rsidP="002E3FCC">
            <w:pPr>
              <w:pStyle w:val="TAL"/>
              <w:rPr>
                <w:b/>
                <w:sz w:val="16"/>
              </w:rPr>
            </w:pPr>
            <w:r w:rsidRPr="00201E3B">
              <w:rPr>
                <w:b/>
                <w:sz w:val="16"/>
              </w:rPr>
              <w:t>TDoc</w:t>
            </w:r>
          </w:p>
        </w:tc>
        <w:tc>
          <w:tcPr>
            <w:tcW w:w="567" w:type="dxa"/>
            <w:shd w:val="pct10" w:color="auto" w:fill="FFFFFF"/>
          </w:tcPr>
          <w:p w14:paraId="11366D38" w14:textId="77777777" w:rsidR="000C70BA" w:rsidRPr="00201E3B" w:rsidRDefault="000C70BA" w:rsidP="002E3FCC">
            <w:pPr>
              <w:pStyle w:val="TAL"/>
              <w:rPr>
                <w:b/>
                <w:sz w:val="16"/>
              </w:rPr>
            </w:pPr>
            <w:r w:rsidRPr="00201E3B">
              <w:rPr>
                <w:b/>
                <w:sz w:val="16"/>
              </w:rPr>
              <w:t>CR</w:t>
            </w:r>
          </w:p>
        </w:tc>
        <w:tc>
          <w:tcPr>
            <w:tcW w:w="283" w:type="dxa"/>
            <w:shd w:val="pct10" w:color="auto" w:fill="FFFFFF"/>
          </w:tcPr>
          <w:p w14:paraId="7008C173" w14:textId="77777777" w:rsidR="000C70BA" w:rsidRPr="00201E3B" w:rsidRDefault="000C70BA" w:rsidP="002E3FCC">
            <w:pPr>
              <w:pStyle w:val="TAL"/>
              <w:rPr>
                <w:b/>
                <w:sz w:val="16"/>
              </w:rPr>
            </w:pPr>
            <w:r w:rsidRPr="00201E3B">
              <w:rPr>
                <w:b/>
                <w:sz w:val="16"/>
              </w:rPr>
              <w:t>Rev</w:t>
            </w:r>
          </w:p>
        </w:tc>
        <w:tc>
          <w:tcPr>
            <w:tcW w:w="425" w:type="dxa"/>
            <w:shd w:val="pct10" w:color="auto" w:fill="FFFFFF"/>
          </w:tcPr>
          <w:p w14:paraId="1AF25D41" w14:textId="77777777" w:rsidR="000C70BA" w:rsidRPr="00201E3B" w:rsidRDefault="000C70BA" w:rsidP="002E3FCC">
            <w:pPr>
              <w:pStyle w:val="TAL"/>
              <w:rPr>
                <w:b/>
                <w:sz w:val="16"/>
              </w:rPr>
            </w:pPr>
            <w:r w:rsidRPr="00201E3B">
              <w:rPr>
                <w:b/>
                <w:sz w:val="16"/>
              </w:rPr>
              <w:t>Cat</w:t>
            </w:r>
          </w:p>
        </w:tc>
        <w:tc>
          <w:tcPr>
            <w:tcW w:w="4962" w:type="dxa"/>
            <w:shd w:val="pct10" w:color="auto" w:fill="FFFFFF"/>
          </w:tcPr>
          <w:p w14:paraId="5EF03F7B" w14:textId="77777777" w:rsidR="000C70BA" w:rsidRPr="00201E3B" w:rsidRDefault="000C70BA" w:rsidP="002E3FCC">
            <w:pPr>
              <w:pStyle w:val="TAL"/>
              <w:rPr>
                <w:b/>
                <w:sz w:val="16"/>
              </w:rPr>
            </w:pPr>
            <w:r w:rsidRPr="00201E3B">
              <w:rPr>
                <w:b/>
                <w:sz w:val="16"/>
              </w:rPr>
              <w:t>Subject/Comment</w:t>
            </w:r>
          </w:p>
        </w:tc>
        <w:tc>
          <w:tcPr>
            <w:tcW w:w="708" w:type="dxa"/>
            <w:shd w:val="pct10" w:color="auto" w:fill="FFFFFF"/>
          </w:tcPr>
          <w:p w14:paraId="41C04CB7" w14:textId="77777777" w:rsidR="000C70BA" w:rsidRPr="00201E3B" w:rsidRDefault="000C70BA" w:rsidP="002E3FCC">
            <w:pPr>
              <w:pStyle w:val="TAL"/>
              <w:rPr>
                <w:b/>
                <w:sz w:val="16"/>
              </w:rPr>
            </w:pPr>
            <w:r w:rsidRPr="00201E3B">
              <w:rPr>
                <w:b/>
                <w:sz w:val="16"/>
              </w:rPr>
              <w:t>New version</w:t>
            </w:r>
          </w:p>
        </w:tc>
      </w:tr>
      <w:tr w:rsidR="000C70BA" w:rsidRPr="00201E3B" w14:paraId="35305C98" w14:textId="77777777" w:rsidTr="002E3FCC">
        <w:tc>
          <w:tcPr>
            <w:tcW w:w="800" w:type="dxa"/>
            <w:shd w:val="solid" w:color="FFFFFF" w:fill="auto"/>
          </w:tcPr>
          <w:p w14:paraId="40ABE4A6"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1D6F8F0C"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5BCF718F" w14:textId="77777777" w:rsidR="000C70BA" w:rsidRPr="00201E3B" w:rsidRDefault="000C70BA" w:rsidP="002E3FCC">
            <w:pPr>
              <w:pStyle w:val="TAC"/>
              <w:jc w:val="left"/>
              <w:rPr>
                <w:sz w:val="16"/>
                <w:szCs w:val="16"/>
              </w:rPr>
            </w:pPr>
            <w:r w:rsidRPr="00201E3B">
              <w:rPr>
                <w:sz w:val="16"/>
                <w:szCs w:val="16"/>
              </w:rPr>
              <w:t>R5-184607</w:t>
            </w:r>
          </w:p>
        </w:tc>
        <w:tc>
          <w:tcPr>
            <w:tcW w:w="567" w:type="dxa"/>
            <w:shd w:val="solid" w:color="FFFFFF" w:fill="auto"/>
          </w:tcPr>
          <w:p w14:paraId="40446F9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C7AACC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9425656"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0F6DC22" w14:textId="77777777" w:rsidR="000C70BA" w:rsidRPr="00201E3B" w:rsidRDefault="000C70BA" w:rsidP="002E3FCC">
            <w:pPr>
              <w:pStyle w:val="TAL"/>
              <w:rPr>
                <w:sz w:val="16"/>
                <w:szCs w:val="16"/>
              </w:rPr>
            </w:pPr>
            <w:r w:rsidRPr="00201E3B">
              <w:rPr>
                <w:sz w:val="16"/>
                <w:szCs w:val="16"/>
              </w:rPr>
              <w:t>Introduction of TS 36.579-6</w:t>
            </w:r>
          </w:p>
        </w:tc>
        <w:tc>
          <w:tcPr>
            <w:tcW w:w="708" w:type="dxa"/>
            <w:shd w:val="solid" w:color="FFFFFF" w:fill="auto"/>
          </w:tcPr>
          <w:p w14:paraId="4967FBB6" w14:textId="77777777" w:rsidR="000C70BA" w:rsidRPr="00201E3B" w:rsidRDefault="000C70BA" w:rsidP="002E3FCC">
            <w:pPr>
              <w:pStyle w:val="TAC"/>
              <w:jc w:val="left"/>
              <w:rPr>
                <w:sz w:val="16"/>
                <w:szCs w:val="16"/>
              </w:rPr>
            </w:pPr>
            <w:r w:rsidRPr="00201E3B">
              <w:rPr>
                <w:sz w:val="16"/>
                <w:szCs w:val="16"/>
              </w:rPr>
              <w:t>0.0.2</w:t>
            </w:r>
          </w:p>
        </w:tc>
      </w:tr>
      <w:tr w:rsidR="000C70BA" w:rsidRPr="00201E3B" w14:paraId="6B6722B8" w14:textId="77777777" w:rsidTr="002E3FCC">
        <w:tc>
          <w:tcPr>
            <w:tcW w:w="800" w:type="dxa"/>
            <w:shd w:val="solid" w:color="FFFFFF" w:fill="auto"/>
          </w:tcPr>
          <w:p w14:paraId="1B5D0724"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AE7B456"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05FE334B" w14:textId="77777777" w:rsidR="000C70BA" w:rsidRPr="00201E3B" w:rsidRDefault="000C70BA" w:rsidP="002E3FCC">
            <w:pPr>
              <w:pStyle w:val="TAC"/>
              <w:jc w:val="left"/>
              <w:rPr>
                <w:sz w:val="16"/>
                <w:szCs w:val="16"/>
              </w:rPr>
            </w:pPr>
            <w:r w:rsidRPr="00201E3B">
              <w:rPr>
                <w:sz w:val="16"/>
                <w:szCs w:val="16"/>
              </w:rPr>
              <w:t>R5-184990</w:t>
            </w:r>
          </w:p>
        </w:tc>
        <w:tc>
          <w:tcPr>
            <w:tcW w:w="567" w:type="dxa"/>
            <w:shd w:val="solid" w:color="FFFFFF" w:fill="auto"/>
          </w:tcPr>
          <w:p w14:paraId="040274E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D4A8AC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FBB6A4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3E93296" w14:textId="77777777" w:rsidR="000C70BA" w:rsidRPr="00201E3B" w:rsidRDefault="000C70BA" w:rsidP="002E3FCC">
            <w:pPr>
              <w:pStyle w:val="TAL"/>
              <w:rPr>
                <w:sz w:val="16"/>
                <w:szCs w:val="16"/>
              </w:rPr>
            </w:pPr>
            <w:r w:rsidRPr="00201E3B">
              <w:rPr>
                <w:sz w:val="16"/>
                <w:szCs w:val="16"/>
              </w:rPr>
              <w:t>New Test Case for 36.579-6 - 6.1.1.8</w:t>
            </w:r>
          </w:p>
        </w:tc>
        <w:tc>
          <w:tcPr>
            <w:tcW w:w="708" w:type="dxa"/>
            <w:shd w:val="solid" w:color="FFFFFF" w:fill="auto"/>
          </w:tcPr>
          <w:p w14:paraId="14466396"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2D696BD0" w14:textId="77777777" w:rsidTr="002E3FCC">
        <w:tc>
          <w:tcPr>
            <w:tcW w:w="800" w:type="dxa"/>
            <w:shd w:val="solid" w:color="FFFFFF" w:fill="auto"/>
          </w:tcPr>
          <w:p w14:paraId="6EABD3A5"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0E342DF"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39894E70" w14:textId="77777777" w:rsidR="000C70BA" w:rsidRPr="00201E3B" w:rsidRDefault="000C70BA" w:rsidP="002E3FCC">
            <w:pPr>
              <w:pStyle w:val="TAC"/>
              <w:jc w:val="left"/>
              <w:rPr>
                <w:sz w:val="16"/>
                <w:szCs w:val="16"/>
              </w:rPr>
            </w:pPr>
            <w:r w:rsidRPr="00201E3B">
              <w:rPr>
                <w:sz w:val="16"/>
                <w:szCs w:val="16"/>
              </w:rPr>
              <w:t>R5-185142</w:t>
            </w:r>
          </w:p>
        </w:tc>
        <w:tc>
          <w:tcPr>
            <w:tcW w:w="567" w:type="dxa"/>
            <w:shd w:val="solid" w:color="FFFFFF" w:fill="auto"/>
          </w:tcPr>
          <w:p w14:paraId="6392E7F7"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5D9E14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2A4F00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C99516C" w14:textId="77777777" w:rsidR="000C70BA" w:rsidRPr="00201E3B" w:rsidRDefault="000C70BA" w:rsidP="002E3FCC">
            <w:pPr>
              <w:pStyle w:val="TAL"/>
              <w:rPr>
                <w:sz w:val="16"/>
                <w:szCs w:val="16"/>
              </w:rPr>
            </w:pPr>
            <w:r w:rsidRPr="00201E3B">
              <w:rPr>
                <w:sz w:val="16"/>
                <w:szCs w:val="16"/>
              </w:rPr>
              <w:t>Draft TS 36.579-6 v003</w:t>
            </w:r>
          </w:p>
        </w:tc>
        <w:tc>
          <w:tcPr>
            <w:tcW w:w="708" w:type="dxa"/>
            <w:shd w:val="solid" w:color="FFFFFF" w:fill="auto"/>
          </w:tcPr>
          <w:p w14:paraId="50D5995D"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3C77C88F" w14:textId="77777777" w:rsidTr="002E3FCC">
        <w:tc>
          <w:tcPr>
            <w:tcW w:w="800" w:type="dxa"/>
            <w:shd w:val="solid" w:color="FFFFFF" w:fill="auto"/>
          </w:tcPr>
          <w:p w14:paraId="4059DB0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234C541"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4D803869" w14:textId="77777777" w:rsidR="000C70BA" w:rsidRPr="00201E3B" w:rsidRDefault="000C70BA" w:rsidP="002E3FCC">
            <w:pPr>
              <w:pStyle w:val="TAC"/>
              <w:jc w:val="left"/>
              <w:rPr>
                <w:sz w:val="16"/>
                <w:szCs w:val="16"/>
              </w:rPr>
            </w:pPr>
            <w:r w:rsidRPr="00201E3B">
              <w:rPr>
                <w:sz w:val="16"/>
                <w:szCs w:val="16"/>
              </w:rPr>
              <w:t>R5-195214</w:t>
            </w:r>
          </w:p>
        </w:tc>
        <w:tc>
          <w:tcPr>
            <w:tcW w:w="567" w:type="dxa"/>
            <w:shd w:val="solid" w:color="FFFFFF" w:fill="auto"/>
          </w:tcPr>
          <w:p w14:paraId="4B010044"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0740EA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3610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28F3300" w14:textId="77777777" w:rsidR="000C70BA" w:rsidRPr="00201E3B" w:rsidRDefault="000C70BA" w:rsidP="002E3FCC">
            <w:pPr>
              <w:pStyle w:val="TAL"/>
              <w:rPr>
                <w:sz w:val="16"/>
                <w:szCs w:val="16"/>
              </w:rPr>
            </w:pPr>
            <w:r w:rsidRPr="00201E3B">
              <w:rPr>
                <w:sz w:val="16"/>
                <w:szCs w:val="16"/>
              </w:rPr>
              <w:t>New TC for 36.579-6 - 6.1.1.3 Group Call Manual CO</w:t>
            </w:r>
          </w:p>
        </w:tc>
        <w:tc>
          <w:tcPr>
            <w:tcW w:w="708" w:type="dxa"/>
            <w:shd w:val="solid" w:color="FFFFFF" w:fill="auto"/>
          </w:tcPr>
          <w:p w14:paraId="6AA44F01"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60E6588F" w14:textId="77777777" w:rsidTr="002E3FCC">
        <w:tc>
          <w:tcPr>
            <w:tcW w:w="800" w:type="dxa"/>
            <w:shd w:val="solid" w:color="FFFFFF" w:fill="auto"/>
          </w:tcPr>
          <w:p w14:paraId="5A55DEB4"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2B4D878B"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5855A567" w14:textId="77777777" w:rsidR="000C70BA" w:rsidRPr="00201E3B" w:rsidRDefault="000C70BA" w:rsidP="002E3FCC">
            <w:pPr>
              <w:pStyle w:val="TAC"/>
              <w:jc w:val="left"/>
              <w:rPr>
                <w:sz w:val="16"/>
                <w:szCs w:val="16"/>
              </w:rPr>
            </w:pPr>
            <w:r w:rsidRPr="00201E3B">
              <w:rPr>
                <w:sz w:val="16"/>
                <w:szCs w:val="16"/>
              </w:rPr>
              <w:t>R5-195215</w:t>
            </w:r>
          </w:p>
        </w:tc>
        <w:tc>
          <w:tcPr>
            <w:tcW w:w="567" w:type="dxa"/>
            <w:shd w:val="solid" w:color="FFFFFF" w:fill="auto"/>
          </w:tcPr>
          <w:p w14:paraId="68B74C50"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AF7887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53BB45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E826FC2" w14:textId="77777777" w:rsidR="000C70BA" w:rsidRPr="00201E3B" w:rsidRDefault="000C70BA" w:rsidP="002E3FCC">
            <w:pPr>
              <w:pStyle w:val="TAL"/>
              <w:rPr>
                <w:sz w:val="16"/>
                <w:szCs w:val="16"/>
              </w:rPr>
            </w:pPr>
            <w:r w:rsidRPr="00201E3B">
              <w:rPr>
                <w:sz w:val="16"/>
                <w:szCs w:val="16"/>
              </w:rPr>
              <w:t>New TC for 36.579-6 - 6.1.1.4 Group Call Manual CT</w:t>
            </w:r>
          </w:p>
        </w:tc>
        <w:tc>
          <w:tcPr>
            <w:tcW w:w="708" w:type="dxa"/>
            <w:shd w:val="solid" w:color="FFFFFF" w:fill="auto"/>
          </w:tcPr>
          <w:p w14:paraId="2D062C83"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D21A1AC" w14:textId="77777777" w:rsidTr="002E3FCC">
        <w:tc>
          <w:tcPr>
            <w:tcW w:w="800" w:type="dxa"/>
            <w:shd w:val="solid" w:color="FFFFFF" w:fill="auto"/>
          </w:tcPr>
          <w:p w14:paraId="7FE03DE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8B41D49"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10D46D49" w14:textId="77777777" w:rsidR="000C70BA" w:rsidRPr="00201E3B" w:rsidRDefault="000C70BA" w:rsidP="002E3FCC">
            <w:pPr>
              <w:pStyle w:val="TAC"/>
              <w:jc w:val="left"/>
              <w:rPr>
                <w:sz w:val="16"/>
                <w:szCs w:val="16"/>
              </w:rPr>
            </w:pPr>
            <w:r w:rsidRPr="00201E3B">
              <w:rPr>
                <w:sz w:val="16"/>
                <w:szCs w:val="16"/>
              </w:rPr>
              <w:t>R5-194733</w:t>
            </w:r>
          </w:p>
        </w:tc>
        <w:tc>
          <w:tcPr>
            <w:tcW w:w="567" w:type="dxa"/>
            <w:shd w:val="solid" w:color="FFFFFF" w:fill="auto"/>
          </w:tcPr>
          <w:p w14:paraId="40715559"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6E40A47"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56B228F"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19767A" w14:textId="77777777" w:rsidR="000C70BA" w:rsidRPr="00201E3B" w:rsidRDefault="000C70BA" w:rsidP="002E3FCC">
            <w:pPr>
              <w:pStyle w:val="TAL"/>
              <w:rPr>
                <w:sz w:val="16"/>
                <w:szCs w:val="16"/>
              </w:rPr>
            </w:pPr>
            <w:r w:rsidRPr="00201E3B">
              <w:rPr>
                <w:sz w:val="16"/>
                <w:szCs w:val="16"/>
              </w:rPr>
              <w:t>Draft TS 36.579-6 v004</w:t>
            </w:r>
          </w:p>
        </w:tc>
        <w:tc>
          <w:tcPr>
            <w:tcW w:w="708" w:type="dxa"/>
            <w:shd w:val="solid" w:color="FFFFFF" w:fill="auto"/>
          </w:tcPr>
          <w:p w14:paraId="3DE31ECE"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0467A2A" w14:textId="77777777" w:rsidTr="002E3FCC">
        <w:tc>
          <w:tcPr>
            <w:tcW w:w="800" w:type="dxa"/>
            <w:shd w:val="solid" w:color="FFFFFF" w:fill="auto"/>
          </w:tcPr>
          <w:p w14:paraId="1E441F59" w14:textId="77777777" w:rsidR="000C70BA" w:rsidRPr="00201E3B" w:rsidRDefault="000C70BA" w:rsidP="002E3FCC">
            <w:pPr>
              <w:pStyle w:val="TAC"/>
              <w:jc w:val="left"/>
              <w:rPr>
                <w:sz w:val="16"/>
                <w:szCs w:val="16"/>
              </w:rPr>
            </w:pPr>
            <w:r w:rsidRPr="00201E3B">
              <w:rPr>
                <w:sz w:val="16"/>
                <w:szCs w:val="16"/>
              </w:rPr>
              <w:t>2019-09</w:t>
            </w:r>
          </w:p>
        </w:tc>
        <w:tc>
          <w:tcPr>
            <w:tcW w:w="800" w:type="dxa"/>
            <w:shd w:val="solid" w:color="FFFFFF" w:fill="auto"/>
          </w:tcPr>
          <w:p w14:paraId="36736755" w14:textId="77777777" w:rsidR="000C70BA" w:rsidRPr="00201E3B" w:rsidRDefault="000C70BA" w:rsidP="002E3FCC">
            <w:pPr>
              <w:pStyle w:val="TAC"/>
              <w:jc w:val="left"/>
              <w:rPr>
                <w:sz w:val="16"/>
                <w:szCs w:val="16"/>
              </w:rPr>
            </w:pPr>
            <w:r w:rsidRPr="00201E3B">
              <w:rPr>
                <w:sz w:val="16"/>
                <w:szCs w:val="16"/>
              </w:rPr>
              <w:t>RAN5#84</w:t>
            </w:r>
          </w:p>
        </w:tc>
        <w:tc>
          <w:tcPr>
            <w:tcW w:w="1094" w:type="dxa"/>
            <w:shd w:val="solid" w:color="FFFFFF" w:fill="auto"/>
          </w:tcPr>
          <w:p w14:paraId="04500518" w14:textId="77777777" w:rsidR="000C70BA" w:rsidRPr="00201E3B" w:rsidRDefault="000C70BA" w:rsidP="002E3FCC">
            <w:pPr>
              <w:pStyle w:val="TAC"/>
              <w:jc w:val="left"/>
              <w:rPr>
                <w:sz w:val="16"/>
                <w:szCs w:val="16"/>
              </w:rPr>
            </w:pPr>
            <w:r w:rsidRPr="00201E3B">
              <w:rPr>
                <w:sz w:val="16"/>
                <w:szCs w:val="16"/>
              </w:rPr>
              <w:t>R5-196351</w:t>
            </w:r>
          </w:p>
        </w:tc>
        <w:tc>
          <w:tcPr>
            <w:tcW w:w="567" w:type="dxa"/>
            <w:shd w:val="solid" w:color="FFFFFF" w:fill="auto"/>
          </w:tcPr>
          <w:p w14:paraId="0CE01BB3"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C935B6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C271D52"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539C9985" w14:textId="77777777" w:rsidR="000C70BA" w:rsidRPr="00201E3B" w:rsidRDefault="000C70BA" w:rsidP="002E3FCC">
            <w:pPr>
              <w:pStyle w:val="TAL"/>
              <w:rPr>
                <w:sz w:val="16"/>
                <w:szCs w:val="16"/>
              </w:rPr>
            </w:pPr>
            <w:r w:rsidRPr="00201E3B">
              <w:rPr>
                <w:sz w:val="16"/>
                <w:szCs w:val="16"/>
              </w:rPr>
              <w:t>Draft TS 36.579-6 v010</w:t>
            </w:r>
          </w:p>
        </w:tc>
        <w:tc>
          <w:tcPr>
            <w:tcW w:w="708" w:type="dxa"/>
            <w:shd w:val="solid" w:color="FFFFFF" w:fill="auto"/>
          </w:tcPr>
          <w:p w14:paraId="39BA6F24" w14:textId="77777777" w:rsidR="000C70BA" w:rsidRPr="00201E3B" w:rsidRDefault="000C70BA" w:rsidP="002E3FCC">
            <w:pPr>
              <w:pStyle w:val="TAC"/>
              <w:jc w:val="left"/>
              <w:rPr>
                <w:sz w:val="16"/>
                <w:szCs w:val="16"/>
              </w:rPr>
            </w:pPr>
            <w:r w:rsidRPr="00201E3B">
              <w:rPr>
                <w:sz w:val="16"/>
                <w:szCs w:val="16"/>
              </w:rPr>
              <w:t>0.1.0</w:t>
            </w:r>
          </w:p>
        </w:tc>
      </w:tr>
      <w:tr w:rsidR="000C70BA" w:rsidRPr="00201E3B" w14:paraId="25A87854" w14:textId="77777777" w:rsidTr="002E3FCC">
        <w:tc>
          <w:tcPr>
            <w:tcW w:w="800" w:type="dxa"/>
            <w:shd w:val="solid" w:color="FFFFFF" w:fill="auto"/>
          </w:tcPr>
          <w:p w14:paraId="6AC97F09" w14:textId="77777777" w:rsidR="000C70BA" w:rsidRPr="00201E3B" w:rsidRDefault="000C70BA" w:rsidP="002E3FCC">
            <w:pPr>
              <w:pStyle w:val="TAC"/>
              <w:jc w:val="left"/>
              <w:rPr>
                <w:sz w:val="16"/>
                <w:szCs w:val="16"/>
              </w:rPr>
            </w:pPr>
            <w:r w:rsidRPr="00201E3B">
              <w:rPr>
                <w:sz w:val="16"/>
                <w:szCs w:val="16"/>
              </w:rPr>
              <w:t>2019-11</w:t>
            </w:r>
          </w:p>
        </w:tc>
        <w:tc>
          <w:tcPr>
            <w:tcW w:w="800" w:type="dxa"/>
            <w:shd w:val="solid" w:color="FFFFFF" w:fill="auto"/>
          </w:tcPr>
          <w:p w14:paraId="4F1B7E0B" w14:textId="77777777" w:rsidR="000C70BA" w:rsidRPr="00201E3B" w:rsidRDefault="000C70BA" w:rsidP="002E3FCC">
            <w:pPr>
              <w:pStyle w:val="TAC"/>
              <w:jc w:val="left"/>
              <w:rPr>
                <w:sz w:val="16"/>
                <w:szCs w:val="16"/>
              </w:rPr>
            </w:pPr>
            <w:r w:rsidRPr="00201E3B">
              <w:rPr>
                <w:sz w:val="16"/>
                <w:szCs w:val="16"/>
              </w:rPr>
              <w:t>RAN5#85</w:t>
            </w:r>
          </w:p>
        </w:tc>
        <w:tc>
          <w:tcPr>
            <w:tcW w:w="1094" w:type="dxa"/>
            <w:shd w:val="solid" w:color="FFFFFF" w:fill="auto"/>
          </w:tcPr>
          <w:p w14:paraId="6CBF5CE9" w14:textId="77777777" w:rsidR="000C70BA" w:rsidRPr="00201E3B" w:rsidRDefault="000C70BA" w:rsidP="002E3FCC">
            <w:pPr>
              <w:pStyle w:val="TAC"/>
              <w:jc w:val="left"/>
              <w:rPr>
                <w:sz w:val="16"/>
                <w:szCs w:val="16"/>
              </w:rPr>
            </w:pPr>
            <w:r w:rsidRPr="00201E3B">
              <w:rPr>
                <w:sz w:val="16"/>
                <w:szCs w:val="16"/>
              </w:rPr>
              <w:t>R5-198828</w:t>
            </w:r>
          </w:p>
        </w:tc>
        <w:tc>
          <w:tcPr>
            <w:tcW w:w="567" w:type="dxa"/>
            <w:shd w:val="solid" w:color="FFFFFF" w:fill="auto"/>
          </w:tcPr>
          <w:p w14:paraId="045C4C96"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3F2C65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3B106F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9655DD7" w14:textId="77777777" w:rsidR="000C70BA" w:rsidRPr="00201E3B" w:rsidRDefault="000C70BA" w:rsidP="002E3FCC">
            <w:pPr>
              <w:pStyle w:val="TAL"/>
              <w:rPr>
                <w:sz w:val="16"/>
                <w:szCs w:val="16"/>
              </w:rPr>
            </w:pPr>
            <w:r w:rsidRPr="00201E3B">
              <w:rPr>
                <w:sz w:val="16"/>
                <w:szCs w:val="16"/>
              </w:rPr>
              <w:t>Draft TS 36.579-6 v0.2.1</w:t>
            </w:r>
          </w:p>
        </w:tc>
        <w:tc>
          <w:tcPr>
            <w:tcW w:w="708" w:type="dxa"/>
            <w:shd w:val="solid" w:color="FFFFFF" w:fill="auto"/>
          </w:tcPr>
          <w:p w14:paraId="70CDE3C9" w14:textId="77777777" w:rsidR="000C70BA" w:rsidRPr="00201E3B" w:rsidRDefault="000C70BA" w:rsidP="002E3FCC">
            <w:pPr>
              <w:pStyle w:val="TAC"/>
              <w:jc w:val="left"/>
              <w:rPr>
                <w:sz w:val="16"/>
                <w:szCs w:val="16"/>
              </w:rPr>
            </w:pPr>
            <w:r w:rsidRPr="00201E3B">
              <w:rPr>
                <w:sz w:val="16"/>
                <w:szCs w:val="16"/>
              </w:rPr>
              <w:t>0.2.1</w:t>
            </w:r>
          </w:p>
        </w:tc>
      </w:tr>
      <w:tr w:rsidR="000C70BA" w:rsidRPr="00201E3B" w14:paraId="1743B4B1" w14:textId="77777777" w:rsidTr="002E3FCC">
        <w:tc>
          <w:tcPr>
            <w:tcW w:w="800" w:type="dxa"/>
            <w:shd w:val="solid" w:color="FFFFFF" w:fill="auto"/>
          </w:tcPr>
          <w:p w14:paraId="4B1CEDFB" w14:textId="77777777" w:rsidR="000C70BA" w:rsidRPr="00201E3B" w:rsidRDefault="000C70BA" w:rsidP="002E3FCC">
            <w:pPr>
              <w:pStyle w:val="TAC"/>
              <w:jc w:val="left"/>
              <w:rPr>
                <w:sz w:val="16"/>
                <w:szCs w:val="16"/>
              </w:rPr>
            </w:pPr>
            <w:r w:rsidRPr="00201E3B">
              <w:rPr>
                <w:sz w:val="16"/>
                <w:szCs w:val="16"/>
              </w:rPr>
              <w:t>2020-05</w:t>
            </w:r>
          </w:p>
        </w:tc>
        <w:tc>
          <w:tcPr>
            <w:tcW w:w="800" w:type="dxa"/>
            <w:shd w:val="solid" w:color="FFFFFF" w:fill="auto"/>
          </w:tcPr>
          <w:p w14:paraId="2FE28A41" w14:textId="77777777" w:rsidR="000C70BA" w:rsidRPr="00201E3B" w:rsidRDefault="000C70BA" w:rsidP="002E3FCC">
            <w:pPr>
              <w:pStyle w:val="TAC"/>
              <w:jc w:val="left"/>
              <w:rPr>
                <w:sz w:val="16"/>
                <w:szCs w:val="16"/>
              </w:rPr>
            </w:pPr>
            <w:r w:rsidRPr="00201E3B">
              <w:rPr>
                <w:sz w:val="16"/>
                <w:szCs w:val="16"/>
              </w:rPr>
              <w:t>RAN5#87</w:t>
            </w:r>
          </w:p>
        </w:tc>
        <w:tc>
          <w:tcPr>
            <w:tcW w:w="1094" w:type="dxa"/>
            <w:shd w:val="solid" w:color="FFFFFF" w:fill="auto"/>
          </w:tcPr>
          <w:p w14:paraId="20DEB1D0" w14:textId="77777777" w:rsidR="000C70BA" w:rsidRPr="00201E3B" w:rsidRDefault="000C70BA" w:rsidP="002E3FCC">
            <w:pPr>
              <w:pStyle w:val="TAC"/>
              <w:jc w:val="left"/>
              <w:rPr>
                <w:sz w:val="16"/>
                <w:szCs w:val="16"/>
              </w:rPr>
            </w:pPr>
            <w:r w:rsidRPr="00201E3B">
              <w:rPr>
                <w:sz w:val="16"/>
                <w:szCs w:val="16"/>
              </w:rPr>
              <w:t>R5-202050</w:t>
            </w:r>
          </w:p>
        </w:tc>
        <w:tc>
          <w:tcPr>
            <w:tcW w:w="567" w:type="dxa"/>
            <w:shd w:val="solid" w:color="FFFFFF" w:fill="auto"/>
          </w:tcPr>
          <w:p w14:paraId="1A583602"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451C9C1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59D862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73192C4" w14:textId="77777777" w:rsidR="000C70BA" w:rsidRPr="00201E3B" w:rsidRDefault="000C70BA" w:rsidP="002E3FCC">
            <w:pPr>
              <w:pStyle w:val="TAL"/>
              <w:rPr>
                <w:sz w:val="16"/>
                <w:szCs w:val="16"/>
              </w:rPr>
            </w:pPr>
            <w:r w:rsidRPr="00201E3B">
              <w:rPr>
                <w:sz w:val="16"/>
                <w:szCs w:val="16"/>
              </w:rPr>
              <w:t>Draft TS 36.579-6 v0.3.0</w:t>
            </w:r>
          </w:p>
        </w:tc>
        <w:tc>
          <w:tcPr>
            <w:tcW w:w="708" w:type="dxa"/>
            <w:shd w:val="solid" w:color="FFFFFF" w:fill="auto"/>
          </w:tcPr>
          <w:p w14:paraId="03D82D04" w14:textId="77777777" w:rsidR="000C70BA" w:rsidRPr="00201E3B" w:rsidRDefault="000C70BA" w:rsidP="002E3FCC">
            <w:pPr>
              <w:pStyle w:val="TAC"/>
              <w:jc w:val="left"/>
              <w:rPr>
                <w:sz w:val="16"/>
                <w:szCs w:val="16"/>
              </w:rPr>
            </w:pPr>
            <w:r w:rsidRPr="00201E3B">
              <w:rPr>
                <w:sz w:val="16"/>
                <w:szCs w:val="16"/>
              </w:rPr>
              <w:t>0.3.0</w:t>
            </w:r>
          </w:p>
        </w:tc>
      </w:tr>
      <w:tr w:rsidR="000C70BA" w:rsidRPr="00201E3B" w14:paraId="6390FFE7" w14:textId="77777777" w:rsidTr="002E3FCC">
        <w:tc>
          <w:tcPr>
            <w:tcW w:w="800" w:type="dxa"/>
            <w:shd w:val="solid" w:color="FFFFFF" w:fill="auto"/>
          </w:tcPr>
          <w:p w14:paraId="1B77B3A8" w14:textId="77777777" w:rsidR="000C70BA" w:rsidRPr="00201E3B" w:rsidRDefault="000C70BA" w:rsidP="002E3FCC">
            <w:pPr>
              <w:pStyle w:val="TAC"/>
              <w:jc w:val="left"/>
              <w:rPr>
                <w:sz w:val="16"/>
                <w:szCs w:val="16"/>
              </w:rPr>
            </w:pPr>
            <w:r w:rsidRPr="00201E3B">
              <w:rPr>
                <w:sz w:val="16"/>
                <w:szCs w:val="16"/>
              </w:rPr>
              <w:t>2020-07</w:t>
            </w:r>
          </w:p>
        </w:tc>
        <w:tc>
          <w:tcPr>
            <w:tcW w:w="800" w:type="dxa"/>
            <w:shd w:val="solid" w:color="FFFFFF" w:fill="auto"/>
          </w:tcPr>
          <w:p w14:paraId="5A340733" w14:textId="77777777" w:rsidR="000C70BA" w:rsidRPr="00201E3B" w:rsidRDefault="000C70BA" w:rsidP="002E3FCC">
            <w:pPr>
              <w:pStyle w:val="TAC"/>
              <w:jc w:val="left"/>
              <w:rPr>
                <w:sz w:val="16"/>
                <w:szCs w:val="16"/>
              </w:rPr>
            </w:pPr>
            <w:r w:rsidRPr="00201E3B">
              <w:rPr>
                <w:sz w:val="16"/>
                <w:szCs w:val="16"/>
              </w:rPr>
              <w:t>RAN#88</w:t>
            </w:r>
          </w:p>
        </w:tc>
        <w:tc>
          <w:tcPr>
            <w:tcW w:w="1094" w:type="dxa"/>
            <w:shd w:val="solid" w:color="FFFFFF" w:fill="auto"/>
          </w:tcPr>
          <w:p w14:paraId="19052132" w14:textId="77777777" w:rsidR="000C70BA" w:rsidRPr="00201E3B" w:rsidRDefault="000C70BA" w:rsidP="002E3FCC">
            <w:pPr>
              <w:pStyle w:val="TAC"/>
              <w:jc w:val="left"/>
              <w:rPr>
                <w:sz w:val="16"/>
                <w:szCs w:val="16"/>
              </w:rPr>
            </w:pPr>
            <w:r w:rsidRPr="00201E3B">
              <w:rPr>
                <w:sz w:val="16"/>
                <w:szCs w:val="16"/>
              </w:rPr>
              <w:t>RP-200716</w:t>
            </w:r>
          </w:p>
        </w:tc>
        <w:tc>
          <w:tcPr>
            <w:tcW w:w="567" w:type="dxa"/>
            <w:shd w:val="solid" w:color="FFFFFF" w:fill="auto"/>
          </w:tcPr>
          <w:p w14:paraId="74D743B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14CD6E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BDD7AF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C42DA6" w14:textId="77777777" w:rsidR="000C70BA" w:rsidRPr="00201E3B" w:rsidRDefault="000C70BA" w:rsidP="002E3FCC">
            <w:pPr>
              <w:pStyle w:val="TAL"/>
              <w:rPr>
                <w:sz w:val="16"/>
                <w:szCs w:val="16"/>
              </w:rPr>
            </w:pPr>
            <w:r w:rsidRPr="00201E3B">
              <w:rPr>
                <w:sz w:val="16"/>
                <w:szCs w:val="16"/>
              </w:rPr>
              <w:t>Draft version for information purposes to the RAN Plenary</w:t>
            </w:r>
          </w:p>
        </w:tc>
        <w:tc>
          <w:tcPr>
            <w:tcW w:w="708" w:type="dxa"/>
            <w:shd w:val="solid" w:color="FFFFFF" w:fill="auto"/>
          </w:tcPr>
          <w:p w14:paraId="53183AB4" w14:textId="77777777" w:rsidR="000C70BA" w:rsidRPr="00201E3B" w:rsidRDefault="000C70BA" w:rsidP="002E3FCC">
            <w:pPr>
              <w:pStyle w:val="TAC"/>
              <w:jc w:val="left"/>
              <w:rPr>
                <w:sz w:val="16"/>
                <w:szCs w:val="16"/>
              </w:rPr>
            </w:pPr>
            <w:r w:rsidRPr="00201E3B">
              <w:rPr>
                <w:sz w:val="16"/>
                <w:szCs w:val="16"/>
              </w:rPr>
              <w:t>1.0.0</w:t>
            </w:r>
          </w:p>
        </w:tc>
      </w:tr>
      <w:tr w:rsidR="000C70BA" w:rsidRPr="00201E3B" w14:paraId="1A6AA3BC" w14:textId="77777777" w:rsidTr="002E3FCC">
        <w:tc>
          <w:tcPr>
            <w:tcW w:w="800" w:type="dxa"/>
            <w:shd w:val="solid" w:color="FFFFFF" w:fill="auto"/>
          </w:tcPr>
          <w:p w14:paraId="4CB62C11" w14:textId="77777777" w:rsidR="000C70BA" w:rsidRPr="00201E3B" w:rsidRDefault="000C70BA" w:rsidP="002E3FCC">
            <w:pPr>
              <w:pStyle w:val="TAC"/>
              <w:jc w:val="left"/>
              <w:rPr>
                <w:sz w:val="16"/>
                <w:szCs w:val="16"/>
              </w:rPr>
            </w:pPr>
            <w:r w:rsidRPr="00201E3B">
              <w:rPr>
                <w:sz w:val="16"/>
                <w:szCs w:val="16"/>
              </w:rPr>
              <w:t>2020-08</w:t>
            </w:r>
          </w:p>
        </w:tc>
        <w:tc>
          <w:tcPr>
            <w:tcW w:w="800" w:type="dxa"/>
            <w:shd w:val="solid" w:color="FFFFFF" w:fill="auto"/>
          </w:tcPr>
          <w:p w14:paraId="03C55847" w14:textId="77777777" w:rsidR="000C70BA" w:rsidRPr="00201E3B" w:rsidRDefault="000C70BA" w:rsidP="002E3FCC">
            <w:pPr>
              <w:pStyle w:val="TAC"/>
              <w:jc w:val="left"/>
              <w:rPr>
                <w:sz w:val="16"/>
                <w:szCs w:val="16"/>
              </w:rPr>
            </w:pPr>
            <w:r w:rsidRPr="00201E3B">
              <w:rPr>
                <w:sz w:val="16"/>
                <w:szCs w:val="16"/>
              </w:rPr>
              <w:t>RAN5#88</w:t>
            </w:r>
          </w:p>
        </w:tc>
        <w:tc>
          <w:tcPr>
            <w:tcW w:w="1094" w:type="dxa"/>
            <w:shd w:val="solid" w:color="FFFFFF" w:fill="auto"/>
          </w:tcPr>
          <w:p w14:paraId="44D855F0" w14:textId="77777777" w:rsidR="000C70BA" w:rsidRPr="00201E3B" w:rsidRDefault="000C70BA" w:rsidP="002E3FCC">
            <w:pPr>
              <w:pStyle w:val="TAC"/>
              <w:jc w:val="left"/>
              <w:rPr>
                <w:sz w:val="16"/>
                <w:szCs w:val="16"/>
              </w:rPr>
            </w:pPr>
            <w:r w:rsidRPr="00201E3B">
              <w:rPr>
                <w:sz w:val="16"/>
                <w:szCs w:val="16"/>
              </w:rPr>
              <w:t>R5-203528</w:t>
            </w:r>
          </w:p>
        </w:tc>
        <w:tc>
          <w:tcPr>
            <w:tcW w:w="567" w:type="dxa"/>
            <w:shd w:val="solid" w:color="FFFFFF" w:fill="auto"/>
          </w:tcPr>
          <w:p w14:paraId="3A65B03B"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A268B5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3BB91F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DDCA8DF" w14:textId="77777777" w:rsidR="000C70BA" w:rsidRPr="00201E3B" w:rsidRDefault="000C70BA" w:rsidP="002E3FCC">
            <w:pPr>
              <w:pStyle w:val="TAL"/>
              <w:rPr>
                <w:sz w:val="16"/>
                <w:szCs w:val="16"/>
              </w:rPr>
            </w:pPr>
            <w:r w:rsidRPr="00201E3B">
              <w:rPr>
                <w:sz w:val="16"/>
                <w:szCs w:val="16"/>
              </w:rPr>
              <w:t>draft TS 36.579-6 v1.1.0</w:t>
            </w:r>
          </w:p>
        </w:tc>
        <w:tc>
          <w:tcPr>
            <w:tcW w:w="708" w:type="dxa"/>
            <w:shd w:val="solid" w:color="FFFFFF" w:fill="auto"/>
          </w:tcPr>
          <w:p w14:paraId="05474690" w14:textId="77777777" w:rsidR="000C70BA" w:rsidRPr="00201E3B" w:rsidRDefault="000C70BA" w:rsidP="002E3FCC">
            <w:pPr>
              <w:pStyle w:val="TAC"/>
              <w:jc w:val="left"/>
              <w:rPr>
                <w:sz w:val="16"/>
                <w:szCs w:val="16"/>
              </w:rPr>
            </w:pPr>
            <w:r w:rsidRPr="00201E3B">
              <w:rPr>
                <w:sz w:val="16"/>
                <w:szCs w:val="16"/>
              </w:rPr>
              <w:t>1.1.0</w:t>
            </w:r>
          </w:p>
        </w:tc>
      </w:tr>
      <w:tr w:rsidR="000C70BA" w:rsidRPr="00201E3B" w14:paraId="5FFF486A" w14:textId="77777777" w:rsidTr="002E3FCC">
        <w:tc>
          <w:tcPr>
            <w:tcW w:w="800" w:type="dxa"/>
            <w:shd w:val="solid" w:color="FFFFFF" w:fill="auto"/>
          </w:tcPr>
          <w:p w14:paraId="0818173A"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1F3FBAD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6AEF17AD" w14:textId="77777777" w:rsidR="000C70BA" w:rsidRPr="00201E3B" w:rsidRDefault="000C70BA" w:rsidP="002E3FCC">
            <w:pPr>
              <w:pStyle w:val="TAC"/>
              <w:jc w:val="left"/>
              <w:rPr>
                <w:sz w:val="16"/>
                <w:szCs w:val="16"/>
              </w:rPr>
            </w:pPr>
            <w:r w:rsidRPr="00201E3B">
              <w:rPr>
                <w:sz w:val="16"/>
                <w:szCs w:val="16"/>
              </w:rPr>
              <w:t>RP-201796</w:t>
            </w:r>
          </w:p>
        </w:tc>
        <w:tc>
          <w:tcPr>
            <w:tcW w:w="567" w:type="dxa"/>
            <w:shd w:val="solid" w:color="FFFFFF" w:fill="auto"/>
          </w:tcPr>
          <w:p w14:paraId="716C3EAE"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0AD9CB5"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1C390"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4985629" w14:textId="77777777" w:rsidR="000C70BA" w:rsidRPr="00201E3B" w:rsidRDefault="000C70BA" w:rsidP="002E3FCC">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432E3DA2" w14:textId="77777777" w:rsidR="000C70BA" w:rsidRPr="00201E3B" w:rsidRDefault="000C70BA" w:rsidP="002E3FCC">
            <w:pPr>
              <w:pStyle w:val="TAC"/>
              <w:jc w:val="left"/>
              <w:rPr>
                <w:sz w:val="16"/>
                <w:szCs w:val="16"/>
              </w:rPr>
            </w:pPr>
            <w:r w:rsidRPr="00201E3B">
              <w:rPr>
                <w:sz w:val="16"/>
                <w:szCs w:val="16"/>
              </w:rPr>
              <w:t>2.0.0</w:t>
            </w:r>
          </w:p>
        </w:tc>
      </w:tr>
      <w:tr w:rsidR="000C70BA" w:rsidRPr="00201E3B" w14:paraId="171D3CDB" w14:textId="77777777" w:rsidTr="002E3FCC">
        <w:tc>
          <w:tcPr>
            <w:tcW w:w="800" w:type="dxa"/>
            <w:shd w:val="solid" w:color="FFFFFF" w:fill="auto"/>
          </w:tcPr>
          <w:p w14:paraId="5F89FF2B"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4C0F0DB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788DA09B" w14:textId="77777777" w:rsidR="000C70BA" w:rsidRPr="00201E3B" w:rsidRDefault="000C70BA" w:rsidP="002E3FCC">
            <w:pPr>
              <w:pStyle w:val="TAC"/>
              <w:jc w:val="left"/>
              <w:rPr>
                <w:sz w:val="16"/>
                <w:szCs w:val="16"/>
              </w:rPr>
            </w:pPr>
            <w:r w:rsidRPr="00201E3B">
              <w:rPr>
                <w:sz w:val="16"/>
                <w:szCs w:val="16"/>
              </w:rPr>
              <w:t>-</w:t>
            </w:r>
          </w:p>
        </w:tc>
        <w:tc>
          <w:tcPr>
            <w:tcW w:w="567" w:type="dxa"/>
            <w:shd w:val="solid" w:color="FFFFFF" w:fill="auto"/>
          </w:tcPr>
          <w:p w14:paraId="6C5761E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F54B89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03B07B9"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13A40FF6" w14:textId="77777777" w:rsidR="000C70BA" w:rsidRPr="00201E3B" w:rsidRDefault="000C70BA" w:rsidP="002E3FCC">
            <w:pPr>
              <w:pStyle w:val="TAL"/>
              <w:rPr>
                <w:sz w:val="16"/>
                <w:szCs w:val="16"/>
              </w:rPr>
            </w:pPr>
            <w:r w:rsidRPr="00201E3B">
              <w:rPr>
                <w:sz w:val="16"/>
                <w:szCs w:val="16"/>
              </w:rPr>
              <w:t>upgraded to v14.0.0 with small editorial changes</w:t>
            </w:r>
          </w:p>
        </w:tc>
        <w:tc>
          <w:tcPr>
            <w:tcW w:w="708" w:type="dxa"/>
            <w:shd w:val="solid" w:color="FFFFFF" w:fill="auto"/>
          </w:tcPr>
          <w:p w14:paraId="18051C59" w14:textId="77777777" w:rsidR="000C70BA" w:rsidRPr="00201E3B" w:rsidRDefault="000C70BA" w:rsidP="002E3FCC">
            <w:pPr>
              <w:pStyle w:val="TAC"/>
              <w:jc w:val="left"/>
              <w:rPr>
                <w:sz w:val="16"/>
                <w:szCs w:val="16"/>
              </w:rPr>
            </w:pPr>
            <w:r w:rsidRPr="00201E3B">
              <w:rPr>
                <w:sz w:val="16"/>
                <w:szCs w:val="16"/>
              </w:rPr>
              <w:t>14.0.0</w:t>
            </w:r>
          </w:p>
        </w:tc>
      </w:tr>
      <w:tr w:rsidR="000C70BA" w:rsidRPr="00201E3B" w14:paraId="2A750155" w14:textId="77777777" w:rsidTr="002E3FCC">
        <w:tc>
          <w:tcPr>
            <w:tcW w:w="800" w:type="dxa"/>
            <w:shd w:val="solid" w:color="FFFFFF" w:fill="auto"/>
          </w:tcPr>
          <w:p w14:paraId="57B44BB7"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AC98120"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5F6B73B4" w14:textId="77777777" w:rsidR="000C70BA" w:rsidRPr="00201E3B" w:rsidRDefault="000C70BA" w:rsidP="002E3FCC">
            <w:pPr>
              <w:pStyle w:val="TAC"/>
              <w:jc w:val="left"/>
              <w:rPr>
                <w:sz w:val="16"/>
                <w:szCs w:val="16"/>
              </w:rPr>
            </w:pPr>
            <w:r w:rsidRPr="00201E3B">
              <w:rPr>
                <w:sz w:val="16"/>
                <w:szCs w:val="16"/>
              </w:rPr>
              <w:t>R5-211269</w:t>
            </w:r>
          </w:p>
        </w:tc>
        <w:tc>
          <w:tcPr>
            <w:tcW w:w="567" w:type="dxa"/>
            <w:shd w:val="solid" w:color="FFFFFF" w:fill="auto"/>
          </w:tcPr>
          <w:p w14:paraId="38429A61" w14:textId="77777777" w:rsidR="000C70BA" w:rsidRPr="00201E3B" w:rsidRDefault="000C70BA" w:rsidP="002E3FCC">
            <w:pPr>
              <w:pStyle w:val="TAL"/>
              <w:rPr>
                <w:sz w:val="16"/>
                <w:szCs w:val="16"/>
              </w:rPr>
            </w:pPr>
            <w:r w:rsidRPr="00201E3B">
              <w:rPr>
                <w:sz w:val="16"/>
                <w:szCs w:val="16"/>
              </w:rPr>
              <w:t>0002</w:t>
            </w:r>
          </w:p>
        </w:tc>
        <w:tc>
          <w:tcPr>
            <w:tcW w:w="283" w:type="dxa"/>
            <w:shd w:val="solid" w:color="FFFFFF" w:fill="auto"/>
          </w:tcPr>
          <w:p w14:paraId="6E295A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38F07F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131F73B"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54E68479"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4BACAB3" w14:textId="77777777" w:rsidTr="002E3FCC">
        <w:tc>
          <w:tcPr>
            <w:tcW w:w="800" w:type="dxa"/>
            <w:shd w:val="solid" w:color="FFFFFF" w:fill="auto"/>
          </w:tcPr>
          <w:p w14:paraId="65C0D884"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23F3A76"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3EB29A08" w14:textId="77777777" w:rsidR="000C70BA" w:rsidRPr="00201E3B" w:rsidRDefault="000C70BA" w:rsidP="002E3FCC">
            <w:pPr>
              <w:pStyle w:val="TAC"/>
              <w:jc w:val="left"/>
              <w:rPr>
                <w:sz w:val="16"/>
                <w:szCs w:val="16"/>
              </w:rPr>
            </w:pPr>
            <w:r w:rsidRPr="00201E3B">
              <w:rPr>
                <w:sz w:val="16"/>
                <w:szCs w:val="16"/>
              </w:rPr>
              <w:t>R5-211546</w:t>
            </w:r>
          </w:p>
        </w:tc>
        <w:tc>
          <w:tcPr>
            <w:tcW w:w="567" w:type="dxa"/>
            <w:shd w:val="solid" w:color="FFFFFF" w:fill="auto"/>
          </w:tcPr>
          <w:p w14:paraId="64CC0496" w14:textId="77777777" w:rsidR="000C70BA" w:rsidRPr="00201E3B" w:rsidRDefault="000C70BA" w:rsidP="002E3FCC">
            <w:pPr>
              <w:pStyle w:val="TAL"/>
              <w:rPr>
                <w:sz w:val="16"/>
                <w:szCs w:val="16"/>
              </w:rPr>
            </w:pPr>
            <w:r w:rsidRPr="00201E3B">
              <w:rPr>
                <w:sz w:val="16"/>
                <w:szCs w:val="16"/>
              </w:rPr>
              <w:t>0001</w:t>
            </w:r>
          </w:p>
        </w:tc>
        <w:tc>
          <w:tcPr>
            <w:tcW w:w="283" w:type="dxa"/>
            <w:shd w:val="solid" w:color="FFFFFF" w:fill="auto"/>
          </w:tcPr>
          <w:p w14:paraId="01D8ECFA"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7A07D7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9DBDD2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22BFD77E"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0EAD80E" w14:textId="77777777" w:rsidTr="002E3FCC">
        <w:tc>
          <w:tcPr>
            <w:tcW w:w="800" w:type="dxa"/>
            <w:shd w:val="solid" w:color="FFFFFF" w:fill="auto"/>
          </w:tcPr>
          <w:p w14:paraId="7CFF0B4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F60328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87F4495" w14:textId="77777777" w:rsidR="000C70BA" w:rsidRPr="00201E3B" w:rsidRDefault="000C70BA" w:rsidP="002E3FCC">
            <w:pPr>
              <w:pStyle w:val="TAC"/>
              <w:jc w:val="left"/>
              <w:rPr>
                <w:sz w:val="16"/>
                <w:szCs w:val="16"/>
              </w:rPr>
            </w:pPr>
            <w:r w:rsidRPr="00201E3B">
              <w:rPr>
                <w:sz w:val="16"/>
                <w:szCs w:val="16"/>
              </w:rPr>
              <w:t>R5-212357</w:t>
            </w:r>
          </w:p>
        </w:tc>
        <w:tc>
          <w:tcPr>
            <w:tcW w:w="567" w:type="dxa"/>
            <w:shd w:val="solid" w:color="FFFFFF" w:fill="auto"/>
          </w:tcPr>
          <w:p w14:paraId="1576ABF3" w14:textId="77777777" w:rsidR="000C70BA" w:rsidRPr="00201E3B" w:rsidRDefault="000C70BA" w:rsidP="002E3FCC">
            <w:pPr>
              <w:pStyle w:val="TAL"/>
              <w:rPr>
                <w:sz w:val="16"/>
                <w:szCs w:val="16"/>
              </w:rPr>
            </w:pPr>
            <w:r w:rsidRPr="00201E3B">
              <w:rPr>
                <w:sz w:val="16"/>
                <w:szCs w:val="16"/>
              </w:rPr>
              <w:t>0005</w:t>
            </w:r>
          </w:p>
        </w:tc>
        <w:tc>
          <w:tcPr>
            <w:tcW w:w="283" w:type="dxa"/>
            <w:shd w:val="solid" w:color="FFFFFF" w:fill="auto"/>
          </w:tcPr>
          <w:p w14:paraId="04AF3603"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0B7D56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7838340" w14:textId="77777777" w:rsidR="000C70BA" w:rsidRPr="00201E3B" w:rsidRDefault="000C70BA" w:rsidP="002E3FCC">
            <w:pPr>
              <w:pStyle w:val="TAL"/>
              <w:rPr>
                <w:sz w:val="16"/>
                <w:szCs w:val="16"/>
              </w:rPr>
            </w:pPr>
            <w:r w:rsidRPr="00201E3B">
              <w:rPr>
                <w:sz w:val="16"/>
                <w:szCs w:val="16"/>
              </w:rPr>
              <w:t>Correction to MCVideo Test Case 6.1.1.1</w:t>
            </w:r>
          </w:p>
        </w:tc>
        <w:tc>
          <w:tcPr>
            <w:tcW w:w="708" w:type="dxa"/>
            <w:shd w:val="solid" w:color="FFFFFF" w:fill="auto"/>
          </w:tcPr>
          <w:p w14:paraId="4B4F011F"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45BC1BB3" w14:textId="77777777" w:rsidTr="002E3FCC">
        <w:tc>
          <w:tcPr>
            <w:tcW w:w="800" w:type="dxa"/>
            <w:shd w:val="solid" w:color="FFFFFF" w:fill="auto"/>
          </w:tcPr>
          <w:p w14:paraId="3C6F6A1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9463932"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60CED29" w14:textId="77777777" w:rsidR="000C70BA" w:rsidRPr="00201E3B" w:rsidRDefault="000C70BA" w:rsidP="002E3FCC">
            <w:pPr>
              <w:pStyle w:val="TAC"/>
              <w:jc w:val="left"/>
              <w:rPr>
                <w:sz w:val="16"/>
                <w:szCs w:val="16"/>
              </w:rPr>
            </w:pPr>
            <w:r w:rsidRPr="00201E3B">
              <w:rPr>
                <w:sz w:val="16"/>
                <w:szCs w:val="16"/>
              </w:rPr>
              <w:t>R5-212358</w:t>
            </w:r>
          </w:p>
        </w:tc>
        <w:tc>
          <w:tcPr>
            <w:tcW w:w="567" w:type="dxa"/>
            <w:shd w:val="solid" w:color="FFFFFF" w:fill="auto"/>
          </w:tcPr>
          <w:p w14:paraId="28F30800" w14:textId="77777777" w:rsidR="000C70BA" w:rsidRPr="00201E3B" w:rsidRDefault="000C70BA" w:rsidP="002E3FCC">
            <w:pPr>
              <w:pStyle w:val="TAL"/>
              <w:rPr>
                <w:sz w:val="16"/>
                <w:szCs w:val="16"/>
              </w:rPr>
            </w:pPr>
            <w:r w:rsidRPr="00201E3B">
              <w:rPr>
                <w:sz w:val="16"/>
                <w:szCs w:val="16"/>
              </w:rPr>
              <w:t>0006</w:t>
            </w:r>
          </w:p>
        </w:tc>
        <w:tc>
          <w:tcPr>
            <w:tcW w:w="283" w:type="dxa"/>
            <w:shd w:val="solid" w:color="FFFFFF" w:fill="auto"/>
          </w:tcPr>
          <w:p w14:paraId="0E86B42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0B91E7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8D1C7B1" w14:textId="77777777" w:rsidR="000C70BA" w:rsidRPr="00201E3B" w:rsidRDefault="000C70BA" w:rsidP="002E3FCC">
            <w:pPr>
              <w:pStyle w:val="TAL"/>
              <w:rPr>
                <w:sz w:val="16"/>
                <w:szCs w:val="16"/>
              </w:rPr>
            </w:pPr>
            <w:r w:rsidRPr="00201E3B">
              <w:rPr>
                <w:sz w:val="16"/>
                <w:szCs w:val="16"/>
              </w:rPr>
              <w:t>Correction to MCVideo Test Case 6.1.1.2</w:t>
            </w:r>
          </w:p>
        </w:tc>
        <w:tc>
          <w:tcPr>
            <w:tcW w:w="708" w:type="dxa"/>
            <w:shd w:val="solid" w:color="FFFFFF" w:fill="auto"/>
          </w:tcPr>
          <w:p w14:paraId="62E6A7B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FDB8A31" w14:textId="77777777" w:rsidTr="002E3FCC">
        <w:tc>
          <w:tcPr>
            <w:tcW w:w="800" w:type="dxa"/>
            <w:shd w:val="solid" w:color="FFFFFF" w:fill="auto"/>
          </w:tcPr>
          <w:p w14:paraId="5C7F792B"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215849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31AD01D" w14:textId="77777777" w:rsidR="000C70BA" w:rsidRPr="00201E3B" w:rsidRDefault="000C70BA" w:rsidP="002E3FCC">
            <w:pPr>
              <w:pStyle w:val="TAC"/>
              <w:jc w:val="left"/>
              <w:rPr>
                <w:sz w:val="16"/>
                <w:szCs w:val="16"/>
              </w:rPr>
            </w:pPr>
            <w:r w:rsidRPr="00201E3B">
              <w:rPr>
                <w:sz w:val="16"/>
                <w:szCs w:val="16"/>
              </w:rPr>
              <w:t>R5-212359</w:t>
            </w:r>
          </w:p>
        </w:tc>
        <w:tc>
          <w:tcPr>
            <w:tcW w:w="567" w:type="dxa"/>
            <w:shd w:val="solid" w:color="FFFFFF" w:fill="auto"/>
          </w:tcPr>
          <w:p w14:paraId="46AECFA3" w14:textId="77777777" w:rsidR="000C70BA" w:rsidRPr="00201E3B" w:rsidRDefault="000C70BA" w:rsidP="002E3FCC">
            <w:pPr>
              <w:pStyle w:val="TAL"/>
              <w:rPr>
                <w:sz w:val="16"/>
                <w:szCs w:val="16"/>
              </w:rPr>
            </w:pPr>
            <w:r w:rsidRPr="00201E3B">
              <w:rPr>
                <w:sz w:val="16"/>
                <w:szCs w:val="16"/>
              </w:rPr>
              <w:t>0007</w:t>
            </w:r>
          </w:p>
        </w:tc>
        <w:tc>
          <w:tcPr>
            <w:tcW w:w="283" w:type="dxa"/>
            <w:shd w:val="solid" w:color="FFFFFF" w:fill="auto"/>
          </w:tcPr>
          <w:p w14:paraId="3B6077A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EDB40E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C557B5E" w14:textId="77777777" w:rsidR="000C70BA" w:rsidRPr="00201E3B" w:rsidRDefault="000C70BA" w:rsidP="002E3FCC">
            <w:pPr>
              <w:pStyle w:val="TAL"/>
              <w:rPr>
                <w:sz w:val="16"/>
                <w:szCs w:val="16"/>
              </w:rPr>
            </w:pPr>
            <w:r w:rsidRPr="00201E3B">
              <w:rPr>
                <w:sz w:val="16"/>
                <w:szCs w:val="16"/>
              </w:rPr>
              <w:t>Correction to MCVideo Test Case 6.1.1.3</w:t>
            </w:r>
          </w:p>
        </w:tc>
        <w:tc>
          <w:tcPr>
            <w:tcW w:w="708" w:type="dxa"/>
            <w:shd w:val="solid" w:color="FFFFFF" w:fill="auto"/>
          </w:tcPr>
          <w:p w14:paraId="366A877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F857BAE" w14:textId="77777777" w:rsidTr="002E3FCC">
        <w:tc>
          <w:tcPr>
            <w:tcW w:w="800" w:type="dxa"/>
            <w:shd w:val="solid" w:color="FFFFFF" w:fill="auto"/>
          </w:tcPr>
          <w:p w14:paraId="145148D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0D649EE0"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82FBC62" w14:textId="77777777" w:rsidR="000C70BA" w:rsidRPr="00201E3B" w:rsidRDefault="000C70BA" w:rsidP="002E3FCC">
            <w:pPr>
              <w:pStyle w:val="TAC"/>
              <w:jc w:val="left"/>
              <w:rPr>
                <w:sz w:val="16"/>
                <w:szCs w:val="16"/>
              </w:rPr>
            </w:pPr>
            <w:r w:rsidRPr="00201E3B">
              <w:rPr>
                <w:sz w:val="16"/>
                <w:szCs w:val="16"/>
              </w:rPr>
              <w:t>R5-212360</w:t>
            </w:r>
          </w:p>
        </w:tc>
        <w:tc>
          <w:tcPr>
            <w:tcW w:w="567" w:type="dxa"/>
            <w:shd w:val="solid" w:color="FFFFFF" w:fill="auto"/>
          </w:tcPr>
          <w:p w14:paraId="0A5AE09C" w14:textId="77777777" w:rsidR="000C70BA" w:rsidRPr="00201E3B" w:rsidRDefault="000C70BA" w:rsidP="002E3FCC">
            <w:pPr>
              <w:pStyle w:val="TAL"/>
              <w:rPr>
                <w:sz w:val="16"/>
                <w:szCs w:val="16"/>
              </w:rPr>
            </w:pPr>
            <w:r w:rsidRPr="00201E3B">
              <w:rPr>
                <w:sz w:val="16"/>
                <w:szCs w:val="16"/>
              </w:rPr>
              <w:t>0008</w:t>
            </w:r>
          </w:p>
        </w:tc>
        <w:tc>
          <w:tcPr>
            <w:tcW w:w="283" w:type="dxa"/>
            <w:shd w:val="solid" w:color="FFFFFF" w:fill="auto"/>
          </w:tcPr>
          <w:p w14:paraId="5B676E7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A0531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4415D05" w14:textId="77777777" w:rsidR="000C70BA" w:rsidRPr="00201E3B" w:rsidRDefault="000C70BA" w:rsidP="002E3FCC">
            <w:pPr>
              <w:pStyle w:val="TAL"/>
              <w:rPr>
                <w:sz w:val="16"/>
                <w:szCs w:val="16"/>
              </w:rPr>
            </w:pPr>
            <w:r w:rsidRPr="00201E3B">
              <w:rPr>
                <w:sz w:val="16"/>
                <w:szCs w:val="16"/>
              </w:rPr>
              <w:t>Correction to MCVideo Test Case 6.1.1.4</w:t>
            </w:r>
          </w:p>
        </w:tc>
        <w:tc>
          <w:tcPr>
            <w:tcW w:w="708" w:type="dxa"/>
            <w:shd w:val="solid" w:color="FFFFFF" w:fill="auto"/>
          </w:tcPr>
          <w:p w14:paraId="7A9A60E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73677099" w14:textId="77777777" w:rsidTr="002E3FCC">
        <w:tc>
          <w:tcPr>
            <w:tcW w:w="800" w:type="dxa"/>
            <w:shd w:val="solid" w:color="FFFFFF" w:fill="auto"/>
          </w:tcPr>
          <w:p w14:paraId="0EE68760"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3CE4141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14E38243" w14:textId="77777777" w:rsidR="000C70BA" w:rsidRPr="00201E3B" w:rsidRDefault="000C70BA" w:rsidP="002E3FCC">
            <w:pPr>
              <w:pStyle w:val="TAC"/>
              <w:jc w:val="left"/>
              <w:rPr>
                <w:sz w:val="16"/>
                <w:szCs w:val="16"/>
              </w:rPr>
            </w:pPr>
            <w:r w:rsidRPr="00201E3B">
              <w:rPr>
                <w:sz w:val="16"/>
                <w:szCs w:val="16"/>
              </w:rPr>
              <w:t>R5-212361</w:t>
            </w:r>
          </w:p>
        </w:tc>
        <w:tc>
          <w:tcPr>
            <w:tcW w:w="567" w:type="dxa"/>
            <w:shd w:val="solid" w:color="FFFFFF" w:fill="auto"/>
          </w:tcPr>
          <w:p w14:paraId="7708F7E3" w14:textId="77777777" w:rsidR="000C70BA" w:rsidRPr="00201E3B" w:rsidRDefault="000C70BA" w:rsidP="002E3FCC">
            <w:pPr>
              <w:pStyle w:val="TAL"/>
              <w:rPr>
                <w:sz w:val="16"/>
                <w:szCs w:val="16"/>
              </w:rPr>
            </w:pPr>
            <w:r w:rsidRPr="00201E3B">
              <w:rPr>
                <w:sz w:val="16"/>
                <w:szCs w:val="16"/>
              </w:rPr>
              <w:t>0009</w:t>
            </w:r>
          </w:p>
        </w:tc>
        <w:tc>
          <w:tcPr>
            <w:tcW w:w="283" w:type="dxa"/>
            <w:shd w:val="solid" w:color="FFFFFF" w:fill="auto"/>
          </w:tcPr>
          <w:p w14:paraId="2E1ABE7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309D6F0"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B878AC2" w14:textId="77777777" w:rsidR="000C70BA" w:rsidRPr="00201E3B" w:rsidRDefault="000C70BA" w:rsidP="002E3FCC">
            <w:pPr>
              <w:pStyle w:val="TAL"/>
              <w:rPr>
                <w:sz w:val="16"/>
                <w:szCs w:val="16"/>
              </w:rPr>
            </w:pPr>
            <w:r w:rsidRPr="00201E3B">
              <w:rPr>
                <w:sz w:val="16"/>
                <w:szCs w:val="16"/>
              </w:rPr>
              <w:t>Correction to MCVideo Test Case 6.1.1.5</w:t>
            </w:r>
          </w:p>
        </w:tc>
        <w:tc>
          <w:tcPr>
            <w:tcW w:w="708" w:type="dxa"/>
            <w:shd w:val="solid" w:color="FFFFFF" w:fill="auto"/>
          </w:tcPr>
          <w:p w14:paraId="59E2F89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D12924A" w14:textId="77777777" w:rsidTr="002E3FCC">
        <w:tc>
          <w:tcPr>
            <w:tcW w:w="800" w:type="dxa"/>
            <w:shd w:val="solid" w:color="FFFFFF" w:fill="auto"/>
          </w:tcPr>
          <w:p w14:paraId="6257A32D"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71BF074"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5E47CB0" w14:textId="77777777" w:rsidR="000C70BA" w:rsidRPr="00201E3B" w:rsidRDefault="000C70BA" w:rsidP="002E3FCC">
            <w:pPr>
              <w:pStyle w:val="TAC"/>
              <w:jc w:val="left"/>
              <w:rPr>
                <w:sz w:val="16"/>
                <w:szCs w:val="16"/>
              </w:rPr>
            </w:pPr>
            <w:r w:rsidRPr="00201E3B">
              <w:rPr>
                <w:sz w:val="16"/>
                <w:szCs w:val="16"/>
              </w:rPr>
              <w:t>R5-212362</w:t>
            </w:r>
          </w:p>
        </w:tc>
        <w:tc>
          <w:tcPr>
            <w:tcW w:w="567" w:type="dxa"/>
            <w:shd w:val="solid" w:color="FFFFFF" w:fill="auto"/>
          </w:tcPr>
          <w:p w14:paraId="09905105" w14:textId="77777777" w:rsidR="000C70BA" w:rsidRPr="00201E3B" w:rsidRDefault="000C70BA" w:rsidP="002E3FCC">
            <w:pPr>
              <w:pStyle w:val="TAL"/>
              <w:rPr>
                <w:sz w:val="16"/>
                <w:szCs w:val="16"/>
              </w:rPr>
            </w:pPr>
            <w:r w:rsidRPr="00201E3B">
              <w:rPr>
                <w:sz w:val="16"/>
                <w:szCs w:val="16"/>
              </w:rPr>
              <w:t>0010</w:t>
            </w:r>
          </w:p>
        </w:tc>
        <w:tc>
          <w:tcPr>
            <w:tcW w:w="283" w:type="dxa"/>
            <w:shd w:val="solid" w:color="FFFFFF" w:fill="auto"/>
          </w:tcPr>
          <w:p w14:paraId="0080E19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B5A4CB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23E0EE8" w14:textId="77777777" w:rsidR="000C70BA" w:rsidRPr="00201E3B" w:rsidRDefault="000C70BA" w:rsidP="002E3FCC">
            <w:pPr>
              <w:pStyle w:val="TAL"/>
              <w:rPr>
                <w:sz w:val="16"/>
                <w:szCs w:val="16"/>
              </w:rPr>
            </w:pPr>
            <w:r w:rsidRPr="00201E3B">
              <w:rPr>
                <w:sz w:val="16"/>
                <w:szCs w:val="16"/>
              </w:rPr>
              <w:t>Correction to MCVideo Test Case 6.1.1.6</w:t>
            </w:r>
          </w:p>
        </w:tc>
        <w:tc>
          <w:tcPr>
            <w:tcW w:w="708" w:type="dxa"/>
            <w:shd w:val="solid" w:color="FFFFFF" w:fill="auto"/>
          </w:tcPr>
          <w:p w14:paraId="21CE940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85B5DDB" w14:textId="77777777" w:rsidTr="002E3FCC">
        <w:tc>
          <w:tcPr>
            <w:tcW w:w="800" w:type="dxa"/>
            <w:shd w:val="solid" w:color="FFFFFF" w:fill="auto"/>
          </w:tcPr>
          <w:p w14:paraId="1C82EA0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5859B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976BF83" w14:textId="77777777" w:rsidR="000C70BA" w:rsidRPr="00201E3B" w:rsidRDefault="000C70BA" w:rsidP="002E3FCC">
            <w:pPr>
              <w:pStyle w:val="TAC"/>
              <w:jc w:val="left"/>
              <w:rPr>
                <w:sz w:val="16"/>
                <w:szCs w:val="16"/>
              </w:rPr>
            </w:pPr>
            <w:r w:rsidRPr="00201E3B">
              <w:rPr>
                <w:sz w:val="16"/>
                <w:szCs w:val="16"/>
              </w:rPr>
              <w:t>R5-212363</w:t>
            </w:r>
          </w:p>
        </w:tc>
        <w:tc>
          <w:tcPr>
            <w:tcW w:w="567" w:type="dxa"/>
            <w:shd w:val="solid" w:color="FFFFFF" w:fill="auto"/>
          </w:tcPr>
          <w:p w14:paraId="2B9DCC00" w14:textId="77777777" w:rsidR="000C70BA" w:rsidRPr="00201E3B" w:rsidRDefault="000C70BA" w:rsidP="002E3FCC">
            <w:pPr>
              <w:pStyle w:val="TAL"/>
              <w:rPr>
                <w:sz w:val="16"/>
                <w:szCs w:val="16"/>
              </w:rPr>
            </w:pPr>
            <w:r w:rsidRPr="00201E3B">
              <w:rPr>
                <w:sz w:val="16"/>
                <w:szCs w:val="16"/>
              </w:rPr>
              <w:t>0011</w:t>
            </w:r>
          </w:p>
        </w:tc>
        <w:tc>
          <w:tcPr>
            <w:tcW w:w="283" w:type="dxa"/>
            <w:shd w:val="solid" w:color="FFFFFF" w:fill="auto"/>
          </w:tcPr>
          <w:p w14:paraId="5FA7D3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467A62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75D71DE" w14:textId="77777777" w:rsidR="000C70BA" w:rsidRPr="00201E3B" w:rsidRDefault="000C70BA" w:rsidP="002E3FCC">
            <w:pPr>
              <w:pStyle w:val="TAL"/>
              <w:rPr>
                <w:sz w:val="16"/>
                <w:szCs w:val="16"/>
              </w:rPr>
            </w:pPr>
            <w:r w:rsidRPr="00201E3B">
              <w:rPr>
                <w:sz w:val="16"/>
                <w:szCs w:val="16"/>
              </w:rPr>
              <w:t>Correction to MCVideo Test Case 6.1.1.7</w:t>
            </w:r>
          </w:p>
        </w:tc>
        <w:tc>
          <w:tcPr>
            <w:tcW w:w="708" w:type="dxa"/>
            <w:shd w:val="solid" w:color="FFFFFF" w:fill="auto"/>
          </w:tcPr>
          <w:p w14:paraId="36E633BB"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19B06C8" w14:textId="77777777" w:rsidTr="002E3FCC">
        <w:tc>
          <w:tcPr>
            <w:tcW w:w="800" w:type="dxa"/>
            <w:shd w:val="solid" w:color="FFFFFF" w:fill="auto"/>
          </w:tcPr>
          <w:p w14:paraId="242C7AF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9773358"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CF9A556" w14:textId="77777777" w:rsidR="000C70BA" w:rsidRPr="00201E3B" w:rsidRDefault="000C70BA" w:rsidP="002E3FCC">
            <w:pPr>
              <w:pStyle w:val="TAC"/>
              <w:jc w:val="left"/>
              <w:rPr>
                <w:sz w:val="16"/>
                <w:szCs w:val="16"/>
              </w:rPr>
            </w:pPr>
            <w:r w:rsidRPr="00201E3B">
              <w:rPr>
                <w:sz w:val="16"/>
                <w:szCs w:val="16"/>
              </w:rPr>
              <w:t>R5-212364</w:t>
            </w:r>
          </w:p>
        </w:tc>
        <w:tc>
          <w:tcPr>
            <w:tcW w:w="567" w:type="dxa"/>
            <w:shd w:val="solid" w:color="FFFFFF" w:fill="auto"/>
          </w:tcPr>
          <w:p w14:paraId="2048C370" w14:textId="77777777" w:rsidR="000C70BA" w:rsidRPr="00201E3B" w:rsidRDefault="000C70BA" w:rsidP="002E3FCC">
            <w:pPr>
              <w:pStyle w:val="TAL"/>
              <w:rPr>
                <w:sz w:val="16"/>
                <w:szCs w:val="16"/>
              </w:rPr>
            </w:pPr>
            <w:r w:rsidRPr="00201E3B">
              <w:rPr>
                <w:sz w:val="16"/>
                <w:szCs w:val="16"/>
              </w:rPr>
              <w:t>0012</w:t>
            </w:r>
          </w:p>
        </w:tc>
        <w:tc>
          <w:tcPr>
            <w:tcW w:w="283" w:type="dxa"/>
            <w:shd w:val="solid" w:color="FFFFFF" w:fill="auto"/>
          </w:tcPr>
          <w:p w14:paraId="227E68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799F3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2DD53CC" w14:textId="77777777" w:rsidR="000C70BA" w:rsidRPr="00201E3B" w:rsidRDefault="000C70BA" w:rsidP="002E3FCC">
            <w:pPr>
              <w:pStyle w:val="TAL"/>
              <w:rPr>
                <w:sz w:val="16"/>
                <w:szCs w:val="16"/>
              </w:rPr>
            </w:pPr>
            <w:r w:rsidRPr="00201E3B">
              <w:rPr>
                <w:sz w:val="16"/>
                <w:szCs w:val="16"/>
              </w:rPr>
              <w:t>Correction to MCVideo Test Case 6.1.1.8</w:t>
            </w:r>
          </w:p>
        </w:tc>
        <w:tc>
          <w:tcPr>
            <w:tcW w:w="708" w:type="dxa"/>
            <w:shd w:val="solid" w:color="FFFFFF" w:fill="auto"/>
          </w:tcPr>
          <w:p w14:paraId="5FE4A50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57F03FD" w14:textId="77777777" w:rsidTr="002E3FCC">
        <w:tc>
          <w:tcPr>
            <w:tcW w:w="800" w:type="dxa"/>
            <w:shd w:val="solid" w:color="FFFFFF" w:fill="auto"/>
          </w:tcPr>
          <w:p w14:paraId="13600452"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92733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E5ACC03" w14:textId="77777777" w:rsidR="000C70BA" w:rsidRPr="00201E3B" w:rsidRDefault="000C70BA" w:rsidP="002E3FCC">
            <w:pPr>
              <w:pStyle w:val="TAC"/>
              <w:jc w:val="left"/>
              <w:rPr>
                <w:sz w:val="16"/>
                <w:szCs w:val="16"/>
              </w:rPr>
            </w:pPr>
            <w:r w:rsidRPr="00201E3B">
              <w:rPr>
                <w:sz w:val="16"/>
                <w:szCs w:val="16"/>
              </w:rPr>
              <w:t>R5-212365</w:t>
            </w:r>
          </w:p>
        </w:tc>
        <w:tc>
          <w:tcPr>
            <w:tcW w:w="567" w:type="dxa"/>
            <w:shd w:val="solid" w:color="FFFFFF" w:fill="auto"/>
          </w:tcPr>
          <w:p w14:paraId="3C51706C" w14:textId="77777777" w:rsidR="000C70BA" w:rsidRPr="00201E3B" w:rsidRDefault="000C70BA" w:rsidP="002E3FCC">
            <w:pPr>
              <w:pStyle w:val="TAL"/>
              <w:rPr>
                <w:sz w:val="16"/>
                <w:szCs w:val="16"/>
              </w:rPr>
            </w:pPr>
            <w:r w:rsidRPr="00201E3B">
              <w:rPr>
                <w:sz w:val="16"/>
                <w:szCs w:val="16"/>
              </w:rPr>
              <w:t>0013</w:t>
            </w:r>
          </w:p>
        </w:tc>
        <w:tc>
          <w:tcPr>
            <w:tcW w:w="283" w:type="dxa"/>
            <w:shd w:val="solid" w:color="FFFFFF" w:fill="auto"/>
          </w:tcPr>
          <w:p w14:paraId="1B52B73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F4B02C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BB78C8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1B96DBE8"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83943D0" w14:textId="77777777" w:rsidTr="002E3FCC">
        <w:tc>
          <w:tcPr>
            <w:tcW w:w="800" w:type="dxa"/>
            <w:shd w:val="solid" w:color="FFFFFF" w:fill="auto"/>
          </w:tcPr>
          <w:p w14:paraId="74C8B6E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31EC73D"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ECE55E3" w14:textId="77777777" w:rsidR="000C70BA" w:rsidRPr="00201E3B" w:rsidRDefault="000C70BA" w:rsidP="002E3FCC">
            <w:pPr>
              <w:pStyle w:val="TAC"/>
              <w:jc w:val="left"/>
              <w:rPr>
                <w:sz w:val="16"/>
                <w:szCs w:val="16"/>
              </w:rPr>
            </w:pPr>
            <w:r w:rsidRPr="00201E3B">
              <w:rPr>
                <w:sz w:val="16"/>
                <w:szCs w:val="16"/>
              </w:rPr>
              <w:t>R5-212366</w:t>
            </w:r>
          </w:p>
        </w:tc>
        <w:tc>
          <w:tcPr>
            <w:tcW w:w="567" w:type="dxa"/>
            <w:shd w:val="solid" w:color="FFFFFF" w:fill="auto"/>
          </w:tcPr>
          <w:p w14:paraId="2CC1C06E" w14:textId="77777777" w:rsidR="000C70BA" w:rsidRPr="00201E3B" w:rsidRDefault="000C70BA" w:rsidP="002E3FCC">
            <w:pPr>
              <w:pStyle w:val="TAL"/>
              <w:rPr>
                <w:sz w:val="16"/>
                <w:szCs w:val="16"/>
              </w:rPr>
            </w:pPr>
            <w:r w:rsidRPr="00201E3B">
              <w:rPr>
                <w:sz w:val="16"/>
                <w:szCs w:val="16"/>
              </w:rPr>
              <w:t>0014</w:t>
            </w:r>
          </w:p>
        </w:tc>
        <w:tc>
          <w:tcPr>
            <w:tcW w:w="283" w:type="dxa"/>
            <w:shd w:val="solid" w:color="FFFFFF" w:fill="auto"/>
          </w:tcPr>
          <w:p w14:paraId="2000031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B828B7A"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A2D9B2B" w14:textId="77777777" w:rsidR="000C70BA" w:rsidRPr="00201E3B" w:rsidRDefault="000C70BA" w:rsidP="002E3FCC">
            <w:pPr>
              <w:pStyle w:val="TAL"/>
              <w:rPr>
                <w:sz w:val="16"/>
                <w:szCs w:val="16"/>
              </w:rPr>
            </w:pPr>
            <w:r w:rsidRPr="00201E3B">
              <w:rPr>
                <w:sz w:val="16"/>
                <w:szCs w:val="16"/>
              </w:rPr>
              <w:t>Correction to MCVideo Test Case 6.1.1.10</w:t>
            </w:r>
          </w:p>
        </w:tc>
        <w:tc>
          <w:tcPr>
            <w:tcW w:w="708" w:type="dxa"/>
            <w:shd w:val="solid" w:color="FFFFFF" w:fill="auto"/>
          </w:tcPr>
          <w:p w14:paraId="62A67DE9"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6DC0744" w14:textId="77777777" w:rsidTr="002E3FCC">
        <w:tc>
          <w:tcPr>
            <w:tcW w:w="800" w:type="dxa"/>
            <w:shd w:val="solid" w:color="FFFFFF" w:fill="auto"/>
          </w:tcPr>
          <w:p w14:paraId="37EB592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AC912A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EDD5B72" w14:textId="77777777" w:rsidR="000C70BA" w:rsidRPr="00201E3B" w:rsidRDefault="000C70BA" w:rsidP="002E3FCC">
            <w:pPr>
              <w:pStyle w:val="TAC"/>
              <w:jc w:val="left"/>
              <w:rPr>
                <w:sz w:val="16"/>
                <w:szCs w:val="16"/>
              </w:rPr>
            </w:pPr>
            <w:r w:rsidRPr="00201E3B">
              <w:rPr>
                <w:sz w:val="16"/>
                <w:szCs w:val="16"/>
              </w:rPr>
              <w:t>R5-212367</w:t>
            </w:r>
          </w:p>
        </w:tc>
        <w:tc>
          <w:tcPr>
            <w:tcW w:w="567" w:type="dxa"/>
            <w:shd w:val="solid" w:color="FFFFFF" w:fill="auto"/>
          </w:tcPr>
          <w:p w14:paraId="3D0A08E5" w14:textId="77777777" w:rsidR="000C70BA" w:rsidRPr="00201E3B" w:rsidRDefault="000C70BA" w:rsidP="002E3FCC">
            <w:pPr>
              <w:pStyle w:val="TAL"/>
              <w:rPr>
                <w:sz w:val="16"/>
                <w:szCs w:val="16"/>
              </w:rPr>
            </w:pPr>
            <w:r w:rsidRPr="00201E3B">
              <w:rPr>
                <w:sz w:val="16"/>
                <w:szCs w:val="16"/>
              </w:rPr>
              <w:t>0015</w:t>
            </w:r>
          </w:p>
        </w:tc>
        <w:tc>
          <w:tcPr>
            <w:tcW w:w="283" w:type="dxa"/>
            <w:shd w:val="solid" w:color="FFFFFF" w:fill="auto"/>
          </w:tcPr>
          <w:p w14:paraId="450402F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F3C74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42FE18E" w14:textId="77777777" w:rsidR="000C70BA" w:rsidRPr="00201E3B" w:rsidRDefault="000C70BA" w:rsidP="002E3FCC">
            <w:pPr>
              <w:pStyle w:val="TAL"/>
              <w:rPr>
                <w:sz w:val="16"/>
                <w:szCs w:val="16"/>
              </w:rPr>
            </w:pPr>
            <w:r w:rsidRPr="00201E3B">
              <w:rPr>
                <w:sz w:val="16"/>
                <w:szCs w:val="16"/>
              </w:rPr>
              <w:t>Correction to MCVideo Test Case 6.1.1.11</w:t>
            </w:r>
          </w:p>
        </w:tc>
        <w:tc>
          <w:tcPr>
            <w:tcW w:w="708" w:type="dxa"/>
            <w:shd w:val="solid" w:color="FFFFFF" w:fill="auto"/>
          </w:tcPr>
          <w:p w14:paraId="2BECCF5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C531A4F" w14:textId="77777777" w:rsidTr="002E3FCC">
        <w:tc>
          <w:tcPr>
            <w:tcW w:w="800" w:type="dxa"/>
            <w:shd w:val="solid" w:color="FFFFFF" w:fill="auto"/>
          </w:tcPr>
          <w:p w14:paraId="320F856F"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87EC2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20AA784" w14:textId="77777777" w:rsidR="000C70BA" w:rsidRPr="00201E3B" w:rsidRDefault="000C70BA" w:rsidP="002E3FCC">
            <w:pPr>
              <w:pStyle w:val="TAC"/>
              <w:jc w:val="left"/>
              <w:rPr>
                <w:sz w:val="16"/>
                <w:szCs w:val="16"/>
              </w:rPr>
            </w:pPr>
            <w:r w:rsidRPr="00201E3B">
              <w:rPr>
                <w:sz w:val="16"/>
                <w:szCs w:val="16"/>
              </w:rPr>
              <w:t>R5-213256</w:t>
            </w:r>
          </w:p>
        </w:tc>
        <w:tc>
          <w:tcPr>
            <w:tcW w:w="567" w:type="dxa"/>
            <w:shd w:val="solid" w:color="FFFFFF" w:fill="auto"/>
          </w:tcPr>
          <w:p w14:paraId="7DC963B7" w14:textId="77777777" w:rsidR="000C70BA" w:rsidRPr="00201E3B" w:rsidRDefault="000C70BA" w:rsidP="002E3FCC">
            <w:pPr>
              <w:pStyle w:val="TAL"/>
              <w:rPr>
                <w:sz w:val="16"/>
                <w:szCs w:val="16"/>
              </w:rPr>
            </w:pPr>
            <w:r w:rsidRPr="00201E3B">
              <w:rPr>
                <w:sz w:val="16"/>
                <w:szCs w:val="16"/>
              </w:rPr>
              <w:t>0016</w:t>
            </w:r>
          </w:p>
        </w:tc>
        <w:tc>
          <w:tcPr>
            <w:tcW w:w="283" w:type="dxa"/>
            <w:shd w:val="solid" w:color="FFFFFF" w:fill="auto"/>
          </w:tcPr>
          <w:p w14:paraId="320371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93349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FA3319C" w14:textId="77777777" w:rsidR="000C70BA" w:rsidRPr="00201E3B" w:rsidRDefault="000C70BA" w:rsidP="002E3FCC">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6F0A8F71" w14:textId="77777777" w:rsidTr="002E3FCC">
        <w:tc>
          <w:tcPr>
            <w:tcW w:w="800" w:type="dxa"/>
            <w:shd w:val="solid" w:color="FFFFFF" w:fill="auto"/>
          </w:tcPr>
          <w:p w14:paraId="4B252755"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B62D19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90FE619" w14:textId="77777777" w:rsidR="000C70BA" w:rsidRPr="00201E3B" w:rsidRDefault="000C70BA" w:rsidP="002E3FCC">
            <w:pPr>
              <w:pStyle w:val="TAC"/>
              <w:jc w:val="left"/>
              <w:rPr>
                <w:sz w:val="16"/>
                <w:szCs w:val="16"/>
              </w:rPr>
            </w:pPr>
            <w:r w:rsidRPr="00201E3B">
              <w:rPr>
                <w:sz w:val="16"/>
                <w:szCs w:val="16"/>
              </w:rPr>
              <w:t>R5-213257</w:t>
            </w:r>
          </w:p>
        </w:tc>
        <w:tc>
          <w:tcPr>
            <w:tcW w:w="567" w:type="dxa"/>
            <w:shd w:val="solid" w:color="FFFFFF" w:fill="auto"/>
          </w:tcPr>
          <w:p w14:paraId="01FB2F51" w14:textId="77777777" w:rsidR="000C70BA" w:rsidRPr="00201E3B" w:rsidRDefault="000C70BA" w:rsidP="002E3FCC">
            <w:pPr>
              <w:pStyle w:val="TAL"/>
              <w:rPr>
                <w:sz w:val="16"/>
                <w:szCs w:val="16"/>
              </w:rPr>
            </w:pPr>
            <w:r w:rsidRPr="00201E3B">
              <w:rPr>
                <w:sz w:val="16"/>
                <w:szCs w:val="16"/>
              </w:rPr>
              <w:t>0017</w:t>
            </w:r>
          </w:p>
        </w:tc>
        <w:tc>
          <w:tcPr>
            <w:tcW w:w="283" w:type="dxa"/>
            <w:shd w:val="solid" w:color="FFFFFF" w:fill="auto"/>
          </w:tcPr>
          <w:p w14:paraId="1C52EEE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4A4ABE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648BED" w14:textId="77777777" w:rsidR="000C70BA" w:rsidRPr="00201E3B" w:rsidRDefault="000C70BA" w:rsidP="002E3FCC">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795FC60B" w14:textId="77777777" w:rsidTr="002E3FCC">
        <w:tc>
          <w:tcPr>
            <w:tcW w:w="800" w:type="dxa"/>
            <w:shd w:val="solid" w:color="FFFFFF" w:fill="auto"/>
          </w:tcPr>
          <w:p w14:paraId="032DD4D8"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104B207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D28247C" w14:textId="77777777" w:rsidR="000C70BA" w:rsidRPr="00201E3B" w:rsidRDefault="000C70BA" w:rsidP="002E3FCC">
            <w:pPr>
              <w:pStyle w:val="TAC"/>
              <w:jc w:val="left"/>
              <w:rPr>
                <w:sz w:val="16"/>
                <w:szCs w:val="16"/>
              </w:rPr>
            </w:pPr>
            <w:r w:rsidRPr="00201E3B">
              <w:rPr>
                <w:sz w:val="16"/>
                <w:szCs w:val="16"/>
              </w:rPr>
              <w:t>R5-215593</w:t>
            </w:r>
          </w:p>
        </w:tc>
        <w:tc>
          <w:tcPr>
            <w:tcW w:w="567" w:type="dxa"/>
            <w:shd w:val="solid" w:color="FFFFFF" w:fill="auto"/>
          </w:tcPr>
          <w:p w14:paraId="780C7193" w14:textId="77777777" w:rsidR="000C70BA" w:rsidRPr="00201E3B" w:rsidRDefault="000C70BA" w:rsidP="002E3FCC">
            <w:pPr>
              <w:pStyle w:val="TAL"/>
              <w:rPr>
                <w:sz w:val="16"/>
                <w:szCs w:val="16"/>
              </w:rPr>
            </w:pPr>
            <w:r w:rsidRPr="00201E3B">
              <w:rPr>
                <w:sz w:val="16"/>
                <w:szCs w:val="16"/>
              </w:rPr>
              <w:t>0024</w:t>
            </w:r>
          </w:p>
        </w:tc>
        <w:tc>
          <w:tcPr>
            <w:tcW w:w="283" w:type="dxa"/>
            <w:shd w:val="solid" w:color="FFFFFF" w:fill="auto"/>
          </w:tcPr>
          <w:p w14:paraId="106E0E0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91C5B6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FECA310" w14:textId="77777777" w:rsidR="000C70BA" w:rsidRPr="00201E3B" w:rsidRDefault="000C70BA" w:rsidP="002E3FCC">
            <w:pPr>
              <w:pStyle w:val="TAL"/>
              <w:rPr>
                <w:sz w:val="16"/>
                <w:szCs w:val="16"/>
              </w:rPr>
            </w:pPr>
            <w:r w:rsidRPr="00201E3B">
              <w:rPr>
                <w:sz w:val="16"/>
                <w:szCs w:val="16"/>
              </w:rPr>
              <w:t>Correction to MCVideo Test Case 6.2.3</w:t>
            </w:r>
          </w:p>
        </w:tc>
        <w:tc>
          <w:tcPr>
            <w:tcW w:w="708" w:type="dxa"/>
            <w:shd w:val="solid" w:color="FFFFFF" w:fill="auto"/>
          </w:tcPr>
          <w:p w14:paraId="343892AD"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415267A" w14:textId="77777777" w:rsidTr="002E3FCC">
        <w:tc>
          <w:tcPr>
            <w:tcW w:w="800" w:type="dxa"/>
            <w:shd w:val="solid" w:color="FFFFFF" w:fill="auto"/>
          </w:tcPr>
          <w:p w14:paraId="6A3D93F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7629A9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CD1523E" w14:textId="77777777" w:rsidR="000C70BA" w:rsidRPr="00201E3B" w:rsidRDefault="000C70BA" w:rsidP="002E3FCC">
            <w:pPr>
              <w:pStyle w:val="TAC"/>
              <w:jc w:val="left"/>
              <w:rPr>
                <w:sz w:val="16"/>
                <w:szCs w:val="16"/>
              </w:rPr>
            </w:pPr>
            <w:r w:rsidRPr="00201E3B">
              <w:rPr>
                <w:sz w:val="16"/>
                <w:szCs w:val="16"/>
              </w:rPr>
              <w:t>R5-215594</w:t>
            </w:r>
          </w:p>
        </w:tc>
        <w:tc>
          <w:tcPr>
            <w:tcW w:w="567" w:type="dxa"/>
            <w:shd w:val="solid" w:color="FFFFFF" w:fill="auto"/>
          </w:tcPr>
          <w:p w14:paraId="054D07FE" w14:textId="77777777" w:rsidR="000C70BA" w:rsidRPr="00201E3B" w:rsidRDefault="000C70BA" w:rsidP="002E3FCC">
            <w:pPr>
              <w:pStyle w:val="TAL"/>
              <w:rPr>
                <w:sz w:val="16"/>
                <w:szCs w:val="16"/>
              </w:rPr>
            </w:pPr>
            <w:r w:rsidRPr="00201E3B">
              <w:rPr>
                <w:sz w:val="16"/>
                <w:szCs w:val="16"/>
              </w:rPr>
              <w:t>0025</w:t>
            </w:r>
          </w:p>
        </w:tc>
        <w:tc>
          <w:tcPr>
            <w:tcW w:w="283" w:type="dxa"/>
            <w:shd w:val="solid" w:color="FFFFFF" w:fill="auto"/>
          </w:tcPr>
          <w:p w14:paraId="77384B4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ADB35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3C71AA8" w14:textId="77777777" w:rsidR="000C70BA" w:rsidRPr="00201E3B" w:rsidRDefault="000C70BA" w:rsidP="002E3FCC">
            <w:pPr>
              <w:pStyle w:val="TAL"/>
              <w:rPr>
                <w:sz w:val="16"/>
                <w:szCs w:val="16"/>
              </w:rPr>
            </w:pPr>
            <w:r w:rsidRPr="00201E3B">
              <w:rPr>
                <w:sz w:val="16"/>
                <w:szCs w:val="16"/>
              </w:rPr>
              <w:t>Correction to MCVideo Test Case 6.2.4</w:t>
            </w:r>
          </w:p>
        </w:tc>
        <w:tc>
          <w:tcPr>
            <w:tcW w:w="708" w:type="dxa"/>
            <w:shd w:val="solid" w:color="FFFFFF" w:fill="auto"/>
          </w:tcPr>
          <w:p w14:paraId="78565C05"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1E6575AF" w14:textId="77777777" w:rsidTr="002E3FCC">
        <w:tc>
          <w:tcPr>
            <w:tcW w:w="800" w:type="dxa"/>
            <w:shd w:val="solid" w:color="FFFFFF" w:fill="auto"/>
          </w:tcPr>
          <w:p w14:paraId="5A71D72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C5711C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3513A96" w14:textId="77777777" w:rsidR="000C70BA" w:rsidRPr="00201E3B" w:rsidRDefault="000C70BA" w:rsidP="002E3FCC">
            <w:pPr>
              <w:pStyle w:val="TAC"/>
              <w:jc w:val="left"/>
              <w:rPr>
                <w:sz w:val="16"/>
                <w:szCs w:val="16"/>
              </w:rPr>
            </w:pPr>
            <w:r w:rsidRPr="00201E3B">
              <w:rPr>
                <w:sz w:val="16"/>
                <w:szCs w:val="16"/>
              </w:rPr>
              <w:t>R5-215595</w:t>
            </w:r>
          </w:p>
        </w:tc>
        <w:tc>
          <w:tcPr>
            <w:tcW w:w="567" w:type="dxa"/>
            <w:shd w:val="solid" w:color="FFFFFF" w:fill="auto"/>
          </w:tcPr>
          <w:p w14:paraId="2E4150AE" w14:textId="77777777" w:rsidR="000C70BA" w:rsidRPr="00201E3B" w:rsidRDefault="000C70BA" w:rsidP="002E3FCC">
            <w:pPr>
              <w:pStyle w:val="TAL"/>
              <w:rPr>
                <w:sz w:val="16"/>
                <w:szCs w:val="16"/>
              </w:rPr>
            </w:pPr>
            <w:r w:rsidRPr="00201E3B">
              <w:rPr>
                <w:sz w:val="16"/>
                <w:szCs w:val="16"/>
              </w:rPr>
              <w:t>0026</w:t>
            </w:r>
          </w:p>
        </w:tc>
        <w:tc>
          <w:tcPr>
            <w:tcW w:w="283" w:type="dxa"/>
            <w:shd w:val="solid" w:color="FFFFFF" w:fill="auto"/>
          </w:tcPr>
          <w:p w14:paraId="1AC0E1EE"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4A81C3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04F18A8" w14:textId="77777777" w:rsidR="000C70BA" w:rsidRPr="00201E3B" w:rsidRDefault="000C70BA" w:rsidP="002E3FCC">
            <w:pPr>
              <w:pStyle w:val="TAL"/>
              <w:rPr>
                <w:sz w:val="16"/>
                <w:szCs w:val="16"/>
              </w:rPr>
            </w:pPr>
            <w:r w:rsidRPr="00201E3B">
              <w:rPr>
                <w:sz w:val="16"/>
                <w:szCs w:val="16"/>
              </w:rPr>
              <w:t>Correction to MCVideo Test Case 6.2.5</w:t>
            </w:r>
          </w:p>
        </w:tc>
        <w:tc>
          <w:tcPr>
            <w:tcW w:w="708" w:type="dxa"/>
            <w:shd w:val="solid" w:color="FFFFFF" w:fill="auto"/>
          </w:tcPr>
          <w:p w14:paraId="2571EB8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4A264FBC" w14:textId="77777777" w:rsidTr="002E3FCC">
        <w:tc>
          <w:tcPr>
            <w:tcW w:w="800" w:type="dxa"/>
            <w:shd w:val="solid" w:color="FFFFFF" w:fill="auto"/>
          </w:tcPr>
          <w:p w14:paraId="356073AC"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04250B2"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B1E93E2" w14:textId="77777777" w:rsidR="000C70BA" w:rsidRPr="00201E3B" w:rsidRDefault="000C70BA" w:rsidP="002E3FCC">
            <w:pPr>
              <w:pStyle w:val="TAC"/>
              <w:jc w:val="left"/>
              <w:rPr>
                <w:sz w:val="16"/>
                <w:szCs w:val="16"/>
              </w:rPr>
            </w:pPr>
            <w:r w:rsidRPr="00201E3B">
              <w:rPr>
                <w:sz w:val="16"/>
                <w:szCs w:val="16"/>
              </w:rPr>
              <w:t>R5-215596</w:t>
            </w:r>
          </w:p>
        </w:tc>
        <w:tc>
          <w:tcPr>
            <w:tcW w:w="567" w:type="dxa"/>
            <w:shd w:val="solid" w:color="FFFFFF" w:fill="auto"/>
          </w:tcPr>
          <w:p w14:paraId="7F1C090F" w14:textId="77777777" w:rsidR="000C70BA" w:rsidRPr="00201E3B" w:rsidRDefault="000C70BA" w:rsidP="002E3FCC">
            <w:pPr>
              <w:pStyle w:val="TAL"/>
              <w:rPr>
                <w:sz w:val="16"/>
                <w:szCs w:val="16"/>
              </w:rPr>
            </w:pPr>
            <w:r w:rsidRPr="00201E3B">
              <w:rPr>
                <w:sz w:val="16"/>
                <w:szCs w:val="16"/>
              </w:rPr>
              <w:t>0027</w:t>
            </w:r>
          </w:p>
        </w:tc>
        <w:tc>
          <w:tcPr>
            <w:tcW w:w="283" w:type="dxa"/>
            <w:shd w:val="solid" w:color="FFFFFF" w:fill="auto"/>
          </w:tcPr>
          <w:p w14:paraId="71947AF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83EFD2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38362EA"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7276945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1ABB2F" w14:textId="77777777" w:rsidTr="002E3FCC">
        <w:tc>
          <w:tcPr>
            <w:tcW w:w="800" w:type="dxa"/>
            <w:shd w:val="solid" w:color="FFFFFF" w:fill="auto"/>
          </w:tcPr>
          <w:p w14:paraId="3ACDAFB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FDA15AE"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C7EA221" w14:textId="77777777" w:rsidR="000C70BA" w:rsidRPr="00201E3B" w:rsidRDefault="000C70BA" w:rsidP="002E3FCC">
            <w:pPr>
              <w:pStyle w:val="TAC"/>
              <w:jc w:val="left"/>
              <w:rPr>
                <w:sz w:val="16"/>
                <w:szCs w:val="16"/>
              </w:rPr>
            </w:pPr>
            <w:r w:rsidRPr="00201E3B">
              <w:rPr>
                <w:sz w:val="16"/>
                <w:szCs w:val="16"/>
              </w:rPr>
              <w:t>R5-215599</w:t>
            </w:r>
          </w:p>
        </w:tc>
        <w:tc>
          <w:tcPr>
            <w:tcW w:w="567" w:type="dxa"/>
            <w:shd w:val="solid" w:color="FFFFFF" w:fill="auto"/>
          </w:tcPr>
          <w:p w14:paraId="511EB7CF" w14:textId="77777777" w:rsidR="000C70BA" w:rsidRPr="00201E3B" w:rsidRDefault="000C70BA" w:rsidP="002E3FCC">
            <w:pPr>
              <w:pStyle w:val="TAL"/>
              <w:rPr>
                <w:sz w:val="16"/>
                <w:szCs w:val="16"/>
              </w:rPr>
            </w:pPr>
            <w:r w:rsidRPr="00201E3B">
              <w:rPr>
                <w:sz w:val="16"/>
                <w:szCs w:val="16"/>
              </w:rPr>
              <w:t>0030</w:t>
            </w:r>
          </w:p>
        </w:tc>
        <w:tc>
          <w:tcPr>
            <w:tcW w:w="283" w:type="dxa"/>
            <w:shd w:val="solid" w:color="FFFFFF" w:fill="auto"/>
          </w:tcPr>
          <w:p w14:paraId="227E68B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8469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0E1B34D" w14:textId="77777777" w:rsidR="000C70BA" w:rsidRPr="00201E3B" w:rsidRDefault="000C70BA" w:rsidP="002E3FCC">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03D7972" w14:textId="77777777" w:rsidTr="002E3FCC">
        <w:tc>
          <w:tcPr>
            <w:tcW w:w="800" w:type="dxa"/>
            <w:shd w:val="solid" w:color="FFFFFF" w:fill="auto"/>
          </w:tcPr>
          <w:p w14:paraId="418BED8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0249D74"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07B92836" w14:textId="77777777" w:rsidR="000C70BA" w:rsidRPr="00201E3B" w:rsidRDefault="000C70BA" w:rsidP="002E3FCC">
            <w:pPr>
              <w:pStyle w:val="TAC"/>
              <w:jc w:val="left"/>
              <w:rPr>
                <w:sz w:val="16"/>
                <w:szCs w:val="16"/>
              </w:rPr>
            </w:pPr>
            <w:r w:rsidRPr="00201E3B">
              <w:rPr>
                <w:sz w:val="16"/>
                <w:szCs w:val="16"/>
              </w:rPr>
              <w:t>R5-216344</w:t>
            </w:r>
          </w:p>
        </w:tc>
        <w:tc>
          <w:tcPr>
            <w:tcW w:w="567" w:type="dxa"/>
            <w:shd w:val="solid" w:color="FFFFFF" w:fill="auto"/>
          </w:tcPr>
          <w:p w14:paraId="65485484" w14:textId="77777777" w:rsidR="000C70BA" w:rsidRPr="00201E3B" w:rsidRDefault="000C70BA" w:rsidP="002E3FCC">
            <w:pPr>
              <w:pStyle w:val="TAL"/>
              <w:rPr>
                <w:sz w:val="16"/>
                <w:szCs w:val="16"/>
              </w:rPr>
            </w:pPr>
            <w:r w:rsidRPr="00201E3B">
              <w:rPr>
                <w:sz w:val="16"/>
                <w:szCs w:val="16"/>
              </w:rPr>
              <w:t>0018</w:t>
            </w:r>
          </w:p>
        </w:tc>
        <w:tc>
          <w:tcPr>
            <w:tcW w:w="283" w:type="dxa"/>
            <w:shd w:val="solid" w:color="FFFFFF" w:fill="auto"/>
          </w:tcPr>
          <w:p w14:paraId="22DF2EEF"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67185EA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F38EEC" w14:textId="77777777" w:rsidR="000C70BA" w:rsidRPr="00201E3B" w:rsidRDefault="000C70BA" w:rsidP="002E3FCC">
            <w:pPr>
              <w:pStyle w:val="TAL"/>
              <w:rPr>
                <w:sz w:val="16"/>
                <w:szCs w:val="16"/>
              </w:rPr>
            </w:pPr>
            <w:r w:rsidRPr="00201E3B">
              <w:rPr>
                <w:sz w:val="16"/>
                <w:szCs w:val="16"/>
              </w:rPr>
              <w:t>Correction to MCVideo Test Case 6.1.2.1</w:t>
            </w:r>
          </w:p>
        </w:tc>
        <w:tc>
          <w:tcPr>
            <w:tcW w:w="708" w:type="dxa"/>
            <w:shd w:val="solid" w:color="FFFFFF" w:fill="auto"/>
          </w:tcPr>
          <w:p w14:paraId="16BEC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D8CE3E4" w14:textId="77777777" w:rsidTr="002E3FCC">
        <w:tc>
          <w:tcPr>
            <w:tcW w:w="800" w:type="dxa"/>
            <w:shd w:val="solid" w:color="FFFFFF" w:fill="auto"/>
          </w:tcPr>
          <w:p w14:paraId="4168E886"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0AD3BE9"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40E054AD" w14:textId="77777777" w:rsidR="000C70BA" w:rsidRPr="00201E3B" w:rsidRDefault="000C70BA" w:rsidP="002E3FCC">
            <w:pPr>
              <w:pStyle w:val="TAC"/>
              <w:jc w:val="left"/>
              <w:rPr>
                <w:sz w:val="16"/>
                <w:szCs w:val="16"/>
              </w:rPr>
            </w:pPr>
            <w:r w:rsidRPr="00201E3B">
              <w:rPr>
                <w:sz w:val="16"/>
                <w:szCs w:val="16"/>
              </w:rPr>
              <w:t>R5-216345</w:t>
            </w:r>
          </w:p>
        </w:tc>
        <w:tc>
          <w:tcPr>
            <w:tcW w:w="567" w:type="dxa"/>
            <w:shd w:val="solid" w:color="FFFFFF" w:fill="auto"/>
          </w:tcPr>
          <w:p w14:paraId="791D5493" w14:textId="77777777" w:rsidR="000C70BA" w:rsidRPr="00201E3B" w:rsidRDefault="000C70BA" w:rsidP="002E3FCC">
            <w:pPr>
              <w:pStyle w:val="TAL"/>
              <w:rPr>
                <w:sz w:val="16"/>
                <w:szCs w:val="16"/>
              </w:rPr>
            </w:pPr>
            <w:r w:rsidRPr="00201E3B">
              <w:rPr>
                <w:sz w:val="16"/>
                <w:szCs w:val="16"/>
              </w:rPr>
              <w:t>0019</w:t>
            </w:r>
          </w:p>
        </w:tc>
        <w:tc>
          <w:tcPr>
            <w:tcW w:w="283" w:type="dxa"/>
            <w:shd w:val="solid" w:color="FFFFFF" w:fill="auto"/>
          </w:tcPr>
          <w:p w14:paraId="75428289"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96BAC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8884B9F" w14:textId="77777777" w:rsidR="000C70BA" w:rsidRPr="00201E3B" w:rsidRDefault="000C70BA" w:rsidP="002E3FCC">
            <w:pPr>
              <w:pStyle w:val="TAL"/>
              <w:rPr>
                <w:sz w:val="16"/>
                <w:szCs w:val="16"/>
              </w:rPr>
            </w:pPr>
            <w:r w:rsidRPr="00201E3B">
              <w:rPr>
                <w:sz w:val="16"/>
                <w:szCs w:val="16"/>
              </w:rPr>
              <w:t>Correction to MCVideo Test Case 6.1.2.2</w:t>
            </w:r>
          </w:p>
        </w:tc>
        <w:tc>
          <w:tcPr>
            <w:tcW w:w="708" w:type="dxa"/>
            <w:shd w:val="solid" w:color="FFFFFF" w:fill="auto"/>
          </w:tcPr>
          <w:p w14:paraId="3FC9D8BF"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F546160" w14:textId="77777777" w:rsidTr="002E3FCC">
        <w:tc>
          <w:tcPr>
            <w:tcW w:w="800" w:type="dxa"/>
            <w:shd w:val="solid" w:color="FFFFFF" w:fill="auto"/>
          </w:tcPr>
          <w:p w14:paraId="610F66C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6E624E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6217DA3" w14:textId="77777777" w:rsidR="000C70BA" w:rsidRPr="00201E3B" w:rsidRDefault="000C70BA" w:rsidP="002E3FCC">
            <w:pPr>
              <w:pStyle w:val="TAC"/>
              <w:jc w:val="left"/>
              <w:rPr>
                <w:sz w:val="16"/>
                <w:szCs w:val="16"/>
              </w:rPr>
            </w:pPr>
            <w:r w:rsidRPr="00201E3B">
              <w:rPr>
                <w:sz w:val="16"/>
                <w:szCs w:val="16"/>
              </w:rPr>
              <w:t>R5-216346</w:t>
            </w:r>
          </w:p>
        </w:tc>
        <w:tc>
          <w:tcPr>
            <w:tcW w:w="567" w:type="dxa"/>
            <w:shd w:val="solid" w:color="FFFFFF" w:fill="auto"/>
          </w:tcPr>
          <w:p w14:paraId="2DDDD55F" w14:textId="77777777" w:rsidR="000C70BA" w:rsidRPr="00201E3B" w:rsidRDefault="000C70BA" w:rsidP="002E3FCC">
            <w:pPr>
              <w:pStyle w:val="TAL"/>
              <w:rPr>
                <w:sz w:val="16"/>
                <w:szCs w:val="16"/>
              </w:rPr>
            </w:pPr>
            <w:r w:rsidRPr="00201E3B">
              <w:rPr>
                <w:sz w:val="16"/>
                <w:szCs w:val="16"/>
              </w:rPr>
              <w:t>0020</w:t>
            </w:r>
          </w:p>
        </w:tc>
        <w:tc>
          <w:tcPr>
            <w:tcW w:w="283" w:type="dxa"/>
            <w:shd w:val="solid" w:color="FFFFFF" w:fill="auto"/>
          </w:tcPr>
          <w:p w14:paraId="324F5A5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94A1B6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B0AA0DB" w14:textId="77777777" w:rsidR="000C70BA" w:rsidRPr="00201E3B" w:rsidRDefault="000C70BA" w:rsidP="002E3FCC">
            <w:pPr>
              <w:pStyle w:val="TAL"/>
              <w:rPr>
                <w:sz w:val="16"/>
                <w:szCs w:val="16"/>
              </w:rPr>
            </w:pPr>
            <w:r w:rsidRPr="00201E3B">
              <w:rPr>
                <w:sz w:val="16"/>
                <w:szCs w:val="16"/>
              </w:rPr>
              <w:t>Correction to MCVideo Test Case 6.1.2.3</w:t>
            </w:r>
          </w:p>
        </w:tc>
        <w:tc>
          <w:tcPr>
            <w:tcW w:w="708" w:type="dxa"/>
            <w:shd w:val="solid" w:color="FFFFFF" w:fill="auto"/>
          </w:tcPr>
          <w:p w14:paraId="01C9A1E4"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84FEC26" w14:textId="77777777" w:rsidTr="002E3FCC">
        <w:tc>
          <w:tcPr>
            <w:tcW w:w="800" w:type="dxa"/>
            <w:shd w:val="solid" w:color="FFFFFF" w:fill="auto"/>
          </w:tcPr>
          <w:p w14:paraId="5328668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FF26B4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209CCD9" w14:textId="77777777" w:rsidR="000C70BA" w:rsidRPr="00201E3B" w:rsidRDefault="000C70BA" w:rsidP="002E3FCC">
            <w:pPr>
              <w:pStyle w:val="TAC"/>
              <w:jc w:val="left"/>
              <w:rPr>
                <w:sz w:val="16"/>
                <w:szCs w:val="16"/>
              </w:rPr>
            </w:pPr>
            <w:r w:rsidRPr="00201E3B">
              <w:rPr>
                <w:sz w:val="16"/>
                <w:szCs w:val="16"/>
              </w:rPr>
              <w:t>R5-216347</w:t>
            </w:r>
          </w:p>
        </w:tc>
        <w:tc>
          <w:tcPr>
            <w:tcW w:w="567" w:type="dxa"/>
            <w:shd w:val="solid" w:color="FFFFFF" w:fill="auto"/>
          </w:tcPr>
          <w:p w14:paraId="6D045CB3" w14:textId="77777777" w:rsidR="000C70BA" w:rsidRPr="00201E3B" w:rsidRDefault="000C70BA" w:rsidP="002E3FCC">
            <w:pPr>
              <w:pStyle w:val="TAL"/>
              <w:rPr>
                <w:sz w:val="16"/>
                <w:szCs w:val="16"/>
              </w:rPr>
            </w:pPr>
            <w:r w:rsidRPr="00201E3B">
              <w:rPr>
                <w:sz w:val="16"/>
                <w:szCs w:val="16"/>
              </w:rPr>
              <w:t>0021</w:t>
            </w:r>
          </w:p>
        </w:tc>
        <w:tc>
          <w:tcPr>
            <w:tcW w:w="283" w:type="dxa"/>
            <w:shd w:val="solid" w:color="FFFFFF" w:fill="auto"/>
          </w:tcPr>
          <w:p w14:paraId="5B651DE3"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513865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BA66F97" w14:textId="77777777" w:rsidR="000C70BA" w:rsidRPr="00201E3B" w:rsidRDefault="000C70BA" w:rsidP="002E3FCC">
            <w:pPr>
              <w:pStyle w:val="TAL"/>
              <w:rPr>
                <w:sz w:val="16"/>
                <w:szCs w:val="16"/>
              </w:rPr>
            </w:pPr>
            <w:r w:rsidRPr="00201E3B">
              <w:rPr>
                <w:sz w:val="16"/>
                <w:szCs w:val="16"/>
              </w:rPr>
              <w:t>Correction to MCVideo Test Case 6.1.2.4</w:t>
            </w:r>
          </w:p>
        </w:tc>
        <w:tc>
          <w:tcPr>
            <w:tcW w:w="708" w:type="dxa"/>
            <w:shd w:val="solid" w:color="FFFFFF" w:fill="auto"/>
          </w:tcPr>
          <w:p w14:paraId="3B13F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15F850E" w14:textId="77777777" w:rsidTr="002E3FCC">
        <w:tc>
          <w:tcPr>
            <w:tcW w:w="800" w:type="dxa"/>
            <w:shd w:val="solid" w:color="FFFFFF" w:fill="auto"/>
          </w:tcPr>
          <w:p w14:paraId="7D2313DD"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5BE0FFA"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777CC0E" w14:textId="77777777" w:rsidR="000C70BA" w:rsidRPr="00201E3B" w:rsidRDefault="000C70BA" w:rsidP="002E3FCC">
            <w:pPr>
              <w:pStyle w:val="TAC"/>
              <w:jc w:val="left"/>
              <w:rPr>
                <w:sz w:val="16"/>
                <w:szCs w:val="16"/>
              </w:rPr>
            </w:pPr>
            <w:r w:rsidRPr="00201E3B">
              <w:rPr>
                <w:sz w:val="16"/>
                <w:szCs w:val="16"/>
              </w:rPr>
              <w:t>R5-216348</w:t>
            </w:r>
          </w:p>
        </w:tc>
        <w:tc>
          <w:tcPr>
            <w:tcW w:w="567" w:type="dxa"/>
            <w:shd w:val="solid" w:color="FFFFFF" w:fill="auto"/>
          </w:tcPr>
          <w:p w14:paraId="39DBED95" w14:textId="77777777" w:rsidR="000C70BA" w:rsidRPr="00201E3B" w:rsidRDefault="000C70BA" w:rsidP="002E3FCC">
            <w:pPr>
              <w:pStyle w:val="TAL"/>
              <w:rPr>
                <w:sz w:val="16"/>
                <w:szCs w:val="16"/>
              </w:rPr>
            </w:pPr>
            <w:r w:rsidRPr="00201E3B">
              <w:rPr>
                <w:sz w:val="16"/>
                <w:szCs w:val="16"/>
              </w:rPr>
              <w:t>0022</w:t>
            </w:r>
          </w:p>
        </w:tc>
        <w:tc>
          <w:tcPr>
            <w:tcW w:w="283" w:type="dxa"/>
            <w:shd w:val="solid" w:color="FFFFFF" w:fill="auto"/>
          </w:tcPr>
          <w:p w14:paraId="45364552"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4E0E2C9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D24400" w14:textId="77777777" w:rsidR="000C70BA" w:rsidRPr="00201E3B" w:rsidRDefault="000C70BA" w:rsidP="002E3FCC">
            <w:pPr>
              <w:pStyle w:val="TAL"/>
              <w:rPr>
                <w:sz w:val="16"/>
                <w:szCs w:val="16"/>
              </w:rPr>
            </w:pPr>
            <w:r w:rsidRPr="00201E3B">
              <w:rPr>
                <w:sz w:val="16"/>
                <w:szCs w:val="16"/>
              </w:rPr>
              <w:t>Correction to MCVideo Test Case 6.2.1</w:t>
            </w:r>
          </w:p>
        </w:tc>
        <w:tc>
          <w:tcPr>
            <w:tcW w:w="708" w:type="dxa"/>
            <w:shd w:val="solid" w:color="FFFFFF" w:fill="auto"/>
          </w:tcPr>
          <w:p w14:paraId="6D8779F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77C4FF30" w14:textId="77777777" w:rsidTr="002E3FCC">
        <w:tc>
          <w:tcPr>
            <w:tcW w:w="800" w:type="dxa"/>
            <w:shd w:val="solid" w:color="FFFFFF" w:fill="auto"/>
          </w:tcPr>
          <w:p w14:paraId="488008BB"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2DBD2EF"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63820CB" w14:textId="77777777" w:rsidR="000C70BA" w:rsidRPr="00201E3B" w:rsidRDefault="000C70BA" w:rsidP="002E3FCC">
            <w:pPr>
              <w:pStyle w:val="TAC"/>
              <w:jc w:val="left"/>
              <w:rPr>
                <w:sz w:val="16"/>
                <w:szCs w:val="16"/>
              </w:rPr>
            </w:pPr>
            <w:r w:rsidRPr="00201E3B">
              <w:rPr>
                <w:sz w:val="16"/>
                <w:szCs w:val="16"/>
              </w:rPr>
              <w:t>R5-216349</w:t>
            </w:r>
          </w:p>
        </w:tc>
        <w:tc>
          <w:tcPr>
            <w:tcW w:w="567" w:type="dxa"/>
            <w:shd w:val="solid" w:color="FFFFFF" w:fill="auto"/>
          </w:tcPr>
          <w:p w14:paraId="624F0341" w14:textId="77777777" w:rsidR="000C70BA" w:rsidRPr="00201E3B" w:rsidRDefault="000C70BA" w:rsidP="002E3FCC">
            <w:pPr>
              <w:pStyle w:val="TAL"/>
              <w:rPr>
                <w:sz w:val="16"/>
                <w:szCs w:val="16"/>
              </w:rPr>
            </w:pPr>
            <w:r w:rsidRPr="00201E3B">
              <w:rPr>
                <w:sz w:val="16"/>
                <w:szCs w:val="16"/>
              </w:rPr>
              <w:t>0023</w:t>
            </w:r>
          </w:p>
        </w:tc>
        <w:tc>
          <w:tcPr>
            <w:tcW w:w="283" w:type="dxa"/>
            <w:shd w:val="solid" w:color="FFFFFF" w:fill="auto"/>
          </w:tcPr>
          <w:p w14:paraId="0C3CCA08"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1F3A39"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00961B8" w14:textId="77777777" w:rsidR="000C70BA" w:rsidRPr="00201E3B" w:rsidRDefault="000C70BA" w:rsidP="002E3FCC">
            <w:pPr>
              <w:pStyle w:val="TAL"/>
              <w:rPr>
                <w:sz w:val="16"/>
                <w:szCs w:val="16"/>
              </w:rPr>
            </w:pPr>
            <w:r w:rsidRPr="00201E3B">
              <w:rPr>
                <w:sz w:val="16"/>
                <w:szCs w:val="16"/>
              </w:rPr>
              <w:t>Correction to MCVideo Test Case 6.2.2</w:t>
            </w:r>
          </w:p>
        </w:tc>
        <w:tc>
          <w:tcPr>
            <w:tcW w:w="708" w:type="dxa"/>
            <w:shd w:val="solid" w:color="FFFFFF" w:fill="auto"/>
          </w:tcPr>
          <w:p w14:paraId="72F68E7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BABC7FF" w14:textId="77777777" w:rsidTr="002E3FCC">
        <w:tc>
          <w:tcPr>
            <w:tcW w:w="800" w:type="dxa"/>
            <w:shd w:val="solid" w:color="FFFFFF" w:fill="auto"/>
          </w:tcPr>
          <w:p w14:paraId="5B7ED40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B996A5C"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37922663" w14:textId="77777777" w:rsidR="000C70BA" w:rsidRPr="00201E3B" w:rsidRDefault="000C70BA" w:rsidP="002E3FCC">
            <w:pPr>
              <w:pStyle w:val="TAC"/>
              <w:jc w:val="left"/>
              <w:rPr>
                <w:sz w:val="16"/>
                <w:szCs w:val="16"/>
              </w:rPr>
            </w:pPr>
            <w:r w:rsidRPr="00201E3B">
              <w:rPr>
                <w:sz w:val="16"/>
                <w:szCs w:val="16"/>
              </w:rPr>
              <w:t>R5-216350</w:t>
            </w:r>
          </w:p>
        </w:tc>
        <w:tc>
          <w:tcPr>
            <w:tcW w:w="567" w:type="dxa"/>
            <w:shd w:val="solid" w:color="FFFFFF" w:fill="auto"/>
          </w:tcPr>
          <w:p w14:paraId="7CD76B12" w14:textId="77777777" w:rsidR="000C70BA" w:rsidRPr="00201E3B" w:rsidRDefault="000C70BA" w:rsidP="002E3FCC">
            <w:pPr>
              <w:pStyle w:val="TAL"/>
              <w:rPr>
                <w:sz w:val="16"/>
                <w:szCs w:val="16"/>
              </w:rPr>
            </w:pPr>
            <w:r w:rsidRPr="00201E3B">
              <w:rPr>
                <w:sz w:val="16"/>
                <w:szCs w:val="16"/>
              </w:rPr>
              <w:t>0028</w:t>
            </w:r>
          </w:p>
        </w:tc>
        <w:tc>
          <w:tcPr>
            <w:tcW w:w="283" w:type="dxa"/>
            <w:shd w:val="solid" w:color="FFFFFF" w:fill="auto"/>
          </w:tcPr>
          <w:p w14:paraId="6F3379D6"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4D600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0EF4E02" w14:textId="77777777" w:rsidR="000C70BA" w:rsidRPr="00201E3B" w:rsidRDefault="000C70BA" w:rsidP="002E3FCC">
            <w:pPr>
              <w:pStyle w:val="TAL"/>
              <w:rPr>
                <w:sz w:val="16"/>
                <w:szCs w:val="16"/>
              </w:rPr>
            </w:pPr>
            <w:r w:rsidRPr="00201E3B">
              <w:rPr>
                <w:sz w:val="16"/>
                <w:szCs w:val="16"/>
              </w:rPr>
              <w:t>Correction to MCVideo Test Case 6.2.7</w:t>
            </w:r>
          </w:p>
        </w:tc>
        <w:tc>
          <w:tcPr>
            <w:tcW w:w="708" w:type="dxa"/>
            <w:shd w:val="solid" w:color="FFFFFF" w:fill="auto"/>
          </w:tcPr>
          <w:p w14:paraId="37907380"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97CAEF" w14:textId="77777777" w:rsidTr="002E3FCC">
        <w:tc>
          <w:tcPr>
            <w:tcW w:w="800" w:type="dxa"/>
            <w:shd w:val="solid" w:color="FFFFFF" w:fill="auto"/>
          </w:tcPr>
          <w:p w14:paraId="48245AF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5C209E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0028C6D" w14:textId="77777777" w:rsidR="000C70BA" w:rsidRPr="00201E3B" w:rsidRDefault="000C70BA" w:rsidP="002E3FCC">
            <w:pPr>
              <w:pStyle w:val="TAC"/>
              <w:jc w:val="left"/>
              <w:rPr>
                <w:sz w:val="16"/>
                <w:szCs w:val="16"/>
              </w:rPr>
            </w:pPr>
            <w:r w:rsidRPr="00201E3B">
              <w:rPr>
                <w:sz w:val="16"/>
                <w:szCs w:val="16"/>
              </w:rPr>
              <w:t>R5-216351</w:t>
            </w:r>
          </w:p>
        </w:tc>
        <w:tc>
          <w:tcPr>
            <w:tcW w:w="567" w:type="dxa"/>
            <w:shd w:val="solid" w:color="FFFFFF" w:fill="auto"/>
          </w:tcPr>
          <w:p w14:paraId="2CD22391" w14:textId="77777777" w:rsidR="000C70BA" w:rsidRPr="00201E3B" w:rsidRDefault="000C70BA" w:rsidP="002E3FCC">
            <w:pPr>
              <w:pStyle w:val="TAL"/>
              <w:rPr>
                <w:sz w:val="16"/>
                <w:szCs w:val="16"/>
              </w:rPr>
            </w:pPr>
            <w:r w:rsidRPr="00201E3B">
              <w:rPr>
                <w:sz w:val="16"/>
                <w:szCs w:val="16"/>
              </w:rPr>
              <w:t>0029</w:t>
            </w:r>
          </w:p>
        </w:tc>
        <w:tc>
          <w:tcPr>
            <w:tcW w:w="283" w:type="dxa"/>
            <w:shd w:val="solid" w:color="FFFFFF" w:fill="auto"/>
          </w:tcPr>
          <w:p w14:paraId="14AB2FC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0655487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CA3FF9" w14:textId="77777777" w:rsidR="000C70BA" w:rsidRPr="00201E3B" w:rsidRDefault="000C70BA" w:rsidP="002E3FCC">
            <w:pPr>
              <w:pStyle w:val="TAL"/>
              <w:rPr>
                <w:sz w:val="16"/>
                <w:szCs w:val="16"/>
              </w:rPr>
            </w:pPr>
            <w:r w:rsidRPr="00201E3B">
              <w:rPr>
                <w:sz w:val="16"/>
                <w:szCs w:val="16"/>
              </w:rPr>
              <w:t>Correction to MCVideo Test Case 6.2.8</w:t>
            </w:r>
          </w:p>
        </w:tc>
        <w:tc>
          <w:tcPr>
            <w:tcW w:w="708" w:type="dxa"/>
            <w:shd w:val="solid" w:color="FFFFFF" w:fill="auto"/>
          </w:tcPr>
          <w:p w14:paraId="3A04EA2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201E3B" w:rsidRDefault="000C70BA" w:rsidP="002E3FCC">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201E3B" w:rsidRDefault="000C70BA" w:rsidP="002E3FCC">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201E3B" w:rsidRDefault="000C70BA" w:rsidP="002E3FCC">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201E3B" w:rsidRDefault="000C70BA" w:rsidP="002E3FCC">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201E3B" w:rsidRDefault="000C70BA" w:rsidP="002E3FCC">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201E3B" w:rsidRDefault="000C70BA" w:rsidP="002E3FCC">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201E3B" w:rsidRDefault="000C70BA" w:rsidP="002E3FCC">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201E3B" w:rsidRDefault="000C70BA" w:rsidP="002E3FCC">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201E3B" w:rsidRDefault="000C70BA" w:rsidP="002E3FCC">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201E3B" w:rsidRDefault="000C70BA" w:rsidP="002E3FCC">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201E3B" w:rsidRDefault="000C70BA" w:rsidP="002E3FCC">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201E3B" w:rsidRDefault="000C70BA" w:rsidP="002E3FCC">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201E3B" w:rsidRDefault="000C70BA" w:rsidP="002E3FCC">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201E3B" w:rsidRDefault="000C70BA" w:rsidP="002E3FCC">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201E3B" w:rsidRDefault="000C70BA" w:rsidP="002E3FCC">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201E3B" w:rsidRDefault="000C70BA" w:rsidP="002E3FCC">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201E3B" w:rsidRDefault="000C70BA" w:rsidP="002E3FCC">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201E3B" w:rsidRDefault="000C70BA" w:rsidP="002E3FCC">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201E3B" w:rsidRDefault="000C70BA" w:rsidP="002E3FCC">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201E3B" w:rsidRDefault="000C70BA" w:rsidP="002E3FCC">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201E3B" w:rsidRDefault="000C70BA" w:rsidP="002E3FCC">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201E3B" w:rsidRDefault="000C70BA" w:rsidP="002E3FCC">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201E3B" w:rsidRDefault="000C70BA" w:rsidP="002E3FCC">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201E3B" w:rsidRDefault="000C70BA" w:rsidP="002E3FCC">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201E3B" w:rsidRDefault="000C70BA" w:rsidP="002E3FCC">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201E3B" w:rsidRDefault="000C70BA" w:rsidP="002E3FCC">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201E3B" w:rsidRDefault="000C70BA" w:rsidP="002E3FCC">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201E3B" w:rsidRDefault="000C70BA" w:rsidP="002E3FCC">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201E3B" w:rsidRDefault="000C70BA" w:rsidP="002E3FCC">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201E3B" w:rsidRDefault="000C70BA" w:rsidP="002E3FCC">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201E3B" w:rsidRDefault="000C70BA" w:rsidP="002E3FCC">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201E3B" w:rsidRDefault="000C70BA" w:rsidP="002E3FCC">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201E3B" w:rsidRDefault="000C70BA" w:rsidP="002E3FCC">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201E3B" w:rsidRDefault="000C70BA" w:rsidP="002E3FCC">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201E3B" w:rsidRDefault="000C70BA" w:rsidP="002E3FCC">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201E3B" w:rsidRDefault="000C70BA" w:rsidP="002E3FCC">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201E3B" w:rsidRDefault="000C70BA" w:rsidP="002E3FCC">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201E3B" w:rsidRDefault="000C70BA" w:rsidP="002E3FCC">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201E3B" w:rsidRDefault="000C70BA" w:rsidP="002E3FCC">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201E3B" w:rsidRDefault="000C70BA" w:rsidP="002E3FCC">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201E3B" w:rsidRDefault="000C70BA" w:rsidP="002E3FCC">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201E3B" w:rsidRDefault="000C70BA" w:rsidP="002E3FCC">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201E3B" w:rsidRDefault="000C70BA" w:rsidP="002E3FCC">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201E3B" w:rsidRDefault="000C70BA" w:rsidP="002E3FCC">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201E3B" w:rsidRDefault="000C70BA" w:rsidP="002E3FCC">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201E3B" w:rsidRDefault="000C70BA" w:rsidP="002E3FCC">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201E3B" w:rsidRDefault="000C70BA" w:rsidP="002E3FCC">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201E3B" w:rsidRDefault="000C70BA" w:rsidP="002E3FCC">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201E3B" w:rsidRDefault="000C70BA" w:rsidP="002E3FCC">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201E3B" w:rsidRDefault="000C70BA" w:rsidP="002E3FCC">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201E3B" w:rsidRDefault="000C70BA" w:rsidP="002E3FCC">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201E3B" w:rsidRDefault="000C70BA" w:rsidP="002E3FCC">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201E3B" w:rsidRDefault="000C70BA" w:rsidP="002E3FCC">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201E3B" w:rsidRDefault="000C70BA" w:rsidP="002E3FCC">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201E3B" w:rsidRDefault="000C70BA" w:rsidP="002E3FCC">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201E3B" w:rsidRDefault="000C70BA" w:rsidP="002E3FCC">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201E3B" w:rsidRDefault="000C70BA" w:rsidP="002E3FCC">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201E3B" w:rsidRDefault="000C70BA" w:rsidP="002E3FCC">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201E3B" w:rsidRDefault="000C70BA" w:rsidP="002E3FCC">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201E3B" w:rsidRDefault="000C70BA" w:rsidP="002E3FCC">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201E3B" w:rsidRDefault="000C70BA" w:rsidP="002E3FCC">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201E3B" w:rsidRDefault="000C70BA" w:rsidP="002E3FCC">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201E3B" w:rsidRDefault="000C70BA" w:rsidP="002E3FCC">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201E3B" w:rsidRDefault="000C70BA" w:rsidP="002E3FCC">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201E3B" w:rsidRDefault="000C70BA" w:rsidP="002E3FCC">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201E3B" w:rsidRDefault="000C70BA" w:rsidP="002E3FCC">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201E3B" w:rsidRDefault="000C70BA" w:rsidP="002E3FCC">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201E3B" w:rsidRDefault="000C70BA" w:rsidP="002E3FCC">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201E3B" w:rsidRDefault="000C70BA" w:rsidP="002E3FCC">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201E3B" w:rsidRDefault="000C70BA" w:rsidP="002E3FCC">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201E3B" w:rsidRDefault="000C70BA" w:rsidP="002E3FCC">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201E3B" w:rsidRDefault="000C70BA" w:rsidP="002E3FCC">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201E3B" w:rsidRDefault="000C70BA" w:rsidP="002E3FCC">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201E3B" w:rsidRDefault="000C70BA" w:rsidP="002E3FCC">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201E3B" w:rsidRDefault="000C70BA" w:rsidP="002E3FCC">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201E3B" w:rsidRDefault="000C70BA" w:rsidP="002E3FCC">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201E3B" w:rsidRDefault="000C70BA" w:rsidP="002E3FCC">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201E3B" w:rsidRDefault="000C70BA" w:rsidP="002E3FCC">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201E3B" w:rsidRDefault="000C70BA" w:rsidP="002E3FCC">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201E3B" w:rsidRDefault="000C70BA" w:rsidP="002E3FCC">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201E3B" w:rsidRDefault="000C70BA" w:rsidP="002E3FCC">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201E3B" w:rsidRDefault="000C70BA" w:rsidP="002E3FCC">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201E3B" w:rsidRDefault="000C70BA" w:rsidP="002E3FCC">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201E3B" w:rsidRDefault="000C70BA" w:rsidP="002E3FCC">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201E3B" w:rsidRDefault="000C70BA" w:rsidP="002E3FCC">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201E3B" w:rsidRDefault="000C70BA" w:rsidP="002E3FCC">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201E3B" w:rsidRDefault="000C70BA" w:rsidP="002E3FCC">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201E3B" w:rsidRDefault="000C70BA" w:rsidP="002E3FCC">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201E3B" w:rsidRDefault="000C70BA" w:rsidP="002E3FCC">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201E3B" w:rsidRDefault="000C70BA" w:rsidP="002E3FCC">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201E3B" w:rsidRDefault="000C70BA" w:rsidP="002E3FCC">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201E3B" w:rsidRDefault="000C70BA" w:rsidP="002E3FCC">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201E3B" w:rsidRDefault="000C70BA" w:rsidP="002E3FCC">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201E3B" w:rsidRDefault="000C70BA" w:rsidP="002E3FCC">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201E3B" w:rsidRDefault="000C70BA" w:rsidP="002E3FCC">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201E3B" w:rsidRDefault="000C70BA" w:rsidP="002E3FCC">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201E3B" w:rsidRDefault="000C70BA" w:rsidP="002E3FCC">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201E3B" w:rsidRDefault="000C70BA" w:rsidP="002E3FCC">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201E3B" w:rsidRDefault="000C70BA" w:rsidP="002E3FCC">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201E3B" w:rsidRDefault="000C70BA" w:rsidP="002E3FCC">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201E3B" w:rsidRDefault="000C70BA" w:rsidP="002E3FCC">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201E3B" w:rsidRDefault="000C70BA" w:rsidP="002E3FCC">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201E3B" w:rsidRDefault="000C70BA" w:rsidP="002E3FCC">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201E3B" w:rsidRDefault="000C70BA" w:rsidP="002E3FCC">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201E3B" w:rsidRDefault="000C70BA" w:rsidP="002E3FCC">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201E3B" w:rsidRDefault="000C70BA" w:rsidP="002E3FCC">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201E3B" w:rsidRDefault="000C70BA" w:rsidP="002E3FCC">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201E3B" w:rsidRDefault="000C70BA" w:rsidP="002E3FCC">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201E3B" w:rsidRDefault="000C70BA" w:rsidP="002E3FCC">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201E3B" w:rsidRDefault="000C70BA" w:rsidP="002E3FCC">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201E3B" w:rsidRDefault="000C70BA" w:rsidP="002E3FCC">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201E3B" w:rsidRDefault="000C70BA" w:rsidP="002E3FCC">
            <w:pPr>
              <w:pStyle w:val="TAC"/>
              <w:jc w:val="left"/>
              <w:rPr>
                <w:sz w:val="16"/>
                <w:szCs w:val="16"/>
              </w:rPr>
            </w:pPr>
            <w:r w:rsidRPr="00201E3B">
              <w:rPr>
                <w:sz w:val="16"/>
                <w:szCs w:val="16"/>
              </w:rPr>
              <w:t>15.3.0</w:t>
            </w:r>
          </w:p>
        </w:tc>
      </w:tr>
      <w:tr w:rsidR="000C70BA" w:rsidRPr="002E640A"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201E3B" w:rsidRDefault="000C70BA" w:rsidP="002E3FCC">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201E3B" w:rsidRDefault="000C70BA" w:rsidP="002E3FCC">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201E3B" w:rsidRDefault="000C70BA" w:rsidP="002E3FCC">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2E640A"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201E3B" w:rsidRDefault="000C70BA" w:rsidP="002E3FCC">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201E3B" w:rsidRDefault="000C70BA" w:rsidP="002E3FCC">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201E3B" w:rsidRDefault="000C70BA" w:rsidP="002E3FCC">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432C8A"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201E3B" w:rsidRDefault="000C70BA" w:rsidP="002E3FCC">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201E3B" w:rsidRDefault="000C70BA" w:rsidP="002E3FCC">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201E3B" w:rsidRDefault="000C70BA" w:rsidP="002E3FCC">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201E3B" w:rsidRDefault="000C70BA" w:rsidP="002E3FCC">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201E3B" w:rsidRDefault="000C70BA" w:rsidP="002E3FCC">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201E3B" w:rsidRDefault="000C70BA" w:rsidP="002E3FCC">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201E3B" w:rsidRDefault="000C70BA" w:rsidP="002E3FCC">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201E3B" w:rsidRDefault="000C70BA" w:rsidP="002E3FCC">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201E3B" w:rsidRDefault="000C70BA" w:rsidP="002E3FCC">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201E3B" w:rsidRDefault="000C70BA" w:rsidP="002E3FCC">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201E3B" w:rsidRDefault="000C70BA" w:rsidP="002E3FCC">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201E3B" w:rsidRDefault="000C70BA" w:rsidP="002E3FCC">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201E3B" w:rsidRDefault="000C70BA" w:rsidP="002E3FCC">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201E3B" w:rsidRDefault="000C70BA" w:rsidP="002E3FCC">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201E3B" w:rsidRDefault="000C70BA" w:rsidP="002E3FCC">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201E3B" w:rsidRDefault="000C70BA" w:rsidP="002E3FCC">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201E3B" w:rsidRDefault="000C70BA" w:rsidP="002E3FCC">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201E3B" w:rsidRDefault="000C70BA" w:rsidP="002E3FCC">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201E3B" w:rsidRDefault="000C70BA" w:rsidP="002E3FCC">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201E3B" w:rsidRDefault="000C70BA" w:rsidP="002E3FCC">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201E3B" w:rsidRDefault="000C70BA" w:rsidP="002E3FCC">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201E3B" w:rsidRDefault="000C70BA" w:rsidP="002E3FCC">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201E3B" w:rsidRDefault="000C70BA" w:rsidP="002E3FCC">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201E3B" w:rsidRDefault="000C70BA" w:rsidP="002E3FCC">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201E3B" w:rsidRDefault="000C70BA" w:rsidP="002E3FCC">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201E3B" w:rsidRDefault="000C70BA" w:rsidP="002E3FCC">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201E3B" w:rsidRDefault="000C70BA" w:rsidP="002E3FCC">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D36110"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201E3B" w:rsidRDefault="000C70BA" w:rsidP="002E3FCC">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201E3B" w:rsidRDefault="000C70BA" w:rsidP="002E3FCC">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201E3B" w:rsidRDefault="000C70BA" w:rsidP="002E3FCC">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201E3B" w:rsidRDefault="000C70BA" w:rsidP="002E3FCC">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201E3B" w:rsidRDefault="000C70BA" w:rsidP="002E3FCC">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201E3B" w:rsidRDefault="000C70BA" w:rsidP="002E3FCC">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201E3B" w:rsidRDefault="000C70BA" w:rsidP="002E3FCC">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201E3B" w:rsidRDefault="000C70BA" w:rsidP="002E3FCC">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201E3B" w:rsidRDefault="000C70BA" w:rsidP="002E3FCC">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201E3B" w:rsidRDefault="000C70BA" w:rsidP="002E3FCC">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201E3B" w:rsidRDefault="000C70BA" w:rsidP="002E3FCC">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201E3B" w:rsidRDefault="000C70BA" w:rsidP="002E3FCC">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201E3B" w:rsidRDefault="000C70BA" w:rsidP="002E3FCC">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201E3B" w:rsidRDefault="000C70BA" w:rsidP="002E3FCC">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201E3B" w:rsidRDefault="000C70BA" w:rsidP="002E3FCC">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201E3B" w:rsidRDefault="000C70BA" w:rsidP="002E3FCC">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201E3B" w:rsidRDefault="000C70BA" w:rsidP="002E3FCC">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201E3B" w:rsidRDefault="000C70BA" w:rsidP="002E3FCC">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201E3B" w:rsidRDefault="000C70BA" w:rsidP="002E3FCC">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201E3B" w:rsidRDefault="000C70BA" w:rsidP="002E3FCC">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201E3B" w:rsidRDefault="000C70BA" w:rsidP="002E3FCC">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201E3B" w:rsidRDefault="000C70BA" w:rsidP="002E3FCC">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201E3B" w:rsidRDefault="000C70BA" w:rsidP="002E3FCC">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201E3B" w:rsidRDefault="000C70BA" w:rsidP="002E3FCC">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BB7DF4" w:rsidRDefault="000C70BA" w:rsidP="002E3FCC">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BB7DF4" w:rsidRDefault="000C70BA" w:rsidP="002E3FCC">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BB7DF4" w:rsidRDefault="000C70BA" w:rsidP="002E3FCC">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BB7DF4" w:rsidRDefault="000C70BA" w:rsidP="002E3FCC">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BB7DF4" w:rsidRDefault="000C70BA" w:rsidP="002E3FCC">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BB7DF4" w:rsidRDefault="000C70BA" w:rsidP="002E3FCC">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BB7DF4" w:rsidRDefault="000C70BA" w:rsidP="002E3FCC">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BB7DF4" w:rsidRDefault="000C70BA" w:rsidP="002E3FCC">
            <w:pPr>
              <w:pStyle w:val="TAC"/>
              <w:jc w:val="left"/>
              <w:rPr>
                <w:sz w:val="16"/>
                <w:szCs w:val="16"/>
              </w:rPr>
            </w:pPr>
            <w:r w:rsidRPr="00BB7DF4">
              <w:rPr>
                <w:sz w:val="16"/>
                <w:szCs w:val="16"/>
              </w:rPr>
              <w:t>16.0.0</w:t>
            </w:r>
          </w:p>
        </w:tc>
      </w:tr>
      <w:tr w:rsidR="000C70BA" w:rsidRPr="00E64A8B"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Default="000C70BA" w:rsidP="002E3FCC">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Default="000C70BA" w:rsidP="002E3FCC">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Default="000C70BA" w:rsidP="002E3FCC">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Default="000C70BA" w:rsidP="002E3FCC">
            <w:pPr>
              <w:pStyle w:val="TAC"/>
              <w:jc w:val="left"/>
              <w:rPr>
                <w:sz w:val="16"/>
                <w:szCs w:val="16"/>
              </w:rPr>
            </w:pPr>
            <w:r>
              <w:rPr>
                <w:sz w:val="16"/>
                <w:szCs w:val="16"/>
              </w:rPr>
              <w:t>16.1.0</w:t>
            </w:r>
          </w:p>
        </w:tc>
      </w:tr>
      <w:tr w:rsidR="000C70BA" w:rsidRPr="00E64A8B"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Default="000C70BA" w:rsidP="002E3FCC">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Default="000C70BA" w:rsidP="002E3FCC">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Default="000C70BA" w:rsidP="002E3FCC">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Default="000C70BA" w:rsidP="002E3FCC">
            <w:pPr>
              <w:pStyle w:val="TAC"/>
              <w:jc w:val="left"/>
              <w:rPr>
                <w:sz w:val="16"/>
                <w:szCs w:val="16"/>
              </w:rPr>
            </w:pPr>
            <w:r>
              <w:rPr>
                <w:sz w:val="16"/>
                <w:szCs w:val="16"/>
              </w:rPr>
              <w:t>16.1.0</w:t>
            </w:r>
          </w:p>
        </w:tc>
      </w:tr>
      <w:tr w:rsidR="000C70BA" w:rsidRPr="00E64A8B"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Default="000C70BA" w:rsidP="002E3FCC">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Default="000C70BA" w:rsidP="002E3FCC">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Default="000C70BA" w:rsidP="002E3FCC">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Default="000C70BA" w:rsidP="002E3FCC">
            <w:pPr>
              <w:pStyle w:val="TAC"/>
              <w:jc w:val="left"/>
              <w:rPr>
                <w:sz w:val="16"/>
                <w:szCs w:val="16"/>
              </w:rPr>
            </w:pPr>
            <w:r>
              <w:rPr>
                <w:sz w:val="16"/>
                <w:szCs w:val="16"/>
              </w:rPr>
              <w:t>16.1.0</w:t>
            </w:r>
          </w:p>
        </w:tc>
      </w:tr>
      <w:tr w:rsidR="000C70BA" w:rsidRPr="00C53AD1"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Default="000C70BA" w:rsidP="002E3FCC">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Default="000C70BA" w:rsidP="002E3FCC">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Default="000C70BA" w:rsidP="002E3FCC">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Default="000C70BA" w:rsidP="002E3FCC">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Default="000C70BA" w:rsidP="002E3FCC">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Default="000C70BA" w:rsidP="002E3FCC">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Default="000C70BA" w:rsidP="002E3FCC">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Default="000C70BA" w:rsidP="002E3FCC">
            <w:pPr>
              <w:pStyle w:val="TAC"/>
              <w:jc w:val="left"/>
              <w:rPr>
                <w:sz w:val="16"/>
                <w:szCs w:val="16"/>
              </w:rPr>
            </w:pPr>
            <w:r>
              <w:rPr>
                <w:sz w:val="16"/>
                <w:szCs w:val="16"/>
              </w:rPr>
              <w:t>16.2.0</w:t>
            </w:r>
          </w:p>
        </w:tc>
      </w:tr>
      <w:tr w:rsidR="000C70BA" w:rsidRPr="00CF5E84"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Default="000C70BA" w:rsidP="002E3FCC">
            <w:pPr>
              <w:pStyle w:val="TAC"/>
              <w:jc w:val="left"/>
              <w:rPr>
                <w:sz w:val="16"/>
                <w:szCs w:val="16"/>
              </w:rPr>
            </w:pPr>
            <w:r w:rsidRPr="00CF5E84">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Default="000C70BA" w:rsidP="002E3FCC">
            <w:pPr>
              <w:pStyle w:val="TAL"/>
              <w:rPr>
                <w:sz w:val="16"/>
                <w:szCs w:val="16"/>
              </w:rPr>
            </w:pPr>
            <w:r w:rsidRPr="00CF5E84">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CB0866" w:rsidRDefault="000C70BA" w:rsidP="002E3FCC">
            <w:pPr>
              <w:pStyle w:val="TAL"/>
              <w:rPr>
                <w:sz w:val="16"/>
                <w:szCs w:val="16"/>
              </w:rPr>
            </w:pPr>
            <w:r w:rsidRPr="00CF5E84">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Default="000C70BA" w:rsidP="002E3FCC">
            <w:pPr>
              <w:pStyle w:val="TAC"/>
              <w:jc w:val="left"/>
              <w:rPr>
                <w:sz w:val="16"/>
                <w:szCs w:val="16"/>
              </w:rPr>
            </w:pPr>
            <w:r>
              <w:rPr>
                <w:sz w:val="16"/>
                <w:szCs w:val="16"/>
              </w:rPr>
              <w:t>16.3.0</w:t>
            </w:r>
          </w:p>
        </w:tc>
      </w:tr>
      <w:tr w:rsidR="000C70BA" w:rsidRPr="00CF5E84"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Default="000C70BA" w:rsidP="002E3FCC">
            <w:pPr>
              <w:pStyle w:val="TAC"/>
              <w:jc w:val="left"/>
              <w:rPr>
                <w:sz w:val="16"/>
                <w:szCs w:val="16"/>
              </w:rPr>
            </w:pPr>
            <w:r w:rsidRPr="00CF5E84">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Default="000C70BA" w:rsidP="002E3FCC">
            <w:pPr>
              <w:pStyle w:val="TAL"/>
              <w:rPr>
                <w:sz w:val="16"/>
                <w:szCs w:val="16"/>
              </w:rPr>
            </w:pPr>
            <w:r w:rsidRPr="00CF5E84">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CB0866" w:rsidRDefault="000C70BA" w:rsidP="002E3FCC">
            <w:pPr>
              <w:pStyle w:val="TAL"/>
              <w:rPr>
                <w:sz w:val="16"/>
                <w:szCs w:val="16"/>
              </w:rPr>
            </w:pPr>
            <w:r w:rsidRPr="00CF5E84">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Default="000C70BA" w:rsidP="002E3FCC">
            <w:pPr>
              <w:pStyle w:val="TAC"/>
              <w:jc w:val="left"/>
              <w:rPr>
                <w:sz w:val="16"/>
                <w:szCs w:val="16"/>
              </w:rPr>
            </w:pPr>
            <w:r>
              <w:rPr>
                <w:sz w:val="16"/>
                <w:szCs w:val="16"/>
              </w:rPr>
              <w:t>16.3.0</w:t>
            </w:r>
          </w:p>
        </w:tc>
      </w:tr>
      <w:tr w:rsidR="000C70BA" w:rsidRPr="00C652A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Default="000C70BA" w:rsidP="002E3FCC">
            <w:pPr>
              <w:pStyle w:val="TAC"/>
              <w:jc w:val="left"/>
              <w:rPr>
                <w:sz w:val="16"/>
                <w:szCs w:val="16"/>
              </w:rPr>
            </w:pPr>
            <w:r w:rsidRPr="00C652A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Default="000C70BA" w:rsidP="002E3FCC">
            <w:pPr>
              <w:pStyle w:val="TAL"/>
              <w:rPr>
                <w:sz w:val="16"/>
                <w:szCs w:val="16"/>
              </w:rPr>
            </w:pPr>
            <w:r w:rsidRPr="00C652A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CB0866" w:rsidRDefault="000C70BA" w:rsidP="002E3FCC">
            <w:pPr>
              <w:pStyle w:val="TAL"/>
              <w:rPr>
                <w:sz w:val="16"/>
                <w:szCs w:val="16"/>
              </w:rPr>
            </w:pPr>
            <w:r w:rsidRPr="00C652A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Default="000C70BA" w:rsidP="002E3FCC">
            <w:pPr>
              <w:pStyle w:val="TAC"/>
              <w:jc w:val="left"/>
              <w:rPr>
                <w:sz w:val="16"/>
                <w:szCs w:val="16"/>
              </w:rPr>
            </w:pPr>
            <w:r>
              <w:rPr>
                <w:sz w:val="16"/>
                <w:szCs w:val="16"/>
              </w:rPr>
              <w:t>16.4.0</w:t>
            </w:r>
          </w:p>
        </w:tc>
      </w:tr>
      <w:tr w:rsidR="000C70BA" w:rsidRPr="00C652A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Default="000C70BA" w:rsidP="002E3FCC">
            <w:pPr>
              <w:pStyle w:val="TAC"/>
              <w:jc w:val="left"/>
              <w:rPr>
                <w:sz w:val="16"/>
                <w:szCs w:val="16"/>
              </w:rPr>
            </w:pPr>
            <w:r w:rsidRPr="00C652A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Default="000C70BA" w:rsidP="002E3FCC">
            <w:pPr>
              <w:pStyle w:val="TAL"/>
              <w:rPr>
                <w:sz w:val="16"/>
                <w:szCs w:val="16"/>
              </w:rPr>
            </w:pPr>
            <w:r w:rsidRPr="00C652A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CB0866" w:rsidRDefault="000C70BA" w:rsidP="002E3FCC">
            <w:pPr>
              <w:pStyle w:val="TAL"/>
              <w:rPr>
                <w:sz w:val="16"/>
                <w:szCs w:val="16"/>
              </w:rPr>
            </w:pPr>
            <w:r w:rsidRPr="00C652A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Default="000C70BA" w:rsidP="002E3FCC">
            <w:pPr>
              <w:pStyle w:val="TAC"/>
              <w:jc w:val="left"/>
              <w:rPr>
                <w:sz w:val="16"/>
                <w:szCs w:val="16"/>
              </w:rPr>
            </w:pPr>
            <w:r>
              <w:rPr>
                <w:sz w:val="16"/>
                <w:szCs w:val="16"/>
              </w:rPr>
              <w:t>16.4.0</w:t>
            </w:r>
          </w:p>
        </w:tc>
      </w:tr>
      <w:tr w:rsidR="000C70BA" w:rsidRPr="00C652A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Default="000C70BA" w:rsidP="002E3FCC">
            <w:pPr>
              <w:pStyle w:val="TAC"/>
              <w:jc w:val="left"/>
              <w:rPr>
                <w:sz w:val="16"/>
                <w:szCs w:val="16"/>
              </w:rPr>
            </w:pPr>
            <w:r w:rsidRPr="00C652A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Default="000C70BA" w:rsidP="002E3FCC">
            <w:pPr>
              <w:pStyle w:val="TAL"/>
              <w:rPr>
                <w:sz w:val="16"/>
                <w:szCs w:val="16"/>
              </w:rPr>
            </w:pPr>
            <w:r w:rsidRPr="00C652A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CB0866" w:rsidRDefault="000C70BA" w:rsidP="002E3FCC">
            <w:pPr>
              <w:pStyle w:val="TAL"/>
              <w:rPr>
                <w:sz w:val="16"/>
                <w:szCs w:val="16"/>
              </w:rPr>
            </w:pPr>
            <w:r w:rsidRPr="00C652A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Default="000C70BA" w:rsidP="002E3FCC">
            <w:pPr>
              <w:pStyle w:val="TAC"/>
              <w:jc w:val="left"/>
              <w:rPr>
                <w:sz w:val="16"/>
                <w:szCs w:val="16"/>
              </w:rPr>
            </w:pPr>
            <w:r>
              <w:rPr>
                <w:sz w:val="16"/>
                <w:szCs w:val="16"/>
              </w:rPr>
              <w:t>16.4.0</w:t>
            </w:r>
          </w:p>
        </w:tc>
      </w:tr>
      <w:tr w:rsidR="000C70BA" w:rsidRPr="00C652A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Default="000C70BA" w:rsidP="002E3FCC">
            <w:pPr>
              <w:pStyle w:val="TAC"/>
              <w:jc w:val="left"/>
              <w:rPr>
                <w:sz w:val="16"/>
                <w:szCs w:val="16"/>
              </w:rPr>
            </w:pPr>
            <w:r w:rsidRPr="00C652A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Default="000C70BA" w:rsidP="002E3FCC">
            <w:pPr>
              <w:pStyle w:val="TAL"/>
              <w:rPr>
                <w:sz w:val="16"/>
                <w:szCs w:val="16"/>
              </w:rPr>
            </w:pPr>
            <w:r w:rsidRPr="00C652A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9905FE" w:rsidRDefault="000C70BA" w:rsidP="002E3FCC">
            <w:pPr>
              <w:pStyle w:val="TAL"/>
              <w:rPr>
                <w:sz w:val="16"/>
                <w:szCs w:val="16"/>
              </w:rPr>
            </w:pPr>
            <w:r w:rsidRPr="009905FE">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Default="000C70BA" w:rsidP="002E3FCC">
            <w:pPr>
              <w:pStyle w:val="TAC"/>
              <w:jc w:val="left"/>
              <w:rPr>
                <w:sz w:val="16"/>
                <w:szCs w:val="16"/>
              </w:rPr>
            </w:pPr>
            <w:r>
              <w:rPr>
                <w:sz w:val="16"/>
                <w:szCs w:val="16"/>
              </w:rPr>
              <w:t>16.4.0</w:t>
            </w:r>
          </w:p>
        </w:tc>
      </w:tr>
      <w:tr w:rsidR="000C70BA" w:rsidRPr="00C652A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Default="000C70BA" w:rsidP="002E3FCC">
            <w:pPr>
              <w:pStyle w:val="TAC"/>
              <w:jc w:val="left"/>
              <w:rPr>
                <w:sz w:val="16"/>
                <w:szCs w:val="16"/>
              </w:rPr>
            </w:pPr>
            <w:r w:rsidRPr="00C652A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Default="000C70BA" w:rsidP="002E3FCC">
            <w:pPr>
              <w:pStyle w:val="TAL"/>
              <w:rPr>
                <w:sz w:val="16"/>
                <w:szCs w:val="16"/>
              </w:rPr>
            </w:pPr>
            <w:r w:rsidRPr="00C652A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9905FE" w:rsidRDefault="000C70BA" w:rsidP="002E3FCC">
            <w:pPr>
              <w:pStyle w:val="TAL"/>
              <w:rPr>
                <w:sz w:val="16"/>
                <w:szCs w:val="16"/>
              </w:rPr>
            </w:pPr>
            <w:r w:rsidRPr="009905FE">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Default="000C70BA" w:rsidP="002E3FCC">
            <w:pPr>
              <w:pStyle w:val="TAC"/>
              <w:jc w:val="left"/>
              <w:rPr>
                <w:sz w:val="16"/>
                <w:szCs w:val="16"/>
              </w:rPr>
            </w:pPr>
            <w:r>
              <w:rPr>
                <w:sz w:val="16"/>
                <w:szCs w:val="16"/>
              </w:rPr>
              <w:t>16.4.0</w:t>
            </w:r>
          </w:p>
        </w:tc>
      </w:tr>
      <w:tr w:rsidR="000C70BA" w:rsidRPr="00C652A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Default="000C70BA" w:rsidP="002E3FCC">
            <w:pPr>
              <w:pStyle w:val="TAC"/>
              <w:jc w:val="left"/>
              <w:rPr>
                <w:sz w:val="16"/>
                <w:szCs w:val="16"/>
              </w:rPr>
            </w:pPr>
            <w:r w:rsidRPr="00C652A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Default="000C70BA" w:rsidP="002E3FCC">
            <w:pPr>
              <w:pStyle w:val="TAL"/>
              <w:rPr>
                <w:sz w:val="16"/>
                <w:szCs w:val="16"/>
              </w:rPr>
            </w:pPr>
            <w:r w:rsidRPr="00C652A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9905FE" w:rsidRDefault="000C70BA" w:rsidP="002E3FCC">
            <w:pPr>
              <w:pStyle w:val="TAL"/>
              <w:rPr>
                <w:sz w:val="16"/>
                <w:szCs w:val="16"/>
              </w:rPr>
            </w:pPr>
            <w:r w:rsidRPr="009905FE">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Default="000C70BA" w:rsidP="002E3FCC">
            <w:pPr>
              <w:pStyle w:val="TAC"/>
              <w:jc w:val="left"/>
              <w:rPr>
                <w:sz w:val="16"/>
                <w:szCs w:val="16"/>
              </w:rPr>
            </w:pPr>
            <w:r>
              <w:rPr>
                <w:sz w:val="16"/>
                <w:szCs w:val="16"/>
              </w:rPr>
              <w:t>16.4.0</w:t>
            </w:r>
          </w:p>
        </w:tc>
      </w:tr>
      <w:tr w:rsidR="000C70BA" w:rsidRPr="00C652A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Default="000C70BA" w:rsidP="002E3FCC">
            <w:pPr>
              <w:pStyle w:val="TAC"/>
              <w:jc w:val="left"/>
              <w:rPr>
                <w:sz w:val="16"/>
                <w:szCs w:val="16"/>
              </w:rPr>
            </w:pPr>
            <w:r w:rsidRPr="00C652A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Default="000C70BA" w:rsidP="002E3FCC">
            <w:pPr>
              <w:pStyle w:val="TAL"/>
              <w:rPr>
                <w:sz w:val="16"/>
                <w:szCs w:val="16"/>
              </w:rPr>
            </w:pPr>
            <w:r w:rsidRPr="00C652A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9905FE" w:rsidRDefault="000C70BA" w:rsidP="002E3FCC">
            <w:pPr>
              <w:pStyle w:val="TAL"/>
              <w:rPr>
                <w:sz w:val="16"/>
                <w:szCs w:val="16"/>
              </w:rPr>
            </w:pPr>
            <w:r w:rsidRPr="009905FE">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Default="000C70BA" w:rsidP="002E3FCC">
            <w:pPr>
              <w:pStyle w:val="TAC"/>
              <w:jc w:val="left"/>
              <w:rPr>
                <w:sz w:val="16"/>
                <w:szCs w:val="16"/>
              </w:rPr>
            </w:pPr>
            <w:r>
              <w:rPr>
                <w:sz w:val="16"/>
                <w:szCs w:val="16"/>
              </w:rPr>
              <w:t>16.4.0</w:t>
            </w:r>
          </w:p>
        </w:tc>
      </w:tr>
      <w:tr w:rsidR="000C70BA" w:rsidRPr="001B31F9"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Default="000C70BA" w:rsidP="002E3FCC">
            <w:pPr>
              <w:pStyle w:val="TAC"/>
              <w:jc w:val="left"/>
              <w:rPr>
                <w:sz w:val="16"/>
                <w:szCs w:val="16"/>
              </w:rPr>
            </w:pPr>
            <w:r w:rsidRPr="001B31F9">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Default="000C70BA" w:rsidP="002E3FCC">
            <w:pPr>
              <w:pStyle w:val="TAL"/>
              <w:rPr>
                <w:sz w:val="16"/>
                <w:szCs w:val="16"/>
              </w:rPr>
            </w:pPr>
            <w:r w:rsidRPr="001B31F9">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9905FE" w:rsidRDefault="000C70BA" w:rsidP="002E3FCC">
            <w:pPr>
              <w:pStyle w:val="TAL"/>
              <w:rPr>
                <w:sz w:val="16"/>
                <w:szCs w:val="16"/>
              </w:rPr>
            </w:pPr>
            <w:r w:rsidRPr="001B31F9">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Default="000C70BA" w:rsidP="002E3FCC">
            <w:pPr>
              <w:pStyle w:val="TAC"/>
              <w:jc w:val="left"/>
              <w:rPr>
                <w:sz w:val="16"/>
                <w:szCs w:val="16"/>
              </w:rPr>
            </w:pPr>
            <w:r>
              <w:rPr>
                <w:sz w:val="16"/>
                <w:szCs w:val="16"/>
              </w:rPr>
              <w:t>16.5.0</w:t>
            </w:r>
          </w:p>
        </w:tc>
      </w:tr>
      <w:tr w:rsidR="000C70BA" w:rsidRPr="001B31F9"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Default="000C70BA" w:rsidP="002E3FCC">
            <w:pPr>
              <w:pStyle w:val="TAC"/>
              <w:jc w:val="left"/>
              <w:rPr>
                <w:sz w:val="16"/>
                <w:szCs w:val="16"/>
              </w:rPr>
            </w:pPr>
            <w:r w:rsidRPr="001B31F9">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Default="000C70BA" w:rsidP="002E3FCC">
            <w:pPr>
              <w:pStyle w:val="TAL"/>
              <w:rPr>
                <w:sz w:val="16"/>
                <w:szCs w:val="16"/>
              </w:rPr>
            </w:pPr>
            <w:r w:rsidRPr="001B31F9">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9905FE" w:rsidRDefault="000C70BA" w:rsidP="002E3FCC">
            <w:pPr>
              <w:pStyle w:val="TAL"/>
              <w:rPr>
                <w:sz w:val="16"/>
                <w:szCs w:val="16"/>
              </w:rPr>
            </w:pPr>
            <w:r w:rsidRPr="001B31F9">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Default="000C70BA" w:rsidP="002E3FCC">
            <w:pPr>
              <w:pStyle w:val="TAC"/>
              <w:jc w:val="left"/>
              <w:rPr>
                <w:sz w:val="16"/>
                <w:szCs w:val="16"/>
              </w:rPr>
            </w:pPr>
            <w:r>
              <w:rPr>
                <w:sz w:val="16"/>
                <w:szCs w:val="16"/>
              </w:rPr>
              <w:t>16.5.0</w:t>
            </w:r>
          </w:p>
        </w:tc>
      </w:tr>
      <w:tr w:rsidR="000C70BA" w:rsidRPr="001B31F9"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Default="000C70BA" w:rsidP="002E3FCC">
            <w:pPr>
              <w:pStyle w:val="TAC"/>
              <w:jc w:val="left"/>
              <w:rPr>
                <w:sz w:val="16"/>
                <w:szCs w:val="16"/>
              </w:rPr>
            </w:pPr>
            <w:r w:rsidRPr="001B31F9">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Default="000C70BA" w:rsidP="002E3FCC">
            <w:pPr>
              <w:pStyle w:val="TAL"/>
              <w:rPr>
                <w:sz w:val="16"/>
                <w:szCs w:val="16"/>
              </w:rPr>
            </w:pPr>
            <w:r w:rsidRPr="001B31F9">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9905FE" w:rsidRDefault="000C70BA" w:rsidP="002E3FCC">
            <w:pPr>
              <w:pStyle w:val="TAL"/>
              <w:rPr>
                <w:sz w:val="16"/>
                <w:szCs w:val="16"/>
              </w:rPr>
            </w:pPr>
            <w:r w:rsidRPr="001B31F9">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Default="000C70BA" w:rsidP="002E3FCC">
            <w:pPr>
              <w:pStyle w:val="TAC"/>
              <w:jc w:val="left"/>
              <w:rPr>
                <w:sz w:val="16"/>
                <w:szCs w:val="16"/>
              </w:rPr>
            </w:pPr>
            <w:r>
              <w:rPr>
                <w:sz w:val="16"/>
                <w:szCs w:val="16"/>
              </w:rPr>
              <w:t>16.5.0</w:t>
            </w:r>
          </w:p>
        </w:tc>
      </w:tr>
      <w:tr w:rsidR="000C70BA" w:rsidRPr="001B31F9"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Default="000C70BA" w:rsidP="002E3FCC">
            <w:pPr>
              <w:pStyle w:val="TAC"/>
              <w:jc w:val="left"/>
              <w:rPr>
                <w:sz w:val="16"/>
                <w:szCs w:val="16"/>
              </w:rPr>
            </w:pPr>
            <w:r w:rsidRPr="001B31F9">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Default="000C70BA" w:rsidP="002E3FCC">
            <w:pPr>
              <w:pStyle w:val="TAL"/>
              <w:rPr>
                <w:sz w:val="16"/>
                <w:szCs w:val="16"/>
              </w:rPr>
            </w:pPr>
            <w:r w:rsidRPr="001B31F9">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9905FE" w:rsidRDefault="000C70BA" w:rsidP="002E3FCC">
            <w:pPr>
              <w:pStyle w:val="TAL"/>
              <w:rPr>
                <w:sz w:val="16"/>
                <w:szCs w:val="16"/>
              </w:rPr>
            </w:pPr>
            <w:r w:rsidRPr="001B31F9">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Default="000C70BA" w:rsidP="002E3FCC">
            <w:pPr>
              <w:pStyle w:val="TAC"/>
              <w:jc w:val="left"/>
              <w:rPr>
                <w:sz w:val="16"/>
                <w:szCs w:val="16"/>
              </w:rPr>
            </w:pPr>
            <w:r>
              <w:rPr>
                <w:sz w:val="16"/>
                <w:szCs w:val="16"/>
              </w:rPr>
              <w:t>16.5.0</w:t>
            </w:r>
          </w:p>
        </w:tc>
      </w:tr>
      <w:tr w:rsidR="000C70BA" w:rsidRPr="001B31F9"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Default="000C70BA" w:rsidP="002E3FCC">
            <w:pPr>
              <w:pStyle w:val="TAC"/>
              <w:jc w:val="left"/>
              <w:rPr>
                <w:sz w:val="16"/>
                <w:szCs w:val="16"/>
              </w:rPr>
            </w:pPr>
            <w:r w:rsidRPr="001B31F9">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Default="000C70BA" w:rsidP="002E3FCC">
            <w:pPr>
              <w:pStyle w:val="TAL"/>
              <w:rPr>
                <w:sz w:val="16"/>
                <w:szCs w:val="16"/>
              </w:rPr>
            </w:pPr>
            <w:r w:rsidRPr="001B31F9">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9905FE" w:rsidRDefault="000C70BA" w:rsidP="002E3FCC">
            <w:pPr>
              <w:pStyle w:val="TAL"/>
              <w:rPr>
                <w:sz w:val="16"/>
                <w:szCs w:val="16"/>
              </w:rPr>
            </w:pPr>
            <w:r w:rsidRPr="001B31F9">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Default="000C70BA" w:rsidP="002E3FCC">
            <w:pPr>
              <w:pStyle w:val="TAC"/>
              <w:jc w:val="left"/>
              <w:rPr>
                <w:sz w:val="16"/>
                <w:szCs w:val="16"/>
              </w:rPr>
            </w:pPr>
            <w:r>
              <w:rPr>
                <w:sz w:val="16"/>
                <w:szCs w:val="16"/>
              </w:rPr>
              <w:t>16.5.0</w:t>
            </w:r>
          </w:p>
        </w:tc>
      </w:tr>
      <w:tr w:rsidR="000C70BA" w:rsidRPr="001B31F9"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Default="000C70BA" w:rsidP="002E3FCC">
            <w:pPr>
              <w:pStyle w:val="TAC"/>
              <w:jc w:val="left"/>
              <w:rPr>
                <w:sz w:val="16"/>
                <w:szCs w:val="16"/>
              </w:rPr>
            </w:pPr>
            <w:r w:rsidRPr="001B31F9">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Default="000C70BA" w:rsidP="002E3FCC">
            <w:pPr>
              <w:pStyle w:val="TAL"/>
              <w:rPr>
                <w:sz w:val="16"/>
                <w:szCs w:val="16"/>
              </w:rPr>
            </w:pPr>
            <w:r w:rsidRPr="001B31F9">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9905FE" w:rsidRDefault="000C70BA" w:rsidP="002E3FCC">
            <w:pPr>
              <w:pStyle w:val="TAL"/>
              <w:rPr>
                <w:sz w:val="16"/>
                <w:szCs w:val="16"/>
              </w:rPr>
            </w:pPr>
            <w:r w:rsidRPr="001B31F9">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Default="000C70BA" w:rsidP="002E3FCC">
            <w:pPr>
              <w:pStyle w:val="TAC"/>
              <w:jc w:val="left"/>
              <w:rPr>
                <w:sz w:val="16"/>
                <w:szCs w:val="16"/>
              </w:rPr>
            </w:pPr>
            <w:r>
              <w:rPr>
                <w:sz w:val="16"/>
                <w:szCs w:val="16"/>
              </w:rPr>
              <w:t>16.5.0</w:t>
            </w:r>
          </w:p>
        </w:tc>
      </w:tr>
    </w:tbl>
    <w:p w14:paraId="74318371" w14:textId="77777777" w:rsidR="00C50617" w:rsidRDefault="00C50617" w:rsidP="00A3449F">
      <w:pPr>
        <w:pStyle w:val="NO"/>
        <w:ind w:left="0" w:firstLine="0"/>
      </w:pPr>
    </w:p>
    <w:p w14:paraId="2A16D2D3" w14:textId="33D34284" w:rsidR="00693C0A" w:rsidRPr="00C96D6C" w:rsidRDefault="00693C0A" w:rsidP="00693C0A">
      <w:pPr>
        <w:pStyle w:val="NO"/>
      </w:pPr>
      <w:r w:rsidRPr="00C96D6C">
        <w:t>NOTE:</w:t>
      </w:r>
      <w:r w:rsidRPr="00C96D6C">
        <w:tab/>
        <w:t>The table above will not be further updated in the future. It shows all TS 36.</w:t>
      </w:r>
      <w:r>
        <w:t>579-</w:t>
      </w:r>
      <w:r w:rsidR="00B43FB6">
        <w:t>6</w:t>
      </w:r>
      <w:r w:rsidRPr="00C96D6C">
        <w:t xml:space="preserve"> CRs taken over into</w:t>
      </w:r>
      <w:r>
        <w:t xml:space="preserve"> </w:t>
      </w:r>
      <w:r w:rsidRPr="00C96D6C">
        <w:t>TS 37.</w:t>
      </w:r>
      <w:r>
        <w:t>579-</w:t>
      </w:r>
      <w:r w:rsidR="00B43FB6">
        <w:t>6</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567"/>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0A5134A1" w:rsidR="00693C0A" w:rsidRPr="00874DD1" w:rsidRDefault="00693C0A" w:rsidP="002E3FCC">
            <w:pPr>
              <w:pStyle w:val="TAL"/>
              <w:jc w:val="center"/>
              <w:rPr>
                <w:b/>
                <w:sz w:val="16"/>
              </w:rPr>
            </w:pPr>
            <w:r w:rsidRPr="00874DD1">
              <w:rPr>
                <w:b/>
              </w:rPr>
              <w:t>Change history</w:t>
            </w:r>
            <w:r>
              <w:rPr>
                <w:b/>
              </w:rPr>
              <w:t xml:space="preserve"> of TS 37.579-</w:t>
            </w:r>
            <w:r w:rsidR="00AA5A80">
              <w:rPr>
                <w:b/>
              </w:rPr>
              <w:t>6</w:t>
            </w:r>
          </w:p>
        </w:tc>
      </w:tr>
      <w:tr w:rsidR="00693C0A" w:rsidRPr="00874DD1" w14:paraId="62077D95" w14:textId="77777777" w:rsidTr="00BB6D9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899"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567"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BB6D90">
        <w:tc>
          <w:tcPr>
            <w:tcW w:w="800" w:type="dxa"/>
            <w:shd w:val="solid" w:color="FFFFFF" w:fill="auto"/>
          </w:tcPr>
          <w:p w14:paraId="5469A80D" w14:textId="77777777" w:rsidR="00693C0A" w:rsidRPr="00874DD1" w:rsidRDefault="00693C0A" w:rsidP="002E3FCC">
            <w:pPr>
              <w:pStyle w:val="TAC"/>
              <w:jc w:val="left"/>
              <w:rPr>
                <w:sz w:val="16"/>
                <w:szCs w:val="16"/>
              </w:rPr>
            </w:pPr>
            <w:r w:rsidRPr="00C96D6C">
              <w:rPr>
                <w:sz w:val="16"/>
                <w:szCs w:val="16"/>
              </w:rPr>
              <w:t>20</w:t>
            </w:r>
            <w:r>
              <w:rPr>
                <w:sz w:val="16"/>
                <w:szCs w:val="16"/>
              </w:rPr>
              <w:t>24</w:t>
            </w:r>
            <w:r w:rsidRPr="00C96D6C">
              <w:rPr>
                <w:sz w:val="16"/>
                <w:szCs w:val="16"/>
              </w:rPr>
              <w:t>-1</w:t>
            </w:r>
            <w:r>
              <w:rPr>
                <w:sz w:val="16"/>
                <w:szCs w:val="16"/>
              </w:rPr>
              <w:t>1</w:t>
            </w:r>
          </w:p>
        </w:tc>
        <w:tc>
          <w:tcPr>
            <w:tcW w:w="995" w:type="dxa"/>
            <w:shd w:val="solid" w:color="FFFFFF" w:fill="auto"/>
          </w:tcPr>
          <w:p w14:paraId="7460DC47" w14:textId="77777777" w:rsidR="00693C0A" w:rsidRPr="00BB6D90" w:rsidRDefault="00693C0A" w:rsidP="002E3FCC">
            <w:pPr>
              <w:pStyle w:val="TAL"/>
              <w:rPr>
                <w:sz w:val="16"/>
                <w:szCs w:val="16"/>
              </w:rPr>
            </w:pPr>
            <w:r w:rsidRPr="00BB6D90">
              <w:rPr>
                <w:sz w:val="16"/>
                <w:szCs w:val="16"/>
              </w:rPr>
              <w:t>RAN5#105</w:t>
            </w:r>
          </w:p>
        </w:tc>
        <w:tc>
          <w:tcPr>
            <w:tcW w:w="899" w:type="dxa"/>
            <w:shd w:val="solid" w:color="FFFFFF" w:fill="auto"/>
          </w:tcPr>
          <w:p w14:paraId="42EF7CAA" w14:textId="4D015554" w:rsidR="00693C0A" w:rsidRPr="00BB6D90" w:rsidRDefault="00693C0A" w:rsidP="002E3FCC">
            <w:pPr>
              <w:pStyle w:val="TAC"/>
              <w:jc w:val="left"/>
              <w:rPr>
                <w:sz w:val="16"/>
                <w:szCs w:val="16"/>
              </w:rPr>
            </w:pPr>
            <w:r w:rsidRPr="00BB6D90">
              <w:rPr>
                <w:sz w:val="16"/>
                <w:szCs w:val="16"/>
              </w:rPr>
              <w:t>R5-24</w:t>
            </w:r>
            <w:r w:rsidR="00BB6D90" w:rsidRPr="00BB6D90">
              <w:rPr>
                <w:sz w:val="16"/>
                <w:szCs w:val="16"/>
              </w:rPr>
              <w:t>7093</w:t>
            </w:r>
          </w:p>
        </w:tc>
        <w:tc>
          <w:tcPr>
            <w:tcW w:w="567"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413405A0"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B43FB6">
              <w:rPr>
                <w:rFonts w:cs="Arial"/>
                <w:sz w:val="16"/>
                <w:szCs w:val="16"/>
              </w:rPr>
              <w:t>6</w:t>
            </w:r>
            <w:r w:rsidRPr="00C96D6C">
              <w:rPr>
                <w:rFonts w:cs="Arial"/>
                <w:sz w:val="16"/>
                <w:szCs w:val="16"/>
              </w:rPr>
              <w:t xml:space="preserve"> as by definition 36 series specifications cover LTE only aspects and multi-RAT aspects need to be covered in 37 series specifications.</w:t>
            </w:r>
          </w:p>
          <w:p w14:paraId="70C6F195" w14:textId="766F7953"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30F15ED4" w14:textId="6E4AD805" w:rsidR="00EA77CC" w:rsidRPr="00C96D6C" w:rsidRDefault="00EA77CC" w:rsidP="002E3FCC">
            <w:pPr>
              <w:pStyle w:val="TAL"/>
              <w:rPr>
                <w:rFonts w:cs="Arial"/>
                <w:sz w:val="16"/>
                <w:szCs w:val="16"/>
              </w:rPr>
            </w:pPr>
            <w:r>
              <w:rPr>
                <w:rFonts w:cs="Arial"/>
                <w:sz w:val="16"/>
                <w:szCs w:val="16"/>
              </w:rPr>
              <w:t xml:space="preserve">- the Introduction </w:t>
            </w:r>
            <w:r w:rsidR="00513BF4">
              <w:rPr>
                <w:rFonts w:cs="Arial"/>
                <w:sz w:val="16"/>
                <w:szCs w:val="16"/>
              </w:rPr>
              <w:t>clause has been removed</w:t>
            </w:r>
            <w:r w:rsidR="005068EC">
              <w:rPr>
                <w:rFonts w:cs="Arial"/>
                <w:sz w:val="16"/>
                <w:szCs w:val="16"/>
              </w:rPr>
              <w:t xml:space="preserve"> and contents moved into the Foreword clause.</w:t>
            </w:r>
          </w:p>
          <w:p w14:paraId="70CF2851" w14:textId="343D8A5C"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B43FB6">
              <w:rPr>
                <w:rFonts w:cs="Arial"/>
                <w:sz w:val="16"/>
                <w:szCs w:val="16"/>
              </w:rPr>
              <w:t>6</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3843F38F"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AA5A80">
              <w:rPr>
                <w:rFonts w:cs="Arial"/>
                <w:sz w:val="16"/>
                <w:szCs w:val="16"/>
              </w:rPr>
              <w:t>6</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AA5A80">
              <w:rPr>
                <w:rFonts w:cs="Arial"/>
                <w:sz w:val="16"/>
                <w:szCs w:val="16"/>
              </w:rPr>
              <w:t>6</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AA5A80">
              <w:rPr>
                <w:rFonts w:cs="Arial"/>
                <w:sz w:val="16"/>
                <w:szCs w:val="16"/>
              </w:rPr>
              <w:t>6</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bl>
    <w:p w14:paraId="68A32C4E" w14:textId="77777777" w:rsidR="00A960F8" w:rsidRPr="004D3578" w:rsidRDefault="00A960F8" w:rsidP="00606460">
      <w:pPr>
        <w:pStyle w:val="EW"/>
        <w:ind w:left="0" w:firstLine="0"/>
      </w:pPr>
    </w:p>
    <w:sectPr w:rsidR="00A960F8" w:rsidRPr="004D357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36F49D" w14:textId="77777777" w:rsidR="00026AE7" w:rsidRDefault="00026AE7">
      <w:r>
        <w:separator/>
      </w:r>
    </w:p>
  </w:endnote>
  <w:endnote w:type="continuationSeparator" w:id="0">
    <w:p w14:paraId="756AF403" w14:textId="77777777" w:rsidR="00026AE7" w:rsidRDefault="00026A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0B0B1A" w14:textId="77777777" w:rsidR="00026AE7" w:rsidRDefault="00026AE7">
      <w:r>
        <w:separator/>
      </w:r>
    </w:p>
  </w:footnote>
  <w:footnote w:type="continuationSeparator" w:id="0">
    <w:p w14:paraId="22822377" w14:textId="77777777" w:rsidR="00026AE7" w:rsidRDefault="00026A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C0D73F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D90">
      <w:rPr>
        <w:rFonts w:ascii="Arial" w:hAnsi="Arial" w:cs="Arial"/>
        <w:b/>
        <w:noProof/>
        <w:sz w:val="18"/>
        <w:szCs w:val="18"/>
      </w:rPr>
      <w:t>3GPP TS 37.579-6 V0.0.1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08544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D90">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8"/>
  </w:num>
  <w:num w:numId="16" w16cid:durableId="1426537200">
    <w:abstractNumId w:val="22"/>
  </w:num>
  <w:num w:numId="17" w16cid:durableId="435256087">
    <w:abstractNumId w:val="14"/>
  </w:num>
  <w:num w:numId="18" w16cid:durableId="161508906">
    <w:abstractNumId w:val="19"/>
  </w:num>
  <w:num w:numId="19" w16cid:durableId="240720919">
    <w:abstractNumId w:val="13"/>
  </w:num>
  <w:num w:numId="20" w16cid:durableId="1235967998">
    <w:abstractNumId w:val="20"/>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5"/>
  </w:num>
  <w:num w:numId="23" w16cid:durableId="1680160999">
    <w:abstractNumId w:val="17"/>
  </w:num>
  <w:num w:numId="24" w16cid:durableId="7498875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3397"/>
    <w:rsid w:val="00040095"/>
    <w:rsid w:val="00042488"/>
    <w:rsid w:val="00051834"/>
    <w:rsid w:val="00054A22"/>
    <w:rsid w:val="00062023"/>
    <w:rsid w:val="000655A6"/>
    <w:rsid w:val="00080512"/>
    <w:rsid w:val="000C47C3"/>
    <w:rsid w:val="000C70BA"/>
    <w:rsid w:val="000D58AB"/>
    <w:rsid w:val="00100A07"/>
    <w:rsid w:val="00114782"/>
    <w:rsid w:val="00122829"/>
    <w:rsid w:val="00133525"/>
    <w:rsid w:val="00141A5B"/>
    <w:rsid w:val="0014451A"/>
    <w:rsid w:val="00173E3B"/>
    <w:rsid w:val="00174E78"/>
    <w:rsid w:val="001853B0"/>
    <w:rsid w:val="001A4252"/>
    <w:rsid w:val="001A4C42"/>
    <w:rsid w:val="001A7420"/>
    <w:rsid w:val="001B21F9"/>
    <w:rsid w:val="001B5F8C"/>
    <w:rsid w:val="001B6637"/>
    <w:rsid w:val="001C21C3"/>
    <w:rsid w:val="001C4437"/>
    <w:rsid w:val="001D02C2"/>
    <w:rsid w:val="001E7AFC"/>
    <w:rsid w:val="001F0C1D"/>
    <w:rsid w:val="001F1132"/>
    <w:rsid w:val="001F168B"/>
    <w:rsid w:val="00220C9A"/>
    <w:rsid w:val="002347A2"/>
    <w:rsid w:val="00255C5C"/>
    <w:rsid w:val="002675F0"/>
    <w:rsid w:val="0027143E"/>
    <w:rsid w:val="002760EE"/>
    <w:rsid w:val="002B6339"/>
    <w:rsid w:val="002E00EE"/>
    <w:rsid w:val="002F0A22"/>
    <w:rsid w:val="00315B85"/>
    <w:rsid w:val="0031667D"/>
    <w:rsid w:val="003172DC"/>
    <w:rsid w:val="00351E6D"/>
    <w:rsid w:val="0035462D"/>
    <w:rsid w:val="00356555"/>
    <w:rsid w:val="003634D1"/>
    <w:rsid w:val="00363A54"/>
    <w:rsid w:val="003765B8"/>
    <w:rsid w:val="003C3971"/>
    <w:rsid w:val="003D2499"/>
    <w:rsid w:val="003E01D1"/>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13BF4"/>
    <w:rsid w:val="0053388B"/>
    <w:rsid w:val="00535773"/>
    <w:rsid w:val="00543E6C"/>
    <w:rsid w:val="00545428"/>
    <w:rsid w:val="005574B3"/>
    <w:rsid w:val="00565087"/>
    <w:rsid w:val="00566846"/>
    <w:rsid w:val="00597B11"/>
    <w:rsid w:val="005A2942"/>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74E8C"/>
    <w:rsid w:val="008768CA"/>
    <w:rsid w:val="00884BB8"/>
    <w:rsid w:val="008A3287"/>
    <w:rsid w:val="008C09A7"/>
    <w:rsid w:val="008C384C"/>
    <w:rsid w:val="008C7B64"/>
    <w:rsid w:val="008E2D68"/>
    <w:rsid w:val="008E5EC5"/>
    <w:rsid w:val="008E6756"/>
    <w:rsid w:val="0090271F"/>
    <w:rsid w:val="00902E23"/>
    <w:rsid w:val="009114D7"/>
    <w:rsid w:val="0091348E"/>
    <w:rsid w:val="00917CCB"/>
    <w:rsid w:val="009266A5"/>
    <w:rsid w:val="00926852"/>
    <w:rsid w:val="00933FB0"/>
    <w:rsid w:val="00942EC2"/>
    <w:rsid w:val="00952783"/>
    <w:rsid w:val="00960759"/>
    <w:rsid w:val="00975DAE"/>
    <w:rsid w:val="0098685E"/>
    <w:rsid w:val="00993080"/>
    <w:rsid w:val="009A3959"/>
    <w:rsid w:val="009B18D4"/>
    <w:rsid w:val="009B2604"/>
    <w:rsid w:val="009E2532"/>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1BA0"/>
    <w:rsid w:val="00AA5A80"/>
    <w:rsid w:val="00AB4A5D"/>
    <w:rsid w:val="00AC6BC6"/>
    <w:rsid w:val="00AD31F8"/>
    <w:rsid w:val="00AD45A1"/>
    <w:rsid w:val="00AE6164"/>
    <w:rsid w:val="00AE65E2"/>
    <w:rsid w:val="00AF1460"/>
    <w:rsid w:val="00AF464E"/>
    <w:rsid w:val="00B02E87"/>
    <w:rsid w:val="00B05374"/>
    <w:rsid w:val="00B11544"/>
    <w:rsid w:val="00B15449"/>
    <w:rsid w:val="00B36763"/>
    <w:rsid w:val="00B40885"/>
    <w:rsid w:val="00B43FB6"/>
    <w:rsid w:val="00B57F75"/>
    <w:rsid w:val="00B7233E"/>
    <w:rsid w:val="00B93086"/>
    <w:rsid w:val="00BA19ED"/>
    <w:rsid w:val="00BA4B8D"/>
    <w:rsid w:val="00BB6D90"/>
    <w:rsid w:val="00BC0858"/>
    <w:rsid w:val="00BC0F7D"/>
    <w:rsid w:val="00BC1C4B"/>
    <w:rsid w:val="00BC2ECD"/>
    <w:rsid w:val="00BC6F5E"/>
    <w:rsid w:val="00BC7A0C"/>
    <w:rsid w:val="00BD7D31"/>
    <w:rsid w:val="00BE3255"/>
    <w:rsid w:val="00BF128E"/>
    <w:rsid w:val="00BF7C38"/>
    <w:rsid w:val="00C074DD"/>
    <w:rsid w:val="00C1496A"/>
    <w:rsid w:val="00C15DCA"/>
    <w:rsid w:val="00C33079"/>
    <w:rsid w:val="00C45231"/>
    <w:rsid w:val="00C50617"/>
    <w:rsid w:val="00C551FF"/>
    <w:rsid w:val="00C6688B"/>
    <w:rsid w:val="00C72833"/>
    <w:rsid w:val="00C80F1D"/>
    <w:rsid w:val="00C91962"/>
    <w:rsid w:val="00C93F40"/>
    <w:rsid w:val="00CA3D0C"/>
    <w:rsid w:val="00D1156C"/>
    <w:rsid w:val="00D57972"/>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62CD"/>
    <w:rsid w:val="00E000DA"/>
    <w:rsid w:val="00E01A16"/>
    <w:rsid w:val="00E12347"/>
    <w:rsid w:val="00E16509"/>
    <w:rsid w:val="00E20B39"/>
    <w:rsid w:val="00E24999"/>
    <w:rsid w:val="00E31385"/>
    <w:rsid w:val="00E44582"/>
    <w:rsid w:val="00E44FFC"/>
    <w:rsid w:val="00E77645"/>
    <w:rsid w:val="00E807FC"/>
    <w:rsid w:val="00E82A98"/>
    <w:rsid w:val="00EA15B0"/>
    <w:rsid w:val="00EA5EA7"/>
    <w:rsid w:val="00EA66BD"/>
    <w:rsid w:val="00EA77CC"/>
    <w:rsid w:val="00EC4A25"/>
    <w:rsid w:val="00EF608C"/>
    <w:rsid w:val="00F025A2"/>
    <w:rsid w:val="00F04712"/>
    <w:rsid w:val="00F13360"/>
    <w:rsid w:val="00F22EC7"/>
    <w:rsid w:val="00F325C8"/>
    <w:rsid w:val="00F34834"/>
    <w:rsid w:val="00F653B8"/>
    <w:rsid w:val="00F9008D"/>
    <w:rsid w:val="00FA1266"/>
    <w:rsid w:val="00FA27E1"/>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alhag\OneDrive%20-%20Ericsson\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1239</TotalTime>
  <Pages>56</Pages>
  <Words>183901</Words>
  <Characters>1048240</Characters>
  <Application>Microsoft Office Word</Application>
  <DocSecurity>0</DocSecurity>
  <Lines>8735</Lines>
  <Paragraphs>2459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1229682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User</cp:lastModifiedBy>
  <cp:revision>79</cp:revision>
  <cp:lastPrinted>2019-02-25T14:05:00Z</cp:lastPrinted>
  <dcterms:created xsi:type="dcterms:W3CDTF">2024-10-17T14:47:00Z</dcterms:created>
  <dcterms:modified xsi:type="dcterms:W3CDTF">2024-11-08T14:02:00Z</dcterms:modified>
</cp:coreProperties>
</file>