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03E03" w14:textId="77777777" w:rsidR="00363DAE" w:rsidRPr="00AE781B" w:rsidRDefault="000F5571" w:rsidP="00601200">
      <w:pPr>
        <w:pStyle w:val="Heading2"/>
      </w:pPr>
      <w:bookmarkStart w:id="0" w:name="_Toc27481822"/>
      <w:bookmarkStart w:id="1" w:name="_Toc68183072"/>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2" w:name="_Toc27481823"/>
      <w:bookmarkStart w:id="3" w:name="_Toc68183073"/>
      <w:r w:rsidRPr="00AE781B">
        <w:t>9.3.1</w:t>
      </w:r>
      <w:r w:rsidRPr="00AE781B">
        <w:tab/>
        <w:t>FDD intra-frequency RSTD Measurement Reporting Delay in CE Mode A</w:t>
      </w:r>
      <w:bookmarkEnd w:id="2"/>
      <w:bookmarkEnd w:id="3"/>
    </w:p>
    <w:p w14:paraId="2254B03D" w14:textId="77777777" w:rsidR="00363DAE" w:rsidRPr="00AE781B" w:rsidRDefault="00363DAE" w:rsidP="00363DAE">
      <w:pPr>
        <w:pStyle w:val="Heading4"/>
      </w:pPr>
      <w:bookmarkStart w:id="4" w:name="_Toc27481824"/>
      <w:bookmarkStart w:id="5" w:name="_Toc68183074"/>
      <w:r w:rsidRPr="00AE781B">
        <w:t>9.3.1.1</w:t>
      </w:r>
      <w:r w:rsidRPr="00AE781B">
        <w:tab/>
        <w:t xml:space="preserve">FDD intra-frequency RSTD Measurement Reporting Delay in CE Mode A for </w:t>
      </w:r>
      <w:r w:rsidR="00177E28" w:rsidRPr="00AE781B">
        <w:t>Category M</w:t>
      </w:r>
      <w:r w:rsidRPr="00AE781B">
        <w:t>1</w:t>
      </w:r>
      <w:bookmarkEnd w:id="4"/>
      <w:bookmarkEnd w:id="5"/>
    </w:p>
    <w:p w14:paraId="25F9DC65" w14:textId="77777777" w:rsidR="00363DAE" w:rsidRPr="00AE781B" w:rsidRDefault="00363DAE" w:rsidP="00363DAE">
      <w:pPr>
        <w:pStyle w:val="Heading6"/>
      </w:pPr>
      <w:bookmarkStart w:id="6" w:name="_Toc27481825"/>
      <w:bookmarkStart w:id="7" w:name="_Toc68183075"/>
      <w:r w:rsidRPr="00AE781B">
        <w:t>9.3.1.1.1</w:t>
      </w:r>
      <w:r w:rsidRPr="00AE781B">
        <w:tab/>
        <w:t>Test purpose</w:t>
      </w:r>
      <w:bookmarkEnd w:id="6"/>
      <w:bookmarkEnd w:id="7"/>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8" w:name="_Toc27481826"/>
      <w:bookmarkStart w:id="9" w:name="_Toc68183076"/>
      <w:r w:rsidRPr="00AE781B">
        <w:t>9.3.1.1.2</w:t>
      </w:r>
      <w:r w:rsidRPr="00AE781B">
        <w:tab/>
        <w:t>Test applicability</w:t>
      </w:r>
      <w:bookmarkEnd w:id="8"/>
      <w:bookmarkEnd w:id="9"/>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0" w:name="_Toc27481827"/>
      <w:bookmarkStart w:id="11" w:name="_Toc68183077"/>
      <w:r w:rsidRPr="00AE781B">
        <w:t>9.3.1.1.3</w:t>
      </w:r>
      <w:r w:rsidRPr="00AE781B">
        <w:tab/>
        <w:t>Minimum conformance requirements</w:t>
      </w:r>
      <w:bookmarkEnd w:id="10"/>
      <w:bookmarkEnd w:id="11"/>
    </w:p>
    <w:p w14:paraId="3B32CADA" w14:textId="77777777" w:rsidR="00363DAE" w:rsidRPr="00AE781B" w:rsidRDefault="00363DAE" w:rsidP="00363DAE">
      <w:pPr>
        <w:rPr>
          <w:rFonts w:eastAsia="MS Mincho" w:cs="v4.2.0"/>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18.75pt" o:ole="">
            <v:imagedata r:id="rId8" o:title=""/>
          </v:shape>
          <o:OLEObject Type="Embed" ProgID="Equation.3" ShapeID="_x0000_i1025" DrawAspect="Content" ObjectID="_1799681852" r:id="rId9"/>
        </w:object>
      </w:r>
      <w:r w:rsidRPr="00AE781B">
        <w:rPr>
          <w:rFonts w:eastAsia="MS Mincho" w:cs="v4.2.0"/>
        </w:rPr>
        <w:t xml:space="preserve"> ms as given below (see also Figure 9.3.1.1.3-1):</w:t>
      </w:r>
    </w:p>
    <w:p w14:paraId="269CDA86" w14:textId="77777777" w:rsidR="00363DAE" w:rsidRPr="00AE781B" w:rsidRDefault="00363DAE" w:rsidP="00363DAE">
      <w:pPr>
        <w:pStyle w:val="EQ"/>
        <w:jc w:val="center"/>
        <w:rPr>
          <w:rFonts w:eastAsia="MS Mincho"/>
          <w:noProof w:val="0"/>
        </w:rPr>
      </w:pPr>
      <w:r w:rsidRPr="00AE781B">
        <w:rPr>
          <w:noProof w:val="0"/>
          <w:position w:val="-14"/>
        </w:rPr>
        <w:object w:dxaOrig="3720" w:dyaOrig="380" w14:anchorId="174663CE">
          <v:shape id="_x0000_i1026" type="#_x0000_t75" style="width:186pt;height:18.75pt" o:ole="">
            <v:imagedata r:id="rId10" o:title=""/>
          </v:shape>
          <o:OLEObject Type="Embed" ProgID="Equation.3" ShapeID="_x0000_i1026" DrawAspect="Content" ObjectID="_1799681853" r:id="rId11"/>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6A780B89" w14:textId="77777777" w:rsidR="00363DAE" w:rsidRPr="00AE781B" w:rsidRDefault="00363DAE" w:rsidP="00363DAE">
      <w:pPr>
        <w:rPr>
          <w:rFonts w:eastAsia="MS Mincho" w:cs="v4.2.0"/>
        </w:rPr>
      </w:pPr>
      <w:r w:rsidRPr="00AE781B">
        <w:rPr>
          <w:rFonts w:eastAsia="MS Mincho" w:cs="v4.2.0"/>
        </w:rPr>
        <w:t>where</w:t>
      </w:r>
    </w:p>
    <w:p w14:paraId="1A5F8434" w14:textId="77777777" w:rsidR="00363DAE" w:rsidRPr="00AE781B" w:rsidRDefault="00363DAE" w:rsidP="00363DAE">
      <w:pPr>
        <w:spacing w:after="0"/>
        <w:ind w:firstLine="284"/>
        <w:rPr>
          <w:rFonts w:eastAsia="MS Mincho" w:cs="v4.2.0"/>
        </w:rPr>
      </w:pPr>
      <w:r w:rsidRPr="00AE781B">
        <w:rPr>
          <w:position w:val="-14"/>
        </w:rPr>
        <w:object w:dxaOrig="1840" w:dyaOrig="380" w14:anchorId="026F8EDA">
          <v:shape id="_x0000_i1027" type="#_x0000_t75" style="width:92.25pt;height:18.75pt" o:ole="">
            <v:imagedata r:id="rId12" o:title=""/>
          </v:shape>
          <o:OLEObject Type="Embed" ProgID="Equation.3" ShapeID="_x0000_i1027" DrawAspect="Content" ObjectID="_1799681854" r:id="rId1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5D5F74EA" w14:textId="77777777" w:rsidR="00363DAE" w:rsidRPr="00AE781B" w:rsidRDefault="00363DAE" w:rsidP="00363DAE">
      <w:pPr>
        <w:spacing w:after="0"/>
        <w:ind w:firstLine="284"/>
        <w:rPr>
          <w:rFonts w:eastAsia="MS Mincho" w:cs="v4.2.0"/>
        </w:rPr>
      </w:pPr>
      <w:r w:rsidRPr="00AE781B">
        <w:rPr>
          <w:rFonts w:eastAsia="MS Mincho" w:cs="v4.2.0"/>
          <w:position w:val="-12"/>
          <w:sz w:val="2"/>
        </w:rPr>
        <w:object w:dxaOrig="440" w:dyaOrig="360" w14:anchorId="0CC7EE31">
          <v:shape id="_x0000_i1028" type="#_x0000_t75" style="width:21.75pt;height:18.75pt" o:ole="">
            <v:imagedata r:id="rId14" o:title=""/>
          </v:shape>
          <o:OLEObject Type="Embed" ProgID="Equation.3" ShapeID="_x0000_i1028" DrawAspect="Content" ObjectID="_1799681855" r:id="rId15"/>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00177E28" w:rsidRPr="00AE781B">
        <w:rPr>
          <w:rFonts w:eastAsia="MS Mincho" w:cs="v4.2.0"/>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1.75pt;height:18.75pt" o:ole="">
            <v:imagedata r:id="rId14" o:title=""/>
          </v:shape>
          <o:OLEObject Type="Embed" ProgID="Equation.3" ShapeID="_x0000_i1029" DrawAspect="Content" ObjectID="_1799681856" r:id="rId16"/>
        </w:object>
      </w:r>
      <w:r w:rsidR="00177E28" w:rsidRPr="00AE781B">
        <w:rPr>
          <w:sz w:val="2"/>
          <w:lang w:eastAsia="zh-CN"/>
        </w:rPr>
        <w:t xml:space="preserve"> </w:t>
      </w:r>
      <w:r w:rsidR="00177E28" w:rsidRPr="00AE781B">
        <w:rPr>
          <w:lang w:eastAsia="zh-CN"/>
        </w:rPr>
        <w:t>= max(</w:t>
      </w:r>
      <w:r w:rsidR="00177E28" w:rsidRPr="00AE781B">
        <w:rPr>
          <w:rFonts w:eastAsia="MS Mincho"/>
          <w:position w:val="-12"/>
          <w:sz w:val="2"/>
        </w:rPr>
        <w:object w:dxaOrig="440" w:dyaOrig="360" w14:anchorId="23FFF360">
          <v:shape id="_x0000_i1030" type="#_x0000_t75" style="width:21.75pt;height:18.75pt" o:ole="">
            <v:imagedata r:id="rId14" o:title=""/>
          </v:shape>
          <o:OLEObject Type="Embed" ProgID="Equation.3" ShapeID="_x0000_i1030" DrawAspect="Content" ObjectID="_1799681857" r:id="rId17"/>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77777777" w:rsidR="00363DAE" w:rsidRPr="00AE781B" w:rsidRDefault="00363DAE" w:rsidP="00363DAE">
      <w:pPr>
        <w:pStyle w:val="B1"/>
        <w:ind w:left="284" w:firstLine="0"/>
      </w:pPr>
      <w:r w:rsidRPr="00AE781B">
        <w:rPr>
          <w:position w:val="-4"/>
        </w:rPr>
        <w:object w:dxaOrig="320" w:dyaOrig="260" w14:anchorId="2D2865BF">
          <v:shape id="_x0000_i1031" type="#_x0000_t75" style="width:15.75pt;height:12.75pt" o:ole="">
            <v:imagedata r:id="rId18" o:title=""/>
          </v:shape>
          <o:OLEObject Type="Embed" ProgID="Equation.3" ShapeID="_x0000_i1031" DrawAspect="Content" ObjectID="_1799681858" r:id="rId19"/>
        </w:object>
      </w:r>
      <w:r w:rsidRPr="00AE781B">
        <w:t xml:space="preserve"> is the number of PRS positioning occasions as defined in Table 9.3.1.1.3-1, , where downlink positioning subframes defined in </w:t>
      </w:r>
      <w:r w:rsidRPr="00AE781B">
        <w:rPr>
          <w:rFonts w:eastAsia="MS Mincho"/>
        </w:rPr>
        <w:t>TS 36.211 [16]</w:t>
      </w:r>
      <w:r w:rsidRPr="00AE781B">
        <w:t>,</w:t>
      </w:r>
    </w:p>
    <w:p w14:paraId="6CB0CEF5" w14:textId="77777777" w:rsidR="00363DAE" w:rsidRPr="00AE781B" w:rsidRDefault="00363DAE" w:rsidP="00363DAE">
      <w:pPr>
        <w:spacing w:after="0"/>
        <w:ind w:left="284"/>
        <w:rPr>
          <w:rFonts w:eastAsia="MS Mincho" w:cs="v4.2.0"/>
        </w:rPr>
      </w:pPr>
      <w:r w:rsidRPr="00AE781B">
        <w:rPr>
          <w:position w:val="-4"/>
        </w:rPr>
        <w:object w:dxaOrig="220" w:dyaOrig="260" w14:anchorId="01D408E3">
          <v:shape id="_x0000_i1032" type="#_x0000_t75" style="width:11.25pt;height:12.75pt" o:ole="">
            <v:imagedata r:id="rId20" o:title=""/>
          </v:shape>
          <o:OLEObject Type="Embed" ProgID="Equation.3" ShapeID="_x0000_i1032" DrawAspect="Content" ObjectID="_1799681859" r:id="rId21"/>
        </w:object>
      </w:r>
      <w:r w:rsidRPr="00AE781B">
        <w:t xml:space="preserve"> = </w:t>
      </w:r>
      <w:r w:rsidRPr="00AE781B">
        <w:rPr>
          <w:position w:val="-28"/>
        </w:rPr>
        <w:object w:dxaOrig="1080" w:dyaOrig="680" w14:anchorId="3E659E4B">
          <v:shape id="_x0000_i1033" type="#_x0000_t75" style="width:54.75pt;height:33.75pt" o:ole="">
            <v:imagedata r:id="rId22" o:title=""/>
          </v:shape>
          <o:OLEObject Type="Embed" ProgID="Equation.3" ShapeID="_x0000_i1033" DrawAspect="Content" ObjectID="_1799681860" r:id="rId23"/>
        </w:object>
      </w:r>
      <w:r w:rsidRPr="00AE781B">
        <w:t xml:space="preserve"> ms is the measurement time for a single PRS positioning occasion which includes the sampling time and the processing time</w:t>
      </w:r>
      <w:r w:rsidRPr="00AE781B">
        <w:rPr>
          <w:rFonts w:eastAsia="MS Mincho" w:cs="v4.2.0"/>
        </w:rPr>
        <w:t>,</w:t>
      </w:r>
    </w:p>
    <w:p w14:paraId="56008E54" w14:textId="77777777"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4.75pt;height:18.75pt" o:ole="">
            <v:imagedata r:id="rId24" o:title=""/>
          </v:shape>
          <o:OLEObject Type="Embed" ProgID="Equation.DSMT4" ShapeID="_x0000_i1034" DrawAspect="Content" ObjectID="_1799681861" r:id="rId25"/>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2"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5.75pt;height:18.75pt" o:ole="">
            <v:imagedata r:id="rId26" o:title=""/>
          </v:shape>
          <o:OLEObject Type="Embed" ProgID="Equation.3" ShapeID="_x0000_i1035" DrawAspect="Content" ObjectID="_1799681862" r:id="rId27"/>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5.75pt;height:18.75pt" o:ole="">
            <v:imagedata r:id="rId26" o:title=""/>
          </v:shape>
          <o:OLEObject Type="Embed" ProgID="Equation.3" ShapeID="_x0000_i1036" DrawAspect="Content" ObjectID="_1799681863" r:id="rId28"/>
        </w:object>
      </w:r>
      <w:r w:rsidRPr="00AE781B">
        <w:t>=</w:t>
      </w:r>
      <w:r w:rsidRPr="00AE781B">
        <w:rPr>
          <w:position w:val="-12"/>
          <w:lang w:eastAsia="zh-CN"/>
        </w:rPr>
        <w:object w:dxaOrig="499" w:dyaOrig="360" w14:anchorId="2FE453C5">
          <v:shape id="_x0000_i1037" type="#_x0000_t75" style="width:24.75pt;height:18.75pt" o:ole="">
            <v:imagedata r:id="rId24" o:title=""/>
          </v:shape>
          <o:OLEObject Type="Embed" ProgID="Equation.DSMT4" ShapeID="_x0000_i1037" DrawAspect="Content" ObjectID="_1799681864" r:id="rId29"/>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5.75pt;height:18.75pt" o:ole="">
            <v:imagedata r:id="rId26" o:title=""/>
          </v:shape>
          <o:OLEObject Type="Embed" ProgID="Equation.3" ShapeID="_x0000_i1038" DrawAspect="Content" ObjectID="_1799681865" r:id="rId30"/>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5.75pt;height:18.75pt" o:ole="">
            <v:imagedata r:id="rId26" o:title=""/>
          </v:shape>
          <o:OLEObject Type="Embed" ProgID="Equation.3" ShapeID="_x0000_i1039" DrawAspect="Content" ObjectID="_1799681866" r:id="rId31"/>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4.75pt;height:18.75pt" o:ole="">
            <v:imagedata r:id="rId24" o:title=""/>
          </v:shape>
          <o:OLEObject Type="Embed" ProgID="Equation.DSMT4" ShapeID="_x0000_i1040" DrawAspect="Content" ObjectID="_1799681867" r:id="rId32"/>
        </w:object>
      </w:r>
      <w:r w:rsidRPr="00AE781B">
        <w:rPr>
          <w:lang w:eastAsia="zh-CN"/>
        </w:rPr>
        <w:t xml:space="preserve">&gt;(MGL-2),  </w:t>
      </w:r>
      <w:r w:rsidRPr="00AE781B">
        <w:rPr>
          <w:position w:val="-14"/>
        </w:rPr>
        <w:object w:dxaOrig="920" w:dyaOrig="380" w14:anchorId="369762DC">
          <v:shape id="_x0000_i1041" type="#_x0000_t75" style="width:45.75pt;height:18.75pt" o:ole="">
            <v:imagedata r:id="rId26" o:title=""/>
          </v:shape>
          <o:OLEObject Type="Embed" ProgID="Equation.3" ShapeID="_x0000_i1041" DrawAspect="Content" ObjectID="_1799681868" r:id="rId33"/>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29.75pt;height:32.25pt" o:ole="">
            <v:imagedata r:id="rId34" o:title=""/>
          </v:shape>
          <o:OLEObject Type="Embed" ProgID="Equation.3" ShapeID="_x0000_i1042" DrawAspect="Content" ObjectID="_1799681869" r:id="rId35"/>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4.75pt;height:18.75pt" o:ole="">
            <v:imagedata r:id="rId24" o:title=""/>
          </v:shape>
          <o:OLEObject Type="Embed" ProgID="Equation.DSMT4" ShapeID="_x0000_i1043" DrawAspect="Content" ObjectID="_1799681870" r:id="rId36"/>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5.75pt;height:18.75pt" o:ole="">
            <v:imagedata r:id="rId26" o:title=""/>
          </v:shape>
          <o:OLEObject Type="Embed" ProgID="Equation.3" ShapeID="_x0000_i1044" DrawAspect="Content" ObjectID="_1799681871" r:id="rId37"/>
        </w:object>
      </w:r>
      <w:r w:rsidRPr="00AE781B">
        <w:t>=</w:t>
      </w:r>
      <w:r w:rsidRPr="00AE781B">
        <w:rPr>
          <w:position w:val="-12"/>
          <w:lang w:eastAsia="zh-CN"/>
        </w:rPr>
        <w:object w:dxaOrig="499" w:dyaOrig="360" w14:anchorId="0A562979">
          <v:shape id="_x0000_i1045" type="#_x0000_t75" style="width:24.75pt;height:18.75pt" o:ole="">
            <v:imagedata r:id="rId24" o:title=""/>
          </v:shape>
          <o:OLEObject Type="Embed" ProgID="Equation.DSMT4" ShapeID="_x0000_i1045" DrawAspect="Content" ObjectID="_1799681872" r:id="rId38"/>
        </w:object>
      </w:r>
      <w:r w:rsidRPr="00AE781B">
        <w:rPr>
          <w:lang w:eastAsia="zh-CN"/>
        </w:rPr>
        <w:t xml:space="preserve"> if </w:t>
      </w:r>
      <w:r w:rsidRPr="00AE781B">
        <w:rPr>
          <w:position w:val="-12"/>
          <w:lang w:eastAsia="zh-CN"/>
        </w:rPr>
        <w:object w:dxaOrig="499" w:dyaOrig="360" w14:anchorId="2681CB85">
          <v:shape id="_x0000_i1046" type="#_x0000_t75" style="width:24.75pt;height:18.75pt" o:ole="">
            <v:imagedata r:id="rId24" o:title=""/>
          </v:shape>
          <o:OLEObject Type="Embed" ProgID="Equation.DSMT4" ShapeID="_x0000_i1046" DrawAspect="Content" ObjectID="_1799681873" r:id="rId39"/>
        </w:object>
      </w:r>
      <w:r w:rsidRPr="00AE781B">
        <w:rPr>
          <w:lang w:eastAsia="zh-CN"/>
        </w:rPr>
        <w:t>≤(MGL-2).</w:t>
      </w:r>
      <w:bookmarkEnd w:id="12"/>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5.75pt;height:18.75pt" o:ole="">
            <v:imagedata r:id="rId40" o:title=""/>
          </v:shape>
          <o:OLEObject Type="Embed" ProgID="Equation.3" ShapeID="_x0000_i1047" DrawAspect="Content" ObjectID="_1799681874" r:id="rId41"/>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1.75pt;height:18.75pt" o:ole="">
            <v:imagedata r:id="rId14" o:title=""/>
          </v:shape>
          <o:OLEObject Type="Embed" ProgID="Equation.3" ShapeID="_x0000_i1048" DrawAspect="Content" ObjectID="_1799681875" r:id="rId42"/>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4.75pt;height:18.75pt" o:ole="">
            <v:imagedata r:id="rId24" o:title=""/>
          </v:shape>
          <o:OLEObject Type="Embed" ProgID="Equation.DSMT4" ShapeID="_x0000_i1049" DrawAspect="Content" ObjectID="_1799681876" r:id="rId43"/>
        </w:object>
      </w:r>
      <w:r w:rsidRPr="00AE781B">
        <w:rPr>
          <w:rFonts w:ascii="Arial" w:hAnsi="Arial" w:cs="Arial"/>
          <w:sz w:val="18"/>
          <w:szCs w:val="18"/>
          <w:lang w:eastAsia="zh-CN"/>
        </w:rPr>
        <w:t xml:space="preserve">, and </w:t>
      </w:r>
      <w:r w:rsidRPr="00AE781B">
        <w:rPr>
          <w:rFonts w:eastAsia="MS Mincho"/>
          <w:sz w:val="2"/>
        </w:rPr>
        <w:t xml:space="preserve">, </w:t>
      </w:r>
      <w:r w:rsidRPr="00AE781B">
        <w:rPr>
          <w:position w:val="-14"/>
        </w:rPr>
        <w:object w:dxaOrig="920" w:dyaOrig="380" w14:anchorId="16DFFC74">
          <v:shape id="_x0000_i1050" type="#_x0000_t75" style="width:45.75pt;height:18.75pt" o:ole="">
            <v:imagedata r:id="rId44" o:title=""/>
          </v:shape>
          <o:OLEObject Type="Embed" ProgID="Equation.3" ShapeID="_x0000_i1050" DrawAspect="Content" ObjectID="_1799681877" r:id="rId45"/>
        </w:object>
      </w:r>
      <w:r w:rsidRPr="00AE781B">
        <w:t xml:space="preserve">are the parameters of the same cell, for which </w:t>
      </w:r>
      <w:r w:rsidR="00177E28" w:rsidRPr="00AE781B">
        <w:rPr>
          <w:position w:val="-34"/>
        </w:rPr>
        <w:object w:dxaOrig="1800" w:dyaOrig="800" w14:anchorId="29E4A870">
          <v:shape id="_x0000_i1051" type="#_x0000_t75" style="width:90.75pt;height:39.75pt" o:ole="">
            <v:imagedata r:id="rId46" o:title=""/>
          </v:shape>
          <o:OLEObject Type="Embed" ProgID="Equation.3" ShapeID="_x0000_i1051" DrawAspect="Content" ObjectID="_1799681878" r:id="rId47"/>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25pt;height:18.75pt" o:ole="">
            <v:imagedata r:id="rId48" o:title=""/>
          </v:shape>
          <o:OLEObject Type="Embed" ProgID="Equation.3" ShapeID="_x0000_i1052" DrawAspect="Content" ObjectID="_1799681879" r:id="rId4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363DAE" w:rsidRPr="00AE781B" w14:paraId="1252A163" w14:textId="77777777" w:rsidTr="00F063C5">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6392BBFA">
                <v:shape id="_x0000_i1053" type="#_x0000_t75" style="width:21.75pt;height:18.75pt" o:ole="">
                  <v:imagedata r:id="rId14" o:title=""/>
                </v:shape>
                <o:OLEObject Type="Embed" ProgID="Equation.3" ShapeID="_x0000_i1053" DrawAspect="Content" ObjectID="_1799681880" r:id="rId50"/>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5.75pt;height:12.75pt" o:ole="">
                  <v:imagedata r:id="rId18" o:title=""/>
                </v:shape>
                <o:OLEObject Type="Embed" ProgID="Equation.3" ShapeID="_x0000_i1054" DrawAspect="Content" ObjectID="_1799681881" r:id="rId51"/>
              </w:object>
            </w:r>
          </w:p>
        </w:tc>
      </w:tr>
      <w:tr w:rsidR="00363DAE" w:rsidRPr="00AE781B" w14:paraId="2C2CDC61" w14:textId="77777777" w:rsidTr="00F063C5">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rPr>
          <w:cantSplit/>
        </w:trPr>
        <w:tc>
          <w:tcPr>
            <w:tcW w:w="2693" w:type="dxa"/>
            <w:vAlign w:val="center"/>
          </w:tcPr>
          <w:p w14:paraId="500F4436" w14:textId="77777777" w:rsidR="00363DAE" w:rsidRPr="00AE781B" w:rsidRDefault="00363DAE" w:rsidP="00F063C5">
            <w:pPr>
              <w:pStyle w:val="TAC"/>
              <w:rPr>
                <w:rFonts w:cs="Arial"/>
                <w:szCs w:val="18"/>
              </w:rPr>
            </w:pPr>
            <w:r w:rsidRPr="00AE781B">
              <w:rPr>
                <w:rFonts w:cs="Arial"/>
                <w:szCs w:val="18"/>
              </w:rPr>
              <w:t>160 ms</w:t>
            </w:r>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25pt;height:33.75pt" o:ole="">
                  <v:imagedata r:id="rId52" o:title=""/>
                </v:shape>
                <o:OLEObject Type="Embed" ProgID="Equation.3" ShapeID="_x0000_i1055" DrawAspect="Content" ObjectID="_1799681882" r:id="rId53"/>
              </w:object>
            </w:r>
          </w:p>
        </w:tc>
      </w:tr>
      <w:tr w:rsidR="00363DAE" w:rsidRPr="00AE781B" w14:paraId="0B49D4F6" w14:textId="77777777" w:rsidTr="00F063C5">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&gt;160 ms</w:t>
            </w:r>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0.75pt;height:33.75pt" o:ole="">
                  <v:imagedata r:id="rId54" o:title=""/>
                </v:shape>
                <o:OLEObject Type="Embed" ProgID="Equation.3" ShapeID="_x0000_i1056" DrawAspect="Content" ObjectID="_1799681883" r:id="rId55"/>
              </w:object>
            </w:r>
          </w:p>
        </w:tc>
      </w:tr>
      <w:tr w:rsidR="00363DAE" w:rsidRPr="00AE781B" w14:paraId="62043466" w14:textId="77777777" w:rsidTr="00F063C5">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5ED7ECF">
          <v:shape id="_x0000_i1057" type="#_x0000_t75" style="width:92.25pt;height:18.75pt" o:ole="">
            <v:imagedata r:id="rId56" o:title=""/>
          </v:shape>
          <o:OLEObject Type="Embed" ProgID="Equation.3" ShapeID="_x0000_i1057" DrawAspect="Content" ObjectID="_1799681884" r:id="rId57"/>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rPr>
        <w:object w:dxaOrig="1540" w:dyaOrig="440" w14:anchorId="2326893E">
          <v:shape id="_x0000_i1058" type="#_x0000_t75" style="width:77.25pt;height:21.75pt" o:ole="">
            <v:imagedata r:id="rId58" o:title=""/>
          </v:shape>
          <o:OLEObject Type="Embed" ProgID="Equation.3" ShapeID="_x0000_i1058" DrawAspect="Content" ObjectID="_1799681885" r:id="rId59"/>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rPr>
        <w:object w:dxaOrig="1340" w:dyaOrig="400" w14:anchorId="186BD24A">
          <v:shape id="_x0000_i1059" type="#_x0000_t75" style="width:66.75pt;height:20.25pt" o:ole="">
            <v:imagedata r:id="rId60" o:title=""/>
          </v:shape>
          <o:OLEObject Type="Embed" ProgID="Equation.3" ShapeID="_x0000_i1059" DrawAspect="Content" ObjectID="_1799681886" r:id="rId61"/>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38E570E7" w14:textId="77777777" w:rsidR="00363DAE" w:rsidRPr="00AE781B" w:rsidRDefault="00363DAE" w:rsidP="00363DAE">
      <w:pPr>
        <w:spacing w:after="0"/>
        <w:rPr>
          <w:rFonts w:eastAsia="MS Mincho" w:cs="v4.2.0"/>
        </w:rPr>
      </w:pPr>
      <w:r w:rsidRPr="00AE781B">
        <w:rPr>
          <w:rFonts w:eastAsia="MS Mincho" w:cs="v4.2.0"/>
          <w:position w:val="-16"/>
        </w:rPr>
        <w:object w:dxaOrig="1540" w:dyaOrig="440" w14:anchorId="7B6F0E49">
          <v:shape id="_x0000_i1060" type="#_x0000_t75" style="width:77.25pt;height:21.75pt" o:ole="">
            <v:imagedata r:id="rId58" o:title=""/>
          </v:shape>
          <o:OLEObject Type="Embed" ProgID="Equation.3" ShapeID="_x0000_i1060" DrawAspect="Content" ObjectID="_1799681887" r:id="rId62"/>
        </w:object>
      </w:r>
      <w:r w:rsidRPr="00AE781B">
        <w:rPr>
          <w:rFonts w:eastAsia="MS Mincho" w:cs="v4.2.0"/>
        </w:rPr>
        <w:t xml:space="preserve"> and </w:t>
      </w:r>
      <w:r w:rsidRPr="00AE781B">
        <w:rPr>
          <w:rFonts w:eastAsia="MS Mincho" w:cs="v4.2.0"/>
          <w:position w:val="-12"/>
        </w:rPr>
        <w:object w:dxaOrig="1340" w:dyaOrig="400" w14:anchorId="6E840991">
          <v:shape id="_x0000_i1061" type="#_x0000_t75" style="width:66.75pt;height:20.25pt" o:ole="">
            <v:imagedata r:id="rId60" o:title=""/>
          </v:shape>
          <o:OLEObject Type="Embed" ProgID="Equation.3" ShapeID="_x0000_i1061" DrawAspect="Content" ObjectID="_1799681888" r:id="rId6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6.75pt;height:30.75pt" o:ole="">
            <v:imagedata r:id="rId64" o:title=""/>
          </v:shape>
          <o:OLEObject Type="Embed" ProgID="Equation.3" ShapeID="_x0000_i1062" DrawAspect="Content" ObjectID="_1799681889" r:id="rId65"/>
        </w:object>
      </w:r>
      <w:r w:rsidRPr="00AE781B">
        <w:rPr>
          <w:rFonts w:eastAsia="MS Mincho" w:cs="v4.2.0"/>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0.75pt;height:20.25pt" o:ole="">
            <v:imagedata r:id="rId66" o:title=""/>
          </v:shape>
          <o:OLEObject Type="Embed" ProgID="Equation.3" ShapeID="_x0000_i1063" DrawAspect="Content" ObjectID="_1799681890" r:id="rId6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rPr>
        <w:t xml:space="preserve">The time </w:t>
      </w:r>
      <w:r w:rsidRPr="00AE781B">
        <w:rPr>
          <w:position w:val="-14"/>
        </w:rPr>
        <w:object w:dxaOrig="1840" w:dyaOrig="380" w14:anchorId="461A16AE">
          <v:shape id="_x0000_i1064" type="#_x0000_t75" style="width:92.25pt;height:18.75pt" o:ole="">
            <v:imagedata r:id="rId48" o:title=""/>
          </v:shape>
          <o:OLEObject Type="Embed" ProgID="Equation.3" ShapeID="_x0000_i1064" DrawAspect="Content" ObjectID="_1799681891" r:id="rId6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 xml:space="preserve">OTDOA-ProvideAssistanceData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2.25pt;height:156.75pt" o:ole="">
            <v:imagedata r:id="rId69" o:title=""/>
          </v:shape>
          <o:OLEObject Type="Embed" ProgID="Word.Document.8" ShapeID="_x0000_i1065" DrawAspect="Content" ObjectID="_1799681892" r:id="rId70">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3" w:name="_Toc27481828"/>
      <w:bookmarkStart w:id="14" w:name="_Toc68183078"/>
      <w:r w:rsidRPr="00AE781B">
        <w:t>9.3.1.1.4</w:t>
      </w:r>
      <w:r w:rsidRPr="00AE781B">
        <w:tab/>
        <w:t>Test description</w:t>
      </w:r>
      <w:bookmarkEnd w:id="13"/>
      <w:bookmarkEnd w:id="14"/>
    </w:p>
    <w:p w14:paraId="6369BE88" w14:textId="77777777" w:rsidR="00363DAE" w:rsidRPr="00AE781B" w:rsidRDefault="00363DAE" w:rsidP="00363DAE">
      <w:pPr>
        <w:pStyle w:val="Heading7"/>
      </w:pPr>
      <w:bookmarkStart w:id="15" w:name="_Toc27481829"/>
      <w:bookmarkStart w:id="16" w:name="_Toc68183079"/>
      <w:r w:rsidRPr="00AE781B">
        <w:t>9.3.1.1.4.1</w:t>
      </w:r>
      <w:r w:rsidRPr="00AE781B">
        <w:tab/>
        <w:t>Initial conditions</w:t>
      </w:r>
      <w:bookmarkEnd w:id="15"/>
      <w:bookmarkEnd w:id="16"/>
    </w:p>
    <w:p w14:paraId="6ABF565F" w14:textId="77777777" w:rsidR="00363DAE" w:rsidRPr="00AE781B" w:rsidRDefault="00363DAE" w:rsidP="00363DAE">
      <w:r w:rsidRPr="00AE781B">
        <w:t>Test Environment: Normal;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 as defined in TS 36.508 [18] clause 4.3.1.</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77777777" w:rsidR="00363DAE" w:rsidRPr="00AE781B" w:rsidRDefault="00363DAE" w:rsidP="00363DAE">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rPr>
          <w:cantSplit/>
          <w:jc w:val="center"/>
        </w:trPr>
        <w:tc>
          <w:tcPr>
            <w:tcW w:w="2377" w:type="dxa"/>
            <w:vAlign w:val="center"/>
          </w:tcPr>
          <w:p w14:paraId="6163FE65" w14:textId="77777777" w:rsidR="00363DAE" w:rsidRPr="00AE781B" w:rsidRDefault="00363DAE" w:rsidP="00F063C5">
            <w:pPr>
              <w:pStyle w:val="TAC"/>
            </w:pPr>
            <w:r w:rsidRPr="00AE781B">
              <w:rPr>
                <w:i/>
                <w:iCs/>
                <w:lang w:eastAsia="ko-KR"/>
              </w:rPr>
              <w:t>mPDCCH-startSF-UESS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65F204A">
                <v:shape id="_x0000_i106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8.75pt;height:14.25pt" o:ole="">
                  <v:imagedata r:id="rId72" o:title=""/>
                </v:shape>
                <o:OLEObject Type="Embed" ProgID="Equation.3" ShapeID="_x0000_i1067" DrawAspect="Content" ObjectID="_1799681893" r:id="rId73"/>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0E2C3F8A">
                <v:shape id="_x0000_i1068" type="#_x0000_t75" style="width:47.25pt;height:15.75pt" o:ole="">
                  <v:imagedata r:id="rId74" o:title=""/>
                </v:shape>
                <o:OLEObject Type="Embed" ProgID="Equation.3" ShapeID="_x0000_i1068" DrawAspect="Content" ObjectID="_1799681894" r:id="rId75"/>
              </w:object>
            </w:r>
            <w:r w:rsidRPr="00AE781B">
              <w:t xml:space="preserve"> DL subframes, as defined in 3GPP TS 36.211 [26], Table 6.10.4.3-1</w:t>
            </w:r>
          </w:p>
        </w:tc>
      </w:tr>
      <w:tr w:rsidR="00363DAE" w:rsidRPr="00AE781B" w14:paraId="1F5BED0D" w14:textId="77777777" w:rsidTr="00F063C5">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528E53D1">
                <v:shape id="_x0000_i1069" type="#_x0000_t75" style="width:24.75pt;height:15pt">
                  <v:imagedata r:id="rId76" o:title=""/>
                </v:shape>
              </w:pi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(PCI of Cell 1 – PCI of Cell 2)mod6=0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0460AC0F" w14:textId="77777777" w:rsidTr="00F063C5">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6CD98D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prs-MutingInfo defined in TS 36.355 [4]</w:t>
            </w:r>
          </w:p>
        </w:tc>
      </w:tr>
      <w:tr w:rsidR="00363DAE" w:rsidRPr="00AE781B" w14:paraId="5F69B3BC"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r w:rsidRPr="00AE781B">
              <w:rPr>
                <w:rFonts w:ascii="Arial" w:hAnsi="Arial"/>
                <w:sz w:val="18"/>
              </w:rPr>
              <w:t>onDurationTimer</w:t>
            </w:r>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drx-InactivityTimer</w:t>
            </w:r>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drx-RetransmissionTimer</w:t>
            </w:r>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r w:rsidRPr="00AE781B">
              <w:rPr>
                <w:rFonts w:ascii="Arial" w:hAnsi="Arial"/>
                <w:sz w:val="18"/>
              </w:rPr>
              <w:t>longDRX-CycleStartOffset</w:t>
            </w:r>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shortDRX</w:t>
            </w:r>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17" w:name="_Toc27481830"/>
      <w:bookmarkStart w:id="18" w:name="_Toc68183080"/>
      <w:r w:rsidRPr="00AE781B">
        <w:t>9.3.1.1.4.2</w:t>
      </w:r>
      <w:r w:rsidRPr="00AE781B">
        <w:tab/>
        <w:t>Test procedure</w:t>
      </w:r>
      <w:bookmarkEnd w:id="17"/>
      <w:bookmarkEnd w:id="18"/>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The SS shall transmit an RRCConnectionReconfiguration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The UE shall transmit RRCConnectionReconfigurationComplete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lastRenderedPageBreak/>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0D55B60E" w14:textId="77777777" w:rsidR="00363DAE" w:rsidRPr="00AE781B" w:rsidRDefault="00363DAE" w:rsidP="00363DAE">
      <w:pPr>
        <w:pStyle w:val="Heading7"/>
      </w:pPr>
      <w:bookmarkStart w:id="19" w:name="_Toc27481831"/>
      <w:bookmarkStart w:id="20" w:name="_Toc68183081"/>
      <w:r w:rsidRPr="00AE781B">
        <w:t>9.3.1.1.4.3</w:t>
      </w:r>
      <w:r w:rsidRPr="00AE781B">
        <w:tab/>
        <w:t>Message contents</w:t>
      </w:r>
      <w:bookmarkEnd w:id="19"/>
      <w:bookmarkEnd w:id="20"/>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rPr>
          <w:cantSplit/>
          <w:jc w:val="center"/>
        </w:trPr>
        <w:tc>
          <w:tcPr>
            <w:tcW w:w="9436" w:type="dxa"/>
            <w:gridSpan w:val="4"/>
          </w:tcPr>
          <w:p w14:paraId="2E48C765" w14:textId="77777777" w:rsidR="00363DAE" w:rsidRPr="00AE781B" w:rsidRDefault="00363DAE" w:rsidP="00F063C5">
            <w:pPr>
              <w:pStyle w:val="TAL"/>
            </w:pPr>
            <w:r w:rsidRPr="00AE781B">
              <w:t>Derivation Path: 36.509 [11] clause 6.9</w:t>
            </w:r>
          </w:p>
        </w:tc>
      </w:tr>
      <w:tr w:rsidR="00363DAE" w:rsidRPr="00AE781B" w14:paraId="592D13D7" w14:textId="77777777" w:rsidTr="00F063C5">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 w14:paraId="079B0263" w14:textId="77777777" w:rsidR="00363DAE" w:rsidRPr="00AE781B" w:rsidRDefault="00363DAE" w:rsidP="00363DAE">
      <w:pPr>
        <w:pStyle w:val="TH"/>
      </w:pPr>
      <w:r w:rsidRPr="00AE781B">
        <w:t xml:space="preserve">Table 9.3.1.1.4.3-2: </w:t>
      </w:r>
      <w:r w:rsidRPr="00AE781B">
        <w:rPr>
          <w:i/>
        </w:rPr>
        <w:t>MAC-MainConfig-RBC</w:t>
      </w:r>
      <w:r w:rsidRPr="00AE781B">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Derivation Path: TS 36.508 [18] clause  4.8.2.1.5, Table 4.8.2.1.5-1 MAC-MainConfig-RBC</w:t>
            </w:r>
          </w:p>
        </w:tc>
      </w:tr>
      <w:tr w:rsidR="00363DAE" w:rsidRPr="00AE781B" w14:paraId="7F98FCDF" w14:textId="77777777" w:rsidTr="00F063C5">
        <w:tblPrEx>
          <w:tblCellMar>
            <w:right w:w="108" w:type="dxa"/>
          </w:tblCellMar>
        </w:tblPrEx>
        <w:trPr>
          <w:jc w:val="center"/>
        </w:trPr>
        <w:tc>
          <w:tcPr>
            <w:tcW w:w="4323" w:type="dxa"/>
            <w:gridSpan w:val="2"/>
            <w:shd w:val="clear" w:color="auto" w:fill="auto"/>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shd w:val="clear" w:color="auto" w:fill="auto"/>
          </w:tcPr>
          <w:p w14:paraId="7A38C0A9" w14:textId="77777777" w:rsidR="00363DAE" w:rsidRPr="00AE781B" w:rsidRDefault="00363DAE" w:rsidP="00F063C5">
            <w:pPr>
              <w:pStyle w:val="TAH"/>
              <w:rPr>
                <w:lang w:eastAsia="en-US"/>
              </w:rPr>
            </w:pPr>
            <w:r w:rsidRPr="00AE781B">
              <w:rPr>
                <w:lang w:eastAsia="en-US"/>
              </w:rPr>
              <w:t>Value/remark</w:t>
            </w:r>
          </w:p>
        </w:tc>
        <w:tc>
          <w:tcPr>
            <w:tcW w:w="1710" w:type="dxa"/>
            <w:shd w:val="clear" w:color="auto" w:fill="auto"/>
          </w:tcPr>
          <w:p w14:paraId="6E43FDB7" w14:textId="77777777" w:rsidR="00363DAE" w:rsidRPr="00AE781B" w:rsidRDefault="00363DAE" w:rsidP="00F063C5">
            <w:pPr>
              <w:pStyle w:val="TAH"/>
              <w:rPr>
                <w:lang w:eastAsia="en-US"/>
              </w:rPr>
            </w:pPr>
            <w:r w:rsidRPr="00AE781B">
              <w:rPr>
                <w:lang w:eastAsia="en-US"/>
              </w:rPr>
              <w:t>Comment</w:t>
            </w:r>
          </w:p>
        </w:tc>
        <w:tc>
          <w:tcPr>
            <w:tcW w:w="1184" w:type="dxa"/>
            <w:shd w:val="clear" w:color="auto" w:fill="auto"/>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right w:w="108" w:type="dxa"/>
          </w:tblCellMar>
        </w:tblPrEx>
        <w:trPr>
          <w:jc w:val="center"/>
        </w:trPr>
        <w:tc>
          <w:tcPr>
            <w:tcW w:w="4323" w:type="dxa"/>
            <w:gridSpan w:val="2"/>
            <w:shd w:val="clear" w:color="auto" w:fill="auto"/>
          </w:tcPr>
          <w:p w14:paraId="2B29F425" w14:textId="77777777" w:rsidR="00363DAE" w:rsidRPr="00AE781B" w:rsidRDefault="00363DAE" w:rsidP="00F063C5">
            <w:pPr>
              <w:pStyle w:val="TAL"/>
              <w:rPr>
                <w:lang w:eastAsia="en-US"/>
              </w:rPr>
            </w:pPr>
            <w:r w:rsidRPr="00AE781B">
              <w:rPr>
                <w:lang w:eastAsia="en-US"/>
              </w:rPr>
              <w:t>MAC-MainConfig-RBC ::= SEQUENCE {</w:t>
            </w:r>
          </w:p>
        </w:tc>
        <w:tc>
          <w:tcPr>
            <w:tcW w:w="2250" w:type="dxa"/>
            <w:shd w:val="clear" w:color="auto" w:fill="auto"/>
          </w:tcPr>
          <w:p w14:paraId="0387F01C" w14:textId="77777777" w:rsidR="00363DAE" w:rsidRPr="00AE781B" w:rsidRDefault="00363DAE" w:rsidP="00F063C5">
            <w:pPr>
              <w:pStyle w:val="TAL"/>
              <w:rPr>
                <w:lang w:eastAsia="en-US"/>
              </w:rPr>
            </w:pPr>
          </w:p>
        </w:tc>
        <w:tc>
          <w:tcPr>
            <w:tcW w:w="1710" w:type="dxa"/>
            <w:shd w:val="clear" w:color="auto" w:fill="auto"/>
          </w:tcPr>
          <w:p w14:paraId="11130C49" w14:textId="77777777" w:rsidR="00363DAE" w:rsidRPr="00AE781B" w:rsidRDefault="00363DAE" w:rsidP="00F063C5">
            <w:pPr>
              <w:pStyle w:val="TAL"/>
              <w:rPr>
                <w:lang w:eastAsia="en-US"/>
              </w:rPr>
            </w:pPr>
          </w:p>
        </w:tc>
        <w:tc>
          <w:tcPr>
            <w:tcW w:w="1184" w:type="dxa"/>
            <w:shd w:val="clear" w:color="auto" w:fill="auto"/>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right w:w="108" w:type="dxa"/>
          </w:tblCellMar>
        </w:tblPrEx>
        <w:trPr>
          <w:jc w:val="center"/>
        </w:trPr>
        <w:tc>
          <w:tcPr>
            <w:tcW w:w="4323" w:type="dxa"/>
            <w:gridSpan w:val="2"/>
            <w:shd w:val="clear" w:color="auto" w:fill="auto"/>
          </w:tcPr>
          <w:p w14:paraId="18052E80" w14:textId="77777777" w:rsidR="00363DAE" w:rsidRPr="00AE781B" w:rsidRDefault="00363DAE" w:rsidP="00F063C5">
            <w:pPr>
              <w:pStyle w:val="TAL"/>
              <w:rPr>
                <w:lang w:eastAsia="en-US"/>
              </w:rPr>
            </w:pPr>
            <w:r w:rsidRPr="00AE781B">
              <w:rPr>
                <w:lang w:eastAsia="en-US"/>
              </w:rPr>
              <w:t xml:space="preserve">  drx-Config CHOICE {</w:t>
            </w:r>
          </w:p>
        </w:tc>
        <w:tc>
          <w:tcPr>
            <w:tcW w:w="2250" w:type="dxa"/>
            <w:shd w:val="clear" w:color="auto" w:fill="auto"/>
          </w:tcPr>
          <w:p w14:paraId="19D59C19" w14:textId="77777777" w:rsidR="00363DAE" w:rsidRPr="00AE781B" w:rsidRDefault="00363DAE" w:rsidP="00F063C5">
            <w:pPr>
              <w:pStyle w:val="TAL"/>
              <w:rPr>
                <w:lang w:eastAsia="en-US"/>
              </w:rPr>
            </w:pPr>
          </w:p>
        </w:tc>
        <w:tc>
          <w:tcPr>
            <w:tcW w:w="1710" w:type="dxa"/>
            <w:shd w:val="clear" w:color="auto" w:fill="auto"/>
          </w:tcPr>
          <w:p w14:paraId="32D23C61" w14:textId="77777777" w:rsidR="00363DAE" w:rsidRPr="00AE781B" w:rsidRDefault="00363DAE" w:rsidP="00F063C5">
            <w:pPr>
              <w:pStyle w:val="TAL"/>
              <w:rPr>
                <w:lang w:eastAsia="en-US"/>
              </w:rPr>
            </w:pPr>
          </w:p>
        </w:tc>
        <w:tc>
          <w:tcPr>
            <w:tcW w:w="1184" w:type="dxa"/>
            <w:shd w:val="clear" w:color="auto" w:fill="auto"/>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right w:w="108" w:type="dxa"/>
          </w:tblCellMar>
        </w:tblPrEx>
        <w:trPr>
          <w:jc w:val="center"/>
        </w:trPr>
        <w:tc>
          <w:tcPr>
            <w:tcW w:w="4323" w:type="dxa"/>
            <w:gridSpan w:val="2"/>
            <w:shd w:val="clear" w:color="auto" w:fill="auto"/>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shd w:val="clear" w:color="auto" w:fill="auto"/>
          </w:tcPr>
          <w:p w14:paraId="77999F4D" w14:textId="77777777" w:rsidR="00363DAE" w:rsidRPr="00AE781B" w:rsidDel="00D63DD8" w:rsidRDefault="00363DAE" w:rsidP="00F063C5">
            <w:pPr>
              <w:pStyle w:val="TAL"/>
              <w:rPr>
                <w:lang w:eastAsia="en-US"/>
              </w:rPr>
            </w:pPr>
          </w:p>
        </w:tc>
        <w:tc>
          <w:tcPr>
            <w:tcW w:w="1710" w:type="dxa"/>
            <w:shd w:val="clear" w:color="auto" w:fill="auto"/>
          </w:tcPr>
          <w:p w14:paraId="5B814828" w14:textId="77777777" w:rsidR="00363DAE" w:rsidRPr="00AE781B" w:rsidDel="00D63DD8" w:rsidRDefault="00363DAE" w:rsidP="00F063C5">
            <w:pPr>
              <w:pStyle w:val="TAL"/>
              <w:rPr>
                <w:lang w:eastAsia="en-US"/>
              </w:rPr>
            </w:pPr>
          </w:p>
        </w:tc>
        <w:tc>
          <w:tcPr>
            <w:tcW w:w="1184" w:type="dxa"/>
            <w:shd w:val="clear" w:color="auto" w:fill="auto"/>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right w:w="108" w:type="dxa"/>
          </w:tblCellMar>
        </w:tblPrEx>
        <w:trPr>
          <w:jc w:val="center"/>
        </w:trPr>
        <w:tc>
          <w:tcPr>
            <w:tcW w:w="4323" w:type="dxa"/>
            <w:gridSpan w:val="2"/>
            <w:shd w:val="clear" w:color="auto" w:fill="auto"/>
          </w:tcPr>
          <w:p w14:paraId="55789B0E" w14:textId="77777777" w:rsidR="00363DAE" w:rsidRPr="00AE781B" w:rsidRDefault="00363DAE" w:rsidP="00F063C5">
            <w:pPr>
              <w:pStyle w:val="TAL"/>
              <w:rPr>
                <w:lang w:eastAsia="en-US"/>
              </w:rPr>
            </w:pPr>
            <w:r w:rsidRPr="00AE781B">
              <w:rPr>
                <w:lang w:eastAsia="en-US"/>
              </w:rPr>
              <w:t xml:space="preserve">      onDurationTimer</w:t>
            </w:r>
          </w:p>
        </w:tc>
        <w:tc>
          <w:tcPr>
            <w:tcW w:w="2250" w:type="dxa"/>
            <w:shd w:val="clear" w:color="auto" w:fill="auto"/>
          </w:tcPr>
          <w:p w14:paraId="0EE14CF1"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74517FC1" w14:textId="77777777" w:rsidR="00363DAE" w:rsidRPr="00AE781B" w:rsidRDefault="00363DAE" w:rsidP="00F063C5">
            <w:pPr>
              <w:pStyle w:val="TAL"/>
              <w:rPr>
                <w:lang w:eastAsia="en-US"/>
              </w:rPr>
            </w:pPr>
          </w:p>
        </w:tc>
        <w:tc>
          <w:tcPr>
            <w:tcW w:w="1184" w:type="dxa"/>
            <w:shd w:val="clear" w:color="auto" w:fill="auto"/>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right w:w="108" w:type="dxa"/>
          </w:tblCellMar>
        </w:tblPrEx>
        <w:trPr>
          <w:jc w:val="center"/>
        </w:trPr>
        <w:tc>
          <w:tcPr>
            <w:tcW w:w="4323" w:type="dxa"/>
            <w:gridSpan w:val="2"/>
            <w:shd w:val="clear" w:color="auto" w:fill="auto"/>
          </w:tcPr>
          <w:p w14:paraId="223D2781" w14:textId="77777777" w:rsidR="00363DAE" w:rsidRPr="00AE781B" w:rsidRDefault="00363DAE" w:rsidP="00F063C5">
            <w:pPr>
              <w:pStyle w:val="TAL"/>
              <w:rPr>
                <w:lang w:eastAsia="en-US"/>
              </w:rPr>
            </w:pPr>
            <w:r w:rsidRPr="00AE781B">
              <w:rPr>
                <w:lang w:eastAsia="en-US"/>
              </w:rPr>
              <w:t xml:space="preserve">      drx-InactivityTimer</w:t>
            </w:r>
          </w:p>
        </w:tc>
        <w:tc>
          <w:tcPr>
            <w:tcW w:w="2250" w:type="dxa"/>
            <w:shd w:val="clear" w:color="auto" w:fill="auto"/>
          </w:tcPr>
          <w:p w14:paraId="1F21549C"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5CB7A8DB" w14:textId="77777777" w:rsidR="00363DAE" w:rsidRPr="00AE781B" w:rsidRDefault="00363DAE" w:rsidP="00F063C5">
            <w:pPr>
              <w:pStyle w:val="TAL"/>
              <w:rPr>
                <w:lang w:eastAsia="en-US"/>
              </w:rPr>
            </w:pPr>
          </w:p>
        </w:tc>
        <w:tc>
          <w:tcPr>
            <w:tcW w:w="1184" w:type="dxa"/>
            <w:shd w:val="clear" w:color="auto" w:fill="auto"/>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right w:w="108" w:type="dxa"/>
          </w:tblCellMar>
        </w:tblPrEx>
        <w:trPr>
          <w:jc w:val="center"/>
        </w:trPr>
        <w:tc>
          <w:tcPr>
            <w:tcW w:w="4323" w:type="dxa"/>
            <w:gridSpan w:val="2"/>
            <w:shd w:val="clear" w:color="auto" w:fill="auto"/>
          </w:tcPr>
          <w:p w14:paraId="236CC190" w14:textId="77777777" w:rsidR="00363DAE" w:rsidRPr="00AE781B" w:rsidRDefault="00363DAE" w:rsidP="00F063C5">
            <w:pPr>
              <w:pStyle w:val="TAL"/>
              <w:rPr>
                <w:lang w:eastAsia="en-US"/>
              </w:rPr>
            </w:pPr>
            <w:r w:rsidRPr="00AE781B">
              <w:rPr>
                <w:lang w:eastAsia="en-US"/>
              </w:rPr>
              <w:t xml:space="preserve">      drx-RetransmissionTimer</w:t>
            </w:r>
          </w:p>
        </w:tc>
        <w:tc>
          <w:tcPr>
            <w:tcW w:w="2250" w:type="dxa"/>
            <w:shd w:val="clear" w:color="auto" w:fill="auto"/>
          </w:tcPr>
          <w:p w14:paraId="1E4A6B16" w14:textId="77777777" w:rsidR="00363DAE" w:rsidRPr="00AE781B" w:rsidRDefault="00363DAE" w:rsidP="00F063C5">
            <w:pPr>
              <w:pStyle w:val="TAL"/>
              <w:rPr>
                <w:lang w:eastAsia="en-US"/>
              </w:rPr>
            </w:pPr>
            <w:r w:rsidRPr="00AE781B">
              <w:rPr>
                <w:lang w:eastAsia="en-US"/>
              </w:rPr>
              <w:t>sf1</w:t>
            </w:r>
          </w:p>
        </w:tc>
        <w:tc>
          <w:tcPr>
            <w:tcW w:w="1710" w:type="dxa"/>
            <w:shd w:val="clear" w:color="auto" w:fill="auto"/>
          </w:tcPr>
          <w:p w14:paraId="27FAE031" w14:textId="77777777" w:rsidR="00363DAE" w:rsidRPr="00AE781B" w:rsidRDefault="00363DAE" w:rsidP="00F063C5">
            <w:pPr>
              <w:pStyle w:val="TAL"/>
              <w:rPr>
                <w:lang w:eastAsia="en-US"/>
              </w:rPr>
            </w:pPr>
          </w:p>
        </w:tc>
        <w:tc>
          <w:tcPr>
            <w:tcW w:w="1184" w:type="dxa"/>
            <w:shd w:val="clear" w:color="auto" w:fill="auto"/>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right w:w="108" w:type="dxa"/>
          </w:tblCellMar>
        </w:tblPrEx>
        <w:trPr>
          <w:jc w:val="center"/>
        </w:trPr>
        <w:tc>
          <w:tcPr>
            <w:tcW w:w="4323" w:type="dxa"/>
            <w:gridSpan w:val="2"/>
            <w:shd w:val="clear" w:color="auto" w:fill="auto"/>
          </w:tcPr>
          <w:p w14:paraId="64A4889B" w14:textId="77777777" w:rsidR="00363DAE" w:rsidRPr="00AE781B" w:rsidRDefault="00363DAE" w:rsidP="00F063C5">
            <w:pPr>
              <w:pStyle w:val="TAL"/>
              <w:rPr>
                <w:lang w:eastAsia="en-US"/>
              </w:rPr>
            </w:pPr>
            <w:r w:rsidRPr="00AE781B">
              <w:rPr>
                <w:lang w:eastAsia="en-US"/>
              </w:rPr>
              <w:t xml:space="preserve">      longDRX-CycleStartOffset CHOICE {</w:t>
            </w:r>
          </w:p>
        </w:tc>
        <w:tc>
          <w:tcPr>
            <w:tcW w:w="2250" w:type="dxa"/>
            <w:shd w:val="clear" w:color="auto" w:fill="auto"/>
          </w:tcPr>
          <w:p w14:paraId="17199028" w14:textId="77777777" w:rsidR="00363DAE" w:rsidRPr="00AE781B" w:rsidRDefault="00363DAE" w:rsidP="00F063C5">
            <w:pPr>
              <w:pStyle w:val="TAL"/>
              <w:rPr>
                <w:lang w:eastAsia="en-US"/>
              </w:rPr>
            </w:pPr>
          </w:p>
        </w:tc>
        <w:tc>
          <w:tcPr>
            <w:tcW w:w="1710" w:type="dxa"/>
            <w:shd w:val="clear" w:color="auto" w:fill="auto"/>
          </w:tcPr>
          <w:p w14:paraId="4ABC0CF2" w14:textId="77777777" w:rsidR="00363DAE" w:rsidRPr="00AE781B" w:rsidRDefault="00363DAE" w:rsidP="00F063C5">
            <w:pPr>
              <w:pStyle w:val="TAL"/>
              <w:rPr>
                <w:lang w:eastAsia="en-US"/>
              </w:rPr>
            </w:pPr>
          </w:p>
        </w:tc>
        <w:tc>
          <w:tcPr>
            <w:tcW w:w="1184" w:type="dxa"/>
            <w:shd w:val="clear" w:color="auto" w:fill="auto"/>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right w:w="108" w:type="dxa"/>
          </w:tblCellMar>
        </w:tblPrEx>
        <w:trPr>
          <w:jc w:val="center"/>
        </w:trPr>
        <w:tc>
          <w:tcPr>
            <w:tcW w:w="4323" w:type="dxa"/>
            <w:gridSpan w:val="2"/>
            <w:shd w:val="clear" w:color="auto" w:fill="auto"/>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shd w:val="clear" w:color="auto" w:fill="auto"/>
          </w:tcPr>
          <w:p w14:paraId="019B9435" w14:textId="77777777" w:rsidR="00363DAE" w:rsidRPr="00AE781B" w:rsidRDefault="00363DAE" w:rsidP="00F063C5">
            <w:pPr>
              <w:pStyle w:val="TAL"/>
              <w:rPr>
                <w:lang w:eastAsia="en-US"/>
              </w:rPr>
            </w:pPr>
            <w:r w:rsidRPr="00AE781B">
              <w:rPr>
                <w:lang w:eastAsia="en-US"/>
              </w:rPr>
              <w:t>0</w:t>
            </w:r>
          </w:p>
        </w:tc>
        <w:tc>
          <w:tcPr>
            <w:tcW w:w="1710" w:type="dxa"/>
            <w:shd w:val="clear" w:color="auto" w:fill="auto"/>
          </w:tcPr>
          <w:p w14:paraId="48917132" w14:textId="77777777" w:rsidR="00363DAE" w:rsidRPr="00AE781B" w:rsidRDefault="00363DAE" w:rsidP="00F063C5">
            <w:pPr>
              <w:pStyle w:val="TAL"/>
              <w:rPr>
                <w:lang w:eastAsia="en-US"/>
              </w:rPr>
            </w:pPr>
          </w:p>
        </w:tc>
        <w:tc>
          <w:tcPr>
            <w:tcW w:w="1184" w:type="dxa"/>
            <w:shd w:val="clear" w:color="auto" w:fill="auto"/>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right w:w="108" w:type="dxa"/>
          </w:tblCellMar>
        </w:tblPrEx>
        <w:trPr>
          <w:jc w:val="center"/>
        </w:trPr>
        <w:tc>
          <w:tcPr>
            <w:tcW w:w="4323" w:type="dxa"/>
            <w:gridSpan w:val="2"/>
            <w:shd w:val="clear" w:color="auto" w:fill="auto"/>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32226656" w14:textId="77777777" w:rsidR="00363DAE" w:rsidRPr="00AE781B" w:rsidRDefault="00363DAE" w:rsidP="00F063C5">
            <w:pPr>
              <w:pStyle w:val="TAL"/>
              <w:rPr>
                <w:lang w:eastAsia="en-US"/>
              </w:rPr>
            </w:pPr>
          </w:p>
        </w:tc>
        <w:tc>
          <w:tcPr>
            <w:tcW w:w="1710" w:type="dxa"/>
            <w:shd w:val="clear" w:color="auto" w:fill="auto"/>
          </w:tcPr>
          <w:p w14:paraId="6CBCB593" w14:textId="77777777" w:rsidR="00363DAE" w:rsidRPr="00AE781B" w:rsidRDefault="00363DAE" w:rsidP="00F063C5">
            <w:pPr>
              <w:pStyle w:val="TAL"/>
              <w:rPr>
                <w:lang w:eastAsia="en-US"/>
              </w:rPr>
            </w:pPr>
          </w:p>
        </w:tc>
        <w:tc>
          <w:tcPr>
            <w:tcW w:w="1184" w:type="dxa"/>
            <w:shd w:val="clear" w:color="auto" w:fill="auto"/>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right w:w="108" w:type="dxa"/>
          </w:tblCellMar>
        </w:tblPrEx>
        <w:trPr>
          <w:jc w:val="center"/>
        </w:trPr>
        <w:tc>
          <w:tcPr>
            <w:tcW w:w="4323" w:type="dxa"/>
            <w:gridSpan w:val="2"/>
            <w:shd w:val="clear" w:color="auto" w:fill="auto"/>
          </w:tcPr>
          <w:p w14:paraId="204990B0" w14:textId="77777777" w:rsidR="00363DAE" w:rsidRPr="00AE781B" w:rsidRDefault="00363DAE" w:rsidP="00F063C5">
            <w:pPr>
              <w:pStyle w:val="TAL"/>
              <w:rPr>
                <w:lang w:eastAsia="en-US"/>
              </w:rPr>
            </w:pPr>
            <w:r w:rsidRPr="00AE781B">
              <w:rPr>
                <w:lang w:eastAsia="en-US"/>
              </w:rPr>
              <w:t xml:space="preserve">      shortDRX </w:t>
            </w:r>
          </w:p>
        </w:tc>
        <w:tc>
          <w:tcPr>
            <w:tcW w:w="2250" w:type="dxa"/>
            <w:shd w:val="clear" w:color="auto" w:fill="auto"/>
          </w:tcPr>
          <w:p w14:paraId="414084D5" w14:textId="77777777" w:rsidR="00363DAE" w:rsidRPr="00AE781B" w:rsidRDefault="00363DAE" w:rsidP="00F063C5">
            <w:pPr>
              <w:pStyle w:val="TAL"/>
              <w:rPr>
                <w:lang w:eastAsia="en-US"/>
              </w:rPr>
            </w:pPr>
            <w:r w:rsidRPr="00AE781B">
              <w:rPr>
                <w:lang w:eastAsia="en-US"/>
              </w:rPr>
              <w:t>Not present</w:t>
            </w:r>
          </w:p>
        </w:tc>
        <w:tc>
          <w:tcPr>
            <w:tcW w:w="1710" w:type="dxa"/>
            <w:shd w:val="clear" w:color="auto" w:fill="auto"/>
          </w:tcPr>
          <w:p w14:paraId="6334B180" w14:textId="77777777" w:rsidR="00363DAE" w:rsidRPr="00AE781B" w:rsidRDefault="00363DAE" w:rsidP="00F063C5">
            <w:pPr>
              <w:pStyle w:val="TAL"/>
              <w:rPr>
                <w:lang w:eastAsia="en-US"/>
              </w:rPr>
            </w:pPr>
          </w:p>
        </w:tc>
        <w:tc>
          <w:tcPr>
            <w:tcW w:w="1184" w:type="dxa"/>
            <w:shd w:val="clear" w:color="auto" w:fill="auto"/>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right w:w="108" w:type="dxa"/>
          </w:tblCellMar>
        </w:tblPrEx>
        <w:trPr>
          <w:jc w:val="center"/>
        </w:trPr>
        <w:tc>
          <w:tcPr>
            <w:tcW w:w="4323" w:type="dxa"/>
            <w:gridSpan w:val="2"/>
            <w:shd w:val="clear" w:color="auto" w:fill="auto"/>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2D342627" w14:textId="77777777" w:rsidR="00363DAE" w:rsidRPr="00AE781B" w:rsidRDefault="00363DAE" w:rsidP="00F063C5">
            <w:pPr>
              <w:pStyle w:val="TAL"/>
              <w:rPr>
                <w:lang w:eastAsia="en-US"/>
              </w:rPr>
            </w:pPr>
          </w:p>
        </w:tc>
        <w:tc>
          <w:tcPr>
            <w:tcW w:w="1710" w:type="dxa"/>
            <w:shd w:val="clear" w:color="auto" w:fill="auto"/>
          </w:tcPr>
          <w:p w14:paraId="44A8766B" w14:textId="77777777" w:rsidR="00363DAE" w:rsidRPr="00AE781B" w:rsidRDefault="00363DAE" w:rsidP="00F063C5">
            <w:pPr>
              <w:pStyle w:val="TAL"/>
              <w:rPr>
                <w:lang w:eastAsia="en-US"/>
              </w:rPr>
            </w:pPr>
          </w:p>
        </w:tc>
        <w:tc>
          <w:tcPr>
            <w:tcW w:w="1184" w:type="dxa"/>
            <w:shd w:val="clear" w:color="auto" w:fill="auto"/>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right w:w="108" w:type="dxa"/>
          </w:tblCellMar>
        </w:tblPrEx>
        <w:trPr>
          <w:jc w:val="center"/>
        </w:trPr>
        <w:tc>
          <w:tcPr>
            <w:tcW w:w="4323" w:type="dxa"/>
            <w:gridSpan w:val="2"/>
            <w:shd w:val="clear" w:color="auto" w:fill="auto"/>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5A39EF19" w14:textId="77777777" w:rsidR="00363DAE" w:rsidRPr="00AE781B" w:rsidRDefault="00363DAE" w:rsidP="00F063C5">
            <w:pPr>
              <w:pStyle w:val="TAL"/>
              <w:rPr>
                <w:lang w:eastAsia="en-US"/>
              </w:rPr>
            </w:pPr>
          </w:p>
        </w:tc>
        <w:tc>
          <w:tcPr>
            <w:tcW w:w="1710" w:type="dxa"/>
            <w:shd w:val="clear" w:color="auto" w:fill="auto"/>
          </w:tcPr>
          <w:p w14:paraId="7B967AD4" w14:textId="77777777" w:rsidR="00363DAE" w:rsidRPr="00AE781B" w:rsidRDefault="00363DAE" w:rsidP="00F063C5">
            <w:pPr>
              <w:pStyle w:val="TAL"/>
              <w:rPr>
                <w:lang w:eastAsia="en-US"/>
              </w:rPr>
            </w:pPr>
          </w:p>
        </w:tc>
        <w:tc>
          <w:tcPr>
            <w:tcW w:w="1184" w:type="dxa"/>
            <w:shd w:val="clear" w:color="auto" w:fill="auto"/>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 w14:paraId="345C32B1" w14:textId="77777777" w:rsidR="00363DAE" w:rsidRPr="00AE781B" w:rsidRDefault="00363DAE" w:rsidP="00363DAE">
      <w:pPr>
        <w:pStyle w:val="TH"/>
      </w:pPr>
      <w:r w:rsidRPr="00AE781B">
        <w:lastRenderedPageBreak/>
        <w:t>Table 9.3.1.1.4.3-3: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rPr>
          <w:jc w:val="center"/>
        </w:trPr>
        <w:tc>
          <w:tcPr>
            <w:tcW w:w="3766" w:type="dxa"/>
          </w:tcPr>
          <w:p w14:paraId="170B25C5" w14:textId="77777777" w:rsidR="00363DAE" w:rsidRPr="00AE781B" w:rsidRDefault="00363DAE" w:rsidP="00F063C5">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 w14:paraId="3098E2AA" w14:textId="77777777" w:rsidR="00363DAE" w:rsidRPr="00AE781B" w:rsidRDefault="00363DAE" w:rsidP="00363DAE">
      <w:pPr>
        <w:pStyle w:val="TH"/>
        <w:rPr>
          <w:rFonts w:eastAsia="MS Mincho"/>
        </w:rPr>
      </w:pPr>
      <w:r w:rsidRPr="00AE781B">
        <w:rPr>
          <w:rFonts w:eastAsia="MS Mincho"/>
          <w:iCs/>
        </w:rPr>
        <w:t>Table 9.3.1.1.4.3-4:</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c>
          <w:tcPr>
            <w:tcW w:w="9606" w:type="dxa"/>
            <w:gridSpan w:val="4"/>
            <w:shd w:val="clear" w:color="auto" w:fill="auto"/>
          </w:tcPr>
          <w:p w14:paraId="743C6786"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1053170D" w14:textId="77777777" w:rsidTr="00F063C5">
        <w:tc>
          <w:tcPr>
            <w:tcW w:w="4535" w:type="dxa"/>
            <w:shd w:val="clear" w:color="auto" w:fill="auto"/>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c>
          <w:tcPr>
            <w:tcW w:w="4535" w:type="dxa"/>
            <w:shd w:val="clear" w:color="auto" w:fill="auto"/>
          </w:tcPr>
          <w:p w14:paraId="5EA80518"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6ED84C79" w14:textId="77777777" w:rsidR="00363DAE" w:rsidRPr="00AE781B" w:rsidRDefault="00363DAE" w:rsidP="00F063C5">
            <w:pPr>
              <w:pStyle w:val="TAL"/>
              <w:rPr>
                <w:rFonts w:eastAsia="MS Mincho"/>
                <w:lang w:eastAsia="en-US"/>
              </w:rPr>
            </w:pPr>
          </w:p>
        </w:tc>
        <w:tc>
          <w:tcPr>
            <w:tcW w:w="1700" w:type="dxa"/>
            <w:shd w:val="clear" w:color="auto" w:fill="auto"/>
          </w:tcPr>
          <w:p w14:paraId="7AFAA73A" w14:textId="77777777" w:rsidR="00363DAE" w:rsidRPr="00AE781B" w:rsidRDefault="00363DAE" w:rsidP="00F063C5">
            <w:pPr>
              <w:pStyle w:val="TAL"/>
              <w:rPr>
                <w:rFonts w:eastAsia="MS Mincho"/>
                <w:lang w:eastAsia="en-US"/>
              </w:rPr>
            </w:pPr>
          </w:p>
        </w:tc>
        <w:tc>
          <w:tcPr>
            <w:tcW w:w="1104" w:type="dxa"/>
            <w:shd w:val="clear" w:color="auto" w:fill="auto"/>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c>
          <w:tcPr>
            <w:tcW w:w="4535" w:type="dxa"/>
            <w:shd w:val="clear" w:color="auto" w:fill="auto"/>
          </w:tcPr>
          <w:p w14:paraId="467F6631"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20803839" w14:textId="77777777" w:rsidR="00363DAE" w:rsidRPr="00AE781B" w:rsidRDefault="00363DAE" w:rsidP="00F063C5">
            <w:pPr>
              <w:pStyle w:val="TAL"/>
              <w:rPr>
                <w:rFonts w:eastAsia="MS Mincho"/>
                <w:lang w:eastAsia="en-US"/>
              </w:rPr>
            </w:pPr>
          </w:p>
        </w:tc>
        <w:tc>
          <w:tcPr>
            <w:tcW w:w="1700" w:type="dxa"/>
            <w:shd w:val="clear" w:color="auto" w:fill="auto"/>
          </w:tcPr>
          <w:p w14:paraId="71F9B50D" w14:textId="77777777" w:rsidR="00363DAE" w:rsidRPr="00AE781B" w:rsidRDefault="00363DAE" w:rsidP="00F063C5">
            <w:pPr>
              <w:pStyle w:val="TAL"/>
              <w:rPr>
                <w:rFonts w:eastAsia="MS Mincho"/>
                <w:lang w:eastAsia="en-US"/>
              </w:rPr>
            </w:pPr>
          </w:p>
        </w:tc>
        <w:tc>
          <w:tcPr>
            <w:tcW w:w="1104" w:type="dxa"/>
            <w:shd w:val="clear" w:color="auto" w:fill="auto"/>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c>
          <w:tcPr>
            <w:tcW w:w="4535" w:type="dxa"/>
            <w:shd w:val="clear" w:color="auto" w:fill="auto"/>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654C43E0"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39D4D060" w14:textId="77777777" w:rsidR="00363DAE" w:rsidRPr="00AE781B" w:rsidRDefault="00363DAE" w:rsidP="00F063C5">
            <w:pPr>
              <w:pStyle w:val="TAL"/>
              <w:rPr>
                <w:rFonts w:eastAsia="MS Mincho"/>
                <w:lang w:eastAsia="en-US"/>
              </w:rPr>
            </w:pPr>
          </w:p>
        </w:tc>
        <w:tc>
          <w:tcPr>
            <w:tcW w:w="1104" w:type="dxa"/>
            <w:shd w:val="clear" w:color="auto" w:fill="auto"/>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c>
          <w:tcPr>
            <w:tcW w:w="4535" w:type="dxa"/>
            <w:shd w:val="clear" w:color="auto" w:fill="auto"/>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834C761" w14:textId="77777777" w:rsidR="00363DAE" w:rsidRPr="00AE781B" w:rsidRDefault="00363DAE" w:rsidP="00F063C5">
            <w:pPr>
              <w:pStyle w:val="TAL"/>
              <w:rPr>
                <w:rFonts w:eastAsia="MS Mincho"/>
                <w:lang w:eastAsia="en-US"/>
              </w:rPr>
            </w:pPr>
          </w:p>
        </w:tc>
        <w:tc>
          <w:tcPr>
            <w:tcW w:w="1700" w:type="dxa"/>
            <w:shd w:val="clear" w:color="auto" w:fill="auto"/>
          </w:tcPr>
          <w:p w14:paraId="1BD1DEA2" w14:textId="77777777" w:rsidR="00363DAE" w:rsidRPr="00AE781B" w:rsidRDefault="00363DAE" w:rsidP="00F063C5">
            <w:pPr>
              <w:pStyle w:val="TAL"/>
              <w:rPr>
                <w:rFonts w:eastAsia="MS Mincho"/>
                <w:lang w:eastAsia="en-US"/>
              </w:rPr>
            </w:pPr>
          </w:p>
        </w:tc>
        <w:tc>
          <w:tcPr>
            <w:tcW w:w="1104" w:type="dxa"/>
            <w:shd w:val="clear" w:color="auto" w:fill="auto"/>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c>
          <w:tcPr>
            <w:tcW w:w="4535" w:type="dxa"/>
            <w:shd w:val="clear" w:color="auto" w:fill="auto"/>
          </w:tcPr>
          <w:p w14:paraId="6332AF46"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9630043" w14:textId="77777777" w:rsidR="00363DAE" w:rsidRPr="00AE781B" w:rsidRDefault="00363DAE" w:rsidP="00F063C5">
            <w:pPr>
              <w:pStyle w:val="TAL"/>
              <w:rPr>
                <w:rFonts w:eastAsia="MS Mincho"/>
                <w:lang w:eastAsia="en-US"/>
              </w:rPr>
            </w:pPr>
          </w:p>
        </w:tc>
        <w:tc>
          <w:tcPr>
            <w:tcW w:w="1104" w:type="dxa"/>
            <w:shd w:val="clear" w:color="auto" w:fill="auto"/>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c>
          <w:tcPr>
            <w:tcW w:w="4535" w:type="dxa"/>
            <w:shd w:val="clear" w:color="auto" w:fill="auto"/>
          </w:tcPr>
          <w:p w14:paraId="3EF378FE"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1DC2F63" w14:textId="77777777" w:rsidR="00363DAE" w:rsidRPr="00AE781B" w:rsidRDefault="00363DAE" w:rsidP="00F063C5">
            <w:pPr>
              <w:pStyle w:val="TAL"/>
              <w:rPr>
                <w:rFonts w:eastAsia="MS Mincho"/>
                <w:lang w:eastAsia="en-US"/>
              </w:rPr>
            </w:pPr>
          </w:p>
        </w:tc>
        <w:tc>
          <w:tcPr>
            <w:tcW w:w="1104" w:type="dxa"/>
            <w:shd w:val="clear" w:color="auto" w:fill="auto"/>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c>
          <w:tcPr>
            <w:tcW w:w="4535" w:type="dxa"/>
            <w:shd w:val="clear" w:color="auto" w:fill="auto"/>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32225F3" w14:textId="77777777" w:rsidR="00363DAE" w:rsidRPr="00AE781B" w:rsidRDefault="00363DAE" w:rsidP="00F063C5">
            <w:pPr>
              <w:pStyle w:val="TAL"/>
              <w:rPr>
                <w:rFonts w:eastAsia="MS Mincho"/>
                <w:lang w:eastAsia="en-US"/>
              </w:rPr>
            </w:pPr>
          </w:p>
        </w:tc>
        <w:tc>
          <w:tcPr>
            <w:tcW w:w="1104" w:type="dxa"/>
            <w:shd w:val="clear" w:color="auto" w:fill="auto"/>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c>
          <w:tcPr>
            <w:tcW w:w="4535" w:type="dxa"/>
            <w:shd w:val="clear" w:color="auto" w:fill="auto"/>
          </w:tcPr>
          <w:p w14:paraId="04FAAD62"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FDA29B9" w14:textId="77777777" w:rsidR="00363DAE" w:rsidRPr="00AE781B" w:rsidRDefault="00363DAE" w:rsidP="00F063C5">
            <w:pPr>
              <w:pStyle w:val="TAL"/>
              <w:rPr>
                <w:rFonts w:eastAsia="MS Mincho"/>
                <w:lang w:eastAsia="en-US"/>
              </w:rPr>
            </w:pPr>
          </w:p>
        </w:tc>
        <w:tc>
          <w:tcPr>
            <w:tcW w:w="1700" w:type="dxa"/>
            <w:shd w:val="clear" w:color="auto" w:fill="auto"/>
          </w:tcPr>
          <w:p w14:paraId="0F7F5CA0" w14:textId="77777777" w:rsidR="00363DAE" w:rsidRPr="00AE781B" w:rsidRDefault="00363DAE" w:rsidP="00F063C5">
            <w:pPr>
              <w:pStyle w:val="TAL"/>
              <w:rPr>
                <w:rFonts w:eastAsia="MS Mincho"/>
                <w:lang w:eastAsia="en-US"/>
              </w:rPr>
            </w:pPr>
          </w:p>
        </w:tc>
        <w:tc>
          <w:tcPr>
            <w:tcW w:w="1104" w:type="dxa"/>
            <w:shd w:val="clear" w:color="auto" w:fill="auto"/>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c>
          <w:tcPr>
            <w:tcW w:w="4535" w:type="dxa"/>
            <w:shd w:val="clear" w:color="auto" w:fill="auto"/>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3E3E3B71" w14:textId="77777777" w:rsidR="00363DAE" w:rsidRPr="00AE781B" w:rsidRDefault="00363DAE" w:rsidP="00F063C5">
            <w:pPr>
              <w:pStyle w:val="TAL"/>
              <w:rPr>
                <w:rFonts w:eastAsia="MS Mincho"/>
                <w:lang w:eastAsia="en-US"/>
              </w:rPr>
            </w:pPr>
          </w:p>
        </w:tc>
        <w:tc>
          <w:tcPr>
            <w:tcW w:w="1700" w:type="dxa"/>
            <w:shd w:val="clear" w:color="auto" w:fill="auto"/>
          </w:tcPr>
          <w:p w14:paraId="747B405B" w14:textId="77777777" w:rsidR="00363DAE" w:rsidRPr="00AE781B" w:rsidRDefault="00363DAE" w:rsidP="00F063C5">
            <w:pPr>
              <w:pStyle w:val="TAL"/>
              <w:rPr>
                <w:rFonts w:eastAsia="MS Mincho"/>
                <w:lang w:eastAsia="en-US"/>
              </w:rPr>
            </w:pPr>
          </w:p>
        </w:tc>
        <w:tc>
          <w:tcPr>
            <w:tcW w:w="1104" w:type="dxa"/>
            <w:shd w:val="clear" w:color="auto" w:fill="auto"/>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c>
          <w:tcPr>
            <w:tcW w:w="4535" w:type="dxa"/>
            <w:shd w:val="clear" w:color="auto" w:fill="auto"/>
          </w:tcPr>
          <w:p w14:paraId="15DDB9D7" w14:textId="77777777" w:rsidR="00363DAE" w:rsidRPr="00AE781B" w:rsidRDefault="00363DAE" w:rsidP="00F063C5">
            <w:pPr>
              <w:pStyle w:val="TAL"/>
              <w:rPr>
                <w:lang w:eastAsia="en-US"/>
              </w:rPr>
            </w:pPr>
            <w:r w:rsidRPr="00AE781B">
              <w:rPr>
                <w:lang w:eastAsia="en-US"/>
              </w:rPr>
              <w:t xml:space="preserve">    requestLocationInformation SEQUENCE {</w:t>
            </w:r>
          </w:p>
        </w:tc>
        <w:tc>
          <w:tcPr>
            <w:tcW w:w="2267" w:type="dxa"/>
            <w:shd w:val="clear" w:color="auto" w:fill="auto"/>
          </w:tcPr>
          <w:p w14:paraId="762F266C" w14:textId="77777777" w:rsidR="00363DAE" w:rsidRPr="00AE781B" w:rsidRDefault="00363DAE" w:rsidP="00F063C5">
            <w:pPr>
              <w:pStyle w:val="TAL"/>
              <w:rPr>
                <w:rFonts w:eastAsia="MS Mincho"/>
                <w:lang w:eastAsia="en-US"/>
              </w:rPr>
            </w:pPr>
          </w:p>
        </w:tc>
        <w:tc>
          <w:tcPr>
            <w:tcW w:w="1700" w:type="dxa"/>
            <w:shd w:val="clear" w:color="auto" w:fill="auto"/>
          </w:tcPr>
          <w:p w14:paraId="09E1FBB8" w14:textId="77777777" w:rsidR="00363DAE" w:rsidRPr="00AE781B" w:rsidRDefault="00363DAE" w:rsidP="00F063C5">
            <w:pPr>
              <w:pStyle w:val="TAL"/>
              <w:rPr>
                <w:rFonts w:eastAsia="MS Mincho"/>
                <w:lang w:eastAsia="en-US"/>
              </w:rPr>
            </w:pPr>
          </w:p>
        </w:tc>
        <w:tc>
          <w:tcPr>
            <w:tcW w:w="1104" w:type="dxa"/>
            <w:shd w:val="clear" w:color="auto" w:fill="auto"/>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c>
          <w:tcPr>
            <w:tcW w:w="4535" w:type="dxa"/>
            <w:shd w:val="clear" w:color="auto" w:fill="auto"/>
          </w:tcPr>
          <w:p w14:paraId="6D0B7A1F"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6C58EDA5" w14:textId="77777777" w:rsidR="00363DAE" w:rsidRPr="00AE781B" w:rsidRDefault="00363DAE" w:rsidP="00F063C5">
            <w:pPr>
              <w:pStyle w:val="TAL"/>
              <w:rPr>
                <w:rFonts w:eastAsia="MS Mincho"/>
                <w:lang w:eastAsia="en-US"/>
              </w:rPr>
            </w:pPr>
          </w:p>
        </w:tc>
        <w:tc>
          <w:tcPr>
            <w:tcW w:w="1700" w:type="dxa"/>
            <w:shd w:val="clear" w:color="auto" w:fill="auto"/>
          </w:tcPr>
          <w:p w14:paraId="2AA1D2D8" w14:textId="77777777" w:rsidR="00363DAE" w:rsidRPr="00AE781B" w:rsidRDefault="00363DAE" w:rsidP="00F063C5">
            <w:pPr>
              <w:pStyle w:val="TAL"/>
              <w:rPr>
                <w:rFonts w:eastAsia="MS Mincho"/>
                <w:lang w:eastAsia="en-US"/>
              </w:rPr>
            </w:pPr>
          </w:p>
        </w:tc>
        <w:tc>
          <w:tcPr>
            <w:tcW w:w="1104" w:type="dxa"/>
            <w:shd w:val="clear" w:color="auto" w:fill="auto"/>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c>
          <w:tcPr>
            <w:tcW w:w="4535" w:type="dxa"/>
            <w:shd w:val="clear" w:color="auto" w:fill="auto"/>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24E85A1" w14:textId="77777777" w:rsidR="00363DAE" w:rsidRPr="00AE781B" w:rsidRDefault="00363DAE" w:rsidP="00F063C5">
            <w:pPr>
              <w:pStyle w:val="TAL"/>
              <w:rPr>
                <w:rFonts w:eastAsia="MS Mincho"/>
                <w:lang w:eastAsia="en-US"/>
              </w:rPr>
            </w:pPr>
          </w:p>
        </w:tc>
        <w:tc>
          <w:tcPr>
            <w:tcW w:w="1700" w:type="dxa"/>
            <w:shd w:val="clear" w:color="auto" w:fill="auto"/>
          </w:tcPr>
          <w:p w14:paraId="79696600" w14:textId="77777777" w:rsidR="00363DAE" w:rsidRPr="00AE781B" w:rsidRDefault="00363DAE" w:rsidP="00F063C5">
            <w:pPr>
              <w:pStyle w:val="TAL"/>
              <w:rPr>
                <w:rFonts w:eastAsia="MS Mincho"/>
                <w:lang w:eastAsia="en-US"/>
              </w:rPr>
            </w:pPr>
          </w:p>
        </w:tc>
        <w:tc>
          <w:tcPr>
            <w:tcW w:w="1104" w:type="dxa"/>
            <w:shd w:val="clear" w:color="auto" w:fill="auto"/>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c>
          <w:tcPr>
            <w:tcW w:w="4535" w:type="dxa"/>
            <w:shd w:val="clear" w:color="auto" w:fill="auto"/>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shd w:val="clear" w:color="auto" w:fill="auto"/>
          </w:tcPr>
          <w:p w14:paraId="2551ED6C" w14:textId="77777777" w:rsidR="00363DAE" w:rsidRPr="00AE781B" w:rsidRDefault="00363DAE" w:rsidP="00F063C5">
            <w:pPr>
              <w:pStyle w:val="TAL"/>
              <w:rPr>
                <w:rFonts w:eastAsia="MS Mincho"/>
                <w:lang w:eastAsia="en-US"/>
              </w:rPr>
            </w:pPr>
          </w:p>
        </w:tc>
        <w:tc>
          <w:tcPr>
            <w:tcW w:w="1700" w:type="dxa"/>
            <w:shd w:val="clear" w:color="auto" w:fill="auto"/>
          </w:tcPr>
          <w:p w14:paraId="530E0CDE" w14:textId="77777777" w:rsidR="00363DAE" w:rsidRPr="00AE781B" w:rsidRDefault="00363DAE" w:rsidP="00F063C5">
            <w:pPr>
              <w:pStyle w:val="TAL"/>
              <w:rPr>
                <w:rFonts w:eastAsia="MS Mincho"/>
                <w:lang w:eastAsia="en-US"/>
              </w:rPr>
            </w:pPr>
          </w:p>
        </w:tc>
        <w:tc>
          <w:tcPr>
            <w:tcW w:w="1104" w:type="dxa"/>
            <w:shd w:val="clear" w:color="auto" w:fill="auto"/>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c>
          <w:tcPr>
            <w:tcW w:w="4535" w:type="dxa"/>
            <w:shd w:val="clear" w:color="auto" w:fill="auto"/>
          </w:tcPr>
          <w:p w14:paraId="545F1496" w14:textId="77777777" w:rsidR="00363DAE" w:rsidRPr="00AE781B" w:rsidRDefault="00363DAE" w:rsidP="00F063C5">
            <w:pPr>
              <w:pStyle w:val="TAL"/>
              <w:rPr>
                <w:lang w:eastAsia="en-US"/>
              </w:rPr>
            </w:pPr>
            <w:r w:rsidRPr="00AE781B">
              <w:rPr>
                <w:lang w:eastAsia="en-US"/>
              </w:rPr>
              <w:t xml:space="preserve">            commonIEsRequestLocationInformation</w:t>
            </w:r>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shd w:val="clear" w:color="auto" w:fill="auto"/>
          </w:tcPr>
          <w:p w14:paraId="15557E13" w14:textId="77777777" w:rsidR="00363DAE" w:rsidRPr="00AE781B" w:rsidRDefault="00363DAE" w:rsidP="00F063C5">
            <w:pPr>
              <w:pStyle w:val="TAL"/>
              <w:rPr>
                <w:rFonts w:eastAsia="MS Mincho"/>
                <w:lang w:eastAsia="en-US"/>
              </w:rPr>
            </w:pPr>
          </w:p>
        </w:tc>
        <w:tc>
          <w:tcPr>
            <w:tcW w:w="1700" w:type="dxa"/>
            <w:shd w:val="clear" w:color="auto" w:fill="auto"/>
          </w:tcPr>
          <w:p w14:paraId="0BD26065" w14:textId="77777777" w:rsidR="00363DAE" w:rsidRPr="00AE781B" w:rsidRDefault="00363DAE" w:rsidP="00F063C5">
            <w:pPr>
              <w:pStyle w:val="TAL"/>
              <w:rPr>
                <w:rFonts w:eastAsia="MS Mincho"/>
                <w:lang w:eastAsia="en-US"/>
              </w:rPr>
            </w:pPr>
          </w:p>
        </w:tc>
        <w:tc>
          <w:tcPr>
            <w:tcW w:w="1104" w:type="dxa"/>
            <w:shd w:val="clear" w:color="auto" w:fill="auto"/>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c>
          <w:tcPr>
            <w:tcW w:w="4535" w:type="dxa"/>
            <w:shd w:val="clear" w:color="auto" w:fill="auto"/>
          </w:tcPr>
          <w:p w14:paraId="3C56356A" w14:textId="77777777" w:rsidR="00363DAE" w:rsidRPr="00AE781B" w:rsidRDefault="00363DAE" w:rsidP="00F063C5">
            <w:pPr>
              <w:pStyle w:val="TAL"/>
              <w:rPr>
                <w:lang w:eastAsia="en-US"/>
              </w:rPr>
            </w:pPr>
            <w:r w:rsidRPr="00AE781B">
              <w:rPr>
                <w:lang w:eastAsia="en-US"/>
              </w:rPr>
              <w:t xml:space="preserve">              locationInformationType</w:t>
            </w:r>
          </w:p>
        </w:tc>
        <w:tc>
          <w:tcPr>
            <w:tcW w:w="2267" w:type="dxa"/>
            <w:shd w:val="clear" w:color="auto" w:fill="auto"/>
          </w:tcPr>
          <w:p w14:paraId="524BE8E4" w14:textId="77777777" w:rsidR="00363DAE" w:rsidRPr="00AE781B" w:rsidRDefault="00363DAE" w:rsidP="00F063C5">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4532544F" w14:textId="77777777" w:rsidR="00363DAE" w:rsidRPr="00AE781B" w:rsidRDefault="00363DAE" w:rsidP="00F063C5">
            <w:pPr>
              <w:pStyle w:val="TAL"/>
              <w:rPr>
                <w:rFonts w:eastAsia="MS Mincho"/>
                <w:lang w:eastAsia="en-US"/>
              </w:rPr>
            </w:pPr>
          </w:p>
        </w:tc>
        <w:tc>
          <w:tcPr>
            <w:tcW w:w="1104" w:type="dxa"/>
            <w:shd w:val="clear" w:color="auto" w:fill="auto"/>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c>
          <w:tcPr>
            <w:tcW w:w="4535" w:type="dxa"/>
            <w:shd w:val="clear" w:color="auto" w:fill="auto"/>
          </w:tcPr>
          <w:p w14:paraId="016747A0" w14:textId="77777777" w:rsidR="00363DAE" w:rsidRPr="00AE781B" w:rsidRDefault="00363DAE" w:rsidP="00F063C5">
            <w:pPr>
              <w:pStyle w:val="TAL"/>
              <w:rPr>
                <w:lang w:eastAsia="en-US"/>
              </w:rPr>
            </w:pPr>
            <w:r w:rsidRPr="00AE781B">
              <w:rPr>
                <w:lang w:eastAsia="en-US"/>
              </w:rPr>
              <w:t xml:space="preserve">              triggeredReporting</w:t>
            </w:r>
          </w:p>
        </w:tc>
        <w:tc>
          <w:tcPr>
            <w:tcW w:w="2267" w:type="dxa"/>
            <w:shd w:val="clear" w:color="auto" w:fill="auto"/>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D332BC6" w14:textId="77777777" w:rsidR="00363DAE" w:rsidRPr="00AE781B" w:rsidRDefault="00363DAE" w:rsidP="00F063C5">
            <w:pPr>
              <w:pStyle w:val="TAL"/>
              <w:rPr>
                <w:rFonts w:eastAsia="MS Mincho"/>
                <w:lang w:eastAsia="en-US"/>
              </w:rPr>
            </w:pPr>
          </w:p>
        </w:tc>
        <w:tc>
          <w:tcPr>
            <w:tcW w:w="1104" w:type="dxa"/>
            <w:shd w:val="clear" w:color="auto" w:fill="auto"/>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c>
          <w:tcPr>
            <w:tcW w:w="4535" w:type="dxa"/>
            <w:shd w:val="clear" w:color="auto" w:fill="auto"/>
          </w:tcPr>
          <w:p w14:paraId="4B2F8682" w14:textId="77777777" w:rsidR="00363DAE" w:rsidRPr="00AE781B" w:rsidRDefault="00363DAE" w:rsidP="00F063C5">
            <w:pPr>
              <w:pStyle w:val="TAL"/>
              <w:rPr>
                <w:lang w:eastAsia="en-US"/>
              </w:rPr>
            </w:pPr>
            <w:r w:rsidRPr="00AE781B">
              <w:rPr>
                <w:lang w:eastAsia="en-US"/>
              </w:rPr>
              <w:t xml:space="preserve">              periodicalReporting</w:t>
            </w:r>
          </w:p>
        </w:tc>
        <w:tc>
          <w:tcPr>
            <w:tcW w:w="2267" w:type="dxa"/>
            <w:shd w:val="clear" w:color="auto" w:fill="auto"/>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ACA136C" w14:textId="77777777" w:rsidR="00363DAE" w:rsidRPr="00AE781B" w:rsidRDefault="00363DAE" w:rsidP="00F063C5">
            <w:pPr>
              <w:pStyle w:val="TAL"/>
              <w:rPr>
                <w:rFonts w:eastAsia="MS Mincho"/>
                <w:lang w:eastAsia="en-US"/>
              </w:rPr>
            </w:pPr>
          </w:p>
        </w:tc>
        <w:tc>
          <w:tcPr>
            <w:tcW w:w="1104" w:type="dxa"/>
            <w:shd w:val="clear" w:color="auto" w:fill="auto"/>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c>
          <w:tcPr>
            <w:tcW w:w="4535" w:type="dxa"/>
            <w:shd w:val="clear" w:color="auto" w:fill="auto"/>
          </w:tcPr>
          <w:p w14:paraId="572A5186" w14:textId="77777777" w:rsidR="00363DAE" w:rsidRPr="00AE781B" w:rsidRDefault="00363DAE" w:rsidP="00F063C5">
            <w:pPr>
              <w:pStyle w:val="TAL"/>
              <w:rPr>
                <w:lang w:eastAsia="en-US"/>
              </w:rPr>
            </w:pPr>
            <w:r w:rsidRPr="00AE781B">
              <w:rPr>
                <w:lang w:eastAsia="en-US"/>
              </w:rPr>
              <w:t xml:space="preserve">              additionalInformation</w:t>
            </w:r>
          </w:p>
        </w:tc>
        <w:tc>
          <w:tcPr>
            <w:tcW w:w="2267" w:type="dxa"/>
            <w:shd w:val="clear" w:color="auto" w:fill="auto"/>
          </w:tcPr>
          <w:p w14:paraId="0D8677FF" w14:textId="77777777" w:rsidR="00363DAE" w:rsidRPr="00AE781B" w:rsidRDefault="00363DAE" w:rsidP="00F063C5">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7AB61DD7" w14:textId="77777777" w:rsidR="00363DAE" w:rsidRPr="00AE781B" w:rsidRDefault="00363DAE" w:rsidP="00F063C5">
            <w:pPr>
              <w:pStyle w:val="TAL"/>
              <w:rPr>
                <w:rFonts w:eastAsia="MS Mincho"/>
                <w:lang w:eastAsia="en-US"/>
              </w:rPr>
            </w:pPr>
          </w:p>
        </w:tc>
        <w:tc>
          <w:tcPr>
            <w:tcW w:w="1104" w:type="dxa"/>
            <w:shd w:val="clear" w:color="auto" w:fill="auto"/>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c>
          <w:tcPr>
            <w:tcW w:w="4535" w:type="dxa"/>
            <w:shd w:val="clear" w:color="auto" w:fill="auto"/>
          </w:tcPr>
          <w:p w14:paraId="3BBA195F" w14:textId="77777777" w:rsidR="00363DAE" w:rsidRPr="00AE781B" w:rsidRDefault="00363DAE" w:rsidP="00F063C5">
            <w:pPr>
              <w:pStyle w:val="TAL"/>
              <w:rPr>
                <w:lang w:eastAsia="en-US"/>
              </w:rPr>
            </w:pPr>
            <w:r w:rsidRPr="00AE781B">
              <w:rPr>
                <w:lang w:eastAsia="en-US"/>
              </w:rPr>
              <w:t xml:space="preserve">              qos SEQUENCE {</w:t>
            </w:r>
          </w:p>
        </w:tc>
        <w:tc>
          <w:tcPr>
            <w:tcW w:w="2267" w:type="dxa"/>
            <w:shd w:val="clear" w:color="auto" w:fill="auto"/>
          </w:tcPr>
          <w:p w14:paraId="6D6C1578" w14:textId="77777777" w:rsidR="00363DAE" w:rsidRPr="00AE781B" w:rsidRDefault="00363DAE" w:rsidP="00F063C5">
            <w:pPr>
              <w:pStyle w:val="TAL"/>
              <w:rPr>
                <w:rFonts w:eastAsia="MS Mincho"/>
                <w:lang w:eastAsia="en-US"/>
              </w:rPr>
            </w:pPr>
          </w:p>
        </w:tc>
        <w:tc>
          <w:tcPr>
            <w:tcW w:w="1700" w:type="dxa"/>
            <w:shd w:val="clear" w:color="auto" w:fill="auto"/>
          </w:tcPr>
          <w:p w14:paraId="66809321" w14:textId="77777777" w:rsidR="00363DAE" w:rsidRPr="00AE781B" w:rsidRDefault="00363DAE" w:rsidP="00F063C5">
            <w:pPr>
              <w:pStyle w:val="TAL"/>
              <w:rPr>
                <w:rFonts w:eastAsia="MS Mincho"/>
                <w:lang w:eastAsia="en-US"/>
              </w:rPr>
            </w:pPr>
          </w:p>
        </w:tc>
        <w:tc>
          <w:tcPr>
            <w:tcW w:w="1104" w:type="dxa"/>
            <w:shd w:val="clear" w:color="auto" w:fill="auto"/>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c>
          <w:tcPr>
            <w:tcW w:w="4535" w:type="dxa"/>
            <w:shd w:val="clear" w:color="auto" w:fill="auto"/>
          </w:tcPr>
          <w:p w14:paraId="506C155C" w14:textId="77777777" w:rsidR="00363DAE" w:rsidRPr="00AE781B" w:rsidRDefault="00363DAE" w:rsidP="00F063C5">
            <w:pPr>
              <w:pStyle w:val="TAL"/>
              <w:rPr>
                <w:lang w:eastAsia="en-US"/>
              </w:rPr>
            </w:pPr>
            <w:r w:rsidRPr="00AE781B">
              <w:rPr>
                <w:lang w:eastAsia="en-US"/>
              </w:rPr>
              <w:t xml:space="preserve">                 horizontalAccuracy</w:t>
            </w:r>
          </w:p>
        </w:tc>
        <w:tc>
          <w:tcPr>
            <w:tcW w:w="2267" w:type="dxa"/>
            <w:shd w:val="clear" w:color="auto" w:fill="auto"/>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281B975" w14:textId="77777777" w:rsidR="00363DAE" w:rsidRPr="00AE781B" w:rsidRDefault="00363DAE" w:rsidP="00F063C5">
            <w:pPr>
              <w:pStyle w:val="TAL"/>
              <w:rPr>
                <w:rFonts w:eastAsia="MS Mincho"/>
                <w:lang w:eastAsia="en-US"/>
              </w:rPr>
            </w:pPr>
          </w:p>
        </w:tc>
        <w:tc>
          <w:tcPr>
            <w:tcW w:w="1104" w:type="dxa"/>
            <w:shd w:val="clear" w:color="auto" w:fill="auto"/>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c>
          <w:tcPr>
            <w:tcW w:w="4535" w:type="dxa"/>
            <w:shd w:val="clear" w:color="auto" w:fill="auto"/>
          </w:tcPr>
          <w:p w14:paraId="0041AB78" w14:textId="77777777" w:rsidR="00363DAE" w:rsidRPr="00AE781B" w:rsidRDefault="00363DAE" w:rsidP="00F063C5">
            <w:pPr>
              <w:pStyle w:val="TAL"/>
              <w:rPr>
                <w:lang w:eastAsia="en-US"/>
              </w:rPr>
            </w:pPr>
            <w:r w:rsidRPr="00AE781B">
              <w:rPr>
                <w:lang w:eastAsia="en-US"/>
              </w:rPr>
              <w:t xml:space="preserve">                 verticalCoordinateRequest</w:t>
            </w:r>
          </w:p>
        </w:tc>
        <w:tc>
          <w:tcPr>
            <w:tcW w:w="2267" w:type="dxa"/>
            <w:shd w:val="clear" w:color="auto" w:fill="auto"/>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4C153F3" w14:textId="77777777" w:rsidR="00363DAE" w:rsidRPr="00AE781B" w:rsidRDefault="00363DAE" w:rsidP="00F063C5">
            <w:pPr>
              <w:pStyle w:val="TAL"/>
              <w:rPr>
                <w:rFonts w:eastAsia="MS Mincho"/>
                <w:lang w:eastAsia="en-US"/>
              </w:rPr>
            </w:pPr>
          </w:p>
        </w:tc>
        <w:tc>
          <w:tcPr>
            <w:tcW w:w="1104" w:type="dxa"/>
            <w:shd w:val="clear" w:color="auto" w:fill="auto"/>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c>
          <w:tcPr>
            <w:tcW w:w="4535" w:type="dxa"/>
            <w:shd w:val="clear" w:color="auto" w:fill="auto"/>
          </w:tcPr>
          <w:p w14:paraId="647F33DC" w14:textId="77777777" w:rsidR="00363DAE" w:rsidRPr="00AE781B" w:rsidRDefault="00363DAE" w:rsidP="00F063C5">
            <w:pPr>
              <w:pStyle w:val="TAL"/>
              <w:rPr>
                <w:lang w:eastAsia="en-US"/>
              </w:rPr>
            </w:pPr>
            <w:r w:rsidRPr="00AE781B">
              <w:rPr>
                <w:lang w:eastAsia="en-US"/>
              </w:rPr>
              <w:t xml:space="preserve">                 verticalAccuracy</w:t>
            </w:r>
          </w:p>
        </w:tc>
        <w:tc>
          <w:tcPr>
            <w:tcW w:w="2267" w:type="dxa"/>
            <w:shd w:val="clear" w:color="auto" w:fill="auto"/>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7B6A75B" w14:textId="77777777" w:rsidR="00363DAE" w:rsidRPr="00AE781B" w:rsidRDefault="00363DAE" w:rsidP="00F063C5">
            <w:pPr>
              <w:pStyle w:val="TAL"/>
              <w:rPr>
                <w:rFonts w:eastAsia="MS Mincho"/>
                <w:lang w:eastAsia="en-US"/>
              </w:rPr>
            </w:pPr>
          </w:p>
        </w:tc>
        <w:tc>
          <w:tcPr>
            <w:tcW w:w="1104" w:type="dxa"/>
            <w:shd w:val="clear" w:color="auto" w:fill="auto"/>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c>
          <w:tcPr>
            <w:tcW w:w="4535" w:type="dxa"/>
            <w:shd w:val="clear" w:color="auto" w:fill="auto"/>
          </w:tcPr>
          <w:p w14:paraId="2F28E663" w14:textId="77777777" w:rsidR="00363DAE" w:rsidRPr="00AE781B" w:rsidRDefault="00363DAE" w:rsidP="00F063C5">
            <w:pPr>
              <w:pStyle w:val="TAL"/>
              <w:rPr>
                <w:lang w:eastAsia="en-US"/>
              </w:rPr>
            </w:pPr>
            <w:r w:rsidRPr="00AE781B">
              <w:rPr>
                <w:lang w:eastAsia="en-US"/>
              </w:rPr>
              <w:t xml:space="preserve">                 responseTime SEQUENCE {</w:t>
            </w:r>
          </w:p>
        </w:tc>
        <w:tc>
          <w:tcPr>
            <w:tcW w:w="2267" w:type="dxa"/>
            <w:shd w:val="clear" w:color="auto" w:fill="auto"/>
          </w:tcPr>
          <w:p w14:paraId="4F1B37F5" w14:textId="77777777" w:rsidR="00363DAE" w:rsidRPr="00AE781B" w:rsidRDefault="00363DAE" w:rsidP="00F063C5">
            <w:pPr>
              <w:pStyle w:val="TAL"/>
              <w:rPr>
                <w:rFonts w:eastAsia="MS Mincho"/>
                <w:lang w:eastAsia="en-US"/>
              </w:rPr>
            </w:pPr>
          </w:p>
        </w:tc>
        <w:tc>
          <w:tcPr>
            <w:tcW w:w="1700" w:type="dxa"/>
            <w:shd w:val="clear" w:color="auto" w:fill="auto"/>
          </w:tcPr>
          <w:p w14:paraId="623EA398" w14:textId="77777777" w:rsidR="00363DAE" w:rsidRPr="00AE781B" w:rsidRDefault="00363DAE" w:rsidP="00F063C5">
            <w:pPr>
              <w:pStyle w:val="TAL"/>
              <w:rPr>
                <w:rFonts w:eastAsia="MS Mincho"/>
                <w:lang w:eastAsia="en-US"/>
              </w:rPr>
            </w:pPr>
          </w:p>
        </w:tc>
        <w:tc>
          <w:tcPr>
            <w:tcW w:w="1104" w:type="dxa"/>
            <w:shd w:val="clear" w:color="auto" w:fill="auto"/>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c>
          <w:tcPr>
            <w:tcW w:w="4535" w:type="dxa"/>
            <w:shd w:val="clear" w:color="auto" w:fill="auto"/>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shd w:val="clear" w:color="auto" w:fill="auto"/>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shd w:val="clear" w:color="auto" w:fill="auto"/>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shd w:val="clear" w:color="auto" w:fill="auto"/>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c>
          <w:tcPr>
            <w:tcW w:w="4535" w:type="dxa"/>
            <w:shd w:val="clear" w:color="auto" w:fill="auto"/>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shd w:val="clear" w:color="auto" w:fill="auto"/>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1DDE575" w14:textId="77777777" w:rsidR="00363DAE" w:rsidRPr="00AE781B" w:rsidRDefault="00363DAE" w:rsidP="00F063C5">
            <w:pPr>
              <w:pStyle w:val="TAL"/>
              <w:rPr>
                <w:rFonts w:eastAsia="MS Mincho"/>
                <w:lang w:eastAsia="en-US"/>
              </w:rPr>
            </w:pPr>
          </w:p>
        </w:tc>
        <w:tc>
          <w:tcPr>
            <w:tcW w:w="1104" w:type="dxa"/>
            <w:shd w:val="clear" w:color="auto" w:fill="auto"/>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c>
          <w:tcPr>
            <w:tcW w:w="4535" w:type="dxa"/>
            <w:shd w:val="clear" w:color="auto" w:fill="auto"/>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A9941D4" w14:textId="77777777" w:rsidR="00363DAE" w:rsidRPr="00AE781B" w:rsidRDefault="00363DAE" w:rsidP="00F063C5">
            <w:pPr>
              <w:pStyle w:val="TAL"/>
              <w:rPr>
                <w:rFonts w:eastAsia="MS Mincho"/>
                <w:lang w:eastAsia="en-US"/>
              </w:rPr>
            </w:pPr>
          </w:p>
        </w:tc>
        <w:tc>
          <w:tcPr>
            <w:tcW w:w="1700" w:type="dxa"/>
            <w:shd w:val="clear" w:color="auto" w:fill="auto"/>
          </w:tcPr>
          <w:p w14:paraId="147F5D20" w14:textId="77777777" w:rsidR="00363DAE" w:rsidRPr="00AE781B" w:rsidRDefault="00363DAE" w:rsidP="00F063C5">
            <w:pPr>
              <w:pStyle w:val="TAL"/>
              <w:rPr>
                <w:rFonts w:eastAsia="MS Mincho"/>
                <w:lang w:eastAsia="en-US"/>
              </w:rPr>
            </w:pPr>
          </w:p>
        </w:tc>
        <w:tc>
          <w:tcPr>
            <w:tcW w:w="1104" w:type="dxa"/>
            <w:shd w:val="clear" w:color="auto" w:fill="auto"/>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c>
          <w:tcPr>
            <w:tcW w:w="4535" w:type="dxa"/>
            <w:shd w:val="clear" w:color="auto" w:fill="auto"/>
          </w:tcPr>
          <w:p w14:paraId="754898FA" w14:textId="77777777" w:rsidR="00363DAE" w:rsidRPr="00AE781B" w:rsidRDefault="00363DAE" w:rsidP="00F063C5">
            <w:pPr>
              <w:pStyle w:val="TAL"/>
              <w:rPr>
                <w:lang w:eastAsia="en-US"/>
              </w:rPr>
            </w:pPr>
            <w:r w:rsidRPr="00AE781B">
              <w:rPr>
                <w:lang w:eastAsia="en-US"/>
              </w:rPr>
              <w:t xml:space="preserve">                 velocityRequest</w:t>
            </w:r>
          </w:p>
        </w:tc>
        <w:tc>
          <w:tcPr>
            <w:tcW w:w="2267" w:type="dxa"/>
            <w:shd w:val="clear" w:color="auto" w:fill="auto"/>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1097A71B" w14:textId="77777777" w:rsidR="00363DAE" w:rsidRPr="00AE781B" w:rsidRDefault="00363DAE" w:rsidP="00F063C5">
            <w:pPr>
              <w:pStyle w:val="TAL"/>
              <w:rPr>
                <w:rFonts w:eastAsia="MS Mincho"/>
                <w:lang w:eastAsia="en-US"/>
              </w:rPr>
            </w:pPr>
          </w:p>
        </w:tc>
        <w:tc>
          <w:tcPr>
            <w:tcW w:w="1104" w:type="dxa"/>
            <w:shd w:val="clear" w:color="auto" w:fill="auto"/>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c>
          <w:tcPr>
            <w:tcW w:w="4535" w:type="dxa"/>
            <w:shd w:val="clear" w:color="auto" w:fill="auto"/>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5094A0E" w14:textId="77777777" w:rsidR="00363DAE" w:rsidRPr="00AE781B" w:rsidRDefault="00363DAE" w:rsidP="00F063C5">
            <w:pPr>
              <w:pStyle w:val="TAL"/>
              <w:rPr>
                <w:rFonts w:eastAsia="MS Mincho"/>
                <w:lang w:eastAsia="en-US"/>
              </w:rPr>
            </w:pPr>
          </w:p>
        </w:tc>
        <w:tc>
          <w:tcPr>
            <w:tcW w:w="1700" w:type="dxa"/>
            <w:shd w:val="clear" w:color="auto" w:fill="auto"/>
          </w:tcPr>
          <w:p w14:paraId="706AB2C1" w14:textId="77777777" w:rsidR="00363DAE" w:rsidRPr="00AE781B" w:rsidRDefault="00363DAE" w:rsidP="00F063C5">
            <w:pPr>
              <w:pStyle w:val="TAL"/>
              <w:rPr>
                <w:rFonts w:eastAsia="MS Mincho"/>
                <w:lang w:eastAsia="en-US"/>
              </w:rPr>
            </w:pPr>
          </w:p>
        </w:tc>
        <w:tc>
          <w:tcPr>
            <w:tcW w:w="1104" w:type="dxa"/>
            <w:shd w:val="clear" w:color="auto" w:fill="auto"/>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c>
          <w:tcPr>
            <w:tcW w:w="4535" w:type="dxa"/>
            <w:shd w:val="clear" w:color="auto" w:fill="auto"/>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shd w:val="clear" w:color="auto" w:fill="auto"/>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B28937B" w14:textId="77777777" w:rsidR="00363DAE" w:rsidRPr="00AE781B" w:rsidRDefault="00363DAE" w:rsidP="00F063C5">
            <w:pPr>
              <w:pStyle w:val="TAL"/>
              <w:rPr>
                <w:rFonts w:eastAsia="MS Mincho"/>
                <w:lang w:eastAsia="en-US"/>
              </w:rPr>
            </w:pPr>
          </w:p>
        </w:tc>
        <w:tc>
          <w:tcPr>
            <w:tcW w:w="1104" w:type="dxa"/>
            <w:shd w:val="clear" w:color="auto" w:fill="auto"/>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c>
          <w:tcPr>
            <w:tcW w:w="4535" w:type="dxa"/>
            <w:shd w:val="clear" w:color="auto" w:fill="auto"/>
          </w:tcPr>
          <w:p w14:paraId="0EF7D1FA" w14:textId="77777777" w:rsidR="00363DAE" w:rsidRPr="00AE781B" w:rsidRDefault="00363DAE" w:rsidP="00F063C5">
            <w:pPr>
              <w:pStyle w:val="TAL"/>
              <w:rPr>
                <w:lang w:eastAsia="en-US"/>
              </w:rPr>
            </w:pPr>
            <w:r w:rsidRPr="00AE781B">
              <w:rPr>
                <w:lang w:eastAsia="en-US"/>
              </w:rPr>
              <w:t xml:space="preserve">              locationCoordinateTypes</w:t>
            </w:r>
          </w:p>
        </w:tc>
        <w:tc>
          <w:tcPr>
            <w:tcW w:w="2267" w:type="dxa"/>
            <w:shd w:val="clear" w:color="auto" w:fill="auto"/>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58CD7D7" w14:textId="77777777" w:rsidR="00363DAE" w:rsidRPr="00AE781B" w:rsidRDefault="00363DAE" w:rsidP="00F063C5">
            <w:pPr>
              <w:pStyle w:val="TAL"/>
              <w:rPr>
                <w:rFonts w:eastAsia="MS Mincho"/>
                <w:lang w:eastAsia="en-US"/>
              </w:rPr>
            </w:pPr>
          </w:p>
        </w:tc>
        <w:tc>
          <w:tcPr>
            <w:tcW w:w="1104" w:type="dxa"/>
            <w:shd w:val="clear" w:color="auto" w:fill="auto"/>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c>
          <w:tcPr>
            <w:tcW w:w="4535" w:type="dxa"/>
            <w:shd w:val="clear" w:color="auto" w:fill="auto"/>
          </w:tcPr>
          <w:p w14:paraId="5E74E87C" w14:textId="77777777" w:rsidR="00363DAE" w:rsidRPr="00AE781B" w:rsidRDefault="00363DAE" w:rsidP="00F063C5">
            <w:pPr>
              <w:pStyle w:val="TAL"/>
              <w:rPr>
                <w:lang w:eastAsia="en-US"/>
              </w:rPr>
            </w:pPr>
            <w:r w:rsidRPr="00AE781B">
              <w:rPr>
                <w:lang w:eastAsia="en-US"/>
              </w:rPr>
              <w:t xml:space="preserve">              velocityTypes</w:t>
            </w:r>
          </w:p>
        </w:tc>
        <w:tc>
          <w:tcPr>
            <w:tcW w:w="2267" w:type="dxa"/>
            <w:shd w:val="clear" w:color="auto" w:fill="auto"/>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1B7EBDC" w14:textId="77777777" w:rsidR="00363DAE" w:rsidRPr="00AE781B" w:rsidRDefault="00363DAE" w:rsidP="00F063C5">
            <w:pPr>
              <w:pStyle w:val="TAL"/>
              <w:rPr>
                <w:rFonts w:eastAsia="MS Mincho"/>
                <w:lang w:eastAsia="en-US"/>
              </w:rPr>
            </w:pPr>
          </w:p>
        </w:tc>
        <w:tc>
          <w:tcPr>
            <w:tcW w:w="1104" w:type="dxa"/>
            <w:shd w:val="clear" w:color="auto" w:fill="auto"/>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c>
          <w:tcPr>
            <w:tcW w:w="4535" w:type="dxa"/>
            <w:shd w:val="clear" w:color="auto" w:fill="auto"/>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A9B33E" w14:textId="77777777" w:rsidR="00363DAE" w:rsidRPr="00AE781B" w:rsidRDefault="00363DAE" w:rsidP="00F063C5">
            <w:pPr>
              <w:pStyle w:val="TAL"/>
              <w:rPr>
                <w:rFonts w:eastAsia="MS Mincho"/>
                <w:lang w:eastAsia="en-US"/>
              </w:rPr>
            </w:pPr>
          </w:p>
        </w:tc>
        <w:tc>
          <w:tcPr>
            <w:tcW w:w="1700" w:type="dxa"/>
            <w:shd w:val="clear" w:color="auto" w:fill="auto"/>
          </w:tcPr>
          <w:p w14:paraId="744E3E2B" w14:textId="77777777" w:rsidR="00363DAE" w:rsidRPr="00AE781B" w:rsidRDefault="00363DAE" w:rsidP="00F063C5">
            <w:pPr>
              <w:pStyle w:val="TAL"/>
              <w:rPr>
                <w:rFonts w:eastAsia="MS Mincho"/>
                <w:lang w:eastAsia="en-US"/>
              </w:rPr>
            </w:pPr>
          </w:p>
        </w:tc>
        <w:tc>
          <w:tcPr>
            <w:tcW w:w="1104" w:type="dxa"/>
            <w:shd w:val="clear" w:color="auto" w:fill="auto"/>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c>
          <w:tcPr>
            <w:tcW w:w="4535" w:type="dxa"/>
            <w:shd w:val="clear" w:color="auto" w:fill="auto"/>
          </w:tcPr>
          <w:p w14:paraId="03113F43" w14:textId="77777777" w:rsidR="00363DAE" w:rsidRPr="00AE781B" w:rsidRDefault="00363DAE" w:rsidP="00F063C5">
            <w:pPr>
              <w:pStyle w:val="TAL"/>
              <w:rPr>
                <w:lang w:eastAsia="en-US"/>
              </w:rPr>
            </w:pPr>
            <w:r w:rsidRPr="00AE781B">
              <w:rPr>
                <w:lang w:eastAsia="en-US"/>
              </w:rPr>
              <w:t xml:space="preserve">            a-gnss-RequestLocationInformation </w:t>
            </w:r>
          </w:p>
        </w:tc>
        <w:tc>
          <w:tcPr>
            <w:tcW w:w="2267" w:type="dxa"/>
            <w:shd w:val="clear" w:color="auto" w:fill="auto"/>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59EB9B6" w14:textId="77777777" w:rsidR="00363DAE" w:rsidRPr="00AE781B" w:rsidRDefault="00363DAE" w:rsidP="00F063C5">
            <w:pPr>
              <w:pStyle w:val="TAL"/>
              <w:rPr>
                <w:rFonts w:eastAsia="MS Mincho"/>
                <w:lang w:eastAsia="en-US"/>
              </w:rPr>
            </w:pPr>
          </w:p>
        </w:tc>
        <w:tc>
          <w:tcPr>
            <w:tcW w:w="1104" w:type="dxa"/>
            <w:shd w:val="clear" w:color="auto" w:fill="auto"/>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c>
          <w:tcPr>
            <w:tcW w:w="4535" w:type="dxa"/>
            <w:shd w:val="clear" w:color="auto" w:fill="auto"/>
          </w:tcPr>
          <w:p w14:paraId="4323B088" w14:textId="77777777" w:rsidR="00363DAE" w:rsidRPr="00AE781B" w:rsidRDefault="00363DAE" w:rsidP="00601200">
            <w:pPr>
              <w:pStyle w:val="TAL"/>
              <w:rPr>
                <w:lang w:eastAsia="en-US"/>
              </w:rPr>
            </w:pPr>
            <w:r w:rsidRPr="00AE781B">
              <w:rPr>
                <w:lang w:eastAsia="en-US"/>
              </w:rPr>
              <w:t xml:space="preserve">            otdoa-RequestLocationInformation</w:t>
            </w:r>
            <w:r w:rsidR="00601200" w:rsidRPr="00AE781B">
              <w:rPr>
                <w:lang w:eastAsia="en-US"/>
              </w:rPr>
              <w:t xml:space="preserve"> </w:t>
            </w:r>
            <w:r w:rsidRPr="00AE781B">
              <w:rPr>
                <w:lang w:eastAsia="en-US"/>
              </w:rPr>
              <w:t>SEQUENCE {</w:t>
            </w:r>
          </w:p>
        </w:tc>
        <w:tc>
          <w:tcPr>
            <w:tcW w:w="2267" w:type="dxa"/>
            <w:shd w:val="clear" w:color="auto" w:fill="auto"/>
          </w:tcPr>
          <w:p w14:paraId="4B3839A2" w14:textId="77777777" w:rsidR="00363DAE" w:rsidRPr="00AE781B" w:rsidRDefault="00363DAE" w:rsidP="00F063C5">
            <w:pPr>
              <w:pStyle w:val="TAL"/>
              <w:rPr>
                <w:rFonts w:eastAsia="MS Mincho"/>
                <w:lang w:eastAsia="en-US"/>
              </w:rPr>
            </w:pPr>
          </w:p>
        </w:tc>
        <w:tc>
          <w:tcPr>
            <w:tcW w:w="1700" w:type="dxa"/>
            <w:shd w:val="clear" w:color="auto" w:fill="auto"/>
          </w:tcPr>
          <w:p w14:paraId="4707DFBB" w14:textId="77777777" w:rsidR="00363DAE" w:rsidRPr="00AE781B" w:rsidRDefault="00363DAE" w:rsidP="00F063C5">
            <w:pPr>
              <w:pStyle w:val="TAL"/>
              <w:rPr>
                <w:rFonts w:eastAsia="MS Mincho"/>
                <w:lang w:eastAsia="en-US"/>
              </w:rPr>
            </w:pPr>
          </w:p>
        </w:tc>
        <w:tc>
          <w:tcPr>
            <w:tcW w:w="1104" w:type="dxa"/>
            <w:shd w:val="clear" w:color="auto" w:fill="auto"/>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c>
          <w:tcPr>
            <w:tcW w:w="4535" w:type="dxa"/>
            <w:shd w:val="clear" w:color="auto" w:fill="auto"/>
          </w:tcPr>
          <w:p w14:paraId="7F1BAB39" w14:textId="77777777" w:rsidR="00363DAE" w:rsidRPr="00AE781B" w:rsidRDefault="00363DAE" w:rsidP="00F063C5">
            <w:pPr>
              <w:pStyle w:val="TAL"/>
              <w:rPr>
                <w:lang w:eastAsia="en-US"/>
              </w:rPr>
            </w:pPr>
            <w:r w:rsidRPr="00AE781B">
              <w:rPr>
                <w:lang w:eastAsia="en-US"/>
              </w:rPr>
              <w:t xml:space="preserve">                 assistanceAvailability</w:t>
            </w:r>
          </w:p>
        </w:tc>
        <w:tc>
          <w:tcPr>
            <w:tcW w:w="2267" w:type="dxa"/>
            <w:shd w:val="clear" w:color="auto" w:fill="auto"/>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755FD6F1" w14:textId="77777777" w:rsidR="00363DAE" w:rsidRPr="00AE781B" w:rsidRDefault="00363DAE" w:rsidP="00F063C5">
            <w:pPr>
              <w:pStyle w:val="TAL"/>
              <w:rPr>
                <w:rFonts w:eastAsia="MS Mincho"/>
                <w:lang w:eastAsia="en-US"/>
              </w:rPr>
            </w:pPr>
          </w:p>
        </w:tc>
        <w:tc>
          <w:tcPr>
            <w:tcW w:w="1104" w:type="dxa"/>
            <w:shd w:val="clear" w:color="auto" w:fill="auto"/>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c>
          <w:tcPr>
            <w:tcW w:w="4535" w:type="dxa"/>
            <w:shd w:val="clear" w:color="auto" w:fill="auto"/>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52CE5A8" w14:textId="77777777" w:rsidR="00363DAE" w:rsidRPr="00AE781B" w:rsidRDefault="00363DAE" w:rsidP="00F063C5">
            <w:pPr>
              <w:pStyle w:val="TAL"/>
              <w:rPr>
                <w:rFonts w:eastAsia="MS Mincho"/>
                <w:lang w:eastAsia="en-US"/>
              </w:rPr>
            </w:pPr>
          </w:p>
        </w:tc>
        <w:tc>
          <w:tcPr>
            <w:tcW w:w="1700" w:type="dxa"/>
            <w:shd w:val="clear" w:color="auto" w:fill="auto"/>
          </w:tcPr>
          <w:p w14:paraId="2673170E" w14:textId="77777777" w:rsidR="00363DAE" w:rsidRPr="00AE781B" w:rsidRDefault="00363DAE" w:rsidP="00F063C5">
            <w:pPr>
              <w:pStyle w:val="TAL"/>
              <w:rPr>
                <w:rFonts w:eastAsia="MS Mincho"/>
                <w:lang w:eastAsia="en-US"/>
              </w:rPr>
            </w:pPr>
          </w:p>
        </w:tc>
        <w:tc>
          <w:tcPr>
            <w:tcW w:w="1104" w:type="dxa"/>
            <w:shd w:val="clear" w:color="auto" w:fill="auto"/>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c>
          <w:tcPr>
            <w:tcW w:w="4535" w:type="dxa"/>
            <w:shd w:val="clear" w:color="auto" w:fill="auto"/>
          </w:tcPr>
          <w:p w14:paraId="764F5224" w14:textId="77777777" w:rsidR="00363DAE" w:rsidRPr="00AE781B" w:rsidRDefault="00363DAE" w:rsidP="00F063C5">
            <w:pPr>
              <w:pStyle w:val="TAL"/>
              <w:rPr>
                <w:lang w:eastAsia="en-US"/>
              </w:rPr>
            </w:pPr>
            <w:r w:rsidRPr="00AE781B">
              <w:rPr>
                <w:lang w:eastAsia="en-US"/>
              </w:rPr>
              <w:t xml:space="preserve">            ecid-RequestLocationInformation</w:t>
            </w:r>
          </w:p>
        </w:tc>
        <w:tc>
          <w:tcPr>
            <w:tcW w:w="2267" w:type="dxa"/>
            <w:shd w:val="clear" w:color="auto" w:fill="auto"/>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CAFB940" w14:textId="77777777" w:rsidR="00363DAE" w:rsidRPr="00AE781B" w:rsidRDefault="00363DAE" w:rsidP="00F063C5">
            <w:pPr>
              <w:pStyle w:val="TAL"/>
              <w:rPr>
                <w:rFonts w:eastAsia="MS Mincho"/>
                <w:lang w:eastAsia="en-US"/>
              </w:rPr>
            </w:pPr>
          </w:p>
        </w:tc>
        <w:tc>
          <w:tcPr>
            <w:tcW w:w="1104" w:type="dxa"/>
            <w:shd w:val="clear" w:color="auto" w:fill="auto"/>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c>
          <w:tcPr>
            <w:tcW w:w="4535" w:type="dxa"/>
            <w:shd w:val="clear" w:color="auto" w:fill="auto"/>
          </w:tcPr>
          <w:p w14:paraId="22C8E32A" w14:textId="77777777" w:rsidR="00363DAE" w:rsidRPr="00AE781B" w:rsidRDefault="00363DAE" w:rsidP="00F063C5">
            <w:pPr>
              <w:pStyle w:val="TAL"/>
              <w:rPr>
                <w:lang w:eastAsia="en-US"/>
              </w:rPr>
            </w:pPr>
            <w:r w:rsidRPr="00AE781B">
              <w:rPr>
                <w:lang w:eastAsia="en-US"/>
              </w:rPr>
              <w:t xml:space="preserve">            epdu-RequestLocationInformation</w:t>
            </w:r>
          </w:p>
        </w:tc>
        <w:tc>
          <w:tcPr>
            <w:tcW w:w="2267" w:type="dxa"/>
            <w:shd w:val="clear" w:color="auto" w:fill="auto"/>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20B5CD4" w14:textId="77777777" w:rsidR="00363DAE" w:rsidRPr="00AE781B" w:rsidRDefault="00363DAE" w:rsidP="00F063C5">
            <w:pPr>
              <w:pStyle w:val="TAL"/>
              <w:rPr>
                <w:rFonts w:eastAsia="MS Mincho"/>
                <w:lang w:eastAsia="en-US"/>
              </w:rPr>
            </w:pPr>
          </w:p>
        </w:tc>
        <w:tc>
          <w:tcPr>
            <w:tcW w:w="1104" w:type="dxa"/>
            <w:shd w:val="clear" w:color="auto" w:fill="auto"/>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c>
          <w:tcPr>
            <w:tcW w:w="4535" w:type="dxa"/>
            <w:shd w:val="clear" w:color="auto" w:fill="auto"/>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4F036C" w14:textId="77777777" w:rsidR="00363DAE" w:rsidRPr="00AE781B" w:rsidRDefault="00363DAE" w:rsidP="00F063C5">
            <w:pPr>
              <w:pStyle w:val="TAL"/>
              <w:rPr>
                <w:rFonts w:eastAsia="MS Mincho"/>
                <w:lang w:eastAsia="en-US"/>
              </w:rPr>
            </w:pPr>
          </w:p>
        </w:tc>
        <w:tc>
          <w:tcPr>
            <w:tcW w:w="1700" w:type="dxa"/>
            <w:shd w:val="clear" w:color="auto" w:fill="auto"/>
          </w:tcPr>
          <w:p w14:paraId="2D435041" w14:textId="77777777" w:rsidR="00363DAE" w:rsidRPr="00AE781B" w:rsidRDefault="00363DAE" w:rsidP="00F063C5">
            <w:pPr>
              <w:pStyle w:val="TAL"/>
              <w:rPr>
                <w:rFonts w:eastAsia="MS Mincho"/>
                <w:lang w:eastAsia="en-US"/>
              </w:rPr>
            </w:pPr>
          </w:p>
        </w:tc>
        <w:tc>
          <w:tcPr>
            <w:tcW w:w="1104" w:type="dxa"/>
            <w:shd w:val="clear" w:color="auto" w:fill="auto"/>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c>
          <w:tcPr>
            <w:tcW w:w="4535" w:type="dxa"/>
            <w:shd w:val="clear" w:color="auto" w:fill="auto"/>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167EB5E2" w14:textId="77777777" w:rsidR="00363DAE" w:rsidRPr="00AE781B" w:rsidRDefault="00363DAE" w:rsidP="00F063C5">
            <w:pPr>
              <w:pStyle w:val="TAL"/>
              <w:rPr>
                <w:rFonts w:eastAsia="MS Mincho"/>
                <w:lang w:eastAsia="en-US"/>
              </w:rPr>
            </w:pPr>
          </w:p>
        </w:tc>
        <w:tc>
          <w:tcPr>
            <w:tcW w:w="1700" w:type="dxa"/>
            <w:shd w:val="clear" w:color="auto" w:fill="auto"/>
          </w:tcPr>
          <w:p w14:paraId="1614562D" w14:textId="77777777" w:rsidR="00363DAE" w:rsidRPr="00AE781B" w:rsidRDefault="00363DAE" w:rsidP="00F063C5">
            <w:pPr>
              <w:pStyle w:val="TAL"/>
              <w:rPr>
                <w:rFonts w:eastAsia="MS Mincho"/>
                <w:lang w:eastAsia="en-US"/>
              </w:rPr>
            </w:pPr>
          </w:p>
        </w:tc>
        <w:tc>
          <w:tcPr>
            <w:tcW w:w="1104" w:type="dxa"/>
            <w:shd w:val="clear" w:color="auto" w:fill="auto"/>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c>
          <w:tcPr>
            <w:tcW w:w="4535" w:type="dxa"/>
            <w:shd w:val="clear" w:color="auto" w:fill="auto"/>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ECDA73E" w14:textId="77777777" w:rsidR="00363DAE" w:rsidRPr="00AE781B" w:rsidRDefault="00363DAE" w:rsidP="00F063C5">
            <w:pPr>
              <w:pStyle w:val="TAL"/>
              <w:rPr>
                <w:rFonts w:eastAsia="MS Mincho"/>
                <w:lang w:eastAsia="en-US"/>
              </w:rPr>
            </w:pPr>
          </w:p>
        </w:tc>
        <w:tc>
          <w:tcPr>
            <w:tcW w:w="1700" w:type="dxa"/>
            <w:shd w:val="clear" w:color="auto" w:fill="auto"/>
          </w:tcPr>
          <w:p w14:paraId="0295A389" w14:textId="77777777" w:rsidR="00363DAE" w:rsidRPr="00AE781B" w:rsidRDefault="00363DAE" w:rsidP="00F063C5">
            <w:pPr>
              <w:pStyle w:val="TAL"/>
              <w:rPr>
                <w:rFonts w:eastAsia="MS Mincho"/>
                <w:lang w:eastAsia="en-US"/>
              </w:rPr>
            </w:pPr>
          </w:p>
        </w:tc>
        <w:tc>
          <w:tcPr>
            <w:tcW w:w="1104" w:type="dxa"/>
            <w:shd w:val="clear" w:color="auto" w:fill="auto"/>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c>
          <w:tcPr>
            <w:tcW w:w="4535" w:type="dxa"/>
            <w:shd w:val="clear" w:color="auto" w:fill="auto"/>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33175610" w14:textId="77777777" w:rsidR="00363DAE" w:rsidRPr="00AE781B" w:rsidRDefault="00363DAE" w:rsidP="00F063C5">
            <w:pPr>
              <w:pStyle w:val="TAL"/>
              <w:rPr>
                <w:rFonts w:eastAsia="MS Mincho"/>
                <w:lang w:eastAsia="en-US"/>
              </w:rPr>
            </w:pPr>
          </w:p>
        </w:tc>
        <w:tc>
          <w:tcPr>
            <w:tcW w:w="1700" w:type="dxa"/>
            <w:shd w:val="clear" w:color="auto" w:fill="auto"/>
          </w:tcPr>
          <w:p w14:paraId="214D5FE8" w14:textId="77777777" w:rsidR="00363DAE" w:rsidRPr="00AE781B" w:rsidRDefault="00363DAE" w:rsidP="00F063C5">
            <w:pPr>
              <w:pStyle w:val="TAL"/>
              <w:rPr>
                <w:rFonts w:eastAsia="MS Mincho"/>
                <w:lang w:eastAsia="en-US"/>
              </w:rPr>
            </w:pPr>
          </w:p>
        </w:tc>
        <w:tc>
          <w:tcPr>
            <w:tcW w:w="1104" w:type="dxa"/>
            <w:shd w:val="clear" w:color="auto" w:fill="auto"/>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c>
          <w:tcPr>
            <w:tcW w:w="4535" w:type="dxa"/>
            <w:shd w:val="clear" w:color="auto" w:fill="auto"/>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18178B" w14:textId="77777777" w:rsidR="00363DAE" w:rsidRPr="00AE781B" w:rsidRDefault="00363DAE" w:rsidP="00F063C5">
            <w:pPr>
              <w:pStyle w:val="TAL"/>
              <w:rPr>
                <w:rFonts w:eastAsia="MS Mincho"/>
                <w:lang w:eastAsia="en-US"/>
              </w:rPr>
            </w:pPr>
          </w:p>
        </w:tc>
        <w:tc>
          <w:tcPr>
            <w:tcW w:w="1700" w:type="dxa"/>
            <w:shd w:val="clear" w:color="auto" w:fill="auto"/>
          </w:tcPr>
          <w:p w14:paraId="224C2AC1" w14:textId="77777777" w:rsidR="00363DAE" w:rsidRPr="00AE781B" w:rsidRDefault="00363DAE" w:rsidP="00F063C5">
            <w:pPr>
              <w:pStyle w:val="TAL"/>
              <w:rPr>
                <w:rFonts w:eastAsia="MS Mincho"/>
                <w:lang w:eastAsia="en-US"/>
              </w:rPr>
            </w:pPr>
          </w:p>
        </w:tc>
        <w:tc>
          <w:tcPr>
            <w:tcW w:w="1104" w:type="dxa"/>
            <w:shd w:val="clear" w:color="auto" w:fill="auto"/>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c>
          <w:tcPr>
            <w:tcW w:w="4535" w:type="dxa"/>
            <w:shd w:val="clear" w:color="auto" w:fill="auto"/>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A20BE7C" w14:textId="77777777" w:rsidR="00363DAE" w:rsidRPr="00AE781B" w:rsidRDefault="00363DAE" w:rsidP="00F063C5">
            <w:pPr>
              <w:pStyle w:val="TAL"/>
              <w:rPr>
                <w:rFonts w:eastAsia="MS Mincho"/>
                <w:lang w:eastAsia="en-US"/>
              </w:rPr>
            </w:pPr>
          </w:p>
        </w:tc>
        <w:tc>
          <w:tcPr>
            <w:tcW w:w="1700" w:type="dxa"/>
            <w:shd w:val="clear" w:color="auto" w:fill="auto"/>
          </w:tcPr>
          <w:p w14:paraId="453851E5" w14:textId="77777777" w:rsidR="00363DAE" w:rsidRPr="00AE781B" w:rsidRDefault="00363DAE" w:rsidP="00F063C5">
            <w:pPr>
              <w:pStyle w:val="TAL"/>
              <w:rPr>
                <w:rFonts w:eastAsia="MS Mincho"/>
                <w:lang w:eastAsia="en-US"/>
              </w:rPr>
            </w:pPr>
          </w:p>
        </w:tc>
        <w:tc>
          <w:tcPr>
            <w:tcW w:w="1104" w:type="dxa"/>
            <w:shd w:val="clear" w:color="auto" w:fill="auto"/>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c>
          <w:tcPr>
            <w:tcW w:w="4535" w:type="dxa"/>
            <w:shd w:val="clear" w:color="auto" w:fill="auto"/>
          </w:tcPr>
          <w:p w14:paraId="427B8D58"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18EA2FB4" w14:textId="77777777" w:rsidR="00363DAE" w:rsidRPr="00AE781B" w:rsidRDefault="00363DAE" w:rsidP="00F063C5">
            <w:pPr>
              <w:pStyle w:val="TAL"/>
              <w:rPr>
                <w:rFonts w:eastAsia="MS Mincho"/>
                <w:lang w:eastAsia="en-US"/>
              </w:rPr>
            </w:pPr>
          </w:p>
        </w:tc>
        <w:tc>
          <w:tcPr>
            <w:tcW w:w="1700" w:type="dxa"/>
            <w:shd w:val="clear" w:color="auto" w:fill="auto"/>
          </w:tcPr>
          <w:p w14:paraId="6B34D1D9" w14:textId="77777777" w:rsidR="00363DAE" w:rsidRPr="00AE781B" w:rsidRDefault="00363DAE" w:rsidP="00F063C5">
            <w:pPr>
              <w:pStyle w:val="TAL"/>
              <w:rPr>
                <w:rFonts w:eastAsia="MS Mincho"/>
                <w:lang w:eastAsia="en-US"/>
              </w:rPr>
            </w:pPr>
          </w:p>
        </w:tc>
        <w:tc>
          <w:tcPr>
            <w:tcW w:w="1104" w:type="dxa"/>
            <w:shd w:val="clear" w:color="auto" w:fill="auto"/>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 w14:paraId="2DAE0148" w14:textId="77777777" w:rsidR="00363DAE" w:rsidRPr="00AE781B" w:rsidRDefault="00363DAE" w:rsidP="00363DAE">
      <w:pPr>
        <w:pStyle w:val="TH"/>
        <w:rPr>
          <w:rFonts w:eastAsia="MS Mincho"/>
        </w:rPr>
      </w:pPr>
      <w:r w:rsidRPr="00AE781B">
        <w:rPr>
          <w:rFonts w:eastAsia="MS Mincho"/>
          <w:iCs/>
        </w:rPr>
        <w:lastRenderedPageBreak/>
        <w:t>Table 9.3.1.1.4.3-5:</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c>
          <w:tcPr>
            <w:tcW w:w="9606" w:type="dxa"/>
            <w:gridSpan w:val="4"/>
            <w:shd w:val="clear" w:color="auto" w:fill="auto"/>
          </w:tcPr>
          <w:p w14:paraId="0773F77C"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5025FD88" w14:textId="77777777" w:rsidTr="00F063C5">
        <w:tc>
          <w:tcPr>
            <w:tcW w:w="4535" w:type="dxa"/>
            <w:shd w:val="clear" w:color="auto" w:fill="auto"/>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c>
          <w:tcPr>
            <w:tcW w:w="4535" w:type="dxa"/>
            <w:shd w:val="clear" w:color="auto" w:fill="auto"/>
          </w:tcPr>
          <w:p w14:paraId="5C7C2A3D"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226D4C37" w14:textId="77777777" w:rsidR="00363DAE" w:rsidRPr="00AE781B" w:rsidRDefault="00363DAE" w:rsidP="00F063C5">
            <w:pPr>
              <w:pStyle w:val="TAL"/>
              <w:rPr>
                <w:rFonts w:eastAsia="MS Mincho"/>
                <w:lang w:eastAsia="en-US"/>
              </w:rPr>
            </w:pPr>
          </w:p>
        </w:tc>
        <w:tc>
          <w:tcPr>
            <w:tcW w:w="1700" w:type="dxa"/>
            <w:shd w:val="clear" w:color="auto" w:fill="auto"/>
          </w:tcPr>
          <w:p w14:paraId="56119C97" w14:textId="77777777" w:rsidR="00363DAE" w:rsidRPr="00AE781B" w:rsidRDefault="00363DAE" w:rsidP="00F063C5">
            <w:pPr>
              <w:pStyle w:val="TAL"/>
              <w:rPr>
                <w:rFonts w:eastAsia="MS Mincho"/>
                <w:lang w:eastAsia="en-US"/>
              </w:rPr>
            </w:pPr>
          </w:p>
        </w:tc>
        <w:tc>
          <w:tcPr>
            <w:tcW w:w="1104" w:type="dxa"/>
            <w:shd w:val="clear" w:color="auto" w:fill="auto"/>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c>
          <w:tcPr>
            <w:tcW w:w="4535" w:type="dxa"/>
            <w:shd w:val="clear" w:color="auto" w:fill="auto"/>
          </w:tcPr>
          <w:p w14:paraId="68AEAFEB"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109FAEA1" w14:textId="77777777" w:rsidR="00363DAE" w:rsidRPr="00AE781B" w:rsidRDefault="00363DAE" w:rsidP="00F063C5">
            <w:pPr>
              <w:pStyle w:val="TAL"/>
              <w:rPr>
                <w:rFonts w:eastAsia="MS Mincho"/>
                <w:lang w:eastAsia="en-US"/>
              </w:rPr>
            </w:pPr>
          </w:p>
        </w:tc>
        <w:tc>
          <w:tcPr>
            <w:tcW w:w="1700" w:type="dxa"/>
            <w:shd w:val="clear" w:color="auto" w:fill="auto"/>
          </w:tcPr>
          <w:p w14:paraId="58FB0B50" w14:textId="77777777" w:rsidR="00363DAE" w:rsidRPr="00AE781B" w:rsidRDefault="00363DAE" w:rsidP="00F063C5">
            <w:pPr>
              <w:pStyle w:val="TAL"/>
              <w:rPr>
                <w:rFonts w:eastAsia="MS Mincho"/>
                <w:lang w:eastAsia="en-US"/>
              </w:rPr>
            </w:pPr>
          </w:p>
        </w:tc>
        <w:tc>
          <w:tcPr>
            <w:tcW w:w="1104" w:type="dxa"/>
            <w:shd w:val="clear" w:color="auto" w:fill="auto"/>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c>
          <w:tcPr>
            <w:tcW w:w="4535" w:type="dxa"/>
            <w:shd w:val="clear" w:color="auto" w:fill="auto"/>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1FF8F6FF"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2D2846FD" w14:textId="77777777" w:rsidR="00363DAE" w:rsidRPr="00AE781B" w:rsidRDefault="00363DAE" w:rsidP="00F063C5">
            <w:pPr>
              <w:pStyle w:val="TAL"/>
              <w:rPr>
                <w:rFonts w:eastAsia="MS Mincho"/>
                <w:lang w:eastAsia="en-US"/>
              </w:rPr>
            </w:pPr>
          </w:p>
        </w:tc>
        <w:tc>
          <w:tcPr>
            <w:tcW w:w="1104" w:type="dxa"/>
            <w:shd w:val="clear" w:color="auto" w:fill="auto"/>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(0..255)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c>
          <w:tcPr>
            <w:tcW w:w="4535" w:type="dxa"/>
            <w:shd w:val="clear" w:color="auto" w:fill="auto"/>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E488AEB" w14:textId="77777777" w:rsidR="00363DAE" w:rsidRPr="00AE781B" w:rsidRDefault="00363DAE" w:rsidP="00F063C5">
            <w:pPr>
              <w:pStyle w:val="TAL"/>
              <w:rPr>
                <w:rFonts w:eastAsia="MS Mincho"/>
                <w:lang w:eastAsia="en-US"/>
              </w:rPr>
            </w:pPr>
          </w:p>
        </w:tc>
        <w:tc>
          <w:tcPr>
            <w:tcW w:w="1700" w:type="dxa"/>
            <w:shd w:val="clear" w:color="auto" w:fill="auto"/>
          </w:tcPr>
          <w:p w14:paraId="700648A3" w14:textId="77777777" w:rsidR="00363DAE" w:rsidRPr="00AE781B" w:rsidRDefault="00363DAE" w:rsidP="00F063C5">
            <w:pPr>
              <w:pStyle w:val="TAL"/>
              <w:rPr>
                <w:rFonts w:eastAsia="MS Mincho"/>
                <w:lang w:eastAsia="en-US"/>
              </w:rPr>
            </w:pPr>
          </w:p>
        </w:tc>
        <w:tc>
          <w:tcPr>
            <w:tcW w:w="1104" w:type="dxa"/>
            <w:shd w:val="clear" w:color="auto" w:fill="auto"/>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c>
          <w:tcPr>
            <w:tcW w:w="4535" w:type="dxa"/>
            <w:shd w:val="clear" w:color="auto" w:fill="auto"/>
          </w:tcPr>
          <w:p w14:paraId="395B4F68"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shd w:val="clear" w:color="auto" w:fill="auto"/>
          </w:tcPr>
          <w:p w14:paraId="1194ECD0" w14:textId="77777777" w:rsidR="00363DAE" w:rsidRPr="00AE781B" w:rsidRDefault="00363DAE" w:rsidP="00F063C5">
            <w:pPr>
              <w:pStyle w:val="TAL"/>
              <w:rPr>
                <w:rFonts w:eastAsia="MS Mincho"/>
                <w:lang w:eastAsia="en-US"/>
              </w:rPr>
            </w:pPr>
          </w:p>
        </w:tc>
        <w:tc>
          <w:tcPr>
            <w:tcW w:w="1104" w:type="dxa"/>
            <w:shd w:val="clear" w:color="auto" w:fill="auto"/>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c>
          <w:tcPr>
            <w:tcW w:w="4535" w:type="dxa"/>
            <w:shd w:val="clear" w:color="auto" w:fill="auto"/>
          </w:tcPr>
          <w:p w14:paraId="4F66846C"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8B25EC1" w14:textId="77777777" w:rsidR="00363DAE" w:rsidRPr="00AE781B" w:rsidRDefault="00363DAE" w:rsidP="00F063C5">
            <w:pPr>
              <w:pStyle w:val="TAL"/>
              <w:rPr>
                <w:rFonts w:eastAsia="MS Mincho"/>
                <w:lang w:eastAsia="en-US"/>
              </w:rPr>
            </w:pPr>
          </w:p>
        </w:tc>
        <w:tc>
          <w:tcPr>
            <w:tcW w:w="1104" w:type="dxa"/>
            <w:shd w:val="clear" w:color="auto" w:fill="auto"/>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c>
          <w:tcPr>
            <w:tcW w:w="4535" w:type="dxa"/>
            <w:shd w:val="clear" w:color="auto" w:fill="auto"/>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405F71DC" w14:textId="77777777" w:rsidR="00363DAE" w:rsidRPr="00AE781B" w:rsidRDefault="00363DAE" w:rsidP="00F063C5">
            <w:pPr>
              <w:pStyle w:val="TAL"/>
              <w:rPr>
                <w:rFonts w:eastAsia="MS Mincho"/>
                <w:lang w:eastAsia="en-US"/>
              </w:rPr>
            </w:pPr>
          </w:p>
        </w:tc>
        <w:tc>
          <w:tcPr>
            <w:tcW w:w="1104" w:type="dxa"/>
            <w:shd w:val="clear" w:color="auto" w:fill="auto"/>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c>
          <w:tcPr>
            <w:tcW w:w="4535" w:type="dxa"/>
            <w:shd w:val="clear" w:color="auto" w:fill="auto"/>
          </w:tcPr>
          <w:p w14:paraId="1A00744B"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E7A2AFA" w14:textId="77777777" w:rsidR="00363DAE" w:rsidRPr="00AE781B" w:rsidRDefault="00363DAE" w:rsidP="00F063C5">
            <w:pPr>
              <w:pStyle w:val="TAL"/>
              <w:rPr>
                <w:rFonts w:eastAsia="MS Mincho"/>
                <w:lang w:eastAsia="en-US"/>
              </w:rPr>
            </w:pPr>
          </w:p>
        </w:tc>
        <w:tc>
          <w:tcPr>
            <w:tcW w:w="1700" w:type="dxa"/>
            <w:shd w:val="clear" w:color="auto" w:fill="auto"/>
          </w:tcPr>
          <w:p w14:paraId="4FCF8878" w14:textId="77777777" w:rsidR="00363DAE" w:rsidRPr="00AE781B" w:rsidRDefault="00363DAE" w:rsidP="00F063C5">
            <w:pPr>
              <w:pStyle w:val="TAL"/>
              <w:rPr>
                <w:rFonts w:eastAsia="MS Mincho"/>
                <w:lang w:eastAsia="en-US"/>
              </w:rPr>
            </w:pPr>
          </w:p>
        </w:tc>
        <w:tc>
          <w:tcPr>
            <w:tcW w:w="1104" w:type="dxa"/>
            <w:shd w:val="clear" w:color="auto" w:fill="auto"/>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c>
          <w:tcPr>
            <w:tcW w:w="4535" w:type="dxa"/>
            <w:shd w:val="clear" w:color="auto" w:fill="auto"/>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48FA9F7D" w14:textId="77777777" w:rsidR="00363DAE" w:rsidRPr="00AE781B" w:rsidRDefault="00363DAE" w:rsidP="00F063C5">
            <w:pPr>
              <w:pStyle w:val="TAL"/>
              <w:rPr>
                <w:rFonts w:eastAsia="MS Mincho"/>
                <w:lang w:eastAsia="en-US"/>
              </w:rPr>
            </w:pPr>
          </w:p>
        </w:tc>
        <w:tc>
          <w:tcPr>
            <w:tcW w:w="1700" w:type="dxa"/>
            <w:shd w:val="clear" w:color="auto" w:fill="auto"/>
          </w:tcPr>
          <w:p w14:paraId="51C54C2F" w14:textId="77777777" w:rsidR="00363DAE" w:rsidRPr="00AE781B" w:rsidRDefault="00363DAE" w:rsidP="00F063C5">
            <w:pPr>
              <w:pStyle w:val="TAL"/>
              <w:rPr>
                <w:rFonts w:eastAsia="MS Mincho"/>
                <w:lang w:eastAsia="en-US"/>
              </w:rPr>
            </w:pPr>
          </w:p>
        </w:tc>
        <w:tc>
          <w:tcPr>
            <w:tcW w:w="1104" w:type="dxa"/>
            <w:shd w:val="clear" w:color="auto" w:fill="auto"/>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c>
          <w:tcPr>
            <w:tcW w:w="4535" w:type="dxa"/>
            <w:shd w:val="clear" w:color="auto" w:fill="auto"/>
          </w:tcPr>
          <w:p w14:paraId="45BB8434" w14:textId="77777777" w:rsidR="00363DAE" w:rsidRPr="00AE781B" w:rsidRDefault="00363DAE" w:rsidP="00F063C5">
            <w:pPr>
              <w:pStyle w:val="TAL"/>
              <w:rPr>
                <w:lang w:eastAsia="en-US"/>
              </w:rPr>
            </w:pPr>
            <w:r w:rsidRPr="00AE781B">
              <w:rPr>
                <w:lang w:eastAsia="en-US"/>
              </w:rPr>
              <w:t xml:space="preserve">    provideAssistanceData SEQUENCE {</w:t>
            </w:r>
          </w:p>
        </w:tc>
        <w:tc>
          <w:tcPr>
            <w:tcW w:w="2267" w:type="dxa"/>
            <w:shd w:val="clear" w:color="auto" w:fill="auto"/>
          </w:tcPr>
          <w:p w14:paraId="45CBA89D" w14:textId="77777777" w:rsidR="00363DAE" w:rsidRPr="00AE781B" w:rsidRDefault="00363DAE" w:rsidP="00F063C5">
            <w:pPr>
              <w:pStyle w:val="TAL"/>
              <w:rPr>
                <w:rFonts w:eastAsia="MS Mincho"/>
                <w:lang w:eastAsia="en-US"/>
              </w:rPr>
            </w:pPr>
          </w:p>
        </w:tc>
        <w:tc>
          <w:tcPr>
            <w:tcW w:w="1700" w:type="dxa"/>
            <w:shd w:val="clear" w:color="auto" w:fill="auto"/>
          </w:tcPr>
          <w:p w14:paraId="31107431" w14:textId="77777777" w:rsidR="00363DAE" w:rsidRPr="00AE781B" w:rsidRDefault="00363DAE" w:rsidP="00F063C5">
            <w:pPr>
              <w:pStyle w:val="TAL"/>
              <w:rPr>
                <w:rFonts w:eastAsia="MS Mincho"/>
                <w:lang w:eastAsia="en-US"/>
              </w:rPr>
            </w:pPr>
          </w:p>
        </w:tc>
        <w:tc>
          <w:tcPr>
            <w:tcW w:w="1104" w:type="dxa"/>
            <w:shd w:val="clear" w:color="auto" w:fill="auto"/>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c>
          <w:tcPr>
            <w:tcW w:w="4535" w:type="dxa"/>
            <w:shd w:val="clear" w:color="auto" w:fill="auto"/>
          </w:tcPr>
          <w:p w14:paraId="00119699"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3DCB164B" w14:textId="77777777" w:rsidR="00363DAE" w:rsidRPr="00AE781B" w:rsidRDefault="00363DAE" w:rsidP="00F063C5">
            <w:pPr>
              <w:pStyle w:val="TAL"/>
              <w:rPr>
                <w:rFonts w:eastAsia="MS Mincho"/>
                <w:lang w:eastAsia="en-US"/>
              </w:rPr>
            </w:pPr>
          </w:p>
        </w:tc>
        <w:tc>
          <w:tcPr>
            <w:tcW w:w="1700" w:type="dxa"/>
            <w:shd w:val="clear" w:color="auto" w:fill="auto"/>
          </w:tcPr>
          <w:p w14:paraId="33230341" w14:textId="77777777" w:rsidR="00363DAE" w:rsidRPr="00AE781B" w:rsidRDefault="00363DAE" w:rsidP="00F063C5">
            <w:pPr>
              <w:pStyle w:val="TAL"/>
              <w:rPr>
                <w:rFonts w:eastAsia="MS Mincho"/>
                <w:lang w:eastAsia="en-US"/>
              </w:rPr>
            </w:pPr>
          </w:p>
        </w:tc>
        <w:tc>
          <w:tcPr>
            <w:tcW w:w="1104" w:type="dxa"/>
            <w:shd w:val="clear" w:color="auto" w:fill="auto"/>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c>
          <w:tcPr>
            <w:tcW w:w="4535" w:type="dxa"/>
            <w:shd w:val="clear" w:color="auto" w:fill="auto"/>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9ED2ABD" w14:textId="77777777" w:rsidR="00363DAE" w:rsidRPr="00AE781B" w:rsidRDefault="00363DAE" w:rsidP="00F063C5">
            <w:pPr>
              <w:pStyle w:val="TAL"/>
              <w:rPr>
                <w:rFonts w:eastAsia="MS Mincho"/>
                <w:lang w:eastAsia="en-US"/>
              </w:rPr>
            </w:pPr>
          </w:p>
        </w:tc>
        <w:tc>
          <w:tcPr>
            <w:tcW w:w="1700" w:type="dxa"/>
            <w:shd w:val="clear" w:color="auto" w:fill="auto"/>
          </w:tcPr>
          <w:p w14:paraId="4A8D8BDF" w14:textId="77777777" w:rsidR="00363DAE" w:rsidRPr="00AE781B" w:rsidRDefault="00363DAE" w:rsidP="00F063C5">
            <w:pPr>
              <w:pStyle w:val="TAL"/>
              <w:rPr>
                <w:rFonts w:eastAsia="MS Mincho"/>
                <w:lang w:eastAsia="en-US"/>
              </w:rPr>
            </w:pPr>
          </w:p>
        </w:tc>
        <w:tc>
          <w:tcPr>
            <w:tcW w:w="1104" w:type="dxa"/>
            <w:shd w:val="clear" w:color="auto" w:fill="auto"/>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c>
          <w:tcPr>
            <w:tcW w:w="4535" w:type="dxa"/>
            <w:shd w:val="clear" w:color="auto" w:fill="auto"/>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shd w:val="clear" w:color="auto" w:fill="auto"/>
          </w:tcPr>
          <w:p w14:paraId="1B8ACDD9" w14:textId="77777777" w:rsidR="00363DAE" w:rsidRPr="00AE781B" w:rsidRDefault="00363DAE" w:rsidP="00F063C5">
            <w:pPr>
              <w:pStyle w:val="TAL"/>
              <w:rPr>
                <w:rFonts w:eastAsia="MS Mincho"/>
                <w:lang w:eastAsia="en-US"/>
              </w:rPr>
            </w:pPr>
          </w:p>
        </w:tc>
        <w:tc>
          <w:tcPr>
            <w:tcW w:w="1700" w:type="dxa"/>
            <w:shd w:val="clear" w:color="auto" w:fill="auto"/>
          </w:tcPr>
          <w:p w14:paraId="3707B4D5" w14:textId="77777777" w:rsidR="00363DAE" w:rsidRPr="00AE781B" w:rsidRDefault="00363DAE" w:rsidP="00F063C5">
            <w:pPr>
              <w:pStyle w:val="TAL"/>
              <w:rPr>
                <w:rFonts w:eastAsia="MS Mincho"/>
                <w:lang w:eastAsia="en-US"/>
              </w:rPr>
            </w:pPr>
          </w:p>
        </w:tc>
        <w:tc>
          <w:tcPr>
            <w:tcW w:w="1104" w:type="dxa"/>
            <w:shd w:val="clear" w:color="auto" w:fill="auto"/>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c>
          <w:tcPr>
            <w:tcW w:w="4535" w:type="dxa"/>
            <w:shd w:val="clear" w:color="auto" w:fill="auto"/>
          </w:tcPr>
          <w:p w14:paraId="5EF923AC" w14:textId="77777777" w:rsidR="00363DAE" w:rsidRPr="00AE781B" w:rsidRDefault="00363DAE" w:rsidP="00F063C5">
            <w:pPr>
              <w:pStyle w:val="TAL"/>
              <w:rPr>
                <w:lang w:eastAsia="en-US"/>
              </w:rPr>
            </w:pPr>
            <w:r w:rsidRPr="00AE781B">
              <w:rPr>
                <w:lang w:eastAsia="en-US"/>
              </w:rPr>
              <w:t xml:space="preserve">            commonIEsProvideAssistanceData</w:t>
            </w:r>
          </w:p>
        </w:tc>
        <w:tc>
          <w:tcPr>
            <w:tcW w:w="2267" w:type="dxa"/>
            <w:shd w:val="clear" w:color="auto" w:fill="auto"/>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32967BE" w14:textId="77777777" w:rsidR="00363DAE" w:rsidRPr="00AE781B" w:rsidRDefault="00363DAE" w:rsidP="00F063C5">
            <w:pPr>
              <w:pStyle w:val="TAL"/>
              <w:rPr>
                <w:rFonts w:eastAsia="MS Mincho"/>
                <w:lang w:eastAsia="en-US"/>
              </w:rPr>
            </w:pPr>
          </w:p>
        </w:tc>
        <w:tc>
          <w:tcPr>
            <w:tcW w:w="1104" w:type="dxa"/>
            <w:shd w:val="clear" w:color="auto" w:fill="auto"/>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c>
          <w:tcPr>
            <w:tcW w:w="4535" w:type="dxa"/>
            <w:shd w:val="clear" w:color="auto" w:fill="auto"/>
          </w:tcPr>
          <w:p w14:paraId="36011FAF" w14:textId="77777777" w:rsidR="00363DAE" w:rsidRPr="00AE781B" w:rsidRDefault="00363DAE" w:rsidP="00F063C5">
            <w:pPr>
              <w:pStyle w:val="TAL"/>
              <w:rPr>
                <w:lang w:eastAsia="en-US"/>
              </w:rPr>
            </w:pPr>
            <w:r w:rsidRPr="00AE781B">
              <w:rPr>
                <w:lang w:eastAsia="en-US"/>
              </w:rPr>
              <w:t xml:space="preserve">            a-gnss-ProvideAssistanceData </w:t>
            </w:r>
          </w:p>
        </w:tc>
        <w:tc>
          <w:tcPr>
            <w:tcW w:w="2267" w:type="dxa"/>
            <w:shd w:val="clear" w:color="auto" w:fill="auto"/>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CB4C26C" w14:textId="77777777" w:rsidR="00363DAE" w:rsidRPr="00AE781B" w:rsidRDefault="00363DAE" w:rsidP="00F063C5">
            <w:pPr>
              <w:pStyle w:val="TAL"/>
              <w:rPr>
                <w:rFonts w:eastAsia="MS Mincho"/>
                <w:lang w:eastAsia="en-US"/>
              </w:rPr>
            </w:pPr>
          </w:p>
        </w:tc>
        <w:tc>
          <w:tcPr>
            <w:tcW w:w="1104" w:type="dxa"/>
            <w:shd w:val="clear" w:color="auto" w:fill="auto"/>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c>
          <w:tcPr>
            <w:tcW w:w="4535" w:type="dxa"/>
            <w:shd w:val="clear" w:color="auto" w:fill="auto"/>
          </w:tcPr>
          <w:p w14:paraId="51BEB49A" w14:textId="77777777" w:rsidR="00363DAE" w:rsidRPr="00AE781B" w:rsidRDefault="00363DAE" w:rsidP="00F063C5">
            <w:pPr>
              <w:pStyle w:val="TAL"/>
              <w:rPr>
                <w:lang w:eastAsia="en-US"/>
              </w:rPr>
            </w:pPr>
            <w:r w:rsidRPr="00AE781B">
              <w:rPr>
                <w:lang w:eastAsia="en-US"/>
              </w:rPr>
              <w:t xml:space="preserve">            otdoa-ProvideAssistanceData SEQUENCE {</w:t>
            </w:r>
          </w:p>
        </w:tc>
        <w:tc>
          <w:tcPr>
            <w:tcW w:w="2267" w:type="dxa"/>
            <w:shd w:val="clear" w:color="auto" w:fill="auto"/>
          </w:tcPr>
          <w:p w14:paraId="1C235130" w14:textId="77777777" w:rsidR="00363DAE" w:rsidRPr="00AE781B" w:rsidRDefault="00363DAE" w:rsidP="00F063C5">
            <w:pPr>
              <w:pStyle w:val="TAL"/>
              <w:rPr>
                <w:rFonts w:eastAsia="MS Mincho"/>
                <w:lang w:eastAsia="en-US"/>
              </w:rPr>
            </w:pPr>
          </w:p>
        </w:tc>
        <w:tc>
          <w:tcPr>
            <w:tcW w:w="1700" w:type="dxa"/>
            <w:shd w:val="clear" w:color="auto" w:fill="auto"/>
          </w:tcPr>
          <w:p w14:paraId="11EE5EBB" w14:textId="77777777" w:rsidR="00363DAE" w:rsidRPr="00AE781B" w:rsidRDefault="00363DAE" w:rsidP="00F063C5">
            <w:pPr>
              <w:pStyle w:val="TAL"/>
              <w:rPr>
                <w:rFonts w:eastAsia="MS Mincho"/>
                <w:lang w:eastAsia="en-US"/>
              </w:rPr>
            </w:pPr>
          </w:p>
        </w:tc>
        <w:tc>
          <w:tcPr>
            <w:tcW w:w="1104" w:type="dxa"/>
            <w:shd w:val="clear" w:color="auto" w:fill="auto"/>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c>
          <w:tcPr>
            <w:tcW w:w="4535" w:type="dxa"/>
            <w:shd w:val="clear" w:color="auto" w:fill="auto"/>
          </w:tcPr>
          <w:p w14:paraId="0FAB37D9" w14:textId="77777777" w:rsidR="00363DAE" w:rsidRPr="00AE781B" w:rsidRDefault="00363DAE" w:rsidP="00F063C5">
            <w:pPr>
              <w:pStyle w:val="TAL"/>
              <w:rPr>
                <w:lang w:eastAsia="en-US"/>
              </w:rPr>
            </w:pPr>
            <w:r w:rsidRPr="00AE781B">
              <w:rPr>
                <w:lang w:eastAsia="en-US"/>
              </w:rPr>
              <w:t xml:space="preserve">                 otdoa-ReferenceCellInfo</w:t>
            </w:r>
          </w:p>
        </w:tc>
        <w:tc>
          <w:tcPr>
            <w:tcW w:w="2267" w:type="dxa"/>
            <w:shd w:val="clear" w:color="auto" w:fill="auto"/>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0398FC9" w14:textId="77777777" w:rsidR="00363DAE" w:rsidRPr="00AE781B" w:rsidRDefault="00363DAE" w:rsidP="00F063C5">
            <w:pPr>
              <w:pStyle w:val="TAL"/>
              <w:rPr>
                <w:rFonts w:eastAsia="MS Mincho"/>
                <w:lang w:eastAsia="en-US"/>
              </w:rPr>
            </w:pPr>
          </w:p>
        </w:tc>
        <w:tc>
          <w:tcPr>
            <w:tcW w:w="1104" w:type="dxa"/>
            <w:shd w:val="clear" w:color="auto" w:fill="auto"/>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c>
          <w:tcPr>
            <w:tcW w:w="4535" w:type="dxa"/>
            <w:shd w:val="clear" w:color="auto" w:fill="auto"/>
          </w:tcPr>
          <w:p w14:paraId="110B4FEC" w14:textId="77777777" w:rsidR="00363DAE" w:rsidRPr="00AE781B" w:rsidRDefault="00363DAE" w:rsidP="00F063C5">
            <w:pPr>
              <w:pStyle w:val="TAL"/>
              <w:rPr>
                <w:lang w:eastAsia="en-US"/>
              </w:rPr>
            </w:pPr>
            <w:r w:rsidRPr="00AE781B">
              <w:rPr>
                <w:lang w:eastAsia="en-US"/>
              </w:rPr>
              <w:t xml:space="preserve">                 otdoa-NeighbourCellInfo</w:t>
            </w:r>
          </w:p>
        </w:tc>
        <w:tc>
          <w:tcPr>
            <w:tcW w:w="2267" w:type="dxa"/>
            <w:shd w:val="clear" w:color="auto" w:fill="auto"/>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C81238E" w14:textId="77777777" w:rsidR="00363DAE" w:rsidRPr="00AE781B" w:rsidRDefault="00363DAE" w:rsidP="00F063C5">
            <w:pPr>
              <w:pStyle w:val="TAL"/>
              <w:rPr>
                <w:rFonts w:eastAsia="MS Mincho"/>
                <w:lang w:eastAsia="en-US"/>
              </w:rPr>
            </w:pPr>
          </w:p>
        </w:tc>
        <w:tc>
          <w:tcPr>
            <w:tcW w:w="1104" w:type="dxa"/>
            <w:shd w:val="clear" w:color="auto" w:fill="auto"/>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c>
          <w:tcPr>
            <w:tcW w:w="4535" w:type="dxa"/>
            <w:shd w:val="clear" w:color="auto" w:fill="auto"/>
          </w:tcPr>
          <w:p w14:paraId="58090D1A" w14:textId="77777777" w:rsidR="00363DAE" w:rsidRPr="00AE781B" w:rsidRDefault="00363DAE" w:rsidP="00F063C5">
            <w:pPr>
              <w:pStyle w:val="TAL"/>
              <w:rPr>
                <w:lang w:eastAsia="en-US"/>
              </w:rPr>
            </w:pPr>
            <w:r w:rsidRPr="00AE781B">
              <w:rPr>
                <w:lang w:eastAsia="en-US"/>
              </w:rPr>
              <w:t xml:space="preserve">                 otdoa-Error</w:t>
            </w:r>
          </w:p>
        </w:tc>
        <w:tc>
          <w:tcPr>
            <w:tcW w:w="2267" w:type="dxa"/>
            <w:shd w:val="clear" w:color="auto" w:fill="auto"/>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19F479F" w14:textId="77777777" w:rsidR="00363DAE" w:rsidRPr="00AE781B" w:rsidRDefault="00363DAE" w:rsidP="00F063C5">
            <w:pPr>
              <w:pStyle w:val="TAL"/>
              <w:rPr>
                <w:rFonts w:eastAsia="MS Mincho"/>
                <w:lang w:eastAsia="en-US"/>
              </w:rPr>
            </w:pPr>
          </w:p>
        </w:tc>
        <w:tc>
          <w:tcPr>
            <w:tcW w:w="1104" w:type="dxa"/>
            <w:shd w:val="clear" w:color="auto" w:fill="auto"/>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c>
          <w:tcPr>
            <w:tcW w:w="4535" w:type="dxa"/>
            <w:shd w:val="clear" w:color="auto" w:fill="auto"/>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shd w:val="clear" w:color="auto" w:fill="auto"/>
          </w:tcPr>
          <w:p w14:paraId="7F29D718" w14:textId="77777777" w:rsidR="00363DAE" w:rsidRPr="00AE781B" w:rsidRDefault="00363DAE" w:rsidP="00F063C5">
            <w:pPr>
              <w:pStyle w:val="TAL"/>
              <w:rPr>
                <w:rFonts w:eastAsia="MS Mincho"/>
                <w:lang w:eastAsia="en-US"/>
              </w:rPr>
            </w:pPr>
          </w:p>
        </w:tc>
        <w:tc>
          <w:tcPr>
            <w:tcW w:w="1700" w:type="dxa"/>
            <w:shd w:val="clear" w:color="auto" w:fill="auto"/>
          </w:tcPr>
          <w:p w14:paraId="032DBB58" w14:textId="77777777" w:rsidR="00363DAE" w:rsidRPr="00AE781B" w:rsidRDefault="00363DAE" w:rsidP="00F063C5">
            <w:pPr>
              <w:pStyle w:val="TAL"/>
              <w:rPr>
                <w:rFonts w:eastAsia="MS Mincho"/>
                <w:lang w:eastAsia="en-US"/>
              </w:rPr>
            </w:pPr>
          </w:p>
        </w:tc>
        <w:tc>
          <w:tcPr>
            <w:tcW w:w="1104" w:type="dxa"/>
            <w:shd w:val="clear" w:color="auto" w:fill="auto"/>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c>
          <w:tcPr>
            <w:tcW w:w="4535" w:type="dxa"/>
            <w:shd w:val="clear" w:color="auto" w:fill="auto"/>
          </w:tcPr>
          <w:p w14:paraId="19360E10" w14:textId="77777777" w:rsidR="00363DAE" w:rsidRPr="00AE781B" w:rsidRDefault="00363DAE" w:rsidP="00F063C5">
            <w:pPr>
              <w:pStyle w:val="TAL"/>
              <w:rPr>
                <w:lang w:eastAsia="en-US"/>
              </w:rPr>
            </w:pPr>
            <w:r w:rsidRPr="00AE781B">
              <w:rPr>
                <w:lang w:eastAsia="en-US"/>
              </w:rPr>
              <w:t xml:space="preserve">            epdu-ProvideAssistanceData</w:t>
            </w:r>
          </w:p>
        </w:tc>
        <w:tc>
          <w:tcPr>
            <w:tcW w:w="2267" w:type="dxa"/>
            <w:shd w:val="clear" w:color="auto" w:fill="auto"/>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2AAF025" w14:textId="77777777" w:rsidR="00363DAE" w:rsidRPr="00AE781B" w:rsidRDefault="00363DAE" w:rsidP="00F063C5">
            <w:pPr>
              <w:pStyle w:val="TAL"/>
              <w:rPr>
                <w:rFonts w:eastAsia="MS Mincho"/>
                <w:lang w:eastAsia="en-US"/>
              </w:rPr>
            </w:pPr>
          </w:p>
        </w:tc>
        <w:tc>
          <w:tcPr>
            <w:tcW w:w="1104" w:type="dxa"/>
            <w:shd w:val="clear" w:color="auto" w:fill="auto"/>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c>
          <w:tcPr>
            <w:tcW w:w="4535" w:type="dxa"/>
            <w:shd w:val="clear" w:color="auto" w:fill="auto"/>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5A540C70" w14:textId="77777777" w:rsidR="00363DAE" w:rsidRPr="00AE781B" w:rsidRDefault="00363DAE" w:rsidP="00F063C5">
            <w:pPr>
              <w:pStyle w:val="TAL"/>
              <w:rPr>
                <w:rFonts w:eastAsia="MS Mincho"/>
                <w:lang w:eastAsia="en-US"/>
              </w:rPr>
            </w:pPr>
          </w:p>
        </w:tc>
        <w:tc>
          <w:tcPr>
            <w:tcW w:w="1700" w:type="dxa"/>
            <w:shd w:val="clear" w:color="auto" w:fill="auto"/>
          </w:tcPr>
          <w:p w14:paraId="656E04F8" w14:textId="77777777" w:rsidR="00363DAE" w:rsidRPr="00AE781B" w:rsidRDefault="00363DAE" w:rsidP="00F063C5">
            <w:pPr>
              <w:pStyle w:val="TAL"/>
              <w:rPr>
                <w:rFonts w:eastAsia="MS Mincho"/>
                <w:lang w:eastAsia="en-US"/>
              </w:rPr>
            </w:pPr>
          </w:p>
        </w:tc>
        <w:tc>
          <w:tcPr>
            <w:tcW w:w="1104" w:type="dxa"/>
            <w:shd w:val="clear" w:color="auto" w:fill="auto"/>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c>
          <w:tcPr>
            <w:tcW w:w="4535" w:type="dxa"/>
            <w:shd w:val="clear" w:color="auto" w:fill="auto"/>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6F1C5A6" w14:textId="77777777" w:rsidR="00363DAE" w:rsidRPr="00AE781B" w:rsidRDefault="00363DAE" w:rsidP="00F063C5">
            <w:pPr>
              <w:pStyle w:val="TAL"/>
              <w:rPr>
                <w:rFonts w:eastAsia="MS Mincho"/>
                <w:lang w:eastAsia="en-US"/>
              </w:rPr>
            </w:pPr>
          </w:p>
        </w:tc>
        <w:tc>
          <w:tcPr>
            <w:tcW w:w="1700" w:type="dxa"/>
            <w:shd w:val="clear" w:color="auto" w:fill="auto"/>
          </w:tcPr>
          <w:p w14:paraId="24383604" w14:textId="77777777" w:rsidR="00363DAE" w:rsidRPr="00AE781B" w:rsidRDefault="00363DAE" w:rsidP="00F063C5">
            <w:pPr>
              <w:pStyle w:val="TAL"/>
              <w:rPr>
                <w:rFonts w:eastAsia="MS Mincho"/>
                <w:lang w:eastAsia="en-US"/>
              </w:rPr>
            </w:pPr>
          </w:p>
        </w:tc>
        <w:tc>
          <w:tcPr>
            <w:tcW w:w="1104" w:type="dxa"/>
            <w:shd w:val="clear" w:color="auto" w:fill="auto"/>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c>
          <w:tcPr>
            <w:tcW w:w="4535" w:type="dxa"/>
            <w:shd w:val="clear" w:color="auto" w:fill="auto"/>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A784CD8" w14:textId="77777777" w:rsidR="00363DAE" w:rsidRPr="00AE781B" w:rsidRDefault="00363DAE" w:rsidP="00F063C5">
            <w:pPr>
              <w:pStyle w:val="TAL"/>
              <w:rPr>
                <w:rFonts w:eastAsia="MS Mincho"/>
                <w:lang w:eastAsia="en-US"/>
              </w:rPr>
            </w:pPr>
          </w:p>
        </w:tc>
        <w:tc>
          <w:tcPr>
            <w:tcW w:w="1700" w:type="dxa"/>
            <w:shd w:val="clear" w:color="auto" w:fill="auto"/>
          </w:tcPr>
          <w:p w14:paraId="7428FEA4" w14:textId="77777777" w:rsidR="00363DAE" w:rsidRPr="00AE781B" w:rsidRDefault="00363DAE" w:rsidP="00F063C5">
            <w:pPr>
              <w:pStyle w:val="TAL"/>
              <w:rPr>
                <w:rFonts w:eastAsia="MS Mincho"/>
                <w:lang w:eastAsia="en-US"/>
              </w:rPr>
            </w:pPr>
          </w:p>
        </w:tc>
        <w:tc>
          <w:tcPr>
            <w:tcW w:w="1104" w:type="dxa"/>
            <w:shd w:val="clear" w:color="auto" w:fill="auto"/>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c>
          <w:tcPr>
            <w:tcW w:w="4535" w:type="dxa"/>
            <w:shd w:val="clear" w:color="auto" w:fill="auto"/>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BB72993" w14:textId="77777777" w:rsidR="00363DAE" w:rsidRPr="00AE781B" w:rsidRDefault="00363DAE" w:rsidP="00F063C5">
            <w:pPr>
              <w:pStyle w:val="TAL"/>
              <w:rPr>
                <w:rFonts w:eastAsia="MS Mincho"/>
                <w:lang w:eastAsia="en-US"/>
              </w:rPr>
            </w:pPr>
          </w:p>
        </w:tc>
        <w:tc>
          <w:tcPr>
            <w:tcW w:w="1700" w:type="dxa"/>
            <w:shd w:val="clear" w:color="auto" w:fill="auto"/>
          </w:tcPr>
          <w:p w14:paraId="0CC2977D" w14:textId="77777777" w:rsidR="00363DAE" w:rsidRPr="00AE781B" w:rsidRDefault="00363DAE" w:rsidP="00F063C5">
            <w:pPr>
              <w:pStyle w:val="TAL"/>
              <w:rPr>
                <w:rFonts w:eastAsia="MS Mincho"/>
                <w:lang w:eastAsia="en-US"/>
              </w:rPr>
            </w:pPr>
          </w:p>
        </w:tc>
        <w:tc>
          <w:tcPr>
            <w:tcW w:w="1104" w:type="dxa"/>
            <w:shd w:val="clear" w:color="auto" w:fill="auto"/>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c>
          <w:tcPr>
            <w:tcW w:w="4535" w:type="dxa"/>
            <w:shd w:val="clear" w:color="auto" w:fill="auto"/>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CE230F" w14:textId="77777777" w:rsidR="00363DAE" w:rsidRPr="00AE781B" w:rsidRDefault="00363DAE" w:rsidP="00F063C5">
            <w:pPr>
              <w:pStyle w:val="TAL"/>
              <w:rPr>
                <w:rFonts w:eastAsia="MS Mincho"/>
                <w:lang w:eastAsia="en-US"/>
              </w:rPr>
            </w:pPr>
          </w:p>
        </w:tc>
        <w:tc>
          <w:tcPr>
            <w:tcW w:w="1700" w:type="dxa"/>
            <w:shd w:val="clear" w:color="auto" w:fill="auto"/>
          </w:tcPr>
          <w:p w14:paraId="3A23EEC9" w14:textId="77777777" w:rsidR="00363DAE" w:rsidRPr="00AE781B" w:rsidRDefault="00363DAE" w:rsidP="00F063C5">
            <w:pPr>
              <w:pStyle w:val="TAL"/>
              <w:rPr>
                <w:rFonts w:eastAsia="MS Mincho"/>
                <w:lang w:eastAsia="en-US"/>
              </w:rPr>
            </w:pPr>
          </w:p>
        </w:tc>
        <w:tc>
          <w:tcPr>
            <w:tcW w:w="1104" w:type="dxa"/>
            <w:shd w:val="clear" w:color="auto" w:fill="auto"/>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c>
          <w:tcPr>
            <w:tcW w:w="4535" w:type="dxa"/>
            <w:shd w:val="clear" w:color="auto" w:fill="auto"/>
          </w:tcPr>
          <w:p w14:paraId="3378735B"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2EEE28B3" w14:textId="77777777" w:rsidR="00363DAE" w:rsidRPr="00AE781B" w:rsidRDefault="00363DAE" w:rsidP="00F063C5">
            <w:pPr>
              <w:pStyle w:val="TAL"/>
              <w:rPr>
                <w:rFonts w:eastAsia="MS Mincho"/>
                <w:lang w:eastAsia="en-US"/>
              </w:rPr>
            </w:pPr>
          </w:p>
        </w:tc>
        <w:tc>
          <w:tcPr>
            <w:tcW w:w="1700" w:type="dxa"/>
            <w:shd w:val="clear" w:color="auto" w:fill="auto"/>
          </w:tcPr>
          <w:p w14:paraId="019C2F2D" w14:textId="77777777" w:rsidR="00363DAE" w:rsidRPr="00AE781B" w:rsidRDefault="00363DAE" w:rsidP="00F063C5">
            <w:pPr>
              <w:pStyle w:val="TAL"/>
              <w:rPr>
                <w:rFonts w:eastAsia="MS Mincho"/>
                <w:lang w:eastAsia="en-US"/>
              </w:rPr>
            </w:pPr>
          </w:p>
        </w:tc>
        <w:tc>
          <w:tcPr>
            <w:tcW w:w="1104" w:type="dxa"/>
            <w:shd w:val="clear" w:color="auto" w:fill="auto"/>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rPr>
      </w:pPr>
    </w:p>
    <w:p w14:paraId="2ED8A630" w14:textId="77777777" w:rsidR="00363DAE" w:rsidRPr="00AE781B" w:rsidRDefault="00363DAE" w:rsidP="00363DAE">
      <w:pPr>
        <w:pStyle w:val="Heading6"/>
      </w:pPr>
      <w:bookmarkStart w:id="21" w:name="_Toc27481832"/>
      <w:bookmarkStart w:id="22" w:name="_Toc68183082"/>
      <w:r w:rsidRPr="00AE781B">
        <w:t>9.3.1.1.5</w:t>
      </w:r>
      <w:r w:rsidRPr="00AE781B">
        <w:tab/>
        <w:t>Test requirement</w:t>
      </w:r>
      <w:bookmarkEnd w:id="21"/>
      <w:bookmarkEnd w:id="22"/>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lastRenderedPageBreak/>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shd w:val="clear" w:color="auto" w:fill="auto"/>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shd w:val="clear" w:color="auto" w:fill="auto"/>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shd w:val="clear" w:color="auto" w:fill="auto"/>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shd w:val="clear" w:color="auto" w:fill="auto"/>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shd w:val="clear" w:color="auto" w:fill="auto"/>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shd w:val="clear" w:color="auto" w:fill="auto"/>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shd w:val="clear" w:color="auto" w:fill="auto"/>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shd w:val="clear" w:color="auto" w:fill="auto"/>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shd w:val="clear" w:color="auto" w:fill="auto"/>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1070" type="#_x0000_t75" style="width:20.25pt;height:18.75pt" o:ole="" fillcolor="window">
                  <v:imagedata r:id="rId77" o:title=""/>
                </v:shape>
                <o:OLEObject Type="Embed" ProgID="Equation.3" ShapeID="_x0000_i1070" DrawAspect="Content" ObjectID="_1799681895" r:id="rId78"/>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1071" type="#_x0000_t75" style="width:36.75pt;height:20.25pt" o:ole="">
                  <v:imagedata r:id="rId79" o:title=""/>
                </v:shape>
                <o:OLEObject Type="Embed" ProgID="Equation.3" ShapeID="_x0000_i1071" DrawAspect="Content" ObjectID="_1799681896" r:id="rId80"/>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1072" type="#_x0000_t75" style="width:36.75pt;height:20.25pt" o:ole="">
                  <v:imagedata r:id="rId79" o:title=""/>
                </v:shape>
                <o:OLEObject Type="Embed" ProgID="Equation.3" ShapeID="_x0000_i1072" DrawAspect="Content" ObjectID="_1799681897" r:id="rId81"/>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1073" type="#_x0000_t75" style="width:20.25pt;height:18.75pt" o:ole="" fillcolor="window">
                  <v:imagedata r:id="rId77" o:title=""/>
                </v:shape>
                <o:OLEObject Type="Embed" ProgID="Equation.3" ShapeID="_x0000_i1073" DrawAspect="Content" ObjectID="_1799681898" r:id="rId82"/>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lastRenderedPageBreak/>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1074" type="#_x0000_t75" style="width:20.25pt;height:18.75pt" o:ole="" fillcolor="window">
                  <v:imagedata r:id="rId77" o:title=""/>
                </v:shape>
                <o:OLEObject Type="Embed" ProgID="Equation.3" ShapeID="_x0000_i1074" DrawAspect="Content" ObjectID="_1799681899" r:id="rId83"/>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1075" type="#_x0000_t75" style="width:36.75pt;height:20.25pt" o:ole="">
                  <v:imagedata r:id="rId79" o:title=""/>
                </v:shape>
                <o:OLEObject Type="Embed" ProgID="Equation.3" ShapeID="_x0000_i1075" DrawAspect="Content" ObjectID="_1799681900" r:id="rId84"/>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1076" type="#_x0000_t75" style="width:30.75pt;height:18.75pt" o:ole="" fillcolor="window">
                  <v:imagedata r:id="rId85" o:title=""/>
                </v:shape>
                <o:OLEObject Type="Embed" ProgID="Equation.3" ShapeID="_x0000_i1076" DrawAspect="Content" ObjectID="_1799681901" r:id="rId86"/>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1077" type="#_x0000_t75" style="width:36.75pt;height:20.25pt" o:ole="">
                  <v:imagedata r:id="rId79" o:title=""/>
                </v:shape>
                <o:OLEObject Type="Embed" ProgID="Equation.3" ShapeID="_x0000_i1077" DrawAspect="Content" ObjectID="_1799681902" r:id="rId87"/>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1078" type="#_x0000_t75" style="width:20.25pt;height:18.75pt" o:ole="" fillcolor="window">
                  <v:imagedata r:id="rId77" o:title=""/>
                </v:shape>
                <o:OLEObject Type="Embed" ProgID="Equation.3" ShapeID="_x0000_i1078" DrawAspect="Content" ObjectID="_1799681903" r:id="rId88"/>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1079" type="#_x0000_t75" style="width:36.75pt;height:20.25pt" o:ole="">
                  <v:imagedata r:id="rId79" o:title=""/>
                </v:shape>
                <o:OLEObject Type="Embed" ProgID="Equation.3" ShapeID="_x0000_i1079" DrawAspect="Content" ObjectID="_1799681904" r:id="rId89"/>
              </w:object>
            </w:r>
            <w:r w:rsidRPr="00AE781B">
              <w:rPr>
                <w:lang w:eastAsia="en-US"/>
              </w:rPr>
              <w:t xml:space="preserve">, </w:t>
            </w:r>
            <w:r w:rsidRPr="00AE781B">
              <w:t xml:space="preserve">PRS </w:t>
            </w:r>
            <w:r w:rsidRPr="00AE781B">
              <w:rPr>
                <w:position w:val="-12"/>
              </w:rPr>
              <w:object w:dxaOrig="620" w:dyaOrig="380" w14:anchorId="1905AD2D">
                <v:shape id="_x0000_i1080" type="#_x0000_t75" style="width:27.75pt;height:17.25pt" o:ole="" fillcolor="window">
                  <v:imagedata r:id="rId85" o:title=""/>
                </v:shape>
                <o:OLEObject Type="Embed" ProgID="Equation.3" ShapeID="_x0000_i1080" DrawAspect="Content" ObjectID="_1799681905" r:id="rId9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09D15CCF">
          <v:shape id="_x0000_i1081" type="#_x0000_t75" style="width:117pt;height:33.75pt" o:ole="">
            <v:imagedata r:id="rId91" o:title=""/>
          </v:shape>
          <o:OLEObject Type="Embed" ProgID="Equation.3" ShapeID="_x0000_i1081" DrawAspect="Content" ObjectID="_1799681906" r:id="rId92"/>
        </w:object>
      </w:r>
      <w:r w:rsidRPr="00AE781B">
        <w:t xml:space="preserve">, where </w:t>
      </w:r>
      <w:r w:rsidRPr="00AE781B">
        <w:rPr>
          <w:position w:val="-4"/>
        </w:rPr>
        <w:object w:dxaOrig="320" w:dyaOrig="260" w14:anchorId="3FE23349">
          <v:shape id="_x0000_i1082" type="#_x0000_t75" style="width:15.75pt;height:12.75pt" o:ole="">
            <v:imagedata r:id="rId93" o:title=""/>
          </v:shape>
          <o:OLEObject Type="Embed" ProgID="Equation.3" ShapeID="_x0000_i1082" DrawAspect="Content" ObjectID="_1799681907" r:id="rId94"/>
        </w:object>
      </w:r>
      <w:r w:rsidRPr="00AE781B">
        <w:t xml:space="preserve">=16 and </w:t>
      </w:r>
      <w:r w:rsidRPr="00AE781B">
        <w:rPr>
          <w:position w:val="-6"/>
        </w:rPr>
        <w:object w:dxaOrig="200" w:dyaOrig="220" w14:anchorId="63D6594D">
          <v:shape id="_x0000_i1083" type="#_x0000_t75" style="width:9.75pt;height:11.25pt" o:ole="">
            <v:imagedata r:id="rId95" o:title=""/>
          </v:shape>
          <o:OLEObject Type="Embed" ProgID="Equation.3" ShapeID="_x0000_i1083" DrawAspect="Content" ObjectID="_1799681908" r:id="rId96"/>
        </w:object>
      </w:r>
      <w:r w:rsidRPr="00AE781B">
        <w:t>=16 are the parameters specified in clause 9.3.1.1.3, Table 9.3.1.1.3</w:t>
      </w:r>
      <w:r w:rsidRPr="00AE781B">
        <w:noBreakHyphen/>
        <w:t>1 and Note 4 of Table 9.3.1.1.4.1-1. This gives the total RSTD reporting delay of 5210 ms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23" w:name="_Toc27481833"/>
      <w:bookmarkStart w:id="24" w:name="_Toc68183083"/>
      <w:r w:rsidRPr="00AE781B">
        <w:t>9.3.1.2</w:t>
      </w:r>
      <w:r w:rsidRPr="00AE781B">
        <w:tab/>
        <w:t xml:space="preserve">FDD intra-frequency RSTD Measurement Reporting Delay in CE Mode A for </w:t>
      </w:r>
      <w:r w:rsidR="00177E28" w:rsidRPr="00AE781B">
        <w:t>Category M</w:t>
      </w:r>
      <w:r w:rsidRPr="00AE781B">
        <w:t>2</w:t>
      </w:r>
      <w:bookmarkEnd w:id="23"/>
      <w:bookmarkEnd w:id="24"/>
    </w:p>
    <w:p w14:paraId="27E0E0D0" w14:textId="77777777" w:rsidR="00363DAE" w:rsidRPr="00AE781B" w:rsidRDefault="00363DAE" w:rsidP="00363DAE">
      <w:pPr>
        <w:pStyle w:val="Heading6"/>
      </w:pPr>
      <w:bookmarkStart w:id="25" w:name="_Toc27481834"/>
      <w:bookmarkStart w:id="26" w:name="_Toc68183084"/>
      <w:r w:rsidRPr="00AE781B">
        <w:t>9.3.1.2.1</w:t>
      </w:r>
      <w:r w:rsidRPr="00AE781B">
        <w:tab/>
        <w:t>Test purpose</w:t>
      </w:r>
      <w:bookmarkEnd w:id="25"/>
      <w:bookmarkEnd w:id="26"/>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27" w:name="_Toc27481835"/>
      <w:bookmarkStart w:id="28" w:name="_Toc68183085"/>
      <w:r w:rsidRPr="00AE781B">
        <w:t>9.3.1.2.2</w:t>
      </w:r>
      <w:r w:rsidRPr="00AE781B">
        <w:tab/>
        <w:t>Test applicability</w:t>
      </w:r>
      <w:bookmarkEnd w:id="27"/>
      <w:bookmarkEnd w:id="28"/>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29" w:name="_Toc27481836"/>
      <w:bookmarkStart w:id="30" w:name="_Toc68183086"/>
      <w:r w:rsidRPr="00AE781B">
        <w:t>9.3.1.2.3</w:t>
      </w:r>
      <w:r w:rsidRPr="00AE781B">
        <w:tab/>
        <w:t>Minimum conformance requirements</w:t>
      </w:r>
      <w:bookmarkEnd w:id="29"/>
      <w:bookmarkEnd w:id="30"/>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31" w:name="_Toc27481837"/>
      <w:bookmarkStart w:id="32" w:name="_Toc68183087"/>
      <w:r w:rsidRPr="00AE781B">
        <w:t>9.3.1.2.4</w:t>
      </w:r>
      <w:r w:rsidRPr="00AE781B">
        <w:tab/>
        <w:t>Test description</w:t>
      </w:r>
      <w:bookmarkEnd w:id="31"/>
      <w:bookmarkEnd w:id="32"/>
    </w:p>
    <w:p w14:paraId="63DEE2E9" w14:textId="77777777" w:rsidR="00363DAE" w:rsidRPr="00AE781B" w:rsidRDefault="00363DAE" w:rsidP="00363DAE">
      <w:pPr>
        <w:pStyle w:val="Heading7"/>
      </w:pPr>
      <w:bookmarkStart w:id="33" w:name="_Toc27481838"/>
      <w:bookmarkStart w:id="34" w:name="_Toc68183088"/>
      <w:r w:rsidRPr="00AE781B">
        <w:t>9.3.1.2.4.1</w:t>
      </w:r>
      <w:r w:rsidRPr="00AE781B">
        <w:tab/>
        <w:t>Initial conditions</w:t>
      </w:r>
      <w:bookmarkEnd w:id="33"/>
      <w:bookmarkEnd w:id="34"/>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lastRenderedPageBreak/>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rPr>
          <w:cantSplit/>
          <w:jc w:val="center"/>
        </w:trPr>
        <w:tc>
          <w:tcPr>
            <w:tcW w:w="2377" w:type="dxa"/>
            <w:vAlign w:val="center"/>
          </w:tcPr>
          <w:p w14:paraId="7C9BB1BB" w14:textId="77777777" w:rsidR="00363DAE" w:rsidRPr="00AE781B" w:rsidRDefault="00363DAE" w:rsidP="00F063C5">
            <w:pPr>
              <w:pStyle w:val="TAC"/>
            </w:pPr>
            <w:r w:rsidRPr="00AE781B">
              <w:rPr>
                <w:i/>
                <w:iCs/>
                <w:lang w:eastAsia="ko-KR"/>
              </w:rPr>
              <w:t>mPDCCH-startSF-UESS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12CBA63">
                <v:shape id="_x0000_i1084"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1085" type="#_x0000_t75" style="width:18.75pt;height:14.25pt" o:ole="">
                  <v:imagedata r:id="rId72" o:title=""/>
                </v:shape>
                <o:OLEObject Type="Embed" ProgID="Equation.3" ShapeID="_x0000_i1085" DrawAspect="Content" ObjectID="_1799681909" r:id="rId97"/>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7559E7E3">
                <v:shape id="_x0000_i1086" type="#_x0000_t75" style="width:47.25pt;height:15.75pt" o:ole="">
                  <v:imagedata r:id="rId74" o:title=""/>
                </v:shape>
                <o:OLEObject Type="Embed" ProgID="Equation.3" ShapeID="_x0000_i1086" DrawAspect="Content" ObjectID="_1799681910" r:id="rId98"/>
              </w:object>
            </w:r>
            <w:r w:rsidRPr="00AE781B">
              <w:t xml:space="preserve"> DL subframes, as defined in 3GPP TS 36.211 [26], Table 6.10.4.3-1</w:t>
            </w:r>
          </w:p>
        </w:tc>
      </w:tr>
      <w:tr w:rsidR="00363DAE" w:rsidRPr="00AE781B" w14:paraId="70CB2F9B" w14:textId="77777777" w:rsidTr="00F063C5">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1521EBEC">
                <v:shape id="_x0000_i1087" type="#_x0000_t75" style="width:24.75pt;height:15pt">
                  <v:imagedata r:id="rId76" o:title=""/>
                </v:shape>
              </w:pi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(PCI of Cell 1 – PCI of Cell 2)mod6=0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010DFF3" w14:textId="77777777" w:rsidTr="00F063C5">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E11835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prs-MutingInfo defined in TS 36.355 [4]</w:t>
            </w:r>
          </w:p>
        </w:tc>
      </w:tr>
      <w:tr w:rsidR="00363DAE" w:rsidRPr="00AE781B" w14:paraId="704C2F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35" w:name="_Toc27481839"/>
      <w:bookmarkStart w:id="36" w:name="_Toc68183089"/>
      <w:r w:rsidRPr="00AE781B">
        <w:t>9.3.1.2.4.2</w:t>
      </w:r>
      <w:r w:rsidRPr="00AE781B">
        <w:tab/>
        <w:t>Test procedure</w:t>
      </w:r>
      <w:bookmarkEnd w:id="35"/>
      <w:bookmarkEnd w:id="36"/>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37" w:name="_Toc27481840"/>
      <w:bookmarkStart w:id="38" w:name="_Toc68183090"/>
      <w:r w:rsidRPr="00AE781B">
        <w:t>9.3.1.2.4.3</w:t>
      </w:r>
      <w:r w:rsidRPr="00AE781B">
        <w:tab/>
        <w:t>Message contents</w:t>
      </w:r>
      <w:bookmarkEnd w:id="37"/>
      <w:bookmarkEnd w:id="38"/>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39" w:name="_Toc27481841"/>
      <w:bookmarkStart w:id="40" w:name="_Toc68183091"/>
      <w:r w:rsidRPr="00AE781B">
        <w:t>9.3.1.2.5</w:t>
      </w:r>
      <w:r w:rsidRPr="00AE781B">
        <w:tab/>
        <w:t>Test requirement</w:t>
      </w:r>
      <w:bookmarkEnd w:id="39"/>
      <w:bookmarkEnd w:id="40"/>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41" w:name="_Toc27481842"/>
      <w:bookmarkStart w:id="42" w:name="_Toc68183092"/>
      <w:r w:rsidRPr="00AE781B">
        <w:t>9.3.2</w:t>
      </w:r>
      <w:r w:rsidRPr="00AE781B">
        <w:tab/>
        <w:t>HD-FDD intra-frequency RSTD Measurement Reporting Delay in CE Mode A</w:t>
      </w:r>
      <w:bookmarkEnd w:id="41"/>
      <w:bookmarkEnd w:id="42"/>
    </w:p>
    <w:p w14:paraId="5604201A" w14:textId="77777777" w:rsidR="00363DAE" w:rsidRPr="00AE781B" w:rsidRDefault="00363DAE" w:rsidP="00363DAE">
      <w:pPr>
        <w:pStyle w:val="Heading4"/>
      </w:pPr>
      <w:bookmarkStart w:id="43" w:name="_Toc27481843"/>
      <w:bookmarkStart w:id="44" w:name="_Toc68183093"/>
      <w:r w:rsidRPr="00AE781B">
        <w:t>9.3.2.1</w:t>
      </w:r>
      <w:r w:rsidRPr="00AE781B">
        <w:tab/>
        <w:t xml:space="preserve">HD-FDD intra-frequency RSTD Measurement Reporting Delay in CE Mode A for </w:t>
      </w:r>
      <w:r w:rsidR="00177E28" w:rsidRPr="00AE781B">
        <w:t>Category M</w:t>
      </w:r>
      <w:r w:rsidRPr="00AE781B">
        <w:t>1</w:t>
      </w:r>
      <w:bookmarkEnd w:id="43"/>
      <w:bookmarkEnd w:id="44"/>
    </w:p>
    <w:p w14:paraId="775076F5" w14:textId="77777777" w:rsidR="00363DAE" w:rsidRPr="00AE781B" w:rsidRDefault="00363DAE" w:rsidP="00363DAE">
      <w:pPr>
        <w:pStyle w:val="Heading6"/>
      </w:pPr>
      <w:bookmarkStart w:id="45" w:name="_Toc27481844"/>
      <w:bookmarkStart w:id="46" w:name="_Toc68183094"/>
      <w:r w:rsidRPr="00AE781B">
        <w:t>9.3.2.1.1</w:t>
      </w:r>
      <w:r w:rsidRPr="00AE781B">
        <w:tab/>
        <w:t>Test purpose</w:t>
      </w:r>
      <w:bookmarkEnd w:id="45"/>
      <w:bookmarkEnd w:id="46"/>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47" w:name="_Toc27481845"/>
      <w:bookmarkStart w:id="48" w:name="_Toc68183095"/>
      <w:r w:rsidRPr="00AE781B">
        <w:t>9.3.2.1.2</w:t>
      </w:r>
      <w:r w:rsidRPr="00AE781B">
        <w:tab/>
        <w:t>Test applicability</w:t>
      </w:r>
      <w:bookmarkEnd w:id="47"/>
      <w:bookmarkEnd w:id="48"/>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49" w:name="_Toc27481846"/>
      <w:bookmarkStart w:id="50" w:name="_Toc68183096"/>
      <w:r w:rsidRPr="00AE781B">
        <w:t>9.3.2.1.3</w:t>
      </w:r>
      <w:r w:rsidRPr="00AE781B">
        <w:tab/>
        <w:t>Minimum conformance requirements</w:t>
      </w:r>
      <w:bookmarkEnd w:id="49"/>
      <w:bookmarkEnd w:id="50"/>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51" w:name="_Toc27481847"/>
      <w:bookmarkStart w:id="52" w:name="_Toc68183097"/>
      <w:r w:rsidRPr="00AE781B">
        <w:lastRenderedPageBreak/>
        <w:t>9.3.2.1.4</w:t>
      </w:r>
      <w:r w:rsidRPr="00AE781B">
        <w:tab/>
        <w:t>Test description</w:t>
      </w:r>
      <w:bookmarkEnd w:id="51"/>
      <w:bookmarkEnd w:id="52"/>
    </w:p>
    <w:p w14:paraId="58C070B2" w14:textId="77777777" w:rsidR="00363DAE" w:rsidRPr="00AE781B" w:rsidRDefault="00363DAE" w:rsidP="00363DAE">
      <w:pPr>
        <w:pStyle w:val="Heading7"/>
      </w:pPr>
      <w:bookmarkStart w:id="53" w:name="_Toc27481848"/>
      <w:bookmarkStart w:id="54" w:name="_Toc68183098"/>
      <w:r w:rsidRPr="00AE781B">
        <w:t>9.3.2.1.4.1</w:t>
      </w:r>
      <w:r w:rsidRPr="00AE781B">
        <w:tab/>
        <w:t>Initial conditions</w:t>
      </w:r>
      <w:bookmarkEnd w:id="53"/>
      <w:bookmarkEnd w:id="54"/>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lastRenderedPageBreak/>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rPr>
          <w:cantSplit/>
          <w:jc w:val="center"/>
        </w:trPr>
        <w:tc>
          <w:tcPr>
            <w:tcW w:w="2377" w:type="dxa"/>
            <w:vAlign w:val="center"/>
          </w:tcPr>
          <w:p w14:paraId="657E9B10" w14:textId="77777777" w:rsidR="00363DAE" w:rsidRPr="00AE781B" w:rsidRDefault="00363DAE" w:rsidP="00F063C5">
            <w:pPr>
              <w:pStyle w:val="TAC"/>
            </w:pPr>
            <w:r w:rsidRPr="00AE781B">
              <w:rPr>
                <w:i/>
                <w:iCs/>
                <w:lang w:eastAsia="ko-KR"/>
              </w:rPr>
              <w:t>mPDCCH-startSF-UESS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1648B55">
                <v:shape id="_x0000_i1088"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1089" type="#_x0000_t75" style="width:18.75pt;height:14.25pt" o:ole="">
                  <v:imagedata r:id="rId72" o:title=""/>
                </v:shape>
                <o:OLEObject Type="Embed" ProgID="Equation.3" ShapeID="_x0000_i1089" DrawAspect="Content" ObjectID="_1799681911" r:id="rId99"/>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A6441B2">
                <v:shape id="_x0000_i1090" type="#_x0000_t75" style="width:47.25pt;height:15.75pt" o:ole="">
                  <v:imagedata r:id="rId74" o:title=""/>
                </v:shape>
                <o:OLEObject Type="Embed" ProgID="Equation.3" ShapeID="_x0000_i1090" DrawAspect="Content" ObjectID="_1799681912" r:id="rId100"/>
              </w:object>
            </w:r>
            <w:r w:rsidRPr="00AE781B">
              <w:t xml:space="preserve"> DL subframes, as defined in 3GPP TS 36.211 [26], Table 6.10.4.3-1</w:t>
            </w:r>
          </w:p>
        </w:tc>
      </w:tr>
      <w:tr w:rsidR="00363DAE" w:rsidRPr="00AE781B" w14:paraId="7D89D4BA" w14:textId="77777777" w:rsidTr="00F063C5">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1339060F">
                <v:shape id="_x0000_i1091" type="#_x0000_t75" style="width:24.75pt;height:15pt">
                  <v:imagedata r:id="rId76" o:title=""/>
                </v:shape>
              </w:pi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(PCI of Cell 1 – PCI of Cell 2)mod6=0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81B7D3D" w14:textId="77777777" w:rsidTr="00F063C5">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3FC70F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prs-MutingInfo defined in TS 36.355 [4]</w:t>
            </w:r>
          </w:p>
        </w:tc>
      </w:tr>
      <w:tr w:rsidR="00363DAE" w:rsidRPr="00AE781B" w14:paraId="1F9F9AB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55" w:name="_Toc27481849"/>
      <w:bookmarkStart w:id="56" w:name="_Toc68183099"/>
      <w:r w:rsidRPr="00AE781B">
        <w:t>9.3.2.1.4.2</w:t>
      </w:r>
      <w:r w:rsidRPr="00AE781B">
        <w:tab/>
        <w:t>Test procedure</w:t>
      </w:r>
      <w:bookmarkEnd w:id="55"/>
      <w:bookmarkEnd w:id="56"/>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57" w:name="_Toc27481850"/>
      <w:bookmarkStart w:id="58" w:name="_Toc68183100"/>
      <w:r w:rsidRPr="00AE781B">
        <w:t>9.3.2.1.4.3</w:t>
      </w:r>
      <w:r w:rsidRPr="00AE781B">
        <w:tab/>
        <w:t>Message contents</w:t>
      </w:r>
      <w:bookmarkEnd w:id="57"/>
      <w:bookmarkEnd w:id="58"/>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59" w:name="_Toc27481851"/>
      <w:bookmarkStart w:id="60" w:name="_Toc68183101"/>
      <w:r w:rsidRPr="00AE781B">
        <w:t>9.3.2.1.5</w:t>
      </w:r>
      <w:r w:rsidRPr="00AE781B">
        <w:tab/>
        <w:t>Test requirement</w:t>
      </w:r>
      <w:bookmarkEnd w:id="59"/>
      <w:bookmarkEnd w:id="60"/>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61" w:name="_Toc27481852"/>
      <w:bookmarkStart w:id="62" w:name="_Toc68183102"/>
      <w:r w:rsidRPr="00AE781B">
        <w:t>9.3.2.2</w:t>
      </w:r>
      <w:r w:rsidRPr="00AE781B">
        <w:tab/>
        <w:t xml:space="preserve">HD-FDD intra-frequency RSTD Measurement Reporting Delay in CE Mode A for </w:t>
      </w:r>
      <w:r w:rsidR="00177E28" w:rsidRPr="00AE781B">
        <w:t>Category M</w:t>
      </w:r>
      <w:r w:rsidRPr="00AE781B">
        <w:t>2</w:t>
      </w:r>
      <w:bookmarkEnd w:id="61"/>
      <w:bookmarkEnd w:id="62"/>
    </w:p>
    <w:p w14:paraId="594B3FCC" w14:textId="77777777" w:rsidR="00363DAE" w:rsidRPr="00AE781B" w:rsidRDefault="00363DAE" w:rsidP="00363DAE">
      <w:pPr>
        <w:pStyle w:val="Heading6"/>
      </w:pPr>
      <w:bookmarkStart w:id="63" w:name="_Toc27481853"/>
      <w:bookmarkStart w:id="64" w:name="_Toc68183103"/>
      <w:r w:rsidRPr="00AE781B">
        <w:t>9.3.2.2.1</w:t>
      </w:r>
      <w:r w:rsidRPr="00AE781B">
        <w:tab/>
        <w:t>Test purpose</w:t>
      </w:r>
      <w:bookmarkEnd w:id="63"/>
      <w:bookmarkEnd w:id="64"/>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65" w:name="_Toc27481854"/>
      <w:bookmarkStart w:id="66" w:name="_Toc68183104"/>
      <w:r w:rsidRPr="00AE781B">
        <w:t>9.3.2.2.2</w:t>
      </w:r>
      <w:r w:rsidRPr="00AE781B">
        <w:tab/>
        <w:t>Test applicability</w:t>
      </w:r>
      <w:bookmarkEnd w:id="65"/>
      <w:bookmarkEnd w:id="66"/>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67" w:name="_Toc27481855"/>
      <w:bookmarkStart w:id="68" w:name="_Toc68183105"/>
      <w:r w:rsidRPr="00AE781B">
        <w:t>9.3.2.2.3</w:t>
      </w:r>
      <w:r w:rsidRPr="00AE781B">
        <w:tab/>
        <w:t>Minimum conformance requirements</w:t>
      </w:r>
      <w:bookmarkEnd w:id="67"/>
      <w:bookmarkEnd w:id="68"/>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69" w:name="_Toc27481856"/>
      <w:bookmarkStart w:id="70" w:name="_Toc68183106"/>
      <w:r w:rsidRPr="00AE781B">
        <w:t>9.3.2.2.4</w:t>
      </w:r>
      <w:r w:rsidRPr="00AE781B">
        <w:tab/>
        <w:t>Test description</w:t>
      </w:r>
      <w:bookmarkEnd w:id="69"/>
      <w:bookmarkEnd w:id="70"/>
    </w:p>
    <w:p w14:paraId="38704F03" w14:textId="77777777" w:rsidR="00363DAE" w:rsidRPr="00AE781B" w:rsidRDefault="00363DAE" w:rsidP="00363DAE">
      <w:pPr>
        <w:pStyle w:val="Heading7"/>
      </w:pPr>
      <w:bookmarkStart w:id="71" w:name="_Toc27481857"/>
      <w:bookmarkStart w:id="72" w:name="_Toc68183107"/>
      <w:r w:rsidRPr="00AE781B">
        <w:t>9.3.2.2.4.1</w:t>
      </w:r>
      <w:r w:rsidRPr="00AE781B">
        <w:tab/>
        <w:t>Initial conditions</w:t>
      </w:r>
      <w:bookmarkEnd w:id="71"/>
      <w:bookmarkEnd w:id="72"/>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lastRenderedPageBreak/>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rPr>
          <w:cantSplit/>
          <w:jc w:val="center"/>
        </w:trPr>
        <w:tc>
          <w:tcPr>
            <w:tcW w:w="2377" w:type="dxa"/>
            <w:vAlign w:val="center"/>
          </w:tcPr>
          <w:p w14:paraId="1F85937C" w14:textId="77777777" w:rsidR="00363DAE" w:rsidRPr="00AE781B" w:rsidRDefault="00363DAE" w:rsidP="00F063C5">
            <w:pPr>
              <w:pStyle w:val="TAC"/>
            </w:pPr>
            <w:r w:rsidRPr="00AE781B">
              <w:rPr>
                <w:i/>
                <w:iCs/>
                <w:lang w:eastAsia="ko-KR"/>
              </w:rPr>
              <w:t>mPDCCH-startSF-UESS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DAA305D">
                <v:shape id="_x0000_i1092"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1093" type="#_x0000_t75" style="width:18.75pt;height:14.25pt" o:ole="">
                  <v:imagedata r:id="rId72" o:title=""/>
                </v:shape>
                <o:OLEObject Type="Embed" ProgID="Equation.3" ShapeID="_x0000_i1093" DrawAspect="Content" ObjectID="_1799681913" r:id="rId101"/>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933956F">
                <v:shape id="_x0000_i1094" type="#_x0000_t75" style="width:47.25pt;height:15.75pt" o:ole="">
                  <v:imagedata r:id="rId74" o:title=""/>
                </v:shape>
                <o:OLEObject Type="Embed" ProgID="Equation.3" ShapeID="_x0000_i1094" DrawAspect="Content" ObjectID="_1799681914" r:id="rId102"/>
              </w:object>
            </w:r>
            <w:r w:rsidRPr="00AE781B">
              <w:t xml:space="preserve"> DL subframes, as defined in 3GPP TS 36.211 [26], Table 6.10.4.3-1</w:t>
            </w:r>
          </w:p>
        </w:tc>
      </w:tr>
      <w:tr w:rsidR="00363DAE" w:rsidRPr="00AE781B" w14:paraId="6096771B" w14:textId="77777777" w:rsidTr="00F063C5">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6AF891FF">
                <v:shape id="_x0000_i1095" type="#_x0000_t75" style="width:24.75pt;height:15pt">
                  <v:imagedata r:id="rId76" o:title=""/>
                </v:shape>
              </w:pi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(PCI of Cell 1 – PCI of Cell 2)mod6=0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6A0F50" w14:textId="77777777" w:rsidTr="00F063C5">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917DFB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prs-MutingInfo defined in TS 36.355 [4]</w:t>
            </w:r>
          </w:p>
        </w:tc>
      </w:tr>
      <w:tr w:rsidR="00363DAE" w:rsidRPr="00AE781B" w14:paraId="55CB594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73" w:name="_Toc27481858"/>
      <w:bookmarkStart w:id="74" w:name="_Toc68183108"/>
      <w:r w:rsidRPr="00AE781B">
        <w:t>9.3.2.2.4.2</w:t>
      </w:r>
      <w:r w:rsidRPr="00AE781B">
        <w:tab/>
        <w:t>Test procedure</w:t>
      </w:r>
      <w:bookmarkEnd w:id="73"/>
      <w:bookmarkEnd w:id="74"/>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75" w:name="_Toc27481859"/>
      <w:bookmarkStart w:id="76" w:name="_Toc68183109"/>
      <w:r w:rsidRPr="00AE781B">
        <w:t>9.3.2.2.4.3</w:t>
      </w:r>
      <w:r w:rsidRPr="00AE781B">
        <w:tab/>
        <w:t>Message contents</w:t>
      </w:r>
      <w:bookmarkEnd w:id="75"/>
      <w:bookmarkEnd w:id="76"/>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77" w:name="_Toc27481860"/>
      <w:bookmarkStart w:id="78" w:name="_Toc68183110"/>
      <w:r w:rsidRPr="00AE781B">
        <w:t>9.3.2.2.5</w:t>
      </w:r>
      <w:r w:rsidRPr="00AE781B">
        <w:tab/>
        <w:t>Test requirement</w:t>
      </w:r>
      <w:bookmarkEnd w:id="77"/>
      <w:bookmarkEnd w:id="78"/>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79" w:name="_Toc27481861"/>
      <w:bookmarkStart w:id="80" w:name="_Toc68183111"/>
      <w:r w:rsidRPr="00AE781B">
        <w:t>9.3.3</w:t>
      </w:r>
      <w:r w:rsidRPr="00AE781B">
        <w:tab/>
        <w:t>TDD intra-frequency RSTD Measurement Reporting Delay in CE Mode A</w:t>
      </w:r>
      <w:bookmarkEnd w:id="79"/>
      <w:bookmarkEnd w:id="80"/>
    </w:p>
    <w:p w14:paraId="7D9C0356" w14:textId="77777777" w:rsidR="00363DAE" w:rsidRPr="00AE781B" w:rsidRDefault="00363DAE" w:rsidP="00363DAE">
      <w:pPr>
        <w:pStyle w:val="Heading4"/>
      </w:pPr>
      <w:bookmarkStart w:id="81" w:name="_Toc27481862"/>
      <w:bookmarkStart w:id="82" w:name="_Toc68183112"/>
      <w:r w:rsidRPr="00AE781B">
        <w:t>9.3.3.1</w:t>
      </w:r>
      <w:r w:rsidRPr="00AE781B">
        <w:tab/>
        <w:t xml:space="preserve">TDD intra-frequency RSTD Measurement Reporting Delay in CE Mode A for </w:t>
      </w:r>
      <w:r w:rsidR="00177E28" w:rsidRPr="00AE781B">
        <w:t>Category M</w:t>
      </w:r>
      <w:r w:rsidRPr="00AE781B">
        <w:t>1</w:t>
      </w:r>
      <w:bookmarkEnd w:id="81"/>
      <w:bookmarkEnd w:id="82"/>
    </w:p>
    <w:p w14:paraId="6538FE90" w14:textId="77777777" w:rsidR="00363DAE" w:rsidRPr="00AE781B" w:rsidRDefault="00363DAE" w:rsidP="00363DAE">
      <w:pPr>
        <w:pStyle w:val="Heading6"/>
      </w:pPr>
      <w:bookmarkStart w:id="83" w:name="_Toc27481863"/>
      <w:bookmarkStart w:id="84" w:name="_Toc68183113"/>
      <w:r w:rsidRPr="00AE781B">
        <w:t>9.3.3.1.1</w:t>
      </w:r>
      <w:r w:rsidRPr="00AE781B">
        <w:tab/>
        <w:t>Test purpose</w:t>
      </w:r>
      <w:bookmarkEnd w:id="83"/>
      <w:bookmarkEnd w:id="84"/>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85" w:name="_Toc27481864"/>
      <w:bookmarkStart w:id="86" w:name="_Toc68183114"/>
      <w:r w:rsidRPr="00AE781B">
        <w:t>9.3.3.1.2</w:t>
      </w:r>
      <w:r w:rsidRPr="00AE781B">
        <w:tab/>
        <w:t>Test applicability</w:t>
      </w:r>
      <w:bookmarkEnd w:id="85"/>
      <w:bookmarkEnd w:id="86"/>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87" w:name="_Toc27481865"/>
      <w:bookmarkStart w:id="88" w:name="_Toc68183115"/>
      <w:r w:rsidRPr="00AE781B">
        <w:t>9.3.3.1.3</w:t>
      </w:r>
      <w:r w:rsidRPr="00AE781B">
        <w:tab/>
        <w:t>Minimum conformance requirements</w:t>
      </w:r>
      <w:bookmarkEnd w:id="87"/>
      <w:bookmarkEnd w:id="88"/>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lastRenderedPageBreak/>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89" w:name="_Toc27481866"/>
      <w:bookmarkStart w:id="90" w:name="_Toc68183116"/>
      <w:r w:rsidRPr="00AE781B">
        <w:t>9.3.3.1.4</w:t>
      </w:r>
      <w:r w:rsidRPr="00AE781B">
        <w:tab/>
        <w:t>Test description</w:t>
      </w:r>
      <w:bookmarkEnd w:id="89"/>
      <w:bookmarkEnd w:id="90"/>
    </w:p>
    <w:p w14:paraId="7D7DA059" w14:textId="77777777" w:rsidR="00363DAE" w:rsidRPr="00AE781B" w:rsidRDefault="00363DAE" w:rsidP="00363DAE">
      <w:pPr>
        <w:pStyle w:val="Heading7"/>
      </w:pPr>
      <w:bookmarkStart w:id="91" w:name="_Toc27481867"/>
      <w:bookmarkStart w:id="92" w:name="_Toc68183117"/>
      <w:r w:rsidRPr="00AE781B">
        <w:t>9.3.3.1.4.1</w:t>
      </w:r>
      <w:r w:rsidRPr="00AE781B">
        <w:tab/>
        <w:t>Initial conditions</w:t>
      </w:r>
      <w:bookmarkEnd w:id="91"/>
      <w:bookmarkEnd w:id="92"/>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lastRenderedPageBreak/>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rPr>
          <w:cantSplit/>
          <w:jc w:val="center"/>
        </w:trPr>
        <w:tc>
          <w:tcPr>
            <w:tcW w:w="2377" w:type="dxa"/>
            <w:vAlign w:val="center"/>
          </w:tcPr>
          <w:p w14:paraId="644440A4" w14:textId="77777777" w:rsidR="00363DAE" w:rsidRPr="00AE781B" w:rsidRDefault="00363DAE" w:rsidP="00F063C5">
            <w:pPr>
              <w:pStyle w:val="TAC"/>
            </w:pPr>
            <w:r w:rsidRPr="00AE781B">
              <w:rPr>
                <w:i/>
                <w:iCs/>
                <w:lang w:eastAsia="ko-KR"/>
              </w:rPr>
              <w:t>mPDCCH-startSF-UESS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D05D933">
                <v:shape id="_x0000_i109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1097" type="#_x0000_t75" style="width:18.75pt;height:14.25pt" o:ole="">
                  <v:imagedata r:id="rId72" o:title=""/>
                </v:shape>
                <o:OLEObject Type="Embed" ProgID="Equation.3" ShapeID="_x0000_i1097" DrawAspect="Content" ObjectID="_1799681915" r:id="rId103"/>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E074F14">
                <v:shape id="_x0000_i1098" type="#_x0000_t75" style="width:47.25pt;height:15.75pt" o:ole="">
                  <v:imagedata r:id="rId74" o:title=""/>
                </v:shape>
                <o:OLEObject Type="Embed" ProgID="Equation.3" ShapeID="_x0000_i1098" DrawAspect="Content" ObjectID="_1799681916" r:id="rId104"/>
              </w:object>
            </w:r>
            <w:r w:rsidRPr="00AE781B">
              <w:t xml:space="preserve"> DL subframes, as defined in 3GPP TS 36.211 [26], Table 6.10.4.3-1</w:t>
            </w:r>
          </w:p>
        </w:tc>
      </w:tr>
      <w:tr w:rsidR="00363DAE" w:rsidRPr="00AE781B" w14:paraId="521D30F7" w14:textId="77777777" w:rsidTr="00F063C5">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397193E6">
                <v:shape id="_x0000_i1099" type="#_x0000_t75" style="width:24.75pt;height:15pt">
                  <v:imagedata r:id="rId76" o:title=""/>
                </v:shape>
              </w:pi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(PCI of Cell 1 – PCI of Cell 2)mod6=0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69DB4CEA" w14:textId="77777777" w:rsidTr="00F063C5">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5543AC08">
                <v:shape id="_x0000_i1100" type="#_x0000_t75" style="width:39.75pt;height:15pt" o:ole="">
                  <v:imagedata r:id="rId105" o:title=""/>
                </v:shape>
                <o:OLEObject Type="Embed" ProgID="Equation.3" ShapeID="_x0000_i1100" DrawAspect="Content" ObjectID="_1799681917" r:id="rId106"/>
              </w:object>
            </w:r>
            <w:r w:rsidRPr="00AE781B">
              <w:rPr>
                <w:rFonts w:cs="Arial"/>
                <w:lang w:eastAsia="ko-KR"/>
              </w:rPr>
              <w:t xml:space="preserve"> and UpPTS of </w:t>
            </w:r>
            <w:r w:rsidRPr="00AE781B">
              <w:rPr>
                <w:rFonts w:cs="Arial"/>
                <w:position w:val="-10"/>
                <w:lang w:eastAsia="ko-KR"/>
              </w:rPr>
              <w:object w:dxaOrig="720" w:dyaOrig="300" w14:anchorId="202B81B4">
                <v:shape id="_x0000_i1101" type="#_x0000_t75" style="width:36.75pt;height:15pt" o:ole="">
                  <v:imagedata r:id="rId107" o:title=""/>
                </v:shape>
                <o:OLEObject Type="Embed" ProgID="Equation.3" ShapeID="_x0000_i1101" DrawAspect="Content" ObjectID="_1799681918" r:id="rId108"/>
              </w:object>
            </w:r>
          </w:p>
        </w:tc>
      </w:tr>
      <w:tr w:rsidR="00363DAE" w:rsidRPr="00AE781B" w14:paraId="69B67848" w14:textId="77777777" w:rsidTr="00F063C5">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74DC37" w14:textId="77777777" w:rsidTr="00F063C5">
        <w:trPr>
          <w:cantSplit/>
          <w:jc w:val="center"/>
        </w:trPr>
        <w:tc>
          <w:tcPr>
            <w:tcW w:w="2377" w:type="dxa"/>
            <w:vAlign w:val="center"/>
          </w:tcPr>
          <w:p w14:paraId="7F07BB77"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26F710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prs-MutingInfo defined in TS 36.355 [4]</w:t>
            </w:r>
          </w:p>
        </w:tc>
      </w:tr>
      <w:tr w:rsidR="00363DAE" w:rsidRPr="00AE781B" w14:paraId="548A51B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93" w:name="_Toc27481868"/>
      <w:bookmarkStart w:id="94" w:name="_Toc68183118"/>
      <w:r w:rsidRPr="00AE781B">
        <w:t>9.3.3.1.4.2</w:t>
      </w:r>
      <w:r w:rsidRPr="00AE781B">
        <w:tab/>
        <w:t>Test procedure</w:t>
      </w:r>
      <w:bookmarkEnd w:id="93"/>
      <w:bookmarkEnd w:id="94"/>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95" w:name="_Toc27481869"/>
      <w:bookmarkStart w:id="96" w:name="_Toc68183119"/>
      <w:r w:rsidRPr="00AE781B">
        <w:t>9.3.3.1.4.3</w:t>
      </w:r>
      <w:r w:rsidRPr="00AE781B">
        <w:tab/>
        <w:t>Message contents</w:t>
      </w:r>
      <w:bookmarkEnd w:id="95"/>
      <w:bookmarkEnd w:id="96"/>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97" w:name="_Toc27481870"/>
      <w:bookmarkStart w:id="98" w:name="_Toc68183120"/>
      <w:r w:rsidRPr="00AE781B">
        <w:t>9.3.3.1.5</w:t>
      </w:r>
      <w:r w:rsidRPr="00AE781B">
        <w:tab/>
        <w:t>Test requirement</w:t>
      </w:r>
      <w:bookmarkEnd w:id="97"/>
      <w:bookmarkEnd w:id="98"/>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lastRenderedPageBreak/>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shd w:val="clear" w:color="auto" w:fill="auto"/>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shd w:val="clear" w:color="auto" w:fill="auto"/>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shd w:val="clear" w:color="auto" w:fill="auto"/>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shd w:val="clear" w:color="auto" w:fill="auto"/>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shd w:val="clear" w:color="auto" w:fill="auto"/>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shd w:val="clear" w:color="auto" w:fill="auto"/>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shd w:val="clear" w:color="auto" w:fill="auto"/>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shd w:val="clear" w:color="auto" w:fill="auto"/>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shd w:val="clear" w:color="auto" w:fill="auto"/>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1102" type="#_x0000_t75" style="width:20.25pt;height:18.75pt" o:ole="" fillcolor="window">
                  <v:imagedata r:id="rId77" o:title=""/>
                </v:shape>
                <o:OLEObject Type="Embed" ProgID="Equation.3" ShapeID="_x0000_i1102" DrawAspect="Content" ObjectID="_1799681919" r:id="rId109"/>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1103" type="#_x0000_t75" style="width:36.75pt;height:20.25pt" o:ole="">
                  <v:imagedata r:id="rId79" o:title=""/>
                </v:shape>
                <o:OLEObject Type="Embed" ProgID="Equation.3" ShapeID="_x0000_i1103" DrawAspect="Content" ObjectID="_1799681920" r:id="rId110"/>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1104" type="#_x0000_t75" style="width:36.75pt;height:20.25pt" o:ole="">
                  <v:imagedata r:id="rId79" o:title=""/>
                </v:shape>
                <o:OLEObject Type="Embed" ProgID="Equation.3" ShapeID="_x0000_i1104" DrawAspect="Content" ObjectID="_1799681921" r:id="rId111"/>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1105" type="#_x0000_t75" style="width:20.25pt;height:18.75pt" o:ole="" fillcolor="window">
                  <v:imagedata r:id="rId77" o:title=""/>
                </v:shape>
                <o:OLEObject Type="Embed" ProgID="Equation.3" ShapeID="_x0000_i1105" DrawAspect="Content" ObjectID="_1799681922" r:id="rId112"/>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lastRenderedPageBreak/>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1106" type="#_x0000_t75" style="width:20.25pt;height:18.75pt" o:ole="" fillcolor="window">
                  <v:imagedata r:id="rId77" o:title=""/>
                </v:shape>
                <o:OLEObject Type="Embed" ProgID="Equation.3" ShapeID="_x0000_i1106" DrawAspect="Content" ObjectID="_1799681923" r:id="rId113"/>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1107" type="#_x0000_t75" style="width:36.75pt;height:20.25pt" o:ole="">
                  <v:imagedata r:id="rId79" o:title=""/>
                </v:shape>
                <o:OLEObject Type="Embed" ProgID="Equation.3" ShapeID="_x0000_i1107" DrawAspect="Content" ObjectID="_1799681924" r:id="rId114"/>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1108" type="#_x0000_t75" style="width:30.75pt;height:18.75pt" o:ole="" fillcolor="window">
                  <v:imagedata r:id="rId85" o:title=""/>
                </v:shape>
                <o:OLEObject Type="Embed" ProgID="Equation.3" ShapeID="_x0000_i1108" DrawAspect="Content" ObjectID="_1799681925" r:id="rId115"/>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1109" type="#_x0000_t75" style="width:36.75pt;height:20.25pt" o:ole="">
                  <v:imagedata r:id="rId79" o:title=""/>
                </v:shape>
                <o:OLEObject Type="Embed" ProgID="Equation.3" ShapeID="_x0000_i1109" DrawAspect="Content" ObjectID="_1799681926" r:id="rId116"/>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1110" type="#_x0000_t75" style="width:20.25pt;height:18.75pt" o:ole="" fillcolor="window">
                  <v:imagedata r:id="rId77" o:title=""/>
                </v:shape>
                <o:OLEObject Type="Embed" ProgID="Equation.3" ShapeID="_x0000_i1110" DrawAspect="Content" ObjectID="_1799681927" r:id="rId117"/>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1111" type="#_x0000_t75" style="width:36.75pt;height:20.25pt" o:ole="">
                  <v:imagedata r:id="rId79" o:title=""/>
                </v:shape>
                <o:OLEObject Type="Embed" ProgID="Equation.3" ShapeID="_x0000_i1111" DrawAspect="Content" ObjectID="_1799681928" r:id="rId118"/>
              </w:object>
            </w:r>
            <w:r w:rsidRPr="00AE781B">
              <w:rPr>
                <w:lang w:eastAsia="en-US"/>
              </w:rPr>
              <w:t xml:space="preserve">, </w:t>
            </w:r>
            <w:r w:rsidRPr="00AE781B">
              <w:t xml:space="preserve">PRS </w:t>
            </w:r>
            <w:r w:rsidRPr="00AE781B">
              <w:rPr>
                <w:position w:val="-12"/>
              </w:rPr>
              <w:object w:dxaOrig="620" w:dyaOrig="380" w14:anchorId="5C4840DF">
                <v:shape id="_x0000_i1112" type="#_x0000_t75" style="width:27.75pt;height:17.25pt" o:ole="" fillcolor="window">
                  <v:imagedata r:id="rId85" o:title=""/>
                </v:shape>
                <o:OLEObject Type="Embed" ProgID="Equation.3" ShapeID="_x0000_i1112" DrawAspect="Content" ObjectID="_1799681929" r:id="rId119"/>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giving a value of [5270] ms. This is rounded up to the next allowed LPP value of 6 seconds. The RSTD measurement reporting delay in the test is derived from the following expression</w:t>
      </w:r>
      <w:r w:rsidRPr="00AE781B">
        <w:rPr>
          <w:position w:val="-28"/>
        </w:rPr>
        <w:object w:dxaOrig="2340" w:dyaOrig="680" w14:anchorId="5AED89A5">
          <v:shape id="_x0000_i1113" type="#_x0000_t75" style="width:117pt;height:33.75pt" o:ole="">
            <v:imagedata r:id="rId91" o:title=""/>
          </v:shape>
          <o:OLEObject Type="Embed" ProgID="Equation.3" ShapeID="_x0000_i1113" DrawAspect="Content" ObjectID="_1799681930" r:id="rId120"/>
        </w:object>
      </w:r>
      <w:r w:rsidRPr="00AE781B">
        <w:t xml:space="preserve">, where </w:t>
      </w:r>
      <w:r w:rsidRPr="00AE781B">
        <w:rPr>
          <w:position w:val="-4"/>
        </w:rPr>
        <w:object w:dxaOrig="320" w:dyaOrig="260" w14:anchorId="65C66897">
          <v:shape id="_x0000_i1114" type="#_x0000_t75" style="width:15.75pt;height:12.75pt" o:ole="">
            <v:imagedata r:id="rId93" o:title=""/>
          </v:shape>
          <o:OLEObject Type="Embed" ProgID="Equation.3" ShapeID="_x0000_i1114" DrawAspect="Content" ObjectID="_1799681931" r:id="rId121"/>
        </w:object>
      </w:r>
      <w:r w:rsidRPr="00AE781B">
        <w:t xml:space="preserve">=16 and </w:t>
      </w:r>
      <w:r w:rsidRPr="00AE781B">
        <w:rPr>
          <w:position w:val="-6"/>
        </w:rPr>
        <w:object w:dxaOrig="200" w:dyaOrig="220" w14:anchorId="07A7470B">
          <v:shape id="_x0000_i1115" type="#_x0000_t75" style="width:9.75pt;height:11.25pt" o:ole="">
            <v:imagedata r:id="rId95" o:title=""/>
          </v:shape>
          <o:OLEObject Type="Embed" ProgID="Equation.3" ShapeID="_x0000_i1115" DrawAspect="Content" ObjectID="_1799681932" r:id="rId122"/>
        </w:object>
      </w:r>
      <w:r w:rsidRPr="00AE781B">
        <w:t>=16 are the parameters specified in clause 9.3.1.1.3, Table 9.3.1.1.3</w:t>
      </w:r>
      <w:r w:rsidRPr="00AE781B">
        <w:noBreakHyphen/>
        <w:t>1 and Note 4 of Table 9.3.3.1.4.1-1. This gives the total RSTD reporting delay of [5210] ms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99" w:name="_Toc27481871"/>
      <w:bookmarkStart w:id="100" w:name="_Toc68183121"/>
      <w:r w:rsidRPr="00AE781B">
        <w:t>9.3.3.2</w:t>
      </w:r>
      <w:r w:rsidRPr="00AE781B">
        <w:tab/>
        <w:t xml:space="preserve">TDD intra-frequency RSTD Measurement Reporting Delay in CE Mode A for </w:t>
      </w:r>
      <w:r w:rsidR="000E0382" w:rsidRPr="00AE781B">
        <w:t>Category M</w:t>
      </w:r>
      <w:r w:rsidRPr="00AE781B">
        <w:t>2</w:t>
      </w:r>
      <w:bookmarkEnd w:id="99"/>
      <w:bookmarkEnd w:id="100"/>
    </w:p>
    <w:p w14:paraId="41F9D628" w14:textId="77777777" w:rsidR="00363DAE" w:rsidRPr="00AE781B" w:rsidRDefault="00363DAE" w:rsidP="00363DAE">
      <w:pPr>
        <w:pStyle w:val="Heading6"/>
      </w:pPr>
      <w:bookmarkStart w:id="101" w:name="_Toc27481872"/>
      <w:bookmarkStart w:id="102" w:name="_Toc68183122"/>
      <w:r w:rsidRPr="00AE781B">
        <w:t>9.3.3.2.1</w:t>
      </w:r>
      <w:r w:rsidRPr="00AE781B">
        <w:tab/>
        <w:t>Test purpose</w:t>
      </w:r>
      <w:bookmarkEnd w:id="101"/>
      <w:bookmarkEnd w:id="102"/>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03" w:name="_Toc27481873"/>
      <w:bookmarkStart w:id="104" w:name="_Toc68183123"/>
      <w:r w:rsidRPr="00AE781B">
        <w:t>9.3.3.2.2</w:t>
      </w:r>
      <w:r w:rsidRPr="00AE781B">
        <w:tab/>
        <w:t>Test applicability</w:t>
      </w:r>
      <w:bookmarkEnd w:id="103"/>
      <w:bookmarkEnd w:id="104"/>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05" w:name="_Toc27481874"/>
      <w:bookmarkStart w:id="106" w:name="_Toc68183124"/>
      <w:r w:rsidRPr="00AE781B">
        <w:t>9.3.3.2.3</w:t>
      </w:r>
      <w:r w:rsidRPr="00AE781B">
        <w:tab/>
        <w:t>Minimum conformance requirements</w:t>
      </w:r>
      <w:bookmarkEnd w:id="105"/>
      <w:bookmarkEnd w:id="106"/>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07" w:name="_Toc27481875"/>
      <w:bookmarkStart w:id="108" w:name="_Toc68183125"/>
      <w:r w:rsidRPr="00AE781B">
        <w:t>9.3.3.2.4</w:t>
      </w:r>
      <w:r w:rsidRPr="00AE781B">
        <w:tab/>
        <w:t>Test description</w:t>
      </w:r>
      <w:bookmarkEnd w:id="107"/>
      <w:bookmarkEnd w:id="108"/>
    </w:p>
    <w:p w14:paraId="72F8E582" w14:textId="77777777" w:rsidR="00363DAE" w:rsidRPr="00AE781B" w:rsidRDefault="00363DAE" w:rsidP="00363DAE">
      <w:pPr>
        <w:pStyle w:val="Heading7"/>
      </w:pPr>
      <w:bookmarkStart w:id="109" w:name="_Toc27481876"/>
      <w:bookmarkStart w:id="110" w:name="_Toc68183126"/>
      <w:r w:rsidRPr="00AE781B">
        <w:t>9.3.3.2.4.1</w:t>
      </w:r>
      <w:r w:rsidRPr="00AE781B">
        <w:tab/>
        <w:t>Initial conditions</w:t>
      </w:r>
      <w:bookmarkEnd w:id="109"/>
      <w:bookmarkEnd w:id="110"/>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lastRenderedPageBreak/>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rPr>
          <w:cantSplit/>
          <w:jc w:val="center"/>
        </w:trPr>
        <w:tc>
          <w:tcPr>
            <w:tcW w:w="2377" w:type="dxa"/>
            <w:vAlign w:val="center"/>
          </w:tcPr>
          <w:p w14:paraId="3CFCECC4" w14:textId="77777777" w:rsidR="00363DAE" w:rsidRPr="00AE781B" w:rsidRDefault="00363DAE" w:rsidP="00F063C5">
            <w:pPr>
              <w:pStyle w:val="TAC"/>
            </w:pPr>
            <w:r w:rsidRPr="00AE781B">
              <w:rPr>
                <w:i/>
                <w:iCs/>
                <w:lang w:eastAsia="ko-KR"/>
              </w:rPr>
              <w:t>mPDCCH-startSF-UESS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75D30D6">
                <v:shape id="_x0000_i111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1117" type="#_x0000_t75" style="width:18.75pt;height:14.25pt" o:ole="">
                  <v:imagedata r:id="rId72" o:title=""/>
                </v:shape>
                <o:OLEObject Type="Embed" ProgID="Equation.3" ShapeID="_x0000_i1117" DrawAspect="Content" ObjectID="_1799681933" r:id="rId123"/>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88CC4D7">
                <v:shape id="_x0000_i1118" type="#_x0000_t75" style="width:47.25pt;height:15.75pt" o:ole="">
                  <v:imagedata r:id="rId74" o:title=""/>
                </v:shape>
                <o:OLEObject Type="Embed" ProgID="Equation.3" ShapeID="_x0000_i1118" DrawAspect="Content" ObjectID="_1799681934" r:id="rId124"/>
              </w:object>
            </w:r>
            <w:r w:rsidRPr="00AE781B">
              <w:t xml:space="preserve"> DL subframes, as defined in 3GPP TS 36.211 [26], Table 6.10.4.3-1</w:t>
            </w:r>
          </w:p>
        </w:tc>
      </w:tr>
      <w:tr w:rsidR="00363DAE" w:rsidRPr="00AE781B" w14:paraId="56AB95A7" w14:textId="77777777" w:rsidTr="00F063C5">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0B682B6C">
                <v:shape id="_x0000_i1119" type="#_x0000_t75" style="width:24.75pt;height:15pt">
                  <v:imagedata r:id="rId76" o:title=""/>
                </v:shape>
              </w:pi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(PCI of Cell 1 – PCI of Cell 2)mod6=0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0CD4783D" w14:textId="77777777" w:rsidTr="00F063C5">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656945E">
                <v:shape id="_x0000_i1120" type="#_x0000_t75" style="width:39.75pt;height:15pt" o:ole="">
                  <v:imagedata r:id="rId105" o:title=""/>
                </v:shape>
                <o:OLEObject Type="Embed" ProgID="Equation.3" ShapeID="_x0000_i1120" DrawAspect="Content" ObjectID="_1799681935" r:id="rId125"/>
              </w:object>
            </w:r>
            <w:r w:rsidRPr="00AE781B">
              <w:rPr>
                <w:rFonts w:cs="Arial"/>
                <w:lang w:eastAsia="ko-KR"/>
              </w:rPr>
              <w:t xml:space="preserve"> and UpPTS of </w:t>
            </w:r>
            <w:r w:rsidRPr="00AE781B">
              <w:rPr>
                <w:rFonts w:cs="Arial"/>
                <w:position w:val="-10"/>
                <w:lang w:eastAsia="ko-KR"/>
              </w:rPr>
              <w:object w:dxaOrig="720" w:dyaOrig="300" w14:anchorId="3286B497">
                <v:shape id="_x0000_i1121" type="#_x0000_t75" style="width:36.75pt;height:15pt" o:ole="">
                  <v:imagedata r:id="rId107" o:title=""/>
                </v:shape>
                <o:OLEObject Type="Embed" ProgID="Equation.3" ShapeID="_x0000_i1121" DrawAspect="Content" ObjectID="_1799681936" r:id="rId126"/>
              </w:object>
            </w:r>
          </w:p>
        </w:tc>
      </w:tr>
      <w:tr w:rsidR="00363DAE" w:rsidRPr="00AE781B" w14:paraId="786A1F75" w14:textId="77777777" w:rsidTr="00F063C5">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6B83B0D6" w14:textId="77777777" w:rsidTr="00F063C5">
        <w:trPr>
          <w:cantSplit/>
          <w:jc w:val="center"/>
        </w:trPr>
        <w:tc>
          <w:tcPr>
            <w:tcW w:w="2377" w:type="dxa"/>
            <w:vAlign w:val="center"/>
          </w:tcPr>
          <w:p w14:paraId="5EC0B914"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1B18CBD0"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prs-MutingInfo defined in TS 36.355 [4]</w:t>
            </w:r>
          </w:p>
        </w:tc>
      </w:tr>
      <w:tr w:rsidR="00363DAE" w:rsidRPr="00AE781B" w14:paraId="76AE7D6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11" w:name="_Toc27481877"/>
      <w:bookmarkStart w:id="112" w:name="_Toc68183127"/>
      <w:r w:rsidRPr="00AE781B">
        <w:t>9.3.3.2.4.2</w:t>
      </w:r>
      <w:r w:rsidRPr="00AE781B">
        <w:tab/>
        <w:t>Test procedure</w:t>
      </w:r>
      <w:bookmarkEnd w:id="111"/>
      <w:bookmarkEnd w:id="112"/>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13" w:name="_Toc27481878"/>
      <w:bookmarkStart w:id="114" w:name="_Toc68183128"/>
      <w:r w:rsidRPr="00AE781B">
        <w:t>9.3.3.2.4.3</w:t>
      </w:r>
      <w:r w:rsidRPr="00AE781B">
        <w:tab/>
        <w:t>Message contents</w:t>
      </w:r>
      <w:bookmarkEnd w:id="113"/>
      <w:bookmarkEnd w:id="114"/>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15" w:name="_Toc27481879"/>
      <w:bookmarkStart w:id="116" w:name="_Toc68183129"/>
      <w:r w:rsidRPr="00AE781B">
        <w:t>9.3.3.2.5</w:t>
      </w:r>
      <w:r w:rsidRPr="00AE781B">
        <w:tab/>
        <w:t>Test requirement</w:t>
      </w:r>
      <w:bookmarkEnd w:id="115"/>
      <w:bookmarkEnd w:id="116"/>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17" w:name="_Toc27481880"/>
      <w:bookmarkStart w:id="118" w:name="_Toc68183130"/>
      <w:r w:rsidRPr="00AE781B">
        <w:t>9.3.4</w:t>
      </w:r>
      <w:r w:rsidRPr="00AE781B">
        <w:tab/>
        <w:t>FDD intra-frequency RSTD Measurement Reporting Delay in CE Mode B</w:t>
      </w:r>
      <w:bookmarkEnd w:id="117"/>
      <w:bookmarkEnd w:id="118"/>
    </w:p>
    <w:p w14:paraId="1FAA9FC0" w14:textId="77777777" w:rsidR="00CD65FF" w:rsidRPr="00AE781B" w:rsidRDefault="00CD65FF" w:rsidP="00CD65FF">
      <w:pPr>
        <w:pStyle w:val="Heading4"/>
      </w:pPr>
      <w:bookmarkStart w:id="119" w:name="_Toc27481881"/>
      <w:bookmarkStart w:id="120" w:name="_Toc68183131"/>
      <w:r w:rsidRPr="00AE781B">
        <w:t>9.3.4.1</w:t>
      </w:r>
      <w:r w:rsidRPr="00AE781B">
        <w:tab/>
        <w:t xml:space="preserve">FDD intra-frequency RSTD Measurement Reporting Delay in CE Mode B for </w:t>
      </w:r>
      <w:r w:rsidR="000E0382" w:rsidRPr="00AE781B">
        <w:t>Category M</w:t>
      </w:r>
      <w:r w:rsidRPr="00AE781B">
        <w:t>1</w:t>
      </w:r>
      <w:bookmarkEnd w:id="119"/>
      <w:bookmarkEnd w:id="120"/>
    </w:p>
    <w:p w14:paraId="6FBF5A7F" w14:textId="77777777" w:rsidR="00CD65FF" w:rsidRPr="00AE781B" w:rsidRDefault="00CD65FF" w:rsidP="00CD65FF">
      <w:pPr>
        <w:pStyle w:val="Heading6"/>
      </w:pPr>
      <w:bookmarkStart w:id="121" w:name="_Toc27481882"/>
      <w:bookmarkStart w:id="122" w:name="_Toc68183132"/>
      <w:r w:rsidRPr="00AE781B">
        <w:t>9.3.4.1.1</w:t>
      </w:r>
      <w:r w:rsidRPr="00AE781B">
        <w:tab/>
        <w:t>Test purpose</w:t>
      </w:r>
      <w:bookmarkEnd w:id="121"/>
      <w:bookmarkEnd w:id="122"/>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23" w:name="_Toc27481883"/>
      <w:bookmarkStart w:id="124" w:name="_Toc68183133"/>
      <w:r w:rsidRPr="00AE781B">
        <w:lastRenderedPageBreak/>
        <w:t>9.3.4.1.2</w:t>
      </w:r>
      <w:r w:rsidRPr="00AE781B">
        <w:tab/>
        <w:t>Test applicability</w:t>
      </w:r>
      <w:bookmarkEnd w:id="123"/>
      <w:bookmarkEnd w:id="124"/>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25" w:name="_Toc27481884"/>
      <w:bookmarkStart w:id="126" w:name="_Toc68183134"/>
      <w:r w:rsidRPr="00AE781B">
        <w:t>9.3.4.1.3</w:t>
      </w:r>
      <w:r w:rsidRPr="00AE781B">
        <w:tab/>
        <w:t>Minimum conformance requirements</w:t>
      </w:r>
      <w:bookmarkEnd w:id="125"/>
      <w:bookmarkEnd w:id="126"/>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74CAC18B">
          <v:shape id="_x0000_i1122" type="#_x0000_t75" style="width:92.25pt;height:18.75pt" o:ole="">
            <v:imagedata r:id="rId56" o:title=""/>
          </v:shape>
          <o:OLEObject Type="Embed" ProgID="Equation.3" ShapeID="_x0000_i1122" DrawAspect="Content" ObjectID="_1799681937" r:id="rId127"/>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rPr>
        <w:object w:dxaOrig="1540" w:dyaOrig="440" w14:anchorId="216FF6A5">
          <v:shape id="_x0000_i1123" type="#_x0000_t75" style="width:77.25pt;height:21.75pt" o:ole="">
            <v:imagedata r:id="rId58" o:title=""/>
          </v:shape>
          <o:OLEObject Type="Embed" ProgID="Equation.3" ShapeID="_x0000_i1123" DrawAspect="Content" ObjectID="_1799681938" r:id="rId128"/>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rPr>
        <w:object w:dxaOrig="1340" w:dyaOrig="400" w14:anchorId="5F55E93D">
          <v:shape id="_x0000_i1124" type="#_x0000_t75" style="width:66.75pt;height:20.25pt" o:ole="">
            <v:imagedata r:id="rId60" o:title=""/>
          </v:shape>
          <o:OLEObject Type="Embed" ProgID="Equation.3" ShapeID="_x0000_i1124" DrawAspect="Content" ObjectID="_1799681939" r:id="rId129"/>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29DE0E47" w14:textId="77777777" w:rsidR="00CD65FF" w:rsidRPr="00AE781B" w:rsidRDefault="00CD65FF" w:rsidP="00CD65FF">
      <w:pPr>
        <w:spacing w:after="0"/>
        <w:rPr>
          <w:rFonts w:eastAsia="MS Mincho" w:cs="v4.2.0"/>
        </w:rPr>
      </w:pPr>
      <w:r w:rsidRPr="00AE781B">
        <w:rPr>
          <w:rFonts w:eastAsia="MS Mincho" w:cs="v4.2.0"/>
          <w:position w:val="-16"/>
        </w:rPr>
        <w:object w:dxaOrig="1540" w:dyaOrig="440" w14:anchorId="7DE1A611">
          <v:shape id="_x0000_i1125" type="#_x0000_t75" style="width:77.25pt;height:21.75pt" o:ole="">
            <v:imagedata r:id="rId58" o:title=""/>
          </v:shape>
          <o:OLEObject Type="Embed" ProgID="Equation.3" ShapeID="_x0000_i1125" DrawAspect="Content" ObjectID="_1799681940" r:id="rId130"/>
        </w:object>
      </w:r>
      <w:r w:rsidRPr="00AE781B">
        <w:rPr>
          <w:rFonts w:eastAsia="MS Mincho" w:cs="v4.2.0"/>
        </w:rPr>
        <w:t xml:space="preserve"> and </w:t>
      </w:r>
      <w:r w:rsidRPr="00AE781B">
        <w:rPr>
          <w:rFonts w:eastAsia="MS Mincho" w:cs="v4.2.0"/>
          <w:position w:val="-12"/>
        </w:rPr>
        <w:object w:dxaOrig="1340" w:dyaOrig="400" w14:anchorId="54ACE35E">
          <v:shape id="_x0000_i1126" type="#_x0000_t75" style="width:66.75pt;height:20.25pt" o:ole="">
            <v:imagedata r:id="rId60" o:title=""/>
          </v:shape>
          <o:OLEObject Type="Embed" ProgID="Equation.3" ShapeID="_x0000_i1126" DrawAspect="Content" ObjectID="_1799681941" r:id="rId131"/>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079B7D78">
          <v:shape id="_x0000_i1127" type="#_x0000_t75" style="width:36.75pt;height:30.75pt" o:ole="">
            <v:imagedata r:id="rId64" o:title=""/>
          </v:shape>
          <o:OLEObject Type="Embed" ProgID="Equation.3" ShapeID="_x0000_i1127" DrawAspect="Content" ObjectID="_1799681942" r:id="rId132"/>
        </w:object>
      </w:r>
      <w:r w:rsidRPr="00AE781B">
        <w:rPr>
          <w:rFonts w:eastAsia="MS Mincho" w:cs="v4.2.0"/>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27" w:name="_Toc27481885"/>
      <w:bookmarkStart w:id="128" w:name="_Toc68183135"/>
      <w:r w:rsidRPr="00AE781B">
        <w:t>9.3.4.1.4</w:t>
      </w:r>
      <w:r w:rsidRPr="00AE781B">
        <w:tab/>
        <w:t>Test description</w:t>
      </w:r>
      <w:bookmarkEnd w:id="127"/>
      <w:bookmarkEnd w:id="128"/>
    </w:p>
    <w:p w14:paraId="4C7A887E" w14:textId="77777777" w:rsidR="00CD65FF" w:rsidRPr="00AE781B" w:rsidRDefault="00CD65FF" w:rsidP="00CD65FF">
      <w:pPr>
        <w:pStyle w:val="Heading7"/>
      </w:pPr>
      <w:bookmarkStart w:id="129" w:name="_Toc27481886"/>
      <w:bookmarkStart w:id="130" w:name="_Toc68183136"/>
      <w:r w:rsidRPr="00AE781B">
        <w:t>9.3.4.1.4.1</w:t>
      </w:r>
      <w:r w:rsidRPr="00AE781B">
        <w:tab/>
        <w:t>Initial conditions</w:t>
      </w:r>
      <w:bookmarkEnd w:id="129"/>
      <w:bookmarkEnd w:id="130"/>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lastRenderedPageBreak/>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rPr>
          <w:cantSplit/>
          <w:jc w:val="center"/>
        </w:trPr>
        <w:tc>
          <w:tcPr>
            <w:tcW w:w="2377" w:type="dxa"/>
            <w:vAlign w:val="center"/>
          </w:tcPr>
          <w:p w14:paraId="7D873272" w14:textId="77777777" w:rsidR="00CD65FF" w:rsidRPr="00AE781B" w:rsidRDefault="00CD65FF" w:rsidP="00035508">
            <w:pPr>
              <w:pStyle w:val="TAC"/>
            </w:pPr>
            <w:r w:rsidRPr="00AE781B">
              <w:rPr>
                <w:i/>
                <w:iCs/>
                <w:lang w:eastAsia="ko-KR"/>
              </w:rPr>
              <w:t>mPDCCH-startSF-UESS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32922C8">
                <v:shape id="_x0000_i1128"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1129" type="#_x0000_t75" style="width:18.75pt;height:14.25pt" o:ole="">
                  <v:imagedata r:id="rId72" o:title=""/>
                </v:shape>
                <o:OLEObject Type="Embed" ProgID="Equation.3" ShapeID="_x0000_i1129" DrawAspect="Content" ObjectID="_1799681943" r:id="rId133"/>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0A0E373">
                <v:shape id="_x0000_i1130" type="#_x0000_t75" style="width:47.25pt;height:15.75pt" o:ole="">
                  <v:imagedata r:id="rId74" o:title=""/>
                </v:shape>
                <o:OLEObject Type="Embed" ProgID="Equation.3" ShapeID="_x0000_i1130" DrawAspect="Content" ObjectID="_1799681944" r:id="rId134"/>
              </w:object>
            </w:r>
            <w:r w:rsidRPr="00AE781B">
              <w:t xml:space="preserve"> DL subframes, as defined in 3GPP TS 36.211 [26], Table 6.10.4.3-1</w:t>
            </w:r>
          </w:p>
        </w:tc>
      </w:tr>
      <w:tr w:rsidR="00CD65FF" w:rsidRPr="00AE781B" w14:paraId="6CE8062E" w14:textId="77777777" w:rsidTr="00035508">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374270D2">
                <v:shape id="_x0000_i1131" type="#_x0000_t75" style="width:24.75pt;height:15pt">
                  <v:imagedata r:id="rId76" o:title=""/>
                </v:shape>
              </w:pi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(PCI of Cell 1 – PCI of Cell 2)mod6=0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CEC763E" w14:textId="77777777" w:rsidTr="00035508">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C5A4FD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prs-MutingInfo defined in TS 36.355 [4]</w:t>
            </w:r>
          </w:p>
        </w:tc>
      </w:tr>
      <w:tr w:rsidR="00CD65FF" w:rsidRPr="00AE781B" w14:paraId="2CB124C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31" w:name="_Toc27481887"/>
      <w:bookmarkStart w:id="132" w:name="_Toc68183137"/>
      <w:r w:rsidRPr="00AE781B">
        <w:t>9.3.4.1.4.2</w:t>
      </w:r>
      <w:r w:rsidRPr="00AE781B">
        <w:tab/>
        <w:t>Test procedure</w:t>
      </w:r>
      <w:bookmarkEnd w:id="131"/>
      <w:bookmarkEnd w:id="132"/>
    </w:p>
    <w:p w14:paraId="27667983" w14:textId="77777777" w:rsidR="00CD65FF" w:rsidRPr="00AE781B" w:rsidRDefault="00CD65FF" w:rsidP="00CD65FF">
      <w:r w:rsidRPr="00AE781B">
        <w:t>Same as in clause 9.3.1.1.4.2 but using condition CEModeB.</w:t>
      </w:r>
    </w:p>
    <w:p w14:paraId="215051DC" w14:textId="77777777" w:rsidR="00CD65FF" w:rsidRPr="00AE781B" w:rsidRDefault="00CD65FF" w:rsidP="00CD65FF">
      <w:pPr>
        <w:pStyle w:val="Heading7"/>
      </w:pPr>
      <w:bookmarkStart w:id="133" w:name="_Toc27481888"/>
      <w:bookmarkStart w:id="134" w:name="_Toc68183138"/>
      <w:r w:rsidRPr="00AE781B">
        <w:t>9.3.4.1.4.3</w:t>
      </w:r>
      <w:r w:rsidRPr="00AE781B">
        <w:tab/>
        <w:t>Message contents</w:t>
      </w:r>
      <w:bookmarkEnd w:id="133"/>
      <w:bookmarkEnd w:id="134"/>
    </w:p>
    <w:p w14:paraId="21613266" w14:textId="77777777" w:rsidR="00CD65FF" w:rsidRPr="00AE781B" w:rsidRDefault="00CD65FF" w:rsidP="00CD65FF">
      <w:pPr>
        <w:rPr>
          <w:rFonts w:eastAsia="MS Mincho"/>
        </w:rPr>
      </w:pPr>
      <w:r w:rsidRPr="00AE781B">
        <w:rPr>
          <w:rFonts w:eastAsia="MS Mincho"/>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rPr>
        <w:t>Table 9.3.4.1.4.3-1: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c>
          <w:tcPr>
            <w:tcW w:w="9606" w:type="dxa"/>
            <w:gridSpan w:val="4"/>
            <w:shd w:val="clear" w:color="auto" w:fill="auto"/>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3412A86C" w14:textId="77777777" w:rsidTr="00035508">
        <w:tc>
          <w:tcPr>
            <w:tcW w:w="4535" w:type="dxa"/>
            <w:shd w:val="clear" w:color="auto" w:fill="auto"/>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c>
          <w:tcPr>
            <w:tcW w:w="4535" w:type="dxa"/>
            <w:shd w:val="clear" w:color="auto" w:fill="auto"/>
          </w:tcPr>
          <w:p w14:paraId="4AD3F773"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40C8C3CE" w14:textId="77777777" w:rsidR="00CD65FF" w:rsidRPr="00AE781B" w:rsidRDefault="00CD65FF" w:rsidP="00035508">
            <w:pPr>
              <w:pStyle w:val="TAL"/>
              <w:rPr>
                <w:rFonts w:eastAsia="MS Mincho"/>
                <w:lang w:eastAsia="en-US"/>
              </w:rPr>
            </w:pPr>
          </w:p>
        </w:tc>
        <w:tc>
          <w:tcPr>
            <w:tcW w:w="1700" w:type="dxa"/>
            <w:shd w:val="clear" w:color="auto" w:fill="auto"/>
          </w:tcPr>
          <w:p w14:paraId="710C852F" w14:textId="77777777" w:rsidR="00CD65FF" w:rsidRPr="00AE781B" w:rsidRDefault="00CD65FF" w:rsidP="00035508">
            <w:pPr>
              <w:pStyle w:val="TAL"/>
              <w:rPr>
                <w:rFonts w:eastAsia="MS Mincho"/>
                <w:lang w:eastAsia="en-US"/>
              </w:rPr>
            </w:pPr>
          </w:p>
        </w:tc>
        <w:tc>
          <w:tcPr>
            <w:tcW w:w="1104" w:type="dxa"/>
            <w:shd w:val="clear" w:color="auto" w:fill="auto"/>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c>
          <w:tcPr>
            <w:tcW w:w="4535" w:type="dxa"/>
            <w:shd w:val="clear" w:color="auto" w:fill="auto"/>
          </w:tcPr>
          <w:p w14:paraId="158C155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3A1B420F" w14:textId="77777777" w:rsidR="00CD65FF" w:rsidRPr="00AE781B" w:rsidRDefault="00CD65FF" w:rsidP="00035508">
            <w:pPr>
              <w:pStyle w:val="TAL"/>
              <w:rPr>
                <w:rFonts w:eastAsia="MS Mincho"/>
                <w:lang w:eastAsia="en-US"/>
              </w:rPr>
            </w:pPr>
          </w:p>
        </w:tc>
        <w:tc>
          <w:tcPr>
            <w:tcW w:w="1700" w:type="dxa"/>
            <w:shd w:val="clear" w:color="auto" w:fill="auto"/>
          </w:tcPr>
          <w:p w14:paraId="42C20DAB" w14:textId="77777777" w:rsidR="00CD65FF" w:rsidRPr="00AE781B" w:rsidRDefault="00CD65FF" w:rsidP="00035508">
            <w:pPr>
              <w:pStyle w:val="TAL"/>
              <w:rPr>
                <w:rFonts w:eastAsia="MS Mincho"/>
                <w:lang w:eastAsia="en-US"/>
              </w:rPr>
            </w:pPr>
          </w:p>
        </w:tc>
        <w:tc>
          <w:tcPr>
            <w:tcW w:w="1104" w:type="dxa"/>
            <w:shd w:val="clear" w:color="auto" w:fill="auto"/>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c>
          <w:tcPr>
            <w:tcW w:w="4535" w:type="dxa"/>
            <w:shd w:val="clear" w:color="auto" w:fill="auto"/>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43A9BB70" w14:textId="77777777" w:rsidR="00CD65FF" w:rsidRPr="00AE781B" w:rsidRDefault="00CD65FF" w:rsidP="00035508">
            <w:pPr>
              <w:pStyle w:val="TAL"/>
              <w:rPr>
                <w:rFonts w:eastAsia="MS Mincho"/>
                <w:lang w:eastAsia="en-US"/>
              </w:rPr>
            </w:pPr>
          </w:p>
        </w:tc>
        <w:tc>
          <w:tcPr>
            <w:tcW w:w="1700" w:type="dxa"/>
            <w:shd w:val="clear" w:color="auto" w:fill="auto"/>
          </w:tcPr>
          <w:p w14:paraId="61888E87" w14:textId="77777777" w:rsidR="00CD65FF" w:rsidRPr="00AE781B" w:rsidRDefault="00CD65FF" w:rsidP="00035508">
            <w:pPr>
              <w:pStyle w:val="TAL"/>
              <w:rPr>
                <w:rFonts w:eastAsia="MS Mincho"/>
                <w:lang w:eastAsia="en-US"/>
              </w:rPr>
            </w:pPr>
          </w:p>
        </w:tc>
        <w:tc>
          <w:tcPr>
            <w:tcW w:w="1104" w:type="dxa"/>
            <w:shd w:val="clear" w:color="auto" w:fill="auto"/>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c>
          <w:tcPr>
            <w:tcW w:w="4535" w:type="dxa"/>
            <w:shd w:val="clear" w:color="auto" w:fill="auto"/>
          </w:tcPr>
          <w:p w14:paraId="31E20321"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469EC827" w14:textId="77777777" w:rsidR="00CD65FF" w:rsidRPr="00AE781B" w:rsidRDefault="00CD65FF" w:rsidP="00035508">
            <w:pPr>
              <w:pStyle w:val="TAL"/>
              <w:rPr>
                <w:rFonts w:eastAsia="MS Mincho"/>
                <w:lang w:eastAsia="en-US"/>
              </w:rPr>
            </w:pPr>
          </w:p>
        </w:tc>
        <w:tc>
          <w:tcPr>
            <w:tcW w:w="1700" w:type="dxa"/>
            <w:shd w:val="clear" w:color="auto" w:fill="auto"/>
          </w:tcPr>
          <w:p w14:paraId="54715EBA" w14:textId="77777777" w:rsidR="00CD65FF" w:rsidRPr="00AE781B" w:rsidRDefault="00CD65FF" w:rsidP="00035508">
            <w:pPr>
              <w:pStyle w:val="TAL"/>
              <w:rPr>
                <w:rFonts w:eastAsia="MS Mincho"/>
                <w:lang w:eastAsia="en-US"/>
              </w:rPr>
            </w:pPr>
          </w:p>
        </w:tc>
        <w:tc>
          <w:tcPr>
            <w:tcW w:w="1104" w:type="dxa"/>
            <w:shd w:val="clear" w:color="auto" w:fill="auto"/>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c>
          <w:tcPr>
            <w:tcW w:w="4535" w:type="dxa"/>
            <w:shd w:val="clear" w:color="auto" w:fill="auto"/>
          </w:tcPr>
          <w:p w14:paraId="22234A6A"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3EEA9894" w14:textId="77777777" w:rsidR="00CD65FF" w:rsidRPr="00AE781B" w:rsidRDefault="00CD65FF" w:rsidP="00035508">
            <w:pPr>
              <w:pStyle w:val="TAL"/>
              <w:rPr>
                <w:rFonts w:eastAsia="MS Mincho"/>
                <w:lang w:eastAsia="en-US"/>
              </w:rPr>
            </w:pPr>
          </w:p>
        </w:tc>
        <w:tc>
          <w:tcPr>
            <w:tcW w:w="1700" w:type="dxa"/>
            <w:shd w:val="clear" w:color="auto" w:fill="auto"/>
          </w:tcPr>
          <w:p w14:paraId="48EC37F6" w14:textId="77777777" w:rsidR="00CD65FF" w:rsidRPr="00AE781B" w:rsidRDefault="00CD65FF" w:rsidP="00035508">
            <w:pPr>
              <w:pStyle w:val="TAL"/>
              <w:rPr>
                <w:rFonts w:eastAsia="MS Mincho"/>
                <w:lang w:eastAsia="en-US"/>
              </w:rPr>
            </w:pPr>
          </w:p>
        </w:tc>
        <w:tc>
          <w:tcPr>
            <w:tcW w:w="1104" w:type="dxa"/>
            <w:shd w:val="clear" w:color="auto" w:fill="auto"/>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c>
          <w:tcPr>
            <w:tcW w:w="4535" w:type="dxa"/>
            <w:shd w:val="clear" w:color="auto" w:fill="auto"/>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B95C99A" w14:textId="77777777" w:rsidR="00CD65FF" w:rsidRPr="00AE781B" w:rsidRDefault="00CD65FF" w:rsidP="00035508">
            <w:pPr>
              <w:pStyle w:val="TAL"/>
              <w:rPr>
                <w:rFonts w:eastAsia="MS Mincho"/>
                <w:lang w:eastAsia="en-US"/>
              </w:rPr>
            </w:pPr>
          </w:p>
        </w:tc>
        <w:tc>
          <w:tcPr>
            <w:tcW w:w="1700" w:type="dxa"/>
            <w:shd w:val="clear" w:color="auto" w:fill="auto"/>
          </w:tcPr>
          <w:p w14:paraId="1C64030C" w14:textId="77777777" w:rsidR="00CD65FF" w:rsidRPr="00AE781B" w:rsidRDefault="00CD65FF" w:rsidP="00035508">
            <w:pPr>
              <w:pStyle w:val="TAL"/>
              <w:rPr>
                <w:rFonts w:eastAsia="MS Mincho"/>
                <w:lang w:eastAsia="en-US"/>
              </w:rPr>
            </w:pPr>
          </w:p>
        </w:tc>
        <w:tc>
          <w:tcPr>
            <w:tcW w:w="1104" w:type="dxa"/>
            <w:shd w:val="clear" w:color="auto" w:fill="auto"/>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c>
          <w:tcPr>
            <w:tcW w:w="4535" w:type="dxa"/>
            <w:shd w:val="clear" w:color="auto" w:fill="auto"/>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3892F2F1" w14:textId="77777777" w:rsidR="00CD65FF" w:rsidRPr="00AE781B" w:rsidRDefault="00CD65FF" w:rsidP="00035508">
            <w:pPr>
              <w:pStyle w:val="TAL"/>
              <w:rPr>
                <w:rFonts w:eastAsia="MS Mincho"/>
                <w:lang w:eastAsia="en-US"/>
              </w:rPr>
            </w:pPr>
          </w:p>
        </w:tc>
        <w:tc>
          <w:tcPr>
            <w:tcW w:w="1700" w:type="dxa"/>
            <w:shd w:val="clear" w:color="auto" w:fill="auto"/>
          </w:tcPr>
          <w:p w14:paraId="787EEBA7" w14:textId="77777777" w:rsidR="00CD65FF" w:rsidRPr="00AE781B" w:rsidRDefault="00CD65FF" w:rsidP="00035508">
            <w:pPr>
              <w:pStyle w:val="TAL"/>
              <w:rPr>
                <w:rFonts w:eastAsia="MS Mincho"/>
                <w:lang w:eastAsia="en-US"/>
              </w:rPr>
            </w:pPr>
          </w:p>
        </w:tc>
        <w:tc>
          <w:tcPr>
            <w:tcW w:w="1104" w:type="dxa"/>
            <w:shd w:val="clear" w:color="auto" w:fill="auto"/>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c>
          <w:tcPr>
            <w:tcW w:w="4535" w:type="dxa"/>
            <w:shd w:val="clear" w:color="auto" w:fill="auto"/>
          </w:tcPr>
          <w:p w14:paraId="0A038E35" w14:textId="77777777" w:rsidR="00CD65FF" w:rsidRPr="00AE781B" w:rsidRDefault="00CD65FF" w:rsidP="00035508">
            <w:pPr>
              <w:pStyle w:val="TAL"/>
              <w:rPr>
                <w:lang w:eastAsia="en-US"/>
              </w:rPr>
            </w:pPr>
            <w:r w:rsidRPr="00AE781B">
              <w:rPr>
                <w:lang w:eastAsia="en-US"/>
              </w:rPr>
              <w:t xml:space="preserve">            commonIEsRequestLocationInformation</w:t>
            </w:r>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70562CF7" w14:textId="77777777" w:rsidR="00CD65FF" w:rsidRPr="00AE781B" w:rsidRDefault="00CD65FF" w:rsidP="00035508">
            <w:pPr>
              <w:pStyle w:val="TAL"/>
              <w:rPr>
                <w:rFonts w:eastAsia="MS Mincho"/>
                <w:lang w:eastAsia="en-US"/>
              </w:rPr>
            </w:pPr>
          </w:p>
        </w:tc>
        <w:tc>
          <w:tcPr>
            <w:tcW w:w="1700" w:type="dxa"/>
            <w:shd w:val="clear" w:color="auto" w:fill="auto"/>
          </w:tcPr>
          <w:p w14:paraId="3507F78B" w14:textId="77777777" w:rsidR="00CD65FF" w:rsidRPr="00AE781B" w:rsidRDefault="00CD65FF" w:rsidP="00035508">
            <w:pPr>
              <w:pStyle w:val="TAL"/>
              <w:rPr>
                <w:rFonts w:eastAsia="MS Mincho"/>
                <w:lang w:eastAsia="en-US"/>
              </w:rPr>
            </w:pPr>
          </w:p>
        </w:tc>
        <w:tc>
          <w:tcPr>
            <w:tcW w:w="1104" w:type="dxa"/>
            <w:shd w:val="clear" w:color="auto" w:fill="auto"/>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c>
          <w:tcPr>
            <w:tcW w:w="4535" w:type="dxa"/>
            <w:shd w:val="clear" w:color="auto" w:fill="auto"/>
          </w:tcPr>
          <w:p w14:paraId="42284673"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1E2380B2" w14:textId="77777777" w:rsidR="00CD65FF" w:rsidRPr="00AE781B" w:rsidRDefault="00CD65FF" w:rsidP="00035508">
            <w:pPr>
              <w:pStyle w:val="TAL"/>
              <w:rPr>
                <w:rFonts w:eastAsia="MS Mincho"/>
                <w:lang w:eastAsia="en-US"/>
              </w:rPr>
            </w:pPr>
          </w:p>
        </w:tc>
        <w:tc>
          <w:tcPr>
            <w:tcW w:w="1700" w:type="dxa"/>
            <w:shd w:val="clear" w:color="auto" w:fill="auto"/>
          </w:tcPr>
          <w:p w14:paraId="530CFB1D" w14:textId="77777777" w:rsidR="00CD65FF" w:rsidRPr="00AE781B" w:rsidRDefault="00CD65FF" w:rsidP="00035508">
            <w:pPr>
              <w:pStyle w:val="TAL"/>
              <w:rPr>
                <w:rFonts w:eastAsia="MS Mincho"/>
                <w:lang w:eastAsia="en-US"/>
              </w:rPr>
            </w:pPr>
          </w:p>
        </w:tc>
        <w:tc>
          <w:tcPr>
            <w:tcW w:w="1104" w:type="dxa"/>
            <w:shd w:val="clear" w:color="auto" w:fill="auto"/>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c>
          <w:tcPr>
            <w:tcW w:w="4535" w:type="dxa"/>
            <w:shd w:val="clear" w:color="auto" w:fill="auto"/>
          </w:tcPr>
          <w:p w14:paraId="1586854D"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64B4A4ED" w14:textId="77777777" w:rsidR="00CD65FF" w:rsidRPr="00AE781B" w:rsidRDefault="00CD65FF" w:rsidP="00035508">
            <w:pPr>
              <w:pStyle w:val="TAL"/>
              <w:rPr>
                <w:rFonts w:eastAsia="MS Mincho"/>
                <w:lang w:eastAsia="en-US"/>
              </w:rPr>
            </w:pPr>
          </w:p>
        </w:tc>
        <w:tc>
          <w:tcPr>
            <w:tcW w:w="1700" w:type="dxa"/>
            <w:shd w:val="clear" w:color="auto" w:fill="auto"/>
          </w:tcPr>
          <w:p w14:paraId="0127FCA8" w14:textId="77777777" w:rsidR="00CD65FF" w:rsidRPr="00AE781B" w:rsidRDefault="00CD65FF" w:rsidP="00035508">
            <w:pPr>
              <w:pStyle w:val="TAL"/>
              <w:rPr>
                <w:rFonts w:eastAsia="MS Mincho"/>
                <w:lang w:eastAsia="en-US"/>
              </w:rPr>
            </w:pPr>
          </w:p>
        </w:tc>
        <w:tc>
          <w:tcPr>
            <w:tcW w:w="1104" w:type="dxa"/>
            <w:shd w:val="clear" w:color="auto" w:fill="auto"/>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c>
          <w:tcPr>
            <w:tcW w:w="4535" w:type="dxa"/>
            <w:shd w:val="clear" w:color="auto" w:fill="auto"/>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c>
          <w:tcPr>
            <w:tcW w:w="4535" w:type="dxa"/>
            <w:shd w:val="clear" w:color="auto" w:fill="auto"/>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E687A49" w14:textId="77777777" w:rsidR="00CD65FF" w:rsidRPr="00AE781B" w:rsidRDefault="00CD65FF" w:rsidP="00035508">
            <w:pPr>
              <w:pStyle w:val="TAL"/>
              <w:rPr>
                <w:rFonts w:eastAsia="MS Mincho"/>
                <w:lang w:eastAsia="en-US"/>
              </w:rPr>
            </w:pPr>
          </w:p>
        </w:tc>
        <w:tc>
          <w:tcPr>
            <w:tcW w:w="1700" w:type="dxa"/>
            <w:shd w:val="clear" w:color="auto" w:fill="auto"/>
          </w:tcPr>
          <w:p w14:paraId="79281E9A" w14:textId="77777777" w:rsidR="00CD65FF" w:rsidRPr="00AE781B" w:rsidRDefault="00CD65FF" w:rsidP="00035508">
            <w:pPr>
              <w:pStyle w:val="TAL"/>
              <w:rPr>
                <w:rFonts w:eastAsia="MS Mincho"/>
                <w:lang w:eastAsia="en-US"/>
              </w:rPr>
            </w:pPr>
          </w:p>
        </w:tc>
        <w:tc>
          <w:tcPr>
            <w:tcW w:w="1104" w:type="dxa"/>
            <w:shd w:val="clear" w:color="auto" w:fill="auto"/>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c>
          <w:tcPr>
            <w:tcW w:w="4535" w:type="dxa"/>
            <w:shd w:val="clear" w:color="auto" w:fill="auto"/>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4DD5B707" w14:textId="77777777" w:rsidR="00CD65FF" w:rsidRPr="00AE781B" w:rsidRDefault="00CD65FF" w:rsidP="00035508">
            <w:pPr>
              <w:pStyle w:val="TAL"/>
              <w:rPr>
                <w:rFonts w:eastAsia="MS Mincho"/>
                <w:lang w:eastAsia="en-US"/>
              </w:rPr>
            </w:pPr>
          </w:p>
        </w:tc>
        <w:tc>
          <w:tcPr>
            <w:tcW w:w="1700" w:type="dxa"/>
            <w:shd w:val="clear" w:color="auto" w:fill="auto"/>
          </w:tcPr>
          <w:p w14:paraId="1ADB5D1D" w14:textId="77777777" w:rsidR="00CD65FF" w:rsidRPr="00AE781B" w:rsidRDefault="00CD65FF" w:rsidP="00035508">
            <w:pPr>
              <w:pStyle w:val="TAL"/>
              <w:rPr>
                <w:rFonts w:eastAsia="MS Mincho"/>
                <w:lang w:eastAsia="en-US"/>
              </w:rPr>
            </w:pPr>
          </w:p>
        </w:tc>
        <w:tc>
          <w:tcPr>
            <w:tcW w:w="1104" w:type="dxa"/>
            <w:shd w:val="clear" w:color="auto" w:fill="auto"/>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c>
          <w:tcPr>
            <w:tcW w:w="4535" w:type="dxa"/>
            <w:shd w:val="clear" w:color="auto" w:fill="auto"/>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650D49AC" w14:textId="77777777" w:rsidR="00CD65FF" w:rsidRPr="00AE781B" w:rsidRDefault="00CD65FF" w:rsidP="00035508">
            <w:pPr>
              <w:pStyle w:val="TAL"/>
              <w:rPr>
                <w:rFonts w:eastAsia="MS Mincho"/>
                <w:lang w:eastAsia="en-US"/>
              </w:rPr>
            </w:pPr>
          </w:p>
        </w:tc>
        <w:tc>
          <w:tcPr>
            <w:tcW w:w="1700" w:type="dxa"/>
            <w:shd w:val="clear" w:color="auto" w:fill="auto"/>
          </w:tcPr>
          <w:p w14:paraId="49D02F10" w14:textId="77777777" w:rsidR="00CD65FF" w:rsidRPr="00AE781B" w:rsidRDefault="00CD65FF" w:rsidP="00035508">
            <w:pPr>
              <w:pStyle w:val="TAL"/>
              <w:rPr>
                <w:rFonts w:eastAsia="MS Mincho"/>
                <w:lang w:eastAsia="en-US"/>
              </w:rPr>
            </w:pPr>
          </w:p>
        </w:tc>
        <w:tc>
          <w:tcPr>
            <w:tcW w:w="1104" w:type="dxa"/>
            <w:shd w:val="clear" w:color="auto" w:fill="auto"/>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c>
          <w:tcPr>
            <w:tcW w:w="4535" w:type="dxa"/>
            <w:shd w:val="clear" w:color="auto" w:fill="auto"/>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BD48A95" w14:textId="77777777" w:rsidR="00CD65FF" w:rsidRPr="00AE781B" w:rsidRDefault="00CD65FF" w:rsidP="00035508">
            <w:pPr>
              <w:pStyle w:val="TAL"/>
              <w:rPr>
                <w:rFonts w:eastAsia="MS Mincho"/>
                <w:lang w:eastAsia="en-US"/>
              </w:rPr>
            </w:pPr>
          </w:p>
        </w:tc>
        <w:tc>
          <w:tcPr>
            <w:tcW w:w="1700" w:type="dxa"/>
            <w:shd w:val="clear" w:color="auto" w:fill="auto"/>
          </w:tcPr>
          <w:p w14:paraId="43D5306C" w14:textId="77777777" w:rsidR="00CD65FF" w:rsidRPr="00AE781B" w:rsidRDefault="00CD65FF" w:rsidP="00035508">
            <w:pPr>
              <w:pStyle w:val="TAL"/>
              <w:rPr>
                <w:rFonts w:eastAsia="MS Mincho"/>
                <w:lang w:eastAsia="en-US"/>
              </w:rPr>
            </w:pPr>
          </w:p>
        </w:tc>
        <w:tc>
          <w:tcPr>
            <w:tcW w:w="1104" w:type="dxa"/>
            <w:shd w:val="clear" w:color="auto" w:fill="auto"/>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c>
          <w:tcPr>
            <w:tcW w:w="4535" w:type="dxa"/>
            <w:shd w:val="clear" w:color="auto" w:fill="auto"/>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92531D2" w14:textId="77777777" w:rsidR="00CD65FF" w:rsidRPr="00AE781B" w:rsidRDefault="00CD65FF" w:rsidP="00035508">
            <w:pPr>
              <w:pStyle w:val="TAL"/>
              <w:rPr>
                <w:rFonts w:eastAsia="MS Mincho"/>
                <w:lang w:eastAsia="en-US"/>
              </w:rPr>
            </w:pPr>
          </w:p>
        </w:tc>
        <w:tc>
          <w:tcPr>
            <w:tcW w:w="1700" w:type="dxa"/>
            <w:shd w:val="clear" w:color="auto" w:fill="auto"/>
          </w:tcPr>
          <w:p w14:paraId="12F51624" w14:textId="77777777" w:rsidR="00CD65FF" w:rsidRPr="00AE781B" w:rsidRDefault="00CD65FF" w:rsidP="00035508">
            <w:pPr>
              <w:pStyle w:val="TAL"/>
              <w:rPr>
                <w:rFonts w:eastAsia="MS Mincho"/>
                <w:lang w:eastAsia="en-US"/>
              </w:rPr>
            </w:pPr>
          </w:p>
        </w:tc>
        <w:tc>
          <w:tcPr>
            <w:tcW w:w="1104" w:type="dxa"/>
            <w:shd w:val="clear" w:color="auto" w:fill="auto"/>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c>
          <w:tcPr>
            <w:tcW w:w="4535" w:type="dxa"/>
            <w:shd w:val="clear" w:color="auto" w:fill="auto"/>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340B5D" w14:textId="77777777" w:rsidR="00CD65FF" w:rsidRPr="00AE781B" w:rsidRDefault="00CD65FF" w:rsidP="00035508">
            <w:pPr>
              <w:pStyle w:val="TAL"/>
              <w:rPr>
                <w:rFonts w:eastAsia="MS Mincho"/>
                <w:lang w:eastAsia="en-US"/>
              </w:rPr>
            </w:pPr>
          </w:p>
        </w:tc>
        <w:tc>
          <w:tcPr>
            <w:tcW w:w="1700" w:type="dxa"/>
            <w:shd w:val="clear" w:color="auto" w:fill="auto"/>
          </w:tcPr>
          <w:p w14:paraId="06A4A5C9" w14:textId="77777777" w:rsidR="00CD65FF" w:rsidRPr="00AE781B" w:rsidRDefault="00CD65FF" w:rsidP="00035508">
            <w:pPr>
              <w:pStyle w:val="TAL"/>
              <w:rPr>
                <w:rFonts w:eastAsia="MS Mincho"/>
                <w:lang w:eastAsia="en-US"/>
              </w:rPr>
            </w:pPr>
          </w:p>
        </w:tc>
        <w:tc>
          <w:tcPr>
            <w:tcW w:w="1104" w:type="dxa"/>
            <w:shd w:val="clear" w:color="auto" w:fill="auto"/>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c>
          <w:tcPr>
            <w:tcW w:w="4535" w:type="dxa"/>
            <w:shd w:val="clear" w:color="auto" w:fill="auto"/>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336D46BE" w14:textId="77777777" w:rsidR="00CD65FF" w:rsidRPr="00AE781B" w:rsidRDefault="00CD65FF" w:rsidP="00035508">
            <w:pPr>
              <w:pStyle w:val="TAL"/>
              <w:rPr>
                <w:rFonts w:eastAsia="MS Mincho"/>
                <w:lang w:eastAsia="en-US"/>
              </w:rPr>
            </w:pPr>
          </w:p>
        </w:tc>
        <w:tc>
          <w:tcPr>
            <w:tcW w:w="1700" w:type="dxa"/>
            <w:shd w:val="clear" w:color="auto" w:fill="auto"/>
          </w:tcPr>
          <w:p w14:paraId="023FA9A4" w14:textId="77777777" w:rsidR="00CD65FF" w:rsidRPr="00AE781B" w:rsidRDefault="00CD65FF" w:rsidP="00035508">
            <w:pPr>
              <w:pStyle w:val="TAL"/>
              <w:rPr>
                <w:rFonts w:eastAsia="MS Mincho"/>
                <w:lang w:eastAsia="en-US"/>
              </w:rPr>
            </w:pPr>
          </w:p>
        </w:tc>
        <w:tc>
          <w:tcPr>
            <w:tcW w:w="1104" w:type="dxa"/>
            <w:shd w:val="clear" w:color="auto" w:fill="auto"/>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c>
          <w:tcPr>
            <w:tcW w:w="4535" w:type="dxa"/>
            <w:shd w:val="clear" w:color="auto" w:fill="auto"/>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BC75A08" w14:textId="77777777" w:rsidR="00CD65FF" w:rsidRPr="00AE781B" w:rsidRDefault="00CD65FF" w:rsidP="00035508">
            <w:pPr>
              <w:pStyle w:val="TAL"/>
              <w:rPr>
                <w:rFonts w:eastAsia="MS Mincho"/>
                <w:lang w:eastAsia="en-US"/>
              </w:rPr>
            </w:pPr>
          </w:p>
        </w:tc>
        <w:tc>
          <w:tcPr>
            <w:tcW w:w="1700" w:type="dxa"/>
            <w:shd w:val="clear" w:color="auto" w:fill="auto"/>
          </w:tcPr>
          <w:p w14:paraId="09D5C50B" w14:textId="77777777" w:rsidR="00CD65FF" w:rsidRPr="00AE781B" w:rsidRDefault="00CD65FF" w:rsidP="00035508">
            <w:pPr>
              <w:pStyle w:val="TAL"/>
              <w:rPr>
                <w:rFonts w:eastAsia="MS Mincho"/>
                <w:lang w:eastAsia="en-US"/>
              </w:rPr>
            </w:pPr>
          </w:p>
        </w:tc>
        <w:tc>
          <w:tcPr>
            <w:tcW w:w="1104" w:type="dxa"/>
            <w:shd w:val="clear" w:color="auto" w:fill="auto"/>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c>
          <w:tcPr>
            <w:tcW w:w="4535" w:type="dxa"/>
            <w:shd w:val="clear" w:color="auto" w:fill="auto"/>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73BA8CA0" w14:textId="77777777" w:rsidR="00CD65FF" w:rsidRPr="00AE781B" w:rsidRDefault="00CD65FF" w:rsidP="00035508">
            <w:pPr>
              <w:pStyle w:val="TAL"/>
              <w:rPr>
                <w:rFonts w:eastAsia="MS Mincho"/>
                <w:lang w:eastAsia="en-US"/>
              </w:rPr>
            </w:pPr>
          </w:p>
        </w:tc>
        <w:tc>
          <w:tcPr>
            <w:tcW w:w="1700" w:type="dxa"/>
            <w:shd w:val="clear" w:color="auto" w:fill="auto"/>
          </w:tcPr>
          <w:p w14:paraId="56B1C3F8" w14:textId="77777777" w:rsidR="00CD65FF" w:rsidRPr="00AE781B" w:rsidRDefault="00CD65FF" w:rsidP="00035508">
            <w:pPr>
              <w:pStyle w:val="TAL"/>
              <w:rPr>
                <w:rFonts w:eastAsia="MS Mincho"/>
                <w:lang w:eastAsia="en-US"/>
              </w:rPr>
            </w:pPr>
          </w:p>
        </w:tc>
        <w:tc>
          <w:tcPr>
            <w:tcW w:w="1104" w:type="dxa"/>
            <w:shd w:val="clear" w:color="auto" w:fill="auto"/>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c>
          <w:tcPr>
            <w:tcW w:w="4535" w:type="dxa"/>
            <w:shd w:val="clear" w:color="auto" w:fill="auto"/>
          </w:tcPr>
          <w:p w14:paraId="42D81D7F"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77F05804" w14:textId="77777777" w:rsidR="00CD65FF" w:rsidRPr="00AE781B" w:rsidRDefault="00CD65FF" w:rsidP="00035508">
            <w:pPr>
              <w:pStyle w:val="TAL"/>
              <w:rPr>
                <w:rFonts w:eastAsia="MS Mincho"/>
                <w:lang w:eastAsia="en-US"/>
              </w:rPr>
            </w:pPr>
          </w:p>
        </w:tc>
        <w:tc>
          <w:tcPr>
            <w:tcW w:w="1700" w:type="dxa"/>
            <w:shd w:val="clear" w:color="auto" w:fill="auto"/>
          </w:tcPr>
          <w:p w14:paraId="5A6D8B36" w14:textId="77777777" w:rsidR="00CD65FF" w:rsidRPr="00AE781B" w:rsidRDefault="00CD65FF" w:rsidP="00035508">
            <w:pPr>
              <w:pStyle w:val="TAL"/>
              <w:rPr>
                <w:rFonts w:eastAsia="MS Mincho"/>
                <w:lang w:eastAsia="en-US"/>
              </w:rPr>
            </w:pPr>
          </w:p>
        </w:tc>
        <w:tc>
          <w:tcPr>
            <w:tcW w:w="1104" w:type="dxa"/>
            <w:shd w:val="clear" w:color="auto" w:fill="auto"/>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rPr>
      </w:pPr>
    </w:p>
    <w:p w14:paraId="1BA6C753" w14:textId="77777777" w:rsidR="00CD65FF" w:rsidRPr="00AE781B" w:rsidRDefault="00CD65FF" w:rsidP="00CD65FF">
      <w:pPr>
        <w:pStyle w:val="Heading6"/>
      </w:pPr>
      <w:bookmarkStart w:id="135" w:name="_Toc27481889"/>
      <w:bookmarkStart w:id="136" w:name="_Toc68183139"/>
      <w:r w:rsidRPr="00AE781B">
        <w:t>9.3.4.1.5</w:t>
      </w:r>
      <w:r w:rsidRPr="00AE781B">
        <w:tab/>
        <w:t>Test requirement</w:t>
      </w:r>
      <w:bookmarkEnd w:id="135"/>
      <w:bookmarkEnd w:id="136"/>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lastRenderedPageBreak/>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shd w:val="clear" w:color="auto" w:fill="auto"/>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shd w:val="clear" w:color="auto" w:fill="auto"/>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shd w:val="clear" w:color="auto" w:fill="auto"/>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shd w:val="clear" w:color="auto" w:fill="auto"/>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shd w:val="clear" w:color="auto" w:fill="auto"/>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shd w:val="clear" w:color="auto" w:fill="auto"/>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shd w:val="clear" w:color="auto" w:fill="auto"/>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shd w:val="clear" w:color="auto" w:fill="auto"/>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shd w:val="clear" w:color="auto" w:fill="auto"/>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1132" type="#_x0000_t75" style="width:20.25pt;height:18.75pt" o:ole="" fillcolor="window">
                  <v:imagedata r:id="rId77" o:title=""/>
                </v:shape>
                <o:OLEObject Type="Embed" ProgID="Equation.3" ShapeID="_x0000_i1132" DrawAspect="Content" ObjectID="_1799681945" r:id="rId135"/>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1133" type="#_x0000_t75" style="width:36.75pt;height:20.25pt" o:ole="">
                  <v:imagedata r:id="rId79" o:title=""/>
                </v:shape>
                <o:OLEObject Type="Embed" ProgID="Equation.3" ShapeID="_x0000_i1133" DrawAspect="Content" ObjectID="_1799681946" r:id="rId136"/>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1134" type="#_x0000_t75" style="width:36.75pt;height:20.25pt" o:ole="">
                  <v:imagedata r:id="rId79" o:title=""/>
                </v:shape>
                <o:OLEObject Type="Embed" ProgID="Equation.3" ShapeID="_x0000_i1134" DrawAspect="Content" ObjectID="_1799681947" r:id="rId137"/>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1135" type="#_x0000_t75" style="width:20.25pt;height:18.75pt" o:ole="" fillcolor="window">
                  <v:imagedata r:id="rId77" o:title=""/>
                </v:shape>
                <o:OLEObject Type="Embed" ProgID="Equation.3" ShapeID="_x0000_i1135" DrawAspect="Content" ObjectID="_1799681948" r:id="rId138"/>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lastRenderedPageBreak/>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1136" type="#_x0000_t75" style="width:20.25pt;height:18.75pt" o:ole="" fillcolor="window">
                  <v:imagedata r:id="rId77" o:title=""/>
                </v:shape>
                <o:OLEObject Type="Embed" ProgID="Equation.3" ShapeID="_x0000_i1136" DrawAspect="Content" ObjectID="_1799681949" r:id="rId139"/>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1137" type="#_x0000_t75" style="width:36.75pt;height:20.25pt" o:ole="">
                  <v:imagedata r:id="rId79" o:title=""/>
                </v:shape>
                <o:OLEObject Type="Embed" ProgID="Equation.3" ShapeID="_x0000_i1137" DrawAspect="Content" ObjectID="_1799681950" r:id="rId140"/>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1138" type="#_x0000_t75" style="width:30.75pt;height:18.75pt" o:ole="" fillcolor="window">
                  <v:imagedata r:id="rId85" o:title=""/>
                </v:shape>
                <o:OLEObject Type="Embed" ProgID="Equation.3" ShapeID="_x0000_i1138" DrawAspect="Content" ObjectID="_1799681951" r:id="rId141"/>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1139" type="#_x0000_t75" style="width:36.75pt;height:20.25pt" o:ole="">
                  <v:imagedata r:id="rId79" o:title=""/>
                </v:shape>
                <o:OLEObject Type="Embed" ProgID="Equation.3" ShapeID="_x0000_i1139" DrawAspect="Content" ObjectID="_1799681952" r:id="rId142"/>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1140" type="#_x0000_t75" style="width:20.25pt;height:18.75pt" o:ole="" fillcolor="window">
                  <v:imagedata r:id="rId77" o:title=""/>
                </v:shape>
                <o:OLEObject Type="Embed" ProgID="Equation.3" ShapeID="_x0000_i1140" DrawAspect="Content" ObjectID="_1799681953" r:id="rId143"/>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1141" type="#_x0000_t75" style="width:36.75pt;height:20.25pt" o:ole="">
                  <v:imagedata r:id="rId79" o:title=""/>
                </v:shape>
                <o:OLEObject Type="Embed" ProgID="Equation.3" ShapeID="_x0000_i1141" DrawAspect="Content" ObjectID="_1799681954" r:id="rId144"/>
              </w:object>
            </w:r>
            <w:r w:rsidRPr="00AE781B">
              <w:rPr>
                <w:lang w:eastAsia="en-US"/>
              </w:rPr>
              <w:t xml:space="preserve">, </w:t>
            </w:r>
            <w:r w:rsidRPr="00AE781B">
              <w:t xml:space="preserve">PRS </w:t>
            </w:r>
            <w:r w:rsidRPr="00AE781B">
              <w:rPr>
                <w:position w:val="-12"/>
              </w:rPr>
              <w:object w:dxaOrig="620" w:dyaOrig="380" w14:anchorId="2E803028">
                <v:shape id="_x0000_i1142" type="#_x0000_t75" style="width:27.75pt;height:17.25pt" o:ole="" fillcolor="window">
                  <v:imagedata r:id="rId85" o:title=""/>
                </v:shape>
                <o:OLEObject Type="Embed" ProgID="Equation.3" ShapeID="_x0000_i1142" DrawAspect="Content" ObjectID="_1799681955" r:id="rId14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12950 ms. This is rounded up to the next allowed LPP value of 13 seconds. The RSTD measurement reporting delay in the test is derived from the following expression </w:t>
      </w:r>
      <w:r w:rsidRPr="00AE781B">
        <w:rPr>
          <w:position w:val="-28"/>
        </w:rPr>
        <w:object w:dxaOrig="2340" w:dyaOrig="680" w14:anchorId="06C42EAC">
          <v:shape id="_x0000_i1143" type="#_x0000_t75" style="width:117pt;height:33.75pt" o:ole="">
            <v:imagedata r:id="rId91" o:title=""/>
          </v:shape>
          <o:OLEObject Type="Embed" ProgID="Equation.3" ShapeID="_x0000_i1143" DrawAspect="Content" ObjectID="_1799681956" r:id="rId146"/>
        </w:object>
      </w:r>
      <w:r w:rsidRPr="00AE781B">
        <w:t xml:space="preserve">, where </w:t>
      </w:r>
      <w:r w:rsidRPr="00AE781B">
        <w:rPr>
          <w:position w:val="-4"/>
        </w:rPr>
        <w:object w:dxaOrig="320" w:dyaOrig="260" w14:anchorId="2F3F428B">
          <v:shape id="_x0000_i1144" type="#_x0000_t75" style="width:15.75pt;height:12.75pt" o:ole="">
            <v:imagedata r:id="rId93" o:title=""/>
          </v:shape>
          <o:OLEObject Type="Embed" ProgID="Equation.3" ShapeID="_x0000_i1144" DrawAspect="Content" ObjectID="_1799681957" r:id="rId147"/>
        </w:object>
      </w:r>
      <w:r w:rsidRPr="00AE781B">
        <w:t xml:space="preserve">=16 and </w:t>
      </w:r>
      <w:r w:rsidRPr="00AE781B">
        <w:rPr>
          <w:position w:val="-6"/>
        </w:rPr>
        <w:object w:dxaOrig="200" w:dyaOrig="220" w14:anchorId="28E8A1F8">
          <v:shape id="_x0000_i1145" type="#_x0000_t75" style="width:9.75pt;height:11.25pt" o:ole="">
            <v:imagedata r:id="rId95" o:title=""/>
          </v:shape>
          <o:OLEObject Type="Embed" ProgID="Equation.3" ShapeID="_x0000_i1145" DrawAspect="Content" ObjectID="_1799681958" r:id="rId148"/>
        </w:object>
      </w:r>
      <w:r w:rsidRPr="00AE781B">
        <w:t>=16 are the parameters specified in clause 9.3.1.1.3, Table 9.3.1.1.3</w:t>
      </w:r>
      <w:r w:rsidRPr="00AE781B">
        <w:noBreakHyphen/>
        <w:t>1 and Note 4 of Table 9.3.4.1.4.1-1. This gives the total RSTD reporting delay of 12800 ms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37" w:name="_Toc27481890"/>
      <w:bookmarkStart w:id="138" w:name="_Toc68183140"/>
      <w:r w:rsidRPr="00AE781B">
        <w:t>9.3.4.2</w:t>
      </w:r>
      <w:r w:rsidRPr="00AE781B">
        <w:tab/>
        <w:t xml:space="preserve">FDD intra-frequency RSTD Measurement Reporting Delay in CE Mode B for </w:t>
      </w:r>
      <w:r w:rsidR="000E0382" w:rsidRPr="00AE781B">
        <w:t>Category M</w:t>
      </w:r>
      <w:r w:rsidRPr="00AE781B">
        <w:t>2</w:t>
      </w:r>
      <w:bookmarkEnd w:id="137"/>
      <w:bookmarkEnd w:id="138"/>
    </w:p>
    <w:p w14:paraId="258C20A7" w14:textId="77777777" w:rsidR="00CD65FF" w:rsidRPr="00AE781B" w:rsidRDefault="00CD65FF" w:rsidP="00CD65FF">
      <w:pPr>
        <w:pStyle w:val="Heading6"/>
      </w:pPr>
      <w:bookmarkStart w:id="139" w:name="_Toc27481891"/>
      <w:bookmarkStart w:id="140" w:name="_Toc68183141"/>
      <w:r w:rsidRPr="00AE781B">
        <w:t>9.3.4.2.1</w:t>
      </w:r>
      <w:r w:rsidRPr="00AE781B">
        <w:tab/>
        <w:t>Test purpose</w:t>
      </w:r>
      <w:bookmarkEnd w:id="139"/>
      <w:bookmarkEnd w:id="140"/>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41" w:name="_Toc27481892"/>
      <w:bookmarkStart w:id="142" w:name="_Toc68183142"/>
      <w:r w:rsidRPr="00AE781B">
        <w:t>9.3.4.2.2</w:t>
      </w:r>
      <w:r w:rsidRPr="00AE781B">
        <w:tab/>
        <w:t>Test applicability</w:t>
      </w:r>
      <w:bookmarkEnd w:id="141"/>
      <w:bookmarkEnd w:id="142"/>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43" w:name="_Toc27481893"/>
      <w:bookmarkStart w:id="144" w:name="_Toc68183143"/>
      <w:r w:rsidRPr="00AE781B">
        <w:t>9.3.4.2.3</w:t>
      </w:r>
      <w:r w:rsidRPr="00AE781B">
        <w:tab/>
        <w:t>Minimum conformance requirements</w:t>
      </w:r>
      <w:bookmarkEnd w:id="143"/>
      <w:bookmarkEnd w:id="144"/>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45" w:name="_Toc27481894"/>
      <w:bookmarkStart w:id="146" w:name="_Toc68183144"/>
      <w:r w:rsidRPr="00AE781B">
        <w:t>9.3.4.2.4</w:t>
      </w:r>
      <w:r w:rsidRPr="00AE781B">
        <w:tab/>
        <w:t>Test description</w:t>
      </w:r>
      <w:bookmarkEnd w:id="145"/>
      <w:bookmarkEnd w:id="146"/>
    </w:p>
    <w:p w14:paraId="6D187B89" w14:textId="77777777" w:rsidR="00CD65FF" w:rsidRPr="00AE781B" w:rsidRDefault="00CD65FF" w:rsidP="00CD65FF">
      <w:pPr>
        <w:pStyle w:val="Heading7"/>
      </w:pPr>
      <w:bookmarkStart w:id="147" w:name="_Toc27481895"/>
      <w:bookmarkStart w:id="148" w:name="_Toc68183145"/>
      <w:r w:rsidRPr="00AE781B">
        <w:t>9.3.4.2.4.1</w:t>
      </w:r>
      <w:r w:rsidRPr="00AE781B">
        <w:tab/>
        <w:t>Initial conditions</w:t>
      </w:r>
      <w:bookmarkEnd w:id="147"/>
      <w:bookmarkEnd w:id="148"/>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lastRenderedPageBreak/>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rPr>
          <w:cantSplit/>
          <w:jc w:val="center"/>
        </w:trPr>
        <w:tc>
          <w:tcPr>
            <w:tcW w:w="2377" w:type="dxa"/>
            <w:vAlign w:val="center"/>
          </w:tcPr>
          <w:p w14:paraId="0072483C" w14:textId="77777777" w:rsidR="00CD65FF" w:rsidRPr="00AE781B" w:rsidRDefault="00CD65FF" w:rsidP="00035508">
            <w:pPr>
              <w:pStyle w:val="TAC"/>
            </w:pPr>
            <w:r w:rsidRPr="00AE781B">
              <w:rPr>
                <w:i/>
                <w:iCs/>
                <w:lang w:eastAsia="ko-KR"/>
              </w:rPr>
              <w:t>mPDCCH-startSF-UESS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F9A67E7">
                <v:shape id="_x0000_i114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1147" type="#_x0000_t75" style="width:18.75pt;height:14.25pt" o:ole="">
                  <v:imagedata r:id="rId72" o:title=""/>
                </v:shape>
                <o:OLEObject Type="Embed" ProgID="Equation.3" ShapeID="_x0000_i1147" DrawAspect="Content" ObjectID="_1799681959" r:id="rId149"/>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4C7140C">
                <v:shape id="_x0000_i1148" type="#_x0000_t75" style="width:47.25pt;height:15.75pt" o:ole="">
                  <v:imagedata r:id="rId74" o:title=""/>
                </v:shape>
                <o:OLEObject Type="Embed" ProgID="Equation.3" ShapeID="_x0000_i1148" DrawAspect="Content" ObjectID="_1799681960" r:id="rId150"/>
              </w:object>
            </w:r>
            <w:r w:rsidRPr="00AE781B">
              <w:t xml:space="preserve"> DL subframes, as defined in 3GPP TS 36.211 [26], Table 6.10.4.3-1</w:t>
            </w:r>
          </w:p>
        </w:tc>
      </w:tr>
      <w:tr w:rsidR="00CD65FF" w:rsidRPr="00AE781B" w14:paraId="70132677" w14:textId="77777777" w:rsidTr="00035508">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3458D48C">
                <v:shape id="_x0000_i1149" type="#_x0000_t75" style="width:24.75pt;height:15pt">
                  <v:imagedata r:id="rId76" o:title=""/>
                </v:shape>
              </w:pi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(PCI of Cell 1 – PCI of Cell 2)mod6=0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63B5C51C" w14:textId="77777777" w:rsidTr="00035508">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1F25B3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prs-MutingInfo defined in TS 36.355 [4]</w:t>
            </w:r>
          </w:p>
        </w:tc>
      </w:tr>
      <w:tr w:rsidR="00CD65FF" w:rsidRPr="00AE781B" w14:paraId="099F61F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49" w:name="_Toc27481896"/>
      <w:bookmarkStart w:id="150" w:name="_Toc68183146"/>
      <w:r w:rsidRPr="00AE781B">
        <w:t>9.3.4.2.4.2</w:t>
      </w:r>
      <w:r w:rsidRPr="00AE781B">
        <w:tab/>
        <w:t>Test procedure</w:t>
      </w:r>
      <w:bookmarkEnd w:id="149"/>
      <w:bookmarkEnd w:id="150"/>
    </w:p>
    <w:p w14:paraId="4FAC2BB3" w14:textId="77777777" w:rsidR="00CD65FF" w:rsidRPr="00AE781B" w:rsidRDefault="00CD65FF" w:rsidP="00CD65FF">
      <w:pPr>
        <w:pStyle w:val="B1"/>
        <w:ind w:left="284"/>
      </w:pPr>
      <w:r w:rsidRPr="00AE781B">
        <w:t>Same as in clause 9.3.1.1.4.2 but using condition CEModeB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51" w:name="_Toc27481897"/>
      <w:bookmarkStart w:id="152" w:name="_Toc68183147"/>
      <w:r w:rsidRPr="00AE781B">
        <w:t>9.3.4.2.4.3</w:t>
      </w:r>
      <w:r w:rsidRPr="00AE781B">
        <w:tab/>
        <w:t>Message contents</w:t>
      </w:r>
      <w:bookmarkEnd w:id="151"/>
      <w:bookmarkEnd w:id="152"/>
    </w:p>
    <w:p w14:paraId="5EEA8309" w14:textId="77777777" w:rsidR="00CD65FF" w:rsidRPr="00AE781B" w:rsidRDefault="00CD65FF" w:rsidP="00CD65FF">
      <w:pPr>
        <w:rPr>
          <w:rFonts w:eastAsia="MS Mincho"/>
        </w:rPr>
      </w:pPr>
      <w:r w:rsidRPr="00AE781B">
        <w:rPr>
          <w:rFonts w:eastAsia="MS Mincho"/>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rPr>
        <w:t>Table 9.3.4.2.4.3-1: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c>
          <w:tcPr>
            <w:tcW w:w="9606" w:type="dxa"/>
            <w:gridSpan w:val="4"/>
            <w:shd w:val="clear" w:color="auto" w:fill="auto"/>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0C94D0C4" w14:textId="77777777" w:rsidTr="00035508">
        <w:tc>
          <w:tcPr>
            <w:tcW w:w="4535" w:type="dxa"/>
            <w:shd w:val="clear" w:color="auto" w:fill="auto"/>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c>
          <w:tcPr>
            <w:tcW w:w="4535" w:type="dxa"/>
            <w:shd w:val="clear" w:color="auto" w:fill="auto"/>
          </w:tcPr>
          <w:p w14:paraId="4419ACA5"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28010DAF" w14:textId="77777777" w:rsidR="00CD65FF" w:rsidRPr="00AE781B" w:rsidRDefault="00CD65FF" w:rsidP="00035508">
            <w:pPr>
              <w:pStyle w:val="TAL"/>
              <w:rPr>
                <w:rFonts w:eastAsia="MS Mincho"/>
                <w:lang w:eastAsia="en-US"/>
              </w:rPr>
            </w:pPr>
          </w:p>
        </w:tc>
        <w:tc>
          <w:tcPr>
            <w:tcW w:w="1700" w:type="dxa"/>
            <w:shd w:val="clear" w:color="auto" w:fill="auto"/>
          </w:tcPr>
          <w:p w14:paraId="4B76C0F3" w14:textId="77777777" w:rsidR="00CD65FF" w:rsidRPr="00AE781B" w:rsidRDefault="00CD65FF" w:rsidP="00035508">
            <w:pPr>
              <w:pStyle w:val="TAL"/>
              <w:rPr>
                <w:rFonts w:eastAsia="MS Mincho"/>
                <w:lang w:eastAsia="en-US"/>
              </w:rPr>
            </w:pPr>
          </w:p>
        </w:tc>
        <w:tc>
          <w:tcPr>
            <w:tcW w:w="1104" w:type="dxa"/>
            <w:shd w:val="clear" w:color="auto" w:fill="auto"/>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c>
          <w:tcPr>
            <w:tcW w:w="4535" w:type="dxa"/>
            <w:shd w:val="clear" w:color="auto" w:fill="auto"/>
          </w:tcPr>
          <w:p w14:paraId="19F41AA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44AF1FDB" w14:textId="77777777" w:rsidR="00CD65FF" w:rsidRPr="00AE781B" w:rsidRDefault="00CD65FF" w:rsidP="00035508">
            <w:pPr>
              <w:pStyle w:val="TAL"/>
              <w:rPr>
                <w:rFonts w:eastAsia="MS Mincho"/>
                <w:lang w:eastAsia="en-US"/>
              </w:rPr>
            </w:pPr>
          </w:p>
        </w:tc>
        <w:tc>
          <w:tcPr>
            <w:tcW w:w="1700" w:type="dxa"/>
            <w:shd w:val="clear" w:color="auto" w:fill="auto"/>
          </w:tcPr>
          <w:p w14:paraId="0D65EE53" w14:textId="77777777" w:rsidR="00CD65FF" w:rsidRPr="00AE781B" w:rsidRDefault="00CD65FF" w:rsidP="00035508">
            <w:pPr>
              <w:pStyle w:val="TAL"/>
              <w:rPr>
                <w:rFonts w:eastAsia="MS Mincho"/>
                <w:lang w:eastAsia="en-US"/>
              </w:rPr>
            </w:pPr>
          </w:p>
        </w:tc>
        <w:tc>
          <w:tcPr>
            <w:tcW w:w="1104" w:type="dxa"/>
            <w:shd w:val="clear" w:color="auto" w:fill="auto"/>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c>
          <w:tcPr>
            <w:tcW w:w="4535" w:type="dxa"/>
            <w:shd w:val="clear" w:color="auto" w:fill="auto"/>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1C96229B" w14:textId="77777777" w:rsidR="00CD65FF" w:rsidRPr="00AE781B" w:rsidRDefault="00CD65FF" w:rsidP="00035508">
            <w:pPr>
              <w:pStyle w:val="TAL"/>
              <w:rPr>
                <w:rFonts w:eastAsia="MS Mincho"/>
                <w:lang w:eastAsia="en-US"/>
              </w:rPr>
            </w:pPr>
          </w:p>
        </w:tc>
        <w:tc>
          <w:tcPr>
            <w:tcW w:w="1700" w:type="dxa"/>
            <w:shd w:val="clear" w:color="auto" w:fill="auto"/>
          </w:tcPr>
          <w:p w14:paraId="46BA4EAD" w14:textId="77777777" w:rsidR="00CD65FF" w:rsidRPr="00AE781B" w:rsidRDefault="00CD65FF" w:rsidP="00035508">
            <w:pPr>
              <w:pStyle w:val="TAL"/>
              <w:rPr>
                <w:rFonts w:eastAsia="MS Mincho"/>
                <w:lang w:eastAsia="en-US"/>
              </w:rPr>
            </w:pPr>
          </w:p>
        </w:tc>
        <w:tc>
          <w:tcPr>
            <w:tcW w:w="1104" w:type="dxa"/>
            <w:shd w:val="clear" w:color="auto" w:fill="auto"/>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c>
          <w:tcPr>
            <w:tcW w:w="4535" w:type="dxa"/>
            <w:shd w:val="clear" w:color="auto" w:fill="auto"/>
          </w:tcPr>
          <w:p w14:paraId="05FD7D42"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68BB0E9D" w14:textId="77777777" w:rsidR="00CD65FF" w:rsidRPr="00AE781B" w:rsidRDefault="00CD65FF" w:rsidP="00035508">
            <w:pPr>
              <w:pStyle w:val="TAL"/>
              <w:rPr>
                <w:rFonts w:eastAsia="MS Mincho"/>
                <w:lang w:eastAsia="en-US"/>
              </w:rPr>
            </w:pPr>
          </w:p>
        </w:tc>
        <w:tc>
          <w:tcPr>
            <w:tcW w:w="1700" w:type="dxa"/>
            <w:shd w:val="clear" w:color="auto" w:fill="auto"/>
          </w:tcPr>
          <w:p w14:paraId="6B2C925C" w14:textId="77777777" w:rsidR="00CD65FF" w:rsidRPr="00AE781B" w:rsidRDefault="00CD65FF" w:rsidP="00035508">
            <w:pPr>
              <w:pStyle w:val="TAL"/>
              <w:rPr>
                <w:rFonts w:eastAsia="MS Mincho"/>
                <w:lang w:eastAsia="en-US"/>
              </w:rPr>
            </w:pPr>
          </w:p>
        </w:tc>
        <w:tc>
          <w:tcPr>
            <w:tcW w:w="1104" w:type="dxa"/>
            <w:shd w:val="clear" w:color="auto" w:fill="auto"/>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c>
          <w:tcPr>
            <w:tcW w:w="4535" w:type="dxa"/>
            <w:shd w:val="clear" w:color="auto" w:fill="auto"/>
          </w:tcPr>
          <w:p w14:paraId="66307686"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6C3FECE3" w14:textId="77777777" w:rsidR="00CD65FF" w:rsidRPr="00AE781B" w:rsidRDefault="00CD65FF" w:rsidP="00035508">
            <w:pPr>
              <w:pStyle w:val="TAL"/>
              <w:rPr>
                <w:rFonts w:eastAsia="MS Mincho"/>
                <w:lang w:eastAsia="en-US"/>
              </w:rPr>
            </w:pPr>
          </w:p>
        </w:tc>
        <w:tc>
          <w:tcPr>
            <w:tcW w:w="1700" w:type="dxa"/>
            <w:shd w:val="clear" w:color="auto" w:fill="auto"/>
          </w:tcPr>
          <w:p w14:paraId="6B6FA41E" w14:textId="77777777" w:rsidR="00CD65FF" w:rsidRPr="00AE781B" w:rsidRDefault="00CD65FF" w:rsidP="00035508">
            <w:pPr>
              <w:pStyle w:val="TAL"/>
              <w:rPr>
                <w:rFonts w:eastAsia="MS Mincho"/>
                <w:lang w:eastAsia="en-US"/>
              </w:rPr>
            </w:pPr>
          </w:p>
        </w:tc>
        <w:tc>
          <w:tcPr>
            <w:tcW w:w="1104" w:type="dxa"/>
            <w:shd w:val="clear" w:color="auto" w:fill="auto"/>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c>
          <w:tcPr>
            <w:tcW w:w="4535" w:type="dxa"/>
            <w:shd w:val="clear" w:color="auto" w:fill="auto"/>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773EA03" w14:textId="77777777" w:rsidR="00CD65FF" w:rsidRPr="00AE781B" w:rsidRDefault="00CD65FF" w:rsidP="00035508">
            <w:pPr>
              <w:pStyle w:val="TAL"/>
              <w:rPr>
                <w:rFonts w:eastAsia="MS Mincho"/>
                <w:lang w:eastAsia="en-US"/>
              </w:rPr>
            </w:pPr>
          </w:p>
        </w:tc>
        <w:tc>
          <w:tcPr>
            <w:tcW w:w="1700" w:type="dxa"/>
            <w:shd w:val="clear" w:color="auto" w:fill="auto"/>
          </w:tcPr>
          <w:p w14:paraId="14E552E8" w14:textId="77777777" w:rsidR="00CD65FF" w:rsidRPr="00AE781B" w:rsidRDefault="00CD65FF" w:rsidP="00035508">
            <w:pPr>
              <w:pStyle w:val="TAL"/>
              <w:rPr>
                <w:rFonts w:eastAsia="MS Mincho"/>
                <w:lang w:eastAsia="en-US"/>
              </w:rPr>
            </w:pPr>
          </w:p>
        </w:tc>
        <w:tc>
          <w:tcPr>
            <w:tcW w:w="1104" w:type="dxa"/>
            <w:shd w:val="clear" w:color="auto" w:fill="auto"/>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c>
          <w:tcPr>
            <w:tcW w:w="4535" w:type="dxa"/>
            <w:shd w:val="clear" w:color="auto" w:fill="auto"/>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6ADC45CE" w14:textId="77777777" w:rsidR="00CD65FF" w:rsidRPr="00AE781B" w:rsidRDefault="00CD65FF" w:rsidP="00035508">
            <w:pPr>
              <w:pStyle w:val="TAL"/>
              <w:rPr>
                <w:rFonts w:eastAsia="MS Mincho"/>
                <w:lang w:eastAsia="en-US"/>
              </w:rPr>
            </w:pPr>
          </w:p>
        </w:tc>
        <w:tc>
          <w:tcPr>
            <w:tcW w:w="1700" w:type="dxa"/>
            <w:shd w:val="clear" w:color="auto" w:fill="auto"/>
          </w:tcPr>
          <w:p w14:paraId="1F6EEFAA" w14:textId="77777777" w:rsidR="00CD65FF" w:rsidRPr="00AE781B" w:rsidRDefault="00CD65FF" w:rsidP="00035508">
            <w:pPr>
              <w:pStyle w:val="TAL"/>
              <w:rPr>
                <w:rFonts w:eastAsia="MS Mincho"/>
                <w:lang w:eastAsia="en-US"/>
              </w:rPr>
            </w:pPr>
          </w:p>
        </w:tc>
        <w:tc>
          <w:tcPr>
            <w:tcW w:w="1104" w:type="dxa"/>
            <w:shd w:val="clear" w:color="auto" w:fill="auto"/>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c>
          <w:tcPr>
            <w:tcW w:w="4535" w:type="dxa"/>
            <w:shd w:val="clear" w:color="auto" w:fill="auto"/>
          </w:tcPr>
          <w:p w14:paraId="3B2CFEB7" w14:textId="77777777" w:rsidR="00CD65FF" w:rsidRPr="00AE781B" w:rsidRDefault="00CD65FF" w:rsidP="00035508">
            <w:pPr>
              <w:pStyle w:val="TAL"/>
              <w:rPr>
                <w:lang w:eastAsia="en-US"/>
              </w:rPr>
            </w:pPr>
            <w:r w:rsidRPr="00AE781B">
              <w:rPr>
                <w:lang w:eastAsia="en-US"/>
              </w:rPr>
              <w:t xml:space="preserve">            commonIEsRequestLocationInformation</w:t>
            </w:r>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1FF2BA40" w14:textId="77777777" w:rsidR="00CD65FF" w:rsidRPr="00AE781B" w:rsidRDefault="00CD65FF" w:rsidP="00035508">
            <w:pPr>
              <w:pStyle w:val="TAL"/>
              <w:rPr>
                <w:rFonts w:eastAsia="MS Mincho"/>
                <w:lang w:eastAsia="en-US"/>
              </w:rPr>
            </w:pPr>
          </w:p>
        </w:tc>
        <w:tc>
          <w:tcPr>
            <w:tcW w:w="1700" w:type="dxa"/>
            <w:shd w:val="clear" w:color="auto" w:fill="auto"/>
          </w:tcPr>
          <w:p w14:paraId="3DDFFEAB" w14:textId="77777777" w:rsidR="00CD65FF" w:rsidRPr="00AE781B" w:rsidRDefault="00CD65FF" w:rsidP="00035508">
            <w:pPr>
              <w:pStyle w:val="TAL"/>
              <w:rPr>
                <w:rFonts w:eastAsia="MS Mincho"/>
                <w:lang w:eastAsia="en-US"/>
              </w:rPr>
            </w:pPr>
          </w:p>
        </w:tc>
        <w:tc>
          <w:tcPr>
            <w:tcW w:w="1104" w:type="dxa"/>
            <w:shd w:val="clear" w:color="auto" w:fill="auto"/>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c>
          <w:tcPr>
            <w:tcW w:w="4535" w:type="dxa"/>
            <w:shd w:val="clear" w:color="auto" w:fill="auto"/>
          </w:tcPr>
          <w:p w14:paraId="6B55C715"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54C372B4" w14:textId="77777777" w:rsidR="00CD65FF" w:rsidRPr="00AE781B" w:rsidRDefault="00CD65FF" w:rsidP="00035508">
            <w:pPr>
              <w:pStyle w:val="TAL"/>
              <w:rPr>
                <w:rFonts w:eastAsia="MS Mincho"/>
                <w:lang w:eastAsia="en-US"/>
              </w:rPr>
            </w:pPr>
          </w:p>
        </w:tc>
        <w:tc>
          <w:tcPr>
            <w:tcW w:w="1700" w:type="dxa"/>
            <w:shd w:val="clear" w:color="auto" w:fill="auto"/>
          </w:tcPr>
          <w:p w14:paraId="691449D1" w14:textId="77777777" w:rsidR="00CD65FF" w:rsidRPr="00AE781B" w:rsidRDefault="00CD65FF" w:rsidP="00035508">
            <w:pPr>
              <w:pStyle w:val="TAL"/>
              <w:rPr>
                <w:rFonts w:eastAsia="MS Mincho"/>
                <w:lang w:eastAsia="en-US"/>
              </w:rPr>
            </w:pPr>
          </w:p>
        </w:tc>
        <w:tc>
          <w:tcPr>
            <w:tcW w:w="1104" w:type="dxa"/>
            <w:shd w:val="clear" w:color="auto" w:fill="auto"/>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c>
          <w:tcPr>
            <w:tcW w:w="4535" w:type="dxa"/>
            <w:shd w:val="clear" w:color="auto" w:fill="auto"/>
          </w:tcPr>
          <w:p w14:paraId="191E27D2"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34EA5EDC" w14:textId="77777777" w:rsidR="00CD65FF" w:rsidRPr="00AE781B" w:rsidRDefault="00CD65FF" w:rsidP="00035508">
            <w:pPr>
              <w:pStyle w:val="TAL"/>
              <w:rPr>
                <w:rFonts w:eastAsia="MS Mincho"/>
                <w:lang w:eastAsia="en-US"/>
              </w:rPr>
            </w:pPr>
          </w:p>
        </w:tc>
        <w:tc>
          <w:tcPr>
            <w:tcW w:w="1700" w:type="dxa"/>
            <w:shd w:val="clear" w:color="auto" w:fill="auto"/>
          </w:tcPr>
          <w:p w14:paraId="1E45E0E9" w14:textId="77777777" w:rsidR="00CD65FF" w:rsidRPr="00AE781B" w:rsidRDefault="00CD65FF" w:rsidP="00035508">
            <w:pPr>
              <w:pStyle w:val="TAL"/>
              <w:rPr>
                <w:rFonts w:eastAsia="MS Mincho"/>
                <w:lang w:eastAsia="en-US"/>
              </w:rPr>
            </w:pPr>
          </w:p>
        </w:tc>
        <w:tc>
          <w:tcPr>
            <w:tcW w:w="1104" w:type="dxa"/>
            <w:shd w:val="clear" w:color="auto" w:fill="auto"/>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c>
          <w:tcPr>
            <w:tcW w:w="4535" w:type="dxa"/>
            <w:shd w:val="clear" w:color="auto" w:fill="auto"/>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c>
          <w:tcPr>
            <w:tcW w:w="4535" w:type="dxa"/>
            <w:shd w:val="clear" w:color="auto" w:fill="auto"/>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shd w:val="clear" w:color="auto" w:fill="auto"/>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shd w:val="clear" w:color="auto" w:fill="auto"/>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c>
          <w:tcPr>
            <w:tcW w:w="4535" w:type="dxa"/>
            <w:shd w:val="clear" w:color="auto" w:fill="auto"/>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34C4692" w14:textId="77777777" w:rsidR="00CD65FF" w:rsidRPr="00AE781B" w:rsidRDefault="00CD65FF" w:rsidP="00035508">
            <w:pPr>
              <w:pStyle w:val="TAL"/>
              <w:rPr>
                <w:rFonts w:eastAsia="MS Mincho"/>
                <w:lang w:eastAsia="en-US"/>
              </w:rPr>
            </w:pPr>
          </w:p>
        </w:tc>
        <w:tc>
          <w:tcPr>
            <w:tcW w:w="1700" w:type="dxa"/>
            <w:shd w:val="clear" w:color="auto" w:fill="auto"/>
          </w:tcPr>
          <w:p w14:paraId="703BF7F3" w14:textId="77777777" w:rsidR="00CD65FF" w:rsidRPr="00AE781B" w:rsidRDefault="00CD65FF" w:rsidP="00035508">
            <w:pPr>
              <w:pStyle w:val="TAL"/>
              <w:rPr>
                <w:rFonts w:eastAsia="MS Mincho"/>
                <w:lang w:eastAsia="en-US"/>
              </w:rPr>
            </w:pPr>
          </w:p>
        </w:tc>
        <w:tc>
          <w:tcPr>
            <w:tcW w:w="1104" w:type="dxa"/>
            <w:shd w:val="clear" w:color="auto" w:fill="auto"/>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c>
          <w:tcPr>
            <w:tcW w:w="4535" w:type="dxa"/>
            <w:shd w:val="clear" w:color="auto" w:fill="auto"/>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0854354" w14:textId="77777777" w:rsidR="00CD65FF" w:rsidRPr="00AE781B" w:rsidRDefault="00CD65FF" w:rsidP="00035508">
            <w:pPr>
              <w:pStyle w:val="TAL"/>
              <w:rPr>
                <w:rFonts w:eastAsia="MS Mincho"/>
                <w:lang w:eastAsia="en-US"/>
              </w:rPr>
            </w:pPr>
          </w:p>
        </w:tc>
        <w:tc>
          <w:tcPr>
            <w:tcW w:w="1700" w:type="dxa"/>
            <w:shd w:val="clear" w:color="auto" w:fill="auto"/>
          </w:tcPr>
          <w:p w14:paraId="3374AF9A" w14:textId="77777777" w:rsidR="00CD65FF" w:rsidRPr="00AE781B" w:rsidRDefault="00CD65FF" w:rsidP="00035508">
            <w:pPr>
              <w:pStyle w:val="TAL"/>
              <w:rPr>
                <w:rFonts w:eastAsia="MS Mincho"/>
                <w:lang w:eastAsia="en-US"/>
              </w:rPr>
            </w:pPr>
          </w:p>
        </w:tc>
        <w:tc>
          <w:tcPr>
            <w:tcW w:w="1104" w:type="dxa"/>
            <w:shd w:val="clear" w:color="auto" w:fill="auto"/>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c>
          <w:tcPr>
            <w:tcW w:w="4535" w:type="dxa"/>
            <w:shd w:val="clear" w:color="auto" w:fill="auto"/>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A95FD06" w14:textId="77777777" w:rsidR="00CD65FF" w:rsidRPr="00AE781B" w:rsidRDefault="00CD65FF" w:rsidP="00035508">
            <w:pPr>
              <w:pStyle w:val="TAL"/>
              <w:rPr>
                <w:rFonts w:eastAsia="MS Mincho"/>
                <w:lang w:eastAsia="en-US"/>
              </w:rPr>
            </w:pPr>
          </w:p>
        </w:tc>
        <w:tc>
          <w:tcPr>
            <w:tcW w:w="1700" w:type="dxa"/>
            <w:shd w:val="clear" w:color="auto" w:fill="auto"/>
          </w:tcPr>
          <w:p w14:paraId="37187EE9" w14:textId="77777777" w:rsidR="00CD65FF" w:rsidRPr="00AE781B" w:rsidRDefault="00CD65FF" w:rsidP="00035508">
            <w:pPr>
              <w:pStyle w:val="TAL"/>
              <w:rPr>
                <w:rFonts w:eastAsia="MS Mincho"/>
                <w:lang w:eastAsia="en-US"/>
              </w:rPr>
            </w:pPr>
          </w:p>
        </w:tc>
        <w:tc>
          <w:tcPr>
            <w:tcW w:w="1104" w:type="dxa"/>
            <w:shd w:val="clear" w:color="auto" w:fill="auto"/>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c>
          <w:tcPr>
            <w:tcW w:w="4535" w:type="dxa"/>
            <w:shd w:val="clear" w:color="auto" w:fill="auto"/>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57E8168" w14:textId="77777777" w:rsidR="00CD65FF" w:rsidRPr="00AE781B" w:rsidRDefault="00CD65FF" w:rsidP="00035508">
            <w:pPr>
              <w:pStyle w:val="TAL"/>
              <w:rPr>
                <w:rFonts w:eastAsia="MS Mincho"/>
                <w:lang w:eastAsia="en-US"/>
              </w:rPr>
            </w:pPr>
          </w:p>
        </w:tc>
        <w:tc>
          <w:tcPr>
            <w:tcW w:w="1700" w:type="dxa"/>
            <w:shd w:val="clear" w:color="auto" w:fill="auto"/>
          </w:tcPr>
          <w:p w14:paraId="3137394A" w14:textId="77777777" w:rsidR="00CD65FF" w:rsidRPr="00AE781B" w:rsidRDefault="00CD65FF" w:rsidP="00035508">
            <w:pPr>
              <w:pStyle w:val="TAL"/>
              <w:rPr>
                <w:rFonts w:eastAsia="MS Mincho"/>
                <w:lang w:eastAsia="en-US"/>
              </w:rPr>
            </w:pPr>
          </w:p>
        </w:tc>
        <w:tc>
          <w:tcPr>
            <w:tcW w:w="1104" w:type="dxa"/>
            <w:shd w:val="clear" w:color="auto" w:fill="auto"/>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c>
          <w:tcPr>
            <w:tcW w:w="4535" w:type="dxa"/>
            <w:shd w:val="clear" w:color="auto" w:fill="auto"/>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94C875" w14:textId="77777777" w:rsidR="00CD65FF" w:rsidRPr="00AE781B" w:rsidRDefault="00CD65FF" w:rsidP="00035508">
            <w:pPr>
              <w:pStyle w:val="TAL"/>
              <w:rPr>
                <w:rFonts w:eastAsia="MS Mincho"/>
                <w:lang w:eastAsia="en-US"/>
              </w:rPr>
            </w:pPr>
          </w:p>
        </w:tc>
        <w:tc>
          <w:tcPr>
            <w:tcW w:w="1700" w:type="dxa"/>
            <w:shd w:val="clear" w:color="auto" w:fill="auto"/>
          </w:tcPr>
          <w:p w14:paraId="05DAFA16" w14:textId="77777777" w:rsidR="00CD65FF" w:rsidRPr="00AE781B" w:rsidRDefault="00CD65FF" w:rsidP="00035508">
            <w:pPr>
              <w:pStyle w:val="TAL"/>
              <w:rPr>
                <w:rFonts w:eastAsia="MS Mincho"/>
                <w:lang w:eastAsia="en-US"/>
              </w:rPr>
            </w:pPr>
          </w:p>
        </w:tc>
        <w:tc>
          <w:tcPr>
            <w:tcW w:w="1104" w:type="dxa"/>
            <w:shd w:val="clear" w:color="auto" w:fill="auto"/>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c>
          <w:tcPr>
            <w:tcW w:w="4535" w:type="dxa"/>
            <w:shd w:val="clear" w:color="auto" w:fill="auto"/>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1FA9979" w14:textId="77777777" w:rsidR="00CD65FF" w:rsidRPr="00AE781B" w:rsidRDefault="00CD65FF" w:rsidP="00035508">
            <w:pPr>
              <w:pStyle w:val="TAL"/>
              <w:rPr>
                <w:rFonts w:eastAsia="MS Mincho"/>
                <w:lang w:eastAsia="en-US"/>
              </w:rPr>
            </w:pPr>
          </w:p>
        </w:tc>
        <w:tc>
          <w:tcPr>
            <w:tcW w:w="1700" w:type="dxa"/>
            <w:shd w:val="clear" w:color="auto" w:fill="auto"/>
          </w:tcPr>
          <w:p w14:paraId="25DE71ED" w14:textId="77777777" w:rsidR="00CD65FF" w:rsidRPr="00AE781B" w:rsidRDefault="00CD65FF" w:rsidP="00035508">
            <w:pPr>
              <w:pStyle w:val="TAL"/>
              <w:rPr>
                <w:rFonts w:eastAsia="MS Mincho"/>
                <w:lang w:eastAsia="en-US"/>
              </w:rPr>
            </w:pPr>
          </w:p>
        </w:tc>
        <w:tc>
          <w:tcPr>
            <w:tcW w:w="1104" w:type="dxa"/>
            <w:shd w:val="clear" w:color="auto" w:fill="auto"/>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c>
          <w:tcPr>
            <w:tcW w:w="4535" w:type="dxa"/>
            <w:shd w:val="clear" w:color="auto" w:fill="auto"/>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BEFFD39" w14:textId="77777777" w:rsidR="00CD65FF" w:rsidRPr="00AE781B" w:rsidRDefault="00CD65FF" w:rsidP="00035508">
            <w:pPr>
              <w:pStyle w:val="TAL"/>
              <w:rPr>
                <w:rFonts w:eastAsia="MS Mincho"/>
                <w:lang w:eastAsia="en-US"/>
              </w:rPr>
            </w:pPr>
          </w:p>
        </w:tc>
        <w:tc>
          <w:tcPr>
            <w:tcW w:w="1700" w:type="dxa"/>
            <w:shd w:val="clear" w:color="auto" w:fill="auto"/>
          </w:tcPr>
          <w:p w14:paraId="10D2246A" w14:textId="77777777" w:rsidR="00CD65FF" w:rsidRPr="00AE781B" w:rsidRDefault="00CD65FF" w:rsidP="00035508">
            <w:pPr>
              <w:pStyle w:val="TAL"/>
              <w:rPr>
                <w:rFonts w:eastAsia="MS Mincho"/>
                <w:lang w:eastAsia="en-US"/>
              </w:rPr>
            </w:pPr>
          </w:p>
        </w:tc>
        <w:tc>
          <w:tcPr>
            <w:tcW w:w="1104" w:type="dxa"/>
            <w:shd w:val="clear" w:color="auto" w:fill="auto"/>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c>
          <w:tcPr>
            <w:tcW w:w="4535" w:type="dxa"/>
            <w:shd w:val="clear" w:color="auto" w:fill="auto"/>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9CB146A" w14:textId="77777777" w:rsidR="00CD65FF" w:rsidRPr="00AE781B" w:rsidRDefault="00CD65FF" w:rsidP="00035508">
            <w:pPr>
              <w:pStyle w:val="TAL"/>
              <w:rPr>
                <w:rFonts w:eastAsia="MS Mincho"/>
                <w:lang w:eastAsia="en-US"/>
              </w:rPr>
            </w:pPr>
          </w:p>
        </w:tc>
        <w:tc>
          <w:tcPr>
            <w:tcW w:w="1700" w:type="dxa"/>
            <w:shd w:val="clear" w:color="auto" w:fill="auto"/>
          </w:tcPr>
          <w:p w14:paraId="5EDB13FA" w14:textId="77777777" w:rsidR="00CD65FF" w:rsidRPr="00AE781B" w:rsidRDefault="00CD65FF" w:rsidP="00035508">
            <w:pPr>
              <w:pStyle w:val="TAL"/>
              <w:rPr>
                <w:rFonts w:eastAsia="MS Mincho"/>
                <w:lang w:eastAsia="en-US"/>
              </w:rPr>
            </w:pPr>
          </w:p>
        </w:tc>
        <w:tc>
          <w:tcPr>
            <w:tcW w:w="1104" w:type="dxa"/>
            <w:shd w:val="clear" w:color="auto" w:fill="auto"/>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c>
          <w:tcPr>
            <w:tcW w:w="4535" w:type="dxa"/>
            <w:shd w:val="clear" w:color="auto" w:fill="auto"/>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67FD10A" w14:textId="77777777" w:rsidR="00CD65FF" w:rsidRPr="00AE781B" w:rsidRDefault="00CD65FF" w:rsidP="00035508">
            <w:pPr>
              <w:pStyle w:val="TAL"/>
              <w:rPr>
                <w:rFonts w:eastAsia="MS Mincho"/>
                <w:lang w:eastAsia="en-US"/>
              </w:rPr>
            </w:pPr>
          </w:p>
        </w:tc>
        <w:tc>
          <w:tcPr>
            <w:tcW w:w="1700" w:type="dxa"/>
            <w:shd w:val="clear" w:color="auto" w:fill="auto"/>
          </w:tcPr>
          <w:p w14:paraId="70831CE2" w14:textId="77777777" w:rsidR="00CD65FF" w:rsidRPr="00AE781B" w:rsidRDefault="00CD65FF" w:rsidP="00035508">
            <w:pPr>
              <w:pStyle w:val="TAL"/>
              <w:rPr>
                <w:rFonts w:eastAsia="MS Mincho"/>
                <w:lang w:eastAsia="en-US"/>
              </w:rPr>
            </w:pPr>
          </w:p>
        </w:tc>
        <w:tc>
          <w:tcPr>
            <w:tcW w:w="1104" w:type="dxa"/>
            <w:shd w:val="clear" w:color="auto" w:fill="auto"/>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c>
          <w:tcPr>
            <w:tcW w:w="4535" w:type="dxa"/>
            <w:shd w:val="clear" w:color="auto" w:fill="auto"/>
          </w:tcPr>
          <w:p w14:paraId="33182360"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4011E687" w14:textId="77777777" w:rsidR="00CD65FF" w:rsidRPr="00AE781B" w:rsidRDefault="00CD65FF" w:rsidP="00035508">
            <w:pPr>
              <w:pStyle w:val="TAL"/>
              <w:rPr>
                <w:rFonts w:eastAsia="MS Mincho"/>
                <w:lang w:eastAsia="en-US"/>
              </w:rPr>
            </w:pPr>
          </w:p>
        </w:tc>
        <w:tc>
          <w:tcPr>
            <w:tcW w:w="1700" w:type="dxa"/>
            <w:shd w:val="clear" w:color="auto" w:fill="auto"/>
          </w:tcPr>
          <w:p w14:paraId="09C59BEB" w14:textId="77777777" w:rsidR="00CD65FF" w:rsidRPr="00AE781B" w:rsidRDefault="00CD65FF" w:rsidP="00035508">
            <w:pPr>
              <w:pStyle w:val="TAL"/>
              <w:rPr>
                <w:rFonts w:eastAsia="MS Mincho"/>
                <w:lang w:eastAsia="en-US"/>
              </w:rPr>
            </w:pPr>
          </w:p>
        </w:tc>
        <w:tc>
          <w:tcPr>
            <w:tcW w:w="1104" w:type="dxa"/>
            <w:shd w:val="clear" w:color="auto" w:fill="auto"/>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rPr>
      </w:pPr>
    </w:p>
    <w:p w14:paraId="3408F9E4" w14:textId="77777777" w:rsidR="00CD65FF" w:rsidRPr="00AE781B" w:rsidRDefault="00CD65FF" w:rsidP="00CD65FF">
      <w:pPr>
        <w:pStyle w:val="Heading6"/>
      </w:pPr>
      <w:bookmarkStart w:id="153" w:name="_Toc27481898"/>
      <w:bookmarkStart w:id="154" w:name="_Toc68183148"/>
      <w:r w:rsidRPr="00AE781B">
        <w:t>9.3.4.2.5</w:t>
      </w:r>
      <w:r w:rsidRPr="00AE781B">
        <w:tab/>
        <w:t>Test requirement</w:t>
      </w:r>
      <w:bookmarkEnd w:id="153"/>
      <w:bookmarkEnd w:id="154"/>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lastRenderedPageBreak/>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4EDEBD93">
          <v:shape id="_x0000_i1150" type="#_x0000_t75" style="width:117pt;height:33.75pt" o:ole="">
            <v:imagedata r:id="rId91" o:title=""/>
          </v:shape>
          <o:OLEObject Type="Embed" ProgID="Equation.3" ShapeID="_x0000_i1150" DrawAspect="Content" ObjectID="_1799681961" r:id="rId151"/>
        </w:object>
      </w:r>
      <w:r w:rsidRPr="00AE781B">
        <w:t xml:space="preserve">, where </w:t>
      </w:r>
      <w:r w:rsidRPr="00AE781B">
        <w:rPr>
          <w:position w:val="-4"/>
        </w:rPr>
        <w:object w:dxaOrig="320" w:dyaOrig="260" w14:anchorId="521B8B84">
          <v:shape id="_x0000_i1151" type="#_x0000_t75" style="width:15.75pt;height:12.75pt" o:ole="">
            <v:imagedata r:id="rId93" o:title=""/>
          </v:shape>
          <o:OLEObject Type="Embed" ProgID="Equation.3" ShapeID="_x0000_i1151" DrawAspect="Content" ObjectID="_1799681962" r:id="rId152"/>
        </w:object>
      </w:r>
      <w:r w:rsidRPr="00AE781B">
        <w:t xml:space="preserve">=40 and </w:t>
      </w:r>
      <w:r w:rsidRPr="00AE781B">
        <w:rPr>
          <w:position w:val="-6"/>
        </w:rPr>
        <w:object w:dxaOrig="200" w:dyaOrig="220" w14:anchorId="05C41C00">
          <v:shape id="_x0000_i1152" type="#_x0000_t75" style="width:9.75pt;height:11.25pt" o:ole="">
            <v:imagedata r:id="rId95" o:title=""/>
          </v:shape>
          <o:OLEObject Type="Embed" ProgID="Equation.3" ShapeID="_x0000_i1152" DrawAspect="Content" ObjectID="_1799681963" r:id="rId153"/>
        </w:object>
      </w:r>
      <w:r w:rsidRPr="00AE781B">
        <w:t>=16 are the parameters specified in clause 9.3.1.1.3, Table 9.3.1.1.3</w:t>
      </w:r>
      <w:r w:rsidRPr="00AE781B">
        <w:noBreakHyphen/>
        <w:t>1 and Note 4 of Table 9.3.4.2.4.1-1. This gives the total RSTD reporting delay of 5210 ms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55" w:name="_Toc27481899"/>
      <w:bookmarkStart w:id="156" w:name="_Toc68183149"/>
      <w:r w:rsidRPr="00AE781B">
        <w:t>9.3.5</w:t>
      </w:r>
      <w:r w:rsidRPr="00AE781B">
        <w:tab/>
        <w:t>HD-FDD intra-frequency RSTD Measurement Reporting Delay in CE Mode B</w:t>
      </w:r>
      <w:bookmarkEnd w:id="155"/>
      <w:bookmarkEnd w:id="156"/>
    </w:p>
    <w:p w14:paraId="4E0CB1CE" w14:textId="77777777" w:rsidR="00CD65FF" w:rsidRPr="00AE781B" w:rsidRDefault="00CD65FF" w:rsidP="00CD65FF">
      <w:pPr>
        <w:pStyle w:val="Heading4"/>
      </w:pPr>
      <w:bookmarkStart w:id="157" w:name="_Toc27481900"/>
      <w:bookmarkStart w:id="158" w:name="_Toc68183150"/>
      <w:r w:rsidRPr="00AE781B">
        <w:t>9.3.5.1</w:t>
      </w:r>
      <w:r w:rsidRPr="00AE781B">
        <w:tab/>
        <w:t xml:space="preserve">HD-FDD intra-frequency RSTD Measurement Reporting Delay in CE Mode B for </w:t>
      </w:r>
      <w:r w:rsidR="000E0382" w:rsidRPr="00AE781B">
        <w:t>Category M</w:t>
      </w:r>
      <w:r w:rsidRPr="00AE781B">
        <w:t>1</w:t>
      </w:r>
      <w:bookmarkEnd w:id="157"/>
      <w:bookmarkEnd w:id="158"/>
    </w:p>
    <w:p w14:paraId="580E102A" w14:textId="77777777" w:rsidR="00CD65FF" w:rsidRPr="00AE781B" w:rsidRDefault="00CD65FF" w:rsidP="00CD65FF">
      <w:pPr>
        <w:pStyle w:val="Heading6"/>
      </w:pPr>
      <w:bookmarkStart w:id="159" w:name="_Toc27481901"/>
      <w:bookmarkStart w:id="160" w:name="_Toc68183151"/>
      <w:r w:rsidRPr="00AE781B">
        <w:t>9.3.5.1.1</w:t>
      </w:r>
      <w:r w:rsidRPr="00AE781B">
        <w:tab/>
        <w:t>Test purpose</w:t>
      </w:r>
      <w:bookmarkEnd w:id="159"/>
      <w:bookmarkEnd w:id="160"/>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61" w:name="_Toc27481902"/>
      <w:bookmarkStart w:id="162" w:name="_Toc68183152"/>
      <w:r w:rsidRPr="00AE781B">
        <w:t>9.3.5.1.2</w:t>
      </w:r>
      <w:r w:rsidRPr="00AE781B">
        <w:tab/>
        <w:t>Test applicability</w:t>
      </w:r>
      <w:bookmarkEnd w:id="161"/>
      <w:bookmarkEnd w:id="162"/>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63" w:name="_Toc27481903"/>
      <w:bookmarkStart w:id="164" w:name="_Toc68183153"/>
      <w:r w:rsidRPr="00AE781B">
        <w:t>9.3.5.1.3</w:t>
      </w:r>
      <w:r w:rsidRPr="00AE781B">
        <w:tab/>
        <w:t>Minimum conformance requirements</w:t>
      </w:r>
      <w:bookmarkEnd w:id="163"/>
      <w:bookmarkEnd w:id="164"/>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65" w:name="_Toc27481904"/>
      <w:bookmarkStart w:id="166" w:name="_Toc68183154"/>
      <w:r w:rsidRPr="00AE781B">
        <w:t>9.3.5.1.4</w:t>
      </w:r>
      <w:r w:rsidRPr="00AE781B">
        <w:tab/>
        <w:t>Test description</w:t>
      </w:r>
      <w:bookmarkEnd w:id="165"/>
      <w:bookmarkEnd w:id="166"/>
    </w:p>
    <w:p w14:paraId="6298F9EB" w14:textId="77777777" w:rsidR="00CD65FF" w:rsidRPr="00AE781B" w:rsidRDefault="00CD65FF" w:rsidP="00CD65FF">
      <w:pPr>
        <w:pStyle w:val="Heading7"/>
      </w:pPr>
      <w:bookmarkStart w:id="167" w:name="_Toc27481905"/>
      <w:bookmarkStart w:id="168" w:name="_Toc68183155"/>
      <w:r w:rsidRPr="00AE781B">
        <w:t>9.3.5.1.4.1</w:t>
      </w:r>
      <w:r w:rsidRPr="00AE781B">
        <w:tab/>
        <w:t>Initial conditions</w:t>
      </w:r>
      <w:bookmarkEnd w:id="167"/>
      <w:bookmarkEnd w:id="168"/>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lastRenderedPageBreak/>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rPr>
          <w:cantSplit/>
          <w:jc w:val="center"/>
        </w:trPr>
        <w:tc>
          <w:tcPr>
            <w:tcW w:w="2377" w:type="dxa"/>
            <w:vAlign w:val="center"/>
          </w:tcPr>
          <w:p w14:paraId="1503451F" w14:textId="77777777" w:rsidR="00CD65FF" w:rsidRPr="00AE781B" w:rsidRDefault="00CD65FF" w:rsidP="00035508">
            <w:pPr>
              <w:pStyle w:val="TAC"/>
            </w:pPr>
            <w:r w:rsidRPr="00AE781B">
              <w:rPr>
                <w:i/>
                <w:iCs/>
                <w:lang w:eastAsia="ko-KR"/>
              </w:rPr>
              <w:t>mPDCCH-startSF-UESS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F72E5B2">
                <v:shape id="_x0000_i115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1154" type="#_x0000_t75" style="width:18.75pt;height:14.25pt" o:ole="">
                  <v:imagedata r:id="rId72" o:title=""/>
                </v:shape>
                <o:OLEObject Type="Embed" ProgID="Equation.3" ShapeID="_x0000_i1154" DrawAspect="Content" ObjectID="_1799681964" r:id="rId154"/>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64DD6A96">
                <v:shape id="_x0000_i1155" type="#_x0000_t75" style="width:47.25pt;height:15.75pt" o:ole="">
                  <v:imagedata r:id="rId74" o:title=""/>
                </v:shape>
                <o:OLEObject Type="Embed" ProgID="Equation.3" ShapeID="_x0000_i1155" DrawAspect="Content" ObjectID="_1799681965" r:id="rId155"/>
              </w:object>
            </w:r>
            <w:r w:rsidRPr="00AE781B">
              <w:t xml:space="preserve"> DL subframes, as defined in 3GPP TS 36.211 [26], Table 6.10.4.3-1</w:t>
            </w:r>
          </w:p>
        </w:tc>
      </w:tr>
      <w:tr w:rsidR="00CD65FF" w:rsidRPr="00AE781B" w14:paraId="3132891F" w14:textId="77777777" w:rsidTr="00035508">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1D4EE9D1">
                <v:shape id="_x0000_i1156" type="#_x0000_t75" style="width:24.75pt;height:15pt">
                  <v:imagedata r:id="rId76" o:title=""/>
                </v:shape>
              </w:pi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(PCI of Cell 1 – PCI of Cell 2)mod6=0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05F97F3F" w14:textId="77777777" w:rsidTr="00035508">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2ACE8E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prs-MutingInfo defined in TS 36.355 [4]</w:t>
            </w:r>
          </w:p>
        </w:tc>
      </w:tr>
      <w:tr w:rsidR="00CD65FF" w:rsidRPr="00AE781B" w14:paraId="732E8DE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69" w:name="_Toc27481906"/>
      <w:bookmarkStart w:id="170" w:name="_Toc68183156"/>
      <w:r w:rsidRPr="00AE781B">
        <w:t>9.3.5.1.4.2</w:t>
      </w:r>
      <w:r w:rsidRPr="00AE781B">
        <w:tab/>
        <w:t>Test procedure</w:t>
      </w:r>
      <w:bookmarkEnd w:id="169"/>
      <w:bookmarkEnd w:id="170"/>
    </w:p>
    <w:p w14:paraId="19243BAE" w14:textId="77777777" w:rsidR="00CD65FF" w:rsidRPr="00AE781B" w:rsidRDefault="00CD65FF" w:rsidP="00CD65FF">
      <w:r w:rsidRPr="00AE781B">
        <w:t>Same as in clause 9.3.1.1.4.2 but using condition CEModeB.</w:t>
      </w:r>
    </w:p>
    <w:p w14:paraId="1E124367" w14:textId="77777777" w:rsidR="00CD65FF" w:rsidRPr="00AE781B" w:rsidRDefault="00CD65FF" w:rsidP="00CD65FF">
      <w:pPr>
        <w:pStyle w:val="Heading7"/>
      </w:pPr>
      <w:bookmarkStart w:id="171" w:name="_Toc27481907"/>
      <w:bookmarkStart w:id="172" w:name="_Toc68183157"/>
      <w:r w:rsidRPr="00AE781B">
        <w:t>9.3.5.1.4.3</w:t>
      </w:r>
      <w:r w:rsidRPr="00AE781B">
        <w:tab/>
        <w:t>Message contents</w:t>
      </w:r>
      <w:bookmarkEnd w:id="171"/>
      <w:bookmarkEnd w:id="172"/>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73" w:name="_Toc27481908"/>
      <w:bookmarkStart w:id="174" w:name="_Toc68183158"/>
      <w:r w:rsidRPr="00AE781B">
        <w:t>9.3.5.1.5</w:t>
      </w:r>
      <w:r w:rsidRPr="00AE781B">
        <w:tab/>
        <w:t>Test requirement</w:t>
      </w:r>
      <w:bookmarkEnd w:id="173"/>
      <w:bookmarkEnd w:id="174"/>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75" w:name="_Toc27481909"/>
      <w:bookmarkStart w:id="176" w:name="_Toc68183159"/>
      <w:r w:rsidRPr="00AE781B">
        <w:t>9.3.5.2</w:t>
      </w:r>
      <w:r w:rsidRPr="00AE781B">
        <w:tab/>
        <w:t xml:space="preserve">HD-FDD intra-frequency RSTD Measurement Reporting Delay in CE Mode B for </w:t>
      </w:r>
      <w:r w:rsidR="000E0382" w:rsidRPr="00AE781B">
        <w:t>Category M</w:t>
      </w:r>
      <w:r w:rsidRPr="00AE781B">
        <w:t>2</w:t>
      </w:r>
      <w:bookmarkEnd w:id="175"/>
      <w:bookmarkEnd w:id="176"/>
    </w:p>
    <w:p w14:paraId="025EBCD4" w14:textId="77777777" w:rsidR="00CD65FF" w:rsidRPr="00AE781B" w:rsidRDefault="00CD65FF" w:rsidP="00CD65FF">
      <w:pPr>
        <w:pStyle w:val="Heading6"/>
      </w:pPr>
      <w:bookmarkStart w:id="177" w:name="_Toc27481910"/>
      <w:bookmarkStart w:id="178" w:name="_Toc68183160"/>
      <w:r w:rsidRPr="00AE781B">
        <w:t>9.3.5.2.1</w:t>
      </w:r>
      <w:r w:rsidRPr="00AE781B">
        <w:tab/>
        <w:t>Test purpose</w:t>
      </w:r>
      <w:bookmarkEnd w:id="177"/>
      <w:bookmarkEnd w:id="178"/>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79" w:name="_Toc27481911"/>
      <w:bookmarkStart w:id="180" w:name="_Toc68183161"/>
      <w:r w:rsidRPr="00AE781B">
        <w:t>9.3.5.2.2</w:t>
      </w:r>
      <w:r w:rsidRPr="00AE781B">
        <w:tab/>
        <w:t>Test applicability</w:t>
      </w:r>
      <w:bookmarkEnd w:id="179"/>
      <w:bookmarkEnd w:id="180"/>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81" w:name="_Toc27481912"/>
      <w:bookmarkStart w:id="182" w:name="_Toc68183162"/>
      <w:r w:rsidRPr="00AE781B">
        <w:t>9.3.5.2.3</w:t>
      </w:r>
      <w:r w:rsidRPr="00AE781B">
        <w:tab/>
        <w:t>Minimum conformance requirements</w:t>
      </w:r>
      <w:bookmarkEnd w:id="181"/>
      <w:bookmarkEnd w:id="182"/>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83" w:name="_Toc27481913"/>
      <w:bookmarkStart w:id="184" w:name="_Toc68183163"/>
      <w:r w:rsidRPr="00AE781B">
        <w:t>9.3.5.2.4</w:t>
      </w:r>
      <w:r w:rsidRPr="00AE781B">
        <w:tab/>
        <w:t>Test description</w:t>
      </w:r>
      <w:bookmarkEnd w:id="183"/>
      <w:bookmarkEnd w:id="184"/>
    </w:p>
    <w:p w14:paraId="12EB4F8D" w14:textId="77777777" w:rsidR="00CD65FF" w:rsidRPr="00AE781B" w:rsidRDefault="00CD65FF" w:rsidP="00CD65FF">
      <w:pPr>
        <w:pStyle w:val="Heading7"/>
      </w:pPr>
      <w:bookmarkStart w:id="185" w:name="_Toc27481914"/>
      <w:bookmarkStart w:id="186" w:name="_Toc68183164"/>
      <w:r w:rsidRPr="00AE781B">
        <w:t>9.3.5.2.4.1</w:t>
      </w:r>
      <w:r w:rsidRPr="00AE781B">
        <w:tab/>
        <w:t>Initial conditions</w:t>
      </w:r>
      <w:bookmarkEnd w:id="185"/>
      <w:bookmarkEnd w:id="186"/>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lastRenderedPageBreak/>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rPr>
          <w:cantSplit/>
          <w:jc w:val="center"/>
        </w:trPr>
        <w:tc>
          <w:tcPr>
            <w:tcW w:w="2377" w:type="dxa"/>
            <w:vAlign w:val="center"/>
          </w:tcPr>
          <w:p w14:paraId="62E5977A" w14:textId="77777777" w:rsidR="00CD65FF" w:rsidRPr="00AE781B" w:rsidRDefault="00CD65FF" w:rsidP="00035508">
            <w:pPr>
              <w:pStyle w:val="TAC"/>
            </w:pPr>
            <w:r w:rsidRPr="00AE781B">
              <w:rPr>
                <w:i/>
                <w:iCs/>
                <w:lang w:eastAsia="ko-KR"/>
              </w:rPr>
              <w:t>mPDCCH-startSF-UESS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76CAAEC">
                <v:shape id="_x0000_i115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1158" type="#_x0000_t75" style="width:18.75pt;height:14.25pt" o:ole="">
                  <v:imagedata r:id="rId72" o:title=""/>
                </v:shape>
                <o:OLEObject Type="Embed" ProgID="Equation.3" ShapeID="_x0000_i1158" DrawAspect="Content" ObjectID="_1799681966" r:id="rId156"/>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7DBA480D">
                <v:shape id="_x0000_i1159" type="#_x0000_t75" style="width:47.25pt;height:15.75pt" o:ole="">
                  <v:imagedata r:id="rId74" o:title=""/>
                </v:shape>
                <o:OLEObject Type="Embed" ProgID="Equation.3" ShapeID="_x0000_i1159" DrawAspect="Content" ObjectID="_1799681967" r:id="rId157"/>
              </w:object>
            </w:r>
            <w:r w:rsidRPr="00AE781B">
              <w:t xml:space="preserve"> DL subframes, as defined in 3GPP TS 36.211 [26], Table 6.10.4.3-1</w:t>
            </w:r>
          </w:p>
        </w:tc>
      </w:tr>
      <w:tr w:rsidR="00CD65FF" w:rsidRPr="00AE781B" w14:paraId="0EEADFB0" w14:textId="77777777" w:rsidTr="00035508">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6E6B18E6">
                <v:shape id="_x0000_i1160" type="#_x0000_t75" style="width:24.75pt;height:15pt">
                  <v:imagedata r:id="rId76" o:title=""/>
                </v:shape>
              </w:pi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(PCI of Cell 1 – PCI of Cell 2)mod6=0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716C884" w14:textId="77777777" w:rsidTr="00035508">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F7ED98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prs-MutingInfo defined in TS 36.355 [4]</w:t>
            </w:r>
          </w:p>
        </w:tc>
      </w:tr>
      <w:tr w:rsidR="00CD65FF" w:rsidRPr="00AE781B" w14:paraId="5A9524B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87" w:name="_Toc27481915"/>
      <w:bookmarkStart w:id="188" w:name="_Toc68183165"/>
      <w:r w:rsidRPr="00AE781B">
        <w:t>9.3.5.2.4.2</w:t>
      </w:r>
      <w:r w:rsidRPr="00AE781B">
        <w:tab/>
        <w:t>Test procedure</w:t>
      </w:r>
      <w:bookmarkEnd w:id="187"/>
      <w:bookmarkEnd w:id="188"/>
    </w:p>
    <w:p w14:paraId="11981052" w14:textId="77777777" w:rsidR="00CD65FF" w:rsidRPr="00AE781B" w:rsidRDefault="00CD65FF" w:rsidP="00CD65FF">
      <w:pPr>
        <w:pStyle w:val="B1"/>
        <w:ind w:left="284"/>
      </w:pPr>
      <w:r w:rsidRPr="00AE781B">
        <w:t>Same as in clause 9.3.1.1.4.2 but using condition CEModeB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89" w:name="_Toc27481916"/>
      <w:bookmarkStart w:id="190" w:name="_Toc68183166"/>
      <w:r w:rsidRPr="00AE781B">
        <w:t>9.3.5.2.4.3</w:t>
      </w:r>
      <w:r w:rsidRPr="00AE781B">
        <w:tab/>
        <w:t>Message contents</w:t>
      </w:r>
      <w:bookmarkEnd w:id="189"/>
      <w:bookmarkEnd w:id="190"/>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191" w:name="_Toc27481917"/>
      <w:bookmarkStart w:id="192" w:name="_Toc68183167"/>
      <w:r w:rsidRPr="00AE781B">
        <w:t>9.3.5.2.5</w:t>
      </w:r>
      <w:r w:rsidRPr="00AE781B">
        <w:tab/>
        <w:t>Test requirement</w:t>
      </w:r>
      <w:bookmarkEnd w:id="191"/>
      <w:bookmarkEnd w:id="192"/>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193" w:name="_Toc27481918"/>
      <w:bookmarkStart w:id="194" w:name="_Toc68183168"/>
      <w:r w:rsidRPr="00AE781B">
        <w:t>9.3.6</w:t>
      </w:r>
      <w:r w:rsidRPr="00AE781B">
        <w:tab/>
        <w:t>TDD intra-frequency RSTD Measurement Reporting Delay in CE Mode B</w:t>
      </w:r>
      <w:bookmarkEnd w:id="193"/>
      <w:bookmarkEnd w:id="194"/>
    </w:p>
    <w:p w14:paraId="3A2CA4FB" w14:textId="77777777" w:rsidR="00CD65FF" w:rsidRPr="00AE781B" w:rsidRDefault="00CD65FF" w:rsidP="00CD65FF">
      <w:pPr>
        <w:pStyle w:val="Heading4"/>
      </w:pPr>
      <w:bookmarkStart w:id="195" w:name="_Toc27481919"/>
      <w:bookmarkStart w:id="196" w:name="_Toc68183169"/>
      <w:r w:rsidRPr="00AE781B">
        <w:t>9.3.6.1</w:t>
      </w:r>
      <w:r w:rsidRPr="00AE781B">
        <w:tab/>
        <w:t xml:space="preserve">TDD intra-frequency RSTD Measurement Reporting Delay in CE Mode B for </w:t>
      </w:r>
      <w:r w:rsidR="000E0382" w:rsidRPr="00AE781B">
        <w:t>Category M</w:t>
      </w:r>
      <w:r w:rsidRPr="00AE781B">
        <w:t>1</w:t>
      </w:r>
      <w:bookmarkEnd w:id="195"/>
      <w:bookmarkEnd w:id="196"/>
    </w:p>
    <w:p w14:paraId="5DC1FB96" w14:textId="77777777" w:rsidR="00CD65FF" w:rsidRPr="00AE781B" w:rsidRDefault="00CD65FF" w:rsidP="00CD65FF">
      <w:pPr>
        <w:pStyle w:val="Heading6"/>
      </w:pPr>
      <w:bookmarkStart w:id="197" w:name="_Toc27481920"/>
      <w:bookmarkStart w:id="198" w:name="_Toc68183170"/>
      <w:r w:rsidRPr="00AE781B">
        <w:t>9.3.6.1.1</w:t>
      </w:r>
      <w:r w:rsidRPr="00AE781B">
        <w:tab/>
        <w:t>Test purpose</w:t>
      </w:r>
      <w:bookmarkEnd w:id="197"/>
      <w:bookmarkEnd w:id="198"/>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199" w:name="_Toc27481921"/>
      <w:bookmarkStart w:id="200" w:name="_Toc68183171"/>
      <w:r w:rsidRPr="00AE781B">
        <w:t>9.3.6.1.2</w:t>
      </w:r>
      <w:r w:rsidRPr="00AE781B">
        <w:tab/>
        <w:t>Test applicability</w:t>
      </w:r>
      <w:bookmarkEnd w:id="199"/>
      <w:bookmarkEnd w:id="200"/>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01" w:name="_Toc27481922"/>
      <w:bookmarkStart w:id="202" w:name="_Toc68183172"/>
      <w:r w:rsidRPr="00AE781B">
        <w:t>9.3.6.1.3</w:t>
      </w:r>
      <w:r w:rsidRPr="00AE781B">
        <w:tab/>
        <w:t>Minimum conformance requirements</w:t>
      </w:r>
      <w:bookmarkEnd w:id="201"/>
      <w:bookmarkEnd w:id="202"/>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lastRenderedPageBreak/>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03" w:name="_Toc27481923"/>
      <w:bookmarkStart w:id="204" w:name="_Toc68183173"/>
      <w:r w:rsidRPr="00AE781B">
        <w:t>9.3.6.1.4</w:t>
      </w:r>
      <w:r w:rsidRPr="00AE781B">
        <w:tab/>
        <w:t>Test description</w:t>
      </w:r>
      <w:bookmarkEnd w:id="203"/>
      <w:bookmarkEnd w:id="204"/>
    </w:p>
    <w:p w14:paraId="5BB076B1" w14:textId="77777777" w:rsidR="00CD65FF" w:rsidRPr="00AE781B" w:rsidRDefault="00CD65FF" w:rsidP="00CD65FF">
      <w:pPr>
        <w:pStyle w:val="Heading7"/>
      </w:pPr>
      <w:bookmarkStart w:id="205" w:name="_Toc27481924"/>
      <w:bookmarkStart w:id="206" w:name="_Toc68183174"/>
      <w:r w:rsidRPr="00AE781B">
        <w:t>9.3.6.1.4.1</w:t>
      </w:r>
      <w:r w:rsidRPr="00AE781B">
        <w:tab/>
        <w:t>Initial conditions</w:t>
      </w:r>
      <w:bookmarkEnd w:id="205"/>
      <w:bookmarkEnd w:id="206"/>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lastRenderedPageBreak/>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rPr>
          <w:cantSplit/>
          <w:jc w:val="center"/>
        </w:trPr>
        <w:tc>
          <w:tcPr>
            <w:tcW w:w="2377" w:type="dxa"/>
            <w:vAlign w:val="center"/>
          </w:tcPr>
          <w:p w14:paraId="7DA92C07" w14:textId="77777777" w:rsidR="00CD65FF" w:rsidRPr="00AE781B" w:rsidRDefault="00CD65FF" w:rsidP="00035508">
            <w:pPr>
              <w:pStyle w:val="TAC"/>
            </w:pPr>
            <w:r w:rsidRPr="00AE781B">
              <w:rPr>
                <w:i/>
                <w:iCs/>
                <w:lang w:eastAsia="ko-KR"/>
              </w:rPr>
              <w:t>mPDCCH-startSF-UESS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DA72B44">
                <v:shape id="_x0000_i116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1162" type="#_x0000_t75" style="width:18.75pt;height:14.25pt" o:ole="">
                  <v:imagedata r:id="rId72" o:title=""/>
                </v:shape>
                <o:OLEObject Type="Embed" ProgID="Equation.3" ShapeID="_x0000_i1162" DrawAspect="Content" ObjectID="_1799681968" r:id="rId158"/>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F9B54A1">
                <v:shape id="_x0000_i1163" type="#_x0000_t75" style="width:47.25pt;height:15.75pt" o:ole="">
                  <v:imagedata r:id="rId74" o:title=""/>
                </v:shape>
                <o:OLEObject Type="Embed" ProgID="Equation.3" ShapeID="_x0000_i1163" DrawAspect="Content" ObjectID="_1799681969" r:id="rId159"/>
              </w:object>
            </w:r>
            <w:r w:rsidRPr="00AE781B">
              <w:t xml:space="preserve"> DL subframes, as defined in 3GPP TS 36.211 [26], Table 6.10.4.3-1</w:t>
            </w:r>
          </w:p>
        </w:tc>
      </w:tr>
      <w:tr w:rsidR="00CD65FF" w:rsidRPr="00AE781B" w14:paraId="3A96C01C" w14:textId="77777777" w:rsidTr="00035508">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250A581E">
                <v:shape id="_x0000_i1164" type="#_x0000_t75" style="width:24.75pt;height:15pt">
                  <v:imagedata r:id="rId76" o:title=""/>
                </v:shape>
              </w:pi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(PCI of Cell 1 – PCI of Cell 2)mod6=0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66204BAA" w14:textId="77777777" w:rsidTr="00035508">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8E33025">
                <v:shape id="_x0000_i1165" type="#_x0000_t75" style="width:39.75pt;height:15pt" o:ole="">
                  <v:imagedata r:id="rId105" o:title=""/>
                </v:shape>
                <o:OLEObject Type="Embed" ProgID="Equation.3" ShapeID="_x0000_i1165" DrawAspect="Content" ObjectID="_1799681970" r:id="rId160"/>
              </w:object>
            </w:r>
            <w:r w:rsidRPr="00AE781B">
              <w:rPr>
                <w:rFonts w:cs="Arial"/>
                <w:lang w:eastAsia="ko-KR"/>
              </w:rPr>
              <w:t xml:space="preserve"> and UpPTS of </w:t>
            </w:r>
            <w:r w:rsidRPr="00AE781B">
              <w:rPr>
                <w:rFonts w:cs="Arial"/>
                <w:position w:val="-10"/>
                <w:lang w:eastAsia="ko-KR"/>
              </w:rPr>
              <w:object w:dxaOrig="720" w:dyaOrig="300" w14:anchorId="5EBACC96">
                <v:shape id="_x0000_i1166" type="#_x0000_t75" style="width:36.75pt;height:15pt" o:ole="">
                  <v:imagedata r:id="rId107" o:title=""/>
                </v:shape>
                <o:OLEObject Type="Embed" ProgID="Equation.3" ShapeID="_x0000_i1166" DrawAspect="Content" ObjectID="_1799681971" r:id="rId161"/>
              </w:object>
            </w:r>
          </w:p>
        </w:tc>
      </w:tr>
      <w:tr w:rsidR="00CD65FF" w:rsidRPr="00AE781B" w14:paraId="4F59436B" w14:textId="77777777" w:rsidTr="00035508">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3AF834A3" w14:textId="77777777" w:rsidTr="00035508">
        <w:trPr>
          <w:cantSplit/>
          <w:jc w:val="center"/>
        </w:trPr>
        <w:tc>
          <w:tcPr>
            <w:tcW w:w="2377" w:type="dxa"/>
            <w:vAlign w:val="center"/>
          </w:tcPr>
          <w:p w14:paraId="22268272"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2CBC775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prs-MutingInfo defined in TS 36.355 [4]</w:t>
            </w:r>
          </w:p>
        </w:tc>
      </w:tr>
      <w:tr w:rsidR="00CD65FF" w:rsidRPr="00AE781B" w14:paraId="17E2F85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07" w:name="_Toc27481925"/>
      <w:bookmarkStart w:id="208" w:name="_Toc68183175"/>
      <w:r w:rsidRPr="00AE781B">
        <w:t>9.3.6.1.4.2</w:t>
      </w:r>
      <w:r w:rsidRPr="00AE781B">
        <w:tab/>
        <w:t>Test procedure</w:t>
      </w:r>
      <w:bookmarkEnd w:id="207"/>
      <w:bookmarkEnd w:id="208"/>
    </w:p>
    <w:p w14:paraId="3D4533A4" w14:textId="77777777" w:rsidR="00CD65FF" w:rsidRPr="00AE781B" w:rsidRDefault="00CD65FF" w:rsidP="00CD65FF">
      <w:r w:rsidRPr="00AE781B">
        <w:t>Same as in clause 9.3.1.1.4.2 but using condition CEModeB.</w:t>
      </w:r>
    </w:p>
    <w:p w14:paraId="22DAE522" w14:textId="77777777" w:rsidR="00CD65FF" w:rsidRPr="00AE781B" w:rsidRDefault="00CD65FF" w:rsidP="00CD65FF">
      <w:pPr>
        <w:pStyle w:val="Heading7"/>
      </w:pPr>
      <w:bookmarkStart w:id="209" w:name="_Toc27481926"/>
      <w:bookmarkStart w:id="210" w:name="_Toc68183176"/>
      <w:r w:rsidRPr="00AE781B">
        <w:t>9.3.6.1.4.3</w:t>
      </w:r>
      <w:r w:rsidRPr="00AE781B">
        <w:tab/>
        <w:t>Message contents</w:t>
      </w:r>
      <w:bookmarkEnd w:id="209"/>
      <w:bookmarkEnd w:id="210"/>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11" w:name="_Toc27481927"/>
      <w:bookmarkStart w:id="212" w:name="_Toc68183177"/>
      <w:r w:rsidRPr="00AE781B">
        <w:t>9.3.6.1.5</w:t>
      </w:r>
      <w:r w:rsidRPr="00AE781B">
        <w:tab/>
        <w:t>Test requirement</w:t>
      </w:r>
      <w:bookmarkEnd w:id="211"/>
      <w:bookmarkEnd w:id="212"/>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lastRenderedPageBreak/>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shd w:val="clear" w:color="auto" w:fill="auto"/>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shd w:val="clear" w:color="auto" w:fill="auto"/>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shd w:val="clear" w:color="auto" w:fill="auto"/>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shd w:val="clear" w:color="auto" w:fill="auto"/>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shd w:val="clear" w:color="auto" w:fill="auto"/>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shd w:val="clear" w:color="auto" w:fill="auto"/>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shd w:val="clear" w:color="auto" w:fill="auto"/>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shd w:val="clear" w:color="auto" w:fill="auto"/>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shd w:val="clear" w:color="auto" w:fill="auto"/>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1167" type="#_x0000_t75" style="width:20.25pt;height:18.75pt" o:ole="" fillcolor="window">
                  <v:imagedata r:id="rId77" o:title=""/>
                </v:shape>
                <o:OLEObject Type="Embed" ProgID="Equation.3" ShapeID="_x0000_i1167" DrawAspect="Content" ObjectID="_1799681972" r:id="rId162"/>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1168" type="#_x0000_t75" style="width:36.75pt;height:20.25pt" o:ole="">
                  <v:imagedata r:id="rId79" o:title=""/>
                </v:shape>
                <o:OLEObject Type="Embed" ProgID="Equation.3" ShapeID="_x0000_i1168" DrawAspect="Content" ObjectID="_1799681973" r:id="rId163"/>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1169" type="#_x0000_t75" style="width:36.75pt;height:20.25pt" o:ole="">
                  <v:imagedata r:id="rId79" o:title=""/>
                </v:shape>
                <o:OLEObject Type="Embed" ProgID="Equation.3" ShapeID="_x0000_i1169" DrawAspect="Content" ObjectID="_1799681974" r:id="rId164"/>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1170" type="#_x0000_t75" style="width:20.25pt;height:18.75pt" o:ole="" fillcolor="window">
                  <v:imagedata r:id="rId77" o:title=""/>
                </v:shape>
                <o:OLEObject Type="Embed" ProgID="Equation.3" ShapeID="_x0000_i1170" DrawAspect="Content" ObjectID="_1799681975" r:id="rId165"/>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lastRenderedPageBreak/>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1171" type="#_x0000_t75" style="width:20.25pt;height:18.75pt" o:ole="" fillcolor="window">
                  <v:imagedata r:id="rId77" o:title=""/>
                </v:shape>
                <o:OLEObject Type="Embed" ProgID="Equation.3" ShapeID="_x0000_i1171" DrawAspect="Content" ObjectID="_1799681976" r:id="rId166"/>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1172" type="#_x0000_t75" style="width:36.75pt;height:20.25pt" o:ole="">
                  <v:imagedata r:id="rId79" o:title=""/>
                </v:shape>
                <o:OLEObject Type="Embed" ProgID="Equation.3" ShapeID="_x0000_i1172" DrawAspect="Content" ObjectID="_1799681977" r:id="rId167"/>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1173" type="#_x0000_t75" style="width:30.75pt;height:18.75pt" o:ole="" fillcolor="window">
                  <v:imagedata r:id="rId85" o:title=""/>
                </v:shape>
                <o:OLEObject Type="Embed" ProgID="Equation.3" ShapeID="_x0000_i1173" DrawAspect="Content" ObjectID="_1799681978" r:id="rId168"/>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1174" type="#_x0000_t75" style="width:36.75pt;height:20.25pt" o:ole="">
                  <v:imagedata r:id="rId79" o:title=""/>
                </v:shape>
                <o:OLEObject Type="Embed" ProgID="Equation.3" ShapeID="_x0000_i1174" DrawAspect="Content" ObjectID="_1799681979" r:id="rId169"/>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1175" type="#_x0000_t75" style="width:20.25pt;height:18.75pt" o:ole="" fillcolor="window">
                  <v:imagedata r:id="rId77" o:title=""/>
                </v:shape>
                <o:OLEObject Type="Embed" ProgID="Equation.3" ShapeID="_x0000_i1175" DrawAspect="Content" ObjectID="_1799681980" r:id="rId170"/>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1176" type="#_x0000_t75" style="width:36.75pt;height:20.25pt" o:ole="">
                  <v:imagedata r:id="rId79" o:title=""/>
                </v:shape>
                <o:OLEObject Type="Embed" ProgID="Equation.3" ShapeID="_x0000_i1176" DrawAspect="Content" ObjectID="_1799681981" r:id="rId171"/>
              </w:object>
            </w:r>
            <w:r w:rsidRPr="00AE781B">
              <w:rPr>
                <w:lang w:eastAsia="en-US"/>
              </w:rPr>
              <w:t xml:space="preserve">, </w:t>
            </w:r>
            <w:r w:rsidRPr="00AE781B">
              <w:t xml:space="preserve">PRS </w:t>
            </w:r>
            <w:r w:rsidRPr="00AE781B">
              <w:rPr>
                <w:position w:val="-12"/>
              </w:rPr>
              <w:object w:dxaOrig="620" w:dyaOrig="380" w14:anchorId="36EEEFB7">
                <v:shape id="_x0000_i1177" type="#_x0000_t75" style="width:27.75pt;height:17.25pt" o:ole="" fillcolor="window">
                  <v:imagedata r:id="rId85" o:title=""/>
                </v:shape>
                <o:OLEObject Type="Embed" ProgID="Equation.3" ShapeID="_x0000_i1177" DrawAspect="Content" ObjectID="_1799681982" r:id="rId172"/>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13" w:name="_Toc27481928"/>
      <w:bookmarkStart w:id="214" w:name="_Toc68183178"/>
      <w:r w:rsidRPr="00AE781B">
        <w:lastRenderedPageBreak/>
        <w:t>9.3.6.2</w:t>
      </w:r>
      <w:r w:rsidRPr="00AE781B">
        <w:tab/>
        <w:t xml:space="preserve">TDD intra-frequency RSTD Measurement Reporting Delay in CE Mode B for </w:t>
      </w:r>
      <w:r w:rsidR="000E0382" w:rsidRPr="00AE781B">
        <w:t>Category M</w:t>
      </w:r>
      <w:r w:rsidRPr="00AE781B">
        <w:t>2</w:t>
      </w:r>
      <w:bookmarkEnd w:id="213"/>
      <w:bookmarkEnd w:id="214"/>
    </w:p>
    <w:p w14:paraId="49355868" w14:textId="77777777" w:rsidR="00CD65FF" w:rsidRPr="00AE781B" w:rsidRDefault="00CD65FF" w:rsidP="00CD65FF">
      <w:pPr>
        <w:pStyle w:val="Heading6"/>
      </w:pPr>
      <w:bookmarkStart w:id="215" w:name="_Toc27481929"/>
      <w:bookmarkStart w:id="216" w:name="_Toc68183179"/>
      <w:r w:rsidRPr="00AE781B">
        <w:t>9.3.6.2.1</w:t>
      </w:r>
      <w:r w:rsidRPr="00AE781B">
        <w:tab/>
        <w:t>Test purpose</w:t>
      </w:r>
      <w:bookmarkEnd w:id="215"/>
      <w:bookmarkEnd w:id="216"/>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17" w:name="_Toc27481930"/>
      <w:bookmarkStart w:id="218" w:name="_Toc68183180"/>
      <w:r w:rsidRPr="00AE781B">
        <w:t>9.3.6.2.2</w:t>
      </w:r>
      <w:r w:rsidRPr="00AE781B">
        <w:tab/>
        <w:t>Test applicability</w:t>
      </w:r>
      <w:bookmarkEnd w:id="217"/>
      <w:bookmarkEnd w:id="218"/>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19" w:name="_Toc27481931"/>
      <w:bookmarkStart w:id="220" w:name="_Toc68183181"/>
      <w:r w:rsidRPr="00AE781B">
        <w:t>9.3.6.2.3</w:t>
      </w:r>
      <w:r w:rsidRPr="00AE781B">
        <w:tab/>
        <w:t>Minimum conformance requirements</w:t>
      </w:r>
      <w:bookmarkEnd w:id="219"/>
      <w:bookmarkEnd w:id="220"/>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21" w:name="_Toc27481932"/>
      <w:bookmarkStart w:id="222" w:name="_Toc68183182"/>
      <w:r w:rsidRPr="00AE781B">
        <w:t>9.3.6.2.4</w:t>
      </w:r>
      <w:r w:rsidRPr="00AE781B">
        <w:tab/>
        <w:t>Test description</w:t>
      </w:r>
      <w:bookmarkEnd w:id="221"/>
      <w:bookmarkEnd w:id="222"/>
    </w:p>
    <w:p w14:paraId="458C6732" w14:textId="77777777" w:rsidR="00CD65FF" w:rsidRPr="00AE781B" w:rsidRDefault="00CD65FF" w:rsidP="00CD65FF">
      <w:pPr>
        <w:pStyle w:val="Heading7"/>
      </w:pPr>
      <w:bookmarkStart w:id="223" w:name="_Toc27481933"/>
      <w:bookmarkStart w:id="224" w:name="_Toc68183183"/>
      <w:r w:rsidRPr="00AE781B">
        <w:t>9.3.6.2.4.1</w:t>
      </w:r>
      <w:r w:rsidRPr="00AE781B">
        <w:tab/>
        <w:t>Initial conditions</w:t>
      </w:r>
      <w:bookmarkEnd w:id="223"/>
      <w:bookmarkEnd w:id="224"/>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lastRenderedPageBreak/>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rPr>
          <w:cantSplit/>
          <w:jc w:val="center"/>
        </w:trPr>
        <w:tc>
          <w:tcPr>
            <w:tcW w:w="2377" w:type="dxa"/>
            <w:vAlign w:val="center"/>
          </w:tcPr>
          <w:p w14:paraId="645C602D" w14:textId="77777777" w:rsidR="00CD65FF" w:rsidRPr="00AE781B" w:rsidRDefault="00CD65FF" w:rsidP="00035508">
            <w:pPr>
              <w:pStyle w:val="TAC"/>
            </w:pPr>
            <w:r w:rsidRPr="00AE781B">
              <w:rPr>
                <w:i/>
                <w:iCs/>
                <w:lang w:eastAsia="ko-KR"/>
              </w:rPr>
              <w:t>mPDCCH-startSF-UESS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76F1C2C">
                <v:shape id="_x0000_i1178"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1179" type="#_x0000_t75" style="width:18.75pt;height:14.25pt" o:ole="">
                  <v:imagedata r:id="rId72" o:title=""/>
                </v:shape>
                <o:OLEObject Type="Embed" ProgID="Equation.3" ShapeID="_x0000_i1179" DrawAspect="Content" ObjectID="_1799681983" r:id="rId173"/>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E62B01B">
                <v:shape id="_x0000_i1180" type="#_x0000_t75" style="width:47.25pt;height:15.75pt" o:ole="">
                  <v:imagedata r:id="rId74" o:title=""/>
                </v:shape>
                <o:OLEObject Type="Embed" ProgID="Equation.3" ShapeID="_x0000_i1180" DrawAspect="Content" ObjectID="_1799681984" r:id="rId174"/>
              </w:object>
            </w:r>
            <w:r w:rsidRPr="00AE781B">
              <w:t xml:space="preserve"> DL subframes, as defined in 3GPP TS 36.211 [26], Table 6.10.4.3-1</w:t>
            </w:r>
          </w:p>
        </w:tc>
      </w:tr>
      <w:tr w:rsidR="00CD65FF" w:rsidRPr="00AE781B" w14:paraId="116E1D7D" w14:textId="77777777" w:rsidTr="00035508">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7B0AB1E7">
                <v:shape id="_x0000_i1181" type="#_x0000_t75" style="width:24.75pt;height:15pt">
                  <v:imagedata r:id="rId76" o:title=""/>
                </v:shape>
              </w:pi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(PCI of Cell 1 – PCI of Cell 2)mod6=0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3C93328C" w14:textId="77777777" w:rsidTr="00035508">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457F0AA">
                <v:shape id="_x0000_i1182" type="#_x0000_t75" style="width:39.75pt;height:15pt" o:ole="">
                  <v:imagedata r:id="rId105" o:title=""/>
                </v:shape>
                <o:OLEObject Type="Embed" ProgID="Equation.3" ShapeID="_x0000_i1182" DrawAspect="Content" ObjectID="_1799681985" r:id="rId175"/>
              </w:object>
            </w:r>
            <w:r w:rsidRPr="00AE781B">
              <w:rPr>
                <w:rFonts w:cs="Arial"/>
                <w:lang w:eastAsia="ko-KR"/>
              </w:rPr>
              <w:t xml:space="preserve"> and UpPTS of </w:t>
            </w:r>
            <w:r w:rsidRPr="00AE781B">
              <w:rPr>
                <w:rFonts w:cs="Arial"/>
                <w:position w:val="-10"/>
                <w:lang w:eastAsia="ko-KR"/>
              </w:rPr>
              <w:object w:dxaOrig="720" w:dyaOrig="300" w14:anchorId="1CB88C71">
                <v:shape id="_x0000_i1183" type="#_x0000_t75" style="width:36.75pt;height:15pt" o:ole="">
                  <v:imagedata r:id="rId107" o:title=""/>
                </v:shape>
                <o:OLEObject Type="Embed" ProgID="Equation.3" ShapeID="_x0000_i1183" DrawAspect="Content" ObjectID="_1799681986" r:id="rId176"/>
              </w:object>
            </w:r>
          </w:p>
        </w:tc>
      </w:tr>
      <w:tr w:rsidR="00CD65FF" w:rsidRPr="00AE781B" w14:paraId="5CB3BF61" w14:textId="77777777" w:rsidTr="00035508">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41B8AB7D" w14:textId="77777777" w:rsidTr="00035508">
        <w:trPr>
          <w:cantSplit/>
          <w:jc w:val="center"/>
        </w:trPr>
        <w:tc>
          <w:tcPr>
            <w:tcW w:w="2377" w:type="dxa"/>
            <w:vAlign w:val="center"/>
          </w:tcPr>
          <w:p w14:paraId="28A39E86"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726A12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prs-MutingInfo defined in TS 36.355 [4]</w:t>
            </w:r>
          </w:p>
        </w:tc>
      </w:tr>
      <w:tr w:rsidR="00CD65FF" w:rsidRPr="00AE781B" w14:paraId="746D8722"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25" w:name="_Toc27481934"/>
      <w:bookmarkStart w:id="226" w:name="_Toc68183184"/>
      <w:r w:rsidRPr="00AE781B">
        <w:t>9.3.6.2.4.2</w:t>
      </w:r>
      <w:r w:rsidRPr="00AE781B">
        <w:tab/>
        <w:t>Test procedure</w:t>
      </w:r>
      <w:bookmarkEnd w:id="225"/>
      <w:bookmarkEnd w:id="226"/>
    </w:p>
    <w:p w14:paraId="393C4BBC" w14:textId="77777777" w:rsidR="00CD65FF" w:rsidRPr="00AE781B" w:rsidRDefault="00CD65FF" w:rsidP="00790C92">
      <w:r w:rsidRPr="00AE781B">
        <w:t>Same as in clause 9.3.1.1.4.2 but using condition CEModeB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27" w:name="_Toc27481935"/>
      <w:bookmarkStart w:id="228" w:name="_Toc68183185"/>
      <w:r w:rsidRPr="00AE781B">
        <w:t>9.3.6.2.4.3</w:t>
      </w:r>
      <w:r w:rsidRPr="00AE781B">
        <w:tab/>
        <w:t>Message contents</w:t>
      </w:r>
      <w:bookmarkEnd w:id="227"/>
      <w:bookmarkEnd w:id="228"/>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29" w:name="_Toc27481936"/>
      <w:bookmarkStart w:id="230" w:name="_Toc68183186"/>
      <w:r w:rsidRPr="00AE781B">
        <w:t>9.3.6.2.5</w:t>
      </w:r>
      <w:r w:rsidRPr="00AE781B">
        <w:tab/>
        <w:t>Test requirement</w:t>
      </w:r>
      <w:bookmarkEnd w:id="229"/>
      <w:bookmarkEnd w:id="230"/>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6EF086FE">
          <v:shape id="_x0000_i1184" type="#_x0000_t75" style="width:117pt;height:33.75pt" o:ole="">
            <v:imagedata r:id="rId91" o:title=""/>
          </v:shape>
          <o:OLEObject Type="Embed" ProgID="Equation.3" ShapeID="_x0000_i1184" DrawAspect="Content" ObjectID="_1799681987" r:id="rId177"/>
        </w:object>
      </w:r>
      <w:r w:rsidRPr="00AE781B">
        <w:t xml:space="preserve">, where </w:t>
      </w:r>
      <w:r w:rsidRPr="00AE781B">
        <w:rPr>
          <w:position w:val="-4"/>
        </w:rPr>
        <w:object w:dxaOrig="320" w:dyaOrig="260" w14:anchorId="1C77A41A">
          <v:shape id="_x0000_i1185" type="#_x0000_t75" style="width:15.75pt;height:12.75pt" o:ole="">
            <v:imagedata r:id="rId93" o:title=""/>
          </v:shape>
          <o:OLEObject Type="Embed" ProgID="Equation.3" ShapeID="_x0000_i1185" DrawAspect="Content" ObjectID="_1799681988" r:id="rId178"/>
        </w:object>
      </w:r>
      <w:r w:rsidRPr="00AE781B">
        <w:t xml:space="preserve">=40 and </w:t>
      </w:r>
      <w:r w:rsidRPr="00AE781B">
        <w:rPr>
          <w:position w:val="-6"/>
        </w:rPr>
        <w:object w:dxaOrig="200" w:dyaOrig="220" w14:anchorId="34DF4D97">
          <v:shape id="_x0000_i1186" type="#_x0000_t75" style="width:9.75pt;height:11.25pt" o:ole="">
            <v:imagedata r:id="rId95" o:title=""/>
          </v:shape>
          <o:OLEObject Type="Embed" ProgID="Equation.3" ShapeID="_x0000_i1186" DrawAspect="Content" ObjectID="_1799681989" r:id="rId179"/>
        </w:object>
      </w:r>
      <w:r w:rsidRPr="00AE781B">
        <w:t>=16 are the parameters specified in clause 9.3.1.1.3, Table 9.3.1.1.3</w:t>
      </w:r>
      <w:r w:rsidRPr="00AE781B">
        <w:noBreakHyphen/>
        <w:t>1 and Note 4 of Table 9.3.6.2.4.1-1. This gives the total RSTD reporting delay of 5210 ms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31" w:name="_Toc27481937"/>
      <w:bookmarkStart w:id="232" w:name="_Toc68183187"/>
      <w:r w:rsidRPr="00AE781B">
        <w:lastRenderedPageBreak/>
        <w:t>9.3.7</w:t>
      </w:r>
      <w:r w:rsidRPr="00AE781B">
        <w:tab/>
        <w:t>FDD intra-frequency RSTD Measurement Accuracy in CE Mode A</w:t>
      </w:r>
      <w:bookmarkEnd w:id="231"/>
      <w:bookmarkEnd w:id="232"/>
    </w:p>
    <w:p w14:paraId="6ED27EA7" w14:textId="77777777" w:rsidR="00A42420" w:rsidRPr="00AE781B" w:rsidRDefault="00A42420" w:rsidP="00A42420">
      <w:pPr>
        <w:pStyle w:val="Heading4"/>
      </w:pPr>
      <w:bookmarkStart w:id="233" w:name="_Toc27481938"/>
      <w:bookmarkStart w:id="234" w:name="_Toc68183188"/>
      <w:r w:rsidRPr="00AE781B">
        <w:t>9.3.7.1</w:t>
      </w:r>
      <w:r w:rsidRPr="00AE781B">
        <w:tab/>
        <w:t xml:space="preserve">FDD intra-frequency RSTD Measurement Accuracy in CE Mode A for </w:t>
      </w:r>
      <w:r w:rsidR="000E0382" w:rsidRPr="00AE781B">
        <w:t>Category M</w:t>
      </w:r>
      <w:r w:rsidRPr="00AE781B">
        <w:t>1</w:t>
      </w:r>
      <w:bookmarkEnd w:id="233"/>
      <w:bookmarkEnd w:id="234"/>
    </w:p>
    <w:p w14:paraId="1C51BF3C" w14:textId="77777777" w:rsidR="00A42420" w:rsidRPr="00AE781B" w:rsidRDefault="00A42420" w:rsidP="00A42420">
      <w:pPr>
        <w:pStyle w:val="Heading6"/>
      </w:pPr>
      <w:bookmarkStart w:id="235" w:name="_Toc27481939"/>
      <w:bookmarkStart w:id="236" w:name="_Toc68183189"/>
      <w:r w:rsidRPr="00AE781B">
        <w:t>9.3.7.1.1</w:t>
      </w:r>
      <w:r w:rsidRPr="00AE781B">
        <w:tab/>
        <w:t>Test purpose</w:t>
      </w:r>
      <w:bookmarkEnd w:id="235"/>
      <w:bookmarkEnd w:id="236"/>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37" w:name="_Toc27481940"/>
      <w:bookmarkStart w:id="238" w:name="_Toc68183190"/>
      <w:r w:rsidRPr="00AE781B">
        <w:t>9.3.7.1.2</w:t>
      </w:r>
      <w:r w:rsidRPr="00AE781B">
        <w:tab/>
        <w:t>Test applicability</w:t>
      </w:r>
      <w:bookmarkEnd w:id="237"/>
      <w:bookmarkEnd w:id="238"/>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39" w:name="_Toc27481941"/>
      <w:bookmarkStart w:id="240" w:name="_Toc68183191"/>
      <w:r w:rsidRPr="00AE781B">
        <w:t>9.3.7.1.3</w:t>
      </w:r>
      <w:r w:rsidRPr="00AE781B">
        <w:tab/>
        <w:t>Minimum conformance requirements</w:t>
      </w:r>
      <w:bookmarkEnd w:id="239"/>
      <w:bookmarkEnd w:id="240"/>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77777777" w:rsidR="00A42420" w:rsidRPr="00AE781B" w:rsidRDefault="00A42420" w:rsidP="00A42420">
      <w:pPr>
        <w:pStyle w:val="B1"/>
      </w:pPr>
      <w:r w:rsidRPr="00AE781B">
        <w:t>Conditions defined in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lastRenderedPageBreak/>
        <w:t>Table 9.3.7.1.3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shd w:val="clear" w:color="auto" w:fill="auto"/>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77B1DC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shd w:val="clear" w:color="auto" w:fill="auto"/>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1624531"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2054677"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F6CF8A8" w14:textId="77777777" w:rsidR="00A42420" w:rsidRPr="00AE781B" w:rsidRDefault="00A42420" w:rsidP="001C2C13">
            <w:pPr>
              <w:pStyle w:val="TAC"/>
              <w:rPr>
                <w:rFonts w:cs="Arial"/>
                <w:lang w:eastAsia="ko-KR"/>
              </w:rPr>
            </w:pPr>
            <w:r w:rsidRPr="00AE781B">
              <w:rPr>
                <w:rFonts w:cs="Arial"/>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shd w:val="clear" w:color="auto" w:fill="auto"/>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shd w:val="clear" w:color="auto" w:fill="auto"/>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shd w:val="clear" w:color="auto" w:fill="auto"/>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shd w:val="clear" w:color="auto" w:fill="auto"/>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shd w:val="clear" w:color="auto" w:fill="auto"/>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shd w:val="clear" w:color="auto" w:fill="auto"/>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41" w:name="_Toc27481942"/>
      <w:bookmarkStart w:id="242" w:name="_Toc68183192"/>
      <w:r w:rsidRPr="00AE781B">
        <w:t>9.3.7.1.4</w:t>
      </w:r>
      <w:r w:rsidRPr="00AE781B">
        <w:tab/>
        <w:t>Test description</w:t>
      </w:r>
      <w:bookmarkEnd w:id="241"/>
      <w:bookmarkEnd w:id="242"/>
    </w:p>
    <w:p w14:paraId="76F3F98C" w14:textId="77777777" w:rsidR="00A42420" w:rsidRPr="00AE781B" w:rsidRDefault="00A42420" w:rsidP="00A42420">
      <w:pPr>
        <w:pStyle w:val="Heading7"/>
      </w:pPr>
      <w:bookmarkStart w:id="243" w:name="_Toc27481943"/>
      <w:bookmarkStart w:id="244" w:name="_Toc68183193"/>
      <w:r w:rsidRPr="00AE781B">
        <w:t>9.3.7.1.4.1</w:t>
      </w:r>
      <w:r w:rsidRPr="00AE781B">
        <w:tab/>
        <w:t>Initial conditions</w:t>
      </w:r>
      <w:bookmarkEnd w:id="243"/>
      <w:bookmarkEnd w:id="244"/>
    </w:p>
    <w:p w14:paraId="08B976E2" w14:textId="77777777" w:rsidR="00A42420" w:rsidRPr="00AE781B" w:rsidRDefault="00A42420" w:rsidP="00A42420">
      <w:r w:rsidRPr="00AE781B">
        <w:t>Test Environment: Normal;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 as defined in TS 36.508 [18] clause 4.3.1.</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lastRenderedPageBreak/>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Note that the related expectedRSTD values to be signalled over LPP are defined in Table 9.3.7.1.4-1 for each test.</w:t>
      </w:r>
    </w:p>
    <w:p w14:paraId="67C1E737" w14:textId="77777777" w:rsidR="00A42420" w:rsidRPr="00AE781B" w:rsidRDefault="00A42420" w:rsidP="00A42420">
      <w:pPr>
        <w:pStyle w:val="TH"/>
      </w:pPr>
      <w:r w:rsidRPr="00AE781B">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rPr>
          <w:cantSplit/>
          <w:jc w:val="center"/>
        </w:trPr>
        <w:tc>
          <w:tcPr>
            <w:tcW w:w="2377" w:type="dxa"/>
            <w:vAlign w:val="center"/>
          </w:tcPr>
          <w:p w14:paraId="65EB721F" w14:textId="77777777" w:rsidR="00A42420" w:rsidRPr="00AE781B" w:rsidRDefault="00A42420" w:rsidP="001C2C13">
            <w:pPr>
              <w:pStyle w:val="TAC"/>
            </w:pPr>
            <w:r w:rsidRPr="00AE781B">
              <w:rPr>
                <w:i/>
                <w:iCs/>
                <w:lang w:eastAsia="ko-KR"/>
              </w:rPr>
              <w:t>mPDCCH-startSF-UESS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5B07304">
                <v:shape id="_x0000_i118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EBE0307" w14:textId="77777777" w:rsidTr="001C2C13">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1188" type="#_x0000_t75" style="width:18.75pt;height:14.25pt" o:ole="">
                  <v:imagedata r:id="rId72" o:title=""/>
                </v:shape>
                <o:OLEObject Type="Embed" ProgID="Equation.3" ShapeID="_x0000_i1188" DrawAspect="Content" ObjectID="_1799681990" r:id="rId180"/>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6E1E14B0">
                <v:shape id="_x0000_i1189" type="#_x0000_t75" style="width:47.25pt;height:15.75pt" o:ole="">
                  <v:imagedata r:id="rId74" o:title=""/>
                </v:shape>
                <o:OLEObject Type="Embed" ProgID="Equation.3" ShapeID="_x0000_i1189" DrawAspect="Content" ObjectID="_1799681991" r:id="rId181"/>
              </w:object>
            </w:r>
            <w:r w:rsidRPr="00AE781B">
              <w:t xml:space="preserve"> DL subframes, as defined in 3GPP TS 36.211 [26], Table 6.10.4.3-1</w:t>
            </w:r>
          </w:p>
        </w:tc>
      </w:tr>
      <w:tr w:rsidR="00A42420" w:rsidRPr="00AE781B" w14:paraId="56608218" w14:textId="77777777" w:rsidTr="001C2C13">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130C9C20">
                <v:shape id="_x0000_i1190" type="#_x0000_t75" style="width:24.75pt;height:15pt">
                  <v:imagedata r:id="rId76" o:title=""/>
                </v:shape>
              </w:pi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prs-MutingInfo defined in TS 36.355 [4]</w:t>
            </w:r>
          </w:p>
        </w:tc>
      </w:tr>
      <w:tr w:rsidR="00A42420" w:rsidRPr="00AE781B" w14:paraId="0C871DE0" w14:textId="77777777" w:rsidTr="001C2C13">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7F6783E8" w14:textId="77777777" w:rsidTr="001C2C13">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211783A9" w14:textId="77777777" w:rsidTr="001C2C13">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1191" type="#_x0000_t75" style="width:104.25pt;height:18.75pt" o:ole="">
                  <v:imagedata r:id="rId182" o:title=""/>
                </v:shape>
                <o:OLEObject Type="Embed" ProgID="Equation.3" ShapeID="_x0000_i1191" DrawAspect="Content" ObjectID="_1799681992" r:id="rId183"/>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41FFDC5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335DBED7">
                <v:shape id="_x0000_i1192" type="#_x0000_t75" style="width:104.25pt;height:18.75pt" o:ole="">
                  <v:imagedata r:id="rId182" o:title=""/>
                </v:shape>
                <o:OLEObject Type="Embed" ProgID="Equation.3" ShapeID="_x0000_i1192" DrawAspect="Content" ObjectID="_1799681993" r:id="rId18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E6F0A9C">
                <v:shape id="_x0000_i1193" type="#_x0000_t75" style="width:104.25pt;height:18.75pt" o:ole="">
                  <v:imagedata r:id="rId182" o:title=""/>
                </v:shape>
                <o:OLEObject Type="Embed" ProgID="Equation.3" ShapeID="_x0000_i1193" DrawAspect="Content" ObjectID="_1799681994" r:id="rId1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45" w:name="_Toc27481944"/>
      <w:bookmarkStart w:id="246" w:name="_Toc68183194"/>
      <w:r w:rsidRPr="00AE781B">
        <w:t>9.3.7.1.4.2</w:t>
      </w:r>
      <w:r w:rsidRPr="00AE781B">
        <w:tab/>
        <w:t>Test procedure</w:t>
      </w:r>
      <w:bookmarkEnd w:id="245"/>
      <w:bookmarkEnd w:id="246"/>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5 includes the ackRequested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r w:rsidRPr="00AE781B">
        <w:rPr>
          <w:i/>
        </w:rPr>
        <w:t>ackRequested</w:t>
      </w:r>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lastRenderedPageBreak/>
        <w:t>13.</w:t>
      </w:r>
      <w:r w:rsidRPr="00AE781B">
        <w:tab/>
        <w:t>Repeat step 1-12 for each sub-test in Table 9.3.7.1.5-1 as appropriate.</w:t>
      </w:r>
    </w:p>
    <w:p w14:paraId="42F340B5" w14:textId="77777777" w:rsidR="00A42420" w:rsidRPr="00AE781B" w:rsidRDefault="00A42420" w:rsidP="00A42420">
      <w:pPr>
        <w:pStyle w:val="Heading7"/>
      </w:pPr>
      <w:bookmarkStart w:id="247" w:name="_Toc27481945"/>
      <w:bookmarkStart w:id="248" w:name="_Toc68183195"/>
      <w:r w:rsidRPr="00AE781B">
        <w:t>9.3.7.1.4.3</w:t>
      </w:r>
      <w:r w:rsidRPr="00AE781B">
        <w:tab/>
        <w:t>Message contents</w:t>
      </w:r>
      <w:bookmarkEnd w:id="247"/>
      <w:bookmarkEnd w:id="248"/>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rPr>
          <w:cantSplit/>
          <w:jc w:val="center"/>
        </w:trPr>
        <w:tc>
          <w:tcPr>
            <w:tcW w:w="9436" w:type="dxa"/>
            <w:gridSpan w:val="4"/>
          </w:tcPr>
          <w:p w14:paraId="4CE264A7" w14:textId="77777777" w:rsidR="00A42420" w:rsidRPr="00AE781B" w:rsidRDefault="00A42420" w:rsidP="001C2C13">
            <w:pPr>
              <w:pStyle w:val="TAL"/>
            </w:pPr>
            <w:r w:rsidRPr="00AE781B">
              <w:t>Derivation Path: 36.509 [11] clause 6.9</w:t>
            </w:r>
          </w:p>
        </w:tc>
      </w:tr>
      <w:tr w:rsidR="00A42420" w:rsidRPr="00AE781B" w14:paraId="0C71EC69" w14:textId="77777777" w:rsidTr="001C2C13">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 w14:paraId="69C4A605" w14:textId="77777777" w:rsidR="00A42420" w:rsidRPr="00AE781B" w:rsidRDefault="00A42420" w:rsidP="00A42420">
      <w:pPr>
        <w:pStyle w:val="TH"/>
      </w:pPr>
      <w:r w:rsidRPr="00AE781B">
        <w:t>Table 9.3.7.1.4.3-2: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rPr>
          <w:jc w:val="center"/>
        </w:trPr>
        <w:tc>
          <w:tcPr>
            <w:tcW w:w="3766" w:type="dxa"/>
          </w:tcPr>
          <w:p w14:paraId="030D75C6" w14:textId="77777777" w:rsidR="00A42420" w:rsidRPr="00AE781B" w:rsidRDefault="00A42420" w:rsidP="001C2C13">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 w14:paraId="107E0DE0" w14:textId="77777777" w:rsidR="00A42420" w:rsidRPr="00AE781B" w:rsidRDefault="00A42420" w:rsidP="00A42420">
      <w:pPr>
        <w:pStyle w:val="TH"/>
        <w:rPr>
          <w:rFonts w:eastAsia="MS Mincho"/>
        </w:rPr>
      </w:pPr>
      <w:r w:rsidRPr="00AE781B">
        <w:rPr>
          <w:rFonts w:eastAsia="MS Mincho"/>
          <w:iCs/>
        </w:rPr>
        <w:lastRenderedPageBreak/>
        <w:t>Table 9.3.7.1.4.3-3:</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c>
          <w:tcPr>
            <w:tcW w:w="9606" w:type="dxa"/>
            <w:gridSpan w:val="4"/>
            <w:shd w:val="clear" w:color="auto" w:fill="auto"/>
          </w:tcPr>
          <w:p w14:paraId="4EE713BB"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0C901FA4" w14:textId="77777777" w:rsidTr="001C2C13">
        <w:tc>
          <w:tcPr>
            <w:tcW w:w="4535" w:type="dxa"/>
            <w:shd w:val="clear" w:color="auto" w:fill="auto"/>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c>
          <w:tcPr>
            <w:tcW w:w="4535" w:type="dxa"/>
            <w:shd w:val="clear" w:color="auto" w:fill="auto"/>
          </w:tcPr>
          <w:p w14:paraId="101A83D7"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6440777D" w14:textId="77777777" w:rsidR="00A42420" w:rsidRPr="00AE781B" w:rsidRDefault="00A42420" w:rsidP="001C2C13">
            <w:pPr>
              <w:pStyle w:val="TAL"/>
              <w:rPr>
                <w:rFonts w:eastAsia="MS Mincho"/>
                <w:lang w:eastAsia="en-US"/>
              </w:rPr>
            </w:pPr>
          </w:p>
        </w:tc>
        <w:tc>
          <w:tcPr>
            <w:tcW w:w="1700" w:type="dxa"/>
            <w:shd w:val="clear" w:color="auto" w:fill="auto"/>
          </w:tcPr>
          <w:p w14:paraId="1834F2F2" w14:textId="77777777" w:rsidR="00A42420" w:rsidRPr="00AE781B" w:rsidRDefault="00A42420" w:rsidP="001C2C13">
            <w:pPr>
              <w:pStyle w:val="TAL"/>
              <w:rPr>
                <w:rFonts w:eastAsia="MS Mincho"/>
                <w:lang w:eastAsia="en-US"/>
              </w:rPr>
            </w:pPr>
          </w:p>
        </w:tc>
        <w:tc>
          <w:tcPr>
            <w:tcW w:w="1104" w:type="dxa"/>
            <w:shd w:val="clear" w:color="auto" w:fill="auto"/>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c>
          <w:tcPr>
            <w:tcW w:w="4535" w:type="dxa"/>
            <w:shd w:val="clear" w:color="auto" w:fill="auto"/>
          </w:tcPr>
          <w:p w14:paraId="2DAC5ABC"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482196CB" w14:textId="77777777" w:rsidR="00A42420" w:rsidRPr="00AE781B" w:rsidRDefault="00A42420" w:rsidP="001C2C13">
            <w:pPr>
              <w:pStyle w:val="TAL"/>
              <w:rPr>
                <w:rFonts w:eastAsia="MS Mincho"/>
                <w:lang w:eastAsia="en-US"/>
              </w:rPr>
            </w:pPr>
          </w:p>
        </w:tc>
        <w:tc>
          <w:tcPr>
            <w:tcW w:w="1700" w:type="dxa"/>
            <w:shd w:val="clear" w:color="auto" w:fill="auto"/>
          </w:tcPr>
          <w:p w14:paraId="4BA2C1F0" w14:textId="77777777" w:rsidR="00A42420" w:rsidRPr="00AE781B" w:rsidRDefault="00A42420" w:rsidP="001C2C13">
            <w:pPr>
              <w:pStyle w:val="TAL"/>
              <w:rPr>
                <w:rFonts w:eastAsia="MS Mincho"/>
                <w:lang w:eastAsia="en-US"/>
              </w:rPr>
            </w:pPr>
          </w:p>
        </w:tc>
        <w:tc>
          <w:tcPr>
            <w:tcW w:w="1104" w:type="dxa"/>
            <w:shd w:val="clear" w:color="auto" w:fill="auto"/>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c>
          <w:tcPr>
            <w:tcW w:w="4535" w:type="dxa"/>
            <w:shd w:val="clear" w:color="auto" w:fill="auto"/>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18D4D40B"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37D76F02" w14:textId="77777777" w:rsidR="00A42420" w:rsidRPr="00AE781B" w:rsidRDefault="00A42420" w:rsidP="001C2C13">
            <w:pPr>
              <w:pStyle w:val="TAL"/>
              <w:rPr>
                <w:rFonts w:eastAsia="MS Mincho"/>
                <w:lang w:eastAsia="en-US"/>
              </w:rPr>
            </w:pPr>
          </w:p>
        </w:tc>
        <w:tc>
          <w:tcPr>
            <w:tcW w:w="1104" w:type="dxa"/>
            <w:shd w:val="clear" w:color="auto" w:fill="auto"/>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c>
          <w:tcPr>
            <w:tcW w:w="4535" w:type="dxa"/>
            <w:shd w:val="clear" w:color="auto" w:fill="auto"/>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A2B801" w14:textId="77777777" w:rsidR="00A42420" w:rsidRPr="00AE781B" w:rsidRDefault="00A42420" w:rsidP="001C2C13">
            <w:pPr>
              <w:pStyle w:val="TAL"/>
              <w:rPr>
                <w:rFonts w:eastAsia="MS Mincho"/>
                <w:lang w:eastAsia="en-US"/>
              </w:rPr>
            </w:pPr>
          </w:p>
        </w:tc>
        <w:tc>
          <w:tcPr>
            <w:tcW w:w="1700" w:type="dxa"/>
            <w:shd w:val="clear" w:color="auto" w:fill="auto"/>
          </w:tcPr>
          <w:p w14:paraId="0579D7E8" w14:textId="77777777" w:rsidR="00A42420" w:rsidRPr="00AE781B" w:rsidRDefault="00A42420" w:rsidP="001C2C13">
            <w:pPr>
              <w:pStyle w:val="TAL"/>
              <w:rPr>
                <w:rFonts w:eastAsia="MS Mincho"/>
                <w:lang w:eastAsia="en-US"/>
              </w:rPr>
            </w:pPr>
          </w:p>
        </w:tc>
        <w:tc>
          <w:tcPr>
            <w:tcW w:w="1104" w:type="dxa"/>
            <w:shd w:val="clear" w:color="auto" w:fill="auto"/>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c>
          <w:tcPr>
            <w:tcW w:w="4535" w:type="dxa"/>
            <w:shd w:val="clear" w:color="auto" w:fill="auto"/>
          </w:tcPr>
          <w:p w14:paraId="3821D3CE"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FAE4184" w14:textId="77777777" w:rsidR="00A42420" w:rsidRPr="00AE781B" w:rsidRDefault="00A42420" w:rsidP="001C2C13">
            <w:pPr>
              <w:pStyle w:val="TAL"/>
              <w:rPr>
                <w:rFonts w:eastAsia="MS Mincho"/>
                <w:lang w:eastAsia="en-US"/>
              </w:rPr>
            </w:pPr>
          </w:p>
        </w:tc>
        <w:tc>
          <w:tcPr>
            <w:tcW w:w="1104" w:type="dxa"/>
            <w:shd w:val="clear" w:color="auto" w:fill="auto"/>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c>
          <w:tcPr>
            <w:tcW w:w="4535" w:type="dxa"/>
            <w:shd w:val="clear" w:color="auto" w:fill="auto"/>
          </w:tcPr>
          <w:p w14:paraId="42BAE5CF"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35354058" w14:textId="77777777" w:rsidR="00A42420" w:rsidRPr="00AE781B" w:rsidRDefault="00A42420" w:rsidP="001C2C13">
            <w:pPr>
              <w:pStyle w:val="TAL"/>
              <w:rPr>
                <w:rFonts w:eastAsia="MS Mincho"/>
                <w:lang w:eastAsia="en-US"/>
              </w:rPr>
            </w:pPr>
          </w:p>
        </w:tc>
        <w:tc>
          <w:tcPr>
            <w:tcW w:w="1104" w:type="dxa"/>
            <w:shd w:val="clear" w:color="auto" w:fill="auto"/>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c>
          <w:tcPr>
            <w:tcW w:w="4535" w:type="dxa"/>
            <w:shd w:val="clear" w:color="auto" w:fill="auto"/>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3119428" w14:textId="77777777" w:rsidR="00A42420" w:rsidRPr="00AE781B" w:rsidRDefault="00A42420" w:rsidP="001C2C13">
            <w:pPr>
              <w:pStyle w:val="TAL"/>
              <w:rPr>
                <w:rFonts w:eastAsia="MS Mincho"/>
                <w:lang w:eastAsia="en-US"/>
              </w:rPr>
            </w:pPr>
          </w:p>
        </w:tc>
        <w:tc>
          <w:tcPr>
            <w:tcW w:w="1104" w:type="dxa"/>
            <w:shd w:val="clear" w:color="auto" w:fill="auto"/>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c>
          <w:tcPr>
            <w:tcW w:w="4535" w:type="dxa"/>
            <w:shd w:val="clear" w:color="auto" w:fill="auto"/>
          </w:tcPr>
          <w:p w14:paraId="35DD6776"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09D6EB78" w14:textId="77777777" w:rsidR="00A42420" w:rsidRPr="00AE781B" w:rsidRDefault="00A42420" w:rsidP="001C2C13">
            <w:pPr>
              <w:pStyle w:val="TAL"/>
              <w:rPr>
                <w:rFonts w:eastAsia="MS Mincho"/>
                <w:lang w:eastAsia="en-US"/>
              </w:rPr>
            </w:pPr>
          </w:p>
        </w:tc>
        <w:tc>
          <w:tcPr>
            <w:tcW w:w="1700" w:type="dxa"/>
            <w:shd w:val="clear" w:color="auto" w:fill="auto"/>
          </w:tcPr>
          <w:p w14:paraId="151406A8" w14:textId="77777777" w:rsidR="00A42420" w:rsidRPr="00AE781B" w:rsidRDefault="00A42420" w:rsidP="001C2C13">
            <w:pPr>
              <w:pStyle w:val="TAL"/>
              <w:rPr>
                <w:rFonts w:eastAsia="MS Mincho"/>
                <w:lang w:eastAsia="en-US"/>
              </w:rPr>
            </w:pPr>
          </w:p>
        </w:tc>
        <w:tc>
          <w:tcPr>
            <w:tcW w:w="1104" w:type="dxa"/>
            <w:shd w:val="clear" w:color="auto" w:fill="auto"/>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c>
          <w:tcPr>
            <w:tcW w:w="4535" w:type="dxa"/>
            <w:shd w:val="clear" w:color="auto" w:fill="auto"/>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5269BFDD" w14:textId="77777777" w:rsidR="00A42420" w:rsidRPr="00AE781B" w:rsidRDefault="00A42420" w:rsidP="001C2C13">
            <w:pPr>
              <w:pStyle w:val="TAL"/>
              <w:rPr>
                <w:rFonts w:eastAsia="MS Mincho"/>
                <w:lang w:eastAsia="en-US"/>
              </w:rPr>
            </w:pPr>
          </w:p>
        </w:tc>
        <w:tc>
          <w:tcPr>
            <w:tcW w:w="1700" w:type="dxa"/>
            <w:shd w:val="clear" w:color="auto" w:fill="auto"/>
          </w:tcPr>
          <w:p w14:paraId="3DF253EE" w14:textId="77777777" w:rsidR="00A42420" w:rsidRPr="00AE781B" w:rsidRDefault="00A42420" w:rsidP="001C2C13">
            <w:pPr>
              <w:pStyle w:val="TAL"/>
              <w:rPr>
                <w:rFonts w:eastAsia="MS Mincho"/>
                <w:lang w:eastAsia="en-US"/>
              </w:rPr>
            </w:pPr>
          </w:p>
        </w:tc>
        <w:tc>
          <w:tcPr>
            <w:tcW w:w="1104" w:type="dxa"/>
            <w:shd w:val="clear" w:color="auto" w:fill="auto"/>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c>
          <w:tcPr>
            <w:tcW w:w="4535" w:type="dxa"/>
            <w:shd w:val="clear" w:color="auto" w:fill="auto"/>
          </w:tcPr>
          <w:p w14:paraId="41DBEFC3" w14:textId="77777777" w:rsidR="00A42420" w:rsidRPr="00AE781B" w:rsidRDefault="00A42420" w:rsidP="001C2C13">
            <w:pPr>
              <w:pStyle w:val="TAL"/>
              <w:rPr>
                <w:lang w:eastAsia="en-US"/>
              </w:rPr>
            </w:pPr>
            <w:r w:rsidRPr="00AE781B">
              <w:rPr>
                <w:lang w:eastAsia="en-US"/>
              </w:rPr>
              <w:t xml:space="preserve">    requestLocationInformation SEQUENCE {</w:t>
            </w:r>
          </w:p>
        </w:tc>
        <w:tc>
          <w:tcPr>
            <w:tcW w:w="2267" w:type="dxa"/>
            <w:shd w:val="clear" w:color="auto" w:fill="auto"/>
          </w:tcPr>
          <w:p w14:paraId="2D89D067" w14:textId="77777777" w:rsidR="00A42420" w:rsidRPr="00AE781B" w:rsidRDefault="00A42420" w:rsidP="001C2C13">
            <w:pPr>
              <w:pStyle w:val="TAL"/>
              <w:rPr>
                <w:rFonts w:eastAsia="MS Mincho"/>
                <w:lang w:eastAsia="en-US"/>
              </w:rPr>
            </w:pPr>
          </w:p>
        </w:tc>
        <w:tc>
          <w:tcPr>
            <w:tcW w:w="1700" w:type="dxa"/>
            <w:shd w:val="clear" w:color="auto" w:fill="auto"/>
          </w:tcPr>
          <w:p w14:paraId="1B0CBA9D" w14:textId="77777777" w:rsidR="00A42420" w:rsidRPr="00AE781B" w:rsidRDefault="00A42420" w:rsidP="001C2C13">
            <w:pPr>
              <w:pStyle w:val="TAL"/>
              <w:rPr>
                <w:rFonts w:eastAsia="MS Mincho"/>
                <w:lang w:eastAsia="en-US"/>
              </w:rPr>
            </w:pPr>
          </w:p>
        </w:tc>
        <w:tc>
          <w:tcPr>
            <w:tcW w:w="1104" w:type="dxa"/>
            <w:shd w:val="clear" w:color="auto" w:fill="auto"/>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c>
          <w:tcPr>
            <w:tcW w:w="4535" w:type="dxa"/>
            <w:shd w:val="clear" w:color="auto" w:fill="auto"/>
          </w:tcPr>
          <w:p w14:paraId="4BA2E6F5"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438325A9" w14:textId="77777777" w:rsidR="00A42420" w:rsidRPr="00AE781B" w:rsidRDefault="00A42420" w:rsidP="001C2C13">
            <w:pPr>
              <w:pStyle w:val="TAL"/>
              <w:rPr>
                <w:rFonts w:eastAsia="MS Mincho"/>
                <w:lang w:eastAsia="en-US"/>
              </w:rPr>
            </w:pPr>
          </w:p>
        </w:tc>
        <w:tc>
          <w:tcPr>
            <w:tcW w:w="1700" w:type="dxa"/>
            <w:shd w:val="clear" w:color="auto" w:fill="auto"/>
          </w:tcPr>
          <w:p w14:paraId="1948AA60" w14:textId="77777777" w:rsidR="00A42420" w:rsidRPr="00AE781B" w:rsidRDefault="00A42420" w:rsidP="001C2C13">
            <w:pPr>
              <w:pStyle w:val="TAL"/>
              <w:rPr>
                <w:rFonts w:eastAsia="MS Mincho"/>
                <w:lang w:eastAsia="en-US"/>
              </w:rPr>
            </w:pPr>
          </w:p>
        </w:tc>
        <w:tc>
          <w:tcPr>
            <w:tcW w:w="1104" w:type="dxa"/>
            <w:shd w:val="clear" w:color="auto" w:fill="auto"/>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c>
          <w:tcPr>
            <w:tcW w:w="4535" w:type="dxa"/>
            <w:shd w:val="clear" w:color="auto" w:fill="auto"/>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338FEB76" w14:textId="77777777" w:rsidR="00A42420" w:rsidRPr="00AE781B" w:rsidRDefault="00A42420" w:rsidP="001C2C13">
            <w:pPr>
              <w:pStyle w:val="TAL"/>
              <w:rPr>
                <w:rFonts w:eastAsia="MS Mincho"/>
                <w:lang w:eastAsia="en-US"/>
              </w:rPr>
            </w:pPr>
          </w:p>
        </w:tc>
        <w:tc>
          <w:tcPr>
            <w:tcW w:w="1700" w:type="dxa"/>
            <w:shd w:val="clear" w:color="auto" w:fill="auto"/>
          </w:tcPr>
          <w:p w14:paraId="3348D965" w14:textId="77777777" w:rsidR="00A42420" w:rsidRPr="00AE781B" w:rsidRDefault="00A42420" w:rsidP="001C2C13">
            <w:pPr>
              <w:pStyle w:val="TAL"/>
              <w:rPr>
                <w:rFonts w:eastAsia="MS Mincho"/>
                <w:lang w:eastAsia="en-US"/>
              </w:rPr>
            </w:pPr>
          </w:p>
        </w:tc>
        <w:tc>
          <w:tcPr>
            <w:tcW w:w="1104" w:type="dxa"/>
            <w:shd w:val="clear" w:color="auto" w:fill="auto"/>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c>
          <w:tcPr>
            <w:tcW w:w="4535" w:type="dxa"/>
            <w:shd w:val="clear" w:color="auto" w:fill="auto"/>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shd w:val="clear" w:color="auto" w:fill="auto"/>
          </w:tcPr>
          <w:p w14:paraId="2B329CFE" w14:textId="77777777" w:rsidR="00A42420" w:rsidRPr="00AE781B" w:rsidRDefault="00A42420" w:rsidP="001C2C13">
            <w:pPr>
              <w:pStyle w:val="TAL"/>
              <w:rPr>
                <w:rFonts w:eastAsia="MS Mincho"/>
                <w:lang w:eastAsia="en-US"/>
              </w:rPr>
            </w:pPr>
          </w:p>
        </w:tc>
        <w:tc>
          <w:tcPr>
            <w:tcW w:w="1700" w:type="dxa"/>
            <w:shd w:val="clear" w:color="auto" w:fill="auto"/>
          </w:tcPr>
          <w:p w14:paraId="4FBD7871" w14:textId="77777777" w:rsidR="00A42420" w:rsidRPr="00AE781B" w:rsidRDefault="00A42420" w:rsidP="001C2C13">
            <w:pPr>
              <w:pStyle w:val="TAL"/>
              <w:rPr>
                <w:rFonts w:eastAsia="MS Mincho"/>
                <w:lang w:eastAsia="en-US"/>
              </w:rPr>
            </w:pPr>
          </w:p>
        </w:tc>
        <w:tc>
          <w:tcPr>
            <w:tcW w:w="1104" w:type="dxa"/>
            <w:shd w:val="clear" w:color="auto" w:fill="auto"/>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c>
          <w:tcPr>
            <w:tcW w:w="4535" w:type="dxa"/>
            <w:shd w:val="clear" w:color="auto" w:fill="auto"/>
          </w:tcPr>
          <w:p w14:paraId="7E02C1DE" w14:textId="77777777" w:rsidR="00A42420" w:rsidRPr="00AE781B" w:rsidRDefault="00A42420" w:rsidP="001C2C13">
            <w:pPr>
              <w:pStyle w:val="TAL"/>
              <w:rPr>
                <w:lang w:eastAsia="en-US"/>
              </w:rPr>
            </w:pPr>
            <w:r w:rsidRPr="00AE781B">
              <w:rPr>
                <w:lang w:eastAsia="en-US"/>
              </w:rPr>
              <w:t xml:space="preserve">            commonIEsRequestLocationInformation</w:t>
            </w:r>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shd w:val="clear" w:color="auto" w:fill="auto"/>
          </w:tcPr>
          <w:p w14:paraId="50A3BAFA" w14:textId="77777777" w:rsidR="00A42420" w:rsidRPr="00AE781B" w:rsidRDefault="00A42420" w:rsidP="001C2C13">
            <w:pPr>
              <w:pStyle w:val="TAL"/>
              <w:rPr>
                <w:rFonts w:eastAsia="MS Mincho"/>
                <w:lang w:eastAsia="en-US"/>
              </w:rPr>
            </w:pPr>
          </w:p>
        </w:tc>
        <w:tc>
          <w:tcPr>
            <w:tcW w:w="1700" w:type="dxa"/>
            <w:shd w:val="clear" w:color="auto" w:fill="auto"/>
          </w:tcPr>
          <w:p w14:paraId="3448E3C9" w14:textId="77777777" w:rsidR="00A42420" w:rsidRPr="00AE781B" w:rsidRDefault="00A42420" w:rsidP="001C2C13">
            <w:pPr>
              <w:pStyle w:val="TAL"/>
              <w:rPr>
                <w:rFonts w:eastAsia="MS Mincho"/>
                <w:lang w:eastAsia="en-US"/>
              </w:rPr>
            </w:pPr>
          </w:p>
        </w:tc>
        <w:tc>
          <w:tcPr>
            <w:tcW w:w="1104" w:type="dxa"/>
            <w:shd w:val="clear" w:color="auto" w:fill="auto"/>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c>
          <w:tcPr>
            <w:tcW w:w="4535" w:type="dxa"/>
            <w:shd w:val="clear" w:color="auto" w:fill="auto"/>
          </w:tcPr>
          <w:p w14:paraId="3B7163F1" w14:textId="77777777" w:rsidR="00A42420" w:rsidRPr="00AE781B" w:rsidRDefault="00A42420" w:rsidP="001C2C13">
            <w:pPr>
              <w:pStyle w:val="TAL"/>
              <w:rPr>
                <w:lang w:eastAsia="en-US"/>
              </w:rPr>
            </w:pPr>
            <w:r w:rsidRPr="00AE781B">
              <w:rPr>
                <w:lang w:eastAsia="en-US"/>
              </w:rPr>
              <w:t xml:space="preserve">              locationInformationType</w:t>
            </w:r>
          </w:p>
        </w:tc>
        <w:tc>
          <w:tcPr>
            <w:tcW w:w="2267" w:type="dxa"/>
            <w:shd w:val="clear" w:color="auto" w:fill="auto"/>
          </w:tcPr>
          <w:p w14:paraId="0813F836" w14:textId="77777777" w:rsidR="00A42420" w:rsidRPr="00AE781B" w:rsidRDefault="00A42420" w:rsidP="001C2C13">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0125D310" w14:textId="77777777" w:rsidR="00A42420" w:rsidRPr="00AE781B" w:rsidRDefault="00A42420" w:rsidP="001C2C13">
            <w:pPr>
              <w:pStyle w:val="TAL"/>
              <w:rPr>
                <w:rFonts w:eastAsia="MS Mincho"/>
                <w:lang w:eastAsia="en-US"/>
              </w:rPr>
            </w:pPr>
          </w:p>
        </w:tc>
        <w:tc>
          <w:tcPr>
            <w:tcW w:w="1104" w:type="dxa"/>
            <w:shd w:val="clear" w:color="auto" w:fill="auto"/>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c>
          <w:tcPr>
            <w:tcW w:w="4535" w:type="dxa"/>
            <w:shd w:val="clear" w:color="auto" w:fill="auto"/>
          </w:tcPr>
          <w:p w14:paraId="00526B2F" w14:textId="77777777" w:rsidR="00A42420" w:rsidRPr="00AE781B" w:rsidRDefault="00A42420" w:rsidP="001C2C13">
            <w:pPr>
              <w:pStyle w:val="TAL"/>
              <w:rPr>
                <w:lang w:eastAsia="en-US"/>
              </w:rPr>
            </w:pPr>
            <w:r w:rsidRPr="00AE781B">
              <w:rPr>
                <w:lang w:eastAsia="en-US"/>
              </w:rPr>
              <w:t xml:space="preserve">              triggeredReporting</w:t>
            </w:r>
          </w:p>
        </w:tc>
        <w:tc>
          <w:tcPr>
            <w:tcW w:w="2267" w:type="dxa"/>
            <w:shd w:val="clear" w:color="auto" w:fill="auto"/>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C42D266" w14:textId="77777777" w:rsidR="00A42420" w:rsidRPr="00AE781B" w:rsidRDefault="00A42420" w:rsidP="001C2C13">
            <w:pPr>
              <w:pStyle w:val="TAL"/>
              <w:rPr>
                <w:rFonts w:eastAsia="MS Mincho"/>
                <w:lang w:eastAsia="en-US"/>
              </w:rPr>
            </w:pPr>
          </w:p>
        </w:tc>
        <w:tc>
          <w:tcPr>
            <w:tcW w:w="1104" w:type="dxa"/>
            <w:shd w:val="clear" w:color="auto" w:fill="auto"/>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c>
          <w:tcPr>
            <w:tcW w:w="4535" w:type="dxa"/>
            <w:shd w:val="clear" w:color="auto" w:fill="auto"/>
          </w:tcPr>
          <w:p w14:paraId="3D9BB29D" w14:textId="77777777" w:rsidR="00A42420" w:rsidRPr="00AE781B" w:rsidRDefault="00A42420" w:rsidP="001C2C13">
            <w:pPr>
              <w:pStyle w:val="TAL"/>
              <w:rPr>
                <w:lang w:eastAsia="en-US"/>
              </w:rPr>
            </w:pPr>
            <w:r w:rsidRPr="00AE781B">
              <w:rPr>
                <w:lang w:eastAsia="en-US"/>
              </w:rPr>
              <w:t xml:space="preserve">              periodicalReporting</w:t>
            </w:r>
          </w:p>
        </w:tc>
        <w:tc>
          <w:tcPr>
            <w:tcW w:w="2267" w:type="dxa"/>
            <w:shd w:val="clear" w:color="auto" w:fill="auto"/>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7D22E6FC" w14:textId="77777777" w:rsidR="00A42420" w:rsidRPr="00AE781B" w:rsidRDefault="00A42420" w:rsidP="001C2C13">
            <w:pPr>
              <w:pStyle w:val="TAL"/>
              <w:rPr>
                <w:rFonts w:eastAsia="MS Mincho"/>
                <w:lang w:eastAsia="en-US"/>
              </w:rPr>
            </w:pPr>
          </w:p>
        </w:tc>
        <w:tc>
          <w:tcPr>
            <w:tcW w:w="1104" w:type="dxa"/>
            <w:shd w:val="clear" w:color="auto" w:fill="auto"/>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c>
          <w:tcPr>
            <w:tcW w:w="4535" w:type="dxa"/>
            <w:shd w:val="clear" w:color="auto" w:fill="auto"/>
          </w:tcPr>
          <w:p w14:paraId="707670C7" w14:textId="77777777" w:rsidR="00A42420" w:rsidRPr="00AE781B" w:rsidRDefault="00A42420" w:rsidP="001C2C13">
            <w:pPr>
              <w:pStyle w:val="TAL"/>
              <w:rPr>
                <w:lang w:eastAsia="en-US"/>
              </w:rPr>
            </w:pPr>
            <w:r w:rsidRPr="00AE781B">
              <w:rPr>
                <w:lang w:eastAsia="en-US"/>
              </w:rPr>
              <w:t xml:space="preserve">              additionalInformation</w:t>
            </w:r>
          </w:p>
        </w:tc>
        <w:tc>
          <w:tcPr>
            <w:tcW w:w="2267" w:type="dxa"/>
            <w:shd w:val="clear" w:color="auto" w:fill="auto"/>
          </w:tcPr>
          <w:p w14:paraId="0AD16E91" w14:textId="77777777" w:rsidR="00A42420" w:rsidRPr="00AE781B" w:rsidRDefault="00A42420" w:rsidP="001C2C13">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1F8B7649" w14:textId="77777777" w:rsidR="00A42420" w:rsidRPr="00AE781B" w:rsidRDefault="00A42420" w:rsidP="001C2C13">
            <w:pPr>
              <w:pStyle w:val="TAL"/>
              <w:rPr>
                <w:rFonts w:eastAsia="MS Mincho"/>
                <w:lang w:eastAsia="en-US"/>
              </w:rPr>
            </w:pPr>
          </w:p>
        </w:tc>
        <w:tc>
          <w:tcPr>
            <w:tcW w:w="1104" w:type="dxa"/>
            <w:shd w:val="clear" w:color="auto" w:fill="auto"/>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c>
          <w:tcPr>
            <w:tcW w:w="4535" w:type="dxa"/>
            <w:shd w:val="clear" w:color="auto" w:fill="auto"/>
          </w:tcPr>
          <w:p w14:paraId="586D796E" w14:textId="77777777" w:rsidR="00A42420" w:rsidRPr="00AE781B" w:rsidRDefault="00A42420" w:rsidP="001C2C13">
            <w:pPr>
              <w:pStyle w:val="TAL"/>
              <w:rPr>
                <w:lang w:eastAsia="en-US"/>
              </w:rPr>
            </w:pPr>
            <w:r w:rsidRPr="00AE781B">
              <w:rPr>
                <w:lang w:eastAsia="en-US"/>
              </w:rPr>
              <w:t xml:space="preserve">              qos SEQUENCE {</w:t>
            </w:r>
          </w:p>
        </w:tc>
        <w:tc>
          <w:tcPr>
            <w:tcW w:w="2267" w:type="dxa"/>
            <w:shd w:val="clear" w:color="auto" w:fill="auto"/>
          </w:tcPr>
          <w:p w14:paraId="7AD85AD5" w14:textId="77777777" w:rsidR="00A42420" w:rsidRPr="00AE781B" w:rsidRDefault="00A42420" w:rsidP="001C2C13">
            <w:pPr>
              <w:pStyle w:val="TAL"/>
              <w:rPr>
                <w:rFonts w:eastAsia="MS Mincho"/>
                <w:lang w:eastAsia="en-US"/>
              </w:rPr>
            </w:pPr>
          </w:p>
        </w:tc>
        <w:tc>
          <w:tcPr>
            <w:tcW w:w="1700" w:type="dxa"/>
            <w:shd w:val="clear" w:color="auto" w:fill="auto"/>
          </w:tcPr>
          <w:p w14:paraId="59219078" w14:textId="77777777" w:rsidR="00A42420" w:rsidRPr="00AE781B" w:rsidRDefault="00A42420" w:rsidP="001C2C13">
            <w:pPr>
              <w:pStyle w:val="TAL"/>
              <w:rPr>
                <w:rFonts w:eastAsia="MS Mincho"/>
                <w:lang w:eastAsia="en-US"/>
              </w:rPr>
            </w:pPr>
          </w:p>
        </w:tc>
        <w:tc>
          <w:tcPr>
            <w:tcW w:w="1104" w:type="dxa"/>
            <w:shd w:val="clear" w:color="auto" w:fill="auto"/>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c>
          <w:tcPr>
            <w:tcW w:w="4535" w:type="dxa"/>
            <w:shd w:val="clear" w:color="auto" w:fill="auto"/>
          </w:tcPr>
          <w:p w14:paraId="7395E42C" w14:textId="77777777" w:rsidR="00A42420" w:rsidRPr="00AE781B" w:rsidRDefault="00A42420" w:rsidP="001C2C13">
            <w:pPr>
              <w:pStyle w:val="TAL"/>
              <w:rPr>
                <w:lang w:eastAsia="en-US"/>
              </w:rPr>
            </w:pPr>
            <w:r w:rsidRPr="00AE781B">
              <w:rPr>
                <w:lang w:eastAsia="en-US"/>
              </w:rPr>
              <w:t xml:space="preserve">                 horizontalAccuracy</w:t>
            </w:r>
          </w:p>
        </w:tc>
        <w:tc>
          <w:tcPr>
            <w:tcW w:w="2267" w:type="dxa"/>
            <w:shd w:val="clear" w:color="auto" w:fill="auto"/>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01F5B40" w14:textId="77777777" w:rsidR="00A42420" w:rsidRPr="00AE781B" w:rsidRDefault="00A42420" w:rsidP="001C2C13">
            <w:pPr>
              <w:pStyle w:val="TAL"/>
              <w:rPr>
                <w:rFonts w:eastAsia="MS Mincho"/>
                <w:lang w:eastAsia="en-US"/>
              </w:rPr>
            </w:pPr>
          </w:p>
        </w:tc>
        <w:tc>
          <w:tcPr>
            <w:tcW w:w="1104" w:type="dxa"/>
            <w:shd w:val="clear" w:color="auto" w:fill="auto"/>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c>
          <w:tcPr>
            <w:tcW w:w="4535" w:type="dxa"/>
            <w:shd w:val="clear" w:color="auto" w:fill="auto"/>
          </w:tcPr>
          <w:p w14:paraId="1CD5A6BB" w14:textId="77777777" w:rsidR="00A42420" w:rsidRPr="00AE781B" w:rsidRDefault="00A42420" w:rsidP="001C2C13">
            <w:pPr>
              <w:pStyle w:val="TAL"/>
              <w:rPr>
                <w:lang w:eastAsia="en-US"/>
              </w:rPr>
            </w:pPr>
            <w:r w:rsidRPr="00AE781B">
              <w:rPr>
                <w:lang w:eastAsia="en-US"/>
              </w:rPr>
              <w:t xml:space="preserve">                 verticalCoordinateRequest</w:t>
            </w:r>
          </w:p>
        </w:tc>
        <w:tc>
          <w:tcPr>
            <w:tcW w:w="2267" w:type="dxa"/>
            <w:shd w:val="clear" w:color="auto" w:fill="auto"/>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424B6389" w14:textId="77777777" w:rsidR="00A42420" w:rsidRPr="00AE781B" w:rsidRDefault="00A42420" w:rsidP="001C2C13">
            <w:pPr>
              <w:pStyle w:val="TAL"/>
              <w:rPr>
                <w:rFonts w:eastAsia="MS Mincho"/>
                <w:lang w:eastAsia="en-US"/>
              </w:rPr>
            </w:pPr>
          </w:p>
        </w:tc>
        <w:tc>
          <w:tcPr>
            <w:tcW w:w="1104" w:type="dxa"/>
            <w:shd w:val="clear" w:color="auto" w:fill="auto"/>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c>
          <w:tcPr>
            <w:tcW w:w="4535" w:type="dxa"/>
            <w:shd w:val="clear" w:color="auto" w:fill="auto"/>
          </w:tcPr>
          <w:p w14:paraId="7F5A3671" w14:textId="77777777" w:rsidR="00A42420" w:rsidRPr="00AE781B" w:rsidRDefault="00A42420" w:rsidP="001C2C13">
            <w:pPr>
              <w:pStyle w:val="TAL"/>
              <w:rPr>
                <w:lang w:eastAsia="en-US"/>
              </w:rPr>
            </w:pPr>
            <w:r w:rsidRPr="00AE781B">
              <w:rPr>
                <w:lang w:eastAsia="en-US"/>
              </w:rPr>
              <w:t xml:space="preserve">                 verticalAccuracy</w:t>
            </w:r>
          </w:p>
        </w:tc>
        <w:tc>
          <w:tcPr>
            <w:tcW w:w="2267" w:type="dxa"/>
            <w:shd w:val="clear" w:color="auto" w:fill="auto"/>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A283115" w14:textId="77777777" w:rsidR="00A42420" w:rsidRPr="00AE781B" w:rsidRDefault="00A42420" w:rsidP="001C2C13">
            <w:pPr>
              <w:pStyle w:val="TAL"/>
              <w:rPr>
                <w:rFonts w:eastAsia="MS Mincho"/>
                <w:lang w:eastAsia="en-US"/>
              </w:rPr>
            </w:pPr>
          </w:p>
        </w:tc>
        <w:tc>
          <w:tcPr>
            <w:tcW w:w="1104" w:type="dxa"/>
            <w:shd w:val="clear" w:color="auto" w:fill="auto"/>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c>
          <w:tcPr>
            <w:tcW w:w="4535" w:type="dxa"/>
            <w:shd w:val="clear" w:color="auto" w:fill="auto"/>
          </w:tcPr>
          <w:p w14:paraId="76378663" w14:textId="77777777" w:rsidR="00A42420" w:rsidRPr="00AE781B" w:rsidRDefault="00A42420" w:rsidP="001C2C13">
            <w:pPr>
              <w:pStyle w:val="TAL"/>
              <w:rPr>
                <w:lang w:eastAsia="en-US"/>
              </w:rPr>
            </w:pPr>
            <w:r w:rsidRPr="00AE781B">
              <w:rPr>
                <w:lang w:eastAsia="en-US"/>
              </w:rPr>
              <w:t xml:space="preserve">                 responseTime SEQUENCE {</w:t>
            </w:r>
          </w:p>
        </w:tc>
        <w:tc>
          <w:tcPr>
            <w:tcW w:w="2267" w:type="dxa"/>
            <w:shd w:val="clear" w:color="auto" w:fill="auto"/>
          </w:tcPr>
          <w:p w14:paraId="4B2B6FB6" w14:textId="77777777" w:rsidR="00A42420" w:rsidRPr="00AE781B" w:rsidRDefault="00A42420" w:rsidP="001C2C13">
            <w:pPr>
              <w:pStyle w:val="TAL"/>
              <w:rPr>
                <w:rFonts w:eastAsia="MS Mincho"/>
                <w:lang w:eastAsia="en-US"/>
              </w:rPr>
            </w:pPr>
          </w:p>
        </w:tc>
        <w:tc>
          <w:tcPr>
            <w:tcW w:w="1700" w:type="dxa"/>
            <w:shd w:val="clear" w:color="auto" w:fill="auto"/>
          </w:tcPr>
          <w:p w14:paraId="5C697ABF" w14:textId="77777777" w:rsidR="00A42420" w:rsidRPr="00AE781B" w:rsidRDefault="00A42420" w:rsidP="001C2C13">
            <w:pPr>
              <w:pStyle w:val="TAL"/>
              <w:rPr>
                <w:rFonts w:eastAsia="MS Mincho"/>
                <w:lang w:eastAsia="en-US"/>
              </w:rPr>
            </w:pPr>
          </w:p>
        </w:tc>
        <w:tc>
          <w:tcPr>
            <w:tcW w:w="1104" w:type="dxa"/>
            <w:shd w:val="clear" w:color="auto" w:fill="auto"/>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c>
          <w:tcPr>
            <w:tcW w:w="4535" w:type="dxa"/>
            <w:shd w:val="clear" w:color="auto" w:fill="auto"/>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shd w:val="clear" w:color="auto" w:fill="auto"/>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shd w:val="clear" w:color="auto" w:fill="auto"/>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shd w:val="clear" w:color="auto" w:fill="auto"/>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c>
          <w:tcPr>
            <w:tcW w:w="4535" w:type="dxa"/>
            <w:shd w:val="clear" w:color="auto" w:fill="auto"/>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shd w:val="clear" w:color="auto" w:fill="auto"/>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21DA5737" w14:textId="77777777" w:rsidR="00A42420" w:rsidRPr="00AE781B" w:rsidRDefault="00A42420" w:rsidP="001C2C13">
            <w:pPr>
              <w:pStyle w:val="TAL"/>
              <w:rPr>
                <w:rFonts w:eastAsia="MS Mincho"/>
                <w:lang w:eastAsia="en-US"/>
              </w:rPr>
            </w:pPr>
          </w:p>
        </w:tc>
        <w:tc>
          <w:tcPr>
            <w:tcW w:w="1104" w:type="dxa"/>
            <w:shd w:val="clear" w:color="auto" w:fill="auto"/>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c>
          <w:tcPr>
            <w:tcW w:w="4535" w:type="dxa"/>
            <w:shd w:val="clear" w:color="auto" w:fill="auto"/>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7D8142C" w14:textId="77777777" w:rsidR="00A42420" w:rsidRPr="00AE781B" w:rsidRDefault="00A42420" w:rsidP="001C2C13">
            <w:pPr>
              <w:pStyle w:val="TAL"/>
              <w:rPr>
                <w:rFonts w:eastAsia="MS Mincho"/>
                <w:lang w:eastAsia="en-US"/>
              </w:rPr>
            </w:pPr>
          </w:p>
        </w:tc>
        <w:tc>
          <w:tcPr>
            <w:tcW w:w="1700" w:type="dxa"/>
            <w:shd w:val="clear" w:color="auto" w:fill="auto"/>
          </w:tcPr>
          <w:p w14:paraId="478AB0BA" w14:textId="77777777" w:rsidR="00A42420" w:rsidRPr="00AE781B" w:rsidRDefault="00A42420" w:rsidP="001C2C13">
            <w:pPr>
              <w:pStyle w:val="TAL"/>
              <w:rPr>
                <w:rFonts w:eastAsia="MS Mincho"/>
                <w:lang w:eastAsia="en-US"/>
              </w:rPr>
            </w:pPr>
          </w:p>
        </w:tc>
        <w:tc>
          <w:tcPr>
            <w:tcW w:w="1104" w:type="dxa"/>
            <w:shd w:val="clear" w:color="auto" w:fill="auto"/>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c>
          <w:tcPr>
            <w:tcW w:w="4535" w:type="dxa"/>
            <w:shd w:val="clear" w:color="auto" w:fill="auto"/>
          </w:tcPr>
          <w:p w14:paraId="7A9352EE" w14:textId="77777777" w:rsidR="00A42420" w:rsidRPr="00AE781B" w:rsidRDefault="00A42420" w:rsidP="001C2C13">
            <w:pPr>
              <w:pStyle w:val="TAL"/>
              <w:rPr>
                <w:lang w:eastAsia="en-US"/>
              </w:rPr>
            </w:pPr>
            <w:r w:rsidRPr="00AE781B">
              <w:rPr>
                <w:lang w:eastAsia="en-US"/>
              </w:rPr>
              <w:t xml:space="preserve">                 velocityRequest</w:t>
            </w:r>
          </w:p>
        </w:tc>
        <w:tc>
          <w:tcPr>
            <w:tcW w:w="2267" w:type="dxa"/>
            <w:shd w:val="clear" w:color="auto" w:fill="auto"/>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38D77C8" w14:textId="77777777" w:rsidR="00A42420" w:rsidRPr="00AE781B" w:rsidRDefault="00A42420" w:rsidP="001C2C13">
            <w:pPr>
              <w:pStyle w:val="TAL"/>
              <w:rPr>
                <w:rFonts w:eastAsia="MS Mincho"/>
                <w:lang w:eastAsia="en-US"/>
              </w:rPr>
            </w:pPr>
          </w:p>
        </w:tc>
        <w:tc>
          <w:tcPr>
            <w:tcW w:w="1104" w:type="dxa"/>
            <w:shd w:val="clear" w:color="auto" w:fill="auto"/>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c>
          <w:tcPr>
            <w:tcW w:w="4535" w:type="dxa"/>
            <w:shd w:val="clear" w:color="auto" w:fill="auto"/>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0A733505" w14:textId="77777777" w:rsidR="00A42420" w:rsidRPr="00AE781B" w:rsidRDefault="00A42420" w:rsidP="001C2C13">
            <w:pPr>
              <w:pStyle w:val="TAL"/>
              <w:rPr>
                <w:rFonts w:eastAsia="MS Mincho"/>
                <w:lang w:eastAsia="en-US"/>
              </w:rPr>
            </w:pPr>
          </w:p>
        </w:tc>
        <w:tc>
          <w:tcPr>
            <w:tcW w:w="1700" w:type="dxa"/>
            <w:shd w:val="clear" w:color="auto" w:fill="auto"/>
          </w:tcPr>
          <w:p w14:paraId="00C5B4E5" w14:textId="77777777" w:rsidR="00A42420" w:rsidRPr="00AE781B" w:rsidRDefault="00A42420" w:rsidP="001C2C13">
            <w:pPr>
              <w:pStyle w:val="TAL"/>
              <w:rPr>
                <w:rFonts w:eastAsia="MS Mincho"/>
                <w:lang w:eastAsia="en-US"/>
              </w:rPr>
            </w:pPr>
          </w:p>
        </w:tc>
        <w:tc>
          <w:tcPr>
            <w:tcW w:w="1104" w:type="dxa"/>
            <w:shd w:val="clear" w:color="auto" w:fill="auto"/>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c>
          <w:tcPr>
            <w:tcW w:w="4535" w:type="dxa"/>
            <w:shd w:val="clear" w:color="auto" w:fill="auto"/>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shd w:val="clear" w:color="auto" w:fill="auto"/>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0C52F7" w14:textId="77777777" w:rsidR="00A42420" w:rsidRPr="00AE781B" w:rsidRDefault="00A42420" w:rsidP="001C2C13">
            <w:pPr>
              <w:pStyle w:val="TAL"/>
              <w:rPr>
                <w:rFonts w:eastAsia="MS Mincho"/>
                <w:lang w:eastAsia="en-US"/>
              </w:rPr>
            </w:pPr>
          </w:p>
        </w:tc>
        <w:tc>
          <w:tcPr>
            <w:tcW w:w="1104" w:type="dxa"/>
            <w:shd w:val="clear" w:color="auto" w:fill="auto"/>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c>
          <w:tcPr>
            <w:tcW w:w="4535" w:type="dxa"/>
            <w:shd w:val="clear" w:color="auto" w:fill="auto"/>
          </w:tcPr>
          <w:p w14:paraId="05989AAA" w14:textId="77777777" w:rsidR="00A42420" w:rsidRPr="00AE781B" w:rsidRDefault="00A42420" w:rsidP="001C2C13">
            <w:pPr>
              <w:pStyle w:val="TAL"/>
              <w:rPr>
                <w:lang w:eastAsia="en-US"/>
              </w:rPr>
            </w:pPr>
            <w:r w:rsidRPr="00AE781B">
              <w:rPr>
                <w:lang w:eastAsia="en-US"/>
              </w:rPr>
              <w:t xml:space="preserve">              locationCoordinateTypes</w:t>
            </w:r>
          </w:p>
        </w:tc>
        <w:tc>
          <w:tcPr>
            <w:tcW w:w="2267" w:type="dxa"/>
            <w:shd w:val="clear" w:color="auto" w:fill="auto"/>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75E8FE3" w14:textId="77777777" w:rsidR="00A42420" w:rsidRPr="00AE781B" w:rsidRDefault="00A42420" w:rsidP="001C2C13">
            <w:pPr>
              <w:pStyle w:val="TAL"/>
              <w:rPr>
                <w:rFonts w:eastAsia="MS Mincho"/>
                <w:lang w:eastAsia="en-US"/>
              </w:rPr>
            </w:pPr>
          </w:p>
        </w:tc>
        <w:tc>
          <w:tcPr>
            <w:tcW w:w="1104" w:type="dxa"/>
            <w:shd w:val="clear" w:color="auto" w:fill="auto"/>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c>
          <w:tcPr>
            <w:tcW w:w="4535" w:type="dxa"/>
            <w:shd w:val="clear" w:color="auto" w:fill="auto"/>
          </w:tcPr>
          <w:p w14:paraId="7C21C60F" w14:textId="77777777" w:rsidR="00A42420" w:rsidRPr="00AE781B" w:rsidRDefault="00A42420" w:rsidP="001C2C13">
            <w:pPr>
              <w:pStyle w:val="TAL"/>
              <w:rPr>
                <w:lang w:eastAsia="en-US"/>
              </w:rPr>
            </w:pPr>
            <w:r w:rsidRPr="00AE781B">
              <w:rPr>
                <w:lang w:eastAsia="en-US"/>
              </w:rPr>
              <w:t xml:space="preserve">              velocityTypes</w:t>
            </w:r>
          </w:p>
        </w:tc>
        <w:tc>
          <w:tcPr>
            <w:tcW w:w="2267" w:type="dxa"/>
            <w:shd w:val="clear" w:color="auto" w:fill="auto"/>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223D858" w14:textId="77777777" w:rsidR="00A42420" w:rsidRPr="00AE781B" w:rsidRDefault="00A42420" w:rsidP="001C2C13">
            <w:pPr>
              <w:pStyle w:val="TAL"/>
              <w:rPr>
                <w:rFonts w:eastAsia="MS Mincho"/>
                <w:lang w:eastAsia="en-US"/>
              </w:rPr>
            </w:pPr>
          </w:p>
        </w:tc>
        <w:tc>
          <w:tcPr>
            <w:tcW w:w="1104" w:type="dxa"/>
            <w:shd w:val="clear" w:color="auto" w:fill="auto"/>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c>
          <w:tcPr>
            <w:tcW w:w="4535" w:type="dxa"/>
            <w:shd w:val="clear" w:color="auto" w:fill="auto"/>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5FCB14F" w14:textId="77777777" w:rsidR="00A42420" w:rsidRPr="00AE781B" w:rsidRDefault="00A42420" w:rsidP="001C2C13">
            <w:pPr>
              <w:pStyle w:val="TAL"/>
              <w:rPr>
                <w:rFonts w:eastAsia="MS Mincho"/>
                <w:lang w:eastAsia="en-US"/>
              </w:rPr>
            </w:pPr>
          </w:p>
        </w:tc>
        <w:tc>
          <w:tcPr>
            <w:tcW w:w="1700" w:type="dxa"/>
            <w:shd w:val="clear" w:color="auto" w:fill="auto"/>
          </w:tcPr>
          <w:p w14:paraId="0A2AEB2F" w14:textId="77777777" w:rsidR="00A42420" w:rsidRPr="00AE781B" w:rsidRDefault="00A42420" w:rsidP="001C2C13">
            <w:pPr>
              <w:pStyle w:val="TAL"/>
              <w:rPr>
                <w:rFonts w:eastAsia="MS Mincho"/>
                <w:lang w:eastAsia="en-US"/>
              </w:rPr>
            </w:pPr>
          </w:p>
        </w:tc>
        <w:tc>
          <w:tcPr>
            <w:tcW w:w="1104" w:type="dxa"/>
            <w:shd w:val="clear" w:color="auto" w:fill="auto"/>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c>
          <w:tcPr>
            <w:tcW w:w="4535" w:type="dxa"/>
            <w:shd w:val="clear" w:color="auto" w:fill="auto"/>
          </w:tcPr>
          <w:p w14:paraId="67CD3D9E" w14:textId="77777777" w:rsidR="00A42420" w:rsidRPr="00AE781B" w:rsidRDefault="00A42420" w:rsidP="001C2C13">
            <w:pPr>
              <w:pStyle w:val="TAL"/>
              <w:rPr>
                <w:lang w:eastAsia="en-US"/>
              </w:rPr>
            </w:pPr>
            <w:r w:rsidRPr="00AE781B">
              <w:rPr>
                <w:lang w:eastAsia="en-US"/>
              </w:rPr>
              <w:t xml:space="preserve">            a-gnss-RequestLocationInformation </w:t>
            </w:r>
          </w:p>
        </w:tc>
        <w:tc>
          <w:tcPr>
            <w:tcW w:w="2267" w:type="dxa"/>
            <w:shd w:val="clear" w:color="auto" w:fill="auto"/>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D47FDAF" w14:textId="77777777" w:rsidR="00A42420" w:rsidRPr="00AE781B" w:rsidRDefault="00A42420" w:rsidP="001C2C13">
            <w:pPr>
              <w:pStyle w:val="TAL"/>
              <w:rPr>
                <w:rFonts w:eastAsia="MS Mincho"/>
                <w:lang w:eastAsia="en-US"/>
              </w:rPr>
            </w:pPr>
          </w:p>
        </w:tc>
        <w:tc>
          <w:tcPr>
            <w:tcW w:w="1104" w:type="dxa"/>
            <w:shd w:val="clear" w:color="auto" w:fill="auto"/>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c>
          <w:tcPr>
            <w:tcW w:w="4535" w:type="dxa"/>
            <w:shd w:val="clear" w:color="auto" w:fill="auto"/>
          </w:tcPr>
          <w:p w14:paraId="2312BBD3" w14:textId="77777777" w:rsidR="00A42420" w:rsidRPr="00AE781B" w:rsidRDefault="00A42420" w:rsidP="001C2C13">
            <w:pPr>
              <w:pStyle w:val="TAL"/>
              <w:rPr>
                <w:lang w:eastAsia="en-US"/>
              </w:rPr>
            </w:pPr>
            <w:r w:rsidRPr="00AE781B">
              <w:rPr>
                <w:lang w:eastAsia="en-US"/>
              </w:rPr>
              <w:t xml:space="preserve">            otdoa-RequestLocationInformation</w:t>
            </w:r>
            <w:r w:rsidRPr="00AE781B">
              <w:rPr>
                <w:lang w:eastAsia="en-US"/>
              </w:rPr>
              <w:br/>
              <w:t xml:space="preserve">                                                           SEQUENCE {</w:t>
            </w:r>
          </w:p>
        </w:tc>
        <w:tc>
          <w:tcPr>
            <w:tcW w:w="2267" w:type="dxa"/>
            <w:shd w:val="clear" w:color="auto" w:fill="auto"/>
          </w:tcPr>
          <w:p w14:paraId="20BC4088" w14:textId="77777777" w:rsidR="00A42420" w:rsidRPr="00AE781B" w:rsidRDefault="00A42420" w:rsidP="001C2C13">
            <w:pPr>
              <w:pStyle w:val="TAL"/>
              <w:rPr>
                <w:rFonts w:eastAsia="MS Mincho"/>
                <w:lang w:eastAsia="en-US"/>
              </w:rPr>
            </w:pPr>
          </w:p>
        </w:tc>
        <w:tc>
          <w:tcPr>
            <w:tcW w:w="1700" w:type="dxa"/>
            <w:shd w:val="clear" w:color="auto" w:fill="auto"/>
          </w:tcPr>
          <w:p w14:paraId="710461B1" w14:textId="77777777" w:rsidR="00A42420" w:rsidRPr="00AE781B" w:rsidRDefault="00A42420" w:rsidP="001C2C13">
            <w:pPr>
              <w:pStyle w:val="TAL"/>
              <w:rPr>
                <w:rFonts w:eastAsia="MS Mincho"/>
                <w:lang w:eastAsia="en-US"/>
              </w:rPr>
            </w:pPr>
          </w:p>
        </w:tc>
        <w:tc>
          <w:tcPr>
            <w:tcW w:w="1104" w:type="dxa"/>
            <w:shd w:val="clear" w:color="auto" w:fill="auto"/>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c>
          <w:tcPr>
            <w:tcW w:w="4535" w:type="dxa"/>
            <w:shd w:val="clear" w:color="auto" w:fill="auto"/>
          </w:tcPr>
          <w:p w14:paraId="2FD5E68F" w14:textId="77777777" w:rsidR="00A42420" w:rsidRPr="00AE781B" w:rsidRDefault="00A42420" w:rsidP="001C2C13">
            <w:pPr>
              <w:pStyle w:val="TAL"/>
              <w:rPr>
                <w:lang w:eastAsia="en-US"/>
              </w:rPr>
            </w:pPr>
            <w:r w:rsidRPr="00AE781B">
              <w:rPr>
                <w:lang w:eastAsia="en-US"/>
              </w:rPr>
              <w:t xml:space="preserve">                 assistanceAvailability</w:t>
            </w:r>
          </w:p>
        </w:tc>
        <w:tc>
          <w:tcPr>
            <w:tcW w:w="2267" w:type="dxa"/>
            <w:shd w:val="clear" w:color="auto" w:fill="auto"/>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1FEB8370" w14:textId="77777777" w:rsidR="00A42420" w:rsidRPr="00AE781B" w:rsidRDefault="00A42420" w:rsidP="001C2C13">
            <w:pPr>
              <w:pStyle w:val="TAL"/>
              <w:rPr>
                <w:rFonts w:eastAsia="MS Mincho"/>
                <w:lang w:eastAsia="en-US"/>
              </w:rPr>
            </w:pPr>
          </w:p>
        </w:tc>
        <w:tc>
          <w:tcPr>
            <w:tcW w:w="1104" w:type="dxa"/>
            <w:shd w:val="clear" w:color="auto" w:fill="auto"/>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c>
          <w:tcPr>
            <w:tcW w:w="4535" w:type="dxa"/>
            <w:shd w:val="clear" w:color="auto" w:fill="auto"/>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FB9393F" w14:textId="77777777" w:rsidR="00A42420" w:rsidRPr="00AE781B" w:rsidRDefault="00A42420" w:rsidP="001C2C13">
            <w:pPr>
              <w:pStyle w:val="TAL"/>
              <w:rPr>
                <w:rFonts w:eastAsia="MS Mincho"/>
                <w:lang w:eastAsia="en-US"/>
              </w:rPr>
            </w:pPr>
          </w:p>
        </w:tc>
        <w:tc>
          <w:tcPr>
            <w:tcW w:w="1700" w:type="dxa"/>
            <w:shd w:val="clear" w:color="auto" w:fill="auto"/>
          </w:tcPr>
          <w:p w14:paraId="0FD5FB62" w14:textId="77777777" w:rsidR="00A42420" w:rsidRPr="00AE781B" w:rsidRDefault="00A42420" w:rsidP="001C2C13">
            <w:pPr>
              <w:pStyle w:val="TAL"/>
              <w:rPr>
                <w:rFonts w:eastAsia="MS Mincho"/>
                <w:lang w:eastAsia="en-US"/>
              </w:rPr>
            </w:pPr>
          </w:p>
        </w:tc>
        <w:tc>
          <w:tcPr>
            <w:tcW w:w="1104" w:type="dxa"/>
            <w:shd w:val="clear" w:color="auto" w:fill="auto"/>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c>
          <w:tcPr>
            <w:tcW w:w="4535" w:type="dxa"/>
            <w:shd w:val="clear" w:color="auto" w:fill="auto"/>
          </w:tcPr>
          <w:p w14:paraId="14285E7A" w14:textId="77777777" w:rsidR="00A42420" w:rsidRPr="00AE781B" w:rsidRDefault="00A42420" w:rsidP="001C2C13">
            <w:pPr>
              <w:pStyle w:val="TAL"/>
              <w:rPr>
                <w:lang w:eastAsia="en-US"/>
              </w:rPr>
            </w:pPr>
            <w:r w:rsidRPr="00AE781B">
              <w:rPr>
                <w:lang w:eastAsia="en-US"/>
              </w:rPr>
              <w:t xml:space="preserve">            ecid-RequestLocationInformation</w:t>
            </w:r>
          </w:p>
        </w:tc>
        <w:tc>
          <w:tcPr>
            <w:tcW w:w="2267" w:type="dxa"/>
            <w:shd w:val="clear" w:color="auto" w:fill="auto"/>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18723A0" w14:textId="77777777" w:rsidR="00A42420" w:rsidRPr="00AE781B" w:rsidRDefault="00A42420" w:rsidP="001C2C13">
            <w:pPr>
              <w:pStyle w:val="TAL"/>
              <w:rPr>
                <w:rFonts w:eastAsia="MS Mincho"/>
                <w:lang w:eastAsia="en-US"/>
              </w:rPr>
            </w:pPr>
          </w:p>
        </w:tc>
        <w:tc>
          <w:tcPr>
            <w:tcW w:w="1104" w:type="dxa"/>
            <w:shd w:val="clear" w:color="auto" w:fill="auto"/>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c>
          <w:tcPr>
            <w:tcW w:w="4535" w:type="dxa"/>
            <w:shd w:val="clear" w:color="auto" w:fill="auto"/>
          </w:tcPr>
          <w:p w14:paraId="5C037820" w14:textId="77777777" w:rsidR="00A42420" w:rsidRPr="00AE781B" w:rsidRDefault="00A42420" w:rsidP="001C2C13">
            <w:pPr>
              <w:pStyle w:val="TAL"/>
              <w:rPr>
                <w:lang w:eastAsia="en-US"/>
              </w:rPr>
            </w:pPr>
            <w:r w:rsidRPr="00AE781B">
              <w:rPr>
                <w:lang w:eastAsia="en-US"/>
              </w:rPr>
              <w:t xml:space="preserve">            epdu-RequestLocationInformation</w:t>
            </w:r>
          </w:p>
        </w:tc>
        <w:tc>
          <w:tcPr>
            <w:tcW w:w="2267" w:type="dxa"/>
            <w:shd w:val="clear" w:color="auto" w:fill="auto"/>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7F491C4" w14:textId="77777777" w:rsidR="00A42420" w:rsidRPr="00AE781B" w:rsidRDefault="00A42420" w:rsidP="001C2C13">
            <w:pPr>
              <w:pStyle w:val="TAL"/>
              <w:rPr>
                <w:rFonts w:eastAsia="MS Mincho"/>
                <w:lang w:eastAsia="en-US"/>
              </w:rPr>
            </w:pPr>
          </w:p>
        </w:tc>
        <w:tc>
          <w:tcPr>
            <w:tcW w:w="1104" w:type="dxa"/>
            <w:shd w:val="clear" w:color="auto" w:fill="auto"/>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c>
          <w:tcPr>
            <w:tcW w:w="4535" w:type="dxa"/>
            <w:shd w:val="clear" w:color="auto" w:fill="auto"/>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1B012560" w14:textId="77777777" w:rsidR="00A42420" w:rsidRPr="00AE781B" w:rsidRDefault="00A42420" w:rsidP="001C2C13">
            <w:pPr>
              <w:pStyle w:val="TAL"/>
              <w:rPr>
                <w:rFonts w:eastAsia="MS Mincho"/>
                <w:lang w:eastAsia="en-US"/>
              </w:rPr>
            </w:pPr>
          </w:p>
        </w:tc>
        <w:tc>
          <w:tcPr>
            <w:tcW w:w="1700" w:type="dxa"/>
            <w:shd w:val="clear" w:color="auto" w:fill="auto"/>
          </w:tcPr>
          <w:p w14:paraId="16039CDC" w14:textId="77777777" w:rsidR="00A42420" w:rsidRPr="00AE781B" w:rsidRDefault="00A42420" w:rsidP="001C2C13">
            <w:pPr>
              <w:pStyle w:val="TAL"/>
              <w:rPr>
                <w:rFonts w:eastAsia="MS Mincho"/>
                <w:lang w:eastAsia="en-US"/>
              </w:rPr>
            </w:pPr>
          </w:p>
        </w:tc>
        <w:tc>
          <w:tcPr>
            <w:tcW w:w="1104" w:type="dxa"/>
            <w:shd w:val="clear" w:color="auto" w:fill="auto"/>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c>
          <w:tcPr>
            <w:tcW w:w="4535" w:type="dxa"/>
            <w:shd w:val="clear" w:color="auto" w:fill="auto"/>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B3C7813" w14:textId="77777777" w:rsidR="00A42420" w:rsidRPr="00AE781B" w:rsidRDefault="00A42420" w:rsidP="001C2C13">
            <w:pPr>
              <w:pStyle w:val="TAL"/>
              <w:rPr>
                <w:rFonts w:eastAsia="MS Mincho"/>
                <w:lang w:eastAsia="en-US"/>
              </w:rPr>
            </w:pPr>
          </w:p>
        </w:tc>
        <w:tc>
          <w:tcPr>
            <w:tcW w:w="1700" w:type="dxa"/>
            <w:shd w:val="clear" w:color="auto" w:fill="auto"/>
          </w:tcPr>
          <w:p w14:paraId="59D75D9F" w14:textId="77777777" w:rsidR="00A42420" w:rsidRPr="00AE781B" w:rsidRDefault="00A42420" w:rsidP="001C2C13">
            <w:pPr>
              <w:pStyle w:val="TAL"/>
              <w:rPr>
                <w:rFonts w:eastAsia="MS Mincho"/>
                <w:lang w:eastAsia="en-US"/>
              </w:rPr>
            </w:pPr>
          </w:p>
        </w:tc>
        <w:tc>
          <w:tcPr>
            <w:tcW w:w="1104" w:type="dxa"/>
            <w:shd w:val="clear" w:color="auto" w:fill="auto"/>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c>
          <w:tcPr>
            <w:tcW w:w="4535" w:type="dxa"/>
            <w:shd w:val="clear" w:color="auto" w:fill="auto"/>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8B1702" w14:textId="77777777" w:rsidR="00A42420" w:rsidRPr="00AE781B" w:rsidRDefault="00A42420" w:rsidP="001C2C13">
            <w:pPr>
              <w:pStyle w:val="TAL"/>
              <w:rPr>
                <w:rFonts w:eastAsia="MS Mincho"/>
                <w:lang w:eastAsia="en-US"/>
              </w:rPr>
            </w:pPr>
          </w:p>
        </w:tc>
        <w:tc>
          <w:tcPr>
            <w:tcW w:w="1700" w:type="dxa"/>
            <w:shd w:val="clear" w:color="auto" w:fill="auto"/>
          </w:tcPr>
          <w:p w14:paraId="7AFE62B1" w14:textId="77777777" w:rsidR="00A42420" w:rsidRPr="00AE781B" w:rsidRDefault="00A42420" w:rsidP="001C2C13">
            <w:pPr>
              <w:pStyle w:val="TAL"/>
              <w:rPr>
                <w:rFonts w:eastAsia="MS Mincho"/>
                <w:lang w:eastAsia="en-US"/>
              </w:rPr>
            </w:pPr>
          </w:p>
        </w:tc>
        <w:tc>
          <w:tcPr>
            <w:tcW w:w="1104" w:type="dxa"/>
            <w:shd w:val="clear" w:color="auto" w:fill="auto"/>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c>
          <w:tcPr>
            <w:tcW w:w="4535" w:type="dxa"/>
            <w:shd w:val="clear" w:color="auto" w:fill="auto"/>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348FA4D5" w14:textId="77777777" w:rsidR="00A42420" w:rsidRPr="00AE781B" w:rsidRDefault="00A42420" w:rsidP="001C2C13">
            <w:pPr>
              <w:pStyle w:val="TAL"/>
              <w:rPr>
                <w:rFonts w:eastAsia="MS Mincho"/>
                <w:lang w:eastAsia="en-US"/>
              </w:rPr>
            </w:pPr>
          </w:p>
        </w:tc>
        <w:tc>
          <w:tcPr>
            <w:tcW w:w="1700" w:type="dxa"/>
            <w:shd w:val="clear" w:color="auto" w:fill="auto"/>
          </w:tcPr>
          <w:p w14:paraId="05B35733" w14:textId="77777777" w:rsidR="00A42420" w:rsidRPr="00AE781B" w:rsidRDefault="00A42420" w:rsidP="001C2C13">
            <w:pPr>
              <w:pStyle w:val="TAL"/>
              <w:rPr>
                <w:rFonts w:eastAsia="MS Mincho"/>
                <w:lang w:eastAsia="en-US"/>
              </w:rPr>
            </w:pPr>
          </w:p>
        </w:tc>
        <w:tc>
          <w:tcPr>
            <w:tcW w:w="1104" w:type="dxa"/>
            <w:shd w:val="clear" w:color="auto" w:fill="auto"/>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c>
          <w:tcPr>
            <w:tcW w:w="4535" w:type="dxa"/>
            <w:shd w:val="clear" w:color="auto" w:fill="auto"/>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0AEF674" w14:textId="77777777" w:rsidR="00A42420" w:rsidRPr="00AE781B" w:rsidRDefault="00A42420" w:rsidP="001C2C13">
            <w:pPr>
              <w:pStyle w:val="TAL"/>
              <w:rPr>
                <w:rFonts w:eastAsia="MS Mincho"/>
                <w:lang w:eastAsia="en-US"/>
              </w:rPr>
            </w:pPr>
          </w:p>
        </w:tc>
        <w:tc>
          <w:tcPr>
            <w:tcW w:w="1700" w:type="dxa"/>
            <w:shd w:val="clear" w:color="auto" w:fill="auto"/>
          </w:tcPr>
          <w:p w14:paraId="13319F61" w14:textId="77777777" w:rsidR="00A42420" w:rsidRPr="00AE781B" w:rsidRDefault="00A42420" w:rsidP="001C2C13">
            <w:pPr>
              <w:pStyle w:val="TAL"/>
              <w:rPr>
                <w:rFonts w:eastAsia="MS Mincho"/>
                <w:lang w:eastAsia="en-US"/>
              </w:rPr>
            </w:pPr>
          </w:p>
        </w:tc>
        <w:tc>
          <w:tcPr>
            <w:tcW w:w="1104" w:type="dxa"/>
            <w:shd w:val="clear" w:color="auto" w:fill="auto"/>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c>
          <w:tcPr>
            <w:tcW w:w="4535" w:type="dxa"/>
            <w:shd w:val="clear" w:color="auto" w:fill="auto"/>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2E6740D" w14:textId="77777777" w:rsidR="00A42420" w:rsidRPr="00AE781B" w:rsidRDefault="00A42420" w:rsidP="001C2C13">
            <w:pPr>
              <w:pStyle w:val="TAL"/>
              <w:rPr>
                <w:rFonts w:eastAsia="MS Mincho"/>
                <w:lang w:eastAsia="en-US"/>
              </w:rPr>
            </w:pPr>
          </w:p>
        </w:tc>
        <w:tc>
          <w:tcPr>
            <w:tcW w:w="1700" w:type="dxa"/>
            <w:shd w:val="clear" w:color="auto" w:fill="auto"/>
          </w:tcPr>
          <w:p w14:paraId="3DFF1188" w14:textId="77777777" w:rsidR="00A42420" w:rsidRPr="00AE781B" w:rsidRDefault="00A42420" w:rsidP="001C2C13">
            <w:pPr>
              <w:pStyle w:val="TAL"/>
              <w:rPr>
                <w:rFonts w:eastAsia="MS Mincho"/>
                <w:lang w:eastAsia="en-US"/>
              </w:rPr>
            </w:pPr>
          </w:p>
        </w:tc>
        <w:tc>
          <w:tcPr>
            <w:tcW w:w="1104" w:type="dxa"/>
            <w:shd w:val="clear" w:color="auto" w:fill="auto"/>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c>
          <w:tcPr>
            <w:tcW w:w="4535" w:type="dxa"/>
            <w:shd w:val="clear" w:color="auto" w:fill="auto"/>
          </w:tcPr>
          <w:p w14:paraId="69F247B4"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0EB5AE7E" w14:textId="77777777" w:rsidR="00A42420" w:rsidRPr="00AE781B" w:rsidRDefault="00A42420" w:rsidP="001C2C13">
            <w:pPr>
              <w:pStyle w:val="TAL"/>
              <w:rPr>
                <w:rFonts w:eastAsia="MS Mincho"/>
                <w:lang w:eastAsia="en-US"/>
              </w:rPr>
            </w:pPr>
          </w:p>
        </w:tc>
        <w:tc>
          <w:tcPr>
            <w:tcW w:w="1700" w:type="dxa"/>
            <w:shd w:val="clear" w:color="auto" w:fill="auto"/>
          </w:tcPr>
          <w:p w14:paraId="6AF3D30A" w14:textId="77777777" w:rsidR="00A42420" w:rsidRPr="00AE781B" w:rsidRDefault="00A42420" w:rsidP="001C2C13">
            <w:pPr>
              <w:pStyle w:val="TAL"/>
              <w:rPr>
                <w:rFonts w:eastAsia="MS Mincho"/>
                <w:lang w:eastAsia="en-US"/>
              </w:rPr>
            </w:pPr>
          </w:p>
        </w:tc>
        <w:tc>
          <w:tcPr>
            <w:tcW w:w="1104" w:type="dxa"/>
            <w:shd w:val="clear" w:color="auto" w:fill="auto"/>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 w14:paraId="1E085042" w14:textId="77777777" w:rsidR="00A42420" w:rsidRPr="00AE781B" w:rsidRDefault="00A42420" w:rsidP="00A42420">
      <w:pPr>
        <w:pStyle w:val="TH"/>
        <w:rPr>
          <w:rFonts w:eastAsia="MS Mincho"/>
        </w:rPr>
      </w:pPr>
      <w:r w:rsidRPr="00AE781B">
        <w:rPr>
          <w:rFonts w:eastAsia="MS Mincho"/>
          <w:iCs/>
        </w:rPr>
        <w:lastRenderedPageBreak/>
        <w:t>Table 9.3.7.1.4.3-4:</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c>
          <w:tcPr>
            <w:tcW w:w="9606" w:type="dxa"/>
            <w:gridSpan w:val="4"/>
            <w:shd w:val="clear" w:color="auto" w:fill="auto"/>
          </w:tcPr>
          <w:p w14:paraId="3FFBADAC"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3A72EF65" w14:textId="77777777" w:rsidTr="001C2C13">
        <w:tc>
          <w:tcPr>
            <w:tcW w:w="4535" w:type="dxa"/>
            <w:shd w:val="clear" w:color="auto" w:fill="auto"/>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c>
          <w:tcPr>
            <w:tcW w:w="4535" w:type="dxa"/>
            <w:shd w:val="clear" w:color="auto" w:fill="auto"/>
          </w:tcPr>
          <w:p w14:paraId="6656C689"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2A0B7599" w14:textId="77777777" w:rsidR="00A42420" w:rsidRPr="00AE781B" w:rsidRDefault="00A42420" w:rsidP="001C2C13">
            <w:pPr>
              <w:pStyle w:val="TAL"/>
              <w:rPr>
                <w:rFonts w:eastAsia="MS Mincho"/>
                <w:lang w:eastAsia="en-US"/>
              </w:rPr>
            </w:pPr>
          </w:p>
        </w:tc>
        <w:tc>
          <w:tcPr>
            <w:tcW w:w="1700" w:type="dxa"/>
            <w:shd w:val="clear" w:color="auto" w:fill="auto"/>
          </w:tcPr>
          <w:p w14:paraId="14AB43C7" w14:textId="77777777" w:rsidR="00A42420" w:rsidRPr="00AE781B" w:rsidRDefault="00A42420" w:rsidP="001C2C13">
            <w:pPr>
              <w:pStyle w:val="TAL"/>
              <w:rPr>
                <w:rFonts w:eastAsia="MS Mincho"/>
                <w:lang w:eastAsia="en-US"/>
              </w:rPr>
            </w:pPr>
          </w:p>
        </w:tc>
        <w:tc>
          <w:tcPr>
            <w:tcW w:w="1104" w:type="dxa"/>
            <w:shd w:val="clear" w:color="auto" w:fill="auto"/>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c>
          <w:tcPr>
            <w:tcW w:w="4535" w:type="dxa"/>
            <w:shd w:val="clear" w:color="auto" w:fill="auto"/>
          </w:tcPr>
          <w:p w14:paraId="02A29924"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32D9BA25" w14:textId="77777777" w:rsidR="00A42420" w:rsidRPr="00AE781B" w:rsidRDefault="00A42420" w:rsidP="001C2C13">
            <w:pPr>
              <w:pStyle w:val="TAL"/>
              <w:rPr>
                <w:rFonts w:eastAsia="MS Mincho"/>
                <w:lang w:eastAsia="en-US"/>
              </w:rPr>
            </w:pPr>
          </w:p>
        </w:tc>
        <w:tc>
          <w:tcPr>
            <w:tcW w:w="1700" w:type="dxa"/>
            <w:shd w:val="clear" w:color="auto" w:fill="auto"/>
          </w:tcPr>
          <w:p w14:paraId="65C6DC88" w14:textId="77777777" w:rsidR="00A42420" w:rsidRPr="00AE781B" w:rsidRDefault="00A42420" w:rsidP="001C2C13">
            <w:pPr>
              <w:pStyle w:val="TAL"/>
              <w:rPr>
                <w:rFonts w:eastAsia="MS Mincho"/>
                <w:lang w:eastAsia="en-US"/>
              </w:rPr>
            </w:pPr>
          </w:p>
        </w:tc>
        <w:tc>
          <w:tcPr>
            <w:tcW w:w="1104" w:type="dxa"/>
            <w:shd w:val="clear" w:color="auto" w:fill="auto"/>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c>
          <w:tcPr>
            <w:tcW w:w="4535" w:type="dxa"/>
            <w:shd w:val="clear" w:color="auto" w:fill="auto"/>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4879FFFF"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0B5EBB59" w14:textId="77777777" w:rsidR="00A42420" w:rsidRPr="00AE781B" w:rsidRDefault="00A42420" w:rsidP="001C2C13">
            <w:pPr>
              <w:pStyle w:val="TAL"/>
              <w:rPr>
                <w:rFonts w:eastAsia="MS Mincho"/>
                <w:lang w:eastAsia="en-US"/>
              </w:rPr>
            </w:pPr>
          </w:p>
        </w:tc>
        <w:tc>
          <w:tcPr>
            <w:tcW w:w="1104" w:type="dxa"/>
            <w:shd w:val="clear" w:color="auto" w:fill="auto"/>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(0..255)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c>
          <w:tcPr>
            <w:tcW w:w="4535" w:type="dxa"/>
            <w:shd w:val="clear" w:color="auto" w:fill="auto"/>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6D1452B" w14:textId="77777777" w:rsidR="00A42420" w:rsidRPr="00AE781B" w:rsidRDefault="00A42420" w:rsidP="001C2C13">
            <w:pPr>
              <w:pStyle w:val="TAL"/>
              <w:rPr>
                <w:rFonts w:eastAsia="MS Mincho"/>
                <w:lang w:eastAsia="en-US"/>
              </w:rPr>
            </w:pPr>
          </w:p>
        </w:tc>
        <w:tc>
          <w:tcPr>
            <w:tcW w:w="1700" w:type="dxa"/>
            <w:shd w:val="clear" w:color="auto" w:fill="auto"/>
          </w:tcPr>
          <w:p w14:paraId="45573785" w14:textId="77777777" w:rsidR="00A42420" w:rsidRPr="00AE781B" w:rsidRDefault="00A42420" w:rsidP="001C2C13">
            <w:pPr>
              <w:pStyle w:val="TAL"/>
              <w:rPr>
                <w:rFonts w:eastAsia="MS Mincho"/>
                <w:lang w:eastAsia="en-US"/>
              </w:rPr>
            </w:pPr>
          </w:p>
        </w:tc>
        <w:tc>
          <w:tcPr>
            <w:tcW w:w="1104" w:type="dxa"/>
            <w:shd w:val="clear" w:color="auto" w:fill="auto"/>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c>
          <w:tcPr>
            <w:tcW w:w="4535" w:type="dxa"/>
            <w:shd w:val="clear" w:color="auto" w:fill="auto"/>
          </w:tcPr>
          <w:p w14:paraId="5469C5F1"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shd w:val="clear" w:color="auto" w:fill="auto"/>
          </w:tcPr>
          <w:p w14:paraId="18685D60" w14:textId="77777777" w:rsidR="00A42420" w:rsidRPr="00AE781B" w:rsidRDefault="00A42420" w:rsidP="001C2C13">
            <w:pPr>
              <w:pStyle w:val="TAL"/>
              <w:rPr>
                <w:rFonts w:eastAsia="MS Mincho"/>
                <w:lang w:eastAsia="en-US"/>
              </w:rPr>
            </w:pPr>
          </w:p>
        </w:tc>
        <w:tc>
          <w:tcPr>
            <w:tcW w:w="1104" w:type="dxa"/>
            <w:shd w:val="clear" w:color="auto" w:fill="auto"/>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c>
          <w:tcPr>
            <w:tcW w:w="4535" w:type="dxa"/>
            <w:shd w:val="clear" w:color="auto" w:fill="auto"/>
          </w:tcPr>
          <w:p w14:paraId="32655A33"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30AA895" w14:textId="77777777" w:rsidR="00A42420" w:rsidRPr="00AE781B" w:rsidRDefault="00A42420" w:rsidP="001C2C13">
            <w:pPr>
              <w:pStyle w:val="TAL"/>
              <w:rPr>
                <w:rFonts w:eastAsia="MS Mincho"/>
                <w:lang w:eastAsia="en-US"/>
              </w:rPr>
            </w:pPr>
          </w:p>
        </w:tc>
        <w:tc>
          <w:tcPr>
            <w:tcW w:w="1104" w:type="dxa"/>
            <w:shd w:val="clear" w:color="auto" w:fill="auto"/>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c>
          <w:tcPr>
            <w:tcW w:w="4535" w:type="dxa"/>
            <w:shd w:val="clear" w:color="auto" w:fill="auto"/>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72EEFAFF" w14:textId="77777777" w:rsidR="00A42420" w:rsidRPr="00AE781B" w:rsidRDefault="00A42420" w:rsidP="001C2C13">
            <w:pPr>
              <w:pStyle w:val="TAL"/>
              <w:rPr>
                <w:rFonts w:eastAsia="MS Mincho"/>
                <w:lang w:eastAsia="en-US"/>
              </w:rPr>
            </w:pPr>
          </w:p>
        </w:tc>
        <w:tc>
          <w:tcPr>
            <w:tcW w:w="1104" w:type="dxa"/>
            <w:shd w:val="clear" w:color="auto" w:fill="auto"/>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c>
          <w:tcPr>
            <w:tcW w:w="4535" w:type="dxa"/>
            <w:shd w:val="clear" w:color="auto" w:fill="auto"/>
          </w:tcPr>
          <w:p w14:paraId="53B66C6A"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186A072F" w14:textId="77777777" w:rsidR="00A42420" w:rsidRPr="00AE781B" w:rsidRDefault="00A42420" w:rsidP="001C2C13">
            <w:pPr>
              <w:pStyle w:val="TAL"/>
              <w:rPr>
                <w:rFonts w:eastAsia="MS Mincho"/>
                <w:lang w:eastAsia="en-US"/>
              </w:rPr>
            </w:pPr>
          </w:p>
        </w:tc>
        <w:tc>
          <w:tcPr>
            <w:tcW w:w="1700" w:type="dxa"/>
            <w:shd w:val="clear" w:color="auto" w:fill="auto"/>
          </w:tcPr>
          <w:p w14:paraId="36A26666" w14:textId="77777777" w:rsidR="00A42420" w:rsidRPr="00AE781B" w:rsidRDefault="00A42420" w:rsidP="001C2C13">
            <w:pPr>
              <w:pStyle w:val="TAL"/>
              <w:rPr>
                <w:rFonts w:eastAsia="MS Mincho"/>
                <w:lang w:eastAsia="en-US"/>
              </w:rPr>
            </w:pPr>
          </w:p>
        </w:tc>
        <w:tc>
          <w:tcPr>
            <w:tcW w:w="1104" w:type="dxa"/>
            <w:shd w:val="clear" w:color="auto" w:fill="auto"/>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c>
          <w:tcPr>
            <w:tcW w:w="4535" w:type="dxa"/>
            <w:shd w:val="clear" w:color="auto" w:fill="auto"/>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2E6DFAE0" w14:textId="77777777" w:rsidR="00A42420" w:rsidRPr="00AE781B" w:rsidRDefault="00A42420" w:rsidP="001C2C13">
            <w:pPr>
              <w:pStyle w:val="TAL"/>
              <w:rPr>
                <w:rFonts w:eastAsia="MS Mincho"/>
                <w:lang w:eastAsia="en-US"/>
              </w:rPr>
            </w:pPr>
          </w:p>
        </w:tc>
        <w:tc>
          <w:tcPr>
            <w:tcW w:w="1700" w:type="dxa"/>
            <w:shd w:val="clear" w:color="auto" w:fill="auto"/>
          </w:tcPr>
          <w:p w14:paraId="4C3E3785" w14:textId="77777777" w:rsidR="00A42420" w:rsidRPr="00AE781B" w:rsidRDefault="00A42420" w:rsidP="001C2C13">
            <w:pPr>
              <w:pStyle w:val="TAL"/>
              <w:rPr>
                <w:rFonts w:eastAsia="MS Mincho"/>
                <w:lang w:eastAsia="en-US"/>
              </w:rPr>
            </w:pPr>
          </w:p>
        </w:tc>
        <w:tc>
          <w:tcPr>
            <w:tcW w:w="1104" w:type="dxa"/>
            <w:shd w:val="clear" w:color="auto" w:fill="auto"/>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c>
          <w:tcPr>
            <w:tcW w:w="4535" w:type="dxa"/>
            <w:shd w:val="clear" w:color="auto" w:fill="auto"/>
          </w:tcPr>
          <w:p w14:paraId="00E49645" w14:textId="77777777" w:rsidR="00A42420" w:rsidRPr="00AE781B" w:rsidRDefault="00A42420" w:rsidP="001C2C13">
            <w:pPr>
              <w:pStyle w:val="TAL"/>
              <w:rPr>
                <w:lang w:eastAsia="en-US"/>
              </w:rPr>
            </w:pPr>
            <w:r w:rsidRPr="00AE781B">
              <w:rPr>
                <w:lang w:eastAsia="en-US"/>
              </w:rPr>
              <w:t xml:space="preserve">    provideAssistanceData SEQUENCE {</w:t>
            </w:r>
          </w:p>
        </w:tc>
        <w:tc>
          <w:tcPr>
            <w:tcW w:w="2267" w:type="dxa"/>
            <w:shd w:val="clear" w:color="auto" w:fill="auto"/>
          </w:tcPr>
          <w:p w14:paraId="5C65798E" w14:textId="77777777" w:rsidR="00A42420" w:rsidRPr="00AE781B" w:rsidRDefault="00A42420" w:rsidP="001C2C13">
            <w:pPr>
              <w:pStyle w:val="TAL"/>
              <w:rPr>
                <w:rFonts w:eastAsia="MS Mincho"/>
                <w:lang w:eastAsia="en-US"/>
              </w:rPr>
            </w:pPr>
          </w:p>
        </w:tc>
        <w:tc>
          <w:tcPr>
            <w:tcW w:w="1700" w:type="dxa"/>
            <w:shd w:val="clear" w:color="auto" w:fill="auto"/>
          </w:tcPr>
          <w:p w14:paraId="3BF52809" w14:textId="77777777" w:rsidR="00A42420" w:rsidRPr="00AE781B" w:rsidRDefault="00A42420" w:rsidP="001C2C13">
            <w:pPr>
              <w:pStyle w:val="TAL"/>
              <w:rPr>
                <w:rFonts w:eastAsia="MS Mincho"/>
                <w:lang w:eastAsia="en-US"/>
              </w:rPr>
            </w:pPr>
          </w:p>
        </w:tc>
        <w:tc>
          <w:tcPr>
            <w:tcW w:w="1104" w:type="dxa"/>
            <w:shd w:val="clear" w:color="auto" w:fill="auto"/>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c>
          <w:tcPr>
            <w:tcW w:w="4535" w:type="dxa"/>
            <w:shd w:val="clear" w:color="auto" w:fill="auto"/>
          </w:tcPr>
          <w:p w14:paraId="0275BCA8"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79D31B6C" w14:textId="77777777" w:rsidR="00A42420" w:rsidRPr="00AE781B" w:rsidRDefault="00A42420" w:rsidP="001C2C13">
            <w:pPr>
              <w:pStyle w:val="TAL"/>
              <w:rPr>
                <w:rFonts w:eastAsia="MS Mincho"/>
                <w:lang w:eastAsia="en-US"/>
              </w:rPr>
            </w:pPr>
          </w:p>
        </w:tc>
        <w:tc>
          <w:tcPr>
            <w:tcW w:w="1700" w:type="dxa"/>
            <w:shd w:val="clear" w:color="auto" w:fill="auto"/>
          </w:tcPr>
          <w:p w14:paraId="32CFE663" w14:textId="77777777" w:rsidR="00A42420" w:rsidRPr="00AE781B" w:rsidRDefault="00A42420" w:rsidP="001C2C13">
            <w:pPr>
              <w:pStyle w:val="TAL"/>
              <w:rPr>
                <w:rFonts w:eastAsia="MS Mincho"/>
                <w:lang w:eastAsia="en-US"/>
              </w:rPr>
            </w:pPr>
          </w:p>
        </w:tc>
        <w:tc>
          <w:tcPr>
            <w:tcW w:w="1104" w:type="dxa"/>
            <w:shd w:val="clear" w:color="auto" w:fill="auto"/>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c>
          <w:tcPr>
            <w:tcW w:w="4535" w:type="dxa"/>
            <w:shd w:val="clear" w:color="auto" w:fill="auto"/>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79A48923" w14:textId="77777777" w:rsidR="00A42420" w:rsidRPr="00AE781B" w:rsidRDefault="00A42420" w:rsidP="001C2C13">
            <w:pPr>
              <w:pStyle w:val="TAL"/>
              <w:rPr>
                <w:rFonts w:eastAsia="MS Mincho"/>
                <w:lang w:eastAsia="en-US"/>
              </w:rPr>
            </w:pPr>
          </w:p>
        </w:tc>
        <w:tc>
          <w:tcPr>
            <w:tcW w:w="1700" w:type="dxa"/>
            <w:shd w:val="clear" w:color="auto" w:fill="auto"/>
          </w:tcPr>
          <w:p w14:paraId="382DFB60" w14:textId="77777777" w:rsidR="00A42420" w:rsidRPr="00AE781B" w:rsidRDefault="00A42420" w:rsidP="001C2C13">
            <w:pPr>
              <w:pStyle w:val="TAL"/>
              <w:rPr>
                <w:rFonts w:eastAsia="MS Mincho"/>
                <w:lang w:eastAsia="en-US"/>
              </w:rPr>
            </w:pPr>
          </w:p>
        </w:tc>
        <w:tc>
          <w:tcPr>
            <w:tcW w:w="1104" w:type="dxa"/>
            <w:shd w:val="clear" w:color="auto" w:fill="auto"/>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c>
          <w:tcPr>
            <w:tcW w:w="4535" w:type="dxa"/>
            <w:shd w:val="clear" w:color="auto" w:fill="auto"/>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shd w:val="clear" w:color="auto" w:fill="auto"/>
          </w:tcPr>
          <w:p w14:paraId="0C0576B2" w14:textId="77777777" w:rsidR="00A42420" w:rsidRPr="00AE781B" w:rsidRDefault="00A42420" w:rsidP="001C2C13">
            <w:pPr>
              <w:pStyle w:val="TAL"/>
              <w:rPr>
                <w:rFonts w:eastAsia="MS Mincho"/>
                <w:lang w:eastAsia="en-US"/>
              </w:rPr>
            </w:pPr>
          </w:p>
        </w:tc>
        <w:tc>
          <w:tcPr>
            <w:tcW w:w="1700" w:type="dxa"/>
            <w:shd w:val="clear" w:color="auto" w:fill="auto"/>
          </w:tcPr>
          <w:p w14:paraId="48A73599" w14:textId="77777777" w:rsidR="00A42420" w:rsidRPr="00AE781B" w:rsidRDefault="00A42420" w:rsidP="001C2C13">
            <w:pPr>
              <w:pStyle w:val="TAL"/>
              <w:rPr>
                <w:rFonts w:eastAsia="MS Mincho"/>
                <w:lang w:eastAsia="en-US"/>
              </w:rPr>
            </w:pPr>
          </w:p>
        </w:tc>
        <w:tc>
          <w:tcPr>
            <w:tcW w:w="1104" w:type="dxa"/>
            <w:shd w:val="clear" w:color="auto" w:fill="auto"/>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c>
          <w:tcPr>
            <w:tcW w:w="4535" w:type="dxa"/>
            <w:shd w:val="clear" w:color="auto" w:fill="auto"/>
          </w:tcPr>
          <w:p w14:paraId="59ADDB30" w14:textId="77777777" w:rsidR="00A42420" w:rsidRPr="00AE781B" w:rsidRDefault="00A42420" w:rsidP="001C2C13">
            <w:pPr>
              <w:pStyle w:val="TAL"/>
              <w:rPr>
                <w:lang w:eastAsia="en-US"/>
              </w:rPr>
            </w:pPr>
            <w:r w:rsidRPr="00AE781B">
              <w:rPr>
                <w:lang w:eastAsia="en-US"/>
              </w:rPr>
              <w:t xml:space="preserve">            commonIEsProvideAssistanceData</w:t>
            </w:r>
          </w:p>
        </w:tc>
        <w:tc>
          <w:tcPr>
            <w:tcW w:w="2267" w:type="dxa"/>
            <w:shd w:val="clear" w:color="auto" w:fill="auto"/>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4C12100" w14:textId="77777777" w:rsidR="00A42420" w:rsidRPr="00AE781B" w:rsidRDefault="00A42420" w:rsidP="001C2C13">
            <w:pPr>
              <w:pStyle w:val="TAL"/>
              <w:rPr>
                <w:rFonts w:eastAsia="MS Mincho"/>
                <w:lang w:eastAsia="en-US"/>
              </w:rPr>
            </w:pPr>
          </w:p>
        </w:tc>
        <w:tc>
          <w:tcPr>
            <w:tcW w:w="1104" w:type="dxa"/>
            <w:shd w:val="clear" w:color="auto" w:fill="auto"/>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c>
          <w:tcPr>
            <w:tcW w:w="4535" w:type="dxa"/>
            <w:shd w:val="clear" w:color="auto" w:fill="auto"/>
          </w:tcPr>
          <w:p w14:paraId="58CCE41C" w14:textId="77777777" w:rsidR="00A42420" w:rsidRPr="00AE781B" w:rsidRDefault="00A42420" w:rsidP="001C2C13">
            <w:pPr>
              <w:pStyle w:val="TAL"/>
              <w:rPr>
                <w:lang w:eastAsia="en-US"/>
              </w:rPr>
            </w:pPr>
            <w:r w:rsidRPr="00AE781B">
              <w:rPr>
                <w:lang w:eastAsia="en-US"/>
              </w:rPr>
              <w:t xml:space="preserve">            a-gnss-ProvideAssistanceData </w:t>
            </w:r>
          </w:p>
        </w:tc>
        <w:tc>
          <w:tcPr>
            <w:tcW w:w="2267" w:type="dxa"/>
            <w:shd w:val="clear" w:color="auto" w:fill="auto"/>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5BA50E8" w14:textId="77777777" w:rsidR="00A42420" w:rsidRPr="00AE781B" w:rsidRDefault="00A42420" w:rsidP="001C2C13">
            <w:pPr>
              <w:pStyle w:val="TAL"/>
              <w:rPr>
                <w:rFonts w:eastAsia="MS Mincho"/>
                <w:lang w:eastAsia="en-US"/>
              </w:rPr>
            </w:pPr>
          </w:p>
        </w:tc>
        <w:tc>
          <w:tcPr>
            <w:tcW w:w="1104" w:type="dxa"/>
            <w:shd w:val="clear" w:color="auto" w:fill="auto"/>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c>
          <w:tcPr>
            <w:tcW w:w="4535" w:type="dxa"/>
            <w:shd w:val="clear" w:color="auto" w:fill="auto"/>
          </w:tcPr>
          <w:p w14:paraId="6604C11D" w14:textId="77777777" w:rsidR="00A42420" w:rsidRPr="00AE781B" w:rsidRDefault="00A42420" w:rsidP="001C2C13">
            <w:pPr>
              <w:pStyle w:val="TAL"/>
              <w:rPr>
                <w:lang w:eastAsia="en-US"/>
              </w:rPr>
            </w:pPr>
            <w:r w:rsidRPr="00AE781B">
              <w:rPr>
                <w:lang w:eastAsia="en-US"/>
              </w:rPr>
              <w:t xml:space="preserve">            otdoa-ProvideAssistanceData SEQUENCE {</w:t>
            </w:r>
          </w:p>
        </w:tc>
        <w:tc>
          <w:tcPr>
            <w:tcW w:w="2267" w:type="dxa"/>
            <w:shd w:val="clear" w:color="auto" w:fill="auto"/>
          </w:tcPr>
          <w:p w14:paraId="5F715943" w14:textId="77777777" w:rsidR="00A42420" w:rsidRPr="00AE781B" w:rsidRDefault="00A42420" w:rsidP="001C2C13">
            <w:pPr>
              <w:pStyle w:val="TAL"/>
              <w:rPr>
                <w:rFonts w:eastAsia="MS Mincho"/>
                <w:lang w:eastAsia="en-US"/>
              </w:rPr>
            </w:pPr>
          </w:p>
        </w:tc>
        <w:tc>
          <w:tcPr>
            <w:tcW w:w="1700" w:type="dxa"/>
            <w:shd w:val="clear" w:color="auto" w:fill="auto"/>
          </w:tcPr>
          <w:p w14:paraId="1A7A567A" w14:textId="77777777" w:rsidR="00A42420" w:rsidRPr="00AE781B" w:rsidRDefault="00A42420" w:rsidP="001C2C13">
            <w:pPr>
              <w:pStyle w:val="TAL"/>
              <w:rPr>
                <w:rFonts w:eastAsia="MS Mincho"/>
                <w:lang w:eastAsia="en-US"/>
              </w:rPr>
            </w:pPr>
          </w:p>
        </w:tc>
        <w:tc>
          <w:tcPr>
            <w:tcW w:w="1104" w:type="dxa"/>
            <w:shd w:val="clear" w:color="auto" w:fill="auto"/>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c>
          <w:tcPr>
            <w:tcW w:w="4535" w:type="dxa"/>
            <w:shd w:val="clear" w:color="auto" w:fill="auto"/>
          </w:tcPr>
          <w:p w14:paraId="29B4C8C8" w14:textId="77777777" w:rsidR="00A42420" w:rsidRPr="00AE781B" w:rsidRDefault="00A42420" w:rsidP="001C2C13">
            <w:pPr>
              <w:pStyle w:val="TAL"/>
              <w:rPr>
                <w:lang w:eastAsia="en-US"/>
              </w:rPr>
            </w:pPr>
            <w:r w:rsidRPr="00AE781B">
              <w:rPr>
                <w:lang w:eastAsia="en-US"/>
              </w:rPr>
              <w:t xml:space="preserve">                 otdoa-ReferenceCellInfo</w:t>
            </w:r>
          </w:p>
        </w:tc>
        <w:tc>
          <w:tcPr>
            <w:tcW w:w="2267" w:type="dxa"/>
            <w:shd w:val="clear" w:color="auto" w:fill="auto"/>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1F4DD02" w14:textId="77777777" w:rsidR="00A42420" w:rsidRPr="00AE781B" w:rsidRDefault="00A42420" w:rsidP="001C2C13">
            <w:pPr>
              <w:pStyle w:val="TAL"/>
              <w:rPr>
                <w:rFonts w:eastAsia="MS Mincho"/>
                <w:lang w:eastAsia="en-US"/>
              </w:rPr>
            </w:pPr>
          </w:p>
        </w:tc>
        <w:tc>
          <w:tcPr>
            <w:tcW w:w="1104" w:type="dxa"/>
            <w:shd w:val="clear" w:color="auto" w:fill="auto"/>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c>
          <w:tcPr>
            <w:tcW w:w="4535" w:type="dxa"/>
            <w:shd w:val="clear" w:color="auto" w:fill="auto"/>
          </w:tcPr>
          <w:p w14:paraId="5E08854E" w14:textId="77777777" w:rsidR="00A42420" w:rsidRPr="00AE781B" w:rsidRDefault="00A42420" w:rsidP="001C2C13">
            <w:pPr>
              <w:pStyle w:val="TAL"/>
              <w:rPr>
                <w:lang w:eastAsia="en-US"/>
              </w:rPr>
            </w:pPr>
            <w:r w:rsidRPr="00AE781B">
              <w:rPr>
                <w:lang w:eastAsia="en-US"/>
              </w:rPr>
              <w:t xml:space="preserve">                 otdoa-NeighbourCellInfo</w:t>
            </w:r>
          </w:p>
        </w:tc>
        <w:tc>
          <w:tcPr>
            <w:tcW w:w="2267" w:type="dxa"/>
            <w:shd w:val="clear" w:color="auto" w:fill="auto"/>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1C85A1A" w14:textId="77777777" w:rsidR="00A42420" w:rsidRPr="00AE781B" w:rsidRDefault="00A42420" w:rsidP="001C2C13">
            <w:pPr>
              <w:pStyle w:val="TAL"/>
              <w:rPr>
                <w:rFonts w:eastAsia="MS Mincho"/>
                <w:lang w:eastAsia="en-US"/>
              </w:rPr>
            </w:pPr>
          </w:p>
        </w:tc>
        <w:tc>
          <w:tcPr>
            <w:tcW w:w="1104" w:type="dxa"/>
            <w:shd w:val="clear" w:color="auto" w:fill="auto"/>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c>
          <w:tcPr>
            <w:tcW w:w="4535" w:type="dxa"/>
            <w:shd w:val="clear" w:color="auto" w:fill="auto"/>
          </w:tcPr>
          <w:p w14:paraId="64873154" w14:textId="77777777" w:rsidR="00A42420" w:rsidRPr="00AE781B" w:rsidRDefault="00A42420" w:rsidP="001C2C13">
            <w:pPr>
              <w:pStyle w:val="TAL"/>
              <w:rPr>
                <w:lang w:eastAsia="en-US"/>
              </w:rPr>
            </w:pPr>
            <w:r w:rsidRPr="00AE781B">
              <w:rPr>
                <w:lang w:eastAsia="en-US"/>
              </w:rPr>
              <w:t xml:space="preserve">                 otdoa-Error</w:t>
            </w:r>
          </w:p>
        </w:tc>
        <w:tc>
          <w:tcPr>
            <w:tcW w:w="2267" w:type="dxa"/>
            <w:shd w:val="clear" w:color="auto" w:fill="auto"/>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FCD5B7" w14:textId="77777777" w:rsidR="00A42420" w:rsidRPr="00AE781B" w:rsidRDefault="00A42420" w:rsidP="001C2C13">
            <w:pPr>
              <w:pStyle w:val="TAL"/>
              <w:rPr>
                <w:rFonts w:eastAsia="MS Mincho"/>
                <w:lang w:eastAsia="en-US"/>
              </w:rPr>
            </w:pPr>
          </w:p>
        </w:tc>
        <w:tc>
          <w:tcPr>
            <w:tcW w:w="1104" w:type="dxa"/>
            <w:shd w:val="clear" w:color="auto" w:fill="auto"/>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c>
          <w:tcPr>
            <w:tcW w:w="4535" w:type="dxa"/>
            <w:shd w:val="clear" w:color="auto" w:fill="auto"/>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shd w:val="clear" w:color="auto" w:fill="auto"/>
          </w:tcPr>
          <w:p w14:paraId="420DCA74" w14:textId="77777777" w:rsidR="00A42420" w:rsidRPr="00AE781B" w:rsidRDefault="00A42420" w:rsidP="001C2C13">
            <w:pPr>
              <w:pStyle w:val="TAL"/>
              <w:rPr>
                <w:rFonts w:eastAsia="MS Mincho"/>
                <w:lang w:eastAsia="en-US"/>
              </w:rPr>
            </w:pPr>
          </w:p>
        </w:tc>
        <w:tc>
          <w:tcPr>
            <w:tcW w:w="1700" w:type="dxa"/>
            <w:shd w:val="clear" w:color="auto" w:fill="auto"/>
          </w:tcPr>
          <w:p w14:paraId="261C8DA6" w14:textId="77777777" w:rsidR="00A42420" w:rsidRPr="00AE781B" w:rsidRDefault="00A42420" w:rsidP="001C2C13">
            <w:pPr>
              <w:pStyle w:val="TAL"/>
              <w:rPr>
                <w:rFonts w:eastAsia="MS Mincho"/>
                <w:lang w:eastAsia="en-US"/>
              </w:rPr>
            </w:pPr>
          </w:p>
        </w:tc>
        <w:tc>
          <w:tcPr>
            <w:tcW w:w="1104" w:type="dxa"/>
            <w:shd w:val="clear" w:color="auto" w:fill="auto"/>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c>
          <w:tcPr>
            <w:tcW w:w="4535" w:type="dxa"/>
            <w:shd w:val="clear" w:color="auto" w:fill="auto"/>
          </w:tcPr>
          <w:p w14:paraId="1B0D1D4D" w14:textId="77777777" w:rsidR="00A42420" w:rsidRPr="00AE781B" w:rsidRDefault="00A42420" w:rsidP="001C2C13">
            <w:pPr>
              <w:pStyle w:val="TAL"/>
              <w:rPr>
                <w:lang w:eastAsia="en-US"/>
              </w:rPr>
            </w:pPr>
            <w:r w:rsidRPr="00AE781B">
              <w:rPr>
                <w:lang w:eastAsia="en-US"/>
              </w:rPr>
              <w:t xml:space="preserve">            epdu-ProvideAssistanceData</w:t>
            </w:r>
          </w:p>
        </w:tc>
        <w:tc>
          <w:tcPr>
            <w:tcW w:w="2267" w:type="dxa"/>
            <w:shd w:val="clear" w:color="auto" w:fill="auto"/>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E6390C6" w14:textId="77777777" w:rsidR="00A42420" w:rsidRPr="00AE781B" w:rsidRDefault="00A42420" w:rsidP="001C2C13">
            <w:pPr>
              <w:pStyle w:val="TAL"/>
              <w:rPr>
                <w:rFonts w:eastAsia="MS Mincho"/>
                <w:lang w:eastAsia="en-US"/>
              </w:rPr>
            </w:pPr>
          </w:p>
        </w:tc>
        <w:tc>
          <w:tcPr>
            <w:tcW w:w="1104" w:type="dxa"/>
            <w:shd w:val="clear" w:color="auto" w:fill="auto"/>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c>
          <w:tcPr>
            <w:tcW w:w="4535" w:type="dxa"/>
            <w:shd w:val="clear" w:color="auto" w:fill="auto"/>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7C72056" w14:textId="77777777" w:rsidR="00A42420" w:rsidRPr="00AE781B" w:rsidRDefault="00A42420" w:rsidP="001C2C13">
            <w:pPr>
              <w:pStyle w:val="TAL"/>
              <w:rPr>
                <w:rFonts w:eastAsia="MS Mincho"/>
                <w:lang w:eastAsia="en-US"/>
              </w:rPr>
            </w:pPr>
          </w:p>
        </w:tc>
        <w:tc>
          <w:tcPr>
            <w:tcW w:w="1700" w:type="dxa"/>
            <w:shd w:val="clear" w:color="auto" w:fill="auto"/>
          </w:tcPr>
          <w:p w14:paraId="5D30603A" w14:textId="77777777" w:rsidR="00A42420" w:rsidRPr="00AE781B" w:rsidRDefault="00A42420" w:rsidP="001C2C13">
            <w:pPr>
              <w:pStyle w:val="TAL"/>
              <w:rPr>
                <w:rFonts w:eastAsia="MS Mincho"/>
                <w:lang w:eastAsia="en-US"/>
              </w:rPr>
            </w:pPr>
          </w:p>
        </w:tc>
        <w:tc>
          <w:tcPr>
            <w:tcW w:w="1104" w:type="dxa"/>
            <w:shd w:val="clear" w:color="auto" w:fill="auto"/>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c>
          <w:tcPr>
            <w:tcW w:w="4535" w:type="dxa"/>
            <w:shd w:val="clear" w:color="auto" w:fill="auto"/>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5C71557" w14:textId="77777777" w:rsidR="00A42420" w:rsidRPr="00AE781B" w:rsidRDefault="00A42420" w:rsidP="001C2C13">
            <w:pPr>
              <w:pStyle w:val="TAL"/>
              <w:rPr>
                <w:rFonts w:eastAsia="MS Mincho"/>
                <w:lang w:eastAsia="en-US"/>
              </w:rPr>
            </w:pPr>
          </w:p>
        </w:tc>
        <w:tc>
          <w:tcPr>
            <w:tcW w:w="1700" w:type="dxa"/>
            <w:shd w:val="clear" w:color="auto" w:fill="auto"/>
          </w:tcPr>
          <w:p w14:paraId="218A8785" w14:textId="77777777" w:rsidR="00A42420" w:rsidRPr="00AE781B" w:rsidRDefault="00A42420" w:rsidP="001C2C13">
            <w:pPr>
              <w:pStyle w:val="TAL"/>
              <w:rPr>
                <w:rFonts w:eastAsia="MS Mincho"/>
                <w:lang w:eastAsia="en-US"/>
              </w:rPr>
            </w:pPr>
          </w:p>
        </w:tc>
        <w:tc>
          <w:tcPr>
            <w:tcW w:w="1104" w:type="dxa"/>
            <w:shd w:val="clear" w:color="auto" w:fill="auto"/>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c>
          <w:tcPr>
            <w:tcW w:w="4535" w:type="dxa"/>
            <w:shd w:val="clear" w:color="auto" w:fill="auto"/>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4B6CBE6" w14:textId="77777777" w:rsidR="00A42420" w:rsidRPr="00AE781B" w:rsidRDefault="00A42420" w:rsidP="001C2C13">
            <w:pPr>
              <w:pStyle w:val="TAL"/>
              <w:rPr>
                <w:rFonts w:eastAsia="MS Mincho"/>
                <w:lang w:eastAsia="en-US"/>
              </w:rPr>
            </w:pPr>
          </w:p>
        </w:tc>
        <w:tc>
          <w:tcPr>
            <w:tcW w:w="1700" w:type="dxa"/>
            <w:shd w:val="clear" w:color="auto" w:fill="auto"/>
          </w:tcPr>
          <w:p w14:paraId="33B901B5" w14:textId="77777777" w:rsidR="00A42420" w:rsidRPr="00AE781B" w:rsidRDefault="00A42420" w:rsidP="001C2C13">
            <w:pPr>
              <w:pStyle w:val="TAL"/>
              <w:rPr>
                <w:rFonts w:eastAsia="MS Mincho"/>
                <w:lang w:eastAsia="en-US"/>
              </w:rPr>
            </w:pPr>
          </w:p>
        </w:tc>
        <w:tc>
          <w:tcPr>
            <w:tcW w:w="1104" w:type="dxa"/>
            <w:shd w:val="clear" w:color="auto" w:fill="auto"/>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c>
          <w:tcPr>
            <w:tcW w:w="4535" w:type="dxa"/>
            <w:shd w:val="clear" w:color="auto" w:fill="auto"/>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3FE6FD4" w14:textId="77777777" w:rsidR="00A42420" w:rsidRPr="00AE781B" w:rsidRDefault="00A42420" w:rsidP="001C2C13">
            <w:pPr>
              <w:pStyle w:val="TAL"/>
              <w:rPr>
                <w:rFonts w:eastAsia="MS Mincho"/>
                <w:lang w:eastAsia="en-US"/>
              </w:rPr>
            </w:pPr>
          </w:p>
        </w:tc>
        <w:tc>
          <w:tcPr>
            <w:tcW w:w="1700" w:type="dxa"/>
            <w:shd w:val="clear" w:color="auto" w:fill="auto"/>
          </w:tcPr>
          <w:p w14:paraId="031514DA" w14:textId="77777777" w:rsidR="00A42420" w:rsidRPr="00AE781B" w:rsidRDefault="00A42420" w:rsidP="001C2C13">
            <w:pPr>
              <w:pStyle w:val="TAL"/>
              <w:rPr>
                <w:rFonts w:eastAsia="MS Mincho"/>
                <w:lang w:eastAsia="en-US"/>
              </w:rPr>
            </w:pPr>
          </w:p>
        </w:tc>
        <w:tc>
          <w:tcPr>
            <w:tcW w:w="1104" w:type="dxa"/>
            <w:shd w:val="clear" w:color="auto" w:fill="auto"/>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c>
          <w:tcPr>
            <w:tcW w:w="4535" w:type="dxa"/>
            <w:shd w:val="clear" w:color="auto" w:fill="auto"/>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410D983" w14:textId="77777777" w:rsidR="00A42420" w:rsidRPr="00AE781B" w:rsidRDefault="00A42420" w:rsidP="001C2C13">
            <w:pPr>
              <w:pStyle w:val="TAL"/>
              <w:rPr>
                <w:rFonts w:eastAsia="MS Mincho"/>
                <w:lang w:eastAsia="en-US"/>
              </w:rPr>
            </w:pPr>
          </w:p>
        </w:tc>
        <w:tc>
          <w:tcPr>
            <w:tcW w:w="1700" w:type="dxa"/>
            <w:shd w:val="clear" w:color="auto" w:fill="auto"/>
          </w:tcPr>
          <w:p w14:paraId="7575693A" w14:textId="77777777" w:rsidR="00A42420" w:rsidRPr="00AE781B" w:rsidRDefault="00A42420" w:rsidP="001C2C13">
            <w:pPr>
              <w:pStyle w:val="TAL"/>
              <w:rPr>
                <w:rFonts w:eastAsia="MS Mincho"/>
                <w:lang w:eastAsia="en-US"/>
              </w:rPr>
            </w:pPr>
          </w:p>
        </w:tc>
        <w:tc>
          <w:tcPr>
            <w:tcW w:w="1104" w:type="dxa"/>
            <w:shd w:val="clear" w:color="auto" w:fill="auto"/>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c>
          <w:tcPr>
            <w:tcW w:w="4535" w:type="dxa"/>
            <w:shd w:val="clear" w:color="auto" w:fill="auto"/>
          </w:tcPr>
          <w:p w14:paraId="7EA650BB"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4D741B88" w14:textId="77777777" w:rsidR="00A42420" w:rsidRPr="00AE781B" w:rsidRDefault="00A42420" w:rsidP="001C2C13">
            <w:pPr>
              <w:pStyle w:val="TAL"/>
              <w:rPr>
                <w:rFonts w:eastAsia="MS Mincho"/>
                <w:lang w:eastAsia="en-US"/>
              </w:rPr>
            </w:pPr>
          </w:p>
        </w:tc>
        <w:tc>
          <w:tcPr>
            <w:tcW w:w="1700" w:type="dxa"/>
            <w:shd w:val="clear" w:color="auto" w:fill="auto"/>
          </w:tcPr>
          <w:p w14:paraId="7A510526" w14:textId="77777777" w:rsidR="00A42420" w:rsidRPr="00AE781B" w:rsidRDefault="00A42420" w:rsidP="001C2C13">
            <w:pPr>
              <w:pStyle w:val="TAL"/>
              <w:rPr>
                <w:rFonts w:eastAsia="MS Mincho"/>
                <w:lang w:eastAsia="en-US"/>
              </w:rPr>
            </w:pPr>
          </w:p>
        </w:tc>
        <w:tc>
          <w:tcPr>
            <w:tcW w:w="1104" w:type="dxa"/>
            <w:shd w:val="clear" w:color="auto" w:fill="auto"/>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rPr>
      </w:pPr>
    </w:p>
    <w:p w14:paraId="00D0A3D3" w14:textId="77777777" w:rsidR="00A42420" w:rsidRPr="00AE781B" w:rsidRDefault="00A42420" w:rsidP="00A42420">
      <w:pPr>
        <w:pStyle w:val="Heading6"/>
      </w:pPr>
      <w:bookmarkStart w:id="249" w:name="_Toc27481946"/>
      <w:bookmarkStart w:id="250" w:name="_Toc68183196"/>
      <w:r w:rsidRPr="00AE781B">
        <w:t>9.3.7.1.5</w:t>
      </w:r>
      <w:r w:rsidRPr="00AE781B">
        <w:tab/>
        <w:t>Test requirement</w:t>
      </w:r>
      <w:bookmarkEnd w:id="249"/>
      <w:bookmarkEnd w:id="250"/>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lastRenderedPageBreak/>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shd w:val="clear" w:color="auto" w:fill="auto"/>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shd w:val="clear" w:color="auto" w:fill="auto"/>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shd w:val="clear" w:color="auto" w:fill="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3D7B1A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4C61FB1"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BA979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456C1AB"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5084F9" w14:textId="77777777" w:rsidR="00A42420" w:rsidRPr="00AE781B" w:rsidRDefault="00A42420" w:rsidP="001C2C13">
            <w:pPr>
              <w:pStyle w:val="TAC"/>
              <w:rPr>
                <w:rFonts w:cs="Arial"/>
                <w:lang w:eastAsia="ko-KR"/>
              </w:rPr>
            </w:pPr>
          </w:p>
        </w:tc>
        <w:tc>
          <w:tcPr>
            <w:tcW w:w="0" w:type="auto"/>
            <w:vMerge/>
            <w:shd w:val="clear" w:color="auto" w:fill="auto"/>
            <w:vAlign w:val="center"/>
          </w:tcPr>
          <w:p w14:paraId="4F0A4C14" w14:textId="77777777" w:rsidR="00A42420" w:rsidRPr="00AE781B" w:rsidRDefault="00A42420" w:rsidP="001C2C13">
            <w:pPr>
              <w:pStyle w:val="TAC"/>
              <w:rPr>
                <w:rFonts w:cs="Arial"/>
                <w:lang w:eastAsia="ko-KR"/>
              </w:rPr>
            </w:pPr>
          </w:p>
        </w:tc>
        <w:tc>
          <w:tcPr>
            <w:tcW w:w="0" w:type="auto"/>
            <w:vMerge/>
            <w:shd w:val="clear" w:color="auto" w:fill="auto"/>
            <w:vAlign w:val="center"/>
          </w:tcPr>
          <w:p w14:paraId="59156C69"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shd w:val="clear" w:color="auto" w:fill="auto"/>
            <w:vAlign w:val="center"/>
          </w:tcPr>
          <w:p w14:paraId="3D3CE1DB" w14:textId="77777777" w:rsidR="00A42420" w:rsidRPr="00AE781B" w:rsidRDefault="00A42420" w:rsidP="001C2C13">
            <w:pPr>
              <w:pStyle w:val="TAC"/>
              <w:rPr>
                <w:rFonts w:cs="Arial"/>
                <w:lang w:eastAsia="ko-KR"/>
              </w:rPr>
            </w:pPr>
          </w:p>
        </w:tc>
        <w:tc>
          <w:tcPr>
            <w:tcW w:w="0" w:type="auto"/>
            <w:vMerge/>
            <w:shd w:val="clear" w:color="auto" w:fill="auto"/>
            <w:vAlign w:val="center"/>
          </w:tcPr>
          <w:p w14:paraId="63B155F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3BC28B"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A311DC" w14:textId="77777777" w:rsidR="00A42420" w:rsidRPr="00AE781B" w:rsidRDefault="00A42420" w:rsidP="001C2C13">
            <w:pPr>
              <w:pStyle w:val="TAC"/>
              <w:rPr>
                <w:rFonts w:cs="Arial"/>
                <w:lang w:eastAsia="ko-KR"/>
              </w:rPr>
            </w:pPr>
          </w:p>
        </w:tc>
        <w:tc>
          <w:tcPr>
            <w:tcW w:w="0" w:type="auto"/>
            <w:vMerge/>
            <w:shd w:val="clear" w:color="auto" w:fill="auto"/>
            <w:vAlign w:val="center"/>
          </w:tcPr>
          <w:p w14:paraId="0AF0E3B7" w14:textId="77777777" w:rsidR="00A42420" w:rsidRPr="00AE781B" w:rsidRDefault="00A42420" w:rsidP="001C2C13">
            <w:pPr>
              <w:pStyle w:val="TAC"/>
              <w:rPr>
                <w:rFonts w:cs="Arial"/>
                <w:lang w:eastAsia="ko-KR"/>
              </w:rPr>
            </w:pPr>
          </w:p>
        </w:tc>
        <w:tc>
          <w:tcPr>
            <w:tcW w:w="0" w:type="auto"/>
            <w:vMerge/>
            <w:shd w:val="clear" w:color="auto" w:fill="auto"/>
            <w:vAlign w:val="center"/>
          </w:tcPr>
          <w:p w14:paraId="565C9F33" w14:textId="77777777" w:rsidR="00A42420" w:rsidRPr="00AE781B" w:rsidRDefault="00A42420" w:rsidP="001C2C13">
            <w:pPr>
              <w:pStyle w:val="TAC"/>
              <w:rPr>
                <w:rFonts w:cs="Arial"/>
                <w:lang w:eastAsia="ko-KR"/>
              </w:rPr>
            </w:pPr>
          </w:p>
        </w:tc>
        <w:tc>
          <w:tcPr>
            <w:tcW w:w="0" w:type="auto"/>
            <w:vMerge/>
            <w:shd w:val="clear" w:color="auto" w:fill="auto"/>
            <w:vAlign w:val="center"/>
          </w:tcPr>
          <w:p w14:paraId="3A5443F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B9199E" w14:textId="77777777" w:rsidR="00A42420" w:rsidRPr="00AE781B" w:rsidRDefault="00A42420" w:rsidP="001C2C13">
            <w:pPr>
              <w:pStyle w:val="TAC"/>
              <w:rPr>
                <w:rFonts w:cs="Arial"/>
                <w:lang w:eastAsia="ko-KR"/>
              </w:rPr>
            </w:pPr>
          </w:p>
        </w:tc>
        <w:tc>
          <w:tcPr>
            <w:tcW w:w="0" w:type="auto"/>
            <w:vMerge/>
            <w:shd w:val="clear" w:color="auto" w:fill="auto"/>
            <w:vAlign w:val="center"/>
          </w:tcPr>
          <w:p w14:paraId="23188E7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1DB9A2" w14:textId="77777777" w:rsidR="00A42420" w:rsidRPr="00AE781B" w:rsidRDefault="00A42420" w:rsidP="001C2C13">
            <w:pPr>
              <w:pStyle w:val="TAC"/>
              <w:rPr>
                <w:rFonts w:cs="Arial"/>
                <w:lang w:eastAsia="ko-KR"/>
              </w:rPr>
            </w:pPr>
          </w:p>
        </w:tc>
        <w:tc>
          <w:tcPr>
            <w:tcW w:w="0" w:type="auto"/>
            <w:vMerge/>
            <w:shd w:val="clear" w:color="auto" w:fill="auto"/>
            <w:vAlign w:val="center"/>
          </w:tcPr>
          <w:p w14:paraId="0F6725E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3254B7D" w14:textId="77777777" w:rsidR="00A42420" w:rsidRPr="00AE781B" w:rsidRDefault="00A42420" w:rsidP="001C2C13">
            <w:pPr>
              <w:pStyle w:val="TAC"/>
              <w:rPr>
                <w:rFonts w:cs="Arial"/>
                <w:lang w:eastAsia="ko-KR"/>
              </w:rPr>
            </w:pPr>
          </w:p>
        </w:tc>
        <w:tc>
          <w:tcPr>
            <w:tcW w:w="0" w:type="auto"/>
            <w:vMerge/>
            <w:shd w:val="clear" w:color="auto" w:fill="auto"/>
            <w:vAlign w:val="center"/>
          </w:tcPr>
          <w:p w14:paraId="48CDA9F8" w14:textId="77777777" w:rsidR="00A42420" w:rsidRPr="00AE781B" w:rsidRDefault="00A42420" w:rsidP="001C2C13">
            <w:pPr>
              <w:pStyle w:val="TAC"/>
              <w:rPr>
                <w:rFonts w:cs="Arial"/>
                <w:lang w:eastAsia="ko-KR"/>
              </w:rPr>
            </w:pPr>
          </w:p>
        </w:tc>
        <w:tc>
          <w:tcPr>
            <w:tcW w:w="0" w:type="auto"/>
            <w:vMerge/>
            <w:shd w:val="clear" w:color="auto" w:fill="auto"/>
            <w:vAlign w:val="center"/>
          </w:tcPr>
          <w:p w14:paraId="14FE7D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shd w:val="clear" w:color="auto" w:fill="auto"/>
            <w:vAlign w:val="center"/>
          </w:tcPr>
          <w:p w14:paraId="39212FC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323C3B" w14:textId="77777777" w:rsidR="00A42420" w:rsidRPr="00AE781B" w:rsidRDefault="00A42420" w:rsidP="001C2C13">
            <w:pPr>
              <w:pStyle w:val="TAC"/>
              <w:rPr>
                <w:rFonts w:cs="Arial"/>
                <w:lang w:eastAsia="ko-KR"/>
              </w:rPr>
            </w:pPr>
          </w:p>
        </w:tc>
        <w:tc>
          <w:tcPr>
            <w:tcW w:w="0" w:type="auto"/>
            <w:vMerge/>
            <w:shd w:val="clear" w:color="auto" w:fill="auto"/>
            <w:vAlign w:val="center"/>
          </w:tcPr>
          <w:p w14:paraId="273D8EF5"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A2199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8BC350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74B4D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F829CC" w14:textId="77777777" w:rsidR="00A42420" w:rsidRPr="00AE781B" w:rsidRDefault="00A42420" w:rsidP="001C2C13">
            <w:pPr>
              <w:pStyle w:val="TAC"/>
              <w:rPr>
                <w:rFonts w:cs="Arial"/>
                <w:lang w:eastAsia="ko-KR"/>
              </w:rPr>
            </w:pPr>
          </w:p>
        </w:tc>
        <w:tc>
          <w:tcPr>
            <w:tcW w:w="0" w:type="auto"/>
            <w:vMerge/>
            <w:shd w:val="clear" w:color="auto" w:fill="auto"/>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4A23F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3537954" w14:textId="77777777" w:rsidR="00A42420" w:rsidRPr="00AE781B" w:rsidRDefault="00A42420" w:rsidP="001C2C13">
            <w:pPr>
              <w:pStyle w:val="TAC"/>
              <w:rPr>
                <w:rFonts w:cs="Arial"/>
                <w:lang w:eastAsia="ko-KR"/>
              </w:rPr>
            </w:pPr>
          </w:p>
        </w:tc>
        <w:tc>
          <w:tcPr>
            <w:tcW w:w="0" w:type="auto"/>
            <w:vMerge/>
            <w:shd w:val="clear" w:color="auto" w:fill="auto"/>
            <w:vAlign w:val="center"/>
          </w:tcPr>
          <w:p w14:paraId="24624BE2"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05D1B3" w14:textId="77777777" w:rsidR="00A42420" w:rsidRPr="00AE781B" w:rsidRDefault="00A42420" w:rsidP="001C2C13">
            <w:pPr>
              <w:pStyle w:val="TAC"/>
              <w:rPr>
                <w:rFonts w:cs="Arial"/>
                <w:lang w:eastAsia="ko-KR"/>
              </w:rPr>
            </w:pPr>
          </w:p>
        </w:tc>
        <w:tc>
          <w:tcPr>
            <w:tcW w:w="0" w:type="auto"/>
            <w:vMerge/>
            <w:shd w:val="clear" w:color="auto" w:fill="auto"/>
            <w:vAlign w:val="center"/>
          </w:tcPr>
          <w:p w14:paraId="7C4AAD7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7EEC970" w14:textId="77777777" w:rsidR="00A42420" w:rsidRPr="00AE781B" w:rsidRDefault="00A42420" w:rsidP="001C2C13">
            <w:pPr>
              <w:pStyle w:val="TAC"/>
              <w:rPr>
                <w:rFonts w:cs="Arial"/>
                <w:lang w:eastAsia="ko-KR"/>
              </w:rPr>
            </w:pPr>
          </w:p>
        </w:tc>
        <w:tc>
          <w:tcPr>
            <w:tcW w:w="0" w:type="auto"/>
            <w:vMerge/>
            <w:shd w:val="clear" w:color="auto" w:fill="auto"/>
            <w:vAlign w:val="center"/>
          </w:tcPr>
          <w:p w14:paraId="7EB2A18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2DE8E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BB6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B1107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D0B8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EBD68" w14:textId="77777777" w:rsidR="00A42420" w:rsidRPr="00AE781B" w:rsidRDefault="00A42420" w:rsidP="001C2C13">
            <w:pPr>
              <w:pStyle w:val="TAC"/>
              <w:rPr>
                <w:rFonts w:cs="Arial"/>
                <w:lang w:eastAsia="ko-KR"/>
              </w:rPr>
            </w:pPr>
          </w:p>
        </w:tc>
        <w:tc>
          <w:tcPr>
            <w:tcW w:w="0" w:type="auto"/>
            <w:vMerge/>
            <w:shd w:val="clear" w:color="auto" w:fill="auto"/>
            <w:vAlign w:val="center"/>
          </w:tcPr>
          <w:p w14:paraId="52C5215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F9BCE6E"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6201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EF75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6B8ACBDF"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BC299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B9552C3"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94DDC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C0DEEF1" w14:textId="77777777" w:rsidR="00A42420" w:rsidRPr="00AE781B" w:rsidRDefault="00A42420" w:rsidP="001C2C13">
            <w:pPr>
              <w:pStyle w:val="TAC"/>
              <w:rPr>
                <w:rFonts w:cs="Arial"/>
                <w:lang w:eastAsia="ko-KR"/>
              </w:rPr>
            </w:pPr>
          </w:p>
        </w:tc>
        <w:tc>
          <w:tcPr>
            <w:tcW w:w="0" w:type="auto"/>
            <w:vMerge/>
            <w:shd w:val="clear" w:color="auto" w:fill="auto"/>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shd w:val="clear" w:color="auto" w:fill="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1194" type="#_x0000_t75" style="width:20.25pt;height:18.75pt" o:ole="" fillcolor="window">
                  <v:imagedata r:id="rId77" o:title=""/>
                </v:shape>
                <o:OLEObject Type="Embed" ProgID="Equation.3" ShapeID="_x0000_i1194" DrawAspect="Content" ObjectID="_1799681995" r:id="rId18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shd w:val="clear" w:color="auto" w:fill="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1195" type="#_x0000_t75" style="width:36.75pt;height:20.25pt" o:ole="">
                  <v:imagedata r:id="rId79" o:title=""/>
                </v:shape>
                <o:OLEObject Type="Embed" ProgID="Equation.3" ShapeID="_x0000_i1195" DrawAspect="Content" ObjectID="_1799681996" r:id="rId187"/>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1196" type="#_x0000_t75" style="width:30.75pt;height:18.75pt" o:ole="" fillcolor="window">
                  <v:imagedata r:id="rId85" o:title=""/>
                </v:shape>
                <o:OLEObject Type="Embed" ProgID="Equation.3" ShapeID="_x0000_i1196" DrawAspect="Content" ObjectID="_1799681997" r:id="rId18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shd w:val="clear" w:color="auto" w:fill="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shd w:val="clear" w:color="auto" w:fill="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shd w:val="clear" w:color="auto" w:fill="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1197" type="#_x0000_t75" style="width:36.75pt;height:20.25pt" o:ole="">
                  <v:imagedata r:id="rId79" o:title=""/>
                </v:shape>
                <o:OLEObject Type="Embed" ProgID="Equation.3" ShapeID="_x0000_i1197" DrawAspect="Content" ObjectID="_1799681998" r:id="rId189"/>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shd w:val="clear" w:color="auto" w:fill="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shd w:val="clear" w:color="auto" w:fill="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shd w:val="clear" w:color="auto" w:fill="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shd w:val="clear" w:color="auto" w:fill="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shd w:val="clear" w:color="auto" w:fill="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shd w:val="clear" w:color="auto" w:fill="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1198" type="#_x0000_t75" style="width:20.25pt;height:18.75pt" o:ole="" fillcolor="window">
                  <v:imagedata r:id="rId77" o:title=""/>
                </v:shape>
                <o:OLEObject Type="Embed" ProgID="Equation.3" ShapeID="_x0000_i1198" DrawAspect="Content" ObjectID="_1799681999" r:id="rId190"/>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1199" type="#_x0000_t75" style="width:36.75pt;height:20.25pt" o:ole="">
                  <v:imagedata r:id="rId79" o:title=""/>
                </v:shape>
                <o:OLEObject Type="Embed" ProgID="Equation.3" ShapeID="_x0000_i1199" DrawAspect="Content" ObjectID="_1799682000" r:id="rId191"/>
              </w:object>
            </w:r>
            <w:r w:rsidRPr="00AE781B">
              <w:rPr>
                <w:rFonts w:cs="Arial"/>
                <w:lang w:eastAsia="ko-KR"/>
              </w:rPr>
              <w:t xml:space="preserve">, PRS </w:t>
            </w:r>
            <w:r w:rsidRPr="00AE781B">
              <w:rPr>
                <w:rFonts w:cs="Arial"/>
                <w:position w:val="-12"/>
                <w:lang w:eastAsia="ko-KR"/>
              </w:rPr>
              <w:object w:dxaOrig="620" w:dyaOrig="380" w14:anchorId="022B6D51">
                <v:shape id="_x0000_i1200" type="#_x0000_t75" style="width:27.75pt;height:17.25pt" o:ole="" fillcolor="window">
                  <v:imagedata r:id="rId85" o:title=""/>
                </v:shape>
                <o:OLEObject Type="Embed" ProgID="Equation.3" ShapeID="_x0000_i1200" DrawAspect="Content" ObjectID="_1799682001" r:id="rId192"/>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51" w:name="_Toc27481947"/>
      <w:bookmarkStart w:id="252" w:name="_Toc68183197"/>
      <w:r w:rsidRPr="00AE781B">
        <w:t>9.3.7.2</w:t>
      </w:r>
      <w:r w:rsidRPr="00AE781B">
        <w:tab/>
        <w:t xml:space="preserve">FDD intra-frequency RSTD Measurement Accuracy in CE Mode A for </w:t>
      </w:r>
      <w:r w:rsidR="000E0382" w:rsidRPr="00AE781B">
        <w:t>Category M</w:t>
      </w:r>
      <w:r w:rsidRPr="00AE781B">
        <w:t>2</w:t>
      </w:r>
      <w:bookmarkEnd w:id="251"/>
      <w:bookmarkEnd w:id="252"/>
    </w:p>
    <w:p w14:paraId="36C7036B" w14:textId="77777777" w:rsidR="00A42420" w:rsidRPr="00AE781B" w:rsidRDefault="00A42420" w:rsidP="00A42420">
      <w:pPr>
        <w:pStyle w:val="Heading6"/>
      </w:pPr>
      <w:bookmarkStart w:id="253" w:name="_Toc27481948"/>
      <w:bookmarkStart w:id="254" w:name="_Toc68183198"/>
      <w:r w:rsidRPr="00AE781B">
        <w:t>9.3.7.2.1</w:t>
      </w:r>
      <w:r w:rsidRPr="00AE781B">
        <w:tab/>
        <w:t>Test purpose</w:t>
      </w:r>
      <w:bookmarkEnd w:id="253"/>
      <w:bookmarkEnd w:id="254"/>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55" w:name="_Toc27481949"/>
      <w:bookmarkStart w:id="256" w:name="_Toc68183199"/>
      <w:r w:rsidRPr="00AE781B">
        <w:t>9.3.7.2.2</w:t>
      </w:r>
      <w:r w:rsidRPr="00AE781B">
        <w:tab/>
        <w:t>Test applicability</w:t>
      </w:r>
      <w:bookmarkEnd w:id="255"/>
      <w:bookmarkEnd w:id="256"/>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57" w:name="_Toc27481950"/>
      <w:bookmarkStart w:id="258" w:name="_Toc68183200"/>
      <w:r w:rsidRPr="00AE781B">
        <w:lastRenderedPageBreak/>
        <w:t>9.3.7.2.3</w:t>
      </w:r>
      <w:r w:rsidRPr="00AE781B">
        <w:tab/>
        <w:t>Minimum conformance requirements</w:t>
      </w:r>
      <w:bookmarkEnd w:id="257"/>
      <w:bookmarkEnd w:id="258"/>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77777777" w:rsidR="00A42420" w:rsidRPr="00AE781B" w:rsidRDefault="00A42420" w:rsidP="00A42420">
      <w:pPr>
        <w:pStyle w:val="B1"/>
      </w:pPr>
      <w:r w:rsidRPr="00AE781B">
        <w:t>Conditions defined in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lastRenderedPageBreak/>
        <w:t>Table 9.3.7.2.3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shd w:val="clear" w:color="auto" w:fill="auto"/>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857587C"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shd w:val="clear" w:color="auto" w:fill="auto"/>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0F972D"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B275E49"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058CE31" w14:textId="77777777" w:rsidR="00A42420" w:rsidRPr="00AE781B" w:rsidRDefault="00A42420" w:rsidP="001C2C13">
            <w:pPr>
              <w:pStyle w:val="TAC"/>
              <w:rPr>
                <w:rFonts w:cs="Arial"/>
                <w:lang w:eastAsia="ko-KR"/>
              </w:rPr>
            </w:pPr>
            <w:r w:rsidRPr="00AE781B">
              <w:rPr>
                <w:rFonts w:cs="Arial"/>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shd w:val="clear" w:color="auto" w:fill="auto"/>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shd w:val="clear" w:color="auto" w:fill="auto"/>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shd w:val="clear" w:color="auto" w:fill="auto"/>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shd w:val="clear" w:color="auto" w:fill="auto"/>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shd w:val="clear" w:color="auto" w:fill="auto"/>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shd w:val="clear" w:color="auto" w:fill="auto"/>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shd w:val="clear" w:color="auto" w:fill="auto"/>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15D05556"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59" w:name="_Toc27481951"/>
      <w:bookmarkStart w:id="260" w:name="_Toc68183201"/>
      <w:r w:rsidRPr="00AE781B">
        <w:t>9.3.7.2.4</w:t>
      </w:r>
      <w:r w:rsidRPr="00AE781B">
        <w:tab/>
        <w:t>Test description</w:t>
      </w:r>
      <w:bookmarkEnd w:id="259"/>
      <w:bookmarkEnd w:id="260"/>
    </w:p>
    <w:p w14:paraId="4F13E3A1" w14:textId="77777777" w:rsidR="00A42420" w:rsidRPr="00AE781B" w:rsidRDefault="00A42420" w:rsidP="00A42420">
      <w:pPr>
        <w:pStyle w:val="Heading7"/>
      </w:pPr>
      <w:bookmarkStart w:id="261" w:name="_Toc27481952"/>
      <w:bookmarkStart w:id="262" w:name="_Toc68183202"/>
      <w:r w:rsidRPr="00AE781B">
        <w:t>9.3.7.2.4.1</w:t>
      </w:r>
      <w:r w:rsidRPr="00AE781B">
        <w:tab/>
        <w:t>Initial conditions</w:t>
      </w:r>
      <w:bookmarkEnd w:id="261"/>
      <w:bookmarkEnd w:id="262"/>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9.3.7.2.4-1 for each test.</w:t>
      </w:r>
    </w:p>
    <w:p w14:paraId="7D0FA1E8" w14:textId="77777777" w:rsidR="00A42420" w:rsidRPr="00AE781B" w:rsidRDefault="00A42420" w:rsidP="00A42420">
      <w:pPr>
        <w:pStyle w:val="TH"/>
      </w:pPr>
      <w:r w:rsidRPr="00AE781B">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023B561F" w14:textId="77777777" w:rsidTr="001C2C13">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rPr>
          <w:cantSplit/>
        </w:trPr>
        <w:tc>
          <w:tcPr>
            <w:tcW w:w="0" w:type="auto"/>
            <w:vAlign w:val="center"/>
          </w:tcPr>
          <w:p w14:paraId="1D953464"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70D7E83">
                <v:shape id="_x0000_i120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E57FB2A" w14:textId="77777777" w:rsidTr="001C2C13">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1202" type="#_x0000_t75" style="width:18.75pt;height:14.25pt" o:ole="">
                  <v:imagedata r:id="rId72" o:title=""/>
                </v:shape>
                <o:OLEObject Type="Embed" ProgID="Equation.3" ShapeID="_x0000_i1202" DrawAspect="Content" ObjectID="_1799682002" r:id="rId193"/>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1AFAB3EE">
                <v:shape id="_x0000_i1203" type="#_x0000_t75" style="width:24.75pt;height:15pt">
                  <v:imagedata r:id="rId76" o:title=""/>
                </v:shape>
              </w:pi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rPr>
          <w:cantSplit/>
        </w:trPr>
        <w:tc>
          <w:tcPr>
            <w:tcW w:w="0" w:type="auto"/>
          </w:tcPr>
          <w:p w14:paraId="10896A52"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63F735CB" w14:textId="77777777" w:rsidTr="001C2C13">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rPr>
              <w:object w:dxaOrig="2100" w:dyaOrig="380" w14:anchorId="1ED572F3">
                <v:shape id="_x0000_i1204" type="#_x0000_t75" style="width:104.25pt;height:18.75pt" o:ole="">
                  <v:imagedata r:id="rId182" o:title=""/>
                </v:shape>
                <o:OLEObject Type="Embed" ProgID="Equation.3" ShapeID="_x0000_i1204" DrawAspect="Content" ObjectID="_1799682003" r:id="rId194"/>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7DA7A4AC">
                <v:shape id="_x0000_i1205" type="#_x0000_t75" style="width:104.25pt;height:18.75pt" o:ole="">
                  <v:imagedata r:id="rId182" o:title=""/>
                </v:shape>
                <o:OLEObject Type="Embed" ProgID="Equation.3" ShapeID="_x0000_i1205" DrawAspect="Content" ObjectID="_1799682004" r:id="rId19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36556DE">
                <v:shape id="_x0000_i1206" type="#_x0000_t75" style="width:104.25pt;height:18.75pt" o:ole="">
                  <v:imagedata r:id="rId182" o:title=""/>
                </v:shape>
                <o:OLEObject Type="Embed" ProgID="Equation.3" ShapeID="_x0000_i1206" DrawAspect="Content" ObjectID="_1799682005" r:id="rId19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63" w:name="_Toc27481953"/>
      <w:bookmarkStart w:id="264" w:name="_Toc68183203"/>
      <w:r w:rsidRPr="00AE781B">
        <w:t>9.3.7.2.4.2</w:t>
      </w:r>
      <w:r w:rsidRPr="00AE781B">
        <w:tab/>
        <w:t>Test procedure</w:t>
      </w:r>
      <w:bookmarkEnd w:id="263"/>
      <w:bookmarkEnd w:id="264"/>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65" w:name="_Toc27481954"/>
      <w:bookmarkStart w:id="266" w:name="_Toc68183204"/>
      <w:r w:rsidRPr="00AE781B">
        <w:t>9.3.7.2.4.3</w:t>
      </w:r>
      <w:r w:rsidRPr="00AE781B">
        <w:tab/>
        <w:t>Message contents</w:t>
      </w:r>
      <w:bookmarkEnd w:id="265"/>
      <w:bookmarkEnd w:id="266"/>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67" w:name="_Toc27481955"/>
      <w:bookmarkStart w:id="268" w:name="_Toc68183205"/>
      <w:r w:rsidRPr="00AE781B">
        <w:t>9.3.7.2.5</w:t>
      </w:r>
      <w:r w:rsidRPr="00AE781B">
        <w:tab/>
        <w:t>Test requirement</w:t>
      </w:r>
      <w:bookmarkEnd w:id="267"/>
      <w:bookmarkEnd w:id="268"/>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69" w:name="_Toc27481956"/>
      <w:bookmarkStart w:id="270" w:name="_Toc68183206"/>
      <w:r w:rsidRPr="00AE781B">
        <w:t>9.3.8</w:t>
      </w:r>
      <w:r w:rsidRPr="00AE781B">
        <w:tab/>
        <w:t>HD-FDD intra-frequency RSTD Measurement Accuracy in CE Mode A</w:t>
      </w:r>
      <w:bookmarkEnd w:id="269"/>
      <w:bookmarkEnd w:id="270"/>
    </w:p>
    <w:p w14:paraId="12DF7C6D" w14:textId="77777777" w:rsidR="00A42420" w:rsidRPr="00AE781B" w:rsidRDefault="00A42420" w:rsidP="00A42420">
      <w:pPr>
        <w:pStyle w:val="Heading4"/>
      </w:pPr>
      <w:bookmarkStart w:id="271" w:name="_Toc27481957"/>
      <w:bookmarkStart w:id="272" w:name="_Toc68183207"/>
      <w:r w:rsidRPr="00AE781B">
        <w:t>9.3.8.1</w:t>
      </w:r>
      <w:r w:rsidRPr="00AE781B">
        <w:tab/>
        <w:t xml:space="preserve">HD-FDD intra-frequency RSTD Measurement Accuracy in CE Mode A for </w:t>
      </w:r>
      <w:r w:rsidR="000E0382" w:rsidRPr="00AE781B">
        <w:t>Category M</w:t>
      </w:r>
      <w:r w:rsidRPr="00AE781B">
        <w:t>1</w:t>
      </w:r>
      <w:bookmarkEnd w:id="271"/>
      <w:bookmarkEnd w:id="272"/>
    </w:p>
    <w:p w14:paraId="22B5129A" w14:textId="77777777" w:rsidR="00A42420" w:rsidRPr="00AE781B" w:rsidRDefault="00A42420" w:rsidP="00A42420">
      <w:pPr>
        <w:pStyle w:val="Heading6"/>
      </w:pPr>
      <w:bookmarkStart w:id="273" w:name="_Toc27481958"/>
      <w:bookmarkStart w:id="274" w:name="_Toc68183208"/>
      <w:r w:rsidRPr="00AE781B">
        <w:t>9.3.8.1.1</w:t>
      </w:r>
      <w:r w:rsidRPr="00AE781B">
        <w:tab/>
        <w:t>Test purpose</w:t>
      </w:r>
      <w:bookmarkEnd w:id="273"/>
      <w:bookmarkEnd w:id="274"/>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75" w:name="_Toc27481959"/>
      <w:bookmarkStart w:id="276" w:name="_Toc68183209"/>
      <w:r w:rsidRPr="00AE781B">
        <w:t>9.3.8.1.2</w:t>
      </w:r>
      <w:r w:rsidRPr="00AE781B">
        <w:tab/>
        <w:t>Test applicability</w:t>
      </w:r>
      <w:bookmarkEnd w:id="275"/>
      <w:bookmarkEnd w:id="276"/>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77" w:name="_Toc27481960"/>
      <w:bookmarkStart w:id="278" w:name="_Toc68183210"/>
      <w:r w:rsidRPr="00AE781B">
        <w:lastRenderedPageBreak/>
        <w:t>9.3.8.1.3</w:t>
      </w:r>
      <w:r w:rsidRPr="00AE781B">
        <w:tab/>
        <w:t>Minimum conformance requirements</w:t>
      </w:r>
      <w:bookmarkEnd w:id="277"/>
      <w:bookmarkEnd w:id="278"/>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79" w:name="_Toc27481961"/>
      <w:bookmarkStart w:id="280" w:name="_Toc68183211"/>
      <w:r w:rsidRPr="00AE781B">
        <w:t>9.3.8.1.4</w:t>
      </w:r>
      <w:r w:rsidRPr="00AE781B">
        <w:tab/>
        <w:t>Test description</w:t>
      </w:r>
      <w:bookmarkEnd w:id="279"/>
      <w:bookmarkEnd w:id="280"/>
    </w:p>
    <w:p w14:paraId="769CD7EF" w14:textId="77777777" w:rsidR="00A42420" w:rsidRPr="00AE781B" w:rsidRDefault="00A42420" w:rsidP="00A42420">
      <w:pPr>
        <w:pStyle w:val="Heading7"/>
      </w:pPr>
      <w:bookmarkStart w:id="281" w:name="_Toc27481962"/>
      <w:bookmarkStart w:id="282" w:name="_Toc68183212"/>
      <w:r w:rsidRPr="00AE781B">
        <w:t>9.3.8.1.4.1</w:t>
      </w:r>
      <w:r w:rsidRPr="00AE781B">
        <w:tab/>
        <w:t>Initial conditions</w:t>
      </w:r>
      <w:bookmarkEnd w:id="281"/>
      <w:bookmarkEnd w:id="282"/>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lastRenderedPageBreak/>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rPr>
          <w:cantSplit/>
          <w:jc w:val="center"/>
        </w:trPr>
        <w:tc>
          <w:tcPr>
            <w:tcW w:w="2377" w:type="dxa"/>
            <w:vAlign w:val="center"/>
          </w:tcPr>
          <w:p w14:paraId="1F65A02A" w14:textId="77777777" w:rsidR="00A42420" w:rsidRPr="00AE781B" w:rsidRDefault="00A42420" w:rsidP="001C2C13">
            <w:pPr>
              <w:pStyle w:val="TAC"/>
            </w:pPr>
            <w:r w:rsidRPr="00AE781B">
              <w:rPr>
                <w:i/>
                <w:iCs/>
                <w:lang w:eastAsia="ko-KR"/>
              </w:rPr>
              <w:t>mPDCCH-startSF-UESS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1C24A36">
                <v:shape id="_x0000_i120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1208" type="#_x0000_t75" style="width:18.75pt;height:14.25pt" o:ole="">
                  <v:imagedata r:id="rId72" o:title=""/>
                </v:shape>
                <o:OLEObject Type="Embed" ProgID="Equation.3" ShapeID="_x0000_i1208" DrawAspect="Content" ObjectID="_1799682006" r:id="rId197"/>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0CDD86B4">
                <v:shape id="_x0000_i1209" type="#_x0000_t75" style="width:47.25pt;height:15.75pt" o:ole="">
                  <v:imagedata r:id="rId74" o:title=""/>
                </v:shape>
                <o:OLEObject Type="Embed" ProgID="Equation.3" ShapeID="_x0000_i1209" DrawAspect="Content" ObjectID="_1799682007" r:id="rId198"/>
              </w:object>
            </w:r>
            <w:r w:rsidRPr="00AE781B">
              <w:t xml:space="preserve"> DL subframes, as defined in 3GPP TS 36.211 [26], Table 6.10.4.3-1</w:t>
            </w:r>
          </w:p>
        </w:tc>
      </w:tr>
      <w:tr w:rsidR="00A42420" w:rsidRPr="00AE781B" w14:paraId="09AE7299" w14:textId="77777777" w:rsidTr="001C2C13">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29855792">
                <v:shape id="_x0000_i1210" type="#_x0000_t75" style="width:24.75pt;height:15pt">
                  <v:imagedata r:id="rId76" o:title=""/>
                </v:shape>
              </w:pi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prs-MutingInfo defined in TS 36.355 [4]</w:t>
            </w:r>
          </w:p>
        </w:tc>
      </w:tr>
      <w:tr w:rsidR="00A42420" w:rsidRPr="00AE781B" w14:paraId="1D6D67DA" w14:textId="77777777" w:rsidTr="001C2C13">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4D3921EA" w14:textId="77777777" w:rsidTr="001C2C13">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3585A58A" w14:textId="77777777" w:rsidTr="001C2C13">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1211" type="#_x0000_t75" style="width:108pt;height:17.25pt" o:ole="">
                  <v:imagedata r:id="rId199" o:title=""/>
                </v:shape>
                <o:OLEObject Type="Embed" ProgID="Equation.3" ShapeID="_x0000_i1211" DrawAspect="Content" ObjectID="_1799682008" r:id="rId200"/>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1212" type="#_x0000_t75" style="width:117pt;height:18.75pt" o:ole="">
                  <v:imagedata r:id="rId199" o:title=""/>
                </v:shape>
                <o:OLEObject Type="Embed" ProgID="Equation.3" ShapeID="_x0000_i1212" DrawAspect="Content" ObjectID="_1799682009" r:id="rId20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1213" type="#_x0000_t75" style="width:117pt;height:18.75pt" o:ole="">
                  <v:imagedata r:id="rId199" o:title=""/>
                </v:shape>
                <o:OLEObject Type="Embed" ProgID="Equation.3" ShapeID="_x0000_i1213" DrawAspect="Content" ObjectID="_1799682010" r:id="rId20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283" w:name="_Toc27481963"/>
      <w:bookmarkStart w:id="284" w:name="_Toc68183213"/>
      <w:r w:rsidRPr="00AE781B">
        <w:t>9.3.8.1.4.2</w:t>
      </w:r>
      <w:r w:rsidRPr="00AE781B">
        <w:tab/>
        <w:t>Test procedure</w:t>
      </w:r>
      <w:bookmarkEnd w:id="283"/>
      <w:bookmarkEnd w:id="284"/>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285" w:name="_Toc27481964"/>
      <w:bookmarkStart w:id="286" w:name="_Toc68183214"/>
      <w:r w:rsidRPr="00AE781B">
        <w:t>9.3.8.1.4.3</w:t>
      </w:r>
      <w:r w:rsidRPr="00AE781B">
        <w:tab/>
        <w:t>Message contents</w:t>
      </w:r>
      <w:bookmarkEnd w:id="285"/>
      <w:bookmarkEnd w:id="286"/>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287" w:name="_Toc27481965"/>
      <w:bookmarkStart w:id="288" w:name="_Toc68183215"/>
      <w:r w:rsidRPr="00AE781B">
        <w:t>9.3.8.1.5</w:t>
      </w:r>
      <w:r w:rsidRPr="00AE781B">
        <w:tab/>
        <w:t>Test requirement</w:t>
      </w:r>
      <w:bookmarkEnd w:id="287"/>
      <w:bookmarkEnd w:id="288"/>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289" w:name="_Toc27481966"/>
      <w:bookmarkStart w:id="290" w:name="_Toc68183216"/>
      <w:r w:rsidRPr="00AE781B">
        <w:t>9.3.8.2</w:t>
      </w:r>
      <w:r w:rsidRPr="00AE781B">
        <w:tab/>
        <w:t xml:space="preserve">HD-FDD intra-frequency RSTD Measurement Accuracy in CE Mode A for </w:t>
      </w:r>
      <w:r w:rsidR="000E0382" w:rsidRPr="00AE781B">
        <w:t>Category M</w:t>
      </w:r>
      <w:r w:rsidRPr="00AE781B">
        <w:t>2</w:t>
      </w:r>
      <w:bookmarkEnd w:id="289"/>
      <w:bookmarkEnd w:id="290"/>
    </w:p>
    <w:p w14:paraId="48D6AEA0" w14:textId="77777777" w:rsidR="00A42420" w:rsidRPr="00AE781B" w:rsidRDefault="00A42420" w:rsidP="00A42420">
      <w:pPr>
        <w:pStyle w:val="Heading6"/>
      </w:pPr>
      <w:bookmarkStart w:id="291" w:name="_Toc27481967"/>
      <w:bookmarkStart w:id="292" w:name="_Toc68183217"/>
      <w:r w:rsidRPr="00AE781B">
        <w:t>9.3.8.2.1</w:t>
      </w:r>
      <w:r w:rsidRPr="00AE781B">
        <w:tab/>
        <w:t>Test purpose</w:t>
      </w:r>
      <w:bookmarkEnd w:id="291"/>
      <w:bookmarkEnd w:id="292"/>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293" w:name="_Toc27481968"/>
      <w:bookmarkStart w:id="294" w:name="_Toc68183218"/>
      <w:r w:rsidRPr="00AE781B">
        <w:t>9.3.8.2.2</w:t>
      </w:r>
      <w:r w:rsidRPr="00AE781B">
        <w:tab/>
        <w:t>Test applicability</w:t>
      </w:r>
      <w:bookmarkEnd w:id="293"/>
      <w:bookmarkEnd w:id="294"/>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295" w:name="_Toc27481969"/>
      <w:bookmarkStart w:id="296" w:name="_Toc68183219"/>
      <w:r w:rsidRPr="00AE781B">
        <w:t>9.3.8.2.3</w:t>
      </w:r>
      <w:r w:rsidRPr="00AE781B">
        <w:tab/>
        <w:t>Minimum conformance requirements</w:t>
      </w:r>
      <w:bookmarkEnd w:id="295"/>
      <w:bookmarkEnd w:id="296"/>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297" w:name="_Toc27481970"/>
      <w:bookmarkStart w:id="298" w:name="_Toc68183220"/>
      <w:r w:rsidRPr="00AE781B">
        <w:t>9.3.8.2.4</w:t>
      </w:r>
      <w:r w:rsidRPr="00AE781B">
        <w:tab/>
        <w:t>Test description</w:t>
      </w:r>
      <w:bookmarkEnd w:id="297"/>
      <w:bookmarkEnd w:id="298"/>
    </w:p>
    <w:p w14:paraId="158D5D83" w14:textId="77777777" w:rsidR="00A42420" w:rsidRPr="00AE781B" w:rsidRDefault="00A42420" w:rsidP="00A42420">
      <w:pPr>
        <w:pStyle w:val="Heading7"/>
      </w:pPr>
      <w:bookmarkStart w:id="299" w:name="_Toc27481971"/>
      <w:bookmarkStart w:id="300" w:name="_Toc68183221"/>
      <w:r w:rsidRPr="00AE781B">
        <w:t>9.3.8.2.4.1</w:t>
      </w:r>
      <w:r w:rsidRPr="00AE781B">
        <w:tab/>
        <w:t>Initial conditions</w:t>
      </w:r>
      <w:bookmarkEnd w:id="299"/>
      <w:bookmarkEnd w:id="300"/>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lastRenderedPageBreak/>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A42420" w:rsidRPr="00AE781B" w14:paraId="157EA565" w14:textId="77777777" w:rsidTr="001C2C13">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rPr>
          <w:cantSplit/>
        </w:trPr>
        <w:tc>
          <w:tcPr>
            <w:tcW w:w="0" w:type="auto"/>
            <w:vAlign w:val="center"/>
          </w:tcPr>
          <w:p w14:paraId="0098379B"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4E0AB94">
                <v:shape id="_x0000_i1214"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1215" type="#_x0000_t75" style="width:18.75pt;height:14.25pt" o:ole="">
                  <v:imagedata r:id="rId72" o:title=""/>
                </v:shape>
                <o:OLEObject Type="Embed" ProgID="Equation.3" ShapeID="_x0000_i1215" DrawAspect="Content" ObjectID="_1799682011" r:id="rId203"/>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0CBE9156">
                <v:shape id="_x0000_i1216" type="#_x0000_t75" style="width:24.75pt;height:15pt">
                  <v:imagedata r:id="rId76" o:title=""/>
                </v:shape>
              </w:pi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rPr>
          <w:cantSplit/>
        </w:trPr>
        <w:tc>
          <w:tcPr>
            <w:tcW w:w="0" w:type="auto"/>
          </w:tcPr>
          <w:p w14:paraId="5E52ABF1"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5C97A9EF" w14:textId="77777777" w:rsidTr="001C2C13">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1217" type="#_x0000_t75" style="width:117pt;height:18.75pt" o:ole="">
                  <v:imagedata r:id="rId199" o:title=""/>
                </v:shape>
                <o:OLEObject Type="Embed" ProgID="Equation.3" ShapeID="_x0000_i1217" DrawAspect="Content" ObjectID="_1799682012" r:id="rId204"/>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1218" type="#_x0000_t75" style="width:117pt;height:18.75pt" o:ole="">
                  <v:imagedata r:id="rId199" o:title=""/>
                </v:shape>
                <o:OLEObject Type="Embed" ProgID="Equation.3" ShapeID="_x0000_i1218" DrawAspect="Content" ObjectID="_1799682013" r:id="rId20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1219" type="#_x0000_t75" style="width:117pt;height:18.75pt" o:ole="">
                  <v:imagedata r:id="rId199" o:title=""/>
                </v:shape>
                <o:OLEObject Type="Embed" ProgID="Equation.3" ShapeID="_x0000_i1219" DrawAspect="Content" ObjectID="_1799682014" r:id="rId20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01" w:name="_Toc27481972"/>
      <w:bookmarkStart w:id="302" w:name="_Toc68183222"/>
      <w:r w:rsidRPr="00AE781B">
        <w:t>9.3.8.2.4.2</w:t>
      </w:r>
      <w:r w:rsidRPr="00AE781B">
        <w:tab/>
        <w:t>Test procedure</w:t>
      </w:r>
      <w:bookmarkEnd w:id="301"/>
      <w:bookmarkEnd w:id="302"/>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03" w:name="_Toc27481973"/>
      <w:bookmarkStart w:id="304" w:name="_Toc68183223"/>
      <w:r w:rsidRPr="00AE781B">
        <w:t>9.3.8.2.4.3</w:t>
      </w:r>
      <w:r w:rsidRPr="00AE781B">
        <w:tab/>
        <w:t>Message contents</w:t>
      </w:r>
      <w:bookmarkEnd w:id="303"/>
      <w:bookmarkEnd w:id="304"/>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05" w:name="_Toc27481974"/>
      <w:bookmarkStart w:id="306" w:name="_Toc68183224"/>
      <w:r w:rsidRPr="00AE781B">
        <w:t>9.3.8.2.5</w:t>
      </w:r>
      <w:r w:rsidRPr="00AE781B">
        <w:tab/>
        <w:t>Test requirement</w:t>
      </w:r>
      <w:bookmarkEnd w:id="305"/>
      <w:bookmarkEnd w:id="306"/>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07" w:name="_Toc27481975"/>
      <w:bookmarkStart w:id="308" w:name="_Toc68183225"/>
      <w:r w:rsidRPr="00AE781B">
        <w:t>9.3.9</w:t>
      </w:r>
      <w:r w:rsidRPr="00AE781B">
        <w:tab/>
        <w:t>TDD intra-frequency RSTD Measurement Accuracy in CE Mode A</w:t>
      </w:r>
      <w:bookmarkEnd w:id="307"/>
      <w:bookmarkEnd w:id="308"/>
    </w:p>
    <w:p w14:paraId="76D7A023" w14:textId="77777777" w:rsidR="00A42420" w:rsidRPr="00AE781B" w:rsidRDefault="00A42420" w:rsidP="00A42420">
      <w:pPr>
        <w:pStyle w:val="Heading4"/>
      </w:pPr>
      <w:bookmarkStart w:id="309" w:name="_Toc27481976"/>
      <w:bookmarkStart w:id="310" w:name="_Toc68183226"/>
      <w:r w:rsidRPr="00AE781B">
        <w:t>9.3.9.1</w:t>
      </w:r>
      <w:r w:rsidRPr="00AE781B">
        <w:tab/>
        <w:t xml:space="preserve">TDD intra-frequency RSTD Measurement Accuracy in CE Mode A for </w:t>
      </w:r>
      <w:r w:rsidR="000E0382" w:rsidRPr="00AE781B">
        <w:t>Category M</w:t>
      </w:r>
      <w:r w:rsidRPr="00AE781B">
        <w:t>1</w:t>
      </w:r>
      <w:bookmarkEnd w:id="309"/>
      <w:bookmarkEnd w:id="310"/>
    </w:p>
    <w:p w14:paraId="4927478A" w14:textId="77777777" w:rsidR="00A42420" w:rsidRPr="00AE781B" w:rsidRDefault="00A42420" w:rsidP="00A42420">
      <w:pPr>
        <w:pStyle w:val="Heading6"/>
      </w:pPr>
      <w:bookmarkStart w:id="311" w:name="_Toc27481977"/>
      <w:bookmarkStart w:id="312" w:name="_Toc68183227"/>
      <w:r w:rsidRPr="00AE781B">
        <w:t>9.3.9.1.1</w:t>
      </w:r>
      <w:r w:rsidRPr="00AE781B">
        <w:tab/>
        <w:t>Test purpose</w:t>
      </w:r>
      <w:bookmarkEnd w:id="311"/>
      <w:bookmarkEnd w:id="312"/>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13" w:name="_Toc27481978"/>
      <w:bookmarkStart w:id="314" w:name="_Toc68183228"/>
      <w:r w:rsidRPr="00AE781B">
        <w:t>9.3.9.1.2</w:t>
      </w:r>
      <w:r w:rsidRPr="00AE781B">
        <w:tab/>
        <w:t>Test applicability</w:t>
      </w:r>
      <w:bookmarkEnd w:id="313"/>
      <w:bookmarkEnd w:id="314"/>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15" w:name="_Toc27481979"/>
      <w:bookmarkStart w:id="316" w:name="_Toc68183229"/>
      <w:r w:rsidRPr="00AE781B">
        <w:t>9.3.9.1.3</w:t>
      </w:r>
      <w:r w:rsidRPr="00AE781B">
        <w:tab/>
        <w:t>Minimum conformance requirements</w:t>
      </w:r>
      <w:bookmarkEnd w:id="315"/>
      <w:bookmarkEnd w:id="316"/>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17" w:name="_Toc27481980"/>
      <w:bookmarkStart w:id="318" w:name="_Toc68183230"/>
      <w:r w:rsidRPr="00AE781B">
        <w:lastRenderedPageBreak/>
        <w:t>9.3.9.1.4</w:t>
      </w:r>
      <w:r w:rsidRPr="00AE781B">
        <w:tab/>
        <w:t>Test description</w:t>
      </w:r>
      <w:bookmarkEnd w:id="317"/>
      <w:bookmarkEnd w:id="318"/>
    </w:p>
    <w:p w14:paraId="05E05428" w14:textId="77777777" w:rsidR="00A42420" w:rsidRPr="00AE781B" w:rsidRDefault="00A42420" w:rsidP="00A42420">
      <w:pPr>
        <w:pStyle w:val="Heading7"/>
      </w:pPr>
      <w:bookmarkStart w:id="319" w:name="_Toc27481981"/>
      <w:bookmarkStart w:id="320" w:name="_Toc68183231"/>
      <w:r w:rsidRPr="00AE781B">
        <w:t>9.3.9.1.4.1</w:t>
      </w:r>
      <w:r w:rsidRPr="00AE781B">
        <w:tab/>
        <w:t>Initial conditions</w:t>
      </w:r>
      <w:bookmarkEnd w:id="319"/>
      <w:bookmarkEnd w:id="320"/>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lastRenderedPageBreak/>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rPr>
          <w:cantSplit/>
          <w:jc w:val="center"/>
        </w:trPr>
        <w:tc>
          <w:tcPr>
            <w:tcW w:w="2377" w:type="dxa"/>
            <w:vAlign w:val="center"/>
          </w:tcPr>
          <w:p w14:paraId="423CF1B1" w14:textId="77777777" w:rsidR="00A42420" w:rsidRPr="00AE781B" w:rsidRDefault="00A42420" w:rsidP="001C2C13">
            <w:pPr>
              <w:pStyle w:val="TAC"/>
            </w:pPr>
            <w:r w:rsidRPr="00AE781B">
              <w:rPr>
                <w:i/>
                <w:iCs/>
                <w:lang w:eastAsia="ko-KR"/>
              </w:rPr>
              <w:t>mPDCCH-startSF-UESS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DA2AA8C">
                <v:shape id="_x0000_i1220"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1221" type="#_x0000_t75" style="width:18.75pt;height:14.25pt" o:ole="">
                  <v:imagedata r:id="rId72" o:title=""/>
                </v:shape>
                <o:OLEObject Type="Embed" ProgID="Equation.3" ShapeID="_x0000_i1221" DrawAspect="Content" ObjectID="_1799682015" r:id="rId207"/>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3A0CD1C6">
                <v:shape id="_x0000_i1222" type="#_x0000_t75" style="width:47.25pt;height:15.75pt" o:ole="">
                  <v:imagedata r:id="rId74" o:title=""/>
                </v:shape>
                <o:OLEObject Type="Embed" ProgID="Equation.3" ShapeID="_x0000_i1222" DrawAspect="Content" ObjectID="_1799682016" r:id="rId208"/>
              </w:object>
            </w:r>
            <w:r w:rsidRPr="00AE781B">
              <w:t xml:space="preserve"> DL subframes, as defined in 3GPP TS 36.211 [26], Table 6.10.4.3-1</w:t>
            </w:r>
          </w:p>
        </w:tc>
      </w:tr>
      <w:tr w:rsidR="00A42420" w:rsidRPr="00AE781B" w14:paraId="2B2238EF" w14:textId="77777777" w:rsidTr="001C2C13">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18D87638">
                <v:shape id="_x0000_i1223" type="#_x0000_t75" style="width:24.75pt;height:15pt">
                  <v:imagedata r:id="rId76" o:title=""/>
                </v:shape>
              </w:pi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prs-MutingInfo defined in TS 36.355 [4]</w:t>
            </w:r>
          </w:p>
        </w:tc>
      </w:tr>
      <w:tr w:rsidR="00A42420" w:rsidRPr="00AE781B" w14:paraId="09093588" w14:textId="77777777" w:rsidTr="001C2C13">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2EDDED5F" w14:textId="77777777" w:rsidTr="001C2C13">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7241F13D" w14:textId="77777777" w:rsidTr="001C2C13">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rPr>
          <w:cantSplit/>
          <w:jc w:val="center"/>
        </w:trPr>
        <w:tc>
          <w:tcPr>
            <w:tcW w:w="2377" w:type="dxa"/>
            <w:vAlign w:val="center"/>
          </w:tcPr>
          <w:p w14:paraId="2A30E93D" w14:textId="77777777" w:rsidR="00A42420" w:rsidRPr="00AE781B" w:rsidRDefault="00A42420" w:rsidP="001C2C13">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1224" type="#_x0000_t75" style="width:104.25pt;height:18.75pt" o:ole="">
                  <v:imagedata r:id="rId209" o:title=""/>
                </v:shape>
                <o:OLEObject Type="Embed" ProgID="Equation.3" ShapeID="_x0000_i1224" DrawAspect="Content" ObjectID="_1799682017" r:id="rId210"/>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1225" type="#_x0000_t75" style="width:104.25pt;height:18.75pt" o:ole="">
                  <v:imagedata r:id="rId209" o:title=""/>
                </v:shape>
                <o:OLEObject Type="Embed" ProgID="Equation.3" ShapeID="_x0000_i1225" DrawAspect="Content" ObjectID="_1799682018" r:id="rId21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1226" type="#_x0000_t75" style="width:104.25pt;height:18.75pt" o:ole="">
                  <v:imagedata r:id="rId209" o:title=""/>
                </v:shape>
                <o:OLEObject Type="Embed" ProgID="Equation.3" ShapeID="_x0000_i1226" DrawAspect="Content" ObjectID="_1799682019" r:id="rId21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21" w:name="_Toc27481982"/>
      <w:bookmarkStart w:id="322" w:name="_Toc68183232"/>
      <w:r w:rsidRPr="00AE781B">
        <w:t>9.3.9.1.4.2</w:t>
      </w:r>
      <w:r w:rsidRPr="00AE781B">
        <w:tab/>
        <w:t>Test procedure</w:t>
      </w:r>
      <w:bookmarkEnd w:id="321"/>
      <w:bookmarkEnd w:id="322"/>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23" w:name="_Toc27481983"/>
      <w:bookmarkStart w:id="324" w:name="_Toc68183233"/>
      <w:r w:rsidRPr="00AE781B">
        <w:t>9.3.9.1.4.3</w:t>
      </w:r>
      <w:r w:rsidRPr="00AE781B">
        <w:tab/>
        <w:t>Message contents</w:t>
      </w:r>
      <w:bookmarkEnd w:id="323"/>
      <w:bookmarkEnd w:id="324"/>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25" w:name="_Toc27481984"/>
      <w:bookmarkStart w:id="326" w:name="_Toc68183234"/>
      <w:r w:rsidRPr="00AE781B">
        <w:t>9.3.9.1.5</w:t>
      </w:r>
      <w:r w:rsidRPr="00AE781B">
        <w:tab/>
        <w:t>Test requirement</w:t>
      </w:r>
      <w:bookmarkEnd w:id="325"/>
      <w:bookmarkEnd w:id="326"/>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27" w:name="_Toc27481985"/>
      <w:bookmarkStart w:id="328" w:name="_Toc68183235"/>
      <w:r w:rsidRPr="00AE781B">
        <w:t>9.3.9.2</w:t>
      </w:r>
      <w:r w:rsidRPr="00AE781B">
        <w:tab/>
        <w:t xml:space="preserve">TDD intra-frequency RSTD Measurement Accuracy in CE Mode A for </w:t>
      </w:r>
      <w:r w:rsidR="000E0382" w:rsidRPr="00AE781B">
        <w:t>Category M</w:t>
      </w:r>
      <w:r w:rsidRPr="00AE781B">
        <w:t>2</w:t>
      </w:r>
      <w:bookmarkEnd w:id="327"/>
      <w:bookmarkEnd w:id="328"/>
    </w:p>
    <w:p w14:paraId="7EC15189" w14:textId="77777777" w:rsidR="00A42420" w:rsidRPr="00AE781B" w:rsidRDefault="00A42420" w:rsidP="00A42420">
      <w:pPr>
        <w:pStyle w:val="Heading6"/>
      </w:pPr>
      <w:bookmarkStart w:id="329" w:name="_Toc27481986"/>
      <w:bookmarkStart w:id="330" w:name="_Toc68183236"/>
      <w:r w:rsidRPr="00AE781B">
        <w:t>9.3.9.2.1</w:t>
      </w:r>
      <w:r w:rsidRPr="00AE781B">
        <w:tab/>
        <w:t>Test purpose</w:t>
      </w:r>
      <w:bookmarkEnd w:id="329"/>
      <w:bookmarkEnd w:id="330"/>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31" w:name="_Toc27481987"/>
      <w:bookmarkStart w:id="332" w:name="_Toc68183237"/>
      <w:r w:rsidRPr="00AE781B">
        <w:t>9.3.9.2.2</w:t>
      </w:r>
      <w:r w:rsidRPr="00AE781B">
        <w:tab/>
        <w:t>Test applicability</w:t>
      </w:r>
      <w:bookmarkEnd w:id="331"/>
      <w:bookmarkEnd w:id="332"/>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33" w:name="_Toc27481988"/>
      <w:bookmarkStart w:id="334" w:name="_Toc68183238"/>
      <w:r w:rsidRPr="00AE781B">
        <w:t>9.3.9.2.3</w:t>
      </w:r>
      <w:r w:rsidRPr="00AE781B">
        <w:tab/>
        <w:t>Minimum conformance requirements</w:t>
      </w:r>
      <w:bookmarkEnd w:id="333"/>
      <w:bookmarkEnd w:id="334"/>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35" w:name="_Toc27481989"/>
      <w:bookmarkStart w:id="336" w:name="_Toc68183239"/>
      <w:r w:rsidRPr="00AE781B">
        <w:lastRenderedPageBreak/>
        <w:t>9.3.9.2.4</w:t>
      </w:r>
      <w:r w:rsidRPr="00AE781B">
        <w:tab/>
        <w:t>Test description</w:t>
      </w:r>
      <w:bookmarkEnd w:id="335"/>
      <w:bookmarkEnd w:id="336"/>
    </w:p>
    <w:p w14:paraId="4555CA86" w14:textId="77777777" w:rsidR="00A42420" w:rsidRPr="00AE781B" w:rsidRDefault="00A42420" w:rsidP="00A42420">
      <w:pPr>
        <w:pStyle w:val="Heading7"/>
      </w:pPr>
      <w:bookmarkStart w:id="337" w:name="_Toc27481990"/>
      <w:bookmarkStart w:id="338" w:name="_Toc68183240"/>
      <w:r w:rsidRPr="00AE781B">
        <w:t>9.3.9.2.4.1</w:t>
      </w:r>
      <w:r w:rsidRPr="00AE781B">
        <w:tab/>
        <w:t>Initial conditions</w:t>
      </w:r>
      <w:bookmarkEnd w:id="337"/>
      <w:bookmarkEnd w:id="338"/>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lastRenderedPageBreak/>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77EE329B" w14:textId="77777777" w:rsidTr="001C2C13">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rPr>
          <w:cantSplit/>
        </w:trPr>
        <w:tc>
          <w:tcPr>
            <w:tcW w:w="0" w:type="auto"/>
            <w:vAlign w:val="center"/>
          </w:tcPr>
          <w:p w14:paraId="397D9F18"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33DF7A7">
                <v:shape id="_x0000_i122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1228" type="#_x0000_t75" style="width:18.75pt;height:14.25pt" o:ole="">
                  <v:imagedata r:id="rId72" o:title=""/>
                </v:shape>
                <o:OLEObject Type="Embed" ProgID="Equation.3" ShapeID="_x0000_i1228" DrawAspect="Content" ObjectID="_1799682020" r:id="rId213"/>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0CD6A860">
                <v:shape id="_x0000_i1229" type="#_x0000_t75" style="width:24.75pt;height:15pt">
                  <v:imagedata r:id="rId76" o:title=""/>
                </v:shape>
              </w:pi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rPr>
          <w:cantSplit/>
        </w:trPr>
        <w:tc>
          <w:tcPr>
            <w:tcW w:w="0" w:type="auto"/>
          </w:tcPr>
          <w:p w14:paraId="0D067BF9"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409B3577" w14:textId="77777777" w:rsidTr="001C2C13">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rPr>
          <w:cantSplit/>
        </w:trPr>
        <w:tc>
          <w:tcPr>
            <w:tcW w:w="0" w:type="auto"/>
          </w:tcPr>
          <w:p w14:paraId="32E0A875" w14:textId="77777777" w:rsidR="00A42420" w:rsidRPr="00AE781B" w:rsidRDefault="00A42420" w:rsidP="001C2C13">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1230" type="#_x0000_t75" style="width:104.25pt;height:18.75pt" o:ole="">
                  <v:imagedata r:id="rId209" o:title=""/>
                </v:shape>
                <o:OLEObject Type="Embed" ProgID="Equation.3" ShapeID="_x0000_i1230" DrawAspect="Content" ObjectID="_1799682021" r:id="rId214"/>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1231" type="#_x0000_t75" style="width:104.25pt;height:18.75pt" o:ole="">
                  <v:imagedata r:id="rId209" o:title=""/>
                </v:shape>
                <o:OLEObject Type="Embed" ProgID="Equation.3" ShapeID="_x0000_i1231" DrawAspect="Content" ObjectID="_1799682022" r:id="rId21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1232" type="#_x0000_t75" style="width:104.25pt;height:18.75pt" o:ole="">
                  <v:imagedata r:id="rId209" o:title=""/>
                </v:shape>
                <o:OLEObject Type="Embed" ProgID="Equation.3" ShapeID="_x0000_i1232" DrawAspect="Content" ObjectID="_1799682023" r:id="rId21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39" w:name="_Toc27481991"/>
      <w:bookmarkStart w:id="340" w:name="_Toc68183241"/>
      <w:r w:rsidRPr="00AE781B">
        <w:t>9.3.9.2.4.2</w:t>
      </w:r>
      <w:r w:rsidRPr="00AE781B">
        <w:tab/>
        <w:t>Test procedure</w:t>
      </w:r>
      <w:bookmarkEnd w:id="339"/>
      <w:bookmarkEnd w:id="340"/>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41" w:name="_Toc27481992"/>
      <w:bookmarkStart w:id="342" w:name="_Toc68183242"/>
      <w:r w:rsidRPr="00AE781B">
        <w:t>9.3.9.2.4.3</w:t>
      </w:r>
      <w:r w:rsidRPr="00AE781B">
        <w:tab/>
        <w:t>Message contents</w:t>
      </w:r>
      <w:bookmarkEnd w:id="341"/>
      <w:bookmarkEnd w:id="342"/>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43" w:name="_Toc27481993"/>
      <w:bookmarkStart w:id="344" w:name="_Toc68183243"/>
      <w:r w:rsidRPr="00AE781B">
        <w:t>9.3.9.2.5</w:t>
      </w:r>
      <w:r w:rsidRPr="00AE781B">
        <w:tab/>
        <w:t>Test requirement</w:t>
      </w:r>
      <w:bookmarkEnd w:id="343"/>
      <w:bookmarkEnd w:id="344"/>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45" w:name="_Toc27481994"/>
      <w:bookmarkStart w:id="346" w:name="_Toc68183244"/>
      <w:r w:rsidRPr="00AE781B">
        <w:t>9.3.10</w:t>
      </w:r>
      <w:r w:rsidRPr="00AE781B">
        <w:tab/>
        <w:t>FDD intra-frequency RSTD Measurement Accuracy in CE Mode B</w:t>
      </w:r>
      <w:bookmarkEnd w:id="345"/>
      <w:bookmarkEnd w:id="346"/>
    </w:p>
    <w:p w14:paraId="5E65946D" w14:textId="77777777" w:rsidR="002C2AFE" w:rsidRPr="00AE781B" w:rsidRDefault="002C2AFE" w:rsidP="002C2AFE">
      <w:pPr>
        <w:pStyle w:val="Heading4"/>
      </w:pPr>
      <w:bookmarkStart w:id="347" w:name="_Toc27481995"/>
      <w:bookmarkStart w:id="348" w:name="_Toc68183245"/>
      <w:r w:rsidRPr="00AE781B">
        <w:t>9.3.10.1</w:t>
      </w:r>
      <w:r w:rsidRPr="00AE781B">
        <w:tab/>
        <w:t xml:space="preserve">FDD intra-frequency RSTD Measurement Accuracy in CE Mode B for </w:t>
      </w:r>
      <w:r w:rsidR="000E0382" w:rsidRPr="00AE781B">
        <w:t>Category M</w:t>
      </w:r>
      <w:r w:rsidRPr="00AE781B">
        <w:t>1</w:t>
      </w:r>
      <w:bookmarkEnd w:id="347"/>
      <w:bookmarkEnd w:id="348"/>
    </w:p>
    <w:p w14:paraId="79FBFA7A" w14:textId="77777777" w:rsidR="002C2AFE" w:rsidRPr="00AE781B" w:rsidRDefault="002C2AFE" w:rsidP="002C2AFE">
      <w:pPr>
        <w:pStyle w:val="Heading6"/>
      </w:pPr>
      <w:bookmarkStart w:id="349" w:name="_Toc27481996"/>
      <w:bookmarkStart w:id="350" w:name="_Toc68183246"/>
      <w:r w:rsidRPr="00AE781B">
        <w:t>9.3.10.1.1</w:t>
      </w:r>
      <w:r w:rsidRPr="00AE781B">
        <w:tab/>
        <w:t>Test purpose</w:t>
      </w:r>
      <w:bookmarkEnd w:id="349"/>
      <w:bookmarkEnd w:id="350"/>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51" w:name="_Toc27481997"/>
      <w:bookmarkStart w:id="352" w:name="_Toc68183247"/>
      <w:r w:rsidRPr="00AE781B">
        <w:lastRenderedPageBreak/>
        <w:t>9.3.10.1.2</w:t>
      </w:r>
      <w:r w:rsidRPr="00AE781B">
        <w:tab/>
        <w:t>Test applicability</w:t>
      </w:r>
      <w:bookmarkEnd w:id="351"/>
      <w:bookmarkEnd w:id="352"/>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53" w:name="_Toc27481998"/>
      <w:bookmarkStart w:id="354" w:name="_Toc68183248"/>
      <w:r w:rsidRPr="00AE781B">
        <w:t>9.3.10.1.3</w:t>
      </w:r>
      <w:r w:rsidRPr="00AE781B">
        <w:tab/>
        <w:t>Minimum conformance requirements</w:t>
      </w:r>
      <w:bookmarkEnd w:id="353"/>
      <w:bookmarkEnd w:id="354"/>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77777777" w:rsidR="002C2AFE" w:rsidRPr="00AE781B" w:rsidRDefault="002C2AFE" w:rsidP="002C2AFE">
      <w:pPr>
        <w:pStyle w:val="B1"/>
      </w:pPr>
      <w:r w:rsidRPr="00AE781B">
        <w:t>Conditions defined in 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lastRenderedPageBreak/>
        <w:t>Table 9.3.10.1.3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shd w:val="clear" w:color="auto" w:fill="auto"/>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FC95436"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shd w:val="clear" w:color="auto" w:fill="auto"/>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DA56904"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DBAAC85"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D796412" w14:textId="77777777" w:rsidR="002C2AFE" w:rsidRPr="00AE781B" w:rsidRDefault="002C2AFE" w:rsidP="005B6318">
            <w:pPr>
              <w:pStyle w:val="TAC"/>
              <w:rPr>
                <w:rFonts w:cs="Arial"/>
                <w:lang w:eastAsia="ko-KR"/>
              </w:rPr>
            </w:pPr>
            <w:r w:rsidRPr="00AE781B">
              <w:rPr>
                <w:rFonts w:cs="Arial"/>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shd w:val="clear" w:color="auto" w:fill="auto"/>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shd w:val="clear" w:color="auto" w:fill="auto"/>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shd w:val="clear" w:color="auto" w:fill="auto"/>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shd w:val="clear" w:color="auto" w:fill="auto"/>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shd w:val="clear" w:color="auto" w:fill="auto"/>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55" w:name="_Toc27481999"/>
      <w:bookmarkStart w:id="356" w:name="_Toc68183249"/>
      <w:r w:rsidRPr="00AE781B">
        <w:t>9.3.10.1.4</w:t>
      </w:r>
      <w:r w:rsidRPr="00AE781B">
        <w:tab/>
        <w:t>Test description</w:t>
      </w:r>
      <w:bookmarkEnd w:id="355"/>
      <w:bookmarkEnd w:id="356"/>
    </w:p>
    <w:p w14:paraId="3DCB8CC6" w14:textId="77777777" w:rsidR="002C2AFE" w:rsidRPr="00AE781B" w:rsidRDefault="002C2AFE" w:rsidP="002C2AFE">
      <w:pPr>
        <w:pStyle w:val="Heading7"/>
      </w:pPr>
      <w:bookmarkStart w:id="357" w:name="_Toc27482000"/>
      <w:bookmarkStart w:id="358" w:name="_Toc68183250"/>
      <w:r w:rsidRPr="00AE781B">
        <w:t>9.3.10.1.4.1</w:t>
      </w:r>
      <w:r w:rsidRPr="00AE781B">
        <w:tab/>
        <w:t>Initial conditions</w:t>
      </w:r>
      <w:bookmarkEnd w:id="357"/>
      <w:bookmarkEnd w:id="358"/>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lastRenderedPageBreak/>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rPr>
          <w:cantSplit/>
          <w:jc w:val="center"/>
        </w:trPr>
        <w:tc>
          <w:tcPr>
            <w:tcW w:w="2377" w:type="dxa"/>
            <w:vAlign w:val="center"/>
          </w:tcPr>
          <w:p w14:paraId="052B9B04" w14:textId="77777777" w:rsidR="002C2AFE" w:rsidRPr="00AE781B" w:rsidRDefault="002C2AFE" w:rsidP="005B6318">
            <w:pPr>
              <w:pStyle w:val="TAC"/>
            </w:pPr>
            <w:r w:rsidRPr="00AE781B">
              <w:rPr>
                <w:i/>
                <w:iCs/>
                <w:lang w:eastAsia="ko-KR"/>
              </w:rPr>
              <w:t>mPDCCH-startSF-UESS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B6DB3A">
                <v:shape id="_x0000_i123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1234" type="#_x0000_t75" style="width:18.75pt;height:14.25pt" o:ole="">
                  <v:imagedata r:id="rId72" o:title=""/>
                </v:shape>
                <o:OLEObject Type="Embed" ProgID="Equation.3" ShapeID="_x0000_i1234" DrawAspect="Content" ObjectID="_1799682024" r:id="rId217"/>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2EF30C76">
                <v:shape id="_x0000_i1235" type="#_x0000_t75" style="width:47.25pt;height:15.75pt" o:ole="">
                  <v:imagedata r:id="rId74" o:title=""/>
                </v:shape>
                <o:OLEObject Type="Embed" ProgID="Equation.3" ShapeID="_x0000_i1235" DrawAspect="Content" ObjectID="_1799682025" r:id="rId218"/>
              </w:object>
            </w:r>
            <w:r w:rsidRPr="00AE781B">
              <w:t xml:space="preserve"> DL subframes, as defined in 3GPP TS 36.211 [26], Table 6.10.4.3-1</w:t>
            </w:r>
          </w:p>
        </w:tc>
      </w:tr>
      <w:tr w:rsidR="002C2AFE" w:rsidRPr="00AE781B" w14:paraId="4739E1E9" w14:textId="77777777" w:rsidTr="005B6318">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3D31CCA8">
                <v:shape id="_x0000_i1236" type="#_x0000_t75" style="width:24.75pt;height:15pt">
                  <v:imagedata r:id="rId76" o:title=""/>
                </v:shape>
              </w:pi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prs-MutingInfo defined in TS 36.355 [4]</w:t>
            </w:r>
          </w:p>
        </w:tc>
      </w:tr>
      <w:tr w:rsidR="002C2AFE" w:rsidRPr="00AE781B" w14:paraId="2068B17D" w14:textId="77777777" w:rsidTr="005B6318">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60B85F57" w14:textId="77777777" w:rsidTr="005B6318">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76AE7F3E" w14:textId="77777777" w:rsidTr="005B6318">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1237" type="#_x0000_t75" style="width:104.25pt;height:18.75pt" o:ole="">
                  <v:imagedata r:id="rId182" o:title=""/>
                </v:shape>
                <o:OLEObject Type="Embed" ProgID="Equation.3" ShapeID="_x0000_i1237" DrawAspect="Content" ObjectID="_1799682026" r:id="rId219"/>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1D9AF916">
                <v:shape id="_x0000_i1238" type="#_x0000_t75" style="width:104.25pt;height:18.75pt" o:ole="">
                  <v:imagedata r:id="rId182" o:title=""/>
                </v:shape>
                <o:OLEObject Type="Embed" ProgID="Equation.3" ShapeID="_x0000_i1238" DrawAspect="Content" ObjectID="_1799682027" r:id="rId220"/>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rPr>
              <w:object w:dxaOrig="2100" w:dyaOrig="380" w14:anchorId="5D528A0C">
                <v:shape id="_x0000_i1239" type="#_x0000_t75" style="width:104.25pt;height:18.75pt" o:ole="">
                  <v:imagedata r:id="rId182" o:title=""/>
                </v:shape>
                <o:OLEObject Type="Embed" ProgID="Equation.3" ShapeID="_x0000_i1239" DrawAspect="Content" ObjectID="_1799682028" r:id="rId22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59" w:name="_Toc27482001"/>
      <w:bookmarkStart w:id="360" w:name="_Toc68183251"/>
      <w:r w:rsidRPr="00AE781B">
        <w:t>9.3.10.1.4.2</w:t>
      </w:r>
      <w:r w:rsidRPr="00AE781B">
        <w:tab/>
        <w:t>Test procedure</w:t>
      </w:r>
      <w:bookmarkEnd w:id="359"/>
      <w:bookmarkEnd w:id="360"/>
    </w:p>
    <w:p w14:paraId="4085AA62" w14:textId="77777777" w:rsidR="002C2AFE" w:rsidRPr="00AE781B" w:rsidRDefault="002C2AFE" w:rsidP="002C2AFE">
      <w:r w:rsidRPr="00AE781B">
        <w:t>Same as in clause 9.3.7.1.4.2 but using condition CEModeB.</w:t>
      </w:r>
    </w:p>
    <w:p w14:paraId="62E65A0D" w14:textId="77777777" w:rsidR="002C2AFE" w:rsidRPr="00AE781B" w:rsidRDefault="002C2AFE" w:rsidP="002C2AFE">
      <w:pPr>
        <w:pStyle w:val="Heading7"/>
      </w:pPr>
      <w:bookmarkStart w:id="361" w:name="_Toc27482002"/>
      <w:bookmarkStart w:id="362" w:name="_Toc68183252"/>
      <w:r w:rsidRPr="00AE781B">
        <w:t>9.3.10.1.4.3</w:t>
      </w:r>
      <w:r w:rsidRPr="00AE781B">
        <w:tab/>
        <w:t>Message contents</w:t>
      </w:r>
      <w:bookmarkEnd w:id="361"/>
      <w:bookmarkEnd w:id="362"/>
    </w:p>
    <w:p w14:paraId="3A198681" w14:textId="77777777" w:rsidR="002C2AFE" w:rsidRPr="00AE781B" w:rsidRDefault="002C2AFE" w:rsidP="002C2AFE">
      <w:r w:rsidRPr="00AE781B">
        <w:rPr>
          <w:rFonts w:eastAsia="MS Mincho"/>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rPr>
        <w:t>Table 9.3.10.1.4.3-1: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c>
          <w:tcPr>
            <w:tcW w:w="9606" w:type="dxa"/>
            <w:gridSpan w:val="4"/>
            <w:shd w:val="clear" w:color="auto" w:fill="auto"/>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7A086A45" w14:textId="77777777" w:rsidTr="005B6318">
        <w:tc>
          <w:tcPr>
            <w:tcW w:w="4535" w:type="dxa"/>
            <w:shd w:val="clear" w:color="auto" w:fill="auto"/>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c>
          <w:tcPr>
            <w:tcW w:w="4535" w:type="dxa"/>
            <w:shd w:val="clear" w:color="auto" w:fill="auto"/>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07DA2C7D" w14:textId="77777777" w:rsidR="002C2AFE" w:rsidRPr="00AE781B" w:rsidRDefault="002C2AFE" w:rsidP="005B6318">
            <w:pPr>
              <w:pStyle w:val="TAL"/>
              <w:rPr>
                <w:rFonts w:eastAsia="MS Mincho"/>
                <w:lang w:eastAsia="en-US"/>
              </w:rPr>
            </w:pPr>
          </w:p>
        </w:tc>
        <w:tc>
          <w:tcPr>
            <w:tcW w:w="1700" w:type="dxa"/>
            <w:shd w:val="clear" w:color="auto" w:fill="auto"/>
          </w:tcPr>
          <w:p w14:paraId="57E96245" w14:textId="77777777" w:rsidR="002C2AFE" w:rsidRPr="00AE781B" w:rsidRDefault="002C2AFE" w:rsidP="005B6318">
            <w:pPr>
              <w:pStyle w:val="TAL"/>
              <w:rPr>
                <w:rFonts w:eastAsia="MS Mincho"/>
                <w:lang w:eastAsia="en-US"/>
              </w:rPr>
            </w:pPr>
          </w:p>
        </w:tc>
        <w:tc>
          <w:tcPr>
            <w:tcW w:w="1104" w:type="dxa"/>
            <w:shd w:val="clear" w:color="auto" w:fill="auto"/>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c>
          <w:tcPr>
            <w:tcW w:w="4535" w:type="dxa"/>
            <w:shd w:val="clear" w:color="auto" w:fill="auto"/>
          </w:tcPr>
          <w:p w14:paraId="2B0EA2B8"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6B852796" w14:textId="77777777" w:rsidR="002C2AFE" w:rsidRPr="00AE781B" w:rsidRDefault="002C2AFE" w:rsidP="005B6318">
            <w:pPr>
              <w:pStyle w:val="TAL"/>
              <w:rPr>
                <w:rFonts w:eastAsia="MS Mincho"/>
                <w:lang w:eastAsia="en-US"/>
              </w:rPr>
            </w:pPr>
          </w:p>
        </w:tc>
        <w:tc>
          <w:tcPr>
            <w:tcW w:w="1700" w:type="dxa"/>
            <w:shd w:val="clear" w:color="auto" w:fill="auto"/>
          </w:tcPr>
          <w:p w14:paraId="6E4C8EEA" w14:textId="77777777" w:rsidR="002C2AFE" w:rsidRPr="00AE781B" w:rsidRDefault="002C2AFE" w:rsidP="005B6318">
            <w:pPr>
              <w:pStyle w:val="TAL"/>
              <w:rPr>
                <w:rFonts w:eastAsia="MS Mincho"/>
                <w:lang w:eastAsia="en-US"/>
              </w:rPr>
            </w:pPr>
          </w:p>
        </w:tc>
        <w:tc>
          <w:tcPr>
            <w:tcW w:w="1104" w:type="dxa"/>
            <w:shd w:val="clear" w:color="auto" w:fill="auto"/>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c>
          <w:tcPr>
            <w:tcW w:w="4535" w:type="dxa"/>
            <w:shd w:val="clear" w:color="auto" w:fill="auto"/>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55652CF0" w14:textId="77777777" w:rsidR="002C2AFE" w:rsidRPr="00AE781B" w:rsidRDefault="002C2AFE" w:rsidP="005B6318">
            <w:pPr>
              <w:pStyle w:val="TAL"/>
              <w:rPr>
                <w:rFonts w:eastAsia="MS Mincho"/>
                <w:lang w:eastAsia="en-US"/>
              </w:rPr>
            </w:pPr>
          </w:p>
        </w:tc>
        <w:tc>
          <w:tcPr>
            <w:tcW w:w="1700" w:type="dxa"/>
            <w:shd w:val="clear" w:color="auto" w:fill="auto"/>
          </w:tcPr>
          <w:p w14:paraId="2579C6CF" w14:textId="77777777" w:rsidR="002C2AFE" w:rsidRPr="00AE781B" w:rsidRDefault="002C2AFE" w:rsidP="005B6318">
            <w:pPr>
              <w:pStyle w:val="TAL"/>
              <w:rPr>
                <w:rFonts w:eastAsia="MS Mincho"/>
                <w:lang w:eastAsia="en-US"/>
              </w:rPr>
            </w:pPr>
          </w:p>
        </w:tc>
        <w:tc>
          <w:tcPr>
            <w:tcW w:w="1104" w:type="dxa"/>
            <w:shd w:val="clear" w:color="auto" w:fill="auto"/>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c>
          <w:tcPr>
            <w:tcW w:w="4535" w:type="dxa"/>
            <w:shd w:val="clear" w:color="auto" w:fill="auto"/>
          </w:tcPr>
          <w:p w14:paraId="78C2B3E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607CAEC9" w14:textId="77777777" w:rsidR="002C2AFE" w:rsidRPr="00AE781B" w:rsidRDefault="002C2AFE" w:rsidP="005B6318">
            <w:pPr>
              <w:pStyle w:val="TAL"/>
              <w:rPr>
                <w:rFonts w:eastAsia="MS Mincho"/>
                <w:lang w:eastAsia="en-US"/>
              </w:rPr>
            </w:pPr>
          </w:p>
        </w:tc>
        <w:tc>
          <w:tcPr>
            <w:tcW w:w="1700" w:type="dxa"/>
            <w:shd w:val="clear" w:color="auto" w:fill="auto"/>
          </w:tcPr>
          <w:p w14:paraId="2A4A3741" w14:textId="77777777" w:rsidR="002C2AFE" w:rsidRPr="00AE781B" w:rsidRDefault="002C2AFE" w:rsidP="005B6318">
            <w:pPr>
              <w:pStyle w:val="TAL"/>
              <w:rPr>
                <w:rFonts w:eastAsia="MS Mincho"/>
                <w:lang w:eastAsia="en-US"/>
              </w:rPr>
            </w:pPr>
          </w:p>
        </w:tc>
        <w:tc>
          <w:tcPr>
            <w:tcW w:w="1104" w:type="dxa"/>
            <w:shd w:val="clear" w:color="auto" w:fill="auto"/>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c>
          <w:tcPr>
            <w:tcW w:w="4535" w:type="dxa"/>
            <w:shd w:val="clear" w:color="auto" w:fill="auto"/>
          </w:tcPr>
          <w:p w14:paraId="7EF31CAE"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4FA02D81" w14:textId="77777777" w:rsidR="002C2AFE" w:rsidRPr="00AE781B" w:rsidRDefault="002C2AFE" w:rsidP="005B6318">
            <w:pPr>
              <w:pStyle w:val="TAL"/>
              <w:rPr>
                <w:rFonts w:eastAsia="MS Mincho"/>
                <w:lang w:eastAsia="en-US"/>
              </w:rPr>
            </w:pPr>
          </w:p>
        </w:tc>
        <w:tc>
          <w:tcPr>
            <w:tcW w:w="1700" w:type="dxa"/>
            <w:shd w:val="clear" w:color="auto" w:fill="auto"/>
          </w:tcPr>
          <w:p w14:paraId="4EFE9617" w14:textId="77777777" w:rsidR="002C2AFE" w:rsidRPr="00AE781B" w:rsidRDefault="002C2AFE" w:rsidP="005B6318">
            <w:pPr>
              <w:pStyle w:val="TAL"/>
              <w:rPr>
                <w:rFonts w:eastAsia="MS Mincho"/>
                <w:lang w:eastAsia="en-US"/>
              </w:rPr>
            </w:pPr>
          </w:p>
        </w:tc>
        <w:tc>
          <w:tcPr>
            <w:tcW w:w="1104" w:type="dxa"/>
            <w:shd w:val="clear" w:color="auto" w:fill="auto"/>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c>
          <w:tcPr>
            <w:tcW w:w="4535" w:type="dxa"/>
            <w:shd w:val="clear" w:color="auto" w:fill="auto"/>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2FDC0B80" w14:textId="77777777" w:rsidR="002C2AFE" w:rsidRPr="00AE781B" w:rsidRDefault="002C2AFE" w:rsidP="005B6318">
            <w:pPr>
              <w:pStyle w:val="TAL"/>
              <w:rPr>
                <w:rFonts w:eastAsia="MS Mincho"/>
                <w:lang w:eastAsia="en-US"/>
              </w:rPr>
            </w:pPr>
          </w:p>
        </w:tc>
        <w:tc>
          <w:tcPr>
            <w:tcW w:w="1700" w:type="dxa"/>
            <w:shd w:val="clear" w:color="auto" w:fill="auto"/>
          </w:tcPr>
          <w:p w14:paraId="27B1F4C2" w14:textId="77777777" w:rsidR="002C2AFE" w:rsidRPr="00AE781B" w:rsidRDefault="002C2AFE" w:rsidP="005B6318">
            <w:pPr>
              <w:pStyle w:val="TAL"/>
              <w:rPr>
                <w:rFonts w:eastAsia="MS Mincho"/>
                <w:lang w:eastAsia="en-US"/>
              </w:rPr>
            </w:pPr>
          </w:p>
        </w:tc>
        <w:tc>
          <w:tcPr>
            <w:tcW w:w="1104" w:type="dxa"/>
            <w:shd w:val="clear" w:color="auto" w:fill="auto"/>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c>
          <w:tcPr>
            <w:tcW w:w="4535" w:type="dxa"/>
            <w:shd w:val="clear" w:color="auto" w:fill="auto"/>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C328A15" w14:textId="77777777" w:rsidR="002C2AFE" w:rsidRPr="00AE781B" w:rsidRDefault="002C2AFE" w:rsidP="005B6318">
            <w:pPr>
              <w:pStyle w:val="TAL"/>
              <w:rPr>
                <w:rFonts w:eastAsia="MS Mincho"/>
                <w:lang w:eastAsia="en-US"/>
              </w:rPr>
            </w:pPr>
          </w:p>
        </w:tc>
        <w:tc>
          <w:tcPr>
            <w:tcW w:w="1700" w:type="dxa"/>
            <w:shd w:val="clear" w:color="auto" w:fill="auto"/>
          </w:tcPr>
          <w:p w14:paraId="39E83DA4" w14:textId="77777777" w:rsidR="002C2AFE" w:rsidRPr="00AE781B" w:rsidRDefault="002C2AFE" w:rsidP="005B6318">
            <w:pPr>
              <w:pStyle w:val="TAL"/>
              <w:rPr>
                <w:rFonts w:eastAsia="MS Mincho"/>
                <w:lang w:eastAsia="en-US"/>
              </w:rPr>
            </w:pPr>
          </w:p>
        </w:tc>
        <w:tc>
          <w:tcPr>
            <w:tcW w:w="1104" w:type="dxa"/>
            <w:shd w:val="clear" w:color="auto" w:fill="auto"/>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c>
          <w:tcPr>
            <w:tcW w:w="4535" w:type="dxa"/>
            <w:shd w:val="clear" w:color="auto" w:fill="auto"/>
          </w:tcPr>
          <w:p w14:paraId="4E1FD913" w14:textId="77777777" w:rsidR="002C2AFE" w:rsidRPr="00AE781B" w:rsidRDefault="002C2AFE" w:rsidP="005B6318">
            <w:pPr>
              <w:pStyle w:val="TAL"/>
              <w:rPr>
                <w:lang w:eastAsia="en-US"/>
              </w:rPr>
            </w:pPr>
            <w:r w:rsidRPr="00AE781B">
              <w:rPr>
                <w:lang w:eastAsia="en-US"/>
              </w:rPr>
              <w:t xml:space="preserve">            commonIEsRequestLocationInformation</w:t>
            </w:r>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063D0D2A" w14:textId="77777777" w:rsidR="002C2AFE" w:rsidRPr="00AE781B" w:rsidRDefault="002C2AFE" w:rsidP="005B6318">
            <w:pPr>
              <w:pStyle w:val="TAL"/>
              <w:rPr>
                <w:rFonts w:eastAsia="MS Mincho"/>
                <w:lang w:eastAsia="en-US"/>
              </w:rPr>
            </w:pPr>
          </w:p>
        </w:tc>
        <w:tc>
          <w:tcPr>
            <w:tcW w:w="1700" w:type="dxa"/>
            <w:shd w:val="clear" w:color="auto" w:fill="auto"/>
          </w:tcPr>
          <w:p w14:paraId="6F2EB3D6" w14:textId="77777777" w:rsidR="002C2AFE" w:rsidRPr="00AE781B" w:rsidRDefault="002C2AFE" w:rsidP="005B6318">
            <w:pPr>
              <w:pStyle w:val="TAL"/>
              <w:rPr>
                <w:rFonts w:eastAsia="MS Mincho"/>
                <w:lang w:eastAsia="en-US"/>
              </w:rPr>
            </w:pPr>
          </w:p>
        </w:tc>
        <w:tc>
          <w:tcPr>
            <w:tcW w:w="1104" w:type="dxa"/>
            <w:shd w:val="clear" w:color="auto" w:fill="auto"/>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c>
          <w:tcPr>
            <w:tcW w:w="4535" w:type="dxa"/>
            <w:shd w:val="clear" w:color="auto" w:fill="auto"/>
          </w:tcPr>
          <w:p w14:paraId="161B278C"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AC8E7B9" w14:textId="77777777" w:rsidR="002C2AFE" w:rsidRPr="00AE781B" w:rsidRDefault="002C2AFE" w:rsidP="005B6318">
            <w:pPr>
              <w:pStyle w:val="TAL"/>
              <w:rPr>
                <w:rFonts w:eastAsia="MS Mincho"/>
                <w:lang w:eastAsia="en-US"/>
              </w:rPr>
            </w:pPr>
          </w:p>
        </w:tc>
        <w:tc>
          <w:tcPr>
            <w:tcW w:w="1700" w:type="dxa"/>
            <w:shd w:val="clear" w:color="auto" w:fill="auto"/>
          </w:tcPr>
          <w:p w14:paraId="786E7115" w14:textId="77777777" w:rsidR="002C2AFE" w:rsidRPr="00AE781B" w:rsidRDefault="002C2AFE" w:rsidP="005B6318">
            <w:pPr>
              <w:pStyle w:val="TAL"/>
              <w:rPr>
                <w:rFonts w:eastAsia="MS Mincho"/>
                <w:lang w:eastAsia="en-US"/>
              </w:rPr>
            </w:pPr>
          </w:p>
        </w:tc>
        <w:tc>
          <w:tcPr>
            <w:tcW w:w="1104" w:type="dxa"/>
            <w:shd w:val="clear" w:color="auto" w:fill="auto"/>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c>
          <w:tcPr>
            <w:tcW w:w="4535" w:type="dxa"/>
            <w:shd w:val="clear" w:color="auto" w:fill="auto"/>
          </w:tcPr>
          <w:p w14:paraId="3C23BEA1"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254E98D" w14:textId="77777777" w:rsidR="002C2AFE" w:rsidRPr="00AE781B" w:rsidRDefault="002C2AFE" w:rsidP="005B6318">
            <w:pPr>
              <w:pStyle w:val="TAL"/>
              <w:rPr>
                <w:rFonts w:eastAsia="MS Mincho"/>
                <w:lang w:eastAsia="en-US"/>
              </w:rPr>
            </w:pPr>
          </w:p>
        </w:tc>
        <w:tc>
          <w:tcPr>
            <w:tcW w:w="1700" w:type="dxa"/>
            <w:shd w:val="clear" w:color="auto" w:fill="auto"/>
          </w:tcPr>
          <w:p w14:paraId="4E908F81" w14:textId="77777777" w:rsidR="002C2AFE" w:rsidRPr="00AE781B" w:rsidRDefault="002C2AFE" w:rsidP="005B6318">
            <w:pPr>
              <w:pStyle w:val="TAL"/>
              <w:rPr>
                <w:rFonts w:eastAsia="MS Mincho"/>
                <w:lang w:eastAsia="en-US"/>
              </w:rPr>
            </w:pPr>
          </w:p>
        </w:tc>
        <w:tc>
          <w:tcPr>
            <w:tcW w:w="1104" w:type="dxa"/>
            <w:shd w:val="clear" w:color="auto" w:fill="auto"/>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c>
          <w:tcPr>
            <w:tcW w:w="4535" w:type="dxa"/>
            <w:shd w:val="clear" w:color="auto" w:fill="auto"/>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shd w:val="clear" w:color="auto" w:fill="auto"/>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c>
          <w:tcPr>
            <w:tcW w:w="4535" w:type="dxa"/>
            <w:shd w:val="clear" w:color="auto" w:fill="auto"/>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1B682E2" w14:textId="77777777" w:rsidR="002C2AFE" w:rsidRPr="00AE781B" w:rsidRDefault="002C2AFE" w:rsidP="005B6318">
            <w:pPr>
              <w:pStyle w:val="TAL"/>
              <w:rPr>
                <w:rFonts w:eastAsia="MS Mincho"/>
                <w:lang w:eastAsia="en-US"/>
              </w:rPr>
            </w:pPr>
          </w:p>
        </w:tc>
        <w:tc>
          <w:tcPr>
            <w:tcW w:w="1700" w:type="dxa"/>
            <w:shd w:val="clear" w:color="auto" w:fill="auto"/>
          </w:tcPr>
          <w:p w14:paraId="01C81769" w14:textId="77777777" w:rsidR="002C2AFE" w:rsidRPr="00AE781B" w:rsidRDefault="002C2AFE" w:rsidP="005B6318">
            <w:pPr>
              <w:pStyle w:val="TAL"/>
              <w:rPr>
                <w:rFonts w:eastAsia="MS Mincho"/>
                <w:lang w:eastAsia="en-US"/>
              </w:rPr>
            </w:pPr>
          </w:p>
        </w:tc>
        <w:tc>
          <w:tcPr>
            <w:tcW w:w="1104" w:type="dxa"/>
            <w:shd w:val="clear" w:color="auto" w:fill="auto"/>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c>
          <w:tcPr>
            <w:tcW w:w="4535" w:type="dxa"/>
            <w:shd w:val="clear" w:color="auto" w:fill="auto"/>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E6F1865" w14:textId="77777777" w:rsidR="002C2AFE" w:rsidRPr="00AE781B" w:rsidRDefault="002C2AFE" w:rsidP="005B6318">
            <w:pPr>
              <w:pStyle w:val="TAL"/>
              <w:rPr>
                <w:rFonts w:eastAsia="MS Mincho"/>
                <w:lang w:eastAsia="en-US"/>
              </w:rPr>
            </w:pPr>
          </w:p>
        </w:tc>
        <w:tc>
          <w:tcPr>
            <w:tcW w:w="1700" w:type="dxa"/>
            <w:shd w:val="clear" w:color="auto" w:fill="auto"/>
          </w:tcPr>
          <w:p w14:paraId="1707B7E8" w14:textId="77777777" w:rsidR="002C2AFE" w:rsidRPr="00AE781B" w:rsidRDefault="002C2AFE" w:rsidP="005B6318">
            <w:pPr>
              <w:pStyle w:val="TAL"/>
              <w:rPr>
                <w:rFonts w:eastAsia="MS Mincho"/>
                <w:lang w:eastAsia="en-US"/>
              </w:rPr>
            </w:pPr>
          </w:p>
        </w:tc>
        <w:tc>
          <w:tcPr>
            <w:tcW w:w="1104" w:type="dxa"/>
            <w:shd w:val="clear" w:color="auto" w:fill="auto"/>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c>
          <w:tcPr>
            <w:tcW w:w="4535" w:type="dxa"/>
            <w:shd w:val="clear" w:color="auto" w:fill="auto"/>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6874555" w14:textId="77777777" w:rsidR="002C2AFE" w:rsidRPr="00AE781B" w:rsidRDefault="002C2AFE" w:rsidP="005B6318">
            <w:pPr>
              <w:pStyle w:val="TAL"/>
              <w:rPr>
                <w:rFonts w:eastAsia="MS Mincho"/>
                <w:lang w:eastAsia="en-US"/>
              </w:rPr>
            </w:pPr>
          </w:p>
        </w:tc>
        <w:tc>
          <w:tcPr>
            <w:tcW w:w="1700" w:type="dxa"/>
            <w:shd w:val="clear" w:color="auto" w:fill="auto"/>
          </w:tcPr>
          <w:p w14:paraId="4E7BB9B3" w14:textId="77777777" w:rsidR="002C2AFE" w:rsidRPr="00AE781B" w:rsidRDefault="002C2AFE" w:rsidP="005B6318">
            <w:pPr>
              <w:pStyle w:val="TAL"/>
              <w:rPr>
                <w:rFonts w:eastAsia="MS Mincho"/>
                <w:lang w:eastAsia="en-US"/>
              </w:rPr>
            </w:pPr>
          </w:p>
        </w:tc>
        <w:tc>
          <w:tcPr>
            <w:tcW w:w="1104" w:type="dxa"/>
            <w:shd w:val="clear" w:color="auto" w:fill="auto"/>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c>
          <w:tcPr>
            <w:tcW w:w="4535" w:type="dxa"/>
            <w:shd w:val="clear" w:color="auto" w:fill="auto"/>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D900C59" w14:textId="77777777" w:rsidR="002C2AFE" w:rsidRPr="00AE781B" w:rsidRDefault="002C2AFE" w:rsidP="005B6318">
            <w:pPr>
              <w:pStyle w:val="TAL"/>
              <w:rPr>
                <w:rFonts w:eastAsia="MS Mincho"/>
                <w:lang w:eastAsia="en-US"/>
              </w:rPr>
            </w:pPr>
          </w:p>
        </w:tc>
        <w:tc>
          <w:tcPr>
            <w:tcW w:w="1700" w:type="dxa"/>
            <w:shd w:val="clear" w:color="auto" w:fill="auto"/>
          </w:tcPr>
          <w:p w14:paraId="5A367DC9" w14:textId="77777777" w:rsidR="002C2AFE" w:rsidRPr="00AE781B" w:rsidRDefault="002C2AFE" w:rsidP="005B6318">
            <w:pPr>
              <w:pStyle w:val="TAL"/>
              <w:rPr>
                <w:rFonts w:eastAsia="MS Mincho"/>
                <w:lang w:eastAsia="en-US"/>
              </w:rPr>
            </w:pPr>
          </w:p>
        </w:tc>
        <w:tc>
          <w:tcPr>
            <w:tcW w:w="1104" w:type="dxa"/>
            <w:shd w:val="clear" w:color="auto" w:fill="auto"/>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c>
          <w:tcPr>
            <w:tcW w:w="4535" w:type="dxa"/>
            <w:shd w:val="clear" w:color="auto" w:fill="auto"/>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C23CBA4" w14:textId="77777777" w:rsidR="002C2AFE" w:rsidRPr="00AE781B" w:rsidRDefault="002C2AFE" w:rsidP="005B6318">
            <w:pPr>
              <w:pStyle w:val="TAL"/>
              <w:rPr>
                <w:rFonts w:eastAsia="MS Mincho"/>
                <w:lang w:eastAsia="en-US"/>
              </w:rPr>
            </w:pPr>
          </w:p>
        </w:tc>
        <w:tc>
          <w:tcPr>
            <w:tcW w:w="1700" w:type="dxa"/>
            <w:shd w:val="clear" w:color="auto" w:fill="auto"/>
          </w:tcPr>
          <w:p w14:paraId="04484599" w14:textId="77777777" w:rsidR="002C2AFE" w:rsidRPr="00AE781B" w:rsidRDefault="002C2AFE" w:rsidP="005B6318">
            <w:pPr>
              <w:pStyle w:val="TAL"/>
              <w:rPr>
                <w:rFonts w:eastAsia="MS Mincho"/>
                <w:lang w:eastAsia="en-US"/>
              </w:rPr>
            </w:pPr>
          </w:p>
        </w:tc>
        <w:tc>
          <w:tcPr>
            <w:tcW w:w="1104" w:type="dxa"/>
            <w:shd w:val="clear" w:color="auto" w:fill="auto"/>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c>
          <w:tcPr>
            <w:tcW w:w="4535" w:type="dxa"/>
            <w:shd w:val="clear" w:color="auto" w:fill="auto"/>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A669B51" w14:textId="77777777" w:rsidR="002C2AFE" w:rsidRPr="00AE781B" w:rsidRDefault="002C2AFE" w:rsidP="005B6318">
            <w:pPr>
              <w:pStyle w:val="TAL"/>
              <w:rPr>
                <w:rFonts w:eastAsia="MS Mincho"/>
                <w:lang w:eastAsia="en-US"/>
              </w:rPr>
            </w:pPr>
          </w:p>
        </w:tc>
        <w:tc>
          <w:tcPr>
            <w:tcW w:w="1700" w:type="dxa"/>
            <w:shd w:val="clear" w:color="auto" w:fill="auto"/>
          </w:tcPr>
          <w:p w14:paraId="3D612FDE" w14:textId="77777777" w:rsidR="002C2AFE" w:rsidRPr="00AE781B" w:rsidRDefault="002C2AFE" w:rsidP="005B6318">
            <w:pPr>
              <w:pStyle w:val="TAL"/>
              <w:rPr>
                <w:rFonts w:eastAsia="MS Mincho"/>
                <w:lang w:eastAsia="en-US"/>
              </w:rPr>
            </w:pPr>
          </w:p>
        </w:tc>
        <w:tc>
          <w:tcPr>
            <w:tcW w:w="1104" w:type="dxa"/>
            <w:shd w:val="clear" w:color="auto" w:fill="auto"/>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c>
          <w:tcPr>
            <w:tcW w:w="4535" w:type="dxa"/>
            <w:shd w:val="clear" w:color="auto" w:fill="auto"/>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CD4155E" w14:textId="77777777" w:rsidR="002C2AFE" w:rsidRPr="00AE781B" w:rsidRDefault="002C2AFE" w:rsidP="005B6318">
            <w:pPr>
              <w:pStyle w:val="TAL"/>
              <w:rPr>
                <w:rFonts w:eastAsia="MS Mincho"/>
                <w:lang w:eastAsia="en-US"/>
              </w:rPr>
            </w:pPr>
          </w:p>
        </w:tc>
        <w:tc>
          <w:tcPr>
            <w:tcW w:w="1700" w:type="dxa"/>
            <w:shd w:val="clear" w:color="auto" w:fill="auto"/>
          </w:tcPr>
          <w:p w14:paraId="0F44726C" w14:textId="77777777" w:rsidR="002C2AFE" w:rsidRPr="00AE781B" w:rsidRDefault="002C2AFE" w:rsidP="005B6318">
            <w:pPr>
              <w:pStyle w:val="TAL"/>
              <w:rPr>
                <w:rFonts w:eastAsia="MS Mincho"/>
                <w:lang w:eastAsia="en-US"/>
              </w:rPr>
            </w:pPr>
          </w:p>
        </w:tc>
        <w:tc>
          <w:tcPr>
            <w:tcW w:w="1104" w:type="dxa"/>
            <w:shd w:val="clear" w:color="auto" w:fill="auto"/>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c>
          <w:tcPr>
            <w:tcW w:w="4535" w:type="dxa"/>
            <w:shd w:val="clear" w:color="auto" w:fill="auto"/>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36D39B2" w14:textId="77777777" w:rsidR="002C2AFE" w:rsidRPr="00AE781B" w:rsidRDefault="002C2AFE" w:rsidP="005B6318">
            <w:pPr>
              <w:pStyle w:val="TAL"/>
              <w:rPr>
                <w:rFonts w:eastAsia="MS Mincho"/>
                <w:lang w:eastAsia="en-US"/>
              </w:rPr>
            </w:pPr>
          </w:p>
        </w:tc>
        <w:tc>
          <w:tcPr>
            <w:tcW w:w="1700" w:type="dxa"/>
            <w:shd w:val="clear" w:color="auto" w:fill="auto"/>
          </w:tcPr>
          <w:p w14:paraId="404B5966" w14:textId="77777777" w:rsidR="002C2AFE" w:rsidRPr="00AE781B" w:rsidRDefault="002C2AFE" w:rsidP="005B6318">
            <w:pPr>
              <w:pStyle w:val="TAL"/>
              <w:rPr>
                <w:rFonts w:eastAsia="MS Mincho"/>
                <w:lang w:eastAsia="en-US"/>
              </w:rPr>
            </w:pPr>
          </w:p>
        </w:tc>
        <w:tc>
          <w:tcPr>
            <w:tcW w:w="1104" w:type="dxa"/>
            <w:shd w:val="clear" w:color="auto" w:fill="auto"/>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c>
          <w:tcPr>
            <w:tcW w:w="4535" w:type="dxa"/>
            <w:shd w:val="clear" w:color="auto" w:fill="auto"/>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69916A7" w14:textId="77777777" w:rsidR="002C2AFE" w:rsidRPr="00AE781B" w:rsidRDefault="002C2AFE" w:rsidP="005B6318">
            <w:pPr>
              <w:pStyle w:val="TAL"/>
              <w:rPr>
                <w:rFonts w:eastAsia="MS Mincho"/>
                <w:lang w:eastAsia="en-US"/>
              </w:rPr>
            </w:pPr>
          </w:p>
        </w:tc>
        <w:tc>
          <w:tcPr>
            <w:tcW w:w="1700" w:type="dxa"/>
            <w:shd w:val="clear" w:color="auto" w:fill="auto"/>
          </w:tcPr>
          <w:p w14:paraId="3A06BDD7" w14:textId="77777777" w:rsidR="002C2AFE" w:rsidRPr="00AE781B" w:rsidRDefault="002C2AFE" w:rsidP="005B6318">
            <w:pPr>
              <w:pStyle w:val="TAL"/>
              <w:rPr>
                <w:rFonts w:eastAsia="MS Mincho"/>
                <w:lang w:eastAsia="en-US"/>
              </w:rPr>
            </w:pPr>
          </w:p>
        </w:tc>
        <w:tc>
          <w:tcPr>
            <w:tcW w:w="1104" w:type="dxa"/>
            <w:shd w:val="clear" w:color="auto" w:fill="auto"/>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c>
          <w:tcPr>
            <w:tcW w:w="4535" w:type="dxa"/>
            <w:shd w:val="clear" w:color="auto" w:fill="auto"/>
          </w:tcPr>
          <w:p w14:paraId="35528BBC"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3AC777F3" w14:textId="77777777" w:rsidR="002C2AFE" w:rsidRPr="00AE781B" w:rsidRDefault="002C2AFE" w:rsidP="005B6318">
            <w:pPr>
              <w:pStyle w:val="TAL"/>
              <w:rPr>
                <w:rFonts w:eastAsia="MS Mincho"/>
                <w:lang w:eastAsia="en-US"/>
              </w:rPr>
            </w:pPr>
          </w:p>
        </w:tc>
        <w:tc>
          <w:tcPr>
            <w:tcW w:w="1700" w:type="dxa"/>
            <w:shd w:val="clear" w:color="auto" w:fill="auto"/>
          </w:tcPr>
          <w:p w14:paraId="11517827" w14:textId="77777777" w:rsidR="002C2AFE" w:rsidRPr="00AE781B" w:rsidRDefault="002C2AFE" w:rsidP="005B6318">
            <w:pPr>
              <w:pStyle w:val="TAL"/>
              <w:rPr>
                <w:rFonts w:eastAsia="MS Mincho"/>
                <w:lang w:eastAsia="en-US"/>
              </w:rPr>
            </w:pPr>
          </w:p>
        </w:tc>
        <w:tc>
          <w:tcPr>
            <w:tcW w:w="1104" w:type="dxa"/>
            <w:shd w:val="clear" w:color="auto" w:fill="auto"/>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rPr>
      </w:pPr>
    </w:p>
    <w:p w14:paraId="6853EAF2" w14:textId="77777777" w:rsidR="002C2AFE" w:rsidRPr="00AE781B" w:rsidRDefault="002C2AFE" w:rsidP="002C2AFE">
      <w:pPr>
        <w:pStyle w:val="Heading6"/>
      </w:pPr>
      <w:bookmarkStart w:id="363" w:name="_Toc27482003"/>
      <w:bookmarkStart w:id="364" w:name="_Toc68183253"/>
      <w:r w:rsidRPr="00AE781B">
        <w:t>9.3.10.1.5</w:t>
      </w:r>
      <w:r w:rsidRPr="00AE781B">
        <w:tab/>
        <w:t>Test requirement</w:t>
      </w:r>
      <w:bookmarkEnd w:id="363"/>
      <w:bookmarkEnd w:id="364"/>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lastRenderedPageBreak/>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1369"/>
        <w:gridCol w:w="806"/>
        <w:gridCol w:w="805"/>
        <w:gridCol w:w="805"/>
        <w:gridCol w:w="805"/>
        <w:gridCol w:w="805"/>
        <w:gridCol w:w="805"/>
        <w:gridCol w:w="805"/>
        <w:gridCol w:w="805"/>
      </w:tblGrid>
      <w:tr w:rsidR="002C2AFE" w:rsidRPr="00AE781B" w14:paraId="1ED30484" w14:textId="77777777" w:rsidTr="005B6318">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shd w:val="clear" w:color="auto" w:fill="auto"/>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shd w:val="clear" w:color="auto" w:fill="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shd w:val="clear" w:color="auto" w:fill="auto"/>
            <w:vAlign w:val="center"/>
          </w:tcPr>
          <w:p w14:paraId="5ECD12D4" w14:textId="77777777" w:rsidR="002C2AFE" w:rsidRPr="00AE781B" w:rsidRDefault="002C2AFE" w:rsidP="005B6318">
            <w:pPr>
              <w:pStyle w:val="TAC"/>
              <w:rPr>
                <w:rFonts w:cs="Arial"/>
                <w:lang w:eastAsia="ko-KR"/>
              </w:rPr>
            </w:pPr>
          </w:p>
        </w:tc>
        <w:tc>
          <w:tcPr>
            <w:tcW w:w="0" w:type="auto"/>
            <w:vMerge/>
            <w:shd w:val="clear" w:color="auto" w:fill="auto"/>
            <w:vAlign w:val="center"/>
          </w:tcPr>
          <w:p w14:paraId="7C583A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5FC1ED1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DB1B0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14C9FEF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48355C" w14:textId="77777777" w:rsidR="002C2AFE" w:rsidRPr="00AE781B" w:rsidRDefault="002C2AFE" w:rsidP="005B6318">
            <w:pPr>
              <w:pStyle w:val="TAC"/>
              <w:rPr>
                <w:rFonts w:cs="Arial"/>
                <w:lang w:eastAsia="ko-KR"/>
              </w:rPr>
            </w:pPr>
          </w:p>
        </w:tc>
        <w:tc>
          <w:tcPr>
            <w:tcW w:w="0" w:type="auto"/>
            <w:vMerge/>
            <w:shd w:val="clear" w:color="auto" w:fill="auto"/>
            <w:vAlign w:val="center"/>
          </w:tcPr>
          <w:p w14:paraId="0133D129" w14:textId="77777777" w:rsidR="002C2AFE" w:rsidRPr="00AE781B" w:rsidRDefault="002C2AFE" w:rsidP="005B6318">
            <w:pPr>
              <w:pStyle w:val="TAC"/>
              <w:rPr>
                <w:rFonts w:cs="Arial"/>
                <w:lang w:eastAsia="ko-KR"/>
              </w:rPr>
            </w:pPr>
          </w:p>
        </w:tc>
        <w:tc>
          <w:tcPr>
            <w:tcW w:w="0" w:type="auto"/>
            <w:vMerge/>
            <w:shd w:val="clear" w:color="auto" w:fill="auto"/>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shd w:val="clear" w:color="auto" w:fill="auto"/>
            <w:vAlign w:val="center"/>
          </w:tcPr>
          <w:p w14:paraId="08CA1F2A"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1A4A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4A60BF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125F0CC" w14:textId="77777777" w:rsidR="002C2AFE" w:rsidRPr="00AE781B" w:rsidRDefault="002C2AFE" w:rsidP="005B6318">
            <w:pPr>
              <w:pStyle w:val="TAC"/>
              <w:rPr>
                <w:rFonts w:cs="Arial"/>
                <w:lang w:eastAsia="ko-KR"/>
              </w:rPr>
            </w:pPr>
          </w:p>
        </w:tc>
        <w:tc>
          <w:tcPr>
            <w:tcW w:w="0" w:type="auto"/>
            <w:vMerge/>
            <w:shd w:val="clear" w:color="auto" w:fill="auto"/>
            <w:vAlign w:val="center"/>
          </w:tcPr>
          <w:p w14:paraId="5793BBC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99833FC" w14:textId="77777777" w:rsidR="002C2AFE" w:rsidRPr="00AE781B" w:rsidRDefault="002C2AFE" w:rsidP="005B6318">
            <w:pPr>
              <w:pStyle w:val="TAC"/>
              <w:rPr>
                <w:rFonts w:cs="Arial"/>
                <w:lang w:eastAsia="ko-KR"/>
              </w:rPr>
            </w:pPr>
          </w:p>
        </w:tc>
        <w:tc>
          <w:tcPr>
            <w:tcW w:w="0" w:type="auto"/>
            <w:vMerge/>
            <w:shd w:val="clear" w:color="auto" w:fill="auto"/>
            <w:vAlign w:val="center"/>
          </w:tcPr>
          <w:p w14:paraId="3F0F3133" w14:textId="77777777" w:rsidR="002C2AFE" w:rsidRPr="00AE781B" w:rsidRDefault="002C2AFE" w:rsidP="005B6318">
            <w:pPr>
              <w:pStyle w:val="TAC"/>
              <w:rPr>
                <w:rFonts w:cs="Arial"/>
                <w:lang w:eastAsia="ko-KR"/>
              </w:rPr>
            </w:pPr>
          </w:p>
        </w:tc>
        <w:tc>
          <w:tcPr>
            <w:tcW w:w="0" w:type="auto"/>
            <w:vMerge/>
            <w:shd w:val="clear" w:color="auto" w:fill="auto"/>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B209A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2960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6261386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6BCAE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F7076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877A47E" w14:textId="77777777" w:rsidR="002C2AFE" w:rsidRPr="00AE781B" w:rsidRDefault="002C2AFE" w:rsidP="005B6318">
            <w:pPr>
              <w:pStyle w:val="TAC"/>
              <w:rPr>
                <w:rFonts w:cs="Arial"/>
                <w:lang w:eastAsia="ko-KR"/>
              </w:rPr>
            </w:pPr>
          </w:p>
        </w:tc>
        <w:tc>
          <w:tcPr>
            <w:tcW w:w="0" w:type="auto"/>
            <w:vMerge/>
            <w:shd w:val="clear" w:color="auto" w:fill="auto"/>
            <w:vAlign w:val="center"/>
          </w:tcPr>
          <w:p w14:paraId="10EE4FEA" w14:textId="77777777" w:rsidR="002C2AFE" w:rsidRPr="00AE781B" w:rsidRDefault="002C2AFE" w:rsidP="005B6318">
            <w:pPr>
              <w:pStyle w:val="TAC"/>
              <w:rPr>
                <w:rFonts w:cs="Arial"/>
                <w:lang w:eastAsia="ko-KR"/>
              </w:rPr>
            </w:pPr>
          </w:p>
        </w:tc>
        <w:tc>
          <w:tcPr>
            <w:tcW w:w="0" w:type="auto"/>
            <w:vMerge/>
            <w:shd w:val="clear" w:color="auto" w:fill="auto"/>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7C200F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8AC5F32" w14:textId="77777777" w:rsidR="002C2AFE" w:rsidRPr="00AE781B" w:rsidRDefault="002C2AFE" w:rsidP="005B6318">
            <w:pPr>
              <w:pStyle w:val="TAC"/>
              <w:rPr>
                <w:rFonts w:cs="Arial"/>
                <w:lang w:eastAsia="ko-KR"/>
              </w:rPr>
            </w:pPr>
          </w:p>
        </w:tc>
        <w:tc>
          <w:tcPr>
            <w:tcW w:w="0" w:type="auto"/>
            <w:vMerge/>
            <w:shd w:val="clear" w:color="auto" w:fill="auto"/>
            <w:vAlign w:val="center"/>
          </w:tcPr>
          <w:p w14:paraId="67CCDBFA" w14:textId="77777777" w:rsidR="002C2AFE" w:rsidRPr="00AE781B" w:rsidRDefault="002C2AFE" w:rsidP="005B6318">
            <w:pPr>
              <w:pStyle w:val="TAC"/>
              <w:rPr>
                <w:rFonts w:cs="Arial"/>
                <w:lang w:eastAsia="ko-KR"/>
              </w:rPr>
            </w:pPr>
          </w:p>
        </w:tc>
        <w:tc>
          <w:tcPr>
            <w:tcW w:w="0" w:type="auto"/>
            <w:vMerge/>
            <w:shd w:val="clear" w:color="auto" w:fill="auto"/>
            <w:vAlign w:val="center"/>
          </w:tcPr>
          <w:p w14:paraId="391FE55B"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AE9E3E"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F95D42" w14:textId="77777777" w:rsidR="002C2AFE" w:rsidRPr="00AE781B" w:rsidRDefault="002C2AFE" w:rsidP="005B6318">
            <w:pPr>
              <w:pStyle w:val="TAC"/>
              <w:rPr>
                <w:rFonts w:cs="Arial"/>
                <w:lang w:eastAsia="ko-KR"/>
              </w:rPr>
            </w:pPr>
          </w:p>
        </w:tc>
        <w:tc>
          <w:tcPr>
            <w:tcW w:w="0" w:type="auto"/>
            <w:vMerge/>
            <w:shd w:val="clear" w:color="auto" w:fill="auto"/>
            <w:vAlign w:val="center"/>
          </w:tcPr>
          <w:p w14:paraId="197B7150" w14:textId="77777777" w:rsidR="002C2AFE" w:rsidRPr="00AE781B" w:rsidRDefault="002C2AFE" w:rsidP="005B6318">
            <w:pPr>
              <w:pStyle w:val="TAC"/>
              <w:rPr>
                <w:rFonts w:cs="Arial"/>
                <w:lang w:eastAsia="ko-KR"/>
              </w:rPr>
            </w:pPr>
          </w:p>
        </w:tc>
        <w:tc>
          <w:tcPr>
            <w:tcW w:w="0" w:type="auto"/>
            <w:vMerge/>
            <w:shd w:val="clear" w:color="auto" w:fill="auto"/>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223E58"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BE96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4A99DE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0BFE45E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CC04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11CD30C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7D5D88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A90346" w14:textId="77777777" w:rsidR="002C2AFE" w:rsidRPr="00AE781B" w:rsidRDefault="002C2AFE" w:rsidP="005B6318">
            <w:pPr>
              <w:pStyle w:val="TAC"/>
              <w:rPr>
                <w:rFonts w:cs="Arial"/>
                <w:lang w:eastAsia="ko-KR"/>
              </w:rPr>
            </w:pPr>
          </w:p>
        </w:tc>
        <w:tc>
          <w:tcPr>
            <w:tcW w:w="0" w:type="auto"/>
            <w:vMerge/>
            <w:shd w:val="clear" w:color="auto" w:fill="auto"/>
            <w:vAlign w:val="center"/>
          </w:tcPr>
          <w:p w14:paraId="7DEF6BDE" w14:textId="77777777" w:rsidR="002C2AFE" w:rsidRPr="00AE781B" w:rsidRDefault="002C2AFE" w:rsidP="005B6318">
            <w:pPr>
              <w:pStyle w:val="TAC"/>
              <w:rPr>
                <w:rFonts w:cs="Arial"/>
                <w:lang w:eastAsia="ko-KR"/>
              </w:rPr>
            </w:pPr>
          </w:p>
        </w:tc>
        <w:tc>
          <w:tcPr>
            <w:tcW w:w="0" w:type="auto"/>
            <w:vMerge/>
            <w:shd w:val="clear" w:color="auto" w:fill="auto"/>
            <w:vAlign w:val="center"/>
          </w:tcPr>
          <w:p w14:paraId="650A22E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0E8D5B3" w14:textId="77777777" w:rsidR="002C2AFE" w:rsidRPr="00AE781B" w:rsidRDefault="002C2AFE" w:rsidP="005B6318">
            <w:pPr>
              <w:pStyle w:val="TAC"/>
              <w:rPr>
                <w:rFonts w:cs="Arial"/>
                <w:lang w:eastAsia="ko-KR"/>
              </w:rPr>
            </w:pPr>
          </w:p>
        </w:tc>
        <w:tc>
          <w:tcPr>
            <w:tcW w:w="0" w:type="auto"/>
            <w:vMerge/>
            <w:shd w:val="clear" w:color="auto" w:fill="auto"/>
            <w:vAlign w:val="center"/>
          </w:tcPr>
          <w:p w14:paraId="0F5B043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BD000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B5FA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C59633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C3F0B6B" w14:textId="77777777" w:rsidR="002C2AFE" w:rsidRPr="00AE781B" w:rsidRDefault="002C2AFE" w:rsidP="005B6318">
            <w:pPr>
              <w:pStyle w:val="TAC"/>
              <w:rPr>
                <w:rFonts w:cs="Arial"/>
                <w:lang w:eastAsia="ko-KR"/>
              </w:rPr>
            </w:pPr>
          </w:p>
        </w:tc>
        <w:tc>
          <w:tcPr>
            <w:tcW w:w="0" w:type="auto"/>
            <w:vMerge/>
            <w:shd w:val="clear" w:color="auto" w:fill="auto"/>
            <w:vAlign w:val="center"/>
          </w:tcPr>
          <w:p w14:paraId="29A5DFB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833848" w14:textId="77777777" w:rsidR="002C2AFE" w:rsidRPr="00AE781B" w:rsidRDefault="002C2AFE" w:rsidP="005B6318">
            <w:pPr>
              <w:pStyle w:val="TAC"/>
              <w:rPr>
                <w:rFonts w:cs="Arial"/>
                <w:lang w:eastAsia="ko-KR"/>
              </w:rPr>
            </w:pPr>
          </w:p>
        </w:tc>
        <w:tc>
          <w:tcPr>
            <w:tcW w:w="0" w:type="auto"/>
            <w:vMerge/>
            <w:shd w:val="clear" w:color="auto" w:fill="auto"/>
            <w:vAlign w:val="center"/>
          </w:tcPr>
          <w:p w14:paraId="5412F7B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6B65EA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5B1752"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shd w:val="clear" w:color="auto" w:fill="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1240" type="#_x0000_t75" style="width:20.25pt;height:18.75pt" o:ole="" fillcolor="window">
                  <v:imagedata r:id="rId77" o:title=""/>
                </v:shape>
                <o:OLEObject Type="Embed" ProgID="Equation.3" ShapeID="_x0000_i1240" DrawAspect="Content" ObjectID="_1799682029" r:id="rId22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1241" type="#_x0000_t75" style="width:36.75pt;height:20.25pt" o:ole="">
                  <v:imagedata r:id="rId79" o:title=""/>
                </v:shape>
                <o:OLEObject Type="Embed" ProgID="Equation.3" ShapeID="_x0000_i1241" DrawAspect="Content" ObjectID="_1799682030" r:id="rId223"/>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1242" type="#_x0000_t75" style="width:30.75pt;height:18.75pt" o:ole="" fillcolor="window">
                  <v:imagedata r:id="rId85" o:title=""/>
                </v:shape>
                <o:OLEObject Type="Embed" ProgID="Equation.3" ShapeID="_x0000_i1242" DrawAspect="Content" ObjectID="_1799682031" r:id="rId22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shd w:val="clear" w:color="auto" w:fill="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1243" type="#_x0000_t75" style="width:36.75pt;height:20.25pt" o:ole="">
                  <v:imagedata r:id="rId79" o:title=""/>
                </v:shape>
                <o:OLEObject Type="Embed" ProgID="Equation.3" ShapeID="_x0000_i1243" DrawAspect="Content" ObjectID="_1799682032" r:id="rId225"/>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shd w:val="clear" w:color="auto" w:fill="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shd w:val="clear" w:color="auto" w:fill="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shd w:val="clear" w:color="auto" w:fill="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shd w:val="clear" w:color="auto" w:fill="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shd w:val="clear" w:color="auto" w:fill="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shd w:val="clear" w:color="auto" w:fill="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shd w:val="clear" w:color="auto" w:fill="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1244" type="#_x0000_t75" style="width:20.25pt;height:18.75pt" o:ole="" fillcolor="window">
                  <v:imagedata r:id="rId77" o:title=""/>
                </v:shape>
                <o:OLEObject Type="Embed" ProgID="Equation.3" ShapeID="_x0000_i1244" DrawAspect="Content" ObjectID="_1799682033" r:id="rId226"/>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1245" type="#_x0000_t75" style="width:36.75pt;height:20.25pt" o:ole="">
                  <v:imagedata r:id="rId79" o:title=""/>
                </v:shape>
                <o:OLEObject Type="Embed" ProgID="Equation.3" ShapeID="_x0000_i1245" DrawAspect="Content" ObjectID="_1799682034" r:id="rId227"/>
              </w:object>
            </w:r>
            <w:r w:rsidRPr="00AE781B">
              <w:rPr>
                <w:rFonts w:cs="Arial"/>
                <w:lang w:eastAsia="ko-KR"/>
              </w:rPr>
              <w:t xml:space="preserve">, PRS </w:t>
            </w:r>
            <w:r w:rsidRPr="00AE781B">
              <w:rPr>
                <w:rFonts w:cs="Arial"/>
                <w:position w:val="-12"/>
                <w:lang w:eastAsia="ko-KR"/>
              </w:rPr>
              <w:object w:dxaOrig="620" w:dyaOrig="380" w14:anchorId="594D0CD8">
                <v:shape id="_x0000_i1246" type="#_x0000_t75" style="width:27.75pt;height:17.25pt" o:ole="" fillcolor="window">
                  <v:imagedata r:id="rId85" o:title=""/>
                </v:shape>
                <o:OLEObject Type="Embed" ProgID="Equation.3" ShapeID="_x0000_i1246" DrawAspect="Content" ObjectID="_1799682035" r:id="rId228"/>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65" w:name="_Toc27482004"/>
      <w:bookmarkStart w:id="366" w:name="_Toc68183254"/>
      <w:r w:rsidRPr="00AE781B">
        <w:t>9.3.10.2</w:t>
      </w:r>
      <w:r w:rsidRPr="00AE781B">
        <w:tab/>
        <w:t xml:space="preserve">FDD intra-frequency RSTD Measurement Accuracy in CE Mode B for </w:t>
      </w:r>
      <w:r w:rsidR="000E0382" w:rsidRPr="00AE781B">
        <w:t>Category M</w:t>
      </w:r>
      <w:r w:rsidRPr="00AE781B">
        <w:t>2</w:t>
      </w:r>
      <w:bookmarkEnd w:id="365"/>
      <w:bookmarkEnd w:id="366"/>
    </w:p>
    <w:p w14:paraId="6A4E243F" w14:textId="77777777" w:rsidR="002C2AFE" w:rsidRPr="00AE781B" w:rsidRDefault="002C2AFE" w:rsidP="002C2AFE">
      <w:pPr>
        <w:pStyle w:val="Heading6"/>
      </w:pPr>
      <w:bookmarkStart w:id="367" w:name="_Toc27482005"/>
      <w:bookmarkStart w:id="368" w:name="_Toc68183255"/>
      <w:r w:rsidRPr="00AE781B">
        <w:t>9.3.10.2.1</w:t>
      </w:r>
      <w:r w:rsidRPr="00AE781B">
        <w:tab/>
        <w:t>Test purpose</w:t>
      </w:r>
      <w:bookmarkEnd w:id="367"/>
      <w:bookmarkEnd w:id="368"/>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69" w:name="_Toc27482006"/>
      <w:bookmarkStart w:id="370" w:name="_Toc68183256"/>
      <w:r w:rsidRPr="00AE781B">
        <w:t>9.3.10.2.2</w:t>
      </w:r>
      <w:r w:rsidRPr="00AE781B">
        <w:tab/>
        <w:t>Test applicability</w:t>
      </w:r>
      <w:bookmarkEnd w:id="369"/>
      <w:bookmarkEnd w:id="370"/>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71" w:name="_Toc27482007"/>
      <w:bookmarkStart w:id="372" w:name="_Toc68183257"/>
      <w:r w:rsidRPr="00AE781B">
        <w:lastRenderedPageBreak/>
        <w:t>9.3.10.2.3</w:t>
      </w:r>
      <w:r w:rsidRPr="00AE781B">
        <w:tab/>
        <w:t>Minimum conformance requirements</w:t>
      </w:r>
      <w:bookmarkEnd w:id="371"/>
      <w:bookmarkEnd w:id="372"/>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77777777" w:rsidR="002C2AFE" w:rsidRPr="00AE781B" w:rsidRDefault="002C2AFE" w:rsidP="002C2AFE">
      <w:pPr>
        <w:pStyle w:val="B1"/>
      </w:pPr>
      <w:r w:rsidRPr="00AE781B">
        <w:t>Conditions defined in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lastRenderedPageBreak/>
        <w:t>Table 9.3.10.2.3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shd w:val="clear" w:color="auto" w:fill="auto"/>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48F4795"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shd w:val="clear" w:color="auto" w:fill="auto"/>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D231AA7"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6C2549B"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8349348" w14:textId="77777777" w:rsidR="002C2AFE" w:rsidRPr="00AE781B" w:rsidRDefault="002C2AFE" w:rsidP="005B6318">
            <w:pPr>
              <w:pStyle w:val="TAC"/>
              <w:rPr>
                <w:rFonts w:cs="Arial"/>
                <w:lang w:eastAsia="ko-KR"/>
              </w:rPr>
            </w:pPr>
            <w:r w:rsidRPr="00AE781B">
              <w:rPr>
                <w:rFonts w:cs="Arial"/>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shd w:val="clear" w:color="auto" w:fill="auto"/>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shd w:val="clear" w:color="auto" w:fill="auto"/>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shd w:val="clear" w:color="auto" w:fill="auto"/>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shd w:val="clear" w:color="auto" w:fill="auto"/>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shd w:val="clear" w:color="auto" w:fill="auto"/>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shd w:val="clear" w:color="auto" w:fill="auto"/>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0A77240F"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shd w:val="clear" w:color="auto" w:fill="auto"/>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73" w:name="_Toc27482008"/>
      <w:bookmarkStart w:id="374" w:name="_Toc68183258"/>
      <w:r w:rsidRPr="00AE781B">
        <w:t>9.3.10.2.4</w:t>
      </w:r>
      <w:r w:rsidRPr="00AE781B">
        <w:tab/>
        <w:t>Test description</w:t>
      </w:r>
      <w:bookmarkEnd w:id="373"/>
      <w:bookmarkEnd w:id="374"/>
    </w:p>
    <w:p w14:paraId="3445482B" w14:textId="77777777" w:rsidR="002C2AFE" w:rsidRPr="00AE781B" w:rsidRDefault="002C2AFE" w:rsidP="002C2AFE">
      <w:pPr>
        <w:pStyle w:val="Heading7"/>
      </w:pPr>
      <w:bookmarkStart w:id="375" w:name="_Toc27482009"/>
      <w:bookmarkStart w:id="376" w:name="_Toc68183259"/>
      <w:r w:rsidRPr="00AE781B">
        <w:t>9.3.10.2.4.1</w:t>
      </w:r>
      <w:r w:rsidRPr="00AE781B">
        <w:tab/>
        <w:t>Initial conditions</w:t>
      </w:r>
      <w:bookmarkEnd w:id="375"/>
      <w:bookmarkEnd w:id="376"/>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9.3.10.2.4-1 for each test.</w:t>
      </w:r>
    </w:p>
    <w:p w14:paraId="0CB67B3B" w14:textId="77777777" w:rsidR="002C2AFE" w:rsidRPr="00AE781B" w:rsidRDefault="002C2AFE" w:rsidP="002C2AFE">
      <w:pPr>
        <w:pStyle w:val="TH"/>
      </w:pPr>
      <w:r w:rsidRPr="00AE781B">
        <w:lastRenderedPageBreak/>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2C2AFE" w:rsidRPr="00AE781B" w14:paraId="70557A8C" w14:textId="77777777" w:rsidTr="005B6318">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rPr>
          <w:cantSplit/>
        </w:trPr>
        <w:tc>
          <w:tcPr>
            <w:tcW w:w="0" w:type="auto"/>
            <w:vAlign w:val="center"/>
          </w:tcPr>
          <w:p w14:paraId="6D1E512C"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F29D72">
                <v:shape id="_x0000_i124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1248" type="#_x0000_t75" style="width:18.75pt;height:14.25pt" o:ole="">
                  <v:imagedata r:id="rId72" o:title=""/>
                </v:shape>
                <o:OLEObject Type="Embed" ProgID="Equation.3" ShapeID="_x0000_i1248" DrawAspect="Content" ObjectID="_1799682036" r:id="rId229"/>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7E48C88F">
                <v:shape id="_x0000_i1249" type="#_x0000_t75" style="width:24.75pt;height:15pt">
                  <v:imagedata r:id="rId76" o:title=""/>
                </v:shape>
              </w:pi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rPr>
          <w:cantSplit/>
        </w:trPr>
        <w:tc>
          <w:tcPr>
            <w:tcW w:w="0" w:type="auto"/>
          </w:tcPr>
          <w:p w14:paraId="1EBE28AA"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858E68D" w14:textId="77777777" w:rsidTr="005B6318">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rPr>
              <w:object w:dxaOrig="2100" w:dyaOrig="380" w14:anchorId="494311E1">
                <v:shape id="_x0000_i1250" type="#_x0000_t75" style="width:104.25pt;height:18.75pt" o:ole="">
                  <v:imagedata r:id="rId182" o:title=""/>
                </v:shape>
                <o:OLEObject Type="Embed" ProgID="Equation.3" ShapeID="_x0000_i1250" DrawAspect="Content" ObjectID="_1799682037" r:id="rId230"/>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2D11CF5D">
                <v:shape id="_x0000_i1251" type="#_x0000_t75" style="width:104.25pt;height:18.75pt" o:ole="">
                  <v:imagedata r:id="rId182" o:title=""/>
                </v:shape>
                <o:OLEObject Type="Embed" ProgID="Equation.3" ShapeID="_x0000_i1251" DrawAspect="Content" ObjectID="_1799682038" r:id="rId231"/>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rPr>
              <w:object w:dxaOrig="2100" w:dyaOrig="380" w14:anchorId="1F4CE879">
                <v:shape id="_x0000_i1252" type="#_x0000_t75" style="width:104.25pt;height:18.75pt" o:ole="">
                  <v:imagedata r:id="rId182" o:title=""/>
                </v:shape>
                <o:OLEObject Type="Embed" ProgID="Equation.3" ShapeID="_x0000_i1252" DrawAspect="Content" ObjectID="_1799682039" r:id="rId23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77" w:name="_Toc27482010"/>
      <w:bookmarkStart w:id="378" w:name="_Toc68183260"/>
      <w:r w:rsidRPr="00AE781B">
        <w:t>9.3.10.2.4.2</w:t>
      </w:r>
      <w:r w:rsidRPr="00AE781B">
        <w:tab/>
        <w:t>Test procedure</w:t>
      </w:r>
      <w:bookmarkEnd w:id="377"/>
      <w:bookmarkEnd w:id="378"/>
    </w:p>
    <w:p w14:paraId="77963C00" w14:textId="77777777" w:rsidR="002C2AFE" w:rsidRPr="00AE781B" w:rsidRDefault="002C2AFE" w:rsidP="002C2AFE">
      <w:pPr>
        <w:pStyle w:val="B1"/>
        <w:ind w:left="284"/>
      </w:pPr>
      <w:r w:rsidRPr="00AE781B">
        <w:t>Same as in clause 9.3.7.1.4.2 but using condition CEModeB.</w:t>
      </w:r>
    </w:p>
    <w:p w14:paraId="5988D6B1" w14:textId="77777777" w:rsidR="002C2AFE" w:rsidRPr="00AE781B" w:rsidRDefault="002C2AFE" w:rsidP="002C2AFE">
      <w:pPr>
        <w:pStyle w:val="Heading7"/>
      </w:pPr>
      <w:bookmarkStart w:id="379" w:name="_Toc27482011"/>
      <w:bookmarkStart w:id="380" w:name="_Toc68183261"/>
      <w:r w:rsidRPr="00AE781B">
        <w:t>9.3.10.2.4.3</w:t>
      </w:r>
      <w:r w:rsidRPr="00AE781B">
        <w:tab/>
        <w:t>Message contents</w:t>
      </w:r>
      <w:bookmarkEnd w:id="379"/>
      <w:bookmarkEnd w:id="380"/>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rPr>
        <w:t>Table 9.3.10.2.4.3-1: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c>
          <w:tcPr>
            <w:tcW w:w="9606" w:type="dxa"/>
            <w:gridSpan w:val="4"/>
            <w:shd w:val="clear" w:color="auto" w:fill="auto"/>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5860D178" w14:textId="77777777" w:rsidTr="005B6318">
        <w:tc>
          <w:tcPr>
            <w:tcW w:w="4535" w:type="dxa"/>
            <w:shd w:val="clear" w:color="auto" w:fill="auto"/>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c>
          <w:tcPr>
            <w:tcW w:w="4535" w:type="dxa"/>
            <w:shd w:val="clear" w:color="auto" w:fill="auto"/>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560F1032" w14:textId="77777777" w:rsidR="002C2AFE" w:rsidRPr="00AE781B" w:rsidRDefault="002C2AFE" w:rsidP="005B6318">
            <w:pPr>
              <w:pStyle w:val="TAL"/>
              <w:rPr>
                <w:rFonts w:eastAsia="MS Mincho"/>
                <w:lang w:eastAsia="en-US"/>
              </w:rPr>
            </w:pPr>
          </w:p>
        </w:tc>
        <w:tc>
          <w:tcPr>
            <w:tcW w:w="1700" w:type="dxa"/>
            <w:shd w:val="clear" w:color="auto" w:fill="auto"/>
          </w:tcPr>
          <w:p w14:paraId="1AED20E3" w14:textId="77777777" w:rsidR="002C2AFE" w:rsidRPr="00AE781B" w:rsidRDefault="002C2AFE" w:rsidP="005B6318">
            <w:pPr>
              <w:pStyle w:val="TAL"/>
              <w:rPr>
                <w:rFonts w:eastAsia="MS Mincho"/>
                <w:lang w:eastAsia="en-US"/>
              </w:rPr>
            </w:pPr>
          </w:p>
        </w:tc>
        <w:tc>
          <w:tcPr>
            <w:tcW w:w="1104" w:type="dxa"/>
            <w:shd w:val="clear" w:color="auto" w:fill="auto"/>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c>
          <w:tcPr>
            <w:tcW w:w="4535" w:type="dxa"/>
            <w:shd w:val="clear" w:color="auto" w:fill="auto"/>
          </w:tcPr>
          <w:p w14:paraId="6F91085B"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29FA7277" w14:textId="77777777" w:rsidR="002C2AFE" w:rsidRPr="00AE781B" w:rsidRDefault="002C2AFE" w:rsidP="005B6318">
            <w:pPr>
              <w:pStyle w:val="TAL"/>
              <w:rPr>
                <w:rFonts w:eastAsia="MS Mincho"/>
                <w:lang w:eastAsia="en-US"/>
              </w:rPr>
            </w:pPr>
          </w:p>
        </w:tc>
        <w:tc>
          <w:tcPr>
            <w:tcW w:w="1700" w:type="dxa"/>
            <w:shd w:val="clear" w:color="auto" w:fill="auto"/>
          </w:tcPr>
          <w:p w14:paraId="0805FCE6" w14:textId="77777777" w:rsidR="002C2AFE" w:rsidRPr="00AE781B" w:rsidRDefault="002C2AFE" w:rsidP="005B6318">
            <w:pPr>
              <w:pStyle w:val="TAL"/>
              <w:rPr>
                <w:rFonts w:eastAsia="MS Mincho"/>
                <w:lang w:eastAsia="en-US"/>
              </w:rPr>
            </w:pPr>
          </w:p>
        </w:tc>
        <w:tc>
          <w:tcPr>
            <w:tcW w:w="1104" w:type="dxa"/>
            <w:shd w:val="clear" w:color="auto" w:fill="auto"/>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c>
          <w:tcPr>
            <w:tcW w:w="4535" w:type="dxa"/>
            <w:shd w:val="clear" w:color="auto" w:fill="auto"/>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4068B1A7" w14:textId="77777777" w:rsidR="002C2AFE" w:rsidRPr="00AE781B" w:rsidRDefault="002C2AFE" w:rsidP="005B6318">
            <w:pPr>
              <w:pStyle w:val="TAL"/>
              <w:rPr>
                <w:rFonts w:eastAsia="MS Mincho"/>
                <w:lang w:eastAsia="en-US"/>
              </w:rPr>
            </w:pPr>
          </w:p>
        </w:tc>
        <w:tc>
          <w:tcPr>
            <w:tcW w:w="1700" w:type="dxa"/>
            <w:shd w:val="clear" w:color="auto" w:fill="auto"/>
          </w:tcPr>
          <w:p w14:paraId="0B741DED" w14:textId="77777777" w:rsidR="002C2AFE" w:rsidRPr="00AE781B" w:rsidRDefault="002C2AFE" w:rsidP="005B6318">
            <w:pPr>
              <w:pStyle w:val="TAL"/>
              <w:rPr>
                <w:rFonts w:eastAsia="MS Mincho"/>
                <w:lang w:eastAsia="en-US"/>
              </w:rPr>
            </w:pPr>
          </w:p>
        </w:tc>
        <w:tc>
          <w:tcPr>
            <w:tcW w:w="1104" w:type="dxa"/>
            <w:shd w:val="clear" w:color="auto" w:fill="auto"/>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c>
          <w:tcPr>
            <w:tcW w:w="4535" w:type="dxa"/>
            <w:shd w:val="clear" w:color="auto" w:fill="auto"/>
          </w:tcPr>
          <w:p w14:paraId="3F2484F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770DD29E" w14:textId="77777777" w:rsidR="002C2AFE" w:rsidRPr="00AE781B" w:rsidRDefault="002C2AFE" w:rsidP="005B6318">
            <w:pPr>
              <w:pStyle w:val="TAL"/>
              <w:rPr>
                <w:rFonts w:eastAsia="MS Mincho"/>
                <w:lang w:eastAsia="en-US"/>
              </w:rPr>
            </w:pPr>
          </w:p>
        </w:tc>
        <w:tc>
          <w:tcPr>
            <w:tcW w:w="1700" w:type="dxa"/>
            <w:shd w:val="clear" w:color="auto" w:fill="auto"/>
          </w:tcPr>
          <w:p w14:paraId="6855DDE6" w14:textId="77777777" w:rsidR="002C2AFE" w:rsidRPr="00AE781B" w:rsidRDefault="002C2AFE" w:rsidP="005B6318">
            <w:pPr>
              <w:pStyle w:val="TAL"/>
              <w:rPr>
                <w:rFonts w:eastAsia="MS Mincho"/>
                <w:lang w:eastAsia="en-US"/>
              </w:rPr>
            </w:pPr>
          </w:p>
        </w:tc>
        <w:tc>
          <w:tcPr>
            <w:tcW w:w="1104" w:type="dxa"/>
            <w:shd w:val="clear" w:color="auto" w:fill="auto"/>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c>
          <w:tcPr>
            <w:tcW w:w="4535" w:type="dxa"/>
            <w:shd w:val="clear" w:color="auto" w:fill="auto"/>
          </w:tcPr>
          <w:p w14:paraId="69F9EC0F"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33E1D9DC" w14:textId="77777777" w:rsidR="002C2AFE" w:rsidRPr="00AE781B" w:rsidRDefault="002C2AFE" w:rsidP="005B6318">
            <w:pPr>
              <w:pStyle w:val="TAL"/>
              <w:rPr>
                <w:rFonts w:eastAsia="MS Mincho"/>
                <w:lang w:eastAsia="en-US"/>
              </w:rPr>
            </w:pPr>
          </w:p>
        </w:tc>
        <w:tc>
          <w:tcPr>
            <w:tcW w:w="1700" w:type="dxa"/>
            <w:shd w:val="clear" w:color="auto" w:fill="auto"/>
          </w:tcPr>
          <w:p w14:paraId="7A6FA1AA" w14:textId="77777777" w:rsidR="002C2AFE" w:rsidRPr="00AE781B" w:rsidRDefault="002C2AFE" w:rsidP="005B6318">
            <w:pPr>
              <w:pStyle w:val="TAL"/>
              <w:rPr>
                <w:rFonts w:eastAsia="MS Mincho"/>
                <w:lang w:eastAsia="en-US"/>
              </w:rPr>
            </w:pPr>
          </w:p>
        </w:tc>
        <w:tc>
          <w:tcPr>
            <w:tcW w:w="1104" w:type="dxa"/>
            <w:shd w:val="clear" w:color="auto" w:fill="auto"/>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c>
          <w:tcPr>
            <w:tcW w:w="4535" w:type="dxa"/>
            <w:shd w:val="clear" w:color="auto" w:fill="auto"/>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1D478797" w14:textId="77777777" w:rsidR="002C2AFE" w:rsidRPr="00AE781B" w:rsidRDefault="002C2AFE" w:rsidP="005B6318">
            <w:pPr>
              <w:pStyle w:val="TAL"/>
              <w:rPr>
                <w:rFonts w:eastAsia="MS Mincho"/>
                <w:lang w:eastAsia="en-US"/>
              </w:rPr>
            </w:pPr>
          </w:p>
        </w:tc>
        <w:tc>
          <w:tcPr>
            <w:tcW w:w="1700" w:type="dxa"/>
            <w:shd w:val="clear" w:color="auto" w:fill="auto"/>
          </w:tcPr>
          <w:p w14:paraId="5C29664C" w14:textId="77777777" w:rsidR="002C2AFE" w:rsidRPr="00AE781B" w:rsidRDefault="002C2AFE" w:rsidP="005B6318">
            <w:pPr>
              <w:pStyle w:val="TAL"/>
              <w:rPr>
                <w:rFonts w:eastAsia="MS Mincho"/>
                <w:lang w:eastAsia="en-US"/>
              </w:rPr>
            </w:pPr>
          </w:p>
        </w:tc>
        <w:tc>
          <w:tcPr>
            <w:tcW w:w="1104" w:type="dxa"/>
            <w:shd w:val="clear" w:color="auto" w:fill="auto"/>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c>
          <w:tcPr>
            <w:tcW w:w="4535" w:type="dxa"/>
            <w:shd w:val="clear" w:color="auto" w:fill="auto"/>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9049368" w14:textId="77777777" w:rsidR="002C2AFE" w:rsidRPr="00AE781B" w:rsidRDefault="002C2AFE" w:rsidP="005B6318">
            <w:pPr>
              <w:pStyle w:val="TAL"/>
              <w:rPr>
                <w:rFonts w:eastAsia="MS Mincho"/>
                <w:lang w:eastAsia="en-US"/>
              </w:rPr>
            </w:pPr>
          </w:p>
        </w:tc>
        <w:tc>
          <w:tcPr>
            <w:tcW w:w="1700" w:type="dxa"/>
            <w:shd w:val="clear" w:color="auto" w:fill="auto"/>
          </w:tcPr>
          <w:p w14:paraId="3F97F0FF" w14:textId="77777777" w:rsidR="002C2AFE" w:rsidRPr="00AE781B" w:rsidRDefault="002C2AFE" w:rsidP="005B6318">
            <w:pPr>
              <w:pStyle w:val="TAL"/>
              <w:rPr>
                <w:rFonts w:eastAsia="MS Mincho"/>
                <w:lang w:eastAsia="en-US"/>
              </w:rPr>
            </w:pPr>
          </w:p>
        </w:tc>
        <w:tc>
          <w:tcPr>
            <w:tcW w:w="1104" w:type="dxa"/>
            <w:shd w:val="clear" w:color="auto" w:fill="auto"/>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c>
          <w:tcPr>
            <w:tcW w:w="4535" w:type="dxa"/>
            <w:shd w:val="clear" w:color="auto" w:fill="auto"/>
          </w:tcPr>
          <w:p w14:paraId="041255F9" w14:textId="77777777" w:rsidR="002C2AFE" w:rsidRPr="00AE781B" w:rsidRDefault="002C2AFE" w:rsidP="005B6318">
            <w:pPr>
              <w:pStyle w:val="TAL"/>
              <w:rPr>
                <w:lang w:eastAsia="en-US"/>
              </w:rPr>
            </w:pPr>
            <w:r w:rsidRPr="00AE781B">
              <w:rPr>
                <w:lang w:eastAsia="en-US"/>
              </w:rPr>
              <w:t xml:space="preserve">            commonIEsRequestLocationInformation</w:t>
            </w:r>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10D940A5" w14:textId="77777777" w:rsidR="002C2AFE" w:rsidRPr="00AE781B" w:rsidRDefault="002C2AFE" w:rsidP="005B6318">
            <w:pPr>
              <w:pStyle w:val="TAL"/>
              <w:rPr>
                <w:rFonts w:eastAsia="MS Mincho"/>
                <w:lang w:eastAsia="en-US"/>
              </w:rPr>
            </w:pPr>
          </w:p>
        </w:tc>
        <w:tc>
          <w:tcPr>
            <w:tcW w:w="1700" w:type="dxa"/>
            <w:shd w:val="clear" w:color="auto" w:fill="auto"/>
          </w:tcPr>
          <w:p w14:paraId="7991A70C" w14:textId="77777777" w:rsidR="002C2AFE" w:rsidRPr="00AE781B" w:rsidRDefault="002C2AFE" w:rsidP="005B6318">
            <w:pPr>
              <w:pStyle w:val="TAL"/>
              <w:rPr>
                <w:rFonts w:eastAsia="MS Mincho"/>
                <w:lang w:eastAsia="en-US"/>
              </w:rPr>
            </w:pPr>
          </w:p>
        </w:tc>
        <w:tc>
          <w:tcPr>
            <w:tcW w:w="1104" w:type="dxa"/>
            <w:shd w:val="clear" w:color="auto" w:fill="auto"/>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c>
          <w:tcPr>
            <w:tcW w:w="4535" w:type="dxa"/>
            <w:shd w:val="clear" w:color="auto" w:fill="auto"/>
          </w:tcPr>
          <w:p w14:paraId="605E7553"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2C7D795" w14:textId="77777777" w:rsidR="002C2AFE" w:rsidRPr="00AE781B" w:rsidRDefault="002C2AFE" w:rsidP="005B6318">
            <w:pPr>
              <w:pStyle w:val="TAL"/>
              <w:rPr>
                <w:rFonts w:eastAsia="MS Mincho"/>
                <w:lang w:eastAsia="en-US"/>
              </w:rPr>
            </w:pPr>
          </w:p>
        </w:tc>
        <w:tc>
          <w:tcPr>
            <w:tcW w:w="1700" w:type="dxa"/>
            <w:shd w:val="clear" w:color="auto" w:fill="auto"/>
          </w:tcPr>
          <w:p w14:paraId="67A62E37" w14:textId="77777777" w:rsidR="002C2AFE" w:rsidRPr="00AE781B" w:rsidRDefault="002C2AFE" w:rsidP="005B6318">
            <w:pPr>
              <w:pStyle w:val="TAL"/>
              <w:rPr>
                <w:rFonts w:eastAsia="MS Mincho"/>
                <w:lang w:eastAsia="en-US"/>
              </w:rPr>
            </w:pPr>
          </w:p>
        </w:tc>
        <w:tc>
          <w:tcPr>
            <w:tcW w:w="1104" w:type="dxa"/>
            <w:shd w:val="clear" w:color="auto" w:fill="auto"/>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c>
          <w:tcPr>
            <w:tcW w:w="4535" w:type="dxa"/>
            <w:shd w:val="clear" w:color="auto" w:fill="auto"/>
          </w:tcPr>
          <w:p w14:paraId="706A900E"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3255283" w14:textId="77777777" w:rsidR="002C2AFE" w:rsidRPr="00AE781B" w:rsidRDefault="002C2AFE" w:rsidP="005B6318">
            <w:pPr>
              <w:pStyle w:val="TAL"/>
              <w:rPr>
                <w:rFonts w:eastAsia="MS Mincho"/>
                <w:lang w:eastAsia="en-US"/>
              </w:rPr>
            </w:pPr>
          </w:p>
        </w:tc>
        <w:tc>
          <w:tcPr>
            <w:tcW w:w="1700" w:type="dxa"/>
            <w:shd w:val="clear" w:color="auto" w:fill="auto"/>
          </w:tcPr>
          <w:p w14:paraId="09DB34F3" w14:textId="77777777" w:rsidR="002C2AFE" w:rsidRPr="00AE781B" w:rsidRDefault="002C2AFE" w:rsidP="005B6318">
            <w:pPr>
              <w:pStyle w:val="TAL"/>
              <w:rPr>
                <w:rFonts w:eastAsia="MS Mincho"/>
                <w:lang w:eastAsia="en-US"/>
              </w:rPr>
            </w:pPr>
          </w:p>
        </w:tc>
        <w:tc>
          <w:tcPr>
            <w:tcW w:w="1104" w:type="dxa"/>
            <w:shd w:val="clear" w:color="auto" w:fill="auto"/>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c>
          <w:tcPr>
            <w:tcW w:w="4535" w:type="dxa"/>
            <w:shd w:val="clear" w:color="auto" w:fill="auto"/>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c>
          <w:tcPr>
            <w:tcW w:w="4535" w:type="dxa"/>
            <w:shd w:val="clear" w:color="auto" w:fill="auto"/>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shd w:val="clear" w:color="auto" w:fill="auto"/>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c>
          <w:tcPr>
            <w:tcW w:w="4535" w:type="dxa"/>
            <w:shd w:val="clear" w:color="auto" w:fill="auto"/>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295809C" w14:textId="77777777" w:rsidR="002C2AFE" w:rsidRPr="00AE781B" w:rsidRDefault="002C2AFE" w:rsidP="005B6318">
            <w:pPr>
              <w:pStyle w:val="TAL"/>
              <w:rPr>
                <w:rFonts w:eastAsia="MS Mincho"/>
                <w:lang w:eastAsia="en-US"/>
              </w:rPr>
            </w:pPr>
          </w:p>
        </w:tc>
        <w:tc>
          <w:tcPr>
            <w:tcW w:w="1700" w:type="dxa"/>
            <w:shd w:val="clear" w:color="auto" w:fill="auto"/>
          </w:tcPr>
          <w:p w14:paraId="3C739832" w14:textId="77777777" w:rsidR="002C2AFE" w:rsidRPr="00AE781B" w:rsidRDefault="002C2AFE" w:rsidP="005B6318">
            <w:pPr>
              <w:pStyle w:val="TAL"/>
              <w:rPr>
                <w:rFonts w:eastAsia="MS Mincho"/>
                <w:lang w:eastAsia="en-US"/>
              </w:rPr>
            </w:pPr>
          </w:p>
        </w:tc>
        <w:tc>
          <w:tcPr>
            <w:tcW w:w="1104" w:type="dxa"/>
            <w:shd w:val="clear" w:color="auto" w:fill="auto"/>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c>
          <w:tcPr>
            <w:tcW w:w="4535" w:type="dxa"/>
            <w:shd w:val="clear" w:color="auto" w:fill="auto"/>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769F615" w14:textId="77777777" w:rsidR="002C2AFE" w:rsidRPr="00AE781B" w:rsidRDefault="002C2AFE" w:rsidP="005B6318">
            <w:pPr>
              <w:pStyle w:val="TAL"/>
              <w:rPr>
                <w:rFonts w:eastAsia="MS Mincho"/>
                <w:lang w:eastAsia="en-US"/>
              </w:rPr>
            </w:pPr>
          </w:p>
        </w:tc>
        <w:tc>
          <w:tcPr>
            <w:tcW w:w="1700" w:type="dxa"/>
            <w:shd w:val="clear" w:color="auto" w:fill="auto"/>
          </w:tcPr>
          <w:p w14:paraId="47124F62" w14:textId="77777777" w:rsidR="002C2AFE" w:rsidRPr="00AE781B" w:rsidRDefault="002C2AFE" w:rsidP="005B6318">
            <w:pPr>
              <w:pStyle w:val="TAL"/>
              <w:rPr>
                <w:rFonts w:eastAsia="MS Mincho"/>
                <w:lang w:eastAsia="en-US"/>
              </w:rPr>
            </w:pPr>
          </w:p>
        </w:tc>
        <w:tc>
          <w:tcPr>
            <w:tcW w:w="1104" w:type="dxa"/>
            <w:shd w:val="clear" w:color="auto" w:fill="auto"/>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c>
          <w:tcPr>
            <w:tcW w:w="4535" w:type="dxa"/>
            <w:shd w:val="clear" w:color="auto" w:fill="auto"/>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56CFBC4B" w14:textId="77777777" w:rsidR="002C2AFE" w:rsidRPr="00AE781B" w:rsidRDefault="002C2AFE" w:rsidP="005B6318">
            <w:pPr>
              <w:pStyle w:val="TAL"/>
              <w:rPr>
                <w:rFonts w:eastAsia="MS Mincho"/>
                <w:lang w:eastAsia="en-US"/>
              </w:rPr>
            </w:pPr>
          </w:p>
        </w:tc>
        <w:tc>
          <w:tcPr>
            <w:tcW w:w="1700" w:type="dxa"/>
            <w:shd w:val="clear" w:color="auto" w:fill="auto"/>
          </w:tcPr>
          <w:p w14:paraId="7A777AAF" w14:textId="77777777" w:rsidR="002C2AFE" w:rsidRPr="00AE781B" w:rsidRDefault="002C2AFE" w:rsidP="005B6318">
            <w:pPr>
              <w:pStyle w:val="TAL"/>
              <w:rPr>
                <w:rFonts w:eastAsia="MS Mincho"/>
                <w:lang w:eastAsia="en-US"/>
              </w:rPr>
            </w:pPr>
          </w:p>
        </w:tc>
        <w:tc>
          <w:tcPr>
            <w:tcW w:w="1104" w:type="dxa"/>
            <w:shd w:val="clear" w:color="auto" w:fill="auto"/>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c>
          <w:tcPr>
            <w:tcW w:w="4535" w:type="dxa"/>
            <w:shd w:val="clear" w:color="auto" w:fill="auto"/>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89978C9" w14:textId="77777777" w:rsidR="002C2AFE" w:rsidRPr="00AE781B" w:rsidRDefault="002C2AFE" w:rsidP="005B6318">
            <w:pPr>
              <w:pStyle w:val="TAL"/>
              <w:rPr>
                <w:rFonts w:eastAsia="MS Mincho"/>
                <w:lang w:eastAsia="en-US"/>
              </w:rPr>
            </w:pPr>
          </w:p>
        </w:tc>
        <w:tc>
          <w:tcPr>
            <w:tcW w:w="1700" w:type="dxa"/>
            <w:shd w:val="clear" w:color="auto" w:fill="auto"/>
          </w:tcPr>
          <w:p w14:paraId="72BB7C1A" w14:textId="77777777" w:rsidR="002C2AFE" w:rsidRPr="00AE781B" w:rsidRDefault="002C2AFE" w:rsidP="005B6318">
            <w:pPr>
              <w:pStyle w:val="TAL"/>
              <w:rPr>
                <w:rFonts w:eastAsia="MS Mincho"/>
                <w:lang w:eastAsia="en-US"/>
              </w:rPr>
            </w:pPr>
          </w:p>
        </w:tc>
        <w:tc>
          <w:tcPr>
            <w:tcW w:w="1104" w:type="dxa"/>
            <w:shd w:val="clear" w:color="auto" w:fill="auto"/>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c>
          <w:tcPr>
            <w:tcW w:w="4535" w:type="dxa"/>
            <w:shd w:val="clear" w:color="auto" w:fill="auto"/>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E7B76FD" w14:textId="77777777" w:rsidR="002C2AFE" w:rsidRPr="00AE781B" w:rsidRDefault="002C2AFE" w:rsidP="005B6318">
            <w:pPr>
              <w:pStyle w:val="TAL"/>
              <w:rPr>
                <w:rFonts w:eastAsia="MS Mincho"/>
                <w:lang w:eastAsia="en-US"/>
              </w:rPr>
            </w:pPr>
          </w:p>
        </w:tc>
        <w:tc>
          <w:tcPr>
            <w:tcW w:w="1700" w:type="dxa"/>
            <w:shd w:val="clear" w:color="auto" w:fill="auto"/>
          </w:tcPr>
          <w:p w14:paraId="51908BCB" w14:textId="77777777" w:rsidR="002C2AFE" w:rsidRPr="00AE781B" w:rsidRDefault="002C2AFE" w:rsidP="005B6318">
            <w:pPr>
              <w:pStyle w:val="TAL"/>
              <w:rPr>
                <w:rFonts w:eastAsia="MS Mincho"/>
                <w:lang w:eastAsia="en-US"/>
              </w:rPr>
            </w:pPr>
          </w:p>
        </w:tc>
        <w:tc>
          <w:tcPr>
            <w:tcW w:w="1104" w:type="dxa"/>
            <w:shd w:val="clear" w:color="auto" w:fill="auto"/>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c>
          <w:tcPr>
            <w:tcW w:w="4535" w:type="dxa"/>
            <w:shd w:val="clear" w:color="auto" w:fill="auto"/>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A661D54" w14:textId="77777777" w:rsidR="002C2AFE" w:rsidRPr="00AE781B" w:rsidRDefault="002C2AFE" w:rsidP="005B6318">
            <w:pPr>
              <w:pStyle w:val="TAL"/>
              <w:rPr>
                <w:rFonts w:eastAsia="MS Mincho"/>
                <w:lang w:eastAsia="en-US"/>
              </w:rPr>
            </w:pPr>
          </w:p>
        </w:tc>
        <w:tc>
          <w:tcPr>
            <w:tcW w:w="1700" w:type="dxa"/>
            <w:shd w:val="clear" w:color="auto" w:fill="auto"/>
          </w:tcPr>
          <w:p w14:paraId="6A802051" w14:textId="77777777" w:rsidR="002C2AFE" w:rsidRPr="00AE781B" w:rsidRDefault="002C2AFE" w:rsidP="005B6318">
            <w:pPr>
              <w:pStyle w:val="TAL"/>
              <w:rPr>
                <w:rFonts w:eastAsia="MS Mincho"/>
                <w:lang w:eastAsia="en-US"/>
              </w:rPr>
            </w:pPr>
          </w:p>
        </w:tc>
        <w:tc>
          <w:tcPr>
            <w:tcW w:w="1104" w:type="dxa"/>
            <w:shd w:val="clear" w:color="auto" w:fill="auto"/>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c>
          <w:tcPr>
            <w:tcW w:w="4535" w:type="dxa"/>
            <w:shd w:val="clear" w:color="auto" w:fill="auto"/>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7B7F6DE" w14:textId="77777777" w:rsidR="002C2AFE" w:rsidRPr="00AE781B" w:rsidRDefault="002C2AFE" w:rsidP="005B6318">
            <w:pPr>
              <w:pStyle w:val="TAL"/>
              <w:rPr>
                <w:rFonts w:eastAsia="MS Mincho"/>
                <w:lang w:eastAsia="en-US"/>
              </w:rPr>
            </w:pPr>
          </w:p>
        </w:tc>
        <w:tc>
          <w:tcPr>
            <w:tcW w:w="1700" w:type="dxa"/>
            <w:shd w:val="clear" w:color="auto" w:fill="auto"/>
          </w:tcPr>
          <w:p w14:paraId="1786899A" w14:textId="77777777" w:rsidR="002C2AFE" w:rsidRPr="00AE781B" w:rsidRDefault="002C2AFE" w:rsidP="005B6318">
            <w:pPr>
              <w:pStyle w:val="TAL"/>
              <w:rPr>
                <w:rFonts w:eastAsia="MS Mincho"/>
                <w:lang w:eastAsia="en-US"/>
              </w:rPr>
            </w:pPr>
          </w:p>
        </w:tc>
        <w:tc>
          <w:tcPr>
            <w:tcW w:w="1104" w:type="dxa"/>
            <w:shd w:val="clear" w:color="auto" w:fill="auto"/>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c>
          <w:tcPr>
            <w:tcW w:w="4535" w:type="dxa"/>
            <w:shd w:val="clear" w:color="auto" w:fill="auto"/>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F497552" w14:textId="77777777" w:rsidR="002C2AFE" w:rsidRPr="00AE781B" w:rsidRDefault="002C2AFE" w:rsidP="005B6318">
            <w:pPr>
              <w:pStyle w:val="TAL"/>
              <w:rPr>
                <w:rFonts w:eastAsia="MS Mincho"/>
                <w:lang w:eastAsia="en-US"/>
              </w:rPr>
            </w:pPr>
          </w:p>
        </w:tc>
        <w:tc>
          <w:tcPr>
            <w:tcW w:w="1700" w:type="dxa"/>
            <w:shd w:val="clear" w:color="auto" w:fill="auto"/>
          </w:tcPr>
          <w:p w14:paraId="4026BD5B" w14:textId="77777777" w:rsidR="002C2AFE" w:rsidRPr="00AE781B" w:rsidRDefault="002C2AFE" w:rsidP="005B6318">
            <w:pPr>
              <w:pStyle w:val="TAL"/>
              <w:rPr>
                <w:rFonts w:eastAsia="MS Mincho"/>
                <w:lang w:eastAsia="en-US"/>
              </w:rPr>
            </w:pPr>
          </w:p>
        </w:tc>
        <w:tc>
          <w:tcPr>
            <w:tcW w:w="1104" w:type="dxa"/>
            <w:shd w:val="clear" w:color="auto" w:fill="auto"/>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c>
          <w:tcPr>
            <w:tcW w:w="4535" w:type="dxa"/>
            <w:shd w:val="clear" w:color="auto" w:fill="auto"/>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75F6D1D" w14:textId="77777777" w:rsidR="002C2AFE" w:rsidRPr="00AE781B" w:rsidRDefault="002C2AFE" w:rsidP="005B6318">
            <w:pPr>
              <w:pStyle w:val="TAL"/>
              <w:rPr>
                <w:rFonts w:eastAsia="MS Mincho"/>
                <w:lang w:eastAsia="en-US"/>
              </w:rPr>
            </w:pPr>
          </w:p>
        </w:tc>
        <w:tc>
          <w:tcPr>
            <w:tcW w:w="1700" w:type="dxa"/>
            <w:shd w:val="clear" w:color="auto" w:fill="auto"/>
          </w:tcPr>
          <w:p w14:paraId="42E9B08D" w14:textId="77777777" w:rsidR="002C2AFE" w:rsidRPr="00AE781B" w:rsidRDefault="002C2AFE" w:rsidP="005B6318">
            <w:pPr>
              <w:pStyle w:val="TAL"/>
              <w:rPr>
                <w:rFonts w:eastAsia="MS Mincho"/>
                <w:lang w:eastAsia="en-US"/>
              </w:rPr>
            </w:pPr>
          </w:p>
        </w:tc>
        <w:tc>
          <w:tcPr>
            <w:tcW w:w="1104" w:type="dxa"/>
            <w:shd w:val="clear" w:color="auto" w:fill="auto"/>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c>
          <w:tcPr>
            <w:tcW w:w="4535" w:type="dxa"/>
            <w:shd w:val="clear" w:color="auto" w:fill="auto"/>
          </w:tcPr>
          <w:p w14:paraId="4F090BE2"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2919C9F9" w14:textId="77777777" w:rsidR="002C2AFE" w:rsidRPr="00AE781B" w:rsidRDefault="002C2AFE" w:rsidP="005B6318">
            <w:pPr>
              <w:pStyle w:val="TAL"/>
              <w:rPr>
                <w:rFonts w:eastAsia="MS Mincho"/>
                <w:lang w:eastAsia="en-US"/>
              </w:rPr>
            </w:pPr>
          </w:p>
        </w:tc>
        <w:tc>
          <w:tcPr>
            <w:tcW w:w="1700" w:type="dxa"/>
            <w:shd w:val="clear" w:color="auto" w:fill="auto"/>
          </w:tcPr>
          <w:p w14:paraId="5D662C5F" w14:textId="77777777" w:rsidR="002C2AFE" w:rsidRPr="00AE781B" w:rsidRDefault="002C2AFE" w:rsidP="005B6318">
            <w:pPr>
              <w:pStyle w:val="TAL"/>
              <w:rPr>
                <w:rFonts w:eastAsia="MS Mincho"/>
                <w:lang w:eastAsia="en-US"/>
              </w:rPr>
            </w:pPr>
          </w:p>
        </w:tc>
        <w:tc>
          <w:tcPr>
            <w:tcW w:w="1104" w:type="dxa"/>
            <w:shd w:val="clear" w:color="auto" w:fill="auto"/>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rPr>
      </w:pPr>
    </w:p>
    <w:p w14:paraId="2AC7B05B" w14:textId="77777777" w:rsidR="002C2AFE" w:rsidRPr="00AE781B" w:rsidRDefault="002C2AFE" w:rsidP="002C2AFE">
      <w:pPr>
        <w:pStyle w:val="Heading6"/>
      </w:pPr>
      <w:bookmarkStart w:id="381" w:name="_Toc27482012"/>
      <w:bookmarkStart w:id="382" w:name="_Toc68183262"/>
      <w:r w:rsidRPr="00AE781B">
        <w:lastRenderedPageBreak/>
        <w:t>9.3.10.2.5</w:t>
      </w:r>
      <w:r w:rsidRPr="00AE781B">
        <w:tab/>
        <w:t>Test requirement</w:t>
      </w:r>
      <w:bookmarkEnd w:id="381"/>
      <w:bookmarkEnd w:id="382"/>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383" w:name="_Toc27482013"/>
      <w:bookmarkStart w:id="384" w:name="_Toc68183263"/>
      <w:r w:rsidRPr="00AE781B">
        <w:t>9.3.11</w:t>
      </w:r>
      <w:r w:rsidRPr="00AE781B">
        <w:tab/>
        <w:t>HD-FDD intra-frequency RSTD Measurement Accuracy in CE Mode B</w:t>
      </w:r>
      <w:bookmarkEnd w:id="383"/>
      <w:bookmarkEnd w:id="384"/>
    </w:p>
    <w:p w14:paraId="5EB09578" w14:textId="77777777" w:rsidR="002C2AFE" w:rsidRPr="00AE781B" w:rsidRDefault="002C2AFE" w:rsidP="002C2AFE">
      <w:pPr>
        <w:pStyle w:val="Heading4"/>
      </w:pPr>
      <w:bookmarkStart w:id="385" w:name="_Toc27482014"/>
      <w:bookmarkStart w:id="386" w:name="_Toc68183264"/>
      <w:r w:rsidRPr="00AE781B">
        <w:t>9.3.11.1</w:t>
      </w:r>
      <w:r w:rsidRPr="00AE781B">
        <w:tab/>
        <w:t xml:space="preserve">HD-FDD intra-frequency RSTD Measurement Accuracy in CE Mode B for </w:t>
      </w:r>
      <w:r w:rsidR="000E0382" w:rsidRPr="00AE781B">
        <w:t>Category M</w:t>
      </w:r>
      <w:r w:rsidRPr="00AE781B">
        <w:t>1</w:t>
      </w:r>
      <w:bookmarkEnd w:id="385"/>
      <w:bookmarkEnd w:id="386"/>
    </w:p>
    <w:p w14:paraId="37630F89" w14:textId="77777777" w:rsidR="002C2AFE" w:rsidRPr="00AE781B" w:rsidRDefault="002C2AFE" w:rsidP="002C2AFE">
      <w:pPr>
        <w:pStyle w:val="Heading6"/>
      </w:pPr>
      <w:bookmarkStart w:id="387" w:name="_Toc27482015"/>
      <w:bookmarkStart w:id="388" w:name="_Toc68183265"/>
      <w:r w:rsidRPr="00AE781B">
        <w:t>9.3.11.1.1</w:t>
      </w:r>
      <w:r w:rsidRPr="00AE781B">
        <w:tab/>
        <w:t>Test purpose</w:t>
      </w:r>
      <w:bookmarkEnd w:id="387"/>
      <w:bookmarkEnd w:id="388"/>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389" w:name="_Toc27482016"/>
      <w:bookmarkStart w:id="390" w:name="_Toc68183266"/>
      <w:r w:rsidRPr="00AE781B">
        <w:t>9.3.11.1.2</w:t>
      </w:r>
      <w:r w:rsidRPr="00AE781B">
        <w:tab/>
        <w:t>Test applicability</w:t>
      </w:r>
      <w:bookmarkEnd w:id="389"/>
      <w:bookmarkEnd w:id="390"/>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391" w:name="_Toc27482017"/>
      <w:bookmarkStart w:id="392" w:name="_Toc68183267"/>
      <w:r w:rsidRPr="00AE781B">
        <w:t>9.3.11.1.3</w:t>
      </w:r>
      <w:r w:rsidRPr="00AE781B">
        <w:tab/>
        <w:t>Minimum conformance requirements</w:t>
      </w:r>
      <w:bookmarkEnd w:id="391"/>
      <w:bookmarkEnd w:id="392"/>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393" w:name="_Toc27482018"/>
      <w:bookmarkStart w:id="394" w:name="_Toc68183268"/>
      <w:r w:rsidRPr="00AE781B">
        <w:t>9.3.11.1.4</w:t>
      </w:r>
      <w:r w:rsidRPr="00AE781B">
        <w:tab/>
        <w:t>Test description</w:t>
      </w:r>
      <w:bookmarkEnd w:id="393"/>
      <w:bookmarkEnd w:id="394"/>
    </w:p>
    <w:p w14:paraId="425D1E81" w14:textId="77777777" w:rsidR="002C2AFE" w:rsidRPr="00AE781B" w:rsidRDefault="002C2AFE" w:rsidP="002C2AFE">
      <w:pPr>
        <w:pStyle w:val="Heading7"/>
      </w:pPr>
      <w:bookmarkStart w:id="395" w:name="_Toc27482019"/>
      <w:bookmarkStart w:id="396" w:name="_Toc68183269"/>
      <w:r w:rsidRPr="00AE781B">
        <w:t>9.3.11.1.4.1</w:t>
      </w:r>
      <w:r w:rsidRPr="00AE781B">
        <w:tab/>
        <w:t>Initial conditions</w:t>
      </w:r>
      <w:bookmarkEnd w:id="395"/>
      <w:bookmarkEnd w:id="396"/>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lastRenderedPageBreak/>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rPr>
          <w:cantSplit/>
          <w:jc w:val="center"/>
        </w:trPr>
        <w:tc>
          <w:tcPr>
            <w:tcW w:w="2377" w:type="dxa"/>
            <w:vAlign w:val="center"/>
          </w:tcPr>
          <w:p w14:paraId="36B4CC46" w14:textId="77777777" w:rsidR="002C2AFE" w:rsidRPr="00AE781B" w:rsidRDefault="002C2AFE" w:rsidP="005B6318">
            <w:pPr>
              <w:pStyle w:val="TAC"/>
            </w:pPr>
            <w:r w:rsidRPr="00AE781B">
              <w:rPr>
                <w:i/>
                <w:iCs/>
                <w:lang w:eastAsia="ko-KR"/>
              </w:rPr>
              <w:t>mPDCCH-startSF-UESS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47F1A95">
                <v:shape id="_x0000_i125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1254" type="#_x0000_t75" style="width:18.75pt;height:14.25pt" o:ole="">
                  <v:imagedata r:id="rId72" o:title=""/>
                </v:shape>
                <o:OLEObject Type="Embed" ProgID="Equation.3" ShapeID="_x0000_i1254" DrawAspect="Content" ObjectID="_1799682040" r:id="rId233"/>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8BAE42E">
                <v:shape id="_x0000_i1255" type="#_x0000_t75" style="width:47.25pt;height:15.75pt" o:ole="">
                  <v:imagedata r:id="rId74" o:title=""/>
                </v:shape>
                <o:OLEObject Type="Embed" ProgID="Equation.3" ShapeID="_x0000_i1255" DrawAspect="Content" ObjectID="_1799682041" r:id="rId234"/>
              </w:object>
            </w:r>
            <w:r w:rsidRPr="00AE781B">
              <w:t xml:space="preserve"> DL subframes, as defined in 3GPP TS 36.211 [26], Table 6.10.4.3-1</w:t>
            </w:r>
          </w:p>
        </w:tc>
      </w:tr>
      <w:tr w:rsidR="002C2AFE" w:rsidRPr="00AE781B" w14:paraId="5B1394AA" w14:textId="77777777" w:rsidTr="005B6318">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14D09F24">
                <v:shape id="_x0000_i1256" type="#_x0000_t75" style="width:24.75pt;height:15pt">
                  <v:imagedata r:id="rId76" o:title=""/>
                </v:shape>
              </w:pi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prs-MutingInfo defined in TS 36.355 [4]</w:t>
            </w:r>
          </w:p>
        </w:tc>
      </w:tr>
      <w:tr w:rsidR="002C2AFE" w:rsidRPr="00AE781B" w14:paraId="1561E4DA" w14:textId="77777777" w:rsidTr="005B6318">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49FAE496" w14:textId="77777777" w:rsidTr="005B6318">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33E55367" w14:textId="77777777" w:rsidTr="005B6318">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1257" type="#_x0000_t75" style="width:108pt;height:17.25pt" o:ole="">
                  <v:imagedata r:id="rId199" o:title=""/>
                </v:shape>
                <o:OLEObject Type="Embed" ProgID="Equation.3" ShapeID="_x0000_i1257" DrawAspect="Content" ObjectID="_1799682042" r:id="rId235"/>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1258" type="#_x0000_t75" style="width:117pt;height:18.75pt" o:ole="">
                  <v:imagedata r:id="rId199" o:title=""/>
                </v:shape>
                <o:OLEObject Type="Embed" ProgID="Equation.3" ShapeID="_x0000_i1258" DrawAspect="Content" ObjectID="_1799682043" r:id="rId236"/>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1259" type="#_x0000_t75" style="width:117pt;height:18.75pt" o:ole="">
                  <v:imagedata r:id="rId199" o:title=""/>
                </v:shape>
                <o:OLEObject Type="Embed" ProgID="Equation.3" ShapeID="_x0000_i1259" DrawAspect="Content" ObjectID="_1799682044" r:id="rId23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397" w:name="_Toc27482020"/>
      <w:bookmarkStart w:id="398" w:name="_Toc68183270"/>
      <w:r w:rsidRPr="00AE781B">
        <w:t>9.3.11.1.4.2</w:t>
      </w:r>
      <w:r w:rsidRPr="00AE781B">
        <w:tab/>
        <w:t>Test procedure</w:t>
      </w:r>
      <w:bookmarkEnd w:id="397"/>
      <w:bookmarkEnd w:id="398"/>
    </w:p>
    <w:p w14:paraId="30F82EB6" w14:textId="77777777" w:rsidR="002C2AFE" w:rsidRPr="00AE781B" w:rsidRDefault="002C2AFE" w:rsidP="002C2AFE">
      <w:r w:rsidRPr="00AE781B">
        <w:t>Same as in clause 9.3.7.1.4.2 but using condition CEModeB.</w:t>
      </w:r>
    </w:p>
    <w:p w14:paraId="3C24BD4E" w14:textId="77777777" w:rsidR="002C2AFE" w:rsidRPr="00AE781B" w:rsidRDefault="002C2AFE" w:rsidP="002C2AFE">
      <w:pPr>
        <w:pStyle w:val="Heading7"/>
      </w:pPr>
      <w:bookmarkStart w:id="399" w:name="_Toc27482021"/>
      <w:bookmarkStart w:id="400" w:name="_Toc68183271"/>
      <w:r w:rsidRPr="00AE781B">
        <w:t>9.3.11.1.4.3</w:t>
      </w:r>
      <w:r w:rsidRPr="00AE781B">
        <w:tab/>
        <w:t>Message contents</w:t>
      </w:r>
      <w:bookmarkEnd w:id="399"/>
      <w:bookmarkEnd w:id="400"/>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01" w:name="_Toc27482022"/>
      <w:bookmarkStart w:id="402" w:name="_Toc68183272"/>
      <w:r w:rsidRPr="00AE781B">
        <w:t>9.3.11.1.5</w:t>
      </w:r>
      <w:r w:rsidRPr="00AE781B">
        <w:tab/>
        <w:t>Test requirement</w:t>
      </w:r>
      <w:bookmarkEnd w:id="401"/>
      <w:bookmarkEnd w:id="402"/>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03" w:name="_Toc27482023"/>
      <w:bookmarkStart w:id="404" w:name="_Toc68183273"/>
      <w:r w:rsidRPr="00AE781B">
        <w:t>9.3.11.2</w:t>
      </w:r>
      <w:r w:rsidRPr="00AE781B">
        <w:tab/>
        <w:t xml:space="preserve">HD-FDD intra-frequency RSTD Measurement Accuracy in CE Mode B for </w:t>
      </w:r>
      <w:r w:rsidR="000E0382" w:rsidRPr="00AE781B">
        <w:t>Category M</w:t>
      </w:r>
      <w:r w:rsidRPr="00AE781B">
        <w:t>2</w:t>
      </w:r>
      <w:bookmarkEnd w:id="403"/>
      <w:bookmarkEnd w:id="404"/>
    </w:p>
    <w:p w14:paraId="2EB2D879" w14:textId="77777777" w:rsidR="002C2AFE" w:rsidRPr="00AE781B" w:rsidRDefault="002C2AFE" w:rsidP="002C2AFE">
      <w:pPr>
        <w:pStyle w:val="Heading6"/>
      </w:pPr>
      <w:bookmarkStart w:id="405" w:name="_Toc27482024"/>
      <w:bookmarkStart w:id="406" w:name="_Toc68183274"/>
      <w:r w:rsidRPr="00AE781B">
        <w:t>9.3.11.2.1</w:t>
      </w:r>
      <w:r w:rsidRPr="00AE781B">
        <w:tab/>
        <w:t>Test purpose</w:t>
      </w:r>
      <w:bookmarkEnd w:id="405"/>
      <w:bookmarkEnd w:id="406"/>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07" w:name="_Toc27482025"/>
      <w:bookmarkStart w:id="408" w:name="_Toc68183275"/>
      <w:r w:rsidRPr="00AE781B">
        <w:t>9.3.11.2.2</w:t>
      </w:r>
      <w:r w:rsidRPr="00AE781B">
        <w:tab/>
        <w:t>Test applicability</w:t>
      </w:r>
      <w:bookmarkEnd w:id="407"/>
      <w:bookmarkEnd w:id="408"/>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09" w:name="_Toc27482026"/>
      <w:bookmarkStart w:id="410" w:name="_Toc68183276"/>
      <w:r w:rsidRPr="00AE781B">
        <w:t>9.3.11.2.3</w:t>
      </w:r>
      <w:r w:rsidRPr="00AE781B">
        <w:tab/>
        <w:t>Minimum conformance requirements</w:t>
      </w:r>
      <w:bookmarkEnd w:id="409"/>
      <w:bookmarkEnd w:id="410"/>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11" w:name="_Toc27482027"/>
      <w:bookmarkStart w:id="412" w:name="_Toc68183277"/>
      <w:r w:rsidRPr="00AE781B">
        <w:t>9.3.11.2.4</w:t>
      </w:r>
      <w:r w:rsidRPr="00AE781B">
        <w:tab/>
        <w:t>Test description</w:t>
      </w:r>
      <w:bookmarkEnd w:id="411"/>
      <w:bookmarkEnd w:id="412"/>
    </w:p>
    <w:p w14:paraId="5446AEC1" w14:textId="77777777" w:rsidR="002C2AFE" w:rsidRPr="00AE781B" w:rsidRDefault="002C2AFE" w:rsidP="002C2AFE">
      <w:pPr>
        <w:pStyle w:val="Heading7"/>
      </w:pPr>
      <w:bookmarkStart w:id="413" w:name="_Toc27482028"/>
      <w:bookmarkStart w:id="414" w:name="_Toc68183278"/>
      <w:r w:rsidRPr="00AE781B">
        <w:t>9.3.11.2.4.1</w:t>
      </w:r>
      <w:r w:rsidRPr="00AE781B">
        <w:tab/>
        <w:t>Initial conditions</w:t>
      </w:r>
      <w:bookmarkEnd w:id="413"/>
      <w:bookmarkEnd w:id="414"/>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lastRenderedPageBreak/>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2C2AFE" w:rsidRPr="00AE781B" w14:paraId="2C4C1FD5" w14:textId="77777777" w:rsidTr="005B6318">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rPr>
          <w:cantSplit/>
        </w:trPr>
        <w:tc>
          <w:tcPr>
            <w:tcW w:w="0" w:type="auto"/>
            <w:vAlign w:val="center"/>
          </w:tcPr>
          <w:p w14:paraId="7712F15D"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34004CE">
                <v:shape id="_x0000_i1260"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1261" type="#_x0000_t75" style="width:18.75pt;height:14.25pt" o:ole="">
                  <v:imagedata r:id="rId72" o:title=""/>
                </v:shape>
                <o:OLEObject Type="Embed" ProgID="Equation.3" ShapeID="_x0000_i1261" DrawAspect="Content" ObjectID="_1799682045" r:id="rId238"/>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702301F6">
                <v:shape id="_x0000_i1262" type="#_x0000_t75" style="width:24.75pt;height:15pt">
                  <v:imagedata r:id="rId76" o:title=""/>
                </v:shape>
              </w:pi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rPr>
          <w:cantSplit/>
        </w:trPr>
        <w:tc>
          <w:tcPr>
            <w:tcW w:w="0" w:type="auto"/>
          </w:tcPr>
          <w:p w14:paraId="0C94786C"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6A64E12" w14:textId="77777777" w:rsidTr="005B6318">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1263" type="#_x0000_t75" style="width:117pt;height:18.75pt" o:ole="">
                  <v:imagedata r:id="rId199" o:title=""/>
                </v:shape>
                <o:OLEObject Type="Embed" ProgID="Equation.3" ShapeID="_x0000_i1263" DrawAspect="Content" ObjectID="_1799682046" r:id="rId239"/>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1264" type="#_x0000_t75" style="width:117pt;height:18.75pt" o:ole="">
                  <v:imagedata r:id="rId199" o:title=""/>
                </v:shape>
                <o:OLEObject Type="Embed" ProgID="Equation.3" ShapeID="_x0000_i1264" DrawAspect="Content" ObjectID="_1799682047" r:id="rId240"/>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1265" type="#_x0000_t75" style="width:117pt;height:18.75pt" o:ole="">
                  <v:imagedata r:id="rId199" o:title=""/>
                </v:shape>
                <o:OLEObject Type="Embed" ProgID="Equation.3" ShapeID="_x0000_i1265" DrawAspect="Content" ObjectID="_1799682048" r:id="rId24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15" w:name="_Toc27482029"/>
      <w:bookmarkStart w:id="416" w:name="_Toc68183279"/>
      <w:r w:rsidRPr="00AE781B">
        <w:t>9.3.11.2.4.2</w:t>
      </w:r>
      <w:r w:rsidRPr="00AE781B">
        <w:tab/>
        <w:t>Test procedure</w:t>
      </w:r>
      <w:bookmarkEnd w:id="415"/>
      <w:bookmarkEnd w:id="416"/>
    </w:p>
    <w:p w14:paraId="13F1587A" w14:textId="77777777" w:rsidR="002C2AFE" w:rsidRPr="00AE781B" w:rsidRDefault="002C2AFE" w:rsidP="002C2AFE">
      <w:pPr>
        <w:pStyle w:val="B1"/>
        <w:ind w:left="284"/>
      </w:pPr>
      <w:r w:rsidRPr="00AE781B">
        <w:t>Same as in clause 9.3.7.1.4.2 but using condition CEModeB.</w:t>
      </w:r>
    </w:p>
    <w:p w14:paraId="2CDBEF27" w14:textId="77777777" w:rsidR="002C2AFE" w:rsidRPr="00AE781B" w:rsidRDefault="002C2AFE" w:rsidP="002C2AFE">
      <w:pPr>
        <w:pStyle w:val="Heading7"/>
      </w:pPr>
      <w:bookmarkStart w:id="417" w:name="_Toc27482030"/>
      <w:bookmarkStart w:id="418" w:name="_Toc68183280"/>
      <w:r w:rsidRPr="00AE781B">
        <w:t>9.3.11.2.4.3</w:t>
      </w:r>
      <w:r w:rsidRPr="00AE781B">
        <w:tab/>
        <w:t>Message contents</w:t>
      </w:r>
      <w:bookmarkEnd w:id="417"/>
      <w:bookmarkEnd w:id="418"/>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19" w:name="_Toc27482031"/>
      <w:bookmarkStart w:id="420" w:name="_Toc68183281"/>
      <w:r w:rsidRPr="00AE781B">
        <w:t>9.3.11.2.5</w:t>
      </w:r>
      <w:r w:rsidRPr="00AE781B">
        <w:tab/>
        <w:t>Test requirement</w:t>
      </w:r>
      <w:bookmarkEnd w:id="419"/>
      <w:bookmarkEnd w:id="420"/>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21" w:name="_Toc27482032"/>
      <w:bookmarkStart w:id="422" w:name="_Toc68183282"/>
      <w:r w:rsidRPr="00AE781B">
        <w:t>9.3.12</w:t>
      </w:r>
      <w:r w:rsidRPr="00AE781B">
        <w:tab/>
        <w:t>TDD intra-frequency RSTD Measurement Accuracy in CE Mode B</w:t>
      </w:r>
      <w:bookmarkEnd w:id="421"/>
      <w:bookmarkEnd w:id="422"/>
    </w:p>
    <w:p w14:paraId="2D590D98" w14:textId="77777777" w:rsidR="002C2AFE" w:rsidRPr="00AE781B" w:rsidRDefault="002C2AFE" w:rsidP="002C2AFE">
      <w:pPr>
        <w:pStyle w:val="Heading4"/>
      </w:pPr>
      <w:bookmarkStart w:id="423" w:name="_Toc27482033"/>
      <w:bookmarkStart w:id="424" w:name="_Toc68183283"/>
      <w:r w:rsidRPr="00AE781B">
        <w:t>9.3.12.1</w:t>
      </w:r>
      <w:r w:rsidRPr="00AE781B">
        <w:tab/>
        <w:t xml:space="preserve">TDD intra-frequency RSTD Measurement Accuracy in CE Mode B for </w:t>
      </w:r>
      <w:r w:rsidR="000E0382" w:rsidRPr="00AE781B">
        <w:t>Category M</w:t>
      </w:r>
      <w:r w:rsidRPr="00AE781B">
        <w:t>1</w:t>
      </w:r>
      <w:bookmarkEnd w:id="423"/>
      <w:bookmarkEnd w:id="424"/>
    </w:p>
    <w:p w14:paraId="4C6B3FE8" w14:textId="77777777" w:rsidR="002C2AFE" w:rsidRPr="00AE781B" w:rsidRDefault="002C2AFE" w:rsidP="002C2AFE">
      <w:pPr>
        <w:pStyle w:val="Heading6"/>
      </w:pPr>
      <w:bookmarkStart w:id="425" w:name="_Toc27482034"/>
      <w:bookmarkStart w:id="426" w:name="_Toc68183284"/>
      <w:r w:rsidRPr="00AE781B">
        <w:t>9.3.12.1.1</w:t>
      </w:r>
      <w:r w:rsidRPr="00AE781B">
        <w:tab/>
        <w:t>Test purpose</w:t>
      </w:r>
      <w:bookmarkEnd w:id="425"/>
      <w:bookmarkEnd w:id="426"/>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27" w:name="_Toc27482035"/>
      <w:bookmarkStart w:id="428" w:name="_Toc68183285"/>
      <w:r w:rsidRPr="00AE781B">
        <w:t>9.3.12.1.2</w:t>
      </w:r>
      <w:r w:rsidRPr="00AE781B">
        <w:tab/>
        <w:t>Test applicability</w:t>
      </w:r>
      <w:bookmarkEnd w:id="427"/>
      <w:bookmarkEnd w:id="428"/>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29" w:name="_Toc27482036"/>
      <w:bookmarkStart w:id="430" w:name="_Toc68183286"/>
      <w:r w:rsidRPr="00AE781B">
        <w:t>9.3.12.1.3</w:t>
      </w:r>
      <w:r w:rsidRPr="00AE781B">
        <w:tab/>
        <w:t>Minimum conformance requirements</w:t>
      </w:r>
      <w:bookmarkEnd w:id="429"/>
      <w:bookmarkEnd w:id="430"/>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31" w:name="_Toc27482037"/>
      <w:bookmarkStart w:id="432" w:name="_Toc68183287"/>
      <w:r w:rsidRPr="00AE781B">
        <w:lastRenderedPageBreak/>
        <w:t>9.3.12.1.4</w:t>
      </w:r>
      <w:r w:rsidRPr="00AE781B">
        <w:tab/>
        <w:t>Test description</w:t>
      </w:r>
      <w:bookmarkEnd w:id="431"/>
      <w:bookmarkEnd w:id="432"/>
    </w:p>
    <w:p w14:paraId="7B1CC86A" w14:textId="77777777" w:rsidR="002C2AFE" w:rsidRPr="00AE781B" w:rsidRDefault="002C2AFE" w:rsidP="002C2AFE">
      <w:pPr>
        <w:pStyle w:val="Heading7"/>
      </w:pPr>
      <w:bookmarkStart w:id="433" w:name="_Toc27482038"/>
      <w:bookmarkStart w:id="434" w:name="_Toc68183288"/>
      <w:r w:rsidRPr="00AE781B">
        <w:t>9.3.12.1.4.1</w:t>
      </w:r>
      <w:r w:rsidRPr="00AE781B">
        <w:tab/>
        <w:t>Initial conditions</w:t>
      </w:r>
      <w:bookmarkEnd w:id="433"/>
      <w:bookmarkEnd w:id="434"/>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lastRenderedPageBreak/>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rPr>
          <w:cantSplit/>
          <w:jc w:val="center"/>
        </w:trPr>
        <w:tc>
          <w:tcPr>
            <w:tcW w:w="2377" w:type="dxa"/>
            <w:vAlign w:val="center"/>
          </w:tcPr>
          <w:p w14:paraId="28A962A7" w14:textId="77777777" w:rsidR="002C2AFE" w:rsidRPr="00AE781B" w:rsidRDefault="002C2AFE" w:rsidP="005B6318">
            <w:pPr>
              <w:pStyle w:val="TAC"/>
            </w:pPr>
            <w:r w:rsidRPr="00AE781B">
              <w:rPr>
                <w:i/>
                <w:iCs/>
                <w:lang w:eastAsia="ko-KR"/>
              </w:rPr>
              <w:t>mPDCCH-startSF-UESS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9B5A6B3">
                <v:shape id="_x0000_i126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1267" type="#_x0000_t75" style="width:18.75pt;height:14.25pt" o:ole="">
                  <v:imagedata r:id="rId72" o:title=""/>
                </v:shape>
                <o:OLEObject Type="Embed" ProgID="Equation.3" ShapeID="_x0000_i1267" DrawAspect="Content" ObjectID="_1799682049" r:id="rId242"/>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2F9350D">
                <v:shape id="_x0000_i1268" type="#_x0000_t75" style="width:47.25pt;height:15.75pt" o:ole="">
                  <v:imagedata r:id="rId74" o:title=""/>
                </v:shape>
                <o:OLEObject Type="Embed" ProgID="Equation.3" ShapeID="_x0000_i1268" DrawAspect="Content" ObjectID="_1799682050" r:id="rId243"/>
              </w:object>
            </w:r>
            <w:r w:rsidRPr="00AE781B">
              <w:t xml:space="preserve"> DL subframes, as defined in 3GPP TS 36.211 [26], Table 6.10.4.3-1</w:t>
            </w:r>
          </w:p>
        </w:tc>
      </w:tr>
      <w:tr w:rsidR="002C2AFE" w:rsidRPr="00AE781B" w14:paraId="27893A3C" w14:textId="77777777" w:rsidTr="005B6318">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3D750CF6">
                <v:shape id="_x0000_i1269" type="#_x0000_t75" style="width:24.75pt;height:15pt">
                  <v:imagedata r:id="rId76" o:title=""/>
                </v:shape>
              </w:pi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prs-MutingInfo defined in TS 36.355 [4]</w:t>
            </w:r>
          </w:p>
        </w:tc>
      </w:tr>
      <w:tr w:rsidR="002C2AFE" w:rsidRPr="00AE781B" w14:paraId="435444C1" w14:textId="77777777" w:rsidTr="005B6318">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0613D390" w14:textId="77777777" w:rsidTr="005B6318">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1DD75740" w14:textId="77777777" w:rsidTr="005B6318">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rPr>
          <w:cantSplit/>
          <w:jc w:val="center"/>
        </w:trPr>
        <w:tc>
          <w:tcPr>
            <w:tcW w:w="2377" w:type="dxa"/>
            <w:vAlign w:val="center"/>
          </w:tcPr>
          <w:p w14:paraId="7E937050" w14:textId="77777777" w:rsidR="002C2AFE" w:rsidRPr="00AE781B" w:rsidRDefault="002C2AFE"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1270" type="#_x0000_t75" style="width:104.25pt;height:18.75pt" o:ole="">
                  <v:imagedata r:id="rId209" o:title=""/>
                </v:shape>
                <o:OLEObject Type="Embed" ProgID="Equation.3" ShapeID="_x0000_i1270" DrawAspect="Content" ObjectID="_1799682051" r:id="rId244"/>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1271" type="#_x0000_t75" style="width:104.25pt;height:18.75pt" o:ole="">
                  <v:imagedata r:id="rId209" o:title=""/>
                </v:shape>
                <o:OLEObject Type="Embed" ProgID="Equation.3" ShapeID="_x0000_i1271" DrawAspect="Content" ObjectID="_1799682052" r:id="rId245"/>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1272" type="#_x0000_t75" style="width:104.25pt;height:18.75pt" o:ole="">
                  <v:imagedata r:id="rId209" o:title=""/>
                </v:shape>
                <o:OLEObject Type="Embed" ProgID="Equation.3" ShapeID="_x0000_i1272" DrawAspect="Content" ObjectID="_1799682053" r:id="rId24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35" w:name="_Toc27482039"/>
      <w:bookmarkStart w:id="436" w:name="_Toc68183289"/>
      <w:r w:rsidRPr="00AE781B">
        <w:t>9.3.12.1.4.2</w:t>
      </w:r>
      <w:r w:rsidRPr="00AE781B">
        <w:tab/>
        <w:t>Test procedure</w:t>
      </w:r>
      <w:bookmarkEnd w:id="435"/>
      <w:bookmarkEnd w:id="436"/>
    </w:p>
    <w:p w14:paraId="2FA9209C" w14:textId="77777777" w:rsidR="002C2AFE" w:rsidRPr="00AE781B" w:rsidRDefault="002C2AFE" w:rsidP="002C2AFE">
      <w:r w:rsidRPr="00AE781B">
        <w:t>Same as in clause 9.3.7.1.4.2 but using condition CEModeB.</w:t>
      </w:r>
    </w:p>
    <w:p w14:paraId="0654CAC8" w14:textId="77777777" w:rsidR="002C2AFE" w:rsidRPr="00AE781B" w:rsidRDefault="002C2AFE" w:rsidP="002C2AFE">
      <w:pPr>
        <w:pStyle w:val="Heading7"/>
      </w:pPr>
      <w:bookmarkStart w:id="437" w:name="_Toc27482040"/>
      <w:bookmarkStart w:id="438" w:name="_Toc68183290"/>
      <w:r w:rsidRPr="00AE781B">
        <w:t>9.3.12.1.4.3</w:t>
      </w:r>
      <w:r w:rsidRPr="00AE781B">
        <w:tab/>
        <w:t>Message contents</w:t>
      </w:r>
      <w:bookmarkEnd w:id="437"/>
      <w:bookmarkEnd w:id="438"/>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39" w:name="_Toc27482041"/>
      <w:bookmarkStart w:id="440" w:name="_Toc68183291"/>
      <w:r w:rsidRPr="00AE781B">
        <w:t>9.3.12.1.5</w:t>
      </w:r>
      <w:r w:rsidRPr="00AE781B">
        <w:tab/>
        <w:t>Test requirement</w:t>
      </w:r>
      <w:bookmarkEnd w:id="439"/>
      <w:bookmarkEnd w:id="440"/>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41" w:name="_Toc27482042"/>
      <w:bookmarkStart w:id="442" w:name="_Toc68183292"/>
      <w:r w:rsidRPr="00AE781B">
        <w:t>9.3.12.2</w:t>
      </w:r>
      <w:r w:rsidRPr="00AE781B">
        <w:tab/>
        <w:t xml:space="preserve">TDD intra-frequency RSTD Measurement Accuracy in CE Mode B for </w:t>
      </w:r>
      <w:r w:rsidR="000E0382" w:rsidRPr="00AE781B">
        <w:t>Category M</w:t>
      </w:r>
      <w:r w:rsidRPr="00AE781B">
        <w:t>2</w:t>
      </w:r>
      <w:bookmarkEnd w:id="441"/>
      <w:bookmarkEnd w:id="442"/>
    </w:p>
    <w:p w14:paraId="5CCFFBD2" w14:textId="77777777" w:rsidR="002C2AFE" w:rsidRPr="00AE781B" w:rsidRDefault="002C2AFE" w:rsidP="002C2AFE">
      <w:pPr>
        <w:pStyle w:val="Heading6"/>
      </w:pPr>
      <w:bookmarkStart w:id="443" w:name="_Toc27482043"/>
      <w:bookmarkStart w:id="444" w:name="_Toc68183293"/>
      <w:r w:rsidRPr="00AE781B">
        <w:t>9.3.12.2.1</w:t>
      </w:r>
      <w:r w:rsidRPr="00AE781B">
        <w:tab/>
        <w:t>Test purpose</w:t>
      </w:r>
      <w:bookmarkEnd w:id="443"/>
      <w:bookmarkEnd w:id="444"/>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45" w:name="_Toc27482044"/>
      <w:bookmarkStart w:id="446" w:name="_Toc68183294"/>
      <w:r w:rsidRPr="00AE781B">
        <w:t>9.3.12.2.2</w:t>
      </w:r>
      <w:r w:rsidRPr="00AE781B">
        <w:tab/>
        <w:t>Test applicability</w:t>
      </w:r>
      <w:bookmarkEnd w:id="445"/>
      <w:bookmarkEnd w:id="446"/>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47" w:name="_Toc27482045"/>
      <w:bookmarkStart w:id="448" w:name="_Toc68183295"/>
      <w:r w:rsidRPr="00AE781B">
        <w:t>9.3.12.2.3</w:t>
      </w:r>
      <w:r w:rsidRPr="00AE781B">
        <w:tab/>
        <w:t>Minimum conformance requirements</w:t>
      </w:r>
      <w:bookmarkEnd w:id="447"/>
      <w:bookmarkEnd w:id="448"/>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49" w:name="_Toc27482046"/>
      <w:bookmarkStart w:id="450" w:name="_Toc68183296"/>
      <w:r w:rsidRPr="00AE781B">
        <w:lastRenderedPageBreak/>
        <w:t>9.3.12.2.4</w:t>
      </w:r>
      <w:r w:rsidRPr="00AE781B">
        <w:tab/>
        <w:t>Test description</w:t>
      </w:r>
      <w:bookmarkEnd w:id="449"/>
      <w:bookmarkEnd w:id="450"/>
    </w:p>
    <w:p w14:paraId="221A03A6" w14:textId="77777777" w:rsidR="002C2AFE" w:rsidRPr="00AE781B" w:rsidRDefault="002C2AFE" w:rsidP="002C2AFE">
      <w:pPr>
        <w:pStyle w:val="Heading7"/>
      </w:pPr>
      <w:bookmarkStart w:id="451" w:name="_Toc27482047"/>
      <w:bookmarkStart w:id="452" w:name="_Toc68183297"/>
      <w:r w:rsidRPr="00AE781B">
        <w:t>9.3.12.2.4.1</w:t>
      </w:r>
      <w:r w:rsidRPr="00AE781B">
        <w:tab/>
        <w:t>Initial conditions</w:t>
      </w:r>
      <w:bookmarkEnd w:id="451"/>
      <w:bookmarkEnd w:id="452"/>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lastRenderedPageBreak/>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2C2AFE" w:rsidRPr="00AE781B" w14:paraId="5A8C5D99" w14:textId="77777777" w:rsidTr="005B6318">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rPr>
          <w:cantSplit/>
        </w:trPr>
        <w:tc>
          <w:tcPr>
            <w:tcW w:w="0" w:type="auto"/>
            <w:vAlign w:val="center"/>
          </w:tcPr>
          <w:p w14:paraId="6375DB74"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A52964F">
                <v:shape id="_x0000_i127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1274" type="#_x0000_t75" style="width:18.75pt;height:14.25pt" o:ole="">
                  <v:imagedata r:id="rId72" o:title=""/>
                </v:shape>
                <o:OLEObject Type="Embed" ProgID="Equation.3" ShapeID="_x0000_i1274" DrawAspect="Content" ObjectID="_1799682054" r:id="rId247"/>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3A705A13">
                <v:shape id="_x0000_i1275" type="#_x0000_t75" style="width:24.75pt;height:15pt">
                  <v:imagedata r:id="rId76" o:title=""/>
                </v:shape>
              </w:pi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rPr>
          <w:cantSplit/>
        </w:trPr>
        <w:tc>
          <w:tcPr>
            <w:tcW w:w="0" w:type="auto"/>
          </w:tcPr>
          <w:p w14:paraId="48568CF7"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55857A4" w14:textId="77777777" w:rsidTr="005B6318">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rPr>
          <w:cantSplit/>
        </w:trPr>
        <w:tc>
          <w:tcPr>
            <w:tcW w:w="0" w:type="auto"/>
          </w:tcPr>
          <w:p w14:paraId="3CB19936" w14:textId="77777777" w:rsidR="002C2AFE" w:rsidRPr="00AE781B" w:rsidRDefault="002C2AFE" w:rsidP="005B6318">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1276" type="#_x0000_t75" style="width:104.25pt;height:18.75pt" o:ole="">
                  <v:imagedata r:id="rId209" o:title=""/>
                </v:shape>
                <o:OLEObject Type="Embed" ProgID="Equation.3" ShapeID="_x0000_i1276" DrawAspect="Content" ObjectID="_1799682055" r:id="rId248"/>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1277" type="#_x0000_t75" style="width:104.25pt;height:18.75pt" o:ole="">
                  <v:imagedata r:id="rId209" o:title=""/>
                </v:shape>
                <o:OLEObject Type="Embed" ProgID="Equation.3" ShapeID="_x0000_i1277" DrawAspect="Content" ObjectID="_1799682056" r:id="rId249"/>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1278" type="#_x0000_t75" style="width:104.25pt;height:18.75pt" o:ole="">
                  <v:imagedata r:id="rId209" o:title=""/>
                </v:shape>
                <o:OLEObject Type="Embed" ProgID="Equation.3" ShapeID="_x0000_i1278" DrawAspect="Content" ObjectID="_1799682057" r:id="rId25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53" w:name="_Toc27482048"/>
      <w:bookmarkStart w:id="454" w:name="_Toc68183298"/>
      <w:r w:rsidRPr="00AE781B">
        <w:t>9.3.12.2.4.2</w:t>
      </w:r>
      <w:r w:rsidRPr="00AE781B">
        <w:tab/>
        <w:t>Test procedure</w:t>
      </w:r>
      <w:bookmarkEnd w:id="453"/>
      <w:bookmarkEnd w:id="454"/>
    </w:p>
    <w:p w14:paraId="66CD25A0" w14:textId="77777777" w:rsidR="002C2AFE" w:rsidRPr="00AE781B" w:rsidRDefault="002C2AFE" w:rsidP="002C2AFE">
      <w:pPr>
        <w:pStyle w:val="B1"/>
        <w:ind w:left="284"/>
      </w:pPr>
      <w:r w:rsidRPr="00AE781B">
        <w:t>Same as in clause 9.3.7.1.4.2 but using condition CEModeB.</w:t>
      </w:r>
    </w:p>
    <w:p w14:paraId="67294962" w14:textId="77777777" w:rsidR="002C2AFE" w:rsidRPr="00AE781B" w:rsidRDefault="002C2AFE" w:rsidP="002C2AFE">
      <w:pPr>
        <w:pStyle w:val="Heading7"/>
      </w:pPr>
      <w:bookmarkStart w:id="455" w:name="_Toc27482049"/>
      <w:bookmarkStart w:id="456" w:name="_Toc68183299"/>
      <w:r w:rsidRPr="00AE781B">
        <w:t>9.3.12.2.4.3</w:t>
      </w:r>
      <w:r w:rsidRPr="00AE781B">
        <w:tab/>
        <w:t>Message contents</w:t>
      </w:r>
      <w:bookmarkEnd w:id="455"/>
      <w:bookmarkEnd w:id="456"/>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57" w:name="_Toc27482050"/>
      <w:bookmarkStart w:id="458" w:name="_Toc68183300"/>
      <w:r w:rsidRPr="00AE781B">
        <w:t>9.3.12.2.5</w:t>
      </w:r>
      <w:r w:rsidRPr="00AE781B">
        <w:tab/>
        <w:t>Test requirement</w:t>
      </w:r>
      <w:bookmarkEnd w:id="457"/>
      <w:bookmarkEnd w:id="458"/>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59" w:name="_Toc27482051"/>
      <w:bookmarkStart w:id="460"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lastRenderedPageBreak/>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 as defined in TS 36.508 [18] clause 4.3.1.</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77777777" w:rsidR="00C45CA0" w:rsidRPr="00AE781B" w:rsidRDefault="00C45CA0" w:rsidP="00C45CA0">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lastRenderedPageBreak/>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r w:rsidRPr="00AE781B">
              <w:rPr>
                <w:i/>
                <w:iCs/>
                <w:lang w:eastAsia="ko-KR"/>
              </w:rPr>
              <w:t>mPDCCH-startSF-UESS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16AD9DA">
                <v:shape id="Picture 1" o:spid="_x0000_i1279"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1280" type="#_x0000_t75" style="width:18.75pt;height:14.25pt" o:ole="">
                  <v:imagedata r:id="rId72" o:title=""/>
                </v:shape>
                <o:OLEObject Type="Embed" ProgID="Equation.3" ShapeID="_x0000_i1280" DrawAspect="Content" ObjectID="_1799682058" r:id="rId251"/>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145D46C6">
                <v:shape id="_x0000_i1281" type="#_x0000_t75" style="width:45.75pt;height:16.5pt" o:ole="">
                  <v:imagedata r:id="rId74" o:title=""/>
                </v:shape>
                <o:OLEObject Type="Embed" ProgID="Equation.3" ShapeID="_x0000_i1281" DrawAspect="Content" ObjectID="_1799682059" r:id="rId252"/>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1282" type="#_x0000_t75" style="width:24.75pt;height:15pt" o:ole="">
                  <v:imagedata r:id="rId76" o:title=""/>
                </v:shape>
                <o:OLEObject Type="Embed" ProgID="Equation.3" ShapeID="_x0000_i1282" DrawAspect="Content" ObjectID="_1799682060" r:id="rId253"/>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prs-MutingInfo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rPr>
      </w:pPr>
      <w:r w:rsidRPr="00AE781B">
        <w:rPr>
          <w:rFonts w:eastAsia="MS Mincho"/>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rPr>
        <w:lastRenderedPageBreak/>
        <w:t>Table 9.3.13.4.3-1: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shd w:val="clear" w:color="auto" w:fill="auto"/>
          </w:tcPr>
          <w:p w14:paraId="5A7439A1"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4A0FDDB8" w14:textId="77777777" w:rsidTr="00C45CA0">
        <w:tc>
          <w:tcPr>
            <w:tcW w:w="4535" w:type="dxa"/>
            <w:shd w:val="clear" w:color="auto" w:fill="auto"/>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shd w:val="clear" w:color="auto" w:fill="auto"/>
          </w:tcPr>
          <w:p w14:paraId="5DB9B72E" w14:textId="77777777" w:rsidR="00C45CA0" w:rsidRPr="00AE781B" w:rsidRDefault="00C45CA0" w:rsidP="00C45CA0">
            <w:pPr>
              <w:pStyle w:val="TAL"/>
            </w:pPr>
            <w:r w:rsidRPr="00AE781B">
              <w:t>LPP-Message ::= SEQUENCE {</w:t>
            </w:r>
          </w:p>
        </w:tc>
        <w:tc>
          <w:tcPr>
            <w:tcW w:w="2267" w:type="dxa"/>
            <w:shd w:val="clear" w:color="auto" w:fill="auto"/>
          </w:tcPr>
          <w:p w14:paraId="38B549A9" w14:textId="77777777" w:rsidR="00C45CA0" w:rsidRPr="00AE781B" w:rsidRDefault="00C45CA0" w:rsidP="00C45CA0">
            <w:pPr>
              <w:pStyle w:val="TAL"/>
              <w:rPr>
                <w:rFonts w:eastAsia="MS Mincho"/>
              </w:rPr>
            </w:pPr>
          </w:p>
        </w:tc>
        <w:tc>
          <w:tcPr>
            <w:tcW w:w="1700" w:type="dxa"/>
            <w:shd w:val="clear" w:color="auto" w:fill="auto"/>
          </w:tcPr>
          <w:p w14:paraId="1DD7AC18" w14:textId="77777777" w:rsidR="00C45CA0" w:rsidRPr="00AE781B" w:rsidRDefault="00C45CA0" w:rsidP="00C45CA0">
            <w:pPr>
              <w:pStyle w:val="TAL"/>
              <w:rPr>
                <w:rFonts w:eastAsia="MS Mincho"/>
              </w:rPr>
            </w:pPr>
          </w:p>
        </w:tc>
        <w:tc>
          <w:tcPr>
            <w:tcW w:w="1104" w:type="dxa"/>
            <w:shd w:val="clear" w:color="auto" w:fill="auto"/>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shd w:val="clear" w:color="auto" w:fill="auto"/>
          </w:tcPr>
          <w:p w14:paraId="17A4E639" w14:textId="77777777" w:rsidR="00C45CA0" w:rsidRPr="00AE781B" w:rsidRDefault="00C45CA0" w:rsidP="00C45CA0">
            <w:pPr>
              <w:pStyle w:val="TAL"/>
            </w:pPr>
            <w:r w:rsidRPr="00AE781B">
              <w:t xml:space="preserve"> lpp-MessageBody CHOICE {</w:t>
            </w:r>
          </w:p>
        </w:tc>
        <w:tc>
          <w:tcPr>
            <w:tcW w:w="2267" w:type="dxa"/>
            <w:shd w:val="clear" w:color="auto" w:fill="auto"/>
          </w:tcPr>
          <w:p w14:paraId="2C20D94C" w14:textId="77777777" w:rsidR="00C45CA0" w:rsidRPr="00AE781B" w:rsidRDefault="00C45CA0" w:rsidP="00C45CA0">
            <w:pPr>
              <w:pStyle w:val="TAL"/>
              <w:rPr>
                <w:rFonts w:eastAsia="MS Mincho"/>
              </w:rPr>
            </w:pPr>
          </w:p>
        </w:tc>
        <w:tc>
          <w:tcPr>
            <w:tcW w:w="1700" w:type="dxa"/>
            <w:shd w:val="clear" w:color="auto" w:fill="auto"/>
          </w:tcPr>
          <w:p w14:paraId="033D021E" w14:textId="77777777" w:rsidR="00C45CA0" w:rsidRPr="00AE781B" w:rsidRDefault="00C45CA0" w:rsidP="00C45CA0">
            <w:pPr>
              <w:pStyle w:val="TAL"/>
              <w:rPr>
                <w:rFonts w:eastAsia="MS Mincho"/>
              </w:rPr>
            </w:pPr>
          </w:p>
        </w:tc>
        <w:tc>
          <w:tcPr>
            <w:tcW w:w="1104" w:type="dxa"/>
            <w:shd w:val="clear" w:color="auto" w:fill="auto"/>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shd w:val="clear" w:color="auto" w:fill="auto"/>
          </w:tcPr>
          <w:p w14:paraId="66953AA5" w14:textId="77777777" w:rsidR="00C45CA0" w:rsidRPr="00AE781B" w:rsidRDefault="00C45CA0" w:rsidP="00C45CA0">
            <w:pPr>
              <w:pStyle w:val="TAL"/>
            </w:pPr>
            <w:r w:rsidRPr="00AE781B">
              <w:t xml:space="preserve">  c1 CHOICE {</w:t>
            </w:r>
          </w:p>
        </w:tc>
        <w:tc>
          <w:tcPr>
            <w:tcW w:w="2267" w:type="dxa"/>
            <w:shd w:val="clear" w:color="auto" w:fill="auto"/>
          </w:tcPr>
          <w:p w14:paraId="05F7B572" w14:textId="77777777" w:rsidR="00C45CA0" w:rsidRPr="00AE781B" w:rsidRDefault="00C45CA0" w:rsidP="00C45CA0">
            <w:pPr>
              <w:pStyle w:val="TAL"/>
              <w:rPr>
                <w:rFonts w:eastAsia="MS Mincho"/>
              </w:rPr>
            </w:pPr>
          </w:p>
        </w:tc>
        <w:tc>
          <w:tcPr>
            <w:tcW w:w="1700" w:type="dxa"/>
            <w:shd w:val="clear" w:color="auto" w:fill="auto"/>
          </w:tcPr>
          <w:p w14:paraId="0AF8804D" w14:textId="77777777" w:rsidR="00C45CA0" w:rsidRPr="00AE781B" w:rsidRDefault="00C45CA0" w:rsidP="00C45CA0">
            <w:pPr>
              <w:pStyle w:val="TAL"/>
              <w:rPr>
                <w:rFonts w:eastAsia="MS Mincho"/>
              </w:rPr>
            </w:pPr>
          </w:p>
        </w:tc>
        <w:tc>
          <w:tcPr>
            <w:tcW w:w="1104" w:type="dxa"/>
            <w:shd w:val="clear" w:color="auto" w:fill="auto"/>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shd w:val="clear" w:color="auto" w:fill="auto"/>
          </w:tcPr>
          <w:p w14:paraId="6985F32C"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52CECE7A" w14:textId="77777777" w:rsidR="00C45CA0" w:rsidRPr="00AE781B" w:rsidRDefault="00C45CA0" w:rsidP="00C45CA0">
            <w:pPr>
              <w:pStyle w:val="TAL"/>
              <w:rPr>
                <w:rFonts w:eastAsia="MS Mincho"/>
              </w:rPr>
            </w:pPr>
          </w:p>
        </w:tc>
        <w:tc>
          <w:tcPr>
            <w:tcW w:w="1700" w:type="dxa"/>
            <w:shd w:val="clear" w:color="auto" w:fill="auto"/>
          </w:tcPr>
          <w:p w14:paraId="62D402F2" w14:textId="77777777" w:rsidR="00C45CA0" w:rsidRPr="00AE781B" w:rsidRDefault="00C45CA0" w:rsidP="00C45CA0">
            <w:pPr>
              <w:pStyle w:val="TAL"/>
              <w:rPr>
                <w:rFonts w:eastAsia="MS Mincho"/>
              </w:rPr>
            </w:pPr>
          </w:p>
        </w:tc>
        <w:tc>
          <w:tcPr>
            <w:tcW w:w="1104" w:type="dxa"/>
            <w:shd w:val="clear" w:color="auto" w:fill="auto"/>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shd w:val="clear" w:color="auto" w:fill="auto"/>
          </w:tcPr>
          <w:p w14:paraId="2EE939AD" w14:textId="77777777" w:rsidR="00C45CA0" w:rsidRPr="00AE781B" w:rsidRDefault="00C45CA0" w:rsidP="00C45CA0">
            <w:pPr>
              <w:pStyle w:val="TAL"/>
            </w:pPr>
            <w:r w:rsidRPr="00AE781B">
              <w:t xml:space="preserve">      criticalExtensions CHOICE {</w:t>
            </w:r>
          </w:p>
        </w:tc>
        <w:tc>
          <w:tcPr>
            <w:tcW w:w="2267" w:type="dxa"/>
            <w:shd w:val="clear" w:color="auto" w:fill="auto"/>
          </w:tcPr>
          <w:p w14:paraId="44566C2D" w14:textId="77777777" w:rsidR="00C45CA0" w:rsidRPr="00AE781B" w:rsidRDefault="00C45CA0" w:rsidP="00C45CA0">
            <w:pPr>
              <w:pStyle w:val="TAL"/>
              <w:rPr>
                <w:rFonts w:eastAsia="MS Mincho"/>
              </w:rPr>
            </w:pPr>
          </w:p>
        </w:tc>
        <w:tc>
          <w:tcPr>
            <w:tcW w:w="1700" w:type="dxa"/>
            <w:shd w:val="clear" w:color="auto" w:fill="auto"/>
          </w:tcPr>
          <w:p w14:paraId="4280DB61" w14:textId="77777777" w:rsidR="00C45CA0" w:rsidRPr="00AE781B" w:rsidRDefault="00C45CA0" w:rsidP="00C45CA0">
            <w:pPr>
              <w:pStyle w:val="TAL"/>
              <w:rPr>
                <w:rFonts w:eastAsia="MS Mincho"/>
              </w:rPr>
            </w:pPr>
          </w:p>
        </w:tc>
        <w:tc>
          <w:tcPr>
            <w:tcW w:w="1104" w:type="dxa"/>
            <w:shd w:val="clear" w:color="auto" w:fill="auto"/>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shd w:val="clear" w:color="auto" w:fill="auto"/>
          </w:tcPr>
          <w:p w14:paraId="28A4F401" w14:textId="77777777" w:rsidR="00C45CA0" w:rsidRPr="00AE781B" w:rsidRDefault="00C45CA0" w:rsidP="00C45CA0">
            <w:pPr>
              <w:pStyle w:val="TAL"/>
            </w:pPr>
            <w:r w:rsidRPr="00AE781B">
              <w:t xml:space="preserve">        c1 CHOICE {</w:t>
            </w:r>
          </w:p>
        </w:tc>
        <w:tc>
          <w:tcPr>
            <w:tcW w:w="2267" w:type="dxa"/>
            <w:shd w:val="clear" w:color="auto" w:fill="auto"/>
          </w:tcPr>
          <w:p w14:paraId="5B319D4F" w14:textId="77777777" w:rsidR="00C45CA0" w:rsidRPr="00AE781B" w:rsidRDefault="00C45CA0" w:rsidP="00C45CA0">
            <w:pPr>
              <w:pStyle w:val="TAL"/>
              <w:rPr>
                <w:rFonts w:eastAsia="MS Mincho"/>
              </w:rPr>
            </w:pPr>
          </w:p>
        </w:tc>
        <w:tc>
          <w:tcPr>
            <w:tcW w:w="1700" w:type="dxa"/>
            <w:shd w:val="clear" w:color="auto" w:fill="auto"/>
          </w:tcPr>
          <w:p w14:paraId="196CBC77" w14:textId="77777777" w:rsidR="00C45CA0" w:rsidRPr="00AE781B" w:rsidRDefault="00C45CA0" w:rsidP="00C45CA0">
            <w:pPr>
              <w:pStyle w:val="TAL"/>
              <w:rPr>
                <w:rFonts w:eastAsia="MS Mincho"/>
              </w:rPr>
            </w:pPr>
          </w:p>
        </w:tc>
        <w:tc>
          <w:tcPr>
            <w:tcW w:w="1104" w:type="dxa"/>
            <w:shd w:val="clear" w:color="auto" w:fill="auto"/>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shd w:val="clear" w:color="auto" w:fill="auto"/>
          </w:tcPr>
          <w:p w14:paraId="2B9EE334"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097F1DD5" w14:textId="77777777" w:rsidR="00C45CA0" w:rsidRPr="00AE781B" w:rsidRDefault="00C45CA0" w:rsidP="00C45CA0">
            <w:pPr>
              <w:pStyle w:val="TAL"/>
              <w:rPr>
                <w:rFonts w:eastAsia="MS Mincho"/>
              </w:rPr>
            </w:pPr>
          </w:p>
        </w:tc>
        <w:tc>
          <w:tcPr>
            <w:tcW w:w="1700" w:type="dxa"/>
            <w:shd w:val="clear" w:color="auto" w:fill="auto"/>
          </w:tcPr>
          <w:p w14:paraId="6CA822FB" w14:textId="77777777" w:rsidR="00C45CA0" w:rsidRPr="00AE781B" w:rsidRDefault="00C45CA0" w:rsidP="00C45CA0">
            <w:pPr>
              <w:pStyle w:val="TAL"/>
              <w:rPr>
                <w:rFonts w:eastAsia="MS Mincho"/>
              </w:rPr>
            </w:pPr>
          </w:p>
        </w:tc>
        <w:tc>
          <w:tcPr>
            <w:tcW w:w="1104" w:type="dxa"/>
            <w:shd w:val="clear" w:color="auto" w:fill="auto"/>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shd w:val="clear" w:color="auto" w:fill="auto"/>
          </w:tcPr>
          <w:p w14:paraId="1BBC9D92" w14:textId="77777777" w:rsidR="00C45CA0" w:rsidRPr="00AE781B" w:rsidRDefault="00C45CA0" w:rsidP="00C45CA0">
            <w:pPr>
              <w:pStyle w:val="TAL"/>
            </w:pPr>
            <w:r w:rsidRPr="00AE781B">
              <w:t xml:space="preserve">            commonIEsRequestLocationInformation</w:t>
            </w:r>
          </w:p>
          <w:p w14:paraId="2DF5B066" w14:textId="77777777" w:rsidR="00C45CA0" w:rsidRPr="00AE781B" w:rsidRDefault="00C45CA0" w:rsidP="00C45CA0">
            <w:pPr>
              <w:pStyle w:val="TAL"/>
            </w:pPr>
            <w:r w:rsidRPr="00AE781B">
              <w:t xml:space="preserve">            SEQUENCE {</w:t>
            </w:r>
          </w:p>
        </w:tc>
        <w:tc>
          <w:tcPr>
            <w:tcW w:w="2267" w:type="dxa"/>
            <w:shd w:val="clear" w:color="auto" w:fill="auto"/>
          </w:tcPr>
          <w:p w14:paraId="457D0209" w14:textId="77777777" w:rsidR="00C45CA0" w:rsidRPr="00AE781B" w:rsidRDefault="00C45CA0" w:rsidP="00C45CA0">
            <w:pPr>
              <w:pStyle w:val="TAL"/>
              <w:rPr>
                <w:rFonts w:eastAsia="MS Mincho"/>
              </w:rPr>
            </w:pPr>
          </w:p>
        </w:tc>
        <w:tc>
          <w:tcPr>
            <w:tcW w:w="1700" w:type="dxa"/>
            <w:shd w:val="clear" w:color="auto" w:fill="auto"/>
          </w:tcPr>
          <w:p w14:paraId="67C3E9F6" w14:textId="77777777" w:rsidR="00C45CA0" w:rsidRPr="00AE781B" w:rsidRDefault="00C45CA0" w:rsidP="00C45CA0">
            <w:pPr>
              <w:pStyle w:val="TAL"/>
              <w:rPr>
                <w:rFonts w:eastAsia="MS Mincho"/>
              </w:rPr>
            </w:pPr>
          </w:p>
        </w:tc>
        <w:tc>
          <w:tcPr>
            <w:tcW w:w="1104" w:type="dxa"/>
            <w:shd w:val="clear" w:color="auto" w:fill="auto"/>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shd w:val="clear" w:color="auto" w:fill="auto"/>
          </w:tcPr>
          <w:p w14:paraId="21CD94A2" w14:textId="77777777" w:rsidR="00C45CA0" w:rsidRPr="00AE781B" w:rsidRDefault="00C45CA0" w:rsidP="00C45CA0">
            <w:pPr>
              <w:pStyle w:val="TAL"/>
            </w:pPr>
            <w:r w:rsidRPr="00AE781B">
              <w:t xml:space="preserve">              qos SEQUENCE {</w:t>
            </w:r>
          </w:p>
        </w:tc>
        <w:tc>
          <w:tcPr>
            <w:tcW w:w="2267" w:type="dxa"/>
            <w:shd w:val="clear" w:color="auto" w:fill="auto"/>
          </w:tcPr>
          <w:p w14:paraId="66CBD10F" w14:textId="77777777" w:rsidR="00C45CA0" w:rsidRPr="00AE781B" w:rsidRDefault="00C45CA0" w:rsidP="00C45CA0">
            <w:pPr>
              <w:pStyle w:val="TAL"/>
              <w:rPr>
                <w:rFonts w:eastAsia="MS Mincho"/>
              </w:rPr>
            </w:pPr>
          </w:p>
        </w:tc>
        <w:tc>
          <w:tcPr>
            <w:tcW w:w="1700" w:type="dxa"/>
            <w:shd w:val="clear" w:color="auto" w:fill="auto"/>
          </w:tcPr>
          <w:p w14:paraId="34200DDB" w14:textId="77777777" w:rsidR="00C45CA0" w:rsidRPr="00AE781B" w:rsidRDefault="00C45CA0" w:rsidP="00C45CA0">
            <w:pPr>
              <w:pStyle w:val="TAL"/>
              <w:rPr>
                <w:rFonts w:eastAsia="MS Mincho"/>
              </w:rPr>
            </w:pPr>
          </w:p>
        </w:tc>
        <w:tc>
          <w:tcPr>
            <w:tcW w:w="1104" w:type="dxa"/>
            <w:shd w:val="clear" w:color="auto" w:fill="auto"/>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shd w:val="clear" w:color="auto" w:fill="auto"/>
          </w:tcPr>
          <w:p w14:paraId="53D0CF86" w14:textId="77777777" w:rsidR="00C45CA0" w:rsidRPr="00AE781B" w:rsidRDefault="00C45CA0" w:rsidP="00C45CA0">
            <w:pPr>
              <w:pStyle w:val="TAL"/>
            </w:pPr>
            <w:r w:rsidRPr="00AE781B">
              <w:t xml:space="preserve">                 responseTime SEQUENCE {</w:t>
            </w:r>
          </w:p>
        </w:tc>
        <w:tc>
          <w:tcPr>
            <w:tcW w:w="2267" w:type="dxa"/>
            <w:shd w:val="clear" w:color="auto" w:fill="auto"/>
          </w:tcPr>
          <w:p w14:paraId="0CB62F62" w14:textId="77777777" w:rsidR="00C45CA0" w:rsidRPr="00AE781B" w:rsidRDefault="00C45CA0" w:rsidP="00C45CA0">
            <w:pPr>
              <w:pStyle w:val="TAL"/>
              <w:rPr>
                <w:rFonts w:eastAsia="MS Mincho"/>
              </w:rPr>
            </w:pPr>
          </w:p>
        </w:tc>
        <w:tc>
          <w:tcPr>
            <w:tcW w:w="1700" w:type="dxa"/>
            <w:shd w:val="clear" w:color="auto" w:fill="auto"/>
          </w:tcPr>
          <w:p w14:paraId="44448510" w14:textId="77777777" w:rsidR="00C45CA0" w:rsidRPr="00AE781B" w:rsidRDefault="00C45CA0" w:rsidP="00C45CA0">
            <w:pPr>
              <w:pStyle w:val="TAL"/>
              <w:rPr>
                <w:rFonts w:eastAsia="MS Mincho"/>
              </w:rPr>
            </w:pPr>
          </w:p>
        </w:tc>
        <w:tc>
          <w:tcPr>
            <w:tcW w:w="1104" w:type="dxa"/>
            <w:shd w:val="clear" w:color="auto" w:fill="auto"/>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shd w:val="clear" w:color="auto" w:fill="auto"/>
          </w:tcPr>
          <w:p w14:paraId="7DDDD28A" w14:textId="77777777" w:rsidR="00C45CA0" w:rsidRPr="00AE781B" w:rsidRDefault="00C45CA0" w:rsidP="00C45CA0">
            <w:pPr>
              <w:pStyle w:val="TAL"/>
            </w:pPr>
            <w:r w:rsidRPr="00AE781B">
              <w:t xml:space="preserve">                   time</w:t>
            </w:r>
          </w:p>
        </w:tc>
        <w:tc>
          <w:tcPr>
            <w:tcW w:w="2267" w:type="dxa"/>
            <w:shd w:val="clear" w:color="auto" w:fill="auto"/>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shd w:val="clear" w:color="auto" w:fill="auto"/>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shd w:val="clear" w:color="auto" w:fill="auto"/>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shd w:val="clear" w:color="auto" w:fill="auto"/>
          </w:tcPr>
          <w:p w14:paraId="258DBEC6" w14:textId="77777777" w:rsidR="00C45CA0" w:rsidRPr="00AE781B" w:rsidRDefault="00C45CA0" w:rsidP="00C45CA0">
            <w:pPr>
              <w:pStyle w:val="TAL"/>
            </w:pPr>
            <w:r w:rsidRPr="00AE781B">
              <w:t xml:space="preserve">                 }</w:t>
            </w:r>
          </w:p>
        </w:tc>
        <w:tc>
          <w:tcPr>
            <w:tcW w:w="2267" w:type="dxa"/>
            <w:shd w:val="clear" w:color="auto" w:fill="auto"/>
          </w:tcPr>
          <w:p w14:paraId="49DC72E4" w14:textId="77777777" w:rsidR="00C45CA0" w:rsidRPr="00AE781B" w:rsidRDefault="00C45CA0" w:rsidP="00C45CA0">
            <w:pPr>
              <w:pStyle w:val="TAL"/>
              <w:rPr>
                <w:rFonts w:eastAsia="MS Mincho"/>
              </w:rPr>
            </w:pPr>
          </w:p>
        </w:tc>
        <w:tc>
          <w:tcPr>
            <w:tcW w:w="1700" w:type="dxa"/>
            <w:shd w:val="clear" w:color="auto" w:fill="auto"/>
          </w:tcPr>
          <w:p w14:paraId="2930812D" w14:textId="77777777" w:rsidR="00C45CA0" w:rsidRPr="00AE781B" w:rsidRDefault="00C45CA0" w:rsidP="00C45CA0">
            <w:pPr>
              <w:pStyle w:val="TAL"/>
              <w:rPr>
                <w:rFonts w:eastAsia="MS Mincho"/>
              </w:rPr>
            </w:pPr>
          </w:p>
        </w:tc>
        <w:tc>
          <w:tcPr>
            <w:tcW w:w="1104" w:type="dxa"/>
            <w:shd w:val="clear" w:color="auto" w:fill="auto"/>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shd w:val="clear" w:color="auto" w:fill="auto"/>
          </w:tcPr>
          <w:p w14:paraId="64275F05" w14:textId="77777777" w:rsidR="00C45CA0" w:rsidRPr="00AE781B" w:rsidRDefault="00C45CA0" w:rsidP="00C45CA0">
            <w:pPr>
              <w:pStyle w:val="TAL"/>
            </w:pPr>
            <w:r w:rsidRPr="00AE781B">
              <w:t xml:space="preserve">              }</w:t>
            </w:r>
          </w:p>
        </w:tc>
        <w:tc>
          <w:tcPr>
            <w:tcW w:w="2267" w:type="dxa"/>
            <w:shd w:val="clear" w:color="auto" w:fill="auto"/>
          </w:tcPr>
          <w:p w14:paraId="55754172" w14:textId="77777777" w:rsidR="00C45CA0" w:rsidRPr="00AE781B" w:rsidRDefault="00C45CA0" w:rsidP="00C45CA0">
            <w:pPr>
              <w:pStyle w:val="TAL"/>
              <w:rPr>
                <w:rFonts w:eastAsia="MS Mincho"/>
              </w:rPr>
            </w:pPr>
          </w:p>
        </w:tc>
        <w:tc>
          <w:tcPr>
            <w:tcW w:w="1700" w:type="dxa"/>
            <w:shd w:val="clear" w:color="auto" w:fill="auto"/>
          </w:tcPr>
          <w:p w14:paraId="0E5C8B35" w14:textId="77777777" w:rsidR="00C45CA0" w:rsidRPr="00AE781B" w:rsidRDefault="00C45CA0" w:rsidP="00C45CA0">
            <w:pPr>
              <w:pStyle w:val="TAL"/>
              <w:rPr>
                <w:rFonts w:eastAsia="MS Mincho"/>
              </w:rPr>
            </w:pPr>
          </w:p>
        </w:tc>
        <w:tc>
          <w:tcPr>
            <w:tcW w:w="1104" w:type="dxa"/>
            <w:shd w:val="clear" w:color="auto" w:fill="auto"/>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shd w:val="clear" w:color="auto" w:fill="auto"/>
          </w:tcPr>
          <w:p w14:paraId="62F55E07" w14:textId="77777777" w:rsidR="00C45CA0" w:rsidRPr="00AE781B" w:rsidRDefault="00C45CA0" w:rsidP="00C45CA0">
            <w:pPr>
              <w:pStyle w:val="TAL"/>
            </w:pPr>
            <w:r w:rsidRPr="00AE781B">
              <w:t xml:space="preserve">            }</w:t>
            </w:r>
          </w:p>
        </w:tc>
        <w:tc>
          <w:tcPr>
            <w:tcW w:w="2267" w:type="dxa"/>
            <w:shd w:val="clear" w:color="auto" w:fill="auto"/>
          </w:tcPr>
          <w:p w14:paraId="7A252F98" w14:textId="77777777" w:rsidR="00C45CA0" w:rsidRPr="00AE781B" w:rsidRDefault="00C45CA0" w:rsidP="00C45CA0">
            <w:pPr>
              <w:pStyle w:val="TAL"/>
              <w:rPr>
                <w:rFonts w:eastAsia="MS Mincho"/>
              </w:rPr>
            </w:pPr>
          </w:p>
        </w:tc>
        <w:tc>
          <w:tcPr>
            <w:tcW w:w="1700" w:type="dxa"/>
            <w:shd w:val="clear" w:color="auto" w:fill="auto"/>
          </w:tcPr>
          <w:p w14:paraId="7F9FE07D" w14:textId="77777777" w:rsidR="00C45CA0" w:rsidRPr="00AE781B" w:rsidRDefault="00C45CA0" w:rsidP="00C45CA0">
            <w:pPr>
              <w:pStyle w:val="TAL"/>
              <w:rPr>
                <w:rFonts w:eastAsia="MS Mincho"/>
              </w:rPr>
            </w:pPr>
          </w:p>
        </w:tc>
        <w:tc>
          <w:tcPr>
            <w:tcW w:w="1104" w:type="dxa"/>
            <w:shd w:val="clear" w:color="auto" w:fill="auto"/>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shd w:val="clear" w:color="auto" w:fill="auto"/>
          </w:tcPr>
          <w:p w14:paraId="591D2001" w14:textId="77777777" w:rsidR="00C45CA0" w:rsidRPr="00AE781B" w:rsidRDefault="00C45CA0" w:rsidP="00C45CA0">
            <w:pPr>
              <w:pStyle w:val="TAL"/>
            </w:pPr>
            <w:r w:rsidRPr="00AE781B">
              <w:t xml:space="preserve">          }</w:t>
            </w:r>
          </w:p>
        </w:tc>
        <w:tc>
          <w:tcPr>
            <w:tcW w:w="2267" w:type="dxa"/>
            <w:shd w:val="clear" w:color="auto" w:fill="auto"/>
          </w:tcPr>
          <w:p w14:paraId="4D61A3A6" w14:textId="77777777" w:rsidR="00C45CA0" w:rsidRPr="00AE781B" w:rsidRDefault="00C45CA0" w:rsidP="00C45CA0">
            <w:pPr>
              <w:pStyle w:val="TAL"/>
              <w:rPr>
                <w:rFonts w:eastAsia="MS Mincho"/>
              </w:rPr>
            </w:pPr>
          </w:p>
        </w:tc>
        <w:tc>
          <w:tcPr>
            <w:tcW w:w="1700" w:type="dxa"/>
            <w:shd w:val="clear" w:color="auto" w:fill="auto"/>
          </w:tcPr>
          <w:p w14:paraId="35CFF69D" w14:textId="77777777" w:rsidR="00C45CA0" w:rsidRPr="00AE781B" w:rsidRDefault="00C45CA0" w:rsidP="00C45CA0">
            <w:pPr>
              <w:pStyle w:val="TAL"/>
              <w:rPr>
                <w:rFonts w:eastAsia="MS Mincho"/>
              </w:rPr>
            </w:pPr>
          </w:p>
        </w:tc>
        <w:tc>
          <w:tcPr>
            <w:tcW w:w="1104" w:type="dxa"/>
            <w:shd w:val="clear" w:color="auto" w:fill="auto"/>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shd w:val="clear" w:color="auto" w:fill="auto"/>
          </w:tcPr>
          <w:p w14:paraId="45E3B820" w14:textId="77777777" w:rsidR="00C45CA0" w:rsidRPr="00AE781B" w:rsidRDefault="00C45CA0" w:rsidP="00C45CA0">
            <w:pPr>
              <w:pStyle w:val="TAL"/>
            </w:pPr>
            <w:r w:rsidRPr="00AE781B">
              <w:t xml:space="preserve">        }</w:t>
            </w:r>
          </w:p>
        </w:tc>
        <w:tc>
          <w:tcPr>
            <w:tcW w:w="2267" w:type="dxa"/>
            <w:shd w:val="clear" w:color="auto" w:fill="auto"/>
          </w:tcPr>
          <w:p w14:paraId="4C1B7AD7" w14:textId="77777777" w:rsidR="00C45CA0" w:rsidRPr="00AE781B" w:rsidRDefault="00C45CA0" w:rsidP="00C45CA0">
            <w:pPr>
              <w:pStyle w:val="TAL"/>
              <w:rPr>
                <w:rFonts w:eastAsia="MS Mincho"/>
              </w:rPr>
            </w:pPr>
          </w:p>
        </w:tc>
        <w:tc>
          <w:tcPr>
            <w:tcW w:w="1700" w:type="dxa"/>
            <w:shd w:val="clear" w:color="auto" w:fill="auto"/>
          </w:tcPr>
          <w:p w14:paraId="5544746E" w14:textId="77777777" w:rsidR="00C45CA0" w:rsidRPr="00AE781B" w:rsidRDefault="00C45CA0" w:rsidP="00C45CA0">
            <w:pPr>
              <w:pStyle w:val="TAL"/>
              <w:rPr>
                <w:rFonts w:eastAsia="MS Mincho"/>
              </w:rPr>
            </w:pPr>
          </w:p>
        </w:tc>
        <w:tc>
          <w:tcPr>
            <w:tcW w:w="1104" w:type="dxa"/>
            <w:shd w:val="clear" w:color="auto" w:fill="auto"/>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shd w:val="clear" w:color="auto" w:fill="auto"/>
          </w:tcPr>
          <w:p w14:paraId="7CA32BEF" w14:textId="77777777" w:rsidR="00C45CA0" w:rsidRPr="00AE781B" w:rsidRDefault="00C45CA0" w:rsidP="00C45CA0">
            <w:pPr>
              <w:pStyle w:val="TAL"/>
            </w:pPr>
            <w:r w:rsidRPr="00AE781B">
              <w:t xml:space="preserve">      }</w:t>
            </w:r>
          </w:p>
        </w:tc>
        <w:tc>
          <w:tcPr>
            <w:tcW w:w="2267" w:type="dxa"/>
            <w:shd w:val="clear" w:color="auto" w:fill="auto"/>
          </w:tcPr>
          <w:p w14:paraId="1AD95A73" w14:textId="77777777" w:rsidR="00C45CA0" w:rsidRPr="00AE781B" w:rsidRDefault="00C45CA0" w:rsidP="00C45CA0">
            <w:pPr>
              <w:pStyle w:val="TAL"/>
              <w:rPr>
                <w:rFonts w:eastAsia="MS Mincho"/>
              </w:rPr>
            </w:pPr>
          </w:p>
        </w:tc>
        <w:tc>
          <w:tcPr>
            <w:tcW w:w="1700" w:type="dxa"/>
            <w:shd w:val="clear" w:color="auto" w:fill="auto"/>
          </w:tcPr>
          <w:p w14:paraId="1F6FB38A" w14:textId="77777777" w:rsidR="00C45CA0" w:rsidRPr="00AE781B" w:rsidRDefault="00C45CA0" w:rsidP="00C45CA0">
            <w:pPr>
              <w:pStyle w:val="TAL"/>
              <w:rPr>
                <w:rFonts w:eastAsia="MS Mincho"/>
              </w:rPr>
            </w:pPr>
          </w:p>
        </w:tc>
        <w:tc>
          <w:tcPr>
            <w:tcW w:w="1104" w:type="dxa"/>
            <w:shd w:val="clear" w:color="auto" w:fill="auto"/>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shd w:val="clear" w:color="auto" w:fill="auto"/>
          </w:tcPr>
          <w:p w14:paraId="42A59B58" w14:textId="77777777" w:rsidR="00C45CA0" w:rsidRPr="00AE781B" w:rsidRDefault="00C45CA0" w:rsidP="00C45CA0">
            <w:pPr>
              <w:pStyle w:val="TAL"/>
            </w:pPr>
            <w:r w:rsidRPr="00AE781B">
              <w:t xml:space="preserve">    }</w:t>
            </w:r>
          </w:p>
        </w:tc>
        <w:tc>
          <w:tcPr>
            <w:tcW w:w="2267" w:type="dxa"/>
            <w:shd w:val="clear" w:color="auto" w:fill="auto"/>
          </w:tcPr>
          <w:p w14:paraId="664561CC" w14:textId="77777777" w:rsidR="00C45CA0" w:rsidRPr="00AE781B" w:rsidRDefault="00C45CA0" w:rsidP="00C45CA0">
            <w:pPr>
              <w:pStyle w:val="TAL"/>
              <w:rPr>
                <w:rFonts w:eastAsia="MS Mincho"/>
              </w:rPr>
            </w:pPr>
          </w:p>
        </w:tc>
        <w:tc>
          <w:tcPr>
            <w:tcW w:w="1700" w:type="dxa"/>
            <w:shd w:val="clear" w:color="auto" w:fill="auto"/>
          </w:tcPr>
          <w:p w14:paraId="0EC5BF5B" w14:textId="77777777" w:rsidR="00C45CA0" w:rsidRPr="00AE781B" w:rsidRDefault="00C45CA0" w:rsidP="00C45CA0">
            <w:pPr>
              <w:pStyle w:val="TAL"/>
              <w:rPr>
                <w:rFonts w:eastAsia="MS Mincho"/>
              </w:rPr>
            </w:pPr>
          </w:p>
        </w:tc>
        <w:tc>
          <w:tcPr>
            <w:tcW w:w="1104" w:type="dxa"/>
            <w:shd w:val="clear" w:color="auto" w:fill="auto"/>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shd w:val="clear" w:color="auto" w:fill="auto"/>
          </w:tcPr>
          <w:p w14:paraId="0A720CFA" w14:textId="77777777" w:rsidR="00C45CA0" w:rsidRPr="00AE781B" w:rsidRDefault="00C45CA0" w:rsidP="00C45CA0">
            <w:pPr>
              <w:pStyle w:val="TAL"/>
            </w:pPr>
            <w:r w:rsidRPr="00AE781B">
              <w:t xml:space="preserve">  }</w:t>
            </w:r>
          </w:p>
        </w:tc>
        <w:tc>
          <w:tcPr>
            <w:tcW w:w="2267" w:type="dxa"/>
            <w:shd w:val="clear" w:color="auto" w:fill="auto"/>
          </w:tcPr>
          <w:p w14:paraId="54688D7D" w14:textId="77777777" w:rsidR="00C45CA0" w:rsidRPr="00AE781B" w:rsidRDefault="00C45CA0" w:rsidP="00C45CA0">
            <w:pPr>
              <w:pStyle w:val="TAL"/>
              <w:rPr>
                <w:rFonts w:eastAsia="MS Mincho"/>
              </w:rPr>
            </w:pPr>
          </w:p>
        </w:tc>
        <w:tc>
          <w:tcPr>
            <w:tcW w:w="1700" w:type="dxa"/>
            <w:shd w:val="clear" w:color="auto" w:fill="auto"/>
          </w:tcPr>
          <w:p w14:paraId="4A08D6DE" w14:textId="77777777" w:rsidR="00C45CA0" w:rsidRPr="00AE781B" w:rsidRDefault="00C45CA0" w:rsidP="00C45CA0">
            <w:pPr>
              <w:pStyle w:val="TAL"/>
              <w:rPr>
                <w:rFonts w:eastAsia="MS Mincho"/>
              </w:rPr>
            </w:pPr>
          </w:p>
        </w:tc>
        <w:tc>
          <w:tcPr>
            <w:tcW w:w="1104" w:type="dxa"/>
            <w:shd w:val="clear" w:color="auto" w:fill="auto"/>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shd w:val="clear" w:color="auto" w:fill="auto"/>
          </w:tcPr>
          <w:p w14:paraId="23834A2C" w14:textId="77777777" w:rsidR="00C45CA0" w:rsidRPr="00AE781B" w:rsidRDefault="00C45CA0" w:rsidP="00C45CA0">
            <w:pPr>
              <w:pStyle w:val="TAL"/>
            </w:pPr>
            <w:r w:rsidRPr="00AE781B">
              <w:t xml:space="preserve"> }</w:t>
            </w:r>
          </w:p>
        </w:tc>
        <w:tc>
          <w:tcPr>
            <w:tcW w:w="2267" w:type="dxa"/>
            <w:shd w:val="clear" w:color="auto" w:fill="auto"/>
          </w:tcPr>
          <w:p w14:paraId="7EC13061" w14:textId="77777777" w:rsidR="00C45CA0" w:rsidRPr="00AE781B" w:rsidRDefault="00C45CA0" w:rsidP="00C45CA0">
            <w:pPr>
              <w:pStyle w:val="TAL"/>
              <w:rPr>
                <w:rFonts w:eastAsia="MS Mincho"/>
              </w:rPr>
            </w:pPr>
          </w:p>
        </w:tc>
        <w:tc>
          <w:tcPr>
            <w:tcW w:w="1700" w:type="dxa"/>
            <w:shd w:val="clear" w:color="auto" w:fill="auto"/>
          </w:tcPr>
          <w:p w14:paraId="5469F47F" w14:textId="77777777" w:rsidR="00C45CA0" w:rsidRPr="00AE781B" w:rsidRDefault="00C45CA0" w:rsidP="00C45CA0">
            <w:pPr>
              <w:pStyle w:val="TAL"/>
              <w:rPr>
                <w:rFonts w:eastAsia="MS Mincho"/>
              </w:rPr>
            </w:pPr>
          </w:p>
        </w:tc>
        <w:tc>
          <w:tcPr>
            <w:tcW w:w="1104" w:type="dxa"/>
            <w:shd w:val="clear" w:color="auto" w:fill="auto"/>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shd w:val="clear" w:color="auto" w:fill="auto"/>
          </w:tcPr>
          <w:p w14:paraId="3FDC1F51" w14:textId="77777777" w:rsidR="00C45CA0" w:rsidRPr="00AE781B" w:rsidRDefault="00C45CA0" w:rsidP="00C45CA0">
            <w:pPr>
              <w:pStyle w:val="TAL"/>
            </w:pPr>
            <w:r w:rsidRPr="00AE781B">
              <w:t>}</w:t>
            </w:r>
          </w:p>
        </w:tc>
        <w:tc>
          <w:tcPr>
            <w:tcW w:w="2267" w:type="dxa"/>
            <w:shd w:val="clear" w:color="auto" w:fill="auto"/>
          </w:tcPr>
          <w:p w14:paraId="7AAA34CC" w14:textId="77777777" w:rsidR="00C45CA0" w:rsidRPr="00AE781B" w:rsidRDefault="00C45CA0" w:rsidP="00C45CA0">
            <w:pPr>
              <w:pStyle w:val="TAL"/>
              <w:rPr>
                <w:rFonts w:eastAsia="MS Mincho"/>
              </w:rPr>
            </w:pPr>
          </w:p>
        </w:tc>
        <w:tc>
          <w:tcPr>
            <w:tcW w:w="1700" w:type="dxa"/>
            <w:shd w:val="clear" w:color="auto" w:fill="auto"/>
          </w:tcPr>
          <w:p w14:paraId="6EB87629" w14:textId="77777777" w:rsidR="00C45CA0" w:rsidRPr="00AE781B" w:rsidRDefault="00C45CA0" w:rsidP="00C45CA0">
            <w:pPr>
              <w:pStyle w:val="TAL"/>
              <w:rPr>
                <w:rFonts w:eastAsia="MS Mincho"/>
              </w:rPr>
            </w:pPr>
          </w:p>
        </w:tc>
        <w:tc>
          <w:tcPr>
            <w:tcW w:w="1104" w:type="dxa"/>
            <w:shd w:val="clear" w:color="auto" w:fill="auto"/>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5B81528B">
          <v:shape id="_x0000_i1283" type="#_x0000_t75" style="width:186pt;height:18.75pt" o:ole="">
            <v:imagedata r:id="rId10" o:title=""/>
          </v:shape>
          <o:OLEObject Type="Embed" ProgID="Equation.3" ShapeID="_x0000_i1283" DrawAspect="Content" ObjectID="_1799682061" r:id="rId254"/>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1284" type="#_x0000_t75" style="width:11.25pt;height:12.75pt" o:ole="">
            <v:imagedata r:id="rId20" o:title=""/>
          </v:shape>
          <o:OLEObject Type="Embed" ProgID="Equation.3" ShapeID="_x0000_i1284" DrawAspect="Content" ObjectID="_1799682062" r:id="rId255"/>
        </w:object>
      </w:r>
      <w:r w:rsidRPr="00AE781B">
        <w:t xml:space="preserve"> = </w:t>
      </w:r>
      <w:r w:rsidRPr="00AE781B">
        <w:rPr>
          <w:position w:val="-28"/>
        </w:rPr>
        <w:object w:dxaOrig="1080" w:dyaOrig="680" w14:anchorId="7565B69C">
          <v:shape id="_x0000_i1285" type="#_x0000_t75" style="width:54.75pt;height:33.75pt" o:ole="">
            <v:imagedata r:id="rId22" o:title=""/>
          </v:shape>
          <o:OLEObject Type="Embed" ProgID="Equation.3" ShapeID="_x0000_i1285" DrawAspect="Content" ObjectID="_1799682063" r:id="rId256"/>
        </w:object>
      </w:r>
      <w:r w:rsidRPr="00AE781B">
        <w:t xml:space="preserve"> and </w:t>
      </w:r>
      <w:r w:rsidRPr="00AE781B">
        <w:rPr>
          <w:position w:val="-6"/>
        </w:rPr>
        <w:object w:dxaOrig="200" w:dyaOrig="220" w14:anchorId="5A1B8099">
          <v:shape id="_x0000_i1286" type="#_x0000_t75" style="width:9.75pt;height:11.25pt" o:ole="">
            <v:imagedata r:id="rId95" o:title=""/>
          </v:shape>
          <o:OLEObject Type="Embed" ProgID="Equation.3" ShapeID="_x0000_i1286" DrawAspect="Content" ObjectID="_1799682064" r:id="rId257"/>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lastRenderedPageBreak/>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C214638">
                <v:shape id="_x0000_i1287"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1288" type="#_x0000_t75" style="width:18.75pt;height:14.25pt" o:ole="">
                  <v:imagedata r:id="rId72" o:title=""/>
                </v:shape>
                <o:OLEObject Type="Embed" ProgID="Equation.3" ShapeID="_x0000_i1288" DrawAspect="Content" ObjectID="_1799682065" r:id="rId25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ms and PRS subframe offset of </w:t>
            </w:r>
            <w:r w:rsidRPr="00AE781B">
              <w:rPr>
                <w:position w:val="-12"/>
                <w:lang w:eastAsia="en-US"/>
              </w:rPr>
              <w:object w:dxaOrig="930" w:dyaOrig="330" w14:anchorId="4EDDBE92">
                <v:shape id="_x0000_i1289" type="#_x0000_t75" style="width:45.75pt;height:16.5pt" o:ole="">
                  <v:imagedata r:id="rId74" o:title=""/>
                </v:shape>
                <o:OLEObject Type="Embed" ProgID="Equation.3" ShapeID="_x0000_i1289" DrawAspect="Content" ObjectID="_1799682066" r:id="rId259"/>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1290" type="#_x0000_t75" style="width:24.75pt;height:15pt" o:ole="">
                  <v:imagedata r:id="rId76" o:title=""/>
                </v:shape>
                <o:OLEObject Type="Embed" ProgID="Equation.3" ShapeID="_x0000_i1290" DrawAspect="Content" ObjectID="_1799682067" r:id="rId26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The corresponding parameter in the OTDOA assistance data specified in TS 36.355 [4] is the expectedRSTD-Uncertainty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prs-MutingInfo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lastRenderedPageBreak/>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lastRenderedPageBreak/>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r w:rsidRPr="00AE781B">
              <w:rPr>
                <w:i/>
                <w:iCs/>
                <w:lang w:eastAsia="ko-KR"/>
              </w:rPr>
              <w:t>mPDCCH-startSF-UESS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13B6FC0">
                <v:shape id="_x0000_i1291"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PRS are transmitted in the center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1292" type="#_x0000_t75" style="width:18.75pt;height:14.25pt" o:ole="">
                  <v:imagedata r:id="rId72" o:title=""/>
                </v:shape>
                <o:OLEObject Type="Embed" ProgID="Equation.3" ShapeID="_x0000_i1292" DrawAspect="Content" ObjectID="_1799682068" r:id="rId261"/>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4C2C6E0F">
                <v:shape id="_x0000_i1293" type="#_x0000_t75" style="width:45.75pt;height:16.5pt" o:ole="">
                  <v:imagedata r:id="rId74" o:title=""/>
                </v:shape>
                <o:OLEObject Type="Embed" ProgID="Equation.3" ShapeID="_x0000_i1293" DrawAspect="Content" ObjectID="_1799682069" r:id="rId262"/>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1294" type="#_x0000_t75" style="width:24.75pt;height:15pt" o:ole="">
                  <v:imagedata r:id="rId76" o:title=""/>
                </v:shape>
                <o:OLEObject Type="Embed" ProgID="Equation.3" ShapeID="_x0000_i1294" DrawAspect="Content" ObjectID="_1799682070" r:id="rId263"/>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As specified in TS 36.211 [16], Clause 4.2; corresponds to a configuration with 5 ms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lastRenderedPageBreak/>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DwPTS of </w:t>
            </w:r>
            <w:r w:rsidRPr="00AE781B">
              <w:object w:dxaOrig="800" w:dyaOrig="300" w14:anchorId="5DDABF1A">
                <v:shape id="_x0000_i1295" type="#_x0000_t75" style="width:41.25pt;height:15pt" o:ole="">
                  <v:imagedata r:id="rId105" o:title=""/>
                </v:shape>
                <o:OLEObject Type="Embed" ProgID="Equation.3" ShapeID="_x0000_i1295" DrawAspect="Content" ObjectID="_1799682071" r:id="rId264"/>
              </w:object>
            </w:r>
            <w:r w:rsidRPr="00AE781B">
              <w:t xml:space="preserve"> and UpPTS of </w:t>
            </w:r>
            <w:r w:rsidRPr="00AE781B">
              <w:object w:dxaOrig="720" w:dyaOrig="300" w14:anchorId="2BE22FEC">
                <v:shape id="_x0000_i1296" type="#_x0000_t75" style="width:36.75pt;height:15pt" o:ole="">
                  <v:imagedata r:id="rId107" o:title=""/>
                </v:shape>
                <o:OLEObject Type="Embed" ProgID="Equation.3" ShapeID="_x0000_i1296" DrawAspect="Content" ObjectID="_1799682072" r:id="rId265"/>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prs-MutingInfo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lastRenderedPageBreak/>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1F5544A8">
          <v:shape id="_x0000_i1297" type="#_x0000_t75" style="width:186pt;height:18.75pt" o:ole="">
            <v:imagedata r:id="rId10" o:title=""/>
          </v:shape>
          <o:OLEObject Type="Embed" ProgID="Equation.3" ShapeID="_x0000_i1297" DrawAspect="Content" ObjectID="_1799682073" r:id="rId266"/>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1298" type="#_x0000_t75" style="width:11.25pt;height:12.75pt" o:ole="">
            <v:imagedata r:id="rId20" o:title=""/>
          </v:shape>
          <o:OLEObject Type="Embed" ProgID="Equation.3" ShapeID="_x0000_i1298" DrawAspect="Content" ObjectID="_1799682074" r:id="rId267"/>
        </w:object>
      </w:r>
      <w:r w:rsidRPr="00AE781B">
        <w:t xml:space="preserve"> = </w:t>
      </w:r>
      <w:r w:rsidRPr="00AE781B">
        <w:rPr>
          <w:position w:val="-28"/>
        </w:rPr>
        <w:object w:dxaOrig="1080" w:dyaOrig="680" w14:anchorId="62CCF3ED">
          <v:shape id="_x0000_i1299" type="#_x0000_t75" style="width:54.75pt;height:33.75pt" o:ole="">
            <v:imagedata r:id="rId22" o:title=""/>
          </v:shape>
          <o:OLEObject Type="Embed" ProgID="Equation.3" ShapeID="_x0000_i1299" DrawAspect="Content" ObjectID="_1799682075" r:id="rId268"/>
        </w:object>
      </w:r>
      <w:r w:rsidRPr="00AE781B">
        <w:t xml:space="preserve"> and </w:t>
      </w:r>
      <w:r w:rsidRPr="00AE781B">
        <w:rPr>
          <w:position w:val="-6"/>
        </w:rPr>
        <w:object w:dxaOrig="200" w:dyaOrig="220" w14:anchorId="6BB6C873">
          <v:shape id="_x0000_i1300" type="#_x0000_t75" style="width:9.75pt;height:11.25pt" o:ole="">
            <v:imagedata r:id="rId95" o:title=""/>
          </v:shape>
          <o:OLEObject Type="Embed" ProgID="Equation.3" ShapeID="_x0000_i1300" DrawAspect="Content" ObjectID="_1799682076" r:id="rId269"/>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lastRenderedPageBreak/>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r w:rsidRPr="00AE781B">
              <w:rPr>
                <w:i/>
                <w:iCs/>
                <w:lang w:eastAsia="ko-KR"/>
              </w:rPr>
              <w:t>mPDCCH-startSF-UESS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E34DF8F">
                <v:shape id="_x0000_i1301"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1302" type="#_x0000_t75" style="width:18.75pt;height:14.25pt" o:ole="">
                  <v:imagedata r:id="rId72" o:title=""/>
                </v:shape>
                <o:OLEObject Type="Embed" ProgID="Equation.3" ShapeID="_x0000_i1302" DrawAspect="Content" ObjectID="_1799682077" r:id="rId270"/>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6EB67465">
                <v:shape id="_x0000_i1303" type="#_x0000_t75" style="width:45.75pt;height:16.5pt" o:ole="">
                  <v:imagedata r:id="rId74" o:title=""/>
                </v:shape>
                <o:OLEObject Type="Embed" ProgID="Equation.3" ShapeID="_x0000_i1303" DrawAspect="Content" ObjectID="_1799682078" r:id="rId271"/>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1304" type="#_x0000_t75" style="width:24.75pt;height:15pt" o:ole="">
                  <v:imagedata r:id="rId76" o:title=""/>
                </v:shape>
                <o:OLEObject Type="Embed" ProgID="Equation.3" ShapeID="_x0000_i1304" DrawAspect="Content" ObjectID="_1799682079" r:id="rId272"/>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prs-MutingInfo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rPr>
      </w:pPr>
      <w:r w:rsidRPr="00AE781B">
        <w:rPr>
          <w:rFonts w:eastAsia="MS Mincho"/>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4F0AC8EB">
          <v:shape id="_x0000_i1305" type="#_x0000_t75" style="width:186pt;height:18.75pt" o:ole="">
            <v:imagedata r:id="rId10" o:title=""/>
          </v:shape>
          <o:OLEObject Type="Embed" ProgID="Equation.3" ShapeID="_x0000_i1305" DrawAspect="Content" ObjectID="_1799682080" r:id="rId273"/>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1306" type="#_x0000_t75" style="width:11.25pt;height:12.75pt" o:ole="">
            <v:imagedata r:id="rId20" o:title=""/>
          </v:shape>
          <o:OLEObject Type="Embed" ProgID="Equation.3" ShapeID="_x0000_i1306" DrawAspect="Content" ObjectID="_1799682081" r:id="rId274"/>
        </w:object>
      </w:r>
      <w:r w:rsidRPr="00AE781B">
        <w:t xml:space="preserve"> = </w:t>
      </w:r>
      <w:r w:rsidRPr="00AE781B">
        <w:rPr>
          <w:position w:val="-28"/>
        </w:rPr>
        <w:object w:dxaOrig="1080" w:dyaOrig="680" w14:anchorId="5E1E5C89">
          <v:shape id="_x0000_i1307" type="#_x0000_t75" style="width:54.75pt;height:33.75pt" o:ole="">
            <v:imagedata r:id="rId22" o:title=""/>
          </v:shape>
          <o:OLEObject Type="Embed" ProgID="Equation.3" ShapeID="_x0000_i1307" DrawAspect="Content" ObjectID="_1799682082" r:id="rId275"/>
        </w:object>
      </w:r>
      <w:r w:rsidRPr="00AE781B">
        <w:t xml:space="preserve"> and </w:t>
      </w:r>
      <w:r w:rsidRPr="00AE781B">
        <w:rPr>
          <w:position w:val="-6"/>
        </w:rPr>
        <w:object w:dxaOrig="200" w:dyaOrig="220" w14:anchorId="4DD0CBCF">
          <v:shape id="_x0000_i1308" type="#_x0000_t75" style="width:9.75pt;height:11.25pt" o:ole="">
            <v:imagedata r:id="rId95" o:title=""/>
          </v:shape>
          <o:OLEObject Type="Embed" ProgID="Equation.3" ShapeID="_x0000_i1308" DrawAspect="Content" ObjectID="_1799682083" r:id="rId276"/>
        </w:object>
      </w:r>
      <w:r w:rsidRPr="00AE781B">
        <w:t>=16 are the parameters specified in clause 9.3.16.3, Table 9.3.1.1.3</w:t>
      </w:r>
      <w:r w:rsidRPr="00AE781B">
        <w:noBreakHyphen/>
        <w:t>1 and Note 4 of Table 9.3.16.4.1-1. This gives the total RSTD reporting delay of 2880 ms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lastRenderedPageBreak/>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r w:rsidRPr="00AE781B">
              <w:rPr>
                <w:i/>
                <w:iCs/>
                <w:lang w:eastAsia="ko-KR"/>
              </w:rPr>
              <w:t>mPDCCH-startSF-UESS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E27AE72">
                <v:shape id="_x0000_i1309"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1310" type="#_x0000_t75" style="width:18.75pt;height:14.25pt" o:ole="">
                  <v:imagedata r:id="rId72" o:title=""/>
                </v:shape>
                <o:OLEObject Type="Embed" ProgID="Equation.3" ShapeID="_x0000_i1310" DrawAspect="Content" ObjectID="_1799682084" r:id="rId277"/>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ms and PRS subframe offset of </w:t>
            </w:r>
            <w:r w:rsidRPr="00AE781B">
              <w:rPr>
                <w:position w:val="-12"/>
              </w:rPr>
              <w:object w:dxaOrig="1040" w:dyaOrig="360" w14:anchorId="744F9AC7">
                <v:shape id="_x0000_i1311" type="#_x0000_t75" style="width:45.75pt;height:16.5pt" o:ole="">
                  <v:imagedata r:id="rId74" o:title=""/>
                </v:shape>
                <o:OLEObject Type="Embed" ProgID="Equation.3" ShapeID="_x0000_i1311" DrawAspect="Content" ObjectID="_1799682085" r:id="rId278"/>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1312" type="#_x0000_t75" style="width:24.75pt;height:15pt" o:ole="">
                  <v:imagedata r:id="rId76" o:title=""/>
                </v:shape>
                <o:OLEObject Type="Embed" ProgID="Equation.3" ShapeID="_x0000_i1312" DrawAspect="Content" ObjectID="_1799682086" r:id="rId279"/>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lastRenderedPageBreak/>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The expected RSTD is what is expected at the receiver. The corresponding parameter in the OTDOA assistance data specified in TS 36.355 [4] is the expectedRSTD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The corresponding parameter in the OTDOA assistance data specified in TS 36.355 [4] is the expectedRSTD-Uncertainty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prs-MutingInfo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r w:rsidRPr="00AE781B">
              <w:rPr>
                <w:rFonts w:ascii="Arial" w:hAnsi="Arial"/>
                <w:sz w:val="18"/>
              </w:rPr>
              <w:t>onDurationTimer</w:t>
            </w:r>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drx-InactivityTimer</w:t>
            </w:r>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drx-RetransmissionTimer</w:t>
            </w:r>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longDRX-CycleStartOffset</w:t>
            </w:r>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shortDRX</w:t>
            </w:r>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rPr>
      </w:pPr>
      <w:r w:rsidRPr="00AE781B">
        <w:rPr>
          <w:rFonts w:eastAsia="MS Mincho"/>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lastRenderedPageBreak/>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lastRenderedPageBreak/>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r w:rsidRPr="00AE781B">
              <w:rPr>
                <w:i/>
                <w:iCs/>
                <w:lang w:eastAsia="ko-KR"/>
              </w:rPr>
              <w:t>mPDCCH-startSF-UESS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11A98BF">
                <v:shape id="_x0000_i1313"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1314" type="#_x0000_t75" style="width:18.75pt;height:14.25pt" o:ole="">
                  <v:imagedata r:id="rId72" o:title=""/>
                </v:shape>
                <o:OLEObject Type="Embed" ProgID="Equation.3" ShapeID="_x0000_i1314" DrawAspect="Content" ObjectID="_1799682087" r:id="rId280"/>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5A5262F0">
                <v:shape id="_x0000_i1315" type="#_x0000_t75" style="width:45.75pt;height:16.5pt" o:ole="">
                  <v:imagedata r:id="rId74" o:title=""/>
                </v:shape>
                <o:OLEObject Type="Embed" ProgID="Equation.3" ShapeID="_x0000_i1315" DrawAspect="Content" ObjectID="_1799682088" r:id="rId281"/>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1316" type="#_x0000_t75" style="width:24.75pt;height:15pt" o:ole="">
                  <v:imagedata r:id="rId76" o:title=""/>
                </v:shape>
                <o:OLEObject Type="Embed" ProgID="Equation.3" ShapeID="_x0000_i1316" DrawAspect="Content" ObjectID="_1799682089" r:id="rId282"/>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As specified in TS 36.211 [16], Clause 4.2; corresponds to a configuration with 5 ms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DwPTS of </w:t>
            </w:r>
            <w:r w:rsidRPr="00AE781B">
              <w:rPr>
                <w:rFonts w:cs="Arial"/>
                <w:position w:val="-10"/>
              </w:rPr>
              <w:object w:dxaOrig="800" w:dyaOrig="300" w14:anchorId="17E105CF">
                <v:shape id="_x0000_i1317" type="#_x0000_t75" style="width:41.25pt;height:15pt" o:ole="">
                  <v:imagedata r:id="rId105" o:title=""/>
                </v:shape>
                <o:OLEObject Type="Embed" ProgID="Equation.3" ShapeID="_x0000_i1317" DrawAspect="Content" ObjectID="_1799682090" r:id="rId283"/>
              </w:object>
            </w:r>
            <w:r w:rsidRPr="00AE781B">
              <w:rPr>
                <w:rFonts w:cs="Arial"/>
              </w:rPr>
              <w:t xml:space="preserve"> and UpPTS of </w:t>
            </w:r>
            <w:r w:rsidRPr="00AE781B">
              <w:rPr>
                <w:rFonts w:cs="Arial"/>
                <w:position w:val="-10"/>
              </w:rPr>
              <w:object w:dxaOrig="720" w:dyaOrig="300" w14:anchorId="2EA89E95">
                <v:shape id="_x0000_i1318" type="#_x0000_t75" style="width:36.75pt;height:15pt" o:ole="">
                  <v:imagedata r:id="rId107" o:title=""/>
                </v:shape>
                <o:OLEObject Type="Embed" ProgID="Equation.3" ShapeID="_x0000_i1318" DrawAspect="Content" ObjectID="_1799682091" r:id="rId284"/>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prs-MutingInfo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rPr>
      </w:pPr>
      <w:r w:rsidRPr="00AE781B">
        <w:rPr>
          <w:rFonts w:eastAsia="MS Mincho"/>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rPr>
        <w:t>Table 9.3.18.4.3-1: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shd w:val="clear" w:color="auto" w:fill="auto"/>
          </w:tcPr>
          <w:p w14:paraId="7DC745C0"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706B8801" w14:textId="77777777" w:rsidTr="00C45CA0">
        <w:tc>
          <w:tcPr>
            <w:tcW w:w="4535" w:type="dxa"/>
            <w:shd w:val="clear" w:color="auto" w:fill="auto"/>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shd w:val="clear" w:color="auto" w:fill="auto"/>
          </w:tcPr>
          <w:p w14:paraId="684D82CD" w14:textId="77777777" w:rsidR="00C45CA0" w:rsidRPr="00AE781B" w:rsidRDefault="00C45CA0" w:rsidP="00C45CA0">
            <w:pPr>
              <w:pStyle w:val="TAL"/>
            </w:pPr>
            <w:r w:rsidRPr="00AE781B">
              <w:t>LPP-Message ::= SEQUENCE {</w:t>
            </w:r>
          </w:p>
        </w:tc>
        <w:tc>
          <w:tcPr>
            <w:tcW w:w="2267" w:type="dxa"/>
            <w:shd w:val="clear" w:color="auto" w:fill="auto"/>
          </w:tcPr>
          <w:p w14:paraId="009FD6CE" w14:textId="77777777" w:rsidR="00C45CA0" w:rsidRPr="00AE781B" w:rsidRDefault="00C45CA0" w:rsidP="00C45CA0">
            <w:pPr>
              <w:pStyle w:val="TAL"/>
              <w:rPr>
                <w:rFonts w:eastAsia="MS Mincho"/>
              </w:rPr>
            </w:pPr>
          </w:p>
        </w:tc>
        <w:tc>
          <w:tcPr>
            <w:tcW w:w="1700" w:type="dxa"/>
            <w:shd w:val="clear" w:color="auto" w:fill="auto"/>
          </w:tcPr>
          <w:p w14:paraId="0F0058A2" w14:textId="77777777" w:rsidR="00C45CA0" w:rsidRPr="00AE781B" w:rsidRDefault="00C45CA0" w:rsidP="00C45CA0">
            <w:pPr>
              <w:pStyle w:val="TAL"/>
              <w:rPr>
                <w:rFonts w:eastAsia="MS Mincho"/>
              </w:rPr>
            </w:pPr>
          </w:p>
        </w:tc>
        <w:tc>
          <w:tcPr>
            <w:tcW w:w="1104" w:type="dxa"/>
            <w:shd w:val="clear" w:color="auto" w:fill="auto"/>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shd w:val="clear" w:color="auto" w:fill="auto"/>
          </w:tcPr>
          <w:p w14:paraId="41AD4FD2" w14:textId="77777777" w:rsidR="00C45CA0" w:rsidRPr="00AE781B" w:rsidRDefault="00C45CA0" w:rsidP="00C45CA0">
            <w:pPr>
              <w:pStyle w:val="TAL"/>
            </w:pPr>
            <w:r w:rsidRPr="00AE781B">
              <w:t xml:space="preserve"> lpp-MessageBody CHOICE {</w:t>
            </w:r>
          </w:p>
        </w:tc>
        <w:tc>
          <w:tcPr>
            <w:tcW w:w="2267" w:type="dxa"/>
            <w:shd w:val="clear" w:color="auto" w:fill="auto"/>
          </w:tcPr>
          <w:p w14:paraId="30DBF030" w14:textId="77777777" w:rsidR="00C45CA0" w:rsidRPr="00AE781B" w:rsidRDefault="00C45CA0" w:rsidP="00C45CA0">
            <w:pPr>
              <w:pStyle w:val="TAL"/>
              <w:rPr>
                <w:rFonts w:eastAsia="MS Mincho"/>
              </w:rPr>
            </w:pPr>
          </w:p>
        </w:tc>
        <w:tc>
          <w:tcPr>
            <w:tcW w:w="1700" w:type="dxa"/>
            <w:shd w:val="clear" w:color="auto" w:fill="auto"/>
          </w:tcPr>
          <w:p w14:paraId="009A28C6" w14:textId="77777777" w:rsidR="00C45CA0" w:rsidRPr="00AE781B" w:rsidRDefault="00C45CA0" w:rsidP="00C45CA0">
            <w:pPr>
              <w:pStyle w:val="TAL"/>
              <w:rPr>
                <w:rFonts w:eastAsia="MS Mincho"/>
              </w:rPr>
            </w:pPr>
          </w:p>
        </w:tc>
        <w:tc>
          <w:tcPr>
            <w:tcW w:w="1104" w:type="dxa"/>
            <w:shd w:val="clear" w:color="auto" w:fill="auto"/>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shd w:val="clear" w:color="auto" w:fill="auto"/>
          </w:tcPr>
          <w:p w14:paraId="58638567" w14:textId="77777777" w:rsidR="00C45CA0" w:rsidRPr="00AE781B" w:rsidRDefault="00C45CA0" w:rsidP="00C45CA0">
            <w:pPr>
              <w:pStyle w:val="TAL"/>
            </w:pPr>
            <w:r w:rsidRPr="00AE781B">
              <w:t xml:space="preserve">  c1 CHOICE {</w:t>
            </w:r>
          </w:p>
        </w:tc>
        <w:tc>
          <w:tcPr>
            <w:tcW w:w="2267" w:type="dxa"/>
            <w:shd w:val="clear" w:color="auto" w:fill="auto"/>
          </w:tcPr>
          <w:p w14:paraId="7D01B4B4" w14:textId="77777777" w:rsidR="00C45CA0" w:rsidRPr="00AE781B" w:rsidRDefault="00C45CA0" w:rsidP="00C45CA0">
            <w:pPr>
              <w:pStyle w:val="TAL"/>
              <w:rPr>
                <w:rFonts w:eastAsia="MS Mincho"/>
              </w:rPr>
            </w:pPr>
          </w:p>
        </w:tc>
        <w:tc>
          <w:tcPr>
            <w:tcW w:w="1700" w:type="dxa"/>
            <w:shd w:val="clear" w:color="auto" w:fill="auto"/>
          </w:tcPr>
          <w:p w14:paraId="457E59FF" w14:textId="77777777" w:rsidR="00C45CA0" w:rsidRPr="00AE781B" w:rsidRDefault="00C45CA0" w:rsidP="00C45CA0">
            <w:pPr>
              <w:pStyle w:val="TAL"/>
              <w:rPr>
                <w:rFonts w:eastAsia="MS Mincho"/>
              </w:rPr>
            </w:pPr>
          </w:p>
        </w:tc>
        <w:tc>
          <w:tcPr>
            <w:tcW w:w="1104" w:type="dxa"/>
            <w:shd w:val="clear" w:color="auto" w:fill="auto"/>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shd w:val="clear" w:color="auto" w:fill="auto"/>
          </w:tcPr>
          <w:p w14:paraId="7F032FB9"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384ACE49" w14:textId="77777777" w:rsidR="00C45CA0" w:rsidRPr="00AE781B" w:rsidRDefault="00C45CA0" w:rsidP="00C45CA0">
            <w:pPr>
              <w:pStyle w:val="TAL"/>
              <w:rPr>
                <w:rFonts w:eastAsia="MS Mincho"/>
              </w:rPr>
            </w:pPr>
          </w:p>
        </w:tc>
        <w:tc>
          <w:tcPr>
            <w:tcW w:w="1700" w:type="dxa"/>
            <w:shd w:val="clear" w:color="auto" w:fill="auto"/>
          </w:tcPr>
          <w:p w14:paraId="28D88696" w14:textId="77777777" w:rsidR="00C45CA0" w:rsidRPr="00AE781B" w:rsidRDefault="00C45CA0" w:rsidP="00C45CA0">
            <w:pPr>
              <w:pStyle w:val="TAL"/>
              <w:rPr>
                <w:rFonts w:eastAsia="MS Mincho"/>
              </w:rPr>
            </w:pPr>
          </w:p>
        </w:tc>
        <w:tc>
          <w:tcPr>
            <w:tcW w:w="1104" w:type="dxa"/>
            <w:shd w:val="clear" w:color="auto" w:fill="auto"/>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shd w:val="clear" w:color="auto" w:fill="auto"/>
          </w:tcPr>
          <w:p w14:paraId="6CF877A5" w14:textId="77777777" w:rsidR="00C45CA0" w:rsidRPr="00AE781B" w:rsidRDefault="00C45CA0" w:rsidP="00C45CA0">
            <w:pPr>
              <w:pStyle w:val="TAL"/>
            </w:pPr>
            <w:r w:rsidRPr="00AE781B">
              <w:t xml:space="preserve">      criticalExtensions CHOICE {</w:t>
            </w:r>
          </w:p>
        </w:tc>
        <w:tc>
          <w:tcPr>
            <w:tcW w:w="2267" w:type="dxa"/>
            <w:shd w:val="clear" w:color="auto" w:fill="auto"/>
          </w:tcPr>
          <w:p w14:paraId="1312D6E0" w14:textId="77777777" w:rsidR="00C45CA0" w:rsidRPr="00AE781B" w:rsidRDefault="00C45CA0" w:rsidP="00C45CA0">
            <w:pPr>
              <w:pStyle w:val="TAL"/>
              <w:rPr>
                <w:rFonts w:eastAsia="MS Mincho"/>
              </w:rPr>
            </w:pPr>
          </w:p>
        </w:tc>
        <w:tc>
          <w:tcPr>
            <w:tcW w:w="1700" w:type="dxa"/>
            <w:shd w:val="clear" w:color="auto" w:fill="auto"/>
          </w:tcPr>
          <w:p w14:paraId="54CA126F" w14:textId="77777777" w:rsidR="00C45CA0" w:rsidRPr="00AE781B" w:rsidRDefault="00C45CA0" w:rsidP="00C45CA0">
            <w:pPr>
              <w:pStyle w:val="TAL"/>
              <w:rPr>
                <w:rFonts w:eastAsia="MS Mincho"/>
              </w:rPr>
            </w:pPr>
          </w:p>
        </w:tc>
        <w:tc>
          <w:tcPr>
            <w:tcW w:w="1104" w:type="dxa"/>
            <w:shd w:val="clear" w:color="auto" w:fill="auto"/>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shd w:val="clear" w:color="auto" w:fill="auto"/>
          </w:tcPr>
          <w:p w14:paraId="1008C409" w14:textId="77777777" w:rsidR="00C45CA0" w:rsidRPr="00AE781B" w:rsidRDefault="00C45CA0" w:rsidP="00C45CA0">
            <w:pPr>
              <w:pStyle w:val="TAL"/>
            </w:pPr>
            <w:r w:rsidRPr="00AE781B">
              <w:t xml:space="preserve">        c1 CHOICE {</w:t>
            </w:r>
          </w:p>
        </w:tc>
        <w:tc>
          <w:tcPr>
            <w:tcW w:w="2267" w:type="dxa"/>
            <w:shd w:val="clear" w:color="auto" w:fill="auto"/>
          </w:tcPr>
          <w:p w14:paraId="3B55556D" w14:textId="77777777" w:rsidR="00C45CA0" w:rsidRPr="00AE781B" w:rsidRDefault="00C45CA0" w:rsidP="00C45CA0">
            <w:pPr>
              <w:pStyle w:val="TAL"/>
              <w:rPr>
                <w:rFonts w:eastAsia="MS Mincho"/>
              </w:rPr>
            </w:pPr>
          </w:p>
        </w:tc>
        <w:tc>
          <w:tcPr>
            <w:tcW w:w="1700" w:type="dxa"/>
            <w:shd w:val="clear" w:color="auto" w:fill="auto"/>
          </w:tcPr>
          <w:p w14:paraId="53BB0D5D" w14:textId="77777777" w:rsidR="00C45CA0" w:rsidRPr="00AE781B" w:rsidRDefault="00C45CA0" w:rsidP="00C45CA0">
            <w:pPr>
              <w:pStyle w:val="TAL"/>
              <w:rPr>
                <w:rFonts w:eastAsia="MS Mincho"/>
              </w:rPr>
            </w:pPr>
          </w:p>
        </w:tc>
        <w:tc>
          <w:tcPr>
            <w:tcW w:w="1104" w:type="dxa"/>
            <w:shd w:val="clear" w:color="auto" w:fill="auto"/>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shd w:val="clear" w:color="auto" w:fill="auto"/>
          </w:tcPr>
          <w:p w14:paraId="62C33579"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75E74C14" w14:textId="77777777" w:rsidR="00C45CA0" w:rsidRPr="00AE781B" w:rsidRDefault="00C45CA0" w:rsidP="00C45CA0">
            <w:pPr>
              <w:pStyle w:val="TAL"/>
              <w:rPr>
                <w:rFonts w:eastAsia="MS Mincho"/>
              </w:rPr>
            </w:pPr>
          </w:p>
        </w:tc>
        <w:tc>
          <w:tcPr>
            <w:tcW w:w="1700" w:type="dxa"/>
            <w:shd w:val="clear" w:color="auto" w:fill="auto"/>
          </w:tcPr>
          <w:p w14:paraId="455E9566" w14:textId="77777777" w:rsidR="00C45CA0" w:rsidRPr="00AE781B" w:rsidRDefault="00C45CA0" w:rsidP="00C45CA0">
            <w:pPr>
              <w:pStyle w:val="TAL"/>
              <w:rPr>
                <w:rFonts w:eastAsia="MS Mincho"/>
              </w:rPr>
            </w:pPr>
          </w:p>
        </w:tc>
        <w:tc>
          <w:tcPr>
            <w:tcW w:w="1104" w:type="dxa"/>
            <w:shd w:val="clear" w:color="auto" w:fill="auto"/>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shd w:val="clear" w:color="auto" w:fill="auto"/>
          </w:tcPr>
          <w:p w14:paraId="2FCB784D" w14:textId="77777777" w:rsidR="00C45CA0" w:rsidRPr="00AE781B" w:rsidRDefault="00C45CA0" w:rsidP="00C45CA0">
            <w:pPr>
              <w:pStyle w:val="TAL"/>
            </w:pPr>
            <w:r w:rsidRPr="00AE781B">
              <w:t xml:space="preserve">            commonIEsRequestLocationInformation</w:t>
            </w:r>
          </w:p>
          <w:p w14:paraId="2BD2FF2F" w14:textId="77777777" w:rsidR="00C45CA0" w:rsidRPr="00AE781B" w:rsidRDefault="00C45CA0" w:rsidP="00C45CA0">
            <w:pPr>
              <w:pStyle w:val="TAL"/>
            </w:pPr>
            <w:r w:rsidRPr="00AE781B">
              <w:t xml:space="preserve">            SEQUENCE {</w:t>
            </w:r>
          </w:p>
        </w:tc>
        <w:tc>
          <w:tcPr>
            <w:tcW w:w="2267" w:type="dxa"/>
            <w:shd w:val="clear" w:color="auto" w:fill="auto"/>
          </w:tcPr>
          <w:p w14:paraId="5894866A" w14:textId="77777777" w:rsidR="00C45CA0" w:rsidRPr="00AE781B" w:rsidRDefault="00C45CA0" w:rsidP="00C45CA0">
            <w:pPr>
              <w:pStyle w:val="TAL"/>
              <w:rPr>
                <w:rFonts w:eastAsia="MS Mincho"/>
              </w:rPr>
            </w:pPr>
          </w:p>
        </w:tc>
        <w:tc>
          <w:tcPr>
            <w:tcW w:w="1700" w:type="dxa"/>
            <w:shd w:val="clear" w:color="auto" w:fill="auto"/>
          </w:tcPr>
          <w:p w14:paraId="54F57044" w14:textId="77777777" w:rsidR="00C45CA0" w:rsidRPr="00AE781B" w:rsidRDefault="00C45CA0" w:rsidP="00C45CA0">
            <w:pPr>
              <w:pStyle w:val="TAL"/>
              <w:rPr>
                <w:rFonts w:eastAsia="MS Mincho"/>
              </w:rPr>
            </w:pPr>
          </w:p>
        </w:tc>
        <w:tc>
          <w:tcPr>
            <w:tcW w:w="1104" w:type="dxa"/>
            <w:shd w:val="clear" w:color="auto" w:fill="auto"/>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shd w:val="clear" w:color="auto" w:fill="auto"/>
          </w:tcPr>
          <w:p w14:paraId="11F5975C" w14:textId="77777777" w:rsidR="00C45CA0" w:rsidRPr="00AE781B" w:rsidRDefault="00C45CA0" w:rsidP="00C45CA0">
            <w:pPr>
              <w:pStyle w:val="TAL"/>
            </w:pPr>
            <w:r w:rsidRPr="00AE781B">
              <w:t xml:space="preserve">              qos SEQUENCE {</w:t>
            </w:r>
          </w:p>
        </w:tc>
        <w:tc>
          <w:tcPr>
            <w:tcW w:w="2267" w:type="dxa"/>
            <w:shd w:val="clear" w:color="auto" w:fill="auto"/>
          </w:tcPr>
          <w:p w14:paraId="15BC6683" w14:textId="77777777" w:rsidR="00C45CA0" w:rsidRPr="00AE781B" w:rsidRDefault="00C45CA0" w:rsidP="00C45CA0">
            <w:pPr>
              <w:pStyle w:val="TAL"/>
              <w:rPr>
                <w:rFonts w:eastAsia="MS Mincho"/>
              </w:rPr>
            </w:pPr>
          </w:p>
        </w:tc>
        <w:tc>
          <w:tcPr>
            <w:tcW w:w="1700" w:type="dxa"/>
            <w:shd w:val="clear" w:color="auto" w:fill="auto"/>
          </w:tcPr>
          <w:p w14:paraId="77B56B01" w14:textId="77777777" w:rsidR="00C45CA0" w:rsidRPr="00AE781B" w:rsidRDefault="00C45CA0" w:rsidP="00C45CA0">
            <w:pPr>
              <w:pStyle w:val="TAL"/>
              <w:rPr>
                <w:rFonts w:eastAsia="MS Mincho"/>
              </w:rPr>
            </w:pPr>
          </w:p>
        </w:tc>
        <w:tc>
          <w:tcPr>
            <w:tcW w:w="1104" w:type="dxa"/>
            <w:shd w:val="clear" w:color="auto" w:fill="auto"/>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shd w:val="clear" w:color="auto" w:fill="auto"/>
          </w:tcPr>
          <w:p w14:paraId="32B9A86D" w14:textId="77777777" w:rsidR="00C45CA0" w:rsidRPr="00AE781B" w:rsidRDefault="00C45CA0" w:rsidP="00C45CA0">
            <w:pPr>
              <w:pStyle w:val="TAL"/>
            </w:pPr>
            <w:r w:rsidRPr="00AE781B">
              <w:t xml:space="preserve">                 responseTime SEQUENCE {</w:t>
            </w:r>
          </w:p>
        </w:tc>
        <w:tc>
          <w:tcPr>
            <w:tcW w:w="2267" w:type="dxa"/>
            <w:shd w:val="clear" w:color="auto" w:fill="auto"/>
          </w:tcPr>
          <w:p w14:paraId="177F33B1" w14:textId="77777777" w:rsidR="00C45CA0" w:rsidRPr="00AE781B" w:rsidRDefault="00C45CA0" w:rsidP="00C45CA0">
            <w:pPr>
              <w:pStyle w:val="TAL"/>
              <w:rPr>
                <w:rFonts w:eastAsia="MS Mincho"/>
              </w:rPr>
            </w:pPr>
          </w:p>
        </w:tc>
        <w:tc>
          <w:tcPr>
            <w:tcW w:w="1700" w:type="dxa"/>
            <w:shd w:val="clear" w:color="auto" w:fill="auto"/>
          </w:tcPr>
          <w:p w14:paraId="05EEDBD4" w14:textId="77777777" w:rsidR="00C45CA0" w:rsidRPr="00AE781B" w:rsidRDefault="00C45CA0" w:rsidP="00C45CA0">
            <w:pPr>
              <w:pStyle w:val="TAL"/>
              <w:rPr>
                <w:rFonts w:eastAsia="MS Mincho"/>
              </w:rPr>
            </w:pPr>
          </w:p>
        </w:tc>
        <w:tc>
          <w:tcPr>
            <w:tcW w:w="1104" w:type="dxa"/>
            <w:shd w:val="clear" w:color="auto" w:fill="auto"/>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shd w:val="clear" w:color="auto" w:fill="auto"/>
          </w:tcPr>
          <w:p w14:paraId="591490AF" w14:textId="77777777" w:rsidR="00C45CA0" w:rsidRPr="00AE781B" w:rsidRDefault="00C45CA0" w:rsidP="00C45CA0">
            <w:pPr>
              <w:pStyle w:val="TAL"/>
            </w:pPr>
            <w:r w:rsidRPr="00AE781B">
              <w:t xml:space="preserve">                   time</w:t>
            </w:r>
          </w:p>
        </w:tc>
        <w:tc>
          <w:tcPr>
            <w:tcW w:w="2267" w:type="dxa"/>
            <w:shd w:val="clear" w:color="auto" w:fill="auto"/>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shd w:val="clear" w:color="auto" w:fill="auto"/>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shd w:val="clear" w:color="auto" w:fill="auto"/>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shd w:val="clear" w:color="auto" w:fill="auto"/>
          </w:tcPr>
          <w:p w14:paraId="1BA9CE1D" w14:textId="77777777" w:rsidR="00C45CA0" w:rsidRPr="00AE781B" w:rsidRDefault="00C45CA0" w:rsidP="00C45CA0">
            <w:pPr>
              <w:pStyle w:val="TAL"/>
            </w:pPr>
            <w:r w:rsidRPr="00AE781B">
              <w:t xml:space="preserve">                 }</w:t>
            </w:r>
          </w:p>
        </w:tc>
        <w:tc>
          <w:tcPr>
            <w:tcW w:w="2267" w:type="dxa"/>
            <w:shd w:val="clear" w:color="auto" w:fill="auto"/>
          </w:tcPr>
          <w:p w14:paraId="5C54F81D" w14:textId="77777777" w:rsidR="00C45CA0" w:rsidRPr="00AE781B" w:rsidRDefault="00C45CA0" w:rsidP="00C45CA0">
            <w:pPr>
              <w:pStyle w:val="TAL"/>
              <w:rPr>
                <w:rFonts w:eastAsia="MS Mincho"/>
              </w:rPr>
            </w:pPr>
          </w:p>
        </w:tc>
        <w:tc>
          <w:tcPr>
            <w:tcW w:w="1700" w:type="dxa"/>
            <w:shd w:val="clear" w:color="auto" w:fill="auto"/>
          </w:tcPr>
          <w:p w14:paraId="42BF589C" w14:textId="77777777" w:rsidR="00C45CA0" w:rsidRPr="00AE781B" w:rsidRDefault="00C45CA0" w:rsidP="00C45CA0">
            <w:pPr>
              <w:pStyle w:val="TAL"/>
              <w:rPr>
                <w:rFonts w:eastAsia="MS Mincho"/>
              </w:rPr>
            </w:pPr>
          </w:p>
        </w:tc>
        <w:tc>
          <w:tcPr>
            <w:tcW w:w="1104" w:type="dxa"/>
            <w:shd w:val="clear" w:color="auto" w:fill="auto"/>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shd w:val="clear" w:color="auto" w:fill="auto"/>
          </w:tcPr>
          <w:p w14:paraId="55C83600" w14:textId="77777777" w:rsidR="00C45CA0" w:rsidRPr="00AE781B" w:rsidRDefault="00C45CA0" w:rsidP="00C45CA0">
            <w:pPr>
              <w:pStyle w:val="TAL"/>
            </w:pPr>
            <w:r w:rsidRPr="00AE781B">
              <w:t xml:space="preserve">              }</w:t>
            </w:r>
          </w:p>
        </w:tc>
        <w:tc>
          <w:tcPr>
            <w:tcW w:w="2267" w:type="dxa"/>
            <w:shd w:val="clear" w:color="auto" w:fill="auto"/>
          </w:tcPr>
          <w:p w14:paraId="7CCC7F2E" w14:textId="77777777" w:rsidR="00C45CA0" w:rsidRPr="00AE781B" w:rsidRDefault="00C45CA0" w:rsidP="00C45CA0">
            <w:pPr>
              <w:pStyle w:val="TAL"/>
              <w:rPr>
                <w:rFonts w:eastAsia="MS Mincho"/>
              </w:rPr>
            </w:pPr>
          </w:p>
        </w:tc>
        <w:tc>
          <w:tcPr>
            <w:tcW w:w="1700" w:type="dxa"/>
            <w:shd w:val="clear" w:color="auto" w:fill="auto"/>
          </w:tcPr>
          <w:p w14:paraId="4C37F81A" w14:textId="77777777" w:rsidR="00C45CA0" w:rsidRPr="00AE781B" w:rsidRDefault="00C45CA0" w:rsidP="00C45CA0">
            <w:pPr>
              <w:pStyle w:val="TAL"/>
              <w:rPr>
                <w:rFonts w:eastAsia="MS Mincho"/>
              </w:rPr>
            </w:pPr>
          </w:p>
        </w:tc>
        <w:tc>
          <w:tcPr>
            <w:tcW w:w="1104" w:type="dxa"/>
            <w:shd w:val="clear" w:color="auto" w:fill="auto"/>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shd w:val="clear" w:color="auto" w:fill="auto"/>
          </w:tcPr>
          <w:p w14:paraId="5F6C1863" w14:textId="77777777" w:rsidR="00C45CA0" w:rsidRPr="00AE781B" w:rsidRDefault="00C45CA0" w:rsidP="00C45CA0">
            <w:pPr>
              <w:pStyle w:val="TAL"/>
            </w:pPr>
            <w:r w:rsidRPr="00AE781B">
              <w:t xml:space="preserve">            }</w:t>
            </w:r>
          </w:p>
        </w:tc>
        <w:tc>
          <w:tcPr>
            <w:tcW w:w="2267" w:type="dxa"/>
            <w:shd w:val="clear" w:color="auto" w:fill="auto"/>
          </w:tcPr>
          <w:p w14:paraId="50F067E1" w14:textId="77777777" w:rsidR="00C45CA0" w:rsidRPr="00AE781B" w:rsidRDefault="00C45CA0" w:rsidP="00C45CA0">
            <w:pPr>
              <w:pStyle w:val="TAL"/>
              <w:rPr>
                <w:rFonts w:eastAsia="MS Mincho"/>
              </w:rPr>
            </w:pPr>
          </w:p>
        </w:tc>
        <w:tc>
          <w:tcPr>
            <w:tcW w:w="1700" w:type="dxa"/>
            <w:shd w:val="clear" w:color="auto" w:fill="auto"/>
          </w:tcPr>
          <w:p w14:paraId="31CDFB61" w14:textId="77777777" w:rsidR="00C45CA0" w:rsidRPr="00AE781B" w:rsidRDefault="00C45CA0" w:rsidP="00C45CA0">
            <w:pPr>
              <w:pStyle w:val="TAL"/>
              <w:rPr>
                <w:rFonts w:eastAsia="MS Mincho"/>
              </w:rPr>
            </w:pPr>
          </w:p>
        </w:tc>
        <w:tc>
          <w:tcPr>
            <w:tcW w:w="1104" w:type="dxa"/>
            <w:shd w:val="clear" w:color="auto" w:fill="auto"/>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shd w:val="clear" w:color="auto" w:fill="auto"/>
          </w:tcPr>
          <w:p w14:paraId="25BDC740" w14:textId="77777777" w:rsidR="00C45CA0" w:rsidRPr="00AE781B" w:rsidRDefault="00C45CA0" w:rsidP="00C45CA0">
            <w:pPr>
              <w:pStyle w:val="TAL"/>
            </w:pPr>
            <w:r w:rsidRPr="00AE781B">
              <w:t xml:space="preserve">          }</w:t>
            </w:r>
          </w:p>
        </w:tc>
        <w:tc>
          <w:tcPr>
            <w:tcW w:w="2267" w:type="dxa"/>
            <w:shd w:val="clear" w:color="auto" w:fill="auto"/>
          </w:tcPr>
          <w:p w14:paraId="7C91999E" w14:textId="77777777" w:rsidR="00C45CA0" w:rsidRPr="00AE781B" w:rsidRDefault="00C45CA0" w:rsidP="00C45CA0">
            <w:pPr>
              <w:pStyle w:val="TAL"/>
              <w:rPr>
                <w:rFonts w:eastAsia="MS Mincho"/>
              </w:rPr>
            </w:pPr>
          </w:p>
        </w:tc>
        <w:tc>
          <w:tcPr>
            <w:tcW w:w="1700" w:type="dxa"/>
            <w:shd w:val="clear" w:color="auto" w:fill="auto"/>
          </w:tcPr>
          <w:p w14:paraId="78BF4B84" w14:textId="77777777" w:rsidR="00C45CA0" w:rsidRPr="00AE781B" w:rsidRDefault="00C45CA0" w:rsidP="00C45CA0">
            <w:pPr>
              <w:pStyle w:val="TAL"/>
              <w:rPr>
                <w:rFonts w:eastAsia="MS Mincho"/>
              </w:rPr>
            </w:pPr>
          </w:p>
        </w:tc>
        <w:tc>
          <w:tcPr>
            <w:tcW w:w="1104" w:type="dxa"/>
            <w:shd w:val="clear" w:color="auto" w:fill="auto"/>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shd w:val="clear" w:color="auto" w:fill="auto"/>
          </w:tcPr>
          <w:p w14:paraId="1FE8D464" w14:textId="77777777" w:rsidR="00C45CA0" w:rsidRPr="00AE781B" w:rsidRDefault="00C45CA0" w:rsidP="00C45CA0">
            <w:pPr>
              <w:pStyle w:val="TAL"/>
            </w:pPr>
            <w:r w:rsidRPr="00AE781B">
              <w:t xml:space="preserve">        }</w:t>
            </w:r>
          </w:p>
        </w:tc>
        <w:tc>
          <w:tcPr>
            <w:tcW w:w="2267" w:type="dxa"/>
            <w:shd w:val="clear" w:color="auto" w:fill="auto"/>
          </w:tcPr>
          <w:p w14:paraId="4228CBA2" w14:textId="77777777" w:rsidR="00C45CA0" w:rsidRPr="00AE781B" w:rsidRDefault="00C45CA0" w:rsidP="00C45CA0">
            <w:pPr>
              <w:pStyle w:val="TAL"/>
              <w:rPr>
                <w:rFonts w:eastAsia="MS Mincho"/>
              </w:rPr>
            </w:pPr>
          </w:p>
        </w:tc>
        <w:tc>
          <w:tcPr>
            <w:tcW w:w="1700" w:type="dxa"/>
            <w:shd w:val="clear" w:color="auto" w:fill="auto"/>
          </w:tcPr>
          <w:p w14:paraId="3218CE62" w14:textId="77777777" w:rsidR="00C45CA0" w:rsidRPr="00AE781B" w:rsidRDefault="00C45CA0" w:rsidP="00C45CA0">
            <w:pPr>
              <w:pStyle w:val="TAL"/>
              <w:rPr>
                <w:rFonts w:eastAsia="MS Mincho"/>
              </w:rPr>
            </w:pPr>
          </w:p>
        </w:tc>
        <w:tc>
          <w:tcPr>
            <w:tcW w:w="1104" w:type="dxa"/>
            <w:shd w:val="clear" w:color="auto" w:fill="auto"/>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shd w:val="clear" w:color="auto" w:fill="auto"/>
          </w:tcPr>
          <w:p w14:paraId="7072835E" w14:textId="77777777" w:rsidR="00C45CA0" w:rsidRPr="00AE781B" w:rsidRDefault="00C45CA0" w:rsidP="00C45CA0">
            <w:pPr>
              <w:pStyle w:val="TAL"/>
            </w:pPr>
            <w:r w:rsidRPr="00AE781B">
              <w:t xml:space="preserve">      }</w:t>
            </w:r>
          </w:p>
        </w:tc>
        <w:tc>
          <w:tcPr>
            <w:tcW w:w="2267" w:type="dxa"/>
            <w:shd w:val="clear" w:color="auto" w:fill="auto"/>
          </w:tcPr>
          <w:p w14:paraId="74268EB4" w14:textId="77777777" w:rsidR="00C45CA0" w:rsidRPr="00AE781B" w:rsidRDefault="00C45CA0" w:rsidP="00C45CA0">
            <w:pPr>
              <w:pStyle w:val="TAL"/>
              <w:rPr>
                <w:rFonts w:eastAsia="MS Mincho"/>
              </w:rPr>
            </w:pPr>
          </w:p>
        </w:tc>
        <w:tc>
          <w:tcPr>
            <w:tcW w:w="1700" w:type="dxa"/>
            <w:shd w:val="clear" w:color="auto" w:fill="auto"/>
          </w:tcPr>
          <w:p w14:paraId="063D7C6A" w14:textId="77777777" w:rsidR="00C45CA0" w:rsidRPr="00AE781B" w:rsidRDefault="00C45CA0" w:rsidP="00C45CA0">
            <w:pPr>
              <w:pStyle w:val="TAL"/>
              <w:rPr>
                <w:rFonts w:eastAsia="MS Mincho"/>
              </w:rPr>
            </w:pPr>
          </w:p>
        </w:tc>
        <w:tc>
          <w:tcPr>
            <w:tcW w:w="1104" w:type="dxa"/>
            <w:shd w:val="clear" w:color="auto" w:fill="auto"/>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shd w:val="clear" w:color="auto" w:fill="auto"/>
          </w:tcPr>
          <w:p w14:paraId="29CDFFB4" w14:textId="77777777" w:rsidR="00C45CA0" w:rsidRPr="00AE781B" w:rsidRDefault="00C45CA0" w:rsidP="00C45CA0">
            <w:pPr>
              <w:pStyle w:val="TAL"/>
            </w:pPr>
            <w:r w:rsidRPr="00AE781B">
              <w:t xml:space="preserve">    }</w:t>
            </w:r>
          </w:p>
        </w:tc>
        <w:tc>
          <w:tcPr>
            <w:tcW w:w="2267" w:type="dxa"/>
            <w:shd w:val="clear" w:color="auto" w:fill="auto"/>
          </w:tcPr>
          <w:p w14:paraId="5ED76346" w14:textId="77777777" w:rsidR="00C45CA0" w:rsidRPr="00AE781B" w:rsidRDefault="00C45CA0" w:rsidP="00C45CA0">
            <w:pPr>
              <w:pStyle w:val="TAL"/>
              <w:rPr>
                <w:rFonts w:eastAsia="MS Mincho"/>
              </w:rPr>
            </w:pPr>
          </w:p>
        </w:tc>
        <w:tc>
          <w:tcPr>
            <w:tcW w:w="1700" w:type="dxa"/>
            <w:shd w:val="clear" w:color="auto" w:fill="auto"/>
          </w:tcPr>
          <w:p w14:paraId="08085ED5" w14:textId="77777777" w:rsidR="00C45CA0" w:rsidRPr="00AE781B" w:rsidRDefault="00C45CA0" w:rsidP="00C45CA0">
            <w:pPr>
              <w:pStyle w:val="TAL"/>
              <w:rPr>
                <w:rFonts w:eastAsia="MS Mincho"/>
              </w:rPr>
            </w:pPr>
          </w:p>
        </w:tc>
        <w:tc>
          <w:tcPr>
            <w:tcW w:w="1104" w:type="dxa"/>
            <w:shd w:val="clear" w:color="auto" w:fill="auto"/>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shd w:val="clear" w:color="auto" w:fill="auto"/>
          </w:tcPr>
          <w:p w14:paraId="133CE7C3" w14:textId="77777777" w:rsidR="00C45CA0" w:rsidRPr="00AE781B" w:rsidRDefault="00C45CA0" w:rsidP="00C45CA0">
            <w:pPr>
              <w:pStyle w:val="TAL"/>
            </w:pPr>
            <w:r w:rsidRPr="00AE781B">
              <w:t xml:space="preserve">  }</w:t>
            </w:r>
          </w:p>
        </w:tc>
        <w:tc>
          <w:tcPr>
            <w:tcW w:w="2267" w:type="dxa"/>
            <w:shd w:val="clear" w:color="auto" w:fill="auto"/>
          </w:tcPr>
          <w:p w14:paraId="2293E494" w14:textId="77777777" w:rsidR="00C45CA0" w:rsidRPr="00AE781B" w:rsidRDefault="00C45CA0" w:rsidP="00C45CA0">
            <w:pPr>
              <w:pStyle w:val="TAL"/>
              <w:rPr>
                <w:rFonts w:eastAsia="MS Mincho"/>
              </w:rPr>
            </w:pPr>
          </w:p>
        </w:tc>
        <w:tc>
          <w:tcPr>
            <w:tcW w:w="1700" w:type="dxa"/>
            <w:shd w:val="clear" w:color="auto" w:fill="auto"/>
          </w:tcPr>
          <w:p w14:paraId="1EB4D936" w14:textId="77777777" w:rsidR="00C45CA0" w:rsidRPr="00AE781B" w:rsidRDefault="00C45CA0" w:rsidP="00C45CA0">
            <w:pPr>
              <w:pStyle w:val="TAL"/>
              <w:rPr>
                <w:rFonts w:eastAsia="MS Mincho"/>
              </w:rPr>
            </w:pPr>
          </w:p>
        </w:tc>
        <w:tc>
          <w:tcPr>
            <w:tcW w:w="1104" w:type="dxa"/>
            <w:shd w:val="clear" w:color="auto" w:fill="auto"/>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shd w:val="clear" w:color="auto" w:fill="auto"/>
          </w:tcPr>
          <w:p w14:paraId="167D9724" w14:textId="77777777" w:rsidR="00C45CA0" w:rsidRPr="00AE781B" w:rsidRDefault="00C45CA0" w:rsidP="00C45CA0">
            <w:pPr>
              <w:pStyle w:val="TAL"/>
            </w:pPr>
            <w:r w:rsidRPr="00AE781B">
              <w:t xml:space="preserve"> }</w:t>
            </w:r>
          </w:p>
        </w:tc>
        <w:tc>
          <w:tcPr>
            <w:tcW w:w="2267" w:type="dxa"/>
            <w:shd w:val="clear" w:color="auto" w:fill="auto"/>
          </w:tcPr>
          <w:p w14:paraId="6B1C096E" w14:textId="77777777" w:rsidR="00C45CA0" w:rsidRPr="00AE781B" w:rsidRDefault="00C45CA0" w:rsidP="00C45CA0">
            <w:pPr>
              <w:pStyle w:val="TAL"/>
              <w:rPr>
                <w:rFonts w:eastAsia="MS Mincho"/>
              </w:rPr>
            </w:pPr>
          </w:p>
        </w:tc>
        <w:tc>
          <w:tcPr>
            <w:tcW w:w="1700" w:type="dxa"/>
            <w:shd w:val="clear" w:color="auto" w:fill="auto"/>
          </w:tcPr>
          <w:p w14:paraId="2DA2BA7F" w14:textId="77777777" w:rsidR="00C45CA0" w:rsidRPr="00AE781B" w:rsidRDefault="00C45CA0" w:rsidP="00C45CA0">
            <w:pPr>
              <w:pStyle w:val="TAL"/>
              <w:rPr>
                <w:rFonts w:eastAsia="MS Mincho"/>
              </w:rPr>
            </w:pPr>
          </w:p>
        </w:tc>
        <w:tc>
          <w:tcPr>
            <w:tcW w:w="1104" w:type="dxa"/>
            <w:shd w:val="clear" w:color="auto" w:fill="auto"/>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shd w:val="clear" w:color="auto" w:fill="auto"/>
          </w:tcPr>
          <w:p w14:paraId="45E6C328" w14:textId="77777777" w:rsidR="00C45CA0" w:rsidRPr="00AE781B" w:rsidRDefault="00C45CA0" w:rsidP="00C45CA0">
            <w:pPr>
              <w:pStyle w:val="TAL"/>
            </w:pPr>
            <w:r w:rsidRPr="00AE781B">
              <w:t>}</w:t>
            </w:r>
          </w:p>
        </w:tc>
        <w:tc>
          <w:tcPr>
            <w:tcW w:w="2267" w:type="dxa"/>
            <w:shd w:val="clear" w:color="auto" w:fill="auto"/>
          </w:tcPr>
          <w:p w14:paraId="40D9A8A1" w14:textId="77777777" w:rsidR="00C45CA0" w:rsidRPr="00AE781B" w:rsidRDefault="00C45CA0" w:rsidP="00C45CA0">
            <w:pPr>
              <w:pStyle w:val="TAL"/>
              <w:rPr>
                <w:rFonts w:eastAsia="MS Mincho"/>
              </w:rPr>
            </w:pPr>
          </w:p>
        </w:tc>
        <w:tc>
          <w:tcPr>
            <w:tcW w:w="1700" w:type="dxa"/>
            <w:shd w:val="clear" w:color="auto" w:fill="auto"/>
          </w:tcPr>
          <w:p w14:paraId="7926ECD2" w14:textId="77777777" w:rsidR="00C45CA0" w:rsidRPr="00AE781B" w:rsidRDefault="00C45CA0" w:rsidP="00C45CA0">
            <w:pPr>
              <w:pStyle w:val="TAL"/>
              <w:rPr>
                <w:rFonts w:eastAsia="MS Mincho"/>
              </w:rPr>
            </w:pPr>
          </w:p>
        </w:tc>
        <w:tc>
          <w:tcPr>
            <w:tcW w:w="1104" w:type="dxa"/>
            <w:shd w:val="clear" w:color="auto" w:fill="auto"/>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5285 ms. This is rounded up to the next allowed LPP value of 6 seconds. The RSTD measurement reporting delay in the test is derived from the following expression </w:t>
      </w:r>
      <w:r w:rsidRPr="00AE781B">
        <w:rPr>
          <w:position w:val="-14"/>
        </w:rPr>
        <w:object w:dxaOrig="3720" w:dyaOrig="380" w14:anchorId="15D87F71">
          <v:shape id="_x0000_i1319" type="#_x0000_t75" style="width:186pt;height:18.75pt" o:ole="">
            <v:imagedata r:id="rId10" o:title=""/>
          </v:shape>
          <o:OLEObject Type="Embed" ProgID="Equation.3" ShapeID="_x0000_i1319" DrawAspect="Content" ObjectID="_1799682092" r:id="rId285"/>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1320" type="#_x0000_t75" style="width:11.25pt;height:12.75pt" o:ole="">
            <v:imagedata r:id="rId20" o:title=""/>
          </v:shape>
          <o:OLEObject Type="Embed" ProgID="Equation.3" ShapeID="_x0000_i1320" DrawAspect="Content" ObjectID="_1799682093" r:id="rId286"/>
        </w:object>
      </w:r>
      <w:r w:rsidRPr="00AE781B">
        <w:t xml:space="preserve"> = </w:t>
      </w:r>
      <w:r w:rsidRPr="00AE781B">
        <w:rPr>
          <w:position w:val="-28"/>
        </w:rPr>
        <w:object w:dxaOrig="1080" w:dyaOrig="680" w14:anchorId="18C97C8E">
          <v:shape id="_x0000_i1321" type="#_x0000_t75" style="width:54.75pt;height:33.75pt" o:ole="">
            <v:imagedata r:id="rId22" o:title=""/>
          </v:shape>
          <o:OLEObject Type="Embed" ProgID="Equation.3" ShapeID="_x0000_i1321" DrawAspect="Content" ObjectID="_1799682094" r:id="rId287"/>
        </w:object>
      </w:r>
      <w:r w:rsidRPr="00AE781B">
        <w:t xml:space="preserve"> and </w:t>
      </w:r>
      <w:r w:rsidRPr="00AE781B">
        <w:rPr>
          <w:position w:val="-6"/>
        </w:rPr>
        <w:object w:dxaOrig="200" w:dyaOrig="220" w14:anchorId="04BC07E4">
          <v:shape id="_x0000_i1322" type="#_x0000_t75" style="width:9.75pt;height:11.25pt" o:ole="">
            <v:imagedata r:id="rId95" o:title=""/>
          </v:shape>
          <o:OLEObject Type="Embed" ProgID="Equation.3" ShapeID="_x0000_i1322" DrawAspect="Content" ObjectID="_1799682095" r:id="rId288"/>
        </w:object>
      </w:r>
      <w:r w:rsidRPr="00AE781B">
        <w:t>=16 are the parameters specified in clause 9.3.13.3, Table 9.3.1.1.3</w:t>
      </w:r>
      <w:r w:rsidRPr="00AE781B">
        <w:noBreakHyphen/>
        <w:t>1 and Note 4 of Table 9.3.13.4.1-1. This gives the total RSTD reporting delay of 5210 ms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t>9.4</w:t>
      </w:r>
      <w:r w:rsidRPr="00AE781B">
        <w:tab/>
        <w:t>RSTD Inter-Frequency Measurements for UE Category M1/M2</w:t>
      </w:r>
      <w:bookmarkEnd w:id="459"/>
      <w:bookmarkEnd w:id="460"/>
    </w:p>
    <w:p w14:paraId="01BFF503" w14:textId="77777777" w:rsidR="00632E85" w:rsidRPr="00AE781B" w:rsidRDefault="00632E85" w:rsidP="00632E85">
      <w:pPr>
        <w:pStyle w:val="Heading3"/>
      </w:pPr>
      <w:bookmarkStart w:id="461" w:name="_Toc27482052"/>
      <w:bookmarkStart w:id="462" w:name="_Toc68183302"/>
      <w:r w:rsidRPr="00AE781B">
        <w:t>9.4.1</w:t>
      </w:r>
      <w:r w:rsidRPr="00AE781B">
        <w:tab/>
        <w:t>FDD inter-frequency RSTD Measurement Reporting Delay in CE Mode A</w:t>
      </w:r>
      <w:bookmarkEnd w:id="461"/>
      <w:bookmarkEnd w:id="462"/>
    </w:p>
    <w:p w14:paraId="3C272611" w14:textId="77777777" w:rsidR="00632E85" w:rsidRPr="00AE781B" w:rsidRDefault="00632E85" w:rsidP="00632E85">
      <w:pPr>
        <w:pStyle w:val="Heading4"/>
      </w:pPr>
      <w:bookmarkStart w:id="463" w:name="_Toc27482053"/>
      <w:bookmarkStart w:id="464" w:name="_Toc68183303"/>
      <w:r w:rsidRPr="00AE781B">
        <w:t>9.4.1.1</w:t>
      </w:r>
      <w:r w:rsidRPr="00AE781B">
        <w:tab/>
        <w:t xml:space="preserve">FDD inter-frequency RSTD Measurement Reporting Delay in CE Mode A for </w:t>
      </w:r>
      <w:r w:rsidR="000E0382" w:rsidRPr="00AE781B">
        <w:t>Category M</w:t>
      </w:r>
      <w:r w:rsidRPr="00AE781B">
        <w:t>1</w:t>
      </w:r>
      <w:bookmarkEnd w:id="463"/>
      <w:bookmarkEnd w:id="464"/>
    </w:p>
    <w:p w14:paraId="44EC39F0" w14:textId="77777777" w:rsidR="00632E85" w:rsidRPr="00AE781B" w:rsidRDefault="00632E85" w:rsidP="00632E85">
      <w:pPr>
        <w:pStyle w:val="Heading6"/>
      </w:pPr>
      <w:bookmarkStart w:id="465" w:name="_Toc27482054"/>
      <w:bookmarkStart w:id="466" w:name="_Toc68183304"/>
      <w:r w:rsidRPr="00AE781B">
        <w:t>9.4.1.1.1</w:t>
      </w:r>
      <w:r w:rsidRPr="00AE781B">
        <w:tab/>
        <w:t>Test purpose</w:t>
      </w:r>
      <w:bookmarkEnd w:id="465"/>
      <w:bookmarkEnd w:id="466"/>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67" w:name="_Toc27482055"/>
      <w:bookmarkStart w:id="468" w:name="_Toc68183305"/>
      <w:r w:rsidRPr="00AE781B">
        <w:t>9.4.1.1.2</w:t>
      </w:r>
      <w:r w:rsidRPr="00AE781B">
        <w:tab/>
        <w:t>Test applicability</w:t>
      </w:r>
      <w:bookmarkEnd w:id="467"/>
      <w:bookmarkEnd w:id="468"/>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69" w:name="_Toc27482056"/>
      <w:bookmarkStart w:id="470" w:name="_Toc68183306"/>
      <w:r w:rsidRPr="00AE781B">
        <w:t>9.4.1.1.3</w:t>
      </w:r>
      <w:r w:rsidRPr="00AE781B">
        <w:tab/>
        <w:t>Minimum conformance requirements</w:t>
      </w:r>
      <w:bookmarkEnd w:id="469"/>
      <w:bookmarkEnd w:id="470"/>
    </w:p>
    <w:p w14:paraId="4B63F899" w14:textId="77777777" w:rsidR="00632E85" w:rsidRPr="00AE781B" w:rsidRDefault="00632E85" w:rsidP="00632E85">
      <w:pPr>
        <w:rPr>
          <w:rFonts w:eastAsia="MS Mincho" w:cs="v4.2.0"/>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1323" type="#_x0000_t75" style="width:92.25pt;height:18.75pt" o:ole="">
            <v:imagedata r:id="rId289" o:title=""/>
          </v:shape>
          <o:OLEObject Type="Embed" ProgID="Equation.3" ShapeID="_x0000_i1323" DrawAspect="Content" ObjectID="_1799682096" r:id="rId290"/>
        </w:object>
      </w:r>
      <w:r w:rsidRPr="00AE781B">
        <w:rPr>
          <w:rFonts w:eastAsia="MS Mincho" w:cs="v4.2.0"/>
        </w:rPr>
        <w:t xml:space="preserve"> ms as given below (see also Figure 9.4.1.1.3-1):</w:t>
      </w:r>
    </w:p>
    <w:p w14:paraId="5544E51D" w14:textId="77777777" w:rsidR="00632E85" w:rsidRPr="00AE781B" w:rsidRDefault="00632E85" w:rsidP="00632E85">
      <w:pPr>
        <w:pStyle w:val="EQ"/>
        <w:jc w:val="center"/>
        <w:rPr>
          <w:rFonts w:eastAsia="MS Mincho"/>
          <w:noProof w:val="0"/>
        </w:rPr>
      </w:pPr>
      <w:r w:rsidRPr="00AE781B">
        <w:rPr>
          <w:noProof w:val="0"/>
          <w:position w:val="-14"/>
        </w:rPr>
        <w:object w:dxaOrig="3700" w:dyaOrig="380" w14:anchorId="30A3753C">
          <v:shape id="_x0000_i1324" type="#_x0000_t75" style="width:185.25pt;height:18.75pt" o:ole="">
            <v:imagedata r:id="rId291" o:title=""/>
          </v:shape>
          <o:OLEObject Type="Embed" ProgID="Equation.3" ShapeID="_x0000_i1324" DrawAspect="Content" ObjectID="_1799682097" r:id="rId292"/>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4F167A14" w14:textId="77777777" w:rsidR="00632E85" w:rsidRPr="00AE781B" w:rsidRDefault="00632E85" w:rsidP="00632E85">
      <w:pPr>
        <w:rPr>
          <w:rFonts w:eastAsia="MS Mincho" w:cs="v4.2.0"/>
        </w:rPr>
      </w:pPr>
      <w:r w:rsidRPr="00AE781B">
        <w:rPr>
          <w:rFonts w:eastAsia="MS Mincho" w:cs="v4.2.0"/>
        </w:rPr>
        <w:t>where</w:t>
      </w:r>
    </w:p>
    <w:p w14:paraId="2C56245D" w14:textId="77777777" w:rsidR="00632E85" w:rsidRPr="00AE781B" w:rsidRDefault="00632E85" w:rsidP="00632E85">
      <w:pPr>
        <w:spacing w:after="0"/>
        <w:ind w:firstLine="284"/>
        <w:rPr>
          <w:rFonts w:eastAsia="MS Mincho" w:cs="v4.2.0"/>
        </w:rPr>
      </w:pPr>
      <w:r w:rsidRPr="00AE781B">
        <w:rPr>
          <w:position w:val="-14"/>
        </w:rPr>
        <w:object w:dxaOrig="1840" w:dyaOrig="380" w14:anchorId="09D55126">
          <v:shape id="_x0000_i1325" type="#_x0000_t75" style="width:92.25pt;height:18.75pt" o:ole="">
            <v:imagedata r:id="rId289" o:title=""/>
          </v:shape>
          <o:OLEObject Type="Embed" ProgID="Equation.3" ShapeID="_x0000_i1325" DrawAspect="Content" ObjectID="_1799682098" r:id="rId29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7FBDC81E" w14:textId="77777777" w:rsidR="00632E85" w:rsidRPr="00AE781B" w:rsidRDefault="00632E85" w:rsidP="00632E85">
      <w:pPr>
        <w:spacing w:after="0"/>
        <w:ind w:firstLine="284"/>
        <w:rPr>
          <w:rFonts w:eastAsia="MS Mincho" w:cs="v4.2.0"/>
        </w:rPr>
      </w:pPr>
      <w:r w:rsidRPr="00AE781B">
        <w:rPr>
          <w:rFonts w:eastAsia="MS Mincho" w:cs="v4.2.0"/>
          <w:position w:val="-12"/>
          <w:sz w:val="2"/>
        </w:rPr>
        <w:object w:dxaOrig="440" w:dyaOrig="360" w14:anchorId="5796C3D1">
          <v:shape id="_x0000_i1326" type="#_x0000_t75" style="width:21.75pt;height:18.75pt" o:ole="">
            <v:imagedata r:id="rId14" o:title=""/>
          </v:shape>
          <o:OLEObject Type="Embed" ProgID="Equation.3" ShapeID="_x0000_i1326" DrawAspect="Content" ObjectID="_1799682099" r:id="rId294"/>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1327" type="#_x0000_t75" style="width:21.75pt;height:18.75pt" o:ole="">
            <v:imagedata r:id="rId14" o:title=""/>
          </v:shape>
          <o:OLEObject Type="Embed" ProgID="Equation.3" ShapeID="_x0000_i1327" DrawAspect="Content" ObjectID="_1799682100" r:id="rId295"/>
        </w:object>
      </w:r>
      <w:r w:rsidRPr="00AE781B">
        <w:rPr>
          <w:lang w:eastAsia="zh-CN"/>
        </w:rPr>
        <w:t xml:space="preserve">&lt;MGRP, </w:t>
      </w:r>
      <w:r w:rsidRPr="00AE781B">
        <w:rPr>
          <w:rFonts w:eastAsia="MS Mincho"/>
          <w:position w:val="-12"/>
          <w:sz w:val="2"/>
        </w:rPr>
        <w:object w:dxaOrig="440" w:dyaOrig="360" w14:anchorId="1D20FA82">
          <v:shape id="_x0000_i1328" type="#_x0000_t75" style="width:21.75pt;height:18.75pt" o:ole="">
            <v:imagedata r:id="rId14" o:title=""/>
          </v:shape>
          <o:OLEObject Type="Embed" ProgID="Equation.3" ShapeID="_x0000_i1328" DrawAspect="Content" ObjectID="_1799682101" r:id="rId296"/>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1329" type="#_x0000_t75" style="width:15.75pt;height:12.75pt" o:ole="">
            <v:imagedata r:id="rId18" o:title=""/>
          </v:shape>
          <o:OLEObject Type="Embed" ProgID="Equation.3" ShapeID="_x0000_i1329" DrawAspect="Content" ObjectID="_1799682102" r:id="rId297"/>
        </w:object>
      </w:r>
      <w:r w:rsidRPr="00AE781B">
        <w:t xml:space="preserve"> is the number of PRS positioning occasions as defined in Table 9.4.1.1.3-1, ,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rPr>
      </w:pPr>
      <w:r w:rsidRPr="00AE781B">
        <w:rPr>
          <w:position w:val="-4"/>
        </w:rPr>
        <w:object w:dxaOrig="220" w:dyaOrig="260" w14:anchorId="7ECE9542">
          <v:shape id="_x0000_i1330" type="#_x0000_t75" style="width:11.25pt;height:12.75pt" o:ole="">
            <v:imagedata r:id="rId20" o:title=""/>
          </v:shape>
          <o:OLEObject Type="Embed" ProgID="Equation.3" ShapeID="_x0000_i1330" DrawAspect="Content" ObjectID="_1799682103" r:id="rId298"/>
        </w:object>
      </w:r>
      <w:r w:rsidRPr="00AE781B">
        <w:t xml:space="preserve"> = </w:t>
      </w:r>
      <w:r w:rsidRPr="00AE781B">
        <w:rPr>
          <w:position w:val="-28"/>
        </w:rPr>
        <w:object w:dxaOrig="1080" w:dyaOrig="680" w14:anchorId="564110B7">
          <v:shape id="_x0000_i1331" type="#_x0000_t75" style="width:54.75pt;height:33.75pt" o:ole="">
            <v:imagedata r:id="rId22" o:title=""/>
          </v:shape>
          <o:OLEObject Type="Embed" ProgID="Equation.3" ShapeID="_x0000_i1331" DrawAspect="Content" ObjectID="_1799682104" r:id="rId299"/>
        </w:object>
      </w:r>
      <w:r w:rsidRPr="00AE781B">
        <w:t xml:space="preserve"> ms is the measurement time for a single PRS positioning occasion which includes the sampling time and the processing time</w:t>
      </w:r>
      <w:r w:rsidRPr="00AE781B">
        <w:rPr>
          <w:rFonts w:eastAsia="MS Mincho" w:cs="v4.2.0"/>
        </w:rPr>
        <w:t>,</w:t>
      </w:r>
    </w:p>
    <w:p w14:paraId="225C8567" w14:textId="77777777"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1332" type="#_x0000_t75" style="width:24.75pt;height:18.75pt" o:ole="">
            <v:imagedata r:id="rId24" o:title=""/>
          </v:shape>
          <o:OLEObject Type="Embed" ProgID="Equation.DSMT4" ShapeID="_x0000_i1332" DrawAspect="Content" ObjectID="_1799682105" r:id="rId300"/>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1333" type="#_x0000_t75" style="width:45.75pt;height:18.75pt" o:ole="">
            <v:imagedata r:id="rId26" o:title=""/>
          </v:shape>
          <o:OLEObject Type="Embed" ProgID="Equation.3" ShapeID="_x0000_i1333" DrawAspect="Content" ObjectID="_1799682106" r:id="rId301"/>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1334" type="#_x0000_t75" style="width:24.75pt;height:18.75pt" o:ole="">
            <v:imagedata r:id="rId24" o:title=""/>
          </v:shape>
          <o:OLEObject Type="Embed" ProgID="Equation.DSMT4" ShapeID="_x0000_i1334" DrawAspect="Content" ObjectID="_1799682107" r:id="rId302"/>
        </w:object>
      </w:r>
      <w:r w:rsidRPr="00AE781B">
        <w:rPr>
          <w:rFonts w:ascii="Arial" w:hAnsi="Arial" w:cs="Arial"/>
          <w:sz w:val="18"/>
          <w:szCs w:val="18"/>
          <w:lang w:eastAsia="zh-CN"/>
        </w:rPr>
        <w:t xml:space="preserve">&gt;(MGL-2ms), </w:t>
      </w:r>
      <w:r w:rsidRPr="00AE781B">
        <w:rPr>
          <w:position w:val="-14"/>
        </w:rPr>
        <w:object w:dxaOrig="920" w:dyaOrig="380" w14:anchorId="414CEA48">
          <v:shape id="_x0000_i1335" type="#_x0000_t75" style="width:45.75pt;height:18.75pt" o:ole="">
            <v:imagedata r:id="rId26" o:title=""/>
          </v:shape>
          <o:OLEObject Type="Embed" ProgID="Equation.3" ShapeID="_x0000_i1335" DrawAspect="Content" ObjectID="_1799682108" r:id="rId303"/>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1336" type="#_x0000_t75" style="width:24.75pt;height:18.75pt" o:ole="">
            <v:imagedata r:id="rId24" o:title=""/>
          </v:shape>
          <o:OLEObject Type="Embed" ProgID="Equation.DSMT4" ShapeID="_x0000_i1336" DrawAspect="Content" ObjectID="_1799682109" r:id="rId304"/>
        </w:object>
      </w:r>
      <w:r w:rsidRPr="00AE781B">
        <w:rPr>
          <w:rFonts w:ascii="Arial" w:hAnsi="Arial" w:cs="Arial"/>
          <w:sz w:val="18"/>
          <w:szCs w:val="18"/>
          <w:lang w:eastAsia="zh-CN"/>
        </w:rPr>
        <w:t xml:space="preserve">&gt;MGRP, </w:t>
      </w:r>
      <w:r w:rsidRPr="00AE781B">
        <w:rPr>
          <w:position w:val="-14"/>
        </w:rPr>
        <w:object w:dxaOrig="920" w:dyaOrig="380" w14:anchorId="1829C46F">
          <v:shape id="_x0000_i1337" type="#_x0000_t75" style="width:45.75pt;height:18.75pt" o:ole="">
            <v:imagedata r:id="rId26" o:title=""/>
          </v:shape>
          <o:OLEObject Type="Embed" ProgID="Equation.3" ShapeID="_x0000_i1337" DrawAspect="Content" ObjectID="_1799682110" r:id="rId305"/>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1338" type="#_x0000_t75" style="width:129.75pt;height:32.25pt" o:ole="">
            <v:imagedata r:id="rId34" o:title=""/>
          </v:shape>
          <o:OLEObject Type="Embed" ProgID="Equation.3" ShapeID="_x0000_i1338" DrawAspect="Content" ObjectID="_1799682111" r:id="rId306"/>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1339" type="#_x0000_t75" style="width:45.75pt;height:18.75pt" o:ole="">
            <v:imagedata r:id="rId40" o:title=""/>
          </v:shape>
          <o:OLEObject Type="Embed" ProgID="Equation.3" ShapeID="_x0000_i1339" DrawAspect="Content" ObjectID="_1799682112" r:id="rId307"/>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1340" type="#_x0000_t75" style="width:21.75pt;height:18.75pt" o:ole="">
            <v:imagedata r:id="rId14" o:title=""/>
          </v:shape>
          <o:OLEObject Type="Embed" ProgID="Equation.3" ShapeID="_x0000_i1340" DrawAspect="Content" ObjectID="_1799682113" r:id="rId308"/>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1341" type="#_x0000_t75" style="width:24.75pt;height:18.75pt" o:ole="">
            <v:imagedata r:id="rId24" o:title=""/>
          </v:shape>
          <o:OLEObject Type="Embed" ProgID="Equation.DSMT4" ShapeID="_x0000_i1341" DrawAspect="Content" ObjectID="_1799682114" r:id="rId309"/>
        </w:object>
      </w:r>
      <w:r w:rsidRPr="00AE781B">
        <w:rPr>
          <w:rFonts w:ascii="Arial" w:hAnsi="Arial" w:cs="Arial"/>
          <w:sz w:val="18"/>
          <w:szCs w:val="18"/>
          <w:lang w:eastAsia="zh-CN"/>
        </w:rPr>
        <w:t xml:space="preserve">, </w:t>
      </w:r>
      <w:r w:rsidRPr="00AE781B">
        <w:rPr>
          <w:position w:val="-14"/>
        </w:rPr>
        <w:object w:dxaOrig="920" w:dyaOrig="380" w14:anchorId="2C68E0DE">
          <v:shape id="_x0000_i1342" type="#_x0000_t75" style="width:45.75pt;height:18.75pt" o:ole="">
            <v:imagedata r:id="rId26" o:title=""/>
          </v:shape>
          <o:OLEObject Type="Embed" ProgID="Equation.3" ShapeID="_x0000_i1342" DrawAspect="Content" ObjectID="_1799682115" r:id="rId310"/>
        </w:object>
      </w:r>
      <w:r w:rsidRPr="00AE781B">
        <w:t xml:space="preserve"> </w:t>
      </w:r>
      <w:r w:rsidRPr="00AE781B">
        <w:rPr>
          <w:rFonts w:ascii="Arial" w:hAnsi="Arial" w:cs="Arial"/>
          <w:sz w:val="18"/>
          <w:szCs w:val="18"/>
          <w:lang w:eastAsia="zh-CN"/>
        </w:rPr>
        <w:t xml:space="preserve">and </w:t>
      </w:r>
      <w:r w:rsidRPr="00AE781B">
        <w:rPr>
          <w:rFonts w:eastAsia="MS Mincho"/>
          <w:sz w:val="2"/>
        </w:rPr>
        <w:t xml:space="preserve">, </w:t>
      </w:r>
      <w:r w:rsidRPr="00AE781B">
        <w:rPr>
          <w:position w:val="-14"/>
        </w:rPr>
        <w:object w:dxaOrig="920" w:dyaOrig="380" w14:anchorId="4E8764F0">
          <v:shape id="_x0000_i1343" type="#_x0000_t75" style="width:45.75pt;height:18.75pt" o:ole="">
            <v:imagedata r:id="rId44" o:title=""/>
          </v:shape>
          <o:OLEObject Type="Embed" ProgID="Equation.3" ShapeID="_x0000_i1343" DrawAspect="Content" ObjectID="_1799682116" r:id="rId311"/>
        </w:object>
      </w:r>
      <w:r w:rsidRPr="00AE781B">
        <w:t xml:space="preserve">are the parameters of the same cell, for which </w:t>
      </w:r>
      <w:r w:rsidRPr="00AE781B">
        <w:rPr>
          <w:position w:val="-34"/>
        </w:rPr>
        <w:object w:dxaOrig="1800" w:dyaOrig="800" w14:anchorId="3B381F2F">
          <v:shape id="_x0000_i1344" type="#_x0000_t75" style="width:90.75pt;height:39.75pt" o:ole="">
            <v:imagedata r:id="rId46" o:title=""/>
          </v:shape>
          <o:OLEObject Type="Embed" ProgID="Equation.3" ShapeID="_x0000_i1344" DrawAspect="Content" ObjectID="_1799682117" r:id="rId312"/>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1345" type="#_x0000_t75" style="width:92.25pt;height:18.75pt" o:ole="">
            <v:imagedata r:id="rId289" o:title=""/>
          </v:shape>
          <o:OLEObject Type="Embed" ProgID="Equation.3" ShapeID="_x0000_i1345" DrawAspect="Content" ObjectID="_1799682118" r:id="rId31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AE781B" w14:paraId="7E8107C8" w14:textId="77777777" w:rsidTr="001C2C13">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720486E5">
                <v:shape id="_x0000_i1346" type="#_x0000_t75" style="width:21.75pt;height:18.75pt" o:ole="">
                  <v:imagedata r:id="rId14" o:title=""/>
                </v:shape>
                <o:OLEObject Type="Embed" ProgID="Equation.3" ShapeID="_x0000_i1346" DrawAspect="Content" ObjectID="_1799682119" r:id="rId314"/>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1347" type="#_x0000_t75" style="width:15.75pt;height:12.75pt" o:ole="">
                  <v:imagedata r:id="rId18" o:title=""/>
                </v:shape>
                <o:OLEObject Type="Embed" ProgID="Equation.3" ShapeID="_x0000_i1347" DrawAspect="Content" ObjectID="_1799682120" r:id="rId315"/>
              </w:object>
            </w:r>
          </w:p>
        </w:tc>
      </w:tr>
      <w:tr w:rsidR="00632E85" w:rsidRPr="00AE781B" w14:paraId="36144626" w14:textId="77777777" w:rsidTr="001C2C13">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rPr>
          <w:cantSplit/>
        </w:trPr>
        <w:tc>
          <w:tcPr>
            <w:tcW w:w="2693" w:type="dxa"/>
            <w:vAlign w:val="center"/>
          </w:tcPr>
          <w:p w14:paraId="42D401E3" w14:textId="77777777" w:rsidR="00632E85" w:rsidRPr="00AE781B" w:rsidRDefault="00632E85" w:rsidP="001C2C13">
            <w:pPr>
              <w:pStyle w:val="TAC"/>
              <w:rPr>
                <w:rFonts w:cs="Arial"/>
                <w:szCs w:val="18"/>
              </w:rPr>
            </w:pPr>
            <w:r w:rsidRPr="00AE781B">
              <w:rPr>
                <w:rFonts w:cs="Arial"/>
                <w:szCs w:val="18"/>
              </w:rPr>
              <w:t>160 ms</w:t>
            </w:r>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1348" type="#_x0000_t75" style="width:126.75pt;height:33.75pt" o:ole="">
                  <v:imagedata r:id="rId316" o:title=""/>
                </v:shape>
                <o:OLEObject Type="Embed" ProgID="Equation.3" ShapeID="_x0000_i1348" DrawAspect="Content" ObjectID="_1799682121" r:id="rId317"/>
              </w:object>
            </w:r>
          </w:p>
        </w:tc>
      </w:tr>
      <w:tr w:rsidR="00632E85" w:rsidRPr="00AE781B" w14:paraId="1605FE78" w14:textId="77777777" w:rsidTr="001C2C13">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&gt;160 ms</w:t>
            </w:r>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1349" type="#_x0000_t75" style="width:125.25pt;height:33.75pt" o:ole="">
                  <v:imagedata r:id="rId318" o:title=""/>
                </v:shape>
                <o:OLEObject Type="Embed" ProgID="Equation.3" ShapeID="_x0000_i1349" DrawAspect="Content" ObjectID="_1799682122" r:id="rId319"/>
              </w:object>
            </w:r>
          </w:p>
        </w:tc>
      </w:tr>
      <w:tr w:rsidR="00632E85" w:rsidRPr="00AE781B" w14:paraId="3F99E07C" w14:textId="77777777" w:rsidTr="001C2C13">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544783F9">
          <v:shape id="_x0000_i1350" type="#_x0000_t75" style="width:92.25pt;height:18.75pt" o:ole="">
            <v:imagedata r:id="rId320" o:title=""/>
          </v:shape>
          <o:OLEObject Type="Embed" ProgID="Equation.3" ShapeID="_x0000_i1350" DrawAspect="Content" ObjectID="_1799682123" r:id="rId321"/>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rPr>
        <w:object w:dxaOrig="1540" w:dyaOrig="440" w14:anchorId="569ED78C">
          <v:shape id="_x0000_i1351" type="#_x0000_t75" style="width:77.25pt;height:21.75pt" o:ole="">
            <v:imagedata r:id="rId58" o:title=""/>
          </v:shape>
          <o:OLEObject Type="Embed" ProgID="Equation.3" ShapeID="_x0000_i1351" DrawAspect="Content" ObjectID="_1799682124" r:id="rId322"/>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rPr>
        <w:object w:dxaOrig="1340" w:dyaOrig="400" w14:anchorId="26C00BE0">
          <v:shape id="_x0000_i1352" type="#_x0000_t75" style="width:66.75pt;height:20.25pt" o:ole="">
            <v:imagedata r:id="rId60" o:title=""/>
          </v:shape>
          <o:OLEObject Type="Embed" ProgID="Equation.3" ShapeID="_x0000_i1352" DrawAspect="Content" ObjectID="_1799682125" r:id="rId323"/>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4C91719B" w14:textId="77777777" w:rsidR="00632E85" w:rsidRPr="00AE781B" w:rsidRDefault="00632E85" w:rsidP="00632E85">
      <w:pPr>
        <w:spacing w:after="0"/>
        <w:rPr>
          <w:rFonts w:eastAsia="MS Mincho" w:cs="v4.2.0"/>
        </w:rPr>
      </w:pPr>
      <w:r w:rsidRPr="00AE781B">
        <w:rPr>
          <w:rFonts w:eastAsia="MS Mincho" w:cs="v4.2.0"/>
          <w:position w:val="-16"/>
        </w:rPr>
        <w:object w:dxaOrig="1540" w:dyaOrig="440" w14:anchorId="30944713">
          <v:shape id="_x0000_i1353" type="#_x0000_t75" style="width:77.25pt;height:21.75pt" o:ole="">
            <v:imagedata r:id="rId58" o:title=""/>
          </v:shape>
          <o:OLEObject Type="Embed" ProgID="Equation.3" ShapeID="_x0000_i1353" DrawAspect="Content" ObjectID="_1799682126" r:id="rId324"/>
        </w:object>
      </w:r>
      <w:r w:rsidRPr="00AE781B">
        <w:rPr>
          <w:rFonts w:eastAsia="MS Mincho" w:cs="v4.2.0"/>
        </w:rPr>
        <w:t xml:space="preserve"> and </w:t>
      </w:r>
      <w:r w:rsidRPr="00AE781B">
        <w:rPr>
          <w:rFonts w:eastAsia="MS Mincho" w:cs="v4.2.0"/>
          <w:position w:val="-12"/>
        </w:rPr>
        <w:object w:dxaOrig="1340" w:dyaOrig="400" w14:anchorId="43776E4E">
          <v:shape id="_x0000_i1354" type="#_x0000_t75" style="width:66.75pt;height:20.25pt" o:ole="">
            <v:imagedata r:id="rId60" o:title=""/>
          </v:shape>
          <o:OLEObject Type="Embed" ProgID="Equation.3" ShapeID="_x0000_i1354" DrawAspect="Content" ObjectID="_1799682127" r:id="rId325"/>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7CF8E56">
          <v:shape id="_x0000_i1355" type="#_x0000_t75" style="width:36.75pt;height:30.75pt" o:ole="">
            <v:imagedata r:id="rId64" o:title=""/>
          </v:shape>
          <o:OLEObject Type="Embed" ProgID="Equation.3" ShapeID="_x0000_i1355" DrawAspect="Content" ObjectID="_1799682128" r:id="rId326"/>
        </w:object>
      </w:r>
      <w:r w:rsidRPr="00AE781B">
        <w:rPr>
          <w:rFonts w:eastAsia="MS Mincho" w:cs="v4.2.0"/>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1356" type="#_x0000_t75" style="width:60.75pt;height:20.25pt" o:ole="">
            <v:imagedata r:id="rId66" o:title=""/>
          </v:shape>
          <o:OLEObject Type="Embed" ProgID="Equation.3" ShapeID="_x0000_i1356" DrawAspect="Content" ObjectID="_1799682129" r:id="rId32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rPr>
        <w:t xml:space="preserve">The time </w:t>
      </w:r>
      <w:r w:rsidRPr="00AE781B">
        <w:rPr>
          <w:position w:val="-14"/>
        </w:rPr>
        <w:object w:dxaOrig="1840" w:dyaOrig="380" w14:anchorId="65F0968A">
          <v:shape id="_x0000_i1357" type="#_x0000_t75" style="width:92.25pt;height:18.75pt" o:ole="">
            <v:imagedata r:id="rId320" o:title=""/>
          </v:shape>
          <o:OLEObject Type="Embed" ProgID="Equation.3" ShapeID="_x0000_i1357" DrawAspect="Content" ObjectID="_1799682130" r:id="rId32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OTDOA-ProvideAssistanceData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71" w:name="_Toc27482057"/>
      <w:bookmarkStart w:id="472" w:name="_Toc68183307"/>
      <w:r w:rsidRPr="00AE781B">
        <w:t>9.4.1.1.4</w:t>
      </w:r>
      <w:r w:rsidRPr="00AE781B">
        <w:tab/>
        <w:t>Test description</w:t>
      </w:r>
      <w:bookmarkEnd w:id="471"/>
      <w:bookmarkEnd w:id="472"/>
    </w:p>
    <w:p w14:paraId="37DD9585" w14:textId="77777777" w:rsidR="00632E85" w:rsidRPr="00AE781B" w:rsidRDefault="00632E85" w:rsidP="00632E85">
      <w:pPr>
        <w:pStyle w:val="Heading7"/>
      </w:pPr>
      <w:bookmarkStart w:id="473" w:name="_Toc27482058"/>
      <w:bookmarkStart w:id="474" w:name="_Toc68183308"/>
      <w:r w:rsidRPr="00AE781B">
        <w:t>9.4.1.1.4.1</w:t>
      </w:r>
      <w:r w:rsidRPr="00AE781B">
        <w:tab/>
        <w:t>Initial conditions</w:t>
      </w:r>
      <w:bookmarkEnd w:id="473"/>
      <w:bookmarkEnd w:id="474"/>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t>Channel bandwidth to be tested: 10 MHz as defined in TS 36.508 [18] clause 4.3.1.</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77777777" w:rsidR="00632E85" w:rsidRPr="00AE781B" w:rsidRDefault="00632E85" w:rsidP="00632E85">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AE781B">
        <w:noBreakHyphen/>
        <w:t>5 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rPr>
          <w:cantSplit/>
          <w:jc w:val="center"/>
        </w:trPr>
        <w:tc>
          <w:tcPr>
            <w:tcW w:w="2377" w:type="dxa"/>
            <w:vAlign w:val="center"/>
          </w:tcPr>
          <w:p w14:paraId="2FE2604A" w14:textId="77777777" w:rsidR="00632E85" w:rsidRPr="00AE781B" w:rsidRDefault="00632E85" w:rsidP="001C2C13">
            <w:pPr>
              <w:pStyle w:val="TAC"/>
            </w:pPr>
            <w:r w:rsidRPr="00AE781B">
              <w:rPr>
                <w:i/>
                <w:iCs/>
                <w:lang w:eastAsia="ko-KR"/>
              </w:rPr>
              <w:t>mPDCCH-startSF-UESS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9CC1ACD">
                <v:shape id="_x0000_i1358"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1359" type="#_x0000_t75" style="width:18.75pt;height:14.25pt" o:ole="">
                  <v:imagedata r:id="rId72" o:title=""/>
                </v:shape>
                <o:OLEObject Type="Embed" ProgID="Equation.3" ShapeID="_x0000_i1359" DrawAspect="Content" ObjectID="_1799682131" r:id="rId329"/>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09AC0FFC">
                <v:shape id="_x0000_i1360" type="#_x0000_t75" style="width:47.25pt;height:15.75pt" o:ole="">
                  <v:imagedata r:id="rId74" o:title=""/>
                </v:shape>
                <o:OLEObject Type="Embed" ProgID="Equation.3" ShapeID="_x0000_i1360" DrawAspect="Content" ObjectID="_1799682132" r:id="rId330"/>
              </w:object>
            </w:r>
            <w:r w:rsidRPr="00AE781B">
              <w:t xml:space="preserve"> DL subframes, as defined in 3GPP TS 36.211 [26], Table 6.10.4.3-1</w:t>
            </w:r>
          </w:p>
        </w:tc>
      </w:tr>
      <w:tr w:rsidR="00632E85" w:rsidRPr="00AE781B" w14:paraId="0468B3E9" w14:textId="77777777" w:rsidTr="001C2C13">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28EDF9D6">
                <v:shape id="_x0000_i1361" type="#_x0000_t75" style="width:24.75pt;height:15pt">
                  <v:imagedata r:id="rId76" o:title=""/>
                </v:shape>
              </w:pi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5372AC78" w14:textId="77777777" w:rsidTr="001C2C13">
        <w:trPr>
          <w:cantSplit/>
          <w:jc w:val="center"/>
        </w:trPr>
        <w:tc>
          <w:tcPr>
            <w:tcW w:w="2377" w:type="dxa"/>
            <w:vAlign w:val="center"/>
          </w:tcPr>
          <w:p w14:paraId="19112FE9"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rPr>
          <w:cantSplit/>
          <w:jc w:val="center"/>
        </w:trPr>
        <w:tc>
          <w:tcPr>
            <w:tcW w:w="2377" w:type="dxa"/>
            <w:vAlign w:val="center"/>
          </w:tcPr>
          <w:p w14:paraId="5717D407"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F6297E" w14:textId="77777777" w:rsidTr="001C2C13">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9EFC37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prs-MutingInfo defined in TS 36.355 [4]</w:t>
            </w:r>
          </w:p>
        </w:tc>
      </w:tr>
      <w:tr w:rsidR="00632E85" w:rsidRPr="00AE781B" w14:paraId="15A83F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r w:rsidRPr="00AE781B">
              <w:rPr>
                <w:rFonts w:ascii="Arial" w:hAnsi="Arial"/>
                <w:sz w:val="18"/>
              </w:rPr>
              <w:t>onDurationTimer</w:t>
            </w:r>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drx-InactivityTimer</w:t>
            </w:r>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drx-RetransmissionTimer</w:t>
            </w:r>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longDRX-CycleStartOffset</w:t>
            </w:r>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shortDRX</w:t>
            </w:r>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75" w:name="_Toc27482059"/>
      <w:bookmarkStart w:id="476" w:name="_Toc68183309"/>
      <w:r w:rsidRPr="00AE781B">
        <w:t>9.4.1.1.4.2</w:t>
      </w:r>
      <w:r w:rsidRPr="00AE781B">
        <w:tab/>
        <w:t>Test procedure</w:t>
      </w:r>
      <w:bookmarkEnd w:id="475"/>
      <w:bookmarkEnd w:id="476"/>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The UE shall transmit RRCConnectionReconfigurationComplete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ackRequested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51575895" w14:textId="77777777" w:rsidR="00632E85" w:rsidRPr="00AE781B" w:rsidRDefault="00632E85" w:rsidP="00632E85">
      <w:pPr>
        <w:pStyle w:val="Heading7"/>
      </w:pPr>
      <w:bookmarkStart w:id="477" w:name="_Toc27482060"/>
      <w:bookmarkStart w:id="478" w:name="_Toc68183310"/>
      <w:r w:rsidRPr="00AE781B">
        <w:t>9.4.1.1.4.3</w:t>
      </w:r>
      <w:r w:rsidRPr="00AE781B">
        <w:tab/>
        <w:t>Message contents</w:t>
      </w:r>
      <w:bookmarkEnd w:id="477"/>
      <w:bookmarkEnd w:id="478"/>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gapOffset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TGRP = 40 ms</w:t>
            </w:r>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rPr>
      </w:pPr>
    </w:p>
    <w:p w14:paraId="5E0734A1" w14:textId="77777777" w:rsidR="00632E85" w:rsidRPr="00AE781B" w:rsidRDefault="00632E85" w:rsidP="00632E85">
      <w:pPr>
        <w:pStyle w:val="TH"/>
        <w:rPr>
          <w:rFonts w:eastAsia="MS Mincho"/>
        </w:rPr>
      </w:pPr>
      <w:r w:rsidRPr="00AE781B">
        <w:rPr>
          <w:rFonts w:eastAsia="MS Mincho"/>
          <w:iCs/>
        </w:rPr>
        <w:t>Table 9.4.1.1.4.3-2: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c>
          <w:tcPr>
            <w:tcW w:w="9606" w:type="dxa"/>
            <w:gridSpan w:val="4"/>
            <w:shd w:val="clear" w:color="auto" w:fill="auto"/>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254517C8" w14:textId="77777777" w:rsidTr="001C2C13">
        <w:tc>
          <w:tcPr>
            <w:tcW w:w="4535" w:type="dxa"/>
            <w:shd w:val="clear" w:color="auto" w:fill="auto"/>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c>
          <w:tcPr>
            <w:tcW w:w="4535" w:type="dxa"/>
            <w:shd w:val="clear" w:color="auto" w:fill="auto"/>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3D65B43F" w14:textId="77777777" w:rsidR="00632E85" w:rsidRPr="00AE781B" w:rsidRDefault="00632E85" w:rsidP="001C2C13">
            <w:pPr>
              <w:pStyle w:val="TAL"/>
              <w:rPr>
                <w:rFonts w:eastAsia="MS Mincho"/>
                <w:lang w:eastAsia="en-US"/>
              </w:rPr>
            </w:pPr>
          </w:p>
        </w:tc>
        <w:tc>
          <w:tcPr>
            <w:tcW w:w="1700" w:type="dxa"/>
            <w:shd w:val="clear" w:color="auto" w:fill="auto"/>
          </w:tcPr>
          <w:p w14:paraId="01C0BBEB" w14:textId="77777777" w:rsidR="00632E85" w:rsidRPr="00AE781B" w:rsidRDefault="00632E85" w:rsidP="001C2C13">
            <w:pPr>
              <w:pStyle w:val="TAL"/>
              <w:rPr>
                <w:rFonts w:eastAsia="MS Mincho"/>
                <w:lang w:eastAsia="en-US"/>
              </w:rPr>
            </w:pPr>
          </w:p>
        </w:tc>
        <w:tc>
          <w:tcPr>
            <w:tcW w:w="1104" w:type="dxa"/>
            <w:shd w:val="clear" w:color="auto" w:fill="auto"/>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c>
          <w:tcPr>
            <w:tcW w:w="4535" w:type="dxa"/>
            <w:shd w:val="clear" w:color="auto" w:fill="auto"/>
          </w:tcPr>
          <w:p w14:paraId="67372FEC"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B3653CA" w14:textId="77777777" w:rsidR="00632E85" w:rsidRPr="00AE781B" w:rsidRDefault="00632E85" w:rsidP="001C2C13">
            <w:pPr>
              <w:pStyle w:val="TAL"/>
              <w:rPr>
                <w:rFonts w:eastAsia="MS Mincho"/>
                <w:lang w:eastAsia="en-US"/>
              </w:rPr>
            </w:pPr>
          </w:p>
        </w:tc>
        <w:tc>
          <w:tcPr>
            <w:tcW w:w="1700" w:type="dxa"/>
            <w:shd w:val="clear" w:color="auto" w:fill="auto"/>
          </w:tcPr>
          <w:p w14:paraId="7E394B2A" w14:textId="77777777" w:rsidR="00632E85" w:rsidRPr="00AE781B" w:rsidRDefault="00632E85" w:rsidP="001C2C13">
            <w:pPr>
              <w:pStyle w:val="TAL"/>
              <w:rPr>
                <w:rFonts w:eastAsia="MS Mincho"/>
                <w:lang w:eastAsia="en-US"/>
              </w:rPr>
            </w:pPr>
          </w:p>
        </w:tc>
        <w:tc>
          <w:tcPr>
            <w:tcW w:w="1104" w:type="dxa"/>
            <w:shd w:val="clear" w:color="auto" w:fill="auto"/>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c>
          <w:tcPr>
            <w:tcW w:w="4535" w:type="dxa"/>
            <w:shd w:val="clear" w:color="auto" w:fill="auto"/>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2971F876" w14:textId="77777777" w:rsidR="00632E85" w:rsidRPr="00AE781B" w:rsidRDefault="00632E85" w:rsidP="001C2C13">
            <w:pPr>
              <w:pStyle w:val="TAL"/>
              <w:rPr>
                <w:rFonts w:eastAsia="MS Mincho"/>
                <w:lang w:eastAsia="en-US"/>
              </w:rPr>
            </w:pPr>
          </w:p>
        </w:tc>
        <w:tc>
          <w:tcPr>
            <w:tcW w:w="1700" w:type="dxa"/>
            <w:shd w:val="clear" w:color="auto" w:fill="auto"/>
          </w:tcPr>
          <w:p w14:paraId="14557DA5" w14:textId="77777777" w:rsidR="00632E85" w:rsidRPr="00AE781B" w:rsidRDefault="00632E85" w:rsidP="001C2C13">
            <w:pPr>
              <w:pStyle w:val="TAL"/>
              <w:rPr>
                <w:rFonts w:eastAsia="MS Mincho"/>
                <w:lang w:eastAsia="en-US"/>
              </w:rPr>
            </w:pPr>
          </w:p>
        </w:tc>
        <w:tc>
          <w:tcPr>
            <w:tcW w:w="1104" w:type="dxa"/>
            <w:shd w:val="clear" w:color="auto" w:fill="auto"/>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c>
          <w:tcPr>
            <w:tcW w:w="4535" w:type="dxa"/>
            <w:shd w:val="clear" w:color="auto" w:fill="auto"/>
          </w:tcPr>
          <w:p w14:paraId="0B13283F"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78FB9CC6" w14:textId="77777777" w:rsidR="00632E85" w:rsidRPr="00AE781B" w:rsidRDefault="00632E85" w:rsidP="001C2C13">
            <w:pPr>
              <w:pStyle w:val="TAL"/>
              <w:rPr>
                <w:rFonts w:eastAsia="MS Mincho"/>
                <w:lang w:eastAsia="en-US"/>
              </w:rPr>
            </w:pPr>
          </w:p>
        </w:tc>
        <w:tc>
          <w:tcPr>
            <w:tcW w:w="1700" w:type="dxa"/>
            <w:shd w:val="clear" w:color="auto" w:fill="auto"/>
          </w:tcPr>
          <w:p w14:paraId="67BA585B" w14:textId="77777777" w:rsidR="00632E85" w:rsidRPr="00AE781B" w:rsidRDefault="00632E85" w:rsidP="001C2C13">
            <w:pPr>
              <w:pStyle w:val="TAL"/>
              <w:rPr>
                <w:rFonts w:eastAsia="MS Mincho"/>
                <w:lang w:eastAsia="en-US"/>
              </w:rPr>
            </w:pPr>
          </w:p>
        </w:tc>
        <w:tc>
          <w:tcPr>
            <w:tcW w:w="1104" w:type="dxa"/>
            <w:shd w:val="clear" w:color="auto" w:fill="auto"/>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c>
          <w:tcPr>
            <w:tcW w:w="4535" w:type="dxa"/>
            <w:shd w:val="clear" w:color="auto" w:fill="auto"/>
          </w:tcPr>
          <w:p w14:paraId="142348CF"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28ACD6B6" w14:textId="77777777" w:rsidR="00632E85" w:rsidRPr="00AE781B" w:rsidRDefault="00632E85" w:rsidP="001C2C13">
            <w:pPr>
              <w:pStyle w:val="TAL"/>
              <w:rPr>
                <w:rFonts w:eastAsia="MS Mincho"/>
                <w:lang w:eastAsia="en-US"/>
              </w:rPr>
            </w:pPr>
          </w:p>
        </w:tc>
        <w:tc>
          <w:tcPr>
            <w:tcW w:w="1700" w:type="dxa"/>
            <w:shd w:val="clear" w:color="auto" w:fill="auto"/>
          </w:tcPr>
          <w:p w14:paraId="09B5CFB9" w14:textId="77777777" w:rsidR="00632E85" w:rsidRPr="00AE781B" w:rsidRDefault="00632E85" w:rsidP="001C2C13">
            <w:pPr>
              <w:pStyle w:val="TAL"/>
              <w:rPr>
                <w:rFonts w:eastAsia="MS Mincho"/>
                <w:lang w:eastAsia="en-US"/>
              </w:rPr>
            </w:pPr>
          </w:p>
        </w:tc>
        <w:tc>
          <w:tcPr>
            <w:tcW w:w="1104" w:type="dxa"/>
            <w:shd w:val="clear" w:color="auto" w:fill="auto"/>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c>
          <w:tcPr>
            <w:tcW w:w="4535" w:type="dxa"/>
            <w:shd w:val="clear" w:color="auto" w:fill="auto"/>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7FDC3E9B" w14:textId="77777777" w:rsidR="00632E85" w:rsidRPr="00AE781B" w:rsidRDefault="00632E85" w:rsidP="001C2C13">
            <w:pPr>
              <w:pStyle w:val="TAL"/>
              <w:rPr>
                <w:rFonts w:eastAsia="MS Mincho"/>
                <w:lang w:eastAsia="en-US"/>
              </w:rPr>
            </w:pPr>
          </w:p>
        </w:tc>
        <w:tc>
          <w:tcPr>
            <w:tcW w:w="1700" w:type="dxa"/>
            <w:shd w:val="clear" w:color="auto" w:fill="auto"/>
          </w:tcPr>
          <w:p w14:paraId="3F5AB499" w14:textId="77777777" w:rsidR="00632E85" w:rsidRPr="00AE781B" w:rsidRDefault="00632E85" w:rsidP="001C2C13">
            <w:pPr>
              <w:pStyle w:val="TAL"/>
              <w:rPr>
                <w:rFonts w:eastAsia="MS Mincho"/>
                <w:lang w:eastAsia="en-US"/>
              </w:rPr>
            </w:pPr>
          </w:p>
        </w:tc>
        <w:tc>
          <w:tcPr>
            <w:tcW w:w="1104" w:type="dxa"/>
            <w:shd w:val="clear" w:color="auto" w:fill="auto"/>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c>
          <w:tcPr>
            <w:tcW w:w="4535" w:type="dxa"/>
            <w:shd w:val="clear" w:color="auto" w:fill="auto"/>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58DA6AFA" w14:textId="77777777" w:rsidR="00632E85" w:rsidRPr="00AE781B" w:rsidRDefault="00632E85" w:rsidP="001C2C13">
            <w:pPr>
              <w:pStyle w:val="TAL"/>
              <w:rPr>
                <w:rFonts w:eastAsia="MS Mincho"/>
                <w:lang w:eastAsia="en-US"/>
              </w:rPr>
            </w:pPr>
          </w:p>
        </w:tc>
        <w:tc>
          <w:tcPr>
            <w:tcW w:w="1700" w:type="dxa"/>
            <w:shd w:val="clear" w:color="auto" w:fill="auto"/>
          </w:tcPr>
          <w:p w14:paraId="4E46D428" w14:textId="77777777" w:rsidR="00632E85" w:rsidRPr="00AE781B" w:rsidRDefault="00632E85" w:rsidP="001C2C13">
            <w:pPr>
              <w:pStyle w:val="TAL"/>
              <w:rPr>
                <w:rFonts w:eastAsia="MS Mincho"/>
                <w:lang w:eastAsia="en-US"/>
              </w:rPr>
            </w:pPr>
          </w:p>
        </w:tc>
        <w:tc>
          <w:tcPr>
            <w:tcW w:w="1104" w:type="dxa"/>
            <w:shd w:val="clear" w:color="auto" w:fill="auto"/>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c>
          <w:tcPr>
            <w:tcW w:w="4535" w:type="dxa"/>
            <w:shd w:val="clear" w:color="auto" w:fill="auto"/>
          </w:tcPr>
          <w:p w14:paraId="0164A4F6" w14:textId="77777777" w:rsidR="00632E85" w:rsidRPr="00AE781B" w:rsidRDefault="00632E85" w:rsidP="001C2C13">
            <w:pPr>
              <w:pStyle w:val="TAL"/>
              <w:rPr>
                <w:lang w:eastAsia="en-US"/>
              </w:rPr>
            </w:pPr>
            <w:r w:rsidRPr="00AE781B">
              <w:rPr>
                <w:lang w:eastAsia="en-US"/>
              </w:rPr>
              <w:t xml:space="preserve">            commonIEsRequestLocationInformation</w:t>
            </w:r>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177C5198" w14:textId="77777777" w:rsidR="00632E85" w:rsidRPr="00AE781B" w:rsidRDefault="00632E85" w:rsidP="001C2C13">
            <w:pPr>
              <w:pStyle w:val="TAL"/>
              <w:rPr>
                <w:rFonts w:eastAsia="MS Mincho"/>
                <w:lang w:eastAsia="en-US"/>
              </w:rPr>
            </w:pPr>
          </w:p>
        </w:tc>
        <w:tc>
          <w:tcPr>
            <w:tcW w:w="1700" w:type="dxa"/>
            <w:shd w:val="clear" w:color="auto" w:fill="auto"/>
          </w:tcPr>
          <w:p w14:paraId="1752F958" w14:textId="77777777" w:rsidR="00632E85" w:rsidRPr="00AE781B" w:rsidRDefault="00632E85" w:rsidP="001C2C13">
            <w:pPr>
              <w:pStyle w:val="TAL"/>
              <w:rPr>
                <w:rFonts w:eastAsia="MS Mincho"/>
                <w:lang w:eastAsia="en-US"/>
              </w:rPr>
            </w:pPr>
          </w:p>
        </w:tc>
        <w:tc>
          <w:tcPr>
            <w:tcW w:w="1104" w:type="dxa"/>
            <w:shd w:val="clear" w:color="auto" w:fill="auto"/>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c>
          <w:tcPr>
            <w:tcW w:w="4535" w:type="dxa"/>
            <w:shd w:val="clear" w:color="auto" w:fill="auto"/>
          </w:tcPr>
          <w:p w14:paraId="283899DE"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1E73A45B" w14:textId="77777777" w:rsidR="00632E85" w:rsidRPr="00AE781B" w:rsidRDefault="00632E85" w:rsidP="001C2C13">
            <w:pPr>
              <w:pStyle w:val="TAL"/>
              <w:rPr>
                <w:rFonts w:eastAsia="MS Mincho"/>
                <w:lang w:eastAsia="en-US"/>
              </w:rPr>
            </w:pPr>
          </w:p>
        </w:tc>
        <w:tc>
          <w:tcPr>
            <w:tcW w:w="1700" w:type="dxa"/>
            <w:shd w:val="clear" w:color="auto" w:fill="auto"/>
          </w:tcPr>
          <w:p w14:paraId="5574EE34" w14:textId="77777777" w:rsidR="00632E85" w:rsidRPr="00AE781B" w:rsidRDefault="00632E85" w:rsidP="001C2C13">
            <w:pPr>
              <w:pStyle w:val="TAL"/>
              <w:rPr>
                <w:rFonts w:eastAsia="MS Mincho"/>
                <w:lang w:eastAsia="en-US"/>
              </w:rPr>
            </w:pPr>
          </w:p>
        </w:tc>
        <w:tc>
          <w:tcPr>
            <w:tcW w:w="1104" w:type="dxa"/>
            <w:shd w:val="clear" w:color="auto" w:fill="auto"/>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c>
          <w:tcPr>
            <w:tcW w:w="4535" w:type="dxa"/>
            <w:shd w:val="clear" w:color="auto" w:fill="auto"/>
          </w:tcPr>
          <w:p w14:paraId="35373237"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218E379F" w14:textId="77777777" w:rsidR="00632E85" w:rsidRPr="00AE781B" w:rsidRDefault="00632E85" w:rsidP="001C2C13">
            <w:pPr>
              <w:pStyle w:val="TAL"/>
              <w:rPr>
                <w:rFonts w:eastAsia="MS Mincho"/>
                <w:lang w:eastAsia="en-US"/>
              </w:rPr>
            </w:pPr>
          </w:p>
        </w:tc>
        <w:tc>
          <w:tcPr>
            <w:tcW w:w="1700" w:type="dxa"/>
            <w:shd w:val="clear" w:color="auto" w:fill="auto"/>
          </w:tcPr>
          <w:p w14:paraId="67F89C93" w14:textId="77777777" w:rsidR="00632E85" w:rsidRPr="00AE781B" w:rsidRDefault="00632E85" w:rsidP="001C2C13">
            <w:pPr>
              <w:pStyle w:val="TAL"/>
              <w:rPr>
                <w:rFonts w:eastAsia="MS Mincho"/>
                <w:lang w:eastAsia="en-US"/>
              </w:rPr>
            </w:pPr>
          </w:p>
        </w:tc>
        <w:tc>
          <w:tcPr>
            <w:tcW w:w="1104" w:type="dxa"/>
            <w:shd w:val="clear" w:color="auto" w:fill="auto"/>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c>
          <w:tcPr>
            <w:tcW w:w="4535" w:type="dxa"/>
            <w:shd w:val="clear" w:color="auto" w:fill="auto"/>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c>
          <w:tcPr>
            <w:tcW w:w="4535" w:type="dxa"/>
            <w:shd w:val="clear" w:color="auto" w:fill="auto"/>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804DDE" w14:textId="77777777" w:rsidR="00632E85" w:rsidRPr="00AE781B" w:rsidRDefault="00632E85" w:rsidP="001C2C13">
            <w:pPr>
              <w:pStyle w:val="TAL"/>
              <w:rPr>
                <w:rFonts w:eastAsia="MS Mincho"/>
                <w:lang w:eastAsia="en-US"/>
              </w:rPr>
            </w:pPr>
          </w:p>
        </w:tc>
        <w:tc>
          <w:tcPr>
            <w:tcW w:w="1700" w:type="dxa"/>
            <w:shd w:val="clear" w:color="auto" w:fill="auto"/>
          </w:tcPr>
          <w:p w14:paraId="0F37F074" w14:textId="77777777" w:rsidR="00632E85" w:rsidRPr="00AE781B" w:rsidRDefault="00632E85" w:rsidP="001C2C13">
            <w:pPr>
              <w:pStyle w:val="TAL"/>
              <w:rPr>
                <w:rFonts w:eastAsia="MS Mincho"/>
                <w:lang w:eastAsia="en-US"/>
              </w:rPr>
            </w:pPr>
          </w:p>
        </w:tc>
        <w:tc>
          <w:tcPr>
            <w:tcW w:w="1104" w:type="dxa"/>
            <w:shd w:val="clear" w:color="auto" w:fill="auto"/>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c>
          <w:tcPr>
            <w:tcW w:w="4535" w:type="dxa"/>
            <w:shd w:val="clear" w:color="auto" w:fill="auto"/>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45D053CE" w14:textId="77777777" w:rsidR="00632E85" w:rsidRPr="00AE781B" w:rsidRDefault="00632E85" w:rsidP="001C2C13">
            <w:pPr>
              <w:pStyle w:val="TAL"/>
              <w:rPr>
                <w:rFonts w:eastAsia="MS Mincho"/>
                <w:lang w:eastAsia="en-US"/>
              </w:rPr>
            </w:pPr>
          </w:p>
        </w:tc>
        <w:tc>
          <w:tcPr>
            <w:tcW w:w="1700" w:type="dxa"/>
            <w:shd w:val="clear" w:color="auto" w:fill="auto"/>
          </w:tcPr>
          <w:p w14:paraId="642BEDC2" w14:textId="77777777" w:rsidR="00632E85" w:rsidRPr="00AE781B" w:rsidRDefault="00632E85" w:rsidP="001C2C13">
            <w:pPr>
              <w:pStyle w:val="TAL"/>
              <w:rPr>
                <w:rFonts w:eastAsia="MS Mincho"/>
                <w:lang w:eastAsia="en-US"/>
              </w:rPr>
            </w:pPr>
          </w:p>
        </w:tc>
        <w:tc>
          <w:tcPr>
            <w:tcW w:w="1104" w:type="dxa"/>
            <w:shd w:val="clear" w:color="auto" w:fill="auto"/>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c>
          <w:tcPr>
            <w:tcW w:w="4535" w:type="dxa"/>
            <w:shd w:val="clear" w:color="auto" w:fill="auto"/>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162AF4E" w14:textId="77777777" w:rsidR="00632E85" w:rsidRPr="00AE781B" w:rsidRDefault="00632E85" w:rsidP="001C2C13">
            <w:pPr>
              <w:pStyle w:val="TAL"/>
              <w:rPr>
                <w:rFonts w:eastAsia="MS Mincho"/>
                <w:lang w:eastAsia="en-US"/>
              </w:rPr>
            </w:pPr>
          </w:p>
        </w:tc>
        <w:tc>
          <w:tcPr>
            <w:tcW w:w="1700" w:type="dxa"/>
            <w:shd w:val="clear" w:color="auto" w:fill="auto"/>
          </w:tcPr>
          <w:p w14:paraId="71EC36A6" w14:textId="77777777" w:rsidR="00632E85" w:rsidRPr="00AE781B" w:rsidRDefault="00632E85" w:rsidP="001C2C13">
            <w:pPr>
              <w:pStyle w:val="TAL"/>
              <w:rPr>
                <w:rFonts w:eastAsia="MS Mincho"/>
                <w:lang w:eastAsia="en-US"/>
              </w:rPr>
            </w:pPr>
          </w:p>
        </w:tc>
        <w:tc>
          <w:tcPr>
            <w:tcW w:w="1104" w:type="dxa"/>
            <w:shd w:val="clear" w:color="auto" w:fill="auto"/>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c>
          <w:tcPr>
            <w:tcW w:w="4535" w:type="dxa"/>
            <w:shd w:val="clear" w:color="auto" w:fill="auto"/>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525FEFD" w14:textId="77777777" w:rsidR="00632E85" w:rsidRPr="00AE781B" w:rsidRDefault="00632E85" w:rsidP="001C2C13">
            <w:pPr>
              <w:pStyle w:val="TAL"/>
              <w:rPr>
                <w:rFonts w:eastAsia="MS Mincho"/>
                <w:lang w:eastAsia="en-US"/>
              </w:rPr>
            </w:pPr>
          </w:p>
        </w:tc>
        <w:tc>
          <w:tcPr>
            <w:tcW w:w="1700" w:type="dxa"/>
            <w:shd w:val="clear" w:color="auto" w:fill="auto"/>
          </w:tcPr>
          <w:p w14:paraId="2DB40781" w14:textId="77777777" w:rsidR="00632E85" w:rsidRPr="00AE781B" w:rsidRDefault="00632E85" w:rsidP="001C2C13">
            <w:pPr>
              <w:pStyle w:val="TAL"/>
              <w:rPr>
                <w:rFonts w:eastAsia="MS Mincho"/>
                <w:lang w:eastAsia="en-US"/>
              </w:rPr>
            </w:pPr>
          </w:p>
        </w:tc>
        <w:tc>
          <w:tcPr>
            <w:tcW w:w="1104" w:type="dxa"/>
            <w:shd w:val="clear" w:color="auto" w:fill="auto"/>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c>
          <w:tcPr>
            <w:tcW w:w="4535" w:type="dxa"/>
            <w:shd w:val="clear" w:color="auto" w:fill="auto"/>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1662740" w14:textId="77777777" w:rsidR="00632E85" w:rsidRPr="00AE781B" w:rsidRDefault="00632E85" w:rsidP="001C2C13">
            <w:pPr>
              <w:pStyle w:val="TAL"/>
              <w:rPr>
                <w:rFonts w:eastAsia="MS Mincho"/>
                <w:lang w:eastAsia="en-US"/>
              </w:rPr>
            </w:pPr>
          </w:p>
        </w:tc>
        <w:tc>
          <w:tcPr>
            <w:tcW w:w="1700" w:type="dxa"/>
            <w:shd w:val="clear" w:color="auto" w:fill="auto"/>
          </w:tcPr>
          <w:p w14:paraId="36FC8E74" w14:textId="77777777" w:rsidR="00632E85" w:rsidRPr="00AE781B" w:rsidRDefault="00632E85" w:rsidP="001C2C13">
            <w:pPr>
              <w:pStyle w:val="TAL"/>
              <w:rPr>
                <w:rFonts w:eastAsia="MS Mincho"/>
                <w:lang w:eastAsia="en-US"/>
              </w:rPr>
            </w:pPr>
          </w:p>
        </w:tc>
        <w:tc>
          <w:tcPr>
            <w:tcW w:w="1104" w:type="dxa"/>
            <w:shd w:val="clear" w:color="auto" w:fill="auto"/>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c>
          <w:tcPr>
            <w:tcW w:w="4535" w:type="dxa"/>
            <w:shd w:val="clear" w:color="auto" w:fill="auto"/>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2763E152" w14:textId="77777777" w:rsidR="00632E85" w:rsidRPr="00AE781B" w:rsidRDefault="00632E85" w:rsidP="001C2C13">
            <w:pPr>
              <w:pStyle w:val="TAL"/>
              <w:rPr>
                <w:rFonts w:eastAsia="MS Mincho"/>
                <w:lang w:eastAsia="en-US"/>
              </w:rPr>
            </w:pPr>
          </w:p>
        </w:tc>
        <w:tc>
          <w:tcPr>
            <w:tcW w:w="1700" w:type="dxa"/>
            <w:shd w:val="clear" w:color="auto" w:fill="auto"/>
          </w:tcPr>
          <w:p w14:paraId="3DC7C953" w14:textId="77777777" w:rsidR="00632E85" w:rsidRPr="00AE781B" w:rsidRDefault="00632E85" w:rsidP="001C2C13">
            <w:pPr>
              <w:pStyle w:val="TAL"/>
              <w:rPr>
                <w:rFonts w:eastAsia="MS Mincho"/>
                <w:lang w:eastAsia="en-US"/>
              </w:rPr>
            </w:pPr>
          </w:p>
        </w:tc>
        <w:tc>
          <w:tcPr>
            <w:tcW w:w="1104" w:type="dxa"/>
            <w:shd w:val="clear" w:color="auto" w:fill="auto"/>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c>
          <w:tcPr>
            <w:tcW w:w="4535" w:type="dxa"/>
            <w:shd w:val="clear" w:color="auto" w:fill="auto"/>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B1DD561" w14:textId="77777777" w:rsidR="00632E85" w:rsidRPr="00AE781B" w:rsidRDefault="00632E85" w:rsidP="001C2C13">
            <w:pPr>
              <w:pStyle w:val="TAL"/>
              <w:rPr>
                <w:rFonts w:eastAsia="MS Mincho"/>
                <w:lang w:eastAsia="en-US"/>
              </w:rPr>
            </w:pPr>
          </w:p>
        </w:tc>
        <w:tc>
          <w:tcPr>
            <w:tcW w:w="1700" w:type="dxa"/>
            <w:shd w:val="clear" w:color="auto" w:fill="auto"/>
          </w:tcPr>
          <w:p w14:paraId="728FDE26" w14:textId="77777777" w:rsidR="00632E85" w:rsidRPr="00AE781B" w:rsidRDefault="00632E85" w:rsidP="001C2C13">
            <w:pPr>
              <w:pStyle w:val="TAL"/>
              <w:rPr>
                <w:rFonts w:eastAsia="MS Mincho"/>
                <w:lang w:eastAsia="en-US"/>
              </w:rPr>
            </w:pPr>
          </w:p>
        </w:tc>
        <w:tc>
          <w:tcPr>
            <w:tcW w:w="1104" w:type="dxa"/>
            <w:shd w:val="clear" w:color="auto" w:fill="auto"/>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c>
          <w:tcPr>
            <w:tcW w:w="4535" w:type="dxa"/>
            <w:shd w:val="clear" w:color="auto" w:fill="auto"/>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04EED88" w14:textId="77777777" w:rsidR="00632E85" w:rsidRPr="00AE781B" w:rsidRDefault="00632E85" w:rsidP="001C2C13">
            <w:pPr>
              <w:pStyle w:val="TAL"/>
              <w:rPr>
                <w:rFonts w:eastAsia="MS Mincho"/>
                <w:lang w:eastAsia="en-US"/>
              </w:rPr>
            </w:pPr>
          </w:p>
        </w:tc>
        <w:tc>
          <w:tcPr>
            <w:tcW w:w="1700" w:type="dxa"/>
            <w:shd w:val="clear" w:color="auto" w:fill="auto"/>
          </w:tcPr>
          <w:p w14:paraId="4EFB5D89" w14:textId="77777777" w:rsidR="00632E85" w:rsidRPr="00AE781B" w:rsidRDefault="00632E85" w:rsidP="001C2C13">
            <w:pPr>
              <w:pStyle w:val="TAL"/>
              <w:rPr>
                <w:rFonts w:eastAsia="MS Mincho"/>
                <w:lang w:eastAsia="en-US"/>
              </w:rPr>
            </w:pPr>
          </w:p>
        </w:tc>
        <w:tc>
          <w:tcPr>
            <w:tcW w:w="1104" w:type="dxa"/>
            <w:shd w:val="clear" w:color="auto" w:fill="auto"/>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c>
          <w:tcPr>
            <w:tcW w:w="4535" w:type="dxa"/>
            <w:shd w:val="clear" w:color="auto" w:fill="auto"/>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FB1C0E2" w14:textId="77777777" w:rsidR="00632E85" w:rsidRPr="00AE781B" w:rsidRDefault="00632E85" w:rsidP="001C2C13">
            <w:pPr>
              <w:pStyle w:val="TAL"/>
              <w:rPr>
                <w:rFonts w:eastAsia="MS Mincho"/>
                <w:lang w:eastAsia="en-US"/>
              </w:rPr>
            </w:pPr>
          </w:p>
        </w:tc>
        <w:tc>
          <w:tcPr>
            <w:tcW w:w="1700" w:type="dxa"/>
            <w:shd w:val="clear" w:color="auto" w:fill="auto"/>
          </w:tcPr>
          <w:p w14:paraId="61419FBA" w14:textId="77777777" w:rsidR="00632E85" w:rsidRPr="00AE781B" w:rsidRDefault="00632E85" w:rsidP="001C2C13">
            <w:pPr>
              <w:pStyle w:val="TAL"/>
              <w:rPr>
                <w:rFonts w:eastAsia="MS Mincho"/>
                <w:lang w:eastAsia="en-US"/>
              </w:rPr>
            </w:pPr>
          </w:p>
        </w:tc>
        <w:tc>
          <w:tcPr>
            <w:tcW w:w="1104" w:type="dxa"/>
            <w:shd w:val="clear" w:color="auto" w:fill="auto"/>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c>
          <w:tcPr>
            <w:tcW w:w="4535" w:type="dxa"/>
            <w:shd w:val="clear" w:color="auto" w:fill="auto"/>
          </w:tcPr>
          <w:p w14:paraId="3DA30AC2"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32E08ADF" w14:textId="77777777" w:rsidR="00632E85" w:rsidRPr="00AE781B" w:rsidRDefault="00632E85" w:rsidP="001C2C13">
            <w:pPr>
              <w:pStyle w:val="TAL"/>
              <w:rPr>
                <w:rFonts w:eastAsia="MS Mincho"/>
                <w:lang w:eastAsia="en-US"/>
              </w:rPr>
            </w:pPr>
          </w:p>
        </w:tc>
        <w:tc>
          <w:tcPr>
            <w:tcW w:w="1700" w:type="dxa"/>
            <w:shd w:val="clear" w:color="auto" w:fill="auto"/>
          </w:tcPr>
          <w:p w14:paraId="6B3C510B" w14:textId="77777777" w:rsidR="00632E85" w:rsidRPr="00AE781B" w:rsidRDefault="00632E85" w:rsidP="001C2C13">
            <w:pPr>
              <w:pStyle w:val="TAL"/>
              <w:rPr>
                <w:rFonts w:eastAsia="MS Mincho"/>
                <w:lang w:eastAsia="en-US"/>
              </w:rPr>
            </w:pPr>
          </w:p>
        </w:tc>
        <w:tc>
          <w:tcPr>
            <w:tcW w:w="1104" w:type="dxa"/>
            <w:shd w:val="clear" w:color="auto" w:fill="auto"/>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rPr>
      </w:pPr>
    </w:p>
    <w:p w14:paraId="17B79631" w14:textId="77777777" w:rsidR="00632E85" w:rsidRPr="00AE781B" w:rsidRDefault="00632E85" w:rsidP="00632E85">
      <w:pPr>
        <w:pStyle w:val="Heading6"/>
      </w:pPr>
      <w:bookmarkStart w:id="479" w:name="_Toc27482061"/>
      <w:bookmarkStart w:id="480" w:name="_Toc68183311"/>
      <w:r w:rsidRPr="00AE781B">
        <w:t>9.4.1.1.5</w:t>
      </w:r>
      <w:r w:rsidRPr="00AE781B">
        <w:tab/>
        <w:t>Test requirement</w:t>
      </w:r>
      <w:bookmarkEnd w:id="479"/>
      <w:bookmarkEnd w:id="480"/>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shd w:val="clear" w:color="auto" w:fill="auto"/>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shd w:val="clear" w:color="auto" w:fill="auto"/>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shd w:val="clear" w:color="auto" w:fill="auto"/>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shd w:val="clear" w:color="auto" w:fill="auto"/>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shd w:val="clear" w:color="auto" w:fill="auto"/>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shd w:val="clear" w:color="auto" w:fill="auto"/>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shd w:val="clear" w:color="auto" w:fill="auto"/>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shd w:val="clear" w:color="auto" w:fill="auto"/>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shd w:val="clear" w:color="auto" w:fill="auto"/>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1362" type="#_x0000_t75" style="width:20.25pt;height:18.75pt" o:ole="" fillcolor="window">
                  <v:imagedata r:id="rId77" o:title=""/>
                </v:shape>
                <o:OLEObject Type="Embed" ProgID="Equation.3" ShapeID="_x0000_i1362" DrawAspect="Content" ObjectID="_1799682133" r:id="rId331"/>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1363" type="#_x0000_t75" style="width:36.75pt;height:20.25pt" o:ole="">
                  <v:imagedata r:id="rId79" o:title=""/>
                </v:shape>
                <o:OLEObject Type="Embed" ProgID="Equation.3" ShapeID="_x0000_i1363" DrawAspect="Content" ObjectID="_1799682134" r:id="rId332"/>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1364" type="#_x0000_t75" style="width:36.75pt;height:20.25pt" o:ole="">
                  <v:imagedata r:id="rId79" o:title=""/>
                </v:shape>
                <o:OLEObject Type="Embed" ProgID="Equation.3" ShapeID="_x0000_i1364" DrawAspect="Content" ObjectID="_1799682135" r:id="rId333"/>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1365" type="#_x0000_t75" style="width:20.25pt;height:18.75pt" o:ole="" fillcolor="window">
                  <v:imagedata r:id="rId77" o:title=""/>
                </v:shape>
                <o:OLEObject Type="Embed" ProgID="Equation.3" ShapeID="_x0000_i1365" DrawAspect="Content" ObjectID="_1799682136" r:id="rId334"/>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1366" type="#_x0000_t75" style="width:20.25pt;height:18.75pt" o:ole="" fillcolor="window">
                  <v:imagedata r:id="rId77" o:title=""/>
                </v:shape>
                <o:OLEObject Type="Embed" ProgID="Equation.3" ShapeID="_x0000_i1366" DrawAspect="Content" ObjectID="_1799682137" r:id="rId335"/>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1367" type="#_x0000_t75" style="width:36.75pt;height:20.25pt" o:ole="">
                  <v:imagedata r:id="rId79" o:title=""/>
                </v:shape>
                <o:OLEObject Type="Embed" ProgID="Equation.3" ShapeID="_x0000_i1367" DrawAspect="Content" ObjectID="_1799682138" r:id="rId336"/>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1368" type="#_x0000_t75" style="width:30.75pt;height:18.75pt" o:ole="" fillcolor="window">
                  <v:imagedata r:id="rId85" o:title=""/>
                </v:shape>
                <o:OLEObject Type="Embed" ProgID="Equation.3" ShapeID="_x0000_i1368" DrawAspect="Content" ObjectID="_1799682139" r:id="rId337"/>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1369" type="#_x0000_t75" style="width:36.75pt;height:20.25pt" o:ole="">
                  <v:imagedata r:id="rId79" o:title=""/>
                </v:shape>
                <o:OLEObject Type="Embed" ProgID="Equation.3" ShapeID="_x0000_i1369" DrawAspect="Content" ObjectID="_1799682140" r:id="rId338"/>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1370" type="#_x0000_t75" style="width:20.25pt;height:18.75pt" o:ole="" fillcolor="window">
                  <v:imagedata r:id="rId77" o:title=""/>
                </v:shape>
                <o:OLEObject Type="Embed" ProgID="Equation.3" ShapeID="_x0000_i1370" DrawAspect="Content" ObjectID="_1799682141" r:id="rId339"/>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1371" type="#_x0000_t75" style="width:36.75pt;height:20.25pt" o:ole="">
                  <v:imagedata r:id="rId79" o:title=""/>
                </v:shape>
                <o:OLEObject Type="Embed" ProgID="Equation.3" ShapeID="_x0000_i1371" DrawAspect="Content" ObjectID="_1799682142" r:id="rId340"/>
              </w:object>
            </w:r>
            <w:r w:rsidRPr="00AE781B">
              <w:rPr>
                <w:lang w:eastAsia="en-US"/>
              </w:rPr>
              <w:t xml:space="preserve">, </w:t>
            </w:r>
            <w:r w:rsidRPr="00AE781B">
              <w:t xml:space="preserve">PRS </w:t>
            </w:r>
            <w:r w:rsidRPr="00AE781B">
              <w:rPr>
                <w:position w:val="-12"/>
              </w:rPr>
              <w:object w:dxaOrig="620" w:dyaOrig="380" w14:anchorId="36F351F2">
                <v:shape id="_x0000_i1372" type="#_x0000_t75" style="width:27.75pt;height:17.25pt" o:ole="" fillcolor="window">
                  <v:imagedata r:id="rId85" o:title=""/>
                </v:shape>
                <o:OLEObject Type="Embed" ProgID="Equation.3" ShapeID="_x0000_i1372" DrawAspect="Content" ObjectID="_1799682143" r:id="rId34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F9B7241">
          <v:shape id="_x0000_i1373" type="#_x0000_t75" style="width:117pt;height:33.75pt" o:ole="">
            <v:imagedata r:id="rId91" o:title=""/>
          </v:shape>
          <o:OLEObject Type="Embed" ProgID="Equation.3" ShapeID="_x0000_i1373" DrawAspect="Content" ObjectID="_1799682144" r:id="rId342"/>
        </w:object>
      </w:r>
      <w:r w:rsidRPr="00AE781B">
        <w:t xml:space="preserve">, where </w:t>
      </w:r>
      <w:r w:rsidRPr="00AE781B">
        <w:rPr>
          <w:position w:val="-4"/>
        </w:rPr>
        <w:object w:dxaOrig="320" w:dyaOrig="260" w14:anchorId="797AEA12">
          <v:shape id="_x0000_i1374" type="#_x0000_t75" style="width:15.75pt;height:12.75pt" o:ole="">
            <v:imagedata r:id="rId93" o:title=""/>
          </v:shape>
          <o:OLEObject Type="Embed" ProgID="Equation.3" ShapeID="_x0000_i1374" DrawAspect="Content" ObjectID="_1799682145" r:id="rId343"/>
        </w:object>
      </w:r>
      <w:r w:rsidRPr="00AE781B">
        <w:t xml:space="preserve">=48 and </w:t>
      </w:r>
      <w:r w:rsidRPr="00AE781B">
        <w:rPr>
          <w:position w:val="-6"/>
        </w:rPr>
        <w:object w:dxaOrig="200" w:dyaOrig="220" w14:anchorId="7B72B929">
          <v:shape id="_x0000_i1375" type="#_x0000_t75" style="width:9.75pt;height:11.25pt" o:ole="">
            <v:imagedata r:id="rId95" o:title=""/>
          </v:shape>
          <o:OLEObject Type="Embed" ProgID="Equation.3" ShapeID="_x0000_i1375" DrawAspect="Content" ObjectID="_1799682146" r:id="rId344"/>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481" w:name="_Toc27482062"/>
      <w:bookmarkStart w:id="482" w:name="_Toc68183312"/>
      <w:r w:rsidRPr="00AE781B">
        <w:t>9.4.1.2</w:t>
      </w:r>
      <w:r w:rsidRPr="00AE781B">
        <w:tab/>
        <w:t xml:space="preserve">FDD inter-frequency RSTD Measurement Reporting Delay in CE Mode A for </w:t>
      </w:r>
      <w:r w:rsidR="000E0382" w:rsidRPr="00AE781B">
        <w:t>Category M</w:t>
      </w:r>
      <w:r w:rsidRPr="00AE781B">
        <w:t>2</w:t>
      </w:r>
      <w:bookmarkEnd w:id="481"/>
      <w:bookmarkEnd w:id="482"/>
    </w:p>
    <w:p w14:paraId="277D7ADB" w14:textId="77777777" w:rsidR="00632E85" w:rsidRPr="00AE781B" w:rsidRDefault="00632E85" w:rsidP="00632E85">
      <w:pPr>
        <w:pStyle w:val="Heading6"/>
      </w:pPr>
      <w:bookmarkStart w:id="483" w:name="_Toc27482063"/>
      <w:bookmarkStart w:id="484" w:name="_Toc68183313"/>
      <w:r w:rsidRPr="00AE781B">
        <w:t>9.4.1.2.1</w:t>
      </w:r>
      <w:r w:rsidRPr="00AE781B">
        <w:tab/>
        <w:t>Test purpose</w:t>
      </w:r>
      <w:bookmarkEnd w:id="483"/>
      <w:bookmarkEnd w:id="484"/>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485" w:name="_Toc27482064"/>
      <w:bookmarkStart w:id="486" w:name="_Toc68183314"/>
      <w:r w:rsidRPr="00AE781B">
        <w:t>9.4.1.2.2</w:t>
      </w:r>
      <w:r w:rsidRPr="00AE781B">
        <w:tab/>
        <w:t>Test applicability</w:t>
      </w:r>
      <w:bookmarkEnd w:id="485"/>
      <w:bookmarkEnd w:id="486"/>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487" w:name="_Toc27482065"/>
      <w:bookmarkStart w:id="488" w:name="_Toc68183315"/>
      <w:r w:rsidRPr="00AE781B">
        <w:t>9.4.1.2.3</w:t>
      </w:r>
      <w:r w:rsidRPr="00AE781B">
        <w:tab/>
        <w:t>Minimum conformance requirements</w:t>
      </w:r>
      <w:bookmarkEnd w:id="487"/>
      <w:bookmarkEnd w:id="488"/>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489" w:name="_Toc27482066"/>
      <w:bookmarkStart w:id="490" w:name="_Toc68183316"/>
      <w:r w:rsidRPr="00AE781B">
        <w:t>9.4.1.2.4</w:t>
      </w:r>
      <w:r w:rsidRPr="00AE781B">
        <w:tab/>
        <w:t>Test description</w:t>
      </w:r>
      <w:bookmarkEnd w:id="489"/>
      <w:bookmarkEnd w:id="490"/>
    </w:p>
    <w:p w14:paraId="1E2F214A" w14:textId="77777777" w:rsidR="00632E85" w:rsidRPr="00AE781B" w:rsidRDefault="00632E85" w:rsidP="00632E85">
      <w:pPr>
        <w:pStyle w:val="Heading7"/>
      </w:pPr>
      <w:bookmarkStart w:id="491" w:name="_Toc27482067"/>
      <w:bookmarkStart w:id="492" w:name="_Toc68183317"/>
      <w:r w:rsidRPr="00AE781B">
        <w:t>9.4.1.2.4.1</w:t>
      </w:r>
      <w:r w:rsidRPr="00AE781B">
        <w:tab/>
        <w:t>Initial conditions</w:t>
      </w:r>
      <w:bookmarkEnd w:id="491"/>
      <w:bookmarkEnd w:id="492"/>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rPr>
          <w:cantSplit/>
          <w:jc w:val="center"/>
        </w:trPr>
        <w:tc>
          <w:tcPr>
            <w:tcW w:w="2377" w:type="dxa"/>
            <w:vAlign w:val="center"/>
          </w:tcPr>
          <w:p w14:paraId="51C8BA69" w14:textId="77777777" w:rsidR="00632E85" w:rsidRPr="00AE781B" w:rsidRDefault="00632E85" w:rsidP="001C2C13">
            <w:pPr>
              <w:pStyle w:val="TAC"/>
            </w:pPr>
            <w:r w:rsidRPr="00AE781B">
              <w:rPr>
                <w:i/>
                <w:iCs/>
                <w:lang w:eastAsia="ko-KR"/>
              </w:rPr>
              <w:t>mPDCCH-startSF-UESS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364736">
                <v:shape id="_x0000_i137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1377" type="#_x0000_t75" style="width:18.75pt;height:14.25pt" o:ole="">
                  <v:imagedata r:id="rId72" o:title=""/>
                </v:shape>
                <o:OLEObject Type="Embed" ProgID="Equation.3" ShapeID="_x0000_i1377" DrawAspect="Content" ObjectID="_1799682147" r:id="rId345"/>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C5F6300">
                <v:shape id="_x0000_i1378" type="#_x0000_t75" style="width:47.25pt;height:15.75pt" o:ole="">
                  <v:imagedata r:id="rId74" o:title=""/>
                </v:shape>
                <o:OLEObject Type="Embed" ProgID="Equation.3" ShapeID="_x0000_i1378" DrawAspect="Content" ObjectID="_1799682148" r:id="rId346"/>
              </w:object>
            </w:r>
            <w:r w:rsidRPr="00AE781B">
              <w:t xml:space="preserve"> DL subframes, as defined in 3GPP TS 36.211 [26], Table 6.10.4.3-1</w:t>
            </w:r>
          </w:p>
        </w:tc>
      </w:tr>
      <w:tr w:rsidR="00632E85" w:rsidRPr="00AE781B" w14:paraId="2C6307D6" w14:textId="77777777" w:rsidTr="001C2C13">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5265DCD4">
                <v:shape id="_x0000_i1379" type="#_x0000_t75" style="width:24.75pt;height:15pt">
                  <v:imagedata r:id="rId76" o:title=""/>
                </v:shape>
              </w:pi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06B9D4F3" w14:textId="77777777" w:rsidTr="001C2C13">
        <w:trPr>
          <w:cantSplit/>
          <w:jc w:val="center"/>
        </w:trPr>
        <w:tc>
          <w:tcPr>
            <w:tcW w:w="2377" w:type="dxa"/>
            <w:vAlign w:val="center"/>
          </w:tcPr>
          <w:p w14:paraId="0D7A59AA"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rPr>
          <w:cantSplit/>
          <w:jc w:val="center"/>
        </w:trPr>
        <w:tc>
          <w:tcPr>
            <w:tcW w:w="2377" w:type="dxa"/>
            <w:vAlign w:val="center"/>
          </w:tcPr>
          <w:p w14:paraId="5EC78864"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9BEBAC" w14:textId="77777777" w:rsidTr="001C2C13">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46B320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prs-MutingInfo defined in TS 36.355 [4]</w:t>
            </w:r>
          </w:p>
        </w:tc>
      </w:tr>
      <w:tr w:rsidR="00632E85" w:rsidRPr="00AE781B" w14:paraId="167F74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493" w:name="_Toc27482068"/>
      <w:bookmarkStart w:id="494" w:name="_Toc68183318"/>
      <w:r w:rsidRPr="00AE781B">
        <w:t>9.4.1.2.4.2</w:t>
      </w:r>
      <w:r w:rsidRPr="00AE781B">
        <w:tab/>
        <w:t>Test procedure</w:t>
      </w:r>
      <w:bookmarkEnd w:id="493"/>
      <w:bookmarkEnd w:id="494"/>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495" w:name="_Toc27482069"/>
      <w:bookmarkStart w:id="496" w:name="_Toc68183319"/>
      <w:r w:rsidRPr="00AE781B">
        <w:t>9.4.1.2.4.3</w:t>
      </w:r>
      <w:r w:rsidRPr="00AE781B">
        <w:tab/>
        <w:t>Message contents</w:t>
      </w:r>
      <w:bookmarkEnd w:id="495"/>
      <w:bookmarkEnd w:id="496"/>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rPr>
        <w:t>Table 9.4.2.1.4.3-1: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c>
          <w:tcPr>
            <w:tcW w:w="9606" w:type="dxa"/>
            <w:gridSpan w:val="4"/>
            <w:shd w:val="clear" w:color="auto" w:fill="auto"/>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1BD275CE" w14:textId="77777777" w:rsidTr="001C2C13">
        <w:tc>
          <w:tcPr>
            <w:tcW w:w="4535" w:type="dxa"/>
            <w:shd w:val="clear" w:color="auto" w:fill="auto"/>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c>
          <w:tcPr>
            <w:tcW w:w="4535" w:type="dxa"/>
            <w:shd w:val="clear" w:color="auto" w:fill="auto"/>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76AA850C" w14:textId="77777777" w:rsidR="00632E85" w:rsidRPr="00AE781B" w:rsidRDefault="00632E85" w:rsidP="001C2C13">
            <w:pPr>
              <w:pStyle w:val="TAL"/>
              <w:rPr>
                <w:rFonts w:eastAsia="MS Mincho"/>
                <w:lang w:eastAsia="en-US"/>
              </w:rPr>
            </w:pPr>
          </w:p>
        </w:tc>
        <w:tc>
          <w:tcPr>
            <w:tcW w:w="1700" w:type="dxa"/>
            <w:shd w:val="clear" w:color="auto" w:fill="auto"/>
          </w:tcPr>
          <w:p w14:paraId="06BF22A9" w14:textId="77777777" w:rsidR="00632E85" w:rsidRPr="00AE781B" w:rsidRDefault="00632E85" w:rsidP="001C2C13">
            <w:pPr>
              <w:pStyle w:val="TAL"/>
              <w:rPr>
                <w:rFonts w:eastAsia="MS Mincho"/>
                <w:lang w:eastAsia="en-US"/>
              </w:rPr>
            </w:pPr>
          </w:p>
        </w:tc>
        <w:tc>
          <w:tcPr>
            <w:tcW w:w="1104" w:type="dxa"/>
            <w:shd w:val="clear" w:color="auto" w:fill="auto"/>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c>
          <w:tcPr>
            <w:tcW w:w="4535" w:type="dxa"/>
            <w:shd w:val="clear" w:color="auto" w:fill="auto"/>
          </w:tcPr>
          <w:p w14:paraId="333D073E"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74BA64C" w14:textId="77777777" w:rsidR="00632E85" w:rsidRPr="00AE781B" w:rsidRDefault="00632E85" w:rsidP="001C2C13">
            <w:pPr>
              <w:pStyle w:val="TAL"/>
              <w:rPr>
                <w:rFonts w:eastAsia="MS Mincho"/>
                <w:lang w:eastAsia="en-US"/>
              </w:rPr>
            </w:pPr>
          </w:p>
        </w:tc>
        <w:tc>
          <w:tcPr>
            <w:tcW w:w="1700" w:type="dxa"/>
            <w:shd w:val="clear" w:color="auto" w:fill="auto"/>
          </w:tcPr>
          <w:p w14:paraId="3C37841B" w14:textId="77777777" w:rsidR="00632E85" w:rsidRPr="00AE781B" w:rsidRDefault="00632E85" w:rsidP="001C2C13">
            <w:pPr>
              <w:pStyle w:val="TAL"/>
              <w:rPr>
                <w:rFonts w:eastAsia="MS Mincho"/>
                <w:lang w:eastAsia="en-US"/>
              </w:rPr>
            </w:pPr>
          </w:p>
        </w:tc>
        <w:tc>
          <w:tcPr>
            <w:tcW w:w="1104" w:type="dxa"/>
            <w:shd w:val="clear" w:color="auto" w:fill="auto"/>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c>
          <w:tcPr>
            <w:tcW w:w="4535" w:type="dxa"/>
            <w:shd w:val="clear" w:color="auto" w:fill="auto"/>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0915FA6D" w14:textId="77777777" w:rsidR="00632E85" w:rsidRPr="00AE781B" w:rsidRDefault="00632E85" w:rsidP="001C2C13">
            <w:pPr>
              <w:pStyle w:val="TAL"/>
              <w:rPr>
                <w:rFonts w:eastAsia="MS Mincho"/>
                <w:lang w:eastAsia="en-US"/>
              </w:rPr>
            </w:pPr>
          </w:p>
        </w:tc>
        <w:tc>
          <w:tcPr>
            <w:tcW w:w="1700" w:type="dxa"/>
            <w:shd w:val="clear" w:color="auto" w:fill="auto"/>
          </w:tcPr>
          <w:p w14:paraId="2B34E5B7" w14:textId="77777777" w:rsidR="00632E85" w:rsidRPr="00AE781B" w:rsidRDefault="00632E85" w:rsidP="001C2C13">
            <w:pPr>
              <w:pStyle w:val="TAL"/>
              <w:rPr>
                <w:rFonts w:eastAsia="MS Mincho"/>
                <w:lang w:eastAsia="en-US"/>
              </w:rPr>
            </w:pPr>
          </w:p>
        </w:tc>
        <w:tc>
          <w:tcPr>
            <w:tcW w:w="1104" w:type="dxa"/>
            <w:shd w:val="clear" w:color="auto" w:fill="auto"/>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c>
          <w:tcPr>
            <w:tcW w:w="4535" w:type="dxa"/>
            <w:shd w:val="clear" w:color="auto" w:fill="auto"/>
          </w:tcPr>
          <w:p w14:paraId="4259D7C4"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0BB7449C" w14:textId="77777777" w:rsidR="00632E85" w:rsidRPr="00AE781B" w:rsidRDefault="00632E85" w:rsidP="001C2C13">
            <w:pPr>
              <w:pStyle w:val="TAL"/>
              <w:rPr>
                <w:rFonts w:eastAsia="MS Mincho"/>
                <w:lang w:eastAsia="en-US"/>
              </w:rPr>
            </w:pPr>
          </w:p>
        </w:tc>
        <w:tc>
          <w:tcPr>
            <w:tcW w:w="1700" w:type="dxa"/>
            <w:shd w:val="clear" w:color="auto" w:fill="auto"/>
          </w:tcPr>
          <w:p w14:paraId="10CFD650" w14:textId="77777777" w:rsidR="00632E85" w:rsidRPr="00AE781B" w:rsidRDefault="00632E85" w:rsidP="001C2C13">
            <w:pPr>
              <w:pStyle w:val="TAL"/>
              <w:rPr>
                <w:rFonts w:eastAsia="MS Mincho"/>
                <w:lang w:eastAsia="en-US"/>
              </w:rPr>
            </w:pPr>
          </w:p>
        </w:tc>
        <w:tc>
          <w:tcPr>
            <w:tcW w:w="1104" w:type="dxa"/>
            <w:shd w:val="clear" w:color="auto" w:fill="auto"/>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c>
          <w:tcPr>
            <w:tcW w:w="4535" w:type="dxa"/>
            <w:shd w:val="clear" w:color="auto" w:fill="auto"/>
          </w:tcPr>
          <w:p w14:paraId="2D430AAB"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7FFD0088" w14:textId="77777777" w:rsidR="00632E85" w:rsidRPr="00AE781B" w:rsidRDefault="00632E85" w:rsidP="001C2C13">
            <w:pPr>
              <w:pStyle w:val="TAL"/>
              <w:rPr>
                <w:rFonts w:eastAsia="MS Mincho"/>
                <w:lang w:eastAsia="en-US"/>
              </w:rPr>
            </w:pPr>
          </w:p>
        </w:tc>
        <w:tc>
          <w:tcPr>
            <w:tcW w:w="1700" w:type="dxa"/>
            <w:shd w:val="clear" w:color="auto" w:fill="auto"/>
          </w:tcPr>
          <w:p w14:paraId="280A6D60" w14:textId="77777777" w:rsidR="00632E85" w:rsidRPr="00AE781B" w:rsidRDefault="00632E85" w:rsidP="001C2C13">
            <w:pPr>
              <w:pStyle w:val="TAL"/>
              <w:rPr>
                <w:rFonts w:eastAsia="MS Mincho"/>
                <w:lang w:eastAsia="en-US"/>
              </w:rPr>
            </w:pPr>
          </w:p>
        </w:tc>
        <w:tc>
          <w:tcPr>
            <w:tcW w:w="1104" w:type="dxa"/>
            <w:shd w:val="clear" w:color="auto" w:fill="auto"/>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c>
          <w:tcPr>
            <w:tcW w:w="4535" w:type="dxa"/>
            <w:shd w:val="clear" w:color="auto" w:fill="auto"/>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3037D811" w14:textId="77777777" w:rsidR="00632E85" w:rsidRPr="00AE781B" w:rsidRDefault="00632E85" w:rsidP="001C2C13">
            <w:pPr>
              <w:pStyle w:val="TAL"/>
              <w:rPr>
                <w:rFonts w:eastAsia="MS Mincho"/>
                <w:lang w:eastAsia="en-US"/>
              </w:rPr>
            </w:pPr>
          </w:p>
        </w:tc>
        <w:tc>
          <w:tcPr>
            <w:tcW w:w="1700" w:type="dxa"/>
            <w:shd w:val="clear" w:color="auto" w:fill="auto"/>
          </w:tcPr>
          <w:p w14:paraId="6968CA9B" w14:textId="77777777" w:rsidR="00632E85" w:rsidRPr="00AE781B" w:rsidRDefault="00632E85" w:rsidP="001C2C13">
            <w:pPr>
              <w:pStyle w:val="TAL"/>
              <w:rPr>
                <w:rFonts w:eastAsia="MS Mincho"/>
                <w:lang w:eastAsia="en-US"/>
              </w:rPr>
            </w:pPr>
          </w:p>
        </w:tc>
        <w:tc>
          <w:tcPr>
            <w:tcW w:w="1104" w:type="dxa"/>
            <w:shd w:val="clear" w:color="auto" w:fill="auto"/>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c>
          <w:tcPr>
            <w:tcW w:w="4535" w:type="dxa"/>
            <w:shd w:val="clear" w:color="auto" w:fill="auto"/>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4E110722" w14:textId="77777777" w:rsidR="00632E85" w:rsidRPr="00AE781B" w:rsidRDefault="00632E85" w:rsidP="001C2C13">
            <w:pPr>
              <w:pStyle w:val="TAL"/>
              <w:rPr>
                <w:rFonts w:eastAsia="MS Mincho"/>
                <w:lang w:eastAsia="en-US"/>
              </w:rPr>
            </w:pPr>
          </w:p>
        </w:tc>
        <w:tc>
          <w:tcPr>
            <w:tcW w:w="1700" w:type="dxa"/>
            <w:shd w:val="clear" w:color="auto" w:fill="auto"/>
          </w:tcPr>
          <w:p w14:paraId="7E4B91B8" w14:textId="77777777" w:rsidR="00632E85" w:rsidRPr="00AE781B" w:rsidRDefault="00632E85" w:rsidP="001C2C13">
            <w:pPr>
              <w:pStyle w:val="TAL"/>
              <w:rPr>
                <w:rFonts w:eastAsia="MS Mincho"/>
                <w:lang w:eastAsia="en-US"/>
              </w:rPr>
            </w:pPr>
          </w:p>
        </w:tc>
        <w:tc>
          <w:tcPr>
            <w:tcW w:w="1104" w:type="dxa"/>
            <w:shd w:val="clear" w:color="auto" w:fill="auto"/>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c>
          <w:tcPr>
            <w:tcW w:w="4535" w:type="dxa"/>
            <w:shd w:val="clear" w:color="auto" w:fill="auto"/>
          </w:tcPr>
          <w:p w14:paraId="4A85CD1D" w14:textId="77777777" w:rsidR="00632E85" w:rsidRPr="00AE781B" w:rsidRDefault="00632E85" w:rsidP="001C2C13">
            <w:pPr>
              <w:pStyle w:val="TAL"/>
              <w:rPr>
                <w:lang w:eastAsia="en-US"/>
              </w:rPr>
            </w:pPr>
            <w:r w:rsidRPr="00AE781B">
              <w:rPr>
                <w:lang w:eastAsia="en-US"/>
              </w:rPr>
              <w:t xml:space="preserve">            commonIEsRequestLocationInformation</w:t>
            </w:r>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3EF073BC" w14:textId="77777777" w:rsidR="00632E85" w:rsidRPr="00AE781B" w:rsidRDefault="00632E85" w:rsidP="001C2C13">
            <w:pPr>
              <w:pStyle w:val="TAL"/>
              <w:rPr>
                <w:rFonts w:eastAsia="MS Mincho"/>
                <w:lang w:eastAsia="en-US"/>
              </w:rPr>
            </w:pPr>
          </w:p>
        </w:tc>
        <w:tc>
          <w:tcPr>
            <w:tcW w:w="1700" w:type="dxa"/>
            <w:shd w:val="clear" w:color="auto" w:fill="auto"/>
          </w:tcPr>
          <w:p w14:paraId="2994BC5B" w14:textId="77777777" w:rsidR="00632E85" w:rsidRPr="00AE781B" w:rsidRDefault="00632E85" w:rsidP="001C2C13">
            <w:pPr>
              <w:pStyle w:val="TAL"/>
              <w:rPr>
                <w:rFonts w:eastAsia="MS Mincho"/>
                <w:lang w:eastAsia="en-US"/>
              </w:rPr>
            </w:pPr>
          </w:p>
        </w:tc>
        <w:tc>
          <w:tcPr>
            <w:tcW w:w="1104" w:type="dxa"/>
            <w:shd w:val="clear" w:color="auto" w:fill="auto"/>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c>
          <w:tcPr>
            <w:tcW w:w="4535" w:type="dxa"/>
            <w:shd w:val="clear" w:color="auto" w:fill="auto"/>
          </w:tcPr>
          <w:p w14:paraId="3B6B67DD"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227C6A9E" w14:textId="77777777" w:rsidR="00632E85" w:rsidRPr="00AE781B" w:rsidRDefault="00632E85" w:rsidP="001C2C13">
            <w:pPr>
              <w:pStyle w:val="TAL"/>
              <w:rPr>
                <w:rFonts w:eastAsia="MS Mincho"/>
                <w:lang w:eastAsia="en-US"/>
              </w:rPr>
            </w:pPr>
          </w:p>
        </w:tc>
        <w:tc>
          <w:tcPr>
            <w:tcW w:w="1700" w:type="dxa"/>
            <w:shd w:val="clear" w:color="auto" w:fill="auto"/>
          </w:tcPr>
          <w:p w14:paraId="1A13075E" w14:textId="77777777" w:rsidR="00632E85" w:rsidRPr="00AE781B" w:rsidRDefault="00632E85" w:rsidP="001C2C13">
            <w:pPr>
              <w:pStyle w:val="TAL"/>
              <w:rPr>
                <w:rFonts w:eastAsia="MS Mincho"/>
                <w:lang w:eastAsia="en-US"/>
              </w:rPr>
            </w:pPr>
          </w:p>
        </w:tc>
        <w:tc>
          <w:tcPr>
            <w:tcW w:w="1104" w:type="dxa"/>
            <w:shd w:val="clear" w:color="auto" w:fill="auto"/>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c>
          <w:tcPr>
            <w:tcW w:w="4535" w:type="dxa"/>
            <w:shd w:val="clear" w:color="auto" w:fill="auto"/>
          </w:tcPr>
          <w:p w14:paraId="5E973CB9"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6B015C45" w14:textId="77777777" w:rsidR="00632E85" w:rsidRPr="00AE781B" w:rsidRDefault="00632E85" w:rsidP="001C2C13">
            <w:pPr>
              <w:pStyle w:val="TAL"/>
              <w:rPr>
                <w:rFonts w:eastAsia="MS Mincho"/>
                <w:lang w:eastAsia="en-US"/>
              </w:rPr>
            </w:pPr>
          </w:p>
        </w:tc>
        <w:tc>
          <w:tcPr>
            <w:tcW w:w="1700" w:type="dxa"/>
            <w:shd w:val="clear" w:color="auto" w:fill="auto"/>
          </w:tcPr>
          <w:p w14:paraId="2E3DC5D1" w14:textId="77777777" w:rsidR="00632E85" w:rsidRPr="00AE781B" w:rsidRDefault="00632E85" w:rsidP="001C2C13">
            <w:pPr>
              <w:pStyle w:val="TAL"/>
              <w:rPr>
                <w:rFonts w:eastAsia="MS Mincho"/>
                <w:lang w:eastAsia="en-US"/>
              </w:rPr>
            </w:pPr>
          </w:p>
        </w:tc>
        <w:tc>
          <w:tcPr>
            <w:tcW w:w="1104" w:type="dxa"/>
            <w:shd w:val="clear" w:color="auto" w:fill="auto"/>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c>
          <w:tcPr>
            <w:tcW w:w="4535" w:type="dxa"/>
            <w:shd w:val="clear" w:color="auto" w:fill="auto"/>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c>
          <w:tcPr>
            <w:tcW w:w="4535" w:type="dxa"/>
            <w:shd w:val="clear" w:color="auto" w:fill="auto"/>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shd w:val="clear" w:color="auto" w:fill="auto"/>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c>
          <w:tcPr>
            <w:tcW w:w="4535" w:type="dxa"/>
            <w:shd w:val="clear" w:color="auto" w:fill="auto"/>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58A554E" w14:textId="77777777" w:rsidR="00632E85" w:rsidRPr="00AE781B" w:rsidRDefault="00632E85" w:rsidP="001C2C13">
            <w:pPr>
              <w:pStyle w:val="TAL"/>
              <w:rPr>
                <w:rFonts w:eastAsia="MS Mincho"/>
                <w:lang w:eastAsia="en-US"/>
              </w:rPr>
            </w:pPr>
          </w:p>
        </w:tc>
        <w:tc>
          <w:tcPr>
            <w:tcW w:w="1700" w:type="dxa"/>
            <w:shd w:val="clear" w:color="auto" w:fill="auto"/>
          </w:tcPr>
          <w:p w14:paraId="16F751B4" w14:textId="77777777" w:rsidR="00632E85" w:rsidRPr="00AE781B" w:rsidRDefault="00632E85" w:rsidP="001C2C13">
            <w:pPr>
              <w:pStyle w:val="TAL"/>
              <w:rPr>
                <w:rFonts w:eastAsia="MS Mincho"/>
                <w:lang w:eastAsia="en-US"/>
              </w:rPr>
            </w:pPr>
          </w:p>
        </w:tc>
        <w:tc>
          <w:tcPr>
            <w:tcW w:w="1104" w:type="dxa"/>
            <w:shd w:val="clear" w:color="auto" w:fill="auto"/>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c>
          <w:tcPr>
            <w:tcW w:w="4535" w:type="dxa"/>
            <w:shd w:val="clear" w:color="auto" w:fill="auto"/>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2F3DFFA" w14:textId="77777777" w:rsidR="00632E85" w:rsidRPr="00AE781B" w:rsidRDefault="00632E85" w:rsidP="001C2C13">
            <w:pPr>
              <w:pStyle w:val="TAL"/>
              <w:rPr>
                <w:rFonts w:eastAsia="MS Mincho"/>
                <w:lang w:eastAsia="en-US"/>
              </w:rPr>
            </w:pPr>
          </w:p>
        </w:tc>
        <w:tc>
          <w:tcPr>
            <w:tcW w:w="1700" w:type="dxa"/>
            <w:shd w:val="clear" w:color="auto" w:fill="auto"/>
          </w:tcPr>
          <w:p w14:paraId="70E45D79" w14:textId="77777777" w:rsidR="00632E85" w:rsidRPr="00AE781B" w:rsidRDefault="00632E85" w:rsidP="001C2C13">
            <w:pPr>
              <w:pStyle w:val="TAL"/>
              <w:rPr>
                <w:rFonts w:eastAsia="MS Mincho"/>
                <w:lang w:eastAsia="en-US"/>
              </w:rPr>
            </w:pPr>
          </w:p>
        </w:tc>
        <w:tc>
          <w:tcPr>
            <w:tcW w:w="1104" w:type="dxa"/>
            <w:shd w:val="clear" w:color="auto" w:fill="auto"/>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c>
          <w:tcPr>
            <w:tcW w:w="4535" w:type="dxa"/>
            <w:shd w:val="clear" w:color="auto" w:fill="auto"/>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C9A39E7" w14:textId="77777777" w:rsidR="00632E85" w:rsidRPr="00AE781B" w:rsidRDefault="00632E85" w:rsidP="001C2C13">
            <w:pPr>
              <w:pStyle w:val="TAL"/>
              <w:rPr>
                <w:rFonts w:eastAsia="MS Mincho"/>
                <w:lang w:eastAsia="en-US"/>
              </w:rPr>
            </w:pPr>
          </w:p>
        </w:tc>
        <w:tc>
          <w:tcPr>
            <w:tcW w:w="1700" w:type="dxa"/>
            <w:shd w:val="clear" w:color="auto" w:fill="auto"/>
          </w:tcPr>
          <w:p w14:paraId="63AC117B" w14:textId="77777777" w:rsidR="00632E85" w:rsidRPr="00AE781B" w:rsidRDefault="00632E85" w:rsidP="001C2C13">
            <w:pPr>
              <w:pStyle w:val="TAL"/>
              <w:rPr>
                <w:rFonts w:eastAsia="MS Mincho"/>
                <w:lang w:eastAsia="en-US"/>
              </w:rPr>
            </w:pPr>
          </w:p>
        </w:tc>
        <w:tc>
          <w:tcPr>
            <w:tcW w:w="1104" w:type="dxa"/>
            <w:shd w:val="clear" w:color="auto" w:fill="auto"/>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c>
          <w:tcPr>
            <w:tcW w:w="4535" w:type="dxa"/>
            <w:shd w:val="clear" w:color="auto" w:fill="auto"/>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74ACC5" w14:textId="77777777" w:rsidR="00632E85" w:rsidRPr="00AE781B" w:rsidRDefault="00632E85" w:rsidP="001C2C13">
            <w:pPr>
              <w:pStyle w:val="TAL"/>
              <w:rPr>
                <w:rFonts w:eastAsia="MS Mincho"/>
                <w:lang w:eastAsia="en-US"/>
              </w:rPr>
            </w:pPr>
          </w:p>
        </w:tc>
        <w:tc>
          <w:tcPr>
            <w:tcW w:w="1700" w:type="dxa"/>
            <w:shd w:val="clear" w:color="auto" w:fill="auto"/>
          </w:tcPr>
          <w:p w14:paraId="5114BAA9" w14:textId="77777777" w:rsidR="00632E85" w:rsidRPr="00AE781B" w:rsidRDefault="00632E85" w:rsidP="001C2C13">
            <w:pPr>
              <w:pStyle w:val="TAL"/>
              <w:rPr>
                <w:rFonts w:eastAsia="MS Mincho"/>
                <w:lang w:eastAsia="en-US"/>
              </w:rPr>
            </w:pPr>
          </w:p>
        </w:tc>
        <w:tc>
          <w:tcPr>
            <w:tcW w:w="1104" w:type="dxa"/>
            <w:shd w:val="clear" w:color="auto" w:fill="auto"/>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c>
          <w:tcPr>
            <w:tcW w:w="4535" w:type="dxa"/>
            <w:shd w:val="clear" w:color="auto" w:fill="auto"/>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5839ECA" w14:textId="77777777" w:rsidR="00632E85" w:rsidRPr="00AE781B" w:rsidRDefault="00632E85" w:rsidP="001C2C13">
            <w:pPr>
              <w:pStyle w:val="TAL"/>
              <w:rPr>
                <w:rFonts w:eastAsia="MS Mincho"/>
                <w:lang w:eastAsia="en-US"/>
              </w:rPr>
            </w:pPr>
          </w:p>
        </w:tc>
        <w:tc>
          <w:tcPr>
            <w:tcW w:w="1700" w:type="dxa"/>
            <w:shd w:val="clear" w:color="auto" w:fill="auto"/>
          </w:tcPr>
          <w:p w14:paraId="256F6C6C" w14:textId="77777777" w:rsidR="00632E85" w:rsidRPr="00AE781B" w:rsidRDefault="00632E85" w:rsidP="001C2C13">
            <w:pPr>
              <w:pStyle w:val="TAL"/>
              <w:rPr>
                <w:rFonts w:eastAsia="MS Mincho"/>
                <w:lang w:eastAsia="en-US"/>
              </w:rPr>
            </w:pPr>
          </w:p>
        </w:tc>
        <w:tc>
          <w:tcPr>
            <w:tcW w:w="1104" w:type="dxa"/>
            <w:shd w:val="clear" w:color="auto" w:fill="auto"/>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c>
          <w:tcPr>
            <w:tcW w:w="4535" w:type="dxa"/>
            <w:shd w:val="clear" w:color="auto" w:fill="auto"/>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8A38A2C" w14:textId="77777777" w:rsidR="00632E85" w:rsidRPr="00AE781B" w:rsidRDefault="00632E85" w:rsidP="001C2C13">
            <w:pPr>
              <w:pStyle w:val="TAL"/>
              <w:rPr>
                <w:rFonts w:eastAsia="MS Mincho"/>
                <w:lang w:eastAsia="en-US"/>
              </w:rPr>
            </w:pPr>
          </w:p>
        </w:tc>
        <w:tc>
          <w:tcPr>
            <w:tcW w:w="1700" w:type="dxa"/>
            <w:shd w:val="clear" w:color="auto" w:fill="auto"/>
          </w:tcPr>
          <w:p w14:paraId="54F8849D" w14:textId="77777777" w:rsidR="00632E85" w:rsidRPr="00AE781B" w:rsidRDefault="00632E85" w:rsidP="001C2C13">
            <w:pPr>
              <w:pStyle w:val="TAL"/>
              <w:rPr>
                <w:rFonts w:eastAsia="MS Mincho"/>
                <w:lang w:eastAsia="en-US"/>
              </w:rPr>
            </w:pPr>
          </w:p>
        </w:tc>
        <w:tc>
          <w:tcPr>
            <w:tcW w:w="1104" w:type="dxa"/>
            <w:shd w:val="clear" w:color="auto" w:fill="auto"/>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c>
          <w:tcPr>
            <w:tcW w:w="4535" w:type="dxa"/>
            <w:shd w:val="clear" w:color="auto" w:fill="auto"/>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D141B0D" w14:textId="77777777" w:rsidR="00632E85" w:rsidRPr="00AE781B" w:rsidRDefault="00632E85" w:rsidP="001C2C13">
            <w:pPr>
              <w:pStyle w:val="TAL"/>
              <w:rPr>
                <w:rFonts w:eastAsia="MS Mincho"/>
                <w:lang w:eastAsia="en-US"/>
              </w:rPr>
            </w:pPr>
          </w:p>
        </w:tc>
        <w:tc>
          <w:tcPr>
            <w:tcW w:w="1700" w:type="dxa"/>
            <w:shd w:val="clear" w:color="auto" w:fill="auto"/>
          </w:tcPr>
          <w:p w14:paraId="375EB556" w14:textId="77777777" w:rsidR="00632E85" w:rsidRPr="00AE781B" w:rsidRDefault="00632E85" w:rsidP="001C2C13">
            <w:pPr>
              <w:pStyle w:val="TAL"/>
              <w:rPr>
                <w:rFonts w:eastAsia="MS Mincho"/>
                <w:lang w:eastAsia="en-US"/>
              </w:rPr>
            </w:pPr>
          </w:p>
        </w:tc>
        <w:tc>
          <w:tcPr>
            <w:tcW w:w="1104" w:type="dxa"/>
            <w:shd w:val="clear" w:color="auto" w:fill="auto"/>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c>
          <w:tcPr>
            <w:tcW w:w="4535" w:type="dxa"/>
            <w:shd w:val="clear" w:color="auto" w:fill="auto"/>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A95F667" w14:textId="77777777" w:rsidR="00632E85" w:rsidRPr="00AE781B" w:rsidRDefault="00632E85" w:rsidP="001C2C13">
            <w:pPr>
              <w:pStyle w:val="TAL"/>
              <w:rPr>
                <w:rFonts w:eastAsia="MS Mincho"/>
                <w:lang w:eastAsia="en-US"/>
              </w:rPr>
            </w:pPr>
          </w:p>
        </w:tc>
        <w:tc>
          <w:tcPr>
            <w:tcW w:w="1700" w:type="dxa"/>
            <w:shd w:val="clear" w:color="auto" w:fill="auto"/>
          </w:tcPr>
          <w:p w14:paraId="361A7881" w14:textId="77777777" w:rsidR="00632E85" w:rsidRPr="00AE781B" w:rsidRDefault="00632E85" w:rsidP="001C2C13">
            <w:pPr>
              <w:pStyle w:val="TAL"/>
              <w:rPr>
                <w:rFonts w:eastAsia="MS Mincho"/>
                <w:lang w:eastAsia="en-US"/>
              </w:rPr>
            </w:pPr>
          </w:p>
        </w:tc>
        <w:tc>
          <w:tcPr>
            <w:tcW w:w="1104" w:type="dxa"/>
            <w:shd w:val="clear" w:color="auto" w:fill="auto"/>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c>
          <w:tcPr>
            <w:tcW w:w="4535" w:type="dxa"/>
            <w:shd w:val="clear" w:color="auto" w:fill="auto"/>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6957355" w14:textId="77777777" w:rsidR="00632E85" w:rsidRPr="00AE781B" w:rsidRDefault="00632E85" w:rsidP="001C2C13">
            <w:pPr>
              <w:pStyle w:val="TAL"/>
              <w:rPr>
                <w:rFonts w:eastAsia="MS Mincho"/>
                <w:lang w:eastAsia="en-US"/>
              </w:rPr>
            </w:pPr>
          </w:p>
        </w:tc>
        <w:tc>
          <w:tcPr>
            <w:tcW w:w="1700" w:type="dxa"/>
            <w:shd w:val="clear" w:color="auto" w:fill="auto"/>
          </w:tcPr>
          <w:p w14:paraId="7E762F7C" w14:textId="77777777" w:rsidR="00632E85" w:rsidRPr="00AE781B" w:rsidRDefault="00632E85" w:rsidP="001C2C13">
            <w:pPr>
              <w:pStyle w:val="TAL"/>
              <w:rPr>
                <w:rFonts w:eastAsia="MS Mincho"/>
                <w:lang w:eastAsia="en-US"/>
              </w:rPr>
            </w:pPr>
          </w:p>
        </w:tc>
        <w:tc>
          <w:tcPr>
            <w:tcW w:w="1104" w:type="dxa"/>
            <w:shd w:val="clear" w:color="auto" w:fill="auto"/>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c>
          <w:tcPr>
            <w:tcW w:w="4535" w:type="dxa"/>
            <w:shd w:val="clear" w:color="auto" w:fill="auto"/>
          </w:tcPr>
          <w:p w14:paraId="337262F5"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464B3123" w14:textId="77777777" w:rsidR="00632E85" w:rsidRPr="00AE781B" w:rsidRDefault="00632E85" w:rsidP="001C2C13">
            <w:pPr>
              <w:pStyle w:val="TAL"/>
              <w:rPr>
                <w:rFonts w:eastAsia="MS Mincho"/>
                <w:lang w:eastAsia="en-US"/>
              </w:rPr>
            </w:pPr>
          </w:p>
        </w:tc>
        <w:tc>
          <w:tcPr>
            <w:tcW w:w="1700" w:type="dxa"/>
            <w:shd w:val="clear" w:color="auto" w:fill="auto"/>
          </w:tcPr>
          <w:p w14:paraId="4DA8E747" w14:textId="77777777" w:rsidR="00632E85" w:rsidRPr="00AE781B" w:rsidRDefault="00632E85" w:rsidP="001C2C13">
            <w:pPr>
              <w:pStyle w:val="TAL"/>
              <w:rPr>
                <w:rFonts w:eastAsia="MS Mincho"/>
                <w:lang w:eastAsia="en-US"/>
              </w:rPr>
            </w:pPr>
          </w:p>
        </w:tc>
        <w:tc>
          <w:tcPr>
            <w:tcW w:w="1104" w:type="dxa"/>
            <w:shd w:val="clear" w:color="auto" w:fill="auto"/>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rPr>
      </w:pPr>
    </w:p>
    <w:p w14:paraId="5CC73330" w14:textId="77777777" w:rsidR="00632E85" w:rsidRPr="00AE781B" w:rsidRDefault="00632E85" w:rsidP="00632E85">
      <w:pPr>
        <w:pStyle w:val="Heading6"/>
      </w:pPr>
      <w:bookmarkStart w:id="497" w:name="_Toc27482070"/>
      <w:bookmarkStart w:id="498" w:name="_Toc68183320"/>
      <w:r w:rsidRPr="00AE781B">
        <w:t>9.4.1.2.5</w:t>
      </w:r>
      <w:r w:rsidRPr="00AE781B">
        <w:tab/>
        <w:t>Test requirement</w:t>
      </w:r>
      <w:bookmarkEnd w:id="497"/>
      <w:bookmarkEnd w:id="498"/>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28D58516">
          <v:shape id="_x0000_i1380" type="#_x0000_t75" style="width:117pt;height:33.75pt" o:ole="">
            <v:imagedata r:id="rId91" o:title=""/>
          </v:shape>
          <o:OLEObject Type="Embed" ProgID="Equation.3" ShapeID="_x0000_i1380" DrawAspect="Content" ObjectID="_1799682149" r:id="rId347"/>
        </w:object>
      </w:r>
      <w:r w:rsidRPr="00AE781B">
        <w:t xml:space="preserve">, where </w:t>
      </w:r>
      <w:r w:rsidRPr="00AE781B">
        <w:rPr>
          <w:position w:val="-4"/>
        </w:rPr>
        <w:object w:dxaOrig="320" w:dyaOrig="260" w14:anchorId="225F6F31">
          <v:shape id="_x0000_i1381" type="#_x0000_t75" style="width:15.75pt;height:12.75pt" o:ole="">
            <v:imagedata r:id="rId93" o:title=""/>
          </v:shape>
          <o:OLEObject Type="Embed" ProgID="Equation.3" ShapeID="_x0000_i1381" DrawAspect="Content" ObjectID="_1799682150" r:id="rId348"/>
        </w:object>
      </w:r>
      <w:r w:rsidRPr="00AE781B">
        <w:t xml:space="preserve">=32 and </w:t>
      </w:r>
      <w:r w:rsidRPr="00AE781B">
        <w:rPr>
          <w:position w:val="-6"/>
        </w:rPr>
        <w:object w:dxaOrig="200" w:dyaOrig="220" w14:anchorId="4239683E">
          <v:shape id="_x0000_i1382" type="#_x0000_t75" style="width:9.75pt;height:11.25pt" o:ole="">
            <v:imagedata r:id="rId95" o:title=""/>
          </v:shape>
          <o:OLEObject Type="Embed" ProgID="Equation.3" ShapeID="_x0000_i1382" DrawAspect="Content" ObjectID="_1799682151" r:id="rId349"/>
        </w:object>
      </w:r>
      <w:r w:rsidRPr="00AE781B">
        <w:t>=16 are the parameters specified in clause 9.4.1.1.3, Table 9.4.1.1.3</w:t>
      </w:r>
      <w:r w:rsidRPr="00AE781B">
        <w:noBreakHyphen/>
        <w:t>1 and Note 4 of Table 9.4.1.2.4.1-1. This gives the total RSTD reporting delay of 10240 ms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499" w:name="_Toc27482071"/>
      <w:bookmarkStart w:id="500" w:name="_Toc68183321"/>
      <w:r w:rsidRPr="00AE781B">
        <w:t>9.4.2</w:t>
      </w:r>
      <w:r w:rsidRPr="00AE781B">
        <w:tab/>
        <w:t>HD-FDD inter-frequency RSTD Measurement Reporting Delay in CE Mode A</w:t>
      </w:r>
      <w:bookmarkEnd w:id="499"/>
      <w:bookmarkEnd w:id="500"/>
    </w:p>
    <w:p w14:paraId="025D31C1" w14:textId="77777777" w:rsidR="00632E85" w:rsidRPr="00AE781B" w:rsidRDefault="00632E85" w:rsidP="00632E85">
      <w:pPr>
        <w:pStyle w:val="Heading4"/>
      </w:pPr>
      <w:bookmarkStart w:id="501" w:name="_Toc27482072"/>
      <w:bookmarkStart w:id="502" w:name="_Toc68183322"/>
      <w:r w:rsidRPr="00AE781B">
        <w:t>9.4.2.1</w:t>
      </w:r>
      <w:r w:rsidRPr="00AE781B">
        <w:tab/>
        <w:t xml:space="preserve">HD-FDD inter-frequency RSTD Measurement Reporting Delay in CE Mode A for </w:t>
      </w:r>
      <w:r w:rsidR="000E0382" w:rsidRPr="00AE781B">
        <w:t>Category M</w:t>
      </w:r>
      <w:r w:rsidRPr="00AE781B">
        <w:t>1</w:t>
      </w:r>
      <w:bookmarkEnd w:id="501"/>
      <w:bookmarkEnd w:id="502"/>
    </w:p>
    <w:p w14:paraId="4C4A6FEC" w14:textId="77777777" w:rsidR="00632E85" w:rsidRPr="00AE781B" w:rsidRDefault="00632E85" w:rsidP="00632E85">
      <w:pPr>
        <w:pStyle w:val="Heading6"/>
      </w:pPr>
      <w:bookmarkStart w:id="503" w:name="_Toc27482073"/>
      <w:bookmarkStart w:id="504" w:name="_Toc68183323"/>
      <w:r w:rsidRPr="00AE781B">
        <w:t>9.4.2.1.1</w:t>
      </w:r>
      <w:r w:rsidRPr="00AE781B">
        <w:tab/>
        <w:t>Test purpose</w:t>
      </w:r>
      <w:bookmarkEnd w:id="503"/>
      <w:bookmarkEnd w:id="504"/>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05" w:name="_Toc27482074"/>
      <w:bookmarkStart w:id="506" w:name="_Toc68183324"/>
      <w:r w:rsidRPr="00AE781B">
        <w:t>9.4.2.1.2</w:t>
      </w:r>
      <w:r w:rsidRPr="00AE781B">
        <w:tab/>
        <w:t>Test applicability</w:t>
      </w:r>
      <w:bookmarkEnd w:id="505"/>
      <w:bookmarkEnd w:id="506"/>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07" w:name="_Toc27482075"/>
      <w:bookmarkStart w:id="508" w:name="_Toc68183325"/>
      <w:r w:rsidRPr="00AE781B">
        <w:t>9.4.2.1.3</w:t>
      </w:r>
      <w:r w:rsidRPr="00AE781B">
        <w:tab/>
        <w:t>Minimum conformance requirements</w:t>
      </w:r>
      <w:bookmarkEnd w:id="507"/>
      <w:bookmarkEnd w:id="508"/>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09" w:name="_Toc27482076"/>
      <w:bookmarkStart w:id="510" w:name="_Toc68183326"/>
      <w:r w:rsidRPr="00AE781B">
        <w:t>9.4.2.1.4</w:t>
      </w:r>
      <w:r w:rsidRPr="00AE781B">
        <w:tab/>
        <w:t>Test description</w:t>
      </w:r>
      <w:bookmarkEnd w:id="509"/>
      <w:bookmarkEnd w:id="510"/>
    </w:p>
    <w:p w14:paraId="567578BC" w14:textId="77777777" w:rsidR="00632E85" w:rsidRPr="00AE781B" w:rsidRDefault="00632E85" w:rsidP="00632E85">
      <w:pPr>
        <w:pStyle w:val="Heading7"/>
      </w:pPr>
      <w:bookmarkStart w:id="511" w:name="_Toc27482077"/>
      <w:bookmarkStart w:id="512" w:name="_Toc68183327"/>
      <w:r w:rsidRPr="00AE781B">
        <w:t>9.4.2.1.4.1</w:t>
      </w:r>
      <w:r w:rsidRPr="00AE781B">
        <w:tab/>
        <w:t>Initial conditions</w:t>
      </w:r>
      <w:bookmarkEnd w:id="511"/>
      <w:bookmarkEnd w:id="512"/>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rPr>
          <w:cantSplit/>
          <w:jc w:val="center"/>
        </w:trPr>
        <w:tc>
          <w:tcPr>
            <w:tcW w:w="2377" w:type="dxa"/>
            <w:vAlign w:val="center"/>
          </w:tcPr>
          <w:p w14:paraId="7E298A93" w14:textId="77777777" w:rsidR="00632E85" w:rsidRPr="00AE781B" w:rsidRDefault="00632E85" w:rsidP="001C2C13">
            <w:pPr>
              <w:pStyle w:val="TAC"/>
            </w:pPr>
            <w:r w:rsidRPr="00AE781B">
              <w:rPr>
                <w:i/>
                <w:iCs/>
                <w:lang w:eastAsia="ko-KR"/>
              </w:rPr>
              <w:t>mPDCCH-startSF-UESS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F60EA44">
                <v:shape id="_x0000_i138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1384" type="#_x0000_t75" style="width:18.75pt;height:14.25pt" o:ole="">
                  <v:imagedata r:id="rId72" o:title=""/>
                </v:shape>
                <o:OLEObject Type="Embed" ProgID="Equation.3" ShapeID="_x0000_i1384" DrawAspect="Content" ObjectID="_1799682152" r:id="rId350"/>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321E35F5">
                <v:shape id="_x0000_i1385" type="#_x0000_t75" style="width:47.25pt;height:15.75pt" o:ole="">
                  <v:imagedata r:id="rId74" o:title=""/>
                </v:shape>
                <o:OLEObject Type="Embed" ProgID="Equation.3" ShapeID="_x0000_i1385" DrawAspect="Content" ObjectID="_1799682153" r:id="rId351"/>
              </w:object>
            </w:r>
            <w:r w:rsidRPr="00AE781B">
              <w:t xml:space="preserve"> DL subframes, as defined in 3GPP TS 36.211 [26], Table 6.10.4.3-1</w:t>
            </w:r>
          </w:p>
        </w:tc>
      </w:tr>
      <w:tr w:rsidR="00632E85" w:rsidRPr="00AE781B" w14:paraId="2679F6AF" w14:textId="77777777" w:rsidTr="001C2C13">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4C08BBBD">
                <v:shape id="_x0000_i1386" type="#_x0000_t75" style="width:24.75pt;height:15pt">
                  <v:imagedata r:id="rId76" o:title=""/>
                </v:shape>
              </w:pi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CE4B61E" w14:textId="77777777" w:rsidTr="001C2C13">
        <w:trPr>
          <w:cantSplit/>
          <w:jc w:val="center"/>
        </w:trPr>
        <w:tc>
          <w:tcPr>
            <w:tcW w:w="2377" w:type="dxa"/>
            <w:vAlign w:val="center"/>
          </w:tcPr>
          <w:p w14:paraId="11780821"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rPr>
          <w:cantSplit/>
          <w:jc w:val="center"/>
        </w:trPr>
        <w:tc>
          <w:tcPr>
            <w:tcW w:w="2377" w:type="dxa"/>
            <w:vAlign w:val="center"/>
          </w:tcPr>
          <w:p w14:paraId="683BE19E"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4B0942B8" w14:textId="77777777" w:rsidTr="001C2C13">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2F3A11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prs-MutingInfo defined in TS 36.355 [4]</w:t>
            </w:r>
          </w:p>
        </w:tc>
      </w:tr>
      <w:tr w:rsidR="00632E85" w:rsidRPr="00AE781B" w14:paraId="20CDCE0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13" w:name="_Toc27482078"/>
      <w:bookmarkStart w:id="514" w:name="_Toc68183328"/>
      <w:r w:rsidRPr="00AE781B">
        <w:t>9.4.2.1.4.2</w:t>
      </w:r>
      <w:r w:rsidRPr="00AE781B">
        <w:tab/>
        <w:t>Test procedure</w:t>
      </w:r>
      <w:bookmarkEnd w:id="513"/>
      <w:bookmarkEnd w:id="514"/>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15" w:name="_Toc27482079"/>
      <w:bookmarkStart w:id="516" w:name="_Toc68183329"/>
      <w:r w:rsidRPr="00AE781B">
        <w:t>9.4.2.1.4.3</w:t>
      </w:r>
      <w:r w:rsidRPr="00AE781B">
        <w:tab/>
        <w:t>Message contents</w:t>
      </w:r>
      <w:bookmarkEnd w:id="515"/>
      <w:bookmarkEnd w:id="516"/>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17" w:name="_Toc27482080"/>
      <w:bookmarkStart w:id="518" w:name="_Toc68183330"/>
      <w:r w:rsidRPr="00AE781B">
        <w:t>9.4.2.1.5</w:t>
      </w:r>
      <w:r w:rsidRPr="00AE781B">
        <w:tab/>
        <w:t>Test requirement</w:t>
      </w:r>
      <w:bookmarkEnd w:id="517"/>
      <w:bookmarkEnd w:id="518"/>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19" w:name="_Toc27482081"/>
      <w:bookmarkStart w:id="520" w:name="_Toc68183331"/>
      <w:r w:rsidRPr="00AE781B">
        <w:t>9.4.2.2</w:t>
      </w:r>
      <w:r w:rsidRPr="00AE781B">
        <w:tab/>
        <w:t xml:space="preserve">HD-FDD inter-frequency RSTD Measurement Reporting Delay in CE Mode A for </w:t>
      </w:r>
      <w:r w:rsidR="002950CB" w:rsidRPr="00AE781B">
        <w:t>Category M</w:t>
      </w:r>
      <w:r w:rsidRPr="00AE781B">
        <w:t>2</w:t>
      </w:r>
      <w:bookmarkEnd w:id="519"/>
      <w:bookmarkEnd w:id="520"/>
    </w:p>
    <w:p w14:paraId="7D6564B7" w14:textId="77777777" w:rsidR="00632E85" w:rsidRPr="00AE781B" w:rsidRDefault="00632E85" w:rsidP="00632E85">
      <w:pPr>
        <w:pStyle w:val="Heading6"/>
      </w:pPr>
      <w:bookmarkStart w:id="521" w:name="_Toc27482082"/>
      <w:bookmarkStart w:id="522" w:name="_Toc68183332"/>
      <w:r w:rsidRPr="00AE781B">
        <w:t>9.4.2.2.1</w:t>
      </w:r>
      <w:r w:rsidRPr="00AE781B">
        <w:tab/>
        <w:t>Test purpose</w:t>
      </w:r>
      <w:bookmarkEnd w:id="521"/>
      <w:bookmarkEnd w:id="522"/>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23" w:name="_Toc27482083"/>
      <w:bookmarkStart w:id="524" w:name="_Toc68183333"/>
      <w:r w:rsidRPr="00AE781B">
        <w:t>9.4.2.2.2</w:t>
      </w:r>
      <w:r w:rsidRPr="00AE781B">
        <w:tab/>
        <w:t>Test applicability</w:t>
      </w:r>
      <w:bookmarkEnd w:id="523"/>
      <w:bookmarkEnd w:id="524"/>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25" w:name="_Toc27482084"/>
      <w:bookmarkStart w:id="526" w:name="_Toc68183334"/>
      <w:r w:rsidRPr="00AE781B">
        <w:t>9.4.2.2.3</w:t>
      </w:r>
      <w:r w:rsidRPr="00AE781B">
        <w:tab/>
        <w:t>Minimum conformance requirements</w:t>
      </w:r>
      <w:bookmarkEnd w:id="525"/>
      <w:bookmarkEnd w:id="526"/>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27" w:name="_Toc27482085"/>
      <w:bookmarkStart w:id="528" w:name="_Toc68183335"/>
      <w:r w:rsidRPr="00AE781B">
        <w:t>9.4.2.2.4</w:t>
      </w:r>
      <w:r w:rsidRPr="00AE781B">
        <w:tab/>
        <w:t>Test description</w:t>
      </w:r>
      <w:bookmarkEnd w:id="527"/>
      <w:bookmarkEnd w:id="528"/>
    </w:p>
    <w:p w14:paraId="74CD6DB1" w14:textId="77777777" w:rsidR="00632E85" w:rsidRPr="00AE781B" w:rsidRDefault="00632E85" w:rsidP="00632E85">
      <w:pPr>
        <w:pStyle w:val="Heading7"/>
      </w:pPr>
      <w:bookmarkStart w:id="529" w:name="_Toc27482086"/>
      <w:bookmarkStart w:id="530" w:name="_Toc68183336"/>
      <w:r w:rsidRPr="00AE781B">
        <w:t>9.4.2.2.4.1</w:t>
      </w:r>
      <w:r w:rsidRPr="00AE781B">
        <w:tab/>
        <w:t>Initial conditions</w:t>
      </w:r>
      <w:bookmarkEnd w:id="529"/>
      <w:bookmarkEnd w:id="530"/>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rPr>
          <w:cantSplit/>
          <w:jc w:val="center"/>
        </w:trPr>
        <w:tc>
          <w:tcPr>
            <w:tcW w:w="2377" w:type="dxa"/>
            <w:vAlign w:val="center"/>
          </w:tcPr>
          <w:p w14:paraId="772FB72E" w14:textId="77777777" w:rsidR="00632E85" w:rsidRPr="00AE781B" w:rsidRDefault="00632E85" w:rsidP="001C2C13">
            <w:pPr>
              <w:pStyle w:val="TAC"/>
            </w:pPr>
            <w:r w:rsidRPr="00AE781B">
              <w:rPr>
                <w:i/>
                <w:iCs/>
                <w:lang w:eastAsia="ko-KR"/>
              </w:rPr>
              <w:t>mPDCCH-startSF-UESS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617234C">
                <v:shape id="_x0000_i138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1388" type="#_x0000_t75" style="width:18.75pt;height:14.25pt" o:ole="">
                  <v:imagedata r:id="rId72" o:title=""/>
                </v:shape>
                <o:OLEObject Type="Embed" ProgID="Equation.3" ShapeID="_x0000_i1388" DrawAspect="Content" ObjectID="_1799682154" r:id="rId352"/>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7E61A900">
                <v:shape id="_x0000_i1389" type="#_x0000_t75" style="width:47.25pt;height:15.75pt" o:ole="">
                  <v:imagedata r:id="rId74" o:title=""/>
                </v:shape>
                <o:OLEObject Type="Embed" ProgID="Equation.3" ShapeID="_x0000_i1389" DrawAspect="Content" ObjectID="_1799682155" r:id="rId353"/>
              </w:object>
            </w:r>
            <w:r w:rsidRPr="00AE781B">
              <w:t xml:space="preserve"> DL subframes, as defined in 3GPP TS 36.211 [26], Table 6.10.4.3-1</w:t>
            </w:r>
          </w:p>
        </w:tc>
      </w:tr>
      <w:tr w:rsidR="00632E85" w:rsidRPr="00AE781B" w14:paraId="2D2C7799" w14:textId="77777777" w:rsidTr="001C2C13">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039D5A31">
                <v:shape id="_x0000_i1390" type="#_x0000_t75" style="width:24.75pt;height:15pt">
                  <v:imagedata r:id="rId76" o:title=""/>
                </v:shape>
              </w:pi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797D3D2F" w14:textId="77777777" w:rsidTr="001C2C13">
        <w:trPr>
          <w:cantSplit/>
          <w:jc w:val="center"/>
        </w:trPr>
        <w:tc>
          <w:tcPr>
            <w:tcW w:w="2377" w:type="dxa"/>
            <w:vAlign w:val="center"/>
          </w:tcPr>
          <w:p w14:paraId="13AE1434"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rPr>
          <w:cantSplit/>
          <w:jc w:val="center"/>
        </w:trPr>
        <w:tc>
          <w:tcPr>
            <w:tcW w:w="2377" w:type="dxa"/>
            <w:vAlign w:val="center"/>
          </w:tcPr>
          <w:p w14:paraId="65991A69"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BF7B3B0" w14:textId="77777777" w:rsidTr="001C2C13">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C90788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prs-MutingInfo defined in TS 36.355 [4]</w:t>
            </w:r>
          </w:p>
        </w:tc>
      </w:tr>
      <w:tr w:rsidR="00632E85" w:rsidRPr="00AE781B" w14:paraId="533D97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31" w:name="_Toc27482087"/>
      <w:bookmarkStart w:id="532" w:name="_Toc68183337"/>
      <w:r w:rsidRPr="00AE781B">
        <w:t>9.4.2.2.4.2</w:t>
      </w:r>
      <w:r w:rsidRPr="00AE781B">
        <w:tab/>
        <w:t>Test procedure</w:t>
      </w:r>
      <w:bookmarkEnd w:id="531"/>
      <w:bookmarkEnd w:id="532"/>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33" w:name="_Toc27482088"/>
      <w:bookmarkStart w:id="534" w:name="_Toc68183338"/>
      <w:r w:rsidRPr="00AE781B">
        <w:t>9.4.2.2.4.3</w:t>
      </w:r>
      <w:r w:rsidRPr="00AE781B">
        <w:tab/>
        <w:t>Message contents</w:t>
      </w:r>
      <w:bookmarkEnd w:id="533"/>
      <w:bookmarkEnd w:id="534"/>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35" w:name="_Toc27482089"/>
      <w:bookmarkStart w:id="536" w:name="_Toc68183339"/>
      <w:r w:rsidRPr="00AE781B">
        <w:t>9.4.2.2.5</w:t>
      </w:r>
      <w:r w:rsidRPr="00AE781B">
        <w:tab/>
        <w:t>Test requirement</w:t>
      </w:r>
      <w:bookmarkEnd w:id="535"/>
      <w:bookmarkEnd w:id="536"/>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37" w:name="_Toc27482090"/>
      <w:bookmarkStart w:id="538" w:name="_Toc68183340"/>
      <w:r w:rsidRPr="00AE781B">
        <w:t>9.4.3</w:t>
      </w:r>
      <w:r w:rsidRPr="00AE781B">
        <w:tab/>
        <w:t>TDD inter-frequency RSTD Measurement Reporting Delay in CE Mode A</w:t>
      </w:r>
      <w:bookmarkEnd w:id="537"/>
      <w:bookmarkEnd w:id="538"/>
    </w:p>
    <w:p w14:paraId="1365264D" w14:textId="77777777" w:rsidR="00632E85" w:rsidRPr="00AE781B" w:rsidRDefault="00632E85" w:rsidP="00632E85">
      <w:pPr>
        <w:pStyle w:val="Heading4"/>
      </w:pPr>
      <w:bookmarkStart w:id="539" w:name="_Toc27482091"/>
      <w:bookmarkStart w:id="540" w:name="_Toc68183341"/>
      <w:r w:rsidRPr="00AE781B">
        <w:t>9.4.3.1</w:t>
      </w:r>
      <w:r w:rsidRPr="00AE781B">
        <w:tab/>
        <w:t xml:space="preserve">TDD inter-frequency RSTD Measurement Reporting Delay in CE Mode A for </w:t>
      </w:r>
      <w:r w:rsidR="002950CB" w:rsidRPr="00AE781B">
        <w:t>Category M</w:t>
      </w:r>
      <w:r w:rsidRPr="00AE781B">
        <w:t>1</w:t>
      </w:r>
      <w:bookmarkEnd w:id="539"/>
      <w:bookmarkEnd w:id="540"/>
    </w:p>
    <w:p w14:paraId="2A7B120B" w14:textId="77777777" w:rsidR="00632E85" w:rsidRPr="00AE781B" w:rsidRDefault="00632E85" w:rsidP="00632E85">
      <w:pPr>
        <w:pStyle w:val="Heading6"/>
      </w:pPr>
      <w:bookmarkStart w:id="541" w:name="_Toc27482092"/>
      <w:bookmarkStart w:id="542" w:name="_Toc68183342"/>
      <w:r w:rsidRPr="00AE781B">
        <w:t>9.4.3.1.1</w:t>
      </w:r>
      <w:r w:rsidRPr="00AE781B">
        <w:tab/>
        <w:t>Test purpose</w:t>
      </w:r>
      <w:bookmarkEnd w:id="541"/>
      <w:bookmarkEnd w:id="542"/>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43" w:name="_Toc27482093"/>
      <w:bookmarkStart w:id="544" w:name="_Toc68183343"/>
      <w:r w:rsidRPr="00AE781B">
        <w:t>9.4.3.1.2</w:t>
      </w:r>
      <w:r w:rsidRPr="00AE781B">
        <w:tab/>
        <w:t>Test applicability</w:t>
      </w:r>
      <w:bookmarkEnd w:id="543"/>
      <w:bookmarkEnd w:id="544"/>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45" w:name="_Toc27482094"/>
      <w:bookmarkStart w:id="546" w:name="_Toc68183344"/>
      <w:r w:rsidRPr="00AE781B">
        <w:t>9.4.3.1.3</w:t>
      </w:r>
      <w:r w:rsidRPr="00AE781B">
        <w:tab/>
        <w:t>Minimum conformance requirements</w:t>
      </w:r>
      <w:bookmarkEnd w:id="545"/>
      <w:bookmarkEnd w:id="546"/>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47" w:name="_Toc27482095"/>
      <w:bookmarkStart w:id="548" w:name="_Toc68183345"/>
      <w:r w:rsidRPr="00AE781B">
        <w:t>9.4.3.1.4</w:t>
      </w:r>
      <w:r w:rsidRPr="00AE781B">
        <w:tab/>
        <w:t>Test description</w:t>
      </w:r>
      <w:bookmarkEnd w:id="547"/>
      <w:bookmarkEnd w:id="548"/>
    </w:p>
    <w:p w14:paraId="1DAFAC3C" w14:textId="77777777" w:rsidR="00632E85" w:rsidRPr="00AE781B" w:rsidRDefault="00632E85" w:rsidP="00632E85">
      <w:pPr>
        <w:pStyle w:val="Heading7"/>
      </w:pPr>
      <w:bookmarkStart w:id="549" w:name="_Toc27482096"/>
      <w:bookmarkStart w:id="550" w:name="_Toc68183346"/>
      <w:r w:rsidRPr="00AE781B">
        <w:t>9.4.3.1.4.1</w:t>
      </w:r>
      <w:r w:rsidRPr="00AE781B">
        <w:tab/>
        <w:t>Initial conditions</w:t>
      </w:r>
      <w:bookmarkEnd w:id="549"/>
      <w:bookmarkEnd w:id="550"/>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rPr>
          <w:cantSplit/>
          <w:jc w:val="center"/>
        </w:trPr>
        <w:tc>
          <w:tcPr>
            <w:tcW w:w="2377" w:type="dxa"/>
            <w:vAlign w:val="center"/>
          </w:tcPr>
          <w:p w14:paraId="6DBF0228" w14:textId="77777777" w:rsidR="00632E85" w:rsidRPr="00AE781B" w:rsidRDefault="00632E85" w:rsidP="001C2C13">
            <w:pPr>
              <w:pStyle w:val="TAC"/>
            </w:pPr>
            <w:r w:rsidRPr="00AE781B">
              <w:rPr>
                <w:i/>
                <w:iCs/>
                <w:lang w:eastAsia="ko-KR"/>
              </w:rPr>
              <w:t>mPDCCH-startSF-UESS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699C093">
                <v:shape id="_x0000_i139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1392" type="#_x0000_t75" style="width:18.75pt;height:14.25pt" o:ole="">
                  <v:imagedata r:id="rId72" o:title=""/>
                </v:shape>
                <o:OLEObject Type="Embed" ProgID="Equation.3" ShapeID="_x0000_i1392" DrawAspect="Content" ObjectID="_1799682156" r:id="rId354"/>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45AC7CF">
                <v:shape id="_x0000_i1393" type="#_x0000_t75" style="width:47.25pt;height:15.75pt" o:ole="">
                  <v:imagedata r:id="rId74" o:title=""/>
                </v:shape>
                <o:OLEObject Type="Embed" ProgID="Equation.3" ShapeID="_x0000_i1393" DrawAspect="Content" ObjectID="_1799682157" r:id="rId355"/>
              </w:object>
            </w:r>
            <w:r w:rsidRPr="00AE781B">
              <w:t xml:space="preserve"> DL subframes, as defined in 3GPP TS 36.211 [26], Table 6.10.4.3-1</w:t>
            </w:r>
          </w:p>
        </w:tc>
      </w:tr>
      <w:tr w:rsidR="00632E85" w:rsidRPr="00AE781B" w14:paraId="7BEC9EE0" w14:textId="77777777" w:rsidTr="001C2C13">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39B02EE9">
                <v:shape id="_x0000_i1394" type="#_x0000_t75" style="width:24.75pt;height:15pt">
                  <v:imagedata r:id="rId76" o:title=""/>
                </v:shape>
              </w:pi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0C372B0D" w14:textId="77777777" w:rsidTr="001C2C13">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7046AE6">
                <v:shape id="_x0000_i1395" type="#_x0000_t75" style="width:39.75pt;height:15pt" o:ole="">
                  <v:imagedata r:id="rId105" o:title=""/>
                </v:shape>
                <o:OLEObject Type="Embed" ProgID="Equation.3" ShapeID="_x0000_i1395" DrawAspect="Content" ObjectID="_1799682158" r:id="rId356"/>
              </w:object>
            </w:r>
            <w:r w:rsidRPr="00AE781B">
              <w:rPr>
                <w:rFonts w:cs="Arial"/>
                <w:lang w:eastAsia="ko-KR"/>
              </w:rPr>
              <w:t xml:space="preserve"> and UpPTS of </w:t>
            </w:r>
            <w:r w:rsidRPr="00AE781B">
              <w:rPr>
                <w:rFonts w:cs="Arial"/>
                <w:position w:val="-10"/>
                <w:lang w:eastAsia="ko-KR"/>
              </w:rPr>
              <w:object w:dxaOrig="720" w:dyaOrig="300" w14:anchorId="3F85D39E">
                <v:shape id="_x0000_i1396" type="#_x0000_t75" style="width:36.75pt;height:15pt" o:ole="">
                  <v:imagedata r:id="rId107" o:title=""/>
                </v:shape>
                <o:OLEObject Type="Embed" ProgID="Equation.3" ShapeID="_x0000_i1396" DrawAspect="Content" ObjectID="_1799682159" r:id="rId357"/>
              </w:object>
            </w:r>
          </w:p>
        </w:tc>
      </w:tr>
      <w:tr w:rsidR="00632E85" w:rsidRPr="00AE781B" w14:paraId="268D6BC0" w14:textId="77777777" w:rsidTr="001C2C13">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3511E0C6" w14:textId="77777777" w:rsidTr="001C2C13">
        <w:trPr>
          <w:cantSplit/>
          <w:jc w:val="center"/>
        </w:trPr>
        <w:tc>
          <w:tcPr>
            <w:tcW w:w="2377" w:type="dxa"/>
            <w:vAlign w:val="center"/>
          </w:tcPr>
          <w:p w14:paraId="6A64024C"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3A15CB8F" w14:textId="77777777" w:rsidTr="001C2C13">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52984F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prs-MutingInfo defined in TS 36.355 [4]</w:t>
            </w:r>
          </w:p>
        </w:tc>
      </w:tr>
      <w:tr w:rsidR="00632E85" w:rsidRPr="00AE781B" w14:paraId="028B982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51" w:name="_Toc27482097"/>
      <w:bookmarkStart w:id="552" w:name="_Toc68183347"/>
      <w:r w:rsidRPr="00AE781B">
        <w:t>9.4.3.1.4.2</w:t>
      </w:r>
      <w:r w:rsidRPr="00AE781B">
        <w:tab/>
        <w:t>Test procedure</w:t>
      </w:r>
      <w:bookmarkEnd w:id="551"/>
      <w:bookmarkEnd w:id="552"/>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53" w:name="_Toc27482098"/>
      <w:bookmarkStart w:id="554" w:name="_Toc68183348"/>
      <w:r w:rsidRPr="00AE781B">
        <w:t>9.4.3.1.4.3</w:t>
      </w:r>
      <w:r w:rsidRPr="00AE781B">
        <w:tab/>
        <w:t>Message contents</w:t>
      </w:r>
      <w:bookmarkEnd w:id="553"/>
      <w:bookmarkEnd w:id="554"/>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55" w:name="_Toc27482099"/>
      <w:bookmarkStart w:id="556" w:name="_Toc68183349"/>
      <w:r w:rsidRPr="00AE781B">
        <w:t>9.4.3.1.5</w:t>
      </w:r>
      <w:r w:rsidRPr="00AE781B">
        <w:tab/>
        <w:t>Test requirement</w:t>
      </w:r>
      <w:bookmarkEnd w:id="555"/>
      <w:bookmarkEnd w:id="556"/>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shd w:val="clear" w:color="auto" w:fill="auto"/>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shd w:val="clear" w:color="auto" w:fill="auto"/>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shd w:val="clear" w:color="auto" w:fill="auto"/>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shd w:val="clear" w:color="auto" w:fill="auto"/>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shd w:val="clear" w:color="auto" w:fill="auto"/>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shd w:val="clear" w:color="auto" w:fill="auto"/>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shd w:val="clear" w:color="auto" w:fill="auto"/>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shd w:val="clear" w:color="auto" w:fill="auto"/>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shd w:val="clear" w:color="auto" w:fill="auto"/>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1397" type="#_x0000_t75" style="width:20.25pt;height:18.75pt" o:ole="" fillcolor="window">
                  <v:imagedata r:id="rId77" o:title=""/>
                </v:shape>
                <o:OLEObject Type="Embed" ProgID="Equation.3" ShapeID="_x0000_i1397" DrawAspect="Content" ObjectID="_1799682160" r:id="rId358"/>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1398" type="#_x0000_t75" style="width:36.75pt;height:20.25pt" o:ole="">
                  <v:imagedata r:id="rId79" o:title=""/>
                </v:shape>
                <o:OLEObject Type="Embed" ProgID="Equation.3" ShapeID="_x0000_i1398" DrawAspect="Content" ObjectID="_1799682161" r:id="rId359"/>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1399" type="#_x0000_t75" style="width:36.75pt;height:20.25pt" o:ole="">
                  <v:imagedata r:id="rId79" o:title=""/>
                </v:shape>
                <o:OLEObject Type="Embed" ProgID="Equation.3" ShapeID="_x0000_i1399" DrawAspect="Content" ObjectID="_1799682162" r:id="rId360"/>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1400" type="#_x0000_t75" style="width:20.25pt;height:18.75pt" o:ole="" fillcolor="window">
                  <v:imagedata r:id="rId77" o:title=""/>
                </v:shape>
                <o:OLEObject Type="Embed" ProgID="Equation.3" ShapeID="_x0000_i1400" DrawAspect="Content" ObjectID="_1799682163" r:id="rId361"/>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1401" type="#_x0000_t75" style="width:20.25pt;height:18.75pt" o:ole="" fillcolor="window">
                  <v:imagedata r:id="rId77" o:title=""/>
                </v:shape>
                <o:OLEObject Type="Embed" ProgID="Equation.3" ShapeID="_x0000_i1401" DrawAspect="Content" ObjectID="_1799682164" r:id="rId362"/>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1402" type="#_x0000_t75" style="width:36.75pt;height:20.25pt" o:ole="">
                  <v:imagedata r:id="rId79" o:title=""/>
                </v:shape>
                <o:OLEObject Type="Embed" ProgID="Equation.3" ShapeID="_x0000_i1402" DrawAspect="Content" ObjectID="_1799682165" r:id="rId363"/>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1403" type="#_x0000_t75" style="width:30.75pt;height:18.75pt" o:ole="" fillcolor="window">
                  <v:imagedata r:id="rId85" o:title=""/>
                </v:shape>
                <o:OLEObject Type="Embed" ProgID="Equation.3" ShapeID="_x0000_i1403" DrawAspect="Content" ObjectID="_1799682166" r:id="rId364"/>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1404" type="#_x0000_t75" style="width:36.75pt;height:20.25pt" o:ole="">
                  <v:imagedata r:id="rId79" o:title=""/>
                </v:shape>
                <o:OLEObject Type="Embed" ProgID="Equation.3" ShapeID="_x0000_i1404" DrawAspect="Content" ObjectID="_1799682167" r:id="rId365"/>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1405" type="#_x0000_t75" style="width:20.25pt;height:18.75pt" o:ole="" fillcolor="window">
                  <v:imagedata r:id="rId77" o:title=""/>
                </v:shape>
                <o:OLEObject Type="Embed" ProgID="Equation.3" ShapeID="_x0000_i1405" DrawAspect="Content" ObjectID="_1799682168" r:id="rId366"/>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1406" type="#_x0000_t75" style="width:36.75pt;height:20.25pt" o:ole="">
                  <v:imagedata r:id="rId79" o:title=""/>
                </v:shape>
                <o:OLEObject Type="Embed" ProgID="Equation.3" ShapeID="_x0000_i1406" DrawAspect="Content" ObjectID="_1799682169" r:id="rId367"/>
              </w:object>
            </w:r>
            <w:r w:rsidRPr="00AE781B">
              <w:rPr>
                <w:lang w:eastAsia="en-US"/>
              </w:rPr>
              <w:t xml:space="preserve">, </w:t>
            </w:r>
            <w:r w:rsidRPr="00AE781B">
              <w:t xml:space="preserve">PRS </w:t>
            </w:r>
            <w:r w:rsidRPr="00AE781B">
              <w:rPr>
                <w:position w:val="-12"/>
              </w:rPr>
              <w:object w:dxaOrig="620" w:dyaOrig="380" w14:anchorId="6BFB76A3">
                <v:shape id="_x0000_i1407" type="#_x0000_t75" style="width:27.75pt;height:17.25pt" o:ole="" fillcolor="window">
                  <v:imagedata r:id="rId85" o:title=""/>
                </v:shape>
                <o:OLEObject Type="Embed" ProgID="Equation.3" ShapeID="_x0000_i1407" DrawAspect="Content" ObjectID="_1799682170" r:id="rId36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9032AB6">
          <v:shape id="_x0000_i1408" type="#_x0000_t75" style="width:117pt;height:33.75pt" o:ole="">
            <v:imagedata r:id="rId91" o:title=""/>
          </v:shape>
          <o:OLEObject Type="Embed" ProgID="Equation.3" ShapeID="_x0000_i1408" DrawAspect="Content" ObjectID="_1799682171" r:id="rId369"/>
        </w:object>
      </w:r>
      <w:r w:rsidRPr="00AE781B">
        <w:t xml:space="preserve">, where </w:t>
      </w:r>
      <w:r w:rsidRPr="00AE781B">
        <w:rPr>
          <w:position w:val="-4"/>
        </w:rPr>
        <w:object w:dxaOrig="320" w:dyaOrig="260" w14:anchorId="798A621A">
          <v:shape id="_x0000_i1409" type="#_x0000_t75" style="width:15.75pt;height:12.75pt" o:ole="">
            <v:imagedata r:id="rId93" o:title=""/>
          </v:shape>
          <o:OLEObject Type="Embed" ProgID="Equation.3" ShapeID="_x0000_i1409" DrawAspect="Content" ObjectID="_1799682172" r:id="rId370"/>
        </w:object>
      </w:r>
      <w:r w:rsidRPr="00AE781B">
        <w:t xml:space="preserve">=48 and </w:t>
      </w:r>
      <w:r w:rsidRPr="00AE781B">
        <w:rPr>
          <w:position w:val="-6"/>
        </w:rPr>
        <w:object w:dxaOrig="200" w:dyaOrig="220" w14:anchorId="4CE2856B">
          <v:shape id="_x0000_i1410" type="#_x0000_t75" style="width:9.75pt;height:11.25pt" o:ole="">
            <v:imagedata r:id="rId95" o:title=""/>
          </v:shape>
          <o:OLEObject Type="Embed" ProgID="Equation.3" ShapeID="_x0000_i1410" DrawAspect="Content" ObjectID="_1799682173" r:id="rId371"/>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57" w:name="_Toc27482100"/>
      <w:bookmarkStart w:id="558" w:name="_Toc68183350"/>
      <w:r w:rsidRPr="00AE781B">
        <w:t>9.4.3.2</w:t>
      </w:r>
      <w:r w:rsidRPr="00AE781B">
        <w:tab/>
        <w:t xml:space="preserve">TDD inter-frequency RSTD Measurement Reporting Delay in CE Mode A for </w:t>
      </w:r>
      <w:r w:rsidR="002950CB" w:rsidRPr="00AE781B">
        <w:t>Category M</w:t>
      </w:r>
      <w:r w:rsidRPr="00AE781B">
        <w:t>2</w:t>
      </w:r>
      <w:bookmarkEnd w:id="557"/>
      <w:bookmarkEnd w:id="558"/>
    </w:p>
    <w:p w14:paraId="5D20EF63" w14:textId="77777777" w:rsidR="00632E85" w:rsidRPr="00AE781B" w:rsidRDefault="00632E85" w:rsidP="00632E85">
      <w:pPr>
        <w:pStyle w:val="Heading6"/>
      </w:pPr>
      <w:bookmarkStart w:id="559" w:name="_Toc27482101"/>
      <w:bookmarkStart w:id="560" w:name="_Toc68183351"/>
      <w:r w:rsidRPr="00AE781B">
        <w:t>9.4.3.2.1</w:t>
      </w:r>
      <w:r w:rsidRPr="00AE781B">
        <w:tab/>
        <w:t>Test purpose</w:t>
      </w:r>
      <w:bookmarkEnd w:id="559"/>
      <w:bookmarkEnd w:id="560"/>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61" w:name="_Toc27482102"/>
      <w:bookmarkStart w:id="562" w:name="_Toc68183352"/>
      <w:r w:rsidRPr="00AE781B">
        <w:t>9.4.3.2.2</w:t>
      </w:r>
      <w:r w:rsidRPr="00AE781B">
        <w:tab/>
        <w:t>Test applicability</w:t>
      </w:r>
      <w:bookmarkEnd w:id="561"/>
      <w:bookmarkEnd w:id="562"/>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63" w:name="_Toc27482103"/>
      <w:bookmarkStart w:id="564" w:name="_Toc68183353"/>
      <w:r w:rsidRPr="00AE781B">
        <w:t>9.4.3.2.3</w:t>
      </w:r>
      <w:r w:rsidRPr="00AE781B">
        <w:tab/>
        <w:t>Minimum conformance requirements</w:t>
      </w:r>
      <w:bookmarkEnd w:id="563"/>
      <w:bookmarkEnd w:id="564"/>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65" w:name="_Toc27482104"/>
      <w:bookmarkStart w:id="566" w:name="_Toc68183354"/>
      <w:r w:rsidRPr="00AE781B">
        <w:t>9.4.3.2.4</w:t>
      </w:r>
      <w:r w:rsidRPr="00AE781B">
        <w:tab/>
        <w:t>Test description</w:t>
      </w:r>
      <w:bookmarkEnd w:id="565"/>
      <w:bookmarkEnd w:id="566"/>
    </w:p>
    <w:p w14:paraId="11D0BCE1" w14:textId="77777777" w:rsidR="00632E85" w:rsidRPr="00AE781B" w:rsidRDefault="00632E85" w:rsidP="00632E85">
      <w:pPr>
        <w:pStyle w:val="Heading7"/>
      </w:pPr>
      <w:bookmarkStart w:id="567" w:name="_Toc27482105"/>
      <w:bookmarkStart w:id="568" w:name="_Toc68183355"/>
      <w:r w:rsidRPr="00AE781B">
        <w:t>9.4.3.2.4.1</w:t>
      </w:r>
      <w:r w:rsidRPr="00AE781B">
        <w:tab/>
        <w:t>Initial conditions</w:t>
      </w:r>
      <w:bookmarkEnd w:id="567"/>
      <w:bookmarkEnd w:id="568"/>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rPr>
          <w:cantSplit/>
          <w:jc w:val="center"/>
        </w:trPr>
        <w:tc>
          <w:tcPr>
            <w:tcW w:w="2377" w:type="dxa"/>
            <w:vAlign w:val="center"/>
          </w:tcPr>
          <w:p w14:paraId="6818C85D" w14:textId="77777777" w:rsidR="00632E85" w:rsidRPr="00AE781B" w:rsidRDefault="00632E85" w:rsidP="001C2C13">
            <w:pPr>
              <w:pStyle w:val="TAC"/>
            </w:pPr>
            <w:r w:rsidRPr="00AE781B">
              <w:rPr>
                <w:i/>
                <w:iCs/>
                <w:lang w:eastAsia="ko-KR"/>
              </w:rPr>
              <w:t>mPDCCH-startSF-UESS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9252B05">
                <v:shape id="_x0000_i141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1412" type="#_x0000_t75" style="width:18.75pt;height:14.25pt" o:ole="">
                  <v:imagedata r:id="rId72" o:title=""/>
                </v:shape>
                <o:OLEObject Type="Embed" ProgID="Equation.3" ShapeID="_x0000_i1412" DrawAspect="Content" ObjectID="_1799682174" r:id="rId372"/>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46198975">
                <v:shape id="_x0000_i1413" type="#_x0000_t75" style="width:47.25pt;height:15.75pt" o:ole="">
                  <v:imagedata r:id="rId74" o:title=""/>
                </v:shape>
                <o:OLEObject Type="Embed" ProgID="Equation.3" ShapeID="_x0000_i1413" DrawAspect="Content" ObjectID="_1799682175" r:id="rId373"/>
              </w:object>
            </w:r>
            <w:r w:rsidRPr="00AE781B">
              <w:t xml:space="preserve"> DL subframes, as defined in 3GPP TS 36.211 [26], Table 6.10.4.3-1</w:t>
            </w:r>
          </w:p>
        </w:tc>
      </w:tr>
      <w:tr w:rsidR="00632E85" w:rsidRPr="00AE781B" w14:paraId="2738051A" w14:textId="77777777" w:rsidTr="001C2C13">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5CBB16A2">
                <v:shape id="_x0000_i1414" type="#_x0000_t75" style="width:24.75pt;height:15pt">
                  <v:imagedata r:id="rId76" o:title=""/>
                </v:shape>
              </w:pi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5B071F8F" w14:textId="77777777" w:rsidTr="001C2C13">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060297C">
                <v:shape id="_x0000_i1415" type="#_x0000_t75" style="width:39.75pt;height:15pt" o:ole="">
                  <v:imagedata r:id="rId105" o:title=""/>
                </v:shape>
                <o:OLEObject Type="Embed" ProgID="Equation.3" ShapeID="_x0000_i1415" DrawAspect="Content" ObjectID="_1799682176" r:id="rId374"/>
              </w:object>
            </w:r>
            <w:r w:rsidRPr="00AE781B">
              <w:rPr>
                <w:rFonts w:cs="Arial"/>
                <w:lang w:eastAsia="ko-KR"/>
              </w:rPr>
              <w:t xml:space="preserve"> and UpPTS of </w:t>
            </w:r>
            <w:r w:rsidRPr="00AE781B">
              <w:rPr>
                <w:rFonts w:cs="Arial"/>
                <w:position w:val="-10"/>
                <w:lang w:eastAsia="ko-KR"/>
              </w:rPr>
              <w:object w:dxaOrig="720" w:dyaOrig="300" w14:anchorId="54242B59">
                <v:shape id="_x0000_i1416" type="#_x0000_t75" style="width:36.75pt;height:15pt" o:ole="">
                  <v:imagedata r:id="rId107" o:title=""/>
                </v:shape>
                <o:OLEObject Type="Embed" ProgID="Equation.3" ShapeID="_x0000_i1416" DrawAspect="Content" ObjectID="_1799682177" r:id="rId375"/>
              </w:object>
            </w:r>
          </w:p>
        </w:tc>
      </w:tr>
      <w:tr w:rsidR="00632E85" w:rsidRPr="00AE781B" w14:paraId="0EF179AE" w14:textId="77777777" w:rsidTr="001C2C13">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4465DD4" w14:textId="77777777" w:rsidTr="001C2C13">
        <w:trPr>
          <w:cantSplit/>
          <w:jc w:val="center"/>
        </w:trPr>
        <w:tc>
          <w:tcPr>
            <w:tcW w:w="2377" w:type="dxa"/>
            <w:vAlign w:val="center"/>
          </w:tcPr>
          <w:p w14:paraId="3B2D42FE"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1CEDEEBD" w14:textId="77777777" w:rsidTr="001C2C13">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339B41D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prs-MutingInfo defined in TS 36.355 [4]</w:t>
            </w:r>
          </w:p>
        </w:tc>
      </w:tr>
      <w:tr w:rsidR="00632E85" w:rsidRPr="00AE781B" w14:paraId="066F490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69" w:name="_Toc27482106"/>
      <w:bookmarkStart w:id="570" w:name="_Toc68183356"/>
      <w:r w:rsidRPr="00AE781B">
        <w:t>9.4.3.2.4.2</w:t>
      </w:r>
      <w:r w:rsidRPr="00AE781B">
        <w:tab/>
        <w:t>Test procedure</w:t>
      </w:r>
      <w:bookmarkEnd w:id="569"/>
      <w:bookmarkEnd w:id="570"/>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71" w:name="_Toc27482107"/>
      <w:bookmarkStart w:id="572" w:name="_Toc68183357"/>
      <w:r w:rsidRPr="00AE781B">
        <w:t>9.4.3.2.4.3</w:t>
      </w:r>
      <w:r w:rsidRPr="00AE781B">
        <w:tab/>
        <w:t>Message contents</w:t>
      </w:r>
      <w:bookmarkEnd w:id="571"/>
      <w:bookmarkEnd w:id="572"/>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73" w:name="_Toc27482108"/>
      <w:bookmarkStart w:id="574" w:name="_Toc68183358"/>
      <w:r w:rsidRPr="00AE781B">
        <w:t>9.4.3.2.5</w:t>
      </w:r>
      <w:r w:rsidRPr="00AE781B">
        <w:tab/>
        <w:t>Test requirement</w:t>
      </w:r>
      <w:bookmarkEnd w:id="573"/>
      <w:bookmarkEnd w:id="574"/>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0A9FE31B">
          <v:shape id="_x0000_i1417" type="#_x0000_t75" style="width:117pt;height:33.75pt" o:ole="">
            <v:imagedata r:id="rId91" o:title=""/>
          </v:shape>
          <o:OLEObject Type="Embed" ProgID="Equation.3" ShapeID="_x0000_i1417" DrawAspect="Content" ObjectID="_1799682178" r:id="rId376"/>
        </w:object>
      </w:r>
      <w:r w:rsidRPr="00AE781B">
        <w:t xml:space="preserve">, where </w:t>
      </w:r>
      <w:r w:rsidRPr="00AE781B">
        <w:rPr>
          <w:position w:val="-4"/>
        </w:rPr>
        <w:object w:dxaOrig="320" w:dyaOrig="260" w14:anchorId="32D83A42">
          <v:shape id="_x0000_i1418" type="#_x0000_t75" style="width:15.75pt;height:12.75pt" o:ole="">
            <v:imagedata r:id="rId93" o:title=""/>
          </v:shape>
          <o:OLEObject Type="Embed" ProgID="Equation.3" ShapeID="_x0000_i1418" DrawAspect="Content" ObjectID="_1799682179" r:id="rId377"/>
        </w:object>
      </w:r>
      <w:r w:rsidRPr="00AE781B">
        <w:t xml:space="preserve">=32 and </w:t>
      </w:r>
      <w:r w:rsidRPr="00AE781B">
        <w:rPr>
          <w:position w:val="-6"/>
        </w:rPr>
        <w:object w:dxaOrig="200" w:dyaOrig="220" w14:anchorId="2C3FB957">
          <v:shape id="_x0000_i1419" type="#_x0000_t75" style="width:9.75pt;height:11.25pt" o:ole="">
            <v:imagedata r:id="rId95" o:title=""/>
          </v:shape>
          <o:OLEObject Type="Embed" ProgID="Equation.3" ShapeID="_x0000_i1419" DrawAspect="Content" ObjectID="_1799682180" r:id="rId378"/>
        </w:object>
      </w:r>
      <w:r w:rsidRPr="00AE781B">
        <w:t>=16 are the parameters specified in clause 9.4.1.1.3, Table 9.4.1.1.3</w:t>
      </w:r>
      <w:r w:rsidRPr="00AE781B">
        <w:noBreakHyphen/>
        <w:t>1 and Note 4 of Table 9.4.3.2.4.1-1. This gives the total RSTD reporting delay of 10240 ms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75" w:name="_Toc27482109"/>
      <w:bookmarkStart w:id="576" w:name="_Toc68183359"/>
      <w:r w:rsidRPr="00AE781B">
        <w:t>9.4.4</w:t>
      </w:r>
      <w:r w:rsidRPr="00AE781B">
        <w:tab/>
        <w:t>FDD inter-frequency RSTD Measurement Reporting Delay in CE Mode B</w:t>
      </w:r>
      <w:bookmarkEnd w:id="575"/>
      <w:bookmarkEnd w:id="576"/>
    </w:p>
    <w:p w14:paraId="196FAA15" w14:textId="77777777" w:rsidR="000038A3" w:rsidRPr="00AE781B" w:rsidRDefault="000038A3" w:rsidP="000038A3">
      <w:pPr>
        <w:pStyle w:val="Heading4"/>
      </w:pPr>
      <w:bookmarkStart w:id="577" w:name="_Toc27482110"/>
      <w:bookmarkStart w:id="578" w:name="_Toc68183360"/>
      <w:r w:rsidRPr="00AE781B">
        <w:t>9.4.4.1</w:t>
      </w:r>
      <w:r w:rsidRPr="00AE781B">
        <w:tab/>
        <w:t xml:space="preserve">FDD inter-frequency RSTD Measurement Reporting Delay in CE Mode B for </w:t>
      </w:r>
      <w:r w:rsidR="002950CB" w:rsidRPr="00AE781B">
        <w:t>Category M</w:t>
      </w:r>
      <w:r w:rsidRPr="00AE781B">
        <w:t>1</w:t>
      </w:r>
      <w:bookmarkEnd w:id="577"/>
      <w:bookmarkEnd w:id="578"/>
    </w:p>
    <w:p w14:paraId="6BDC9D80" w14:textId="77777777" w:rsidR="000038A3" w:rsidRPr="00AE781B" w:rsidRDefault="000038A3" w:rsidP="000038A3">
      <w:pPr>
        <w:pStyle w:val="Heading6"/>
      </w:pPr>
      <w:bookmarkStart w:id="579" w:name="_Toc27482111"/>
      <w:bookmarkStart w:id="580" w:name="_Toc68183361"/>
      <w:r w:rsidRPr="00AE781B">
        <w:t>9.4.4.1.1</w:t>
      </w:r>
      <w:r w:rsidRPr="00AE781B">
        <w:tab/>
        <w:t>Test purpose</w:t>
      </w:r>
      <w:bookmarkEnd w:id="579"/>
      <w:bookmarkEnd w:id="580"/>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581" w:name="_Toc27482112"/>
      <w:bookmarkStart w:id="582" w:name="_Toc68183362"/>
      <w:r w:rsidRPr="00AE781B">
        <w:t>9.4.4.1.2</w:t>
      </w:r>
      <w:r w:rsidRPr="00AE781B">
        <w:tab/>
        <w:t>Test applicability</w:t>
      </w:r>
      <w:bookmarkEnd w:id="581"/>
      <w:bookmarkEnd w:id="582"/>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583" w:name="_Toc27482113"/>
      <w:bookmarkStart w:id="584" w:name="_Toc68183363"/>
      <w:r w:rsidRPr="00AE781B">
        <w:t>9.4.4.1.3</w:t>
      </w:r>
      <w:r w:rsidRPr="00AE781B">
        <w:tab/>
        <w:t>Minimum conformance requirements</w:t>
      </w:r>
      <w:bookmarkEnd w:id="583"/>
      <w:bookmarkEnd w:id="584"/>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3B5FD66">
          <v:shape id="_x0000_i1420" type="#_x0000_t75" style="width:92.25pt;height:18.75pt" o:ole="">
            <v:imagedata r:id="rId56" o:title=""/>
          </v:shape>
          <o:OLEObject Type="Embed" ProgID="Equation.3" ShapeID="_x0000_i1420" DrawAspect="Content" ObjectID="_1799682181" r:id="rId379"/>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rPr>
        <w:object w:dxaOrig="1540" w:dyaOrig="440" w14:anchorId="17C6EDC6">
          <v:shape id="_x0000_i1421" type="#_x0000_t75" style="width:77.25pt;height:21.75pt" o:ole="">
            <v:imagedata r:id="rId58" o:title=""/>
          </v:shape>
          <o:OLEObject Type="Embed" ProgID="Equation.3" ShapeID="_x0000_i1421" DrawAspect="Content" ObjectID="_1799682182" r:id="rId380"/>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rPr>
        <w:object w:dxaOrig="1340" w:dyaOrig="400" w14:anchorId="459C95DA">
          <v:shape id="_x0000_i1422" type="#_x0000_t75" style="width:66.75pt;height:20.25pt" o:ole="">
            <v:imagedata r:id="rId60" o:title=""/>
          </v:shape>
          <o:OLEObject Type="Embed" ProgID="Equation.3" ShapeID="_x0000_i1422" DrawAspect="Content" ObjectID="_1799682183" r:id="rId381"/>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78BC87BA" w14:textId="77777777" w:rsidR="000038A3" w:rsidRPr="00AE781B" w:rsidRDefault="000038A3" w:rsidP="000038A3">
      <w:pPr>
        <w:spacing w:after="0"/>
        <w:rPr>
          <w:rFonts w:eastAsia="MS Mincho" w:cs="v4.2.0"/>
        </w:rPr>
      </w:pPr>
      <w:r w:rsidRPr="00AE781B">
        <w:rPr>
          <w:rFonts w:eastAsia="MS Mincho" w:cs="v4.2.0"/>
          <w:position w:val="-16"/>
        </w:rPr>
        <w:object w:dxaOrig="1540" w:dyaOrig="440" w14:anchorId="232DACA1">
          <v:shape id="_x0000_i1423" type="#_x0000_t75" style="width:77.25pt;height:21.75pt" o:ole="">
            <v:imagedata r:id="rId58" o:title=""/>
          </v:shape>
          <o:OLEObject Type="Embed" ProgID="Equation.3" ShapeID="_x0000_i1423" DrawAspect="Content" ObjectID="_1799682184" r:id="rId382"/>
        </w:object>
      </w:r>
      <w:r w:rsidRPr="00AE781B">
        <w:rPr>
          <w:rFonts w:eastAsia="MS Mincho" w:cs="v4.2.0"/>
        </w:rPr>
        <w:t xml:space="preserve"> and </w:t>
      </w:r>
      <w:r w:rsidRPr="00AE781B">
        <w:rPr>
          <w:rFonts w:eastAsia="MS Mincho" w:cs="v4.2.0"/>
          <w:position w:val="-12"/>
        </w:rPr>
        <w:object w:dxaOrig="1340" w:dyaOrig="400" w14:anchorId="2A446D90">
          <v:shape id="_x0000_i1424" type="#_x0000_t75" style="width:66.75pt;height:20.25pt" o:ole="">
            <v:imagedata r:id="rId60" o:title=""/>
          </v:shape>
          <o:OLEObject Type="Embed" ProgID="Equation.3" ShapeID="_x0000_i1424" DrawAspect="Content" ObjectID="_1799682185" r:id="rId38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1E2BF552">
          <v:shape id="_x0000_i1425" type="#_x0000_t75" style="width:36.75pt;height:30.75pt" o:ole="">
            <v:imagedata r:id="rId64" o:title=""/>
          </v:shape>
          <o:OLEObject Type="Embed" ProgID="Equation.3" ShapeID="_x0000_i1425" DrawAspect="Content" ObjectID="_1799682186" r:id="rId384"/>
        </w:object>
      </w:r>
      <w:r w:rsidRPr="00AE781B">
        <w:rPr>
          <w:rFonts w:eastAsia="MS Mincho" w:cs="v4.2.0"/>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585" w:name="_Toc27482114"/>
      <w:bookmarkStart w:id="586" w:name="_Toc68183364"/>
      <w:r w:rsidRPr="00AE781B">
        <w:t>9.4.4.1.4</w:t>
      </w:r>
      <w:r w:rsidRPr="00AE781B">
        <w:tab/>
        <w:t>Test description</w:t>
      </w:r>
      <w:bookmarkEnd w:id="585"/>
      <w:bookmarkEnd w:id="586"/>
    </w:p>
    <w:p w14:paraId="2E39C9A5" w14:textId="77777777" w:rsidR="000038A3" w:rsidRPr="00AE781B" w:rsidRDefault="000038A3" w:rsidP="000038A3">
      <w:pPr>
        <w:pStyle w:val="Heading7"/>
      </w:pPr>
      <w:bookmarkStart w:id="587" w:name="_Toc27482115"/>
      <w:bookmarkStart w:id="588" w:name="_Toc68183365"/>
      <w:r w:rsidRPr="00AE781B">
        <w:t>9.4.4.1.4.1</w:t>
      </w:r>
      <w:r w:rsidRPr="00AE781B">
        <w:tab/>
        <w:t>Initial conditions</w:t>
      </w:r>
      <w:bookmarkEnd w:id="587"/>
      <w:bookmarkEnd w:id="588"/>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rPr>
          <w:cantSplit/>
          <w:jc w:val="center"/>
        </w:trPr>
        <w:tc>
          <w:tcPr>
            <w:tcW w:w="2377" w:type="dxa"/>
            <w:vAlign w:val="center"/>
          </w:tcPr>
          <w:p w14:paraId="3B038898" w14:textId="77777777" w:rsidR="000038A3" w:rsidRPr="00AE781B" w:rsidRDefault="000038A3" w:rsidP="001C2C13">
            <w:pPr>
              <w:pStyle w:val="TAC"/>
            </w:pPr>
            <w:r w:rsidRPr="00AE781B">
              <w:rPr>
                <w:i/>
                <w:iCs/>
                <w:lang w:eastAsia="ko-KR"/>
              </w:rPr>
              <w:t>mPDCCH-startSF-UESS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76F139F">
                <v:shape id="_x0000_i142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1427" type="#_x0000_t75" style="width:18.75pt;height:14.25pt" o:ole="">
                  <v:imagedata r:id="rId72" o:title=""/>
                </v:shape>
                <o:OLEObject Type="Embed" ProgID="Equation.3" ShapeID="_x0000_i1427" DrawAspect="Content" ObjectID="_1799682187" r:id="rId385"/>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AD2471A">
                <v:shape id="_x0000_i1428" type="#_x0000_t75" style="width:47.25pt;height:15.75pt" o:ole="">
                  <v:imagedata r:id="rId74" o:title=""/>
                </v:shape>
                <o:OLEObject Type="Embed" ProgID="Equation.3" ShapeID="_x0000_i1428" DrawAspect="Content" ObjectID="_1799682188" r:id="rId386"/>
              </w:object>
            </w:r>
            <w:r w:rsidRPr="00AE781B">
              <w:t xml:space="preserve"> DL subframes, as defined in 3GPP TS 36.211 [26], Table 6.10.4.3-1</w:t>
            </w:r>
          </w:p>
        </w:tc>
      </w:tr>
      <w:tr w:rsidR="000038A3" w:rsidRPr="00AE781B" w14:paraId="242EC11F" w14:textId="77777777" w:rsidTr="001C2C13">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6FFE9CB7">
                <v:shape id="_x0000_i1429" type="#_x0000_t75" style="width:24.75pt;height:15pt">
                  <v:imagedata r:id="rId76" o:title=""/>
                </v:shape>
              </w:pi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E22705E" w14:textId="77777777" w:rsidTr="001C2C13">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14266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prs-MutingInfo defined in TS 36.355 [4]</w:t>
            </w:r>
          </w:p>
        </w:tc>
      </w:tr>
      <w:tr w:rsidR="000038A3" w:rsidRPr="00AE781B" w14:paraId="2BA930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589" w:name="_Toc27482116"/>
      <w:bookmarkStart w:id="590" w:name="_Toc68183366"/>
      <w:r w:rsidRPr="00AE781B">
        <w:t>9.4.4.1.4.2</w:t>
      </w:r>
      <w:r w:rsidRPr="00AE781B">
        <w:tab/>
        <w:t>Test procedure</w:t>
      </w:r>
      <w:bookmarkEnd w:id="589"/>
      <w:bookmarkEnd w:id="590"/>
    </w:p>
    <w:p w14:paraId="4269056C" w14:textId="77777777" w:rsidR="000038A3" w:rsidRPr="00AE781B" w:rsidRDefault="000038A3" w:rsidP="000038A3">
      <w:r w:rsidRPr="00AE781B">
        <w:t>Same as in clause 9.4.1.4.2 but using condition CEModeB.</w:t>
      </w:r>
    </w:p>
    <w:p w14:paraId="5201C744" w14:textId="77777777" w:rsidR="000038A3" w:rsidRPr="00AE781B" w:rsidRDefault="000038A3" w:rsidP="000038A3">
      <w:pPr>
        <w:pStyle w:val="Heading7"/>
      </w:pPr>
      <w:bookmarkStart w:id="591" w:name="_Toc27482117"/>
      <w:bookmarkStart w:id="592" w:name="_Toc68183367"/>
      <w:r w:rsidRPr="00AE781B">
        <w:t>9.4.4.1.4.3</w:t>
      </w:r>
      <w:r w:rsidRPr="00AE781B">
        <w:tab/>
        <w:t>Message contents</w:t>
      </w:r>
      <w:bookmarkEnd w:id="591"/>
      <w:bookmarkEnd w:id="592"/>
    </w:p>
    <w:p w14:paraId="29465D09" w14:textId="77777777" w:rsidR="000038A3" w:rsidRPr="00AE781B" w:rsidRDefault="000038A3" w:rsidP="000038A3">
      <w:pPr>
        <w:rPr>
          <w:rFonts w:eastAsia="MS Mincho"/>
        </w:rPr>
      </w:pPr>
      <w:r w:rsidRPr="00AE781B">
        <w:rPr>
          <w:rFonts w:eastAsia="MS Mincho"/>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rPr>
        <w:t>Table 9.4.4.1.4.3-1: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c>
          <w:tcPr>
            <w:tcW w:w="9606" w:type="dxa"/>
            <w:gridSpan w:val="4"/>
            <w:shd w:val="clear" w:color="auto" w:fill="auto"/>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52137C7F" w14:textId="77777777" w:rsidTr="001C2C13">
        <w:tc>
          <w:tcPr>
            <w:tcW w:w="4535" w:type="dxa"/>
            <w:shd w:val="clear" w:color="auto" w:fill="auto"/>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c>
          <w:tcPr>
            <w:tcW w:w="4535" w:type="dxa"/>
            <w:shd w:val="clear" w:color="auto" w:fill="auto"/>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89266AB" w14:textId="77777777" w:rsidR="000038A3" w:rsidRPr="00AE781B" w:rsidRDefault="000038A3" w:rsidP="001C2C13">
            <w:pPr>
              <w:pStyle w:val="TAL"/>
              <w:rPr>
                <w:rFonts w:eastAsia="MS Mincho"/>
                <w:lang w:eastAsia="en-US"/>
              </w:rPr>
            </w:pPr>
          </w:p>
        </w:tc>
        <w:tc>
          <w:tcPr>
            <w:tcW w:w="1700" w:type="dxa"/>
            <w:shd w:val="clear" w:color="auto" w:fill="auto"/>
          </w:tcPr>
          <w:p w14:paraId="73796C89" w14:textId="77777777" w:rsidR="000038A3" w:rsidRPr="00AE781B" w:rsidRDefault="000038A3" w:rsidP="001C2C13">
            <w:pPr>
              <w:pStyle w:val="TAL"/>
              <w:rPr>
                <w:rFonts w:eastAsia="MS Mincho"/>
                <w:lang w:eastAsia="en-US"/>
              </w:rPr>
            </w:pPr>
          </w:p>
        </w:tc>
        <w:tc>
          <w:tcPr>
            <w:tcW w:w="1104" w:type="dxa"/>
            <w:shd w:val="clear" w:color="auto" w:fill="auto"/>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c>
          <w:tcPr>
            <w:tcW w:w="4535" w:type="dxa"/>
            <w:shd w:val="clear" w:color="auto" w:fill="auto"/>
          </w:tcPr>
          <w:p w14:paraId="6A6C6931"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5C0C5F7B" w14:textId="77777777" w:rsidR="000038A3" w:rsidRPr="00AE781B" w:rsidRDefault="000038A3" w:rsidP="001C2C13">
            <w:pPr>
              <w:pStyle w:val="TAL"/>
              <w:rPr>
                <w:rFonts w:eastAsia="MS Mincho"/>
                <w:lang w:eastAsia="en-US"/>
              </w:rPr>
            </w:pPr>
          </w:p>
        </w:tc>
        <w:tc>
          <w:tcPr>
            <w:tcW w:w="1700" w:type="dxa"/>
            <w:shd w:val="clear" w:color="auto" w:fill="auto"/>
          </w:tcPr>
          <w:p w14:paraId="61B7D3FD" w14:textId="77777777" w:rsidR="000038A3" w:rsidRPr="00AE781B" w:rsidRDefault="000038A3" w:rsidP="001C2C13">
            <w:pPr>
              <w:pStyle w:val="TAL"/>
              <w:rPr>
                <w:rFonts w:eastAsia="MS Mincho"/>
                <w:lang w:eastAsia="en-US"/>
              </w:rPr>
            </w:pPr>
          </w:p>
        </w:tc>
        <w:tc>
          <w:tcPr>
            <w:tcW w:w="1104" w:type="dxa"/>
            <w:shd w:val="clear" w:color="auto" w:fill="auto"/>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c>
          <w:tcPr>
            <w:tcW w:w="4535" w:type="dxa"/>
            <w:shd w:val="clear" w:color="auto" w:fill="auto"/>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0B0371CC" w14:textId="77777777" w:rsidR="000038A3" w:rsidRPr="00AE781B" w:rsidRDefault="000038A3" w:rsidP="001C2C13">
            <w:pPr>
              <w:pStyle w:val="TAL"/>
              <w:rPr>
                <w:rFonts w:eastAsia="MS Mincho"/>
                <w:lang w:eastAsia="en-US"/>
              </w:rPr>
            </w:pPr>
          </w:p>
        </w:tc>
        <w:tc>
          <w:tcPr>
            <w:tcW w:w="1700" w:type="dxa"/>
            <w:shd w:val="clear" w:color="auto" w:fill="auto"/>
          </w:tcPr>
          <w:p w14:paraId="1E31507D" w14:textId="77777777" w:rsidR="000038A3" w:rsidRPr="00AE781B" w:rsidRDefault="000038A3" w:rsidP="001C2C13">
            <w:pPr>
              <w:pStyle w:val="TAL"/>
              <w:rPr>
                <w:rFonts w:eastAsia="MS Mincho"/>
                <w:lang w:eastAsia="en-US"/>
              </w:rPr>
            </w:pPr>
          </w:p>
        </w:tc>
        <w:tc>
          <w:tcPr>
            <w:tcW w:w="1104" w:type="dxa"/>
            <w:shd w:val="clear" w:color="auto" w:fill="auto"/>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c>
          <w:tcPr>
            <w:tcW w:w="4535" w:type="dxa"/>
            <w:shd w:val="clear" w:color="auto" w:fill="auto"/>
          </w:tcPr>
          <w:p w14:paraId="32F242D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12FB86D4" w14:textId="77777777" w:rsidR="000038A3" w:rsidRPr="00AE781B" w:rsidRDefault="000038A3" w:rsidP="001C2C13">
            <w:pPr>
              <w:pStyle w:val="TAL"/>
              <w:rPr>
                <w:rFonts w:eastAsia="MS Mincho"/>
                <w:lang w:eastAsia="en-US"/>
              </w:rPr>
            </w:pPr>
          </w:p>
        </w:tc>
        <w:tc>
          <w:tcPr>
            <w:tcW w:w="1700" w:type="dxa"/>
            <w:shd w:val="clear" w:color="auto" w:fill="auto"/>
          </w:tcPr>
          <w:p w14:paraId="5670407E" w14:textId="77777777" w:rsidR="000038A3" w:rsidRPr="00AE781B" w:rsidRDefault="000038A3" w:rsidP="001C2C13">
            <w:pPr>
              <w:pStyle w:val="TAL"/>
              <w:rPr>
                <w:rFonts w:eastAsia="MS Mincho"/>
                <w:lang w:eastAsia="en-US"/>
              </w:rPr>
            </w:pPr>
          </w:p>
        </w:tc>
        <w:tc>
          <w:tcPr>
            <w:tcW w:w="1104" w:type="dxa"/>
            <w:shd w:val="clear" w:color="auto" w:fill="auto"/>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c>
          <w:tcPr>
            <w:tcW w:w="4535" w:type="dxa"/>
            <w:shd w:val="clear" w:color="auto" w:fill="auto"/>
          </w:tcPr>
          <w:p w14:paraId="3EBB226C"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2C245A9C" w14:textId="77777777" w:rsidR="000038A3" w:rsidRPr="00AE781B" w:rsidRDefault="000038A3" w:rsidP="001C2C13">
            <w:pPr>
              <w:pStyle w:val="TAL"/>
              <w:rPr>
                <w:rFonts w:eastAsia="MS Mincho"/>
                <w:lang w:eastAsia="en-US"/>
              </w:rPr>
            </w:pPr>
          </w:p>
        </w:tc>
        <w:tc>
          <w:tcPr>
            <w:tcW w:w="1700" w:type="dxa"/>
            <w:shd w:val="clear" w:color="auto" w:fill="auto"/>
          </w:tcPr>
          <w:p w14:paraId="09B4D031" w14:textId="77777777" w:rsidR="000038A3" w:rsidRPr="00AE781B" w:rsidRDefault="000038A3" w:rsidP="001C2C13">
            <w:pPr>
              <w:pStyle w:val="TAL"/>
              <w:rPr>
                <w:rFonts w:eastAsia="MS Mincho"/>
                <w:lang w:eastAsia="en-US"/>
              </w:rPr>
            </w:pPr>
          </w:p>
        </w:tc>
        <w:tc>
          <w:tcPr>
            <w:tcW w:w="1104" w:type="dxa"/>
            <w:shd w:val="clear" w:color="auto" w:fill="auto"/>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c>
          <w:tcPr>
            <w:tcW w:w="4535" w:type="dxa"/>
            <w:shd w:val="clear" w:color="auto" w:fill="auto"/>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2896F90A" w14:textId="77777777" w:rsidR="000038A3" w:rsidRPr="00AE781B" w:rsidRDefault="000038A3" w:rsidP="001C2C13">
            <w:pPr>
              <w:pStyle w:val="TAL"/>
              <w:rPr>
                <w:rFonts w:eastAsia="MS Mincho"/>
                <w:lang w:eastAsia="en-US"/>
              </w:rPr>
            </w:pPr>
          </w:p>
        </w:tc>
        <w:tc>
          <w:tcPr>
            <w:tcW w:w="1700" w:type="dxa"/>
            <w:shd w:val="clear" w:color="auto" w:fill="auto"/>
          </w:tcPr>
          <w:p w14:paraId="42DCBD8A" w14:textId="77777777" w:rsidR="000038A3" w:rsidRPr="00AE781B" w:rsidRDefault="000038A3" w:rsidP="001C2C13">
            <w:pPr>
              <w:pStyle w:val="TAL"/>
              <w:rPr>
                <w:rFonts w:eastAsia="MS Mincho"/>
                <w:lang w:eastAsia="en-US"/>
              </w:rPr>
            </w:pPr>
          </w:p>
        </w:tc>
        <w:tc>
          <w:tcPr>
            <w:tcW w:w="1104" w:type="dxa"/>
            <w:shd w:val="clear" w:color="auto" w:fill="auto"/>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c>
          <w:tcPr>
            <w:tcW w:w="4535" w:type="dxa"/>
            <w:shd w:val="clear" w:color="auto" w:fill="auto"/>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174D6D18" w14:textId="77777777" w:rsidR="000038A3" w:rsidRPr="00AE781B" w:rsidRDefault="000038A3" w:rsidP="001C2C13">
            <w:pPr>
              <w:pStyle w:val="TAL"/>
              <w:rPr>
                <w:rFonts w:eastAsia="MS Mincho"/>
                <w:lang w:eastAsia="en-US"/>
              </w:rPr>
            </w:pPr>
          </w:p>
        </w:tc>
        <w:tc>
          <w:tcPr>
            <w:tcW w:w="1700" w:type="dxa"/>
            <w:shd w:val="clear" w:color="auto" w:fill="auto"/>
          </w:tcPr>
          <w:p w14:paraId="105EE62C" w14:textId="77777777" w:rsidR="000038A3" w:rsidRPr="00AE781B" w:rsidRDefault="000038A3" w:rsidP="001C2C13">
            <w:pPr>
              <w:pStyle w:val="TAL"/>
              <w:rPr>
                <w:rFonts w:eastAsia="MS Mincho"/>
                <w:lang w:eastAsia="en-US"/>
              </w:rPr>
            </w:pPr>
          </w:p>
        </w:tc>
        <w:tc>
          <w:tcPr>
            <w:tcW w:w="1104" w:type="dxa"/>
            <w:shd w:val="clear" w:color="auto" w:fill="auto"/>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c>
          <w:tcPr>
            <w:tcW w:w="4535" w:type="dxa"/>
            <w:shd w:val="clear" w:color="auto" w:fill="auto"/>
          </w:tcPr>
          <w:p w14:paraId="362CD837" w14:textId="77777777" w:rsidR="000038A3" w:rsidRPr="00AE781B" w:rsidRDefault="000038A3" w:rsidP="001C2C13">
            <w:pPr>
              <w:pStyle w:val="TAL"/>
              <w:rPr>
                <w:lang w:eastAsia="en-US"/>
              </w:rPr>
            </w:pPr>
            <w:r w:rsidRPr="00AE781B">
              <w:rPr>
                <w:lang w:eastAsia="en-US"/>
              </w:rPr>
              <w:t xml:space="preserve">            commonIEsRequestLocationInformation</w:t>
            </w:r>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5CB44213" w14:textId="77777777" w:rsidR="000038A3" w:rsidRPr="00AE781B" w:rsidRDefault="000038A3" w:rsidP="001C2C13">
            <w:pPr>
              <w:pStyle w:val="TAL"/>
              <w:rPr>
                <w:rFonts w:eastAsia="MS Mincho"/>
                <w:lang w:eastAsia="en-US"/>
              </w:rPr>
            </w:pPr>
          </w:p>
        </w:tc>
        <w:tc>
          <w:tcPr>
            <w:tcW w:w="1700" w:type="dxa"/>
            <w:shd w:val="clear" w:color="auto" w:fill="auto"/>
          </w:tcPr>
          <w:p w14:paraId="0A57CC37" w14:textId="77777777" w:rsidR="000038A3" w:rsidRPr="00AE781B" w:rsidRDefault="000038A3" w:rsidP="001C2C13">
            <w:pPr>
              <w:pStyle w:val="TAL"/>
              <w:rPr>
                <w:rFonts w:eastAsia="MS Mincho"/>
                <w:lang w:eastAsia="en-US"/>
              </w:rPr>
            </w:pPr>
          </w:p>
        </w:tc>
        <w:tc>
          <w:tcPr>
            <w:tcW w:w="1104" w:type="dxa"/>
            <w:shd w:val="clear" w:color="auto" w:fill="auto"/>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c>
          <w:tcPr>
            <w:tcW w:w="4535" w:type="dxa"/>
            <w:shd w:val="clear" w:color="auto" w:fill="auto"/>
          </w:tcPr>
          <w:p w14:paraId="3AA5A079"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7F0A1ECA" w14:textId="77777777" w:rsidR="000038A3" w:rsidRPr="00AE781B" w:rsidRDefault="000038A3" w:rsidP="001C2C13">
            <w:pPr>
              <w:pStyle w:val="TAL"/>
              <w:rPr>
                <w:rFonts w:eastAsia="MS Mincho"/>
                <w:lang w:eastAsia="en-US"/>
              </w:rPr>
            </w:pPr>
          </w:p>
        </w:tc>
        <w:tc>
          <w:tcPr>
            <w:tcW w:w="1700" w:type="dxa"/>
            <w:shd w:val="clear" w:color="auto" w:fill="auto"/>
          </w:tcPr>
          <w:p w14:paraId="424C2D9C" w14:textId="77777777" w:rsidR="000038A3" w:rsidRPr="00AE781B" w:rsidRDefault="000038A3" w:rsidP="001C2C13">
            <w:pPr>
              <w:pStyle w:val="TAL"/>
              <w:rPr>
                <w:rFonts w:eastAsia="MS Mincho"/>
                <w:lang w:eastAsia="en-US"/>
              </w:rPr>
            </w:pPr>
          </w:p>
        </w:tc>
        <w:tc>
          <w:tcPr>
            <w:tcW w:w="1104" w:type="dxa"/>
            <w:shd w:val="clear" w:color="auto" w:fill="auto"/>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c>
          <w:tcPr>
            <w:tcW w:w="4535" w:type="dxa"/>
            <w:shd w:val="clear" w:color="auto" w:fill="auto"/>
          </w:tcPr>
          <w:p w14:paraId="4DF28EEF"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6D625544" w14:textId="77777777" w:rsidR="000038A3" w:rsidRPr="00AE781B" w:rsidRDefault="000038A3" w:rsidP="001C2C13">
            <w:pPr>
              <w:pStyle w:val="TAL"/>
              <w:rPr>
                <w:rFonts w:eastAsia="MS Mincho"/>
                <w:lang w:eastAsia="en-US"/>
              </w:rPr>
            </w:pPr>
          </w:p>
        </w:tc>
        <w:tc>
          <w:tcPr>
            <w:tcW w:w="1700" w:type="dxa"/>
            <w:shd w:val="clear" w:color="auto" w:fill="auto"/>
          </w:tcPr>
          <w:p w14:paraId="706E07DD" w14:textId="77777777" w:rsidR="000038A3" w:rsidRPr="00AE781B" w:rsidRDefault="000038A3" w:rsidP="001C2C13">
            <w:pPr>
              <w:pStyle w:val="TAL"/>
              <w:rPr>
                <w:rFonts w:eastAsia="MS Mincho"/>
                <w:lang w:eastAsia="en-US"/>
              </w:rPr>
            </w:pPr>
          </w:p>
        </w:tc>
        <w:tc>
          <w:tcPr>
            <w:tcW w:w="1104" w:type="dxa"/>
            <w:shd w:val="clear" w:color="auto" w:fill="auto"/>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c>
          <w:tcPr>
            <w:tcW w:w="4535" w:type="dxa"/>
            <w:shd w:val="clear" w:color="auto" w:fill="auto"/>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c>
          <w:tcPr>
            <w:tcW w:w="4535" w:type="dxa"/>
            <w:shd w:val="clear" w:color="auto" w:fill="auto"/>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98F9A1F" w14:textId="77777777" w:rsidR="000038A3" w:rsidRPr="00AE781B" w:rsidRDefault="000038A3" w:rsidP="001C2C13">
            <w:pPr>
              <w:pStyle w:val="TAL"/>
              <w:rPr>
                <w:rFonts w:eastAsia="MS Mincho"/>
                <w:lang w:eastAsia="en-US"/>
              </w:rPr>
            </w:pPr>
          </w:p>
        </w:tc>
        <w:tc>
          <w:tcPr>
            <w:tcW w:w="1700" w:type="dxa"/>
            <w:shd w:val="clear" w:color="auto" w:fill="auto"/>
          </w:tcPr>
          <w:p w14:paraId="4518749F" w14:textId="77777777" w:rsidR="000038A3" w:rsidRPr="00AE781B" w:rsidRDefault="000038A3" w:rsidP="001C2C13">
            <w:pPr>
              <w:pStyle w:val="TAL"/>
              <w:rPr>
                <w:rFonts w:eastAsia="MS Mincho"/>
                <w:lang w:eastAsia="en-US"/>
              </w:rPr>
            </w:pPr>
          </w:p>
        </w:tc>
        <w:tc>
          <w:tcPr>
            <w:tcW w:w="1104" w:type="dxa"/>
            <w:shd w:val="clear" w:color="auto" w:fill="auto"/>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c>
          <w:tcPr>
            <w:tcW w:w="4535" w:type="dxa"/>
            <w:shd w:val="clear" w:color="auto" w:fill="auto"/>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691A545" w14:textId="77777777" w:rsidR="000038A3" w:rsidRPr="00AE781B" w:rsidRDefault="000038A3" w:rsidP="001C2C13">
            <w:pPr>
              <w:pStyle w:val="TAL"/>
              <w:rPr>
                <w:rFonts w:eastAsia="MS Mincho"/>
                <w:lang w:eastAsia="en-US"/>
              </w:rPr>
            </w:pPr>
          </w:p>
        </w:tc>
        <w:tc>
          <w:tcPr>
            <w:tcW w:w="1700" w:type="dxa"/>
            <w:shd w:val="clear" w:color="auto" w:fill="auto"/>
          </w:tcPr>
          <w:p w14:paraId="0C7E0AAE" w14:textId="77777777" w:rsidR="000038A3" w:rsidRPr="00AE781B" w:rsidRDefault="000038A3" w:rsidP="001C2C13">
            <w:pPr>
              <w:pStyle w:val="TAL"/>
              <w:rPr>
                <w:rFonts w:eastAsia="MS Mincho"/>
                <w:lang w:eastAsia="en-US"/>
              </w:rPr>
            </w:pPr>
          </w:p>
        </w:tc>
        <w:tc>
          <w:tcPr>
            <w:tcW w:w="1104" w:type="dxa"/>
            <w:shd w:val="clear" w:color="auto" w:fill="auto"/>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c>
          <w:tcPr>
            <w:tcW w:w="4535" w:type="dxa"/>
            <w:shd w:val="clear" w:color="auto" w:fill="auto"/>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D2D88B6" w14:textId="77777777" w:rsidR="000038A3" w:rsidRPr="00AE781B" w:rsidRDefault="000038A3" w:rsidP="001C2C13">
            <w:pPr>
              <w:pStyle w:val="TAL"/>
              <w:rPr>
                <w:rFonts w:eastAsia="MS Mincho"/>
                <w:lang w:eastAsia="en-US"/>
              </w:rPr>
            </w:pPr>
          </w:p>
        </w:tc>
        <w:tc>
          <w:tcPr>
            <w:tcW w:w="1700" w:type="dxa"/>
            <w:shd w:val="clear" w:color="auto" w:fill="auto"/>
          </w:tcPr>
          <w:p w14:paraId="56E2B3DD" w14:textId="77777777" w:rsidR="000038A3" w:rsidRPr="00AE781B" w:rsidRDefault="000038A3" w:rsidP="001C2C13">
            <w:pPr>
              <w:pStyle w:val="TAL"/>
              <w:rPr>
                <w:rFonts w:eastAsia="MS Mincho"/>
                <w:lang w:eastAsia="en-US"/>
              </w:rPr>
            </w:pPr>
          </w:p>
        </w:tc>
        <w:tc>
          <w:tcPr>
            <w:tcW w:w="1104" w:type="dxa"/>
            <w:shd w:val="clear" w:color="auto" w:fill="auto"/>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c>
          <w:tcPr>
            <w:tcW w:w="4535" w:type="dxa"/>
            <w:shd w:val="clear" w:color="auto" w:fill="auto"/>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922F3A" w14:textId="77777777" w:rsidR="000038A3" w:rsidRPr="00AE781B" w:rsidRDefault="000038A3" w:rsidP="001C2C13">
            <w:pPr>
              <w:pStyle w:val="TAL"/>
              <w:rPr>
                <w:rFonts w:eastAsia="MS Mincho"/>
                <w:lang w:eastAsia="en-US"/>
              </w:rPr>
            </w:pPr>
          </w:p>
        </w:tc>
        <w:tc>
          <w:tcPr>
            <w:tcW w:w="1700" w:type="dxa"/>
            <w:shd w:val="clear" w:color="auto" w:fill="auto"/>
          </w:tcPr>
          <w:p w14:paraId="072A9D3D" w14:textId="77777777" w:rsidR="000038A3" w:rsidRPr="00AE781B" w:rsidRDefault="000038A3" w:rsidP="001C2C13">
            <w:pPr>
              <w:pStyle w:val="TAL"/>
              <w:rPr>
                <w:rFonts w:eastAsia="MS Mincho"/>
                <w:lang w:eastAsia="en-US"/>
              </w:rPr>
            </w:pPr>
          </w:p>
        </w:tc>
        <w:tc>
          <w:tcPr>
            <w:tcW w:w="1104" w:type="dxa"/>
            <w:shd w:val="clear" w:color="auto" w:fill="auto"/>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c>
          <w:tcPr>
            <w:tcW w:w="4535" w:type="dxa"/>
            <w:shd w:val="clear" w:color="auto" w:fill="auto"/>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DA06699" w14:textId="77777777" w:rsidR="000038A3" w:rsidRPr="00AE781B" w:rsidRDefault="000038A3" w:rsidP="001C2C13">
            <w:pPr>
              <w:pStyle w:val="TAL"/>
              <w:rPr>
                <w:rFonts w:eastAsia="MS Mincho"/>
                <w:lang w:eastAsia="en-US"/>
              </w:rPr>
            </w:pPr>
          </w:p>
        </w:tc>
        <w:tc>
          <w:tcPr>
            <w:tcW w:w="1700" w:type="dxa"/>
            <w:shd w:val="clear" w:color="auto" w:fill="auto"/>
          </w:tcPr>
          <w:p w14:paraId="3D8CE78E" w14:textId="77777777" w:rsidR="000038A3" w:rsidRPr="00AE781B" w:rsidRDefault="000038A3" w:rsidP="001C2C13">
            <w:pPr>
              <w:pStyle w:val="TAL"/>
              <w:rPr>
                <w:rFonts w:eastAsia="MS Mincho"/>
                <w:lang w:eastAsia="en-US"/>
              </w:rPr>
            </w:pPr>
          </w:p>
        </w:tc>
        <w:tc>
          <w:tcPr>
            <w:tcW w:w="1104" w:type="dxa"/>
            <w:shd w:val="clear" w:color="auto" w:fill="auto"/>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c>
          <w:tcPr>
            <w:tcW w:w="4535" w:type="dxa"/>
            <w:shd w:val="clear" w:color="auto" w:fill="auto"/>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504E75E" w14:textId="77777777" w:rsidR="000038A3" w:rsidRPr="00AE781B" w:rsidRDefault="000038A3" w:rsidP="001C2C13">
            <w:pPr>
              <w:pStyle w:val="TAL"/>
              <w:rPr>
                <w:rFonts w:eastAsia="MS Mincho"/>
                <w:lang w:eastAsia="en-US"/>
              </w:rPr>
            </w:pPr>
          </w:p>
        </w:tc>
        <w:tc>
          <w:tcPr>
            <w:tcW w:w="1700" w:type="dxa"/>
            <w:shd w:val="clear" w:color="auto" w:fill="auto"/>
          </w:tcPr>
          <w:p w14:paraId="382CF0B8" w14:textId="77777777" w:rsidR="000038A3" w:rsidRPr="00AE781B" w:rsidRDefault="000038A3" w:rsidP="001C2C13">
            <w:pPr>
              <w:pStyle w:val="TAL"/>
              <w:rPr>
                <w:rFonts w:eastAsia="MS Mincho"/>
                <w:lang w:eastAsia="en-US"/>
              </w:rPr>
            </w:pPr>
          </w:p>
        </w:tc>
        <w:tc>
          <w:tcPr>
            <w:tcW w:w="1104" w:type="dxa"/>
            <w:shd w:val="clear" w:color="auto" w:fill="auto"/>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c>
          <w:tcPr>
            <w:tcW w:w="4535" w:type="dxa"/>
            <w:shd w:val="clear" w:color="auto" w:fill="auto"/>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2162DB42" w14:textId="77777777" w:rsidR="000038A3" w:rsidRPr="00AE781B" w:rsidRDefault="000038A3" w:rsidP="001C2C13">
            <w:pPr>
              <w:pStyle w:val="TAL"/>
              <w:rPr>
                <w:rFonts w:eastAsia="MS Mincho"/>
                <w:lang w:eastAsia="en-US"/>
              </w:rPr>
            </w:pPr>
          </w:p>
        </w:tc>
        <w:tc>
          <w:tcPr>
            <w:tcW w:w="1700" w:type="dxa"/>
            <w:shd w:val="clear" w:color="auto" w:fill="auto"/>
          </w:tcPr>
          <w:p w14:paraId="68824818" w14:textId="77777777" w:rsidR="000038A3" w:rsidRPr="00AE781B" w:rsidRDefault="000038A3" w:rsidP="001C2C13">
            <w:pPr>
              <w:pStyle w:val="TAL"/>
              <w:rPr>
                <w:rFonts w:eastAsia="MS Mincho"/>
                <w:lang w:eastAsia="en-US"/>
              </w:rPr>
            </w:pPr>
          </w:p>
        </w:tc>
        <w:tc>
          <w:tcPr>
            <w:tcW w:w="1104" w:type="dxa"/>
            <w:shd w:val="clear" w:color="auto" w:fill="auto"/>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c>
          <w:tcPr>
            <w:tcW w:w="4535" w:type="dxa"/>
            <w:shd w:val="clear" w:color="auto" w:fill="auto"/>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8A81C14" w14:textId="77777777" w:rsidR="000038A3" w:rsidRPr="00AE781B" w:rsidRDefault="000038A3" w:rsidP="001C2C13">
            <w:pPr>
              <w:pStyle w:val="TAL"/>
              <w:rPr>
                <w:rFonts w:eastAsia="MS Mincho"/>
                <w:lang w:eastAsia="en-US"/>
              </w:rPr>
            </w:pPr>
          </w:p>
        </w:tc>
        <w:tc>
          <w:tcPr>
            <w:tcW w:w="1700" w:type="dxa"/>
            <w:shd w:val="clear" w:color="auto" w:fill="auto"/>
          </w:tcPr>
          <w:p w14:paraId="444A1763" w14:textId="77777777" w:rsidR="000038A3" w:rsidRPr="00AE781B" w:rsidRDefault="000038A3" w:rsidP="001C2C13">
            <w:pPr>
              <w:pStyle w:val="TAL"/>
              <w:rPr>
                <w:rFonts w:eastAsia="MS Mincho"/>
                <w:lang w:eastAsia="en-US"/>
              </w:rPr>
            </w:pPr>
          </w:p>
        </w:tc>
        <w:tc>
          <w:tcPr>
            <w:tcW w:w="1104" w:type="dxa"/>
            <w:shd w:val="clear" w:color="auto" w:fill="auto"/>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c>
          <w:tcPr>
            <w:tcW w:w="4535" w:type="dxa"/>
            <w:shd w:val="clear" w:color="auto" w:fill="auto"/>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FD9CC7" w14:textId="77777777" w:rsidR="000038A3" w:rsidRPr="00AE781B" w:rsidRDefault="000038A3" w:rsidP="001C2C13">
            <w:pPr>
              <w:pStyle w:val="TAL"/>
              <w:rPr>
                <w:rFonts w:eastAsia="MS Mincho"/>
                <w:lang w:eastAsia="en-US"/>
              </w:rPr>
            </w:pPr>
          </w:p>
        </w:tc>
        <w:tc>
          <w:tcPr>
            <w:tcW w:w="1700" w:type="dxa"/>
            <w:shd w:val="clear" w:color="auto" w:fill="auto"/>
          </w:tcPr>
          <w:p w14:paraId="4674482C" w14:textId="77777777" w:rsidR="000038A3" w:rsidRPr="00AE781B" w:rsidRDefault="000038A3" w:rsidP="001C2C13">
            <w:pPr>
              <w:pStyle w:val="TAL"/>
              <w:rPr>
                <w:rFonts w:eastAsia="MS Mincho"/>
                <w:lang w:eastAsia="en-US"/>
              </w:rPr>
            </w:pPr>
          </w:p>
        </w:tc>
        <w:tc>
          <w:tcPr>
            <w:tcW w:w="1104" w:type="dxa"/>
            <w:shd w:val="clear" w:color="auto" w:fill="auto"/>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c>
          <w:tcPr>
            <w:tcW w:w="4535" w:type="dxa"/>
            <w:shd w:val="clear" w:color="auto" w:fill="auto"/>
          </w:tcPr>
          <w:p w14:paraId="18D4C914"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3632BEDC" w14:textId="77777777" w:rsidR="000038A3" w:rsidRPr="00AE781B" w:rsidRDefault="000038A3" w:rsidP="001C2C13">
            <w:pPr>
              <w:pStyle w:val="TAL"/>
              <w:rPr>
                <w:rFonts w:eastAsia="MS Mincho"/>
                <w:lang w:eastAsia="en-US"/>
              </w:rPr>
            </w:pPr>
          </w:p>
        </w:tc>
        <w:tc>
          <w:tcPr>
            <w:tcW w:w="1700" w:type="dxa"/>
            <w:shd w:val="clear" w:color="auto" w:fill="auto"/>
          </w:tcPr>
          <w:p w14:paraId="53D0D969" w14:textId="77777777" w:rsidR="000038A3" w:rsidRPr="00AE781B" w:rsidRDefault="000038A3" w:rsidP="001C2C13">
            <w:pPr>
              <w:pStyle w:val="TAL"/>
              <w:rPr>
                <w:rFonts w:eastAsia="MS Mincho"/>
                <w:lang w:eastAsia="en-US"/>
              </w:rPr>
            </w:pPr>
          </w:p>
        </w:tc>
        <w:tc>
          <w:tcPr>
            <w:tcW w:w="1104" w:type="dxa"/>
            <w:shd w:val="clear" w:color="auto" w:fill="auto"/>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rPr>
      </w:pPr>
    </w:p>
    <w:p w14:paraId="48566C04" w14:textId="77777777" w:rsidR="000038A3" w:rsidRPr="00AE781B" w:rsidRDefault="000038A3" w:rsidP="000038A3">
      <w:pPr>
        <w:pStyle w:val="Heading6"/>
      </w:pPr>
      <w:bookmarkStart w:id="593" w:name="_Toc27482118"/>
      <w:bookmarkStart w:id="594" w:name="_Toc68183368"/>
      <w:r w:rsidRPr="00AE781B">
        <w:t>9.4.4.1.5</w:t>
      </w:r>
      <w:r w:rsidRPr="00AE781B">
        <w:tab/>
        <w:t>Test requirement</w:t>
      </w:r>
      <w:bookmarkEnd w:id="593"/>
      <w:bookmarkEnd w:id="594"/>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shd w:val="clear" w:color="auto" w:fill="auto"/>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shd w:val="clear" w:color="auto" w:fill="auto"/>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shd w:val="clear" w:color="auto" w:fill="auto"/>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shd w:val="clear" w:color="auto" w:fill="auto"/>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shd w:val="clear" w:color="auto" w:fill="auto"/>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shd w:val="clear" w:color="auto" w:fill="auto"/>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shd w:val="clear" w:color="auto" w:fill="auto"/>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shd w:val="clear" w:color="auto" w:fill="auto"/>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shd w:val="clear" w:color="auto" w:fill="auto"/>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1430" type="#_x0000_t75" style="width:20.25pt;height:18.75pt" o:ole="" fillcolor="window">
                  <v:imagedata r:id="rId77" o:title=""/>
                </v:shape>
                <o:OLEObject Type="Embed" ProgID="Equation.3" ShapeID="_x0000_i1430" DrawAspect="Content" ObjectID="_1799682189" r:id="rId387"/>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1431" type="#_x0000_t75" style="width:36.75pt;height:20.25pt" o:ole="">
                  <v:imagedata r:id="rId79" o:title=""/>
                </v:shape>
                <o:OLEObject Type="Embed" ProgID="Equation.3" ShapeID="_x0000_i1431" DrawAspect="Content" ObjectID="_1799682190" r:id="rId388"/>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1432" type="#_x0000_t75" style="width:36.75pt;height:20.25pt" o:ole="">
                  <v:imagedata r:id="rId79" o:title=""/>
                </v:shape>
                <o:OLEObject Type="Embed" ProgID="Equation.3" ShapeID="_x0000_i1432" DrawAspect="Content" ObjectID="_1799682191" r:id="rId389"/>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1433" type="#_x0000_t75" style="width:20.25pt;height:18.75pt" o:ole="" fillcolor="window">
                  <v:imagedata r:id="rId77" o:title=""/>
                </v:shape>
                <o:OLEObject Type="Embed" ProgID="Equation.3" ShapeID="_x0000_i1433" DrawAspect="Content" ObjectID="_1799682192" r:id="rId390"/>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1434" type="#_x0000_t75" style="width:20.25pt;height:18.75pt" o:ole="" fillcolor="window">
                  <v:imagedata r:id="rId77" o:title=""/>
                </v:shape>
                <o:OLEObject Type="Embed" ProgID="Equation.3" ShapeID="_x0000_i1434" DrawAspect="Content" ObjectID="_1799682193" r:id="rId391"/>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1435" type="#_x0000_t75" style="width:36.75pt;height:20.25pt" o:ole="">
                  <v:imagedata r:id="rId79" o:title=""/>
                </v:shape>
                <o:OLEObject Type="Embed" ProgID="Equation.3" ShapeID="_x0000_i1435" DrawAspect="Content" ObjectID="_1799682194" r:id="rId392"/>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1436" type="#_x0000_t75" style="width:30.75pt;height:18.75pt" o:ole="" fillcolor="window">
                  <v:imagedata r:id="rId85" o:title=""/>
                </v:shape>
                <o:OLEObject Type="Embed" ProgID="Equation.3" ShapeID="_x0000_i1436" DrawAspect="Content" ObjectID="_1799682195" r:id="rId393"/>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1437" type="#_x0000_t75" style="width:36.75pt;height:20.25pt" o:ole="">
                  <v:imagedata r:id="rId79" o:title=""/>
                </v:shape>
                <o:OLEObject Type="Embed" ProgID="Equation.3" ShapeID="_x0000_i1437" DrawAspect="Content" ObjectID="_1799682196" r:id="rId394"/>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1438" type="#_x0000_t75" style="width:20.25pt;height:18.75pt" o:ole="" fillcolor="window">
                  <v:imagedata r:id="rId77" o:title=""/>
                </v:shape>
                <o:OLEObject Type="Embed" ProgID="Equation.3" ShapeID="_x0000_i1438" DrawAspect="Content" ObjectID="_1799682197" r:id="rId395"/>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1439" type="#_x0000_t75" style="width:36.75pt;height:20.25pt" o:ole="">
                  <v:imagedata r:id="rId79" o:title=""/>
                </v:shape>
                <o:OLEObject Type="Embed" ProgID="Equation.3" ShapeID="_x0000_i1439" DrawAspect="Content" ObjectID="_1799682198" r:id="rId396"/>
              </w:object>
            </w:r>
            <w:r w:rsidRPr="00AE781B">
              <w:rPr>
                <w:lang w:eastAsia="en-US"/>
              </w:rPr>
              <w:t xml:space="preserve">, </w:t>
            </w:r>
            <w:r w:rsidRPr="00AE781B">
              <w:t xml:space="preserve">PRS </w:t>
            </w:r>
            <w:r w:rsidRPr="00AE781B">
              <w:rPr>
                <w:position w:val="-12"/>
              </w:rPr>
              <w:object w:dxaOrig="620" w:dyaOrig="380" w14:anchorId="6F9E746E">
                <v:shape id="_x0000_i1440" type="#_x0000_t75" style="width:27.75pt;height:17.25pt" o:ole="" fillcolor="window">
                  <v:imagedata r:id="rId85" o:title=""/>
                </v:shape>
                <o:OLEObject Type="Embed" ProgID="Equation.3" ShapeID="_x0000_i1440" DrawAspect="Content" ObjectID="_1799682199" r:id="rId39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41110 ms. This is rounded up to the next allowed LPP value of 42 seconds. The RSTD measurement reporting delay in the test is derived from the following expression </w:t>
      </w:r>
      <w:r w:rsidRPr="00AE781B">
        <w:rPr>
          <w:position w:val="-28"/>
        </w:rPr>
        <w:object w:dxaOrig="2340" w:dyaOrig="680" w14:anchorId="2CE586FD">
          <v:shape id="_x0000_i1441" type="#_x0000_t75" style="width:117pt;height:33.75pt" o:ole="">
            <v:imagedata r:id="rId91" o:title=""/>
          </v:shape>
          <o:OLEObject Type="Embed" ProgID="Equation.3" ShapeID="_x0000_i1441" DrawAspect="Content" ObjectID="_1799682200" r:id="rId398"/>
        </w:object>
      </w:r>
      <w:r w:rsidRPr="00AE781B">
        <w:t xml:space="preserve">, where </w:t>
      </w:r>
      <w:r w:rsidRPr="00AE781B">
        <w:rPr>
          <w:position w:val="-4"/>
        </w:rPr>
        <w:object w:dxaOrig="320" w:dyaOrig="260" w14:anchorId="7C786874">
          <v:shape id="_x0000_i1442" type="#_x0000_t75" style="width:15.75pt;height:12.75pt" o:ole="">
            <v:imagedata r:id="rId93" o:title=""/>
          </v:shape>
          <o:OLEObject Type="Embed" ProgID="Equation.3" ShapeID="_x0000_i1442" DrawAspect="Content" ObjectID="_1799682201" r:id="rId399"/>
        </w:object>
      </w:r>
      <w:r w:rsidRPr="00AE781B">
        <w:t xml:space="preserve">=128 and </w:t>
      </w:r>
      <w:r w:rsidRPr="00AE781B">
        <w:rPr>
          <w:position w:val="-6"/>
        </w:rPr>
        <w:object w:dxaOrig="200" w:dyaOrig="220" w14:anchorId="324C3476">
          <v:shape id="_x0000_i1443" type="#_x0000_t75" style="width:9.75pt;height:11.25pt" o:ole="">
            <v:imagedata r:id="rId95" o:title=""/>
          </v:shape>
          <o:OLEObject Type="Embed" ProgID="Equation.3" ShapeID="_x0000_i1443" DrawAspect="Content" ObjectID="_1799682202" r:id="rId400"/>
        </w:object>
      </w:r>
      <w:r w:rsidRPr="00AE781B">
        <w:t>=16 are the parameters specified in clause 9.4.1.1.3, Table 9.4.1.1.3</w:t>
      </w:r>
      <w:r w:rsidRPr="00AE781B">
        <w:noBreakHyphen/>
        <w:t>1 and Note 4 of Table 9.4.4.1.4.1-1. This gives the total RSTD reporting delay of 40960 ms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595" w:name="_Toc27482119"/>
      <w:bookmarkStart w:id="596" w:name="_Toc68183369"/>
      <w:r w:rsidRPr="00AE781B">
        <w:t>9.4.4.2</w:t>
      </w:r>
      <w:r w:rsidRPr="00AE781B">
        <w:tab/>
        <w:t xml:space="preserve">FDD inter-frequency RSTD Measurement Reporting Delay in CE Mode B for </w:t>
      </w:r>
      <w:r w:rsidR="002950CB" w:rsidRPr="00AE781B">
        <w:t>Category M</w:t>
      </w:r>
      <w:r w:rsidRPr="00AE781B">
        <w:t>2</w:t>
      </w:r>
      <w:bookmarkEnd w:id="595"/>
      <w:bookmarkEnd w:id="596"/>
    </w:p>
    <w:p w14:paraId="4ED7C277" w14:textId="77777777" w:rsidR="000038A3" w:rsidRPr="00AE781B" w:rsidRDefault="000038A3" w:rsidP="000038A3">
      <w:pPr>
        <w:pStyle w:val="Heading6"/>
      </w:pPr>
      <w:bookmarkStart w:id="597" w:name="_Toc27482120"/>
      <w:bookmarkStart w:id="598" w:name="_Toc68183370"/>
      <w:r w:rsidRPr="00AE781B">
        <w:t>9.4.4.2.1</w:t>
      </w:r>
      <w:r w:rsidRPr="00AE781B">
        <w:tab/>
        <w:t>Test purpose</w:t>
      </w:r>
      <w:bookmarkEnd w:id="597"/>
      <w:bookmarkEnd w:id="598"/>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599" w:name="_Toc27482121"/>
      <w:bookmarkStart w:id="600" w:name="_Toc68183371"/>
      <w:r w:rsidRPr="00AE781B">
        <w:t>9.4.4.2.2</w:t>
      </w:r>
      <w:r w:rsidRPr="00AE781B">
        <w:tab/>
        <w:t>Test applicability</w:t>
      </w:r>
      <w:bookmarkEnd w:id="599"/>
      <w:bookmarkEnd w:id="600"/>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01" w:name="_Toc27482122"/>
      <w:bookmarkStart w:id="602" w:name="_Toc68183372"/>
      <w:r w:rsidRPr="00AE781B">
        <w:t>9.4.4.2.3</w:t>
      </w:r>
      <w:r w:rsidRPr="00AE781B">
        <w:tab/>
        <w:t>Minimum conformance requirements</w:t>
      </w:r>
      <w:bookmarkEnd w:id="601"/>
      <w:bookmarkEnd w:id="602"/>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03" w:name="_Toc27482123"/>
      <w:bookmarkStart w:id="604" w:name="_Toc68183373"/>
      <w:r w:rsidRPr="00AE781B">
        <w:t>9.4.4.2.4</w:t>
      </w:r>
      <w:r w:rsidRPr="00AE781B">
        <w:tab/>
        <w:t>Test description</w:t>
      </w:r>
      <w:bookmarkEnd w:id="603"/>
      <w:bookmarkEnd w:id="604"/>
    </w:p>
    <w:p w14:paraId="2E2132E8" w14:textId="77777777" w:rsidR="000038A3" w:rsidRPr="00AE781B" w:rsidRDefault="000038A3" w:rsidP="000038A3">
      <w:pPr>
        <w:pStyle w:val="Heading7"/>
      </w:pPr>
      <w:bookmarkStart w:id="605" w:name="_Toc27482124"/>
      <w:bookmarkStart w:id="606" w:name="_Toc68183374"/>
      <w:r w:rsidRPr="00AE781B">
        <w:t>9.4.4.2.4.1</w:t>
      </w:r>
      <w:r w:rsidRPr="00AE781B">
        <w:tab/>
        <w:t>Initial conditions</w:t>
      </w:r>
      <w:bookmarkEnd w:id="605"/>
      <w:bookmarkEnd w:id="606"/>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rPr>
          <w:cantSplit/>
          <w:jc w:val="center"/>
        </w:trPr>
        <w:tc>
          <w:tcPr>
            <w:tcW w:w="2377" w:type="dxa"/>
            <w:vAlign w:val="center"/>
          </w:tcPr>
          <w:p w14:paraId="62F35A91" w14:textId="77777777" w:rsidR="000038A3" w:rsidRPr="00AE781B" w:rsidRDefault="000038A3" w:rsidP="001C2C13">
            <w:pPr>
              <w:pStyle w:val="TAC"/>
            </w:pPr>
            <w:r w:rsidRPr="00AE781B">
              <w:rPr>
                <w:i/>
                <w:iCs/>
                <w:lang w:eastAsia="ko-KR"/>
              </w:rPr>
              <w:t>mPDCCH-startSF-UESS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0855255">
                <v:shape id="_x0000_i1444"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1445" type="#_x0000_t75" style="width:18.75pt;height:14.25pt" o:ole="">
                  <v:imagedata r:id="rId72" o:title=""/>
                </v:shape>
                <o:OLEObject Type="Embed" ProgID="Equation.3" ShapeID="_x0000_i1445" DrawAspect="Content" ObjectID="_1799682203" r:id="rId401"/>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311EE79">
                <v:shape id="_x0000_i1446" type="#_x0000_t75" style="width:47.25pt;height:15.75pt" o:ole="">
                  <v:imagedata r:id="rId74" o:title=""/>
                </v:shape>
                <o:OLEObject Type="Embed" ProgID="Equation.3" ShapeID="_x0000_i1446" DrawAspect="Content" ObjectID="_1799682204" r:id="rId402"/>
              </w:object>
            </w:r>
            <w:r w:rsidRPr="00AE781B">
              <w:t xml:space="preserve"> DL subframes, as defined in 3GPP TS 36.211 [26], Table 6.10.4.3-1</w:t>
            </w:r>
          </w:p>
        </w:tc>
      </w:tr>
      <w:tr w:rsidR="000038A3" w:rsidRPr="00AE781B" w14:paraId="021CCE32" w14:textId="77777777" w:rsidTr="001C2C13">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11F67BC4">
                <v:shape id="_x0000_i1447" type="#_x0000_t75" style="width:24.75pt;height:15pt">
                  <v:imagedata r:id="rId76" o:title=""/>
                </v:shape>
              </w:pi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65EA325" w14:textId="77777777" w:rsidTr="001C2C13">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33872A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prs-MutingInfo defined in TS 36.355 [4]</w:t>
            </w:r>
          </w:p>
        </w:tc>
      </w:tr>
      <w:tr w:rsidR="000038A3" w:rsidRPr="00AE781B" w14:paraId="3C2780D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07" w:name="_Toc27482125"/>
      <w:bookmarkStart w:id="608" w:name="_Toc68183375"/>
      <w:r w:rsidRPr="00AE781B">
        <w:t>9.4.4.2.4.2</w:t>
      </w:r>
      <w:r w:rsidRPr="00AE781B">
        <w:tab/>
        <w:t>Test procedure</w:t>
      </w:r>
      <w:bookmarkEnd w:id="607"/>
      <w:bookmarkEnd w:id="608"/>
    </w:p>
    <w:p w14:paraId="3EB8103A" w14:textId="77777777" w:rsidR="000038A3" w:rsidRPr="00AE781B" w:rsidRDefault="000038A3" w:rsidP="000038A3">
      <w:pPr>
        <w:pStyle w:val="B1"/>
        <w:ind w:left="284"/>
      </w:pPr>
      <w:r w:rsidRPr="00AE781B">
        <w:t>Same as in clause 9.4.1.1.4.2 but using condition CEModeB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09" w:name="_Toc27482126"/>
      <w:bookmarkStart w:id="610" w:name="_Toc68183376"/>
      <w:r w:rsidRPr="00AE781B">
        <w:t>9.4.4.2.4.3</w:t>
      </w:r>
      <w:r w:rsidRPr="00AE781B">
        <w:tab/>
        <w:t>Message contents</w:t>
      </w:r>
      <w:bookmarkEnd w:id="609"/>
      <w:bookmarkEnd w:id="610"/>
    </w:p>
    <w:p w14:paraId="4EA8923C" w14:textId="77777777" w:rsidR="000038A3" w:rsidRPr="00AE781B" w:rsidRDefault="000038A3" w:rsidP="000038A3">
      <w:pPr>
        <w:rPr>
          <w:rFonts w:eastAsia="MS Mincho"/>
        </w:rPr>
      </w:pPr>
      <w:r w:rsidRPr="00AE781B">
        <w:rPr>
          <w:rFonts w:eastAsia="MS Mincho"/>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rPr>
        <w:t>Table 9.4.4.2.4.3-1: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c>
          <w:tcPr>
            <w:tcW w:w="9606" w:type="dxa"/>
            <w:gridSpan w:val="4"/>
            <w:shd w:val="clear" w:color="auto" w:fill="auto"/>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4FE0FA11" w14:textId="77777777" w:rsidTr="001C2C13">
        <w:tc>
          <w:tcPr>
            <w:tcW w:w="4535" w:type="dxa"/>
            <w:shd w:val="clear" w:color="auto" w:fill="auto"/>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c>
          <w:tcPr>
            <w:tcW w:w="4535" w:type="dxa"/>
            <w:shd w:val="clear" w:color="auto" w:fill="auto"/>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F8C9CCB" w14:textId="77777777" w:rsidR="000038A3" w:rsidRPr="00AE781B" w:rsidRDefault="000038A3" w:rsidP="001C2C13">
            <w:pPr>
              <w:pStyle w:val="TAL"/>
              <w:rPr>
                <w:rFonts w:eastAsia="MS Mincho"/>
                <w:lang w:eastAsia="en-US"/>
              </w:rPr>
            </w:pPr>
          </w:p>
        </w:tc>
        <w:tc>
          <w:tcPr>
            <w:tcW w:w="1700" w:type="dxa"/>
            <w:shd w:val="clear" w:color="auto" w:fill="auto"/>
          </w:tcPr>
          <w:p w14:paraId="2067C0A9" w14:textId="77777777" w:rsidR="000038A3" w:rsidRPr="00AE781B" w:rsidRDefault="000038A3" w:rsidP="001C2C13">
            <w:pPr>
              <w:pStyle w:val="TAL"/>
              <w:rPr>
                <w:rFonts w:eastAsia="MS Mincho"/>
                <w:lang w:eastAsia="en-US"/>
              </w:rPr>
            </w:pPr>
          </w:p>
        </w:tc>
        <w:tc>
          <w:tcPr>
            <w:tcW w:w="1104" w:type="dxa"/>
            <w:shd w:val="clear" w:color="auto" w:fill="auto"/>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c>
          <w:tcPr>
            <w:tcW w:w="4535" w:type="dxa"/>
            <w:shd w:val="clear" w:color="auto" w:fill="auto"/>
          </w:tcPr>
          <w:p w14:paraId="69EB8F1F"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0CDE8835" w14:textId="77777777" w:rsidR="000038A3" w:rsidRPr="00AE781B" w:rsidRDefault="000038A3" w:rsidP="001C2C13">
            <w:pPr>
              <w:pStyle w:val="TAL"/>
              <w:rPr>
                <w:rFonts w:eastAsia="MS Mincho"/>
                <w:lang w:eastAsia="en-US"/>
              </w:rPr>
            </w:pPr>
          </w:p>
        </w:tc>
        <w:tc>
          <w:tcPr>
            <w:tcW w:w="1700" w:type="dxa"/>
            <w:shd w:val="clear" w:color="auto" w:fill="auto"/>
          </w:tcPr>
          <w:p w14:paraId="501C1AF7" w14:textId="77777777" w:rsidR="000038A3" w:rsidRPr="00AE781B" w:rsidRDefault="000038A3" w:rsidP="001C2C13">
            <w:pPr>
              <w:pStyle w:val="TAL"/>
              <w:rPr>
                <w:rFonts w:eastAsia="MS Mincho"/>
                <w:lang w:eastAsia="en-US"/>
              </w:rPr>
            </w:pPr>
          </w:p>
        </w:tc>
        <w:tc>
          <w:tcPr>
            <w:tcW w:w="1104" w:type="dxa"/>
            <w:shd w:val="clear" w:color="auto" w:fill="auto"/>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c>
          <w:tcPr>
            <w:tcW w:w="4535" w:type="dxa"/>
            <w:shd w:val="clear" w:color="auto" w:fill="auto"/>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3899C8A0" w14:textId="77777777" w:rsidR="000038A3" w:rsidRPr="00AE781B" w:rsidRDefault="000038A3" w:rsidP="001C2C13">
            <w:pPr>
              <w:pStyle w:val="TAL"/>
              <w:rPr>
                <w:rFonts w:eastAsia="MS Mincho"/>
                <w:lang w:eastAsia="en-US"/>
              </w:rPr>
            </w:pPr>
          </w:p>
        </w:tc>
        <w:tc>
          <w:tcPr>
            <w:tcW w:w="1700" w:type="dxa"/>
            <w:shd w:val="clear" w:color="auto" w:fill="auto"/>
          </w:tcPr>
          <w:p w14:paraId="7EB27A16" w14:textId="77777777" w:rsidR="000038A3" w:rsidRPr="00AE781B" w:rsidRDefault="000038A3" w:rsidP="001C2C13">
            <w:pPr>
              <w:pStyle w:val="TAL"/>
              <w:rPr>
                <w:rFonts w:eastAsia="MS Mincho"/>
                <w:lang w:eastAsia="en-US"/>
              </w:rPr>
            </w:pPr>
          </w:p>
        </w:tc>
        <w:tc>
          <w:tcPr>
            <w:tcW w:w="1104" w:type="dxa"/>
            <w:shd w:val="clear" w:color="auto" w:fill="auto"/>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c>
          <w:tcPr>
            <w:tcW w:w="4535" w:type="dxa"/>
            <w:shd w:val="clear" w:color="auto" w:fill="auto"/>
          </w:tcPr>
          <w:p w14:paraId="2EA6AA3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4ADD4604" w14:textId="77777777" w:rsidR="000038A3" w:rsidRPr="00AE781B" w:rsidRDefault="000038A3" w:rsidP="001C2C13">
            <w:pPr>
              <w:pStyle w:val="TAL"/>
              <w:rPr>
                <w:rFonts w:eastAsia="MS Mincho"/>
                <w:lang w:eastAsia="en-US"/>
              </w:rPr>
            </w:pPr>
          </w:p>
        </w:tc>
        <w:tc>
          <w:tcPr>
            <w:tcW w:w="1700" w:type="dxa"/>
            <w:shd w:val="clear" w:color="auto" w:fill="auto"/>
          </w:tcPr>
          <w:p w14:paraId="25D3E437" w14:textId="77777777" w:rsidR="000038A3" w:rsidRPr="00AE781B" w:rsidRDefault="000038A3" w:rsidP="001C2C13">
            <w:pPr>
              <w:pStyle w:val="TAL"/>
              <w:rPr>
                <w:rFonts w:eastAsia="MS Mincho"/>
                <w:lang w:eastAsia="en-US"/>
              </w:rPr>
            </w:pPr>
          </w:p>
        </w:tc>
        <w:tc>
          <w:tcPr>
            <w:tcW w:w="1104" w:type="dxa"/>
            <w:shd w:val="clear" w:color="auto" w:fill="auto"/>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c>
          <w:tcPr>
            <w:tcW w:w="4535" w:type="dxa"/>
            <w:shd w:val="clear" w:color="auto" w:fill="auto"/>
          </w:tcPr>
          <w:p w14:paraId="50C471F9"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1B553952" w14:textId="77777777" w:rsidR="000038A3" w:rsidRPr="00AE781B" w:rsidRDefault="000038A3" w:rsidP="001C2C13">
            <w:pPr>
              <w:pStyle w:val="TAL"/>
              <w:rPr>
                <w:rFonts w:eastAsia="MS Mincho"/>
                <w:lang w:eastAsia="en-US"/>
              </w:rPr>
            </w:pPr>
          </w:p>
        </w:tc>
        <w:tc>
          <w:tcPr>
            <w:tcW w:w="1700" w:type="dxa"/>
            <w:shd w:val="clear" w:color="auto" w:fill="auto"/>
          </w:tcPr>
          <w:p w14:paraId="2F84CCCA" w14:textId="77777777" w:rsidR="000038A3" w:rsidRPr="00AE781B" w:rsidRDefault="000038A3" w:rsidP="001C2C13">
            <w:pPr>
              <w:pStyle w:val="TAL"/>
              <w:rPr>
                <w:rFonts w:eastAsia="MS Mincho"/>
                <w:lang w:eastAsia="en-US"/>
              </w:rPr>
            </w:pPr>
          </w:p>
        </w:tc>
        <w:tc>
          <w:tcPr>
            <w:tcW w:w="1104" w:type="dxa"/>
            <w:shd w:val="clear" w:color="auto" w:fill="auto"/>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c>
          <w:tcPr>
            <w:tcW w:w="4535" w:type="dxa"/>
            <w:shd w:val="clear" w:color="auto" w:fill="auto"/>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444D04FD" w14:textId="77777777" w:rsidR="000038A3" w:rsidRPr="00AE781B" w:rsidRDefault="000038A3" w:rsidP="001C2C13">
            <w:pPr>
              <w:pStyle w:val="TAL"/>
              <w:rPr>
                <w:rFonts w:eastAsia="MS Mincho"/>
                <w:lang w:eastAsia="en-US"/>
              </w:rPr>
            </w:pPr>
          </w:p>
        </w:tc>
        <w:tc>
          <w:tcPr>
            <w:tcW w:w="1700" w:type="dxa"/>
            <w:shd w:val="clear" w:color="auto" w:fill="auto"/>
          </w:tcPr>
          <w:p w14:paraId="59C53294" w14:textId="77777777" w:rsidR="000038A3" w:rsidRPr="00AE781B" w:rsidRDefault="000038A3" w:rsidP="001C2C13">
            <w:pPr>
              <w:pStyle w:val="TAL"/>
              <w:rPr>
                <w:rFonts w:eastAsia="MS Mincho"/>
                <w:lang w:eastAsia="en-US"/>
              </w:rPr>
            </w:pPr>
          </w:p>
        </w:tc>
        <w:tc>
          <w:tcPr>
            <w:tcW w:w="1104" w:type="dxa"/>
            <w:shd w:val="clear" w:color="auto" w:fill="auto"/>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c>
          <w:tcPr>
            <w:tcW w:w="4535" w:type="dxa"/>
            <w:shd w:val="clear" w:color="auto" w:fill="auto"/>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526B05FC" w14:textId="77777777" w:rsidR="000038A3" w:rsidRPr="00AE781B" w:rsidRDefault="000038A3" w:rsidP="001C2C13">
            <w:pPr>
              <w:pStyle w:val="TAL"/>
              <w:rPr>
                <w:rFonts w:eastAsia="MS Mincho"/>
                <w:lang w:eastAsia="en-US"/>
              </w:rPr>
            </w:pPr>
          </w:p>
        </w:tc>
        <w:tc>
          <w:tcPr>
            <w:tcW w:w="1700" w:type="dxa"/>
            <w:shd w:val="clear" w:color="auto" w:fill="auto"/>
          </w:tcPr>
          <w:p w14:paraId="6ED18935" w14:textId="77777777" w:rsidR="000038A3" w:rsidRPr="00AE781B" w:rsidRDefault="000038A3" w:rsidP="001C2C13">
            <w:pPr>
              <w:pStyle w:val="TAL"/>
              <w:rPr>
                <w:rFonts w:eastAsia="MS Mincho"/>
                <w:lang w:eastAsia="en-US"/>
              </w:rPr>
            </w:pPr>
          </w:p>
        </w:tc>
        <w:tc>
          <w:tcPr>
            <w:tcW w:w="1104" w:type="dxa"/>
            <w:shd w:val="clear" w:color="auto" w:fill="auto"/>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c>
          <w:tcPr>
            <w:tcW w:w="4535" w:type="dxa"/>
            <w:shd w:val="clear" w:color="auto" w:fill="auto"/>
          </w:tcPr>
          <w:p w14:paraId="5AD2E433" w14:textId="77777777" w:rsidR="000038A3" w:rsidRPr="00AE781B" w:rsidRDefault="000038A3" w:rsidP="001C2C13">
            <w:pPr>
              <w:pStyle w:val="TAL"/>
              <w:rPr>
                <w:lang w:eastAsia="en-US"/>
              </w:rPr>
            </w:pPr>
            <w:r w:rsidRPr="00AE781B">
              <w:rPr>
                <w:lang w:eastAsia="en-US"/>
              </w:rPr>
              <w:t xml:space="preserve">            commonIEsRequestLocationInformation</w:t>
            </w:r>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19E4B4ED" w14:textId="77777777" w:rsidR="000038A3" w:rsidRPr="00AE781B" w:rsidRDefault="000038A3" w:rsidP="001C2C13">
            <w:pPr>
              <w:pStyle w:val="TAL"/>
              <w:rPr>
                <w:rFonts w:eastAsia="MS Mincho"/>
                <w:lang w:eastAsia="en-US"/>
              </w:rPr>
            </w:pPr>
          </w:p>
        </w:tc>
        <w:tc>
          <w:tcPr>
            <w:tcW w:w="1700" w:type="dxa"/>
            <w:shd w:val="clear" w:color="auto" w:fill="auto"/>
          </w:tcPr>
          <w:p w14:paraId="75FDB14D" w14:textId="77777777" w:rsidR="000038A3" w:rsidRPr="00AE781B" w:rsidRDefault="000038A3" w:rsidP="001C2C13">
            <w:pPr>
              <w:pStyle w:val="TAL"/>
              <w:rPr>
                <w:rFonts w:eastAsia="MS Mincho"/>
                <w:lang w:eastAsia="en-US"/>
              </w:rPr>
            </w:pPr>
          </w:p>
        </w:tc>
        <w:tc>
          <w:tcPr>
            <w:tcW w:w="1104" w:type="dxa"/>
            <w:shd w:val="clear" w:color="auto" w:fill="auto"/>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c>
          <w:tcPr>
            <w:tcW w:w="4535" w:type="dxa"/>
            <w:shd w:val="clear" w:color="auto" w:fill="auto"/>
          </w:tcPr>
          <w:p w14:paraId="2047F847"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040C6FB9" w14:textId="77777777" w:rsidR="000038A3" w:rsidRPr="00AE781B" w:rsidRDefault="000038A3" w:rsidP="001C2C13">
            <w:pPr>
              <w:pStyle w:val="TAL"/>
              <w:rPr>
                <w:rFonts w:eastAsia="MS Mincho"/>
                <w:lang w:eastAsia="en-US"/>
              </w:rPr>
            </w:pPr>
          </w:p>
        </w:tc>
        <w:tc>
          <w:tcPr>
            <w:tcW w:w="1700" w:type="dxa"/>
            <w:shd w:val="clear" w:color="auto" w:fill="auto"/>
          </w:tcPr>
          <w:p w14:paraId="6C26BAF6" w14:textId="77777777" w:rsidR="000038A3" w:rsidRPr="00AE781B" w:rsidRDefault="000038A3" w:rsidP="001C2C13">
            <w:pPr>
              <w:pStyle w:val="TAL"/>
              <w:rPr>
                <w:rFonts w:eastAsia="MS Mincho"/>
                <w:lang w:eastAsia="en-US"/>
              </w:rPr>
            </w:pPr>
          </w:p>
        </w:tc>
        <w:tc>
          <w:tcPr>
            <w:tcW w:w="1104" w:type="dxa"/>
            <w:shd w:val="clear" w:color="auto" w:fill="auto"/>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c>
          <w:tcPr>
            <w:tcW w:w="4535" w:type="dxa"/>
            <w:shd w:val="clear" w:color="auto" w:fill="auto"/>
          </w:tcPr>
          <w:p w14:paraId="1A27D51E"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05279F37" w14:textId="77777777" w:rsidR="000038A3" w:rsidRPr="00AE781B" w:rsidRDefault="000038A3" w:rsidP="001C2C13">
            <w:pPr>
              <w:pStyle w:val="TAL"/>
              <w:rPr>
                <w:rFonts w:eastAsia="MS Mincho"/>
                <w:lang w:eastAsia="en-US"/>
              </w:rPr>
            </w:pPr>
          </w:p>
        </w:tc>
        <w:tc>
          <w:tcPr>
            <w:tcW w:w="1700" w:type="dxa"/>
            <w:shd w:val="clear" w:color="auto" w:fill="auto"/>
          </w:tcPr>
          <w:p w14:paraId="5C13C71D" w14:textId="77777777" w:rsidR="000038A3" w:rsidRPr="00AE781B" w:rsidRDefault="000038A3" w:rsidP="001C2C13">
            <w:pPr>
              <w:pStyle w:val="TAL"/>
              <w:rPr>
                <w:rFonts w:eastAsia="MS Mincho"/>
                <w:lang w:eastAsia="en-US"/>
              </w:rPr>
            </w:pPr>
          </w:p>
        </w:tc>
        <w:tc>
          <w:tcPr>
            <w:tcW w:w="1104" w:type="dxa"/>
            <w:shd w:val="clear" w:color="auto" w:fill="auto"/>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c>
          <w:tcPr>
            <w:tcW w:w="4535" w:type="dxa"/>
            <w:shd w:val="clear" w:color="auto" w:fill="auto"/>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c>
          <w:tcPr>
            <w:tcW w:w="4535" w:type="dxa"/>
            <w:shd w:val="clear" w:color="auto" w:fill="auto"/>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shd w:val="clear" w:color="auto" w:fill="auto"/>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c>
          <w:tcPr>
            <w:tcW w:w="4535" w:type="dxa"/>
            <w:shd w:val="clear" w:color="auto" w:fill="auto"/>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72BC5B" w14:textId="77777777" w:rsidR="000038A3" w:rsidRPr="00AE781B" w:rsidRDefault="000038A3" w:rsidP="001C2C13">
            <w:pPr>
              <w:pStyle w:val="TAL"/>
              <w:rPr>
                <w:rFonts w:eastAsia="MS Mincho"/>
                <w:lang w:eastAsia="en-US"/>
              </w:rPr>
            </w:pPr>
          </w:p>
        </w:tc>
        <w:tc>
          <w:tcPr>
            <w:tcW w:w="1700" w:type="dxa"/>
            <w:shd w:val="clear" w:color="auto" w:fill="auto"/>
          </w:tcPr>
          <w:p w14:paraId="76B0B3FD" w14:textId="77777777" w:rsidR="000038A3" w:rsidRPr="00AE781B" w:rsidRDefault="000038A3" w:rsidP="001C2C13">
            <w:pPr>
              <w:pStyle w:val="TAL"/>
              <w:rPr>
                <w:rFonts w:eastAsia="MS Mincho"/>
                <w:lang w:eastAsia="en-US"/>
              </w:rPr>
            </w:pPr>
          </w:p>
        </w:tc>
        <w:tc>
          <w:tcPr>
            <w:tcW w:w="1104" w:type="dxa"/>
            <w:shd w:val="clear" w:color="auto" w:fill="auto"/>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c>
          <w:tcPr>
            <w:tcW w:w="4535" w:type="dxa"/>
            <w:shd w:val="clear" w:color="auto" w:fill="auto"/>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C3B6E48" w14:textId="77777777" w:rsidR="000038A3" w:rsidRPr="00AE781B" w:rsidRDefault="000038A3" w:rsidP="001C2C13">
            <w:pPr>
              <w:pStyle w:val="TAL"/>
              <w:rPr>
                <w:rFonts w:eastAsia="MS Mincho"/>
                <w:lang w:eastAsia="en-US"/>
              </w:rPr>
            </w:pPr>
          </w:p>
        </w:tc>
        <w:tc>
          <w:tcPr>
            <w:tcW w:w="1700" w:type="dxa"/>
            <w:shd w:val="clear" w:color="auto" w:fill="auto"/>
          </w:tcPr>
          <w:p w14:paraId="0F02A922" w14:textId="77777777" w:rsidR="000038A3" w:rsidRPr="00AE781B" w:rsidRDefault="000038A3" w:rsidP="001C2C13">
            <w:pPr>
              <w:pStyle w:val="TAL"/>
              <w:rPr>
                <w:rFonts w:eastAsia="MS Mincho"/>
                <w:lang w:eastAsia="en-US"/>
              </w:rPr>
            </w:pPr>
          </w:p>
        </w:tc>
        <w:tc>
          <w:tcPr>
            <w:tcW w:w="1104" w:type="dxa"/>
            <w:shd w:val="clear" w:color="auto" w:fill="auto"/>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c>
          <w:tcPr>
            <w:tcW w:w="4535" w:type="dxa"/>
            <w:shd w:val="clear" w:color="auto" w:fill="auto"/>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2FFE1B2" w14:textId="77777777" w:rsidR="000038A3" w:rsidRPr="00AE781B" w:rsidRDefault="000038A3" w:rsidP="001C2C13">
            <w:pPr>
              <w:pStyle w:val="TAL"/>
              <w:rPr>
                <w:rFonts w:eastAsia="MS Mincho"/>
                <w:lang w:eastAsia="en-US"/>
              </w:rPr>
            </w:pPr>
          </w:p>
        </w:tc>
        <w:tc>
          <w:tcPr>
            <w:tcW w:w="1700" w:type="dxa"/>
            <w:shd w:val="clear" w:color="auto" w:fill="auto"/>
          </w:tcPr>
          <w:p w14:paraId="3D824C6C" w14:textId="77777777" w:rsidR="000038A3" w:rsidRPr="00AE781B" w:rsidRDefault="000038A3" w:rsidP="001C2C13">
            <w:pPr>
              <w:pStyle w:val="TAL"/>
              <w:rPr>
                <w:rFonts w:eastAsia="MS Mincho"/>
                <w:lang w:eastAsia="en-US"/>
              </w:rPr>
            </w:pPr>
          </w:p>
        </w:tc>
        <w:tc>
          <w:tcPr>
            <w:tcW w:w="1104" w:type="dxa"/>
            <w:shd w:val="clear" w:color="auto" w:fill="auto"/>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c>
          <w:tcPr>
            <w:tcW w:w="4535" w:type="dxa"/>
            <w:shd w:val="clear" w:color="auto" w:fill="auto"/>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E3A6F01" w14:textId="77777777" w:rsidR="000038A3" w:rsidRPr="00AE781B" w:rsidRDefault="000038A3" w:rsidP="001C2C13">
            <w:pPr>
              <w:pStyle w:val="TAL"/>
              <w:rPr>
                <w:rFonts w:eastAsia="MS Mincho"/>
                <w:lang w:eastAsia="en-US"/>
              </w:rPr>
            </w:pPr>
          </w:p>
        </w:tc>
        <w:tc>
          <w:tcPr>
            <w:tcW w:w="1700" w:type="dxa"/>
            <w:shd w:val="clear" w:color="auto" w:fill="auto"/>
          </w:tcPr>
          <w:p w14:paraId="42C1292B" w14:textId="77777777" w:rsidR="000038A3" w:rsidRPr="00AE781B" w:rsidRDefault="000038A3" w:rsidP="001C2C13">
            <w:pPr>
              <w:pStyle w:val="TAL"/>
              <w:rPr>
                <w:rFonts w:eastAsia="MS Mincho"/>
                <w:lang w:eastAsia="en-US"/>
              </w:rPr>
            </w:pPr>
          </w:p>
        </w:tc>
        <w:tc>
          <w:tcPr>
            <w:tcW w:w="1104" w:type="dxa"/>
            <w:shd w:val="clear" w:color="auto" w:fill="auto"/>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c>
          <w:tcPr>
            <w:tcW w:w="4535" w:type="dxa"/>
            <w:shd w:val="clear" w:color="auto" w:fill="auto"/>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42AB3225" w14:textId="77777777" w:rsidR="000038A3" w:rsidRPr="00AE781B" w:rsidRDefault="000038A3" w:rsidP="001C2C13">
            <w:pPr>
              <w:pStyle w:val="TAL"/>
              <w:rPr>
                <w:rFonts w:eastAsia="MS Mincho"/>
                <w:lang w:eastAsia="en-US"/>
              </w:rPr>
            </w:pPr>
          </w:p>
        </w:tc>
        <w:tc>
          <w:tcPr>
            <w:tcW w:w="1700" w:type="dxa"/>
            <w:shd w:val="clear" w:color="auto" w:fill="auto"/>
          </w:tcPr>
          <w:p w14:paraId="3CAF8DC8" w14:textId="77777777" w:rsidR="000038A3" w:rsidRPr="00AE781B" w:rsidRDefault="000038A3" w:rsidP="001C2C13">
            <w:pPr>
              <w:pStyle w:val="TAL"/>
              <w:rPr>
                <w:rFonts w:eastAsia="MS Mincho"/>
                <w:lang w:eastAsia="en-US"/>
              </w:rPr>
            </w:pPr>
          </w:p>
        </w:tc>
        <w:tc>
          <w:tcPr>
            <w:tcW w:w="1104" w:type="dxa"/>
            <w:shd w:val="clear" w:color="auto" w:fill="auto"/>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c>
          <w:tcPr>
            <w:tcW w:w="4535" w:type="dxa"/>
            <w:shd w:val="clear" w:color="auto" w:fill="auto"/>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6BD6D1A" w14:textId="77777777" w:rsidR="000038A3" w:rsidRPr="00AE781B" w:rsidRDefault="000038A3" w:rsidP="001C2C13">
            <w:pPr>
              <w:pStyle w:val="TAL"/>
              <w:rPr>
                <w:rFonts w:eastAsia="MS Mincho"/>
                <w:lang w:eastAsia="en-US"/>
              </w:rPr>
            </w:pPr>
          </w:p>
        </w:tc>
        <w:tc>
          <w:tcPr>
            <w:tcW w:w="1700" w:type="dxa"/>
            <w:shd w:val="clear" w:color="auto" w:fill="auto"/>
          </w:tcPr>
          <w:p w14:paraId="7C0F4087" w14:textId="77777777" w:rsidR="000038A3" w:rsidRPr="00AE781B" w:rsidRDefault="000038A3" w:rsidP="001C2C13">
            <w:pPr>
              <w:pStyle w:val="TAL"/>
              <w:rPr>
                <w:rFonts w:eastAsia="MS Mincho"/>
                <w:lang w:eastAsia="en-US"/>
              </w:rPr>
            </w:pPr>
          </w:p>
        </w:tc>
        <w:tc>
          <w:tcPr>
            <w:tcW w:w="1104" w:type="dxa"/>
            <w:shd w:val="clear" w:color="auto" w:fill="auto"/>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c>
          <w:tcPr>
            <w:tcW w:w="4535" w:type="dxa"/>
            <w:shd w:val="clear" w:color="auto" w:fill="auto"/>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1F5B16" w14:textId="77777777" w:rsidR="000038A3" w:rsidRPr="00AE781B" w:rsidRDefault="000038A3" w:rsidP="001C2C13">
            <w:pPr>
              <w:pStyle w:val="TAL"/>
              <w:rPr>
                <w:rFonts w:eastAsia="MS Mincho"/>
                <w:lang w:eastAsia="en-US"/>
              </w:rPr>
            </w:pPr>
          </w:p>
        </w:tc>
        <w:tc>
          <w:tcPr>
            <w:tcW w:w="1700" w:type="dxa"/>
            <w:shd w:val="clear" w:color="auto" w:fill="auto"/>
          </w:tcPr>
          <w:p w14:paraId="51F62D56" w14:textId="77777777" w:rsidR="000038A3" w:rsidRPr="00AE781B" w:rsidRDefault="000038A3" w:rsidP="001C2C13">
            <w:pPr>
              <w:pStyle w:val="TAL"/>
              <w:rPr>
                <w:rFonts w:eastAsia="MS Mincho"/>
                <w:lang w:eastAsia="en-US"/>
              </w:rPr>
            </w:pPr>
          </w:p>
        </w:tc>
        <w:tc>
          <w:tcPr>
            <w:tcW w:w="1104" w:type="dxa"/>
            <w:shd w:val="clear" w:color="auto" w:fill="auto"/>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c>
          <w:tcPr>
            <w:tcW w:w="4535" w:type="dxa"/>
            <w:shd w:val="clear" w:color="auto" w:fill="auto"/>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FE5E2A3" w14:textId="77777777" w:rsidR="000038A3" w:rsidRPr="00AE781B" w:rsidRDefault="000038A3" w:rsidP="001C2C13">
            <w:pPr>
              <w:pStyle w:val="TAL"/>
              <w:rPr>
                <w:rFonts w:eastAsia="MS Mincho"/>
                <w:lang w:eastAsia="en-US"/>
              </w:rPr>
            </w:pPr>
          </w:p>
        </w:tc>
        <w:tc>
          <w:tcPr>
            <w:tcW w:w="1700" w:type="dxa"/>
            <w:shd w:val="clear" w:color="auto" w:fill="auto"/>
          </w:tcPr>
          <w:p w14:paraId="31347151" w14:textId="77777777" w:rsidR="000038A3" w:rsidRPr="00AE781B" w:rsidRDefault="000038A3" w:rsidP="001C2C13">
            <w:pPr>
              <w:pStyle w:val="TAL"/>
              <w:rPr>
                <w:rFonts w:eastAsia="MS Mincho"/>
                <w:lang w:eastAsia="en-US"/>
              </w:rPr>
            </w:pPr>
          </w:p>
        </w:tc>
        <w:tc>
          <w:tcPr>
            <w:tcW w:w="1104" w:type="dxa"/>
            <w:shd w:val="clear" w:color="auto" w:fill="auto"/>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c>
          <w:tcPr>
            <w:tcW w:w="4535" w:type="dxa"/>
            <w:shd w:val="clear" w:color="auto" w:fill="auto"/>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63ABC32" w14:textId="77777777" w:rsidR="000038A3" w:rsidRPr="00AE781B" w:rsidRDefault="000038A3" w:rsidP="001C2C13">
            <w:pPr>
              <w:pStyle w:val="TAL"/>
              <w:rPr>
                <w:rFonts w:eastAsia="MS Mincho"/>
                <w:lang w:eastAsia="en-US"/>
              </w:rPr>
            </w:pPr>
          </w:p>
        </w:tc>
        <w:tc>
          <w:tcPr>
            <w:tcW w:w="1700" w:type="dxa"/>
            <w:shd w:val="clear" w:color="auto" w:fill="auto"/>
          </w:tcPr>
          <w:p w14:paraId="4652CDAA" w14:textId="77777777" w:rsidR="000038A3" w:rsidRPr="00AE781B" w:rsidRDefault="000038A3" w:rsidP="001C2C13">
            <w:pPr>
              <w:pStyle w:val="TAL"/>
              <w:rPr>
                <w:rFonts w:eastAsia="MS Mincho"/>
                <w:lang w:eastAsia="en-US"/>
              </w:rPr>
            </w:pPr>
          </w:p>
        </w:tc>
        <w:tc>
          <w:tcPr>
            <w:tcW w:w="1104" w:type="dxa"/>
            <w:shd w:val="clear" w:color="auto" w:fill="auto"/>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c>
          <w:tcPr>
            <w:tcW w:w="4535" w:type="dxa"/>
            <w:shd w:val="clear" w:color="auto" w:fill="auto"/>
          </w:tcPr>
          <w:p w14:paraId="16C2D267"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4B0E6BB2" w14:textId="77777777" w:rsidR="000038A3" w:rsidRPr="00AE781B" w:rsidRDefault="000038A3" w:rsidP="001C2C13">
            <w:pPr>
              <w:pStyle w:val="TAL"/>
              <w:rPr>
                <w:rFonts w:eastAsia="MS Mincho"/>
                <w:lang w:eastAsia="en-US"/>
              </w:rPr>
            </w:pPr>
          </w:p>
        </w:tc>
        <w:tc>
          <w:tcPr>
            <w:tcW w:w="1700" w:type="dxa"/>
            <w:shd w:val="clear" w:color="auto" w:fill="auto"/>
          </w:tcPr>
          <w:p w14:paraId="034660F0" w14:textId="77777777" w:rsidR="000038A3" w:rsidRPr="00AE781B" w:rsidRDefault="000038A3" w:rsidP="001C2C13">
            <w:pPr>
              <w:pStyle w:val="TAL"/>
              <w:rPr>
                <w:rFonts w:eastAsia="MS Mincho"/>
                <w:lang w:eastAsia="en-US"/>
              </w:rPr>
            </w:pPr>
          </w:p>
        </w:tc>
        <w:tc>
          <w:tcPr>
            <w:tcW w:w="1104" w:type="dxa"/>
            <w:shd w:val="clear" w:color="auto" w:fill="auto"/>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rPr>
      </w:pPr>
    </w:p>
    <w:p w14:paraId="17633ACE" w14:textId="77777777" w:rsidR="000038A3" w:rsidRPr="00AE781B" w:rsidRDefault="000038A3" w:rsidP="000038A3">
      <w:pPr>
        <w:pStyle w:val="Heading6"/>
      </w:pPr>
      <w:bookmarkStart w:id="611" w:name="_Toc27482127"/>
      <w:bookmarkStart w:id="612" w:name="_Toc68183377"/>
      <w:r w:rsidRPr="00AE781B">
        <w:t>9.4.4.2.5</w:t>
      </w:r>
      <w:r w:rsidRPr="00AE781B">
        <w:tab/>
        <w:t>Test requirement</w:t>
      </w:r>
      <w:bookmarkEnd w:id="611"/>
      <w:bookmarkEnd w:id="612"/>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37F6BF95">
          <v:shape id="_x0000_i1448" type="#_x0000_t75" style="width:117pt;height:33.75pt" o:ole="">
            <v:imagedata r:id="rId91" o:title=""/>
          </v:shape>
          <o:OLEObject Type="Embed" ProgID="Equation.3" ShapeID="_x0000_i1448" DrawAspect="Content" ObjectID="_1799682205" r:id="rId403"/>
        </w:object>
      </w:r>
      <w:r w:rsidRPr="00AE781B">
        <w:t xml:space="preserve">, where </w:t>
      </w:r>
      <w:r w:rsidRPr="00AE781B">
        <w:rPr>
          <w:position w:val="-4"/>
        </w:rPr>
        <w:object w:dxaOrig="320" w:dyaOrig="260" w14:anchorId="10208582">
          <v:shape id="_x0000_i1449" type="#_x0000_t75" style="width:15.75pt;height:12.75pt" o:ole="">
            <v:imagedata r:id="rId93" o:title=""/>
          </v:shape>
          <o:OLEObject Type="Embed" ProgID="Equation.3" ShapeID="_x0000_i1449" DrawAspect="Content" ObjectID="_1799682206" r:id="rId404"/>
        </w:object>
      </w:r>
      <w:r w:rsidRPr="00AE781B">
        <w:t xml:space="preserve">=32 and </w:t>
      </w:r>
      <w:r w:rsidRPr="00AE781B">
        <w:rPr>
          <w:position w:val="-6"/>
        </w:rPr>
        <w:object w:dxaOrig="200" w:dyaOrig="220" w14:anchorId="4AAE7F8D">
          <v:shape id="_x0000_i1450" type="#_x0000_t75" style="width:9.75pt;height:11.25pt" o:ole="">
            <v:imagedata r:id="rId95" o:title=""/>
          </v:shape>
          <o:OLEObject Type="Embed" ProgID="Equation.3" ShapeID="_x0000_i1450" DrawAspect="Content" ObjectID="_1799682207" r:id="rId405"/>
        </w:object>
      </w:r>
      <w:r w:rsidRPr="00AE781B">
        <w:t>=16 are the parameters specified in clause 9.4.1.1.3, Table 9.4.1.1.3</w:t>
      </w:r>
      <w:r w:rsidRPr="00AE781B">
        <w:noBreakHyphen/>
        <w:t>1 and Note 4 of Table 9.4.4.2.4.1-1. This gives the total RSTD reporting delay of 10240 ms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13" w:name="_Toc27482128"/>
      <w:bookmarkStart w:id="614" w:name="_Toc68183378"/>
      <w:r w:rsidRPr="00AE781B">
        <w:t>9.4.5</w:t>
      </w:r>
      <w:r w:rsidRPr="00AE781B">
        <w:tab/>
        <w:t>HD-FDD inter-frequency RSTD Measurement Reporting Delay in CE Mode B</w:t>
      </w:r>
      <w:bookmarkEnd w:id="613"/>
      <w:bookmarkEnd w:id="614"/>
    </w:p>
    <w:p w14:paraId="5C25F593" w14:textId="77777777" w:rsidR="000038A3" w:rsidRPr="00AE781B" w:rsidRDefault="000038A3" w:rsidP="000038A3">
      <w:pPr>
        <w:pStyle w:val="Heading4"/>
      </w:pPr>
      <w:bookmarkStart w:id="615" w:name="_Toc27482129"/>
      <w:bookmarkStart w:id="616" w:name="_Toc68183379"/>
      <w:r w:rsidRPr="00AE781B">
        <w:t>9.4.5.1</w:t>
      </w:r>
      <w:r w:rsidRPr="00AE781B">
        <w:tab/>
        <w:t xml:space="preserve">HD-FDD inter-frequency RSTD Measurement Reporting Delay in CE Mode B for </w:t>
      </w:r>
      <w:r w:rsidR="002950CB" w:rsidRPr="00AE781B">
        <w:t>Category M</w:t>
      </w:r>
      <w:r w:rsidRPr="00AE781B">
        <w:t>1</w:t>
      </w:r>
      <w:bookmarkEnd w:id="615"/>
      <w:bookmarkEnd w:id="616"/>
    </w:p>
    <w:p w14:paraId="374AEC48" w14:textId="77777777" w:rsidR="000038A3" w:rsidRPr="00AE781B" w:rsidRDefault="000038A3" w:rsidP="000038A3">
      <w:pPr>
        <w:pStyle w:val="Heading6"/>
      </w:pPr>
      <w:bookmarkStart w:id="617" w:name="_Toc27482130"/>
      <w:bookmarkStart w:id="618" w:name="_Toc68183380"/>
      <w:r w:rsidRPr="00AE781B">
        <w:t>9.4.5.1.1</w:t>
      </w:r>
      <w:r w:rsidRPr="00AE781B">
        <w:tab/>
        <w:t>Test purpose</w:t>
      </w:r>
      <w:bookmarkEnd w:id="617"/>
      <w:bookmarkEnd w:id="618"/>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19" w:name="_Toc27482131"/>
      <w:bookmarkStart w:id="620" w:name="_Toc68183381"/>
      <w:r w:rsidRPr="00AE781B">
        <w:t>9.4.5.1.2</w:t>
      </w:r>
      <w:r w:rsidRPr="00AE781B">
        <w:tab/>
        <w:t>Test applicability</w:t>
      </w:r>
      <w:bookmarkEnd w:id="619"/>
      <w:bookmarkEnd w:id="620"/>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21" w:name="_Toc27482132"/>
      <w:bookmarkStart w:id="622" w:name="_Toc68183382"/>
      <w:r w:rsidRPr="00AE781B">
        <w:t>9.4.5.1.3</w:t>
      </w:r>
      <w:r w:rsidRPr="00AE781B">
        <w:tab/>
        <w:t>Minimum conformance requirements</w:t>
      </w:r>
      <w:bookmarkEnd w:id="621"/>
      <w:bookmarkEnd w:id="622"/>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23" w:name="_Toc27482133"/>
      <w:bookmarkStart w:id="624" w:name="_Toc68183383"/>
      <w:r w:rsidRPr="00AE781B">
        <w:t>9.4.5.1.4</w:t>
      </w:r>
      <w:r w:rsidRPr="00AE781B">
        <w:tab/>
        <w:t>Test description</w:t>
      </w:r>
      <w:bookmarkEnd w:id="623"/>
      <w:bookmarkEnd w:id="624"/>
    </w:p>
    <w:p w14:paraId="4D388632" w14:textId="77777777" w:rsidR="000038A3" w:rsidRPr="00AE781B" w:rsidRDefault="000038A3" w:rsidP="000038A3">
      <w:pPr>
        <w:pStyle w:val="Heading7"/>
      </w:pPr>
      <w:bookmarkStart w:id="625" w:name="_Toc27482134"/>
      <w:bookmarkStart w:id="626" w:name="_Toc68183384"/>
      <w:r w:rsidRPr="00AE781B">
        <w:t>9.4.5.1.4.1</w:t>
      </w:r>
      <w:r w:rsidRPr="00AE781B">
        <w:tab/>
        <w:t>Initial conditions</w:t>
      </w:r>
      <w:bookmarkEnd w:id="625"/>
      <w:bookmarkEnd w:id="626"/>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rPr>
          <w:cantSplit/>
          <w:jc w:val="center"/>
        </w:trPr>
        <w:tc>
          <w:tcPr>
            <w:tcW w:w="2377" w:type="dxa"/>
            <w:vAlign w:val="center"/>
          </w:tcPr>
          <w:p w14:paraId="6C1A07D5" w14:textId="77777777" w:rsidR="000038A3" w:rsidRPr="00AE781B" w:rsidRDefault="000038A3" w:rsidP="001C2C13">
            <w:pPr>
              <w:pStyle w:val="TAC"/>
            </w:pPr>
            <w:r w:rsidRPr="00AE781B">
              <w:rPr>
                <w:i/>
                <w:iCs/>
                <w:lang w:eastAsia="ko-KR"/>
              </w:rPr>
              <w:t>mPDCCH-startSF-UESS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3602E53">
                <v:shape id="_x0000_i145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1452" type="#_x0000_t75" style="width:18.75pt;height:14.25pt" o:ole="">
                  <v:imagedata r:id="rId72" o:title=""/>
                </v:shape>
                <o:OLEObject Type="Embed" ProgID="Equation.3" ShapeID="_x0000_i1452" DrawAspect="Content" ObjectID="_1799682208" r:id="rId406"/>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4A1DB9B6">
                <v:shape id="_x0000_i1453" type="#_x0000_t75" style="width:47.25pt;height:15.75pt" o:ole="">
                  <v:imagedata r:id="rId74" o:title=""/>
                </v:shape>
                <o:OLEObject Type="Embed" ProgID="Equation.3" ShapeID="_x0000_i1453" DrawAspect="Content" ObjectID="_1799682209" r:id="rId407"/>
              </w:object>
            </w:r>
            <w:r w:rsidRPr="00AE781B">
              <w:t xml:space="preserve"> DL subframes, as defined in 3GPP TS 36.211 [26], Table 6.10.4.3-1</w:t>
            </w:r>
          </w:p>
        </w:tc>
      </w:tr>
      <w:tr w:rsidR="000038A3" w:rsidRPr="00AE781B" w14:paraId="4DBC445E" w14:textId="77777777" w:rsidTr="001C2C13">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716A4DE9">
                <v:shape id="_x0000_i1454" type="#_x0000_t75" style="width:24.75pt;height:15pt">
                  <v:imagedata r:id="rId76" o:title=""/>
                </v:shape>
              </w:pi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331D78" w14:textId="77777777" w:rsidTr="001C2C13">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5C701A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prs-MutingInfo defined in TS 36.355 [4]</w:t>
            </w:r>
          </w:p>
        </w:tc>
      </w:tr>
      <w:tr w:rsidR="000038A3" w:rsidRPr="00AE781B" w14:paraId="202436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27" w:name="_Toc27482135"/>
      <w:bookmarkStart w:id="628" w:name="_Toc68183385"/>
      <w:r w:rsidRPr="00AE781B">
        <w:t>9.4.5.1.4.2</w:t>
      </w:r>
      <w:r w:rsidRPr="00AE781B">
        <w:tab/>
        <w:t>Test procedure</w:t>
      </w:r>
      <w:bookmarkEnd w:id="627"/>
      <w:bookmarkEnd w:id="628"/>
    </w:p>
    <w:p w14:paraId="6609EA9B" w14:textId="77777777" w:rsidR="000038A3" w:rsidRPr="00AE781B" w:rsidRDefault="000038A3" w:rsidP="000038A3">
      <w:r w:rsidRPr="00AE781B">
        <w:t>Same as in clause 9.4.1.1.4.2 but using condition CEModeB.</w:t>
      </w:r>
    </w:p>
    <w:p w14:paraId="257A37A4" w14:textId="77777777" w:rsidR="000038A3" w:rsidRPr="00AE781B" w:rsidRDefault="000038A3" w:rsidP="000038A3">
      <w:pPr>
        <w:pStyle w:val="Heading7"/>
      </w:pPr>
      <w:bookmarkStart w:id="629" w:name="_Toc27482136"/>
      <w:bookmarkStart w:id="630" w:name="_Toc68183386"/>
      <w:r w:rsidRPr="00AE781B">
        <w:t>9.4.5.1.4.3</w:t>
      </w:r>
      <w:r w:rsidRPr="00AE781B">
        <w:tab/>
        <w:t>Message contents</w:t>
      </w:r>
      <w:bookmarkEnd w:id="629"/>
      <w:bookmarkEnd w:id="630"/>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31" w:name="_Toc27482137"/>
      <w:bookmarkStart w:id="632" w:name="_Toc68183387"/>
      <w:r w:rsidRPr="00AE781B">
        <w:t>9.4.5.1.5</w:t>
      </w:r>
      <w:r w:rsidRPr="00AE781B">
        <w:tab/>
        <w:t>Test requirement</w:t>
      </w:r>
      <w:bookmarkEnd w:id="631"/>
      <w:bookmarkEnd w:id="632"/>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33" w:name="_Toc27482138"/>
      <w:bookmarkStart w:id="634" w:name="_Toc68183388"/>
      <w:r w:rsidRPr="00AE781B">
        <w:t>9.4.5.2</w:t>
      </w:r>
      <w:r w:rsidRPr="00AE781B">
        <w:tab/>
        <w:t xml:space="preserve">HD-FDD inter-frequency RSTD Measurement Reporting Delay in CE Mode B for </w:t>
      </w:r>
      <w:r w:rsidR="002950CB" w:rsidRPr="00AE781B">
        <w:t>Category M</w:t>
      </w:r>
      <w:r w:rsidRPr="00AE781B">
        <w:t>2</w:t>
      </w:r>
      <w:bookmarkEnd w:id="633"/>
      <w:bookmarkEnd w:id="634"/>
    </w:p>
    <w:p w14:paraId="5609315D" w14:textId="77777777" w:rsidR="000038A3" w:rsidRPr="00AE781B" w:rsidRDefault="000038A3" w:rsidP="000038A3">
      <w:pPr>
        <w:pStyle w:val="Heading6"/>
      </w:pPr>
      <w:bookmarkStart w:id="635" w:name="_Toc27482139"/>
      <w:bookmarkStart w:id="636" w:name="_Toc68183389"/>
      <w:r w:rsidRPr="00AE781B">
        <w:t>9.4.5.2.1</w:t>
      </w:r>
      <w:r w:rsidRPr="00AE781B">
        <w:tab/>
        <w:t>Test purpose</w:t>
      </w:r>
      <w:bookmarkEnd w:id="635"/>
      <w:bookmarkEnd w:id="636"/>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37" w:name="_Toc27482140"/>
      <w:bookmarkStart w:id="638" w:name="_Toc68183390"/>
      <w:r w:rsidRPr="00AE781B">
        <w:t>9.4.5.2.2</w:t>
      </w:r>
      <w:r w:rsidRPr="00AE781B">
        <w:tab/>
        <w:t>Test applicability</w:t>
      </w:r>
      <w:bookmarkEnd w:id="637"/>
      <w:bookmarkEnd w:id="638"/>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39" w:name="_Toc27482141"/>
      <w:bookmarkStart w:id="640" w:name="_Toc68183391"/>
      <w:r w:rsidRPr="00AE781B">
        <w:t>9.4.5.2.3</w:t>
      </w:r>
      <w:r w:rsidRPr="00AE781B">
        <w:tab/>
        <w:t>Minimum conformance requirements</w:t>
      </w:r>
      <w:bookmarkEnd w:id="639"/>
      <w:bookmarkEnd w:id="640"/>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41" w:name="_Toc27482142"/>
      <w:bookmarkStart w:id="642" w:name="_Toc68183392"/>
      <w:r w:rsidRPr="00AE781B">
        <w:t>9.4.5.2.4</w:t>
      </w:r>
      <w:r w:rsidRPr="00AE781B">
        <w:tab/>
        <w:t>Test description</w:t>
      </w:r>
      <w:bookmarkEnd w:id="641"/>
      <w:bookmarkEnd w:id="642"/>
    </w:p>
    <w:p w14:paraId="24C94926" w14:textId="77777777" w:rsidR="000038A3" w:rsidRPr="00AE781B" w:rsidRDefault="000038A3" w:rsidP="000038A3">
      <w:pPr>
        <w:pStyle w:val="Heading7"/>
      </w:pPr>
      <w:bookmarkStart w:id="643" w:name="_Toc27482143"/>
      <w:bookmarkStart w:id="644" w:name="_Toc68183393"/>
      <w:r w:rsidRPr="00AE781B">
        <w:t>9.4.5.2.4.1</w:t>
      </w:r>
      <w:r w:rsidRPr="00AE781B">
        <w:tab/>
        <w:t>Initial conditions</w:t>
      </w:r>
      <w:bookmarkEnd w:id="643"/>
      <w:bookmarkEnd w:id="644"/>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rPr>
          <w:cantSplit/>
          <w:jc w:val="center"/>
        </w:trPr>
        <w:tc>
          <w:tcPr>
            <w:tcW w:w="2377" w:type="dxa"/>
            <w:vAlign w:val="center"/>
          </w:tcPr>
          <w:p w14:paraId="21F28668" w14:textId="77777777" w:rsidR="000038A3" w:rsidRPr="00AE781B" w:rsidRDefault="000038A3" w:rsidP="001C2C13">
            <w:pPr>
              <w:pStyle w:val="TAC"/>
            </w:pPr>
            <w:r w:rsidRPr="00AE781B">
              <w:rPr>
                <w:i/>
                <w:iCs/>
                <w:lang w:eastAsia="ko-KR"/>
              </w:rPr>
              <w:t>mPDCCH-startSF-UESS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63BD8D6">
                <v:shape id="_x0000_i1455"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1456" type="#_x0000_t75" style="width:18.75pt;height:14.25pt" o:ole="">
                  <v:imagedata r:id="rId72" o:title=""/>
                </v:shape>
                <o:OLEObject Type="Embed" ProgID="Equation.3" ShapeID="_x0000_i1456" DrawAspect="Content" ObjectID="_1799682210" r:id="rId408"/>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ms and PRS subframe offset of </w:t>
            </w:r>
            <w:r w:rsidRPr="00AE781B">
              <w:rPr>
                <w:position w:val="-12"/>
              </w:rPr>
              <w:object w:dxaOrig="1040" w:dyaOrig="360" w14:anchorId="6B89D953">
                <v:shape id="_x0000_i1457" type="#_x0000_t75" style="width:47.25pt;height:15.75pt" o:ole="">
                  <v:imagedata r:id="rId74" o:title=""/>
                </v:shape>
                <o:OLEObject Type="Embed" ProgID="Equation.3" ShapeID="_x0000_i1457" DrawAspect="Content" ObjectID="_1799682211" r:id="rId409"/>
              </w:object>
            </w:r>
            <w:r w:rsidRPr="00AE781B">
              <w:t xml:space="preserve"> DL subframes, as defined in 3GPP TS 36.211 [26], Table 6.10.4.3-1</w:t>
            </w:r>
          </w:p>
        </w:tc>
      </w:tr>
      <w:tr w:rsidR="000038A3" w:rsidRPr="00AE781B" w14:paraId="13375CEA" w14:textId="77777777" w:rsidTr="001C2C13">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1458" type="#_x0000_t75" style="width:18.75pt;height:14.25pt" o:ole="">
                  <v:imagedata r:id="rId72" o:title=""/>
                </v:shape>
                <o:OLEObject Type="Embed" ProgID="Equation.3" ShapeID="_x0000_i1458" DrawAspect="Content" ObjectID="_1799682212" r:id="rId410"/>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5129F6B1">
                <v:shape id="_x0000_i1459" type="#_x0000_t75" style="width:47.25pt;height:15.75pt" o:ole="">
                  <v:imagedata r:id="rId74" o:title=""/>
                </v:shape>
                <o:OLEObject Type="Embed" ProgID="Equation.3" ShapeID="_x0000_i1459" DrawAspect="Content" ObjectID="_1799682213" r:id="rId411"/>
              </w:object>
            </w:r>
            <w:r w:rsidRPr="00AE781B">
              <w:t xml:space="preserve"> DL subframes, as defined in 3GPP TS 36.211 [26], Table 6.10.4.3-1</w:t>
            </w:r>
          </w:p>
        </w:tc>
      </w:tr>
      <w:tr w:rsidR="000038A3" w:rsidRPr="00AE781B" w14:paraId="7E54A707" w14:textId="77777777" w:rsidTr="001C2C13">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51E9B586">
                <v:shape id="_x0000_i1460" type="#_x0000_t75" style="width:24.75pt;height:15pt">
                  <v:imagedata r:id="rId76" o:title=""/>
                </v:shape>
              </w:pi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rPr>
          <w:cantSplit/>
          <w:jc w:val="center"/>
        </w:trPr>
        <w:tc>
          <w:tcPr>
            <w:tcW w:w="2377" w:type="dxa"/>
            <w:vAlign w:val="center"/>
          </w:tcPr>
          <w:p w14:paraId="0D0CCA7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CCFB8A" w14:textId="77777777" w:rsidTr="001C2C13">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7CE1DD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prs-MutingInfo defined in TS 36.355 [4]</w:t>
            </w:r>
          </w:p>
        </w:tc>
      </w:tr>
      <w:tr w:rsidR="000038A3" w:rsidRPr="00AE781B" w14:paraId="0491C46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45" w:name="_Toc27482144"/>
      <w:bookmarkStart w:id="646" w:name="_Toc68183394"/>
      <w:r w:rsidRPr="00AE781B">
        <w:t>9.4.5.2.4.2</w:t>
      </w:r>
      <w:r w:rsidRPr="00AE781B">
        <w:tab/>
        <w:t>Test procedure</w:t>
      </w:r>
      <w:bookmarkEnd w:id="645"/>
      <w:bookmarkEnd w:id="646"/>
    </w:p>
    <w:p w14:paraId="40DB848F" w14:textId="77777777" w:rsidR="000038A3" w:rsidRPr="00AE781B" w:rsidRDefault="000038A3" w:rsidP="000038A3">
      <w:pPr>
        <w:pStyle w:val="B1"/>
        <w:ind w:left="284"/>
      </w:pPr>
      <w:r w:rsidRPr="00AE781B">
        <w:t>Same as in clause 9.4.1.1.4.2 but using condition CEModeB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47" w:name="_Toc27482145"/>
      <w:bookmarkStart w:id="648" w:name="_Toc68183395"/>
      <w:r w:rsidRPr="00AE781B">
        <w:t>9.4.5.2.4.3</w:t>
      </w:r>
      <w:r w:rsidRPr="00AE781B">
        <w:tab/>
        <w:t>Message contents</w:t>
      </w:r>
      <w:bookmarkEnd w:id="647"/>
      <w:bookmarkEnd w:id="648"/>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49" w:name="_Toc27482146"/>
      <w:bookmarkStart w:id="650" w:name="_Toc68183396"/>
      <w:r w:rsidRPr="00AE781B">
        <w:t>9.4.5.2.5</w:t>
      </w:r>
      <w:r w:rsidRPr="00AE781B">
        <w:tab/>
        <w:t>Test requirement</w:t>
      </w:r>
      <w:bookmarkEnd w:id="649"/>
      <w:bookmarkEnd w:id="650"/>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51" w:name="_Toc27482147"/>
      <w:bookmarkStart w:id="652" w:name="_Toc68183397"/>
      <w:r w:rsidRPr="00AE781B">
        <w:t>9.4.6</w:t>
      </w:r>
      <w:r w:rsidRPr="00AE781B">
        <w:tab/>
        <w:t>TDD inter-frequency RSTD Measurement Reporting Delay in CE Mode B</w:t>
      </w:r>
      <w:bookmarkEnd w:id="651"/>
      <w:bookmarkEnd w:id="652"/>
    </w:p>
    <w:p w14:paraId="2C00146A" w14:textId="77777777" w:rsidR="000038A3" w:rsidRPr="00AE781B" w:rsidRDefault="000038A3" w:rsidP="000038A3">
      <w:pPr>
        <w:pStyle w:val="Heading4"/>
      </w:pPr>
      <w:bookmarkStart w:id="653" w:name="_Toc27482148"/>
      <w:bookmarkStart w:id="654" w:name="_Toc68183398"/>
      <w:r w:rsidRPr="00AE781B">
        <w:t>9.4.6.1</w:t>
      </w:r>
      <w:r w:rsidRPr="00AE781B">
        <w:tab/>
        <w:t xml:space="preserve">TDD inter-frequency RSTD Measurement Reporting Delay in CE Mode B for </w:t>
      </w:r>
      <w:r w:rsidR="002950CB" w:rsidRPr="00AE781B">
        <w:t>Category M</w:t>
      </w:r>
      <w:r w:rsidRPr="00AE781B">
        <w:t>1</w:t>
      </w:r>
      <w:bookmarkEnd w:id="653"/>
      <w:bookmarkEnd w:id="654"/>
    </w:p>
    <w:p w14:paraId="1A1BFD0D" w14:textId="77777777" w:rsidR="000038A3" w:rsidRPr="00AE781B" w:rsidRDefault="000038A3" w:rsidP="000038A3">
      <w:pPr>
        <w:pStyle w:val="Heading6"/>
      </w:pPr>
      <w:bookmarkStart w:id="655" w:name="_Toc27482149"/>
      <w:bookmarkStart w:id="656" w:name="_Toc68183399"/>
      <w:r w:rsidRPr="00AE781B">
        <w:t>9.4.6.1.1</w:t>
      </w:r>
      <w:r w:rsidRPr="00AE781B">
        <w:tab/>
        <w:t>Test purpose</w:t>
      </w:r>
      <w:bookmarkEnd w:id="655"/>
      <w:bookmarkEnd w:id="656"/>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57" w:name="_Toc27482150"/>
      <w:bookmarkStart w:id="658" w:name="_Toc68183400"/>
      <w:r w:rsidRPr="00AE781B">
        <w:t>9.4.6.1.2</w:t>
      </w:r>
      <w:r w:rsidRPr="00AE781B">
        <w:tab/>
        <w:t>Test applicability</w:t>
      </w:r>
      <w:bookmarkEnd w:id="657"/>
      <w:bookmarkEnd w:id="658"/>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59" w:name="_Toc27482151"/>
      <w:bookmarkStart w:id="660" w:name="_Toc68183401"/>
      <w:r w:rsidRPr="00AE781B">
        <w:t>9.4.6.1.3</w:t>
      </w:r>
      <w:r w:rsidRPr="00AE781B">
        <w:tab/>
        <w:t>Minimum conformance requirements</w:t>
      </w:r>
      <w:bookmarkEnd w:id="659"/>
      <w:bookmarkEnd w:id="660"/>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61" w:name="_Toc27482152"/>
      <w:bookmarkStart w:id="662" w:name="_Toc68183402"/>
      <w:r w:rsidRPr="00AE781B">
        <w:t>9.4.6.1.4</w:t>
      </w:r>
      <w:r w:rsidRPr="00AE781B">
        <w:tab/>
        <w:t>Test description</w:t>
      </w:r>
      <w:bookmarkEnd w:id="661"/>
      <w:bookmarkEnd w:id="662"/>
    </w:p>
    <w:p w14:paraId="1259C6D8" w14:textId="77777777" w:rsidR="000038A3" w:rsidRPr="00AE781B" w:rsidRDefault="000038A3" w:rsidP="000038A3">
      <w:pPr>
        <w:pStyle w:val="Heading7"/>
      </w:pPr>
      <w:bookmarkStart w:id="663" w:name="_Toc27482153"/>
      <w:bookmarkStart w:id="664" w:name="_Toc68183403"/>
      <w:r w:rsidRPr="00AE781B">
        <w:t>9.4.6.1.4.1</w:t>
      </w:r>
      <w:r w:rsidRPr="00AE781B">
        <w:tab/>
        <w:t>Initial conditions</w:t>
      </w:r>
      <w:bookmarkEnd w:id="663"/>
      <w:bookmarkEnd w:id="664"/>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rPr>
          <w:cantSplit/>
          <w:jc w:val="center"/>
        </w:trPr>
        <w:tc>
          <w:tcPr>
            <w:tcW w:w="2377" w:type="dxa"/>
            <w:vAlign w:val="center"/>
          </w:tcPr>
          <w:p w14:paraId="4A9137E1" w14:textId="77777777" w:rsidR="000038A3" w:rsidRPr="00AE781B" w:rsidRDefault="000038A3" w:rsidP="001C2C13">
            <w:pPr>
              <w:pStyle w:val="TAC"/>
            </w:pPr>
            <w:r w:rsidRPr="00AE781B">
              <w:rPr>
                <w:i/>
                <w:iCs/>
                <w:lang w:eastAsia="ko-KR"/>
              </w:rPr>
              <w:t>mPDCCH-startSF-UESS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DE5ABA0">
                <v:shape id="_x0000_i146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1462" type="#_x0000_t75" style="width:18.75pt;height:14.25pt" o:ole="">
                  <v:imagedata r:id="rId72" o:title=""/>
                </v:shape>
                <o:OLEObject Type="Embed" ProgID="Equation.3" ShapeID="_x0000_i1462" DrawAspect="Content" ObjectID="_1799682214" r:id="rId412"/>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8AE0AFB">
                <v:shape id="_x0000_i1463" type="#_x0000_t75" style="width:47.25pt;height:15.75pt" o:ole="">
                  <v:imagedata r:id="rId74" o:title=""/>
                </v:shape>
                <o:OLEObject Type="Embed" ProgID="Equation.3" ShapeID="_x0000_i1463" DrawAspect="Content" ObjectID="_1799682215" r:id="rId413"/>
              </w:object>
            </w:r>
            <w:r w:rsidRPr="00AE781B">
              <w:t xml:space="preserve"> DL subframes, as defined in 3GPP TS 36.211 [26], Table 6.10.4.3-1</w:t>
            </w:r>
          </w:p>
        </w:tc>
      </w:tr>
      <w:tr w:rsidR="000038A3" w:rsidRPr="00AE781B" w14:paraId="02CE2821" w14:textId="77777777" w:rsidTr="001C2C13">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47E846A7">
                <v:shape id="_x0000_i1464" type="#_x0000_t75" style="width:24.75pt;height:15pt">
                  <v:imagedata r:id="rId76" o:title=""/>
                </v:shape>
              </w:pi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ADBD135" w14:textId="77777777" w:rsidTr="001C2C13">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DDEFE0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prs-MutingInfo defined in TS 36.355 [4]</w:t>
            </w:r>
          </w:p>
        </w:tc>
      </w:tr>
      <w:tr w:rsidR="000038A3" w:rsidRPr="00AE781B" w14:paraId="2A44E0B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65" w:name="_Toc27482154"/>
      <w:bookmarkStart w:id="666" w:name="_Toc68183404"/>
      <w:r w:rsidRPr="00AE781B">
        <w:t>9.4.6.1.4.2</w:t>
      </w:r>
      <w:r w:rsidRPr="00AE781B">
        <w:tab/>
        <w:t>Test procedure</w:t>
      </w:r>
      <w:bookmarkEnd w:id="665"/>
      <w:bookmarkEnd w:id="666"/>
    </w:p>
    <w:p w14:paraId="247B59FA" w14:textId="77777777" w:rsidR="000038A3" w:rsidRPr="00AE781B" w:rsidRDefault="000038A3" w:rsidP="000038A3">
      <w:r w:rsidRPr="00AE781B">
        <w:t>Same as in clause 9.4.1.1.4.2 but using condition CEModeB.</w:t>
      </w:r>
    </w:p>
    <w:p w14:paraId="2B378AD6" w14:textId="77777777" w:rsidR="000038A3" w:rsidRPr="00AE781B" w:rsidRDefault="000038A3" w:rsidP="000038A3">
      <w:pPr>
        <w:pStyle w:val="Heading7"/>
      </w:pPr>
      <w:bookmarkStart w:id="667" w:name="_Toc27482155"/>
      <w:bookmarkStart w:id="668" w:name="_Toc68183405"/>
      <w:r w:rsidRPr="00AE781B">
        <w:t>9.4.6.1.4.3</w:t>
      </w:r>
      <w:r w:rsidRPr="00AE781B">
        <w:tab/>
        <w:t>Message contents</w:t>
      </w:r>
      <w:bookmarkEnd w:id="667"/>
      <w:bookmarkEnd w:id="668"/>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69" w:name="_Toc27482156"/>
      <w:bookmarkStart w:id="670" w:name="_Toc68183406"/>
      <w:r w:rsidRPr="00AE781B">
        <w:t>9.4.6.1.5</w:t>
      </w:r>
      <w:r w:rsidRPr="00AE781B">
        <w:tab/>
        <w:t>Test requirement</w:t>
      </w:r>
      <w:bookmarkEnd w:id="669"/>
      <w:bookmarkEnd w:id="670"/>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shd w:val="clear" w:color="auto" w:fill="auto"/>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shd w:val="clear" w:color="auto" w:fill="auto"/>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shd w:val="clear" w:color="auto" w:fill="auto"/>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shd w:val="clear" w:color="auto" w:fill="auto"/>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shd w:val="clear" w:color="auto" w:fill="auto"/>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shd w:val="clear" w:color="auto" w:fill="auto"/>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shd w:val="clear" w:color="auto" w:fill="auto"/>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shd w:val="clear" w:color="auto" w:fill="auto"/>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shd w:val="clear" w:color="auto" w:fill="auto"/>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1465" type="#_x0000_t75" style="width:20.25pt;height:18.75pt" o:ole="" fillcolor="window">
                  <v:imagedata r:id="rId77" o:title=""/>
                </v:shape>
                <o:OLEObject Type="Embed" ProgID="Equation.3" ShapeID="_x0000_i1465" DrawAspect="Content" ObjectID="_1799682216" r:id="rId414"/>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1466" type="#_x0000_t75" style="width:36.75pt;height:20.25pt" o:ole="">
                  <v:imagedata r:id="rId79" o:title=""/>
                </v:shape>
                <o:OLEObject Type="Embed" ProgID="Equation.3" ShapeID="_x0000_i1466" DrawAspect="Content" ObjectID="_1799682217" r:id="rId415"/>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1467" type="#_x0000_t75" style="width:36.75pt;height:20.25pt" o:ole="">
                  <v:imagedata r:id="rId79" o:title=""/>
                </v:shape>
                <o:OLEObject Type="Embed" ProgID="Equation.3" ShapeID="_x0000_i1467" DrawAspect="Content" ObjectID="_1799682218" r:id="rId416"/>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1468" type="#_x0000_t75" style="width:20.25pt;height:18.75pt" o:ole="" fillcolor="window">
                  <v:imagedata r:id="rId77" o:title=""/>
                </v:shape>
                <o:OLEObject Type="Embed" ProgID="Equation.3" ShapeID="_x0000_i1468" DrawAspect="Content" ObjectID="_1799682219" r:id="rId417"/>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1469" type="#_x0000_t75" style="width:20.25pt;height:18.75pt" o:ole="" fillcolor="window">
                  <v:imagedata r:id="rId77" o:title=""/>
                </v:shape>
                <o:OLEObject Type="Embed" ProgID="Equation.3" ShapeID="_x0000_i1469" DrawAspect="Content" ObjectID="_1799682220" r:id="rId418"/>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1470" type="#_x0000_t75" style="width:36.75pt;height:20.25pt" o:ole="">
                  <v:imagedata r:id="rId79" o:title=""/>
                </v:shape>
                <o:OLEObject Type="Embed" ProgID="Equation.3" ShapeID="_x0000_i1470" DrawAspect="Content" ObjectID="_1799682221" r:id="rId419"/>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1471" type="#_x0000_t75" style="width:30.75pt;height:18.75pt" o:ole="" fillcolor="window">
                  <v:imagedata r:id="rId85" o:title=""/>
                </v:shape>
                <o:OLEObject Type="Embed" ProgID="Equation.3" ShapeID="_x0000_i1471" DrawAspect="Content" ObjectID="_1799682222" r:id="rId420"/>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1472" type="#_x0000_t75" style="width:36.75pt;height:20.25pt" o:ole="">
                  <v:imagedata r:id="rId79" o:title=""/>
                </v:shape>
                <o:OLEObject Type="Embed" ProgID="Equation.3" ShapeID="_x0000_i1472" DrawAspect="Content" ObjectID="_1799682223" r:id="rId421"/>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1473" type="#_x0000_t75" style="width:20.25pt;height:18.75pt" o:ole="" fillcolor="window">
                  <v:imagedata r:id="rId77" o:title=""/>
                </v:shape>
                <o:OLEObject Type="Embed" ProgID="Equation.3" ShapeID="_x0000_i1473" DrawAspect="Content" ObjectID="_1799682224" r:id="rId422"/>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1474" type="#_x0000_t75" style="width:36.75pt;height:20.25pt" o:ole="">
                  <v:imagedata r:id="rId79" o:title=""/>
                </v:shape>
                <o:OLEObject Type="Embed" ProgID="Equation.3" ShapeID="_x0000_i1474" DrawAspect="Content" ObjectID="_1799682225" r:id="rId423"/>
              </w:object>
            </w:r>
            <w:r w:rsidRPr="00AE781B">
              <w:rPr>
                <w:lang w:eastAsia="en-US"/>
              </w:rPr>
              <w:t xml:space="preserve">, </w:t>
            </w:r>
            <w:r w:rsidRPr="00AE781B">
              <w:t xml:space="preserve">PRS </w:t>
            </w:r>
            <w:r w:rsidRPr="00AE781B">
              <w:rPr>
                <w:position w:val="-12"/>
              </w:rPr>
              <w:object w:dxaOrig="620" w:dyaOrig="380" w14:anchorId="5194356F">
                <v:shape id="_x0000_i1475" type="#_x0000_t75" style="width:27.75pt;height:17.25pt" o:ole="" fillcolor="window">
                  <v:imagedata r:id="rId85" o:title=""/>
                </v:shape>
                <o:OLEObject Type="Embed" ProgID="Equation.3" ShapeID="_x0000_i1475" DrawAspect="Content" ObjectID="_1799682226" r:id="rId42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71" w:name="_Toc27482157"/>
      <w:bookmarkStart w:id="672" w:name="_Toc68183407"/>
      <w:r w:rsidRPr="00AE781B">
        <w:t>9.4.6.2</w:t>
      </w:r>
      <w:r w:rsidRPr="00AE781B">
        <w:tab/>
        <w:t xml:space="preserve">TDD inter-frequency RSTD Measurement Reporting Delay in CE Mode B for </w:t>
      </w:r>
      <w:r w:rsidR="002950CB" w:rsidRPr="00AE781B">
        <w:t>Category M</w:t>
      </w:r>
      <w:r w:rsidRPr="00AE781B">
        <w:t>2</w:t>
      </w:r>
      <w:bookmarkEnd w:id="671"/>
      <w:bookmarkEnd w:id="672"/>
    </w:p>
    <w:p w14:paraId="7FC57CAB" w14:textId="77777777" w:rsidR="000038A3" w:rsidRPr="00AE781B" w:rsidRDefault="000038A3" w:rsidP="000038A3">
      <w:pPr>
        <w:pStyle w:val="Heading6"/>
      </w:pPr>
      <w:bookmarkStart w:id="673" w:name="_Toc27482158"/>
      <w:bookmarkStart w:id="674" w:name="_Toc68183408"/>
      <w:r w:rsidRPr="00AE781B">
        <w:t>9.4.6.2.1</w:t>
      </w:r>
      <w:r w:rsidRPr="00AE781B">
        <w:tab/>
        <w:t>Test purpose</w:t>
      </w:r>
      <w:bookmarkEnd w:id="673"/>
      <w:bookmarkEnd w:id="674"/>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75" w:name="_Toc27482159"/>
      <w:bookmarkStart w:id="676" w:name="_Toc68183409"/>
      <w:r w:rsidRPr="00AE781B">
        <w:t>9.4.6.2.2</w:t>
      </w:r>
      <w:r w:rsidRPr="00AE781B">
        <w:tab/>
        <w:t>Test applicability</w:t>
      </w:r>
      <w:bookmarkEnd w:id="675"/>
      <w:bookmarkEnd w:id="676"/>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77" w:name="_Toc27482160"/>
      <w:bookmarkStart w:id="678" w:name="_Toc68183410"/>
      <w:r w:rsidRPr="00AE781B">
        <w:t>9.4.6.2.3</w:t>
      </w:r>
      <w:r w:rsidRPr="00AE781B">
        <w:tab/>
        <w:t>Minimum conformance requirements</w:t>
      </w:r>
      <w:bookmarkEnd w:id="677"/>
      <w:bookmarkEnd w:id="678"/>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679" w:name="_Toc27482161"/>
      <w:bookmarkStart w:id="680" w:name="_Toc68183411"/>
      <w:r w:rsidRPr="00AE781B">
        <w:t>9.4.6.2.4</w:t>
      </w:r>
      <w:r w:rsidRPr="00AE781B">
        <w:tab/>
        <w:t>Test description</w:t>
      </w:r>
      <w:bookmarkEnd w:id="679"/>
      <w:bookmarkEnd w:id="680"/>
    </w:p>
    <w:p w14:paraId="2D7E4B7C" w14:textId="77777777" w:rsidR="000038A3" w:rsidRPr="00AE781B" w:rsidRDefault="000038A3" w:rsidP="000038A3">
      <w:pPr>
        <w:pStyle w:val="Heading7"/>
      </w:pPr>
      <w:bookmarkStart w:id="681" w:name="_Toc27482162"/>
      <w:bookmarkStart w:id="682" w:name="_Toc68183412"/>
      <w:r w:rsidRPr="00AE781B">
        <w:t>9.4.6.2.4.1</w:t>
      </w:r>
      <w:r w:rsidRPr="00AE781B">
        <w:tab/>
        <w:t>Initial conditions</w:t>
      </w:r>
      <w:bookmarkEnd w:id="681"/>
      <w:bookmarkEnd w:id="682"/>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rPr>
          <w:cantSplit/>
          <w:jc w:val="center"/>
        </w:trPr>
        <w:tc>
          <w:tcPr>
            <w:tcW w:w="2377" w:type="dxa"/>
            <w:vAlign w:val="center"/>
          </w:tcPr>
          <w:p w14:paraId="5B7E89D1" w14:textId="77777777" w:rsidR="000038A3" w:rsidRPr="00AE781B" w:rsidRDefault="000038A3" w:rsidP="001C2C13">
            <w:pPr>
              <w:pStyle w:val="TAC"/>
            </w:pPr>
            <w:r w:rsidRPr="00AE781B">
              <w:rPr>
                <w:i/>
                <w:iCs/>
                <w:lang w:eastAsia="ko-KR"/>
              </w:rPr>
              <w:t>mPDCCH-startSF-UESS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DD2C422">
                <v:shape id="_x0000_i147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1477" type="#_x0000_t75" style="width:18.75pt;height:14.25pt" o:ole="">
                  <v:imagedata r:id="rId72" o:title=""/>
                </v:shape>
                <o:OLEObject Type="Embed" ProgID="Equation.3" ShapeID="_x0000_i1477" DrawAspect="Content" ObjectID="_1799682227" r:id="rId425"/>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9DD8CAE">
                <v:shape id="_x0000_i1478" type="#_x0000_t75" style="width:47.25pt;height:15.75pt" o:ole="">
                  <v:imagedata r:id="rId74" o:title=""/>
                </v:shape>
                <o:OLEObject Type="Embed" ProgID="Equation.3" ShapeID="_x0000_i1478" DrawAspect="Content" ObjectID="_1799682228" r:id="rId426"/>
              </w:object>
            </w:r>
            <w:r w:rsidRPr="00AE781B">
              <w:t xml:space="preserve"> DL subframes, as defined in 3GPP TS 36.211 [26], Table 6.10.4.3-1</w:t>
            </w:r>
          </w:p>
        </w:tc>
      </w:tr>
      <w:tr w:rsidR="000038A3" w:rsidRPr="00AE781B" w14:paraId="1276A8FF" w14:textId="77777777" w:rsidTr="001C2C13">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436AE047">
                <v:shape id="_x0000_i1479" type="#_x0000_t75" style="width:24.75pt;height:15pt">
                  <v:imagedata r:id="rId76" o:title=""/>
                </v:shape>
              </w:pi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1E4A27EE" w14:textId="77777777" w:rsidTr="001C2C13">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9D577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prs-MutingInfo defined in TS 36.355 [4]</w:t>
            </w:r>
          </w:p>
        </w:tc>
      </w:tr>
      <w:tr w:rsidR="000038A3" w:rsidRPr="00AE781B" w14:paraId="1B4E797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683" w:name="_Toc27482163"/>
      <w:bookmarkStart w:id="684" w:name="_Toc68183413"/>
      <w:r w:rsidRPr="00AE781B">
        <w:t>9.4.6.2.4.2</w:t>
      </w:r>
      <w:r w:rsidRPr="00AE781B">
        <w:tab/>
        <w:t>Test procedure</w:t>
      </w:r>
      <w:bookmarkEnd w:id="683"/>
      <w:bookmarkEnd w:id="684"/>
    </w:p>
    <w:p w14:paraId="79EB059D" w14:textId="77777777" w:rsidR="000038A3" w:rsidRPr="00AE781B" w:rsidRDefault="000038A3" w:rsidP="000038A3">
      <w:pPr>
        <w:pStyle w:val="B1"/>
        <w:ind w:left="284"/>
      </w:pPr>
      <w:r w:rsidRPr="00AE781B">
        <w:t>Same as in clause 9.4.1.1.4.2 but using condition CEModeB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685" w:name="_Toc27482164"/>
      <w:bookmarkStart w:id="686" w:name="_Toc68183414"/>
      <w:r w:rsidRPr="00AE781B">
        <w:t>9.4.6.2.4.3</w:t>
      </w:r>
      <w:r w:rsidRPr="00AE781B">
        <w:tab/>
        <w:t>Message contents</w:t>
      </w:r>
      <w:bookmarkEnd w:id="685"/>
      <w:bookmarkEnd w:id="686"/>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687" w:name="_Toc27482165"/>
      <w:bookmarkStart w:id="688" w:name="_Toc68183415"/>
      <w:r w:rsidRPr="00AE781B">
        <w:t>9.4.6.2.5</w:t>
      </w:r>
      <w:r w:rsidRPr="00AE781B">
        <w:tab/>
        <w:t>Test requirement</w:t>
      </w:r>
      <w:bookmarkEnd w:id="687"/>
      <w:bookmarkEnd w:id="688"/>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762AE160">
          <v:shape id="_x0000_i1480" type="#_x0000_t75" style="width:117pt;height:33.75pt" o:ole="">
            <v:imagedata r:id="rId91" o:title=""/>
          </v:shape>
          <o:OLEObject Type="Embed" ProgID="Equation.3" ShapeID="_x0000_i1480" DrawAspect="Content" ObjectID="_1799682229" r:id="rId427"/>
        </w:object>
      </w:r>
      <w:r w:rsidRPr="00AE781B">
        <w:t xml:space="preserve">, where </w:t>
      </w:r>
      <w:r w:rsidRPr="00AE781B">
        <w:rPr>
          <w:position w:val="-4"/>
        </w:rPr>
        <w:object w:dxaOrig="320" w:dyaOrig="260" w14:anchorId="66151B0E">
          <v:shape id="_x0000_i1481" type="#_x0000_t75" style="width:15.75pt;height:12.75pt" o:ole="">
            <v:imagedata r:id="rId93" o:title=""/>
          </v:shape>
          <o:OLEObject Type="Embed" ProgID="Equation.3" ShapeID="_x0000_i1481" DrawAspect="Content" ObjectID="_1799682230" r:id="rId428"/>
        </w:object>
      </w:r>
      <w:r w:rsidRPr="00AE781B">
        <w:t xml:space="preserve">=40 and </w:t>
      </w:r>
      <w:r w:rsidRPr="00AE781B">
        <w:rPr>
          <w:position w:val="-6"/>
        </w:rPr>
        <w:object w:dxaOrig="200" w:dyaOrig="220" w14:anchorId="52BBD99A">
          <v:shape id="_x0000_i1482" type="#_x0000_t75" style="width:9.75pt;height:11.25pt" o:ole="">
            <v:imagedata r:id="rId95" o:title=""/>
          </v:shape>
          <o:OLEObject Type="Embed" ProgID="Equation.3" ShapeID="_x0000_i1482" DrawAspect="Content" ObjectID="_1799682231" r:id="rId429"/>
        </w:object>
      </w:r>
      <w:r w:rsidRPr="00AE781B">
        <w:t>=16 are the parameters specified in clause 9.4.1.1.3, Table 9.4.1.1.3</w:t>
      </w:r>
      <w:r w:rsidRPr="00AE781B">
        <w:noBreakHyphen/>
        <w:t>1 and Note 4 of Table 9.4.6.2.4.1-1. This gives the total RSTD reporting delay of 10240 ms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689" w:name="_Toc27482166"/>
      <w:bookmarkStart w:id="690" w:name="_Toc68183416"/>
      <w:r w:rsidRPr="00AE781B">
        <w:t>9.4.7</w:t>
      </w:r>
      <w:r w:rsidRPr="00AE781B">
        <w:tab/>
        <w:t>FDD inter-frequency RSTD Measurement Accuracy in CE Mode A</w:t>
      </w:r>
      <w:bookmarkEnd w:id="689"/>
      <w:bookmarkEnd w:id="690"/>
    </w:p>
    <w:p w14:paraId="50981F2E" w14:textId="77777777" w:rsidR="00494D68" w:rsidRPr="00AE781B" w:rsidRDefault="00494D68" w:rsidP="00494D68">
      <w:pPr>
        <w:pStyle w:val="Heading4"/>
      </w:pPr>
      <w:bookmarkStart w:id="691" w:name="_Toc27482167"/>
      <w:bookmarkStart w:id="692" w:name="_Toc68183417"/>
      <w:r w:rsidRPr="00AE781B">
        <w:t>9.4.7.1</w:t>
      </w:r>
      <w:r w:rsidRPr="00AE781B">
        <w:tab/>
        <w:t xml:space="preserve">FDD inter-frequency RSTD Measurement Accuracy in CE Mode A for </w:t>
      </w:r>
      <w:r w:rsidR="002950CB" w:rsidRPr="00AE781B">
        <w:t>Category M</w:t>
      </w:r>
      <w:r w:rsidRPr="00AE781B">
        <w:t>1</w:t>
      </w:r>
      <w:bookmarkEnd w:id="691"/>
      <w:bookmarkEnd w:id="692"/>
    </w:p>
    <w:p w14:paraId="76F106DE" w14:textId="77777777" w:rsidR="00494D68" w:rsidRPr="00AE781B" w:rsidRDefault="00494D68" w:rsidP="00494D68">
      <w:pPr>
        <w:pStyle w:val="Heading6"/>
      </w:pPr>
      <w:bookmarkStart w:id="693" w:name="_Toc27482168"/>
      <w:bookmarkStart w:id="694" w:name="_Toc68183418"/>
      <w:r w:rsidRPr="00AE781B">
        <w:t>9.4.7.1.1</w:t>
      </w:r>
      <w:r w:rsidRPr="00AE781B">
        <w:tab/>
        <w:t>Test purpose</w:t>
      </w:r>
      <w:bookmarkEnd w:id="693"/>
      <w:bookmarkEnd w:id="694"/>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695" w:name="_Toc27482169"/>
      <w:bookmarkStart w:id="696" w:name="_Toc68183419"/>
      <w:r w:rsidRPr="00AE781B">
        <w:t>9.4.7.1.2</w:t>
      </w:r>
      <w:r w:rsidRPr="00AE781B">
        <w:tab/>
        <w:t>Test applicability</w:t>
      </w:r>
      <w:bookmarkEnd w:id="695"/>
      <w:bookmarkEnd w:id="696"/>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697" w:name="_Toc27482170"/>
      <w:bookmarkStart w:id="698" w:name="_Toc68183420"/>
      <w:r w:rsidRPr="00AE781B">
        <w:t>9.4.7.1.3</w:t>
      </w:r>
      <w:r w:rsidRPr="00AE781B">
        <w:tab/>
        <w:t>Minimum conformance requirements</w:t>
      </w:r>
      <w:bookmarkEnd w:id="697"/>
      <w:bookmarkEnd w:id="698"/>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77777777" w:rsidR="00494D68" w:rsidRPr="00AE781B" w:rsidRDefault="00494D68" w:rsidP="00494D68">
      <w:pPr>
        <w:pStyle w:val="B1"/>
      </w:pPr>
      <w:r w:rsidRPr="00AE781B">
        <w:t>Conditions defined in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t>Table 9.4.7.1.3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shd w:val="clear" w:color="auto" w:fill="auto"/>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87DEF3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shd w:val="clear" w:color="auto" w:fill="auto"/>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8B9071B"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D5291EB"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3B4A88F" w14:textId="77777777" w:rsidR="00494D68" w:rsidRPr="00AE781B" w:rsidRDefault="00494D68" w:rsidP="005B6318">
            <w:pPr>
              <w:pStyle w:val="TAC"/>
              <w:rPr>
                <w:rFonts w:cs="Arial"/>
                <w:lang w:eastAsia="ko-KR"/>
              </w:rPr>
            </w:pPr>
            <w:r w:rsidRPr="00AE781B">
              <w:rPr>
                <w:rFonts w:cs="Arial"/>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shd w:val="clear" w:color="auto" w:fill="auto"/>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shd w:val="clear" w:color="auto" w:fill="auto"/>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shd w:val="clear" w:color="auto" w:fill="auto"/>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shd w:val="clear" w:color="auto" w:fill="auto"/>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shd w:val="clear" w:color="auto" w:fill="auto"/>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699" w:name="_Toc27482171"/>
      <w:bookmarkStart w:id="700" w:name="_Toc68183421"/>
      <w:r w:rsidRPr="00AE781B">
        <w:t>9.4.7.1.4</w:t>
      </w:r>
      <w:r w:rsidRPr="00AE781B">
        <w:tab/>
        <w:t>Test description</w:t>
      </w:r>
      <w:bookmarkEnd w:id="699"/>
      <w:bookmarkEnd w:id="700"/>
    </w:p>
    <w:p w14:paraId="75D2CB9A" w14:textId="77777777" w:rsidR="00494D68" w:rsidRPr="00AE781B" w:rsidRDefault="00494D68" w:rsidP="00494D68">
      <w:pPr>
        <w:pStyle w:val="Heading7"/>
      </w:pPr>
      <w:bookmarkStart w:id="701" w:name="_Toc27482172"/>
      <w:bookmarkStart w:id="702" w:name="_Toc68183422"/>
      <w:r w:rsidRPr="00AE781B">
        <w:t>9.4.7.1.4.1</w:t>
      </w:r>
      <w:r w:rsidRPr="00AE781B">
        <w:tab/>
        <w:t>Initial conditions</w:t>
      </w:r>
      <w:bookmarkEnd w:id="701"/>
      <w:bookmarkEnd w:id="702"/>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 as defined in TS 36.508 [18] clause 4.3.1.</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Note that the related expectedRSTD values to be signalled over LPP are defined in Table 9.4.7.1.4-1 for each test.</w:t>
      </w:r>
    </w:p>
    <w:p w14:paraId="34C8575E" w14:textId="77777777" w:rsidR="00494D68" w:rsidRPr="00AE781B" w:rsidRDefault="00494D68" w:rsidP="00494D68">
      <w:pPr>
        <w:pStyle w:val="TH"/>
      </w:pPr>
      <w:r w:rsidRPr="00AE781B">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rPr>
          <w:cantSplit/>
          <w:jc w:val="center"/>
        </w:trPr>
        <w:tc>
          <w:tcPr>
            <w:tcW w:w="2377" w:type="dxa"/>
            <w:vAlign w:val="center"/>
          </w:tcPr>
          <w:p w14:paraId="7B0F8FA6" w14:textId="77777777" w:rsidR="00494D68" w:rsidRPr="00AE781B" w:rsidRDefault="00494D68" w:rsidP="005B6318">
            <w:pPr>
              <w:pStyle w:val="TAC"/>
            </w:pPr>
            <w:r w:rsidRPr="00AE781B">
              <w:rPr>
                <w:i/>
                <w:iCs/>
                <w:lang w:eastAsia="ko-KR"/>
              </w:rPr>
              <w:t>mPDCCH-startSF-UESS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B97C9E8">
                <v:shape id="_x0000_i148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59297E67">
                <v:shape id="_x0000_i1484" type="#_x0000_t75" style="width:24.75pt;height:15pt">
                  <v:imagedata r:id="rId76" o:title=""/>
                </v:shape>
              </w:pi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prs-MutingInfo defined in TS 36.355 [4]</w:t>
            </w:r>
          </w:p>
        </w:tc>
      </w:tr>
      <w:tr w:rsidR="00494D68" w:rsidRPr="00AE781B" w14:paraId="2EB7D07C" w14:textId="77777777" w:rsidTr="005B6318">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3E0C52A2" w14:textId="77777777" w:rsidTr="005B6318">
        <w:trPr>
          <w:cantSplit/>
          <w:jc w:val="center"/>
        </w:trPr>
        <w:tc>
          <w:tcPr>
            <w:tcW w:w="2377" w:type="dxa"/>
            <w:vAlign w:val="center"/>
          </w:tcPr>
          <w:p w14:paraId="378309CA"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02E5E102" w14:textId="77777777" w:rsidTr="005B6318">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1D2317DC" w14:textId="77777777" w:rsidTr="005B6318">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1485" type="#_x0000_t75" style="width:108.75pt;height:17.25pt" o:ole="">
                  <v:imagedata r:id="rId430" o:title=""/>
                </v:shape>
                <o:OLEObject Type="Embed" ProgID="Equation.3" ShapeID="_x0000_i1485" DrawAspect="Content" ObjectID="_1799682232" r:id="rId431"/>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1486" type="#_x0000_t75" style="width:120.75pt;height:18.75pt" o:ole="">
                  <v:imagedata r:id="rId430" o:title=""/>
                </v:shape>
                <o:OLEObject Type="Embed" ProgID="Equation.3" ShapeID="_x0000_i1486" DrawAspect="Content" ObjectID="_1799682233" r:id="rId432"/>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1487" type="#_x0000_t75" style="width:120.75pt;height:18.75pt" o:ole="">
                  <v:imagedata r:id="rId430" o:title=""/>
                </v:shape>
                <o:OLEObject Type="Embed" ProgID="Equation.3" ShapeID="_x0000_i1487" DrawAspect="Content" ObjectID="_1799682234" r:id="rId43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03" w:name="_Toc27482173"/>
      <w:bookmarkStart w:id="704" w:name="_Toc68183423"/>
      <w:r w:rsidRPr="00AE781B">
        <w:t>9.4.7.1.4.2</w:t>
      </w:r>
      <w:r w:rsidRPr="00AE781B">
        <w:tab/>
        <w:t>Test procedure</w:t>
      </w:r>
      <w:bookmarkEnd w:id="703"/>
      <w:bookmarkEnd w:id="704"/>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The SS shall transmit an RRCConnectionReconfiguration message with the measurement gap configuration.</w:t>
      </w:r>
    </w:p>
    <w:p w14:paraId="5AF7537E" w14:textId="77777777" w:rsidR="00494D68" w:rsidRPr="00AE781B" w:rsidRDefault="00494D68" w:rsidP="00494D68">
      <w:pPr>
        <w:pStyle w:val="B1"/>
      </w:pPr>
      <w:r w:rsidRPr="00AE781B">
        <w:t>5.</w:t>
      </w:r>
      <w:r w:rsidRPr="00AE781B">
        <w:tab/>
        <w:t>The UE shall transmit RRCConnectionReconfigurationComplete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7 includes the ackRequested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r w:rsidRPr="00AE781B">
        <w:rPr>
          <w:i/>
        </w:rPr>
        <w:t>ackRequested</w:t>
      </w:r>
      <w:r w:rsidRPr="00AE781B">
        <w:t xml:space="preserve"> IE set to TRUE, the SS shall send a LPP acknowledgement message.</w:t>
      </w:r>
    </w:p>
    <w:p w14:paraId="391027C3" w14:textId="77777777" w:rsidR="00494D68" w:rsidRPr="00AE781B" w:rsidRDefault="00494D68" w:rsidP="00494D68">
      <w:pPr>
        <w:pStyle w:val="B1"/>
      </w:pPr>
      <w:r w:rsidRPr="00AE781B">
        <w:t>12.</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05" w:name="_Toc27482174"/>
      <w:bookmarkStart w:id="706" w:name="_Toc68183424"/>
      <w:r w:rsidRPr="00AE781B">
        <w:t>9.4.7.1.4.3</w:t>
      </w:r>
      <w:r w:rsidRPr="00AE781B">
        <w:tab/>
        <w:t>Message contents</w:t>
      </w:r>
      <w:bookmarkEnd w:id="705"/>
      <w:bookmarkEnd w:id="706"/>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gapOffset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TGRP = 40 ms</w:t>
            </w:r>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rPr>
      </w:pPr>
    </w:p>
    <w:p w14:paraId="13117CD9" w14:textId="77777777" w:rsidR="00494D68" w:rsidRPr="00AE781B" w:rsidRDefault="00494D68" w:rsidP="00494D68">
      <w:pPr>
        <w:pStyle w:val="TH"/>
        <w:rPr>
          <w:rFonts w:eastAsia="MS Mincho"/>
        </w:rPr>
      </w:pPr>
      <w:r w:rsidRPr="00AE781B">
        <w:rPr>
          <w:rFonts w:eastAsia="MS Mincho"/>
          <w:iCs/>
        </w:rPr>
        <w:t>Table 9.4.7.1.4.3-2: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c>
          <w:tcPr>
            <w:tcW w:w="9606" w:type="dxa"/>
            <w:gridSpan w:val="4"/>
            <w:shd w:val="clear" w:color="auto" w:fill="auto"/>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494D68" w:rsidRPr="00AE781B" w14:paraId="075C86E7" w14:textId="77777777" w:rsidTr="005B6318">
        <w:tc>
          <w:tcPr>
            <w:tcW w:w="4535" w:type="dxa"/>
            <w:shd w:val="clear" w:color="auto" w:fill="auto"/>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c>
          <w:tcPr>
            <w:tcW w:w="4535" w:type="dxa"/>
            <w:shd w:val="clear" w:color="auto" w:fill="auto"/>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14EAD494" w14:textId="77777777" w:rsidR="00494D68" w:rsidRPr="00AE781B" w:rsidRDefault="00494D68" w:rsidP="005B6318">
            <w:pPr>
              <w:pStyle w:val="TAL"/>
              <w:rPr>
                <w:rFonts w:eastAsia="MS Mincho"/>
                <w:lang w:eastAsia="en-US"/>
              </w:rPr>
            </w:pPr>
          </w:p>
        </w:tc>
        <w:tc>
          <w:tcPr>
            <w:tcW w:w="1700" w:type="dxa"/>
            <w:shd w:val="clear" w:color="auto" w:fill="auto"/>
          </w:tcPr>
          <w:p w14:paraId="0FE9E8C4" w14:textId="77777777" w:rsidR="00494D68" w:rsidRPr="00AE781B" w:rsidRDefault="00494D68" w:rsidP="005B6318">
            <w:pPr>
              <w:pStyle w:val="TAL"/>
              <w:rPr>
                <w:rFonts w:eastAsia="MS Mincho"/>
                <w:lang w:eastAsia="en-US"/>
              </w:rPr>
            </w:pPr>
          </w:p>
        </w:tc>
        <w:tc>
          <w:tcPr>
            <w:tcW w:w="1104" w:type="dxa"/>
            <w:shd w:val="clear" w:color="auto" w:fill="auto"/>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c>
          <w:tcPr>
            <w:tcW w:w="4535" w:type="dxa"/>
            <w:shd w:val="clear" w:color="auto" w:fill="auto"/>
          </w:tcPr>
          <w:p w14:paraId="55F3DF57"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07CBF2AA" w14:textId="77777777" w:rsidR="00494D68" w:rsidRPr="00AE781B" w:rsidRDefault="00494D68" w:rsidP="005B6318">
            <w:pPr>
              <w:pStyle w:val="TAL"/>
              <w:rPr>
                <w:rFonts w:eastAsia="MS Mincho"/>
                <w:lang w:eastAsia="en-US"/>
              </w:rPr>
            </w:pPr>
          </w:p>
        </w:tc>
        <w:tc>
          <w:tcPr>
            <w:tcW w:w="1700" w:type="dxa"/>
            <w:shd w:val="clear" w:color="auto" w:fill="auto"/>
          </w:tcPr>
          <w:p w14:paraId="36290B79" w14:textId="77777777" w:rsidR="00494D68" w:rsidRPr="00AE781B" w:rsidRDefault="00494D68" w:rsidP="005B6318">
            <w:pPr>
              <w:pStyle w:val="TAL"/>
              <w:rPr>
                <w:rFonts w:eastAsia="MS Mincho"/>
                <w:lang w:eastAsia="en-US"/>
              </w:rPr>
            </w:pPr>
          </w:p>
        </w:tc>
        <w:tc>
          <w:tcPr>
            <w:tcW w:w="1104" w:type="dxa"/>
            <w:shd w:val="clear" w:color="auto" w:fill="auto"/>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c>
          <w:tcPr>
            <w:tcW w:w="4535" w:type="dxa"/>
            <w:shd w:val="clear" w:color="auto" w:fill="auto"/>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751555BF" w14:textId="77777777" w:rsidR="00494D68" w:rsidRPr="00AE781B" w:rsidRDefault="00494D68" w:rsidP="005B6318">
            <w:pPr>
              <w:pStyle w:val="TAL"/>
              <w:rPr>
                <w:rFonts w:eastAsia="MS Mincho"/>
                <w:lang w:eastAsia="en-US"/>
              </w:rPr>
            </w:pPr>
          </w:p>
        </w:tc>
        <w:tc>
          <w:tcPr>
            <w:tcW w:w="1700" w:type="dxa"/>
            <w:shd w:val="clear" w:color="auto" w:fill="auto"/>
          </w:tcPr>
          <w:p w14:paraId="4E877F64" w14:textId="77777777" w:rsidR="00494D68" w:rsidRPr="00AE781B" w:rsidRDefault="00494D68" w:rsidP="005B6318">
            <w:pPr>
              <w:pStyle w:val="TAL"/>
              <w:rPr>
                <w:rFonts w:eastAsia="MS Mincho"/>
                <w:lang w:eastAsia="en-US"/>
              </w:rPr>
            </w:pPr>
          </w:p>
        </w:tc>
        <w:tc>
          <w:tcPr>
            <w:tcW w:w="1104" w:type="dxa"/>
            <w:shd w:val="clear" w:color="auto" w:fill="auto"/>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c>
          <w:tcPr>
            <w:tcW w:w="4535" w:type="dxa"/>
            <w:shd w:val="clear" w:color="auto" w:fill="auto"/>
          </w:tcPr>
          <w:p w14:paraId="053F1D33"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614FE546" w14:textId="77777777" w:rsidR="00494D68" w:rsidRPr="00AE781B" w:rsidRDefault="00494D68" w:rsidP="005B6318">
            <w:pPr>
              <w:pStyle w:val="TAL"/>
              <w:rPr>
                <w:rFonts w:eastAsia="MS Mincho"/>
                <w:lang w:eastAsia="en-US"/>
              </w:rPr>
            </w:pPr>
          </w:p>
        </w:tc>
        <w:tc>
          <w:tcPr>
            <w:tcW w:w="1700" w:type="dxa"/>
            <w:shd w:val="clear" w:color="auto" w:fill="auto"/>
          </w:tcPr>
          <w:p w14:paraId="511B8DAA" w14:textId="77777777" w:rsidR="00494D68" w:rsidRPr="00AE781B" w:rsidRDefault="00494D68" w:rsidP="005B6318">
            <w:pPr>
              <w:pStyle w:val="TAL"/>
              <w:rPr>
                <w:rFonts w:eastAsia="MS Mincho"/>
                <w:lang w:eastAsia="en-US"/>
              </w:rPr>
            </w:pPr>
          </w:p>
        </w:tc>
        <w:tc>
          <w:tcPr>
            <w:tcW w:w="1104" w:type="dxa"/>
            <w:shd w:val="clear" w:color="auto" w:fill="auto"/>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c>
          <w:tcPr>
            <w:tcW w:w="4535" w:type="dxa"/>
            <w:shd w:val="clear" w:color="auto" w:fill="auto"/>
          </w:tcPr>
          <w:p w14:paraId="68825B8B"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6BFEE498" w14:textId="77777777" w:rsidR="00494D68" w:rsidRPr="00AE781B" w:rsidRDefault="00494D68" w:rsidP="005B6318">
            <w:pPr>
              <w:pStyle w:val="TAL"/>
              <w:rPr>
                <w:rFonts w:eastAsia="MS Mincho"/>
                <w:lang w:eastAsia="en-US"/>
              </w:rPr>
            </w:pPr>
          </w:p>
        </w:tc>
        <w:tc>
          <w:tcPr>
            <w:tcW w:w="1700" w:type="dxa"/>
            <w:shd w:val="clear" w:color="auto" w:fill="auto"/>
          </w:tcPr>
          <w:p w14:paraId="2C949A26" w14:textId="77777777" w:rsidR="00494D68" w:rsidRPr="00AE781B" w:rsidRDefault="00494D68" w:rsidP="005B6318">
            <w:pPr>
              <w:pStyle w:val="TAL"/>
              <w:rPr>
                <w:rFonts w:eastAsia="MS Mincho"/>
                <w:lang w:eastAsia="en-US"/>
              </w:rPr>
            </w:pPr>
          </w:p>
        </w:tc>
        <w:tc>
          <w:tcPr>
            <w:tcW w:w="1104" w:type="dxa"/>
            <w:shd w:val="clear" w:color="auto" w:fill="auto"/>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c>
          <w:tcPr>
            <w:tcW w:w="4535" w:type="dxa"/>
            <w:shd w:val="clear" w:color="auto" w:fill="auto"/>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2999F901" w14:textId="77777777" w:rsidR="00494D68" w:rsidRPr="00AE781B" w:rsidRDefault="00494D68" w:rsidP="005B6318">
            <w:pPr>
              <w:pStyle w:val="TAL"/>
              <w:rPr>
                <w:rFonts w:eastAsia="MS Mincho"/>
                <w:lang w:eastAsia="en-US"/>
              </w:rPr>
            </w:pPr>
          </w:p>
        </w:tc>
        <w:tc>
          <w:tcPr>
            <w:tcW w:w="1700" w:type="dxa"/>
            <w:shd w:val="clear" w:color="auto" w:fill="auto"/>
          </w:tcPr>
          <w:p w14:paraId="12F26552" w14:textId="77777777" w:rsidR="00494D68" w:rsidRPr="00AE781B" w:rsidRDefault="00494D68" w:rsidP="005B6318">
            <w:pPr>
              <w:pStyle w:val="TAL"/>
              <w:rPr>
                <w:rFonts w:eastAsia="MS Mincho"/>
                <w:lang w:eastAsia="en-US"/>
              </w:rPr>
            </w:pPr>
          </w:p>
        </w:tc>
        <w:tc>
          <w:tcPr>
            <w:tcW w:w="1104" w:type="dxa"/>
            <w:shd w:val="clear" w:color="auto" w:fill="auto"/>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c>
          <w:tcPr>
            <w:tcW w:w="4535" w:type="dxa"/>
            <w:shd w:val="clear" w:color="auto" w:fill="auto"/>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48BE6FCB" w14:textId="77777777" w:rsidR="00494D68" w:rsidRPr="00AE781B" w:rsidRDefault="00494D68" w:rsidP="005B6318">
            <w:pPr>
              <w:pStyle w:val="TAL"/>
              <w:rPr>
                <w:rFonts w:eastAsia="MS Mincho"/>
                <w:lang w:eastAsia="en-US"/>
              </w:rPr>
            </w:pPr>
          </w:p>
        </w:tc>
        <w:tc>
          <w:tcPr>
            <w:tcW w:w="1700" w:type="dxa"/>
            <w:shd w:val="clear" w:color="auto" w:fill="auto"/>
          </w:tcPr>
          <w:p w14:paraId="4CD3A7DF" w14:textId="77777777" w:rsidR="00494D68" w:rsidRPr="00AE781B" w:rsidRDefault="00494D68" w:rsidP="005B6318">
            <w:pPr>
              <w:pStyle w:val="TAL"/>
              <w:rPr>
                <w:rFonts w:eastAsia="MS Mincho"/>
                <w:lang w:eastAsia="en-US"/>
              </w:rPr>
            </w:pPr>
          </w:p>
        </w:tc>
        <w:tc>
          <w:tcPr>
            <w:tcW w:w="1104" w:type="dxa"/>
            <w:shd w:val="clear" w:color="auto" w:fill="auto"/>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c>
          <w:tcPr>
            <w:tcW w:w="4535" w:type="dxa"/>
            <w:shd w:val="clear" w:color="auto" w:fill="auto"/>
          </w:tcPr>
          <w:p w14:paraId="11F64FF9" w14:textId="77777777" w:rsidR="00494D68" w:rsidRPr="00AE781B" w:rsidRDefault="00494D68" w:rsidP="005B6318">
            <w:pPr>
              <w:pStyle w:val="TAL"/>
              <w:rPr>
                <w:lang w:eastAsia="en-US"/>
              </w:rPr>
            </w:pPr>
            <w:r w:rsidRPr="00AE781B">
              <w:rPr>
                <w:lang w:eastAsia="en-US"/>
              </w:rPr>
              <w:t xml:space="preserve">            commonIEsRequestLocationInformation</w:t>
            </w:r>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4D061AAD" w14:textId="77777777" w:rsidR="00494D68" w:rsidRPr="00AE781B" w:rsidRDefault="00494D68" w:rsidP="005B6318">
            <w:pPr>
              <w:pStyle w:val="TAL"/>
              <w:rPr>
                <w:rFonts w:eastAsia="MS Mincho"/>
                <w:lang w:eastAsia="en-US"/>
              </w:rPr>
            </w:pPr>
          </w:p>
        </w:tc>
        <w:tc>
          <w:tcPr>
            <w:tcW w:w="1700" w:type="dxa"/>
            <w:shd w:val="clear" w:color="auto" w:fill="auto"/>
          </w:tcPr>
          <w:p w14:paraId="7E3A3E9A" w14:textId="77777777" w:rsidR="00494D68" w:rsidRPr="00AE781B" w:rsidRDefault="00494D68" w:rsidP="005B6318">
            <w:pPr>
              <w:pStyle w:val="TAL"/>
              <w:rPr>
                <w:rFonts w:eastAsia="MS Mincho"/>
                <w:lang w:eastAsia="en-US"/>
              </w:rPr>
            </w:pPr>
          </w:p>
        </w:tc>
        <w:tc>
          <w:tcPr>
            <w:tcW w:w="1104" w:type="dxa"/>
            <w:shd w:val="clear" w:color="auto" w:fill="auto"/>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c>
          <w:tcPr>
            <w:tcW w:w="4535" w:type="dxa"/>
            <w:shd w:val="clear" w:color="auto" w:fill="auto"/>
          </w:tcPr>
          <w:p w14:paraId="473976ED"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0294466E" w14:textId="77777777" w:rsidR="00494D68" w:rsidRPr="00AE781B" w:rsidRDefault="00494D68" w:rsidP="005B6318">
            <w:pPr>
              <w:pStyle w:val="TAL"/>
              <w:rPr>
                <w:rFonts w:eastAsia="MS Mincho"/>
                <w:lang w:eastAsia="en-US"/>
              </w:rPr>
            </w:pPr>
          </w:p>
        </w:tc>
        <w:tc>
          <w:tcPr>
            <w:tcW w:w="1700" w:type="dxa"/>
            <w:shd w:val="clear" w:color="auto" w:fill="auto"/>
          </w:tcPr>
          <w:p w14:paraId="0D5EA5C2" w14:textId="77777777" w:rsidR="00494D68" w:rsidRPr="00AE781B" w:rsidRDefault="00494D68" w:rsidP="005B6318">
            <w:pPr>
              <w:pStyle w:val="TAL"/>
              <w:rPr>
                <w:rFonts w:eastAsia="MS Mincho"/>
                <w:lang w:eastAsia="en-US"/>
              </w:rPr>
            </w:pPr>
          </w:p>
        </w:tc>
        <w:tc>
          <w:tcPr>
            <w:tcW w:w="1104" w:type="dxa"/>
            <w:shd w:val="clear" w:color="auto" w:fill="auto"/>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c>
          <w:tcPr>
            <w:tcW w:w="4535" w:type="dxa"/>
            <w:shd w:val="clear" w:color="auto" w:fill="auto"/>
          </w:tcPr>
          <w:p w14:paraId="78DF0D97"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20195C88" w14:textId="77777777" w:rsidR="00494D68" w:rsidRPr="00AE781B" w:rsidRDefault="00494D68" w:rsidP="005B6318">
            <w:pPr>
              <w:pStyle w:val="TAL"/>
              <w:rPr>
                <w:rFonts w:eastAsia="MS Mincho"/>
                <w:lang w:eastAsia="en-US"/>
              </w:rPr>
            </w:pPr>
          </w:p>
        </w:tc>
        <w:tc>
          <w:tcPr>
            <w:tcW w:w="1700" w:type="dxa"/>
            <w:shd w:val="clear" w:color="auto" w:fill="auto"/>
          </w:tcPr>
          <w:p w14:paraId="07FF9EDB" w14:textId="77777777" w:rsidR="00494D68" w:rsidRPr="00AE781B" w:rsidRDefault="00494D68" w:rsidP="005B6318">
            <w:pPr>
              <w:pStyle w:val="TAL"/>
              <w:rPr>
                <w:rFonts w:eastAsia="MS Mincho"/>
                <w:lang w:eastAsia="en-US"/>
              </w:rPr>
            </w:pPr>
          </w:p>
        </w:tc>
        <w:tc>
          <w:tcPr>
            <w:tcW w:w="1104" w:type="dxa"/>
            <w:shd w:val="clear" w:color="auto" w:fill="auto"/>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c>
          <w:tcPr>
            <w:tcW w:w="4535" w:type="dxa"/>
            <w:shd w:val="clear" w:color="auto" w:fill="auto"/>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shd w:val="clear" w:color="auto" w:fill="auto"/>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c>
          <w:tcPr>
            <w:tcW w:w="4535" w:type="dxa"/>
            <w:shd w:val="clear" w:color="auto" w:fill="auto"/>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EB06500" w14:textId="77777777" w:rsidR="00494D68" w:rsidRPr="00AE781B" w:rsidRDefault="00494D68" w:rsidP="005B6318">
            <w:pPr>
              <w:pStyle w:val="TAL"/>
              <w:rPr>
                <w:rFonts w:eastAsia="MS Mincho"/>
                <w:lang w:eastAsia="en-US"/>
              </w:rPr>
            </w:pPr>
          </w:p>
        </w:tc>
        <w:tc>
          <w:tcPr>
            <w:tcW w:w="1700" w:type="dxa"/>
            <w:shd w:val="clear" w:color="auto" w:fill="auto"/>
          </w:tcPr>
          <w:p w14:paraId="401F7735" w14:textId="77777777" w:rsidR="00494D68" w:rsidRPr="00AE781B" w:rsidRDefault="00494D68" w:rsidP="005B6318">
            <w:pPr>
              <w:pStyle w:val="TAL"/>
              <w:rPr>
                <w:rFonts w:eastAsia="MS Mincho"/>
                <w:lang w:eastAsia="en-US"/>
              </w:rPr>
            </w:pPr>
          </w:p>
        </w:tc>
        <w:tc>
          <w:tcPr>
            <w:tcW w:w="1104" w:type="dxa"/>
            <w:shd w:val="clear" w:color="auto" w:fill="auto"/>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c>
          <w:tcPr>
            <w:tcW w:w="4535" w:type="dxa"/>
            <w:shd w:val="clear" w:color="auto" w:fill="auto"/>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0B4BE8C" w14:textId="77777777" w:rsidR="00494D68" w:rsidRPr="00AE781B" w:rsidRDefault="00494D68" w:rsidP="005B6318">
            <w:pPr>
              <w:pStyle w:val="TAL"/>
              <w:rPr>
                <w:rFonts w:eastAsia="MS Mincho"/>
                <w:lang w:eastAsia="en-US"/>
              </w:rPr>
            </w:pPr>
          </w:p>
        </w:tc>
        <w:tc>
          <w:tcPr>
            <w:tcW w:w="1700" w:type="dxa"/>
            <w:shd w:val="clear" w:color="auto" w:fill="auto"/>
          </w:tcPr>
          <w:p w14:paraId="40FEE88F" w14:textId="77777777" w:rsidR="00494D68" w:rsidRPr="00AE781B" w:rsidRDefault="00494D68" w:rsidP="005B6318">
            <w:pPr>
              <w:pStyle w:val="TAL"/>
              <w:rPr>
                <w:rFonts w:eastAsia="MS Mincho"/>
                <w:lang w:eastAsia="en-US"/>
              </w:rPr>
            </w:pPr>
          </w:p>
        </w:tc>
        <w:tc>
          <w:tcPr>
            <w:tcW w:w="1104" w:type="dxa"/>
            <w:shd w:val="clear" w:color="auto" w:fill="auto"/>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c>
          <w:tcPr>
            <w:tcW w:w="4535" w:type="dxa"/>
            <w:shd w:val="clear" w:color="auto" w:fill="auto"/>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C7E8318" w14:textId="77777777" w:rsidR="00494D68" w:rsidRPr="00AE781B" w:rsidRDefault="00494D68" w:rsidP="005B6318">
            <w:pPr>
              <w:pStyle w:val="TAL"/>
              <w:rPr>
                <w:rFonts w:eastAsia="MS Mincho"/>
                <w:lang w:eastAsia="en-US"/>
              </w:rPr>
            </w:pPr>
          </w:p>
        </w:tc>
        <w:tc>
          <w:tcPr>
            <w:tcW w:w="1700" w:type="dxa"/>
            <w:shd w:val="clear" w:color="auto" w:fill="auto"/>
          </w:tcPr>
          <w:p w14:paraId="1C783A6A" w14:textId="77777777" w:rsidR="00494D68" w:rsidRPr="00AE781B" w:rsidRDefault="00494D68" w:rsidP="005B6318">
            <w:pPr>
              <w:pStyle w:val="TAL"/>
              <w:rPr>
                <w:rFonts w:eastAsia="MS Mincho"/>
                <w:lang w:eastAsia="en-US"/>
              </w:rPr>
            </w:pPr>
          </w:p>
        </w:tc>
        <w:tc>
          <w:tcPr>
            <w:tcW w:w="1104" w:type="dxa"/>
            <w:shd w:val="clear" w:color="auto" w:fill="auto"/>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c>
          <w:tcPr>
            <w:tcW w:w="4535" w:type="dxa"/>
            <w:shd w:val="clear" w:color="auto" w:fill="auto"/>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07D7A3B" w14:textId="77777777" w:rsidR="00494D68" w:rsidRPr="00AE781B" w:rsidRDefault="00494D68" w:rsidP="005B6318">
            <w:pPr>
              <w:pStyle w:val="TAL"/>
              <w:rPr>
                <w:rFonts w:eastAsia="MS Mincho"/>
                <w:lang w:eastAsia="en-US"/>
              </w:rPr>
            </w:pPr>
          </w:p>
        </w:tc>
        <w:tc>
          <w:tcPr>
            <w:tcW w:w="1700" w:type="dxa"/>
            <w:shd w:val="clear" w:color="auto" w:fill="auto"/>
          </w:tcPr>
          <w:p w14:paraId="18C710C3" w14:textId="77777777" w:rsidR="00494D68" w:rsidRPr="00AE781B" w:rsidRDefault="00494D68" w:rsidP="005B6318">
            <w:pPr>
              <w:pStyle w:val="TAL"/>
              <w:rPr>
                <w:rFonts w:eastAsia="MS Mincho"/>
                <w:lang w:eastAsia="en-US"/>
              </w:rPr>
            </w:pPr>
          </w:p>
        </w:tc>
        <w:tc>
          <w:tcPr>
            <w:tcW w:w="1104" w:type="dxa"/>
            <w:shd w:val="clear" w:color="auto" w:fill="auto"/>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c>
          <w:tcPr>
            <w:tcW w:w="4535" w:type="dxa"/>
            <w:shd w:val="clear" w:color="auto" w:fill="auto"/>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542E378" w14:textId="77777777" w:rsidR="00494D68" w:rsidRPr="00AE781B" w:rsidRDefault="00494D68" w:rsidP="005B6318">
            <w:pPr>
              <w:pStyle w:val="TAL"/>
              <w:rPr>
                <w:rFonts w:eastAsia="MS Mincho"/>
                <w:lang w:eastAsia="en-US"/>
              </w:rPr>
            </w:pPr>
          </w:p>
        </w:tc>
        <w:tc>
          <w:tcPr>
            <w:tcW w:w="1700" w:type="dxa"/>
            <w:shd w:val="clear" w:color="auto" w:fill="auto"/>
          </w:tcPr>
          <w:p w14:paraId="621D4756" w14:textId="77777777" w:rsidR="00494D68" w:rsidRPr="00AE781B" w:rsidRDefault="00494D68" w:rsidP="005B6318">
            <w:pPr>
              <w:pStyle w:val="TAL"/>
              <w:rPr>
                <w:rFonts w:eastAsia="MS Mincho"/>
                <w:lang w:eastAsia="en-US"/>
              </w:rPr>
            </w:pPr>
          </w:p>
        </w:tc>
        <w:tc>
          <w:tcPr>
            <w:tcW w:w="1104" w:type="dxa"/>
            <w:shd w:val="clear" w:color="auto" w:fill="auto"/>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c>
          <w:tcPr>
            <w:tcW w:w="4535" w:type="dxa"/>
            <w:shd w:val="clear" w:color="auto" w:fill="auto"/>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EA7293A" w14:textId="77777777" w:rsidR="00494D68" w:rsidRPr="00AE781B" w:rsidRDefault="00494D68" w:rsidP="005B6318">
            <w:pPr>
              <w:pStyle w:val="TAL"/>
              <w:rPr>
                <w:rFonts w:eastAsia="MS Mincho"/>
                <w:lang w:eastAsia="en-US"/>
              </w:rPr>
            </w:pPr>
          </w:p>
        </w:tc>
        <w:tc>
          <w:tcPr>
            <w:tcW w:w="1700" w:type="dxa"/>
            <w:shd w:val="clear" w:color="auto" w:fill="auto"/>
          </w:tcPr>
          <w:p w14:paraId="1DE57635" w14:textId="77777777" w:rsidR="00494D68" w:rsidRPr="00AE781B" w:rsidRDefault="00494D68" w:rsidP="005B6318">
            <w:pPr>
              <w:pStyle w:val="TAL"/>
              <w:rPr>
                <w:rFonts w:eastAsia="MS Mincho"/>
                <w:lang w:eastAsia="en-US"/>
              </w:rPr>
            </w:pPr>
          </w:p>
        </w:tc>
        <w:tc>
          <w:tcPr>
            <w:tcW w:w="1104" w:type="dxa"/>
            <w:shd w:val="clear" w:color="auto" w:fill="auto"/>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c>
          <w:tcPr>
            <w:tcW w:w="4535" w:type="dxa"/>
            <w:shd w:val="clear" w:color="auto" w:fill="auto"/>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25E6631" w14:textId="77777777" w:rsidR="00494D68" w:rsidRPr="00AE781B" w:rsidRDefault="00494D68" w:rsidP="005B6318">
            <w:pPr>
              <w:pStyle w:val="TAL"/>
              <w:rPr>
                <w:rFonts w:eastAsia="MS Mincho"/>
                <w:lang w:eastAsia="en-US"/>
              </w:rPr>
            </w:pPr>
          </w:p>
        </w:tc>
        <w:tc>
          <w:tcPr>
            <w:tcW w:w="1700" w:type="dxa"/>
            <w:shd w:val="clear" w:color="auto" w:fill="auto"/>
          </w:tcPr>
          <w:p w14:paraId="0A835719" w14:textId="77777777" w:rsidR="00494D68" w:rsidRPr="00AE781B" w:rsidRDefault="00494D68" w:rsidP="005B6318">
            <w:pPr>
              <w:pStyle w:val="TAL"/>
              <w:rPr>
                <w:rFonts w:eastAsia="MS Mincho"/>
                <w:lang w:eastAsia="en-US"/>
              </w:rPr>
            </w:pPr>
          </w:p>
        </w:tc>
        <w:tc>
          <w:tcPr>
            <w:tcW w:w="1104" w:type="dxa"/>
            <w:shd w:val="clear" w:color="auto" w:fill="auto"/>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c>
          <w:tcPr>
            <w:tcW w:w="4535" w:type="dxa"/>
            <w:shd w:val="clear" w:color="auto" w:fill="auto"/>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54351D4" w14:textId="77777777" w:rsidR="00494D68" w:rsidRPr="00AE781B" w:rsidRDefault="00494D68" w:rsidP="005B6318">
            <w:pPr>
              <w:pStyle w:val="TAL"/>
              <w:rPr>
                <w:rFonts w:eastAsia="MS Mincho"/>
                <w:lang w:eastAsia="en-US"/>
              </w:rPr>
            </w:pPr>
          </w:p>
        </w:tc>
        <w:tc>
          <w:tcPr>
            <w:tcW w:w="1700" w:type="dxa"/>
            <w:shd w:val="clear" w:color="auto" w:fill="auto"/>
          </w:tcPr>
          <w:p w14:paraId="42A6FFB7" w14:textId="77777777" w:rsidR="00494D68" w:rsidRPr="00AE781B" w:rsidRDefault="00494D68" w:rsidP="005B6318">
            <w:pPr>
              <w:pStyle w:val="TAL"/>
              <w:rPr>
                <w:rFonts w:eastAsia="MS Mincho"/>
                <w:lang w:eastAsia="en-US"/>
              </w:rPr>
            </w:pPr>
          </w:p>
        </w:tc>
        <w:tc>
          <w:tcPr>
            <w:tcW w:w="1104" w:type="dxa"/>
            <w:shd w:val="clear" w:color="auto" w:fill="auto"/>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c>
          <w:tcPr>
            <w:tcW w:w="4535" w:type="dxa"/>
            <w:shd w:val="clear" w:color="auto" w:fill="auto"/>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F91CFB6" w14:textId="77777777" w:rsidR="00494D68" w:rsidRPr="00AE781B" w:rsidRDefault="00494D68" w:rsidP="005B6318">
            <w:pPr>
              <w:pStyle w:val="TAL"/>
              <w:rPr>
                <w:rFonts w:eastAsia="MS Mincho"/>
                <w:lang w:eastAsia="en-US"/>
              </w:rPr>
            </w:pPr>
          </w:p>
        </w:tc>
        <w:tc>
          <w:tcPr>
            <w:tcW w:w="1700" w:type="dxa"/>
            <w:shd w:val="clear" w:color="auto" w:fill="auto"/>
          </w:tcPr>
          <w:p w14:paraId="17DA6BE9" w14:textId="77777777" w:rsidR="00494D68" w:rsidRPr="00AE781B" w:rsidRDefault="00494D68" w:rsidP="005B6318">
            <w:pPr>
              <w:pStyle w:val="TAL"/>
              <w:rPr>
                <w:rFonts w:eastAsia="MS Mincho"/>
                <w:lang w:eastAsia="en-US"/>
              </w:rPr>
            </w:pPr>
          </w:p>
        </w:tc>
        <w:tc>
          <w:tcPr>
            <w:tcW w:w="1104" w:type="dxa"/>
            <w:shd w:val="clear" w:color="auto" w:fill="auto"/>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c>
          <w:tcPr>
            <w:tcW w:w="4535" w:type="dxa"/>
            <w:shd w:val="clear" w:color="auto" w:fill="auto"/>
          </w:tcPr>
          <w:p w14:paraId="047395E9"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614AC197" w14:textId="77777777" w:rsidR="00494D68" w:rsidRPr="00AE781B" w:rsidRDefault="00494D68" w:rsidP="005B6318">
            <w:pPr>
              <w:pStyle w:val="TAL"/>
              <w:rPr>
                <w:rFonts w:eastAsia="MS Mincho"/>
                <w:lang w:eastAsia="en-US"/>
              </w:rPr>
            </w:pPr>
          </w:p>
        </w:tc>
        <w:tc>
          <w:tcPr>
            <w:tcW w:w="1700" w:type="dxa"/>
            <w:shd w:val="clear" w:color="auto" w:fill="auto"/>
          </w:tcPr>
          <w:p w14:paraId="0BF1B5AB" w14:textId="77777777" w:rsidR="00494D68" w:rsidRPr="00AE781B" w:rsidRDefault="00494D68" w:rsidP="005B6318">
            <w:pPr>
              <w:pStyle w:val="TAL"/>
              <w:rPr>
                <w:rFonts w:eastAsia="MS Mincho"/>
                <w:lang w:eastAsia="en-US"/>
              </w:rPr>
            </w:pPr>
          </w:p>
        </w:tc>
        <w:tc>
          <w:tcPr>
            <w:tcW w:w="1104" w:type="dxa"/>
            <w:shd w:val="clear" w:color="auto" w:fill="auto"/>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rPr>
      </w:pPr>
    </w:p>
    <w:p w14:paraId="6F2A489D" w14:textId="77777777" w:rsidR="00494D68" w:rsidRPr="00AE781B" w:rsidRDefault="00494D68" w:rsidP="00494D68">
      <w:pPr>
        <w:pStyle w:val="Heading6"/>
      </w:pPr>
      <w:bookmarkStart w:id="707" w:name="_Toc27482175"/>
      <w:bookmarkStart w:id="708" w:name="_Toc68183425"/>
      <w:r w:rsidRPr="00AE781B">
        <w:t>9.4.7.1.5</w:t>
      </w:r>
      <w:r w:rsidRPr="00AE781B">
        <w:tab/>
        <w:t>Test requirement</w:t>
      </w:r>
      <w:bookmarkEnd w:id="707"/>
      <w:bookmarkEnd w:id="708"/>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shd w:val="clear" w:color="auto" w:fill="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shd w:val="clear" w:color="auto" w:fill="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shd w:val="clear" w:color="auto" w:fill="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shd w:val="clear" w:color="auto" w:fill="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shd w:val="clear" w:color="auto" w:fill="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1488" type="#_x0000_t75" style="width:18.75pt;height:14.25pt" o:ole="">
                  <v:imagedata r:id="rId72" o:title=""/>
                </v:shape>
                <o:OLEObject Type="Embed" ProgID="Equation.3" ShapeID="_x0000_i1488" DrawAspect="Content" ObjectID="_1799682235" r:id="rId434"/>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shd w:val="clear" w:color="auto" w:fill="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shd w:val="clear" w:color="auto" w:fill="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shd w:val="clear" w:color="auto" w:fill="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shd w:val="clear" w:color="auto" w:fill="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F4C479"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2234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344F6A"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03B135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561D0AB" w14:textId="77777777" w:rsidR="00494D68" w:rsidRPr="00AE781B" w:rsidRDefault="00494D68" w:rsidP="005B6318">
            <w:pPr>
              <w:pStyle w:val="TAC"/>
              <w:rPr>
                <w:rFonts w:cs="Arial"/>
                <w:lang w:eastAsia="ko-KR"/>
              </w:rPr>
            </w:pPr>
          </w:p>
        </w:tc>
        <w:tc>
          <w:tcPr>
            <w:tcW w:w="0" w:type="auto"/>
            <w:vMerge/>
            <w:shd w:val="clear" w:color="auto" w:fill="auto"/>
            <w:vAlign w:val="center"/>
          </w:tcPr>
          <w:p w14:paraId="648EDE5A" w14:textId="77777777" w:rsidR="00494D68" w:rsidRPr="00AE781B" w:rsidRDefault="00494D68" w:rsidP="005B6318">
            <w:pPr>
              <w:pStyle w:val="TAC"/>
              <w:rPr>
                <w:rFonts w:cs="Arial"/>
                <w:lang w:eastAsia="ko-KR"/>
              </w:rPr>
            </w:pPr>
          </w:p>
        </w:tc>
        <w:tc>
          <w:tcPr>
            <w:tcW w:w="0" w:type="auto"/>
            <w:vMerge/>
            <w:shd w:val="clear" w:color="auto" w:fill="auto"/>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D679F1" w14:textId="77777777" w:rsidR="00494D68" w:rsidRPr="00AE781B" w:rsidRDefault="00494D68" w:rsidP="005B6318">
            <w:pPr>
              <w:pStyle w:val="TAC"/>
              <w:rPr>
                <w:rFonts w:cs="Arial"/>
                <w:lang w:eastAsia="ko-KR"/>
              </w:rPr>
            </w:pPr>
          </w:p>
        </w:tc>
        <w:tc>
          <w:tcPr>
            <w:tcW w:w="0" w:type="auto"/>
            <w:vMerge/>
            <w:shd w:val="clear" w:color="auto" w:fill="auto"/>
            <w:vAlign w:val="center"/>
          </w:tcPr>
          <w:p w14:paraId="7610DB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BA277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97F97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4A9C1C" w14:textId="77777777" w:rsidR="00494D68" w:rsidRPr="00AE781B" w:rsidRDefault="00494D68" w:rsidP="005B6318">
            <w:pPr>
              <w:pStyle w:val="TAC"/>
              <w:rPr>
                <w:rFonts w:cs="Arial"/>
                <w:lang w:eastAsia="ko-KR"/>
              </w:rPr>
            </w:pPr>
          </w:p>
        </w:tc>
        <w:tc>
          <w:tcPr>
            <w:tcW w:w="0" w:type="auto"/>
            <w:vMerge/>
            <w:shd w:val="clear" w:color="auto" w:fill="auto"/>
            <w:vAlign w:val="center"/>
          </w:tcPr>
          <w:p w14:paraId="53538908" w14:textId="77777777" w:rsidR="00494D68" w:rsidRPr="00AE781B" w:rsidRDefault="00494D68" w:rsidP="005B6318">
            <w:pPr>
              <w:pStyle w:val="TAC"/>
              <w:rPr>
                <w:rFonts w:cs="Arial"/>
                <w:lang w:eastAsia="ko-KR"/>
              </w:rPr>
            </w:pPr>
          </w:p>
        </w:tc>
        <w:tc>
          <w:tcPr>
            <w:tcW w:w="0" w:type="auto"/>
            <w:vMerge/>
            <w:shd w:val="clear" w:color="auto" w:fill="auto"/>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93A57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3ECFB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AB2AC05"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D36259" w14:textId="77777777" w:rsidR="00494D68" w:rsidRPr="00AE781B" w:rsidRDefault="00494D68" w:rsidP="005B6318">
            <w:pPr>
              <w:pStyle w:val="TAC"/>
              <w:rPr>
                <w:rFonts w:cs="Arial"/>
                <w:lang w:eastAsia="ko-KR"/>
              </w:rPr>
            </w:pPr>
          </w:p>
        </w:tc>
        <w:tc>
          <w:tcPr>
            <w:tcW w:w="0" w:type="auto"/>
            <w:vMerge/>
            <w:shd w:val="clear" w:color="auto" w:fill="auto"/>
            <w:vAlign w:val="center"/>
          </w:tcPr>
          <w:p w14:paraId="2F70B9E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9907B9"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shd w:val="clear" w:color="auto" w:fill="auto"/>
            <w:vAlign w:val="center"/>
          </w:tcPr>
          <w:p w14:paraId="365FA5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4AC2B5"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1C3FF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1489" type="#_x0000_t75" style="width:20.25pt;height:18.75pt" o:ole="" fillcolor="window">
                  <v:imagedata r:id="rId77" o:title=""/>
                </v:shape>
                <o:OLEObject Type="Embed" ProgID="Equation.3" ShapeID="_x0000_i1489" DrawAspect="Content" ObjectID="_1799682236" r:id="rId435"/>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1490" type="#_x0000_t75" style="width:36.75pt;height:20.25pt" o:ole="">
                  <v:imagedata r:id="rId79" o:title=""/>
                </v:shape>
                <o:OLEObject Type="Embed" ProgID="Equation.3" ShapeID="_x0000_i1490" DrawAspect="Content" ObjectID="_1799682237" r:id="rId436"/>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1491" type="#_x0000_t75" style="width:30.75pt;height:18.75pt" o:ole="" fillcolor="window">
                  <v:imagedata r:id="rId85" o:title=""/>
                </v:shape>
                <o:OLEObject Type="Embed" ProgID="Equation.3" ShapeID="_x0000_i1491" DrawAspect="Content" ObjectID="_1799682238" r:id="rId437"/>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1492" type="#_x0000_t75" style="width:36.75pt;height:20.25pt" o:ole="">
                  <v:imagedata r:id="rId79" o:title=""/>
                </v:shape>
                <o:OLEObject Type="Embed" ProgID="Equation.3" ShapeID="_x0000_i1492" DrawAspect="Content" ObjectID="_1799682239" r:id="rId438"/>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1493" type="#_x0000_t75" style="width:20.25pt;height:18.75pt" o:ole="" fillcolor="window">
                  <v:imagedata r:id="rId77" o:title=""/>
                </v:shape>
                <o:OLEObject Type="Embed" ProgID="Equation.3" ShapeID="_x0000_i1493" DrawAspect="Content" ObjectID="_1799682240" r:id="rId439"/>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1494" type="#_x0000_t75" style="width:36.75pt;height:20.25pt" o:ole="">
                  <v:imagedata r:id="rId79" o:title=""/>
                </v:shape>
                <o:OLEObject Type="Embed" ProgID="Equation.3" ShapeID="_x0000_i1494" DrawAspect="Content" ObjectID="_1799682241" r:id="rId440"/>
              </w:object>
            </w:r>
            <w:r w:rsidRPr="00AE781B">
              <w:rPr>
                <w:lang w:eastAsia="ko-KR"/>
              </w:rPr>
              <w:t xml:space="preserve">, PRS </w:t>
            </w:r>
            <w:r w:rsidRPr="00AE781B">
              <w:rPr>
                <w:position w:val="-12"/>
                <w:lang w:eastAsia="ko-KR"/>
              </w:rPr>
              <w:object w:dxaOrig="620" w:dyaOrig="380" w14:anchorId="64DE9E5E">
                <v:shape id="_x0000_i1495" type="#_x0000_t75" style="width:27.75pt;height:17.25pt" o:ole="" fillcolor="window">
                  <v:imagedata r:id="rId85" o:title=""/>
                </v:shape>
                <o:OLEObject Type="Embed" ProgID="Equation.3" ShapeID="_x0000_i1495" DrawAspect="Content" ObjectID="_1799682242" r:id="rId441"/>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09" w:name="_Toc27482176"/>
      <w:bookmarkStart w:id="710" w:name="_Toc68183426"/>
      <w:r w:rsidRPr="00AE781B">
        <w:t>9.4.7.2</w:t>
      </w:r>
      <w:r w:rsidRPr="00AE781B">
        <w:tab/>
        <w:t xml:space="preserve">FDD inter-frequency RSTD Measurement Accuracy in CE Mode A for </w:t>
      </w:r>
      <w:r w:rsidR="002950CB" w:rsidRPr="00AE781B">
        <w:t>Category M</w:t>
      </w:r>
      <w:r w:rsidRPr="00AE781B">
        <w:t>2</w:t>
      </w:r>
      <w:bookmarkEnd w:id="709"/>
      <w:bookmarkEnd w:id="710"/>
    </w:p>
    <w:p w14:paraId="1D4C52F3" w14:textId="77777777" w:rsidR="00494D68" w:rsidRPr="00AE781B" w:rsidRDefault="00494D68" w:rsidP="00494D68">
      <w:pPr>
        <w:pStyle w:val="Heading6"/>
      </w:pPr>
      <w:bookmarkStart w:id="711" w:name="_Toc27482177"/>
      <w:bookmarkStart w:id="712" w:name="_Toc68183427"/>
      <w:r w:rsidRPr="00AE781B">
        <w:t>9.4.7.2.1</w:t>
      </w:r>
      <w:r w:rsidRPr="00AE781B">
        <w:tab/>
        <w:t>Test purpose</w:t>
      </w:r>
      <w:bookmarkEnd w:id="711"/>
      <w:bookmarkEnd w:id="712"/>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13" w:name="_Toc27482178"/>
      <w:bookmarkStart w:id="714" w:name="_Toc68183428"/>
      <w:r w:rsidRPr="00AE781B">
        <w:t>9.4.7.2.2</w:t>
      </w:r>
      <w:r w:rsidRPr="00AE781B">
        <w:tab/>
        <w:t>Test applicability</w:t>
      </w:r>
      <w:bookmarkEnd w:id="713"/>
      <w:bookmarkEnd w:id="714"/>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15" w:name="_Toc27482179"/>
      <w:bookmarkStart w:id="716" w:name="_Toc68183429"/>
      <w:r w:rsidRPr="00AE781B">
        <w:t>9.4.7.2.3</w:t>
      </w:r>
      <w:r w:rsidRPr="00AE781B">
        <w:tab/>
        <w:t>Minimum conformance requirements</w:t>
      </w:r>
      <w:bookmarkEnd w:id="715"/>
      <w:bookmarkEnd w:id="716"/>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77777777" w:rsidR="00494D68" w:rsidRPr="00AE781B" w:rsidRDefault="00494D68" w:rsidP="00494D68">
      <w:pPr>
        <w:pStyle w:val="B1"/>
      </w:pPr>
      <w:r w:rsidRPr="00AE781B">
        <w:t>Conditions defined in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t>Table 9.4.7.2.3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shd w:val="clear" w:color="auto" w:fill="auto"/>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BB5E2A4"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shd w:val="clear" w:color="auto" w:fill="auto"/>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3851E85"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F0B86D"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1DFD47D" w14:textId="77777777" w:rsidR="00494D68" w:rsidRPr="00AE781B" w:rsidRDefault="00494D68" w:rsidP="005B6318">
            <w:pPr>
              <w:pStyle w:val="TAC"/>
              <w:rPr>
                <w:rFonts w:cs="Arial"/>
                <w:lang w:eastAsia="ko-KR"/>
              </w:rPr>
            </w:pPr>
            <w:r w:rsidRPr="00AE781B">
              <w:rPr>
                <w:rFonts w:cs="Arial"/>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shd w:val="clear" w:color="auto" w:fill="auto"/>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shd w:val="clear" w:color="auto" w:fill="auto"/>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shd w:val="clear" w:color="auto" w:fill="auto"/>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shd w:val="clear" w:color="auto" w:fill="auto"/>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shd w:val="clear" w:color="auto" w:fill="auto"/>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EF31C4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17" w:name="_Toc27482180"/>
      <w:bookmarkStart w:id="718" w:name="_Toc68183430"/>
      <w:r w:rsidRPr="00AE781B">
        <w:t>9.4.7.2.4</w:t>
      </w:r>
      <w:r w:rsidRPr="00AE781B">
        <w:tab/>
        <w:t>Test description</w:t>
      </w:r>
      <w:bookmarkEnd w:id="717"/>
      <w:bookmarkEnd w:id="718"/>
    </w:p>
    <w:p w14:paraId="57894C9A" w14:textId="77777777" w:rsidR="00494D68" w:rsidRPr="00AE781B" w:rsidRDefault="00494D68" w:rsidP="00494D68">
      <w:pPr>
        <w:pStyle w:val="Heading7"/>
      </w:pPr>
      <w:bookmarkStart w:id="719" w:name="_Toc27482181"/>
      <w:bookmarkStart w:id="720" w:name="_Toc68183431"/>
      <w:r w:rsidRPr="00AE781B">
        <w:t>9.4.7.2.4.1</w:t>
      </w:r>
      <w:r w:rsidRPr="00AE781B">
        <w:tab/>
        <w:t>Initial conditions</w:t>
      </w:r>
      <w:bookmarkEnd w:id="719"/>
      <w:bookmarkEnd w:id="720"/>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9.4.7.2.4-1 for each test.</w:t>
      </w:r>
    </w:p>
    <w:p w14:paraId="5D2D3A3B" w14:textId="77777777" w:rsidR="00494D68" w:rsidRPr="00AE781B" w:rsidRDefault="00494D68" w:rsidP="00494D68">
      <w:pPr>
        <w:pStyle w:val="TH"/>
      </w:pPr>
      <w:r w:rsidRPr="00AE781B">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60DF94A" w14:textId="77777777" w:rsidTr="005B6318">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rPr>
          <w:cantSplit/>
        </w:trPr>
        <w:tc>
          <w:tcPr>
            <w:tcW w:w="0" w:type="auto"/>
            <w:vAlign w:val="center"/>
          </w:tcPr>
          <w:p w14:paraId="360F520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B6E6E44">
                <v:shape id="_x0000_i149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688F2AE">
                <v:shape id="_x0000_i1497" type="#_x0000_t75" style="width:24.75pt;height:15pt">
                  <v:imagedata r:id="rId76" o:title=""/>
                </v:shape>
              </w:pi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rPr>
          <w:cantSplit/>
        </w:trPr>
        <w:tc>
          <w:tcPr>
            <w:tcW w:w="0" w:type="auto"/>
          </w:tcPr>
          <w:p w14:paraId="3514105F"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3BCC543B" w14:textId="77777777" w:rsidTr="005B6318">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7573DBD5" w14:textId="77777777" w:rsidTr="005B6318">
        <w:trPr>
          <w:cantSplit/>
        </w:trPr>
        <w:tc>
          <w:tcPr>
            <w:tcW w:w="0" w:type="auto"/>
            <w:vAlign w:val="center"/>
          </w:tcPr>
          <w:p w14:paraId="298BF904"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1498" type="#_x0000_t75" style="width:120.75pt;height:18.75pt" o:ole="">
                  <v:imagedata r:id="rId430" o:title=""/>
                </v:shape>
                <o:OLEObject Type="Embed" ProgID="Equation.3" ShapeID="_x0000_i1498" DrawAspect="Content" ObjectID="_1799682243" r:id="rId442"/>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1499" type="#_x0000_t75" style="width:120.75pt;height:18.75pt" o:ole="">
                  <v:imagedata r:id="rId430" o:title=""/>
                </v:shape>
                <o:OLEObject Type="Embed" ProgID="Equation.3" ShapeID="_x0000_i1499" DrawAspect="Content" ObjectID="_1799682244" r:id="rId44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1500" type="#_x0000_t75" style="width:120.75pt;height:18.75pt" o:ole="">
                  <v:imagedata r:id="rId430" o:title=""/>
                </v:shape>
                <o:OLEObject Type="Embed" ProgID="Equation.3" ShapeID="_x0000_i1500" DrawAspect="Content" ObjectID="_1799682245" r:id="rId44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21" w:name="_Toc27482182"/>
      <w:bookmarkStart w:id="722" w:name="_Toc68183432"/>
      <w:r w:rsidRPr="00AE781B">
        <w:t>9.4.7.2.4.2</w:t>
      </w:r>
      <w:r w:rsidRPr="00AE781B">
        <w:tab/>
        <w:t>Test procedure</w:t>
      </w:r>
      <w:bookmarkEnd w:id="721"/>
      <w:bookmarkEnd w:id="722"/>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23" w:name="_Toc27482183"/>
      <w:bookmarkStart w:id="724" w:name="_Toc68183433"/>
      <w:r w:rsidRPr="00AE781B">
        <w:t>9.4.7.2.4.3</w:t>
      </w:r>
      <w:r w:rsidRPr="00AE781B">
        <w:tab/>
        <w:t>Message contents</w:t>
      </w:r>
      <w:bookmarkEnd w:id="723"/>
      <w:bookmarkEnd w:id="724"/>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rPr>
        <w:t>Table 9.4.7.2.4.3-1: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c>
          <w:tcPr>
            <w:tcW w:w="9606" w:type="dxa"/>
            <w:gridSpan w:val="4"/>
            <w:shd w:val="clear" w:color="auto" w:fill="auto"/>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494D68" w:rsidRPr="00AE781B" w14:paraId="0635047E" w14:textId="77777777" w:rsidTr="005B6318">
        <w:tc>
          <w:tcPr>
            <w:tcW w:w="4535" w:type="dxa"/>
            <w:shd w:val="clear" w:color="auto" w:fill="auto"/>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c>
          <w:tcPr>
            <w:tcW w:w="4535" w:type="dxa"/>
            <w:shd w:val="clear" w:color="auto" w:fill="auto"/>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245E9824" w14:textId="77777777" w:rsidR="00494D68" w:rsidRPr="00AE781B" w:rsidRDefault="00494D68" w:rsidP="005B6318">
            <w:pPr>
              <w:pStyle w:val="TAL"/>
              <w:rPr>
                <w:rFonts w:eastAsia="MS Mincho"/>
                <w:lang w:eastAsia="en-US"/>
              </w:rPr>
            </w:pPr>
          </w:p>
        </w:tc>
        <w:tc>
          <w:tcPr>
            <w:tcW w:w="1700" w:type="dxa"/>
            <w:shd w:val="clear" w:color="auto" w:fill="auto"/>
          </w:tcPr>
          <w:p w14:paraId="5BFF62C3" w14:textId="77777777" w:rsidR="00494D68" w:rsidRPr="00AE781B" w:rsidRDefault="00494D68" w:rsidP="005B6318">
            <w:pPr>
              <w:pStyle w:val="TAL"/>
              <w:rPr>
                <w:rFonts w:eastAsia="MS Mincho"/>
                <w:lang w:eastAsia="en-US"/>
              </w:rPr>
            </w:pPr>
          </w:p>
        </w:tc>
        <w:tc>
          <w:tcPr>
            <w:tcW w:w="1104" w:type="dxa"/>
            <w:shd w:val="clear" w:color="auto" w:fill="auto"/>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c>
          <w:tcPr>
            <w:tcW w:w="4535" w:type="dxa"/>
            <w:shd w:val="clear" w:color="auto" w:fill="auto"/>
          </w:tcPr>
          <w:p w14:paraId="4792DFA5"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689AA34B" w14:textId="77777777" w:rsidR="00494D68" w:rsidRPr="00AE781B" w:rsidRDefault="00494D68" w:rsidP="005B6318">
            <w:pPr>
              <w:pStyle w:val="TAL"/>
              <w:rPr>
                <w:rFonts w:eastAsia="MS Mincho"/>
                <w:lang w:eastAsia="en-US"/>
              </w:rPr>
            </w:pPr>
          </w:p>
        </w:tc>
        <w:tc>
          <w:tcPr>
            <w:tcW w:w="1700" w:type="dxa"/>
            <w:shd w:val="clear" w:color="auto" w:fill="auto"/>
          </w:tcPr>
          <w:p w14:paraId="0F7752BC" w14:textId="77777777" w:rsidR="00494D68" w:rsidRPr="00AE781B" w:rsidRDefault="00494D68" w:rsidP="005B6318">
            <w:pPr>
              <w:pStyle w:val="TAL"/>
              <w:rPr>
                <w:rFonts w:eastAsia="MS Mincho"/>
                <w:lang w:eastAsia="en-US"/>
              </w:rPr>
            </w:pPr>
          </w:p>
        </w:tc>
        <w:tc>
          <w:tcPr>
            <w:tcW w:w="1104" w:type="dxa"/>
            <w:shd w:val="clear" w:color="auto" w:fill="auto"/>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c>
          <w:tcPr>
            <w:tcW w:w="4535" w:type="dxa"/>
            <w:shd w:val="clear" w:color="auto" w:fill="auto"/>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39DCF17C" w14:textId="77777777" w:rsidR="00494D68" w:rsidRPr="00AE781B" w:rsidRDefault="00494D68" w:rsidP="005B6318">
            <w:pPr>
              <w:pStyle w:val="TAL"/>
              <w:rPr>
                <w:rFonts w:eastAsia="MS Mincho"/>
                <w:lang w:eastAsia="en-US"/>
              </w:rPr>
            </w:pPr>
          </w:p>
        </w:tc>
        <w:tc>
          <w:tcPr>
            <w:tcW w:w="1700" w:type="dxa"/>
            <w:shd w:val="clear" w:color="auto" w:fill="auto"/>
          </w:tcPr>
          <w:p w14:paraId="6C28E555" w14:textId="77777777" w:rsidR="00494D68" w:rsidRPr="00AE781B" w:rsidRDefault="00494D68" w:rsidP="005B6318">
            <w:pPr>
              <w:pStyle w:val="TAL"/>
              <w:rPr>
                <w:rFonts w:eastAsia="MS Mincho"/>
                <w:lang w:eastAsia="en-US"/>
              </w:rPr>
            </w:pPr>
          </w:p>
        </w:tc>
        <w:tc>
          <w:tcPr>
            <w:tcW w:w="1104" w:type="dxa"/>
            <w:shd w:val="clear" w:color="auto" w:fill="auto"/>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c>
          <w:tcPr>
            <w:tcW w:w="4535" w:type="dxa"/>
            <w:shd w:val="clear" w:color="auto" w:fill="auto"/>
          </w:tcPr>
          <w:p w14:paraId="572511F2"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442E57B7" w14:textId="77777777" w:rsidR="00494D68" w:rsidRPr="00AE781B" w:rsidRDefault="00494D68" w:rsidP="005B6318">
            <w:pPr>
              <w:pStyle w:val="TAL"/>
              <w:rPr>
                <w:rFonts w:eastAsia="MS Mincho"/>
                <w:lang w:eastAsia="en-US"/>
              </w:rPr>
            </w:pPr>
          </w:p>
        </w:tc>
        <w:tc>
          <w:tcPr>
            <w:tcW w:w="1700" w:type="dxa"/>
            <w:shd w:val="clear" w:color="auto" w:fill="auto"/>
          </w:tcPr>
          <w:p w14:paraId="40E7E969" w14:textId="77777777" w:rsidR="00494D68" w:rsidRPr="00AE781B" w:rsidRDefault="00494D68" w:rsidP="005B6318">
            <w:pPr>
              <w:pStyle w:val="TAL"/>
              <w:rPr>
                <w:rFonts w:eastAsia="MS Mincho"/>
                <w:lang w:eastAsia="en-US"/>
              </w:rPr>
            </w:pPr>
          </w:p>
        </w:tc>
        <w:tc>
          <w:tcPr>
            <w:tcW w:w="1104" w:type="dxa"/>
            <w:shd w:val="clear" w:color="auto" w:fill="auto"/>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c>
          <w:tcPr>
            <w:tcW w:w="4535" w:type="dxa"/>
            <w:shd w:val="clear" w:color="auto" w:fill="auto"/>
          </w:tcPr>
          <w:p w14:paraId="3584881A"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38661C7F" w14:textId="77777777" w:rsidR="00494D68" w:rsidRPr="00AE781B" w:rsidRDefault="00494D68" w:rsidP="005B6318">
            <w:pPr>
              <w:pStyle w:val="TAL"/>
              <w:rPr>
                <w:rFonts w:eastAsia="MS Mincho"/>
                <w:lang w:eastAsia="en-US"/>
              </w:rPr>
            </w:pPr>
          </w:p>
        </w:tc>
        <w:tc>
          <w:tcPr>
            <w:tcW w:w="1700" w:type="dxa"/>
            <w:shd w:val="clear" w:color="auto" w:fill="auto"/>
          </w:tcPr>
          <w:p w14:paraId="405FFFD1" w14:textId="77777777" w:rsidR="00494D68" w:rsidRPr="00AE781B" w:rsidRDefault="00494D68" w:rsidP="005B6318">
            <w:pPr>
              <w:pStyle w:val="TAL"/>
              <w:rPr>
                <w:rFonts w:eastAsia="MS Mincho"/>
                <w:lang w:eastAsia="en-US"/>
              </w:rPr>
            </w:pPr>
          </w:p>
        </w:tc>
        <w:tc>
          <w:tcPr>
            <w:tcW w:w="1104" w:type="dxa"/>
            <w:shd w:val="clear" w:color="auto" w:fill="auto"/>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c>
          <w:tcPr>
            <w:tcW w:w="4535" w:type="dxa"/>
            <w:shd w:val="clear" w:color="auto" w:fill="auto"/>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1BE04D10" w14:textId="77777777" w:rsidR="00494D68" w:rsidRPr="00AE781B" w:rsidRDefault="00494D68" w:rsidP="005B6318">
            <w:pPr>
              <w:pStyle w:val="TAL"/>
              <w:rPr>
                <w:rFonts w:eastAsia="MS Mincho"/>
                <w:lang w:eastAsia="en-US"/>
              </w:rPr>
            </w:pPr>
          </w:p>
        </w:tc>
        <w:tc>
          <w:tcPr>
            <w:tcW w:w="1700" w:type="dxa"/>
            <w:shd w:val="clear" w:color="auto" w:fill="auto"/>
          </w:tcPr>
          <w:p w14:paraId="06F91849" w14:textId="77777777" w:rsidR="00494D68" w:rsidRPr="00AE781B" w:rsidRDefault="00494D68" w:rsidP="005B6318">
            <w:pPr>
              <w:pStyle w:val="TAL"/>
              <w:rPr>
                <w:rFonts w:eastAsia="MS Mincho"/>
                <w:lang w:eastAsia="en-US"/>
              </w:rPr>
            </w:pPr>
          </w:p>
        </w:tc>
        <w:tc>
          <w:tcPr>
            <w:tcW w:w="1104" w:type="dxa"/>
            <w:shd w:val="clear" w:color="auto" w:fill="auto"/>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c>
          <w:tcPr>
            <w:tcW w:w="4535" w:type="dxa"/>
            <w:shd w:val="clear" w:color="auto" w:fill="auto"/>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788B50A1" w14:textId="77777777" w:rsidR="00494D68" w:rsidRPr="00AE781B" w:rsidRDefault="00494D68" w:rsidP="005B6318">
            <w:pPr>
              <w:pStyle w:val="TAL"/>
              <w:rPr>
                <w:rFonts w:eastAsia="MS Mincho"/>
                <w:lang w:eastAsia="en-US"/>
              </w:rPr>
            </w:pPr>
          </w:p>
        </w:tc>
        <w:tc>
          <w:tcPr>
            <w:tcW w:w="1700" w:type="dxa"/>
            <w:shd w:val="clear" w:color="auto" w:fill="auto"/>
          </w:tcPr>
          <w:p w14:paraId="13A12408" w14:textId="77777777" w:rsidR="00494D68" w:rsidRPr="00AE781B" w:rsidRDefault="00494D68" w:rsidP="005B6318">
            <w:pPr>
              <w:pStyle w:val="TAL"/>
              <w:rPr>
                <w:rFonts w:eastAsia="MS Mincho"/>
                <w:lang w:eastAsia="en-US"/>
              </w:rPr>
            </w:pPr>
          </w:p>
        </w:tc>
        <w:tc>
          <w:tcPr>
            <w:tcW w:w="1104" w:type="dxa"/>
            <w:shd w:val="clear" w:color="auto" w:fill="auto"/>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c>
          <w:tcPr>
            <w:tcW w:w="4535" w:type="dxa"/>
            <w:shd w:val="clear" w:color="auto" w:fill="auto"/>
          </w:tcPr>
          <w:p w14:paraId="436C5892" w14:textId="77777777" w:rsidR="00494D68" w:rsidRPr="00AE781B" w:rsidRDefault="00494D68" w:rsidP="005B6318">
            <w:pPr>
              <w:pStyle w:val="TAL"/>
              <w:rPr>
                <w:lang w:eastAsia="en-US"/>
              </w:rPr>
            </w:pPr>
            <w:r w:rsidRPr="00AE781B">
              <w:rPr>
                <w:lang w:eastAsia="en-US"/>
              </w:rPr>
              <w:t xml:space="preserve">            commonIEsRequestLocationInformation</w:t>
            </w:r>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3465886B" w14:textId="77777777" w:rsidR="00494D68" w:rsidRPr="00AE781B" w:rsidRDefault="00494D68" w:rsidP="005B6318">
            <w:pPr>
              <w:pStyle w:val="TAL"/>
              <w:rPr>
                <w:rFonts w:eastAsia="MS Mincho"/>
                <w:lang w:eastAsia="en-US"/>
              </w:rPr>
            </w:pPr>
          </w:p>
        </w:tc>
        <w:tc>
          <w:tcPr>
            <w:tcW w:w="1700" w:type="dxa"/>
            <w:shd w:val="clear" w:color="auto" w:fill="auto"/>
          </w:tcPr>
          <w:p w14:paraId="362F453E" w14:textId="77777777" w:rsidR="00494D68" w:rsidRPr="00AE781B" w:rsidRDefault="00494D68" w:rsidP="005B6318">
            <w:pPr>
              <w:pStyle w:val="TAL"/>
              <w:rPr>
                <w:rFonts w:eastAsia="MS Mincho"/>
                <w:lang w:eastAsia="en-US"/>
              </w:rPr>
            </w:pPr>
          </w:p>
        </w:tc>
        <w:tc>
          <w:tcPr>
            <w:tcW w:w="1104" w:type="dxa"/>
            <w:shd w:val="clear" w:color="auto" w:fill="auto"/>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c>
          <w:tcPr>
            <w:tcW w:w="4535" w:type="dxa"/>
            <w:shd w:val="clear" w:color="auto" w:fill="auto"/>
          </w:tcPr>
          <w:p w14:paraId="02B7025B"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41E21D59" w14:textId="77777777" w:rsidR="00494D68" w:rsidRPr="00AE781B" w:rsidRDefault="00494D68" w:rsidP="005B6318">
            <w:pPr>
              <w:pStyle w:val="TAL"/>
              <w:rPr>
                <w:rFonts w:eastAsia="MS Mincho"/>
                <w:lang w:eastAsia="en-US"/>
              </w:rPr>
            </w:pPr>
          </w:p>
        </w:tc>
        <w:tc>
          <w:tcPr>
            <w:tcW w:w="1700" w:type="dxa"/>
            <w:shd w:val="clear" w:color="auto" w:fill="auto"/>
          </w:tcPr>
          <w:p w14:paraId="1A8CB355" w14:textId="77777777" w:rsidR="00494D68" w:rsidRPr="00AE781B" w:rsidRDefault="00494D68" w:rsidP="005B6318">
            <w:pPr>
              <w:pStyle w:val="TAL"/>
              <w:rPr>
                <w:rFonts w:eastAsia="MS Mincho"/>
                <w:lang w:eastAsia="en-US"/>
              </w:rPr>
            </w:pPr>
          </w:p>
        </w:tc>
        <w:tc>
          <w:tcPr>
            <w:tcW w:w="1104" w:type="dxa"/>
            <w:shd w:val="clear" w:color="auto" w:fill="auto"/>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c>
          <w:tcPr>
            <w:tcW w:w="4535" w:type="dxa"/>
            <w:shd w:val="clear" w:color="auto" w:fill="auto"/>
          </w:tcPr>
          <w:p w14:paraId="380BC614"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36BABF17" w14:textId="77777777" w:rsidR="00494D68" w:rsidRPr="00AE781B" w:rsidRDefault="00494D68" w:rsidP="005B6318">
            <w:pPr>
              <w:pStyle w:val="TAL"/>
              <w:rPr>
                <w:rFonts w:eastAsia="MS Mincho"/>
                <w:lang w:eastAsia="en-US"/>
              </w:rPr>
            </w:pPr>
          </w:p>
        </w:tc>
        <w:tc>
          <w:tcPr>
            <w:tcW w:w="1700" w:type="dxa"/>
            <w:shd w:val="clear" w:color="auto" w:fill="auto"/>
          </w:tcPr>
          <w:p w14:paraId="3541A1C9" w14:textId="77777777" w:rsidR="00494D68" w:rsidRPr="00AE781B" w:rsidRDefault="00494D68" w:rsidP="005B6318">
            <w:pPr>
              <w:pStyle w:val="TAL"/>
              <w:rPr>
                <w:rFonts w:eastAsia="MS Mincho"/>
                <w:lang w:eastAsia="en-US"/>
              </w:rPr>
            </w:pPr>
          </w:p>
        </w:tc>
        <w:tc>
          <w:tcPr>
            <w:tcW w:w="1104" w:type="dxa"/>
            <w:shd w:val="clear" w:color="auto" w:fill="auto"/>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c>
          <w:tcPr>
            <w:tcW w:w="4535" w:type="dxa"/>
            <w:shd w:val="clear" w:color="auto" w:fill="auto"/>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c>
          <w:tcPr>
            <w:tcW w:w="4535" w:type="dxa"/>
            <w:shd w:val="clear" w:color="auto" w:fill="auto"/>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shd w:val="clear" w:color="auto" w:fill="auto"/>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c>
          <w:tcPr>
            <w:tcW w:w="4535" w:type="dxa"/>
            <w:shd w:val="clear" w:color="auto" w:fill="auto"/>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DADA3A1" w14:textId="77777777" w:rsidR="00494D68" w:rsidRPr="00AE781B" w:rsidRDefault="00494D68" w:rsidP="005B6318">
            <w:pPr>
              <w:pStyle w:val="TAL"/>
              <w:rPr>
                <w:rFonts w:eastAsia="MS Mincho"/>
                <w:lang w:eastAsia="en-US"/>
              </w:rPr>
            </w:pPr>
          </w:p>
        </w:tc>
        <w:tc>
          <w:tcPr>
            <w:tcW w:w="1700" w:type="dxa"/>
            <w:shd w:val="clear" w:color="auto" w:fill="auto"/>
          </w:tcPr>
          <w:p w14:paraId="196B32AE" w14:textId="77777777" w:rsidR="00494D68" w:rsidRPr="00AE781B" w:rsidRDefault="00494D68" w:rsidP="005B6318">
            <w:pPr>
              <w:pStyle w:val="TAL"/>
              <w:rPr>
                <w:rFonts w:eastAsia="MS Mincho"/>
                <w:lang w:eastAsia="en-US"/>
              </w:rPr>
            </w:pPr>
          </w:p>
        </w:tc>
        <w:tc>
          <w:tcPr>
            <w:tcW w:w="1104" w:type="dxa"/>
            <w:shd w:val="clear" w:color="auto" w:fill="auto"/>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c>
          <w:tcPr>
            <w:tcW w:w="4535" w:type="dxa"/>
            <w:shd w:val="clear" w:color="auto" w:fill="auto"/>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D7F84EB" w14:textId="77777777" w:rsidR="00494D68" w:rsidRPr="00AE781B" w:rsidRDefault="00494D68" w:rsidP="005B6318">
            <w:pPr>
              <w:pStyle w:val="TAL"/>
              <w:rPr>
                <w:rFonts w:eastAsia="MS Mincho"/>
                <w:lang w:eastAsia="en-US"/>
              </w:rPr>
            </w:pPr>
          </w:p>
        </w:tc>
        <w:tc>
          <w:tcPr>
            <w:tcW w:w="1700" w:type="dxa"/>
            <w:shd w:val="clear" w:color="auto" w:fill="auto"/>
          </w:tcPr>
          <w:p w14:paraId="101B0417" w14:textId="77777777" w:rsidR="00494D68" w:rsidRPr="00AE781B" w:rsidRDefault="00494D68" w:rsidP="005B6318">
            <w:pPr>
              <w:pStyle w:val="TAL"/>
              <w:rPr>
                <w:rFonts w:eastAsia="MS Mincho"/>
                <w:lang w:eastAsia="en-US"/>
              </w:rPr>
            </w:pPr>
          </w:p>
        </w:tc>
        <w:tc>
          <w:tcPr>
            <w:tcW w:w="1104" w:type="dxa"/>
            <w:shd w:val="clear" w:color="auto" w:fill="auto"/>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c>
          <w:tcPr>
            <w:tcW w:w="4535" w:type="dxa"/>
            <w:shd w:val="clear" w:color="auto" w:fill="auto"/>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3D56AFE" w14:textId="77777777" w:rsidR="00494D68" w:rsidRPr="00AE781B" w:rsidRDefault="00494D68" w:rsidP="005B6318">
            <w:pPr>
              <w:pStyle w:val="TAL"/>
              <w:rPr>
                <w:rFonts w:eastAsia="MS Mincho"/>
                <w:lang w:eastAsia="en-US"/>
              </w:rPr>
            </w:pPr>
          </w:p>
        </w:tc>
        <w:tc>
          <w:tcPr>
            <w:tcW w:w="1700" w:type="dxa"/>
            <w:shd w:val="clear" w:color="auto" w:fill="auto"/>
          </w:tcPr>
          <w:p w14:paraId="7D76582E" w14:textId="77777777" w:rsidR="00494D68" w:rsidRPr="00AE781B" w:rsidRDefault="00494D68" w:rsidP="005B6318">
            <w:pPr>
              <w:pStyle w:val="TAL"/>
              <w:rPr>
                <w:rFonts w:eastAsia="MS Mincho"/>
                <w:lang w:eastAsia="en-US"/>
              </w:rPr>
            </w:pPr>
          </w:p>
        </w:tc>
        <w:tc>
          <w:tcPr>
            <w:tcW w:w="1104" w:type="dxa"/>
            <w:shd w:val="clear" w:color="auto" w:fill="auto"/>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c>
          <w:tcPr>
            <w:tcW w:w="4535" w:type="dxa"/>
            <w:shd w:val="clear" w:color="auto" w:fill="auto"/>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A827560" w14:textId="77777777" w:rsidR="00494D68" w:rsidRPr="00AE781B" w:rsidRDefault="00494D68" w:rsidP="005B6318">
            <w:pPr>
              <w:pStyle w:val="TAL"/>
              <w:rPr>
                <w:rFonts w:eastAsia="MS Mincho"/>
                <w:lang w:eastAsia="en-US"/>
              </w:rPr>
            </w:pPr>
          </w:p>
        </w:tc>
        <w:tc>
          <w:tcPr>
            <w:tcW w:w="1700" w:type="dxa"/>
            <w:shd w:val="clear" w:color="auto" w:fill="auto"/>
          </w:tcPr>
          <w:p w14:paraId="19DD927C" w14:textId="77777777" w:rsidR="00494D68" w:rsidRPr="00AE781B" w:rsidRDefault="00494D68" w:rsidP="005B6318">
            <w:pPr>
              <w:pStyle w:val="TAL"/>
              <w:rPr>
                <w:rFonts w:eastAsia="MS Mincho"/>
                <w:lang w:eastAsia="en-US"/>
              </w:rPr>
            </w:pPr>
          </w:p>
        </w:tc>
        <w:tc>
          <w:tcPr>
            <w:tcW w:w="1104" w:type="dxa"/>
            <w:shd w:val="clear" w:color="auto" w:fill="auto"/>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c>
          <w:tcPr>
            <w:tcW w:w="4535" w:type="dxa"/>
            <w:shd w:val="clear" w:color="auto" w:fill="auto"/>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F8B6644" w14:textId="77777777" w:rsidR="00494D68" w:rsidRPr="00AE781B" w:rsidRDefault="00494D68" w:rsidP="005B6318">
            <w:pPr>
              <w:pStyle w:val="TAL"/>
              <w:rPr>
                <w:rFonts w:eastAsia="MS Mincho"/>
                <w:lang w:eastAsia="en-US"/>
              </w:rPr>
            </w:pPr>
          </w:p>
        </w:tc>
        <w:tc>
          <w:tcPr>
            <w:tcW w:w="1700" w:type="dxa"/>
            <w:shd w:val="clear" w:color="auto" w:fill="auto"/>
          </w:tcPr>
          <w:p w14:paraId="61DF0E46" w14:textId="77777777" w:rsidR="00494D68" w:rsidRPr="00AE781B" w:rsidRDefault="00494D68" w:rsidP="005B6318">
            <w:pPr>
              <w:pStyle w:val="TAL"/>
              <w:rPr>
                <w:rFonts w:eastAsia="MS Mincho"/>
                <w:lang w:eastAsia="en-US"/>
              </w:rPr>
            </w:pPr>
          </w:p>
        </w:tc>
        <w:tc>
          <w:tcPr>
            <w:tcW w:w="1104" w:type="dxa"/>
            <w:shd w:val="clear" w:color="auto" w:fill="auto"/>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c>
          <w:tcPr>
            <w:tcW w:w="4535" w:type="dxa"/>
            <w:shd w:val="clear" w:color="auto" w:fill="auto"/>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D2403A1" w14:textId="77777777" w:rsidR="00494D68" w:rsidRPr="00AE781B" w:rsidRDefault="00494D68" w:rsidP="005B6318">
            <w:pPr>
              <w:pStyle w:val="TAL"/>
              <w:rPr>
                <w:rFonts w:eastAsia="MS Mincho"/>
                <w:lang w:eastAsia="en-US"/>
              </w:rPr>
            </w:pPr>
          </w:p>
        </w:tc>
        <w:tc>
          <w:tcPr>
            <w:tcW w:w="1700" w:type="dxa"/>
            <w:shd w:val="clear" w:color="auto" w:fill="auto"/>
          </w:tcPr>
          <w:p w14:paraId="09ABF382" w14:textId="77777777" w:rsidR="00494D68" w:rsidRPr="00AE781B" w:rsidRDefault="00494D68" w:rsidP="005B6318">
            <w:pPr>
              <w:pStyle w:val="TAL"/>
              <w:rPr>
                <w:rFonts w:eastAsia="MS Mincho"/>
                <w:lang w:eastAsia="en-US"/>
              </w:rPr>
            </w:pPr>
          </w:p>
        </w:tc>
        <w:tc>
          <w:tcPr>
            <w:tcW w:w="1104" w:type="dxa"/>
            <w:shd w:val="clear" w:color="auto" w:fill="auto"/>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c>
          <w:tcPr>
            <w:tcW w:w="4535" w:type="dxa"/>
            <w:shd w:val="clear" w:color="auto" w:fill="auto"/>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7386B6B" w14:textId="77777777" w:rsidR="00494D68" w:rsidRPr="00AE781B" w:rsidRDefault="00494D68" w:rsidP="005B6318">
            <w:pPr>
              <w:pStyle w:val="TAL"/>
              <w:rPr>
                <w:rFonts w:eastAsia="MS Mincho"/>
                <w:lang w:eastAsia="en-US"/>
              </w:rPr>
            </w:pPr>
          </w:p>
        </w:tc>
        <w:tc>
          <w:tcPr>
            <w:tcW w:w="1700" w:type="dxa"/>
            <w:shd w:val="clear" w:color="auto" w:fill="auto"/>
          </w:tcPr>
          <w:p w14:paraId="3A7DAB02" w14:textId="77777777" w:rsidR="00494D68" w:rsidRPr="00AE781B" w:rsidRDefault="00494D68" w:rsidP="005B6318">
            <w:pPr>
              <w:pStyle w:val="TAL"/>
              <w:rPr>
                <w:rFonts w:eastAsia="MS Mincho"/>
                <w:lang w:eastAsia="en-US"/>
              </w:rPr>
            </w:pPr>
          </w:p>
        </w:tc>
        <w:tc>
          <w:tcPr>
            <w:tcW w:w="1104" w:type="dxa"/>
            <w:shd w:val="clear" w:color="auto" w:fill="auto"/>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c>
          <w:tcPr>
            <w:tcW w:w="4535" w:type="dxa"/>
            <w:shd w:val="clear" w:color="auto" w:fill="auto"/>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350DC7B" w14:textId="77777777" w:rsidR="00494D68" w:rsidRPr="00AE781B" w:rsidRDefault="00494D68" w:rsidP="005B6318">
            <w:pPr>
              <w:pStyle w:val="TAL"/>
              <w:rPr>
                <w:rFonts w:eastAsia="MS Mincho"/>
                <w:lang w:eastAsia="en-US"/>
              </w:rPr>
            </w:pPr>
          </w:p>
        </w:tc>
        <w:tc>
          <w:tcPr>
            <w:tcW w:w="1700" w:type="dxa"/>
            <w:shd w:val="clear" w:color="auto" w:fill="auto"/>
          </w:tcPr>
          <w:p w14:paraId="10273A25" w14:textId="77777777" w:rsidR="00494D68" w:rsidRPr="00AE781B" w:rsidRDefault="00494D68" w:rsidP="005B6318">
            <w:pPr>
              <w:pStyle w:val="TAL"/>
              <w:rPr>
                <w:rFonts w:eastAsia="MS Mincho"/>
                <w:lang w:eastAsia="en-US"/>
              </w:rPr>
            </w:pPr>
          </w:p>
        </w:tc>
        <w:tc>
          <w:tcPr>
            <w:tcW w:w="1104" w:type="dxa"/>
            <w:shd w:val="clear" w:color="auto" w:fill="auto"/>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c>
          <w:tcPr>
            <w:tcW w:w="4535" w:type="dxa"/>
            <w:shd w:val="clear" w:color="auto" w:fill="auto"/>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B5732C5" w14:textId="77777777" w:rsidR="00494D68" w:rsidRPr="00AE781B" w:rsidRDefault="00494D68" w:rsidP="005B6318">
            <w:pPr>
              <w:pStyle w:val="TAL"/>
              <w:rPr>
                <w:rFonts w:eastAsia="MS Mincho"/>
                <w:lang w:eastAsia="en-US"/>
              </w:rPr>
            </w:pPr>
          </w:p>
        </w:tc>
        <w:tc>
          <w:tcPr>
            <w:tcW w:w="1700" w:type="dxa"/>
            <w:shd w:val="clear" w:color="auto" w:fill="auto"/>
          </w:tcPr>
          <w:p w14:paraId="0B43970C" w14:textId="77777777" w:rsidR="00494D68" w:rsidRPr="00AE781B" w:rsidRDefault="00494D68" w:rsidP="005B6318">
            <w:pPr>
              <w:pStyle w:val="TAL"/>
              <w:rPr>
                <w:rFonts w:eastAsia="MS Mincho"/>
                <w:lang w:eastAsia="en-US"/>
              </w:rPr>
            </w:pPr>
          </w:p>
        </w:tc>
        <w:tc>
          <w:tcPr>
            <w:tcW w:w="1104" w:type="dxa"/>
            <w:shd w:val="clear" w:color="auto" w:fill="auto"/>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c>
          <w:tcPr>
            <w:tcW w:w="4535" w:type="dxa"/>
            <w:shd w:val="clear" w:color="auto" w:fill="auto"/>
          </w:tcPr>
          <w:p w14:paraId="3917996D"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5965C20A" w14:textId="77777777" w:rsidR="00494D68" w:rsidRPr="00AE781B" w:rsidRDefault="00494D68" w:rsidP="005B6318">
            <w:pPr>
              <w:pStyle w:val="TAL"/>
              <w:rPr>
                <w:rFonts w:eastAsia="MS Mincho"/>
                <w:lang w:eastAsia="en-US"/>
              </w:rPr>
            </w:pPr>
          </w:p>
        </w:tc>
        <w:tc>
          <w:tcPr>
            <w:tcW w:w="1700" w:type="dxa"/>
            <w:shd w:val="clear" w:color="auto" w:fill="auto"/>
          </w:tcPr>
          <w:p w14:paraId="2FD1D280" w14:textId="77777777" w:rsidR="00494D68" w:rsidRPr="00AE781B" w:rsidRDefault="00494D68" w:rsidP="005B6318">
            <w:pPr>
              <w:pStyle w:val="TAL"/>
              <w:rPr>
                <w:rFonts w:eastAsia="MS Mincho"/>
                <w:lang w:eastAsia="en-US"/>
              </w:rPr>
            </w:pPr>
          </w:p>
        </w:tc>
        <w:tc>
          <w:tcPr>
            <w:tcW w:w="1104" w:type="dxa"/>
            <w:shd w:val="clear" w:color="auto" w:fill="auto"/>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rPr>
      </w:pPr>
    </w:p>
    <w:p w14:paraId="442CB3B0" w14:textId="77777777" w:rsidR="00494D68" w:rsidRPr="00AE781B" w:rsidRDefault="00494D68" w:rsidP="00494D68">
      <w:pPr>
        <w:pStyle w:val="Heading6"/>
      </w:pPr>
      <w:bookmarkStart w:id="725" w:name="_Toc27482184"/>
      <w:bookmarkStart w:id="726" w:name="_Toc68183434"/>
      <w:r w:rsidRPr="00AE781B">
        <w:t>9.4.7.2.5</w:t>
      </w:r>
      <w:r w:rsidRPr="00AE781B">
        <w:tab/>
        <w:t>Test requirement</w:t>
      </w:r>
      <w:bookmarkEnd w:id="725"/>
      <w:bookmarkEnd w:id="726"/>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27" w:name="_Toc27482185"/>
      <w:bookmarkStart w:id="728" w:name="_Toc68183435"/>
      <w:r w:rsidRPr="00AE781B">
        <w:t>9.4.8</w:t>
      </w:r>
      <w:r w:rsidRPr="00AE781B">
        <w:tab/>
        <w:t>HD-FDD inter-frequency RSTD Measurement Accuracy in CE Mode A</w:t>
      </w:r>
      <w:bookmarkEnd w:id="727"/>
      <w:bookmarkEnd w:id="728"/>
    </w:p>
    <w:p w14:paraId="1323DF37" w14:textId="77777777" w:rsidR="00494D68" w:rsidRPr="00AE781B" w:rsidRDefault="00494D68" w:rsidP="00494D68">
      <w:pPr>
        <w:pStyle w:val="Heading4"/>
      </w:pPr>
      <w:bookmarkStart w:id="729" w:name="_Toc27482186"/>
      <w:bookmarkStart w:id="730" w:name="_Toc68183436"/>
      <w:r w:rsidRPr="00AE781B">
        <w:t>9.4.8.1</w:t>
      </w:r>
      <w:r w:rsidRPr="00AE781B">
        <w:tab/>
        <w:t xml:space="preserve">HD-FDD inter-frequency RSTD Measurement Accuracy in CE Mode A for </w:t>
      </w:r>
      <w:r w:rsidR="002950CB" w:rsidRPr="00AE781B">
        <w:t>Category M</w:t>
      </w:r>
      <w:r w:rsidRPr="00AE781B">
        <w:t>1</w:t>
      </w:r>
      <w:bookmarkEnd w:id="729"/>
      <w:bookmarkEnd w:id="730"/>
    </w:p>
    <w:p w14:paraId="6236ECD0" w14:textId="77777777" w:rsidR="00494D68" w:rsidRPr="00AE781B" w:rsidRDefault="00494D68" w:rsidP="00494D68">
      <w:pPr>
        <w:pStyle w:val="Heading6"/>
      </w:pPr>
      <w:bookmarkStart w:id="731" w:name="_Toc27482187"/>
      <w:bookmarkStart w:id="732" w:name="_Toc68183437"/>
      <w:r w:rsidRPr="00AE781B">
        <w:t>9.4.8.1.1</w:t>
      </w:r>
      <w:r w:rsidRPr="00AE781B">
        <w:tab/>
        <w:t>Test purpose</w:t>
      </w:r>
      <w:bookmarkEnd w:id="731"/>
      <w:bookmarkEnd w:id="732"/>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33" w:name="_Toc27482188"/>
      <w:bookmarkStart w:id="734" w:name="_Toc68183438"/>
      <w:r w:rsidRPr="00AE781B">
        <w:t>9.4.8.1.2</w:t>
      </w:r>
      <w:r w:rsidRPr="00AE781B">
        <w:tab/>
        <w:t>Test applicability</w:t>
      </w:r>
      <w:bookmarkEnd w:id="733"/>
      <w:bookmarkEnd w:id="734"/>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35" w:name="_Toc27482189"/>
      <w:bookmarkStart w:id="736" w:name="_Toc68183439"/>
      <w:r w:rsidRPr="00AE781B">
        <w:t>9.4.8.1.3</w:t>
      </w:r>
      <w:r w:rsidRPr="00AE781B">
        <w:tab/>
        <w:t>Minimum conformance requirements</w:t>
      </w:r>
      <w:bookmarkEnd w:id="735"/>
      <w:bookmarkEnd w:id="736"/>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37" w:name="_Toc27482190"/>
      <w:bookmarkStart w:id="738" w:name="_Toc68183440"/>
      <w:r w:rsidRPr="00AE781B">
        <w:t>9.4.8.1.4</w:t>
      </w:r>
      <w:r w:rsidRPr="00AE781B">
        <w:tab/>
        <w:t>Test description</w:t>
      </w:r>
      <w:bookmarkEnd w:id="737"/>
      <w:bookmarkEnd w:id="738"/>
    </w:p>
    <w:p w14:paraId="4BECED89" w14:textId="77777777" w:rsidR="00494D68" w:rsidRPr="00AE781B" w:rsidRDefault="00494D68" w:rsidP="00494D68">
      <w:pPr>
        <w:pStyle w:val="Heading7"/>
      </w:pPr>
      <w:bookmarkStart w:id="739" w:name="_Toc27482191"/>
      <w:bookmarkStart w:id="740" w:name="_Toc68183441"/>
      <w:r w:rsidRPr="00AE781B">
        <w:t>9.4.8.1.4.1</w:t>
      </w:r>
      <w:r w:rsidRPr="00AE781B">
        <w:tab/>
        <w:t>Initial conditions</w:t>
      </w:r>
      <w:bookmarkEnd w:id="739"/>
      <w:bookmarkEnd w:id="740"/>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rPr>
          <w:cantSplit/>
          <w:jc w:val="center"/>
        </w:trPr>
        <w:tc>
          <w:tcPr>
            <w:tcW w:w="2377" w:type="dxa"/>
            <w:vAlign w:val="center"/>
          </w:tcPr>
          <w:p w14:paraId="16F210CF" w14:textId="77777777" w:rsidR="00494D68" w:rsidRPr="00AE781B" w:rsidRDefault="00494D68" w:rsidP="005B6318">
            <w:pPr>
              <w:pStyle w:val="TAC"/>
            </w:pPr>
            <w:r w:rsidRPr="00AE781B">
              <w:rPr>
                <w:i/>
                <w:iCs/>
                <w:lang w:eastAsia="ko-KR"/>
              </w:rPr>
              <w:t>mPDCCH-startSF-UESS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A0A09EB">
                <v:shape id="_x0000_i150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3E2B3026">
                <v:shape id="_x0000_i1502" type="#_x0000_t75" style="width:24.75pt;height:15pt">
                  <v:imagedata r:id="rId76" o:title=""/>
                </v:shape>
              </w:pi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prs-MutingInfo defined in TS 36.355 [4]</w:t>
            </w:r>
          </w:p>
        </w:tc>
      </w:tr>
      <w:tr w:rsidR="00494D68" w:rsidRPr="00AE781B" w14:paraId="639E4342" w14:textId="77777777" w:rsidTr="005B6318">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4194A524" w14:textId="77777777" w:rsidTr="005B6318">
        <w:trPr>
          <w:cantSplit/>
          <w:jc w:val="center"/>
        </w:trPr>
        <w:tc>
          <w:tcPr>
            <w:tcW w:w="2377" w:type="dxa"/>
            <w:vAlign w:val="center"/>
          </w:tcPr>
          <w:p w14:paraId="6C06018D"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5B0907B4" w14:textId="77777777" w:rsidTr="005B6318">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715560CC" w14:textId="77777777" w:rsidTr="005B6318">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1503" type="#_x0000_t75" style="width:108pt;height:17.25pt" o:ole="">
                  <v:imagedata r:id="rId445" o:title=""/>
                </v:shape>
                <o:OLEObject Type="Embed" ProgID="Equation.3" ShapeID="_x0000_i1503" DrawAspect="Content" ObjectID="_1799682246" r:id="rId446"/>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1504" type="#_x0000_t75" style="width:117pt;height:18.75pt" o:ole="">
                  <v:imagedata r:id="rId445" o:title=""/>
                </v:shape>
                <o:OLEObject Type="Embed" ProgID="Equation.3" ShapeID="_x0000_i1504" DrawAspect="Content" ObjectID="_1799682247" r:id="rId447"/>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1505" type="#_x0000_t75" style="width:117pt;height:18.75pt" o:ole="">
                  <v:imagedata r:id="rId445" o:title=""/>
                </v:shape>
                <o:OLEObject Type="Embed" ProgID="Equation.3" ShapeID="_x0000_i1505" DrawAspect="Content" ObjectID="_1799682248" r:id="rId44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41" w:name="_Toc27482192"/>
      <w:bookmarkStart w:id="742" w:name="_Toc68183442"/>
      <w:r w:rsidRPr="00AE781B">
        <w:t>9.4.8.1.4.2</w:t>
      </w:r>
      <w:r w:rsidRPr="00AE781B">
        <w:tab/>
        <w:t>Test procedure</w:t>
      </w:r>
      <w:bookmarkEnd w:id="741"/>
      <w:bookmarkEnd w:id="742"/>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43" w:name="_Toc27482193"/>
      <w:bookmarkStart w:id="744" w:name="_Toc68183443"/>
      <w:r w:rsidRPr="00AE781B">
        <w:t>9.4.8.1.4.3</w:t>
      </w:r>
      <w:r w:rsidRPr="00AE781B">
        <w:tab/>
        <w:t>Message contents</w:t>
      </w:r>
      <w:bookmarkEnd w:id="743"/>
      <w:bookmarkEnd w:id="744"/>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45" w:name="_Toc27482194"/>
      <w:bookmarkStart w:id="746" w:name="_Toc68183444"/>
      <w:r w:rsidRPr="00AE781B">
        <w:t>9.4.8.1.5</w:t>
      </w:r>
      <w:r w:rsidRPr="00AE781B">
        <w:tab/>
        <w:t>Test requirement</w:t>
      </w:r>
      <w:bookmarkEnd w:id="745"/>
      <w:bookmarkEnd w:id="746"/>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47" w:name="_Toc27482195"/>
      <w:bookmarkStart w:id="748" w:name="_Toc68183445"/>
      <w:r w:rsidRPr="00AE781B">
        <w:t>9.4.8.2</w:t>
      </w:r>
      <w:r w:rsidRPr="00AE781B">
        <w:tab/>
        <w:t xml:space="preserve">HD-FDD inter-frequency RSTD Measurement Accuracy in CE Mode A for </w:t>
      </w:r>
      <w:r w:rsidR="00493F6F" w:rsidRPr="00AE781B">
        <w:t>Category M</w:t>
      </w:r>
      <w:r w:rsidRPr="00AE781B">
        <w:t>2</w:t>
      </w:r>
      <w:bookmarkEnd w:id="747"/>
      <w:bookmarkEnd w:id="748"/>
    </w:p>
    <w:p w14:paraId="0CC35FF6" w14:textId="77777777" w:rsidR="00494D68" w:rsidRPr="00AE781B" w:rsidRDefault="00494D68" w:rsidP="00494D68">
      <w:pPr>
        <w:pStyle w:val="Heading6"/>
      </w:pPr>
      <w:bookmarkStart w:id="749" w:name="_Toc27482196"/>
      <w:bookmarkStart w:id="750" w:name="_Toc68183446"/>
      <w:r w:rsidRPr="00AE781B">
        <w:t>9.4.8.2.1</w:t>
      </w:r>
      <w:r w:rsidRPr="00AE781B">
        <w:tab/>
        <w:t>Test purpose</w:t>
      </w:r>
      <w:bookmarkEnd w:id="749"/>
      <w:bookmarkEnd w:id="750"/>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51" w:name="_Toc27482197"/>
      <w:bookmarkStart w:id="752" w:name="_Toc68183447"/>
      <w:r w:rsidRPr="00AE781B">
        <w:t>9.4.8.2.2</w:t>
      </w:r>
      <w:r w:rsidRPr="00AE781B">
        <w:tab/>
        <w:t>Test applicability</w:t>
      </w:r>
      <w:bookmarkEnd w:id="751"/>
      <w:bookmarkEnd w:id="752"/>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53" w:name="_Toc27482198"/>
      <w:bookmarkStart w:id="754" w:name="_Toc68183448"/>
      <w:r w:rsidRPr="00AE781B">
        <w:t>9.4.8.2.3</w:t>
      </w:r>
      <w:r w:rsidRPr="00AE781B">
        <w:tab/>
        <w:t>Minimum conformance requirements</w:t>
      </w:r>
      <w:bookmarkEnd w:id="753"/>
      <w:bookmarkEnd w:id="754"/>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55" w:name="_Toc27482199"/>
      <w:bookmarkStart w:id="756" w:name="_Toc68183449"/>
      <w:r w:rsidRPr="00AE781B">
        <w:t>9.4.8.2.4</w:t>
      </w:r>
      <w:r w:rsidRPr="00AE781B">
        <w:tab/>
        <w:t>Test description</w:t>
      </w:r>
      <w:bookmarkEnd w:id="755"/>
      <w:bookmarkEnd w:id="756"/>
    </w:p>
    <w:p w14:paraId="5ABEF131" w14:textId="77777777" w:rsidR="00494D68" w:rsidRPr="00AE781B" w:rsidRDefault="00494D68" w:rsidP="00494D68">
      <w:pPr>
        <w:pStyle w:val="Heading7"/>
      </w:pPr>
      <w:bookmarkStart w:id="757" w:name="_Toc27482200"/>
      <w:bookmarkStart w:id="758" w:name="_Toc68183450"/>
      <w:r w:rsidRPr="00AE781B">
        <w:t>9.4.8.2.4.1</w:t>
      </w:r>
      <w:r w:rsidRPr="00AE781B">
        <w:tab/>
        <w:t>Initial conditions</w:t>
      </w:r>
      <w:bookmarkEnd w:id="757"/>
      <w:bookmarkEnd w:id="758"/>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E1383A5" w14:textId="77777777" w:rsidTr="005B6318">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rPr>
          <w:cantSplit/>
        </w:trPr>
        <w:tc>
          <w:tcPr>
            <w:tcW w:w="0" w:type="auto"/>
            <w:vAlign w:val="center"/>
          </w:tcPr>
          <w:p w14:paraId="62C4F57C"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BFA0B56">
                <v:shape id="_x0000_i150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291A899">
                <v:shape id="_x0000_i1507" type="#_x0000_t75" style="width:24.75pt;height:15pt">
                  <v:imagedata r:id="rId76" o:title=""/>
                </v:shape>
              </w:pi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rPr>
          <w:cantSplit/>
        </w:trPr>
        <w:tc>
          <w:tcPr>
            <w:tcW w:w="0" w:type="auto"/>
          </w:tcPr>
          <w:p w14:paraId="328EBE46"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25FE86CC" w14:textId="77777777" w:rsidTr="005B6318">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588AB84A" w14:textId="77777777" w:rsidTr="005B6318">
        <w:trPr>
          <w:cantSplit/>
        </w:trPr>
        <w:tc>
          <w:tcPr>
            <w:tcW w:w="0" w:type="auto"/>
            <w:vAlign w:val="center"/>
          </w:tcPr>
          <w:p w14:paraId="4B85EE71"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1508" type="#_x0000_t75" style="width:120.75pt;height:18.75pt" o:ole="">
                  <v:imagedata r:id="rId430" o:title=""/>
                </v:shape>
                <o:OLEObject Type="Embed" ProgID="Equation.3" ShapeID="_x0000_i1508" DrawAspect="Content" ObjectID="_1799682249" r:id="rId449"/>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1509" type="#_x0000_t75" style="width:120.75pt;height:18.75pt" o:ole="">
                  <v:imagedata r:id="rId430" o:title=""/>
                </v:shape>
                <o:OLEObject Type="Embed" ProgID="Equation.3" ShapeID="_x0000_i1509" DrawAspect="Content" ObjectID="_1799682250" r:id="rId450"/>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1510" type="#_x0000_t75" style="width:120.75pt;height:18.75pt" o:ole="">
                  <v:imagedata r:id="rId430" o:title=""/>
                </v:shape>
                <o:OLEObject Type="Embed" ProgID="Equation.3" ShapeID="_x0000_i1510" DrawAspect="Content" ObjectID="_1799682251" r:id="rId45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59" w:name="_Toc27482201"/>
      <w:bookmarkStart w:id="760" w:name="_Toc68183451"/>
      <w:r w:rsidRPr="00AE781B">
        <w:t>9.4.8.2.4.2</w:t>
      </w:r>
      <w:r w:rsidRPr="00AE781B">
        <w:tab/>
        <w:t>Test procedure</w:t>
      </w:r>
      <w:bookmarkEnd w:id="759"/>
      <w:bookmarkEnd w:id="760"/>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61" w:name="_Toc27482202"/>
      <w:bookmarkStart w:id="762" w:name="_Toc68183452"/>
      <w:r w:rsidRPr="00AE781B">
        <w:t>9.4.8.2.4.3</w:t>
      </w:r>
      <w:r w:rsidRPr="00AE781B">
        <w:tab/>
        <w:t>Message contents</w:t>
      </w:r>
      <w:bookmarkEnd w:id="761"/>
      <w:bookmarkEnd w:id="762"/>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63" w:name="_Toc27482203"/>
      <w:bookmarkStart w:id="764" w:name="_Toc68183453"/>
      <w:r w:rsidRPr="00AE781B">
        <w:t>9.4.8.2.5</w:t>
      </w:r>
      <w:r w:rsidRPr="00AE781B">
        <w:tab/>
        <w:t>Test requirement</w:t>
      </w:r>
      <w:bookmarkEnd w:id="763"/>
      <w:bookmarkEnd w:id="764"/>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65" w:name="_Toc27482204"/>
      <w:bookmarkStart w:id="766" w:name="_Toc68183454"/>
      <w:r w:rsidRPr="00AE781B">
        <w:t>9.4.9</w:t>
      </w:r>
      <w:r w:rsidRPr="00AE781B">
        <w:tab/>
        <w:t>TDD inter-frequency RSTD Measurement Accuracy in CE Mode A</w:t>
      </w:r>
      <w:bookmarkEnd w:id="765"/>
      <w:bookmarkEnd w:id="766"/>
    </w:p>
    <w:p w14:paraId="0E7E7DB3" w14:textId="77777777" w:rsidR="00494D68" w:rsidRPr="00AE781B" w:rsidRDefault="00494D68" w:rsidP="00494D68">
      <w:pPr>
        <w:pStyle w:val="Heading4"/>
      </w:pPr>
      <w:bookmarkStart w:id="767" w:name="_Toc27482205"/>
      <w:bookmarkStart w:id="768" w:name="_Toc68183455"/>
      <w:r w:rsidRPr="00AE781B">
        <w:t>9.4.9.1</w:t>
      </w:r>
      <w:r w:rsidRPr="00AE781B">
        <w:tab/>
        <w:t xml:space="preserve">TDD inter-frequency RSTD Measurement Accuracy in CE Mode A for </w:t>
      </w:r>
      <w:r w:rsidR="00493F6F" w:rsidRPr="00AE781B">
        <w:t>Category M</w:t>
      </w:r>
      <w:r w:rsidRPr="00AE781B">
        <w:t>1</w:t>
      </w:r>
      <w:bookmarkEnd w:id="767"/>
      <w:bookmarkEnd w:id="768"/>
    </w:p>
    <w:p w14:paraId="25A8FD24" w14:textId="77777777" w:rsidR="00494D68" w:rsidRPr="00AE781B" w:rsidRDefault="00494D68" w:rsidP="00494D68">
      <w:pPr>
        <w:pStyle w:val="Heading6"/>
      </w:pPr>
      <w:bookmarkStart w:id="769" w:name="_Toc27482206"/>
      <w:bookmarkStart w:id="770" w:name="_Toc68183456"/>
      <w:r w:rsidRPr="00AE781B">
        <w:t>9.4.9.1.1</w:t>
      </w:r>
      <w:r w:rsidRPr="00AE781B">
        <w:tab/>
        <w:t>Test purpose</w:t>
      </w:r>
      <w:bookmarkEnd w:id="769"/>
      <w:bookmarkEnd w:id="770"/>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71" w:name="_Toc27482207"/>
      <w:bookmarkStart w:id="772" w:name="_Toc68183457"/>
      <w:r w:rsidRPr="00AE781B">
        <w:t>9.4.9.1.2</w:t>
      </w:r>
      <w:r w:rsidRPr="00AE781B">
        <w:tab/>
        <w:t>Test applicability</w:t>
      </w:r>
      <w:bookmarkEnd w:id="771"/>
      <w:bookmarkEnd w:id="772"/>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73" w:name="_Toc27482208"/>
      <w:bookmarkStart w:id="774" w:name="_Toc68183458"/>
      <w:r w:rsidRPr="00AE781B">
        <w:t>9.4.9.1.3</w:t>
      </w:r>
      <w:r w:rsidRPr="00AE781B">
        <w:tab/>
        <w:t>Minimum conformance requirements</w:t>
      </w:r>
      <w:bookmarkEnd w:id="773"/>
      <w:bookmarkEnd w:id="774"/>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75" w:name="_Toc27482209"/>
      <w:bookmarkStart w:id="776" w:name="_Toc68183459"/>
      <w:r w:rsidRPr="00AE781B">
        <w:t>9.4.9.1.4</w:t>
      </w:r>
      <w:r w:rsidRPr="00AE781B">
        <w:tab/>
        <w:t>Test description</w:t>
      </w:r>
      <w:bookmarkEnd w:id="775"/>
      <w:bookmarkEnd w:id="776"/>
    </w:p>
    <w:p w14:paraId="5C429BC2" w14:textId="77777777" w:rsidR="00494D68" w:rsidRPr="00AE781B" w:rsidRDefault="00494D68" w:rsidP="00494D68">
      <w:pPr>
        <w:pStyle w:val="Heading7"/>
      </w:pPr>
      <w:bookmarkStart w:id="777" w:name="_Toc27482210"/>
      <w:bookmarkStart w:id="778" w:name="_Toc68183460"/>
      <w:r w:rsidRPr="00AE781B">
        <w:t>9.4.9.1.4.1</w:t>
      </w:r>
      <w:r w:rsidRPr="00AE781B">
        <w:tab/>
        <w:t>Initial conditions</w:t>
      </w:r>
      <w:bookmarkEnd w:id="777"/>
      <w:bookmarkEnd w:id="778"/>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rPr>
          <w:cantSplit/>
          <w:jc w:val="center"/>
        </w:trPr>
        <w:tc>
          <w:tcPr>
            <w:tcW w:w="2377" w:type="dxa"/>
            <w:vAlign w:val="center"/>
          </w:tcPr>
          <w:p w14:paraId="7A0514D8" w14:textId="77777777" w:rsidR="00494D68" w:rsidRPr="00AE781B" w:rsidRDefault="00494D68" w:rsidP="005B6318">
            <w:pPr>
              <w:pStyle w:val="TAC"/>
            </w:pPr>
            <w:r w:rsidRPr="00AE781B">
              <w:rPr>
                <w:i/>
                <w:iCs/>
                <w:lang w:eastAsia="ko-KR"/>
              </w:rPr>
              <w:t>mPDCCH-startSF-UESS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5C092E8">
                <v:shape id="_x0000_i151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47D08CC5">
                <v:shape id="_x0000_i1512" type="#_x0000_t75" style="width:24.75pt;height:15pt">
                  <v:imagedata r:id="rId76" o:title=""/>
                </v:shape>
              </w:pi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prs-MutingInfo defined in TS 36.355 [4]</w:t>
            </w:r>
          </w:p>
        </w:tc>
      </w:tr>
      <w:tr w:rsidR="00494D68" w:rsidRPr="00AE781B" w14:paraId="1F6E45E7" w14:textId="77777777" w:rsidTr="005B6318">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643FB803" w14:textId="77777777" w:rsidTr="005B6318">
        <w:trPr>
          <w:cantSplit/>
          <w:jc w:val="center"/>
        </w:trPr>
        <w:tc>
          <w:tcPr>
            <w:tcW w:w="2377" w:type="dxa"/>
            <w:vAlign w:val="center"/>
          </w:tcPr>
          <w:p w14:paraId="15F5B550"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13351D75" w14:textId="77777777" w:rsidTr="005B6318">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03AAE91D" w14:textId="77777777" w:rsidTr="005B6318">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494D68" w:rsidRPr="00AE781B" w14:paraId="6AD0E202" w14:textId="77777777" w:rsidTr="005B6318">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26B54E24">
                <v:shape id="_x0000_i1513" type="#_x0000_t75" style="width:39.75pt;height:15pt" o:ole="">
                  <v:imagedata r:id="rId105" o:title=""/>
                </v:shape>
                <o:OLEObject Type="Embed" ProgID="Equation.3" ShapeID="_x0000_i1513" DrawAspect="Content" ObjectID="_1799682252" r:id="rId452"/>
              </w:object>
            </w:r>
            <w:r w:rsidRPr="00AE781B">
              <w:rPr>
                <w:rFonts w:cs="Arial"/>
                <w:lang w:eastAsia="ko-KR"/>
              </w:rPr>
              <w:t xml:space="preserve"> and UpPTS of </w:t>
            </w:r>
            <w:r w:rsidRPr="00AE781B">
              <w:rPr>
                <w:rFonts w:cs="Arial"/>
                <w:position w:val="-10"/>
                <w:lang w:eastAsia="ko-KR"/>
              </w:rPr>
              <w:object w:dxaOrig="720" w:dyaOrig="300" w14:anchorId="14837620">
                <v:shape id="_x0000_i1514" type="#_x0000_t75" style="width:36.75pt;height:15pt" o:ole="">
                  <v:imagedata r:id="rId107" o:title=""/>
                </v:shape>
                <o:OLEObject Type="Embed" ProgID="Equation.3" ShapeID="_x0000_i1514" DrawAspect="Content" ObjectID="_1799682253" r:id="rId453"/>
              </w:object>
            </w:r>
          </w:p>
        </w:tc>
      </w:tr>
      <w:tr w:rsidR="00494D68" w:rsidRPr="00AE781B" w14:paraId="252E2717" w14:textId="77777777" w:rsidTr="005B6318">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rPr>
          <w:cantSplit/>
          <w:jc w:val="center"/>
        </w:trPr>
        <w:tc>
          <w:tcPr>
            <w:tcW w:w="2377" w:type="dxa"/>
            <w:vAlign w:val="center"/>
          </w:tcPr>
          <w:p w14:paraId="58C684C1"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1515" type="#_x0000_t75" style="width:104.25pt;height:18.75pt" o:ole="">
                  <v:imagedata r:id="rId454" o:title=""/>
                </v:shape>
                <o:OLEObject Type="Embed" ProgID="Equation.3" ShapeID="_x0000_i1515" DrawAspect="Content" ObjectID="_1799682254" r:id="rId455"/>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1516" type="#_x0000_t75" style="width:104.25pt;height:18.75pt" o:ole="">
                  <v:imagedata r:id="rId454" o:title=""/>
                </v:shape>
                <o:OLEObject Type="Embed" ProgID="Equation.3" ShapeID="_x0000_i1516" DrawAspect="Content" ObjectID="_1799682255" r:id="rId456"/>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1517" type="#_x0000_t75" style="width:104.25pt;height:18.75pt" o:ole="">
                  <v:imagedata r:id="rId454" o:title=""/>
                </v:shape>
                <o:OLEObject Type="Embed" ProgID="Equation.3" ShapeID="_x0000_i1517" DrawAspect="Content" ObjectID="_1799682256" r:id="rId45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779" w:name="_Toc27482211"/>
      <w:bookmarkStart w:id="780" w:name="_Toc68183461"/>
      <w:r w:rsidRPr="00AE781B">
        <w:t>9.4.9.1.4.2</w:t>
      </w:r>
      <w:r w:rsidRPr="00AE781B">
        <w:tab/>
        <w:t>Test procedure</w:t>
      </w:r>
      <w:bookmarkEnd w:id="779"/>
      <w:bookmarkEnd w:id="780"/>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781" w:name="_Toc27482212"/>
      <w:bookmarkStart w:id="782" w:name="_Toc68183462"/>
      <w:r w:rsidRPr="00AE781B">
        <w:t>9.4.9.1.4.3</w:t>
      </w:r>
      <w:r w:rsidRPr="00AE781B">
        <w:tab/>
        <w:t>Message contents</w:t>
      </w:r>
      <w:bookmarkEnd w:id="781"/>
      <w:bookmarkEnd w:id="782"/>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783" w:name="_Toc27482213"/>
      <w:bookmarkStart w:id="784" w:name="_Toc68183463"/>
      <w:r w:rsidRPr="00AE781B">
        <w:t>9.4.9.1.5</w:t>
      </w:r>
      <w:r w:rsidRPr="00AE781B">
        <w:tab/>
        <w:t>Test requirement</w:t>
      </w:r>
      <w:bookmarkEnd w:id="783"/>
      <w:bookmarkEnd w:id="784"/>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shd w:val="clear" w:color="auto" w:fill="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shd w:val="clear" w:color="auto" w:fill="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shd w:val="clear" w:color="auto" w:fill="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shd w:val="clear" w:color="auto" w:fill="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shd w:val="clear" w:color="auto" w:fill="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1518" type="#_x0000_t75" style="width:18.75pt;height:14.25pt" o:ole="">
                  <v:imagedata r:id="rId72" o:title=""/>
                </v:shape>
                <o:OLEObject Type="Embed" ProgID="Equation.3" ShapeID="_x0000_i1518" DrawAspect="Content" ObjectID="_1799682257" r:id="rId458"/>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shd w:val="clear" w:color="auto" w:fill="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AF0D2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857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0BD2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29DCC37" w14:textId="77777777" w:rsidR="00494D68" w:rsidRPr="00AE781B" w:rsidRDefault="00494D68" w:rsidP="005B6318">
            <w:pPr>
              <w:pStyle w:val="TAC"/>
              <w:rPr>
                <w:rFonts w:cs="Arial"/>
                <w:lang w:eastAsia="ko-KR"/>
              </w:rPr>
            </w:pPr>
          </w:p>
        </w:tc>
        <w:tc>
          <w:tcPr>
            <w:tcW w:w="0" w:type="auto"/>
            <w:vMerge/>
            <w:shd w:val="clear" w:color="auto" w:fill="auto"/>
            <w:vAlign w:val="center"/>
          </w:tcPr>
          <w:p w14:paraId="3AB0297B"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3422D0" w14:textId="77777777" w:rsidR="00494D68" w:rsidRPr="00AE781B" w:rsidRDefault="00494D68" w:rsidP="005B6318">
            <w:pPr>
              <w:pStyle w:val="TAC"/>
              <w:rPr>
                <w:rFonts w:cs="Arial"/>
                <w:lang w:eastAsia="ko-KR"/>
              </w:rPr>
            </w:pPr>
          </w:p>
        </w:tc>
        <w:tc>
          <w:tcPr>
            <w:tcW w:w="0" w:type="auto"/>
            <w:vMerge/>
            <w:shd w:val="clear" w:color="auto" w:fill="auto"/>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shd w:val="clear" w:color="auto" w:fill="auto"/>
            <w:vAlign w:val="center"/>
          </w:tcPr>
          <w:p w14:paraId="7C100261"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384E02" w14:textId="77777777" w:rsidR="00494D68" w:rsidRPr="00AE781B" w:rsidRDefault="00494D68" w:rsidP="005B6318">
            <w:pPr>
              <w:pStyle w:val="TAC"/>
              <w:rPr>
                <w:rFonts w:cs="Arial"/>
                <w:lang w:eastAsia="ko-KR"/>
              </w:rPr>
            </w:pPr>
          </w:p>
        </w:tc>
        <w:tc>
          <w:tcPr>
            <w:tcW w:w="0" w:type="auto"/>
            <w:vMerge/>
            <w:shd w:val="clear" w:color="auto" w:fill="auto"/>
            <w:vAlign w:val="center"/>
          </w:tcPr>
          <w:p w14:paraId="4415657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4044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582B2B3" w14:textId="77777777" w:rsidR="00494D68" w:rsidRPr="00AE781B" w:rsidRDefault="00494D68" w:rsidP="005B6318">
            <w:pPr>
              <w:pStyle w:val="TAC"/>
              <w:rPr>
                <w:rFonts w:cs="Arial"/>
                <w:lang w:eastAsia="ko-KR"/>
              </w:rPr>
            </w:pPr>
          </w:p>
        </w:tc>
        <w:tc>
          <w:tcPr>
            <w:tcW w:w="0" w:type="auto"/>
            <w:vMerge/>
            <w:shd w:val="clear" w:color="auto" w:fill="auto"/>
            <w:vAlign w:val="center"/>
          </w:tcPr>
          <w:p w14:paraId="320E81E0" w14:textId="77777777" w:rsidR="00494D68" w:rsidRPr="00AE781B" w:rsidRDefault="00494D68" w:rsidP="005B6318">
            <w:pPr>
              <w:pStyle w:val="TAC"/>
              <w:rPr>
                <w:rFonts w:cs="Arial"/>
                <w:lang w:eastAsia="ko-KR"/>
              </w:rPr>
            </w:pPr>
          </w:p>
        </w:tc>
        <w:tc>
          <w:tcPr>
            <w:tcW w:w="0" w:type="auto"/>
            <w:vMerge/>
            <w:shd w:val="clear" w:color="auto" w:fill="auto"/>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13C443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010FF7F" w14:textId="77777777" w:rsidR="00494D68" w:rsidRPr="00AE781B" w:rsidRDefault="00494D68" w:rsidP="005B6318">
            <w:pPr>
              <w:pStyle w:val="TAC"/>
              <w:rPr>
                <w:rFonts w:cs="Arial"/>
                <w:lang w:eastAsia="ko-KR"/>
              </w:rPr>
            </w:pPr>
          </w:p>
        </w:tc>
        <w:tc>
          <w:tcPr>
            <w:tcW w:w="0" w:type="auto"/>
            <w:vMerge/>
            <w:shd w:val="clear" w:color="auto" w:fill="auto"/>
            <w:vAlign w:val="center"/>
          </w:tcPr>
          <w:p w14:paraId="272649A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D427D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6AD563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1744E0FB" w14:textId="77777777" w:rsidR="00494D68" w:rsidRPr="00AE781B" w:rsidRDefault="00494D68" w:rsidP="005B6318">
            <w:pPr>
              <w:pStyle w:val="TAC"/>
              <w:rPr>
                <w:rFonts w:cs="Arial"/>
                <w:lang w:eastAsia="ko-KR"/>
              </w:rPr>
            </w:pPr>
          </w:p>
        </w:tc>
        <w:tc>
          <w:tcPr>
            <w:tcW w:w="0" w:type="auto"/>
            <w:vMerge/>
            <w:shd w:val="clear" w:color="auto" w:fill="auto"/>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1A439B" w14:textId="77777777" w:rsidR="00494D68" w:rsidRPr="00AE781B" w:rsidRDefault="00494D68" w:rsidP="005B6318">
            <w:pPr>
              <w:pStyle w:val="TAC"/>
              <w:rPr>
                <w:rFonts w:cs="Arial"/>
                <w:lang w:eastAsia="ko-KR"/>
              </w:rPr>
            </w:pPr>
          </w:p>
        </w:tc>
        <w:tc>
          <w:tcPr>
            <w:tcW w:w="0" w:type="auto"/>
            <w:vMerge/>
            <w:shd w:val="clear" w:color="auto" w:fill="auto"/>
            <w:vAlign w:val="center"/>
          </w:tcPr>
          <w:p w14:paraId="5DA091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3ECC10E" w14:textId="77777777" w:rsidR="00494D68" w:rsidRPr="00AE781B" w:rsidRDefault="00494D68" w:rsidP="005B6318">
            <w:pPr>
              <w:pStyle w:val="TAC"/>
              <w:rPr>
                <w:rFonts w:cs="Arial"/>
                <w:lang w:eastAsia="ko-KR"/>
              </w:rPr>
            </w:pPr>
          </w:p>
        </w:tc>
        <w:tc>
          <w:tcPr>
            <w:tcW w:w="0" w:type="auto"/>
            <w:vMerge/>
            <w:shd w:val="clear" w:color="auto" w:fill="auto"/>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1519" type="#_x0000_t75" style="width:20.25pt;height:18.75pt" o:ole="" fillcolor="window">
                  <v:imagedata r:id="rId77" o:title=""/>
                </v:shape>
                <o:OLEObject Type="Embed" ProgID="Equation.3" ShapeID="_x0000_i1519" DrawAspect="Content" ObjectID="_1799682258" r:id="rId45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1520" type="#_x0000_t75" style="width:36.75pt;height:20.25pt" o:ole="">
                  <v:imagedata r:id="rId79" o:title=""/>
                </v:shape>
                <o:OLEObject Type="Embed" ProgID="Equation.3" ShapeID="_x0000_i1520" DrawAspect="Content" ObjectID="_1799682259" r:id="rId460"/>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1521" type="#_x0000_t75" style="width:30.75pt;height:18.75pt" o:ole="" fillcolor="window">
                  <v:imagedata r:id="rId85" o:title=""/>
                </v:shape>
                <o:OLEObject Type="Embed" ProgID="Equation.3" ShapeID="_x0000_i1521" DrawAspect="Content" ObjectID="_1799682260" r:id="rId46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1522" type="#_x0000_t75" style="width:36.75pt;height:20.25pt" o:ole="">
                  <v:imagedata r:id="rId79" o:title=""/>
                </v:shape>
                <o:OLEObject Type="Embed" ProgID="Equation.3" ShapeID="_x0000_i1522" DrawAspect="Content" ObjectID="_1799682261" r:id="rId462"/>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1523" type="#_x0000_t75" style="width:20.25pt;height:18.75pt" o:ole="" fillcolor="window">
                  <v:imagedata r:id="rId77" o:title=""/>
                </v:shape>
                <o:OLEObject Type="Embed" ProgID="Equation.3" ShapeID="_x0000_i1523" DrawAspect="Content" ObjectID="_1799682262" r:id="rId463"/>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1524" type="#_x0000_t75" style="width:36.75pt;height:20.25pt" o:ole="">
                  <v:imagedata r:id="rId79" o:title=""/>
                </v:shape>
                <o:OLEObject Type="Embed" ProgID="Equation.3" ShapeID="_x0000_i1524" DrawAspect="Content" ObjectID="_1799682263" r:id="rId464"/>
              </w:object>
            </w:r>
            <w:r w:rsidRPr="00AE781B">
              <w:rPr>
                <w:lang w:eastAsia="ko-KR"/>
              </w:rPr>
              <w:t xml:space="preserve">, PRS </w:t>
            </w:r>
            <w:r w:rsidRPr="00AE781B">
              <w:rPr>
                <w:position w:val="-12"/>
                <w:lang w:eastAsia="ko-KR"/>
              </w:rPr>
              <w:object w:dxaOrig="620" w:dyaOrig="380" w14:anchorId="16EEACCB">
                <v:shape id="_x0000_i1525" type="#_x0000_t75" style="width:27.75pt;height:17.25pt" o:ole="" fillcolor="window">
                  <v:imagedata r:id="rId85" o:title=""/>
                </v:shape>
                <o:OLEObject Type="Embed" ProgID="Equation.3" ShapeID="_x0000_i1525" DrawAspect="Content" ObjectID="_1799682264" r:id="rId46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785" w:name="_Toc27482214"/>
      <w:bookmarkStart w:id="786" w:name="_Toc68183464"/>
      <w:r w:rsidRPr="00AE781B">
        <w:t>9.4.9.2</w:t>
      </w:r>
      <w:r w:rsidRPr="00AE781B">
        <w:tab/>
        <w:t xml:space="preserve">TDD inter-frequency RSTD Measurement Accuracy in CE Mode A for </w:t>
      </w:r>
      <w:r w:rsidR="00493F6F" w:rsidRPr="00AE781B">
        <w:t>Category M</w:t>
      </w:r>
      <w:r w:rsidRPr="00AE781B">
        <w:t>2</w:t>
      </w:r>
      <w:bookmarkEnd w:id="785"/>
      <w:bookmarkEnd w:id="786"/>
    </w:p>
    <w:p w14:paraId="3E768AE7" w14:textId="77777777" w:rsidR="00494D68" w:rsidRPr="00AE781B" w:rsidRDefault="00494D68" w:rsidP="00494D68">
      <w:pPr>
        <w:pStyle w:val="Heading6"/>
      </w:pPr>
      <w:bookmarkStart w:id="787" w:name="_Toc27482215"/>
      <w:bookmarkStart w:id="788" w:name="_Toc68183465"/>
      <w:r w:rsidRPr="00AE781B">
        <w:t>9.4.9.2.1</w:t>
      </w:r>
      <w:r w:rsidRPr="00AE781B">
        <w:tab/>
        <w:t>Test purpose</w:t>
      </w:r>
      <w:bookmarkEnd w:id="787"/>
      <w:bookmarkEnd w:id="788"/>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789" w:name="_Toc27482216"/>
      <w:bookmarkStart w:id="790" w:name="_Toc68183466"/>
      <w:r w:rsidRPr="00AE781B">
        <w:t>9.4.9.2.2</w:t>
      </w:r>
      <w:r w:rsidRPr="00AE781B">
        <w:tab/>
        <w:t>Test applicability</w:t>
      </w:r>
      <w:bookmarkEnd w:id="789"/>
      <w:bookmarkEnd w:id="790"/>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791" w:name="_Toc27482217"/>
      <w:bookmarkStart w:id="792" w:name="_Toc68183467"/>
      <w:r w:rsidRPr="00AE781B">
        <w:t>9.4.9.2.3</w:t>
      </w:r>
      <w:r w:rsidRPr="00AE781B">
        <w:tab/>
        <w:t>Minimum conformance requirements</w:t>
      </w:r>
      <w:bookmarkEnd w:id="791"/>
      <w:bookmarkEnd w:id="792"/>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793" w:name="_Toc27482218"/>
      <w:bookmarkStart w:id="794" w:name="_Toc68183468"/>
      <w:r w:rsidRPr="00AE781B">
        <w:t>9.4.9.2.4</w:t>
      </w:r>
      <w:r w:rsidRPr="00AE781B">
        <w:tab/>
        <w:t>Test description</w:t>
      </w:r>
      <w:bookmarkEnd w:id="793"/>
      <w:bookmarkEnd w:id="794"/>
    </w:p>
    <w:p w14:paraId="7484E370" w14:textId="77777777" w:rsidR="00494D68" w:rsidRPr="00AE781B" w:rsidRDefault="00494D68" w:rsidP="00494D68">
      <w:pPr>
        <w:pStyle w:val="Heading7"/>
      </w:pPr>
      <w:bookmarkStart w:id="795" w:name="_Toc27482219"/>
      <w:bookmarkStart w:id="796" w:name="_Toc68183469"/>
      <w:r w:rsidRPr="00AE781B">
        <w:t>9.4.9.2.4.1</w:t>
      </w:r>
      <w:r w:rsidRPr="00AE781B">
        <w:tab/>
        <w:t>Initial conditions</w:t>
      </w:r>
      <w:bookmarkEnd w:id="795"/>
      <w:bookmarkEnd w:id="796"/>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30719A15" w14:textId="77777777" w:rsidTr="005B6318">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rPr>
          <w:cantSplit/>
        </w:trPr>
        <w:tc>
          <w:tcPr>
            <w:tcW w:w="0" w:type="auto"/>
            <w:vAlign w:val="center"/>
          </w:tcPr>
          <w:p w14:paraId="254CA66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D679992">
                <v:shape id="_x0000_i152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A7B6E39">
                <v:shape id="_x0000_i1527" type="#_x0000_t75" style="width:24.75pt;height:15pt">
                  <v:imagedata r:id="rId76" o:title=""/>
                </v:shape>
              </w:pi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rPr>
          <w:cantSplit/>
        </w:trPr>
        <w:tc>
          <w:tcPr>
            <w:tcW w:w="0" w:type="auto"/>
          </w:tcPr>
          <w:p w14:paraId="5CAD5221"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463748B7" w14:textId="77777777" w:rsidTr="005B6318">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231936B5" w14:textId="77777777" w:rsidTr="005B6318">
        <w:trPr>
          <w:cantSplit/>
        </w:trPr>
        <w:tc>
          <w:tcPr>
            <w:tcW w:w="0" w:type="auto"/>
            <w:vAlign w:val="center"/>
          </w:tcPr>
          <w:p w14:paraId="3E086639"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494D68" w:rsidRPr="00AE781B" w14:paraId="237D6641" w14:textId="77777777" w:rsidTr="005B6318">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C406809">
                <v:shape id="_x0000_i1528" type="#_x0000_t75" style="width:39.75pt;height:15pt" o:ole="">
                  <v:imagedata r:id="rId105" o:title=""/>
                </v:shape>
                <o:OLEObject Type="Embed" ProgID="Equation.3" ShapeID="_x0000_i1528" DrawAspect="Content" ObjectID="_1799682265" r:id="rId466"/>
              </w:object>
            </w:r>
            <w:r w:rsidRPr="00AE781B">
              <w:rPr>
                <w:rFonts w:cs="Arial"/>
                <w:lang w:eastAsia="ko-KR"/>
              </w:rPr>
              <w:t xml:space="preserve"> and UpPTS of </w:t>
            </w:r>
            <w:r w:rsidRPr="00AE781B">
              <w:rPr>
                <w:rFonts w:cs="Arial"/>
                <w:position w:val="-10"/>
                <w:lang w:eastAsia="ko-KR"/>
              </w:rPr>
              <w:object w:dxaOrig="720" w:dyaOrig="300" w14:anchorId="6DE3E740">
                <v:shape id="_x0000_i1529" type="#_x0000_t75" style="width:36.75pt;height:15pt" o:ole="">
                  <v:imagedata r:id="rId107" o:title=""/>
                </v:shape>
                <o:OLEObject Type="Embed" ProgID="Equation.3" ShapeID="_x0000_i1529" DrawAspect="Content" ObjectID="_1799682266" r:id="rId467"/>
              </w:object>
            </w:r>
          </w:p>
        </w:tc>
      </w:tr>
      <w:tr w:rsidR="00494D68" w:rsidRPr="00AE781B" w14:paraId="0A50E984" w14:textId="77777777" w:rsidTr="005B6318">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1530" type="#_x0000_t75" style="width:120.75pt;height:18.75pt" o:ole="">
                  <v:imagedata r:id="rId430" o:title=""/>
                </v:shape>
                <o:OLEObject Type="Embed" ProgID="Equation.3" ShapeID="_x0000_i1530" DrawAspect="Content" ObjectID="_1799682267" r:id="rId468"/>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1531" type="#_x0000_t75" style="width:120.75pt;height:18.75pt" o:ole="">
                  <v:imagedata r:id="rId430" o:title=""/>
                </v:shape>
                <o:OLEObject Type="Embed" ProgID="Equation.3" ShapeID="_x0000_i1531" DrawAspect="Content" ObjectID="_1799682268" r:id="rId469"/>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1532" type="#_x0000_t75" style="width:120.75pt;height:18.75pt" o:ole="">
                  <v:imagedata r:id="rId430" o:title=""/>
                </v:shape>
                <o:OLEObject Type="Embed" ProgID="Equation.3" ShapeID="_x0000_i1532" DrawAspect="Content" ObjectID="_1799682269" r:id="rId47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797" w:name="_Toc27482220"/>
      <w:bookmarkStart w:id="798" w:name="_Toc68183470"/>
      <w:r w:rsidRPr="00AE781B">
        <w:t>9.4.9.2.4.2</w:t>
      </w:r>
      <w:r w:rsidRPr="00AE781B">
        <w:tab/>
        <w:t>Test procedure</w:t>
      </w:r>
      <w:bookmarkEnd w:id="797"/>
      <w:bookmarkEnd w:id="798"/>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799" w:name="_Toc27482221"/>
      <w:bookmarkStart w:id="800" w:name="_Toc68183471"/>
      <w:r w:rsidRPr="00AE781B">
        <w:t>9.4.9.2.4.3</w:t>
      </w:r>
      <w:r w:rsidRPr="00AE781B">
        <w:tab/>
        <w:t>Message contents</w:t>
      </w:r>
      <w:bookmarkEnd w:id="799"/>
      <w:bookmarkEnd w:id="800"/>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01" w:name="_Toc27482222"/>
      <w:bookmarkStart w:id="802" w:name="_Toc68183472"/>
      <w:r w:rsidRPr="00AE781B">
        <w:t>9.4.9.2.5</w:t>
      </w:r>
      <w:r w:rsidRPr="00AE781B">
        <w:tab/>
        <w:t>Test requirement</w:t>
      </w:r>
      <w:bookmarkEnd w:id="801"/>
      <w:bookmarkEnd w:id="802"/>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03" w:name="_Toc27482223"/>
      <w:bookmarkStart w:id="804" w:name="_Toc68183473"/>
      <w:r w:rsidRPr="00AE781B">
        <w:t>9.4.10</w:t>
      </w:r>
      <w:r w:rsidRPr="00AE781B">
        <w:tab/>
        <w:t>FDD inter-frequency RSTD Measurement Accuracy in CE Mode B</w:t>
      </w:r>
      <w:bookmarkEnd w:id="803"/>
      <w:bookmarkEnd w:id="804"/>
    </w:p>
    <w:p w14:paraId="1F805488" w14:textId="77777777" w:rsidR="00CD7E42" w:rsidRPr="00AE781B" w:rsidRDefault="00CD7E42" w:rsidP="00CD7E42">
      <w:pPr>
        <w:pStyle w:val="Heading4"/>
      </w:pPr>
      <w:bookmarkStart w:id="805" w:name="_Toc27482224"/>
      <w:bookmarkStart w:id="806" w:name="_Toc68183474"/>
      <w:r w:rsidRPr="00AE781B">
        <w:t>9.4.10.1</w:t>
      </w:r>
      <w:r w:rsidRPr="00AE781B">
        <w:tab/>
        <w:t xml:space="preserve">FDD inter-frequency RSTD Measurement Accuracy in CE Mode B for </w:t>
      </w:r>
      <w:r w:rsidR="00493F6F" w:rsidRPr="00AE781B">
        <w:t>Category M</w:t>
      </w:r>
      <w:r w:rsidRPr="00AE781B">
        <w:t>1</w:t>
      </w:r>
      <w:bookmarkEnd w:id="805"/>
      <w:bookmarkEnd w:id="806"/>
    </w:p>
    <w:p w14:paraId="19379849" w14:textId="77777777" w:rsidR="00CD7E42" w:rsidRPr="00AE781B" w:rsidRDefault="00CD7E42" w:rsidP="00155B46">
      <w:pPr>
        <w:pStyle w:val="EditorsNote"/>
      </w:pPr>
      <w:r w:rsidRPr="00AE781B">
        <w:t>Editor’s note: This test is incomplete. The following aspects are missing:</w:t>
      </w:r>
    </w:p>
    <w:p w14:paraId="04D9E8D0"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36C52132" w14:textId="77777777" w:rsidR="00CD7E42" w:rsidRPr="00AE781B" w:rsidRDefault="00CD7E42" w:rsidP="00CD7E42">
      <w:pPr>
        <w:pStyle w:val="Heading6"/>
      </w:pPr>
      <w:bookmarkStart w:id="807" w:name="_Toc27482225"/>
      <w:bookmarkStart w:id="808" w:name="_Toc68183475"/>
      <w:r w:rsidRPr="00AE781B">
        <w:t>9.4.10.1.1</w:t>
      </w:r>
      <w:r w:rsidRPr="00AE781B">
        <w:tab/>
        <w:t>Test purpose</w:t>
      </w:r>
      <w:bookmarkEnd w:id="807"/>
      <w:bookmarkEnd w:id="808"/>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09" w:name="_Toc27482226"/>
      <w:bookmarkStart w:id="810" w:name="_Toc68183476"/>
      <w:r w:rsidRPr="00AE781B">
        <w:t>9.4.10.1.2</w:t>
      </w:r>
      <w:r w:rsidRPr="00AE781B">
        <w:tab/>
        <w:t>Test applicability</w:t>
      </w:r>
      <w:bookmarkEnd w:id="809"/>
      <w:bookmarkEnd w:id="810"/>
    </w:p>
    <w:p w14:paraId="12845EFC" w14:textId="77777777" w:rsidR="00CD7E42" w:rsidRPr="00AE781B" w:rsidRDefault="00CD7E42" w:rsidP="00CD7E42">
      <w:r w:rsidRPr="00AE781B">
        <w:t xml:space="preserve">This test applies to E-UTRA FDD UE Category M1 release 14 and forward that supports UE-assisted OTDOA, inter-frequency RSTD measurements and CE Mode B. </w:t>
      </w:r>
    </w:p>
    <w:p w14:paraId="7B3C9514" w14:textId="77777777" w:rsidR="00CD7E42" w:rsidRPr="00AE781B" w:rsidRDefault="00CD7E42" w:rsidP="00CD7E42">
      <w:pPr>
        <w:pStyle w:val="Heading6"/>
      </w:pPr>
      <w:bookmarkStart w:id="811" w:name="_Toc27482227"/>
      <w:bookmarkStart w:id="812" w:name="_Toc68183477"/>
      <w:r w:rsidRPr="00AE781B">
        <w:t>9.4.10.1.3</w:t>
      </w:r>
      <w:r w:rsidRPr="00AE781B">
        <w:tab/>
        <w:t>Minimum conformance requirements</w:t>
      </w:r>
      <w:bookmarkEnd w:id="811"/>
      <w:bookmarkEnd w:id="812"/>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77777777" w:rsidR="00CD7E42" w:rsidRPr="00AE781B" w:rsidRDefault="00CD7E42" w:rsidP="00CD7E42">
      <w:pPr>
        <w:pStyle w:val="B1"/>
      </w:pPr>
      <w:r w:rsidRPr="00AE781B">
        <w:t>Conditions defined in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shd w:val="clear" w:color="auto" w:fill="auto"/>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98C6DA3"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shd w:val="clear" w:color="auto" w:fill="auto"/>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C977279"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0F55EA"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C5FB032" w14:textId="77777777" w:rsidR="00CD7E42" w:rsidRPr="00AE781B" w:rsidRDefault="00CD7E42" w:rsidP="005B6318">
            <w:pPr>
              <w:pStyle w:val="TAC"/>
              <w:rPr>
                <w:rFonts w:cs="Arial"/>
                <w:lang w:eastAsia="ko-KR"/>
              </w:rPr>
            </w:pPr>
            <w:r w:rsidRPr="00AE781B">
              <w:rPr>
                <w:rFonts w:cs="Arial"/>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shd w:val="clear" w:color="auto" w:fill="auto"/>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shd w:val="clear" w:color="auto" w:fill="auto"/>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shd w:val="clear" w:color="auto" w:fill="auto"/>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shd w:val="clear" w:color="auto" w:fill="auto"/>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shd w:val="clear" w:color="auto" w:fill="auto"/>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13" w:name="_Toc27482228"/>
      <w:bookmarkStart w:id="814" w:name="_Toc68183478"/>
      <w:r w:rsidRPr="00AE781B">
        <w:t>9.4.10.1.4</w:t>
      </w:r>
      <w:r w:rsidRPr="00AE781B">
        <w:tab/>
        <w:t>Test description</w:t>
      </w:r>
      <w:bookmarkEnd w:id="813"/>
      <w:bookmarkEnd w:id="814"/>
    </w:p>
    <w:p w14:paraId="6D409098" w14:textId="77777777" w:rsidR="00CD7E42" w:rsidRPr="00AE781B" w:rsidRDefault="00CD7E42" w:rsidP="00CD7E42">
      <w:pPr>
        <w:pStyle w:val="Heading7"/>
      </w:pPr>
      <w:bookmarkStart w:id="815" w:name="_Toc27482229"/>
      <w:bookmarkStart w:id="816" w:name="_Toc68183479"/>
      <w:r w:rsidRPr="00AE781B">
        <w:t>9.4.10.1.4.1</w:t>
      </w:r>
      <w:r w:rsidRPr="00AE781B">
        <w:tab/>
        <w:t>Initial conditions</w:t>
      </w:r>
      <w:bookmarkEnd w:id="815"/>
      <w:bookmarkEnd w:id="816"/>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rPr>
          <w:cantSplit/>
          <w:jc w:val="center"/>
        </w:trPr>
        <w:tc>
          <w:tcPr>
            <w:tcW w:w="2377" w:type="dxa"/>
            <w:vAlign w:val="center"/>
          </w:tcPr>
          <w:p w14:paraId="55FDB8F4" w14:textId="77777777" w:rsidR="00CD7E42" w:rsidRPr="00AE781B" w:rsidRDefault="00CD7E42" w:rsidP="005B6318">
            <w:pPr>
              <w:pStyle w:val="TAC"/>
            </w:pPr>
            <w:r w:rsidRPr="00AE781B">
              <w:rPr>
                <w:i/>
                <w:iCs/>
                <w:lang w:eastAsia="ko-KR"/>
              </w:rPr>
              <w:t>mPDCCH-startSF-UESS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4C40DAA">
                <v:shape id="_x0000_i153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604D0BFF">
                <v:shape id="_x0000_i1534" type="#_x0000_t75" style="width:24.75pt;height:15pt">
                  <v:imagedata r:id="rId76" o:title=""/>
                </v:shape>
              </w:pi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prs-MutingInfo defined in TS 36.355 [4]</w:t>
            </w:r>
          </w:p>
        </w:tc>
      </w:tr>
      <w:tr w:rsidR="00CD7E42" w:rsidRPr="00AE781B" w14:paraId="0D76B5A2" w14:textId="77777777" w:rsidTr="005B6318">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15BB550E" w14:textId="77777777" w:rsidTr="005B6318">
        <w:trPr>
          <w:cantSplit/>
          <w:jc w:val="center"/>
        </w:trPr>
        <w:tc>
          <w:tcPr>
            <w:tcW w:w="2377" w:type="dxa"/>
            <w:vAlign w:val="center"/>
          </w:tcPr>
          <w:p w14:paraId="4807A282"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5322736E" w14:textId="77777777" w:rsidTr="005B6318">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78D4D01E" w14:textId="77777777" w:rsidTr="005B6318">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1535" type="#_x0000_t75" style="width:108.75pt;height:17.25pt" o:ole="">
                  <v:imagedata r:id="rId471" o:title=""/>
                </v:shape>
                <o:OLEObject Type="Embed" ProgID="Equation.3" ShapeID="_x0000_i1535" DrawAspect="Content" ObjectID="_1799682270" r:id="rId472"/>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1536" type="#_x0000_t75" style="width:120.75pt;height:18.75pt" o:ole="">
                  <v:imagedata r:id="rId471" o:title=""/>
                </v:shape>
                <o:OLEObject Type="Embed" ProgID="Equation.3" ShapeID="_x0000_i1536" DrawAspect="Content" ObjectID="_1799682271" r:id="rId473"/>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1537" type="#_x0000_t75" style="width:120.75pt;height:18.75pt" o:ole="">
                  <v:imagedata r:id="rId471" o:title=""/>
                </v:shape>
                <o:OLEObject Type="Embed" ProgID="Equation.3" ShapeID="_x0000_i1537" DrawAspect="Content" ObjectID="_1799682272" r:id="rId47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17" w:name="_Toc27482230"/>
      <w:bookmarkStart w:id="818" w:name="_Toc68183480"/>
      <w:r w:rsidRPr="00AE781B">
        <w:t>9.4.10.1.4.2</w:t>
      </w:r>
      <w:r w:rsidRPr="00AE781B">
        <w:tab/>
        <w:t>Test procedure</w:t>
      </w:r>
      <w:bookmarkEnd w:id="817"/>
      <w:bookmarkEnd w:id="818"/>
    </w:p>
    <w:p w14:paraId="717BF72E" w14:textId="77777777" w:rsidR="00CD7E42" w:rsidRPr="00AE781B" w:rsidRDefault="00CD7E42" w:rsidP="00CD7E42">
      <w:r w:rsidRPr="00AE781B">
        <w:t>Same as in clause 9.4.7.1.4.2 but using condition CEModeB.</w:t>
      </w:r>
    </w:p>
    <w:p w14:paraId="3BC69726" w14:textId="77777777" w:rsidR="00CD7E42" w:rsidRPr="00AE781B" w:rsidRDefault="00CD7E42" w:rsidP="00CD7E42">
      <w:pPr>
        <w:pStyle w:val="Heading7"/>
      </w:pPr>
      <w:bookmarkStart w:id="819" w:name="_Toc27482231"/>
      <w:bookmarkStart w:id="820" w:name="_Toc68183481"/>
      <w:r w:rsidRPr="00AE781B">
        <w:t>9.4.10.1.4.3</w:t>
      </w:r>
      <w:r w:rsidRPr="00AE781B">
        <w:tab/>
        <w:t>Message contents</w:t>
      </w:r>
      <w:bookmarkEnd w:id="819"/>
      <w:bookmarkEnd w:id="820"/>
    </w:p>
    <w:p w14:paraId="4CA154F6" w14:textId="77777777" w:rsidR="00CD7E42" w:rsidRPr="00AE781B" w:rsidRDefault="00CD7E42" w:rsidP="00CD7E42">
      <w:r w:rsidRPr="00AE781B">
        <w:rPr>
          <w:rFonts w:eastAsia="MS Mincho"/>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rPr>
        <w:t>Table 9.4.10.1.4.3-1: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c>
          <w:tcPr>
            <w:tcW w:w="9606" w:type="dxa"/>
            <w:gridSpan w:val="4"/>
            <w:shd w:val="clear" w:color="auto" w:fill="auto"/>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02E0B1E9" w14:textId="77777777" w:rsidTr="005B6318">
        <w:tc>
          <w:tcPr>
            <w:tcW w:w="4535" w:type="dxa"/>
            <w:shd w:val="clear" w:color="auto" w:fill="auto"/>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c>
          <w:tcPr>
            <w:tcW w:w="4535" w:type="dxa"/>
            <w:shd w:val="clear" w:color="auto" w:fill="auto"/>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40E9D5F0" w14:textId="77777777" w:rsidR="00CD7E42" w:rsidRPr="00AE781B" w:rsidRDefault="00CD7E42" w:rsidP="005B6318">
            <w:pPr>
              <w:pStyle w:val="TAL"/>
              <w:rPr>
                <w:rFonts w:eastAsia="MS Mincho"/>
                <w:lang w:eastAsia="en-US"/>
              </w:rPr>
            </w:pPr>
          </w:p>
        </w:tc>
        <w:tc>
          <w:tcPr>
            <w:tcW w:w="1700" w:type="dxa"/>
            <w:shd w:val="clear" w:color="auto" w:fill="auto"/>
          </w:tcPr>
          <w:p w14:paraId="65C12235" w14:textId="77777777" w:rsidR="00CD7E42" w:rsidRPr="00AE781B" w:rsidRDefault="00CD7E42" w:rsidP="005B6318">
            <w:pPr>
              <w:pStyle w:val="TAL"/>
              <w:rPr>
                <w:rFonts w:eastAsia="MS Mincho"/>
                <w:lang w:eastAsia="en-US"/>
              </w:rPr>
            </w:pPr>
          </w:p>
        </w:tc>
        <w:tc>
          <w:tcPr>
            <w:tcW w:w="1104" w:type="dxa"/>
            <w:shd w:val="clear" w:color="auto" w:fill="auto"/>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c>
          <w:tcPr>
            <w:tcW w:w="4535" w:type="dxa"/>
            <w:shd w:val="clear" w:color="auto" w:fill="auto"/>
          </w:tcPr>
          <w:p w14:paraId="34F050D1"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02592909" w14:textId="77777777" w:rsidR="00CD7E42" w:rsidRPr="00AE781B" w:rsidRDefault="00CD7E42" w:rsidP="005B6318">
            <w:pPr>
              <w:pStyle w:val="TAL"/>
              <w:rPr>
                <w:rFonts w:eastAsia="MS Mincho"/>
                <w:lang w:eastAsia="en-US"/>
              </w:rPr>
            </w:pPr>
          </w:p>
        </w:tc>
        <w:tc>
          <w:tcPr>
            <w:tcW w:w="1700" w:type="dxa"/>
            <w:shd w:val="clear" w:color="auto" w:fill="auto"/>
          </w:tcPr>
          <w:p w14:paraId="31880035" w14:textId="77777777" w:rsidR="00CD7E42" w:rsidRPr="00AE781B" w:rsidRDefault="00CD7E42" w:rsidP="005B6318">
            <w:pPr>
              <w:pStyle w:val="TAL"/>
              <w:rPr>
                <w:rFonts w:eastAsia="MS Mincho"/>
                <w:lang w:eastAsia="en-US"/>
              </w:rPr>
            </w:pPr>
          </w:p>
        </w:tc>
        <w:tc>
          <w:tcPr>
            <w:tcW w:w="1104" w:type="dxa"/>
            <w:shd w:val="clear" w:color="auto" w:fill="auto"/>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c>
          <w:tcPr>
            <w:tcW w:w="4535" w:type="dxa"/>
            <w:shd w:val="clear" w:color="auto" w:fill="auto"/>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7FA7DF47" w14:textId="77777777" w:rsidR="00CD7E42" w:rsidRPr="00AE781B" w:rsidRDefault="00CD7E42" w:rsidP="005B6318">
            <w:pPr>
              <w:pStyle w:val="TAL"/>
              <w:rPr>
                <w:rFonts w:eastAsia="MS Mincho"/>
                <w:lang w:eastAsia="en-US"/>
              </w:rPr>
            </w:pPr>
          </w:p>
        </w:tc>
        <w:tc>
          <w:tcPr>
            <w:tcW w:w="1700" w:type="dxa"/>
            <w:shd w:val="clear" w:color="auto" w:fill="auto"/>
          </w:tcPr>
          <w:p w14:paraId="662DA605" w14:textId="77777777" w:rsidR="00CD7E42" w:rsidRPr="00AE781B" w:rsidRDefault="00CD7E42" w:rsidP="005B6318">
            <w:pPr>
              <w:pStyle w:val="TAL"/>
              <w:rPr>
                <w:rFonts w:eastAsia="MS Mincho"/>
                <w:lang w:eastAsia="en-US"/>
              </w:rPr>
            </w:pPr>
          </w:p>
        </w:tc>
        <w:tc>
          <w:tcPr>
            <w:tcW w:w="1104" w:type="dxa"/>
            <w:shd w:val="clear" w:color="auto" w:fill="auto"/>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c>
          <w:tcPr>
            <w:tcW w:w="4535" w:type="dxa"/>
            <w:shd w:val="clear" w:color="auto" w:fill="auto"/>
          </w:tcPr>
          <w:p w14:paraId="496277BA"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6197FCE0" w14:textId="77777777" w:rsidR="00CD7E42" w:rsidRPr="00AE781B" w:rsidRDefault="00CD7E42" w:rsidP="005B6318">
            <w:pPr>
              <w:pStyle w:val="TAL"/>
              <w:rPr>
                <w:rFonts w:eastAsia="MS Mincho"/>
                <w:lang w:eastAsia="en-US"/>
              </w:rPr>
            </w:pPr>
          </w:p>
        </w:tc>
        <w:tc>
          <w:tcPr>
            <w:tcW w:w="1700" w:type="dxa"/>
            <w:shd w:val="clear" w:color="auto" w:fill="auto"/>
          </w:tcPr>
          <w:p w14:paraId="1ECD0334" w14:textId="77777777" w:rsidR="00CD7E42" w:rsidRPr="00AE781B" w:rsidRDefault="00CD7E42" w:rsidP="005B6318">
            <w:pPr>
              <w:pStyle w:val="TAL"/>
              <w:rPr>
                <w:rFonts w:eastAsia="MS Mincho"/>
                <w:lang w:eastAsia="en-US"/>
              </w:rPr>
            </w:pPr>
          </w:p>
        </w:tc>
        <w:tc>
          <w:tcPr>
            <w:tcW w:w="1104" w:type="dxa"/>
            <w:shd w:val="clear" w:color="auto" w:fill="auto"/>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c>
          <w:tcPr>
            <w:tcW w:w="4535" w:type="dxa"/>
            <w:shd w:val="clear" w:color="auto" w:fill="auto"/>
          </w:tcPr>
          <w:p w14:paraId="7758281D"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0C07DEA5" w14:textId="77777777" w:rsidR="00CD7E42" w:rsidRPr="00AE781B" w:rsidRDefault="00CD7E42" w:rsidP="005B6318">
            <w:pPr>
              <w:pStyle w:val="TAL"/>
              <w:rPr>
                <w:rFonts w:eastAsia="MS Mincho"/>
                <w:lang w:eastAsia="en-US"/>
              </w:rPr>
            </w:pPr>
          </w:p>
        </w:tc>
        <w:tc>
          <w:tcPr>
            <w:tcW w:w="1700" w:type="dxa"/>
            <w:shd w:val="clear" w:color="auto" w:fill="auto"/>
          </w:tcPr>
          <w:p w14:paraId="24F50808" w14:textId="77777777" w:rsidR="00CD7E42" w:rsidRPr="00AE781B" w:rsidRDefault="00CD7E42" w:rsidP="005B6318">
            <w:pPr>
              <w:pStyle w:val="TAL"/>
              <w:rPr>
                <w:rFonts w:eastAsia="MS Mincho"/>
                <w:lang w:eastAsia="en-US"/>
              </w:rPr>
            </w:pPr>
          </w:p>
        </w:tc>
        <w:tc>
          <w:tcPr>
            <w:tcW w:w="1104" w:type="dxa"/>
            <w:shd w:val="clear" w:color="auto" w:fill="auto"/>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c>
          <w:tcPr>
            <w:tcW w:w="4535" w:type="dxa"/>
            <w:shd w:val="clear" w:color="auto" w:fill="auto"/>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9955F8" w14:textId="77777777" w:rsidR="00CD7E42" w:rsidRPr="00AE781B" w:rsidRDefault="00CD7E42" w:rsidP="005B6318">
            <w:pPr>
              <w:pStyle w:val="TAL"/>
              <w:rPr>
                <w:rFonts w:eastAsia="MS Mincho"/>
                <w:lang w:eastAsia="en-US"/>
              </w:rPr>
            </w:pPr>
          </w:p>
        </w:tc>
        <w:tc>
          <w:tcPr>
            <w:tcW w:w="1700" w:type="dxa"/>
            <w:shd w:val="clear" w:color="auto" w:fill="auto"/>
          </w:tcPr>
          <w:p w14:paraId="6F83C948" w14:textId="77777777" w:rsidR="00CD7E42" w:rsidRPr="00AE781B" w:rsidRDefault="00CD7E42" w:rsidP="005B6318">
            <w:pPr>
              <w:pStyle w:val="TAL"/>
              <w:rPr>
                <w:rFonts w:eastAsia="MS Mincho"/>
                <w:lang w:eastAsia="en-US"/>
              </w:rPr>
            </w:pPr>
          </w:p>
        </w:tc>
        <w:tc>
          <w:tcPr>
            <w:tcW w:w="1104" w:type="dxa"/>
            <w:shd w:val="clear" w:color="auto" w:fill="auto"/>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c>
          <w:tcPr>
            <w:tcW w:w="4535" w:type="dxa"/>
            <w:shd w:val="clear" w:color="auto" w:fill="auto"/>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19EE598E" w14:textId="77777777" w:rsidR="00CD7E42" w:rsidRPr="00AE781B" w:rsidRDefault="00CD7E42" w:rsidP="005B6318">
            <w:pPr>
              <w:pStyle w:val="TAL"/>
              <w:rPr>
                <w:rFonts w:eastAsia="MS Mincho"/>
                <w:lang w:eastAsia="en-US"/>
              </w:rPr>
            </w:pPr>
          </w:p>
        </w:tc>
        <w:tc>
          <w:tcPr>
            <w:tcW w:w="1700" w:type="dxa"/>
            <w:shd w:val="clear" w:color="auto" w:fill="auto"/>
          </w:tcPr>
          <w:p w14:paraId="67EE49FE" w14:textId="77777777" w:rsidR="00CD7E42" w:rsidRPr="00AE781B" w:rsidRDefault="00CD7E42" w:rsidP="005B6318">
            <w:pPr>
              <w:pStyle w:val="TAL"/>
              <w:rPr>
                <w:rFonts w:eastAsia="MS Mincho"/>
                <w:lang w:eastAsia="en-US"/>
              </w:rPr>
            </w:pPr>
          </w:p>
        </w:tc>
        <w:tc>
          <w:tcPr>
            <w:tcW w:w="1104" w:type="dxa"/>
            <w:shd w:val="clear" w:color="auto" w:fill="auto"/>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c>
          <w:tcPr>
            <w:tcW w:w="4535" w:type="dxa"/>
            <w:shd w:val="clear" w:color="auto" w:fill="auto"/>
          </w:tcPr>
          <w:p w14:paraId="3E6BEB7D" w14:textId="77777777" w:rsidR="00CD7E42" w:rsidRPr="00AE781B" w:rsidRDefault="00CD7E42" w:rsidP="005B6318">
            <w:pPr>
              <w:pStyle w:val="TAL"/>
              <w:rPr>
                <w:lang w:eastAsia="en-US"/>
              </w:rPr>
            </w:pPr>
            <w:r w:rsidRPr="00AE781B">
              <w:rPr>
                <w:lang w:eastAsia="en-US"/>
              </w:rPr>
              <w:t xml:space="preserve">            commonIEsRequestLocationInformation</w:t>
            </w:r>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A4CA866" w14:textId="77777777" w:rsidR="00CD7E42" w:rsidRPr="00AE781B" w:rsidRDefault="00CD7E42" w:rsidP="005B6318">
            <w:pPr>
              <w:pStyle w:val="TAL"/>
              <w:rPr>
                <w:rFonts w:eastAsia="MS Mincho"/>
                <w:lang w:eastAsia="en-US"/>
              </w:rPr>
            </w:pPr>
          </w:p>
        </w:tc>
        <w:tc>
          <w:tcPr>
            <w:tcW w:w="1700" w:type="dxa"/>
            <w:shd w:val="clear" w:color="auto" w:fill="auto"/>
          </w:tcPr>
          <w:p w14:paraId="59E50D4C" w14:textId="77777777" w:rsidR="00CD7E42" w:rsidRPr="00AE781B" w:rsidRDefault="00CD7E42" w:rsidP="005B6318">
            <w:pPr>
              <w:pStyle w:val="TAL"/>
              <w:rPr>
                <w:rFonts w:eastAsia="MS Mincho"/>
                <w:lang w:eastAsia="en-US"/>
              </w:rPr>
            </w:pPr>
          </w:p>
        </w:tc>
        <w:tc>
          <w:tcPr>
            <w:tcW w:w="1104" w:type="dxa"/>
            <w:shd w:val="clear" w:color="auto" w:fill="auto"/>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c>
          <w:tcPr>
            <w:tcW w:w="4535" w:type="dxa"/>
            <w:shd w:val="clear" w:color="auto" w:fill="auto"/>
          </w:tcPr>
          <w:p w14:paraId="212939FB"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45A227FA" w14:textId="77777777" w:rsidR="00CD7E42" w:rsidRPr="00AE781B" w:rsidRDefault="00CD7E42" w:rsidP="005B6318">
            <w:pPr>
              <w:pStyle w:val="TAL"/>
              <w:rPr>
                <w:rFonts w:eastAsia="MS Mincho"/>
                <w:lang w:eastAsia="en-US"/>
              </w:rPr>
            </w:pPr>
          </w:p>
        </w:tc>
        <w:tc>
          <w:tcPr>
            <w:tcW w:w="1700" w:type="dxa"/>
            <w:shd w:val="clear" w:color="auto" w:fill="auto"/>
          </w:tcPr>
          <w:p w14:paraId="78E47AD5" w14:textId="77777777" w:rsidR="00CD7E42" w:rsidRPr="00AE781B" w:rsidRDefault="00CD7E42" w:rsidP="005B6318">
            <w:pPr>
              <w:pStyle w:val="TAL"/>
              <w:rPr>
                <w:rFonts w:eastAsia="MS Mincho"/>
                <w:lang w:eastAsia="en-US"/>
              </w:rPr>
            </w:pPr>
          </w:p>
        </w:tc>
        <w:tc>
          <w:tcPr>
            <w:tcW w:w="1104" w:type="dxa"/>
            <w:shd w:val="clear" w:color="auto" w:fill="auto"/>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c>
          <w:tcPr>
            <w:tcW w:w="4535" w:type="dxa"/>
            <w:shd w:val="clear" w:color="auto" w:fill="auto"/>
          </w:tcPr>
          <w:p w14:paraId="67461B9D"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79E4B60" w14:textId="77777777" w:rsidR="00CD7E42" w:rsidRPr="00AE781B" w:rsidRDefault="00CD7E42" w:rsidP="005B6318">
            <w:pPr>
              <w:pStyle w:val="TAL"/>
              <w:rPr>
                <w:rFonts w:eastAsia="MS Mincho"/>
                <w:lang w:eastAsia="en-US"/>
              </w:rPr>
            </w:pPr>
          </w:p>
        </w:tc>
        <w:tc>
          <w:tcPr>
            <w:tcW w:w="1700" w:type="dxa"/>
            <w:shd w:val="clear" w:color="auto" w:fill="auto"/>
          </w:tcPr>
          <w:p w14:paraId="5EBE6695" w14:textId="77777777" w:rsidR="00CD7E42" w:rsidRPr="00AE781B" w:rsidRDefault="00CD7E42" w:rsidP="005B6318">
            <w:pPr>
              <w:pStyle w:val="TAL"/>
              <w:rPr>
                <w:rFonts w:eastAsia="MS Mincho"/>
                <w:lang w:eastAsia="en-US"/>
              </w:rPr>
            </w:pPr>
          </w:p>
        </w:tc>
        <w:tc>
          <w:tcPr>
            <w:tcW w:w="1104" w:type="dxa"/>
            <w:shd w:val="clear" w:color="auto" w:fill="auto"/>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c>
          <w:tcPr>
            <w:tcW w:w="4535" w:type="dxa"/>
            <w:shd w:val="clear" w:color="auto" w:fill="auto"/>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shd w:val="clear" w:color="auto" w:fill="auto"/>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c>
          <w:tcPr>
            <w:tcW w:w="4535" w:type="dxa"/>
            <w:shd w:val="clear" w:color="auto" w:fill="auto"/>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39326F7" w14:textId="77777777" w:rsidR="00CD7E42" w:rsidRPr="00AE781B" w:rsidRDefault="00CD7E42" w:rsidP="005B6318">
            <w:pPr>
              <w:pStyle w:val="TAL"/>
              <w:rPr>
                <w:rFonts w:eastAsia="MS Mincho"/>
                <w:lang w:eastAsia="en-US"/>
              </w:rPr>
            </w:pPr>
          </w:p>
        </w:tc>
        <w:tc>
          <w:tcPr>
            <w:tcW w:w="1700" w:type="dxa"/>
            <w:shd w:val="clear" w:color="auto" w:fill="auto"/>
          </w:tcPr>
          <w:p w14:paraId="1F4AB22A" w14:textId="77777777" w:rsidR="00CD7E42" w:rsidRPr="00AE781B" w:rsidRDefault="00CD7E42" w:rsidP="005B6318">
            <w:pPr>
              <w:pStyle w:val="TAL"/>
              <w:rPr>
                <w:rFonts w:eastAsia="MS Mincho"/>
                <w:lang w:eastAsia="en-US"/>
              </w:rPr>
            </w:pPr>
          </w:p>
        </w:tc>
        <w:tc>
          <w:tcPr>
            <w:tcW w:w="1104" w:type="dxa"/>
            <w:shd w:val="clear" w:color="auto" w:fill="auto"/>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c>
          <w:tcPr>
            <w:tcW w:w="4535" w:type="dxa"/>
            <w:shd w:val="clear" w:color="auto" w:fill="auto"/>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DC275D" w14:textId="77777777" w:rsidR="00CD7E42" w:rsidRPr="00AE781B" w:rsidRDefault="00CD7E42" w:rsidP="005B6318">
            <w:pPr>
              <w:pStyle w:val="TAL"/>
              <w:rPr>
                <w:rFonts w:eastAsia="MS Mincho"/>
                <w:lang w:eastAsia="en-US"/>
              </w:rPr>
            </w:pPr>
          </w:p>
        </w:tc>
        <w:tc>
          <w:tcPr>
            <w:tcW w:w="1700" w:type="dxa"/>
            <w:shd w:val="clear" w:color="auto" w:fill="auto"/>
          </w:tcPr>
          <w:p w14:paraId="3DDF02F0" w14:textId="77777777" w:rsidR="00CD7E42" w:rsidRPr="00AE781B" w:rsidRDefault="00CD7E42" w:rsidP="005B6318">
            <w:pPr>
              <w:pStyle w:val="TAL"/>
              <w:rPr>
                <w:rFonts w:eastAsia="MS Mincho"/>
                <w:lang w:eastAsia="en-US"/>
              </w:rPr>
            </w:pPr>
          </w:p>
        </w:tc>
        <w:tc>
          <w:tcPr>
            <w:tcW w:w="1104" w:type="dxa"/>
            <w:shd w:val="clear" w:color="auto" w:fill="auto"/>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c>
          <w:tcPr>
            <w:tcW w:w="4535" w:type="dxa"/>
            <w:shd w:val="clear" w:color="auto" w:fill="auto"/>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DC714E1" w14:textId="77777777" w:rsidR="00CD7E42" w:rsidRPr="00AE781B" w:rsidRDefault="00CD7E42" w:rsidP="005B6318">
            <w:pPr>
              <w:pStyle w:val="TAL"/>
              <w:rPr>
                <w:rFonts w:eastAsia="MS Mincho"/>
                <w:lang w:eastAsia="en-US"/>
              </w:rPr>
            </w:pPr>
          </w:p>
        </w:tc>
        <w:tc>
          <w:tcPr>
            <w:tcW w:w="1700" w:type="dxa"/>
            <w:shd w:val="clear" w:color="auto" w:fill="auto"/>
          </w:tcPr>
          <w:p w14:paraId="4978B821" w14:textId="77777777" w:rsidR="00CD7E42" w:rsidRPr="00AE781B" w:rsidRDefault="00CD7E42" w:rsidP="005B6318">
            <w:pPr>
              <w:pStyle w:val="TAL"/>
              <w:rPr>
                <w:rFonts w:eastAsia="MS Mincho"/>
                <w:lang w:eastAsia="en-US"/>
              </w:rPr>
            </w:pPr>
          </w:p>
        </w:tc>
        <w:tc>
          <w:tcPr>
            <w:tcW w:w="1104" w:type="dxa"/>
            <w:shd w:val="clear" w:color="auto" w:fill="auto"/>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c>
          <w:tcPr>
            <w:tcW w:w="4535" w:type="dxa"/>
            <w:shd w:val="clear" w:color="auto" w:fill="auto"/>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7E9882" w14:textId="77777777" w:rsidR="00CD7E42" w:rsidRPr="00AE781B" w:rsidRDefault="00CD7E42" w:rsidP="005B6318">
            <w:pPr>
              <w:pStyle w:val="TAL"/>
              <w:rPr>
                <w:rFonts w:eastAsia="MS Mincho"/>
                <w:lang w:eastAsia="en-US"/>
              </w:rPr>
            </w:pPr>
          </w:p>
        </w:tc>
        <w:tc>
          <w:tcPr>
            <w:tcW w:w="1700" w:type="dxa"/>
            <w:shd w:val="clear" w:color="auto" w:fill="auto"/>
          </w:tcPr>
          <w:p w14:paraId="38ADA8CA" w14:textId="77777777" w:rsidR="00CD7E42" w:rsidRPr="00AE781B" w:rsidRDefault="00CD7E42" w:rsidP="005B6318">
            <w:pPr>
              <w:pStyle w:val="TAL"/>
              <w:rPr>
                <w:rFonts w:eastAsia="MS Mincho"/>
                <w:lang w:eastAsia="en-US"/>
              </w:rPr>
            </w:pPr>
          </w:p>
        </w:tc>
        <w:tc>
          <w:tcPr>
            <w:tcW w:w="1104" w:type="dxa"/>
            <w:shd w:val="clear" w:color="auto" w:fill="auto"/>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c>
          <w:tcPr>
            <w:tcW w:w="4535" w:type="dxa"/>
            <w:shd w:val="clear" w:color="auto" w:fill="auto"/>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10E0770E" w14:textId="77777777" w:rsidR="00CD7E42" w:rsidRPr="00AE781B" w:rsidRDefault="00CD7E42" w:rsidP="005B6318">
            <w:pPr>
              <w:pStyle w:val="TAL"/>
              <w:rPr>
                <w:rFonts w:eastAsia="MS Mincho"/>
                <w:lang w:eastAsia="en-US"/>
              </w:rPr>
            </w:pPr>
          </w:p>
        </w:tc>
        <w:tc>
          <w:tcPr>
            <w:tcW w:w="1700" w:type="dxa"/>
            <w:shd w:val="clear" w:color="auto" w:fill="auto"/>
          </w:tcPr>
          <w:p w14:paraId="0E4406E4" w14:textId="77777777" w:rsidR="00CD7E42" w:rsidRPr="00AE781B" w:rsidRDefault="00CD7E42" w:rsidP="005B6318">
            <w:pPr>
              <w:pStyle w:val="TAL"/>
              <w:rPr>
                <w:rFonts w:eastAsia="MS Mincho"/>
                <w:lang w:eastAsia="en-US"/>
              </w:rPr>
            </w:pPr>
          </w:p>
        </w:tc>
        <w:tc>
          <w:tcPr>
            <w:tcW w:w="1104" w:type="dxa"/>
            <w:shd w:val="clear" w:color="auto" w:fill="auto"/>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c>
          <w:tcPr>
            <w:tcW w:w="4535" w:type="dxa"/>
            <w:shd w:val="clear" w:color="auto" w:fill="auto"/>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341D8F1" w14:textId="77777777" w:rsidR="00CD7E42" w:rsidRPr="00AE781B" w:rsidRDefault="00CD7E42" w:rsidP="005B6318">
            <w:pPr>
              <w:pStyle w:val="TAL"/>
              <w:rPr>
                <w:rFonts w:eastAsia="MS Mincho"/>
                <w:lang w:eastAsia="en-US"/>
              </w:rPr>
            </w:pPr>
          </w:p>
        </w:tc>
        <w:tc>
          <w:tcPr>
            <w:tcW w:w="1700" w:type="dxa"/>
            <w:shd w:val="clear" w:color="auto" w:fill="auto"/>
          </w:tcPr>
          <w:p w14:paraId="302C5B29" w14:textId="77777777" w:rsidR="00CD7E42" w:rsidRPr="00AE781B" w:rsidRDefault="00CD7E42" w:rsidP="005B6318">
            <w:pPr>
              <w:pStyle w:val="TAL"/>
              <w:rPr>
                <w:rFonts w:eastAsia="MS Mincho"/>
                <w:lang w:eastAsia="en-US"/>
              </w:rPr>
            </w:pPr>
          </w:p>
        </w:tc>
        <w:tc>
          <w:tcPr>
            <w:tcW w:w="1104" w:type="dxa"/>
            <w:shd w:val="clear" w:color="auto" w:fill="auto"/>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c>
          <w:tcPr>
            <w:tcW w:w="4535" w:type="dxa"/>
            <w:shd w:val="clear" w:color="auto" w:fill="auto"/>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64955B5" w14:textId="77777777" w:rsidR="00CD7E42" w:rsidRPr="00AE781B" w:rsidRDefault="00CD7E42" w:rsidP="005B6318">
            <w:pPr>
              <w:pStyle w:val="TAL"/>
              <w:rPr>
                <w:rFonts w:eastAsia="MS Mincho"/>
                <w:lang w:eastAsia="en-US"/>
              </w:rPr>
            </w:pPr>
          </w:p>
        </w:tc>
        <w:tc>
          <w:tcPr>
            <w:tcW w:w="1700" w:type="dxa"/>
            <w:shd w:val="clear" w:color="auto" w:fill="auto"/>
          </w:tcPr>
          <w:p w14:paraId="5669F3D8" w14:textId="77777777" w:rsidR="00CD7E42" w:rsidRPr="00AE781B" w:rsidRDefault="00CD7E42" w:rsidP="005B6318">
            <w:pPr>
              <w:pStyle w:val="TAL"/>
              <w:rPr>
                <w:rFonts w:eastAsia="MS Mincho"/>
                <w:lang w:eastAsia="en-US"/>
              </w:rPr>
            </w:pPr>
          </w:p>
        </w:tc>
        <w:tc>
          <w:tcPr>
            <w:tcW w:w="1104" w:type="dxa"/>
            <w:shd w:val="clear" w:color="auto" w:fill="auto"/>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c>
          <w:tcPr>
            <w:tcW w:w="4535" w:type="dxa"/>
            <w:shd w:val="clear" w:color="auto" w:fill="auto"/>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0F29E64" w14:textId="77777777" w:rsidR="00CD7E42" w:rsidRPr="00AE781B" w:rsidRDefault="00CD7E42" w:rsidP="005B6318">
            <w:pPr>
              <w:pStyle w:val="TAL"/>
              <w:rPr>
                <w:rFonts w:eastAsia="MS Mincho"/>
                <w:lang w:eastAsia="en-US"/>
              </w:rPr>
            </w:pPr>
          </w:p>
        </w:tc>
        <w:tc>
          <w:tcPr>
            <w:tcW w:w="1700" w:type="dxa"/>
            <w:shd w:val="clear" w:color="auto" w:fill="auto"/>
          </w:tcPr>
          <w:p w14:paraId="06B34D7B" w14:textId="77777777" w:rsidR="00CD7E42" w:rsidRPr="00AE781B" w:rsidRDefault="00CD7E42" w:rsidP="005B6318">
            <w:pPr>
              <w:pStyle w:val="TAL"/>
              <w:rPr>
                <w:rFonts w:eastAsia="MS Mincho"/>
                <w:lang w:eastAsia="en-US"/>
              </w:rPr>
            </w:pPr>
          </w:p>
        </w:tc>
        <w:tc>
          <w:tcPr>
            <w:tcW w:w="1104" w:type="dxa"/>
            <w:shd w:val="clear" w:color="auto" w:fill="auto"/>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c>
          <w:tcPr>
            <w:tcW w:w="4535" w:type="dxa"/>
            <w:shd w:val="clear" w:color="auto" w:fill="auto"/>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E0110A" w14:textId="77777777" w:rsidR="00CD7E42" w:rsidRPr="00AE781B" w:rsidRDefault="00CD7E42" w:rsidP="005B6318">
            <w:pPr>
              <w:pStyle w:val="TAL"/>
              <w:rPr>
                <w:rFonts w:eastAsia="MS Mincho"/>
                <w:lang w:eastAsia="en-US"/>
              </w:rPr>
            </w:pPr>
          </w:p>
        </w:tc>
        <w:tc>
          <w:tcPr>
            <w:tcW w:w="1700" w:type="dxa"/>
            <w:shd w:val="clear" w:color="auto" w:fill="auto"/>
          </w:tcPr>
          <w:p w14:paraId="55FA9C33" w14:textId="77777777" w:rsidR="00CD7E42" w:rsidRPr="00AE781B" w:rsidRDefault="00CD7E42" w:rsidP="005B6318">
            <w:pPr>
              <w:pStyle w:val="TAL"/>
              <w:rPr>
                <w:rFonts w:eastAsia="MS Mincho"/>
                <w:lang w:eastAsia="en-US"/>
              </w:rPr>
            </w:pPr>
          </w:p>
        </w:tc>
        <w:tc>
          <w:tcPr>
            <w:tcW w:w="1104" w:type="dxa"/>
            <w:shd w:val="clear" w:color="auto" w:fill="auto"/>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c>
          <w:tcPr>
            <w:tcW w:w="4535" w:type="dxa"/>
            <w:shd w:val="clear" w:color="auto" w:fill="auto"/>
          </w:tcPr>
          <w:p w14:paraId="7B4E3EC3"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03CABF7F" w14:textId="77777777" w:rsidR="00CD7E42" w:rsidRPr="00AE781B" w:rsidRDefault="00CD7E42" w:rsidP="005B6318">
            <w:pPr>
              <w:pStyle w:val="TAL"/>
              <w:rPr>
                <w:rFonts w:eastAsia="MS Mincho"/>
                <w:lang w:eastAsia="en-US"/>
              </w:rPr>
            </w:pPr>
          </w:p>
        </w:tc>
        <w:tc>
          <w:tcPr>
            <w:tcW w:w="1700" w:type="dxa"/>
            <w:shd w:val="clear" w:color="auto" w:fill="auto"/>
          </w:tcPr>
          <w:p w14:paraId="142119F8" w14:textId="77777777" w:rsidR="00CD7E42" w:rsidRPr="00AE781B" w:rsidRDefault="00CD7E42" w:rsidP="005B6318">
            <w:pPr>
              <w:pStyle w:val="TAL"/>
              <w:rPr>
                <w:rFonts w:eastAsia="MS Mincho"/>
                <w:lang w:eastAsia="en-US"/>
              </w:rPr>
            </w:pPr>
          </w:p>
        </w:tc>
        <w:tc>
          <w:tcPr>
            <w:tcW w:w="1104" w:type="dxa"/>
            <w:shd w:val="clear" w:color="auto" w:fill="auto"/>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rPr>
      </w:pPr>
    </w:p>
    <w:p w14:paraId="21DB4EFF" w14:textId="77777777" w:rsidR="00CD7E42" w:rsidRPr="00AE781B" w:rsidRDefault="00CD7E42" w:rsidP="00CD7E42">
      <w:pPr>
        <w:pStyle w:val="Heading6"/>
      </w:pPr>
      <w:bookmarkStart w:id="821" w:name="_Toc27482232"/>
      <w:bookmarkStart w:id="822" w:name="_Toc68183482"/>
      <w:r w:rsidRPr="00AE781B">
        <w:t>9.4.10.1.5</w:t>
      </w:r>
      <w:r w:rsidRPr="00AE781B">
        <w:tab/>
        <w:t>Test requirement</w:t>
      </w:r>
      <w:bookmarkEnd w:id="821"/>
      <w:bookmarkEnd w:id="822"/>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1518"/>
        <w:gridCol w:w="1179"/>
        <w:gridCol w:w="1079"/>
        <w:gridCol w:w="1179"/>
        <w:gridCol w:w="1079"/>
      </w:tblGrid>
      <w:tr w:rsidR="00CD7E42" w:rsidRPr="00AE781B" w14:paraId="490B2E2F" w14:textId="77777777" w:rsidTr="005B6318">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shd w:val="clear" w:color="auto" w:fill="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shd w:val="clear" w:color="auto" w:fill="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shd w:val="clear" w:color="auto" w:fill="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shd w:val="clear" w:color="auto" w:fill="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shd w:val="clear" w:color="auto" w:fill="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1538" type="#_x0000_t75" style="width:18.75pt;height:14.25pt" o:ole="">
                  <v:imagedata r:id="rId72" o:title=""/>
                </v:shape>
                <o:OLEObject Type="Embed" ProgID="Equation.3" ShapeID="_x0000_i1538" DrawAspect="Content" ObjectID="_1799682273" r:id="rId475"/>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shd w:val="clear" w:color="auto" w:fill="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shd w:val="clear" w:color="auto" w:fill="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shd w:val="clear" w:color="auto" w:fill="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shd w:val="clear" w:color="auto" w:fill="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E8E8DAB" w14:textId="77777777" w:rsidR="00CD7E42" w:rsidRPr="00AE781B" w:rsidRDefault="00CD7E42" w:rsidP="005B6318">
            <w:pPr>
              <w:pStyle w:val="TAC"/>
              <w:rPr>
                <w:rFonts w:cs="Arial"/>
                <w:lang w:eastAsia="ko-KR"/>
              </w:rPr>
            </w:pPr>
          </w:p>
        </w:tc>
        <w:tc>
          <w:tcPr>
            <w:tcW w:w="0" w:type="auto"/>
            <w:vMerge/>
            <w:shd w:val="clear" w:color="auto" w:fill="auto"/>
            <w:vAlign w:val="center"/>
          </w:tcPr>
          <w:p w14:paraId="6DDDD13B" w14:textId="77777777" w:rsidR="00CD7E42" w:rsidRPr="00AE781B" w:rsidRDefault="00CD7E42" w:rsidP="005B6318">
            <w:pPr>
              <w:pStyle w:val="TAC"/>
              <w:rPr>
                <w:rFonts w:cs="Arial"/>
                <w:lang w:eastAsia="ko-KR"/>
              </w:rPr>
            </w:pPr>
          </w:p>
        </w:tc>
        <w:tc>
          <w:tcPr>
            <w:tcW w:w="0" w:type="auto"/>
            <w:vMerge/>
            <w:shd w:val="clear" w:color="auto" w:fill="auto"/>
            <w:vAlign w:val="center"/>
          </w:tcPr>
          <w:p w14:paraId="71B0A4DD" w14:textId="77777777" w:rsidR="00CD7E42" w:rsidRPr="00AE781B" w:rsidRDefault="00CD7E42" w:rsidP="005B6318">
            <w:pPr>
              <w:pStyle w:val="TAC"/>
              <w:rPr>
                <w:rFonts w:cs="Arial"/>
                <w:lang w:eastAsia="ko-KR"/>
              </w:rPr>
            </w:pPr>
          </w:p>
        </w:tc>
        <w:tc>
          <w:tcPr>
            <w:tcW w:w="0" w:type="auto"/>
            <w:vMerge/>
            <w:shd w:val="clear" w:color="auto" w:fill="auto"/>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0B27" w14:textId="77777777" w:rsidR="00CD7E42" w:rsidRPr="00AE781B" w:rsidRDefault="00CD7E42" w:rsidP="005B6318">
            <w:pPr>
              <w:pStyle w:val="TAC"/>
              <w:rPr>
                <w:rFonts w:cs="Arial"/>
                <w:lang w:eastAsia="ko-KR"/>
              </w:rPr>
            </w:pPr>
          </w:p>
        </w:tc>
        <w:tc>
          <w:tcPr>
            <w:tcW w:w="0" w:type="auto"/>
            <w:vMerge/>
            <w:shd w:val="clear" w:color="auto" w:fill="auto"/>
            <w:vAlign w:val="center"/>
          </w:tcPr>
          <w:p w14:paraId="673284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23377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49F8969F" w14:textId="77777777" w:rsidR="00CD7E42" w:rsidRPr="00AE781B" w:rsidRDefault="00CD7E42" w:rsidP="005B6318">
            <w:pPr>
              <w:pStyle w:val="TAC"/>
              <w:rPr>
                <w:rFonts w:cs="Arial"/>
                <w:lang w:eastAsia="ko-KR"/>
              </w:rPr>
            </w:pPr>
          </w:p>
        </w:tc>
        <w:tc>
          <w:tcPr>
            <w:tcW w:w="0" w:type="auto"/>
            <w:vMerge/>
            <w:shd w:val="clear" w:color="auto" w:fill="auto"/>
            <w:vAlign w:val="center"/>
          </w:tcPr>
          <w:p w14:paraId="60B721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C97F58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1FB67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AA778D9"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D40E93" w14:textId="77777777" w:rsidR="00CD7E42" w:rsidRPr="00AE781B" w:rsidRDefault="00CD7E42" w:rsidP="005B6318">
            <w:pPr>
              <w:pStyle w:val="TAC"/>
              <w:rPr>
                <w:rFonts w:cs="Arial"/>
                <w:lang w:eastAsia="ko-KR"/>
              </w:rPr>
            </w:pPr>
          </w:p>
        </w:tc>
        <w:tc>
          <w:tcPr>
            <w:tcW w:w="0" w:type="auto"/>
            <w:vMerge/>
            <w:shd w:val="clear" w:color="auto" w:fill="auto"/>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813018B" w14:textId="77777777" w:rsidR="00CD7E42" w:rsidRPr="00AE781B" w:rsidRDefault="00CD7E42" w:rsidP="005B6318">
            <w:pPr>
              <w:pStyle w:val="TAC"/>
              <w:rPr>
                <w:rFonts w:cs="Arial"/>
                <w:lang w:eastAsia="ko-KR"/>
              </w:rPr>
            </w:pPr>
          </w:p>
        </w:tc>
        <w:tc>
          <w:tcPr>
            <w:tcW w:w="0" w:type="auto"/>
            <w:vMerge/>
            <w:shd w:val="clear" w:color="auto" w:fill="auto"/>
            <w:vAlign w:val="center"/>
          </w:tcPr>
          <w:p w14:paraId="3C2F10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87CBC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700D30" w14:textId="77777777" w:rsidR="00CD7E42" w:rsidRPr="00AE781B" w:rsidRDefault="00CD7E42" w:rsidP="005B6318">
            <w:pPr>
              <w:pStyle w:val="TAC"/>
              <w:rPr>
                <w:rFonts w:cs="Arial"/>
                <w:lang w:eastAsia="ko-KR"/>
              </w:rPr>
            </w:pPr>
          </w:p>
        </w:tc>
        <w:tc>
          <w:tcPr>
            <w:tcW w:w="0" w:type="auto"/>
            <w:vMerge/>
            <w:shd w:val="clear" w:color="auto" w:fill="auto"/>
            <w:vAlign w:val="center"/>
          </w:tcPr>
          <w:p w14:paraId="14B6E75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7D5ED0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6A4D842"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09609A"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CBBAE7" w14:textId="77777777" w:rsidR="00CD7E42" w:rsidRPr="00AE781B" w:rsidRDefault="00CD7E42" w:rsidP="005B6318">
            <w:pPr>
              <w:pStyle w:val="TAC"/>
              <w:rPr>
                <w:rFonts w:cs="Arial"/>
                <w:lang w:eastAsia="ko-KR"/>
              </w:rPr>
            </w:pPr>
          </w:p>
        </w:tc>
        <w:tc>
          <w:tcPr>
            <w:tcW w:w="0" w:type="auto"/>
            <w:vMerge/>
            <w:shd w:val="clear" w:color="auto" w:fill="auto"/>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1539" type="#_x0000_t75" style="width:20.25pt;height:18.75pt" o:ole="" fillcolor="window">
                  <v:imagedata r:id="rId77" o:title=""/>
                </v:shape>
                <o:OLEObject Type="Embed" ProgID="Equation.3" ShapeID="_x0000_i1539" DrawAspect="Content" ObjectID="_1799682274" r:id="rId47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1540" type="#_x0000_t75" style="width:36.75pt;height:20.25pt" o:ole="">
                  <v:imagedata r:id="rId79" o:title=""/>
                </v:shape>
                <o:OLEObject Type="Embed" ProgID="Equation.3" ShapeID="_x0000_i1540" DrawAspect="Content" ObjectID="_1799682275" r:id="rId477"/>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1541" type="#_x0000_t75" style="width:30.75pt;height:18.75pt" o:ole="" fillcolor="window">
                  <v:imagedata r:id="rId85" o:title=""/>
                </v:shape>
                <o:OLEObject Type="Embed" ProgID="Equation.3" ShapeID="_x0000_i1541" DrawAspect="Content" ObjectID="_1799682276" r:id="rId47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1542" type="#_x0000_t75" style="width:36.75pt;height:20.25pt" o:ole="">
                  <v:imagedata r:id="rId79" o:title=""/>
                </v:shape>
                <o:OLEObject Type="Embed" ProgID="Equation.3" ShapeID="_x0000_i1542" DrawAspect="Content" ObjectID="_1799682277" r:id="rId479"/>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1543" type="#_x0000_t75" style="width:20.25pt;height:18.75pt" o:ole="" fillcolor="window">
                  <v:imagedata r:id="rId77" o:title=""/>
                </v:shape>
                <o:OLEObject Type="Embed" ProgID="Equation.3" ShapeID="_x0000_i1543" DrawAspect="Content" ObjectID="_1799682278" r:id="rId480"/>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1544" type="#_x0000_t75" style="width:36.75pt;height:20.25pt" o:ole="">
                  <v:imagedata r:id="rId79" o:title=""/>
                </v:shape>
                <o:OLEObject Type="Embed" ProgID="Equation.3" ShapeID="_x0000_i1544" DrawAspect="Content" ObjectID="_1799682279" r:id="rId481"/>
              </w:object>
            </w:r>
            <w:r w:rsidRPr="00AE781B">
              <w:rPr>
                <w:lang w:eastAsia="ko-KR"/>
              </w:rPr>
              <w:t xml:space="preserve">, PRS </w:t>
            </w:r>
            <w:r w:rsidRPr="00AE781B">
              <w:rPr>
                <w:position w:val="-12"/>
                <w:lang w:eastAsia="ko-KR"/>
              </w:rPr>
              <w:object w:dxaOrig="620" w:dyaOrig="380" w14:anchorId="117F4FD2">
                <v:shape id="_x0000_i1545" type="#_x0000_t75" style="width:27.75pt;height:17.25pt" o:ole="" fillcolor="window">
                  <v:imagedata r:id="rId85" o:title=""/>
                </v:shape>
                <o:OLEObject Type="Embed" ProgID="Equation.3" ShapeID="_x0000_i1545" DrawAspect="Content" ObjectID="_1799682280" r:id="rId482"/>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23" w:name="_Toc27482233"/>
      <w:bookmarkStart w:id="824" w:name="_Toc68183483"/>
      <w:r w:rsidRPr="00AE781B">
        <w:t>9.4.10.2</w:t>
      </w:r>
      <w:r w:rsidRPr="00AE781B">
        <w:tab/>
        <w:t xml:space="preserve">FDD inter-frequency RSTD Measurement Accuracy in CE Mode B for </w:t>
      </w:r>
      <w:r w:rsidR="00493F6F" w:rsidRPr="00AE781B">
        <w:t>Category M</w:t>
      </w:r>
      <w:r w:rsidRPr="00AE781B">
        <w:t>2</w:t>
      </w:r>
      <w:bookmarkEnd w:id="823"/>
      <w:bookmarkEnd w:id="824"/>
    </w:p>
    <w:p w14:paraId="13A158D3" w14:textId="77777777" w:rsidR="00CD7E42" w:rsidRPr="00AE781B" w:rsidRDefault="00CD7E42" w:rsidP="00CD7E42">
      <w:pPr>
        <w:pStyle w:val="Heading6"/>
      </w:pPr>
      <w:bookmarkStart w:id="825" w:name="_Toc27482234"/>
      <w:bookmarkStart w:id="826" w:name="_Toc68183484"/>
      <w:r w:rsidRPr="00AE781B">
        <w:t>9.4.10.2.1</w:t>
      </w:r>
      <w:r w:rsidRPr="00AE781B">
        <w:tab/>
        <w:t>Test purpose</w:t>
      </w:r>
      <w:bookmarkEnd w:id="825"/>
      <w:bookmarkEnd w:id="826"/>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27" w:name="_Toc27482235"/>
      <w:bookmarkStart w:id="828" w:name="_Toc68183485"/>
      <w:r w:rsidRPr="00AE781B">
        <w:t>9.4.10.2.2</w:t>
      </w:r>
      <w:r w:rsidRPr="00AE781B">
        <w:tab/>
        <w:t>Test applicability</w:t>
      </w:r>
      <w:bookmarkEnd w:id="827"/>
      <w:bookmarkEnd w:id="828"/>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29" w:name="_Toc27482236"/>
      <w:bookmarkStart w:id="830" w:name="_Toc68183486"/>
      <w:r w:rsidRPr="00AE781B">
        <w:t>9.4.10.2.3</w:t>
      </w:r>
      <w:r w:rsidRPr="00AE781B">
        <w:tab/>
        <w:t>Minimum conformance requirements</w:t>
      </w:r>
      <w:bookmarkEnd w:id="829"/>
      <w:bookmarkEnd w:id="830"/>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77777777" w:rsidR="00CD7E42" w:rsidRPr="00AE781B" w:rsidRDefault="00CD7E42" w:rsidP="00CD7E42">
      <w:pPr>
        <w:pStyle w:val="B1"/>
      </w:pPr>
      <w:r w:rsidRPr="00AE781B">
        <w:t>Conditions defined in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t>Table 9.4.10.2.3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shd w:val="clear" w:color="auto" w:fill="auto"/>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9D9388C"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shd w:val="clear" w:color="auto" w:fill="auto"/>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77E06F"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BE9B9FF"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09143E7" w14:textId="77777777" w:rsidR="00CD7E42" w:rsidRPr="00AE781B" w:rsidRDefault="00CD7E42" w:rsidP="005B6318">
            <w:pPr>
              <w:pStyle w:val="TAC"/>
              <w:rPr>
                <w:rFonts w:cs="Arial"/>
                <w:lang w:eastAsia="ko-KR"/>
              </w:rPr>
            </w:pPr>
            <w:r w:rsidRPr="00AE781B">
              <w:rPr>
                <w:rFonts w:cs="Arial"/>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shd w:val="clear" w:color="auto" w:fill="auto"/>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shd w:val="clear" w:color="auto" w:fill="auto"/>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shd w:val="clear" w:color="auto" w:fill="auto"/>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shd w:val="clear" w:color="auto" w:fill="auto"/>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shd w:val="clear" w:color="auto" w:fill="auto"/>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shd w:val="clear" w:color="auto" w:fill="auto"/>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ABA3C3B"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shd w:val="clear" w:color="auto" w:fill="auto"/>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shd w:val="clear" w:color="auto" w:fill="auto"/>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PRS Ês/Iot)</w:t>
      </w:r>
      <w:r w:rsidRPr="00AE781B">
        <w:rPr>
          <w:rFonts w:cs="Arial"/>
          <w:i/>
          <w:vertAlign w:val="subscript"/>
          <w:lang w:eastAsia="ko-KR"/>
        </w:rPr>
        <w:t>i</w:t>
      </w:r>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31" w:name="_Toc27482237"/>
      <w:bookmarkStart w:id="832" w:name="_Toc68183487"/>
      <w:r w:rsidRPr="00AE781B">
        <w:t>9.4.10.2.4</w:t>
      </w:r>
      <w:r w:rsidRPr="00AE781B">
        <w:tab/>
        <w:t>Test description</w:t>
      </w:r>
      <w:bookmarkEnd w:id="831"/>
      <w:bookmarkEnd w:id="832"/>
    </w:p>
    <w:p w14:paraId="236488AF" w14:textId="77777777" w:rsidR="00CD7E42" w:rsidRPr="00AE781B" w:rsidRDefault="00CD7E42" w:rsidP="00CD7E42">
      <w:pPr>
        <w:pStyle w:val="Heading7"/>
      </w:pPr>
      <w:bookmarkStart w:id="833" w:name="_Toc27482238"/>
      <w:bookmarkStart w:id="834" w:name="_Toc68183488"/>
      <w:r w:rsidRPr="00AE781B">
        <w:t>9.4.10.2.4.1</w:t>
      </w:r>
      <w:r w:rsidRPr="00AE781B">
        <w:tab/>
        <w:t>Initial conditions</w:t>
      </w:r>
      <w:bookmarkEnd w:id="833"/>
      <w:bookmarkEnd w:id="834"/>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9.4.10.2.4-1 for each test.</w:t>
      </w:r>
    </w:p>
    <w:p w14:paraId="4B13CA1F" w14:textId="77777777" w:rsidR="00CD7E42" w:rsidRPr="00AE781B" w:rsidRDefault="00CD7E42" w:rsidP="00CD7E42">
      <w:pPr>
        <w:pStyle w:val="TH"/>
      </w:pPr>
      <w:r w:rsidRPr="00AE781B">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CD7E42" w:rsidRPr="00AE781B" w14:paraId="229E0453" w14:textId="77777777" w:rsidTr="005B6318">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rPr>
          <w:cantSplit/>
        </w:trPr>
        <w:tc>
          <w:tcPr>
            <w:tcW w:w="0" w:type="auto"/>
            <w:vAlign w:val="center"/>
          </w:tcPr>
          <w:p w14:paraId="2BF1B546"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C25DF70">
                <v:shape id="_x0000_i154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33F9B5B6">
                <v:shape id="_x0000_i1547" type="#_x0000_t75" style="width:24.75pt;height:15pt">
                  <v:imagedata r:id="rId76" o:title=""/>
                </v:shape>
              </w:pi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rPr>
          <w:cantSplit/>
        </w:trPr>
        <w:tc>
          <w:tcPr>
            <w:tcW w:w="0" w:type="auto"/>
          </w:tcPr>
          <w:p w14:paraId="08D85934"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3AFA2048" w14:textId="77777777" w:rsidTr="005B6318">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759B58B2" w14:textId="77777777" w:rsidTr="005B6318">
        <w:trPr>
          <w:cantSplit/>
        </w:trPr>
        <w:tc>
          <w:tcPr>
            <w:tcW w:w="0" w:type="auto"/>
            <w:vAlign w:val="center"/>
          </w:tcPr>
          <w:p w14:paraId="7B04013F"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1548" type="#_x0000_t75" style="width:120.75pt;height:18.75pt" o:ole="">
                  <v:imagedata r:id="rId471" o:title=""/>
                </v:shape>
                <o:OLEObject Type="Embed" ProgID="Equation.3" ShapeID="_x0000_i1548" DrawAspect="Content" ObjectID="_1799682281" r:id="rId483"/>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1549" type="#_x0000_t75" style="width:120.75pt;height:18.75pt" o:ole="">
                  <v:imagedata r:id="rId471" o:title=""/>
                </v:shape>
                <o:OLEObject Type="Embed" ProgID="Equation.3" ShapeID="_x0000_i1549" DrawAspect="Content" ObjectID="_1799682282" r:id="rId484"/>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1550" type="#_x0000_t75" style="width:120.75pt;height:18.75pt" o:ole="">
                  <v:imagedata r:id="rId471" o:title=""/>
                </v:shape>
                <o:OLEObject Type="Embed" ProgID="Equation.3" ShapeID="_x0000_i1550" DrawAspect="Content" ObjectID="_1799682283" r:id="rId4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35" w:name="_Toc27482239"/>
      <w:bookmarkStart w:id="836" w:name="_Toc68183489"/>
      <w:r w:rsidRPr="00AE781B">
        <w:t>9.4.10.2.4.2</w:t>
      </w:r>
      <w:r w:rsidRPr="00AE781B">
        <w:tab/>
        <w:t>Test procedure</w:t>
      </w:r>
      <w:bookmarkEnd w:id="835"/>
      <w:bookmarkEnd w:id="836"/>
    </w:p>
    <w:p w14:paraId="1D90A021" w14:textId="77777777" w:rsidR="00CD7E42" w:rsidRPr="00AE781B" w:rsidRDefault="00CD7E42" w:rsidP="00CD7E42">
      <w:pPr>
        <w:pStyle w:val="B1"/>
        <w:ind w:left="284"/>
      </w:pPr>
      <w:r w:rsidRPr="00AE781B">
        <w:t>Same as in clause 9.4.7.1.4.2 but using condition CEModeB.</w:t>
      </w:r>
    </w:p>
    <w:p w14:paraId="505BCC22" w14:textId="77777777" w:rsidR="00CD7E42" w:rsidRPr="00AE781B" w:rsidRDefault="00CD7E42" w:rsidP="00CD7E42">
      <w:pPr>
        <w:pStyle w:val="Heading7"/>
      </w:pPr>
      <w:bookmarkStart w:id="837" w:name="_Toc27482240"/>
      <w:bookmarkStart w:id="838" w:name="_Toc68183490"/>
      <w:r w:rsidRPr="00AE781B">
        <w:t>9.4.10.2.4.3</w:t>
      </w:r>
      <w:r w:rsidRPr="00AE781B">
        <w:tab/>
        <w:t>Message contents</w:t>
      </w:r>
      <w:bookmarkEnd w:id="837"/>
      <w:bookmarkEnd w:id="838"/>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rPr>
        <w:t>Table 9.4.10.2.4.3-1: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c>
          <w:tcPr>
            <w:tcW w:w="9606" w:type="dxa"/>
            <w:gridSpan w:val="4"/>
            <w:shd w:val="clear" w:color="auto" w:fill="auto"/>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6A1CFE66" w14:textId="77777777" w:rsidTr="005B6318">
        <w:tc>
          <w:tcPr>
            <w:tcW w:w="4535" w:type="dxa"/>
            <w:shd w:val="clear" w:color="auto" w:fill="auto"/>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c>
          <w:tcPr>
            <w:tcW w:w="4535" w:type="dxa"/>
            <w:shd w:val="clear" w:color="auto" w:fill="auto"/>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6090F340" w14:textId="77777777" w:rsidR="00CD7E42" w:rsidRPr="00AE781B" w:rsidRDefault="00CD7E42" w:rsidP="005B6318">
            <w:pPr>
              <w:pStyle w:val="TAL"/>
              <w:rPr>
                <w:rFonts w:eastAsia="MS Mincho"/>
                <w:lang w:eastAsia="en-US"/>
              </w:rPr>
            </w:pPr>
          </w:p>
        </w:tc>
        <w:tc>
          <w:tcPr>
            <w:tcW w:w="1700" w:type="dxa"/>
            <w:shd w:val="clear" w:color="auto" w:fill="auto"/>
          </w:tcPr>
          <w:p w14:paraId="33D0D6A9" w14:textId="77777777" w:rsidR="00CD7E42" w:rsidRPr="00AE781B" w:rsidRDefault="00CD7E42" w:rsidP="005B6318">
            <w:pPr>
              <w:pStyle w:val="TAL"/>
              <w:rPr>
                <w:rFonts w:eastAsia="MS Mincho"/>
                <w:lang w:eastAsia="en-US"/>
              </w:rPr>
            </w:pPr>
          </w:p>
        </w:tc>
        <w:tc>
          <w:tcPr>
            <w:tcW w:w="1104" w:type="dxa"/>
            <w:shd w:val="clear" w:color="auto" w:fill="auto"/>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c>
          <w:tcPr>
            <w:tcW w:w="4535" w:type="dxa"/>
            <w:shd w:val="clear" w:color="auto" w:fill="auto"/>
          </w:tcPr>
          <w:p w14:paraId="79A79EDA"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2E85F8E6" w14:textId="77777777" w:rsidR="00CD7E42" w:rsidRPr="00AE781B" w:rsidRDefault="00CD7E42" w:rsidP="005B6318">
            <w:pPr>
              <w:pStyle w:val="TAL"/>
              <w:rPr>
                <w:rFonts w:eastAsia="MS Mincho"/>
                <w:lang w:eastAsia="en-US"/>
              </w:rPr>
            </w:pPr>
          </w:p>
        </w:tc>
        <w:tc>
          <w:tcPr>
            <w:tcW w:w="1700" w:type="dxa"/>
            <w:shd w:val="clear" w:color="auto" w:fill="auto"/>
          </w:tcPr>
          <w:p w14:paraId="64AA5204" w14:textId="77777777" w:rsidR="00CD7E42" w:rsidRPr="00AE781B" w:rsidRDefault="00CD7E42" w:rsidP="005B6318">
            <w:pPr>
              <w:pStyle w:val="TAL"/>
              <w:rPr>
                <w:rFonts w:eastAsia="MS Mincho"/>
                <w:lang w:eastAsia="en-US"/>
              </w:rPr>
            </w:pPr>
          </w:p>
        </w:tc>
        <w:tc>
          <w:tcPr>
            <w:tcW w:w="1104" w:type="dxa"/>
            <w:shd w:val="clear" w:color="auto" w:fill="auto"/>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c>
          <w:tcPr>
            <w:tcW w:w="4535" w:type="dxa"/>
            <w:shd w:val="clear" w:color="auto" w:fill="auto"/>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F861E7" w14:textId="77777777" w:rsidR="00CD7E42" w:rsidRPr="00AE781B" w:rsidRDefault="00CD7E42" w:rsidP="005B6318">
            <w:pPr>
              <w:pStyle w:val="TAL"/>
              <w:rPr>
                <w:rFonts w:eastAsia="MS Mincho"/>
                <w:lang w:eastAsia="en-US"/>
              </w:rPr>
            </w:pPr>
          </w:p>
        </w:tc>
        <w:tc>
          <w:tcPr>
            <w:tcW w:w="1700" w:type="dxa"/>
            <w:shd w:val="clear" w:color="auto" w:fill="auto"/>
          </w:tcPr>
          <w:p w14:paraId="2DD09297" w14:textId="77777777" w:rsidR="00CD7E42" w:rsidRPr="00AE781B" w:rsidRDefault="00CD7E42" w:rsidP="005B6318">
            <w:pPr>
              <w:pStyle w:val="TAL"/>
              <w:rPr>
                <w:rFonts w:eastAsia="MS Mincho"/>
                <w:lang w:eastAsia="en-US"/>
              </w:rPr>
            </w:pPr>
          </w:p>
        </w:tc>
        <w:tc>
          <w:tcPr>
            <w:tcW w:w="1104" w:type="dxa"/>
            <w:shd w:val="clear" w:color="auto" w:fill="auto"/>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c>
          <w:tcPr>
            <w:tcW w:w="4535" w:type="dxa"/>
            <w:shd w:val="clear" w:color="auto" w:fill="auto"/>
          </w:tcPr>
          <w:p w14:paraId="7C6F76ED"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5B324ED1" w14:textId="77777777" w:rsidR="00CD7E42" w:rsidRPr="00AE781B" w:rsidRDefault="00CD7E42" w:rsidP="005B6318">
            <w:pPr>
              <w:pStyle w:val="TAL"/>
              <w:rPr>
                <w:rFonts w:eastAsia="MS Mincho"/>
                <w:lang w:eastAsia="en-US"/>
              </w:rPr>
            </w:pPr>
          </w:p>
        </w:tc>
        <w:tc>
          <w:tcPr>
            <w:tcW w:w="1700" w:type="dxa"/>
            <w:shd w:val="clear" w:color="auto" w:fill="auto"/>
          </w:tcPr>
          <w:p w14:paraId="34069758" w14:textId="77777777" w:rsidR="00CD7E42" w:rsidRPr="00AE781B" w:rsidRDefault="00CD7E42" w:rsidP="005B6318">
            <w:pPr>
              <w:pStyle w:val="TAL"/>
              <w:rPr>
                <w:rFonts w:eastAsia="MS Mincho"/>
                <w:lang w:eastAsia="en-US"/>
              </w:rPr>
            </w:pPr>
          </w:p>
        </w:tc>
        <w:tc>
          <w:tcPr>
            <w:tcW w:w="1104" w:type="dxa"/>
            <w:shd w:val="clear" w:color="auto" w:fill="auto"/>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c>
          <w:tcPr>
            <w:tcW w:w="4535" w:type="dxa"/>
            <w:shd w:val="clear" w:color="auto" w:fill="auto"/>
          </w:tcPr>
          <w:p w14:paraId="4A151EE6"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274F45DB" w14:textId="77777777" w:rsidR="00CD7E42" w:rsidRPr="00AE781B" w:rsidRDefault="00CD7E42" w:rsidP="005B6318">
            <w:pPr>
              <w:pStyle w:val="TAL"/>
              <w:rPr>
                <w:rFonts w:eastAsia="MS Mincho"/>
                <w:lang w:eastAsia="en-US"/>
              </w:rPr>
            </w:pPr>
          </w:p>
        </w:tc>
        <w:tc>
          <w:tcPr>
            <w:tcW w:w="1700" w:type="dxa"/>
            <w:shd w:val="clear" w:color="auto" w:fill="auto"/>
          </w:tcPr>
          <w:p w14:paraId="2737B668" w14:textId="77777777" w:rsidR="00CD7E42" w:rsidRPr="00AE781B" w:rsidRDefault="00CD7E42" w:rsidP="005B6318">
            <w:pPr>
              <w:pStyle w:val="TAL"/>
              <w:rPr>
                <w:rFonts w:eastAsia="MS Mincho"/>
                <w:lang w:eastAsia="en-US"/>
              </w:rPr>
            </w:pPr>
          </w:p>
        </w:tc>
        <w:tc>
          <w:tcPr>
            <w:tcW w:w="1104" w:type="dxa"/>
            <w:shd w:val="clear" w:color="auto" w:fill="auto"/>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c>
          <w:tcPr>
            <w:tcW w:w="4535" w:type="dxa"/>
            <w:shd w:val="clear" w:color="auto" w:fill="auto"/>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4F1EDA73" w14:textId="77777777" w:rsidR="00CD7E42" w:rsidRPr="00AE781B" w:rsidRDefault="00CD7E42" w:rsidP="005B6318">
            <w:pPr>
              <w:pStyle w:val="TAL"/>
              <w:rPr>
                <w:rFonts w:eastAsia="MS Mincho"/>
                <w:lang w:eastAsia="en-US"/>
              </w:rPr>
            </w:pPr>
          </w:p>
        </w:tc>
        <w:tc>
          <w:tcPr>
            <w:tcW w:w="1700" w:type="dxa"/>
            <w:shd w:val="clear" w:color="auto" w:fill="auto"/>
          </w:tcPr>
          <w:p w14:paraId="6DAF5EEB" w14:textId="77777777" w:rsidR="00CD7E42" w:rsidRPr="00AE781B" w:rsidRDefault="00CD7E42" w:rsidP="005B6318">
            <w:pPr>
              <w:pStyle w:val="TAL"/>
              <w:rPr>
                <w:rFonts w:eastAsia="MS Mincho"/>
                <w:lang w:eastAsia="en-US"/>
              </w:rPr>
            </w:pPr>
          </w:p>
        </w:tc>
        <w:tc>
          <w:tcPr>
            <w:tcW w:w="1104" w:type="dxa"/>
            <w:shd w:val="clear" w:color="auto" w:fill="auto"/>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c>
          <w:tcPr>
            <w:tcW w:w="4535" w:type="dxa"/>
            <w:shd w:val="clear" w:color="auto" w:fill="auto"/>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40AD4636" w14:textId="77777777" w:rsidR="00CD7E42" w:rsidRPr="00AE781B" w:rsidRDefault="00CD7E42" w:rsidP="005B6318">
            <w:pPr>
              <w:pStyle w:val="TAL"/>
              <w:rPr>
                <w:rFonts w:eastAsia="MS Mincho"/>
                <w:lang w:eastAsia="en-US"/>
              </w:rPr>
            </w:pPr>
          </w:p>
        </w:tc>
        <w:tc>
          <w:tcPr>
            <w:tcW w:w="1700" w:type="dxa"/>
            <w:shd w:val="clear" w:color="auto" w:fill="auto"/>
          </w:tcPr>
          <w:p w14:paraId="526B4C46" w14:textId="77777777" w:rsidR="00CD7E42" w:rsidRPr="00AE781B" w:rsidRDefault="00CD7E42" w:rsidP="005B6318">
            <w:pPr>
              <w:pStyle w:val="TAL"/>
              <w:rPr>
                <w:rFonts w:eastAsia="MS Mincho"/>
                <w:lang w:eastAsia="en-US"/>
              </w:rPr>
            </w:pPr>
          </w:p>
        </w:tc>
        <w:tc>
          <w:tcPr>
            <w:tcW w:w="1104" w:type="dxa"/>
            <w:shd w:val="clear" w:color="auto" w:fill="auto"/>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c>
          <w:tcPr>
            <w:tcW w:w="4535" w:type="dxa"/>
            <w:shd w:val="clear" w:color="auto" w:fill="auto"/>
          </w:tcPr>
          <w:p w14:paraId="31F84D0E" w14:textId="77777777" w:rsidR="00CD7E42" w:rsidRPr="00AE781B" w:rsidRDefault="00CD7E42" w:rsidP="005B6318">
            <w:pPr>
              <w:pStyle w:val="TAL"/>
              <w:rPr>
                <w:lang w:eastAsia="en-US"/>
              </w:rPr>
            </w:pPr>
            <w:r w:rsidRPr="00AE781B">
              <w:rPr>
                <w:lang w:eastAsia="en-US"/>
              </w:rPr>
              <w:t xml:space="preserve">            commonIEsRequestLocationInformation</w:t>
            </w:r>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366C22A" w14:textId="77777777" w:rsidR="00CD7E42" w:rsidRPr="00AE781B" w:rsidRDefault="00CD7E42" w:rsidP="005B6318">
            <w:pPr>
              <w:pStyle w:val="TAL"/>
              <w:rPr>
                <w:rFonts w:eastAsia="MS Mincho"/>
                <w:lang w:eastAsia="en-US"/>
              </w:rPr>
            </w:pPr>
          </w:p>
        </w:tc>
        <w:tc>
          <w:tcPr>
            <w:tcW w:w="1700" w:type="dxa"/>
            <w:shd w:val="clear" w:color="auto" w:fill="auto"/>
          </w:tcPr>
          <w:p w14:paraId="38339355" w14:textId="77777777" w:rsidR="00CD7E42" w:rsidRPr="00AE781B" w:rsidRDefault="00CD7E42" w:rsidP="005B6318">
            <w:pPr>
              <w:pStyle w:val="TAL"/>
              <w:rPr>
                <w:rFonts w:eastAsia="MS Mincho"/>
                <w:lang w:eastAsia="en-US"/>
              </w:rPr>
            </w:pPr>
          </w:p>
        </w:tc>
        <w:tc>
          <w:tcPr>
            <w:tcW w:w="1104" w:type="dxa"/>
            <w:shd w:val="clear" w:color="auto" w:fill="auto"/>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c>
          <w:tcPr>
            <w:tcW w:w="4535" w:type="dxa"/>
            <w:shd w:val="clear" w:color="auto" w:fill="auto"/>
          </w:tcPr>
          <w:p w14:paraId="0B48AF42"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7E782C2C" w14:textId="77777777" w:rsidR="00CD7E42" w:rsidRPr="00AE781B" w:rsidRDefault="00CD7E42" w:rsidP="005B6318">
            <w:pPr>
              <w:pStyle w:val="TAL"/>
              <w:rPr>
                <w:rFonts w:eastAsia="MS Mincho"/>
                <w:lang w:eastAsia="en-US"/>
              </w:rPr>
            </w:pPr>
          </w:p>
        </w:tc>
        <w:tc>
          <w:tcPr>
            <w:tcW w:w="1700" w:type="dxa"/>
            <w:shd w:val="clear" w:color="auto" w:fill="auto"/>
          </w:tcPr>
          <w:p w14:paraId="634392D6" w14:textId="77777777" w:rsidR="00CD7E42" w:rsidRPr="00AE781B" w:rsidRDefault="00CD7E42" w:rsidP="005B6318">
            <w:pPr>
              <w:pStyle w:val="TAL"/>
              <w:rPr>
                <w:rFonts w:eastAsia="MS Mincho"/>
                <w:lang w:eastAsia="en-US"/>
              </w:rPr>
            </w:pPr>
          </w:p>
        </w:tc>
        <w:tc>
          <w:tcPr>
            <w:tcW w:w="1104" w:type="dxa"/>
            <w:shd w:val="clear" w:color="auto" w:fill="auto"/>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c>
          <w:tcPr>
            <w:tcW w:w="4535" w:type="dxa"/>
            <w:shd w:val="clear" w:color="auto" w:fill="auto"/>
          </w:tcPr>
          <w:p w14:paraId="28BD66C8"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51CC573" w14:textId="77777777" w:rsidR="00CD7E42" w:rsidRPr="00AE781B" w:rsidRDefault="00CD7E42" w:rsidP="005B6318">
            <w:pPr>
              <w:pStyle w:val="TAL"/>
              <w:rPr>
                <w:rFonts w:eastAsia="MS Mincho"/>
                <w:lang w:eastAsia="en-US"/>
              </w:rPr>
            </w:pPr>
          </w:p>
        </w:tc>
        <w:tc>
          <w:tcPr>
            <w:tcW w:w="1700" w:type="dxa"/>
            <w:shd w:val="clear" w:color="auto" w:fill="auto"/>
          </w:tcPr>
          <w:p w14:paraId="3BCF887F" w14:textId="77777777" w:rsidR="00CD7E42" w:rsidRPr="00AE781B" w:rsidRDefault="00CD7E42" w:rsidP="005B6318">
            <w:pPr>
              <w:pStyle w:val="TAL"/>
              <w:rPr>
                <w:rFonts w:eastAsia="MS Mincho"/>
                <w:lang w:eastAsia="en-US"/>
              </w:rPr>
            </w:pPr>
          </w:p>
        </w:tc>
        <w:tc>
          <w:tcPr>
            <w:tcW w:w="1104" w:type="dxa"/>
            <w:shd w:val="clear" w:color="auto" w:fill="auto"/>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c>
          <w:tcPr>
            <w:tcW w:w="4535" w:type="dxa"/>
            <w:shd w:val="clear" w:color="auto" w:fill="auto"/>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c>
          <w:tcPr>
            <w:tcW w:w="4535" w:type="dxa"/>
            <w:shd w:val="clear" w:color="auto" w:fill="auto"/>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shd w:val="clear" w:color="auto" w:fill="auto"/>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c>
          <w:tcPr>
            <w:tcW w:w="4535" w:type="dxa"/>
            <w:shd w:val="clear" w:color="auto" w:fill="auto"/>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564E5F" w14:textId="77777777" w:rsidR="00CD7E42" w:rsidRPr="00AE781B" w:rsidRDefault="00CD7E42" w:rsidP="005B6318">
            <w:pPr>
              <w:pStyle w:val="TAL"/>
              <w:rPr>
                <w:rFonts w:eastAsia="MS Mincho"/>
                <w:lang w:eastAsia="en-US"/>
              </w:rPr>
            </w:pPr>
          </w:p>
        </w:tc>
        <w:tc>
          <w:tcPr>
            <w:tcW w:w="1700" w:type="dxa"/>
            <w:shd w:val="clear" w:color="auto" w:fill="auto"/>
          </w:tcPr>
          <w:p w14:paraId="31096DA0" w14:textId="77777777" w:rsidR="00CD7E42" w:rsidRPr="00AE781B" w:rsidRDefault="00CD7E42" w:rsidP="005B6318">
            <w:pPr>
              <w:pStyle w:val="TAL"/>
              <w:rPr>
                <w:rFonts w:eastAsia="MS Mincho"/>
                <w:lang w:eastAsia="en-US"/>
              </w:rPr>
            </w:pPr>
          </w:p>
        </w:tc>
        <w:tc>
          <w:tcPr>
            <w:tcW w:w="1104" w:type="dxa"/>
            <w:shd w:val="clear" w:color="auto" w:fill="auto"/>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c>
          <w:tcPr>
            <w:tcW w:w="4535" w:type="dxa"/>
            <w:shd w:val="clear" w:color="auto" w:fill="auto"/>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C8C4773" w14:textId="77777777" w:rsidR="00CD7E42" w:rsidRPr="00AE781B" w:rsidRDefault="00CD7E42" w:rsidP="005B6318">
            <w:pPr>
              <w:pStyle w:val="TAL"/>
              <w:rPr>
                <w:rFonts w:eastAsia="MS Mincho"/>
                <w:lang w:eastAsia="en-US"/>
              </w:rPr>
            </w:pPr>
          </w:p>
        </w:tc>
        <w:tc>
          <w:tcPr>
            <w:tcW w:w="1700" w:type="dxa"/>
            <w:shd w:val="clear" w:color="auto" w:fill="auto"/>
          </w:tcPr>
          <w:p w14:paraId="7C9DCDBB" w14:textId="77777777" w:rsidR="00CD7E42" w:rsidRPr="00AE781B" w:rsidRDefault="00CD7E42" w:rsidP="005B6318">
            <w:pPr>
              <w:pStyle w:val="TAL"/>
              <w:rPr>
                <w:rFonts w:eastAsia="MS Mincho"/>
                <w:lang w:eastAsia="en-US"/>
              </w:rPr>
            </w:pPr>
          </w:p>
        </w:tc>
        <w:tc>
          <w:tcPr>
            <w:tcW w:w="1104" w:type="dxa"/>
            <w:shd w:val="clear" w:color="auto" w:fill="auto"/>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c>
          <w:tcPr>
            <w:tcW w:w="4535" w:type="dxa"/>
            <w:shd w:val="clear" w:color="auto" w:fill="auto"/>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B91147B" w14:textId="77777777" w:rsidR="00CD7E42" w:rsidRPr="00AE781B" w:rsidRDefault="00CD7E42" w:rsidP="005B6318">
            <w:pPr>
              <w:pStyle w:val="TAL"/>
              <w:rPr>
                <w:rFonts w:eastAsia="MS Mincho"/>
                <w:lang w:eastAsia="en-US"/>
              </w:rPr>
            </w:pPr>
          </w:p>
        </w:tc>
        <w:tc>
          <w:tcPr>
            <w:tcW w:w="1700" w:type="dxa"/>
            <w:shd w:val="clear" w:color="auto" w:fill="auto"/>
          </w:tcPr>
          <w:p w14:paraId="37CBB343" w14:textId="77777777" w:rsidR="00CD7E42" w:rsidRPr="00AE781B" w:rsidRDefault="00CD7E42" w:rsidP="005B6318">
            <w:pPr>
              <w:pStyle w:val="TAL"/>
              <w:rPr>
                <w:rFonts w:eastAsia="MS Mincho"/>
                <w:lang w:eastAsia="en-US"/>
              </w:rPr>
            </w:pPr>
          </w:p>
        </w:tc>
        <w:tc>
          <w:tcPr>
            <w:tcW w:w="1104" w:type="dxa"/>
            <w:shd w:val="clear" w:color="auto" w:fill="auto"/>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c>
          <w:tcPr>
            <w:tcW w:w="4535" w:type="dxa"/>
            <w:shd w:val="clear" w:color="auto" w:fill="auto"/>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99EE3DE" w14:textId="77777777" w:rsidR="00CD7E42" w:rsidRPr="00AE781B" w:rsidRDefault="00CD7E42" w:rsidP="005B6318">
            <w:pPr>
              <w:pStyle w:val="TAL"/>
              <w:rPr>
                <w:rFonts w:eastAsia="MS Mincho"/>
                <w:lang w:eastAsia="en-US"/>
              </w:rPr>
            </w:pPr>
          </w:p>
        </w:tc>
        <w:tc>
          <w:tcPr>
            <w:tcW w:w="1700" w:type="dxa"/>
            <w:shd w:val="clear" w:color="auto" w:fill="auto"/>
          </w:tcPr>
          <w:p w14:paraId="3F9893B1" w14:textId="77777777" w:rsidR="00CD7E42" w:rsidRPr="00AE781B" w:rsidRDefault="00CD7E42" w:rsidP="005B6318">
            <w:pPr>
              <w:pStyle w:val="TAL"/>
              <w:rPr>
                <w:rFonts w:eastAsia="MS Mincho"/>
                <w:lang w:eastAsia="en-US"/>
              </w:rPr>
            </w:pPr>
          </w:p>
        </w:tc>
        <w:tc>
          <w:tcPr>
            <w:tcW w:w="1104" w:type="dxa"/>
            <w:shd w:val="clear" w:color="auto" w:fill="auto"/>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c>
          <w:tcPr>
            <w:tcW w:w="4535" w:type="dxa"/>
            <w:shd w:val="clear" w:color="auto" w:fill="auto"/>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771773E4" w14:textId="77777777" w:rsidR="00CD7E42" w:rsidRPr="00AE781B" w:rsidRDefault="00CD7E42" w:rsidP="005B6318">
            <w:pPr>
              <w:pStyle w:val="TAL"/>
              <w:rPr>
                <w:rFonts w:eastAsia="MS Mincho"/>
                <w:lang w:eastAsia="en-US"/>
              </w:rPr>
            </w:pPr>
          </w:p>
        </w:tc>
        <w:tc>
          <w:tcPr>
            <w:tcW w:w="1700" w:type="dxa"/>
            <w:shd w:val="clear" w:color="auto" w:fill="auto"/>
          </w:tcPr>
          <w:p w14:paraId="59C5DFF9" w14:textId="77777777" w:rsidR="00CD7E42" w:rsidRPr="00AE781B" w:rsidRDefault="00CD7E42" w:rsidP="005B6318">
            <w:pPr>
              <w:pStyle w:val="TAL"/>
              <w:rPr>
                <w:rFonts w:eastAsia="MS Mincho"/>
                <w:lang w:eastAsia="en-US"/>
              </w:rPr>
            </w:pPr>
          </w:p>
        </w:tc>
        <w:tc>
          <w:tcPr>
            <w:tcW w:w="1104" w:type="dxa"/>
            <w:shd w:val="clear" w:color="auto" w:fill="auto"/>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c>
          <w:tcPr>
            <w:tcW w:w="4535" w:type="dxa"/>
            <w:shd w:val="clear" w:color="auto" w:fill="auto"/>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D7DFFB5" w14:textId="77777777" w:rsidR="00CD7E42" w:rsidRPr="00AE781B" w:rsidRDefault="00CD7E42" w:rsidP="005B6318">
            <w:pPr>
              <w:pStyle w:val="TAL"/>
              <w:rPr>
                <w:rFonts w:eastAsia="MS Mincho"/>
                <w:lang w:eastAsia="en-US"/>
              </w:rPr>
            </w:pPr>
          </w:p>
        </w:tc>
        <w:tc>
          <w:tcPr>
            <w:tcW w:w="1700" w:type="dxa"/>
            <w:shd w:val="clear" w:color="auto" w:fill="auto"/>
          </w:tcPr>
          <w:p w14:paraId="45C798B2" w14:textId="77777777" w:rsidR="00CD7E42" w:rsidRPr="00AE781B" w:rsidRDefault="00CD7E42" w:rsidP="005B6318">
            <w:pPr>
              <w:pStyle w:val="TAL"/>
              <w:rPr>
                <w:rFonts w:eastAsia="MS Mincho"/>
                <w:lang w:eastAsia="en-US"/>
              </w:rPr>
            </w:pPr>
          </w:p>
        </w:tc>
        <w:tc>
          <w:tcPr>
            <w:tcW w:w="1104" w:type="dxa"/>
            <w:shd w:val="clear" w:color="auto" w:fill="auto"/>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c>
          <w:tcPr>
            <w:tcW w:w="4535" w:type="dxa"/>
            <w:shd w:val="clear" w:color="auto" w:fill="auto"/>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EA08F9B" w14:textId="77777777" w:rsidR="00CD7E42" w:rsidRPr="00AE781B" w:rsidRDefault="00CD7E42" w:rsidP="005B6318">
            <w:pPr>
              <w:pStyle w:val="TAL"/>
              <w:rPr>
                <w:rFonts w:eastAsia="MS Mincho"/>
                <w:lang w:eastAsia="en-US"/>
              </w:rPr>
            </w:pPr>
          </w:p>
        </w:tc>
        <w:tc>
          <w:tcPr>
            <w:tcW w:w="1700" w:type="dxa"/>
            <w:shd w:val="clear" w:color="auto" w:fill="auto"/>
          </w:tcPr>
          <w:p w14:paraId="60B1F696" w14:textId="77777777" w:rsidR="00CD7E42" w:rsidRPr="00AE781B" w:rsidRDefault="00CD7E42" w:rsidP="005B6318">
            <w:pPr>
              <w:pStyle w:val="TAL"/>
              <w:rPr>
                <w:rFonts w:eastAsia="MS Mincho"/>
                <w:lang w:eastAsia="en-US"/>
              </w:rPr>
            </w:pPr>
          </w:p>
        </w:tc>
        <w:tc>
          <w:tcPr>
            <w:tcW w:w="1104" w:type="dxa"/>
            <w:shd w:val="clear" w:color="auto" w:fill="auto"/>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c>
          <w:tcPr>
            <w:tcW w:w="4535" w:type="dxa"/>
            <w:shd w:val="clear" w:color="auto" w:fill="auto"/>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172822D" w14:textId="77777777" w:rsidR="00CD7E42" w:rsidRPr="00AE781B" w:rsidRDefault="00CD7E42" w:rsidP="005B6318">
            <w:pPr>
              <w:pStyle w:val="TAL"/>
              <w:rPr>
                <w:rFonts w:eastAsia="MS Mincho"/>
                <w:lang w:eastAsia="en-US"/>
              </w:rPr>
            </w:pPr>
          </w:p>
        </w:tc>
        <w:tc>
          <w:tcPr>
            <w:tcW w:w="1700" w:type="dxa"/>
            <w:shd w:val="clear" w:color="auto" w:fill="auto"/>
          </w:tcPr>
          <w:p w14:paraId="20F8B8DD" w14:textId="77777777" w:rsidR="00CD7E42" w:rsidRPr="00AE781B" w:rsidRDefault="00CD7E42" w:rsidP="005B6318">
            <w:pPr>
              <w:pStyle w:val="TAL"/>
              <w:rPr>
                <w:rFonts w:eastAsia="MS Mincho"/>
                <w:lang w:eastAsia="en-US"/>
              </w:rPr>
            </w:pPr>
          </w:p>
        </w:tc>
        <w:tc>
          <w:tcPr>
            <w:tcW w:w="1104" w:type="dxa"/>
            <w:shd w:val="clear" w:color="auto" w:fill="auto"/>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c>
          <w:tcPr>
            <w:tcW w:w="4535" w:type="dxa"/>
            <w:shd w:val="clear" w:color="auto" w:fill="auto"/>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4E566E2" w14:textId="77777777" w:rsidR="00CD7E42" w:rsidRPr="00AE781B" w:rsidRDefault="00CD7E42" w:rsidP="005B6318">
            <w:pPr>
              <w:pStyle w:val="TAL"/>
              <w:rPr>
                <w:rFonts w:eastAsia="MS Mincho"/>
                <w:lang w:eastAsia="en-US"/>
              </w:rPr>
            </w:pPr>
          </w:p>
        </w:tc>
        <w:tc>
          <w:tcPr>
            <w:tcW w:w="1700" w:type="dxa"/>
            <w:shd w:val="clear" w:color="auto" w:fill="auto"/>
          </w:tcPr>
          <w:p w14:paraId="4FA8C856" w14:textId="77777777" w:rsidR="00CD7E42" w:rsidRPr="00AE781B" w:rsidRDefault="00CD7E42" w:rsidP="005B6318">
            <w:pPr>
              <w:pStyle w:val="TAL"/>
              <w:rPr>
                <w:rFonts w:eastAsia="MS Mincho"/>
                <w:lang w:eastAsia="en-US"/>
              </w:rPr>
            </w:pPr>
          </w:p>
        </w:tc>
        <w:tc>
          <w:tcPr>
            <w:tcW w:w="1104" w:type="dxa"/>
            <w:shd w:val="clear" w:color="auto" w:fill="auto"/>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c>
          <w:tcPr>
            <w:tcW w:w="4535" w:type="dxa"/>
            <w:shd w:val="clear" w:color="auto" w:fill="auto"/>
          </w:tcPr>
          <w:p w14:paraId="1A4A67CC"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337CCB43" w14:textId="77777777" w:rsidR="00CD7E42" w:rsidRPr="00AE781B" w:rsidRDefault="00CD7E42" w:rsidP="005B6318">
            <w:pPr>
              <w:pStyle w:val="TAL"/>
              <w:rPr>
                <w:rFonts w:eastAsia="MS Mincho"/>
                <w:lang w:eastAsia="en-US"/>
              </w:rPr>
            </w:pPr>
          </w:p>
        </w:tc>
        <w:tc>
          <w:tcPr>
            <w:tcW w:w="1700" w:type="dxa"/>
            <w:shd w:val="clear" w:color="auto" w:fill="auto"/>
          </w:tcPr>
          <w:p w14:paraId="558E8E1F" w14:textId="77777777" w:rsidR="00CD7E42" w:rsidRPr="00AE781B" w:rsidRDefault="00CD7E42" w:rsidP="005B6318">
            <w:pPr>
              <w:pStyle w:val="TAL"/>
              <w:rPr>
                <w:rFonts w:eastAsia="MS Mincho"/>
                <w:lang w:eastAsia="en-US"/>
              </w:rPr>
            </w:pPr>
          </w:p>
        </w:tc>
        <w:tc>
          <w:tcPr>
            <w:tcW w:w="1104" w:type="dxa"/>
            <w:shd w:val="clear" w:color="auto" w:fill="auto"/>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rPr>
      </w:pPr>
    </w:p>
    <w:p w14:paraId="63A2A2A3" w14:textId="77777777" w:rsidR="00CD7E42" w:rsidRPr="00AE781B" w:rsidRDefault="00CD7E42" w:rsidP="00CD7E42">
      <w:pPr>
        <w:pStyle w:val="Heading6"/>
      </w:pPr>
      <w:bookmarkStart w:id="839" w:name="_Toc27482241"/>
      <w:bookmarkStart w:id="840" w:name="_Toc68183491"/>
      <w:r w:rsidRPr="00AE781B">
        <w:t>9.4.10.2.5</w:t>
      </w:r>
      <w:r w:rsidRPr="00AE781B">
        <w:tab/>
        <w:t>Test requirement</w:t>
      </w:r>
      <w:bookmarkEnd w:id="839"/>
      <w:bookmarkEnd w:id="840"/>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41" w:name="_Toc27482242"/>
      <w:bookmarkStart w:id="842" w:name="_Toc68183492"/>
      <w:r w:rsidRPr="00AE781B">
        <w:t>9.4.11</w:t>
      </w:r>
      <w:r w:rsidRPr="00AE781B">
        <w:tab/>
        <w:t>HD-FDD inter-frequency RSTD Measurement Accuracy in CE Mode B</w:t>
      </w:r>
      <w:bookmarkEnd w:id="841"/>
      <w:bookmarkEnd w:id="842"/>
    </w:p>
    <w:p w14:paraId="7887A522" w14:textId="77777777" w:rsidR="00CD7E42" w:rsidRPr="00AE781B" w:rsidRDefault="00CD7E42" w:rsidP="00CD7E42">
      <w:pPr>
        <w:pStyle w:val="Heading4"/>
      </w:pPr>
      <w:bookmarkStart w:id="843" w:name="_Toc27482243"/>
      <w:bookmarkStart w:id="844" w:name="_Toc68183493"/>
      <w:r w:rsidRPr="00AE781B">
        <w:t>9.4.11.1</w:t>
      </w:r>
      <w:r w:rsidRPr="00AE781B">
        <w:tab/>
        <w:t xml:space="preserve">HD-FDD inter-frequency RSTD Measurement Accuracy in CE Mode B for </w:t>
      </w:r>
      <w:r w:rsidR="00493F6F" w:rsidRPr="00AE781B">
        <w:t>Category M</w:t>
      </w:r>
      <w:r w:rsidRPr="00AE781B">
        <w:t>1</w:t>
      </w:r>
      <w:bookmarkEnd w:id="843"/>
      <w:bookmarkEnd w:id="844"/>
    </w:p>
    <w:p w14:paraId="06D6F746" w14:textId="77777777" w:rsidR="00CD7E42" w:rsidRPr="00AE781B" w:rsidRDefault="00CD7E42" w:rsidP="00155B46">
      <w:pPr>
        <w:pStyle w:val="EditorsNote"/>
      </w:pPr>
      <w:r w:rsidRPr="00AE781B">
        <w:t>Editor’s note: This test is incomplete. The following aspects are missing:</w:t>
      </w:r>
    </w:p>
    <w:p w14:paraId="7FD8FDE2"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4290D5EA" w14:textId="77777777" w:rsidR="00CD7E42" w:rsidRPr="00AE781B" w:rsidRDefault="00CD7E42" w:rsidP="00CD7E42">
      <w:pPr>
        <w:pStyle w:val="Heading6"/>
      </w:pPr>
      <w:bookmarkStart w:id="845" w:name="_Toc27482244"/>
      <w:bookmarkStart w:id="846" w:name="_Toc68183494"/>
      <w:r w:rsidRPr="00AE781B">
        <w:t>9.4.11.1.1</w:t>
      </w:r>
      <w:r w:rsidRPr="00AE781B">
        <w:tab/>
        <w:t>Test purpose</w:t>
      </w:r>
      <w:bookmarkEnd w:id="845"/>
      <w:bookmarkEnd w:id="846"/>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47" w:name="_Toc27482245"/>
      <w:bookmarkStart w:id="848" w:name="_Toc68183495"/>
      <w:r w:rsidRPr="00AE781B">
        <w:t>9.4.11.1.2</w:t>
      </w:r>
      <w:r w:rsidRPr="00AE781B">
        <w:tab/>
        <w:t>Test applicability</w:t>
      </w:r>
      <w:bookmarkEnd w:id="847"/>
      <w:bookmarkEnd w:id="848"/>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49" w:name="_Toc27482246"/>
      <w:bookmarkStart w:id="850" w:name="_Toc68183496"/>
      <w:r w:rsidRPr="00AE781B">
        <w:t>9.4.11.1.3</w:t>
      </w:r>
      <w:r w:rsidRPr="00AE781B">
        <w:tab/>
        <w:t>Minimum conformance requirements</w:t>
      </w:r>
      <w:bookmarkEnd w:id="849"/>
      <w:bookmarkEnd w:id="850"/>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51" w:name="_Toc27482247"/>
      <w:bookmarkStart w:id="852" w:name="_Toc68183497"/>
      <w:r w:rsidRPr="00AE781B">
        <w:t>9.4.11.1.4</w:t>
      </w:r>
      <w:r w:rsidRPr="00AE781B">
        <w:tab/>
        <w:t>Test description</w:t>
      </w:r>
      <w:bookmarkEnd w:id="851"/>
      <w:bookmarkEnd w:id="852"/>
    </w:p>
    <w:p w14:paraId="544250E7" w14:textId="77777777" w:rsidR="00CD7E42" w:rsidRPr="00AE781B" w:rsidRDefault="00CD7E42" w:rsidP="00CD7E42">
      <w:pPr>
        <w:pStyle w:val="Heading7"/>
      </w:pPr>
      <w:bookmarkStart w:id="853" w:name="_Toc27482248"/>
      <w:bookmarkStart w:id="854" w:name="_Toc68183498"/>
      <w:r w:rsidRPr="00AE781B">
        <w:t>9.4.11.1.4.1</w:t>
      </w:r>
      <w:r w:rsidRPr="00AE781B">
        <w:tab/>
        <w:t>Initial conditions</w:t>
      </w:r>
      <w:bookmarkEnd w:id="853"/>
      <w:bookmarkEnd w:id="854"/>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rPr>
          <w:cantSplit/>
          <w:jc w:val="center"/>
        </w:trPr>
        <w:tc>
          <w:tcPr>
            <w:tcW w:w="2377" w:type="dxa"/>
            <w:vAlign w:val="center"/>
          </w:tcPr>
          <w:p w14:paraId="1DEE73B8" w14:textId="77777777" w:rsidR="00CD7E42" w:rsidRPr="00AE781B" w:rsidRDefault="00CD7E42" w:rsidP="005B6318">
            <w:pPr>
              <w:pStyle w:val="TAC"/>
            </w:pPr>
            <w:r w:rsidRPr="00AE781B">
              <w:rPr>
                <w:i/>
                <w:iCs/>
                <w:lang w:eastAsia="ko-KR"/>
              </w:rPr>
              <w:t>mPDCCH-startSF-UESS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4D37A9E">
                <v:shape id="_x0000_i155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3013CADA">
                <v:shape id="_x0000_i1552" type="#_x0000_t75" style="width:24.75pt;height:15pt">
                  <v:imagedata r:id="rId76" o:title=""/>
                </v:shape>
              </w:pi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prs-MutingInfo defined in TS 36.355 [4]</w:t>
            </w:r>
          </w:p>
        </w:tc>
      </w:tr>
      <w:tr w:rsidR="00CD7E42" w:rsidRPr="00AE781B" w14:paraId="28E29EC2" w14:textId="77777777" w:rsidTr="005B6318">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5E79E1A7" w14:textId="77777777" w:rsidTr="005B6318">
        <w:trPr>
          <w:cantSplit/>
          <w:jc w:val="center"/>
        </w:trPr>
        <w:tc>
          <w:tcPr>
            <w:tcW w:w="2377" w:type="dxa"/>
            <w:vAlign w:val="center"/>
          </w:tcPr>
          <w:p w14:paraId="580D1D9A"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06060B5A" w14:textId="77777777" w:rsidTr="005B6318">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4E3CCAAB" w14:textId="77777777" w:rsidTr="005B6318">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1553" type="#_x0000_t75" style="width:108pt;height:17.25pt" o:ole="">
                  <v:imagedata r:id="rId486" o:title=""/>
                </v:shape>
                <o:OLEObject Type="Embed" ProgID="Equation.3" ShapeID="_x0000_i1553" DrawAspect="Content" ObjectID="_1799682284" r:id="rId487"/>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1554" type="#_x0000_t75" style="width:117pt;height:18.75pt" o:ole="">
                  <v:imagedata r:id="rId486" o:title=""/>
                </v:shape>
                <o:OLEObject Type="Embed" ProgID="Equation.3" ShapeID="_x0000_i1554" DrawAspect="Content" ObjectID="_1799682285" r:id="rId488"/>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1555" type="#_x0000_t75" style="width:117pt;height:18.75pt" o:ole="">
                  <v:imagedata r:id="rId486" o:title=""/>
                </v:shape>
                <o:OLEObject Type="Embed" ProgID="Equation.3" ShapeID="_x0000_i1555" DrawAspect="Content" ObjectID="_1799682286" r:id="rId48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55" w:name="_Toc27482249"/>
      <w:bookmarkStart w:id="856" w:name="_Toc68183499"/>
      <w:r w:rsidRPr="00AE781B">
        <w:t>9.4.11.1.4.2</w:t>
      </w:r>
      <w:r w:rsidRPr="00AE781B">
        <w:tab/>
        <w:t>Test procedure</w:t>
      </w:r>
      <w:bookmarkEnd w:id="855"/>
      <w:bookmarkEnd w:id="856"/>
    </w:p>
    <w:p w14:paraId="3FAC53EB" w14:textId="77777777" w:rsidR="00CD7E42" w:rsidRPr="00AE781B" w:rsidRDefault="00CD7E42" w:rsidP="00CD7E42">
      <w:r w:rsidRPr="00AE781B">
        <w:t>Same as in clause 9.4.7.1.4.2 but using condition CEModeB.</w:t>
      </w:r>
    </w:p>
    <w:p w14:paraId="511C4193" w14:textId="77777777" w:rsidR="00CD7E42" w:rsidRPr="00AE781B" w:rsidRDefault="00CD7E42" w:rsidP="00CD7E42">
      <w:pPr>
        <w:pStyle w:val="Heading7"/>
      </w:pPr>
      <w:bookmarkStart w:id="857" w:name="_Toc27482250"/>
      <w:bookmarkStart w:id="858" w:name="_Toc68183500"/>
      <w:r w:rsidRPr="00AE781B">
        <w:t>9.4.11.1.4.3</w:t>
      </w:r>
      <w:r w:rsidRPr="00AE781B">
        <w:tab/>
        <w:t>Message contents</w:t>
      </w:r>
      <w:bookmarkEnd w:id="857"/>
      <w:bookmarkEnd w:id="858"/>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59" w:name="_Toc27482251"/>
      <w:bookmarkStart w:id="860" w:name="_Toc68183501"/>
      <w:r w:rsidRPr="00AE781B">
        <w:t>9.4.11.1.5</w:t>
      </w:r>
      <w:r w:rsidRPr="00AE781B">
        <w:tab/>
        <w:t>Test requirement</w:t>
      </w:r>
      <w:bookmarkEnd w:id="859"/>
      <w:bookmarkEnd w:id="860"/>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61" w:name="_Toc27482252"/>
      <w:bookmarkStart w:id="862" w:name="_Toc68183502"/>
      <w:r w:rsidRPr="00AE781B">
        <w:t>9.4.11.2</w:t>
      </w:r>
      <w:r w:rsidRPr="00AE781B">
        <w:tab/>
        <w:t xml:space="preserve">HD-FDD inter-frequency RSTD Measurement Accuracy in CE Mode B for </w:t>
      </w:r>
      <w:r w:rsidR="00493F6F" w:rsidRPr="00AE781B">
        <w:t>Category M</w:t>
      </w:r>
      <w:r w:rsidRPr="00AE781B">
        <w:t>2</w:t>
      </w:r>
      <w:bookmarkEnd w:id="861"/>
      <w:bookmarkEnd w:id="862"/>
    </w:p>
    <w:p w14:paraId="7266524D" w14:textId="77777777" w:rsidR="00CD7E42" w:rsidRPr="00AE781B" w:rsidRDefault="00CD7E42" w:rsidP="00CD7E42">
      <w:pPr>
        <w:pStyle w:val="Heading6"/>
      </w:pPr>
      <w:bookmarkStart w:id="863" w:name="_Toc27482253"/>
      <w:bookmarkStart w:id="864" w:name="_Toc68183503"/>
      <w:r w:rsidRPr="00AE781B">
        <w:t>9.4.11.2.1</w:t>
      </w:r>
      <w:r w:rsidRPr="00AE781B">
        <w:tab/>
        <w:t>Test purpose</w:t>
      </w:r>
      <w:bookmarkEnd w:id="863"/>
      <w:bookmarkEnd w:id="864"/>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65" w:name="_Toc27482254"/>
      <w:bookmarkStart w:id="866" w:name="_Toc68183504"/>
      <w:r w:rsidRPr="00AE781B">
        <w:t>9.4.11.2.2</w:t>
      </w:r>
      <w:r w:rsidRPr="00AE781B">
        <w:tab/>
        <w:t>Test applicability</w:t>
      </w:r>
      <w:bookmarkEnd w:id="865"/>
      <w:bookmarkEnd w:id="866"/>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67" w:name="_Toc27482255"/>
      <w:bookmarkStart w:id="868" w:name="_Toc68183505"/>
      <w:r w:rsidRPr="00AE781B">
        <w:t>9.4.11.2.3</w:t>
      </w:r>
      <w:r w:rsidRPr="00AE781B">
        <w:tab/>
        <w:t>Minimum conformance requirements</w:t>
      </w:r>
      <w:bookmarkEnd w:id="867"/>
      <w:bookmarkEnd w:id="868"/>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69" w:name="_Toc27482256"/>
      <w:bookmarkStart w:id="870" w:name="_Toc68183506"/>
      <w:r w:rsidRPr="00AE781B">
        <w:t>9.4.11.2.4</w:t>
      </w:r>
      <w:r w:rsidRPr="00AE781B">
        <w:tab/>
        <w:t>Test description</w:t>
      </w:r>
      <w:bookmarkEnd w:id="869"/>
      <w:bookmarkEnd w:id="870"/>
    </w:p>
    <w:p w14:paraId="2EE363C6" w14:textId="77777777" w:rsidR="00CD7E42" w:rsidRPr="00AE781B" w:rsidRDefault="00CD7E42" w:rsidP="00CD7E42">
      <w:pPr>
        <w:pStyle w:val="Heading7"/>
      </w:pPr>
      <w:bookmarkStart w:id="871" w:name="_Toc27482257"/>
      <w:bookmarkStart w:id="872" w:name="_Toc68183507"/>
      <w:r w:rsidRPr="00AE781B">
        <w:t>9.4.11.2.4.1</w:t>
      </w:r>
      <w:r w:rsidRPr="00AE781B">
        <w:tab/>
        <w:t>Initial conditions</w:t>
      </w:r>
      <w:bookmarkEnd w:id="871"/>
      <w:bookmarkEnd w:id="872"/>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593"/>
        <w:gridCol w:w="1474"/>
        <w:gridCol w:w="1474"/>
        <w:gridCol w:w="3129"/>
      </w:tblGrid>
      <w:tr w:rsidR="00CD7E42" w:rsidRPr="00AE781B" w14:paraId="0ECB09B4" w14:textId="77777777" w:rsidTr="005B6318">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rPr>
          <w:cantSplit/>
        </w:trPr>
        <w:tc>
          <w:tcPr>
            <w:tcW w:w="0" w:type="auto"/>
            <w:vAlign w:val="center"/>
          </w:tcPr>
          <w:p w14:paraId="4FFEC49B"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26EC4A7">
                <v:shape id="_x0000_i155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4E7B28BD">
                <v:shape id="_x0000_i1557" type="#_x0000_t75" style="width:24.75pt;height:15pt">
                  <v:imagedata r:id="rId76" o:title=""/>
                </v:shape>
              </w:pi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rPr>
          <w:cantSplit/>
        </w:trPr>
        <w:tc>
          <w:tcPr>
            <w:tcW w:w="0" w:type="auto"/>
          </w:tcPr>
          <w:p w14:paraId="346A7C69"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6994079C" w14:textId="77777777" w:rsidTr="005B6318">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6DEDA243" w14:textId="77777777" w:rsidTr="005B6318">
        <w:trPr>
          <w:cantSplit/>
        </w:trPr>
        <w:tc>
          <w:tcPr>
            <w:tcW w:w="0" w:type="auto"/>
            <w:vAlign w:val="center"/>
          </w:tcPr>
          <w:p w14:paraId="4A3E9A2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1558" type="#_x0000_t75" style="width:117pt;height:18.75pt" o:ole="">
                  <v:imagedata r:id="rId486" o:title=""/>
                </v:shape>
                <o:OLEObject Type="Embed" ProgID="Equation.3" ShapeID="_x0000_i1558" DrawAspect="Content" ObjectID="_1799682287" r:id="rId490"/>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1559" type="#_x0000_t75" style="width:117pt;height:18.75pt" o:ole="">
                  <v:imagedata r:id="rId486" o:title=""/>
                </v:shape>
                <o:OLEObject Type="Embed" ProgID="Equation.3" ShapeID="_x0000_i1559" DrawAspect="Content" ObjectID="_1799682288" r:id="rId491"/>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1560" type="#_x0000_t75" style="width:117pt;height:18.75pt" o:ole="">
                  <v:imagedata r:id="rId486" o:title=""/>
                </v:shape>
                <o:OLEObject Type="Embed" ProgID="Equation.3" ShapeID="_x0000_i1560" DrawAspect="Content" ObjectID="_1799682289" r:id="rId49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873" w:name="_Toc27482258"/>
      <w:bookmarkStart w:id="874" w:name="_Toc68183508"/>
      <w:r w:rsidRPr="00AE781B">
        <w:t>9.4.11.2.4.2</w:t>
      </w:r>
      <w:r w:rsidRPr="00AE781B">
        <w:tab/>
        <w:t>Test procedure</w:t>
      </w:r>
      <w:bookmarkEnd w:id="873"/>
      <w:bookmarkEnd w:id="874"/>
    </w:p>
    <w:p w14:paraId="6DA1803D" w14:textId="77777777" w:rsidR="00CD7E42" w:rsidRPr="00AE781B" w:rsidRDefault="00CD7E42" w:rsidP="00CD7E42">
      <w:pPr>
        <w:pStyle w:val="B1"/>
        <w:ind w:left="284"/>
      </w:pPr>
      <w:r w:rsidRPr="00AE781B">
        <w:t>Same as in clause 9.4.7.1.4.2 but using condition CEModeB.</w:t>
      </w:r>
    </w:p>
    <w:p w14:paraId="67C1A0EA" w14:textId="77777777" w:rsidR="00CD7E42" w:rsidRPr="00AE781B" w:rsidRDefault="00CD7E42" w:rsidP="00CD7E42">
      <w:pPr>
        <w:pStyle w:val="Heading7"/>
      </w:pPr>
      <w:bookmarkStart w:id="875" w:name="_Toc27482259"/>
      <w:bookmarkStart w:id="876" w:name="_Toc68183509"/>
      <w:r w:rsidRPr="00AE781B">
        <w:t>9.4.11.2.4.3</w:t>
      </w:r>
      <w:r w:rsidRPr="00AE781B">
        <w:tab/>
        <w:t>Message contents</w:t>
      </w:r>
      <w:bookmarkEnd w:id="875"/>
      <w:bookmarkEnd w:id="876"/>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877" w:name="_Toc27482260"/>
      <w:bookmarkStart w:id="878" w:name="_Toc68183510"/>
      <w:r w:rsidRPr="00AE781B">
        <w:t>9.4.11.2.5</w:t>
      </w:r>
      <w:r w:rsidRPr="00AE781B">
        <w:tab/>
        <w:t>Test requirement</w:t>
      </w:r>
      <w:bookmarkEnd w:id="877"/>
      <w:bookmarkEnd w:id="878"/>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879" w:name="_Toc27482261"/>
      <w:bookmarkStart w:id="880" w:name="_Toc68183511"/>
      <w:r w:rsidRPr="00AE781B">
        <w:t>9.4.12</w:t>
      </w:r>
      <w:r w:rsidRPr="00AE781B">
        <w:tab/>
        <w:t>TDD inter-frequency RSTD Measurement Accuracy in CE Mode B</w:t>
      </w:r>
      <w:bookmarkEnd w:id="879"/>
      <w:bookmarkEnd w:id="880"/>
    </w:p>
    <w:p w14:paraId="4E446121" w14:textId="77777777" w:rsidR="00CD7E42" w:rsidRPr="00AE781B" w:rsidRDefault="00CD7E42" w:rsidP="00CD7E42">
      <w:pPr>
        <w:pStyle w:val="Heading4"/>
      </w:pPr>
      <w:bookmarkStart w:id="881" w:name="_Toc27482262"/>
      <w:bookmarkStart w:id="882" w:name="_Toc68183512"/>
      <w:r w:rsidRPr="00AE781B">
        <w:t>9.4.12.1</w:t>
      </w:r>
      <w:r w:rsidRPr="00AE781B">
        <w:tab/>
        <w:t xml:space="preserve">TDD inter-frequency RSTD Measurement Accuracy in CE Mode B for </w:t>
      </w:r>
      <w:r w:rsidR="00493F6F" w:rsidRPr="00AE781B">
        <w:t>Category M</w:t>
      </w:r>
      <w:r w:rsidRPr="00AE781B">
        <w:t>1</w:t>
      </w:r>
      <w:bookmarkEnd w:id="881"/>
      <w:bookmarkEnd w:id="882"/>
    </w:p>
    <w:p w14:paraId="304F20CE" w14:textId="77777777" w:rsidR="00CD7E42" w:rsidRPr="00AE781B" w:rsidRDefault="00CD7E42" w:rsidP="00155B46">
      <w:pPr>
        <w:pStyle w:val="EditorsNote"/>
      </w:pPr>
      <w:r w:rsidRPr="00AE781B">
        <w:t>Editor’s note: This test is incomplete. The following aspects are missing:</w:t>
      </w:r>
    </w:p>
    <w:p w14:paraId="66AA554D"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2F975C57" w14:textId="77777777" w:rsidR="00CD7E42" w:rsidRPr="00AE781B" w:rsidRDefault="00CD7E42" w:rsidP="00CD7E42">
      <w:pPr>
        <w:pStyle w:val="Heading6"/>
      </w:pPr>
      <w:bookmarkStart w:id="883" w:name="_Toc27482263"/>
      <w:bookmarkStart w:id="884" w:name="_Toc68183513"/>
      <w:r w:rsidRPr="00AE781B">
        <w:t>9.4.12.1.1</w:t>
      </w:r>
      <w:r w:rsidRPr="00AE781B">
        <w:tab/>
        <w:t>Test purpose</w:t>
      </w:r>
      <w:bookmarkEnd w:id="883"/>
      <w:bookmarkEnd w:id="884"/>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885" w:name="_Toc27482264"/>
      <w:bookmarkStart w:id="886" w:name="_Toc68183514"/>
      <w:r w:rsidRPr="00AE781B">
        <w:t>9.4.12.1.2</w:t>
      </w:r>
      <w:r w:rsidRPr="00AE781B">
        <w:tab/>
        <w:t>Test applicability</w:t>
      </w:r>
      <w:bookmarkEnd w:id="885"/>
      <w:bookmarkEnd w:id="886"/>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887" w:name="_Toc27482265"/>
      <w:bookmarkStart w:id="888" w:name="_Toc68183515"/>
      <w:r w:rsidRPr="00AE781B">
        <w:t>9.4.12.1.3</w:t>
      </w:r>
      <w:r w:rsidRPr="00AE781B">
        <w:tab/>
        <w:t>Minimum conformance requirements</w:t>
      </w:r>
      <w:bookmarkEnd w:id="887"/>
      <w:bookmarkEnd w:id="888"/>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889" w:name="_Toc27482266"/>
      <w:bookmarkStart w:id="890" w:name="_Toc68183516"/>
      <w:r w:rsidRPr="00AE781B">
        <w:t>9.4.12.1.4</w:t>
      </w:r>
      <w:r w:rsidRPr="00AE781B">
        <w:tab/>
        <w:t>Test description</w:t>
      </w:r>
      <w:bookmarkEnd w:id="889"/>
      <w:bookmarkEnd w:id="890"/>
    </w:p>
    <w:p w14:paraId="6E1121D9" w14:textId="77777777" w:rsidR="00CD7E42" w:rsidRPr="00AE781B" w:rsidRDefault="00CD7E42" w:rsidP="00CD7E42">
      <w:pPr>
        <w:pStyle w:val="Heading7"/>
      </w:pPr>
      <w:bookmarkStart w:id="891" w:name="_Toc27482267"/>
      <w:bookmarkStart w:id="892" w:name="_Toc68183517"/>
      <w:r w:rsidRPr="00AE781B">
        <w:t>9.4.12.1.4.1</w:t>
      </w:r>
      <w:r w:rsidRPr="00AE781B">
        <w:tab/>
        <w:t>Initial conditions</w:t>
      </w:r>
      <w:bookmarkEnd w:id="891"/>
      <w:bookmarkEnd w:id="892"/>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rPr>
          <w:cantSplit/>
          <w:jc w:val="center"/>
        </w:trPr>
        <w:tc>
          <w:tcPr>
            <w:tcW w:w="2377" w:type="dxa"/>
            <w:vAlign w:val="center"/>
          </w:tcPr>
          <w:p w14:paraId="3D2E9E01" w14:textId="77777777" w:rsidR="00CD7E42" w:rsidRPr="00AE781B" w:rsidRDefault="00CD7E42" w:rsidP="005B6318">
            <w:pPr>
              <w:pStyle w:val="TAC"/>
            </w:pPr>
            <w:r w:rsidRPr="00AE781B">
              <w:rPr>
                <w:i/>
                <w:iCs/>
                <w:lang w:eastAsia="ko-KR"/>
              </w:rPr>
              <w:t>mPDCCH-startSF-UESS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6F3809C">
                <v:shape id="_x0000_i156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3699B9D7">
                <v:shape id="_x0000_i1562" type="#_x0000_t75" style="width:24.75pt;height:15pt">
                  <v:imagedata r:id="rId76" o:title=""/>
                </v:shape>
              </w:pi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prs-MutingInfo defined in TS 36.355 [4]</w:t>
            </w:r>
          </w:p>
        </w:tc>
      </w:tr>
      <w:tr w:rsidR="00CD7E42" w:rsidRPr="00AE781B" w14:paraId="48204728" w14:textId="77777777" w:rsidTr="005B6318">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05C9A3A9" w14:textId="77777777" w:rsidTr="005B6318">
        <w:trPr>
          <w:cantSplit/>
          <w:jc w:val="center"/>
        </w:trPr>
        <w:tc>
          <w:tcPr>
            <w:tcW w:w="2377" w:type="dxa"/>
            <w:vAlign w:val="center"/>
          </w:tcPr>
          <w:p w14:paraId="11408063"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6E16DAF3" w14:textId="77777777" w:rsidTr="005B6318">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2D47BFAF" w14:textId="77777777" w:rsidTr="005B6318">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CD7E42" w:rsidRPr="00AE781B" w14:paraId="0C878794" w14:textId="77777777" w:rsidTr="005B6318">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427B34D0">
                <v:shape id="_x0000_i1563" type="#_x0000_t75" style="width:39.75pt;height:15pt" o:ole="">
                  <v:imagedata r:id="rId105" o:title=""/>
                </v:shape>
                <o:OLEObject Type="Embed" ProgID="Equation.3" ShapeID="_x0000_i1563" DrawAspect="Content" ObjectID="_1799682290" r:id="rId493"/>
              </w:object>
            </w:r>
            <w:r w:rsidRPr="00AE781B">
              <w:rPr>
                <w:rFonts w:cs="Arial"/>
                <w:lang w:eastAsia="ko-KR"/>
              </w:rPr>
              <w:t xml:space="preserve"> and UpPTS of </w:t>
            </w:r>
            <w:r w:rsidRPr="00AE781B">
              <w:rPr>
                <w:rFonts w:cs="Arial"/>
                <w:position w:val="-10"/>
                <w:lang w:eastAsia="ko-KR"/>
              </w:rPr>
              <w:object w:dxaOrig="720" w:dyaOrig="300" w14:anchorId="0BA5E2E3">
                <v:shape id="_x0000_i1564" type="#_x0000_t75" style="width:36.75pt;height:15pt" o:ole="">
                  <v:imagedata r:id="rId107" o:title=""/>
                </v:shape>
                <o:OLEObject Type="Embed" ProgID="Equation.3" ShapeID="_x0000_i1564" DrawAspect="Content" ObjectID="_1799682291" r:id="rId494"/>
              </w:object>
            </w:r>
          </w:p>
        </w:tc>
      </w:tr>
      <w:tr w:rsidR="00CD7E42" w:rsidRPr="00AE781B" w14:paraId="69BFE6F9" w14:textId="77777777" w:rsidTr="005B6318">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rPr>
          <w:cantSplit/>
          <w:jc w:val="center"/>
        </w:trPr>
        <w:tc>
          <w:tcPr>
            <w:tcW w:w="2377" w:type="dxa"/>
            <w:vAlign w:val="center"/>
          </w:tcPr>
          <w:p w14:paraId="1B40B390"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1565" type="#_x0000_t75" style="width:104.25pt;height:18.75pt" o:ole="">
                  <v:imagedata r:id="rId495" o:title=""/>
                </v:shape>
                <o:OLEObject Type="Embed" ProgID="Equation.3" ShapeID="_x0000_i1565" DrawAspect="Content" ObjectID="_1799682292" r:id="rId496"/>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1566" type="#_x0000_t75" style="width:104.25pt;height:18.75pt" o:ole="">
                  <v:imagedata r:id="rId495" o:title=""/>
                </v:shape>
                <o:OLEObject Type="Embed" ProgID="Equation.3" ShapeID="_x0000_i1566" DrawAspect="Content" ObjectID="_1799682293" r:id="rId497"/>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1567" type="#_x0000_t75" style="width:104.25pt;height:18.75pt" o:ole="">
                  <v:imagedata r:id="rId495" o:title=""/>
                </v:shape>
                <o:OLEObject Type="Embed" ProgID="Equation.3" ShapeID="_x0000_i1567" DrawAspect="Content" ObjectID="_1799682294" r:id="rId49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893" w:name="_Toc27482268"/>
      <w:bookmarkStart w:id="894" w:name="_Toc68183518"/>
      <w:r w:rsidRPr="00AE781B">
        <w:t>9.4.12.1.4.2</w:t>
      </w:r>
      <w:r w:rsidRPr="00AE781B">
        <w:tab/>
        <w:t>Test procedure</w:t>
      </w:r>
      <w:bookmarkEnd w:id="893"/>
      <w:bookmarkEnd w:id="894"/>
    </w:p>
    <w:p w14:paraId="5EC0E94B" w14:textId="77777777" w:rsidR="00CD7E42" w:rsidRPr="00AE781B" w:rsidRDefault="00CD7E42" w:rsidP="00CD7E42">
      <w:r w:rsidRPr="00AE781B">
        <w:t>Same as in clause 9.4.7.1.4.2 but using condition CEModeB.</w:t>
      </w:r>
    </w:p>
    <w:p w14:paraId="29C2D2A4" w14:textId="77777777" w:rsidR="00CD7E42" w:rsidRPr="00AE781B" w:rsidRDefault="00CD7E42" w:rsidP="00CD7E42">
      <w:pPr>
        <w:pStyle w:val="Heading7"/>
      </w:pPr>
      <w:bookmarkStart w:id="895" w:name="_Toc27482269"/>
      <w:bookmarkStart w:id="896" w:name="_Toc68183519"/>
      <w:r w:rsidRPr="00AE781B">
        <w:t>9.4.12.1.4.3</w:t>
      </w:r>
      <w:r w:rsidRPr="00AE781B">
        <w:tab/>
        <w:t>Message contents</w:t>
      </w:r>
      <w:bookmarkEnd w:id="895"/>
      <w:bookmarkEnd w:id="896"/>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897" w:name="_Toc27482270"/>
      <w:bookmarkStart w:id="898" w:name="_Toc68183520"/>
      <w:r w:rsidRPr="00AE781B">
        <w:t>9.4.12.1.5</w:t>
      </w:r>
      <w:r w:rsidRPr="00AE781B">
        <w:tab/>
        <w:t>Test requirement</w:t>
      </w:r>
      <w:bookmarkEnd w:id="897"/>
      <w:bookmarkEnd w:id="898"/>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1518"/>
        <w:gridCol w:w="1179"/>
        <w:gridCol w:w="1079"/>
        <w:gridCol w:w="1179"/>
        <w:gridCol w:w="1079"/>
      </w:tblGrid>
      <w:tr w:rsidR="00CD7E42" w:rsidRPr="00AE781B" w14:paraId="37A8A3DC" w14:textId="77777777" w:rsidTr="005B6318">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shd w:val="clear" w:color="auto" w:fill="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shd w:val="clear" w:color="auto" w:fill="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shd w:val="clear" w:color="auto" w:fill="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shd w:val="clear" w:color="auto" w:fill="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shd w:val="clear" w:color="auto" w:fill="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1568" type="#_x0000_t75" style="width:18.75pt;height:14.25pt" o:ole="">
                  <v:imagedata r:id="rId72" o:title=""/>
                </v:shape>
                <o:OLEObject Type="Embed" ProgID="Equation.3" ShapeID="_x0000_i1568" DrawAspect="Content" ObjectID="_1799682295" r:id="rId499"/>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shd w:val="clear" w:color="auto" w:fill="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09419B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076F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795E6E2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6173E28" w14:textId="77777777" w:rsidR="00CD7E42" w:rsidRPr="00AE781B" w:rsidRDefault="00CD7E42" w:rsidP="005B6318">
            <w:pPr>
              <w:pStyle w:val="TAC"/>
              <w:rPr>
                <w:rFonts w:cs="Arial"/>
                <w:lang w:eastAsia="ko-KR"/>
              </w:rPr>
            </w:pPr>
          </w:p>
        </w:tc>
        <w:tc>
          <w:tcPr>
            <w:tcW w:w="0" w:type="auto"/>
            <w:vMerge/>
            <w:shd w:val="clear" w:color="auto" w:fill="auto"/>
            <w:vAlign w:val="center"/>
          </w:tcPr>
          <w:p w14:paraId="54B86D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423C9A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BF8DF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B560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19520A5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8820F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A65B10" w14:textId="77777777" w:rsidR="00CD7E42" w:rsidRPr="00AE781B" w:rsidRDefault="00CD7E42" w:rsidP="005B6318">
            <w:pPr>
              <w:pStyle w:val="TAC"/>
              <w:rPr>
                <w:rFonts w:cs="Arial"/>
                <w:lang w:eastAsia="ko-KR"/>
              </w:rPr>
            </w:pPr>
          </w:p>
        </w:tc>
        <w:tc>
          <w:tcPr>
            <w:tcW w:w="0" w:type="auto"/>
            <w:vMerge/>
            <w:shd w:val="clear" w:color="auto" w:fill="auto"/>
            <w:vAlign w:val="center"/>
          </w:tcPr>
          <w:p w14:paraId="590031E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CE574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FF7E556" w14:textId="77777777" w:rsidR="00CD7E42" w:rsidRPr="00AE781B" w:rsidRDefault="00CD7E42" w:rsidP="005B6318">
            <w:pPr>
              <w:pStyle w:val="TAC"/>
              <w:rPr>
                <w:rFonts w:cs="Arial"/>
                <w:lang w:eastAsia="ko-KR"/>
              </w:rPr>
            </w:pPr>
          </w:p>
        </w:tc>
        <w:tc>
          <w:tcPr>
            <w:tcW w:w="0" w:type="auto"/>
            <w:vMerge/>
            <w:shd w:val="clear" w:color="auto" w:fill="auto"/>
            <w:vAlign w:val="center"/>
          </w:tcPr>
          <w:p w14:paraId="4425EF35" w14:textId="77777777" w:rsidR="00CD7E42" w:rsidRPr="00AE781B" w:rsidRDefault="00CD7E42" w:rsidP="005B6318">
            <w:pPr>
              <w:pStyle w:val="TAC"/>
              <w:rPr>
                <w:rFonts w:cs="Arial"/>
                <w:lang w:eastAsia="ko-KR"/>
              </w:rPr>
            </w:pPr>
          </w:p>
        </w:tc>
        <w:tc>
          <w:tcPr>
            <w:tcW w:w="0" w:type="auto"/>
            <w:vMerge/>
            <w:shd w:val="clear" w:color="auto" w:fill="auto"/>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494B60B" w14:textId="77777777" w:rsidR="00CD7E42" w:rsidRPr="00AE781B" w:rsidRDefault="00CD7E42" w:rsidP="005B6318">
            <w:pPr>
              <w:pStyle w:val="TAC"/>
              <w:rPr>
                <w:rFonts w:cs="Arial"/>
                <w:lang w:eastAsia="ko-KR"/>
              </w:rPr>
            </w:pPr>
          </w:p>
        </w:tc>
        <w:tc>
          <w:tcPr>
            <w:tcW w:w="0" w:type="auto"/>
            <w:vMerge/>
            <w:shd w:val="clear" w:color="auto" w:fill="auto"/>
            <w:vAlign w:val="center"/>
          </w:tcPr>
          <w:p w14:paraId="48189A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72F051F9" w14:textId="77777777" w:rsidR="00CD7E42" w:rsidRPr="00AE781B" w:rsidRDefault="00CD7E42" w:rsidP="005B6318">
            <w:pPr>
              <w:pStyle w:val="TAC"/>
              <w:rPr>
                <w:rFonts w:cs="Arial"/>
                <w:lang w:eastAsia="ko-KR"/>
              </w:rPr>
            </w:pPr>
          </w:p>
        </w:tc>
        <w:tc>
          <w:tcPr>
            <w:tcW w:w="0" w:type="auto"/>
            <w:vMerge/>
            <w:shd w:val="clear" w:color="auto" w:fill="auto"/>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ABFC" w14:textId="77777777" w:rsidR="00CD7E42" w:rsidRPr="00AE781B" w:rsidRDefault="00CD7E42" w:rsidP="005B6318">
            <w:pPr>
              <w:pStyle w:val="TAC"/>
              <w:rPr>
                <w:rFonts w:cs="Arial"/>
                <w:lang w:eastAsia="ko-KR"/>
              </w:rPr>
            </w:pPr>
          </w:p>
        </w:tc>
        <w:tc>
          <w:tcPr>
            <w:tcW w:w="0" w:type="auto"/>
            <w:vMerge/>
            <w:shd w:val="clear" w:color="auto" w:fill="auto"/>
            <w:vAlign w:val="center"/>
          </w:tcPr>
          <w:p w14:paraId="7F4CAC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3B90F9E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1569" type="#_x0000_t75" style="width:20.25pt;height:18.75pt" o:ole="" fillcolor="window">
                  <v:imagedata r:id="rId77" o:title=""/>
                </v:shape>
                <o:OLEObject Type="Embed" ProgID="Equation.3" ShapeID="_x0000_i1569" DrawAspect="Content" ObjectID="_1799682296" r:id="rId500"/>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1570" type="#_x0000_t75" style="width:36.75pt;height:20.25pt" o:ole="">
                  <v:imagedata r:id="rId79" o:title=""/>
                </v:shape>
                <o:OLEObject Type="Embed" ProgID="Equation.3" ShapeID="_x0000_i1570" DrawAspect="Content" ObjectID="_1799682297" r:id="rId501"/>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1571" type="#_x0000_t75" style="width:30.75pt;height:18.75pt" o:ole="" fillcolor="window">
                  <v:imagedata r:id="rId85" o:title=""/>
                </v:shape>
                <o:OLEObject Type="Embed" ProgID="Equation.3" ShapeID="_x0000_i1571" DrawAspect="Content" ObjectID="_1799682298" r:id="rId502"/>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1572" type="#_x0000_t75" style="width:36.75pt;height:20.25pt" o:ole="">
                  <v:imagedata r:id="rId79" o:title=""/>
                </v:shape>
                <o:OLEObject Type="Embed" ProgID="Equation.3" ShapeID="_x0000_i1572" DrawAspect="Content" ObjectID="_1799682299" r:id="rId503"/>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1573" type="#_x0000_t75" style="width:20.25pt;height:18.75pt" o:ole="" fillcolor="window">
                  <v:imagedata r:id="rId77" o:title=""/>
                </v:shape>
                <o:OLEObject Type="Embed" ProgID="Equation.3" ShapeID="_x0000_i1573" DrawAspect="Content" ObjectID="_1799682300" r:id="rId504"/>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1574" type="#_x0000_t75" style="width:36.75pt;height:20.25pt" o:ole="">
                  <v:imagedata r:id="rId79" o:title=""/>
                </v:shape>
                <o:OLEObject Type="Embed" ProgID="Equation.3" ShapeID="_x0000_i1574" DrawAspect="Content" ObjectID="_1799682301" r:id="rId505"/>
              </w:object>
            </w:r>
            <w:r w:rsidRPr="00AE781B">
              <w:rPr>
                <w:lang w:eastAsia="ko-KR"/>
              </w:rPr>
              <w:t xml:space="preserve">, PRS </w:t>
            </w:r>
            <w:r w:rsidRPr="00AE781B">
              <w:rPr>
                <w:position w:val="-12"/>
                <w:lang w:eastAsia="ko-KR"/>
              </w:rPr>
              <w:object w:dxaOrig="620" w:dyaOrig="380" w14:anchorId="153D2D3C">
                <v:shape id="_x0000_i1575" type="#_x0000_t75" style="width:27.75pt;height:17.25pt" o:ole="" fillcolor="window">
                  <v:imagedata r:id="rId85" o:title=""/>
                </v:shape>
                <o:OLEObject Type="Embed" ProgID="Equation.3" ShapeID="_x0000_i1575" DrawAspect="Content" ObjectID="_1799682302" r:id="rId506"/>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899" w:name="_Toc27482271"/>
      <w:bookmarkStart w:id="900" w:name="_Toc68183521"/>
      <w:r w:rsidRPr="00AE781B">
        <w:t>9.4.12.2</w:t>
      </w:r>
      <w:r w:rsidRPr="00AE781B">
        <w:tab/>
        <w:t xml:space="preserve">TDD inter-frequency RSTD Measurement Accuracy in CE Mode B for </w:t>
      </w:r>
      <w:r w:rsidR="00493F6F" w:rsidRPr="00AE781B">
        <w:t>Category M</w:t>
      </w:r>
      <w:r w:rsidRPr="00AE781B">
        <w:t>2</w:t>
      </w:r>
      <w:bookmarkEnd w:id="899"/>
      <w:bookmarkEnd w:id="900"/>
    </w:p>
    <w:p w14:paraId="6BDEB35E" w14:textId="77777777" w:rsidR="00CD7E42" w:rsidRPr="00AE781B" w:rsidRDefault="00CD7E42" w:rsidP="00CD7E42">
      <w:pPr>
        <w:pStyle w:val="Heading6"/>
      </w:pPr>
      <w:bookmarkStart w:id="901" w:name="_Toc27482272"/>
      <w:bookmarkStart w:id="902" w:name="_Toc68183522"/>
      <w:r w:rsidRPr="00AE781B">
        <w:t>9.4.12.2.1</w:t>
      </w:r>
      <w:r w:rsidRPr="00AE781B">
        <w:tab/>
        <w:t>Test purpose</w:t>
      </w:r>
      <w:bookmarkEnd w:id="901"/>
      <w:bookmarkEnd w:id="902"/>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03" w:name="_Toc27482273"/>
      <w:bookmarkStart w:id="904" w:name="_Toc68183523"/>
      <w:r w:rsidRPr="00AE781B">
        <w:t>9.4.12.2.2</w:t>
      </w:r>
      <w:r w:rsidRPr="00AE781B">
        <w:tab/>
        <w:t>Test applicability</w:t>
      </w:r>
      <w:bookmarkEnd w:id="903"/>
      <w:bookmarkEnd w:id="904"/>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05" w:name="_Toc27482274"/>
      <w:bookmarkStart w:id="906" w:name="_Toc68183524"/>
      <w:r w:rsidRPr="00AE781B">
        <w:t>9.4.12.2.3</w:t>
      </w:r>
      <w:r w:rsidRPr="00AE781B">
        <w:tab/>
        <w:t>Minimum conformance requirements</w:t>
      </w:r>
      <w:bookmarkEnd w:id="905"/>
      <w:bookmarkEnd w:id="906"/>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07" w:name="_Toc27482275"/>
      <w:bookmarkStart w:id="908" w:name="_Toc68183525"/>
      <w:r w:rsidRPr="00AE781B">
        <w:t>9.4.12.2.4</w:t>
      </w:r>
      <w:r w:rsidRPr="00AE781B">
        <w:tab/>
        <w:t>Test description</w:t>
      </w:r>
      <w:bookmarkEnd w:id="907"/>
      <w:bookmarkEnd w:id="908"/>
    </w:p>
    <w:p w14:paraId="69E12B2B" w14:textId="77777777" w:rsidR="00CD7E42" w:rsidRPr="00AE781B" w:rsidRDefault="00CD7E42" w:rsidP="00CD7E42">
      <w:pPr>
        <w:pStyle w:val="Heading7"/>
      </w:pPr>
      <w:bookmarkStart w:id="909" w:name="_Toc27482276"/>
      <w:bookmarkStart w:id="910" w:name="_Toc68183526"/>
      <w:r w:rsidRPr="00AE781B">
        <w:t>9.4.12.2.4.1</w:t>
      </w:r>
      <w:r w:rsidRPr="00AE781B">
        <w:tab/>
        <w:t>Initial conditions</w:t>
      </w:r>
      <w:bookmarkEnd w:id="909"/>
      <w:bookmarkEnd w:id="910"/>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4"/>
        <w:gridCol w:w="593"/>
        <w:gridCol w:w="1505"/>
        <w:gridCol w:w="1505"/>
        <w:gridCol w:w="3240"/>
      </w:tblGrid>
      <w:tr w:rsidR="00CD7E42" w:rsidRPr="00AE781B" w14:paraId="19F167C4" w14:textId="77777777" w:rsidTr="005B6318">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rPr>
          <w:cantSplit/>
        </w:trPr>
        <w:tc>
          <w:tcPr>
            <w:tcW w:w="0" w:type="auto"/>
            <w:vAlign w:val="center"/>
          </w:tcPr>
          <w:p w14:paraId="68F3B185"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6FD0C98">
                <v:shape id="_x0000_i157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14D90D18">
                <v:shape id="_x0000_i1577" type="#_x0000_t75" style="width:24.75pt;height:15pt">
                  <v:imagedata r:id="rId76" o:title=""/>
                </v:shape>
              </w:pi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rPr>
          <w:cantSplit/>
        </w:trPr>
        <w:tc>
          <w:tcPr>
            <w:tcW w:w="0" w:type="auto"/>
          </w:tcPr>
          <w:p w14:paraId="1AE0854E"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7AE3C13A" w14:textId="77777777" w:rsidTr="005B6318">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313C7690" w14:textId="77777777" w:rsidTr="005B6318">
        <w:trPr>
          <w:cantSplit/>
        </w:trPr>
        <w:tc>
          <w:tcPr>
            <w:tcW w:w="0" w:type="auto"/>
            <w:vAlign w:val="center"/>
          </w:tcPr>
          <w:p w14:paraId="02255BB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CD7E42" w:rsidRPr="00AE781B" w14:paraId="75522E7A" w14:textId="77777777" w:rsidTr="005B6318">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5D81E71">
                <v:shape id="_x0000_i1578" type="#_x0000_t75" style="width:39.75pt;height:15pt" o:ole="">
                  <v:imagedata r:id="rId105" o:title=""/>
                </v:shape>
                <o:OLEObject Type="Embed" ProgID="Equation.3" ShapeID="_x0000_i1578" DrawAspect="Content" ObjectID="_1799682303" r:id="rId507"/>
              </w:object>
            </w:r>
            <w:r w:rsidRPr="00AE781B">
              <w:rPr>
                <w:rFonts w:cs="Arial"/>
                <w:lang w:eastAsia="ko-KR"/>
              </w:rPr>
              <w:t xml:space="preserve"> and UpPTS of </w:t>
            </w:r>
            <w:r w:rsidRPr="00AE781B">
              <w:rPr>
                <w:rFonts w:cs="Arial"/>
                <w:position w:val="-10"/>
                <w:lang w:eastAsia="ko-KR"/>
              </w:rPr>
              <w:object w:dxaOrig="720" w:dyaOrig="300" w14:anchorId="2F14D541">
                <v:shape id="_x0000_i1579" type="#_x0000_t75" style="width:36.75pt;height:15pt" o:ole="">
                  <v:imagedata r:id="rId107" o:title=""/>
                </v:shape>
                <o:OLEObject Type="Embed" ProgID="Equation.3" ShapeID="_x0000_i1579" DrawAspect="Content" ObjectID="_1799682304" r:id="rId508"/>
              </w:object>
            </w:r>
          </w:p>
        </w:tc>
      </w:tr>
      <w:tr w:rsidR="00CD7E42" w:rsidRPr="00AE781B" w14:paraId="3C411A30" w14:textId="77777777" w:rsidTr="005B6318">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1580" type="#_x0000_t75" style="width:104.25pt;height:18.75pt" o:ole="">
                  <v:imagedata r:id="rId495" o:title=""/>
                </v:shape>
                <o:OLEObject Type="Embed" ProgID="Equation.3" ShapeID="_x0000_i1580" DrawAspect="Content" ObjectID="_1799682305" r:id="rId509"/>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1581" type="#_x0000_t75" style="width:104.25pt;height:18.75pt" o:ole="">
                  <v:imagedata r:id="rId495" o:title=""/>
                </v:shape>
                <o:OLEObject Type="Embed" ProgID="Equation.3" ShapeID="_x0000_i1581" DrawAspect="Content" ObjectID="_1799682306" r:id="rId51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1582" type="#_x0000_t75" style="width:104.25pt;height:18.75pt" o:ole="">
                  <v:imagedata r:id="rId495" o:title=""/>
                </v:shape>
                <o:OLEObject Type="Embed" ProgID="Equation.3" ShapeID="_x0000_i1582" DrawAspect="Content" ObjectID="_1799682307" r:id="rId51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11" w:name="_Toc27482277"/>
      <w:bookmarkStart w:id="912" w:name="_Toc68183527"/>
      <w:r w:rsidRPr="00AE781B">
        <w:t>9.4.12.2.4.2</w:t>
      </w:r>
      <w:r w:rsidRPr="00AE781B">
        <w:tab/>
        <w:t>Test procedure</w:t>
      </w:r>
      <w:bookmarkEnd w:id="911"/>
      <w:bookmarkEnd w:id="912"/>
    </w:p>
    <w:p w14:paraId="6AA50B87" w14:textId="77777777" w:rsidR="00CD7E42" w:rsidRPr="00AE781B" w:rsidRDefault="00CD7E42" w:rsidP="00CD7E42">
      <w:pPr>
        <w:pStyle w:val="B1"/>
        <w:ind w:left="284"/>
      </w:pPr>
      <w:r w:rsidRPr="00AE781B">
        <w:t>Same as in clause 9.4.7.1.4.2 but using condition CEModeB.</w:t>
      </w:r>
    </w:p>
    <w:p w14:paraId="58B81AC6" w14:textId="77777777" w:rsidR="00CD7E42" w:rsidRPr="00AE781B" w:rsidRDefault="00CD7E42" w:rsidP="00CD7E42">
      <w:pPr>
        <w:pStyle w:val="Heading7"/>
      </w:pPr>
      <w:bookmarkStart w:id="913" w:name="_Toc27482278"/>
      <w:bookmarkStart w:id="914" w:name="_Toc68183528"/>
      <w:r w:rsidRPr="00AE781B">
        <w:t>9.4.12.2.4.3</w:t>
      </w:r>
      <w:r w:rsidRPr="00AE781B">
        <w:tab/>
        <w:t>Message contents</w:t>
      </w:r>
      <w:bookmarkEnd w:id="913"/>
      <w:bookmarkEnd w:id="914"/>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15" w:name="_Toc27482279"/>
      <w:bookmarkStart w:id="916" w:name="_Toc68183529"/>
      <w:r w:rsidRPr="00AE781B">
        <w:t>9.4.12.2.5</w:t>
      </w:r>
      <w:r w:rsidRPr="00AE781B">
        <w:tab/>
        <w:t>Test requirement</w:t>
      </w:r>
      <w:bookmarkEnd w:id="915"/>
      <w:bookmarkEnd w:id="916"/>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 as defined in TS 36.508 [18] clause 4.3.1.</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77777777"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t>5 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2C38FC3">
                <v:shape id="_x0000_i1583"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1584" type="#_x0000_t75" style="width:18.75pt;height:14.25pt" o:ole="">
                  <v:imagedata r:id="rId72" o:title=""/>
                </v:shape>
                <o:OLEObject Type="Embed" ProgID="Equation.3" ShapeID="_x0000_i1584" DrawAspect="Content" ObjectID="_1799682308" r:id="rId51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40" w:dyaOrig="330" w14:anchorId="48E5AB98">
                <v:shape id="_x0000_i1585" type="#_x0000_t75" style="width:47.25pt;height:16.5pt" o:ole="">
                  <v:imagedata r:id="rId74" o:title=""/>
                </v:shape>
                <o:OLEObject Type="Embed" ProgID="Equation.3" ShapeID="_x0000_i1585" DrawAspect="Content" ObjectID="_1799682309" r:id="rId513"/>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1586" type="#_x0000_t75" style="width:24.75pt;height:15pt" o:ole="">
                  <v:imagedata r:id="rId76" o:title=""/>
                </v:shape>
                <o:OLEObject Type="Embed" ProgID="Equation.3" ShapeID="_x0000_i1586" DrawAspect="Content" ObjectID="_1799682310" r:id="rId51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prs-MutingInfo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rPr>
      </w:pPr>
      <w:r w:rsidRPr="00AE781B">
        <w:rPr>
          <w:rFonts w:eastAsia="MS Mincho"/>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rPr>
        <w:t>Table 9.4.13.4.3-1: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Derivation Path: 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commonIEsRequestLocationInformation</w:t>
            </w:r>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5195 ms.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1587" type="#_x0000_t75" style="width:114.75pt;height:36.75pt" o:ole="">
            <v:imagedata r:id="rId515" o:title=""/>
          </v:shape>
          <o:OLEObject Type="Embed" ProgID="Equation.3" ShapeID="_x0000_i1587" DrawAspect="Content" ObjectID="_1799682311" r:id="rId516"/>
        </w:object>
      </w:r>
      <w:r w:rsidRPr="00AE781B">
        <w:t xml:space="preserve">, where M=16 and </w:t>
      </w:r>
      <w:r w:rsidRPr="00AE781B">
        <w:rPr>
          <w:position w:val="-6"/>
          <w:lang w:eastAsia="en-US"/>
        </w:rPr>
        <w:object w:dxaOrig="200" w:dyaOrig="230" w14:anchorId="1D740D6B">
          <v:shape id="_x0000_i1588" type="#_x0000_t75" style="width:9.75pt;height:11.25pt" o:ole="">
            <v:imagedata r:id="rId95" o:title=""/>
          </v:shape>
          <o:OLEObject Type="Embed" ProgID="Equation.3" ShapeID="_x0000_i1588" DrawAspect="Content" ObjectID="_1799682312" r:id="rId517"/>
        </w:object>
      </w:r>
      <w:r w:rsidRPr="00AE781B">
        <w:t>=16 are the parameters specified in clause 9.4.13.3, Table 9.4.1.1.3</w:t>
      </w:r>
      <w:r w:rsidRPr="00AE781B">
        <w:noBreakHyphen/>
        <w:t>1 and Note 4 of Table 9.4.13.4.1-1. This gives the total RSTD reporting delay of 5120 ms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8337580">
                <v:shape id="_x0000_i1589"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1590" type="#_x0000_t75" style="width:18.75pt;height:14.25pt" o:ole="">
                  <v:imagedata r:id="rId72" o:title=""/>
                </v:shape>
                <o:OLEObject Type="Embed" ProgID="Equation.3" ShapeID="_x0000_i1590" DrawAspect="Content" ObjectID="_1799682313" r:id="rId51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AD23888">
                <v:shape id="_x0000_i1591" type="#_x0000_t75" style="width:45.75pt;height:16.5pt" o:ole="">
                  <v:imagedata r:id="rId74" o:title=""/>
                </v:shape>
                <o:OLEObject Type="Embed" ProgID="Equation.3" ShapeID="_x0000_i1591" DrawAspect="Content" ObjectID="_1799682314" r:id="rId519"/>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1592" type="#_x0000_t75" style="width:24.75pt;height:15pt" o:ole="">
                  <v:imagedata r:id="rId76" o:title=""/>
                </v:shape>
                <o:OLEObject Type="Embed" ProgID="Equation.3" ShapeID="_x0000_i1592" DrawAspect="Content" ObjectID="_1799682315" r:id="rId52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prs-MutingInfo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rPr>
      </w:pPr>
      <w:r w:rsidRPr="00AE781B">
        <w:rPr>
          <w:rFonts w:eastAsia="MS Mincho"/>
        </w:rPr>
        <w:t>Same as in clause 9.4.13.4.3.</w:t>
      </w:r>
    </w:p>
    <w:p w14:paraId="12433EBA" w14:textId="77777777" w:rsidR="00D85640" w:rsidRPr="00AE781B" w:rsidRDefault="00D85640" w:rsidP="00D85640">
      <w:pPr>
        <w:pStyle w:val="Heading4"/>
        <w:rPr>
          <w:lang w:eastAsia="en-US"/>
        </w:rPr>
      </w:pPr>
      <w:r w:rsidRPr="00AE781B">
        <w:t>9.4.14.5</w:t>
      </w:r>
      <w:r w:rsidRPr="00AE781B">
        <w:tab/>
        <w:t>Test requirement</w:t>
      </w:r>
    </w:p>
    <w:p w14:paraId="38CA26D5" w14:textId="77777777" w:rsidR="00D85640" w:rsidRPr="00AE781B" w:rsidRDefault="00D85640" w:rsidP="00D85640">
      <w:pPr>
        <w:rPr>
          <w:rFonts w:eastAsia="MS Mincho"/>
        </w:rPr>
      </w:pPr>
      <w:r w:rsidRPr="00AE781B">
        <w:rPr>
          <w:rFonts w:eastAsia="MS Mincho"/>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36F9A3F">
                <v:shape id="_x0000_i1593"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1594" type="#_x0000_t75" style="width:18.75pt;height:14.25pt" o:ole="">
                  <v:imagedata r:id="rId72" o:title=""/>
                </v:shape>
                <o:OLEObject Type="Embed" ProgID="Equation.3" ShapeID="_x0000_i1594" DrawAspect="Content" ObjectID="_1799682316" r:id="rId52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7E252206">
                <v:shape id="_x0000_i1595" type="#_x0000_t75" style="width:45.75pt;height:16.5pt" o:ole="">
                  <v:imagedata r:id="rId74" o:title=""/>
                </v:shape>
                <o:OLEObject Type="Embed" ProgID="Equation.3" ShapeID="_x0000_i1595" DrawAspect="Content" ObjectID="_1799682317" r:id="rId522"/>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1596" type="#_x0000_t75" style="width:24.75pt;height:15pt" o:ole="">
                  <v:imagedata r:id="rId76" o:title=""/>
                </v:shape>
                <o:OLEObject Type="Embed" ProgID="Equation.3" ShapeID="_x0000_i1596" DrawAspect="Content" ObjectID="_1799682318" r:id="rId52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80" w:dyaOrig="290" w14:anchorId="525723BB">
                <v:shape id="_x0000_i1597" type="#_x0000_t75" style="width:44.25pt;height:14.25pt" o:ole="">
                  <v:imagedata r:id="rId105" o:title=""/>
                </v:shape>
                <o:OLEObject Type="Embed" ProgID="Equation.3" ShapeID="_x0000_i1597" DrawAspect="Content" ObjectID="_1799682319" r:id="rId524"/>
              </w:object>
            </w:r>
            <w:r w:rsidRPr="00AE781B">
              <w:rPr>
                <w:rFonts w:cs="Arial"/>
              </w:rPr>
              <w:t xml:space="preserve"> and UpPTS of </w:t>
            </w:r>
            <w:r w:rsidRPr="00AE781B">
              <w:rPr>
                <w:rFonts w:cs="Arial"/>
                <w:position w:val="-10"/>
                <w:lang w:eastAsia="en-US"/>
              </w:rPr>
              <w:object w:dxaOrig="730" w:dyaOrig="290" w14:anchorId="740297F8">
                <v:shape id="_x0000_i1598" type="#_x0000_t75" style="width:36.75pt;height:14.25pt" o:ole="">
                  <v:imagedata r:id="rId107" o:title=""/>
                </v:shape>
                <o:OLEObject Type="Embed" ProgID="Equation.3" ShapeID="_x0000_i1598" DrawAspect="Content" ObjectID="_1799682320" r:id="rId525"/>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77777777" w:rsidR="00D85640" w:rsidRPr="00AE781B" w:rsidRDefault="00D85640">
            <w:pPr>
              <w:pStyle w:val="TAC"/>
              <w:rPr>
                <w:rFonts w:cs="Arial"/>
              </w:rPr>
            </w:pPr>
            <w:r w:rsidRPr="00AE781B">
              <w:rPr>
                <w:rFonts w:cs="Arial"/>
              </w:rPr>
              <w:t xml:space="preserve">Cell 2: -2 </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prs-MutingInfo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rPr>
      </w:pPr>
      <w:r w:rsidRPr="00AE781B">
        <w:rPr>
          <w:rFonts w:eastAsia="MS Mincho"/>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rPr>
      </w:pPr>
      <w:r w:rsidRPr="00AE781B">
        <w:rPr>
          <w:rFonts w:eastAsia="MS Mincho"/>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28CF989">
                <v:shape id="Picture 2" o:spid="_x0000_i1599"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1600" type="#_x0000_t75" style="width:18.75pt;height:14.25pt" o:ole="">
                  <v:imagedata r:id="rId72" o:title=""/>
                </v:shape>
                <o:OLEObject Type="Embed" ProgID="Equation.3" ShapeID="_x0000_i1600" DrawAspect="Content" ObjectID="_1799682321" r:id="rId52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201A074">
                <v:shape id="_x0000_i1601" type="#_x0000_t75" style="width:45.75pt;height:16.5pt" o:ole="">
                  <v:imagedata r:id="rId74" o:title=""/>
                </v:shape>
                <o:OLEObject Type="Embed" ProgID="Equation.3" ShapeID="_x0000_i1601" DrawAspect="Content" ObjectID="_1799682322" r:id="rId527"/>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1602" type="#_x0000_t75" style="width:24.75pt;height:15pt" o:ole="">
                  <v:imagedata r:id="rId76" o:title=""/>
                </v:shape>
                <o:OLEObject Type="Embed" ProgID="Equation.3" ShapeID="_x0000_i1602" DrawAspect="Content" ObjectID="_1799682323" r:id="rId52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prs-MutingInfo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17" w:name="_Hlk87886764"/>
      <w:r w:rsidRPr="00AE781B">
        <w:t>For UE Category M2, r</w:t>
      </w:r>
      <w:bookmarkEnd w:id="917"/>
      <w:r w:rsidRPr="00AE781B">
        <w:t>epeat step 1-13 for sub-test 2 in Table 9.4.16.4.1-1.</w:t>
      </w:r>
    </w:p>
    <w:p w14:paraId="7AAD732C" w14:textId="77777777" w:rsidR="00D85640" w:rsidRPr="00AE781B" w:rsidRDefault="00D85640" w:rsidP="00D85640">
      <w:pPr>
        <w:pStyle w:val="Heading5"/>
      </w:pPr>
      <w:r w:rsidRPr="00AE781B">
        <w:t>9.4.16.4.3</w:t>
      </w:r>
      <w:r w:rsidRPr="00AE781B">
        <w:tab/>
        <w:t>Message contents</w:t>
      </w:r>
    </w:p>
    <w:p w14:paraId="6B286541" w14:textId="77777777" w:rsidR="00D85640" w:rsidRPr="00AE781B" w:rsidRDefault="00D85640" w:rsidP="00D85640">
      <w:pPr>
        <w:rPr>
          <w:rFonts w:eastAsia="MS Mincho"/>
        </w:rPr>
      </w:pPr>
      <w:r w:rsidRPr="00AE781B">
        <w:rPr>
          <w:rFonts w:eastAsia="MS Mincho"/>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rPr>
      </w:pPr>
      <w:r w:rsidRPr="00AE781B">
        <w:rPr>
          <w:rFonts w:eastAsia="MS Mincho"/>
        </w:rPr>
        <w:t xml:space="preserve">Same as in clause 9.4.13.5 </w:t>
      </w:r>
      <w:bookmarkStart w:id="918" w:name="_Hlk87886723"/>
      <w:r w:rsidRPr="00AE781B">
        <w:rPr>
          <w:rFonts w:eastAsia="MS Mincho"/>
        </w:rPr>
        <w:t>except that for a UE Category M2 f</w:t>
      </w:r>
      <w:r w:rsidRPr="00AE781B">
        <w:t>or the overall test to pass, the ratio of successful reported values in each sub-test shall be more than 90% with a confidence level of 95%</w:t>
      </w:r>
      <w:r w:rsidRPr="00AE781B">
        <w:rPr>
          <w:rFonts w:eastAsia="MS Mincho"/>
        </w:rPr>
        <w:t>.</w:t>
      </w:r>
      <w:bookmarkEnd w:id="918"/>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80BC137">
                <v:shape id="_x0000_i1603"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1604" type="#_x0000_t75" style="width:18.75pt;height:14.25pt" o:ole="">
                  <v:imagedata r:id="rId72" o:title=""/>
                </v:shape>
                <o:OLEObject Type="Embed" ProgID="Equation.3" ShapeID="_x0000_i1604" DrawAspect="Content" ObjectID="_1799682324" r:id="rId52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0574FA4F">
                <v:shape id="_x0000_i1605" type="#_x0000_t75" style="width:45.75pt;height:16.5pt" o:ole="">
                  <v:imagedata r:id="rId74" o:title=""/>
                </v:shape>
                <o:OLEObject Type="Embed" ProgID="Equation.3" ShapeID="_x0000_i1605" DrawAspect="Content" ObjectID="_1799682325" r:id="rId530"/>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1606" type="#_x0000_t75" style="width:24.75pt;height:15pt" o:ole="">
                  <v:imagedata r:id="rId76" o:title=""/>
                </v:shape>
                <o:OLEObject Type="Embed" ProgID="Equation.3" ShapeID="_x0000_i1606" DrawAspect="Content" ObjectID="_1799682326" r:id="rId53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7777777" w:rsidR="00D85640" w:rsidRPr="00AE781B" w:rsidRDefault="00D85640">
            <w:pPr>
              <w:pStyle w:val="TAC"/>
              <w:rPr>
                <w:rFonts w:cs="Arial"/>
              </w:rPr>
            </w:pPr>
            <w:r w:rsidRPr="00AE781B">
              <w:rPr>
                <w:rFonts w:cs="Arial"/>
              </w:rPr>
              <w:t xml:space="preserve">Cell 2: -2 </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prs-MutingInfo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t>9.4.17.4.3</w:t>
      </w:r>
      <w:r w:rsidRPr="00AE781B">
        <w:tab/>
        <w:t>Message contents</w:t>
      </w:r>
    </w:p>
    <w:p w14:paraId="3F1126AB" w14:textId="77777777" w:rsidR="00D85640" w:rsidRPr="00AE781B" w:rsidRDefault="00D85640" w:rsidP="00D85640">
      <w:pPr>
        <w:rPr>
          <w:rFonts w:eastAsia="MS Mincho"/>
        </w:rPr>
      </w:pPr>
      <w:r w:rsidRPr="00AE781B">
        <w:rPr>
          <w:rFonts w:eastAsia="MS Mincho"/>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rPr>
      </w:pPr>
      <w:r w:rsidRPr="00AE781B">
        <w:rPr>
          <w:rFonts w:eastAsia="MS Mincho"/>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40EEE92">
                <v:shape id="_x0000_i1607"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1608" type="#_x0000_t75" style="width:18.75pt;height:14.25pt" o:ole="">
                  <v:imagedata r:id="rId72" o:title=""/>
                </v:shape>
                <o:OLEObject Type="Embed" ProgID="Equation.3" ShapeID="_x0000_i1608" DrawAspect="Content" ObjectID="_1799682327" r:id="rId53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24CE854F">
                <v:shape id="_x0000_i1609" type="#_x0000_t75" style="width:45.75pt;height:16.5pt" o:ole="">
                  <v:imagedata r:id="rId74" o:title=""/>
                </v:shape>
                <o:OLEObject Type="Embed" ProgID="Equation.3" ShapeID="_x0000_i1609" DrawAspect="Content" ObjectID="_1799682328" r:id="rId533"/>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1610" type="#_x0000_t75" style="width:24.75pt;height:15pt" o:ole="">
                  <v:imagedata r:id="rId76" o:title=""/>
                </v:shape>
                <o:OLEObject Type="Embed" ProgID="Equation.3" ShapeID="_x0000_i1610" DrawAspect="Content" ObjectID="_1799682329" r:id="rId53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10" w:dyaOrig="300" w14:anchorId="35D32557">
                <v:shape id="_x0000_i1611" type="#_x0000_t75" style="width:40.5pt;height:15pt" o:ole="">
                  <v:imagedata r:id="rId105" o:title=""/>
                </v:shape>
                <o:OLEObject Type="Embed" ProgID="Equation.3" ShapeID="_x0000_i1611" DrawAspect="Content" ObjectID="_1799682330" r:id="rId535"/>
              </w:object>
            </w:r>
            <w:r w:rsidRPr="00AE781B">
              <w:rPr>
                <w:rFonts w:cs="Arial"/>
              </w:rPr>
              <w:t xml:space="preserve"> and UpPTS of </w:t>
            </w:r>
            <w:r w:rsidRPr="00AE781B">
              <w:rPr>
                <w:rFonts w:cs="Arial"/>
                <w:position w:val="-10"/>
                <w:lang w:eastAsia="en-US"/>
              </w:rPr>
              <w:object w:dxaOrig="740" w:dyaOrig="300" w14:anchorId="004C5772">
                <v:shape id="_x0000_i1612" type="#_x0000_t75" style="width:36.75pt;height:15pt" o:ole="">
                  <v:imagedata r:id="rId107" o:title=""/>
                </v:shape>
                <o:OLEObject Type="Embed" ProgID="Equation.3" ShapeID="_x0000_i1612" DrawAspect="Content" ObjectID="_1799682331" r:id="rId536"/>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77777777" w:rsidR="00D85640" w:rsidRPr="00AE781B" w:rsidRDefault="00D85640">
            <w:pPr>
              <w:pStyle w:val="TAC"/>
              <w:rPr>
                <w:rFonts w:cs="Arial"/>
              </w:rPr>
            </w:pPr>
            <w:r w:rsidRPr="00AE781B">
              <w:rPr>
                <w:rFonts w:cs="Arial"/>
              </w:rPr>
              <w:t xml:space="preserve">Cell 2: -2 </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prs-MutingInfo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rPr>
        <w:t>Table 9.4.18.4.3-1: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Derivation Path: 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commonIEsRequestLocationInformation</w:t>
            </w:r>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10315 ms.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00CF306C">
        <w:rPr>
          <w:position w:val="-11"/>
        </w:rPr>
        <w:pict w14:anchorId="0BC365EB">
          <v:shape id="_x0000_i1613" type="#_x0000_t75" style="width:102.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instrText xml:space="preserve"> </w:instrText>
      </w:r>
      <w:r w:rsidRPr="00AE781B">
        <w:fldChar w:fldCharType="separate"/>
      </w:r>
      <w:r w:rsidR="00CF306C">
        <w:rPr>
          <w:position w:val="-11"/>
        </w:rPr>
        <w:pict w14:anchorId="62299002">
          <v:shape id="_x0000_i1614" type="#_x0000_t75" style="width:102.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9.75pt;height:11.25pt" o:ole="">
            <v:imagedata r:id="rId95" o:title=""/>
          </v:shape>
          <o:OLEObject Type="Embed" ProgID="Equation.3" ShapeID="_x0000_i1615" DrawAspect="Content" ObjectID="_1799682332" r:id="rId538"/>
        </w:object>
      </w:r>
      <w:r w:rsidRPr="00AE781B">
        <w:t>=16 are the parameters specified in clause 9.4.13.3, Table 9.4.1.1.3</w:t>
      </w:r>
      <w:r w:rsidRPr="00AE781B">
        <w:noBreakHyphen/>
        <w:t>1 and Note 4 of Table 9.4.13.4.1-1. This gives the total RSTD reporting delay of 10240 ms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01ADF7FF" w14:textId="4D9FCF73" w:rsidR="000E170B" w:rsidRPr="00AE781B" w:rsidRDefault="00D85640" w:rsidP="009630C7">
      <w:r w:rsidRPr="00AE781B">
        <w:rPr>
          <w:rFonts w:eastAsia="MS Mincho"/>
        </w:rPr>
        <w:t>For a UE Category M1 t</w:t>
      </w:r>
      <w:r w:rsidRPr="00AE781B">
        <w:t xml:space="preserve">he rate of successful tests during repeated tests shall be at least 90% with a confidence level of 95%. </w:t>
      </w:r>
      <w:r w:rsidRPr="00AE781B">
        <w:rPr>
          <w:rFonts w:eastAsia="MS Mincho"/>
        </w:rPr>
        <w:t>For a UE Category M2 f</w:t>
      </w:r>
      <w:r w:rsidRPr="00AE781B">
        <w:t>or the overall test to pass, the ratio of successful reported values in each sub-test shall be more than 90% with a confidence level of 95%</w:t>
      </w:r>
      <w:r w:rsidRPr="00AE781B">
        <w:rPr>
          <w:rFonts w:eastAsia="MS Mincho"/>
        </w:rPr>
        <w:t>.</w:t>
      </w:r>
    </w:p>
    <w:sectPr w:rsidR="000E170B" w:rsidRPr="00AE781B" w:rsidSect="00E4473A">
      <w:headerReference w:type="default" r:id="rId539"/>
      <w:footerReference w:type="default" r:id="rId540"/>
      <w:footnotePr>
        <w:numRestart w:val="eachSect"/>
      </w:footnotePr>
      <w:pgSz w:w="11907" w:h="16840" w:code="9"/>
      <w:pgMar w:top="1416" w:right="1133" w:bottom="1133" w:left="1133" w:header="850" w:footer="340" w:gutter="0"/>
      <w:pgNumType w:start="37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01C69" w14:textId="77777777" w:rsidR="00A03E0C" w:rsidRDefault="00A03E0C">
      <w:r>
        <w:separator/>
      </w:r>
    </w:p>
  </w:endnote>
  <w:endnote w:type="continuationSeparator" w:id="0">
    <w:p w14:paraId="5815D069" w14:textId="77777777" w:rsidR="00A03E0C" w:rsidRDefault="00A03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mbria"/>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AB1EB" w14:textId="7D34AB01" w:rsidR="00E538E6" w:rsidRDefault="00F514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9CDC3" w14:textId="77777777" w:rsidR="00A03E0C" w:rsidRDefault="00A03E0C">
      <w:r>
        <w:separator/>
      </w:r>
    </w:p>
  </w:footnote>
  <w:footnote w:type="continuationSeparator" w:id="0">
    <w:p w14:paraId="0EAC915A" w14:textId="77777777" w:rsidR="00A03E0C" w:rsidRDefault="00A03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26EC0" w14:textId="192E2F58" w:rsidR="00E513BA" w:rsidRDefault="00F5147B" w:rsidP="00E513BA">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1F57C6">
      <w:rPr>
        <w:rFonts w:ascii="Arial" w:hAnsi="Arial" w:cs="Arial"/>
        <w:b/>
        <w:sz w:val="18"/>
        <w:szCs w:val="18"/>
      </w:rPr>
      <w:t>8</w:t>
    </w:r>
    <w:r>
      <w:rPr>
        <w:rFonts w:ascii="Arial" w:hAnsi="Arial" w:cs="Arial"/>
        <w:b/>
        <w:sz w:val="18"/>
        <w:szCs w:val="18"/>
      </w:rPr>
      <w:t>.</w:t>
    </w:r>
    <w:r w:rsidR="00CF306C">
      <w:rPr>
        <w:rFonts w:ascii="Arial" w:hAnsi="Arial" w:cs="Arial"/>
        <w:b/>
        <w:sz w:val="18"/>
        <w:szCs w:val="18"/>
      </w:rPr>
      <w:t>1</w:t>
    </w:r>
    <w:r>
      <w:rPr>
        <w:rFonts w:ascii="Arial" w:hAnsi="Arial" w:cs="Arial"/>
        <w:b/>
        <w:sz w:val="18"/>
        <w:szCs w:val="18"/>
      </w:rPr>
      <w:t>.</w:t>
    </w:r>
    <w:r w:rsidR="00E852A1">
      <w:rPr>
        <w:rFonts w:ascii="Arial" w:hAnsi="Arial" w:cs="Arial"/>
        <w:b/>
        <w:sz w:val="18"/>
        <w:szCs w:val="18"/>
      </w:rPr>
      <w:t>0</w:t>
    </w:r>
    <w:r>
      <w:rPr>
        <w:rFonts w:ascii="Arial" w:hAnsi="Arial" w:cs="Arial"/>
        <w:b/>
        <w:sz w:val="18"/>
        <w:szCs w:val="18"/>
      </w:rPr>
      <w:t xml:space="preserve"> (202</w:t>
    </w:r>
    <w:r w:rsidR="00CF306C">
      <w:rPr>
        <w:rFonts w:ascii="Arial" w:hAnsi="Arial" w:cs="Arial"/>
        <w:b/>
        <w:sz w:val="18"/>
        <w:szCs w:val="18"/>
      </w:rPr>
      <w:t>5</w:t>
    </w:r>
    <w:r>
      <w:rPr>
        <w:rFonts w:ascii="Arial" w:hAnsi="Arial" w:cs="Arial"/>
        <w:b/>
        <w:sz w:val="18"/>
        <w:szCs w:val="18"/>
      </w:rPr>
      <w:t>-</w:t>
    </w:r>
    <w:r w:rsidR="00CF306C">
      <w:rPr>
        <w:rFonts w:ascii="Arial" w:hAnsi="Arial" w:cs="Arial"/>
        <w:b/>
        <w:sz w:val="18"/>
        <w:szCs w:val="18"/>
      </w:rPr>
      <w:t>03</w:t>
    </w:r>
    <w:r>
      <w:rPr>
        <w:rFonts w:ascii="Arial" w:hAnsi="Arial" w:cs="Arial"/>
        <w:b/>
        <w:sz w:val="18"/>
        <w:szCs w:val="18"/>
      </w:rPr>
      <w:t>)</w:t>
    </w:r>
  </w:p>
  <w:p w14:paraId="4F6F9284" w14:textId="77777777" w:rsidR="00E538E6" w:rsidRDefault="00E538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0654B8D5" w14:textId="1AACD439" w:rsidR="00E513BA" w:rsidRDefault="00F5147B" w:rsidP="00E513BA">
    <w:pPr>
      <w:pStyle w:val="Header"/>
      <w:framePr w:h="284" w:hRule="exact" w:wrap="around" w:vAnchor="text" w:hAnchor="margin" w:y="7"/>
    </w:pPr>
    <w:r>
      <w:t>Release 1</w:t>
    </w:r>
    <w:r w:rsidR="001F57C6">
      <w:t>8</w:t>
    </w:r>
  </w:p>
  <w:p w14:paraId="7B4385E9" w14:textId="77777777" w:rsidR="00E538E6" w:rsidRDefault="00E53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51C6328">
      <w:start w:val="1"/>
      <w:numFmt w:val="bullet"/>
      <w:lvlText w:val=""/>
      <w:lvlJc w:val="left"/>
      <w:pPr>
        <w:tabs>
          <w:tab w:val="num" w:pos="720"/>
        </w:tabs>
        <w:ind w:left="720" w:hanging="360"/>
      </w:pPr>
      <w:rPr>
        <w:rFonts w:ascii="Symbol" w:hAnsi="Symbol" w:hint="default"/>
      </w:rPr>
    </w:lvl>
    <w:lvl w:ilvl="1" w:tplc="5EC08A98" w:tentative="1">
      <w:start w:val="1"/>
      <w:numFmt w:val="bullet"/>
      <w:lvlText w:val="o"/>
      <w:lvlJc w:val="left"/>
      <w:pPr>
        <w:tabs>
          <w:tab w:val="num" w:pos="1440"/>
        </w:tabs>
        <w:ind w:left="1440" w:hanging="360"/>
      </w:pPr>
      <w:rPr>
        <w:rFonts w:ascii="Courier New" w:hAnsi="Courier New" w:cs="Courier New" w:hint="default"/>
      </w:rPr>
    </w:lvl>
    <w:lvl w:ilvl="2" w:tplc="84867B8A" w:tentative="1">
      <w:start w:val="1"/>
      <w:numFmt w:val="bullet"/>
      <w:lvlText w:val=""/>
      <w:lvlJc w:val="left"/>
      <w:pPr>
        <w:tabs>
          <w:tab w:val="num" w:pos="2160"/>
        </w:tabs>
        <w:ind w:left="2160" w:hanging="360"/>
      </w:pPr>
      <w:rPr>
        <w:rFonts w:ascii="Wingdings" w:hAnsi="Wingdings" w:hint="default"/>
      </w:rPr>
    </w:lvl>
    <w:lvl w:ilvl="3" w:tplc="C924E9CA" w:tentative="1">
      <w:start w:val="1"/>
      <w:numFmt w:val="bullet"/>
      <w:lvlText w:val=""/>
      <w:lvlJc w:val="left"/>
      <w:pPr>
        <w:tabs>
          <w:tab w:val="num" w:pos="2880"/>
        </w:tabs>
        <w:ind w:left="2880" w:hanging="360"/>
      </w:pPr>
      <w:rPr>
        <w:rFonts w:ascii="Symbol" w:hAnsi="Symbol" w:hint="default"/>
      </w:rPr>
    </w:lvl>
    <w:lvl w:ilvl="4" w:tplc="87380CEC" w:tentative="1">
      <w:start w:val="1"/>
      <w:numFmt w:val="bullet"/>
      <w:lvlText w:val="o"/>
      <w:lvlJc w:val="left"/>
      <w:pPr>
        <w:tabs>
          <w:tab w:val="num" w:pos="3600"/>
        </w:tabs>
        <w:ind w:left="3600" w:hanging="360"/>
      </w:pPr>
      <w:rPr>
        <w:rFonts w:ascii="Courier New" w:hAnsi="Courier New" w:cs="Courier New" w:hint="default"/>
      </w:rPr>
    </w:lvl>
    <w:lvl w:ilvl="5" w:tplc="387A303C" w:tentative="1">
      <w:start w:val="1"/>
      <w:numFmt w:val="bullet"/>
      <w:lvlText w:val=""/>
      <w:lvlJc w:val="left"/>
      <w:pPr>
        <w:tabs>
          <w:tab w:val="num" w:pos="4320"/>
        </w:tabs>
        <w:ind w:left="4320" w:hanging="360"/>
      </w:pPr>
      <w:rPr>
        <w:rFonts w:ascii="Wingdings" w:hAnsi="Wingdings" w:hint="default"/>
      </w:rPr>
    </w:lvl>
    <w:lvl w:ilvl="6" w:tplc="E9EE0B74" w:tentative="1">
      <w:start w:val="1"/>
      <w:numFmt w:val="bullet"/>
      <w:lvlText w:val=""/>
      <w:lvlJc w:val="left"/>
      <w:pPr>
        <w:tabs>
          <w:tab w:val="num" w:pos="5040"/>
        </w:tabs>
        <w:ind w:left="5040" w:hanging="360"/>
      </w:pPr>
      <w:rPr>
        <w:rFonts w:ascii="Symbol" w:hAnsi="Symbol" w:hint="default"/>
      </w:rPr>
    </w:lvl>
    <w:lvl w:ilvl="7" w:tplc="A30C7236" w:tentative="1">
      <w:start w:val="1"/>
      <w:numFmt w:val="bullet"/>
      <w:lvlText w:val="o"/>
      <w:lvlJc w:val="left"/>
      <w:pPr>
        <w:tabs>
          <w:tab w:val="num" w:pos="5760"/>
        </w:tabs>
        <w:ind w:left="5760" w:hanging="360"/>
      </w:pPr>
      <w:rPr>
        <w:rFonts w:ascii="Courier New" w:hAnsi="Courier New" w:cs="Courier New" w:hint="default"/>
      </w:rPr>
    </w:lvl>
    <w:lvl w:ilvl="8" w:tplc="1FD8EB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BCF809F8">
      <w:start w:val="1"/>
      <w:numFmt w:val="decimal"/>
      <w:lvlText w:val="%1)"/>
      <w:lvlJc w:val="left"/>
      <w:pPr>
        <w:tabs>
          <w:tab w:val="num" w:pos="644"/>
        </w:tabs>
        <w:ind w:left="644" w:hanging="360"/>
      </w:pPr>
      <w:rPr>
        <w:rFonts w:hint="default"/>
      </w:rPr>
    </w:lvl>
    <w:lvl w:ilvl="1" w:tplc="A8FAFA6A" w:tentative="1">
      <w:start w:val="1"/>
      <w:numFmt w:val="aiueoFullWidth"/>
      <w:lvlText w:val="(%2)"/>
      <w:lvlJc w:val="left"/>
      <w:pPr>
        <w:tabs>
          <w:tab w:val="num" w:pos="1124"/>
        </w:tabs>
        <w:ind w:left="1124" w:hanging="420"/>
      </w:pPr>
    </w:lvl>
    <w:lvl w:ilvl="2" w:tplc="74240F04" w:tentative="1">
      <w:start w:val="1"/>
      <w:numFmt w:val="decimalEnclosedCircle"/>
      <w:lvlText w:val="%3"/>
      <w:lvlJc w:val="left"/>
      <w:pPr>
        <w:tabs>
          <w:tab w:val="num" w:pos="1544"/>
        </w:tabs>
        <w:ind w:left="1544" w:hanging="420"/>
      </w:pPr>
    </w:lvl>
    <w:lvl w:ilvl="3" w:tplc="574A4410" w:tentative="1">
      <w:start w:val="1"/>
      <w:numFmt w:val="decimal"/>
      <w:lvlText w:val="%4."/>
      <w:lvlJc w:val="left"/>
      <w:pPr>
        <w:tabs>
          <w:tab w:val="num" w:pos="1964"/>
        </w:tabs>
        <w:ind w:left="1964" w:hanging="420"/>
      </w:pPr>
    </w:lvl>
    <w:lvl w:ilvl="4" w:tplc="6CAC8FAA" w:tentative="1">
      <w:start w:val="1"/>
      <w:numFmt w:val="aiueoFullWidth"/>
      <w:lvlText w:val="(%5)"/>
      <w:lvlJc w:val="left"/>
      <w:pPr>
        <w:tabs>
          <w:tab w:val="num" w:pos="2384"/>
        </w:tabs>
        <w:ind w:left="2384" w:hanging="420"/>
      </w:pPr>
    </w:lvl>
    <w:lvl w:ilvl="5" w:tplc="D3F858D6" w:tentative="1">
      <w:start w:val="1"/>
      <w:numFmt w:val="decimalEnclosedCircle"/>
      <w:lvlText w:val="%6"/>
      <w:lvlJc w:val="left"/>
      <w:pPr>
        <w:tabs>
          <w:tab w:val="num" w:pos="2804"/>
        </w:tabs>
        <w:ind w:left="2804" w:hanging="420"/>
      </w:pPr>
    </w:lvl>
    <w:lvl w:ilvl="6" w:tplc="A32A035A" w:tentative="1">
      <w:start w:val="1"/>
      <w:numFmt w:val="decimal"/>
      <w:lvlText w:val="%7."/>
      <w:lvlJc w:val="left"/>
      <w:pPr>
        <w:tabs>
          <w:tab w:val="num" w:pos="3224"/>
        </w:tabs>
        <w:ind w:left="3224" w:hanging="420"/>
      </w:pPr>
    </w:lvl>
    <w:lvl w:ilvl="7" w:tplc="DADA7EB4" w:tentative="1">
      <w:start w:val="1"/>
      <w:numFmt w:val="aiueoFullWidth"/>
      <w:lvlText w:val="(%8)"/>
      <w:lvlJc w:val="left"/>
      <w:pPr>
        <w:tabs>
          <w:tab w:val="num" w:pos="3644"/>
        </w:tabs>
        <w:ind w:left="3644" w:hanging="420"/>
      </w:pPr>
    </w:lvl>
    <w:lvl w:ilvl="8" w:tplc="40347D7A"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04773075">
    <w:abstractNumId w:val="14"/>
  </w:num>
  <w:num w:numId="2" w16cid:durableId="758142125">
    <w:abstractNumId w:val="11"/>
  </w:num>
  <w:num w:numId="3" w16cid:durableId="514727681">
    <w:abstractNumId w:val="6"/>
  </w:num>
  <w:num w:numId="4" w16cid:durableId="1762145476">
    <w:abstractNumId w:val="26"/>
  </w:num>
  <w:num w:numId="5" w16cid:durableId="1456171569">
    <w:abstractNumId w:val="1"/>
  </w:num>
  <w:num w:numId="6" w16cid:durableId="2143420647">
    <w:abstractNumId w:val="0"/>
  </w:num>
  <w:num w:numId="7" w16cid:durableId="1437408129">
    <w:abstractNumId w:val="12"/>
  </w:num>
  <w:num w:numId="8" w16cid:durableId="1526022107">
    <w:abstractNumId w:val="25"/>
  </w:num>
  <w:num w:numId="9" w16cid:durableId="1023752588">
    <w:abstractNumId w:val="9"/>
  </w:num>
  <w:num w:numId="10" w16cid:durableId="13970397">
    <w:abstractNumId w:val="16"/>
  </w:num>
  <w:num w:numId="11" w16cid:durableId="1455514810">
    <w:abstractNumId w:val="3"/>
  </w:num>
  <w:num w:numId="12" w16cid:durableId="1506359500">
    <w:abstractNumId w:val="27"/>
  </w:num>
  <w:num w:numId="13" w16cid:durableId="175311636">
    <w:abstractNumId w:val="21"/>
  </w:num>
  <w:num w:numId="14" w16cid:durableId="909191321">
    <w:abstractNumId w:val="17"/>
  </w:num>
  <w:num w:numId="15" w16cid:durableId="979378695">
    <w:abstractNumId w:val="20"/>
  </w:num>
  <w:num w:numId="16" w16cid:durableId="1822114096">
    <w:abstractNumId w:val="24"/>
  </w:num>
  <w:num w:numId="17" w16cid:durableId="1511943245">
    <w:abstractNumId w:val="5"/>
  </w:num>
  <w:num w:numId="18" w16cid:durableId="1232036255">
    <w:abstractNumId w:val="19"/>
  </w:num>
  <w:num w:numId="19" w16cid:durableId="258295300">
    <w:abstractNumId w:val="18"/>
  </w:num>
  <w:num w:numId="20" w16cid:durableId="131489326">
    <w:abstractNumId w:val="2"/>
  </w:num>
  <w:num w:numId="21" w16cid:durableId="550728766">
    <w:abstractNumId w:val="4"/>
  </w:num>
  <w:num w:numId="22" w16cid:durableId="399596754">
    <w:abstractNumId w:val="15"/>
  </w:num>
  <w:num w:numId="23" w16cid:durableId="630210635">
    <w:abstractNumId w:val="8"/>
  </w:num>
  <w:num w:numId="24" w16cid:durableId="895313810">
    <w:abstractNumId w:val="23"/>
  </w:num>
  <w:num w:numId="25" w16cid:durableId="593788709">
    <w:abstractNumId w:val="28"/>
  </w:num>
  <w:num w:numId="26" w16cid:durableId="161896310">
    <w:abstractNumId w:val="29"/>
  </w:num>
  <w:num w:numId="27" w16cid:durableId="1904682736">
    <w:abstractNumId w:val="10"/>
  </w:num>
  <w:num w:numId="28" w16cid:durableId="2084373155">
    <w:abstractNumId w:val="13"/>
  </w:num>
  <w:num w:numId="29" w16cid:durableId="1483932766">
    <w:abstractNumId w:val="7"/>
  </w:num>
  <w:num w:numId="30" w16cid:durableId="25972154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391C"/>
    <w:rsid w:val="000940BC"/>
    <w:rsid w:val="000948E8"/>
    <w:rsid w:val="00094AA7"/>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040"/>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2FB"/>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CAF"/>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59AC"/>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5021"/>
    <w:rsid w:val="001F57C6"/>
    <w:rsid w:val="001F6B77"/>
    <w:rsid w:val="00202EB6"/>
    <w:rsid w:val="0020429F"/>
    <w:rsid w:val="0020588C"/>
    <w:rsid w:val="00205F52"/>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46901"/>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50BC"/>
    <w:rsid w:val="00277720"/>
    <w:rsid w:val="00280823"/>
    <w:rsid w:val="002815D8"/>
    <w:rsid w:val="002816E1"/>
    <w:rsid w:val="002830A2"/>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101E"/>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B28"/>
    <w:rsid w:val="002E7284"/>
    <w:rsid w:val="002E7E11"/>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481"/>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27E"/>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532E"/>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7BF4"/>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17F18"/>
    <w:rsid w:val="00522E0A"/>
    <w:rsid w:val="00524709"/>
    <w:rsid w:val="00530506"/>
    <w:rsid w:val="00533046"/>
    <w:rsid w:val="00533A88"/>
    <w:rsid w:val="00535B5C"/>
    <w:rsid w:val="00537B50"/>
    <w:rsid w:val="00540345"/>
    <w:rsid w:val="00540734"/>
    <w:rsid w:val="00541C70"/>
    <w:rsid w:val="00541FB5"/>
    <w:rsid w:val="00543B39"/>
    <w:rsid w:val="00543ED8"/>
    <w:rsid w:val="00543F71"/>
    <w:rsid w:val="00545224"/>
    <w:rsid w:val="00545AC0"/>
    <w:rsid w:val="00550C21"/>
    <w:rsid w:val="00551A0A"/>
    <w:rsid w:val="00551EB4"/>
    <w:rsid w:val="00553029"/>
    <w:rsid w:val="005544A3"/>
    <w:rsid w:val="005553F4"/>
    <w:rsid w:val="00557002"/>
    <w:rsid w:val="00562650"/>
    <w:rsid w:val="00563FBE"/>
    <w:rsid w:val="005654FE"/>
    <w:rsid w:val="00565DA3"/>
    <w:rsid w:val="00567A20"/>
    <w:rsid w:val="005733A0"/>
    <w:rsid w:val="00573F07"/>
    <w:rsid w:val="00574AC9"/>
    <w:rsid w:val="00574B6E"/>
    <w:rsid w:val="00575D93"/>
    <w:rsid w:val="00576B5C"/>
    <w:rsid w:val="00576F6D"/>
    <w:rsid w:val="00577667"/>
    <w:rsid w:val="00582563"/>
    <w:rsid w:val="0058264E"/>
    <w:rsid w:val="00582E71"/>
    <w:rsid w:val="00583461"/>
    <w:rsid w:val="005843F2"/>
    <w:rsid w:val="005845B5"/>
    <w:rsid w:val="005848DA"/>
    <w:rsid w:val="005859E1"/>
    <w:rsid w:val="00586E3D"/>
    <w:rsid w:val="0059219C"/>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083"/>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36AA6"/>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96222"/>
    <w:rsid w:val="00697329"/>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541"/>
    <w:rsid w:val="006B2616"/>
    <w:rsid w:val="006B2FEF"/>
    <w:rsid w:val="006B3ABD"/>
    <w:rsid w:val="006B41D5"/>
    <w:rsid w:val="006B5E0A"/>
    <w:rsid w:val="006B6E5F"/>
    <w:rsid w:val="006B79F3"/>
    <w:rsid w:val="006B7D7E"/>
    <w:rsid w:val="006C010C"/>
    <w:rsid w:val="006C0572"/>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301"/>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6F3F"/>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116"/>
    <w:rsid w:val="00760D24"/>
    <w:rsid w:val="0076211E"/>
    <w:rsid w:val="007639D3"/>
    <w:rsid w:val="0076585B"/>
    <w:rsid w:val="007662DD"/>
    <w:rsid w:val="00767BC0"/>
    <w:rsid w:val="00770DD4"/>
    <w:rsid w:val="00772EE0"/>
    <w:rsid w:val="007748DF"/>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478"/>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5FF7"/>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87354"/>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0F4"/>
    <w:rsid w:val="009E0289"/>
    <w:rsid w:val="009E1C7A"/>
    <w:rsid w:val="009E1D4D"/>
    <w:rsid w:val="009E344D"/>
    <w:rsid w:val="009E376C"/>
    <w:rsid w:val="009E38CA"/>
    <w:rsid w:val="009E7A78"/>
    <w:rsid w:val="009F1463"/>
    <w:rsid w:val="009F14FB"/>
    <w:rsid w:val="009F2563"/>
    <w:rsid w:val="009F2634"/>
    <w:rsid w:val="009F4D80"/>
    <w:rsid w:val="009F6F2C"/>
    <w:rsid w:val="00A014DA"/>
    <w:rsid w:val="00A01B45"/>
    <w:rsid w:val="00A01EE1"/>
    <w:rsid w:val="00A03E0C"/>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D23"/>
    <w:rsid w:val="00A94E0C"/>
    <w:rsid w:val="00A94FC0"/>
    <w:rsid w:val="00A969D3"/>
    <w:rsid w:val="00A97557"/>
    <w:rsid w:val="00A97876"/>
    <w:rsid w:val="00AA042A"/>
    <w:rsid w:val="00AA0B79"/>
    <w:rsid w:val="00AA206B"/>
    <w:rsid w:val="00AA26F6"/>
    <w:rsid w:val="00AA3054"/>
    <w:rsid w:val="00AA5896"/>
    <w:rsid w:val="00AA63A7"/>
    <w:rsid w:val="00AA67AC"/>
    <w:rsid w:val="00AA6D69"/>
    <w:rsid w:val="00AA7013"/>
    <w:rsid w:val="00AB08B8"/>
    <w:rsid w:val="00AB15BE"/>
    <w:rsid w:val="00AB1FAD"/>
    <w:rsid w:val="00AB2CC7"/>
    <w:rsid w:val="00AB4704"/>
    <w:rsid w:val="00AB51F3"/>
    <w:rsid w:val="00AB5C2A"/>
    <w:rsid w:val="00AB606D"/>
    <w:rsid w:val="00AB6221"/>
    <w:rsid w:val="00AB6D97"/>
    <w:rsid w:val="00AB72D4"/>
    <w:rsid w:val="00AC454E"/>
    <w:rsid w:val="00AC5A4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0D5E"/>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4416"/>
    <w:rsid w:val="00BD60AF"/>
    <w:rsid w:val="00BD6DFC"/>
    <w:rsid w:val="00BD7E47"/>
    <w:rsid w:val="00BD7F75"/>
    <w:rsid w:val="00BE1EB8"/>
    <w:rsid w:val="00BE2170"/>
    <w:rsid w:val="00BE3A11"/>
    <w:rsid w:val="00BE4447"/>
    <w:rsid w:val="00BE44A0"/>
    <w:rsid w:val="00BE5D54"/>
    <w:rsid w:val="00BE715A"/>
    <w:rsid w:val="00BF0D1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234F"/>
    <w:rsid w:val="00C138A9"/>
    <w:rsid w:val="00C1391F"/>
    <w:rsid w:val="00C1631C"/>
    <w:rsid w:val="00C16947"/>
    <w:rsid w:val="00C17C4A"/>
    <w:rsid w:val="00C207FB"/>
    <w:rsid w:val="00C20CF9"/>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55645"/>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2D13"/>
    <w:rsid w:val="00CE3606"/>
    <w:rsid w:val="00CE3DAE"/>
    <w:rsid w:val="00CE4362"/>
    <w:rsid w:val="00CE4A7F"/>
    <w:rsid w:val="00CE548A"/>
    <w:rsid w:val="00CE548C"/>
    <w:rsid w:val="00CE5A6F"/>
    <w:rsid w:val="00CE664A"/>
    <w:rsid w:val="00CE6BEB"/>
    <w:rsid w:val="00CF15CF"/>
    <w:rsid w:val="00CF306C"/>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098C"/>
    <w:rsid w:val="00D53DF8"/>
    <w:rsid w:val="00D54D8E"/>
    <w:rsid w:val="00D578FD"/>
    <w:rsid w:val="00D57A6C"/>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A7259"/>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0E66"/>
    <w:rsid w:val="00DD1A3F"/>
    <w:rsid w:val="00DD1D09"/>
    <w:rsid w:val="00DD29E7"/>
    <w:rsid w:val="00DD4E10"/>
    <w:rsid w:val="00DD4F99"/>
    <w:rsid w:val="00DD6454"/>
    <w:rsid w:val="00DD7A10"/>
    <w:rsid w:val="00DE2D53"/>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73A"/>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2A1"/>
    <w:rsid w:val="00E853BE"/>
    <w:rsid w:val="00E85CED"/>
    <w:rsid w:val="00E85CF9"/>
    <w:rsid w:val="00E90A28"/>
    <w:rsid w:val="00E9112D"/>
    <w:rsid w:val="00E917F0"/>
    <w:rsid w:val="00E91D4A"/>
    <w:rsid w:val="00E9651C"/>
    <w:rsid w:val="00E97BBD"/>
    <w:rsid w:val="00EA2032"/>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E73C0"/>
    <w:rsid w:val="00EE7E99"/>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147B"/>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67CE1"/>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4921"/>
    <w:rsid w:val="00FF657C"/>
    <w:rsid w:val="00FF6A0C"/>
    <w:rsid w:val="00FF7C4F"/>
    <w:rsid w:val="00FF7C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06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CF30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306C"/>
    <w:pPr>
      <w:pBdr>
        <w:top w:val="none" w:sz="0" w:space="0" w:color="auto"/>
      </w:pBdr>
      <w:spacing w:before="180"/>
      <w:outlineLvl w:val="1"/>
    </w:pPr>
    <w:rPr>
      <w:sz w:val="32"/>
    </w:rPr>
  </w:style>
  <w:style w:type="paragraph" w:styleId="Heading3">
    <w:name w:val="heading 3"/>
    <w:basedOn w:val="Heading2"/>
    <w:next w:val="Normal"/>
    <w:link w:val="Heading3Char"/>
    <w:qFormat/>
    <w:rsid w:val="00CF306C"/>
    <w:pPr>
      <w:spacing w:before="120"/>
      <w:outlineLvl w:val="2"/>
    </w:pPr>
    <w:rPr>
      <w:sz w:val="28"/>
    </w:rPr>
  </w:style>
  <w:style w:type="paragraph" w:styleId="Heading4">
    <w:name w:val="heading 4"/>
    <w:basedOn w:val="Heading3"/>
    <w:next w:val="Normal"/>
    <w:link w:val="Heading4Char"/>
    <w:qFormat/>
    <w:rsid w:val="00CF306C"/>
    <w:pPr>
      <w:ind w:left="1418" w:hanging="1418"/>
      <w:outlineLvl w:val="3"/>
    </w:pPr>
    <w:rPr>
      <w:sz w:val="24"/>
    </w:rPr>
  </w:style>
  <w:style w:type="paragraph" w:styleId="Heading5">
    <w:name w:val="heading 5"/>
    <w:basedOn w:val="Heading4"/>
    <w:next w:val="Normal"/>
    <w:link w:val="Heading5Char"/>
    <w:qFormat/>
    <w:rsid w:val="00CF306C"/>
    <w:pPr>
      <w:ind w:left="1701" w:hanging="1701"/>
      <w:outlineLvl w:val="4"/>
    </w:pPr>
    <w:rPr>
      <w:sz w:val="22"/>
    </w:rPr>
  </w:style>
  <w:style w:type="paragraph" w:styleId="Heading6">
    <w:name w:val="heading 6"/>
    <w:basedOn w:val="H6"/>
    <w:next w:val="Normal"/>
    <w:link w:val="Heading6Char"/>
    <w:qFormat/>
    <w:rsid w:val="00CF306C"/>
    <w:pPr>
      <w:outlineLvl w:val="5"/>
    </w:pPr>
  </w:style>
  <w:style w:type="paragraph" w:styleId="Heading7">
    <w:name w:val="heading 7"/>
    <w:basedOn w:val="H6"/>
    <w:next w:val="Normal"/>
    <w:link w:val="Heading7Char"/>
    <w:qFormat/>
    <w:rsid w:val="00CF306C"/>
    <w:pPr>
      <w:outlineLvl w:val="6"/>
    </w:pPr>
  </w:style>
  <w:style w:type="paragraph" w:styleId="Heading8">
    <w:name w:val="heading 8"/>
    <w:basedOn w:val="Heading1"/>
    <w:next w:val="Normal"/>
    <w:link w:val="Heading8Char"/>
    <w:qFormat/>
    <w:rsid w:val="00CF306C"/>
    <w:pPr>
      <w:ind w:left="0" w:firstLine="0"/>
      <w:outlineLvl w:val="7"/>
    </w:pPr>
  </w:style>
  <w:style w:type="paragraph" w:styleId="Heading9">
    <w:name w:val="heading 9"/>
    <w:basedOn w:val="Heading8"/>
    <w:next w:val="Normal"/>
    <w:link w:val="Heading9Char"/>
    <w:qFormat/>
    <w:rsid w:val="00CF306C"/>
    <w:pPr>
      <w:outlineLvl w:val="8"/>
    </w:pPr>
  </w:style>
  <w:style w:type="character" w:default="1" w:styleId="DefaultParagraphFont">
    <w:name w:val="Default Paragraph Font"/>
    <w:semiHidden/>
    <w:rsid w:val="00CF30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306C"/>
  </w:style>
  <w:style w:type="paragraph" w:customStyle="1" w:styleId="B1">
    <w:name w:val="B1"/>
    <w:basedOn w:val="List"/>
    <w:link w:val="B1Char"/>
    <w:rsid w:val="00CF306C"/>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CF306C"/>
    <w:pPr>
      <w:spacing w:before="180"/>
      <w:ind w:left="2693" w:hanging="2693"/>
    </w:pPr>
    <w:rPr>
      <w:b/>
    </w:rPr>
  </w:style>
  <w:style w:type="paragraph" w:styleId="TOC1">
    <w:name w:val="toc 1"/>
    <w:semiHidden/>
    <w:rsid w:val="00CF30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F30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F306C"/>
    <w:pPr>
      <w:ind w:left="1701" w:hanging="1701"/>
    </w:pPr>
  </w:style>
  <w:style w:type="paragraph" w:styleId="TOC4">
    <w:name w:val="toc 4"/>
    <w:basedOn w:val="TOC3"/>
    <w:semiHidden/>
    <w:rsid w:val="00CF306C"/>
    <w:pPr>
      <w:ind w:left="1418" w:hanging="1418"/>
    </w:pPr>
  </w:style>
  <w:style w:type="paragraph" w:styleId="TOC3">
    <w:name w:val="toc 3"/>
    <w:basedOn w:val="TOC2"/>
    <w:semiHidden/>
    <w:rsid w:val="00CF306C"/>
    <w:pPr>
      <w:ind w:left="1134" w:hanging="1134"/>
    </w:pPr>
  </w:style>
  <w:style w:type="paragraph" w:styleId="TOC2">
    <w:name w:val="toc 2"/>
    <w:basedOn w:val="TOC1"/>
    <w:semiHidden/>
    <w:rsid w:val="00CF306C"/>
    <w:pPr>
      <w:keepNext w:val="0"/>
      <w:spacing w:before="0"/>
      <w:ind w:left="851" w:hanging="851"/>
    </w:pPr>
    <w:rPr>
      <w:sz w:val="20"/>
    </w:rPr>
  </w:style>
  <w:style w:type="paragraph" w:styleId="Index2">
    <w:name w:val="index 2"/>
    <w:basedOn w:val="Index1"/>
    <w:semiHidden/>
    <w:rsid w:val="00CF306C"/>
    <w:pPr>
      <w:ind w:left="284"/>
    </w:pPr>
  </w:style>
  <w:style w:type="paragraph" w:styleId="Index1">
    <w:name w:val="index 1"/>
    <w:basedOn w:val="Normal"/>
    <w:semiHidden/>
    <w:rsid w:val="00CF306C"/>
    <w:pPr>
      <w:keepLines/>
      <w:spacing w:after="0"/>
    </w:pPr>
  </w:style>
  <w:style w:type="paragraph" w:customStyle="1" w:styleId="ZH">
    <w:name w:val="ZH"/>
    <w:rsid w:val="00CF30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F306C"/>
    <w:pPr>
      <w:outlineLvl w:val="9"/>
    </w:pPr>
  </w:style>
  <w:style w:type="paragraph" w:styleId="ListNumber2">
    <w:name w:val="List Number 2"/>
    <w:basedOn w:val="ListNumber"/>
    <w:rsid w:val="00CF306C"/>
    <w:pPr>
      <w:ind w:left="851"/>
    </w:pPr>
  </w:style>
  <w:style w:type="paragraph" w:styleId="Header">
    <w:name w:val="header"/>
    <w:link w:val="HeaderChar"/>
    <w:rsid w:val="00CF306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semiHidden/>
    <w:rsid w:val="00CF306C"/>
    <w:rPr>
      <w:b/>
      <w:position w:val="6"/>
      <w:sz w:val="16"/>
    </w:rPr>
  </w:style>
  <w:style w:type="paragraph" w:styleId="FootnoteText">
    <w:name w:val="footnote text"/>
    <w:basedOn w:val="Normal"/>
    <w:link w:val="FootnoteTextChar"/>
    <w:semiHidden/>
    <w:rsid w:val="00CF306C"/>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rsid w:val="00CF306C"/>
    <w:rPr>
      <w:b/>
    </w:rPr>
  </w:style>
  <w:style w:type="paragraph" w:customStyle="1" w:styleId="TAC">
    <w:name w:val="TAC"/>
    <w:basedOn w:val="TAL"/>
    <w:rsid w:val="00CF306C"/>
    <w:pPr>
      <w:jc w:val="center"/>
    </w:pPr>
  </w:style>
  <w:style w:type="paragraph" w:customStyle="1" w:styleId="TF">
    <w:name w:val="TF"/>
    <w:basedOn w:val="TH"/>
    <w:rsid w:val="00CF306C"/>
    <w:pPr>
      <w:keepNext w:val="0"/>
      <w:spacing w:before="0" w:after="240"/>
    </w:pPr>
  </w:style>
  <w:style w:type="paragraph" w:customStyle="1" w:styleId="NO">
    <w:name w:val="NO"/>
    <w:basedOn w:val="Normal"/>
    <w:rsid w:val="00CF306C"/>
    <w:pPr>
      <w:keepLines/>
      <w:ind w:left="1135" w:hanging="851"/>
    </w:pPr>
  </w:style>
  <w:style w:type="paragraph" w:styleId="TOC9">
    <w:name w:val="toc 9"/>
    <w:basedOn w:val="TOC8"/>
    <w:semiHidden/>
    <w:rsid w:val="00CF306C"/>
    <w:pPr>
      <w:ind w:left="1418" w:hanging="1418"/>
    </w:pPr>
  </w:style>
  <w:style w:type="paragraph" w:customStyle="1" w:styleId="EX">
    <w:name w:val="EX"/>
    <w:basedOn w:val="Normal"/>
    <w:rsid w:val="00CF306C"/>
    <w:pPr>
      <w:keepLines/>
      <w:ind w:left="1702" w:hanging="1418"/>
    </w:pPr>
  </w:style>
  <w:style w:type="paragraph" w:customStyle="1" w:styleId="FP">
    <w:name w:val="FP"/>
    <w:basedOn w:val="Normal"/>
    <w:rsid w:val="00CF306C"/>
    <w:pPr>
      <w:spacing w:after="0"/>
    </w:pPr>
  </w:style>
  <w:style w:type="paragraph" w:customStyle="1" w:styleId="LD">
    <w:name w:val="LD"/>
    <w:rsid w:val="00CF30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F306C"/>
    <w:pPr>
      <w:spacing w:after="0"/>
    </w:pPr>
  </w:style>
  <w:style w:type="paragraph" w:customStyle="1" w:styleId="EW">
    <w:name w:val="EW"/>
    <w:basedOn w:val="EX"/>
    <w:rsid w:val="00CF306C"/>
    <w:pPr>
      <w:spacing w:after="0"/>
    </w:pPr>
  </w:style>
  <w:style w:type="paragraph" w:styleId="TOC6">
    <w:name w:val="toc 6"/>
    <w:basedOn w:val="TOC5"/>
    <w:next w:val="Normal"/>
    <w:semiHidden/>
    <w:rsid w:val="00CF306C"/>
    <w:pPr>
      <w:ind w:left="1985" w:hanging="1985"/>
    </w:pPr>
  </w:style>
  <w:style w:type="paragraph" w:styleId="TOC7">
    <w:name w:val="toc 7"/>
    <w:basedOn w:val="TOC6"/>
    <w:next w:val="Normal"/>
    <w:semiHidden/>
    <w:rsid w:val="00CF306C"/>
    <w:pPr>
      <w:ind w:left="2268" w:hanging="2268"/>
    </w:pPr>
  </w:style>
  <w:style w:type="paragraph" w:styleId="ListBullet2">
    <w:name w:val="List Bullet 2"/>
    <w:basedOn w:val="ListBullet"/>
    <w:rsid w:val="00CF306C"/>
    <w:pPr>
      <w:ind w:left="851"/>
    </w:pPr>
  </w:style>
  <w:style w:type="paragraph" w:styleId="ListBullet3">
    <w:name w:val="List Bullet 3"/>
    <w:basedOn w:val="ListBullet2"/>
    <w:rsid w:val="00CF306C"/>
    <w:pPr>
      <w:ind w:left="1135"/>
    </w:pPr>
  </w:style>
  <w:style w:type="paragraph" w:styleId="ListNumber">
    <w:name w:val="List Number"/>
    <w:basedOn w:val="List"/>
    <w:rsid w:val="00CF306C"/>
  </w:style>
  <w:style w:type="paragraph" w:customStyle="1" w:styleId="EQ">
    <w:name w:val="EQ"/>
    <w:basedOn w:val="Normal"/>
    <w:next w:val="Normal"/>
    <w:rsid w:val="00CF306C"/>
    <w:pPr>
      <w:keepLines/>
      <w:tabs>
        <w:tab w:val="center" w:pos="4536"/>
        <w:tab w:val="right" w:pos="9072"/>
      </w:tabs>
    </w:pPr>
    <w:rPr>
      <w:noProof/>
    </w:rPr>
  </w:style>
  <w:style w:type="paragraph" w:customStyle="1" w:styleId="TH">
    <w:name w:val="TH"/>
    <w:basedOn w:val="Normal"/>
    <w:link w:val="THChar"/>
    <w:rsid w:val="00CF306C"/>
    <w:pPr>
      <w:keepNext/>
      <w:keepLines/>
      <w:spacing w:before="60"/>
      <w:jc w:val="center"/>
    </w:pPr>
    <w:rPr>
      <w:rFonts w:ascii="Arial" w:hAnsi="Arial"/>
      <w:b/>
    </w:rPr>
  </w:style>
  <w:style w:type="paragraph" w:customStyle="1" w:styleId="NF">
    <w:name w:val="NF"/>
    <w:basedOn w:val="NO"/>
    <w:rsid w:val="00CF306C"/>
    <w:pPr>
      <w:keepNext/>
      <w:spacing w:after="0"/>
    </w:pPr>
    <w:rPr>
      <w:rFonts w:ascii="Arial" w:hAnsi="Arial"/>
      <w:sz w:val="18"/>
    </w:rPr>
  </w:style>
  <w:style w:type="paragraph" w:customStyle="1" w:styleId="PL">
    <w:name w:val="PL"/>
    <w:rsid w:val="00CF30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F306C"/>
    <w:pPr>
      <w:jc w:val="right"/>
    </w:pPr>
  </w:style>
  <w:style w:type="paragraph" w:customStyle="1" w:styleId="H6">
    <w:name w:val="H6"/>
    <w:basedOn w:val="Heading5"/>
    <w:next w:val="Normal"/>
    <w:rsid w:val="00CF306C"/>
    <w:pPr>
      <w:ind w:left="1985" w:hanging="1985"/>
      <w:outlineLvl w:val="9"/>
    </w:pPr>
    <w:rPr>
      <w:sz w:val="20"/>
    </w:rPr>
  </w:style>
  <w:style w:type="paragraph" w:customStyle="1" w:styleId="TAN">
    <w:name w:val="TAN"/>
    <w:basedOn w:val="TAL"/>
    <w:rsid w:val="00CF306C"/>
    <w:pPr>
      <w:ind w:left="851" w:hanging="851"/>
    </w:pPr>
  </w:style>
  <w:style w:type="paragraph" w:customStyle="1" w:styleId="TAL">
    <w:name w:val="TAL"/>
    <w:basedOn w:val="Normal"/>
    <w:rsid w:val="00CF306C"/>
    <w:pPr>
      <w:keepNext/>
      <w:keepLines/>
      <w:spacing w:after="0"/>
    </w:pPr>
    <w:rPr>
      <w:rFonts w:ascii="Arial" w:hAnsi="Arial"/>
      <w:sz w:val="18"/>
    </w:rPr>
  </w:style>
  <w:style w:type="paragraph" w:customStyle="1" w:styleId="ZA">
    <w:name w:val="ZA"/>
    <w:rsid w:val="00CF30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30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F30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F30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F306C"/>
    <w:pPr>
      <w:framePr w:wrap="notBeside" w:y="16161"/>
    </w:pPr>
  </w:style>
  <w:style w:type="character" w:customStyle="1" w:styleId="ZGSM">
    <w:name w:val="ZGSM"/>
    <w:rsid w:val="00CF306C"/>
  </w:style>
  <w:style w:type="paragraph" w:styleId="List2">
    <w:name w:val="List 2"/>
    <w:basedOn w:val="List"/>
    <w:rsid w:val="00CF306C"/>
    <w:pPr>
      <w:ind w:left="851"/>
    </w:pPr>
  </w:style>
  <w:style w:type="paragraph" w:customStyle="1" w:styleId="ZG">
    <w:name w:val="ZG"/>
    <w:rsid w:val="00CF30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CF306C"/>
    <w:pPr>
      <w:ind w:left="1135"/>
    </w:pPr>
  </w:style>
  <w:style w:type="paragraph" w:styleId="List4">
    <w:name w:val="List 4"/>
    <w:basedOn w:val="List3"/>
    <w:rsid w:val="00CF306C"/>
    <w:pPr>
      <w:ind w:left="1418"/>
    </w:pPr>
  </w:style>
  <w:style w:type="paragraph" w:styleId="List5">
    <w:name w:val="List 5"/>
    <w:basedOn w:val="List4"/>
    <w:rsid w:val="00CF306C"/>
    <w:pPr>
      <w:ind w:left="1702"/>
    </w:pPr>
  </w:style>
  <w:style w:type="paragraph" w:customStyle="1" w:styleId="EditorsNote">
    <w:name w:val="Editor's Note"/>
    <w:basedOn w:val="NO"/>
    <w:rsid w:val="00CF306C"/>
    <w:rPr>
      <w:color w:val="FF0000"/>
    </w:rPr>
  </w:style>
  <w:style w:type="paragraph" w:styleId="List">
    <w:name w:val="List"/>
    <w:basedOn w:val="Normal"/>
    <w:rsid w:val="00CF306C"/>
    <w:pPr>
      <w:ind w:left="568" w:hanging="284"/>
    </w:pPr>
  </w:style>
  <w:style w:type="paragraph" w:styleId="ListBullet">
    <w:name w:val="List Bullet"/>
    <w:basedOn w:val="List"/>
    <w:rsid w:val="00CF306C"/>
  </w:style>
  <w:style w:type="paragraph" w:styleId="ListBullet4">
    <w:name w:val="List Bullet 4"/>
    <w:basedOn w:val="ListBullet3"/>
    <w:rsid w:val="00CF306C"/>
    <w:pPr>
      <w:ind w:left="1418"/>
    </w:pPr>
  </w:style>
  <w:style w:type="paragraph" w:styleId="ListBullet5">
    <w:name w:val="List Bullet 5"/>
    <w:basedOn w:val="ListBullet4"/>
    <w:rsid w:val="00CF306C"/>
    <w:pPr>
      <w:ind w:left="1702"/>
    </w:pPr>
  </w:style>
  <w:style w:type="paragraph" w:customStyle="1" w:styleId="B2">
    <w:name w:val="B2"/>
    <w:basedOn w:val="List2"/>
    <w:rsid w:val="00CF306C"/>
  </w:style>
  <w:style w:type="paragraph" w:customStyle="1" w:styleId="B3">
    <w:name w:val="B3"/>
    <w:basedOn w:val="List3"/>
    <w:rsid w:val="00CF306C"/>
  </w:style>
  <w:style w:type="paragraph" w:customStyle="1" w:styleId="B4">
    <w:name w:val="B4"/>
    <w:basedOn w:val="List4"/>
    <w:rsid w:val="00CF306C"/>
  </w:style>
  <w:style w:type="paragraph" w:customStyle="1" w:styleId="B5">
    <w:name w:val="B5"/>
    <w:basedOn w:val="List5"/>
    <w:rsid w:val="00CF306C"/>
  </w:style>
  <w:style w:type="paragraph" w:styleId="Footer">
    <w:name w:val="footer"/>
    <w:basedOn w:val="Header"/>
    <w:link w:val="FooterChar"/>
    <w:rsid w:val="00CF306C"/>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CF306C"/>
    <w:pPr>
      <w:framePr w:hRule="auto" w:wrap="notBeside" w:y="852"/>
    </w:pPr>
    <w:rPr>
      <w:i w:val="0"/>
      <w:sz w:val="40"/>
    </w:rPr>
  </w:style>
  <w:style w:type="character" w:customStyle="1" w:styleId="THChar">
    <w:name w:val="TH Char"/>
    <w:link w:val="TH"/>
    <w:rsid w:val="00F5147B"/>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99" Type="http://schemas.openxmlformats.org/officeDocument/2006/relationships/oleObject" Target="embeddings/oleObject252.bin"/><Relationship Id="rId21" Type="http://schemas.openxmlformats.org/officeDocument/2006/relationships/oleObject" Target="embeddings/oleObject8.bin"/><Relationship Id="rId63" Type="http://schemas.openxmlformats.org/officeDocument/2006/relationships/oleObject" Target="embeddings/oleObject37.bin"/><Relationship Id="rId159" Type="http://schemas.openxmlformats.org/officeDocument/2006/relationships/oleObject" Target="embeddings/oleObject117.bin"/><Relationship Id="rId324" Type="http://schemas.openxmlformats.org/officeDocument/2006/relationships/oleObject" Target="embeddings/oleObject274.bin"/><Relationship Id="rId366" Type="http://schemas.openxmlformats.org/officeDocument/2006/relationships/oleObject" Target="embeddings/oleObject316.bin"/><Relationship Id="rId531" Type="http://schemas.openxmlformats.org/officeDocument/2006/relationships/oleObject" Target="embeddings/oleObject474.bin"/><Relationship Id="rId170" Type="http://schemas.openxmlformats.org/officeDocument/2006/relationships/oleObject" Target="embeddings/oleObject128.bin"/><Relationship Id="rId226" Type="http://schemas.openxmlformats.org/officeDocument/2006/relationships/oleObject" Target="embeddings/oleObject181.bin"/><Relationship Id="rId433" Type="http://schemas.openxmlformats.org/officeDocument/2006/relationships/oleObject" Target="embeddings/oleObject382.bin"/><Relationship Id="rId268" Type="http://schemas.openxmlformats.org/officeDocument/2006/relationships/oleObject" Target="embeddings/oleObject223.bin"/><Relationship Id="rId475" Type="http://schemas.openxmlformats.org/officeDocument/2006/relationships/oleObject" Target="embeddings/oleObject421.bin"/><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oleObject" Target="embeddings/oleObject86.bin"/><Relationship Id="rId335" Type="http://schemas.openxmlformats.org/officeDocument/2006/relationships/oleObject" Target="embeddings/oleObject285.bin"/><Relationship Id="rId377" Type="http://schemas.openxmlformats.org/officeDocument/2006/relationships/oleObject" Target="embeddings/oleObject327.bin"/><Relationship Id="rId500" Type="http://schemas.openxmlformats.org/officeDocument/2006/relationships/oleObject" Target="embeddings/oleObject444.bin"/><Relationship Id="rId542" Type="http://schemas.openxmlformats.org/officeDocument/2006/relationships/theme" Target="theme/theme1.xml"/><Relationship Id="rId5" Type="http://schemas.openxmlformats.org/officeDocument/2006/relationships/webSettings" Target="webSettings.xml"/><Relationship Id="rId181" Type="http://schemas.openxmlformats.org/officeDocument/2006/relationships/oleObject" Target="embeddings/oleObject139.bin"/><Relationship Id="rId237" Type="http://schemas.openxmlformats.org/officeDocument/2006/relationships/oleObject" Target="embeddings/oleObject192.bin"/><Relationship Id="rId402" Type="http://schemas.openxmlformats.org/officeDocument/2006/relationships/oleObject" Target="embeddings/oleObject352.bin"/><Relationship Id="rId279" Type="http://schemas.openxmlformats.org/officeDocument/2006/relationships/oleObject" Target="embeddings/oleObject234.bin"/><Relationship Id="rId444" Type="http://schemas.openxmlformats.org/officeDocument/2006/relationships/oleObject" Target="embeddings/oleObject393.bin"/><Relationship Id="rId486" Type="http://schemas.openxmlformats.org/officeDocument/2006/relationships/image" Target="media/image47.wmf"/><Relationship Id="rId43" Type="http://schemas.openxmlformats.org/officeDocument/2006/relationships/oleObject" Target="embeddings/oleObject25.bin"/><Relationship Id="rId139" Type="http://schemas.openxmlformats.org/officeDocument/2006/relationships/oleObject" Target="embeddings/oleObject97.bin"/><Relationship Id="rId290" Type="http://schemas.openxmlformats.org/officeDocument/2006/relationships/oleObject" Target="embeddings/oleObject244.bin"/><Relationship Id="rId304" Type="http://schemas.openxmlformats.org/officeDocument/2006/relationships/oleObject" Target="embeddings/oleObject257.bin"/><Relationship Id="rId346" Type="http://schemas.openxmlformats.org/officeDocument/2006/relationships/oleObject" Target="embeddings/oleObject296.bin"/><Relationship Id="rId388" Type="http://schemas.openxmlformats.org/officeDocument/2006/relationships/oleObject" Target="embeddings/oleObject338.bin"/><Relationship Id="rId511" Type="http://schemas.openxmlformats.org/officeDocument/2006/relationships/oleObject" Target="embeddings/oleObject455.bin"/><Relationship Id="rId85" Type="http://schemas.openxmlformats.org/officeDocument/2006/relationships/image" Target="media/image29.wmf"/><Relationship Id="rId150" Type="http://schemas.openxmlformats.org/officeDocument/2006/relationships/oleObject" Target="embeddings/oleObject108.bin"/><Relationship Id="rId192" Type="http://schemas.openxmlformats.org/officeDocument/2006/relationships/oleObject" Target="embeddings/oleObject149.bin"/><Relationship Id="rId206" Type="http://schemas.openxmlformats.org/officeDocument/2006/relationships/oleObject" Target="embeddings/oleObject162.bin"/><Relationship Id="rId413" Type="http://schemas.openxmlformats.org/officeDocument/2006/relationships/oleObject" Target="embeddings/oleObject363.bin"/><Relationship Id="rId248" Type="http://schemas.openxmlformats.org/officeDocument/2006/relationships/oleObject" Target="embeddings/oleObject203.bin"/><Relationship Id="rId455" Type="http://schemas.openxmlformats.org/officeDocument/2006/relationships/oleObject" Target="embeddings/oleObject402.bin"/><Relationship Id="rId497" Type="http://schemas.openxmlformats.org/officeDocument/2006/relationships/oleObject" Target="embeddings/oleObject441.bin"/><Relationship Id="rId12" Type="http://schemas.openxmlformats.org/officeDocument/2006/relationships/image" Target="media/image3.wmf"/><Relationship Id="rId108" Type="http://schemas.openxmlformats.org/officeDocument/2006/relationships/oleObject" Target="embeddings/oleObject66.bin"/><Relationship Id="rId315" Type="http://schemas.openxmlformats.org/officeDocument/2006/relationships/oleObject" Target="embeddings/oleObject268.bin"/><Relationship Id="rId357" Type="http://schemas.openxmlformats.org/officeDocument/2006/relationships/oleObject" Target="embeddings/oleObject307.bin"/><Relationship Id="rId522" Type="http://schemas.openxmlformats.org/officeDocument/2006/relationships/oleObject" Target="embeddings/oleObject465.bin"/><Relationship Id="rId54" Type="http://schemas.openxmlformats.org/officeDocument/2006/relationships/image" Target="media/image16.wmf"/><Relationship Id="rId96" Type="http://schemas.openxmlformats.org/officeDocument/2006/relationships/oleObject" Target="embeddings/oleObject56.bin"/><Relationship Id="rId161" Type="http://schemas.openxmlformats.org/officeDocument/2006/relationships/oleObject" Target="embeddings/oleObject119.bin"/><Relationship Id="rId217" Type="http://schemas.openxmlformats.org/officeDocument/2006/relationships/oleObject" Target="embeddings/oleObject172.bin"/><Relationship Id="rId399" Type="http://schemas.openxmlformats.org/officeDocument/2006/relationships/oleObject" Target="embeddings/oleObject349.bin"/><Relationship Id="rId259" Type="http://schemas.openxmlformats.org/officeDocument/2006/relationships/oleObject" Target="embeddings/oleObject214.bin"/><Relationship Id="rId424" Type="http://schemas.openxmlformats.org/officeDocument/2006/relationships/oleObject" Target="embeddings/oleObject374.bin"/><Relationship Id="rId466" Type="http://schemas.openxmlformats.org/officeDocument/2006/relationships/oleObject" Target="embeddings/oleObject413.bin"/><Relationship Id="rId23" Type="http://schemas.openxmlformats.org/officeDocument/2006/relationships/oleObject" Target="embeddings/oleObject9.bin"/><Relationship Id="rId119" Type="http://schemas.openxmlformats.org/officeDocument/2006/relationships/oleObject" Target="embeddings/oleObject77.bin"/><Relationship Id="rId270" Type="http://schemas.openxmlformats.org/officeDocument/2006/relationships/oleObject" Target="embeddings/oleObject225.bin"/><Relationship Id="rId326" Type="http://schemas.openxmlformats.org/officeDocument/2006/relationships/oleObject" Target="embeddings/oleObject276.bin"/><Relationship Id="rId533" Type="http://schemas.openxmlformats.org/officeDocument/2006/relationships/oleObject" Target="embeddings/oleObject476.bin"/><Relationship Id="rId65" Type="http://schemas.openxmlformats.org/officeDocument/2006/relationships/oleObject" Target="embeddings/oleObject38.bin"/><Relationship Id="rId130" Type="http://schemas.openxmlformats.org/officeDocument/2006/relationships/oleObject" Target="embeddings/oleObject88.bin"/><Relationship Id="rId368" Type="http://schemas.openxmlformats.org/officeDocument/2006/relationships/oleObject" Target="embeddings/oleObject318.bin"/><Relationship Id="rId172" Type="http://schemas.openxmlformats.org/officeDocument/2006/relationships/oleObject" Target="embeddings/oleObject130.bin"/><Relationship Id="rId228" Type="http://schemas.openxmlformats.org/officeDocument/2006/relationships/oleObject" Target="embeddings/oleObject183.bin"/><Relationship Id="rId435" Type="http://schemas.openxmlformats.org/officeDocument/2006/relationships/oleObject" Target="embeddings/oleObject384.bin"/><Relationship Id="rId477" Type="http://schemas.openxmlformats.org/officeDocument/2006/relationships/oleObject" Target="embeddings/oleObject423.bin"/><Relationship Id="rId281" Type="http://schemas.openxmlformats.org/officeDocument/2006/relationships/oleObject" Target="embeddings/oleObject236.bin"/><Relationship Id="rId337" Type="http://schemas.openxmlformats.org/officeDocument/2006/relationships/oleObject" Target="embeddings/oleObject287.bin"/><Relationship Id="rId502" Type="http://schemas.openxmlformats.org/officeDocument/2006/relationships/oleObject" Target="embeddings/oleObject446.bin"/><Relationship Id="rId34" Type="http://schemas.openxmlformats.org/officeDocument/2006/relationships/image" Target="media/image10.wmf"/><Relationship Id="rId76" Type="http://schemas.openxmlformats.org/officeDocument/2006/relationships/image" Target="media/image26.wmf"/><Relationship Id="rId141" Type="http://schemas.openxmlformats.org/officeDocument/2006/relationships/oleObject" Target="embeddings/oleObject99.bin"/><Relationship Id="rId379" Type="http://schemas.openxmlformats.org/officeDocument/2006/relationships/oleObject" Target="embeddings/oleObject329.bin"/><Relationship Id="rId7" Type="http://schemas.openxmlformats.org/officeDocument/2006/relationships/endnotes" Target="endnotes.xml"/><Relationship Id="rId183" Type="http://schemas.openxmlformats.org/officeDocument/2006/relationships/oleObject" Target="embeddings/oleObject140.bin"/><Relationship Id="rId239" Type="http://schemas.openxmlformats.org/officeDocument/2006/relationships/oleObject" Target="embeddings/oleObject194.bin"/><Relationship Id="rId390" Type="http://schemas.openxmlformats.org/officeDocument/2006/relationships/oleObject" Target="embeddings/oleObject340.bin"/><Relationship Id="rId404" Type="http://schemas.openxmlformats.org/officeDocument/2006/relationships/oleObject" Target="embeddings/oleObject354.bin"/><Relationship Id="rId446" Type="http://schemas.openxmlformats.org/officeDocument/2006/relationships/oleObject" Target="embeddings/oleObject394.bin"/><Relationship Id="rId250" Type="http://schemas.openxmlformats.org/officeDocument/2006/relationships/oleObject" Target="embeddings/oleObject205.bin"/><Relationship Id="rId292" Type="http://schemas.openxmlformats.org/officeDocument/2006/relationships/oleObject" Target="embeddings/oleObject245.bin"/><Relationship Id="rId306" Type="http://schemas.openxmlformats.org/officeDocument/2006/relationships/oleObject" Target="embeddings/oleObject259.bin"/><Relationship Id="rId488" Type="http://schemas.openxmlformats.org/officeDocument/2006/relationships/oleObject" Target="embeddings/oleObject433.bin"/><Relationship Id="rId45" Type="http://schemas.openxmlformats.org/officeDocument/2006/relationships/oleObject" Target="embeddings/oleObject26.bin"/><Relationship Id="rId87" Type="http://schemas.openxmlformats.org/officeDocument/2006/relationships/oleObject" Target="embeddings/oleObject50.bin"/><Relationship Id="rId110" Type="http://schemas.openxmlformats.org/officeDocument/2006/relationships/oleObject" Target="embeddings/oleObject68.bin"/><Relationship Id="rId348" Type="http://schemas.openxmlformats.org/officeDocument/2006/relationships/oleObject" Target="embeddings/oleObject298.bin"/><Relationship Id="rId513" Type="http://schemas.openxmlformats.org/officeDocument/2006/relationships/oleObject" Target="embeddings/oleObject457.bin"/><Relationship Id="rId152" Type="http://schemas.openxmlformats.org/officeDocument/2006/relationships/oleObject" Target="embeddings/oleObject110.bin"/><Relationship Id="rId194" Type="http://schemas.openxmlformats.org/officeDocument/2006/relationships/oleObject" Target="embeddings/oleObject151.bin"/><Relationship Id="rId208" Type="http://schemas.openxmlformats.org/officeDocument/2006/relationships/oleObject" Target="embeddings/oleObject164.bin"/><Relationship Id="rId415" Type="http://schemas.openxmlformats.org/officeDocument/2006/relationships/oleObject" Target="embeddings/oleObject365.bin"/><Relationship Id="rId457" Type="http://schemas.openxmlformats.org/officeDocument/2006/relationships/oleObject" Target="embeddings/oleObject404.bin"/><Relationship Id="rId261" Type="http://schemas.openxmlformats.org/officeDocument/2006/relationships/oleObject" Target="embeddings/oleObject216.bin"/><Relationship Id="rId499" Type="http://schemas.openxmlformats.org/officeDocument/2006/relationships/oleObject" Target="embeddings/oleObject443.bin"/><Relationship Id="rId14" Type="http://schemas.openxmlformats.org/officeDocument/2006/relationships/image" Target="media/image4.wmf"/><Relationship Id="rId56" Type="http://schemas.openxmlformats.org/officeDocument/2006/relationships/image" Target="media/image17.wmf"/><Relationship Id="rId317" Type="http://schemas.openxmlformats.org/officeDocument/2006/relationships/oleObject" Target="embeddings/oleObject269.bin"/><Relationship Id="rId359" Type="http://schemas.openxmlformats.org/officeDocument/2006/relationships/oleObject" Target="embeddings/oleObject309.bin"/><Relationship Id="rId524" Type="http://schemas.openxmlformats.org/officeDocument/2006/relationships/oleObject" Target="embeddings/oleObject467.bin"/><Relationship Id="rId98" Type="http://schemas.openxmlformats.org/officeDocument/2006/relationships/oleObject" Target="embeddings/oleObject58.bin"/><Relationship Id="rId121" Type="http://schemas.openxmlformats.org/officeDocument/2006/relationships/oleObject" Target="embeddings/oleObject79.bin"/><Relationship Id="rId163" Type="http://schemas.openxmlformats.org/officeDocument/2006/relationships/oleObject" Target="embeddings/oleObject121.bin"/><Relationship Id="rId219" Type="http://schemas.openxmlformats.org/officeDocument/2006/relationships/oleObject" Target="embeddings/oleObject174.bin"/><Relationship Id="rId370" Type="http://schemas.openxmlformats.org/officeDocument/2006/relationships/oleObject" Target="embeddings/oleObject320.bin"/><Relationship Id="rId426" Type="http://schemas.openxmlformats.org/officeDocument/2006/relationships/oleObject" Target="embeddings/oleObject376.bin"/><Relationship Id="rId230" Type="http://schemas.openxmlformats.org/officeDocument/2006/relationships/oleObject" Target="embeddings/oleObject185.bin"/><Relationship Id="rId468" Type="http://schemas.openxmlformats.org/officeDocument/2006/relationships/oleObject" Target="embeddings/oleObject415.bin"/><Relationship Id="rId25" Type="http://schemas.openxmlformats.org/officeDocument/2006/relationships/oleObject" Target="embeddings/oleObject10.bin"/><Relationship Id="rId67" Type="http://schemas.openxmlformats.org/officeDocument/2006/relationships/oleObject" Target="embeddings/oleObject39.bin"/><Relationship Id="rId272" Type="http://schemas.openxmlformats.org/officeDocument/2006/relationships/oleObject" Target="embeddings/oleObject227.bin"/><Relationship Id="rId328" Type="http://schemas.openxmlformats.org/officeDocument/2006/relationships/oleObject" Target="embeddings/oleObject278.bin"/><Relationship Id="rId535" Type="http://schemas.openxmlformats.org/officeDocument/2006/relationships/oleObject" Target="embeddings/oleObject478.bin"/><Relationship Id="rId88" Type="http://schemas.openxmlformats.org/officeDocument/2006/relationships/oleObject" Target="embeddings/oleObject51.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oleObject" Target="embeddings/oleObject111.bin"/><Relationship Id="rId174" Type="http://schemas.openxmlformats.org/officeDocument/2006/relationships/oleObject" Target="embeddings/oleObject132.bin"/><Relationship Id="rId195" Type="http://schemas.openxmlformats.org/officeDocument/2006/relationships/oleObject" Target="embeddings/oleObject152.bin"/><Relationship Id="rId209" Type="http://schemas.openxmlformats.org/officeDocument/2006/relationships/image" Target="media/image37.wmf"/><Relationship Id="rId360" Type="http://schemas.openxmlformats.org/officeDocument/2006/relationships/oleObject" Target="embeddings/oleObject310.bin"/><Relationship Id="rId381" Type="http://schemas.openxmlformats.org/officeDocument/2006/relationships/oleObject" Target="embeddings/oleObject331.bin"/><Relationship Id="rId416" Type="http://schemas.openxmlformats.org/officeDocument/2006/relationships/oleObject" Target="embeddings/oleObject366.bin"/><Relationship Id="rId220" Type="http://schemas.openxmlformats.org/officeDocument/2006/relationships/oleObject" Target="embeddings/oleObject175.bin"/><Relationship Id="rId241" Type="http://schemas.openxmlformats.org/officeDocument/2006/relationships/oleObject" Target="embeddings/oleObject196.bin"/><Relationship Id="rId437" Type="http://schemas.openxmlformats.org/officeDocument/2006/relationships/oleObject" Target="embeddings/oleObject386.bin"/><Relationship Id="rId458" Type="http://schemas.openxmlformats.org/officeDocument/2006/relationships/oleObject" Target="embeddings/oleObject405.bin"/><Relationship Id="rId479" Type="http://schemas.openxmlformats.org/officeDocument/2006/relationships/oleObject" Target="embeddings/oleObject425.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33.bin"/><Relationship Id="rId262" Type="http://schemas.openxmlformats.org/officeDocument/2006/relationships/oleObject" Target="embeddings/oleObject217.bin"/><Relationship Id="rId283" Type="http://schemas.openxmlformats.org/officeDocument/2006/relationships/oleObject" Target="embeddings/oleObject238.bin"/><Relationship Id="rId318" Type="http://schemas.openxmlformats.org/officeDocument/2006/relationships/image" Target="media/image41.wmf"/><Relationship Id="rId339" Type="http://schemas.openxmlformats.org/officeDocument/2006/relationships/oleObject" Target="embeddings/oleObject289.bin"/><Relationship Id="rId490" Type="http://schemas.openxmlformats.org/officeDocument/2006/relationships/oleObject" Target="embeddings/oleObject435.bin"/><Relationship Id="rId504" Type="http://schemas.openxmlformats.org/officeDocument/2006/relationships/oleObject" Target="embeddings/oleObject448.bin"/><Relationship Id="rId525" Type="http://schemas.openxmlformats.org/officeDocument/2006/relationships/oleObject" Target="embeddings/oleObject468.bin"/><Relationship Id="rId78" Type="http://schemas.openxmlformats.org/officeDocument/2006/relationships/oleObject" Target="embeddings/oleObject43.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101.bin"/><Relationship Id="rId164" Type="http://schemas.openxmlformats.org/officeDocument/2006/relationships/oleObject" Target="embeddings/oleObject122.bin"/><Relationship Id="rId185" Type="http://schemas.openxmlformats.org/officeDocument/2006/relationships/oleObject" Target="embeddings/oleObject142.bin"/><Relationship Id="rId350" Type="http://schemas.openxmlformats.org/officeDocument/2006/relationships/oleObject" Target="embeddings/oleObject300.bin"/><Relationship Id="rId371" Type="http://schemas.openxmlformats.org/officeDocument/2006/relationships/oleObject" Target="embeddings/oleObject321.bin"/><Relationship Id="rId406" Type="http://schemas.openxmlformats.org/officeDocument/2006/relationships/oleObject" Target="embeddings/oleObject356.bin"/><Relationship Id="rId9" Type="http://schemas.openxmlformats.org/officeDocument/2006/relationships/oleObject" Target="embeddings/oleObject1.bin"/><Relationship Id="rId210" Type="http://schemas.openxmlformats.org/officeDocument/2006/relationships/oleObject" Target="embeddings/oleObject165.bin"/><Relationship Id="rId392" Type="http://schemas.openxmlformats.org/officeDocument/2006/relationships/oleObject" Target="embeddings/oleObject342.bin"/><Relationship Id="rId427" Type="http://schemas.openxmlformats.org/officeDocument/2006/relationships/oleObject" Target="embeddings/oleObject377.bin"/><Relationship Id="rId448" Type="http://schemas.openxmlformats.org/officeDocument/2006/relationships/oleObject" Target="embeddings/oleObject396.bin"/><Relationship Id="rId469" Type="http://schemas.openxmlformats.org/officeDocument/2006/relationships/oleObject" Target="embeddings/oleObject416.bin"/><Relationship Id="rId26" Type="http://schemas.openxmlformats.org/officeDocument/2006/relationships/image" Target="media/image9.wmf"/><Relationship Id="rId231" Type="http://schemas.openxmlformats.org/officeDocument/2006/relationships/oleObject" Target="embeddings/oleObject186.bin"/><Relationship Id="rId252" Type="http://schemas.openxmlformats.org/officeDocument/2006/relationships/oleObject" Target="embeddings/oleObject207.bin"/><Relationship Id="rId273" Type="http://schemas.openxmlformats.org/officeDocument/2006/relationships/oleObject" Target="embeddings/oleObject228.bin"/><Relationship Id="rId294" Type="http://schemas.openxmlformats.org/officeDocument/2006/relationships/oleObject" Target="embeddings/oleObject247.bin"/><Relationship Id="rId308" Type="http://schemas.openxmlformats.org/officeDocument/2006/relationships/oleObject" Target="embeddings/oleObject261.bin"/><Relationship Id="rId329" Type="http://schemas.openxmlformats.org/officeDocument/2006/relationships/oleObject" Target="embeddings/oleObject279.bin"/><Relationship Id="rId480" Type="http://schemas.openxmlformats.org/officeDocument/2006/relationships/oleObject" Target="embeddings/oleObject426.bin"/><Relationship Id="rId515" Type="http://schemas.openxmlformats.org/officeDocument/2006/relationships/image" Target="media/image49.wmf"/><Relationship Id="rId536" Type="http://schemas.openxmlformats.org/officeDocument/2006/relationships/oleObject" Target="embeddings/oleObject479.bin"/><Relationship Id="rId47" Type="http://schemas.openxmlformats.org/officeDocument/2006/relationships/oleObject" Target="embeddings/oleObject27.bin"/><Relationship Id="rId68" Type="http://schemas.openxmlformats.org/officeDocument/2006/relationships/oleObject" Target="embeddings/oleObject40.bin"/><Relationship Id="rId89" Type="http://schemas.openxmlformats.org/officeDocument/2006/relationships/oleObject" Target="embeddings/oleObject52.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12.bin"/><Relationship Id="rId175" Type="http://schemas.openxmlformats.org/officeDocument/2006/relationships/oleObject" Target="embeddings/oleObject133.bin"/><Relationship Id="rId340" Type="http://schemas.openxmlformats.org/officeDocument/2006/relationships/oleObject" Target="embeddings/oleObject290.bin"/><Relationship Id="rId361" Type="http://schemas.openxmlformats.org/officeDocument/2006/relationships/oleObject" Target="embeddings/oleObject311.bin"/><Relationship Id="rId196" Type="http://schemas.openxmlformats.org/officeDocument/2006/relationships/oleObject" Target="embeddings/oleObject153.bin"/><Relationship Id="rId200" Type="http://schemas.openxmlformats.org/officeDocument/2006/relationships/oleObject" Target="embeddings/oleObject156.bin"/><Relationship Id="rId382" Type="http://schemas.openxmlformats.org/officeDocument/2006/relationships/oleObject" Target="embeddings/oleObject332.bin"/><Relationship Id="rId417" Type="http://schemas.openxmlformats.org/officeDocument/2006/relationships/oleObject" Target="embeddings/oleObject367.bin"/><Relationship Id="rId438" Type="http://schemas.openxmlformats.org/officeDocument/2006/relationships/oleObject" Target="embeddings/oleObject387.bin"/><Relationship Id="rId459" Type="http://schemas.openxmlformats.org/officeDocument/2006/relationships/oleObject" Target="embeddings/oleObject406.bin"/><Relationship Id="rId16" Type="http://schemas.openxmlformats.org/officeDocument/2006/relationships/oleObject" Target="embeddings/oleObject5.bin"/><Relationship Id="rId221" Type="http://schemas.openxmlformats.org/officeDocument/2006/relationships/oleObject" Target="embeddings/oleObject176.bin"/><Relationship Id="rId242" Type="http://schemas.openxmlformats.org/officeDocument/2006/relationships/oleObject" Target="embeddings/oleObject197.bin"/><Relationship Id="rId263" Type="http://schemas.openxmlformats.org/officeDocument/2006/relationships/oleObject" Target="embeddings/oleObject218.bin"/><Relationship Id="rId284" Type="http://schemas.openxmlformats.org/officeDocument/2006/relationships/oleObject" Target="embeddings/oleObject239.bin"/><Relationship Id="rId319" Type="http://schemas.openxmlformats.org/officeDocument/2006/relationships/oleObject" Target="embeddings/oleObject270.bin"/><Relationship Id="rId470" Type="http://schemas.openxmlformats.org/officeDocument/2006/relationships/oleObject" Target="embeddings/oleObject417.bin"/><Relationship Id="rId491" Type="http://schemas.openxmlformats.org/officeDocument/2006/relationships/oleObject" Target="embeddings/oleObject436.bin"/><Relationship Id="rId505" Type="http://schemas.openxmlformats.org/officeDocument/2006/relationships/oleObject" Target="embeddings/oleObject449.bin"/><Relationship Id="rId526" Type="http://schemas.openxmlformats.org/officeDocument/2006/relationships/oleObject" Target="embeddings/oleObject469.bin"/><Relationship Id="rId37" Type="http://schemas.openxmlformats.org/officeDocument/2006/relationships/oleObject" Target="embeddings/oleObject20.bin"/><Relationship Id="rId58" Type="http://schemas.openxmlformats.org/officeDocument/2006/relationships/image" Target="media/image18.wmf"/><Relationship Id="rId79" Type="http://schemas.openxmlformats.org/officeDocument/2006/relationships/image" Target="media/image28.wmf"/><Relationship Id="rId102" Type="http://schemas.openxmlformats.org/officeDocument/2006/relationships/oleObject" Target="embeddings/oleObject62.bin"/><Relationship Id="rId123" Type="http://schemas.openxmlformats.org/officeDocument/2006/relationships/oleObject" Target="embeddings/oleObject81.bin"/><Relationship Id="rId144" Type="http://schemas.openxmlformats.org/officeDocument/2006/relationships/oleObject" Target="embeddings/oleObject102.bin"/><Relationship Id="rId330" Type="http://schemas.openxmlformats.org/officeDocument/2006/relationships/oleObject" Target="embeddings/oleObject280.bin"/><Relationship Id="rId90" Type="http://schemas.openxmlformats.org/officeDocument/2006/relationships/oleObject" Target="embeddings/oleObject53.bin"/><Relationship Id="rId165" Type="http://schemas.openxmlformats.org/officeDocument/2006/relationships/oleObject" Target="embeddings/oleObject123.bin"/><Relationship Id="rId186" Type="http://schemas.openxmlformats.org/officeDocument/2006/relationships/oleObject" Target="embeddings/oleObject143.bin"/><Relationship Id="rId351" Type="http://schemas.openxmlformats.org/officeDocument/2006/relationships/oleObject" Target="embeddings/oleObject301.bin"/><Relationship Id="rId372" Type="http://schemas.openxmlformats.org/officeDocument/2006/relationships/oleObject" Target="embeddings/oleObject322.bin"/><Relationship Id="rId393" Type="http://schemas.openxmlformats.org/officeDocument/2006/relationships/oleObject" Target="embeddings/oleObject343.bin"/><Relationship Id="rId407" Type="http://schemas.openxmlformats.org/officeDocument/2006/relationships/oleObject" Target="embeddings/oleObject357.bin"/><Relationship Id="rId428" Type="http://schemas.openxmlformats.org/officeDocument/2006/relationships/oleObject" Target="embeddings/oleObject378.bin"/><Relationship Id="rId449" Type="http://schemas.openxmlformats.org/officeDocument/2006/relationships/oleObject" Target="embeddings/oleObject397.bin"/><Relationship Id="rId211" Type="http://schemas.openxmlformats.org/officeDocument/2006/relationships/oleObject" Target="embeddings/oleObject166.bin"/><Relationship Id="rId232" Type="http://schemas.openxmlformats.org/officeDocument/2006/relationships/oleObject" Target="embeddings/oleObject187.bin"/><Relationship Id="rId253" Type="http://schemas.openxmlformats.org/officeDocument/2006/relationships/oleObject" Target="embeddings/oleObject208.bin"/><Relationship Id="rId274" Type="http://schemas.openxmlformats.org/officeDocument/2006/relationships/oleObject" Target="embeddings/oleObject229.bin"/><Relationship Id="rId295" Type="http://schemas.openxmlformats.org/officeDocument/2006/relationships/oleObject" Target="embeddings/oleObject248.bin"/><Relationship Id="rId309" Type="http://schemas.openxmlformats.org/officeDocument/2006/relationships/oleObject" Target="embeddings/oleObject262.bin"/><Relationship Id="rId460" Type="http://schemas.openxmlformats.org/officeDocument/2006/relationships/oleObject" Target="embeddings/oleObject407.bin"/><Relationship Id="rId481" Type="http://schemas.openxmlformats.org/officeDocument/2006/relationships/oleObject" Target="embeddings/oleObject427.bin"/><Relationship Id="rId516" Type="http://schemas.openxmlformats.org/officeDocument/2006/relationships/oleObject" Target="embeddings/oleObject459.bin"/><Relationship Id="rId27" Type="http://schemas.openxmlformats.org/officeDocument/2006/relationships/oleObject" Target="embeddings/oleObject11.bin"/><Relationship Id="rId48" Type="http://schemas.openxmlformats.org/officeDocument/2006/relationships/image" Target="media/image14.wmf"/><Relationship Id="rId69" Type="http://schemas.openxmlformats.org/officeDocument/2006/relationships/image" Target="media/image22.emf"/><Relationship Id="rId113" Type="http://schemas.openxmlformats.org/officeDocument/2006/relationships/oleObject" Target="embeddings/oleObject71.bin"/><Relationship Id="rId134" Type="http://schemas.openxmlformats.org/officeDocument/2006/relationships/oleObject" Target="embeddings/oleObject92.bin"/><Relationship Id="rId320" Type="http://schemas.openxmlformats.org/officeDocument/2006/relationships/image" Target="media/image42.wmf"/><Relationship Id="rId537" Type="http://schemas.openxmlformats.org/officeDocument/2006/relationships/image" Target="media/image50.png"/><Relationship Id="rId80" Type="http://schemas.openxmlformats.org/officeDocument/2006/relationships/oleObject" Target="embeddings/oleObject44.bin"/><Relationship Id="rId155" Type="http://schemas.openxmlformats.org/officeDocument/2006/relationships/oleObject" Target="embeddings/oleObject113.bin"/><Relationship Id="rId176" Type="http://schemas.openxmlformats.org/officeDocument/2006/relationships/oleObject" Target="embeddings/oleObject134.bin"/><Relationship Id="rId197" Type="http://schemas.openxmlformats.org/officeDocument/2006/relationships/oleObject" Target="embeddings/oleObject154.bin"/><Relationship Id="rId341" Type="http://schemas.openxmlformats.org/officeDocument/2006/relationships/oleObject" Target="embeddings/oleObject291.bin"/><Relationship Id="rId362" Type="http://schemas.openxmlformats.org/officeDocument/2006/relationships/oleObject" Target="embeddings/oleObject312.bin"/><Relationship Id="rId383" Type="http://schemas.openxmlformats.org/officeDocument/2006/relationships/oleObject" Target="embeddings/oleObject333.bin"/><Relationship Id="rId418" Type="http://schemas.openxmlformats.org/officeDocument/2006/relationships/oleObject" Target="embeddings/oleObject368.bin"/><Relationship Id="rId439" Type="http://schemas.openxmlformats.org/officeDocument/2006/relationships/oleObject" Target="embeddings/oleObject388.bin"/><Relationship Id="rId201" Type="http://schemas.openxmlformats.org/officeDocument/2006/relationships/oleObject" Target="embeddings/oleObject157.bin"/><Relationship Id="rId222" Type="http://schemas.openxmlformats.org/officeDocument/2006/relationships/oleObject" Target="embeddings/oleObject177.bin"/><Relationship Id="rId243" Type="http://schemas.openxmlformats.org/officeDocument/2006/relationships/oleObject" Target="embeddings/oleObject198.bin"/><Relationship Id="rId264" Type="http://schemas.openxmlformats.org/officeDocument/2006/relationships/oleObject" Target="embeddings/oleObject219.bin"/><Relationship Id="rId285" Type="http://schemas.openxmlformats.org/officeDocument/2006/relationships/oleObject" Target="embeddings/oleObject240.bin"/><Relationship Id="rId450" Type="http://schemas.openxmlformats.org/officeDocument/2006/relationships/oleObject" Target="embeddings/oleObject398.bin"/><Relationship Id="rId471" Type="http://schemas.openxmlformats.org/officeDocument/2006/relationships/image" Target="media/image46.wmf"/><Relationship Id="rId506" Type="http://schemas.openxmlformats.org/officeDocument/2006/relationships/oleObject" Target="embeddings/oleObject450.bin"/><Relationship Id="rId17" Type="http://schemas.openxmlformats.org/officeDocument/2006/relationships/oleObject" Target="embeddings/oleObject6.bin"/><Relationship Id="rId38" Type="http://schemas.openxmlformats.org/officeDocument/2006/relationships/oleObject" Target="embeddings/oleObject21.bin"/><Relationship Id="rId59" Type="http://schemas.openxmlformats.org/officeDocument/2006/relationships/oleObject" Target="embeddings/oleObject34.bin"/><Relationship Id="rId103" Type="http://schemas.openxmlformats.org/officeDocument/2006/relationships/oleObject" Target="embeddings/oleObject63.bin"/><Relationship Id="rId124" Type="http://schemas.openxmlformats.org/officeDocument/2006/relationships/oleObject" Target="embeddings/oleObject82.bin"/><Relationship Id="rId310" Type="http://schemas.openxmlformats.org/officeDocument/2006/relationships/oleObject" Target="embeddings/oleObject263.bin"/><Relationship Id="rId492" Type="http://schemas.openxmlformats.org/officeDocument/2006/relationships/oleObject" Target="embeddings/oleObject437.bin"/><Relationship Id="rId527" Type="http://schemas.openxmlformats.org/officeDocument/2006/relationships/oleObject" Target="embeddings/oleObject470.bin"/><Relationship Id="rId70" Type="http://schemas.openxmlformats.org/officeDocument/2006/relationships/oleObject" Target="embeddings/Microsoft_Word_97_-_2003_Document.doc"/><Relationship Id="rId91" Type="http://schemas.openxmlformats.org/officeDocument/2006/relationships/image" Target="media/image30.wmf"/><Relationship Id="rId145" Type="http://schemas.openxmlformats.org/officeDocument/2006/relationships/oleObject" Target="embeddings/oleObject103.bin"/><Relationship Id="rId166" Type="http://schemas.openxmlformats.org/officeDocument/2006/relationships/oleObject" Target="embeddings/oleObject124.bin"/><Relationship Id="rId187" Type="http://schemas.openxmlformats.org/officeDocument/2006/relationships/oleObject" Target="embeddings/oleObject144.bin"/><Relationship Id="rId331" Type="http://schemas.openxmlformats.org/officeDocument/2006/relationships/oleObject" Target="embeddings/oleObject281.bin"/><Relationship Id="rId352" Type="http://schemas.openxmlformats.org/officeDocument/2006/relationships/oleObject" Target="embeddings/oleObject302.bin"/><Relationship Id="rId373" Type="http://schemas.openxmlformats.org/officeDocument/2006/relationships/oleObject" Target="embeddings/oleObject323.bin"/><Relationship Id="rId394" Type="http://schemas.openxmlformats.org/officeDocument/2006/relationships/oleObject" Target="embeddings/oleObject344.bin"/><Relationship Id="rId408" Type="http://schemas.openxmlformats.org/officeDocument/2006/relationships/oleObject" Target="embeddings/oleObject358.bin"/><Relationship Id="rId429" Type="http://schemas.openxmlformats.org/officeDocument/2006/relationships/oleObject" Target="embeddings/oleObject379.bin"/><Relationship Id="rId1" Type="http://schemas.openxmlformats.org/officeDocument/2006/relationships/customXml" Target="../customXml/item1.xml"/><Relationship Id="rId212" Type="http://schemas.openxmlformats.org/officeDocument/2006/relationships/oleObject" Target="embeddings/oleObject167.bin"/><Relationship Id="rId233" Type="http://schemas.openxmlformats.org/officeDocument/2006/relationships/oleObject" Target="embeddings/oleObject188.bin"/><Relationship Id="rId254" Type="http://schemas.openxmlformats.org/officeDocument/2006/relationships/oleObject" Target="embeddings/oleObject209.bin"/><Relationship Id="rId440" Type="http://schemas.openxmlformats.org/officeDocument/2006/relationships/oleObject" Target="embeddings/oleObject389.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72.bin"/><Relationship Id="rId275" Type="http://schemas.openxmlformats.org/officeDocument/2006/relationships/oleObject" Target="embeddings/oleObject230.bin"/><Relationship Id="rId296" Type="http://schemas.openxmlformats.org/officeDocument/2006/relationships/oleObject" Target="embeddings/oleObject249.bin"/><Relationship Id="rId300" Type="http://schemas.openxmlformats.org/officeDocument/2006/relationships/oleObject" Target="embeddings/oleObject253.bin"/><Relationship Id="rId461" Type="http://schemas.openxmlformats.org/officeDocument/2006/relationships/oleObject" Target="embeddings/oleObject408.bin"/><Relationship Id="rId482" Type="http://schemas.openxmlformats.org/officeDocument/2006/relationships/oleObject" Target="embeddings/oleObject428.bin"/><Relationship Id="rId517" Type="http://schemas.openxmlformats.org/officeDocument/2006/relationships/oleObject" Target="embeddings/oleObject460.bin"/><Relationship Id="rId538" Type="http://schemas.openxmlformats.org/officeDocument/2006/relationships/oleObject" Target="embeddings/oleObject480.bin"/><Relationship Id="rId60" Type="http://schemas.openxmlformats.org/officeDocument/2006/relationships/image" Target="media/image19.wmf"/><Relationship Id="rId81" Type="http://schemas.openxmlformats.org/officeDocument/2006/relationships/oleObject" Target="embeddings/oleObject45.bin"/><Relationship Id="rId135" Type="http://schemas.openxmlformats.org/officeDocument/2006/relationships/oleObject" Target="embeddings/oleObject93.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5.bin"/><Relationship Id="rId321" Type="http://schemas.openxmlformats.org/officeDocument/2006/relationships/oleObject" Target="embeddings/oleObject271.bin"/><Relationship Id="rId342" Type="http://schemas.openxmlformats.org/officeDocument/2006/relationships/oleObject" Target="embeddings/oleObject292.bin"/><Relationship Id="rId363" Type="http://schemas.openxmlformats.org/officeDocument/2006/relationships/oleObject" Target="embeddings/oleObject313.bin"/><Relationship Id="rId384" Type="http://schemas.openxmlformats.org/officeDocument/2006/relationships/oleObject" Target="embeddings/oleObject334.bin"/><Relationship Id="rId419" Type="http://schemas.openxmlformats.org/officeDocument/2006/relationships/oleObject" Target="embeddings/oleObject369.bin"/><Relationship Id="rId202" Type="http://schemas.openxmlformats.org/officeDocument/2006/relationships/oleObject" Target="embeddings/oleObject158.bin"/><Relationship Id="rId223" Type="http://schemas.openxmlformats.org/officeDocument/2006/relationships/oleObject" Target="embeddings/oleObject178.bin"/><Relationship Id="rId244" Type="http://schemas.openxmlformats.org/officeDocument/2006/relationships/oleObject" Target="embeddings/oleObject199.bin"/><Relationship Id="rId430" Type="http://schemas.openxmlformats.org/officeDocument/2006/relationships/image" Target="media/image43.wmf"/><Relationship Id="rId18" Type="http://schemas.openxmlformats.org/officeDocument/2006/relationships/image" Target="media/image5.wmf"/><Relationship Id="rId39" Type="http://schemas.openxmlformats.org/officeDocument/2006/relationships/oleObject" Target="embeddings/oleObject22.bin"/><Relationship Id="rId265" Type="http://schemas.openxmlformats.org/officeDocument/2006/relationships/oleObject" Target="embeddings/oleObject220.bin"/><Relationship Id="rId286" Type="http://schemas.openxmlformats.org/officeDocument/2006/relationships/oleObject" Target="embeddings/oleObject241.bin"/><Relationship Id="rId451" Type="http://schemas.openxmlformats.org/officeDocument/2006/relationships/oleObject" Target="embeddings/oleObject399.bin"/><Relationship Id="rId472" Type="http://schemas.openxmlformats.org/officeDocument/2006/relationships/oleObject" Target="embeddings/oleObject418.bin"/><Relationship Id="rId493" Type="http://schemas.openxmlformats.org/officeDocument/2006/relationships/oleObject" Target="embeddings/oleObject438.bin"/><Relationship Id="rId507" Type="http://schemas.openxmlformats.org/officeDocument/2006/relationships/oleObject" Target="embeddings/oleObject451.bin"/><Relationship Id="rId528" Type="http://schemas.openxmlformats.org/officeDocument/2006/relationships/oleObject" Target="embeddings/oleObject471.bin"/><Relationship Id="rId50" Type="http://schemas.openxmlformats.org/officeDocument/2006/relationships/oleObject" Target="embeddings/oleObject29.bin"/><Relationship Id="rId104" Type="http://schemas.openxmlformats.org/officeDocument/2006/relationships/oleObject" Target="embeddings/oleObject64.bin"/><Relationship Id="rId125" Type="http://schemas.openxmlformats.org/officeDocument/2006/relationships/oleObject" Target="embeddings/oleObject83.bin"/><Relationship Id="rId146" Type="http://schemas.openxmlformats.org/officeDocument/2006/relationships/oleObject" Target="embeddings/oleObject104.bin"/><Relationship Id="rId167" Type="http://schemas.openxmlformats.org/officeDocument/2006/relationships/oleObject" Target="embeddings/oleObject125.bin"/><Relationship Id="rId188" Type="http://schemas.openxmlformats.org/officeDocument/2006/relationships/oleObject" Target="embeddings/oleObject145.bin"/><Relationship Id="rId311" Type="http://schemas.openxmlformats.org/officeDocument/2006/relationships/oleObject" Target="embeddings/oleObject264.bin"/><Relationship Id="rId332" Type="http://schemas.openxmlformats.org/officeDocument/2006/relationships/oleObject" Target="embeddings/oleObject282.bin"/><Relationship Id="rId353" Type="http://schemas.openxmlformats.org/officeDocument/2006/relationships/oleObject" Target="embeddings/oleObject303.bin"/><Relationship Id="rId374" Type="http://schemas.openxmlformats.org/officeDocument/2006/relationships/oleObject" Target="embeddings/oleObject324.bin"/><Relationship Id="rId395" Type="http://schemas.openxmlformats.org/officeDocument/2006/relationships/oleObject" Target="embeddings/oleObject345.bin"/><Relationship Id="rId409" Type="http://schemas.openxmlformats.org/officeDocument/2006/relationships/oleObject" Target="embeddings/oleObject359.bin"/><Relationship Id="rId71" Type="http://schemas.openxmlformats.org/officeDocument/2006/relationships/image" Target="media/image23.wmf"/><Relationship Id="rId92" Type="http://schemas.openxmlformats.org/officeDocument/2006/relationships/oleObject" Target="embeddings/oleObject54.bin"/><Relationship Id="rId213" Type="http://schemas.openxmlformats.org/officeDocument/2006/relationships/oleObject" Target="embeddings/oleObject168.bin"/><Relationship Id="rId234" Type="http://schemas.openxmlformats.org/officeDocument/2006/relationships/oleObject" Target="embeddings/oleObject189.bin"/><Relationship Id="rId420" Type="http://schemas.openxmlformats.org/officeDocument/2006/relationships/oleObject" Target="embeddings/oleObject370.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210.bin"/><Relationship Id="rId276" Type="http://schemas.openxmlformats.org/officeDocument/2006/relationships/oleObject" Target="embeddings/oleObject231.bin"/><Relationship Id="rId297" Type="http://schemas.openxmlformats.org/officeDocument/2006/relationships/oleObject" Target="embeddings/oleObject250.bin"/><Relationship Id="rId441" Type="http://schemas.openxmlformats.org/officeDocument/2006/relationships/oleObject" Target="embeddings/oleObject390.bin"/><Relationship Id="rId462" Type="http://schemas.openxmlformats.org/officeDocument/2006/relationships/oleObject" Target="embeddings/oleObject409.bin"/><Relationship Id="rId483" Type="http://schemas.openxmlformats.org/officeDocument/2006/relationships/oleObject" Target="embeddings/oleObject429.bin"/><Relationship Id="rId518" Type="http://schemas.openxmlformats.org/officeDocument/2006/relationships/oleObject" Target="embeddings/oleObject461.bin"/><Relationship Id="rId539" Type="http://schemas.openxmlformats.org/officeDocument/2006/relationships/header" Target="header1.xml"/><Relationship Id="rId40" Type="http://schemas.openxmlformats.org/officeDocument/2006/relationships/image" Target="media/image11.wmf"/><Relationship Id="rId115" Type="http://schemas.openxmlformats.org/officeDocument/2006/relationships/oleObject" Target="embeddings/oleObject73.bin"/><Relationship Id="rId136" Type="http://schemas.openxmlformats.org/officeDocument/2006/relationships/oleObject" Target="embeddings/oleObject94.bin"/><Relationship Id="rId157" Type="http://schemas.openxmlformats.org/officeDocument/2006/relationships/oleObject" Target="embeddings/oleObject115.bin"/><Relationship Id="rId178" Type="http://schemas.openxmlformats.org/officeDocument/2006/relationships/oleObject" Target="embeddings/oleObject136.bin"/><Relationship Id="rId301" Type="http://schemas.openxmlformats.org/officeDocument/2006/relationships/oleObject" Target="embeddings/oleObject254.bin"/><Relationship Id="rId322" Type="http://schemas.openxmlformats.org/officeDocument/2006/relationships/oleObject" Target="embeddings/oleObject272.bin"/><Relationship Id="rId343" Type="http://schemas.openxmlformats.org/officeDocument/2006/relationships/oleObject" Target="embeddings/oleObject293.bin"/><Relationship Id="rId364" Type="http://schemas.openxmlformats.org/officeDocument/2006/relationships/oleObject" Target="embeddings/oleObject314.bin"/><Relationship Id="rId61" Type="http://schemas.openxmlformats.org/officeDocument/2006/relationships/oleObject" Target="embeddings/oleObject35.bin"/><Relationship Id="rId82" Type="http://schemas.openxmlformats.org/officeDocument/2006/relationships/oleObject" Target="embeddings/oleObject46.bin"/><Relationship Id="rId199" Type="http://schemas.openxmlformats.org/officeDocument/2006/relationships/image" Target="media/image36.wmf"/><Relationship Id="rId203" Type="http://schemas.openxmlformats.org/officeDocument/2006/relationships/oleObject" Target="embeddings/oleObject159.bin"/><Relationship Id="rId385" Type="http://schemas.openxmlformats.org/officeDocument/2006/relationships/oleObject" Target="embeddings/oleObject335.bin"/><Relationship Id="rId19" Type="http://schemas.openxmlformats.org/officeDocument/2006/relationships/oleObject" Target="embeddings/oleObject7.bin"/><Relationship Id="rId224" Type="http://schemas.openxmlformats.org/officeDocument/2006/relationships/oleObject" Target="embeddings/oleObject179.bin"/><Relationship Id="rId245" Type="http://schemas.openxmlformats.org/officeDocument/2006/relationships/oleObject" Target="embeddings/oleObject200.bin"/><Relationship Id="rId266" Type="http://schemas.openxmlformats.org/officeDocument/2006/relationships/oleObject" Target="embeddings/oleObject221.bin"/><Relationship Id="rId287" Type="http://schemas.openxmlformats.org/officeDocument/2006/relationships/oleObject" Target="embeddings/oleObject242.bin"/><Relationship Id="rId410" Type="http://schemas.openxmlformats.org/officeDocument/2006/relationships/oleObject" Target="embeddings/oleObject360.bin"/><Relationship Id="rId431" Type="http://schemas.openxmlformats.org/officeDocument/2006/relationships/oleObject" Target="embeddings/oleObject380.bin"/><Relationship Id="rId452" Type="http://schemas.openxmlformats.org/officeDocument/2006/relationships/oleObject" Target="embeddings/oleObject400.bin"/><Relationship Id="rId473" Type="http://schemas.openxmlformats.org/officeDocument/2006/relationships/oleObject" Target="embeddings/oleObject419.bin"/><Relationship Id="rId494" Type="http://schemas.openxmlformats.org/officeDocument/2006/relationships/oleObject" Target="embeddings/oleObject439.bin"/><Relationship Id="rId508" Type="http://schemas.openxmlformats.org/officeDocument/2006/relationships/oleObject" Target="embeddings/oleObject452.bin"/><Relationship Id="rId529" Type="http://schemas.openxmlformats.org/officeDocument/2006/relationships/oleObject" Target="embeddings/oleObject472.bin"/><Relationship Id="rId30" Type="http://schemas.openxmlformats.org/officeDocument/2006/relationships/oleObject" Target="embeddings/oleObject14.bin"/><Relationship Id="rId105" Type="http://schemas.openxmlformats.org/officeDocument/2006/relationships/image" Target="media/image33.wmf"/><Relationship Id="rId126" Type="http://schemas.openxmlformats.org/officeDocument/2006/relationships/oleObject" Target="embeddings/oleObject84.bin"/><Relationship Id="rId147" Type="http://schemas.openxmlformats.org/officeDocument/2006/relationships/oleObject" Target="embeddings/oleObject105.bin"/><Relationship Id="rId168" Type="http://schemas.openxmlformats.org/officeDocument/2006/relationships/oleObject" Target="embeddings/oleObject126.bin"/><Relationship Id="rId312" Type="http://schemas.openxmlformats.org/officeDocument/2006/relationships/oleObject" Target="embeddings/oleObject265.bin"/><Relationship Id="rId333" Type="http://schemas.openxmlformats.org/officeDocument/2006/relationships/oleObject" Target="embeddings/oleObject283.bin"/><Relationship Id="rId354" Type="http://schemas.openxmlformats.org/officeDocument/2006/relationships/oleObject" Target="embeddings/oleObject304.bin"/><Relationship Id="rId540" Type="http://schemas.openxmlformats.org/officeDocument/2006/relationships/footer" Target="footer1.xml"/><Relationship Id="rId51" Type="http://schemas.openxmlformats.org/officeDocument/2006/relationships/oleObject" Target="embeddings/oleObject30.bin"/><Relationship Id="rId72" Type="http://schemas.openxmlformats.org/officeDocument/2006/relationships/image" Target="media/image24.wmf"/><Relationship Id="rId93" Type="http://schemas.openxmlformats.org/officeDocument/2006/relationships/image" Target="media/image31.wmf"/><Relationship Id="rId189" Type="http://schemas.openxmlformats.org/officeDocument/2006/relationships/oleObject" Target="embeddings/oleObject146.bin"/><Relationship Id="rId375" Type="http://schemas.openxmlformats.org/officeDocument/2006/relationships/oleObject" Target="embeddings/oleObject325.bin"/><Relationship Id="rId396" Type="http://schemas.openxmlformats.org/officeDocument/2006/relationships/oleObject" Target="embeddings/oleObject346.bin"/><Relationship Id="rId3" Type="http://schemas.openxmlformats.org/officeDocument/2006/relationships/styles" Target="styles.xml"/><Relationship Id="rId214" Type="http://schemas.openxmlformats.org/officeDocument/2006/relationships/oleObject" Target="embeddings/oleObject169.bin"/><Relationship Id="rId235" Type="http://schemas.openxmlformats.org/officeDocument/2006/relationships/oleObject" Target="embeddings/oleObject190.bin"/><Relationship Id="rId256" Type="http://schemas.openxmlformats.org/officeDocument/2006/relationships/oleObject" Target="embeddings/oleObject211.bin"/><Relationship Id="rId277" Type="http://schemas.openxmlformats.org/officeDocument/2006/relationships/oleObject" Target="embeddings/oleObject232.bin"/><Relationship Id="rId298" Type="http://schemas.openxmlformats.org/officeDocument/2006/relationships/oleObject" Target="embeddings/oleObject251.bin"/><Relationship Id="rId400" Type="http://schemas.openxmlformats.org/officeDocument/2006/relationships/oleObject" Target="embeddings/oleObject350.bin"/><Relationship Id="rId421" Type="http://schemas.openxmlformats.org/officeDocument/2006/relationships/oleObject" Target="embeddings/oleObject371.bin"/><Relationship Id="rId442" Type="http://schemas.openxmlformats.org/officeDocument/2006/relationships/oleObject" Target="embeddings/oleObject391.bin"/><Relationship Id="rId463" Type="http://schemas.openxmlformats.org/officeDocument/2006/relationships/oleObject" Target="embeddings/oleObject410.bin"/><Relationship Id="rId484" Type="http://schemas.openxmlformats.org/officeDocument/2006/relationships/oleObject" Target="embeddings/oleObject430.bin"/><Relationship Id="rId519" Type="http://schemas.openxmlformats.org/officeDocument/2006/relationships/oleObject" Target="embeddings/oleObject462.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oleObject" Target="embeddings/oleObject116.bin"/><Relationship Id="rId302" Type="http://schemas.openxmlformats.org/officeDocument/2006/relationships/oleObject" Target="embeddings/oleObject255.bin"/><Relationship Id="rId323" Type="http://schemas.openxmlformats.org/officeDocument/2006/relationships/oleObject" Target="embeddings/oleObject273.bin"/><Relationship Id="rId344" Type="http://schemas.openxmlformats.org/officeDocument/2006/relationships/oleObject" Target="embeddings/oleObject294.bin"/><Relationship Id="rId530" Type="http://schemas.openxmlformats.org/officeDocument/2006/relationships/oleObject" Target="embeddings/oleObject473.bin"/><Relationship Id="rId20" Type="http://schemas.openxmlformats.org/officeDocument/2006/relationships/image" Target="media/image6.wmf"/><Relationship Id="rId41" Type="http://schemas.openxmlformats.org/officeDocument/2006/relationships/oleObject" Target="embeddings/oleObject23.bin"/><Relationship Id="rId62" Type="http://schemas.openxmlformats.org/officeDocument/2006/relationships/oleObject" Target="embeddings/oleObject36.bin"/><Relationship Id="rId83" Type="http://schemas.openxmlformats.org/officeDocument/2006/relationships/oleObject" Target="embeddings/oleObject47.bin"/><Relationship Id="rId179" Type="http://schemas.openxmlformats.org/officeDocument/2006/relationships/oleObject" Target="embeddings/oleObject137.bin"/><Relationship Id="rId365" Type="http://schemas.openxmlformats.org/officeDocument/2006/relationships/oleObject" Target="embeddings/oleObject315.bin"/><Relationship Id="rId386" Type="http://schemas.openxmlformats.org/officeDocument/2006/relationships/oleObject" Target="embeddings/oleObject336.bin"/><Relationship Id="rId190" Type="http://schemas.openxmlformats.org/officeDocument/2006/relationships/oleObject" Target="embeddings/oleObject147.bin"/><Relationship Id="rId204" Type="http://schemas.openxmlformats.org/officeDocument/2006/relationships/oleObject" Target="embeddings/oleObject160.bin"/><Relationship Id="rId225" Type="http://schemas.openxmlformats.org/officeDocument/2006/relationships/oleObject" Target="embeddings/oleObject180.bin"/><Relationship Id="rId246" Type="http://schemas.openxmlformats.org/officeDocument/2006/relationships/oleObject" Target="embeddings/oleObject201.bin"/><Relationship Id="rId267" Type="http://schemas.openxmlformats.org/officeDocument/2006/relationships/oleObject" Target="embeddings/oleObject222.bin"/><Relationship Id="rId288" Type="http://schemas.openxmlformats.org/officeDocument/2006/relationships/oleObject" Target="embeddings/oleObject243.bin"/><Relationship Id="rId411" Type="http://schemas.openxmlformats.org/officeDocument/2006/relationships/oleObject" Target="embeddings/oleObject361.bin"/><Relationship Id="rId432" Type="http://schemas.openxmlformats.org/officeDocument/2006/relationships/oleObject" Target="embeddings/oleObject381.bin"/><Relationship Id="rId453" Type="http://schemas.openxmlformats.org/officeDocument/2006/relationships/oleObject" Target="embeddings/oleObject401.bin"/><Relationship Id="rId474" Type="http://schemas.openxmlformats.org/officeDocument/2006/relationships/oleObject" Target="embeddings/oleObject420.bin"/><Relationship Id="rId509" Type="http://schemas.openxmlformats.org/officeDocument/2006/relationships/oleObject" Target="embeddings/oleObject453.bin"/><Relationship Id="rId106" Type="http://schemas.openxmlformats.org/officeDocument/2006/relationships/oleObject" Target="embeddings/oleObject65.bin"/><Relationship Id="rId127" Type="http://schemas.openxmlformats.org/officeDocument/2006/relationships/oleObject" Target="embeddings/oleObject85.bin"/><Relationship Id="rId313" Type="http://schemas.openxmlformats.org/officeDocument/2006/relationships/oleObject" Target="embeddings/oleObject266.bin"/><Relationship Id="rId495"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oleObject" Target="embeddings/oleObject55.bin"/><Relationship Id="rId148" Type="http://schemas.openxmlformats.org/officeDocument/2006/relationships/oleObject" Target="embeddings/oleObject106.bin"/><Relationship Id="rId169" Type="http://schemas.openxmlformats.org/officeDocument/2006/relationships/oleObject" Target="embeddings/oleObject127.bin"/><Relationship Id="rId334" Type="http://schemas.openxmlformats.org/officeDocument/2006/relationships/oleObject" Target="embeddings/oleObject284.bin"/><Relationship Id="rId355" Type="http://schemas.openxmlformats.org/officeDocument/2006/relationships/oleObject" Target="embeddings/oleObject305.bin"/><Relationship Id="rId376" Type="http://schemas.openxmlformats.org/officeDocument/2006/relationships/oleObject" Target="embeddings/oleObject326.bin"/><Relationship Id="rId397" Type="http://schemas.openxmlformats.org/officeDocument/2006/relationships/oleObject" Target="embeddings/oleObject347.bin"/><Relationship Id="rId520" Type="http://schemas.openxmlformats.org/officeDocument/2006/relationships/oleObject" Target="embeddings/oleObject463.bin"/><Relationship Id="rId541"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oleObject" Target="embeddings/oleObject138.bin"/><Relationship Id="rId215" Type="http://schemas.openxmlformats.org/officeDocument/2006/relationships/oleObject" Target="embeddings/oleObject170.bin"/><Relationship Id="rId236" Type="http://schemas.openxmlformats.org/officeDocument/2006/relationships/oleObject" Target="embeddings/oleObject191.bin"/><Relationship Id="rId257" Type="http://schemas.openxmlformats.org/officeDocument/2006/relationships/oleObject" Target="embeddings/oleObject212.bin"/><Relationship Id="rId278" Type="http://schemas.openxmlformats.org/officeDocument/2006/relationships/oleObject" Target="embeddings/oleObject233.bin"/><Relationship Id="rId401" Type="http://schemas.openxmlformats.org/officeDocument/2006/relationships/oleObject" Target="embeddings/oleObject351.bin"/><Relationship Id="rId422" Type="http://schemas.openxmlformats.org/officeDocument/2006/relationships/oleObject" Target="embeddings/oleObject372.bin"/><Relationship Id="rId443" Type="http://schemas.openxmlformats.org/officeDocument/2006/relationships/oleObject" Target="embeddings/oleObject392.bin"/><Relationship Id="rId464" Type="http://schemas.openxmlformats.org/officeDocument/2006/relationships/oleObject" Target="embeddings/oleObject411.bin"/><Relationship Id="rId303" Type="http://schemas.openxmlformats.org/officeDocument/2006/relationships/oleObject" Target="embeddings/oleObject256.bin"/><Relationship Id="rId485" Type="http://schemas.openxmlformats.org/officeDocument/2006/relationships/oleObject" Target="embeddings/oleObject431.bin"/><Relationship Id="rId42" Type="http://schemas.openxmlformats.org/officeDocument/2006/relationships/oleObject" Target="embeddings/oleObject24.bin"/><Relationship Id="rId84" Type="http://schemas.openxmlformats.org/officeDocument/2006/relationships/oleObject" Target="embeddings/oleObject48.bin"/><Relationship Id="rId138" Type="http://schemas.openxmlformats.org/officeDocument/2006/relationships/oleObject" Target="embeddings/oleObject96.bin"/><Relationship Id="rId345" Type="http://schemas.openxmlformats.org/officeDocument/2006/relationships/oleObject" Target="embeddings/oleObject295.bin"/><Relationship Id="rId387" Type="http://schemas.openxmlformats.org/officeDocument/2006/relationships/oleObject" Target="embeddings/oleObject337.bin"/><Relationship Id="rId510" Type="http://schemas.openxmlformats.org/officeDocument/2006/relationships/oleObject" Target="embeddings/oleObject454.bin"/><Relationship Id="rId191" Type="http://schemas.openxmlformats.org/officeDocument/2006/relationships/oleObject" Target="embeddings/oleObject148.bin"/><Relationship Id="rId205" Type="http://schemas.openxmlformats.org/officeDocument/2006/relationships/oleObject" Target="embeddings/oleObject161.bin"/><Relationship Id="rId247" Type="http://schemas.openxmlformats.org/officeDocument/2006/relationships/oleObject" Target="embeddings/oleObject202.bin"/><Relationship Id="rId412" Type="http://schemas.openxmlformats.org/officeDocument/2006/relationships/oleObject" Target="embeddings/oleObject362.bin"/><Relationship Id="rId107" Type="http://schemas.openxmlformats.org/officeDocument/2006/relationships/image" Target="media/image34.wmf"/><Relationship Id="rId289" Type="http://schemas.openxmlformats.org/officeDocument/2006/relationships/image" Target="media/image38.wmf"/><Relationship Id="rId454" Type="http://schemas.openxmlformats.org/officeDocument/2006/relationships/image" Target="media/image45.wmf"/><Relationship Id="rId496" Type="http://schemas.openxmlformats.org/officeDocument/2006/relationships/oleObject" Target="embeddings/oleObject440.bin"/><Relationship Id="rId11" Type="http://schemas.openxmlformats.org/officeDocument/2006/relationships/oleObject" Target="embeddings/oleObject2.bin"/><Relationship Id="rId53" Type="http://schemas.openxmlformats.org/officeDocument/2006/relationships/oleObject" Target="embeddings/oleObject31.bin"/><Relationship Id="rId149" Type="http://schemas.openxmlformats.org/officeDocument/2006/relationships/oleObject" Target="embeddings/oleObject107.bin"/><Relationship Id="rId314" Type="http://schemas.openxmlformats.org/officeDocument/2006/relationships/oleObject" Target="embeddings/oleObject267.bin"/><Relationship Id="rId356" Type="http://schemas.openxmlformats.org/officeDocument/2006/relationships/oleObject" Target="embeddings/oleObject306.bin"/><Relationship Id="rId398" Type="http://schemas.openxmlformats.org/officeDocument/2006/relationships/oleObject" Target="embeddings/oleObject348.bin"/><Relationship Id="rId521" Type="http://schemas.openxmlformats.org/officeDocument/2006/relationships/oleObject" Target="embeddings/oleObject464.bin"/><Relationship Id="rId95" Type="http://schemas.openxmlformats.org/officeDocument/2006/relationships/image" Target="media/image32.wmf"/><Relationship Id="rId160" Type="http://schemas.openxmlformats.org/officeDocument/2006/relationships/oleObject" Target="embeddings/oleObject118.bin"/><Relationship Id="rId216" Type="http://schemas.openxmlformats.org/officeDocument/2006/relationships/oleObject" Target="embeddings/oleObject171.bin"/><Relationship Id="rId423" Type="http://schemas.openxmlformats.org/officeDocument/2006/relationships/oleObject" Target="embeddings/oleObject373.bin"/><Relationship Id="rId258" Type="http://schemas.openxmlformats.org/officeDocument/2006/relationships/oleObject" Target="embeddings/oleObject213.bin"/><Relationship Id="rId465" Type="http://schemas.openxmlformats.org/officeDocument/2006/relationships/oleObject" Target="embeddings/oleObject412.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76.bin"/><Relationship Id="rId325" Type="http://schemas.openxmlformats.org/officeDocument/2006/relationships/oleObject" Target="embeddings/oleObject275.bin"/><Relationship Id="rId367" Type="http://schemas.openxmlformats.org/officeDocument/2006/relationships/oleObject" Target="embeddings/oleObject317.bin"/><Relationship Id="rId532" Type="http://schemas.openxmlformats.org/officeDocument/2006/relationships/oleObject" Target="embeddings/oleObject475.bin"/><Relationship Id="rId171" Type="http://schemas.openxmlformats.org/officeDocument/2006/relationships/oleObject" Target="embeddings/oleObject129.bin"/><Relationship Id="rId227" Type="http://schemas.openxmlformats.org/officeDocument/2006/relationships/oleObject" Target="embeddings/oleObject182.bin"/><Relationship Id="rId269" Type="http://schemas.openxmlformats.org/officeDocument/2006/relationships/oleObject" Target="embeddings/oleObject224.bin"/><Relationship Id="rId434" Type="http://schemas.openxmlformats.org/officeDocument/2006/relationships/oleObject" Target="embeddings/oleObject383.bin"/><Relationship Id="rId476" Type="http://schemas.openxmlformats.org/officeDocument/2006/relationships/oleObject" Target="embeddings/oleObject422.bin"/><Relationship Id="rId33" Type="http://schemas.openxmlformats.org/officeDocument/2006/relationships/oleObject" Target="embeddings/oleObject17.bin"/><Relationship Id="rId129" Type="http://schemas.openxmlformats.org/officeDocument/2006/relationships/oleObject" Target="embeddings/oleObject87.bin"/><Relationship Id="rId280" Type="http://schemas.openxmlformats.org/officeDocument/2006/relationships/oleObject" Target="embeddings/oleObject235.bin"/><Relationship Id="rId336" Type="http://schemas.openxmlformats.org/officeDocument/2006/relationships/oleObject" Target="embeddings/oleObject286.bin"/><Relationship Id="rId501" Type="http://schemas.openxmlformats.org/officeDocument/2006/relationships/oleObject" Target="embeddings/oleObject445.bin"/><Relationship Id="rId75" Type="http://schemas.openxmlformats.org/officeDocument/2006/relationships/oleObject" Target="embeddings/oleObject42.bin"/><Relationship Id="rId140" Type="http://schemas.openxmlformats.org/officeDocument/2006/relationships/oleObject" Target="embeddings/oleObject98.bin"/><Relationship Id="rId182" Type="http://schemas.openxmlformats.org/officeDocument/2006/relationships/image" Target="media/image35.wmf"/><Relationship Id="rId378" Type="http://schemas.openxmlformats.org/officeDocument/2006/relationships/oleObject" Target="embeddings/oleObject328.bin"/><Relationship Id="rId403" Type="http://schemas.openxmlformats.org/officeDocument/2006/relationships/oleObject" Target="embeddings/oleObject353.bin"/><Relationship Id="rId6" Type="http://schemas.openxmlformats.org/officeDocument/2006/relationships/footnotes" Target="footnotes.xml"/><Relationship Id="rId238" Type="http://schemas.openxmlformats.org/officeDocument/2006/relationships/oleObject" Target="embeddings/oleObject193.bin"/><Relationship Id="rId445" Type="http://schemas.openxmlformats.org/officeDocument/2006/relationships/image" Target="media/image44.wmf"/><Relationship Id="rId487" Type="http://schemas.openxmlformats.org/officeDocument/2006/relationships/oleObject" Target="embeddings/oleObject432.bin"/><Relationship Id="rId291" Type="http://schemas.openxmlformats.org/officeDocument/2006/relationships/image" Target="media/image39.wmf"/><Relationship Id="rId305" Type="http://schemas.openxmlformats.org/officeDocument/2006/relationships/oleObject" Target="embeddings/oleObject258.bin"/><Relationship Id="rId347" Type="http://schemas.openxmlformats.org/officeDocument/2006/relationships/oleObject" Target="embeddings/oleObject297.bin"/><Relationship Id="rId512" Type="http://schemas.openxmlformats.org/officeDocument/2006/relationships/oleObject" Target="embeddings/oleObject456.bin"/><Relationship Id="rId44" Type="http://schemas.openxmlformats.org/officeDocument/2006/relationships/image" Target="media/image12.wmf"/><Relationship Id="rId86" Type="http://schemas.openxmlformats.org/officeDocument/2006/relationships/oleObject" Target="embeddings/oleObject49.bin"/><Relationship Id="rId151" Type="http://schemas.openxmlformats.org/officeDocument/2006/relationships/oleObject" Target="embeddings/oleObject109.bin"/><Relationship Id="rId389" Type="http://schemas.openxmlformats.org/officeDocument/2006/relationships/oleObject" Target="embeddings/oleObject339.bin"/><Relationship Id="rId193" Type="http://schemas.openxmlformats.org/officeDocument/2006/relationships/oleObject" Target="embeddings/oleObject150.bin"/><Relationship Id="rId207" Type="http://schemas.openxmlformats.org/officeDocument/2006/relationships/oleObject" Target="embeddings/oleObject163.bin"/><Relationship Id="rId249" Type="http://schemas.openxmlformats.org/officeDocument/2006/relationships/oleObject" Target="embeddings/oleObject204.bin"/><Relationship Id="rId414" Type="http://schemas.openxmlformats.org/officeDocument/2006/relationships/oleObject" Target="embeddings/oleObject364.bin"/><Relationship Id="rId456" Type="http://schemas.openxmlformats.org/officeDocument/2006/relationships/oleObject" Target="embeddings/oleObject403.bin"/><Relationship Id="rId498" Type="http://schemas.openxmlformats.org/officeDocument/2006/relationships/oleObject" Target="embeddings/oleObject442.bin"/><Relationship Id="rId13" Type="http://schemas.openxmlformats.org/officeDocument/2006/relationships/oleObject" Target="embeddings/oleObject3.bin"/><Relationship Id="rId109" Type="http://schemas.openxmlformats.org/officeDocument/2006/relationships/oleObject" Target="embeddings/oleObject67.bin"/><Relationship Id="rId260" Type="http://schemas.openxmlformats.org/officeDocument/2006/relationships/oleObject" Target="embeddings/oleObject215.bin"/><Relationship Id="rId316" Type="http://schemas.openxmlformats.org/officeDocument/2006/relationships/image" Target="media/image40.wmf"/><Relationship Id="rId523" Type="http://schemas.openxmlformats.org/officeDocument/2006/relationships/oleObject" Target="embeddings/oleObject466.bin"/><Relationship Id="rId55" Type="http://schemas.openxmlformats.org/officeDocument/2006/relationships/oleObject" Target="embeddings/oleObject32.bin"/><Relationship Id="rId97" Type="http://schemas.openxmlformats.org/officeDocument/2006/relationships/oleObject" Target="embeddings/oleObject57.bin"/><Relationship Id="rId120" Type="http://schemas.openxmlformats.org/officeDocument/2006/relationships/oleObject" Target="embeddings/oleObject78.bin"/><Relationship Id="rId358" Type="http://schemas.openxmlformats.org/officeDocument/2006/relationships/oleObject" Target="embeddings/oleObject308.bin"/><Relationship Id="rId162" Type="http://schemas.openxmlformats.org/officeDocument/2006/relationships/oleObject" Target="embeddings/oleObject120.bin"/><Relationship Id="rId218" Type="http://schemas.openxmlformats.org/officeDocument/2006/relationships/oleObject" Target="embeddings/oleObject173.bin"/><Relationship Id="rId425" Type="http://schemas.openxmlformats.org/officeDocument/2006/relationships/oleObject" Target="embeddings/oleObject375.bin"/><Relationship Id="rId467" Type="http://schemas.openxmlformats.org/officeDocument/2006/relationships/oleObject" Target="embeddings/oleObject414.bin"/><Relationship Id="rId271" Type="http://schemas.openxmlformats.org/officeDocument/2006/relationships/oleObject" Target="embeddings/oleObject226.bin"/><Relationship Id="rId24" Type="http://schemas.openxmlformats.org/officeDocument/2006/relationships/image" Target="media/image8.wmf"/><Relationship Id="rId66" Type="http://schemas.openxmlformats.org/officeDocument/2006/relationships/image" Target="media/image21.wmf"/><Relationship Id="rId131" Type="http://schemas.openxmlformats.org/officeDocument/2006/relationships/oleObject" Target="embeddings/oleObject89.bin"/><Relationship Id="rId327" Type="http://schemas.openxmlformats.org/officeDocument/2006/relationships/oleObject" Target="embeddings/oleObject277.bin"/><Relationship Id="rId369" Type="http://schemas.openxmlformats.org/officeDocument/2006/relationships/oleObject" Target="embeddings/oleObject319.bin"/><Relationship Id="rId534" Type="http://schemas.openxmlformats.org/officeDocument/2006/relationships/oleObject" Target="embeddings/oleObject477.bin"/><Relationship Id="rId173" Type="http://schemas.openxmlformats.org/officeDocument/2006/relationships/oleObject" Target="embeddings/oleObject131.bin"/><Relationship Id="rId229" Type="http://schemas.openxmlformats.org/officeDocument/2006/relationships/oleObject" Target="embeddings/oleObject184.bin"/><Relationship Id="rId380" Type="http://schemas.openxmlformats.org/officeDocument/2006/relationships/oleObject" Target="embeddings/oleObject330.bin"/><Relationship Id="rId436" Type="http://schemas.openxmlformats.org/officeDocument/2006/relationships/oleObject" Target="embeddings/oleObject385.bin"/><Relationship Id="rId240" Type="http://schemas.openxmlformats.org/officeDocument/2006/relationships/oleObject" Target="embeddings/oleObject195.bin"/><Relationship Id="rId478" Type="http://schemas.openxmlformats.org/officeDocument/2006/relationships/oleObject" Target="embeddings/oleObject424.bin"/><Relationship Id="rId35" Type="http://schemas.openxmlformats.org/officeDocument/2006/relationships/oleObject" Target="embeddings/oleObject18.bin"/><Relationship Id="rId77" Type="http://schemas.openxmlformats.org/officeDocument/2006/relationships/image" Target="media/image27.wmf"/><Relationship Id="rId100" Type="http://schemas.openxmlformats.org/officeDocument/2006/relationships/oleObject" Target="embeddings/oleObject60.bin"/><Relationship Id="rId282" Type="http://schemas.openxmlformats.org/officeDocument/2006/relationships/oleObject" Target="embeddings/oleObject237.bin"/><Relationship Id="rId338" Type="http://schemas.openxmlformats.org/officeDocument/2006/relationships/oleObject" Target="embeddings/oleObject288.bin"/><Relationship Id="rId503" Type="http://schemas.openxmlformats.org/officeDocument/2006/relationships/oleObject" Target="embeddings/oleObject447.bin"/><Relationship Id="rId8" Type="http://schemas.openxmlformats.org/officeDocument/2006/relationships/image" Target="media/image1.wmf"/><Relationship Id="rId142" Type="http://schemas.openxmlformats.org/officeDocument/2006/relationships/oleObject" Target="embeddings/oleObject100.bin"/><Relationship Id="rId184" Type="http://schemas.openxmlformats.org/officeDocument/2006/relationships/oleObject" Target="embeddings/oleObject141.bin"/><Relationship Id="rId391" Type="http://schemas.openxmlformats.org/officeDocument/2006/relationships/oleObject" Target="embeddings/oleObject341.bin"/><Relationship Id="rId405" Type="http://schemas.openxmlformats.org/officeDocument/2006/relationships/oleObject" Target="embeddings/oleObject355.bin"/><Relationship Id="rId447" Type="http://schemas.openxmlformats.org/officeDocument/2006/relationships/oleObject" Target="embeddings/oleObject395.bin"/><Relationship Id="rId251" Type="http://schemas.openxmlformats.org/officeDocument/2006/relationships/oleObject" Target="embeddings/oleObject206.bin"/><Relationship Id="rId489" Type="http://schemas.openxmlformats.org/officeDocument/2006/relationships/oleObject" Target="embeddings/oleObject434.bin"/><Relationship Id="rId46" Type="http://schemas.openxmlformats.org/officeDocument/2006/relationships/image" Target="media/image13.wmf"/><Relationship Id="rId293" Type="http://schemas.openxmlformats.org/officeDocument/2006/relationships/oleObject" Target="embeddings/oleObject246.bin"/><Relationship Id="rId307" Type="http://schemas.openxmlformats.org/officeDocument/2006/relationships/oleObject" Target="embeddings/oleObject260.bin"/><Relationship Id="rId349" Type="http://schemas.openxmlformats.org/officeDocument/2006/relationships/oleObject" Target="embeddings/oleObject299.bin"/><Relationship Id="rId514" Type="http://schemas.openxmlformats.org/officeDocument/2006/relationships/oleObject" Target="embeddings/oleObject4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636</TotalTime>
  <Pages>1</Pages>
  <Words>67435</Words>
  <Characters>384381</Characters>
  <Application>Microsoft Office Word</Application>
  <DocSecurity>0</DocSecurity>
  <Lines>3203</Lines>
  <Paragraphs>901</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450915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IS</cp:lastModifiedBy>
  <cp:revision>44</cp:revision>
  <cp:lastPrinted>2011-10-16T10:32:00Z</cp:lastPrinted>
  <dcterms:created xsi:type="dcterms:W3CDTF">2021-12-20T17:59:00Z</dcterms:created>
  <dcterms:modified xsi:type="dcterms:W3CDTF">2025-01-29T17:35:00Z</dcterms:modified>
</cp:coreProperties>
</file>