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154FDA13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045AFC">
        <w:rPr>
          <w:noProof w:val="0"/>
        </w:rPr>
        <w:t>8</w:t>
      </w:r>
      <w:r w:rsidR="00290BB9" w:rsidRPr="00ED1566">
        <w:rPr>
          <w:noProof w:val="0"/>
        </w:rPr>
        <w:t>.</w:t>
      </w:r>
      <w:r w:rsidR="00C10D44">
        <w:rPr>
          <w:noProof w:val="0"/>
        </w:rPr>
        <w:t>1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C10D44">
        <w:rPr>
          <w:noProof w:val="0"/>
          <w:sz w:val="32"/>
        </w:rPr>
        <w:t>5</w:t>
      </w:r>
      <w:r w:rsidRPr="00ED1566">
        <w:rPr>
          <w:noProof w:val="0"/>
          <w:sz w:val="32"/>
        </w:rPr>
        <w:t>-</w:t>
      </w:r>
      <w:r w:rsidR="00C10D44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13BAFB6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045AFC">
        <w:rPr>
          <w:rStyle w:val="ZGSM"/>
        </w:rPr>
        <w:t>8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8" o:title=""/>
          </v:shape>
          <o:OLEObject Type="Embed" ProgID="Word.Picture.8" ShapeID="_x0000_i1025" DrawAspect="Content" ObjectID="_1804958962" r:id="rId9"/>
        </w:object>
      </w:r>
      <w:r w:rsidR="009778AA" w:rsidRPr="00ED1566">
        <w:rPr>
          <w:noProof w:val="0"/>
        </w:rPr>
        <w:tab/>
      </w:r>
      <w:r w:rsidR="00361000">
        <w:rPr>
          <w:noProof w:val="0"/>
        </w:rPr>
        <w:pict w14:anchorId="5F68B334">
          <v:shape id="_x0000_i1026" type="#_x0000_t75" style="width:128.25pt;height:75.75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1F91CBC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361000">
        <w:rPr>
          <w:sz w:val="18"/>
        </w:rPr>
        <w:t>5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6FBDB01" w14:textId="77777777" w:rsidR="00D07C4D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07C4D">
        <w:rPr>
          <w:noProof/>
        </w:rPr>
        <w:t>Foreword</w:t>
      </w:r>
      <w:r w:rsidR="00D07C4D">
        <w:rPr>
          <w:noProof/>
        </w:rPr>
        <w:tab/>
        <w:t>47</w:t>
      </w:r>
    </w:p>
    <w:p w14:paraId="770D8D53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5DF3B2CB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691F098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66BCB26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701585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04BB7FB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51</w:t>
      </w:r>
    </w:p>
    <w:p w14:paraId="281E57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2F22183E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53</w:t>
      </w:r>
    </w:p>
    <w:p w14:paraId="4A08D71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5031768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54</w:t>
      </w:r>
    </w:p>
    <w:p w14:paraId="149C46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4A4B43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54</w:t>
      </w:r>
    </w:p>
    <w:p w14:paraId="445EBD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54</w:t>
      </w:r>
    </w:p>
    <w:p w14:paraId="01A3F7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54</w:t>
      </w:r>
    </w:p>
    <w:p w14:paraId="0A6092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54</w:t>
      </w:r>
    </w:p>
    <w:p w14:paraId="35E1AB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55</w:t>
      </w:r>
    </w:p>
    <w:p w14:paraId="2D7A08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55</w:t>
      </w:r>
    </w:p>
    <w:p w14:paraId="3DA778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56</w:t>
      </w:r>
    </w:p>
    <w:p w14:paraId="5CD98B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56</w:t>
      </w:r>
    </w:p>
    <w:p w14:paraId="20D153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56</w:t>
      </w:r>
    </w:p>
    <w:p w14:paraId="198310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42288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56</w:t>
      </w:r>
    </w:p>
    <w:p w14:paraId="4BCCE2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56</w:t>
      </w:r>
    </w:p>
    <w:p w14:paraId="0E1E29E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363960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24542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57</w:t>
      </w:r>
    </w:p>
    <w:p w14:paraId="4625F6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97951B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57</w:t>
      </w:r>
    </w:p>
    <w:p w14:paraId="7E3FB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6C63A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452A2F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57</w:t>
      </w:r>
    </w:p>
    <w:p w14:paraId="7E7CAF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1075C6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57</w:t>
      </w:r>
    </w:p>
    <w:p w14:paraId="1139E3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74CAA5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1D43BF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58</w:t>
      </w:r>
    </w:p>
    <w:p w14:paraId="4B2524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6AFD10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58</w:t>
      </w:r>
    </w:p>
    <w:p w14:paraId="096B66E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58</w:t>
      </w:r>
    </w:p>
    <w:p w14:paraId="7856C4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</w:t>
      </w:r>
    </w:p>
    <w:p w14:paraId="33C682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618145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37671D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58</w:t>
      </w:r>
    </w:p>
    <w:p w14:paraId="09EF3D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58</w:t>
      </w:r>
    </w:p>
    <w:p w14:paraId="3A10A30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59</w:t>
      </w:r>
    </w:p>
    <w:p w14:paraId="2B4AD90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59</w:t>
      </w:r>
    </w:p>
    <w:p w14:paraId="717580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43C4BC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60</w:t>
      </w:r>
    </w:p>
    <w:p w14:paraId="6D81A5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60</w:t>
      </w:r>
    </w:p>
    <w:p w14:paraId="21BD59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60</w:t>
      </w:r>
    </w:p>
    <w:p w14:paraId="780E2F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60</w:t>
      </w:r>
    </w:p>
    <w:p w14:paraId="53524A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61</w:t>
      </w:r>
    </w:p>
    <w:p w14:paraId="16F3A21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61</w:t>
      </w:r>
    </w:p>
    <w:p w14:paraId="1B9E4A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61</w:t>
      </w:r>
    </w:p>
    <w:p w14:paraId="228CFF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164195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6D1B1B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440295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322539A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62</w:t>
      </w:r>
    </w:p>
    <w:p w14:paraId="5920AC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62</w:t>
      </w:r>
    </w:p>
    <w:p w14:paraId="55941F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2E8793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222FF1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4527B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0B4955D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63</w:t>
      </w:r>
    </w:p>
    <w:p w14:paraId="176FA2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63</w:t>
      </w:r>
    </w:p>
    <w:p w14:paraId="30B430D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0BC24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377475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09B9771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63</w:t>
      </w:r>
    </w:p>
    <w:p w14:paraId="2B1A6B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63</w:t>
      </w:r>
    </w:p>
    <w:p w14:paraId="2F888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lang w:val="fr-FR"/>
        </w:rPr>
        <w:t>NB-IOT inband mode</w:t>
      </w:r>
      <w:r>
        <w:rPr>
          <w:noProof/>
        </w:rPr>
        <w:tab/>
        <w:t>63</w:t>
      </w:r>
    </w:p>
    <w:p w14:paraId="245B16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63</w:t>
      </w:r>
    </w:p>
    <w:p w14:paraId="55712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63</w:t>
      </w:r>
    </w:p>
    <w:p w14:paraId="706579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64</w:t>
      </w:r>
    </w:p>
    <w:p w14:paraId="7FFD91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64</w:t>
      </w:r>
    </w:p>
    <w:p w14:paraId="3DC2A2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6ED5773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64</w:t>
      </w:r>
    </w:p>
    <w:p w14:paraId="0E4C2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65</w:t>
      </w:r>
    </w:p>
    <w:p w14:paraId="1B08BF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65</w:t>
      </w:r>
    </w:p>
    <w:p w14:paraId="39B23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65</w:t>
      </w:r>
    </w:p>
    <w:p w14:paraId="0536B5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65</w:t>
      </w:r>
    </w:p>
    <w:p w14:paraId="1ED419E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65</w:t>
      </w:r>
    </w:p>
    <w:p w14:paraId="49F1F7C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</w:t>
      </w:r>
    </w:p>
    <w:p w14:paraId="62BC41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6B1FFC8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</w:t>
      </w:r>
    </w:p>
    <w:p w14:paraId="4528B8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66</w:t>
      </w:r>
    </w:p>
    <w:p w14:paraId="4632C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66</w:t>
      </w:r>
    </w:p>
    <w:p w14:paraId="26032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66</w:t>
      </w:r>
    </w:p>
    <w:p w14:paraId="62863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66</w:t>
      </w:r>
    </w:p>
    <w:p w14:paraId="518ABC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68</w:t>
      </w:r>
    </w:p>
    <w:p w14:paraId="52627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68</w:t>
      </w:r>
    </w:p>
    <w:p w14:paraId="26165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68</w:t>
      </w:r>
    </w:p>
    <w:p w14:paraId="432BFC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81</w:t>
      </w:r>
    </w:p>
    <w:p w14:paraId="0976F6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81</w:t>
      </w:r>
    </w:p>
    <w:p w14:paraId="33E18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83</w:t>
      </w:r>
    </w:p>
    <w:p w14:paraId="6EBE4D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84</w:t>
      </w:r>
    </w:p>
    <w:p w14:paraId="15AD7A1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86</w:t>
      </w:r>
    </w:p>
    <w:p w14:paraId="3B3255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86</w:t>
      </w:r>
    </w:p>
    <w:p w14:paraId="1505B9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86</w:t>
      </w:r>
    </w:p>
    <w:p w14:paraId="17AA6C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86</w:t>
      </w:r>
    </w:p>
    <w:p w14:paraId="0018B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86</w:t>
      </w:r>
    </w:p>
    <w:p w14:paraId="4E865C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86</w:t>
      </w:r>
    </w:p>
    <w:p w14:paraId="138766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87</w:t>
      </w:r>
    </w:p>
    <w:p w14:paraId="4C7222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87</w:t>
      </w:r>
    </w:p>
    <w:p w14:paraId="51A4F7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89</w:t>
      </w:r>
    </w:p>
    <w:p w14:paraId="40C65F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89</w:t>
      </w:r>
    </w:p>
    <w:p w14:paraId="1548FA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89</w:t>
      </w:r>
    </w:p>
    <w:p w14:paraId="2BCC2D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97</w:t>
      </w:r>
    </w:p>
    <w:p w14:paraId="52FB4D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97</w:t>
      </w:r>
    </w:p>
    <w:p w14:paraId="0DDC6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99</w:t>
      </w:r>
    </w:p>
    <w:p w14:paraId="5A6F66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101</w:t>
      </w:r>
    </w:p>
    <w:p w14:paraId="7EB9E9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103</w:t>
      </w:r>
    </w:p>
    <w:p w14:paraId="3D445A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103</w:t>
      </w:r>
    </w:p>
    <w:p w14:paraId="024402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103</w:t>
      </w:r>
    </w:p>
    <w:p w14:paraId="0622E0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103</w:t>
      </w:r>
    </w:p>
    <w:p w14:paraId="0314CD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103</w:t>
      </w:r>
    </w:p>
    <w:p w14:paraId="500CC3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103</w:t>
      </w:r>
    </w:p>
    <w:p w14:paraId="14BC07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103</w:t>
      </w:r>
    </w:p>
    <w:p w14:paraId="0C764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103</w:t>
      </w:r>
    </w:p>
    <w:p w14:paraId="31C52BC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105</w:t>
      </w:r>
    </w:p>
    <w:p w14:paraId="742D45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105</w:t>
      </w:r>
    </w:p>
    <w:p w14:paraId="07DEF2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105</w:t>
      </w:r>
    </w:p>
    <w:p w14:paraId="0EF9B0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113</w:t>
      </w:r>
    </w:p>
    <w:p w14:paraId="1BEA5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113</w:t>
      </w:r>
    </w:p>
    <w:p w14:paraId="07CE6F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114</w:t>
      </w:r>
    </w:p>
    <w:p w14:paraId="159D30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116</w:t>
      </w:r>
    </w:p>
    <w:p w14:paraId="4A4873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116</w:t>
      </w:r>
    </w:p>
    <w:p w14:paraId="588D8C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117</w:t>
      </w:r>
    </w:p>
    <w:p w14:paraId="4956DE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117</w:t>
      </w:r>
    </w:p>
    <w:p w14:paraId="24B44B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117</w:t>
      </w:r>
    </w:p>
    <w:p w14:paraId="33AE0B5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118</w:t>
      </w:r>
    </w:p>
    <w:p w14:paraId="36F65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23C354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119</w:t>
      </w:r>
    </w:p>
    <w:p w14:paraId="17884B4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119</w:t>
      </w:r>
    </w:p>
    <w:p w14:paraId="62BDA8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119</w:t>
      </w:r>
    </w:p>
    <w:p w14:paraId="2101CC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119</w:t>
      </w:r>
    </w:p>
    <w:p w14:paraId="5D1E09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119</w:t>
      </w:r>
    </w:p>
    <w:p w14:paraId="645CF9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2RX is supported</w:t>
      </w:r>
      <w:r>
        <w:rPr>
          <w:noProof/>
        </w:rPr>
        <w:tab/>
        <w:t>119</w:t>
      </w:r>
    </w:p>
    <w:p w14:paraId="5DEB38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4RX is supported</w:t>
      </w:r>
      <w:r>
        <w:rPr>
          <w:noProof/>
        </w:rPr>
        <w:tab/>
        <w:t>119</w:t>
      </w:r>
    </w:p>
    <w:p w14:paraId="23D1581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119</w:t>
      </w:r>
    </w:p>
    <w:p w14:paraId="312CFA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119</w:t>
      </w:r>
    </w:p>
    <w:p w14:paraId="25A2C25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119</w:t>
      </w:r>
    </w:p>
    <w:p w14:paraId="7005790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122</w:t>
      </w:r>
    </w:p>
    <w:p w14:paraId="1D023A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98252C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122</w:t>
      </w:r>
    </w:p>
    <w:p w14:paraId="17AEF48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122</w:t>
      </w:r>
    </w:p>
    <w:p w14:paraId="2DE80E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3A6DF4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275774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610E4E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7CE0E06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5A0CFB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3F2A65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58952E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124</w:t>
      </w:r>
    </w:p>
    <w:p w14:paraId="6E1F48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4133C7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7A794B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1A4890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6CD28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6430BE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3CFB51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107E26C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126</w:t>
      </w:r>
    </w:p>
    <w:p w14:paraId="52A34D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126</w:t>
      </w:r>
    </w:p>
    <w:p w14:paraId="5DE40F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126</w:t>
      </w:r>
    </w:p>
    <w:p w14:paraId="1122D3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00064A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127</w:t>
      </w:r>
    </w:p>
    <w:p w14:paraId="0C63CD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</w:t>
      </w:r>
    </w:p>
    <w:p w14:paraId="6BD988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1354D7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128</w:t>
      </w:r>
    </w:p>
    <w:p w14:paraId="38CCC5C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128</w:t>
      </w:r>
    </w:p>
    <w:p w14:paraId="22CB57A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6DED7F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B33AF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18DF6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4C7FC9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5D73D2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3F6C27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33425E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130</w:t>
      </w:r>
    </w:p>
    <w:p w14:paraId="142EED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130</w:t>
      </w:r>
    </w:p>
    <w:p w14:paraId="67685A6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130</w:t>
      </w:r>
    </w:p>
    <w:p w14:paraId="29610BD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</w:t>
      </w:r>
    </w:p>
    <w:p w14:paraId="0B0F28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131</w:t>
      </w:r>
    </w:p>
    <w:p w14:paraId="5F80F7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71A4F0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131</w:t>
      </w:r>
    </w:p>
    <w:p w14:paraId="5FB2EA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132</w:t>
      </w:r>
    </w:p>
    <w:p w14:paraId="6DCCCB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132</w:t>
      </w:r>
    </w:p>
    <w:p w14:paraId="64A51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132</w:t>
      </w:r>
    </w:p>
    <w:p w14:paraId="2BF66F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283299F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384A8C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1F067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55DD0B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134</w:t>
      </w:r>
    </w:p>
    <w:p w14:paraId="1C186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135</w:t>
      </w:r>
    </w:p>
    <w:p w14:paraId="6EC3DD87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136</w:t>
      </w:r>
    </w:p>
    <w:p w14:paraId="6B167F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9329E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136</w:t>
      </w:r>
    </w:p>
    <w:p w14:paraId="05EB7D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136</w:t>
      </w:r>
    </w:p>
    <w:p w14:paraId="36486C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136</w:t>
      </w:r>
    </w:p>
    <w:p w14:paraId="138066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136</w:t>
      </w:r>
    </w:p>
    <w:p w14:paraId="3FDF8C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7E0CB0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137</w:t>
      </w:r>
    </w:p>
    <w:p w14:paraId="47E1E0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</w:t>
      </w:r>
    </w:p>
    <w:p w14:paraId="3F5BE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138</w:t>
      </w:r>
    </w:p>
    <w:p w14:paraId="43049C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138</w:t>
      </w:r>
    </w:p>
    <w:p w14:paraId="22E38B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139</w:t>
      </w:r>
    </w:p>
    <w:p w14:paraId="0E7A9C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10D73D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2C67E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29A4B9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2F6BC0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53B876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6699C7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3482AED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1479C5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1EA021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00316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01D6E2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2BC46A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2939D8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2B24D6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3F449A7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45E59EE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50DEE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528DAF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209DC9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60433E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0EBE6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38960D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6F8BB34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148</w:t>
      </w:r>
    </w:p>
    <w:p w14:paraId="5D6891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0FB0AF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084DFC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32D0BB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0CBD51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55F0C5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10D4EA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53363D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152</w:t>
      </w:r>
    </w:p>
    <w:p w14:paraId="62F52A4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72634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65FDC7D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53E911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2F6349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0EF988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15FF0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739E19C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156</w:t>
      </w:r>
    </w:p>
    <w:p w14:paraId="134F270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5E98313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156</w:t>
      </w:r>
    </w:p>
    <w:p w14:paraId="0FA431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156</w:t>
      </w:r>
    </w:p>
    <w:p w14:paraId="2900F3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249BC3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06B4C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</w:t>
      </w:r>
    </w:p>
    <w:p w14:paraId="61430C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</w:t>
      </w:r>
    </w:p>
    <w:p w14:paraId="64498C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74A6CE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3E4D9FF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42FE33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2CFE0F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29A6812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161</w:t>
      </w:r>
    </w:p>
    <w:p w14:paraId="73B506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02C3DD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2F0840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6AAC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7040B4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7D5B27E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2D1719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6A4370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384D4B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0853E54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166</w:t>
      </w:r>
    </w:p>
    <w:p w14:paraId="158F8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3DAAF9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632EC5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1456CF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615DF4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6C7246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76FA1C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742964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72FC4B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53DD06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171</w:t>
      </w:r>
    </w:p>
    <w:p w14:paraId="61454C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171</w:t>
      </w:r>
    </w:p>
    <w:p w14:paraId="3AA694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23A618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3610F0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42F365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0E78AF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46FE983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3021FF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235667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44CC41D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177</w:t>
      </w:r>
    </w:p>
    <w:p w14:paraId="6B075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2CFF2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4EA829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24518E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67CE16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6854C6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173D8D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2F5900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0470DF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794AB0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182</w:t>
      </w:r>
    </w:p>
    <w:p w14:paraId="41613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49E4BC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672EB2A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</w:t>
      </w:r>
    </w:p>
    <w:p w14:paraId="05883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</w:t>
      </w:r>
    </w:p>
    <w:p w14:paraId="5507C6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265FAB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</w:t>
      </w:r>
    </w:p>
    <w:p w14:paraId="3F3BB2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702C05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63E0D3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312F99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187</w:t>
      </w:r>
    </w:p>
    <w:p w14:paraId="49FEA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48F3B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49217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22D35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2021F3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518DB4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4447C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188</w:t>
      </w:r>
    </w:p>
    <w:p w14:paraId="105E5A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0EC6EDF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188</w:t>
      </w:r>
    </w:p>
    <w:p w14:paraId="00A2C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188</w:t>
      </w:r>
    </w:p>
    <w:p w14:paraId="0097D2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B7926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51B422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068F3AB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3FCB49D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74DC26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3CB735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5B9E09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</w:t>
      </w:r>
    </w:p>
    <w:p w14:paraId="58D73D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195</w:t>
      </w:r>
    </w:p>
    <w:p w14:paraId="545CDE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09D2EA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7B8915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54FB4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45EF78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0EF9A6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1A8713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4B01BB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1C7D5BB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197</w:t>
      </w:r>
    </w:p>
    <w:p w14:paraId="103444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4027B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4F1A5B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412D37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7EC14D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58B950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584C19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7A8CAB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01A077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197</w:t>
      </w:r>
    </w:p>
    <w:p w14:paraId="040915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6B7C38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1788D8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77F39C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57BD3B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118E73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0EC2E8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1FC265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7FACC7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205</w:t>
      </w:r>
    </w:p>
    <w:p w14:paraId="2272F5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2F398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4C721C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50BB07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321E86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58168B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3E1AB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33791F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48BD3B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206</w:t>
      </w:r>
    </w:p>
    <w:p w14:paraId="1E93C8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26845A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3E813E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7F5546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057403C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4EC1A1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55FFA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7E2B8D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67E240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6DD1461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107AC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51372B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4C8B3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13D221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7F61FA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6CCE44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4017B1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68119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215</w:t>
      </w:r>
    </w:p>
    <w:p w14:paraId="06C6A2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</w:t>
      </w:r>
    </w:p>
    <w:p w14:paraId="0D5AD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</w:t>
      </w:r>
    </w:p>
    <w:p w14:paraId="71076C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</w:t>
      </w:r>
    </w:p>
    <w:p w14:paraId="44ECA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</w:t>
      </w:r>
    </w:p>
    <w:p w14:paraId="44DF5E7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48387D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3A2563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4758EA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39332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224</w:t>
      </w:r>
    </w:p>
    <w:p w14:paraId="7B2281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75BDA5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078F11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16A030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1A6BAB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226</w:t>
      </w:r>
    </w:p>
    <w:p w14:paraId="2F8D56E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C4BC5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</w:t>
      </w:r>
    </w:p>
    <w:p w14:paraId="61E729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</w:t>
      </w:r>
    </w:p>
    <w:p w14:paraId="7C3DC3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235</w:t>
      </w:r>
    </w:p>
    <w:p w14:paraId="687373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</w:t>
      </w:r>
    </w:p>
    <w:p w14:paraId="301643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</w:t>
      </w:r>
    </w:p>
    <w:p w14:paraId="6115B6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</w:t>
      </w:r>
    </w:p>
    <w:p w14:paraId="19103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1D74CB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</w:t>
      </w:r>
    </w:p>
    <w:p w14:paraId="24A802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5C670F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78CF1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3C1FD1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246</w:t>
      </w:r>
    </w:p>
    <w:p w14:paraId="2BAB9D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71CAFC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1340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1FC6B6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2543A94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2FC0FE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19FDBB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3615A4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7752D0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252</w:t>
      </w:r>
    </w:p>
    <w:p w14:paraId="3F1001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640B39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1DA8D4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70E8B6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</w:t>
      </w:r>
    </w:p>
    <w:p w14:paraId="2AA873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</w:t>
      </w:r>
    </w:p>
    <w:p w14:paraId="1B54DFE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</w:t>
      </w:r>
    </w:p>
    <w:p w14:paraId="221E55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</w:t>
      </w:r>
    </w:p>
    <w:p w14:paraId="00C396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6A6E95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254</w:t>
      </w:r>
    </w:p>
    <w:p w14:paraId="2F6B7C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49988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7AC5FA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1820E1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407F55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70051E3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0F65E3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254</w:t>
      </w:r>
    </w:p>
    <w:p w14:paraId="52DD2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255</w:t>
      </w:r>
    </w:p>
    <w:p w14:paraId="0911C92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257</w:t>
      </w:r>
    </w:p>
    <w:p w14:paraId="0A5FD8A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A0865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257</w:t>
      </w:r>
    </w:p>
    <w:p w14:paraId="4F27D4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257</w:t>
      </w:r>
    </w:p>
    <w:p w14:paraId="46198E8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5D7DED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431B3E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072C5C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259</w:t>
      </w:r>
    </w:p>
    <w:p w14:paraId="4BE837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259</w:t>
      </w:r>
    </w:p>
    <w:p w14:paraId="269DDB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</w:t>
      </w:r>
    </w:p>
    <w:p w14:paraId="10EAC6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</w:t>
      </w:r>
    </w:p>
    <w:p w14:paraId="19D162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10B8D1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269</w:t>
      </w:r>
    </w:p>
    <w:p w14:paraId="1D3E6B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EBB06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67E3BB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268AA5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3004B4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3F8E5E5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53C6B58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092FE3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0D25403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273</w:t>
      </w:r>
    </w:p>
    <w:p w14:paraId="691E1C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433B51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55ACBF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5F40B7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50BFB6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65BACAB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4A0051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093DFFB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2A8768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284</w:t>
      </w:r>
    </w:p>
    <w:p w14:paraId="27C45E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336FA8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5D909D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10047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15FE2CA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284</w:t>
      </w:r>
    </w:p>
    <w:p w14:paraId="5303E7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287</w:t>
      </w:r>
    </w:p>
    <w:p w14:paraId="57E4253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287</w:t>
      </w:r>
    </w:p>
    <w:p w14:paraId="667588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45FBB8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288</w:t>
      </w:r>
    </w:p>
    <w:p w14:paraId="64F382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288</w:t>
      </w:r>
    </w:p>
    <w:p w14:paraId="6CF24B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288</w:t>
      </w:r>
    </w:p>
    <w:p w14:paraId="263948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288</w:t>
      </w:r>
    </w:p>
    <w:p w14:paraId="7E9C0E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43E37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07CC02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38814B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533257B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4D5C98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299</w:t>
      </w:r>
    </w:p>
    <w:p w14:paraId="745F7B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0E1AFE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3CA1F2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2BF14F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6372A7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409383E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7638E68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7FF185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6FA2A2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303</w:t>
      </w:r>
    </w:p>
    <w:p w14:paraId="4D3F1D2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094F03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3746B3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2E5A3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572A51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303</w:t>
      </w:r>
    </w:p>
    <w:p w14:paraId="0D7B90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306</w:t>
      </w:r>
    </w:p>
    <w:p w14:paraId="586D6F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795B08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311</w:t>
      </w:r>
    </w:p>
    <w:p w14:paraId="346C38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312</w:t>
      </w:r>
    </w:p>
    <w:p w14:paraId="36CBAB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3E85BC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BAAC9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51F165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34D579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7CA423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3FEA68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1EC8625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087111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316</w:t>
      </w:r>
    </w:p>
    <w:p w14:paraId="74BDEA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316</w:t>
      </w:r>
    </w:p>
    <w:p w14:paraId="34CDFCB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5D64EB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039FBA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21C38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66036A8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317</w:t>
      </w:r>
    </w:p>
    <w:p w14:paraId="2C1A50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0881A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711165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325</w:t>
      </w:r>
    </w:p>
    <w:p w14:paraId="4370FE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328</w:t>
      </w:r>
    </w:p>
    <w:p w14:paraId="60E43E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2F4CE4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33E8D28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05E0A4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1614F7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3D6430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479B7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33336C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56D6C7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332</w:t>
      </w:r>
    </w:p>
    <w:p w14:paraId="08C02C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F6BC8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74EBAD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106666A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437E0D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55D253D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00E730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4038BC5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5B9DC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345</w:t>
      </w:r>
    </w:p>
    <w:p w14:paraId="4EA8BC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3A5B0E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5244E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37C495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0BA03D7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1D636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0A409C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6BB812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0FAF85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5B96DAB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349</w:t>
      </w:r>
    </w:p>
    <w:p w14:paraId="45514D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5B129D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74338B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788B21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0C7E79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6AFFAF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6DFB99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83D0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08532D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360</w:t>
      </w:r>
    </w:p>
    <w:p w14:paraId="79FAE6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95F4F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487256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656D4D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2D3B9D4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630C7A0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70B1B6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6CA5F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367645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362</w:t>
      </w:r>
    </w:p>
    <w:p w14:paraId="726265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43D07D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30624E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4665AD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5B6BA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0E13B0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247049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02B35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3653F4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372</w:t>
      </w:r>
    </w:p>
    <w:p w14:paraId="4DCC8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39C892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5E9A9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6B2E29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64F0C8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0441F6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71A566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71608C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1FF372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375</w:t>
      </w:r>
    </w:p>
    <w:p w14:paraId="5980C8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375</w:t>
      </w:r>
    </w:p>
    <w:p w14:paraId="3C9D8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375</w:t>
      </w:r>
    </w:p>
    <w:p w14:paraId="029ACE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07DECB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0940D2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16D886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0BA06F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24EDDD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544F6D9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380</w:t>
      </w:r>
    </w:p>
    <w:p w14:paraId="062B666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4A03B0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385</w:t>
      </w:r>
    </w:p>
    <w:p w14:paraId="0A95B0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2BA209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02431C8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63AA66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1B1F6F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20006C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4B5D8D4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5F02276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70AE53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387</w:t>
      </w:r>
    </w:p>
    <w:p w14:paraId="6AD511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387</w:t>
      </w:r>
    </w:p>
    <w:p w14:paraId="0B0DDE1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2E0D791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55EC0A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5B6830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4725BE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0E19A33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08978C7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38F555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36DEE5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390</w:t>
      </w:r>
    </w:p>
    <w:p w14:paraId="2021AC9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6E686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14CF3D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D7419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1A115E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275D4A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40F3BC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618D82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0CE42A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392</w:t>
      </w:r>
    </w:p>
    <w:p w14:paraId="282CC1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392</w:t>
      </w:r>
    </w:p>
    <w:p w14:paraId="580B3AB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41D819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1A63BF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7FAF76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95FBC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38BFC6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301DB8B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7F431B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C7800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398</w:t>
      </w:r>
    </w:p>
    <w:p w14:paraId="32BE8B5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52F4860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09C6E3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2E187C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7C6B082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12428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5320F54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326D8E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3000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400</w:t>
      </w:r>
    </w:p>
    <w:p w14:paraId="0F65E0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400</w:t>
      </w:r>
    </w:p>
    <w:p w14:paraId="52622A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1B148D5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7E7E85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56E157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1DD4A42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01AA224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76F16A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267FB0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0BA6C4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406</w:t>
      </w:r>
    </w:p>
    <w:p w14:paraId="17CBA5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7A9545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4B9DB3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7C0EE4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62564D7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23E62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4E7D760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3E25F2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0DC2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409</w:t>
      </w:r>
    </w:p>
    <w:p w14:paraId="2891B8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409</w:t>
      </w:r>
    </w:p>
    <w:p w14:paraId="79563E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7CB4FAB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46043FF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2C17953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1FC443B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7656F3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19682D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4CB5D5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76BD2C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411</w:t>
      </w:r>
    </w:p>
    <w:p w14:paraId="5266ACD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48020B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117576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624A43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5FBE4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B74303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736B119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6D8F87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363FE7C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413</w:t>
      </w:r>
    </w:p>
    <w:p w14:paraId="4CAAF7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413</w:t>
      </w:r>
    </w:p>
    <w:p w14:paraId="55E718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1DA3457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1BAC6F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41396F7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537728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1D63A19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123A4AF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615B83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0ECE03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419</w:t>
      </w:r>
    </w:p>
    <w:p w14:paraId="106EFE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0D2DFB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81591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2E79B49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0E1271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748FA7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4614E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2A4C71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51B529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422</w:t>
      </w:r>
    </w:p>
    <w:p w14:paraId="2E0B76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422</w:t>
      </w:r>
    </w:p>
    <w:p w14:paraId="08D4E5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6A8674F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434211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58B2D3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5F6E54C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26B74F7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616FE3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1C8957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5BFCB1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430</w:t>
      </w:r>
    </w:p>
    <w:p w14:paraId="081FF0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4C61BB5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5C5E1C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2169F80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795DF1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23FEE40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047DA3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62F074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3DC0DC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435</w:t>
      </w:r>
    </w:p>
    <w:p w14:paraId="2AEABC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435</w:t>
      </w:r>
    </w:p>
    <w:p w14:paraId="0A4AF4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789532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0EB19C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4ED237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71B6B4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094375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12506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65A4B7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7B16CE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438</w:t>
      </w:r>
    </w:p>
    <w:p w14:paraId="350532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2377C0F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4431C04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43AB599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1F9997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625138A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60F860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339146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6748836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440</w:t>
      </w:r>
    </w:p>
    <w:p w14:paraId="63E576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440</w:t>
      </w:r>
    </w:p>
    <w:p w14:paraId="74FE4C4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AC04D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1E59CE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7659E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2F66C1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729E04D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332DE0B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021290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443</w:t>
      </w:r>
    </w:p>
    <w:p w14:paraId="1D308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443</w:t>
      </w:r>
    </w:p>
    <w:p w14:paraId="6B073D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0FD3E63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4F3288C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60B6A6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5A2E50A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3DD9C5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6675ED7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552480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745B8E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446</w:t>
      </w:r>
    </w:p>
    <w:p w14:paraId="776B0E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446</w:t>
      </w:r>
    </w:p>
    <w:p w14:paraId="610A968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6E3E9B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72E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06D25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4E8136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4E20A3A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553217B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7DC4216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6842D5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451</w:t>
      </w:r>
    </w:p>
    <w:p w14:paraId="66FAACF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39CA87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29CE57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6C05B4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31F6F8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6AB9EE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9FAC0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23A9710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366104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457</w:t>
      </w:r>
    </w:p>
    <w:p w14:paraId="42E5A5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457</w:t>
      </w:r>
    </w:p>
    <w:p w14:paraId="7F04D8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77E0E4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09B95F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27893B6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56B7B32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605FF0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B946DB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684292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5CF169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459</w:t>
      </w:r>
    </w:p>
    <w:p w14:paraId="346E31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0260CC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568E9BC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7FC08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5ADEFF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37ED51C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2667F8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7DBA9D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7B2F42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461</w:t>
      </w:r>
    </w:p>
    <w:p w14:paraId="5F13D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461</w:t>
      </w:r>
    </w:p>
    <w:p w14:paraId="170A0F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77F7AF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740B933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7B1B011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5605A9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3232F52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67F45B3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245C63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07512F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464</w:t>
      </w:r>
    </w:p>
    <w:p w14:paraId="50AAA1D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3D0FF0B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2792E2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49143E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28A2EE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0DB540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7D8413F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4EFE277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073C1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467</w:t>
      </w:r>
    </w:p>
    <w:p w14:paraId="272708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F7EFD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65BDFB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4466C8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36175C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9415F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1C0A90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470</w:t>
      </w:r>
    </w:p>
    <w:p w14:paraId="5C44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588403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471</w:t>
      </w:r>
    </w:p>
    <w:p w14:paraId="5B924A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471</w:t>
      </w:r>
    </w:p>
    <w:p w14:paraId="163397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545A3B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24AB2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55434A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118988E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64554C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3773E4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7416BC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474</w:t>
      </w:r>
    </w:p>
    <w:p w14:paraId="274A1C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61461E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5A1A52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3EEE53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804750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3E0AC9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3EE842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6F4FC3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6206D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477</w:t>
      </w:r>
    </w:p>
    <w:p w14:paraId="3BFAE7D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239C8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47198B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3A0821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64FC2F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39C2EF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0661E01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73DEA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404A2E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480</w:t>
      </w:r>
    </w:p>
    <w:p w14:paraId="78DECE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169C94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0FFD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08AD3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7717E1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6A2CC9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332A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58481E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61D22C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483</w:t>
      </w:r>
    </w:p>
    <w:p w14:paraId="56FBA9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0FB0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06F267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1C7BA7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4EE313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7880AB6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7B3DCB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0CC5B7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182C697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487</w:t>
      </w:r>
    </w:p>
    <w:p w14:paraId="7AD7BB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487</w:t>
      </w:r>
    </w:p>
    <w:p w14:paraId="413099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487</w:t>
      </w:r>
    </w:p>
    <w:p w14:paraId="007D960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6CF030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5592C7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B0B9E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07BADD8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26D10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3B64160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09AE22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7865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496</w:t>
      </w:r>
    </w:p>
    <w:p w14:paraId="6F48E1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5A00091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4E68F7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2BE98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38CEAF7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6C2F417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6BF0A55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A03C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4EC37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499</w:t>
      </w:r>
    </w:p>
    <w:p w14:paraId="3C0AB8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499</w:t>
      </w:r>
    </w:p>
    <w:p w14:paraId="024405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6A012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45E3F8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55AEB09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29B9B18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53DB66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22E99F4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779170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219D0B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502</w:t>
      </w:r>
    </w:p>
    <w:p w14:paraId="20D76E6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03B265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6DF0305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327B55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4084EAD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463292A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1D30C1E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728B54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66487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506</w:t>
      </w:r>
    </w:p>
    <w:p w14:paraId="04EB9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506</w:t>
      </w:r>
    </w:p>
    <w:p w14:paraId="5C58F6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5BFD49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1F0B0B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05C2431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0895ACA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710DDCA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3BD61BC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1FF379F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5A9B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511</w:t>
      </w:r>
    </w:p>
    <w:p w14:paraId="1413BB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5418FB5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5D7039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3549F4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71389C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23D7851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1E1A2AA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6CE364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6A99D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514</w:t>
      </w:r>
    </w:p>
    <w:p w14:paraId="2A81DC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514</w:t>
      </w:r>
    </w:p>
    <w:p w14:paraId="52F3FB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74F30D8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2B5B75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6EC8A6D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22B595D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B415BC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0569B30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430540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3B978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519</w:t>
      </w:r>
    </w:p>
    <w:p w14:paraId="3EAF18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5E4C3B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2D9CE6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73B0E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2F98F3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19B8EF8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66CA3C5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777929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7E27A21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522</w:t>
      </w:r>
    </w:p>
    <w:p w14:paraId="518267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522</w:t>
      </w:r>
    </w:p>
    <w:p w14:paraId="12CAAD2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04610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18FCA5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2F5D85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1D6C7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17A02C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76E0829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1DFF668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6A0C0F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524</w:t>
      </w:r>
    </w:p>
    <w:p w14:paraId="6BB965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426B44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2825D0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4DC50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1A9CE60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103228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6F518DF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26C0E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515D29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527</w:t>
      </w:r>
    </w:p>
    <w:p w14:paraId="7E10B9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527</w:t>
      </w:r>
    </w:p>
    <w:p w14:paraId="62B7BF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3E3BB9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144EB93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2B24B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3A0035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34FFC2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52C9611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129E64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6192D3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532</w:t>
      </w:r>
    </w:p>
    <w:p w14:paraId="58C5FC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3E63577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041E3FE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178731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3885C3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7EA4ED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1840C6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08146C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12829F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535</w:t>
      </w:r>
    </w:p>
    <w:p w14:paraId="3823E9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535</w:t>
      </w:r>
    </w:p>
    <w:p w14:paraId="54D1680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0091EE2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796B0F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1B3737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304C60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7D20418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539</w:t>
      </w:r>
    </w:p>
    <w:p w14:paraId="597EEF7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75B5D28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5B5AF3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541</w:t>
      </w:r>
    </w:p>
    <w:p w14:paraId="4B3535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53554F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0AE047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592B49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6CA381E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57BADE4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36EED4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03651DC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5934F6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547</w:t>
      </w:r>
    </w:p>
    <w:p w14:paraId="5FE51D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547</w:t>
      </w:r>
    </w:p>
    <w:p w14:paraId="739A604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046BC0D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34D090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403EADA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3F98BB2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6150BF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71BE47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2BCB4F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31B992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549</w:t>
      </w:r>
    </w:p>
    <w:p w14:paraId="3726AA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61561D1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3FA7FFC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2B0C8D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1B9C316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5220ED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5447FF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69338A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7953A1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551</w:t>
      </w:r>
    </w:p>
    <w:p w14:paraId="186CE3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551</w:t>
      </w:r>
    </w:p>
    <w:p w14:paraId="245029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324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4CB21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682A9B1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458CC8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44F890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0ECAFA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1C072E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5A8DF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554</w:t>
      </w:r>
    </w:p>
    <w:p w14:paraId="128EBB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08BFA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3C78ADE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7CB488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34DFD43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09DC1A1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5BE0D5D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5B7886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39DB1D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557</w:t>
      </w:r>
    </w:p>
    <w:p w14:paraId="25FB7D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557</w:t>
      </w:r>
    </w:p>
    <w:p w14:paraId="3C15E0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2E494C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4D059C2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6B448AF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3F93F6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2A7004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267C5B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0BBD75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7E51E5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562</w:t>
      </w:r>
    </w:p>
    <w:p w14:paraId="26CFE1D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01851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0FF48A9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33746CA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1478772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6C7F765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70EB04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030EEA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6E51EB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568</w:t>
      </w:r>
    </w:p>
    <w:p w14:paraId="57BBB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568</w:t>
      </w:r>
    </w:p>
    <w:p w14:paraId="5754F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728B2FE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60B909E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35BCE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2A9D252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69A60E8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2287F29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547332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62746E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570</w:t>
      </w:r>
    </w:p>
    <w:p w14:paraId="27BD59B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262871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788759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7B8124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245B26D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57EE0A3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620A4F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409E5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155E5D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572</w:t>
      </w:r>
    </w:p>
    <w:p w14:paraId="603CFD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572</w:t>
      </w:r>
    </w:p>
    <w:p w14:paraId="1ED167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6273DD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121832E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456511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5160D9F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0B96F29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38E42E4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24CFCA2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528A55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576</w:t>
      </w:r>
    </w:p>
    <w:p w14:paraId="20034B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3961B04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577</w:t>
      </w:r>
    </w:p>
    <w:p w14:paraId="73B41C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5FB2B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577</w:t>
      </w:r>
    </w:p>
    <w:p w14:paraId="6724D9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577</w:t>
      </w:r>
    </w:p>
    <w:p w14:paraId="0BC213B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579</w:t>
      </w:r>
    </w:p>
    <w:p w14:paraId="2F7ADDB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579</w:t>
      </w:r>
    </w:p>
    <w:p w14:paraId="1799BDC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001364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579</w:t>
      </w:r>
    </w:p>
    <w:p w14:paraId="02FE7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7722D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0F2FA0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313DD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2BA2E14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22A910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4ADA73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39A03E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537DFD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584</w:t>
      </w:r>
    </w:p>
    <w:p w14:paraId="237681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144DC2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061D0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23224E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762577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165877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5AF6A1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42AF86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62BFF3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587</w:t>
      </w:r>
    </w:p>
    <w:p w14:paraId="78DD9F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693382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780FA1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0AB77C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3C2074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443416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1D438C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436452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7ABB7B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590</w:t>
      </w:r>
    </w:p>
    <w:p w14:paraId="0572AF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1BBE8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7657F9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2813F2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20386C2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2F98FE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1B611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7600AE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132838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593</w:t>
      </w:r>
    </w:p>
    <w:p w14:paraId="091F26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0B2793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084022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1F6DC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512267C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2FF4D9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5F515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E3D0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1633DD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596</w:t>
      </w:r>
    </w:p>
    <w:p w14:paraId="5ED2B0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53D313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63A03B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151ECA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594B3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34C1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6FCBFA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7F5EBE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70B3F5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600</w:t>
      </w:r>
    </w:p>
    <w:p w14:paraId="42D2D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600</w:t>
      </w:r>
    </w:p>
    <w:p w14:paraId="2DE0AF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1FCB5C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57AAE53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522948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14D6D8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113554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45F29C2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075D3D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1F041C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608</w:t>
      </w:r>
    </w:p>
    <w:p w14:paraId="7BD6143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5ED2B9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551138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10A41E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03373C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7925A2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33D3256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464EB9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553B08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614</w:t>
      </w:r>
    </w:p>
    <w:p w14:paraId="54BF09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3FD68D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2505E05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6D7D4AA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7AA657C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616</w:t>
      </w:r>
    </w:p>
    <w:p w14:paraId="5A81C5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3F7D15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3C9EF5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3948F9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623</w:t>
      </w:r>
    </w:p>
    <w:p w14:paraId="3FAA448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623</w:t>
      </w:r>
    </w:p>
    <w:p w14:paraId="0214F4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623</w:t>
      </w:r>
    </w:p>
    <w:p w14:paraId="7903D1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229A52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155D3A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34A936F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5AAE58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6D74DF0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379C4C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022935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01F309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631</w:t>
      </w:r>
    </w:p>
    <w:p w14:paraId="63CE1B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74FE57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5C6F52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35BC7D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1B33B7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2A06598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50A4EA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61C810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532DC5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637</w:t>
      </w:r>
    </w:p>
    <w:p w14:paraId="1DEE94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64C456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5B2EE9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</w:t>
      </w:r>
    </w:p>
    <w:p w14:paraId="31B4B8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7D25F69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639</w:t>
      </w:r>
    </w:p>
    <w:p w14:paraId="3471F10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642</w:t>
      </w:r>
    </w:p>
    <w:p w14:paraId="12392C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643</w:t>
      </w:r>
    </w:p>
    <w:p w14:paraId="366589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643</w:t>
      </w:r>
    </w:p>
    <w:p w14:paraId="704958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646</w:t>
      </w:r>
    </w:p>
    <w:p w14:paraId="48E740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646</w:t>
      </w:r>
    </w:p>
    <w:p w14:paraId="6AB33A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646</w:t>
      </w:r>
    </w:p>
    <w:p w14:paraId="78D3C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651</w:t>
      </w:r>
    </w:p>
    <w:p w14:paraId="6F0C6A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657</w:t>
      </w:r>
    </w:p>
    <w:p w14:paraId="4A4BF8B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665</w:t>
      </w:r>
    </w:p>
    <w:p w14:paraId="5F924A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665</w:t>
      </w:r>
    </w:p>
    <w:p w14:paraId="0A2F6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671</w:t>
      </w:r>
    </w:p>
    <w:p w14:paraId="5819714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684</w:t>
      </w:r>
    </w:p>
    <w:p w14:paraId="631BC11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3ACBFC8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684</w:t>
      </w:r>
    </w:p>
    <w:p w14:paraId="3EA2B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034344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469B48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4E2E45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685</w:t>
      </w:r>
    </w:p>
    <w:p w14:paraId="603EF9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685</w:t>
      </w:r>
    </w:p>
    <w:p w14:paraId="6AF116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3DE93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370D11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688</w:t>
      </w:r>
    </w:p>
    <w:p w14:paraId="0B6DD6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0FDA16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3CA15AF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696</w:t>
      </w:r>
    </w:p>
    <w:p w14:paraId="152AE9A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A53840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60FD46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6F89788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07E1A7F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76F474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1B21B7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7785E8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67362B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698</w:t>
      </w:r>
    </w:p>
    <w:p w14:paraId="241E91E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43D102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446418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4F1E3D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561FCC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1CE919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698</w:t>
      </w:r>
    </w:p>
    <w:p w14:paraId="3580D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698</w:t>
      </w:r>
    </w:p>
    <w:p w14:paraId="2AFA4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5EC9827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699</w:t>
      </w:r>
    </w:p>
    <w:p w14:paraId="739F4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699</w:t>
      </w:r>
    </w:p>
    <w:p w14:paraId="41691C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699</w:t>
      </w:r>
    </w:p>
    <w:p w14:paraId="7865B1A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699</w:t>
      </w:r>
    </w:p>
    <w:p w14:paraId="705E38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69A3B9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490B36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4E3D3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700</w:t>
      </w:r>
    </w:p>
    <w:p w14:paraId="1C8FFE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700</w:t>
      </w:r>
    </w:p>
    <w:p w14:paraId="5B2B8C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701</w:t>
      </w:r>
    </w:p>
    <w:p w14:paraId="30B5D7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4B12A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268959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7E37B3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39DB57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2EC51C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5AE28A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3FF883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3BE0A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3435DE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11B2E56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713</w:t>
      </w:r>
    </w:p>
    <w:p w14:paraId="17186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1D77B78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14C80E6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59DD82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1DA9C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5AA93C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2987F6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600B82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34A9AA6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6BFB7D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2A16CE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480C90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2513E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07FCC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07F7C5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475745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7A078A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0E4BC9F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0C8FF3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0988EE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65445E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0AE4C7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05B68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6100A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70756C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63BE2D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11EBE7E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718</w:t>
      </w:r>
    </w:p>
    <w:p w14:paraId="222C1B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111699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2B1B77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57D0E7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0447E0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548DBD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5C9DF9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3374B5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719</w:t>
      </w:r>
    </w:p>
    <w:p w14:paraId="1F7383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720</w:t>
      </w:r>
    </w:p>
    <w:p w14:paraId="2D985A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48D237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43A922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4AA782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173A1B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2B480E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065235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1ACF7D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726</w:t>
      </w:r>
    </w:p>
    <w:p w14:paraId="25145C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727</w:t>
      </w:r>
    </w:p>
    <w:p w14:paraId="19237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7FC8A6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4FAC8D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29C9F2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435E90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1DE25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0E30D2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01FEC7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26339D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729</w:t>
      </w:r>
    </w:p>
    <w:p w14:paraId="253A43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4729534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176DB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6829E6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2A784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62FEAC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5F3E49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7383C4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729</w:t>
      </w:r>
    </w:p>
    <w:p w14:paraId="210E40A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729</w:t>
      </w:r>
    </w:p>
    <w:p w14:paraId="3AD3CE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6AAB4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46D056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41A08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46294C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3963E7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48C53B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5197C7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46C8085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731</w:t>
      </w:r>
    </w:p>
    <w:p w14:paraId="02F4A5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7E6B08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6B2F41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0EEFA3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1A6F0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30AE3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26C35F7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3032F4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2DC9BF6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733</w:t>
      </w:r>
    </w:p>
    <w:p w14:paraId="2FC00D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75E362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2F5683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25082C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59DDB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5409A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119D745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6084624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51BC0F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741</w:t>
      </w:r>
    </w:p>
    <w:p w14:paraId="369CE8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3C8AF1E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9700F8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1B0F8B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3E710D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123135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04D43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5C903F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24E245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743</w:t>
      </w:r>
    </w:p>
    <w:p w14:paraId="17802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A2E12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449053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6FEE22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743</w:t>
      </w:r>
    </w:p>
    <w:p w14:paraId="1DA59A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743</w:t>
      </w:r>
    </w:p>
    <w:p w14:paraId="7532FC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4009F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743</w:t>
      </w:r>
    </w:p>
    <w:p w14:paraId="5AA4ED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0436FF7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743</w:t>
      </w:r>
    </w:p>
    <w:p w14:paraId="4CF26C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0B3E9A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7BAEB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791A99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0C6F89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2E01A3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0FFC06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529A2E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7FFBF7B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745</w:t>
      </w:r>
    </w:p>
    <w:p w14:paraId="005BBC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5A6C3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042EBE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104946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66172B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21FF16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51FCB5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66D945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384F59B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747</w:t>
      </w:r>
    </w:p>
    <w:p w14:paraId="5731B3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28C3C0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78BF0E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54A8D5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6C22A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0981A5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4DBB05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1ACCD3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3EEC4D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748</w:t>
      </w:r>
    </w:p>
    <w:p w14:paraId="0A5D46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37592A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72B4A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185669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748</w:t>
      </w:r>
    </w:p>
    <w:p w14:paraId="461D07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748</w:t>
      </w:r>
    </w:p>
    <w:p w14:paraId="62AD88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749</w:t>
      </w:r>
    </w:p>
    <w:p w14:paraId="36560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1CE52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1F1520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754</w:t>
      </w:r>
    </w:p>
    <w:p w14:paraId="088BED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755</w:t>
      </w:r>
    </w:p>
    <w:p w14:paraId="7B13867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760</w:t>
      </w:r>
    </w:p>
    <w:p w14:paraId="371A47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762</w:t>
      </w:r>
    </w:p>
    <w:p w14:paraId="063292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5D341F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3A366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1E920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762</w:t>
      </w:r>
    </w:p>
    <w:p w14:paraId="63297D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762</w:t>
      </w:r>
    </w:p>
    <w:p w14:paraId="49BE58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763</w:t>
      </w:r>
    </w:p>
    <w:p w14:paraId="2649A7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2A86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421E6C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243BAB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202E02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015205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778</w:t>
      </w:r>
    </w:p>
    <w:p w14:paraId="6586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65140E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4D8B7A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7AF497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146A73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52D818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472E6B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5AD4C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2F1E89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789</w:t>
      </w:r>
    </w:p>
    <w:p w14:paraId="418D55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661423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2D9730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1C1DF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43D4E5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596EC8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0A04CE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7577199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51D139C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800</w:t>
      </w:r>
    </w:p>
    <w:p w14:paraId="7786479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800</w:t>
      </w:r>
    </w:p>
    <w:p w14:paraId="7574AEA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800</w:t>
      </w:r>
    </w:p>
    <w:p w14:paraId="185C94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32ABAC0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7EF259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324F85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2FB677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060239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801</w:t>
      </w:r>
    </w:p>
    <w:p w14:paraId="1E607A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765ADE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170C384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804</w:t>
      </w:r>
    </w:p>
    <w:p w14:paraId="4AD6DF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305161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3D2855E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4F74BE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4CB4CC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4F25F1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7D9D0A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0C9AC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2860BA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807</w:t>
      </w:r>
    </w:p>
    <w:p w14:paraId="21F224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61646D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4D936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7C1BD25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526079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5A2396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225B0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185ACB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6E47FA3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807</w:t>
      </w:r>
    </w:p>
    <w:p w14:paraId="5A56EB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3A56B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0C16A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5B410C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9808F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0414CD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2D0FC4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5104D3A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4137D0C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812</w:t>
      </w:r>
    </w:p>
    <w:p w14:paraId="1550735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4A6510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223B52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58DC5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1849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5449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160BE9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20E50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5A2A93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815</w:t>
      </w:r>
    </w:p>
    <w:p w14:paraId="2E6E47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57AD7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34079F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23916B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1CD4F4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30B48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1908D3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02A857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0F2392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816</w:t>
      </w:r>
    </w:p>
    <w:p w14:paraId="62C3F8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132BB2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0E5E3D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50595F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0FBD6F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16F3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5226C6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34AAAA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126164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820</w:t>
      </w:r>
    </w:p>
    <w:p w14:paraId="3D5532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087037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5411400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34D2DB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184C35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3EBD46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7E55A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36ED81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098B8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823</w:t>
      </w:r>
    </w:p>
    <w:p w14:paraId="0DDEDD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39F015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4A8538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73D945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714002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3FB56D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2E3EDE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3CF31F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60C1F2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824</w:t>
      </w:r>
    </w:p>
    <w:p w14:paraId="2A132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3BBBE3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321AD4A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4A5D76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7E8565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E9D38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5091AB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7F7FD1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658CEF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830</w:t>
      </w:r>
    </w:p>
    <w:p w14:paraId="6ACEF5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20A089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49DA125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4DFF4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560A20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5D88E6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6811F8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14749E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58F46EF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833</w:t>
      </w:r>
    </w:p>
    <w:p w14:paraId="345162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31427C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EB31B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182A4B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29ADF5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11BC2F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7B6A2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32A9A3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30E941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834</w:t>
      </w:r>
    </w:p>
    <w:p w14:paraId="7F9582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25B81D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234AFC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0EC9AA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6995B2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2EDB2F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29CB57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78F0EA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4D6268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838</w:t>
      </w:r>
    </w:p>
    <w:p w14:paraId="5351E0E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072D1B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687224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7DFF3B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439ED3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3F294F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2EE1B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237C5F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7555853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841</w:t>
      </w:r>
    </w:p>
    <w:p w14:paraId="6CE4D0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210F1F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5C44C1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54AE58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3F9464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3AE884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051F53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1DE167B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6B5542F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841</w:t>
      </w:r>
    </w:p>
    <w:p w14:paraId="40F76D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6F1F6BD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842</w:t>
      </w:r>
    </w:p>
    <w:p w14:paraId="23798C2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842</w:t>
      </w:r>
    </w:p>
    <w:p w14:paraId="090159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13E2C8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7E26A8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2C094F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7C49AF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1CC35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02300B7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08349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658B76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847</w:t>
      </w:r>
    </w:p>
    <w:p w14:paraId="325930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229991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786CD8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02AACD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6DA853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849</w:t>
      </w:r>
    </w:p>
    <w:p w14:paraId="6D8ADE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849</w:t>
      </w:r>
    </w:p>
    <w:p w14:paraId="0374A1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849</w:t>
      </w:r>
    </w:p>
    <w:p w14:paraId="2C70785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71C64C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851</w:t>
      </w:r>
    </w:p>
    <w:p w14:paraId="5F6E8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851</w:t>
      </w:r>
    </w:p>
    <w:p w14:paraId="2F3344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5CD85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7309B6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56B62FC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2654FC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2568A9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3B2FE1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36E7A2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6F45B685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855</w:t>
      </w:r>
    </w:p>
    <w:p w14:paraId="6077F72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7551E0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856</w:t>
      </w:r>
    </w:p>
    <w:p w14:paraId="61316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856</w:t>
      </w:r>
    </w:p>
    <w:p w14:paraId="4083EC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200EA6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856</w:t>
      </w:r>
    </w:p>
    <w:p w14:paraId="6D0D3E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856</w:t>
      </w:r>
    </w:p>
    <w:p w14:paraId="301C8B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521DEB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60D7E7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55D312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1D67887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27E9E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536CEA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861</w:t>
      </w:r>
    </w:p>
    <w:p w14:paraId="14758E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7CEC8A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197CDC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662B93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30C557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1DBFB1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5DF81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11F0DB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601CB1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47C94A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866</w:t>
      </w:r>
    </w:p>
    <w:p w14:paraId="104797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257E96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046446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15FEAF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669DA6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490CEA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0F8F6B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0C2A813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55ABD2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3BC008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871</w:t>
      </w:r>
    </w:p>
    <w:p w14:paraId="511E9B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871</w:t>
      </w:r>
    </w:p>
    <w:p w14:paraId="1E4087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2C98E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0052E8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07C10A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13BBB8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23A68C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4776A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2F01D2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7405CE8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877</w:t>
      </w:r>
    </w:p>
    <w:p w14:paraId="1DD0D1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6EF89E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52D53B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595B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2C119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39E2D5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4E2926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B2EC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3A23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0C86F03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882</w:t>
      </w:r>
    </w:p>
    <w:p w14:paraId="2FBB0B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5C4A2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882</w:t>
      </w:r>
    </w:p>
    <w:p w14:paraId="539B7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882</w:t>
      </w:r>
    </w:p>
    <w:p w14:paraId="0E2295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882</w:t>
      </w:r>
    </w:p>
    <w:p w14:paraId="5FC813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19ACA0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883</w:t>
      </w:r>
    </w:p>
    <w:p w14:paraId="0E98FFF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884</w:t>
      </w:r>
    </w:p>
    <w:p w14:paraId="1EA09B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127644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5E2B5E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887</w:t>
      </w:r>
    </w:p>
    <w:p w14:paraId="40CFF7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054531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4A9BC4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54D4ED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07B39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888</w:t>
      </w:r>
    </w:p>
    <w:p w14:paraId="10222B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888</w:t>
      </w:r>
    </w:p>
    <w:p w14:paraId="09F9BE2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888</w:t>
      </w:r>
    </w:p>
    <w:p w14:paraId="4D0114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888</w:t>
      </w:r>
    </w:p>
    <w:p w14:paraId="3D8C560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888</w:t>
      </w:r>
    </w:p>
    <w:p w14:paraId="4BCD68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888</w:t>
      </w:r>
    </w:p>
    <w:p w14:paraId="223CDF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144687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0D7DA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23F35F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4AB57C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2F6E22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2F3C35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33CC19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37FA2A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906</w:t>
      </w:r>
    </w:p>
    <w:p w14:paraId="133A478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906</w:t>
      </w:r>
    </w:p>
    <w:p w14:paraId="3DD7CF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906</w:t>
      </w:r>
    </w:p>
    <w:p w14:paraId="1B4614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906</w:t>
      </w:r>
    </w:p>
    <w:p w14:paraId="6A9DD1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4378B3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089920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759385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378273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911</w:t>
      </w:r>
    </w:p>
    <w:p w14:paraId="2298D2F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916</w:t>
      </w:r>
    </w:p>
    <w:p w14:paraId="5BE19A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916</w:t>
      </w:r>
    </w:p>
    <w:p w14:paraId="78F031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916</w:t>
      </w:r>
    </w:p>
    <w:p w14:paraId="319D8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916</w:t>
      </w:r>
    </w:p>
    <w:p w14:paraId="038623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917</w:t>
      </w:r>
    </w:p>
    <w:p w14:paraId="4C17F6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917</w:t>
      </w:r>
    </w:p>
    <w:p w14:paraId="4E648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917</w:t>
      </w:r>
    </w:p>
    <w:p w14:paraId="00E0C3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918</w:t>
      </w:r>
    </w:p>
    <w:p w14:paraId="49A83A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55E917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935</w:t>
      </w:r>
    </w:p>
    <w:p w14:paraId="6A40DF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935</w:t>
      </w:r>
    </w:p>
    <w:p w14:paraId="55CC93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935</w:t>
      </w:r>
    </w:p>
    <w:p w14:paraId="243875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250FFF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936</w:t>
      </w:r>
    </w:p>
    <w:p w14:paraId="71C3F0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936</w:t>
      </w:r>
    </w:p>
    <w:p w14:paraId="04F87D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936</w:t>
      </w:r>
    </w:p>
    <w:p w14:paraId="4BF639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936</w:t>
      </w:r>
    </w:p>
    <w:p w14:paraId="40015B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946</w:t>
      </w:r>
    </w:p>
    <w:p w14:paraId="0F1D22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953</w:t>
      </w:r>
    </w:p>
    <w:p w14:paraId="6BB850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1907BB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58C127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0519E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4D7D2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556B37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0D35B8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1024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967</w:t>
      </w:r>
    </w:p>
    <w:p w14:paraId="2F88BE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973</w:t>
      </w:r>
    </w:p>
    <w:p w14:paraId="2C0B29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433FA0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7AEBA1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3C9084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975</w:t>
      </w:r>
    </w:p>
    <w:p w14:paraId="0F2D121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975</w:t>
      </w:r>
    </w:p>
    <w:p w14:paraId="4F1CB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976</w:t>
      </w:r>
    </w:p>
    <w:p w14:paraId="1CB59D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977</w:t>
      </w:r>
    </w:p>
    <w:p w14:paraId="7E6AD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989</w:t>
      </w:r>
    </w:p>
    <w:p w14:paraId="63E31E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995</w:t>
      </w:r>
    </w:p>
    <w:p w14:paraId="1B0812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995</w:t>
      </w:r>
    </w:p>
    <w:p w14:paraId="1FBFB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995</w:t>
      </w:r>
    </w:p>
    <w:p w14:paraId="19B31B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995</w:t>
      </w:r>
    </w:p>
    <w:p w14:paraId="07221A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995</w:t>
      </w:r>
    </w:p>
    <w:p w14:paraId="4267B9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995</w:t>
      </w:r>
    </w:p>
    <w:p w14:paraId="2044F1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995</w:t>
      </w:r>
    </w:p>
    <w:p w14:paraId="0FED6D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996</w:t>
      </w:r>
    </w:p>
    <w:p w14:paraId="228EE8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1007</w:t>
      </w:r>
    </w:p>
    <w:p w14:paraId="5F783D8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1012</w:t>
      </w:r>
    </w:p>
    <w:p w14:paraId="22DDFF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1013</w:t>
      </w:r>
    </w:p>
    <w:p w14:paraId="399CA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1013</w:t>
      </w:r>
    </w:p>
    <w:p w14:paraId="4A4E68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1013</w:t>
      </w:r>
    </w:p>
    <w:p w14:paraId="3D1B3C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1015</w:t>
      </w:r>
    </w:p>
    <w:p w14:paraId="58F6CC5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1015</w:t>
      </w:r>
    </w:p>
    <w:p w14:paraId="0F094A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727E8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1017</w:t>
      </w:r>
    </w:p>
    <w:p w14:paraId="7A58C3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3A49FF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1032</w:t>
      </w:r>
    </w:p>
    <w:p w14:paraId="43D8BB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1033</w:t>
      </w:r>
    </w:p>
    <w:p w14:paraId="6CAF8B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1033</w:t>
      </w:r>
    </w:p>
    <w:p w14:paraId="257A5F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1033</w:t>
      </w:r>
    </w:p>
    <w:p w14:paraId="62B2DB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0289A9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1035</w:t>
      </w:r>
    </w:p>
    <w:p w14:paraId="763108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1036</w:t>
      </w:r>
    </w:p>
    <w:p w14:paraId="5225B70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1037</w:t>
      </w:r>
    </w:p>
    <w:p w14:paraId="0BEC4A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1049</w:t>
      </w:r>
    </w:p>
    <w:p w14:paraId="02E3EC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1053</w:t>
      </w:r>
    </w:p>
    <w:p w14:paraId="7CF81D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1054</w:t>
      </w:r>
    </w:p>
    <w:p w14:paraId="5585C8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1054</w:t>
      </w:r>
    </w:p>
    <w:p w14:paraId="08625C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1054</w:t>
      </w:r>
    </w:p>
    <w:p w14:paraId="40923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1054</w:t>
      </w:r>
    </w:p>
    <w:p w14:paraId="4353F0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1054</w:t>
      </w:r>
    </w:p>
    <w:p w14:paraId="064CF2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50EEE8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78646D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1066</w:t>
      </w:r>
    </w:p>
    <w:p w14:paraId="3FC356A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1070</w:t>
      </w:r>
    </w:p>
    <w:p w14:paraId="43E134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1070</w:t>
      </w:r>
    </w:p>
    <w:p w14:paraId="31A1D3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1070</w:t>
      </w:r>
    </w:p>
    <w:p w14:paraId="28363D8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43E313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79830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1073</w:t>
      </w:r>
    </w:p>
    <w:p w14:paraId="31CCC4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1073</w:t>
      </w:r>
    </w:p>
    <w:p w14:paraId="1798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1073</w:t>
      </w:r>
    </w:p>
    <w:p w14:paraId="5ECF3A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1074</w:t>
      </w:r>
    </w:p>
    <w:p w14:paraId="4F0AF2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71FEBD6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1086</w:t>
      </w:r>
    </w:p>
    <w:p w14:paraId="54B415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1086</w:t>
      </w:r>
    </w:p>
    <w:p w14:paraId="1BB01C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1086</w:t>
      </w:r>
    </w:p>
    <w:p w14:paraId="4E409E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200B9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7866367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0444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4462CC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1D5D6D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243439F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1091</w:t>
      </w:r>
    </w:p>
    <w:p w14:paraId="029F8D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3DFC5F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5EF12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1091</w:t>
      </w:r>
    </w:p>
    <w:p w14:paraId="0FAFC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66419E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7E6A83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5750CC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51B520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2CBB2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1103</w:t>
      </w:r>
    </w:p>
    <w:p w14:paraId="2295418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52FF51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27F5C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1A313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C8CF1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1104</w:t>
      </w:r>
    </w:p>
    <w:p w14:paraId="7610C6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7C9CD03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26ED41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76EDEC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1118</w:t>
      </w:r>
    </w:p>
    <w:p w14:paraId="208A5A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76C69C0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3C5BD2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29B276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3E69E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1120</w:t>
      </w:r>
    </w:p>
    <w:p w14:paraId="006E64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1121</w:t>
      </w:r>
    </w:p>
    <w:p w14:paraId="261EB4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1122</w:t>
      </w:r>
    </w:p>
    <w:p w14:paraId="0302D8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1F403A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1135</w:t>
      </w:r>
    </w:p>
    <w:p w14:paraId="7E04F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1135</w:t>
      </w:r>
    </w:p>
    <w:p w14:paraId="1F4C2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1135</w:t>
      </w:r>
    </w:p>
    <w:p w14:paraId="47F6FE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1135</w:t>
      </w:r>
    </w:p>
    <w:p w14:paraId="697C5E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1135</w:t>
      </w:r>
    </w:p>
    <w:p w14:paraId="634846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1135</w:t>
      </w:r>
    </w:p>
    <w:p w14:paraId="66C54C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1136</w:t>
      </w:r>
    </w:p>
    <w:p w14:paraId="3A12E1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016479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068E61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1150</w:t>
      </w:r>
    </w:p>
    <w:p w14:paraId="1F50A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1150</w:t>
      </w:r>
    </w:p>
    <w:p w14:paraId="73E85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1150</w:t>
      </w:r>
    </w:p>
    <w:p w14:paraId="33DEBE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0340B1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63DA5E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4B6242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3B0DFC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38545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2AD012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1164</w:t>
      </w:r>
    </w:p>
    <w:p w14:paraId="0B752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293569F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012F47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0DCE56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3FCAA93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5CCBADE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0CDAD7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1166</w:t>
      </w:r>
    </w:p>
    <w:p w14:paraId="42882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7C1482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1178</w:t>
      </w:r>
    </w:p>
    <w:p w14:paraId="39D427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1178</w:t>
      </w:r>
    </w:p>
    <w:p w14:paraId="1AED40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1AD9EE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35B0B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1178</w:t>
      </w:r>
    </w:p>
    <w:p w14:paraId="580361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14ADCB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6A5610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2C86B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5DD56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5FDC97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1195</w:t>
      </w:r>
    </w:p>
    <w:p w14:paraId="2C9AE5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4D745F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047397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1195</w:t>
      </w:r>
    </w:p>
    <w:p w14:paraId="61867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7E5529C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1196</w:t>
      </w:r>
    </w:p>
    <w:p w14:paraId="24307F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7387D6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D36AA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1200</w:t>
      </w:r>
    </w:p>
    <w:p w14:paraId="753DF4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1203</w:t>
      </w:r>
    </w:p>
    <w:p w14:paraId="64D319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1204</w:t>
      </w:r>
    </w:p>
    <w:p w14:paraId="118CCF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1204</w:t>
      </w:r>
    </w:p>
    <w:p w14:paraId="6208D5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1204</w:t>
      </w:r>
    </w:p>
    <w:p w14:paraId="07EBCB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1206</w:t>
      </w:r>
    </w:p>
    <w:p w14:paraId="7BECE5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1206</w:t>
      </w:r>
    </w:p>
    <w:p w14:paraId="4A30DE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1206</w:t>
      </w:r>
    </w:p>
    <w:p w14:paraId="4FCEC5F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1208</w:t>
      </w:r>
    </w:p>
    <w:p w14:paraId="4A8E43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1220</w:t>
      </w:r>
    </w:p>
    <w:p w14:paraId="4EC3D9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1224</w:t>
      </w:r>
    </w:p>
    <w:p w14:paraId="4A6A1E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642724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4CC017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1225</w:t>
      </w:r>
    </w:p>
    <w:p w14:paraId="006391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06C56B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1225</w:t>
      </w:r>
    </w:p>
    <w:p w14:paraId="5EBEB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1225</w:t>
      </w:r>
    </w:p>
    <w:p w14:paraId="54B68F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1225</w:t>
      </w:r>
    </w:p>
    <w:p w14:paraId="7AB95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1230</w:t>
      </w:r>
    </w:p>
    <w:p w14:paraId="338D39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1234</w:t>
      </w:r>
    </w:p>
    <w:p w14:paraId="4BD08A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1234</w:t>
      </w:r>
    </w:p>
    <w:p w14:paraId="1A63A7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1234</w:t>
      </w:r>
    </w:p>
    <w:p w14:paraId="7C0B44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1235</w:t>
      </w:r>
    </w:p>
    <w:p w14:paraId="575B7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1235</w:t>
      </w:r>
    </w:p>
    <w:p w14:paraId="6A4250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1236</w:t>
      </w:r>
    </w:p>
    <w:p w14:paraId="0D1973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1237</w:t>
      </w:r>
    </w:p>
    <w:p w14:paraId="2468A29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1237</w:t>
      </w:r>
    </w:p>
    <w:p w14:paraId="5D326A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1238</w:t>
      </w:r>
    </w:p>
    <w:p w14:paraId="7226BC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1244</w:t>
      </w:r>
    </w:p>
    <w:p w14:paraId="532C01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1246</w:t>
      </w:r>
    </w:p>
    <w:p w14:paraId="5A307D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1246</w:t>
      </w:r>
    </w:p>
    <w:p w14:paraId="1157F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1246</w:t>
      </w:r>
    </w:p>
    <w:p w14:paraId="76217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1246</w:t>
      </w:r>
    </w:p>
    <w:p w14:paraId="7C0D7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1249</w:t>
      </w:r>
    </w:p>
    <w:p w14:paraId="2C27F3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1249</w:t>
      </w:r>
    </w:p>
    <w:p w14:paraId="13B629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1249</w:t>
      </w:r>
    </w:p>
    <w:p w14:paraId="4E6F9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1249</w:t>
      </w:r>
    </w:p>
    <w:p w14:paraId="29BA3C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1255</w:t>
      </w:r>
    </w:p>
    <w:p w14:paraId="68AA4F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1257</w:t>
      </w:r>
    </w:p>
    <w:p w14:paraId="68BB45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1257</w:t>
      </w:r>
    </w:p>
    <w:p w14:paraId="736E67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1257</w:t>
      </w:r>
    </w:p>
    <w:p w14:paraId="6D8E3A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1257</w:t>
      </w:r>
    </w:p>
    <w:p w14:paraId="04593C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1259</w:t>
      </w:r>
    </w:p>
    <w:p w14:paraId="6E6E7C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1259</w:t>
      </w:r>
    </w:p>
    <w:p w14:paraId="1FAD1E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4F6CFA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2D3B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1265</w:t>
      </w:r>
    </w:p>
    <w:p w14:paraId="2F5FAD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1267</w:t>
      </w:r>
    </w:p>
    <w:p w14:paraId="049277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1267</w:t>
      </w:r>
    </w:p>
    <w:p w14:paraId="020A00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1267</w:t>
      </w:r>
    </w:p>
    <w:p w14:paraId="54D1A8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1267</w:t>
      </w:r>
    </w:p>
    <w:p w14:paraId="0A3B6A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1268</w:t>
      </w:r>
    </w:p>
    <w:p w14:paraId="24832C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1269</w:t>
      </w:r>
    </w:p>
    <w:p w14:paraId="573C8E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1269</w:t>
      </w:r>
    </w:p>
    <w:p w14:paraId="493ACB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1269</w:t>
      </w:r>
    </w:p>
    <w:p w14:paraId="6FA69DF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1274</w:t>
      </w:r>
    </w:p>
    <w:p w14:paraId="66064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1277</w:t>
      </w:r>
    </w:p>
    <w:p w14:paraId="1992D7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1277</w:t>
      </w:r>
    </w:p>
    <w:p w14:paraId="3166731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1277</w:t>
      </w:r>
    </w:p>
    <w:p w14:paraId="425AC1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1277</w:t>
      </w:r>
    </w:p>
    <w:p w14:paraId="2EB1CA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1277</w:t>
      </w:r>
    </w:p>
    <w:p w14:paraId="75B3FF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1277</w:t>
      </w:r>
    </w:p>
    <w:p w14:paraId="155422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1277</w:t>
      </w:r>
    </w:p>
    <w:p w14:paraId="57B88F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5E650E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65F5428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1279</w:t>
      </w:r>
    </w:p>
    <w:p w14:paraId="0D0746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1280</w:t>
      </w:r>
    </w:p>
    <w:p w14:paraId="6B230C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1292</w:t>
      </w:r>
    </w:p>
    <w:p w14:paraId="3A9691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1295</w:t>
      </w:r>
    </w:p>
    <w:p w14:paraId="3D6471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1295</w:t>
      </w:r>
    </w:p>
    <w:p w14:paraId="51525B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1295</w:t>
      </w:r>
    </w:p>
    <w:p w14:paraId="5F9AFA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1295</w:t>
      </w:r>
    </w:p>
    <w:p w14:paraId="5778FE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1295</w:t>
      </w:r>
    </w:p>
    <w:p w14:paraId="57D3CC0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1295</w:t>
      </w:r>
    </w:p>
    <w:p w14:paraId="7346DB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1296</w:t>
      </w:r>
    </w:p>
    <w:p w14:paraId="00709D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1296</w:t>
      </w:r>
    </w:p>
    <w:p w14:paraId="7B5B9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0348FF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1312</w:t>
      </w:r>
    </w:p>
    <w:p w14:paraId="22798F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2C900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2D037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1312</w:t>
      </w:r>
    </w:p>
    <w:p w14:paraId="78D71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1312</w:t>
      </w:r>
    </w:p>
    <w:p w14:paraId="6DE6C1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1312</w:t>
      </w:r>
    </w:p>
    <w:p w14:paraId="488E09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0C0BB2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37D80C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1324</w:t>
      </w:r>
    </w:p>
    <w:p w14:paraId="7665D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1328</w:t>
      </w:r>
    </w:p>
    <w:p w14:paraId="3B6975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57DA8C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7652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5C61D8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30AAD9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1329</w:t>
      </w:r>
    </w:p>
    <w:p w14:paraId="2561D9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1329</w:t>
      </w:r>
    </w:p>
    <w:p w14:paraId="35D42C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1329</w:t>
      </w:r>
    </w:p>
    <w:p w14:paraId="27C745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22B303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1345</w:t>
      </w:r>
    </w:p>
    <w:p w14:paraId="488A3A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79F36D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0AABBE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1345</w:t>
      </w:r>
    </w:p>
    <w:p w14:paraId="79B81D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275556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0FF36C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0884246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50757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458110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1364</w:t>
      </w:r>
    </w:p>
    <w:p w14:paraId="0370E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1364</w:t>
      </w:r>
    </w:p>
    <w:p w14:paraId="1E408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1364</w:t>
      </w:r>
    </w:p>
    <w:p w14:paraId="2C54D0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4CC44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210A7A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2A0550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28F1DF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1368</w:t>
      </w:r>
    </w:p>
    <w:p w14:paraId="6212C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1382</w:t>
      </w:r>
    </w:p>
    <w:p w14:paraId="067D45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1385</w:t>
      </w:r>
    </w:p>
    <w:p w14:paraId="0ED006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1385</w:t>
      </w:r>
    </w:p>
    <w:p w14:paraId="5D8ACE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1385</w:t>
      </w:r>
    </w:p>
    <w:p w14:paraId="313368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1385</w:t>
      </w:r>
    </w:p>
    <w:p w14:paraId="1C2C622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1385</w:t>
      </w:r>
    </w:p>
    <w:p w14:paraId="6DBEC7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1385</w:t>
      </w:r>
    </w:p>
    <w:p w14:paraId="4AE985E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1385</w:t>
      </w:r>
    </w:p>
    <w:p w14:paraId="7BC34E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1386</w:t>
      </w:r>
    </w:p>
    <w:p w14:paraId="0EB5E4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7311CF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1402</w:t>
      </w:r>
    </w:p>
    <w:p w14:paraId="0D518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1402</w:t>
      </w:r>
    </w:p>
    <w:p w14:paraId="0B0229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1402</w:t>
      </w:r>
    </w:p>
    <w:p w14:paraId="6D07DA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1402</w:t>
      </w:r>
    </w:p>
    <w:p w14:paraId="6164AB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1404</w:t>
      </w:r>
    </w:p>
    <w:p w14:paraId="6E1240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1404</w:t>
      </w:r>
    </w:p>
    <w:p w14:paraId="4D340F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1405</w:t>
      </w:r>
    </w:p>
    <w:p w14:paraId="613636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1406</w:t>
      </w:r>
    </w:p>
    <w:p w14:paraId="77C5F1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1418</w:t>
      </w:r>
    </w:p>
    <w:p w14:paraId="7FDE648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1421</w:t>
      </w:r>
    </w:p>
    <w:p w14:paraId="11C2F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7EEF0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326290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1421</w:t>
      </w:r>
    </w:p>
    <w:p w14:paraId="0A4622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3FAFFE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5DC77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1424</w:t>
      </w:r>
    </w:p>
    <w:p w14:paraId="495AB6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1425</w:t>
      </w:r>
    </w:p>
    <w:p w14:paraId="380911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1439</w:t>
      </w:r>
    </w:p>
    <w:p w14:paraId="4EE331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1442</w:t>
      </w:r>
    </w:p>
    <w:p w14:paraId="7CF66C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4AE6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00FF8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1442</w:t>
      </w:r>
    </w:p>
    <w:p w14:paraId="651D48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2F805F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1442</w:t>
      </w:r>
    </w:p>
    <w:p w14:paraId="6AD355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48897F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5DF2BB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4412E0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1459</w:t>
      </w:r>
    </w:p>
    <w:p w14:paraId="232A30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1459</w:t>
      </w:r>
    </w:p>
    <w:p w14:paraId="24A31A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203BD7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32CAC62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1459</w:t>
      </w:r>
    </w:p>
    <w:p w14:paraId="28216B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252C1E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1461</w:t>
      </w:r>
    </w:p>
    <w:p w14:paraId="28A9EB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1462</w:t>
      </w:r>
    </w:p>
    <w:p w14:paraId="19B372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1463</w:t>
      </w:r>
    </w:p>
    <w:p w14:paraId="14465B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1478</w:t>
      </w:r>
    </w:p>
    <w:p w14:paraId="6A27EA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1482</w:t>
      </w:r>
    </w:p>
    <w:p w14:paraId="185E6C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96BE0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3A92E4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304899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6C44B0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1482</w:t>
      </w:r>
    </w:p>
    <w:p w14:paraId="22293F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2383F4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1482</w:t>
      </w:r>
    </w:p>
    <w:p w14:paraId="18400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6A6D34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1497</w:t>
      </w:r>
    </w:p>
    <w:p w14:paraId="7A7AC7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533EBF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2951224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289C82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17396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1500</w:t>
      </w:r>
    </w:p>
    <w:p w14:paraId="10347F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1500</w:t>
      </w:r>
    </w:p>
    <w:p w14:paraId="49188A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1501</w:t>
      </w:r>
    </w:p>
    <w:p w14:paraId="4D829F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273E59B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1516</w:t>
      </w:r>
    </w:p>
    <w:p w14:paraId="1E0546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1516</w:t>
      </w:r>
    </w:p>
    <w:p w14:paraId="4B7B22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1516</w:t>
      </w:r>
    </w:p>
    <w:p w14:paraId="4DE4D9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1516</w:t>
      </w:r>
    </w:p>
    <w:p w14:paraId="5F8B74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03FAC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1518</w:t>
      </w:r>
    </w:p>
    <w:p w14:paraId="47C834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1518</w:t>
      </w:r>
    </w:p>
    <w:p w14:paraId="669CF4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1519</w:t>
      </w:r>
    </w:p>
    <w:p w14:paraId="2E6866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76225A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1536</w:t>
      </w:r>
    </w:p>
    <w:p w14:paraId="1EEC27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1537</w:t>
      </w:r>
    </w:p>
    <w:p w14:paraId="64C4A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1537</w:t>
      </w:r>
    </w:p>
    <w:p w14:paraId="681E73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1537</w:t>
      </w:r>
    </w:p>
    <w:p w14:paraId="733A2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18B488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1538</w:t>
      </w:r>
    </w:p>
    <w:p w14:paraId="60F11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1538</w:t>
      </w:r>
    </w:p>
    <w:p w14:paraId="1D2362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1539</w:t>
      </w:r>
    </w:p>
    <w:p w14:paraId="718CB1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1552</w:t>
      </w:r>
    </w:p>
    <w:p w14:paraId="3D7700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1555</w:t>
      </w:r>
    </w:p>
    <w:p w14:paraId="195AAB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4663E4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134C4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1556</w:t>
      </w:r>
    </w:p>
    <w:p w14:paraId="6057A1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1CCA8F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1557</w:t>
      </w:r>
    </w:p>
    <w:p w14:paraId="21F77D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2E9294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1558</w:t>
      </w:r>
    </w:p>
    <w:p w14:paraId="4863B2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33C2ADA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1574</w:t>
      </w:r>
    </w:p>
    <w:p w14:paraId="4E8D27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1574</w:t>
      </w:r>
    </w:p>
    <w:p w14:paraId="1825C4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7BF2BD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2A6B13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68EAB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0F09C9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1576</w:t>
      </w:r>
    </w:p>
    <w:p w14:paraId="057FA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1576</w:t>
      </w:r>
    </w:p>
    <w:p w14:paraId="0D5F6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208547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1592</w:t>
      </w:r>
    </w:p>
    <w:p w14:paraId="340971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1595</w:t>
      </w:r>
    </w:p>
    <w:p w14:paraId="6946C8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5B7931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537176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42CCBF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1595</w:t>
      </w:r>
    </w:p>
    <w:p w14:paraId="43D6B0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1595</w:t>
      </w:r>
    </w:p>
    <w:p w14:paraId="1E382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1596</w:t>
      </w:r>
    </w:p>
    <w:p w14:paraId="6ADAE2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1596</w:t>
      </w:r>
    </w:p>
    <w:p w14:paraId="6A27DF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1599</w:t>
      </w:r>
    </w:p>
    <w:p w14:paraId="16AA18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1602</w:t>
      </w:r>
    </w:p>
    <w:p w14:paraId="166DFA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1602</w:t>
      </w:r>
    </w:p>
    <w:p w14:paraId="142BC7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1602</w:t>
      </w:r>
    </w:p>
    <w:p w14:paraId="6E8555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1602</w:t>
      </w:r>
    </w:p>
    <w:p w14:paraId="0C3794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1602</w:t>
      </w:r>
    </w:p>
    <w:p w14:paraId="4B43D07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1602</w:t>
      </w:r>
    </w:p>
    <w:p w14:paraId="03A111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1603</w:t>
      </w:r>
    </w:p>
    <w:p w14:paraId="5526D5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1603</w:t>
      </w:r>
    </w:p>
    <w:p w14:paraId="4DEB74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1607</w:t>
      </w:r>
    </w:p>
    <w:p w14:paraId="5CE4B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1610</w:t>
      </w:r>
    </w:p>
    <w:p w14:paraId="4DF8B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1610</w:t>
      </w:r>
    </w:p>
    <w:p w14:paraId="58EB66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9CDB2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435689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1610</w:t>
      </w:r>
    </w:p>
    <w:p w14:paraId="69EDF3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1610</w:t>
      </w:r>
    </w:p>
    <w:p w14:paraId="68B162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1611</w:t>
      </w:r>
    </w:p>
    <w:p w14:paraId="782D827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04F374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0AD2383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8D1EA0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1621</w:t>
      </w:r>
    </w:p>
    <w:p w14:paraId="3DC3BA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1621</w:t>
      </w:r>
    </w:p>
    <w:p w14:paraId="18C63C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1621</w:t>
      </w:r>
    </w:p>
    <w:p w14:paraId="08174C6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1621</w:t>
      </w:r>
    </w:p>
    <w:p w14:paraId="00DAF3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1621</w:t>
      </w:r>
    </w:p>
    <w:p w14:paraId="6AC1CD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1624</w:t>
      </w:r>
    </w:p>
    <w:p w14:paraId="2801B2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1624</w:t>
      </w:r>
    </w:p>
    <w:p w14:paraId="643178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1624</w:t>
      </w:r>
    </w:p>
    <w:p w14:paraId="58E05A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1625</w:t>
      </w:r>
    </w:p>
    <w:p w14:paraId="320222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1631</w:t>
      </w:r>
    </w:p>
    <w:p w14:paraId="16EF18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1632</w:t>
      </w:r>
    </w:p>
    <w:p w14:paraId="6D86C2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1644</w:t>
      </w:r>
    </w:p>
    <w:p w14:paraId="65E0F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1644</w:t>
      </w:r>
    </w:p>
    <w:p w14:paraId="02B5A8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1644</w:t>
      </w:r>
    </w:p>
    <w:p w14:paraId="0E1A13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1644</w:t>
      </w:r>
    </w:p>
    <w:p w14:paraId="19640F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1646</w:t>
      </w:r>
    </w:p>
    <w:p w14:paraId="2EC1E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1646</w:t>
      </w:r>
    </w:p>
    <w:p w14:paraId="5F0C2E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1646</w:t>
      </w:r>
    </w:p>
    <w:p w14:paraId="717123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1647</w:t>
      </w:r>
    </w:p>
    <w:p w14:paraId="1C66D5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1652</w:t>
      </w:r>
    </w:p>
    <w:p w14:paraId="300E99C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1665</w:t>
      </w:r>
    </w:p>
    <w:p w14:paraId="3B2EA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081873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1665</w:t>
      </w:r>
    </w:p>
    <w:p w14:paraId="2D1980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1665</w:t>
      </w:r>
    </w:p>
    <w:p w14:paraId="46739A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1665</w:t>
      </w:r>
    </w:p>
    <w:p w14:paraId="5BFB06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1665</w:t>
      </w:r>
    </w:p>
    <w:p w14:paraId="482BB8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505A1A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1668</w:t>
      </w:r>
    </w:p>
    <w:p w14:paraId="2BC2E7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1668</w:t>
      </w:r>
    </w:p>
    <w:p w14:paraId="6F3974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1669</w:t>
      </w:r>
    </w:p>
    <w:p w14:paraId="0A3329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1669</w:t>
      </w:r>
    </w:p>
    <w:p w14:paraId="67D283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1679</w:t>
      </w:r>
    </w:p>
    <w:p w14:paraId="1206D63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1682</w:t>
      </w:r>
    </w:p>
    <w:p w14:paraId="2B53C0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1682</w:t>
      </w:r>
    </w:p>
    <w:p w14:paraId="471B88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1682</w:t>
      </w:r>
    </w:p>
    <w:p w14:paraId="0661AC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1682</w:t>
      </w:r>
    </w:p>
    <w:p w14:paraId="6C318B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1682</w:t>
      </w:r>
    </w:p>
    <w:p w14:paraId="43B8F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1682</w:t>
      </w:r>
    </w:p>
    <w:p w14:paraId="2A422A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1682</w:t>
      </w:r>
    </w:p>
    <w:p w14:paraId="475D2EC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1683</w:t>
      </w:r>
    </w:p>
    <w:p w14:paraId="5CD75B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1694</w:t>
      </w:r>
    </w:p>
    <w:p w14:paraId="4CE708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1697</w:t>
      </w:r>
    </w:p>
    <w:p w14:paraId="564E2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1697</w:t>
      </w:r>
    </w:p>
    <w:p w14:paraId="0F2690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1697</w:t>
      </w:r>
    </w:p>
    <w:p w14:paraId="5575EC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1697</w:t>
      </w:r>
    </w:p>
    <w:p w14:paraId="27F48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1698</w:t>
      </w:r>
    </w:p>
    <w:p w14:paraId="6A7DA0A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1698</w:t>
      </w:r>
    </w:p>
    <w:p w14:paraId="70892F7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1698</w:t>
      </w:r>
    </w:p>
    <w:p w14:paraId="59EF9B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1699</w:t>
      </w:r>
    </w:p>
    <w:p w14:paraId="58394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1708</w:t>
      </w:r>
    </w:p>
    <w:p w14:paraId="28511D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 xml:space="preserve">PRS-RSRP measurement period test case for </w:t>
      </w:r>
      <w:r w:rsidRPr="008D1EA0">
        <w:rPr>
          <w:rFonts w:eastAsia="SimSun"/>
          <w:noProof/>
          <w:lang w:eastAsia="zh-CN"/>
        </w:rPr>
        <w:t>dual</w:t>
      </w:r>
      <w:r w:rsidRPr="008D1EA0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1712</w:t>
      </w:r>
    </w:p>
    <w:p w14:paraId="4AD7ED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1712</w:t>
      </w:r>
    </w:p>
    <w:p w14:paraId="58AF1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1712</w:t>
      </w:r>
    </w:p>
    <w:p w14:paraId="4F9B2D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1712</w:t>
      </w:r>
    </w:p>
    <w:p w14:paraId="0F201F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1712</w:t>
      </w:r>
    </w:p>
    <w:p w14:paraId="5E6F59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1713</w:t>
      </w:r>
    </w:p>
    <w:p w14:paraId="70CC3F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1713</w:t>
      </w:r>
    </w:p>
    <w:p w14:paraId="669FCA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1713</w:t>
      </w:r>
    </w:p>
    <w:p w14:paraId="1B3422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1723</w:t>
      </w:r>
    </w:p>
    <w:p w14:paraId="3A20E2D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1727</w:t>
      </w:r>
    </w:p>
    <w:p w14:paraId="1AAA10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09391E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6F52DE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591D6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580EC3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1729</w:t>
      </w:r>
    </w:p>
    <w:p w14:paraId="496F5A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1730</w:t>
      </w:r>
    </w:p>
    <w:p w14:paraId="4FEDA9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1730</w:t>
      </w:r>
    </w:p>
    <w:p w14:paraId="6B97BD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1740</w:t>
      </w:r>
    </w:p>
    <w:p w14:paraId="374F4D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1743</w:t>
      </w:r>
    </w:p>
    <w:p w14:paraId="785AE1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5178E3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25C42F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726139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16DA232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9823E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24AA06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9C360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476651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1761</w:t>
      </w:r>
    </w:p>
    <w:p w14:paraId="3B46D7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27D8EE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483F02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344BA4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54FD0FB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0B513D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46B3CC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7AADA9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1773</w:t>
      </w:r>
    </w:p>
    <w:p w14:paraId="7343E0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1778</w:t>
      </w:r>
    </w:p>
    <w:p w14:paraId="0DF877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1778</w:t>
      </w:r>
    </w:p>
    <w:p w14:paraId="0FF9E7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1778</w:t>
      </w:r>
    </w:p>
    <w:p w14:paraId="013BDB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7065A2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1780</w:t>
      </w:r>
    </w:p>
    <w:p w14:paraId="061801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1780</w:t>
      </w:r>
    </w:p>
    <w:p w14:paraId="62076A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1781</w:t>
      </w:r>
    </w:p>
    <w:p w14:paraId="51927A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1782</w:t>
      </w:r>
    </w:p>
    <w:p w14:paraId="7B7097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1792</w:t>
      </w:r>
    </w:p>
    <w:p w14:paraId="296DD79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1797</w:t>
      </w:r>
    </w:p>
    <w:p w14:paraId="75F374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1797</w:t>
      </w:r>
    </w:p>
    <w:p w14:paraId="17BC93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38623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2AC868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65573D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1799</w:t>
      </w:r>
    </w:p>
    <w:p w14:paraId="5ECC0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1799</w:t>
      </w:r>
    </w:p>
    <w:p w14:paraId="53DDA0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1800</w:t>
      </w:r>
    </w:p>
    <w:p w14:paraId="7864D9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1800</w:t>
      </w:r>
    </w:p>
    <w:p w14:paraId="500A1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1811</w:t>
      </w:r>
    </w:p>
    <w:p w14:paraId="2E1C29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1815</w:t>
      </w:r>
    </w:p>
    <w:p w14:paraId="0971E2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1815</w:t>
      </w:r>
    </w:p>
    <w:p w14:paraId="710E2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1815</w:t>
      </w:r>
    </w:p>
    <w:p w14:paraId="47E0F5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1815</w:t>
      </w:r>
    </w:p>
    <w:p w14:paraId="1C303E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01CB5A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1817</w:t>
      </w:r>
    </w:p>
    <w:p w14:paraId="714FCF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1817</w:t>
      </w:r>
    </w:p>
    <w:p w14:paraId="1DC93FB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1818</w:t>
      </w:r>
    </w:p>
    <w:p w14:paraId="4C9D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1826</w:t>
      </w:r>
    </w:p>
    <w:p w14:paraId="42884E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1829</w:t>
      </w:r>
    </w:p>
    <w:p w14:paraId="02350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475305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5716F6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26FEF7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1831</w:t>
      </w:r>
    </w:p>
    <w:p w14:paraId="1E5B01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1831</w:t>
      </w:r>
    </w:p>
    <w:p w14:paraId="24620A3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1832</w:t>
      </w:r>
    </w:p>
    <w:p w14:paraId="602FB9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1832</w:t>
      </w:r>
    </w:p>
    <w:p w14:paraId="21E865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1842</w:t>
      </w:r>
    </w:p>
    <w:p w14:paraId="6B9765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1845</w:t>
      </w:r>
    </w:p>
    <w:p w14:paraId="2A299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1845</w:t>
      </w:r>
    </w:p>
    <w:p w14:paraId="179320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1845</w:t>
      </w:r>
    </w:p>
    <w:p w14:paraId="02608E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1845</w:t>
      </w:r>
    </w:p>
    <w:p w14:paraId="4D3A8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1846</w:t>
      </w:r>
    </w:p>
    <w:p w14:paraId="59469A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1846</w:t>
      </w:r>
    </w:p>
    <w:p w14:paraId="04A3A0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1846</w:t>
      </w:r>
    </w:p>
    <w:p w14:paraId="1447F5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1847</w:t>
      </w:r>
    </w:p>
    <w:p w14:paraId="279084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1856</w:t>
      </w:r>
    </w:p>
    <w:p w14:paraId="6E383D1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1859</w:t>
      </w:r>
    </w:p>
    <w:p w14:paraId="7E8BF7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1859</w:t>
      </w:r>
    </w:p>
    <w:p w14:paraId="5AA449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1859</w:t>
      </w:r>
    </w:p>
    <w:p w14:paraId="6BB29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1859</w:t>
      </w:r>
    </w:p>
    <w:p w14:paraId="3C56E5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1859</w:t>
      </w:r>
    </w:p>
    <w:p w14:paraId="6CA34F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5020A0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1861</w:t>
      </w:r>
    </w:p>
    <w:p w14:paraId="0EC888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1861</w:t>
      </w:r>
    </w:p>
    <w:p w14:paraId="3E1E93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1862</w:t>
      </w:r>
    </w:p>
    <w:p w14:paraId="3619EA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1874</w:t>
      </w:r>
    </w:p>
    <w:p w14:paraId="1B4363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1875</w:t>
      </w:r>
    </w:p>
    <w:p w14:paraId="034F70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1876</w:t>
      </w:r>
    </w:p>
    <w:p w14:paraId="19A8C6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1876</w:t>
      </w:r>
    </w:p>
    <w:p w14:paraId="7ADA4A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2366A4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1876</w:t>
      </w:r>
    </w:p>
    <w:p w14:paraId="33AE4A7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1876</w:t>
      </w:r>
    </w:p>
    <w:p w14:paraId="406B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1876</w:t>
      </w:r>
    </w:p>
    <w:p w14:paraId="057649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1876</w:t>
      </w:r>
    </w:p>
    <w:p w14:paraId="25E67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1882</w:t>
      </w:r>
    </w:p>
    <w:p w14:paraId="15C06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1883</w:t>
      </w:r>
    </w:p>
    <w:p w14:paraId="11182D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1884</w:t>
      </w:r>
    </w:p>
    <w:p w14:paraId="678B29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1884</w:t>
      </w:r>
    </w:p>
    <w:p w14:paraId="60BDB5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1884</w:t>
      </w:r>
    </w:p>
    <w:p w14:paraId="68E290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1885</w:t>
      </w:r>
    </w:p>
    <w:p w14:paraId="56BD9E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1885</w:t>
      </w:r>
    </w:p>
    <w:p w14:paraId="436D5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1886</w:t>
      </w:r>
    </w:p>
    <w:p w14:paraId="53F44A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1887</w:t>
      </w:r>
    </w:p>
    <w:p w14:paraId="5DE199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1898</w:t>
      </w:r>
    </w:p>
    <w:p w14:paraId="32C6D3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1902</w:t>
      </w:r>
    </w:p>
    <w:p w14:paraId="10BF8D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1902</w:t>
      </w:r>
    </w:p>
    <w:p w14:paraId="1F9F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1902</w:t>
      </w:r>
    </w:p>
    <w:p w14:paraId="364237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1902</w:t>
      </w:r>
    </w:p>
    <w:p w14:paraId="25490F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1903</w:t>
      </w:r>
    </w:p>
    <w:p w14:paraId="7ED261E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1903</w:t>
      </w:r>
    </w:p>
    <w:p w14:paraId="680387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1903</w:t>
      </w:r>
    </w:p>
    <w:p w14:paraId="6A733C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1903</w:t>
      </w:r>
    </w:p>
    <w:p w14:paraId="61DF41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1907</w:t>
      </w:r>
    </w:p>
    <w:p w14:paraId="4CE59DC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1912</w:t>
      </w:r>
    </w:p>
    <w:p w14:paraId="1FE278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1912</w:t>
      </w:r>
    </w:p>
    <w:p w14:paraId="4E24F4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1912</w:t>
      </w:r>
    </w:p>
    <w:p w14:paraId="7AC1C1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1912</w:t>
      </w:r>
    </w:p>
    <w:p w14:paraId="763000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1912</w:t>
      </w:r>
    </w:p>
    <w:p w14:paraId="2A7D37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1915</w:t>
      </w:r>
    </w:p>
    <w:p w14:paraId="20D27CA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1915</w:t>
      </w:r>
    </w:p>
    <w:p w14:paraId="4605E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1915</w:t>
      </w:r>
    </w:p>
    <w:p w14:paraId="6B19B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1916</w:t>
      </w:r>
    </w:p>
    <w:p w14:paraId="5572F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1922</w:t>
      </w:r>
    </w:p>
    <w:p w14:paraId="359A1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1925</w:t>
      </w:r>
    </w:p>
    <w:p w14:paraId="73C742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1925</w:t>
      </w:r>
    </w:p>
    <w:p w14:paraId="3E5206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1925</w:t>
      </w:r>
    </w:p>
    <w:p w14:paraId="6BD22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1925</w:t>
      </w:r>
    </w:p>
    <w:p w14:paraId="77366B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1927</w:t>
      </w:r>
    </w:p>
    <w:p w14:paraId="7DBC72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1927</w:t>
      </w:r>
    </w:p>
    <w:p w14:paraId="4190D1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1927</w:t>
      </w:r>
    </w:p>
    <w:p w14:paraId="6BD03C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1927</w:t>
      </w:r>
    </w:p>
    <w:p w14:paraId="2EB33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1933</w:t>
      </w:r>
    </w:p>
    <w:p w14:paraId="2C5B33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1935</w:t>
      </w:r>
    </w:p>
    <w:p w14:paraId="41D161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1935</w:t>
      </w:r>
    </w:p>
    <w:p w14:paraId="18A1B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1935</w:t>
      </w:r>
    </w:p>
    <w:p w14:paraId="0E007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1935</w:t>
      </w:r>
    </w:p>
    <w:p w14:paraId="42D8CB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1935</w:t>
      </w:r>
    </w:p>
    <w:p w14:paraId="120455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1935</w:t>
      </w:r>
    </w:p>
    <w:p w14:paraId="4B3ED1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1936</w:t>
      </w:r>
    </w:p>
    <w:p w14:paraId="44007A6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1937</w:t>
      </w:r>
    </w:p>
    <w:p w14:paraId="61658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1940</w:t>
      </w:r>
    </w:p>
    <w:p w14:paraId="0F14EC8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1942</w:t>
      </w:r>
    </w:p>
    <w:p w14:paraId="30C19C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1942</w:t>
      </w:r>
    </w:p>
    <w:p w14:paraId="0EA293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1942</w:t>
      </w:r>
    </w:p>
    <w:p w14:paraId="0E0DB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1942</w:t>
      </w:r>
    </w:p>
    <w:p w14:paraId="3F10FD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1942</w:t>
      </w:r>
    </w:p>
    <w:p w14:paraId="09E6B9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1942</w:t>
      </w:r>
    </w:p>
    <w:p w14:paraId="735A19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1942</w:t>
      </w:r>
    </w:p>
    <w:p w14:paraId="628312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1943</w:t>
      </w:r>
    </w:p>
    <w:p w14:paraId="597820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1948</w:t>
      </w:r>
    </w:p>
    <w:p w14:paraId="707EC62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1951</w:t>
      </w:r>
    </w:p>
    <w:p w14:paraId="4A84F11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1951</w:t>
      </w:r>
    </w:p>
    <w:p w14:paraId="692172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1951</w:t>
      </w:r>
    </w:p>
    <w:p w14:paraId="433416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1951</w:t>
      </w:r>
    </w:p>
    <w:p w14:paraId="403D50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1951</w:t>
      </w:r>
    </w:p>
    <w:p w14:paraId="0B5653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1951</w:t>
      </w:r>
    </w:p>
    <w:p w14:paraId="09D92E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1951</w:t>
      </w:r>
    </w:p>
    <w:p w14:paraId="6BECB2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1953</w:t>
      </w:r>
    </w:p>
    <w:p w14:paraId="72878A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1953</w:t>
      </w:r>
    </w:p>
    <w:p w14:paraId="54DA03E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1953</w:t>
      </w:r>
    </w:p>
    <w:p w14:paraId="4AD5A5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1954</w:t>
      </w:r>
    </w:p>
    <w:p w14:paraId="014618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1964</w:t>
      </w:r>
    </w:p>
    <w:p w14:paraId="79283E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1967</w:t>
      </w:r>
    </w:p>
    <w:p w14:paraId="17E048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1967</w:t>
      </w:r>
    </w:p>
    <w:p w14:paraId="1249E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1967</w:t>
      </w:r>
    </w:p>
    <w:p w14:paraId="38268A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1967</w:t>
      </w:r>
    </w:p>
    <w:p w14:paraId="39938B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1967</w:t>
      </w:r>
    </w:p>
    <w:p w14:paraId="6C5D7E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1967</w:t>
      </w:r>
    </w:p>
    <w:p w14:paraId="59BEA2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1968</w:t>
      </w:r>
    </w:p>
    <w:p w14:paraId="0167F3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1968</w:t>
      </w:r>
    </w:p>
    <w:p w14:paraId="0BF53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1977</w:t>
      </w:r>
    </w:p>
    <w:p w14:paraId="599614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1980</w:t>
      </w:r>
    </w:p>
    <w:p w14:paraId="6DAE71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1980</w:t>
      </w:r>
    </w:p>
    <w:p w14:paraId="58404F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1980</w:t>
      </w:r>
    </w:p>
    <w:p w14:paraId="364198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1980</w:t>
      </w:r>
    </w:p>
    <w:p w14:paraId="0D8B09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1980</w:t>
      </w:r>
    </w:p>
    <w:p w14:paraId="2A0004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1980</w:t>
      </w:r>
    </w:p>
    <w:p w14:paraId="5DBD42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1981</w:t>
      </w:r>
    </w:p>
    <w:p w14:paraId="40BFC2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1982</w:t>
      </w:r>
    </w:p>
    <w:p w14:paraId="17A2B7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1992</w:t>
      </w:r>
    </w:p>
    <w:p w14:paraId="586B69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1996</w:t>
      </w:r>
    </w:p>
    <w:p w14:paraId="2BAF3E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CEFAD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11E16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0EFB9A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1996</w:t>
      </w:r>
    </w:p>
    <w:p w14:paraId="6568ACA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1996</w:t>
      </w:r>
    </w:p>
    <w:p w14:paraId="7BB4F83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1997</w:t>
      </w:r>
    </w:p>
    <w:p w14:paraId="68A2EC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1997</w:t>
      </w:r>
    </w:p>
    <w:p w14:paraId="4D4AB1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45919F7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2011</w:t>
      </w:r>
    </w:p>
    <w:p w14:paraId="7EA053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2011</w:t>
      </w:r>
    </w:p>
    <w:p w14:paraId="67B42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2012</w:t>
      </w:r>
    </w:p>
    <w:p w14:paraId="059371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2012</w:t>
      </w:r>
    </w:p>
    <w:p w14:paraId="048588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2012</w:t>
      </w:r>
    </w:p>
    <w:p w14:paraId="11C9F2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2012</w:t>
      </w:r>
    </w:p>
    <w:p w14:paraId="0B5874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2012</w:t>
      </w:r>
    </w:p>
    <w:p w14:paraId="5B691C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2012</w:t>
      </w:r>
    </w:p>
    <w:p w14:paraId="6A874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2020</w:t>
      </w:r>
    </w:p>
    <w:p w14:paraId="63189D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2025</w:t>
      </w:r>
    </w:p>
    <w:p w14:paraId="4253E6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2025</w:t>
      </w:r>
    </w:p>
    <w:p w14:paraId="27BCAE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2025</w:t>
      </w:r>
    </w:p>
    <w:p w14:paraId="0C8722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2026</w:t>
      </w:r>
    </w:p>
    <w:p w14:paraId="3753E1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2026</w:t>
      </w:r>
    </w:p>
    <w:p w14:paraId="28083B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2026</w:t>
      </w:r>
    </w:p>
    <w:p w14:paraId="5EE6F7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2026</w:t>
      </w:r>
    </w:p>
    <w:p w14:paraId="5DAA246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2026</w:t>
      </w:r>
    </w:p>
    <w:p w14:paraId="63447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2035</w:t>
      </w:r>
    </w:p>
    <w:p w14:paraId="54F753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2040</w:t>
      </w:r>
    </w:p>
    <w:p w14:paraId="2F5DD4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2040</w:t>
      </w:r>
    </w:p>
    <w:p w14:paraId="3DBC3F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2040</w:t>
      </w:r>
    </w:p>
    <w:p w14:paraId="79D0D5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2041</w:t>
      </w:r>
    </w:p>
    <w:p w14:paraId="5B9D56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2041</w:t>
      </w:r>
    </w:p>
    <w:p w14:paraId="3DFE8D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2042</w:t>
      </w:r>
    </w:p>
    <w:p w14:paraId="698EF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2042</w:t>
      </w:r>
    </w:p>
    <w:p w14:paraId="2CCFC7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2043</w:t>
      </w:r>
    </w:p>
    <w:p w14:paraId="3A3471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2044</w:t>
      </w:r>
    </w:p>
    <w:p w14:paraId="08F74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2054</w:t>
      </w:r>
    </w:p>
    <w:p w14:paraId="11E6B9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2057</w:t>
      </w:r>
    </w:p>
    <w:p w14:paraId="5B6B4D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2057</w:t>
      </w:r>
    </w:p>
    <w:p w14:paraId="3E9440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2057</w:t>
      </w:r>
    </w:p>
    <w:p w14:paraId="5879AE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2057</w:t>
      </w:r>
    </w:p>
    <w:p w14:paraId="4F38C5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2058</w:t>
      </w:r>
    </w:p>
    <w:p w14:paraId="500D79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2058</w:t>
      </w:r>
    </w:p>
    <w:p w14:paraId="2FFEC9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2059</w:t>
      </w:r>
    </w:p>
    <w:p w14:paraId="5C8096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2059</w:t>
      </w:r>
    </w:p>
    <w:p w14:paraId="4C1BC8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2064</w:t>
      </w:r>
    </w:p>
    <w:p w14:paraId="60F17C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2066</w:t>
      </w:r>
    </w:p>
    <w:p w14:paraId="2B4D2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2066</w:t>
      </w:r>
    </w:p>
    <w:p w14:paraId="4912EB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2066</w:t>
      </w:r>
    </w:p>
    <w:p w14:paraId="75ED09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2066</w:t>
      </w:r>
    </w:p>
    <w:p w14:paraId="2192D1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2067</w:t>
      </w:r>
    </w:p>
    <w:p w14:paraId="188DAF7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2067</w:t>
      </w:r>
    </w:p>
    <w:p w14:paraId="0E9083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5912A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3BA0D7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2466E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2072</w:t>
      </w:r>
    </w:p>
    <w:p w14:paraId="1A051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2073</w:t>
      </w:r>
    </w:p>
    <w:p w14:paraId="50C4B8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2073</w:t>
      </w:r>
    </w:p>
    <w:p w14:paraId="25EA53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2073</w:t>
      </w:r>
    </w:p>
    <w:p w14:paraId="29876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4A97C9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2074</w:t>
      </w:r>
    </w:p>
    <w:p w14:paraId="3C281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2074</w:t>
      </w:r>
    </w:p>
    <w:p w14:paraId="698D53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2074</w:t>
      </w:r>
    </w:p>
    <w:p w14:paraId="6DCD10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6EF0FCB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2082</w:t>
      </w:r>
    </w:p>
    <w:p w14:paraId="2E1B9E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2082</w:t>
      </w:r>
    </w:p>
    <w:p w14:paraId="749B3F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02CDDC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2E9C04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3275E6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700EC9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2612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2082</w:t>
      </w:r>
    </w:p>
    <w:p w14:paraId="6387B8B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68C74E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41252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2098</w:t>
      </w:r>
    </w:p>
    <w:p w14:paraId="49EFF7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15EFC7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AC460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4AA866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2098</w:t>
      </w:r>
    </w:p>
    <w:p w14:paraId="39608E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2098</w:t>
      </w:r>
    </w:p>
    <w:p w14:paraId="4837E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2099</w:t>
      </w:r>
    </w:p>
    <w:p w14:paraId="22EA89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2099</w:t>
      </w:r>
    </w:p>
    <w:p w14:paraId="1ABBA6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2104</w:t>
      </w:r>
    </w:p>
    <w:p w14:paraId="2BE566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2107</w:t>
      </w:r>
    </w:p>
    <w:p w14:paraId="1A9540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2107</w:t>
      </w:r>
    </w:p>
    <w:p w14:paraId="6ACAD2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2107</w:t>
      </w:r>
    </w:p>
    <w:p w14:paraId="01F5FE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2107</w:t>
      </w:r>
    </w:p>
    <w:p w14:paraId="55437C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2107</w:t>
      </w:r>
    </w:p>
    <w:p w14:paraId="190F50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2107</w:t>
      </w:r>
    </w:p>
    <w:p w14:paraId="7B7FC19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2108</w:t>
      </w:r>
    </w:p>
    <w:p w14:paraId="6F33A6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2108</w:t>
      </w:r>
    </w:p>
    <w:p w14:paraId="2B8C85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2110</w:t>
      </w:r>
    </w:p>
    <w:p w14:paraId="48F4A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2115</w:t>
      </w:r>
    </w:p>
    <w:p w14:paraId="6C9969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2115</w:t>
      </w:r>
    </w:p>
    <w:p w14:paraId="545F95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2115</w:t>
      </w:r>
    </w:p>
    <w:p w14:paraId="71F35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1EA2A1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2116</w:t>
      </w:r>
    </w:p>
    <w:p w14:paraId="601283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2116</w:t>
      </w:r>
    </w:p>
    <w:p w14:paraId="415AFD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2116</w:t>
      </w:r>
    </w:p>
    <w:p w14:paraId="5ABFB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2116</w:t>
      </w:r>
    </w:p>
    <w:p w14:paraId="07F9A4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2122</w:t>
      </w:r>
    </w:p>
    <w:p w14:paraId="0F1E56F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2125</w:t>
      </w:r>
    </w:p>
    <w:p w14:paraId="19FAC1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2125</w:t>
      </w:r>
    </w:p>
    <w:p w14:paraId="43E13D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2125</w:t>
      </w:r>
    </w:p>
    <w:p w14:paraId="32EF35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2125</w:t>
      </w:r>
    </w:p>
    <w:p w14:paraId="1DF091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2125</w:t>
      </w:r>
    </w:p>
    <w:p w14:paraId="311B2C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2126</w:t>
      </w:r>
    </w:p>
    <w:p w14:paraId="7A8FD0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2126</w:t>
      </w:r>
    </w:p>
    <w:p w14:paraId="7A3FDF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2126</w:t>
      </w:r>
    </w:p>
    <w:p w14:paraId="7F813D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2127</w:t>
      </w:r>
    </w:p>
    <w:p w14:paraId="1C2A38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2131</w:t>
      </w:r>
    </w:p>
    <w:p w14:paraId="1AB813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2133</w:t>
      </w:r>
    </w:p>
    <w:p w14:paraId="22E1E9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2133</w:t>
      </w:r>
    </w:p>
    <w:p w14:paraId="4FB881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2133</w:t>
      </w:r>
    </w:p>
    <w:p w14:paraId="744D23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2133</w:t>
      </w:r>
    </w:p>
    <w:p w14:paraId="4E6180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2133</w:t>
      </w:r>
    </w:p>
    <w:p w14:paraId="0D8D68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2133</w:t>
      </w:r>
    </w:p>
    <w:p w14:paraId="04E287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2134</w:t>
      </w:r>
    </w:p>
    <w:p w14:paraId="0164BF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2134</w:t>
      </w:r>
    </w:p>
    <w:p w14:paraId="11262F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2139</w:t>
      </w:r>
    </w:p>
    <w:p w14:paraId="010535C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2142</w:t>
      </w:r>
    </w:p>
    <w:p w14:paraId="3FECD1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2142</w:t>
      </w:r>
    </w:p>
    <w:p w14:paraId="7B3D22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2142</w:t>
      </w:r>
    </w:p>
    <w:p w14:paraId="734F8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2142</w:t>
      </w:r>
    </w:p>
    <w:p w14:paraId="4CF3C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2142</w:t>
      </w:r>
    </w:p>
    <w:p w14:paraId="3F4424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2142</w:t>
      </w:r>
    </w:p>
    <w:p w14:paraId="344BD5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2143</w:t>
      </w:r>
    </w:p>
    <w:p w14:paraId="5C58D5A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57095B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1D029D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2147</w:t>
      </w:r>
    </w:p>
    <w:p w14:paraId="0858AA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2148</w:t>
      </w:r>
    </w:p>
    <w:p w14:paraId="4C872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2148</w:t>
      </w:r>
    </w:p>
    <w:p w14:paraId="78405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2148</w:t>
      </w:r>
    </w:p>
    <w:p w14:paraId="57353D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2148</w:t>
      </w:r>
    </w:p>
    <w:p w14:paraId="3075034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2148</w:t>
      </w:r>
    </w:p>
    <w:p w14:paraId="140C956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2148</w:t>
      </w:r>
    </w:p>
    <w:p w14:paraId="41CCC1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2148</w:t>
      </w:r>
    </w:p>
    <w:p w14:paraId="672161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2154</w:t>
      </w:r>
    </w:p>
    <w:p w14:paraId="06A159A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2157</w:t>
      </w:r>
    </w:p>
    <w:p w14:paraId="76F8EA80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8D1EA0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2168</w:t>
      </w:r>
    </w:p>
    <w:p w14:paraId="46492F5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2168</w:t>
      </w:r>
    </w:p>
    <w:p w14:paraId="00AA7D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2168</w:t>
      </w:r>
    </w:p>
    <w:p w14:paraId="279C1C0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2168</w:t>
      </w:r>
    </w:p>
    <w:p w14:paraId="2AEC955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2170</w:t>
      </w:r>
    </w:p>
    <w:p w14:paraId="512AB4B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2170</w:t>
      </w:r>
    </w:p>
    <w:p w14:paraId="6E639AD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2173</w:t>
      </w:r>
    </w:p>
    <w:p w14:paraId="7E38483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2173</w:t>
      </w:r>
    </w:p>
    <w:p w14:paraId="5036D6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2173</w:t>
      </w:r>
    </w:p>
    <w:p w14:paraId="62DFE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2174</w:t>
      </w:r>
    </w:p>
    <w:p w14:paraId="41F17B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2175</w:t>
      </w:r>
    </w:p>
    <w:p w14:paraId="682358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2186</w:t>
      </w:r>
    </w:p>
    <w:p w14:paraId="2F0F6A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2186</w:t>
      </w:r>
    </w:p>
    <w:p w14:paraId="7D7F34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2187</w:t>
      </w:r>
    </w:p>
    <w:p w14:paraId="14184E6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2194</w:t>
      </w:r>
    </w:p>
    <w:p w14:paraId="03854B9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2195</w:t>
      </w:r>
    </w:p>
    <w:p w14:paraId="2BB1C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2196</w:t>
      </w:r>
    </w:p>
    <w:p w14:paraId="5F66AE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2203</w:t>
      </w:r>
    </w:p>
    <w:p w14:paraId="01367A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2203</w:t>
      </w:r>
    </w:p>
    <w:p w14:paraId="21FCD64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2204</w:t>
      </w:r>
    </w:p>
    <w:p w14:paraId="7BB4F9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2209</w:t>
      </w:r>
    </w:p>
    <w:p w14:paraId="68E4A4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2210</w:t>
      </w:r>
    </w:p>
    <w:p w14:paraId="2685733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2240</w:t>
      </w:r>
    </w:p>
    <w:p w14:paraId="68A201F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2240</w:t>
      </w:r>
    </w:p>
    <w:p w14:paraId="2A32134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2240</w:t>
      </w:r>
    </w:p>
    <w:p w14:paraId="5E1B88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2240</w:t>
      </w:r>
    </w:p>
    <w:p w14:paraId="614F94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2240</w:t>
      </w:r>
    </w:p>
    <w:p w14:paraId="450C4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2240</w:t>
      </w:r>
    </w:p>
    <w:p w14:paraId="02EE08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2241</w:t>
      </w:r>
    </w:p>
    <w:p w14:paraId="00CA73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2241</w:t>
      </w:r>
    </w:p>
    <w:p w14:paraId="71B20F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2242</w:t>
      </w:r>
    </w:p>
    <w:p w14:paraId="570C2CA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2242</w:t>
      </w:r>
    </w:p>
    <w:p w14:paraId="091AA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2243</w:t>
      </w:r>
    </w:p>
    <w:p w14:paraId="5F1F54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2245</w:t>
      </w:r>
    </w:p>
    <w:p w14:paraId="4FF8A3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2245</w:t>
      </w:r>
    </w:p>
    <w:p w14:paraId="10A988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2245</w:t>
      </w:r>
    </w:p>
    <w:p w14:paraId="52F837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2246</w:t>
      </w:r>
    </w:p>
    <w:p w14:paraId="1780DB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2247</w:t>
      </w:r>
    </w:p>
    <w:p w14:paraId="4571DA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2247</w:t>
      </w:r>
    </w:p>
    <w:p w14:paraId="3BDD0225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2249</w:t>
      </w:r>
    </w:p>
    <w:p w14:paraId="28A80D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2249</w:t>
      </w:r>
    </w:p>
    <w:p w14:paraId="52077E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2249</w:t>
      </w:r>
    </w:p>
    <w:p w14:paraId="0488571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2250</w:t>
      </w:r>
    </w:p>
    <w:p w14:paraId="7D81A6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2250</w:t>
      </w:r>
    </w:p>
    <w:p w14:paraId="71DE8A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2251</w:t>
      </w:r>
    </w:p>
    <w:p w14:paraId="01720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2251</w:t>
      </w:r>
    </w:p>
    <w:p w14:paraId="0E4C50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2252</w:t>
      </w:r>
    </w:p>
    <w:p w14:paraId="20BA6ED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2252</w:t>
      </w:r>
    </w:p>
    <w:p w14:paraId="2B3AEFA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2252</w:t>
      </w:r>
    </w:p>
    <w:p w14:paraId="0F07DA8E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2254</w:t>
      </w:r>
    </w:p>
    <w:p w14:paraId="3B583A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2254</w:t>
      </w:r>
    </w:p>
    <w:p w14:paraId="42C3C98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2254</w:t>
      </w:r>
    </w:p>
    <w:p w14:paraId="6C1729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2254</w:t>
      </w:r>
    </w:p>
    <w:p w14:paraId="4FB2C8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2254</w:t>
      </w:r>
    </w:p>
    <w:p w14:paraId="18D4A7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3139887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2255</w:t>
      </w:r>
    </w:p>
    <w:p w14:paraId="0735A86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2255</w:t>
      </w:r>
    </w:p>
    <w:p w14:paraId="308B64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6E9467E4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2256</w:t>
      </w:r>
    </w:p>
    <w:p w14:paraId="4E62885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2256</w:t>
      </w:r>
    </w:p>
    <w:p w14:paraId="35147A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2256</w:t>
      </w:r>
    </w:p>
    <w:p w14:paraId="6DA28F2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2256</w:t>
      </w:r>
    </w:p>
    <w:p w14:paraId="105B14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2256</w:t>
      </w:r>
    </w:p>
    <w:p w14:paraId="11340EC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2257</w:t>
      </w:r>
    </w:p>
    <w:p w14:paraId="1527C66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2257</w:t>
      </w:r>
    </w:p>
    <w:p w14:paraId="31F33C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2257</w:t>
      </w:r>
    </w:p>
    <w:p w14:paraId="5B6AA75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2258</w:t>
      </w:r>
    </w:p>
    <w:p w14:paraId="25A271D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63F56E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599C8C2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2260</w:t>
      </w:r>
    </w:p>
    <w:p w14:paraId="0089EFC7" w14:textId="65B9665E" w:rsidR="00080512" w:rsidRPr="00FD74E9" w:rsidRDefault="00C567A1">
      <w:r>
        <w:rPr>
          <w:noProof/>
          <w:sz w:val="22"/>
        </w:rPr>
        <w:fldChar w:fldCharType="end"/>
      </w:r>
    </w:p>
    <w:p w14:paraId="5F62B98F" w14:textId="010B2114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C10D44">
        <w:instrText>i10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C10D44">
        <w:instrText>i10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C10D44">
        <w:instrText>i10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C10D44">
        <w:instrText>i10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C10D44">
        <w:instrText>i10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E806" w14:textId="77777777" w:rsidR="00D11ECF" w:rsidRDefault="00D11ECF">
      <w:r>
        <w:separator/>
      </w:r>
    </w:p>
  </w:endnote>
  <w:endnote w:type="continuationSeparator" w:id="0">
    <w:p w14:paraId="139BCC5F" w14:textId="77777777" w:rsidR="00D11ECF" w:rsidRDefault="00D1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65C93" w14:textId="77777777" w:rsidR="00D11ECF" w:rsidRDefault="00D11ECF">
      <w:r>
        <w:separator/>
      </w:r>
    </w:p>
  </w:footnote>
  <w:footnote w:type="continuationSeparator" w:id="0">
    <w:p w14:paraId="08FF161F" w14:textId="77777777" w:rsidR="00D11ECF" w:rsidRDefault="00D1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8CA9707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045AFC">
      <w:t>8</w:t>
    </w:r>
  </w:p>
  <w:p w14:paraId="55E85680" w14:textId="2BC71CD1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045AFC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C10D44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C10D44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C10D44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46</Pages>
  <Words>15607</Words>
  <Characters>88960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104359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0148</cp:lastModifiedBy>
  <cp:revision>50</cp:revision>
  <cp:lastPrinted>2011-10-16T10:32:00Z</cp:lastPrinted>
  <dcterms:created xsi:type="dcterms:W3CDTF">2021-12-20T17:58:00Z</dcterms:created>
  <dcterms:modified xsi:type="dcterms:W3CDTF">2025-03-31T18:24:00Z</dcterms:modified>
</cp:coreProperties>
</file>